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2E0F4DAD"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w:t>
      </w:r>
      <w:r w:rsidR="00152E84">
        <w:rPr>
          <w:noProof w:val="0"/>
          <w:lang w:eastAsia="zh-CN"/>
        </w:rPr>
        <w:t>8</w:t>
      </w:r>
      <w:r w:rsidRPr="004A1425">
        <w:rPr>
          <w:noProof w:val="0"/>
        </w:rPr>
        <w:t>.</w:t>
      </w:r>
      <w:r w:rsidR="00700A23">
        <w:rPr>
          <w:noProof w:val="0"/>
        </w:rPr>
        <w:t>2</w:t>
      </w:r>
      <w:r w:rsidRPr="004A1425">
        <w:rPr>
          <w:noProof w:val="0"/>
        </w:rPr>
        <w:t xml:space="preserve">.0 </w:t>
      </w:r>
      <w:r w:rsidRPr="004A1425">
        <w:rPr>
          <w:noProof w:val="0"/>
          <w:sz w:val="32"/>
        </w:rPr>
        <w:t>(</w:t>
      </w:r>
      <w:r w:rsidRPr="004A1425">
        <w:rPr>
          <w:noProof w:val="0"/>
          <w:sz w:val="32"/>
          <w:lang w:eastAsia="zh-CN"/>
        </w:rPr>
        <w:t>202</w:t>
      </w:r>
      <w:r w:rsidR="00700A23">
        <w:rPr>
          <w:noProof w:val="0"/>
          <w:sz w:val="32"/>
          <w:lang w:eastAsia="zh-CN"/>
        </w:rPr>
        <w:t>4</w:t>
      </w:r>
      <w:r w:rsidRPr="004A1425">
        <w:rPr>
          <w:noProof w:val="0"/>
          <w:sz w:val="32"/>
        </w:rPr>
        <w:t>-</w:t>
      </w:r>
      <w:r w:rsidR="00700A23">
        <w:rPr>
          <w:noProof w:val="0"/>
          <w:sz w:val="32"/>
        </w:rPr>
        <w:t>03</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0CF767CB" w:rsidR="007E04CD" w:rsidRPr="004A1425" w:rsidRDefault="007E04CD" w:rsidP="003F60B8">
      <w:pPr>
        <w:pStyle w:val="ZT"/>
        <w:framePr w:wrap="notBeside"/>
        <w:rPr>
          <w:i/>
          <w:sz w:val="28"/>
        </w:rPr>
      </w:pPr>
      <w:r w:rsidRPr="004A1425">
        <w:t>(</w:t>
      </w:r>
      <w:r w:rsidRPr="004A1425">
        <w:rPr>
          <w:rStyle w:val="ZGSM"/>
        </w:rPr>
        <w:t>Release 1</w:t>
      </w:r>
      <w:r w:rsidR="00152E84">
        <w:rPr>
          <w:rStyle w:val="ZGSM"/>
        </w:rPr>
        <w:t>8</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74427731"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pt;height:75pt" o:ole="">
            <v:imagedata r:id="rId11" o:title=""/>
          </v:shape>
          <o:OLEObject Type="Embed" ProgID="Word.Document.12" ShapeID="_x0000_i1026" DrawAspect="Content" ObjectID="_1774427732"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D3541C">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2080CB81" w:rsidR="003F60B8" w:rsidRPr="004A1425" w:rsidRDefault="003F60B8" w:rsidP="003F60B8">
      <w:pPr>
        <w:pStyle w:val="FP"/>
        <w:framePr w:h="3057" w:hRule="exact" w:wrap="notBeside" w:vAnchor="page" w:hAnchor="margin" w:y="12605"/>
        <w:jc w:val="center"/>
        <w:rPr>
          <w:sz w:val="18"/>
        </w:rPr>
      </w:pPr>
      <w:r w:rsidRPr="004A1425">
        <w:rPr>
          <w:sz w:val="18"/>
        </w:rPr>
        <w:t>© 202</w:t>
      </w:r>
      <w:r w:rsidR="00700A23">
        <w:rPr>
          <w:sz w:val="18"/>
        </w:rPr>
        <w:t>4</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40A17028" w14:textId="1EED4A08" w:rsidR="000524DF" w:rsidRDefault="00E43A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0524DF">
        <w:t>1</w:t>
      </w:r>
      <w:r w:rsidR="000524DF">
        <w:rPr>
          <w:rFonts w:asciiTheme="minorHAnsi" w:eastAsiaTheme="minorEastAsia" w:hAnsiTheme="minorHAnsi" w:cstheme="minorBidi"/>
          <w:kern w:val="2"/>
          <w:szCs w:val="22"/>
          <w14:ligatures w14:val="standardContextual"/>
        </w:rPr>
        <w:tab/>
      </w:r>
      <w:r w:rsidR="000524DF">
        <w:t>Scope</w:t>
      </w:r>
      <w:r w:rsidR="000524DF">
        <w:tab/>
      </w:r>
      <w:r w:rsidR="000524DF">
        <w:fldChar w:fldCharType="begin" w:fldLock="1"/>
      </w:r>
      <w:r w:rsidR="000524DF">
        <w:instrText xml:space="preserve"> PAGEREF _Toc163814678 \h </w:instrText>
      </w:r>
      <w:r w:rsidR="000524DF">
        <w:fldChar w:fldCharType="separate"/>
      </w:r>
      <w:r w:rsidR="000524DF">
        <w:t>5</w:t>
      </w:r>
      <w:r w:rsidR="000524DF">
        <w:fldChar w:fldCharType="end"/>
      </w:r>
    </w:p>
    <w:p w14:paraId="0C58726B" w14:textId="7210D177" w:rsidR="000524DF" w:rsidRDefault="000524DF">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_Toc163814679 \h </w:instrText>
      </w:r>
      <w:r>
        <w:fldChar w:fldCharType="separate"/>
      </w:r>
      <w:r>
        <w:t>5</w:t>
      </w:r>
      <w:r>
        <w:fldChar w:fldCharType="end"/>
      </w:r>
    </w:p>
    <w:p w14:paraId="382A3C14" w14:textId="6E5C4199" w:rsidR="000524DF" w:rsidRDefault="000524DF">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_Toc163814680 \h </w:instrText>
      </w:r>
      <w:r>
        <w:fldChar w:fldCharType="separate"/>
      </w:r>
      <w:r>
        <w:t>6</w:t>
      </w:r>
      <w:r>
        <w:fldChar w:fldCharType="end"/>
      </w:r>
    </w:p>
    <w:p w14:paraId="474F9080" w14:textId="3222F82D" w:rsidR="000524DF" w:rsidRDefault="000524DF">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_Toc163814681 \h </w:instrText>
      </w:r>
      <w:r>
        <w:fldChar w:fldCharType="separate"/>
      </w:r>
      <w:r>
        <w:t>6</w:t>
      </w:r>
      <w:r>
        <w:fldChar w:fldCharType="end"/>
      </w:r>
    </w:p>
    <w:p w14:paraId="5267520B" w14:textId="5F76B6A7" w:rsidR="000524DF" w:rsidRDefault="000524DF">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_Toc163814682 \h </w:instrText>
      </w:r>
      <w:r>
        <w:fldChar w:fldCharType="separate"/>
      </w:r>
      <w:r>
        <w:t>7</w:t>
      </w:r>
      <w:r>
        <w:fldChar w:fldCharType="end"/>
      </w:r>
    </w:p>
    <w:p w14:paraId="60C35E24" w14:textId="6AAEF6CC" w:rsidR="000524DF" w:rsidRDefault="000524DF">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_Toc163814683 \h </w:instrText>
      </w:r>
      <w:r>
        <w:fldChar w:fldCharType="separate"/>
      </w:r>
      <w:r>
        <w:t>7</w:t>
      </w:r>
      <w:r>
        <w:fldChar w:fldCharType="end"/>
      </w:r>
    </w:p>
    <w:p w14:paraId="41FF655E" w14:textId="52D74BBD" w:rsidR="000524DF" w:rsidRDefault="000524DF">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Recommended test case applicability</w:t>
      </w:r>
      <w:r>
        <w:tab/>
      </w:r>
      <w:r>
        <w:fldChar w:fldCharType="begin" w:fldLock="1"/>
      </w:r>
      <w:r>
        <w:instrText xml:space="preserve"> PAGEREF _Toc163814684 \h </w:instrText>
      </w:r>
      <w:r>
        <w:fldChar w:fldCharType="separate"/>
      </w:r>
      <w:r>
        <w:t>8</w:t>
      </w:r>
      <w:r>
        <w:fldChar w:fldCharType="end"/>
      </w:r>
    </w:p>
    <w:p w14:paraId="7DE09C43" w14:textId="6F99AFA6" w:rsidR="000524DF" w:rsidRDefault="000524DF">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_Toc163814685 \h </w:instrText>
      </w:r>
      <w:r>
        <w:fldChar w:fldCharType="separate"/>
      </w:r>
      <w:r>
        <w:t>10</w:t>
      </w:r>
      <w:r>
        <w:fldChar w:fldCharType="end"/>
      </w:r>
    </w:p>
    <w:p w14:paraId="2CD7C3BB" w14:textId="7160CB28" w:rsidR="000524DF" w:rsidRDefault="000524DF">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RF conformance test cases</w:t>
      </w:r>
      <w:r>
        <w:tab/>
      </w:r>
      <w:r>
        <w:fldChar w:fldCharType="begin" w:fldLock="1"/>
      </w:r>
      <w:r>
        <w:instrText xml:space="preserve"> PAGEREF _Toc163814686 \h </w:instrText>
      </w:r>
      <w:r>
        <w:fldChar w:fldCharType="separate"/>
      </w:r>
      <w:r>
        <w:t>33</w:t>
      </w:r>
      <w:r>
        <w:fldChar w:fldCharType="end"/>
      </w:r>
    </w:p>
    <w:p w14:paraId="6C7CAD7B" w14:textId="4188C4B0"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4.1.1</w:t>
      </w:r>
      <w:r>
        <w:rPr>
          <w:rFonts w:asciiTheme="minorHAnsi" w:eastAsiaTheme="minorEastAsia" w:hAnsiTheme="minorHAnsi" w:cstheme="minorBidi"/>
          <w:kern w:val="2"/>
          <w:sz w:val="22"/>
          <w:szCs w:val="22"/>
          <w14:ligatures w14:val="standardContextual"/>
        </w:rPr>
        <w:tab/>
      </w:r>
      <w:r>
        <w:rPr>
          <w:lang w:eastAsia="zh-CN"/>
        </w:rPr>
        <w:t>FR</w:t>
      </w:r>
      <w:r w:rsidRPr="002C3A33">
        <w:rPr>
          <w:rFonts w:eastAsia="Batang"/>
          <w:lang w:eastAsia="ja-JP"/>
        </w:rPr>
        <w:t>1 standalone conformance test cases</w:t>
      </w:r>
      <w:r>
        <w:tab/>
      </w:r>
      <w:r>
        <w:fldChar w:fldCharType="begin" w:fldLock="1"/>
      </w:r>
      <w:r>
        <w:instrText xml:space="preserve"> PAGEREF _Toc163814687 \h </w:instrText>
      </w:r>
      <w:r>
        <w:fldChar w:fldCharType="separate"/>
      </w:r>
      <w:r>
        <w:t>34</w:t>
      </w:r>
      <w:r>
        <w:fldChar w:fldCharType="end"/>
      </w:r>
    </w:p>
    <w:p w14:paraId="06182BA4" w14:textId="52CACC14"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4.1.2</w:t>
      </w:r>
      <w:r>
        <w:rPr>
          <w:rFonts w:asciiTheme="minorHAnsi" w:eastAsiaTheme="minorEastAsia" w:hAnsiTheme="minorHAnsi" w:cstheme="minorBidi"/>
          <w:kern w:val="2"/>
          <w:sz w:val="22"/>
          <w:szCs w:val="22"/>
          <w14:ligatures w14:val="standardContextual"/>
        </w:rPr>
        <w:tab/>
      </w:r>
      <w:r>
        <w:rPr>
          <w:lang w:eastAsia="zh-CN"/>
        </w:rPr>
        <w:t>FR</w:t>
      </w:r>
      <w:r w:rsidRPr="002C3A33">
        <w:rPr>
          <w:rFonts w:eastAsia="Batang"/>
          <w:lang w:eastAsia="ja-JP"/>
        </w:rPr>
        <w:t>2 standalone conformance test cases</w:t>
      </w:r>
      <w:r>
        <w:tab/>
      </w:r>
      <w:r>
        <w:fldChar w:fldCharType="begin" w:fldLock="1"/>
      </w:r>
      <w:r>
        <w:instrText xml:space="preserve"> PAGEREF _Toc163814688 \h </w:instrText>
      </w:r>
      <w:r>
        <w:fldChar w:fldCharType="separate"/>
      </w:r>
      <w:r>
        <w:t>60</w:t>
      </w:r>
      <w:r>
        <w:fldChar w:fldCharType="end"/>
      </w:r>
    </w:p>
    <w:p w14:paraId="684EF20A" w14:textId="7F5B41C5"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4.1.3</w:t>
      </w:r>
      <w:r>
        <w:rPr>
          <w:rFonts w:asciiTheme="minorHAnsi" w:eastAsiaTheme="minorEastAsia" w:hAnsiTheme="minorHAnsi" w:cstheme="minorBidi"/>
          <w:kern w:val="2"/>
          <w:sz w:val="22"/>
          <w:szCs w:val="22"/>
          <w14:ligatures w14:val="standardContextual"/>
        </w:rPr>
        <w:tab/>
      </w:r>
      <w:r w:rsidRPr="002C3A33">
        <w:rPr>
          <w:rFonts w:eastAsia="Batang"/>
          <w:lang w:eastAsia="ja-JP"/>
        </w:rPr>
        <w:t xml:space="preserve">NR interworking between NR </w:t>
      </w:r>
      <w:r>
        <w:rPr>
          <w:lang w:eastAsia="zh-CN"/>
        </w:rPr>
        <w:t>FR</w:t>
      </w:r>
      <w:r w:rsidRPr="002C3A33">
        <w:rPr>
          <w:rFonts w:eastAsia="Batang"/>
          <w:lang w:eastAsia="ja-JP"/>
        </w:rPr>
        <w:t xml:space="preserve">1 and NR </w:t>
      </w:r>
      <w:r>
        <w:rPr>
          <w:lang w:eastAsia="zh-CN"/>
        </w:rPr>
        <w:t>FR</w:t>
      </w:r>
      <w:r w:rsidRPr="002C3A33">
        <w:rPr>
          <w:rFonts w:eastAsia="Batang"/>
          <w:lang w:eastAsia="ja-JP"/>
        </w:rPr>
        <w:t>2 and between NR and LTE conformance test cases</w:t>
      </w:r>
      <w:r>
        <w:tab/>
      </w:r>
      <w:r>
        <w:fldChar w:fldCharType="begin" w:fldLock="1"/>
      </w:r>
      <w:r>
        <w:instrText xml:space="preserve"> PAGEREF _Toc163814689 \h </w:instrText>
      </w:r>
      <w:r>
        <w:fldChar w:fldCharType="separate"/>
      </w:r>
      <w:r>
        <w:t>80</w:t>
      </w:r>
      <w:r>
        <w:fldChar w:fldCharType="end"/>
      </w:r>
    </w:p>
    <w:p w14:paraId="37A86411" w14:textId="35FE7804"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4.1.4</w:t>
      </w:r>
      <w:r>
        <w:rPr>
          <w:rFonts w:asciiTheme="minorHAnsi" w:eastAsiaTheme="minorEastAsia" w:hAnsiTheme="minorHAnsi" w:cstheme="minorBidi"/>
          <w:kern w:val="2"/>
          <w:sz w:val="22"/>
          <w:szCs w:val="22"/>
          <w14:ligatures w14:val="standardContextual"/>
        </w:rPr>
        <w:tab/>
      </w:r>
      <w:r w:rsidRPr="002C3A33">
        <w:rPr>
          <w:rFonts w:eastAsia="Batang"/>
          <w:lang w:eastAsia="ja-JP"/>
        </w:rPr>
        <w:t>Performance conformance test cases</w:t>
      </w:r>
      <w:r>
        <w:tab/>
      </w:r>
      <w:r>
        <w:fldChar w:fldCharType="begin" w:fldLock="1"/>
      </w:r>
      <w:r>
        <w:instrText xml:space="preserve"> PAGEREF _Toc163814690 \h </w:instrText>
      </w:r>
      <w:r>
        <w:fldChar w:fldCharType="separate"/>
      </w:r>
      <w:r>
        <w:t>117</w:t>
      </w:r>
      <w:r>
        <w:fldChar w:fldCharType="end"/>
      </w:r>
    </w:p>
    <w:p w14:paraId="5213B25F" w14:textId="47800790" w:rsidR="000524DF" w:rsidRDefault="000524DF">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RRM conformance test cases</w:t>
      </w:r>
      <w:r>
        <w:tab/>
      </w:r>
      <w:r>
        <w:fldChar w:fldCharType="begin" w:fldLock="1"/>
      </w:r>
      <w:r>
        <w:instrText xml:space="preserve"> PAGEREF _Toc163814691 \h </w:instrText>
      </w:r>
      <w:r>
        <w:fldChar w:fldCharType="separate"/>
      </w:r>
      <w:r>
        <w:t>137</w:t>
      </w:r>
      <w:r>
        <w:fldChar w:fldCharType="end"/>
      </w:r>
    </w:p>
    <w:p w14:paraId="58AECA51" w14:textId="356C16F2" w:rsidR="000524DF" w:rsidRDefault="000524DF">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RF conformance test cases for Satellite Access</w:t>
      </w:r>
      <w:r>
        <w:tab/>
      </w:r>
      <w:r>
        <w:fldChar w:fldCharType="begin" w:fldLock="1"/>
      </w:r>
      <w:r>
        <w:instrText xml:space="preserve"> PAGEREF _Toc163814692 \h </w:instrText>
      </w:r>
      <w:r>
        <w:fldChar w:fldCharType="separate"/>
      </w:r>
      <w:r>
        <w:t>202</w:t>
      </w:r>
      <w:r>
        <w:fldChar w:fldCharType="end"/>
      </w:r>
    </w:p>
    <w:p w14:paraId="44945D2B" w14:textId="423DF066"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4.3.1</w:t>
      </w:r>
      <w:r>
        <w:rPr>
          <w:rFonts w:asciiTheme="minorHAnsi" w:eastAsiaTheme="minorEastAsia" w:hAnsiTheme="minorHAnsi" w:cstheme="minorBidi"/>
          <w:kern w:val="2"/>
          <w:sz w:val="22"/>
          <w:szCs w:val="22"/>
          <w14:ligatures w14:val="standardContextual"/>
        </w:rPr>
        <w:tab/>
      </w:r>
      <w:r>
        <w:rPr>
          <w:lang w:eastAsia="zh-CN"/>
        </w:rPr>
        <w:t>FR</w:t>
      </w:r>
      <w:r w:rsidRPr="002C3A33">
        <w:rPr>
          <w:rFonts w:eastAsia="Batang"/>
          <w:lang w:eastAsia="ja-JP"/>
        </w:rPr>
        <w:t>1 standalone conformance test cases for Satellite Access</w:t>
      </w:r>
      <w:r>
        <w:tab/>
      </w:r>
      <w:r>
        <w:fldChar w:fldCharType="begin" w:fldLock="1"/>
      </w:r>
      <w:r>
        <w:instrText xml:space="preserve"> PAGEREF _Toc163814693 \h </w:instrText>
      </w:r>
      <w:r>
        <w:fldChar w:fldCharType="separate"/>
      </w:r>
      <w:r>
        <w:t>203</w:t>
      </w:r>
      <w:r>
        <w:fldChar w:fldCharType="end"/>
      </w:r>
    </w:p>
    <w:p w14:paraId="0AC70900" w14:textId="554DE485" w:rsidR="000524DF" w:rsidRDefault="000524DF">
      <w:pPr>
        <w:pStyle w:val="TOC3"/>
        <w:rPr>
          <w:rFonts w:asciiTheme="minorHAnsi" w:eastAsiaTheme="minorEastAsia" w:hAnsiTheme="minorHAnsi" w:cstheme="minorBidi"/>
          <w:kern w:val="2"/>
          <w:sz w:val="22"/>
          <w:szCs w:val="22"/>
          <w14:ligatures w14:val="standardContextual"/>
        </w:rPr>
      </w:pPr>
      <w:r w:rsidRPr="002C3A33">
        <w:rPr>
          <w:rFonts w:eastAsia="Batang"/>
          <w:lang w:eastAsia="ja-JP"/>
        </w:rPr>
        <w:t>4.3.2</w:t>
      </w:r>
      <w:r>
        <w:rPr>
          <w:rFonts w:asciiTheme="minorHAnsi" w:eastAsiaTheme="minorEastAsia" w:hAnsiTheme="minorHAnsi" w:cstheme="minorBidi"/>
          <w:kern w:val="2"/>
          <w:sz w:val="22"/>
          <w:szCs w:val="22"/>
          <w14:ligatures w14:val="standardContextual"/>
        </w:rPr>
        <w:tab/>
      </w:r>
      <w:r w:rsidRPr="002C3A33">
        <w:rPr>
          <w:rFonts w:eastAsia="Batang"/>
          <w:lang w:eastAsia="ja-JP"/>
        </w:rPr>
        <w:t>Performance conformance test cases for Satellite Access</w:t>
      </w:r>
      <w:r>
        <w:tab/>
      </w:r>
      <w:r>
        <w:fldChar w:fldCharType="begin" w:fldLock="1"/>
      </w:r>
      <w:r>
        <w:instrText xml:space="preserve"> PAGEREF _Toc163814694 \h </w:instrText>
      </w:r>
      <w:r>
        <w:fldChar w:fldCharType="separate"/>
      </w:r>
      <w:r>
        <w:t>205</w:t>
      </w:r>
      <w:r>
        <w:fldChar w:fldCharType="end"/>
      </w:r>
    </w:p>
    <w:p w14:paraId="10B0F854" w14:textId="3EBFF15B" w:rsidR="000524DF" w:rsidRDefault="000524DF" w:rsidP="000524DF">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_Toc163814695 \h </w:instrText>
      </w:r>
      <w:r>
        <w:fldChar w:fldCharType="separate"/>
      </w:r>
      <w:r>
        <w:t>206</w:t>
      </w:r>
      <w:r>
        <w:fldChar w:fldCharType="end"/>
      </w:r>
    </w:p>
    <w:p w14:paraId="781BF9DE" w14:textId="70337240"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63814678"/>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63814679"/>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90BABC"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63814680"/>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63814681"/>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63814682"/>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63814683"/>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68734BA" w14:textId="77777777" w:rsidR="004C47C8" w:rsidRDefault="004C47C8" w:rsidP="00FA2104">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48495D86" w14:textId="2177A87B"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111F10F8" w14:textId="77777777" w:rsidR="004C47C8" w:rsidRDefault="004C47C8" w:rsidP="00FA2104">
      <w:pPr>
        <w:pStyle w:val="EW"/>
        <w:rPr>
          <w:lang w:eastAsia="zh-CN"/>
        </w:rPr>
      </w:pPr>
      <w:r w:rsidRPr="004C47C8">
        <w:rPr>
          <w:lang w:eastAsia="zh-CN"/>
        </w:rPr>
        <w:t>CSI-RS</w:t>
      </w:r>
      <w:r w:rsidRPr="004C47C8">
        <w:rPr>
          <w:lang w:eastAsia="zh-CN"/>
        </w:rPr>
        <w:tab/>
        <w:t>CSI Reference Signal</w:t>
      </w:r>
    </w:p>
    <w:p w14:paraId="340B1423" w14:textId="1A3F8005"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3C59087E" w14:textId="77777777" w:rsidR="004C47C8" w:rsidRDefault="004C47C8" w:rsidP="004C47C8">
      <w:pPr>
        <w:pStyle w:val="EW"/>
        <w:rPr>
          <w:lang w:eastAsia="zh-CN"/>
        </w:rPr>
      </w:pPr>
      <w:r>
        <w:rPr>
          <w:lang w:eastAsia="zh-CN"/>
        </w:rPr>
        <w:t>L1-RSRP</w:t>
      </w:r>
      <w:r>
        <w:rPr>
          <w:lang w:eastAsia="zh-CN"/>
        </w:rPr>
        <w:tab/>
        <w:t>Layer 1 RSRP</w:t>
      </w:r>
    </w:p>
    <w:p w14:paraId="5472B8C8" w14:textId="77777777" w:rsidR="004C47C8" w:rsidRDefault="004C47C8" w:rsidP="004C47C8">
      <w:pPr>
        <w:pStyle w:val="EW"/>
        <w:rPr>
          <w:lang w:eastAsia="zh-CN"/>
        </w:rPr>
      </w:pPr>
      <w:r>
        <w:rPr>
          <w:lang w:eastAsia="zh-CN"/>
        </w:rPr>
        <w:t>L1 SL-RSRP</w:t>
      </w:r>
      <w:r>
        <w:rPr>
          <w:lang w:eastAsia="zh-CN"/>
        </w:rPr>
        <w:tab/>
        <w:t>Layer 1 Sidelink RSRP which corresponds to PSCCH-RSRP and/or PSSCH-RSRP</w:t>
      </w:r>
    </w:p>
    <w:p w14:paraId="02818C24" w14:textId="56F01C18" w:rsidR="00FA2104" w:rsidRPr="004A1425" w:rsidRDefault="00FA2104" w:rsidP="004C47C8">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lastRenderedPageBreak/>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762FDB7D" w14:textId="77777777" w:rsidR="004C47C8" w:rsidRDefault="004C47C8" w:rsidP="00FA2104">
      <w:pPr>
        <w:pStyle w:val="EW"/>
      </w:pPr>
      <w:r w:rsidRPr="004C47C8">
        <w:t>SRS-RSRP</w:t>
      </w:r>
      <w:r w:rsidRPr="004C47C8">
        <w:tab/>
        <w:t>Sounding Reference Signal based Reference Signal Received Power</w:t>
      </w:r>
    </w:p>
    <w:p w14:paraId="3529FC18" w14:textId="5C81AF53"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7523D10A" w14:textId="77777777" w:rsidR="004C47C8" w:rsidRDefault="00FA2104" w:rsidP="004C47C8">
      <w:pPr>
        <w:pStyle w:val="EW"/>
      </w:pPr>
      <w:r w:rsidRPr="004A1425">
        <w:t>UL</w:t>
      </w:r>
      <w:r w:rsidRPr="004A1425">
        <w:tab/>
        <w:t>Uplink</w:t>
      </w:r>
    </w:p>
    <w:p w14:paraId="4D4DE9F3" w14:textId="7A1759BA" w:rsidR="00FA2104" w:rsidRPr="004A1425" w:rsidRDefault="004C47C8" w:rsidP="004C47C8">
      <w:pPr>
        <w:pStyle w:val="EW"/>
      </w:pPr>
      <w:r>
        <w:t>ULFPTx</w:t>
      </w:r>
      <w:r>
        <w:tab/>
        <w:t>Uplink Full Power Transmission</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63814684"/>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2A81229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004C47C8" w:rsidRPr="004C47C8">
        <w:rPr>
          <w:lang w:eastAsia="zh-CN"/>
        </w:rPr>
        <w:t xml:space="preserve"> / 4.2-5 / 4.2-6 / 4.2-7 / 4.2-8 / 4.2-9 / 4.2-10</w:t>
      </w:r>
      <w:r w:rsidR="003056B9" w:rsidRPr="003056B9">
        <w:rPr>
          <w:lang w:eastAsia="zh-CN"/>
        </w:rPr>
        <w:t xml:space="preserve"> / 4.3.1-1 / 4.3.2-1</w:t>
      </w:r>
      <w:r w:rsidRPr="000F6278">
        <w:t>. This is just a recommendation based on the purpose for which the test case was written.</w:t>
      </w:r>
    </w:p>
    <w:p w14:paraId="17E9B57C" w14:textId="615C5671" w:rsidR="0000679A" w:rsidRPr="000F6278" w:rsidRDefault="0000679A" w:rsidP="000067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FC2A11">
        <w:t xml:space="preserve"> </w:t>
      </w:r>
      <w:r w:rsidR="009235BE" w:rsidRPr="00CD02FD">
        <w:t>The parameters (ICS) shall be set according to the capabilities of the UE on the operating band / band combination under test.</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0F7D88D6" w:rsidR="0000679A" w:rsidRPr="000F6278" w:rsidRDefault="0000679A" w:rsidP="0000679A">
      <w:r w:rsidRPr="000F6278">
        <w:t xml:space="preserve">The columns in tables 4.1.1-1 / 4.1.2-1 / 4.1.3-1 / 4.1.4-1 / </w:t>
      </w:r>
      <w:r w:rsidRPr="000F6278">
        <w:rPr>
          <w:lang w:eastAsia="zh-CN"/>
        </w:rPr>
        <w:t>4.2-1 / 4.2-2 / 4.2-3 / 4.2-4</w:t>
      </w:r>
      <w:r w:rsidR="004C47C8" w:rsidRPr="004C47C8">
        <w:rPr>
          <w:lang w:eastAsia="zh-CN"/>
        </w:rPr>
        <w:t xml:space="preserve"> / 4.2-5 / 4.2-6 / 4.2-7 / 4.2-8 / 4.2-9 / 4.2-10</w:t>
      </w:r>
      <w:r w:rsidRPr="000F6278">
        <w:t xml:space="preserve"> </w:t>
      </w:r>
      <w:r w:rsidR="003056B9" w:rsidRPr="003056B9">
        <w:t xml:space="preserve">/ 4.3.1-1 / 4.3.2-1 </w:t>
      </w:r>
      <w:r w:rsidRPr="000F6278">
        <w:t>have the following meaning:</w:t>
      </w:r>
    </w:p>
    <w:p w14:paraId="489396FA" w14:textId="77777777" w:rsidR="0000679A" w:rsidRPr="000F6278" w:rsidRDefault="0000679A" w:rsidP="0000679A">
      <w:pPr>
        <w:pStyle w:val="H6"/>
      </w:pPr>
      <w:r w:rsidRPr="000F6278">
        <w:lastRenderedPageBreak/>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6553E112" w:rsidR="0000679A" w:rsidRPr="000F6278" w:rsidRDefault="0000679A" w:rsidP="0000679A">
      <w:pPr>
        <w:pStyle w:val="H6"/>
      </w:pPr>
      <w:r w:rsidRPr="000F6278">
        <w:t xml:space="preserve">Tested Bands / CA/DC Configurations </w:t>
      </w:r>
      <w:r w:rsidR="003056B9" w:rsidRPr="003056B9">
        <w:t xml:space="preserve">/ Subtest </w:t>
      </w:r>
      <w:r w:rsidRPr="000F6278">
        <w:t>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19B18DC2" w14:textId="77777777" w:rsidR="003056B9" w:rsidRDefault="0000679A" w:rsidP="003056B9">
      <w:pPr>
        <w:pStyle w:val="EX"/>
      </w:pPr>
      <w:r w:rsidRPr="000F6278">
        <w:t>Ei</w:t>
      </w:r>
      <w:r w:rsidRPr="000F6278">
        <w:tab/>
        <w:t>Derive the set based on CA/DC Configurations Selection Criteria Ei defined in table 4.0-3.</w:t>
      </w:r>
    </w:p>
    <w:p w14:paraId="6160322C" w14:textId="4B981DAC" w:rsidR="0000679A" w:rsidRPr="000F6278" w:rsidRDefault="003056B9" w:rsidP="003056B9">
      <w:pPr>
        <w:pStyle w:val="EX"/>
      </w:pPr>
      <w:r>
        <w:t>Fi</w:t>
      </w:r>
      <w:r>
        <w:tab/>
        <w:t>Derive the set based on Subtest Selection Criteria Fi defined in table 4.0-4.</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380C48B" w14:textId="77777777" w:rsidR="00A735B3" w:rsidRPr="002E56B9" w:rsidRDefault="00A735B3" w:rsidP="00A735B3">
      <w:pPr>
        <w:pStyle w:val="Heading2"/>
        <w:rPr>
          <w:lang w:eastAsia="zh-TW"/>
        </w:rPr>
      </w:pPr>
      <w:bookmarkStart w:id="75" w:name="_Toc163814685"/>
      <w:r w:rsidRPr="002E56B9">
        <w:rPr>
          <w:lang w:eastAsia="zh-TW"/>
        </w:rPr>
        <w:lastRenderedPageBreak/>
        <w:t>4.0</w:t>
      </w:r>
      <w:r w:rsidRPr="002E56B9">
        <w:rPr>
          <w:lang w:eastAsia="zh-TW"/>
        </w:rPr>
        <w:tab/>
        <w:t>Test case conditions and selection criteria</w:t>
      </w:r>
      <w:bookmarkEnd w:id="75"/>
    </w:p>
    <w:p w14:paraId="0E00F55F" w14:textId="0658AF38" w:rsidR="00A735B3" w:rsidRPr="002E56B9" w:rsidRDefault="00A735B3" w:rsidP="00A735B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003056B9"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003056B9" w:rsidRPr="003056B9">
        <w:rPr>
          <w:rFonts w:eastAsia="SimSun"/>
          <w:lang w:eastAsia="zh-CN"/>
        </w:rPr>
        <w:t>,</w:t>
      </w:r>
      <w:r w:rsidRPr="002E56B9">
        <w:rPr>
          <w:rFonts w:eastAsia="SimSun"/>
          <w:lang w:eastAsia="zh-CN"/>
        </w:rPr>
        <w:t xml:space="preserve"> Table 4.0-3</w:t>
      </w:r>
      <w:r w:rsidR="003056B9" w:rsidRPr="003056B9">
        <w:rPr>
          <w:rFonts w:eastAsia="SimSun"/>
          <w:lang w:eastAsia="zh-CN"/>
        </w:rPr>
        <w:t xml:space="preserve"> and Table 4.0-4</w:t>
      </w:r>
      <w:r w:rsidRPr="002E56B9">
        <w:t xml:space="preserve"> are defined in TS 38.508-2 [8] unless otherwise stated.</w:t>
      </w:r>
    </w:p>
    <w:p w14:paraId="55D1EE10" w14:textId="77777777" w:rsidR="00A735B3" w:rsidRPr="002E56B9" w:rsidRDefault="00A735B3" w:rsidP="00A735B3">
      <w:pPr>
        <w:pStyle w:val="TH"/>
      </w:pPr>
      <w:bookmarkStart w:id="76" w:name="_Hlk68458867"/>
      <w:r w:rsidRPr="002E56B9">
        <w:lastRenderedPageBreak/>
        <w:t>Table 4.0-1</w:t>
      </w:r>
      <w:bookmarkEnd w:id="76"/>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2E56B9" w14:paraId="279E6AC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2E56B9" w:rsidRDefault="00A735B3" w:rsidP="00560F4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A735B3" w:rsidRPr="002E56B9" w14:paraId="7C54C89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7360CA" w14:textId="77777777" w:rsidR="00A735B3" w:rsidRPr="002E56B9" w:rsidRDefault="00A735B3" w:rsidP="00560F48">
            <w:pPr>
              <w:pStyle w:val="TAN"/>
            </w:pPr>
            <w:r w:rsidRPr="002E56B9">
              <w:t>C001a</w:t>
            </w:r>
            <w:r w:rsidRPr="002E56B9">
              <w:tab/>
              <w:t>IF (A.4.1-1/1 OR A.4.1-1/2) AND A.4.1-2/7 AND A.4.1-3/1 AND A.4.3.1-7/3 AND NOT A.4.3.2-1/84 THEN R ELSE N/A</w:t>
            </w:r>
          </w:p>
        </w:tc>
      </w:tr>
      <w:tr w:rsidR="00A735B3" w:rsidRPr="002E56B9" w14:paraId="37017B6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2E56B9" w:rsidRDefault="00A735B3" w:rsidP="00560F4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A735B3" w:rsidRPr="002E56B9" w14:paraId="3E49B92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2E56B9" w:rsidRDefault="00A735B3" w:rsidP="00560F4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A735B3" w:rsidRPr="002E56B9" w14:paraId="6CA4EB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2E56B9" w:rsidRDefault="00A735B3" w:rsidP="00560F48">
            <w:pPr>
              <w:pStyle w:val="TAN"/>
            </w:pPr>
            <w:r w:rsidRPr="002E56B9">
              <w:t>C001d</w:t>
            </w:r>
            <w:r w:rsidRPr="002E56B9">
              <w:tab/>
              <w:t>Void</w:t>
            </w:r>
          </w:p>
        </w:tc>
      </w:tr>
      <w:tr w:rsidR="00A735B3" w:rsidRPr="002E56B9" w14:paraId="1332BCD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2E56B9" w:rsidRDefault="00A735B3" w:rsidP="00560F48">
            <w:pPr>
              <w:pStyle w:val="TAN"/>
            </w:pPr>
            <w:bookmarkStart w:id="7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A735B3" w:rsidRPr="002E56B9" w14:paraId="49BF848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2E56B9" w:rsidRDefault="00A735B3" w:rsidP="00560F48">
            <w:pPr>
              <w:pStyle w:val="TAN"/>
            </w:pPr>
            <w:r w:rsidRPr="002E56B9">
              <w:t>C001f</w:t>
            </w:r>
            <w:r w:rsidRPr="002E56B9">
              <w:tab/>
              <w:t>IF (A.4.1-1/1 OR A.4.1-1/2) AND A.4.1-2/7 AND A.4.1-3/1 AND A.4.3.5-1/1 AND (A.4.3.11-1/1 OR A.4.3.11-1/3) THEN R ELSE N/A</w:t>
            </w:r>
          </w:p>
        </w:tc>
      </w:tr>
      <w:tr w:rsidR="00A735B3" w:rsidRPr="002E56B9" w14:paraId="33B6654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4C5DC6" w14:textId="77777777" w:rsidR="00A735B3" w:rsidRPr="002E56B9" w:rsidRDefault="00A735B3" w:rsidP="00560F4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77"/>
      <w:tr w:rsidR="00A735B3" w:rsidRPr="002E56B9" w14:paraId="609EEDB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570670" w14:textId="77777777" w:rsidR="00A735B3" w:rsidRPr="002E56B9" w:rsidRDefault="00A735B3" w:rsidP="00560F48">
            <w:pPr>
              <w:pStyle w:val="TAN"/>
            </w:pPr>
            <w:r w:rsidRPr="002E56B9">
              <w:t>C001</w:t>
            </w:r>
            <w:r w:rsidRPr="002E56B9">
              <w:rPr>
                <w:rFonts w:hint="eastAsia"/>
              </w:rPr>
              <w:t>h</w:t>
            </w:r>
            <w:r w:rsidRPr="002E56B9">
              <w:tab/>
              <w:t>IF (A.4.1-1/1 OR A.4.1-1/2) AND A.4.1-2/7 AND A.4.1-3/1 AND NOT A.4.3.2-1/84 THEN R ELSE N/A</w:t>
            </w:r>
          </w:p>
        </w:tc>
      </w:tr>
      <w:tr w:rsidR="00A735B3" w:rsidRPr="002E56B9" w14:paraId="297B231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2E56B9" w:rsidRDefault="00A735B3" w:rsidP="00560F4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A735B3" w:rsidRPr="002E56B9" w14:paraId="0097480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2E56B9" w:rsidRDefault="00A735B3" w:rsidP="00560F4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A735B3" w:rsidRPr="002E56B9" w14:paraId="58EED45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2E56B9" w:rsidRDefault="00A735B3" w:rsidP="00560F4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A735B3" w:rsidRPr="002E56B9" w14:paraId="7AB3000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5400E4" w14:textId="77777777" w:rsidR="00A735B3" w:rsidRPr="002E56B9" w:rsidRDefault="00A735B3" w:rsidP="00560F48">
            <w:pPr>
              <w:pStyle w:val="TAN"/>
            </w:pPr>
            <w:r w:rsidRPr="002E56B9">
              <w:t>C001l</w:t>
            </w:r>
            <w:r w:rsidRPr="002E56B9">
              <w:tab/>
              <w:t>IF (A.4.1-1/1 OR A.4.1-1/2) AND A.4.1-2/7 AND A.4.1-3/1 AND NOT A.4.3.2-1/84 AND NOT A.4.3.12-1/2 THEN R ELSE N/A</w:t>
            </w:r>
          </w:p>
        </w:tc>
      </w:tr>
      <w:tr w:rsidR="00293B33" w:rsidRPr="002E56B9" w14:paraId="346DB14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2E56B9" w:rsidRDefault="00293B33" w:rsidP="00560F48">
            <w:pPr>
              <w:pStyle w:val="TAN"/>
            </w:pPr>
            <w:r w:rsidRPr="00293B33">
              <w:t>C001m</w:t>
            </w:r>
            <w:r w:rsidRPr="00293B33">
              <w:tab/>
              <w:t>IF (A.4.1-1/1 OR A.4.1-1/2) AND A.4.1-2/7 AND A.4.1-3/1 AND A.4.3.5-1/1 AND A.4.4-1/16 THEN R ELSE N/A</w:t>
            </w:r>
          </w:p>
        </w:tc>
      </w:tr>
      <w:tr w:rsidR="009B39C7" w14:paraId="72AB0C3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Default="009B39C7" w:rsidP="00541D63">
            <w:pPr>
              <w:pStyle w:val="TAN"/>
            </w:pPr>
            <w:r w:rsidRPr="00CB3AC7">
              <w:t>C0</w:t>
            </w:r>
            <w:r w:rsidRPr="00CB3AC7">
              <w:rPr>
                <w:lang w:eastAsia="zh-CN"/>
              </w:rPr>
              <w:t>01</w:t>
            </w:r>
            <w:r w:rsidR="00CB3AC7"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sidR="00452FF7">
              <w:rPr>
                <w:lang w:val="en-US" w:eastAsia="zh-CN"/>
              </w:rPr>
              <w:t>65</w:t>
            </w:r>
            <w:r>
              <w:rPr>
                <w:rFonts w:hint="eastAsia"/>
              </w:rPr>
              <w:t xml:space="preserve"> THEN R ELSE N/A</w:t>
            </w:r>
          </w:p>
        </w:tc>
      </w:tr>
      <w:tr w:rsidR="00A56588" w:rsidRPr="002E56B9" w14:paraId="05B3F53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2E56B9" w:rsidRDefault="00A56588" w:rsidP="00A56588">
            <w:pPr>
              <w:pStyle w:val="TAN"/>
            </w:pPr>
            <w:r w:rsidRPr="002E56B9">
              <w:t>C001</w:t>
            </w:r>
            <w:r>
              <w:t>o</w:t>
            </w:r>
            <w:r w:rsidRPr="002E56B9">
              <w:tab/>
              <w:t>IF A.4.1</w:t>
            </w:r>
            <w:r w:rsidRPr="00441ACB">
              <w:t>-1/1 A</w:t>
            </w:r>
            <w:r w:rsidRPr="002E56B9">
              <w:t>ND A.4.1-2/</w:t>
            </w:r>
            <w:r w:rsidR="00960CF1">
              <w:t>9</w:t>
            </w:r>
            <w:r w:rsidRPr="002E56B9">
              <w:t xml:space="preserve"> AN</w:t>
            </w:r>
            <w:r w:rsidRPr="00441ACB">
              <w:t>D A.4.1-3/1 AND A.4.4-1/17 THE</w:t>
            </w:r>
            <w:r w:rsidRPr="002E56B9">
              <w:t>N R ELSE N/A</w:t>
            </w:r>
          </w:p>
        </w:tc>
      </w:tr>
      <w:tr w:rsidR="00A56588" w:rsidRPr="002E56B9" w14:paraId="6E49B6A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2E56B9" w:rsidRDefault="00A56588" w:rsidP="00A56588">
            <w:pPr>
              <w:pStyle w:val="TAN"/>
            </w:pPr>
            <w:r w:rsidRPr="00891097">
              <w:t>C</w:t>
            </w:r>
            <w:r w:rsidRPr="002E56B9">
              <w:t>001</w:t>
            </w:r>
            <w:r>
              <w:t>p</w:t>
            </w:r>
            <w:r w:rsidRPr="00891097">
              <w:tab/>
            </w:r>
            <w:r w:rsidRPr="00441ACB">
              <w:t>IF A.4.1-1/1 AND A.4.1-2</w:t>
            </w:r>
            <w:r w:rsidRPr="002E56B9">
              <w:t>/</w:t>
            </w:r>
            <w:r w:rsidR="00960CF1">
              <w:t>9</w:t>
            </w:r>
            <w:r w:rsidRPr="00891097">
              <w:t xml:space="preserve"> </w:t>
            </w:r>
            <w:r w:rsidRPr="00441ACB">
              <w:t>AND A.4.1-3/1 AND A.4.4-1/17 AND A.4.3.2-1/91 THEN R ELSE N/A</w:t>
            </w:r>
          </w:p>
        </w:tc>
      </w:tr>
      <w:tr w:rsidR="00A56588" w:rsidRPr="002E56B9" w14:paraId="26E8614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2E56B9" w:rsidRDefault="00A56588" w:rsidP="00A56588">
            <w:pPr>
              <w:pStyle w:val="TAN"/>
            </w:pPr>
            <w:r w:rsidRPr="00891097">
              <w:t>C</w:t>
            </w:r>
            <w:r w:rsidRPr="002E56B9">
              <w:t>001</w:t>
            </w:r>
            <w:r>
              <w:t>q</w:t>
            </w:r>
            <w:r w:rsidRPr="00891097">
              <w:tab/>
            </w:r>
            <w:r w:rsidRPr="00441ACB">
              <w:t>IF A.4.1-1/1 AND A.4.1-2</w:t>
            </w:r>
            <w:r w:rsidRPr="002E56B9">
              <w:t>/</w:t>
            </w:r>
            <w:r w:rsidR="00960CF1">
              <w:t>9</w:t>
            </w:r>
            <w:r w:rsidRPr="00891097">
              <w:t xml:space="preserve"> </w:t>
            </w:r>
            <w:r w:rsidRPr="00441ACB">
              <w:t>AND A.4.1-3/1 AND A.4.4-1/17 AND A.4.3.2-1/92 THEN R ELSE N/A</w:t>
            </w:r>
          </w:p>
        </w:tc>
      </w:tr>
      <w:tr w:rsidR="00A56588" w:rsidRPr="002E56B9" w14:paraId="745CD0E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2E56B9" w:rsidRDefault="00A56588" w:rsidP="00A56588">
            <w:pPr>
              <w:pStyle w:val="TAN"/>
            </w:pPr>
            <w:r w:rsidRPr="002E56B9">
              <w:t>C002</w:t>
            </w:r>
            <w:r w:rsidRPr="002E56B9">
              <w:tab/>
              <w:t>IF (A.4.1-1/1 OR A.4.1-1/2) AND A.4.1-2/7 AND A.4.1-3/1 AND (A.4.1-2/3 OR A.4.1-2/5) THEN R ELSE N/A</w:t>
            </w:r>
          </w:p>
        </w:tc>
      </w:tr>
      <w:tr w:rsidR="00A56588" w:rsidRPr="002E56B9" w14:paraId="2B47C2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2E56B9" w:rsidRDefault="00A56588" w:rsidP="00A56588">
            <w:pPr>
              <w:pStyle w:val="TAN"/>
            </w:pPr>
            <w:r w:rsidRPr="002E56B9">
              <w:t>C003</w:t>
            </w:r>
            <w:r w:rsidRPr="002E56B9">
              <w:tab/>
              <w:t>IF (A.4.1-1/1 OR A.4.1-1/2) AND A.4.1-2/7 AND A.4.1-3/1 AND A.4.3.2-1/14 THEN R ELSE N/A</w:t>
            </w:r>
          </w:p>
        </w:tc>
      </w:tr>
      <w:tr w:rsidR="00A56588" w:rsidRPr="002E56B9" w14:paraId="5976B72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2E56B9" w:rsidRDefault="00A56588" w:rsidP="00A56588">
            <w:pPr>
              <w:pStyle w:val="TAN"/>
            </w:pPr>
            <w:r w:rsidRPr="002E56B9">
              <w:t>C003a</w:t>
            </w:r>
            <w:r w:rsidRPr="002E56B9">
              <w:tab/>
              <w:t>IF A.4.1-1/1 AND A.4.1-2/7 AND A.4.1-3/1 AND A.4.3.2-1/14 THEN R ELSE N/A</w:t>
            </w:r>
          </w:p>
        </w:tc>
      </w:tr>
      <w:tr w:rsidR="00A56588" w:rsidRPr="002E56B9" w14:paraId="1FC8E31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5D13AF" w14:textId="77777777" w:rsidR="00A56588" w:rsidRPr="002E56B9" w:rsidRDefault="00A56588" w:rsidP="00A56588">
            <w:pPr>
              <w:pStyle w:val="TAN"/>
            </w:pPr>
            <w:r w:rsidRPr="002E56B9">
              <w:t>C003b</w:t>
            </w:r>
            <w:r w:rsidRPr="002E56B9">
              <w:tab/>
              <w:t>IF (A.4.1-1/1 OR A.4.1-1/2) AND A.4.1-2/7 AND A.4.1-3/1 AND (A.4.3.2-1/58 OR A.4.3.2-1/59 OR A.4.3.2-1/60) THEN R ELSE N/A</w:t>
            </w:r>
          </w:p>
        </w:tc>
      </w:tr>
      <w:tr w:rsidR="00A56588" w:rsidRPr="002E56B9" w14:paraId="1B0CC81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BD8E66" w14:textId="77777777" w:rsidR="00A56588" w:rsidRPr="002E56B9" w:rsidRDefault="00A56588" w:rsidP="00A56588">
            <w:pPr>
              <w:pStyle w:val="TAN"/>
            </w:pPr>
            <w:r w:rsidRPr="002E56B9">
              <w:t>C004</w:t>
            </w:r>
            <w:r w:rsidRPr="002E56B9">
              <w:tab/>
              <w:t>IF (A.4.1-1/1 OR A.4.1-1/2) AND A.4.1-2/7 AND A.4.1-3/1 AND (A.4.1-4A/1 OR A.4.1-4A/2 OR A.4.1-4A/5) AND A.4.3.2A.1-2/1 THEN R ELSE N/A</w:t>
            </w:r>
          </w:p>
        </w:tc>
      </w:tr>
      <w:tr w:rsidR="00A56588" w:rsidRPr="002E56B9" w14:paraId="5509813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2E56B9" w:rsidRDefault="00A56588" w:rsidP="00A56588">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A56588" w:rsidRPr="002E56B9" w14:paraId="235ECCF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2E56B9" w:rsidRDefault="00A56588" w:rsidP="00A56588">
            <w:pPr>
              <w:pStyle w:val="TAN"/>
            </w:pPr>
            <w:r w:rsidRPr="002E56B9">
              <w:t>C005</w:t>
            </w:r>
            <w:r w:rsidRPr="002E56B9">
              <w:tab/>
              <w:t>IF (A.4.1-1/1 OR A.4.1-1/2) AND A.4.1-2/7 AND A.4.1-3/1 AND A.4.1-4A/5 AND A.4.1-2/4 AND A.4.3.2A.1-1/1 AND A.4.1-3/1 THEN R ELSE N/A</w:t>
            </w:r>
          </w:p>
        </w:tc>
      </w:tr>
      <w:tr w:rsidR="00A56588" w:rsidRPr="002E56B9" w14:paraId="5B850BC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2E56B9" w:rsidRDefault="00A56588" w:rsidP="00A56588">
            <w:pPr>
              <w:pStyle w:val="TAN"/>
            </w:pPr>
            <w:r w:rsidRPr="002E56B9">
              <w:t>C006</w:t>
            </w:r>
            <w:r w:rsidRPr="002E56B9">
              <w:tab/>
              <w:t>IF A.4.1-1/2 AND A.4.1-2/8 AND A.4.1-3/1 THEN R ELSE N/A</w:t>
            </w:r>
          </w:p>
        </w:tc>
      </w:tr>
      <w:tr w:rsidR="00A56588" w:rsidRPr="002E56B9" w14:paraId="1772D74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2E56B9" w:rsidRDefault="00A56588" w:rsidP="00A5658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A56588" w:rsidRPr="002E56B9" w14:paraId="60C3ACF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2E56B9" w:rsidRDefault="00A56588" w:rsidP="00A56588">
            <w:pPr>
              <w:pStyle w:val="TAN"/>
            </w:pPr>
            <w:bookmarkStart w:id="78"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78"/>
      <w:tr w:rsidR="00A56588" w:rsidRPr="002E56B9" w14:paraId="1F5F9BC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2E56B9" w:rsidRDefault="00A56588" w:rsidP="00A5658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A56588" w:rsidRPr="002E56B9" w14:paraId="24C667A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2E56B9" w:rsidRDefault="00A56588" w:rsidP="00A5658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A56588" w:rsidRPr="002E56B9" w14:paraId="4BAF37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2E56B9" w:rsidRDefault="00A56588" w:rsidP="00A5658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A56588" w:rsidRPr="002E56B9" w14:paraId="4DC9845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2E56B9" w:rsidRDefault="00A56588" w:rsidP="00A5658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A56588" w:rsidRPr="002E56B9" w14:paraId="463C93F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2E56B9" w:rsidRDefault="00A56588" w:rsidP="00A5658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A56588" w:rsidRPr="002E56B9" w14:paraId="5570833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2E56B9" w:rsidRDefault="00A56588" w:rsidP="00A5658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A56588" w:rsidRPr="002E56B9" w14:paraId="095E645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2E56B9" w:rsidRDefault="00A56588" w:rsidP="00A56588">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A56588" w:rsidRPr="002E56B9" w14:paraId="1804AE0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2E56B9" w:rsidRDefault="00A56588" w:rsidP="00A5658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A56588" w:rsidRPr="002E56B9" w14:paraId="77D1CC8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2E56B9" w:rsidRDefault="00A56588" w:rsidP="00A56588">
            <w:pPr>
              <w:pStyle w:val="TAN"/>
            </w:pPr>
            <w:r w:rsidRPr="002E56B9">
              <w:t>C006k</w:t>
            </w:r>
            <w:r w:rsidRPr="002E56B9">
              <w:tab/>
              <w:t>IF A.4.1-1/2 AND A.4.1-2/8 AND A.4.1-3/1 AND (A.4.3.2-1/22A OR A.4.3.2-1/22B) THEN R ELSE N/A</w:t>
            </w:r>
          </w:p>
        </w:tc>
      </w:tr>
      <w:tr w:rsidR="00A56588" w:rsidRPr="002E56B9" w14:paraId="33484A2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A14105" w14:textId="77777777" w:rsidR="00A56588" w:rsidRPr="002E56B9" w:rsidRDefault="00A56588" w:rsidP="00A56588">
            <w:pPr>
              <w:pStyle w:val="TAN"/>
            </w:pPr>
            <w:r w:rsidRPr="002E56B9">
              <w:t>C006l</w:t>
            </w:r>
            <w:r w:rsidRPr="002E56B9">
              <w:tab/>
              <w:t>IF A.4.1-1/2 AND A.4.1-2/8 AND A.4.1-3/1 AND A.4.3.6/56A THEN R ELSE N/A</w:t>
            </w:r>
          </w:p>
        </w:tc>
      </w:tr>
      <w:tr w:rsidR="00A56588" w:rsidRPr="002E56B9" w14:paraId="78BD0A5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50FB13" w14:textId="77777777" w:rsidR="00A56588" w:rsidRPr="002E56B9" w:rsidRDefault="00A56588" w:rsidP="00A56588">
            <w:pPr>
              <w:pStyle w:val="TAN"/>
            </w:pPr>
            <w:r w:rsidRPr="002E56B9">
              <w:t>C006m</w:t>
            </w:r>
            <w:r w:rsidRPr="002E56B9">
              <w:tab/>
              <w:t>IF A.4.1-1/2 AND A.4.1-2/8 AND A.4.1-3/1 AND A.4.3.2-1/56 AND 4.3.2-1/78 THEN R ELSE N/A</w:t>
            </w:r>
          </w:p>
        </w:tc>
      </w:tr>
      <w:tr w:rsidR="00A56588" w:rsidRPr="002E56B9" w14:paraId="5E04B4C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2E56B9" w:rsidRDefault="00A56588" w:rsidP="00A56588">
            <w:pPr>
              <w:pStyle w:val="TAN"/>
            </w:pPr>
            <w:r w:rsidRPr="00800071">
              <w:t>C006n</w:t>
            </w:r>
            <w:r w:rsidRPr="00800071">
              <w:tab/>
              <w:t>IF A.4.1-1/2 AND A.4.1-2/8 AND A.4.1-3/1 AND (A.4.3.2-1/130 OR A.4.3.2-1/131) THEN R ELSE N/A</w:t>
            </w:r>
          </w:p>
        </w:tc>
      </w:tr>
      <w:tr w:rsidR="00A56588" w:rsidRPr="002E56B9" w14:paraId="1236C0E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2E56B9" w:rsidRDefault="00A56588" w:rsidP="00A56588">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A56588" w:rsidRPr="00BB629B" w14:paraId="6DB3C2A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BB629B" w:rsidRDefault="00A56588" w:rsidP="00A56588">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A56588" w:rsidRPr="002E56B9" w14:paraId="134EC2C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2E56B9" w:rsidRDefault="00A56588" w:rsidP="00A56588">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A56588" w:rsidRPr="002E56B9" w14:paraId="584256C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2E56B9" w:rsidRDefault="00A56588" w:rsidP="00A56588">
            <w:pPr>
              <w:pStyle w:val="TAN"/>
              <w:rPr>
                <w:lang w:val="fr-FR" w:eastAsia="zh-CN"/>
              </w:rPr>
            </w:pPr>
            <w:r w:rsidRPr="002E56B9">
              <w:t>C006</w:t>
            </w:r>
            <w:r>
              <w:t>x</w:t>
            </w:r>
            <w:r w:rsidRPr="002E56B9">
              <w:tab/>
              <w:t>IF A.4.1-1/2 AND A.4.1-2/8 AND A.4.1-3/1 AND A.4.3.2-1/</w:t>
            </w:r>
            <w:r w:rsidR="00960CF1">
              <w:t>139</w:t>
            </w:r>
            <w:r>
              <w:t xml:space="preserve"> </w:t>
            </w:r>
            <w:r w:rsidRPr="002E56B9">
              <w:t>THEN R ELSE N/A</w:t>
            </w:r>
          </w:p>
        </w:tc>
      </w:tr>
      <w:tr w:rsidR="00A56588" w:rsidRPr="002E56B9" w14:paraId="025B61C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2E56B9" w:rsidRDefault="00A56588" w:rsidP="00A56588">
            <w:pPr>
              <w:pStyle w:val="TAN"/>
            </w:pPr>
            <w:r w:rsidRPr="002E56B9">
              <w:t>C007</w:t>
            </w:r>
            <w:r w:rsidRPr="002E56B9">
              <w:tab/>
              <w:t>IF A.4.1-1/2 AND A.4.1-2/8 AND A.4.1-3/1 AND A.4.3.2-1/22 THEN R ELSE N/A</w:t>
            </w:r>
          </w:p>
        </w:tc>
      </w:tr>
      <w:tr w:rsidR="00A56588" w:rsidRPr="002E56B9" w14:paraId="132E006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2E56B9" w:rsidRDefault="00A56588" w:rsidP="00A56588">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A56588" w:rsidRPr="002E56B9" w14:paraId="45947BB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2E56B9" w:rsidRDefault="00A56588" w:rsidP="00A56588">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A56588" w:rsidRPr="002E56B9" w14:paraId="5503D54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2E56B9" w:rsidRDefault="00A56588" w:rsidP="00A56588">
            <w:pPr>
              <w:pStyle w:val="TAN"/>
            </w:pPr>
            <w:r w:rsidRPr="002E56B9">
              <w:lastRenderedPageBreak/>
              <w:t>C009</w:t>
            </w:r>
            <w:r w:rsidRPr="002E56B9">
              <w:tab/>
              <w:t>IF (A.4.1-1/1 OR A.4.1-1/2) AND A.4.1-3/2 AND A.4.1-4/1 AND A.4.3.2B.2.0-2/1 THEN R ELSE N/A</w:t>
            </w:r>
          </w:p>
        </w:tc>
      </w:tr>
      <w:tr w:rsidR="00A56588" w:rsidRPr="002E56B9" w14:paraId="54EAA52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2E56B9" w:rsidRDefault="00A56588" w:rsidP="00A56588">
            <w:pPr>
              <w:pStyle w:val="TAN"/>
            </w:pPr>
            <w:r w:rsidRPr="002E56B9">
              <w:t>C009a</w:t>
            </w:r>
            <w:r w:rsidRPr="002E56B9">
              <w:tab/>
              <w:t>IF (A.4.1-1/1 OR A.4.1-1/2) AND A.4.1-3/2 AND A.4.1-4/1 AND A.4.3.2B.2.0-1/1 THEN R ELSE N/A</w:t>
            </w:r>
          </w:p>
        </w:tc>
      </w:tr>
      <w:tr w:rsidR="00A56588" w:rsidRPr="002E56B9" w14:paraId="161176D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2E56B9" w:rsidRDefault="00A56588" w:rsidP="00A56588">
            <w:pPr>
              <w:pStyle w:val="TAN"/>
            </w:pPr>
            <w:r w:rsidRPr="002E56B9">
              <w:t>C009</w:t>
            </w:r>
            <w:r w:rsidRPr="002E56B9">
              <w:rPr>
                <w:rFonts w:eastAsia="SimSun"/>
                <w:lang w:eastAsia="zh-CN"/>
              </w:rPr>
              <w:t>z</w:t>
            </w:r>
            <w:r w:rsidRPr="002E56B9">
              <w:tab/>
              <w:t>IF (A.4.1-1/1 OR A.4.1-1/2) AND A.4.1-3/2 AND A.4.1-4/1 AND A.4.3.2B.2.0-2/1 AND A.4.3.2-1/25 THEN R ELSE N/A</w:t>
            </w:r>
          </w:p>
        </w:tc>
      </w:tr>
      <w:tr w:rsidR="00A56588" w:rsidRPr="002E56B9" w14:paraId="0DF2AC1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2E56B9" w:rsidRDefault="00A56588" w:rsidP="00A56588">
            <w:pPr>
              <w:pStyle w:val="TAN"/>
            </w:pPr>
            <w:r w:rsidRPr="002E56B9">
              <w:t>C010</w:t>
            </w:r>
            <w:r w:rsidRPr="002E56B9">
              <w:tab/>
              <w:t>IF (A.4.1-1/1 OR A.4.1-1/2) AND A.4.1-3/2 AND A.4.1-4/2 AND A.4.3.2B.2.0-2/1 THEN R ELSE N/A</w:t>
            </w:r>
          </w:p>
        </w:tc>
      </w:tr>
      <w:tr w:rsidR="00A56588" w:rsidRPr="002E56B9" w14:paraId="6846AFD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2E56B9" w:rsidRDefault="00A56588" w:rsidP="00A56588">
            <w:pPr>
              <w:pStyle w:val="TAN"/>
            </w:pPr>
            <w:r w:rsidRPr="002E56B9">
              <w:t>C010a</w:t>
            </w:r>
            <w:r w:rsidRPr="002E56B9">
              <w:tab/>
              <w:t>IF (A.4.1-1/1 OR A.4.1-1/2) AND A.4.1-3/2 AND A.4.1-4/2 AND A.4.3.2B.2.0-1/1 THEN R ELSE N/A</w:t>
            </w:r>
          </w:p>
        </w:tc>
      </w:tr>
      <w:tr w:rsidR="00A56588" w:rsidRPr="002E56B9" w14:paraId="7088B6C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D5A0DA" w14:textId="77777777" w:rsidR="00A56588" w:rsidRPr="002E56B9" w:rsidRDefault="00A56588" w:rsidP="00A56588">
            <w:pPr>
              <w:pStyle w:val="TAN"/>
            </w:pPr>
            <w:r w:rsidRPr="002E56B9">
              <w:t>C010</w:t>
            </w:r>
            <w:r w:rsidRPr="002E56B9">
              <w:rPr>
                <w:rFonts w:eastAsia="SimSun"/>
                <w:lang w:eastAsia="zh-CN"/>
              </w:rPr>
              <w:t>z</w:t>
            </w:r>
            <w:r w:rsidRPr="002E56B9">
              <w:tab/>
              <w:t>IF (A.4.1-1/1 OR A.4.1-1/2) AND A.4.1-3/2 AND A.4.1-4/2 AND A.4.3.2B.2.0-2/1 AND A.4.3.2-1/25 THEN R ELSE N/A</w:t>
            </w:r>
          </w:p>
        </w:tc>
      </w:tr>
      <w:tr w:rsidR="00A56588" w:rsidRPr="002E56B9" w14:paraId="78DCCE1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2E56B9" w:rsidRDefault="00A56588" w:rsidP="00A56588">
            <w:pPr>
              <w:pStyle w:val="TAN"/>
            </w:pPr>
            <w:r w:rsidRPr="002E56B9">
              <w:t>C011</w:t>
            </w:r>
            <w:r w:rsidRPr="002E56B9">
              <w:tab/>
              <w:t>IF (A.4.1-1/1 OR A.4.1-1/2) AND A.4.1-3/2 AND A.4.1-4/3 AND A.4.3.2B.2.0-2/1 THEN R ELSE N/A</w:t>
            </w:r>
          </w:p>
        </w:tc>
      </w:tr>
      <w:tr w:rsidR="00A56588" w:rsidRPr="002E56B9" w14:paraId="0917768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2E56B9" w:rsidRDefault="00A56588" w:rsidP="00A56588">
            <w:pPr>
              <w:pStyle w:val="TAN"/>
            </w:pPr>
            <w:r w:rsidRPr="002E56B9">
              <w:t>C011a</w:t>
            </w:r>
            <w:r w:rsidRPr="002E56B9">
              <w:tab/>
              <w:t>IF (A.4.1-1/1 OR A.4.1-1/2) AND A.4.1-3/2 AND A.4.1-4/3 AND A.4.3.2B.2.0-1/1 THEN R ELSE N/A</w:t>
            </w:r>
          </w:p>
        </w:tc>
      </w:tr>
      <w:tr w:rsidR="00A56588" w:rsidRPr="002E56B9" w14:paraId="6E5305E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2E56B9" w:rsidRDefault="00A56588" w:rsidP="00A56588">
            <w:pPr>
              <w:pStyle w:val="TAN"/>
            </w:pPr>
            <w:r w:rsidRPr="002E56B9">
              <w:t>C011b</w:t>
            </w:r>
            <w:r w:rsidRPr="002E56B9">
              <w:tab/>
              <w:t>IF (A.4.1-1/1 OR A.4.1-1/2) AND A.4.1-3/2 AND A.4.1-4/3 AND A.4.3.2B.2.0-2A/1 THEN R ELSE N/A</w:t>
            </w:r>
          </w:p>
        </w:tc>
      </w:tr>
      <w:tr w:rsidR="00A56588" w:rsidRPr="002E56B9" w14:paraId="0CB2541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2E56B9" w:rsidRDefault="00A56588" w:rsidP="00A56588">
            <w:pPr>
              <w:pStyle w:val="TAN"/>
            </w:pPr>
            <w:r w:rsidRPr="002E56B9">
              <w:t>C011c</w:t>
            </w:r>
            <w:r w:rsidRPr="002E56B9">
              <w:tab/>
              <w:t>IF (A.4.1-1/1 OR A.4.1-1/2) AND A.4.1-3/2 AND A.4.1-4/3 AND A.4.3.2B.2.0-1A/1 THEN R ELSE N/A</w:t>
            </w:r>
          </w:p>
        </w:tc>
      </w:tr>
      <w:tr w:rsidR="00A56588" w:rsidRPr="002E56B9" w14:paraId="7EBE6A1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2E56B9" w:rsidRDefault="00A56588" w:rsidP="00A56588">
            <w:pPr>
              <w:pStyle w:val="TAN"/>
            </w:pPr>
            <w:r w:rsidRPr="002E56B9">
              <w:t>C011d</w:t>
            </w:r>
            <w:r w:rsidRPr="002E56B9">
              <w:tab/>
              <w:t>IF (A.4.1-1/1 OR A.4.1-1/2) AND A.4.1-3/2 AND A.4.1-4/3 AND A.4.3.2B.2.0-2/2 AND A.4.3.2B.2.0-2A/1 THEN R ELSE N/A</w:t>
            </w:r>
          </w:p>
        </w:tc>
      </w:tr>
      <w:tr w:rsidR="00A56588" w:rsidRPr="002E56B9" w14:paraId="003EFB3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2E56B9" w:rsidRDefault="00A56588" w:rsidP="00A56588">
            <w:pPr>
              <w:pStyle w:val="TAN"/>
            </w:pPr>
            <w:r w:rsidRPr="002E56B9">
              <w:t>C011</w:t>
            </w:r>
            <w:r w:rsidRPr="002E56B9">
              <w:rPr>
                <w:rFonts w:eastAsia="SimSun"/>
                <w:lang w:eastAsia="zh-CN"/>
              </w:rPr>
              <w:t>z</w:t>
            </w:r>
            <w:r w:rsidRPr="002E56B9">
              <w:tab/>
              <w:t>IF (A.4.1-1/1 OR A.4.1-1/2) AND A.4.1-3/2 AND A.4.1-4/3 AND A.4.3.2B.2.0-2A/1 AND A.4.3.2-1/25 THEN R ELSE N/A</w:t>
            </w:r>
          </w:p>
        </w:tc>
      </w:tr>
      <w:tr w:rsidR="00A56588" w:rsidRPr="002E56B9" w14:paraId="736A10A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2E56B9" w:rsidRDefault="00A56588" w:rsidP="00A56588">
            <w:pPr>
              <w:pStyle w:val="TAN"/>
            </w:pPr>
            <w:r w:rsidRPr="002E56B9">
              <w:t>C012</w:t>
            </w:r>
            <w:r w:rsidRPr="002E56B9">
              <w:tab/>
              <w:t>IF (A.4.1-1/1 OR A.4.1-1/2) AND A.4.1-3/2 AND A.4.1-4/4 AND A.4.3.2B.2.0-2/1 THEN R ELSE N/A</w:t>
            </w:r>
          </w:p>
        </w:tc>
      </w:tr>
      <w:tr w:rsidR="00A56588" w:rsidRPr="002E56B9" w14:paraId="7899C31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2E56B9" w:rsidRDefault="00A56588" w:rsidP="00A56588">
            <w:pPr>
              <w:pStyle w:val="TAN"/>
            </w:pPr>
            <w:r w:rsidRPr="002E56B9">
              <w:t>C012a</w:t>
            </w:r>
            <w:r w:rsidRPr="002E56B9">
              <w:tab/>
              <w:t>IF (A.4.1-1/1 OR A.4.1-1/2) AND A.4.1-3/2 AND A.4.1-4/4 AND A.4.3.2B.2.0-1A/1 THEN R ELSE N/A</w:t>
            </w:r>
          </w:p>
        </w:tc>
      </w:tr>
      <w:tr w:rsidR="00A56588" w:rsidRPr="002E56B9" w14:paraId="0D10317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2E56B9" w:rsidRDefault="00A56588" w:rsidP="00A56588">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A56588" w:rsidRPr="002E56B9" w14:paraId="42A06EE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2E56B9" w:rsidRDefault="00A56588" w:rsidP="00A56588">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A56588" w:rsidRPr="002E56B9" w14:paraId="08BDC5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2E56B9" w:rsidRDefault="00A56588" w:rsidP="00A56588">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A56588" w:rsidRPr="002E56B9" w14:paraId="4B39480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2E56B9" w:rsidRDefault="00A56588" w:rsidP="00A56588">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A56588" w:rsidRPr="002E56B9" w14:paraId="2B522D0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2E56B9" w:rsidRDefault="00A56588" w:rsidP="00A5658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A56588" w:rsidRPr="002E56B9" w14:paraId="5F5B871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2E56B9" w:rsidRDefault="00A56588" w:rsidP="00A56588">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A56588" w:rsidRPr="002E56B9" w14:paraId="0B44EBF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2E56B9" w:rsidRDefault="00A56588" w:rsidP="00A56588">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A56588" w:rsidRPr="002E56B9" w14:paraId="7102A1D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C043B5" w:rsidRDefault="00A56588" w:rsidP="00A56588">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A56588" w:rsidRPr="002E56B9" w14:paraId="1D16E99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C043B5" w:rsidRDefault="00A56588" w:rsidP="00A56588">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A56588" w:rsidRPr="002E56B9" w14:paraId="6C1EC1D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C043B5" w:rsidRDefault="00A56588" w:rsidP="00A56588">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A56588" w:rsidRPr="002E56B9" w14:paraId="498F5CD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C043B5" w:rsidRDefault="00A56588" w:rsidP="00A56588">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A56588" w:rsidRPr="002E56B9" w14:paraId="1B3F0A6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C043B5" w:rsidRDefault="00A56588" w:rsidP="00A56588">
            <w:pPr>
              <w:pStyle w:val="TAN"/>
            </w:pPr>
            <w:bookmarkStart w:id="79" w:name="_Hlk155196384"/>
            <w:r w:rsidRPr="00C043B5">
              <w:t>C012</w:t>
            </w:r>
            <w:bookmarkEnd w:id="79"/>
            <w:r w:rsidRPr="00C043B5">
              <w:rPr>
                <w:rFonts w:eastAsia="SimSun"/>
                <w:lang w:eastAsia="zh-CN"/>
              </w:rPr>
              <w:t>m</w:t>
            </w:r>
            <w:r w:rsidRPr="00C043B5">
              <w:tab/>
              <w:t>IF (A.4.1-1/1 OR A.4.1-1/2) AND A.4.1-3/2 AND A.4.1-4/4 AND A.4.3.2B.2.0-2A/2 AND A.4.3.2-1/25 THEN R ELSE N/A</w:t>
            </w:r>
          </w:p>
        </w:tc>
      </w:tr>
      <w:tr w:rsidR="00A56588" w:rsidRPr="002E56B9" w14:paraId="60D9468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C043B5" w:rsidRDefault="00A56588" w:rsidP="00A56588">
            <w:pPr>
              <w:pStyle w:val="TAN"/>
            </w:pPr>
            <w:r w:rsidRPr="00C043B5">
              <w:t>C012</w:t>
            </w:r>
            <w:r w:rsidRPr="00C043B5">
              <w:rPr>
                <w:rFonts w:eastAsia="SimSun"/>
                <w:lang w:eastAsia="zh-CN"/>
              </w:rPr>
              <w:t>n</w:t>
            </w:r>
            <w:r w:rsidRPr="00C043B5">
              <w:tab/>
              <w:t>IF (A.4.1-1/1 OR A.4.1-1/2) AND A.4.1-3/2 AND A.4.1-4/4 AND A.4.3.2B.2.0-2A/3 AND A.4.3.2-1/25 THEN R ELSE N/A</w:t>
            </w:r>
          </w:p>
        </w:tc>
      </w:tr>
      <w:tr w:rsidR="00A56588" w:rsidRPr="002E56B9" w14:paraId="322B373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C043B5" w:rsidRDefault="00A56588" w:rsidP="00A56588">
            <w:pPr>
              <w:pStyle w:val="TAN"/>
            </w:pPr>
            <w:r w:rsidRPr="00C043B5">
              <w:t>C012</w:t>
            </w:r>
            <w:r w:rsidRPr="00C043B5">
              <w:rPr>
                <w:rFonts w:eastAsia="SimSun"/>
                <w:lang w:eastAsia="zh-CN"/>
              </w:rPr>
              <w:t>o</w:t>
            </w:r>
            <w:r w:rsidRPr="00C043B5">
              <w:tab/>
              <w:t>IF (A.4.1-1/1 OR A.4.1-1/2) AND A.4.1-3/2 AND A.4.1-4/4 AND A.4.3.2B.2.0-2A/4 AND A.4.3.2-1/25 THEN R ELSE N/A</w:t>
            </w:r>
          </w:p>
        </w:tc>
      </w:tr>
      <w:tr w:rsidR="00A56588" w:rsidRPr="002E56B9" w14:paraId="3166A66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C043B5" w:rsidRDefault="00A56588" w:rsidP="00A56588">
            <w:pPr>
              <w:pStyle w:val="TAN"/>
            </w:pPr>
            <w:r w:rsidRPr="00C043B5">
              <w:t>C012p</w:t>
            </w:r>
            <w:r w:rsidRPr="00C043B5">
              <w:tab/>
              <w:t>IF (A.4.1-1/1 OR A.4.1-1/2) AND A.4.1-3/2 AND A.4.1-4/4 AND A.4.3.2B.2.0-2/1 AND A.4.3.2-1/14 THEN R ELSE N/A</w:t>
            </w:r>
          </w:p>
        </w:tc>
      </w:tr>
      <w:tr w:rsidR="00A56588" w:rsidRPr="002E56B9" w14:paraId="1620DF7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C043B5" w:rsidRDefault="00A56588" w:rsidP="00A56588">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A56588" w:rsidRPr="002E56B9" w14:paraId="0E26422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C043B5" w:rsidRDefault="00A56588" w:rsidP="00A56588">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A56588" w:rsidRPr="002E56B9" w14:paraId="222C2A9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C043B5" w:rsidRDefault="00A56588" w:rsidP="00A56588">
            <w:pPr>
              <w:pStyle w:val="TAN"/>
            </w:pPr>
            <w:bookmarkStart w:id="80" w:name="_Hlk155196361"/>
            <w:r w:rsidRPr="00C043B5">
              <w:t>C012</w:t>
            </w:r>
            <w:r w:rsidRPr="00C043B5">
              <w:rPr>
                <w:rFonts w:eastAsia="SimSun"/>
                <w:lang w:eastAsia="zh-CN"/>
              </w:rPr>
              <w:t>z</w:t>
            </w:r>
            <w:bookmarkEnd w:id="80"/>
            <w:r w:rsidRPr="00C043B5">
              <w:tab/>
              <w:t>IF (A.4.1-1/1 OR A.4.1-1/2) AND A.4.1-3/2 AND A.4.1-4/4 AND A.4.3.2B.2.0-2A/1 AND A.4.3.2-1/25 THEN R ELSE N/A</w:t>
            </w:r>
          </w:p>
        </w:tc>
      </w:tr>
      <w:tr w:rsidR="00A56588" w:rsidRPr="002E56B9" w14:paraId="2298D85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2E56B9" w:rsidRDefault="00A56588" w:rsidP="00A56588">
            <w:pPr>
              <w:pStyle w:val="TAN"/>
            </w:pPr>
            <w:r w:rsidRPr="002E56B9">
              <w:t>C013</w:t>
            </w:r>
            <w:r w:rsidRPr="002E56B9">
              <w:tab/>
              <w:t>IF (A.4.1-1/1 OR A.4.1-1/2) AND (A.4.1-3/2 OR A.4.1-3/3 OR A.4.1-3/5) AND (A.4.1-4/3 OR A.4.1-4/4) THEN R ELSE N/A</w:t>
            </w:r>
          </w:p>
        </w:tc>
      </w:tr>
      <w:tr w:rsidR="00A56588" w:rsidRPr="002E56B9" w14:paraId="10199A6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2E56B9" w:rsidRDefault="00A56588" w:rsidP="00A56588">
            <w:pPr>
              <w:pStyle w:val="TAN"/>
            </w:pPr>
            <w:r w:rsidRPr="002E56B9">
              <w:t>C014</w:t>
            </w:r>
            <w:r w:rsidRPr="002E56B9">
              <w:tab/>
              <w:t>IF (A.4.1-1/1 OR A.4.1-1/2) AND (A.4.1-3/2 OR A.4.1-3/3 OR A.4.1-3/5) AND (A.4.1-4/1 OR A.4.1-4/2 OR A.4.1-4/3 OR A.4.1-4/4) THEN R ELSE N/A</w:t>
            </w:r>
          </w:p>
        </w:tc>
      </w:tr>
      <w:tr w:rsidR="00A56588" w:rsidRPr="002E56B9" w14:paraId="16AED3C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45327E" w14:textId="77777777" w:rsidR="00A56588" w:rsidRPr="002E56B9" w:rsidRDefault="00A56588" w:rsidP="00A56588">
            <w:pPr>
              <w:pStyle w:val="TAN"/>
            </w:pPr>
            <w:r w:rsidRPr="002E56B9">
              <w:t>C015</w:t>
            </w:r>
            <w:r w:rsidRPr="002E56B9">
              <w:tab/>
              <w:t>IF A.4.1-1/1 AND (A.4.1-3/1 OR A.4.1-3/2 OR A.4.1-3/3 OR A.4.1-3/5) AND NOT A.4.3.1-7a/2 THEN R ELSE N/A</w:t>
            </w:r>
          </w:p>
        </w:tc>
      </w:tr>
      <w:tr w:rsidR="00A56588" w:rsidRPr="002E56B9" w14:paraId="20584C2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FF687C" w14:textId="77777777" w:rsidR="00A56588" w:rsidRPr="002E56B9" w:rsidRDefault="00A56588" w:rsidP="00A56588">
            <w:pPr>
              <w:pStyle w:val="TAN"/>
            </w:pPr>
            <w:r w:rsidRPr="002E56B9">
              <w:t>C015b</w:t>
            </w:r>
            <w:r w:rsidRPr="002E56B9">
              <w:tab/>
              <w:t>IF A.4.1-1/1 AND (A.4.1-3/1 OR A.4.1-3/2 OR A.4.1-3/3 OR A.4.1-3/5) AND A.4.3.2-1/6 AND NOT A.4.3.1-7a/2 THEN R ELSE N/A</w:t>
            </w:r>
          </w:p>
        </w:tc>
      </w:tr>
      <w:tr w:rsidR="00A56588" w:rsidRPr="002E56B9" w14:paraId="1417B50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6ECF68" w14:textId="77777777" w:rsidR="00A56588" w:rsidRPr="002E56B9" w:rsidRDefault="00A56588" w:rsidP="00A56588">
            <w:pPr>
              <w:pStyle w:val="TAN"/>
            </w:pPr>
            <w:r w:rsidRPr="002E56B9">
              <w:t>C015c</w:t>
            </w:r>
            <w:r w:rsidRPr="002E56B9">
              <w:tab/>
              <w:t>IF A.4.1-1/1 AND (A.4.1-3/1 OR A.4.1-3/2 OR A.4.1-3/3 OR A.4.1-3/5) AND A.4.3.2-1/66 AND NOT A.4.3.1-7a/2 THEN R ELSE N/A</w:t>
            </w:r>
          </w:p>
        </w:tc>
      </w:tr>
      <w:tr w:rsidR="00A56588" w:rsidRPr="002E56B9" w14:paraId="76C03FA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899FB1" w14:textId="1CB8C7D4" w:rsidR="00A56588" w:rsidRPr="002E56B9" w:rsidRDefault="00A56588" w:rsidP="00A56588">
            <w:pPr>
              <w:pStyle w:val="TAN"/>
            </w:pPr>
            <w:r w:rsidRPr="002E56B9">
              <w:t>C015d</w:t>
            </w:r>
            <w:r w:rsidRPr="002E56B9">
              <w:tab/>
              <w:t>IF A.4.1-1/1 AND (A.4.1-3/1 OR A.4.1-3/2 OR A.4.1-3/3 OR A.4.1-3/5) AND A.4.3.9-1/</w:t>
            </w:r>
            <w:r w:rsidRPr="00E21B3B">
              <w:t>3</w:t>
            </w:r>
            <w:r w:rsidRPr="002E56B9">
              <w:t xml:space="preserve"> AND NOT A.4.3.1-7a/2 THEN R ELSE N/A</w:t>
            </w:r>
          </w:p>
        </w:tc>
      </w:tr>
      <w:tr w:rsidR="00A56588" w:rsidRPr="002E56B9" w14:paraId="7F3FD63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A18387" w14:textId="6181B5DE" w:rsidR="00A56588" w:rsidRPr="002E56B9" w:rsidRDefault="00A56588" w:rsidP="00A56588">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rsidR="00960CF1">
              <w:t>140</w:t>
            </w:r>
            <w:r w:rsidRPr="002E56B9">
              <w:t xml:space="preserve"> THEN R ELSE N/A</w:t>
            </w:r>
          </w:p>
        </w:tc>
      </w:tr>
      <w:tr w:rsidR="00A56588" w:rsidRPr="002E56B9" w14:paraId="7749508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581C7A" w14:textId="77777777" w:rsidR="00A56588" w:rsidRPr="002E56B9" w:rsidRDefault="00A56588" w:rsidP="00A56588">
            <w:pPr>
              <w:pStyle w:val="TAN"/>
            </w:pPr>
            <w:r w:rsidRPr="002E56B9">
              <w:t>C015x</w:t>
            </w:r>
            <w:r w:rsidRPr="002E56B9">
              <w:tab/>
              <w:t>IF A.4.1-1/1 AND (A.4.1-3/1 OR A.4.1-3/2 OR A.4.1-3/3 OR A.4.1-3/5) AND A.4.3.9-1/1 AND NOT A.4.3.1-7a/2 THEN R ELSE N/A</w:t>
            </w:r>
          </w:p>
        </w:tc>
      </w:tr>
      <w:tr w:rsidR="00A56588" w:rsidRPr="002E56B9" w14:paraId="037B6CB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A4486D" w14:textId="77777777" w:rsidR="00A56588" w:rsidRPr="002E56B9" w:rsidRDefault="00A56588" w:rsidP="00A56588">
            <w:pPr>
              <w:pStyle w:val="TAN"/>
            </w:pPr>
            <w:r w:rsidRPr="002E56B9">
              <w:t>C015y</w:t>
            </w:r>
            <w:r w:rsidRPr="002E56B9">
              <w:tab/>
              <w:t>IF A.4.1-1/1 AND (A.4.1-3/1 OR A.4.1-3/2 OR A.4.1-3/3 OR A.4.1-3/5) AND A.4.3.2-1/33 AND NOT A.4.3.1-7a/2 THEN R ELSE N/A</w:t>
            </w:r>
          </w:p>
        </w:tc>
      </w:tr>
      <w:tr w:rsidR="00A56588" w:rsidRPr="002E56B9" w14:paraId="63E75CC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0690A2" w14:textId="77777777" w:rsidR="00A56588" w:rsidRPr="002E56B9" w:rsidRDefault="00A56588" w:rsidP="00A5658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56588" w:rsidRPr="002E56B9" w14:paraId="18A3ADE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DE6A60" w14:textId="77777777" w:rsidR="00A56588" w:rsidRPr="002E56B9" w:rsidRDefault="00A56588" w:rsidP="00A56588">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A56588" w:rsidRPr="002E56B9" w14:paraId="721EBE0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54611F" w14:textId="77777777" w:rsidR="00A56588" w:rsidRPr="002E56B9" w:rsidRDefault="00A56588" w:rsidP="00A5658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56588" w:rsidRPr="00BB629B" w14:paraId="4A47C42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6F3B6E" w14:textId="77777777" w:rsidR="00A56588" w:rsidRPr="00BB629B" w:rsidRDefault="00A56588" w:rsidP="00A56588">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56588" w:rsidRPr="00B03D30" w14:paraId="3BF9F5E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CD8F28" w14:textId="0EC0966A" w:rsidR="00A56588" w:rsidRPr="00B03D30" w:rsidRDefault="00A56588" w:rsidP="00A56588">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rsidR="00960CF1">
              <w:t>140</w:t>
            </w:r>
            <w:r w:rsidRPr="00B03D30">
              <w:t xml:space="preserve"> THEN R ELSE N/A</w:t>
            </w:r>
          </w:p>
        </w:tc>
      </w:tr>
      <w:tr w:rsidR="00A56588" w:rsidRPr="002E56B9" w14:paraId="2D62307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6DBFC2" w14:textId="77777777" w:rsidR="00A56588" w:rsidRPr="002E56B9" w:rsidRDefault="00A56588" w:rsidP="00A56588">
            <w:pPr>
              <w:pStyle w:val="TAN"/>
            </w:pPr>
            <w:r w:rsidRPr="002E56B9">
              <w:t>C016x</w:t>
            </w:r>
            <w:r w:rsidRPr="002E56B9">
              <w:tab/>
              <w:t>IF A.4.1-1/2 AND (A.4.1-3/1 OR A.4.1-3/2 OR A.4.1-3/3 OR A.4.1-3/5) AND A.4.3.9-1/1 AND NOT A.4.3.1-7a/3 THEN R ELSE N/A</w:t>
            </w:r>
          </w:p>
        </w:tc>
      </w:tr>
      <w:tr w:rsidR="00A56588" w:rsidRPr="002E56B9" w14:paraId="55B0358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AE95D62" w14:textId="4E8E0620" w:rsidR="00A56588" w:rsidRPr="002E56B9" w:rsidRDefault="00A56588" w:rsidP="00A56588">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A56588" w:rsidRPr="002E56B9" w14:paraId="3B460AC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2E56B9" w:rsidRDefault="00A56588" w:rsidP="00A56588">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A56588" w:rsidRPr="002E56B9" w14:paraId="268E578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2E56B9" w:rsidRDefault="00A56588" w:rsidP="00A56588">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A56588" w:rsidRPr="002E56B9" w14:paraId="187229A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2E56B9" w:rsidRDefault="00A56588" w:rsidP="00A5658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A56588" w:rsidRPr="002E56B9" w14:paraId="33B4778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2E56B9" w:rsidRDefault="00A56588" w:rsidP="00A56588">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A56588" w:rsidRPr="00B03D30" w14:paraId="35A9D37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B03D30" w:rsidRDefault="00A56588" w:rsidP="00A56588">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rsidR="00960CF1">
              <w:t>140</w:t>
            </w:r>
            <w:r w:rsidRPr="00B03D30">
              <w:t xml:space="preserve"> THEN R ELSE N/A</w:t>
            </w:r>
          </w:p>
        </w:tc>
      </w:tr>
      <w:tr w:rsidR="00A56588" w:rsidRPr="002E56B9" w14:paraId="7EE509A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2E56B9" w:rsidRDefault="00A56588" w:rsidP="00A5658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56588" w:rsidRPr="002E56B9" w14:paraId="3674226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2E56B9" w:rsidRDefault="00A56588" w:rsidP="00A5658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56588" w:rsidRPr="002E56B9" w14:paraId="2602FEF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2E56B9" w:rsidRDefault="00A56588" w:rsidP="00A56588">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56588" w:rsidRPr="002E56B9" w14:paraId="7C815B6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2E56B9" w:rsidRDefault="00A56588" w:rsidP="00A56588">
            <w:pPr>
              <w:pStyle w:val="TAN"/>
            </w:pPr>
            <w:r w:rsidRPr="002E56B9">
              <w:t>C017j</w:t>
            </w:r>
            <w:r w:rsidRPr="002E56B9">
              <w:tab/>
              <w:t>Void</w:t>
            </w:r>
          </w:p>
        </w:tc>
      </w:tr>
      <w:tr w:rsidR="00A56588" w:rsidRPr="002E56B9" w14:paraId="44813A9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2E56B9" w:rsidRDefault="00A56588" w:rsidP="00A5658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A56588" w:rsidRPr="002E56B9" w14:paraId="086DDE2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2E56B9" w:rsidRDefault="00A56588" w:rsidP="00A5658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A56588" w:rsidRPr="002E56B9" w14:paraId="0816048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2E56B9" w:rsidRDefault="00A56588" w:rsidP="00A5658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A56588" w:rsidRPr="002E56B9" w14:paraId="6165469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45589C" w14:textId="77777777" w:rsidR="00A56588" w:rsidRPr="002E56B9" w:rsidRDefault="00A56588" w:rsidP="00A56588">
            <w:pPr>
              <w:pStyle w:val="TAN"/>
            </w:pPr>
            <w:r w:rsidRPr="002E56B9">
              <w:t>C018</w:t>
            </w:r>
            <w:r w:rsidRPr="002E56B9">
              <w:tab/>
              <w:t>IF (A.4.1-1/1 OR A.4.1-1/2) AND A.4.1-2/7 AND A.4.1-3/1 AND 4.3.2-1/9 THEN R ELSE N/A</w:t>
            </w:r>
          </w:p>
        </w:tc>
      </w:tr>
      <w:tr w:rsidR="00A56588" w:rsidRPr="002E56B9" w14:paraId="3507C76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2E56B9" w:rsidRDefault="00A56588" w:rsidP="00A56588">
            <w:pPr>
              <w:pStyle w:val="TAN"/>
            </w:pPr>
            <w:r w:rsidRPr="002E56B9">
              <w:t>C019</w:t>
            </w:r>
            <w:r w:rsidRPr="002E56B9">
              <w:tab/>
              <w:t>IF A.4.1-1/2 AND (A.4.1-3/1 OR A.4.1-3/2 OR A.4.1-3/3 OR A.4.1-3/5) AND (NOT A.4.3.9-1/2 AND A.4.3.1-7a/3) THEN R ELSE N/A</w:t>
            </w:r>
          </w:p>
        </w:tc>
      </w:tr>
      <w:tr w:rsidR="00A56588" w:rsidRPr="002E56B9" w14:paraId="2586B78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2E56B9" w:rsidRDefault="00A56588" w:rsidP="00A56588">
            <w:pPr>
              <w:pStyle w:val="TAN"/>
            </w:pPr>
            <w:r w:rsidRPr="002E56B9">
              <w:t>C019b</w:t>
            </w:r>
            <w:r w:rsidRPr="002E56B9">
              <w:tab/>
              <w:t>IF A.4.1-1/2 AND (A.4.1-3/1 OR A.4.1-3/2 OR A.4.1-3/3 OR A.4.1-3/5) AND (NOT A.4.3.9-1/2 AND A.4.3.1-7a/3) AND A.4.3.2-1/6 THEN R ELSE N/A</w:t>
            </w:r>
          </w:p>
        </w:tc>
      </w:tr>
      <w:tr w:rsidR="00A56588" w:rsidRPr="002E56B9" w14:paraId="6387906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2E56B9" w:rsidRDefault="00A56588" w:rsidP="00A56588">
            <w:pPr>
              <w:pStyle w:val="TAN"/>
            </w:pPr>
            <w:r w:rsidRPr="002E56B9">
              <w:t>C019c</w:t>
            </w:r>
            <w:r w:rsidRPr="002E56B9">
              <w:tab/>
              <w:t>IF A.4.1-1/2 AND (A.4.1-3/1 OR A.4.1-3/2 OR A.4.1-3/3 OR A.4.1-3/5) AND (NOT A.4.3.9-1/2 AND A.4.3.1-7a/3) AND A.4.3.2-1/66 THEN R ELSE N/A</w:t>
            </w:r>
          </w:p>
        </w:tc>
      </w:tr>
      <w:tr w:rsidR="00A56588" w:rsidRPr="00BB629B" w14:paraId="26988F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BB629B" w:rsidRDefault="00A56588" w:rsidP="00A5658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A56588" w:rsidRPr="00B03D30" w14:paraId="2305A9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B03D30" w:rsidRDefault="00A56588" w:rsidP="00A56588">
            <w:pPr>
              <w:pStyle w:val="TAN"/>
            </w:pPr>
            <w:r w:rsidRPr="00B03D30">
              <w:t>C019e</w:t>
            </w:r>
            <w:r w:rsidRPr="00B03D30">
              <w:tab/>
              <w:t>IF A.4.1-1/2 AND (A.4.1-3/1 OR A.4.1-3/2 OR A.4.1-3/3 OR A.4.1-3/5) AND (NOT A.4.3.9-1/2 AND A.4.3.1-7a/3) AND A.4.3.2-</w:t>
            </w:r>
            <w:r w:rsidRPr="00B03D30">
              <w:rPr>
                <w:lang w:eastAsia="zh-CN"/>
              </w:rPr>
              <w:t>1/</w:t>
            </w:r>
            <w:r w:rsidR="00960CF1">
              <w:t>140</w:t>
            </w:r>
            <w:r w:rsidRPr="00B03D30">
              <w:t xml:space="preserve"> THEN R ELSE N/A</w:t>
            </w:r>
          </w:p>
        </w:tc>
      </w:tr>
      <w:tr w:rsidR="00A56588" w:rsidRPr="00B03D30" w14:paraId="6E1B039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B03D30" w:rsidRDefault="00A56588" w:rsidP="00A56588">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rsidR="00960CF1">
              <w:t>140</w:t>
            </w:r>
            <w:r w:rsidRPr="00B03D30">
              <w:t xml:space="preserve"> AND (NOT A.4.3.9-1/2 AND A.4.3.1-7a/3) THEN R ELSE N/A</w:t>
            </w:r>
          </w:p>
        </w:tc>
      </w:tr>
      <w:tr w:rsidR="00A56588" w:rsidRPr="002E56B9" w14:paraId="7F19A2A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2E56B9" w:rsidRDefault="00A56588" w:rsidP="00A56588">
            <w:pPr>
              <w:pStyle w:val="TAN"/>
            </w:pPr>
            <w:r w:rsidRPr="002E56B9">
              <w:t>C019x</w:t>
            </w:r>
            <w:r w:rsidRPr="002E56B9">
              <w:tab/>
              <w:t>IF A.4.1-1/2 AND (A.4.1-3/1 OR A.4.1-3/2 OR A.4.1-3/3 OR A.4.1-3/5) AND (NOT A.4.3.9-1/2 AND A.4.3.1-7a/3) AND A.4.3.9-1/1 THEN R ELSE N/A</w:t>
            </w:r>
          </w:p>
        </w:tc>
      </w:tr>
      <w:tr w:rsidR="00A56588" w:rsidRPr="002E56B9" w14:paraId="0AA0895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2E56B9" w:rsidRDefault="00A56588" w:rsidP="00A5658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56588" w:rsidRPr="002E56B9" w14:paraId="013709B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C28A0E" w14:textId="77777777" w:rsidR="00A56588" w:rsidRPr="002E56B9" w:rsidRDefault="00A56588" w:rsidP="00A56588">
            <w:pPr>
              <w:pStyle w:val="TAN"/>
            </w:pPr>
            <w:r w:rsidRPr="002E56B9">
              <w:t>C020</w:t>
            </w:r>
            <w:r w:rsidRPr="002E56B9">
              <w:tab/>
              <w:t>IF (A.4.1-1/1 OR A.4.1-1/2) AND (A.4.1-3/2 OR A.4.1-3/3 OR A.4.1-3/5) THEN R ELSE N/A</w:t>
            </w:r>
          </w:p>
        </w:tc>
      </w:tr>
      <w:tr w:rsidR="00A56588" w:rsidRPr="002E56B9" w14:paraId="1517E85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2E56B9" w:rsidRDefault="00A56588" w:rsidP="00A56588">
            <w:pPr>
              <w:pStyle w:val="TAN"/>
            </w:pPr>
            <w:r w:rsidRPr="002E56B9">
              <w:t>C021</w:t>
            </w:r>
            <w:r w:rsidRPr="002E56B9">
              <w:tab/>
              <w:t>IF (A.4.1-4/1 OR A.4.1-4/2 OR A.4.1-4/3 OR A.4.1-4/5) AND A.4.1-3/2 THEN R ELSE N/A</w:t>
            </w:r>
          </w:p>
        </w:tc>
      </w:tr>
      <w:tr w:rsidR="00A56588" w:rsidRPr="002E56B9" w14:paraId="33515A0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2E56B9" w:rsidRDefault="00A56588" w:rsidP="00A5658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56588" w:rsidRPr="002E56B9" w14:paraId="20C8FB3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2E56B9" w:rsidRDefault="00A56588" w:rsidP="00A56588">
            <w:pPr>
              <w:pStyle w:val="TAN"/>
            </w:pPr>
            <w:r w:rsidRPr="002E56B9">
              <w:t>C021b</w:t>
            </w:r>
            <w:r w:rsidRPr="002E56B9">
              <w:tab/>
              <w:t>IF A.4.1-1/1 AND (A.4.1-4/1 OR A.4.1-4/2 OR A.4.1-4/3 OR A.4.1-4/5) AND A.4.1-3/2 THEN R ELSE N/A</w:t>
            </w:r>
          </w:p>
        </w:tc>
      </w:tr>
      <w:tr w:rsidR="00A56588" w:rsidRPr="002E56B9" w14:paraId="236B3C7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2E56B9" w:rsidRDefault="00A56588" w:rsidP="00A56588">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A56588" w:rsidRPr="002E56B9" w14:paraId="6118095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2E56B9" w:rsidRDefault="00A56588" w:rsidP="00A56588">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A56588" w:rsidRPr="00657628" w14:paraId="506FC2C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657628" w:rsidRDefault="00A56588" w:rsidP="00A56588">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56588" w:rsidRPr="002E56B9" w14:paraId="16274A4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2E56B9" w:rsidRDefault="00A56588" w:rsidP="00A56588">
            <w:pPr>
              <w:pStyle w:val="TAN"/>
            </w:pPr>
            <w:r w:rsidRPr="002E56B9">
              <w:t>C022</w:t>
            </w:r>
            <w:r w:rsidRPr="002E56B9">
              <w:tab/>
              <w:t>IF (A.4.1-4/4 OR A.4.1-4/5) AND A.4.1-3/2 THEN R ELSE N/A</w:t>
            </w:r>
          </w:p>
        </w:tc>
      </w:tr>
      <w:tr w:rsidR="00A56588" w:rsidRPr="002E56B9" w14:paraId="217F20A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2E56B9" w:rsidRDefault="00A56588" w:rsidP="00A5658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56588" w:rsidRPr="002E56B9" w14:paraId="7F7E32D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13B11C" w14:textId="77777777" w:rsidR="00A56588" w:rsidRPr="002E56B9" w:rsidRDefault="00A56588" w:rsidP="00A56588">
            <w:pPr>
              <w:pStyle w:val="TAN"/>
            </w:pPr>
            <w:r w:rsidRPr="002E56B9">
              <w:t>C022b</w:t>
            </w:r>
            <w:r w:rsidRPr="002E56B9">
              <w:tab/>
              <w:t>IF (A.4.1-4/4 OR A.4.1-4/5) AND A.4.1-3/2 AND A.4.3.6/56A THEN R ELSE N/A</w:t>
            </w:r>
          </w:p>
        </w:tc>
      </w:tr>
      <w:tr w:rsidR="00A56588" w:rsidRPr="00657628" w14:paraId="4494A40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657628" w:rsidRDefault="00A56588" w:rsidP="00A56588">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56588" w:rsidRPr="002E56B9" w14:paraId="6DFC1CF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727B97" w14:textId="77777777" w:rsidR="00A56588" w:rsidRPr="002E56B9" w:rsidRDefault="00A56588" w:rsidP="00A56588">
            <w:pPr>
              <w:pStyle w:val="TAN"/>
            </w:pPr>
            <w:r w:rsidRPr="002E56B9">
              <w:t>C022m</w:t>
            </w:r>
            <w:r w:rsidRPr="002E56B9">
              <w:tab/>
              <w:t>IF (A.4.1-4/4 OR A.4.1-4/5) AND A.4.1-3/2 AND A.4.3.2-1/56 AND 4.3.2-1/78 THEN R ELSE N/A</w:t>
            </w:r>
          </w:p>
        </w:tc>
      </w:tr>
      <w:tr w:rsidR="00A56588" w:rsidRPr="002E56B9" w14:paraId="2995681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2E56B9" w:rsidRDefault="00A56588" w:rsidP="00A56588">
            <w:pPr>
              <w:pStyle w:val="TAN"/>
            </w:pPr>
            <w:r w:rsidRPr="00800071">
              <w:t>C022n</w:t>
            </w:r>
            <w:r w:rsidRPr="00800071">
              <w:tab/>
              <w:t>IF (A.4.1-4/4 OR A.4.1-4/5) AND A.4.1-3/2 AND (A.4.3.2-1/130 OR A.4.3.2-1/131) THEN R ELSE N/A</w:t>
            </w:r>
          </w:p>
        </w:tc>
      </w:tr>
      <w:tr w:rsidR="00A56588" w:rsidRPr="002E56B9" w14:paraId="36A5623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2E56B9" w:rsidRDefault="00A56588" w:rsidP="00A56588">
            <w:pPr>
              <w:pStyle w:val="TAN"/>
            </w:pPr>
            <w:r w:rsidRPr="002E56B9">
              <w:t>C023</w:t>
            </w:r>
            <w:r w:rsidRPr="002E56B9">
              <w:tab/>
              <w:t>IF A.4.1-4/5 AND A.4.1-3/2 THEN R ELSE N/A</w:t>
            </w:r>
          </w:p>
        </w:tc>
      </w:tr>
      <w:tr w:rsidR="00A56588" w:rsidRPr="002E56B9" w14:paraId="386CD22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2E56B9" w:rsidRDefault="00A56588" w:rsidP="00A5658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56588" w:rsidRPr="002E56B9" w14:paraId="145287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2E56B9" w:rsidRDefault="00A56588" w:rsidP="00A56588">
            <w:pPr>
              <w:pStyle w:val="TAN"/>
            </w:pPr>
            <w:r w:rsidRPr="002E56B9">
              <w:t>C024</w:t>
            </w:r>
            <w:r w:rsidRPr="002E56B9">
              <w:tab/>
              <w:t>IF A.4.1-1/1 AND A.4.1-2/7 AND A.4.1-3/1 THEN R ELSE N/A</w:t>
            </w:r>
          </w:p>
        </w:tc>
      </w:tr>
      <w:tr w:rsidR="00A56588" w:rsidRPr="002E56B9" w14:paraId="42D7D31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2E56B9" w:rsidRDefault="00A56588" w:rsidP="00A56588">
            <w:pPr>
              <w:pStyle w:val="TAN"/>
            </w:pPr>
            <w:r w:rsidRPr="002E56B9">
              <w:lastRenderedPageBreak/>
              <w:t>C025</w:t>
            </w:r>
            <w:r w:rsidRPr="002E56B9">
              <w:tab/>
              <w:t>IF ((A.4.1-1/1 AND [10]A.4.1-1/1) OR (A.4.1-1/1 AND [10]A.4.1-1/2) OR (A.4.1-1/2 AND [10]A.4.1-1/1) OR (A.4.1-1/2 AND [10]A.4.1-1/2)) AND A.4.1-3/1 THEN R ELSE N/A</w:t>
            </w:r>
          </w:p>
        </w:tc>
      </w:tr>
      <w:tr w:rsidR="00A56588" w:rsidRPr="002E56B9" w14:paraId="0A2D330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2E56B9" w:rsidRDefault="00A56588" w:rsidP="00A56588">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56588" w:rsidRPr="002E56B9" w14:paraId="479B146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2E56B9" w:rsidRDefault="00A56588" w:rsidP="00A5658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56588" w:rsidRPr="002E56B9" w14:paraId="66FCF4A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2E56B9" w:rsidRDefault="00A56588" w:rsidP="00A5658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56588" w:rsidRPr="002E56B9" w14:paraId="1C4CFAB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2E56B9" w:rsidRDefault="00A56588" w:rsidP="00A56588">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56588" w:rsidRPr="002E56B9" w14:paraId="1F788F9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2E56B9" w:rsidRDefault="00A56588" w:rsidP="00A5658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56588" w:rsidRPr="002E56B9" w14:paraId="09B9DED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2E56B9" w:rsidRDefault="00A56588" w:rsidP="00A5658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56588" w:rsidRPr="002E56B9" w14:paraId="314070A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2E56B9" w:rsidRDefault="00A56588" w:rsidP="00A56588">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56588" w:rsidRPr="002E56B9" w14:paraId="3ECA59C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2D8EC2" w14:textId="77777777" w:rsidR="00A56588" w:rsidRPr="002E56B9" w:rsidRDefault="00A56588" w:rsidP="00A56588">
            <w:pPr>
              <w:pStyle w:val="TAN"/>
            </w:pPr>
            <w:r w:rsidRPr="002E56B9">
              <w:t>C026</w:t>
            </w:r>
            <w:r w:rsidRPr="002E56B9">
              <w:tab/>
              <w:t>IF (A.4.1-4/1 OR A.4.1-4/2 OR A.4.1-4/3 OR A.4.1-4/5) AND A.4.1-3/2 AND 4.3.6-1/11 THEN R ELSE N/A</w:t>
            </w:r>
          </w:p>
        </w:tc>
      </w:tr>
      <w:tr w:rsidR="00A56588" w:rsidRPr="002E56B9" w14:paraId="69ABE49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2E56B9" w:rsidRDefault="00A56588" w:rsidP="00A56588">
            <w:pPr>
              <w:pStyle w:val="TAN"/>
            </w:pPr>
            <w:r w:rsidRPr="002E56B9">
              <w:t>C027</w:t>
            </w:r>
            <w:r w:rsidRPr="002E56B9">
              <w:tab/>
            </w:r>
            <w:r w:rsidRPr="002E56B9">
              <w:rPr>
                <w:lang w:eastAsia="zh-CN"/>
              </w:rPr>
              <w:t>Void</w:t>
            </w:r>
          </w:p>
        </w:tc>
      </w:tr>
      <w:tr w:rsidR="00A56588" w:rsidRPr="002E56B9" w14:paraId="66D0273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6E917D" w14:textId="77777777" w:rsidR="00A56588" w:rsidRPr="002E56B9" w:rsidRDefault="00A56588" w:rsidP="00A56588">
            <w:pPr>
              <w:pStyle w:val="TAN"/>
            </w:pPr>
            <w:r w:rsidRPr="002E56B9">
              <w:t>C028</w:t>
            </w:r>
            <w:r w:rsidRPr="002E56B9">
              <w:tab/>
              <w:t>IF (A.4.1-1/1 OR A.4.1-1/2) AND A.4.1-3/1 AND 4.3.6-1/11 THEN R ELSE N/A</w:t>
            </w:r>
          </w:p>
        </w:tc>
      </w:tr>
      <w:tr w:rsidR="00A56588" w:rsidRPr="002E56B9" w14:paraId="7CB6959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A7CB19C" w14:textId="77777777" w:rsidR="00A56588" w:rsidRPr="002E56B9" w:rsidRDefault="00A56588" w:rsidP="00A56588">
            <w:pPr>
              <w:pStyle w:val="TAN"/>
            </w:pPr>
            <w:r w:rsidRPr="002E56B9">
              <w:t>C029</w:t>
            </w:r>
            <w:r w:rsidRPr="002E56B9">
              <w:tab/>
              <w:t>IF (A.4.1-1/1 OR A.4.1-1/2) AND A.4.1-3/1 AND 4.3.2-1/9 THEN R ELSE N/A</w:t>
            </w:r>
          </w:p>
        </w:tc>
      </w:tr>
      <w:tr w:rsidR="00A56588" w:rsidRPr="002E56B9" w14:paraId="28A36D5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2E56B9" w:rsidRDefault="00A56588" w:rsidP="00A56588">
            <w:pPr>
              <w:pStyle w:val="TAN"/>
            </w:pPr>
            <w:r w:rsidRPr="002E56B9">
              <w:t>C030</w:t>
            </w:r>
            <w:r w:rsidRPr="002E56B9">
              <w:tab/>
              <w:t>IF (A.4.1-4/1 OR A.4.1-4/2 OR A.4.1-4/3 OR A.4.1-4/5) AND A.4.1-3/2 AND A.4.3.2-1/9 THEN R ELSE N/A</w:t>
            </w:r>
          </w:p>
        </w:tc>
      </w:tr>
      <w:tr w:rsidR="00A56588" w:rsidRPr="002E56B9" w14:paraId="1669A2C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2E56B9" w:rsidRDefault="00A56588" w:rsidP="00A56588">
            <w:pPr>
              <w:pStyle w:val="TAN"/>
            </w:pPr>
            <w:r w:rsidRPr="002E56B9">
              <w:t>C030a</w:t>
            </w:r>
            <w:r w:rsidRPr="002E56B9">
              <w:tab/>
              <w:t>IF (A.4.1-4/4 OR A.4.1-4/5) AND A.4.1-3/2 AND A.4.3.2-1/9 THEN R ELSE N/A</w:t>
            </w:r>
          </w:p>
        </w:tc>
      </w:tr>
      <w:tr w:rsidR="00A56588" w:rsidRPr="002E56B9" w14:paraId="634E7FD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2E56B9" w:rsidRDefault="00A56588" w:rsidP="00A56588">
            <w:pPr>
              <w:pStyle w:val="TAN"/>
            </w:pPr>
            <w:r w:rsidRPr="002E56B9">
              <w:t>C031</w:t>
            </w:r>
            <w:r w:rsidRPr="002E56B9">
              <w:tab/>
              <w:t>IF (A.4.1-1/1 OR A.4.1-1/2) AND A.4.1-2/7 AND A.4.1-3/1 AND (A.4.1-4A/1 OR A.4.1-4A/2 OR A.4.1-4A/5) AND A.4.3.2A.1-1/1 THEN R ELSE N/A</w:t>
            </w:r>
          </w:p>
        </w:tc>
      </w:tr>
      <w:tr w:rsidR="00A56588" w:rsidRPr="002E56B9" w14:paraId="331CA7F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2E56B9" w:rsidRDefault="00A56588" w:rsidP="00A56588">
            <w:pPr>
              <w:pStyle w:val="TAN"/>
            </w:pPr>
            <w:r w:rsidRPr="002E56B9">
              <w:t>C031a</w:t>
            </w:r>
            <w:r w:rsidRPr="002E56B9">
              <w:tab/>
              <w:t>IF (A.4.1-1/1 OR A.4.1-1/2) AND A.4.1-2/7 AND A.4.1-3/1 AND (A.4.1-4A/1 OR A.4.1-4A/2 OR A.4.1-4A/5) AND A.4.3.2A.1-1/1 AND A.4.3.6-1/54 THEN R ELSE N/A</w:t>
            </w:r>
          </w:p>
        </w:tc>
      </w:tr>
      <w:tr w:rsidR="00A56588" w:rsidRPr="002E56B9" w14:paraId="5EA5B18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2E56B9" w:rsidRDefault="00A56588" w:rsidP="00A56588">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56588" w:rsidRPr="002E56B9" w14:paraId="0733E86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2E56B9" w:rsidRDefault="00A56588" w:rsidP="00A56588">
            <w:pPr>
              <w:pStyle w:val="TAN"/>
            </w:pPr>
            <w:r w:rsidRPr="002E56B9">
              <w:t>C031c</w:t>
            </w:r>
            <w:r w:rsidRPr="002E56B9">
              <w:tab/>
              <w:t>IF (A.4.1-1/2 AND A.4.1-2/8 AND A.4.1-3/1 AND A.4.1-4A/6 AND A.4.3.2A.1-1/1) THEN R ELSE N/A</w:t>
            </w:r>
          </w:p>
        </w:tc>
      </w:tr>
      <w:tr w:rsidR="00A56588" w:rsidRPr="002E56B9" w14:paraId="42EA332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2E56B9" w:rsidRDefault="00A56588" w:rsidP="00A56588">
            <w:pPr>
              <w:pStyle w:val="TAN"/>
            </w:pPr>
            <w:r w:rsidRPr="002E56B9">
              <w:t>C032</w:t>
            </w:r>
            <w:r w:rsidRPr="002E56B9">
              <w:tab/>
              <w:t>IF (A.4.1-4/1 OR A.4.1-4/2 OR A.4.1-4/3 OR A.4.1-4/5) AND A.4.1-3/2 AND (A.4.1-2/3 OR A.4.1-2/5) THEN R ELSE N/A</w:t>
            </w:r>
          </w:p>
        </w:tc>
      </w:tr>
      <w:tr w:rsidR="00A56588" w:rsidRPr="002E56B9" w14:paraId="4F0AB0A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2E56B9" w:rsidRDefault="00A56588" w:rsidP="00A56588">
            <w:pPr>
              <w:pStyle w:val="TAN"/>
            </w:pPr>
            <w:r w:rsidRPr="002E56B9">
              <w:t>C033</w:t>
            </w:r>
            <w:r w:rsidRPr="002E56B9">
              <w:tab/>
              <w:t>IF (A.4.1-1/1 OR A.4.1-1/2) AND A.4.1-2/7 AND A.4.1-3/1 AND (A.4.1-4A/1 OR A.4.1-4A/2 OR A.4.1-4A/5) AND A.4.3.2A.1-1/2 THEN R ELSE N/A</w:t>
            </w:r>
          </w:p>
        </w:tc>
      </w:tr>
      <w:tr w:rsidR="00A56588" w:rsidRPr="002E56B9" w14:paraId="7A1B307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2E56B9" w:rsidRDefault="00A56588" w:rsidP="00A56588">
            <w:pPr>
              <w:pStyle w:val="TAN"/>
            </w:pPr>
            <w:r w:rsidRPr="002E56B9">
              <w:t>C034</w:t>
            </w:r>
            <w:r w:rsidRPr="002E56B9">
              <w:tab/>
              <w:t>IF (A.4.1-1/1 OR A.4.1-1/2) AND A.4.1-2/7 AND A.4.1-3/1 AND A.4.3.6-1/6 THEN R ELSE N/A</w:t>
            </w:r>
          </w:p>
        </w:tc>
      </w:tr>
      <w:tr w:rsidR="00A56588" w:rsidRPr="002E56B9" w14:paraId="3B0AB99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2E56B9" w:rsidRDefault="00A56588" w:rsidP="00A56588">
            <w:pPr>
              <w:pStyle w:val="TAN"/>
            </w:pPr>
            <w:r w:rsidRPr="002E56B9">
              <w:t>C035</w:t>
            </w:r>
            <w:r w:rsidRPr="002E56B9">
              <w:tab/>
              <w:t>IF (A.4.1-4/1 OR A.4.1-4/2 OR A.4.1-4/3 OR A.4.1-4/5) AND A.4.1-3/2 AND A.4.3.6-1/6 THEN R ELSE N/A</w:t>
            </w:r>
          </w:p>
        </w:tc>
      </w:tr>
      <w:tr w:rsidR="00A56588" w:rsidRPr="002E56B9" w14:paraId="25A66BF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2E56B9" w:rsidRDefault="00A56588" w:rsidP="00A56588">
            <w:pPr>
              <w:pStyle w:val="TAN"/>
            </w:pPr>
            <w:r w:rsidRPr="002E56B9">
              <w:t>C036</w:t>
            </w:r>
            <w:r w:rsidRPr="002E56B9">
              <w:tab/>
              <w:t>IF (A.4.1-1/1 OR A.4.1-1/2) AND A.4.1-2/7 AND A.4.1-3/1 AND (A.4.1-4A/1 OR A.4.1-4A/2 OR A.4.1-4A/5) AND A.4.3.2A.1-1/3 THEN R ELSE N/A</w:t>
            </w:r>
          </w:p>
        </w:tc>
      </w:tr>
      <w:tr w:rsidR="00A56588" w:rsidRPr="002E56B9" w14:paraId="3F8A29C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2E56B9" w:rsidRDefault="00A56588" w:rsidP="00A56588">
            <w:pPr>
              <w:pStyle w:val="TAN"/>
            </w:pPr>
            <w:r w:rsidRPr="002E56B9">
              <w:t>C037</w:t>
            </w:r>
            <w:r w:rsidRPr="002E56B9">
              <w:tab/>
              <w:t>IF (A.4.1-1/1 OR A.4.1-1/2) AND A.4.1-2/7 AND A.4.1-3/1 AND A.4.3.6-1/41 THEN R ELSE N/A</w:t>
            </w:r>
          </w:p>
        </w:tc>
      </w:tr>
      <w:tr w:rsidR="00A56588" w:rsidRPr="002E56B9" w14:paraId="23AC4EB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2E56B9" w:rsidRDefault="00A56588" w:rsidP="00A56588">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56588" w:rsidRPr="002E56B9" w14:paraId="1476C71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2E56B9" w:rsidRDefault="00A56588" w:rsidP="00A56588">
            <w:pPr>
              <w:pStyle w:val="TAN"/>
            </w:pPr>
            <w:r w:rsidRPr="001A4774">
              <w:t>C037b</w:t>
            </w:r>
            <w:r w:rsidRPr="001A4774">
              <w:tab/>
              <w:t>IF (A.4.1-1/1 OR A.4.1-1/2) AND A.4.1-2/7 AND A.4.1-3/1 AND A.4.3.6-1/41 AND A.4.3.5-1/1 AND A.4.3.6-1/79 THEN R ELSE N/A</w:t>
            </w:r>
          </w:p>
        </w:tc>
      </w:tr>
      <w:tr w:rsidR="00A56588" w:rsidRPr="002E56B9" w14:paraId="75446FD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2E56B9" w:rsidRDefault="00A56588" w:rsidP="00A56588">
            <w:pPr>
              <w:pStyle w:val="TAN"/>
            </w:pPr>
            <w:r w:rsidRPr="002E56B9">
              <w:t>C038</w:t>
            </w:r>
            <w:r w:rsidRPr="002E56B9">
              <w:tab/>
              <w:t>IF (A.4.1-1/1 OR A.4.1-1/2) AND A.4.1-2/7 AND A.4.1-3/2 AND (A.4.1-4/1 OR A.4.1-4/2 OR A.4.1-4/3 OR A.4.1-4/5) AND A.4.3.6-1/41 THEN R ELSE N/A</w:t>
            </w:r>
          </w:p>
        </w:tc>
      </w:tr>
      <w:tr w:rsidR="00A56588" w:rsidRPr="002E56B9" w14:paraId="3007AFA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2E56B9" w:rsidRDefault="00A56588" w:rsidP="00A5658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56588" w:rsidRPr="002E56B9" w14:paraId="12205A8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2E56B9" w:rsidRDefault="00A56588" w:rsidP="00A56588">
            <w:pPr>
              <w:pStyle w:val="TAN"/>
            </w:pPr>
            <w:r w:rsidRPr="002E56B9">
              <w:t>C039</w:t>
            </w:r>
            <w:r w:rsidRPr="002E56B9">
              <w:tab/>
              <w:t>IF A.4.1-1/1 AND A.4.1-2/7 AND A.4.1-3/1 AND (A.4.1-4A/1 OR A.4.1-4A/2 OR A.4.1-4/5 OR A.4.1-4/7) AND A.4.1-5/1 AND A.4.3.6-1/41 THEN R ELSE N/A</w:t>
            </w:r>
          </w:p>
        </w:tc>
      </w:tr>
      <w:tr w:rsidR="00A56588" w:rsidRPr="002E56B9" w14:paraId="2D21894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2E56B9" w:rsidRDefault="00A56588" w:rsidP="00A56588">
            <w:pPr>
              <w:pStyle w:val="TAN"/>
            </w:pPr>
            <w:r w:rsidRPr="002E56B9">
              <w:t>C040</w:t>
            </w:r>
            <w:r w:rsidRPr="002E56B9">
              <w:tab/>
              <w:t>IF A.4.1-1/1 AND A.4.1-2/7 AND A.4.1-3/2 AND (A.4.1-4/1 OR A.4.1-4/2 OR A.4.1-4/3 OR A.4.1-4/5) AND A.4.3.6-1/41 THEN R ELSE N/A</w:t>
            </w:r>
          </w:p>
        </w:tc>
      </w:tr>
      <w:tr w:rsidR="00A56588" w:rsidRPr="002E56B9" w14:paraId="30A1D4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2E56B9" w:rsidRDefault="00A56588" w:rsidP="00A5658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56588" w:rsidRPr="002E56B9" w14:paraId="7D7296E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2E56B9" w:rsidRDefault="00A56588" w:rsidP="00A5658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56588" w:rsidRPr="002E56B9" w14:paraId="658BBB0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2E56B9" w:rsidRDefault="00A56588" w:rsidP="00A5658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56588" w:rsidRPr="002E56B9" w14:paraId="064DE60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2E56B9" w:rsidRDefault="00A56588" w:rsidP="00A56588">
            <w:pPr>
              <w:pStyle w:val="TAN"/>
            </w:pPr>
            <w:r w:rsidRPr="002E56B9">
              <w:t>C042</w:t>
            </w:r>
            <w:r w:rsidRPr="002E56B9">
              <w:tab/>
              <w:t>IF (A.4.1-1/1 OR A.4.1-1/2) AND A.4.1-2/7 AND A.4.1-3/2 AND (A.4.1-4/1 OR A.4.1-4/2 OR A.4.1-4/3 OR A.4.1-4/5) AND A.4.3.2-1/34 AND A.4.3.6-1/41 THEN R ELSE N/A</w:t>
            </w:r>
          </w:p>
        </w:tc>
      </w:tr>
      <w:tr w:rsidR="00A56588" w:rsidRPr="002E56B9" w14:paraId="654DA89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2E56B9" w:rsidRDefault="00A56588" w:rsidP="00A5658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56588" w:rsidRPr="002E56B9" w14:paraId="4C5C2BA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2E56B9" w:rsidRDefault="00A56588" w:rsidP="00A5658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56588" w:rsidRPr="002E56B9" w14:paraId="24074E9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2E56B9" w:rsidRDefault="00A56588" w:rsidP="00A5658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A56588" w:rsidRPr="002E56B9" w14:paraId="76CCF4B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2E56B9" w:rsidRDefault="00A56588" w:rsidP="00A5658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56588" w:rsidRPr="002E56B9" w14:paraId="153128E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2E56B9" w:rsidRDefault="00A56588" w:rsidP="00A56588">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A56588" w:rsidRPr="002E56B9" w14:paraId="6206B73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2E56B9" w:rsidRDefault="00A56588" w:rsidP="00A56588">
            <w:pPr>
              <w:pStyle w:val="TAN"/>
            </w:pPr>
            <w:r w:rsidRPr="002E56B9">
              <w:t>C045</w:t>
            </w:r>
            <w:r w:rsidRPr="002E56B9">
              <w:tab/>
              <w:t>IF (A.4.1-1/1 OR A.4.1-1/2) AND A.4.1-3/2 AND A.4.3.2B.2.0-1/2 AND (A.4.1-4/1 OR A.4.1-4/2 OR A.4.1-4/3) THEN R ELSE N/A</w:t>
            </w:r>
          </w:p>
        </w:tc>
      </w:tr>
      <w:tr w:rsidR="00A56588" w:rsidRPr="002E56B9" w14:paraId="3AC2F28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2E56B9" w:rsidRDefault="00A56588" w:rsidP="00A56588">
            <w:pPr>
              <w:pStyle w:val="TAN"/>
            </w:pPr>
            <w:r w:rsidRPr="002E56B9">
              <w:t>C046</w:t>
            </w:r>
            <w:r w:rsidRPr="002E56B9">
              <w:tab/>
              <w:t>IF (A.4.1-1/1 OR A.4.1-1/2) AND A.4.1-3/2 AND A.4.3.2B.2.0-1/3 AND (A.4.1-4/1 OR A.4.1-4/2 OR A.4.1-4/3 ) THEN R ELSE N/A</w:t>
            </w:r>
          </w:p>
        </w:tc>
      </w:tr>
      <w:tr w:rsidR="00A56588" w:rsidRPr="002E56B9" w14:paraId="7368030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2E56B9" w:rsidRDefault="00A56588" w:rsidP="00A56588">
            <w:pPr>
              <w:pStyle w:val="TAN"/>
            </w:pPr>
            <w:r w:rsidRPr="002E56B9">
              <w:t>C047</w:t>
            </w:r>
            <w:r w:rsidRPr="002E56B9">
              <w:tab/>
              <w:t>IF (A.4.1-1/1 OR A.4.1-1/2) AND A.4.1-3/2 AND A.4.3.2B.2.0-1/4 AND (A.4.1-4/1 OR A.4.1-4/2 OR A.4.1-4/3) THEN R ELSE N/A</w:t>
            </w:r>
          </w:p>
        </w:tc>
      </w:tr>
      <w:tr w:rsidR="00A56588" w:rsidRPr="002E56B9" w14:paraId="4A0A0AA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2E56B9" w:rsidRDefault="00A56588" w:rsidP="00A56588">
            <w:pPr>
              <w:pStyle w:val="TAN"/>
            </w:pPr>
            <w:r w:rsidRPr="002E56B9">
              <w:t>C048</w:t>
            </w:r>
            <w:r w:rsidRPr="002E56B9">
              <w:tab/>
              <w:t>IF (A.4.1-1/1 OR A.4.1-1/2) AND A.4.1-3/2 AND A.4.3.2B.2.0-1/2 AND A.4.1-4/1 THEN R ELSE N/A</w:t>
            </w:r>
          </w:p>
        </w:tc>
      </w:tr>
      <w:tr w:rsidR="00A56588" w:rsidRPr="002E56B9" w14:paraId="3C0FEC2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2E56B9" w:rsidRDefault="00A56588" w:rsidP="00A56588">
            <w:pPr>
              <w:pStyle w:val="TAN"/>
            </w:pPr>
            <w:r w:rsidRPr="002E56B9">
              <w:t>C049</w:t>
            </w:r>
            <w:r w:rsidRPr="002E56B9">
              <w:tab/>
              <w:t>IF (A.4.1-1/1 OR A.4.1-1/2) AND A.4.1-3/2 AND A.4.3.2B.2.0-1/3 AND A.4.1-4/1 THEN R ELSE N/A</w:t>
            </w:r>
          </w:p>
        </w:tc>
      </w:tr>
      <w:tr w:rsidR="00A56588" w:rsidRPr="002E56B9" w14:paraId="3F771BD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2E56B9" w:rsidRDefault="00A56588" w:rsidP="00A5658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A56588" w:rsidRPr="002E56B9" w14:paraId="3B09EE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2E56B9" w:rsidRDefault="00A56588" w:rsidP="00A56588">
            <w:pPr>
              <w:pStyle w:val="TAN"/>
            </w:pPr>
            <w:r w:rsidRPr="002E56B9">
              <w:t>C051</w:t>
            </w:r>
            <w:r w:rsidRPr="002E56B9">
              <w:tab/>
              <w:t>IF (A.4.1-1/1 OR A.4.1-1/2) AND A.4.1-2/7 AND A.4.1-3/1 AND A.4.1-4A/5 AND A.4.3.2A.1-2/1 AND A.4.3.2-1/37 THEN R ELSE N/A</w:t>
            </w:r>
          </w:p>
        </w:tc>
      </w:tr>
      <w:tr w:rsidR="00A56588" w:rsidRPr="001E3724" w14:paraId="489FBFE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1E3724" w:rsidRDefault="00A56588" w:rsidP="00A56588">
            <w:pPr>
              <w:pStyle w:val="TAN"/>
            </w:pPr>
            <w:r w:rsidRPr="001E3724">
              <w:t>C051a</w:t>
            </w:r>
            <w:r w:rsidRPr="001E3724">
              <w:tab/>
              <w:t>IF (A.4.1-1/1 OR A.4.1-1/2) AND A.4.1-2/7 AND A.4.1-3/1 AND A.4.1-4A/5 AND A.4.3.2A.1-2/1 AND A.4.3.2-1/37 AND A.4.3.6-1/</w:t>
            </w:r>
            <w:r>
              <w:t>80</w:t>
            </w:r>
            <w:r w:rsidRPr="001E3724">
              <w:t xml:space="preserve"> THEN R ELSE N/A</w:t>
            </w:r>
          </w:p>
        </w:tc>
      </w:tr>
      <w:tr w:rsidR="00A56588" w:rsidRPr="001E3724" w14:paraId="2BE49FE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1E3724" w:rsidRDefault="00A56588" w:rsidP="00A56588">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56588" w:rsidRPr="001E3724" w14:paraId="6946470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1E3724" w:rsidRDefault="00A56588" w:rsidP="00A56588">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56588" w:rsidRPr="001E3724" w14:paraId="741278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1E3724" w:rsidRDefault="00A56588" w:rsidP="00A5658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56588" w:rsidRPr="001E3724" w14:paraId="4BA8B6F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1E3724" w:rsidRDefault="00A56588" w:rsidP="00A5658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56588" w:rsidRPr="001E3724" w14:paraId="4B63312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1E3724" w:rsidRDefault="00A56588" w:rsidP="00A5658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56588" w:rsidRPr="00560F48" w14:paraId="5BFD817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560F48" w:rsidRDefault="00A56588" w:rsidP="00A5658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56588" w:rsidRPr="002E56B9" w14:paraId="2559D9A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2E56B9" w:rsidRDefault="00A56588" w:rsidP="00A5658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56588" w:rsidRPr="002E56B9" w14:paraId="309C5DE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2E56B9" w:rsidRDefault="00A56588" w:rsidP="00A56588">
            <w:pPr>
              <w:pStyle w:val="TAN"/>
              <w:rPr>
                <w:lang w:eastAsia="zh-CN"/>
              </w:rPr>
            </w:pPr>
            <w:r w:rsidRPr="002E56B9">
              <w:rPr>
                <w:lang w:eastAsia="zh-CN"/>
              </w:rPr>
              <w:t>C052a</w:t>
            </w:r>
            <w:r w:rsidRPr="002E56B9">
              <w:rPr>
                <w:lang w:eastAsia="zh-CN"/>
              </w:rPr>
              <w:tab/>
              <w:t>IF (A.4.1-1/1 OR A.4.1-1/2) AND A.4.1-2/7 AND A.4.1-3/1 AND A.4.3.11-1/8 THEN R ELSE N/A</w:t>
            </w:r>
          </w:p>
        </w:tc>
      </w:tr>
      <w:tr w:rsidR="00A56588" w:rsidRPr="002E56B9" w14:paraId="0546BDB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2E56B9" w:rsidRDefault="00A56588" w:rsidP="00A56588">
            <w:pPr>
              <w:pStyle w:val="TAN"/>
              <w:rPr>
                <w:lang w:eastAsia="zh-CN"/>
              </w:rPr>
            </w:pPr>
            <w:r w:rsidRPr="002E56B9">
              <w:rPr>
                <w:lang w:eastAsia="zh-CN"/>
              </w:rPr>
              <w:t>C052b</w:t>
            </w:r>
            <w:r w:rsidRPr="002E56B9">
              <w:rPr>
                <w:lang w:eastAsia="zh-CN"/>
              </w:rPr>
              <w:tab/>
              <w:t>IF (A.4.1-1/1 OR A.4.1-1/2) AND A.4.1-2/7 AND A.4.1-3/1 AND A.4.3.11-1/6 THEN R ELSE N/A</w:t>
            </w:r>
          </w:p>
        </w:tc>
      </w:tr>
      <w:tr w:rsidR="00A56588" w:rsidRPr="002E56B9" w14:paraId="7620A7A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2E56B9" w:rsidRDefault="00A56588" w:rsidP="00A56588">
            <w:pPr>
              <w:pStyle w:val="TAN"/>
              <w:rPr>
                <w:lang w:eastAsia="zh-CN"/>
              </w:rPr>
            </w:pPr>
            <w:r w:rsidRPr="002E56B9">
              <w:rPr>
                <w:lang w:eastAsia="zh-CN"/>
              </w:rPr>
              <w:t>C052c</w:t>
            </w:r>
            <w:r w:rsidRPr="002E56B9">
              <w:rPr>
                <w:lang w:eastAsia="zh-CN"/>
              </w:rPr>
              <w:tab/>
              <w:t>IF (A.4.1-1/1 OR A.4.1-1/2) AND A.4.1-2/7 AND A.4.1-3/1 AND A.4.3.11-1/7 THEN R ELSE N/A</w:t>
            </w:r>
          </w:p>
        </w:tc>
      </w:tr>
      <w:tr w:rsidR="00A56588" w:rsidRPr="002E56B9" w14:paraId="7622BD0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2E56B9" w:rsidRDefault="00A56588" w:rsidP="00A56588">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A56588" w:rsidRPr="002E56B9" w14:paraId="76EDF53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2E56B9" w:rsidRDefault="00A56588" w:rsidP="00A56588">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A56588" w:rsidRPr="002E56B9" w14:paraId="791F160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2E56B9" w:rsidRDefault="00A56588" w:rsidP="00A56588">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A56588" w:rsidRPr="002E56B9" w14:paraId="1884E73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2E56B9" w:rsidRDefault="00A56588" w:rsidP="00A56588">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A56588" w:rsidRPr="002E56B9" w14:paraId="5FD5B5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2E56B9" w:rsidRDefault="00A56588" w:rsidP="00A56588">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A56588" w:rsidRPr="002E56B9" w14:paraId="6E1FBF6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2E56B9" w:rsidRDefault="00A56588" w:rsidP="00A56588">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A56588" w:rsidRPr="002E56B9" w14:paraId="0BFB762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2E56B9" w:rsidRDefault="00A56588" w:rsidP="00A56588">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A56588" w:rsidRPr="002E56B9" w14:paraId="3BE8F3B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2E56B9" w:rsidRDefault="00A56588" w:rsidP="00A56588">
            <w:pPr>
              <w:pStyle w:val="TAN"/>
              <w:rPr>
                <w:rFonts w:eastAsia="SimSun"/>
                <w:lang w:eastAsia="zh-CN"/>
              </w:rPr>
            </w:pPr>
            <w:r w:rsidRPr="002E56B9">
              <w:t>C060</w:t>
            </w:r>
            <w:r w:rsidRPr="002E56B9">
              <w:tab/>
              <w:t>IF A.4.1-1/2 AND A.4.1-2/8 AND A.4.1-3/1 AND A.4.3.2-1/14 THEN R ELSE N/A</w:t>
            </w:r>
          </w:p>
        </w:tc>
      </w:tr>
      <w:tr w:rsidR="00A56588" w:rsidRPr="002E56B9" w14:paraId="2580242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2E56B9" w:rsidRDefault="00A56588" w:rsidP="00A56588">
            <w:pPr>
              <w:pStyle w:val="TAN"/>
            </w:pPr>
            <w:r w:rsidRPr="002E56B9">
              <w:t>C061</w:t>
            </w:r>
            <w:r w:rsidRPr="002E56B9">
              <w:tab/>
              <w:t>IF A.4.1-1/2 AND A.4.1-2/8 AND (A.4.1-3/1 OR A.4.1-3/2 OR A.4.1-3/3 OR A.4.1-3/5) THEN R ELSE N/A</w:t>
            </w:r>
          </w:p>
        </w:tc>
      </w:tr>
      <w:tr w:rsidR="00A56588" w:rsidRPr="002E56B9" w14:paraId="04F43D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FF7152D" w14:textId="77777777" w:rsidR="00A56588" w:rsidRPr="002E56B9" w:rsidRDefault="00A56588" w:rsidP="00A56588">
            <w:pPr>
              <w:pStyle w:val="TAN"/>
            </w:pPr>
            <w:r w:rsidRPr="002E56B9">
              <w:t>C061a</w:t>
            </w:r>
            <w:r w:rsidRPr="002E56B9">
              <w:tab/>
              <w:t>IF A.4.1-1/2 AND A.4.1-2/8 AND (A.4.1-3/1 OR A.4.1-3/2 OR A.4.1-3/3 OR A.4.1-3/5) AND A.4.3.2A.1-1 THEN R ELSE N/A</w:t>
            </w:r>
          </w:p>
        </w:tc>
      </w:tr>
      <w:tr w:rsidR="00A56588" w:rsidRPr="002E56B9" w14:paraId="0CD84B1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EC507B" w14:textId="77777777" w:rsidR="00A56588" w:rsidRPr="002E56B9" w:rsidRDefault="00A56588" w:rsidP="00A56588">
            <w:pPr>
              <w:pStyle w:val="TAN"/>
            </w:pPr>
            <w:r w:rsidRPr="002E56B9">
              <w:t>C061b</w:t>
            </w:r>
            <w:r w:rsidRPr="002E56B9">
              <w:tab/>
              <w:t>IF A.4.1-1/2 AND A.4.1-2/8 AND (A.4.1-3/1 OR A.4.1-3/2 OR A.4.1-3/3 OR A.4.1-3/5) AND A.4.3.2A.1-2 THEN R ELSE N/A</w:t>
            </w:r>
          </w:p>
        </w:tc>
      </w:tr>
      <w:tr w:rsidR="00A56588" w:rsidRPr="002E56B9" w14:paraId="33CAF1A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C65580" w14:textId="77777777" w:rsidR="00A56588" w:rsidRPr="002E56B9" w:rsidRDefault="00A56588" w:rsidP="00A56588">
            <w:pPr>
              <w:pStyle w:val="TAN"/>
            </w:pPr>
            <w:r w:rsidRPr="002E56B9">
              <w:t>C062c</w:t>
            </w:r>
            <w:r w:rsidRPr="002E56B9">
              <w:tab/>
              <w:t>IF A.4.1-1/2 AND A.4.1.2/8 AND (A.4.1-3/1 OR A.4.1-3/2 OR A.4.1-3/3 OR A.4.1-3/5) AND A.4.3.9-1/1 THEN R ELSE N/A</w:t>
            </w:r>
          </w:p>
        </w:tc>
      </w:tr>
      <w:tr w:rsidR="00A56588" w:rsidRPr="002E56B9" w14:paraId="69DBE70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2E56B9" w:rsidRDefault="00A56588" w:rsidP="00A56588">
            <w:pPr>
              <w:pStyle w:val="TAN"/>
            </w:pPr>
            <w:r w:rsidRPr="002E56B9">
              <w:t>C063</w:t>
            </w:r>
            <w:r w:rsidRPr="002E56B9">
              <w:tab/>
              <w:t>IF (A.4.1-1/1 OR A.4.1-1/2) AND A.4.1-3/2 AND (A.4.1-4/3 OR A.4.1-4/2) AND A.4.3.2B.2.0-1A/2 THEN R ELSE N/A</w:t>
            </w:r>
          </w:p>
        </w:tc>
      </w:tr>
      <w:tr w:rsidR="00A56588" w:rsidRPr="002E56B9" w14:paraId="6AFC31A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2E56B9" w:rsidRDefault="00A56588" w:rsidP="00A56588">
            <w:pPr>
              <w:pStyle w:val="TAN"/>
            </w:pPr>
            <w:r w:rsidRPr="002E56B9">
              <w:t>C064</w:t>
            </w:r>
            <w:r w:rsidRPr="002E56B9">
              <w:tab/>
              <w:t>IF (A.4.1-1/1 OR A.4.1-1/2) AND A.4.1-3/2 AND (A.4.1-4/3 OR A.4.1-4/2) AND A.4.3.2B.2.0-1A/3 THEN R ELSE N/A</w:t>
            </w:r>
          </w:p>
        </w:tc>
      </w:tr>
      <w:tr w:rsidR="00A56588" w:rsidRPr="002E56B9" w14:paraId="046CD2F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2E56B9" w:rsidRDefault="00A56588" w:rsidP="00A56588">
            <w:pPr>
              <w:pStyle w:val="TAN"/>
            </w:pPr>
            <w:r w:rsidRPr="002E56B9">
              <w:t>C064a</w:t>
            </w:r>
            <w:r w:rsidRPr="002E56B9">
              <w:tab/>
              <w:t>IF (A.4.1-1/1 OR A.4.1-1/2) AND A.4.1-3/2 AND (A.4.1-4/3 OR A.4.1-4/2) AND A.4.3.2B.2.0-1A/4 THEN R ELSE N/A</w:t>
            </w:r>
          </w:p>
        </w:tc>
      </w:tr>
      <w:tr w:rsidR="00A56588" w:rsidRPr="002E56B9" w14:paraId="5C55F99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2E56B9" w:rsidRDefault="00A56588" w:rsidP="00A56588">
            <w:pPr>
              <w:pStyle w:val="TAN"/>
            </w:pPr>
            <w:r w:rsidRPr="002E56B9">
              <w:t>C064b</w:t>
            </w:r>
            <w:r w:rsidRPr="002E56B9">
              <w:tab/>
              <w:t>IF (A.4.1-1/1 OR A.4.1-1/2) AND A.4.1-3/2 AND (A.4.1-4/3 OR A.4.1-4/2) AND A.4.3.2B.2.0-1A/5 THEN R ELSE N/A</w:t>
            </w:r>
          </w:p>
        </w:tc>
      </w:tr>
      <w:tr w:rsidR="00A56588" w:rsidRPr="002E56B9" w14:paraId="78E7039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54E521" w14:textId="77777777" w:rsidR="00A56588" w:rsidRPr="002E56B9" w:rsidRDefault="00A56588" w:rsidP="00A56588">
            <w:pPr>
              <w:pStyle w:val="TAN"/>
            </w:pPr>
            <w:bookmarkStart w:id="81" w:name="_Hlk75949411"/>
            <w:r w:rsidRPr="002E56B9">
              <w:t>C065</w:t>
            </w:r>
            <w:r w:rsidRPr="002E56B9">
              <w:tab/>
              <w:t>IF (A.4.1-4/1 OR A.4.1-4/2 OR A.4.1-4/3) AND A.4.1-3/2 AND (A.4.3.2-1/42 OR A.4.3.2-1/43 OR A.4.3.2-1/44) OR (A.4.3.2-1/42a OR A.4.3.2-1/43a OR A.4.3.2-1/44a)) AND (A.4.3.2-1/24 OR A.4.3.2-1/24A) THEN R ELSE N/A</w:t>
            </w:r>
          </w:p>
        </w:tc>
      </w:tr>
      <w:tr w:rsidR="00A56588" w:rsidRPr="002E56B9" w14:paraId="56C6CD7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80D70C" w14:textId="77777777" w:rsidR="00A56588" w:rsidRPr="002E56B9" w:rsidRDefault="00A56588" w:rsidP="00A56588">
            <w:pPr>
              <w:pStyle w:val="TAN"/>
            </w:pPr>
            <w:r w:rsidRPr="002E56B9">
              <w:t>C065a</w:t>
            </w:r>
            <w:r w:rsidRPr="002E56B9">
              <w:tab/>
              <w:t>IF (A.4.1-4/1 OR A.4.1-4/2 OR A.4.1-4/3) AND A.4.1-3/2 AND (A.4.3.2-1/42 OR A.4.3.2-1/43 OR A.4.3.2-1/44) OR (A.4.3.2-1/42a OR A.4.3.2-1/43a OR A.4.3.2-1/44a)) AND (A.4.3.2-1/24 OR A.4.3.2-1/24A) AND A.4.3.2A.1-1/1 THEN R ELSE N/A</w:t>
            </w:r>
          </w:p>
        </w:tc>
      </w:tr>
      <w:bookmarkEnd w:id="81"/>
      <w:tr w:rsidR="00A56588" w:rsidRPr="002E56B9" w14:paraId="7DADBA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C5FDFE" w14:textId="77777777" w:rsidR="00A56588" w:rsidRPr="002E56B9" w:rsidRDefault="00A56588" w:rsidP="00A56588">
            <w:pPr>
              <w:pStyle w:val="TAN"/>
            </w:pPr>
            <w:r w:rsidRPr="002E56B9">
              <w:lastRenderedPageBreak/>
              <w:t>C065b</w:t>
            </w:r>
            <w:r w:rsidRPr="002E56B9">
              <w:tab/>
              <w:t>IF (A.4.1-4/1 OR A.4.1-4/2 OR A.4.1-4/3) AND A.4.1-3/2 AND (A.4.3.2-1/42 OR A.4.3.2-1/43 OR A.4.3.2-1/44) OR (A.4.3.2-1/42a OR A.4.3.2-1/43a OR A.4.3.2-1/44a)) THEN R ELSE N/A</w:t>
            </w:r>
          </w:p>
        </w:tc>
      </w:tr>
      <w:tr w:rsidR="00A56588" w:rsidRPr="002E56B9" w14:paraId="373D86D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2E56B9" w:rsidRDefault="00A56588" w:rsidP="00A56588">
            <w:pPr>
              <w:pStyle w:val="TAN"/>
            </w:pPr>
            <w:r w:rsidRPr="002E56B9">
              <w:t>C065c</w:t>
            </w:r>
            <w:r w:rsidRPr="002E56B9">
              <w:tab/>
              <w:t>IF (A.4.1-4/4 OR A.4.1-4/5) AND A.4.1-3/2 AND (A.4.3.2-1/42b OR A.4.3.2-1/43b) THEN R ELSE N/A</w:t>
            </w:r>
          </w:p>
        </w:tc>
      </w:tr>
      <w:tr w:rsidR="00A56588" w:rsidRPr="0062575A" w14:paraId="15BA67D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62575A" w:rsidRDefault="00A56588" w:rsidP="00A5658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56588" w:rsidRPr="002E56B9" w14:paraId="7EFF6F8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2E56B9" w:rsidRDefault="00A56588" w:rsidP="00A56588">
            <w:pPr>
              <w:pStyle w:val="TAN"/>
            </w:pPr>
            <w:r w:rsidRPr="002E56B9">
              <w:t>C066</w:t>
            </w:r>
            <w:r w:rsidRPr="002E56B9">
              <w:tab/>
              <w:t>IF A.4.1-2/7 AND A.4.1-3/1 AND ((A.4.3.2-1/42 OR A.4.3.2-1/43 OR A.4.3.2-1/44) OR (A.4.3.2-1/42a OR A.4.3.2-1/43a OR A.4.3.2-1/44a)) AND (A.4.3.2-1/24 OR A.4.3.2-1/24A) THEN R ELSE N/A</w:t>
            </w:r>
          </w:p>
        </w:tc>
      </w:tr>
      <w:tr w:rsidR="00A56588" w:rsidRPr="002E56B9" w14:paraId="274B845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2E56B9" w:rsidRDefault="00A56588" w:rsidP="00A56588">
            <w:pPr>
              <w:pStyle w:val="TAN"/>
            </w:pPr>
            <w:r w:rsidRPr="002E56B9">
              <w:t>C066a</w:t>
            </w:r>
            <w:r w:rsidRPr="002E56B9">
              <w:tab/>
              <w:t>IF A.4.1-2/7 AND A.4.1-3/1 AND ((A.4.3.2-1/42 OR A.4.3.2-1/43 OR A.4.3.2-1/44) OR (A.4.3.2-1/42a OR A.4.3.2-1/43a OR A.4.3.2-1/44a)) AND (A.4.3.2-1/24 OR A.4.3.2-1/24A) AND A.4.3.2A.1-1/1 THEN R ELSE N/A</w:t>
            </w:r>
          </w:p>
        </w:tc>
      </w:tr>
      <w:tr w:rsidR="00A56588" w:rsidRPr="002E56B9" w14:paraId="65B8F6C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2E56B9" w:rsidRDefault="00A56588" w:rsidP="00A56588">
            <w:pPr>
              <w:pStyle w:val="TAN"/>
            </w:pPr>
            <w:r w:rsidRPr="002E56B9">
              <w:t>C066b</w:t>
            </w:r>
            <w:r w:rsidRPr="002E56B9">
              <w:tab/>
              <w:t>IF A.4.1-2/7 AND A.4.1-3/1 AND ((A.4.3.2-1/42 OR A.4.3.2-1/43 OR A.4.3.2-1/44) OR (A.4.3.2-1/42a OR A.4.3.2-1/43a OR A.4.3.2-1/44a)) THEN R ELSE N/A</w:t>
            </w:r>
          </w:p>
        </w:tc>
      </w:tr>
      <w:tr w:rsidR="00A56588" w:rsidRPr="002E56B9" w14:paraId="2DF574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2E56B9" w:rsidRDefault="00A56588" w:rsidP="00A56588">
            <w:pPr>
              <w:pStyle w:val="TAN"/>
            </w:pPr>
            <w:r w:rsidRPr="002E56B9">
              <w:t>C066c</w:t>
            </w:r>
            <w:r w:rsidRPr="002E56B9">
              <w:tab/>
              <w:t>IF A.4.1-1/2 AND A.4.1-2/8 AND A.4.1-3/2 AND (A.4.3.2-1/42b OR A.4.3.2-1/43b) THEN R ELSE N/A</w:t>
            </w:r>
          </w:p>
        </w:tc>
      </w:tr>
      <w:tr w:rsidR="00A56588" w:rsidRPr="0062575A" w14:paraId="60AA32F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62575A" w:rsidRDefault="00A56588" w:rsidP="00A5658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56588" w:rsidRPr="0062575A" w14:paraId="488EBF7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62575A" w:rsidRDefault="00A56588" w:rsidP="00A56588">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56588" w:rsidRPr="002E56B9" w14:paraId="0448AF3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2E56B9" w:rsidRDefault="00A56588" w:rsidP="00A56588">
            <w:pPr>
              <w:pStyle w:val="TAN"/>
            </w:pPr>
            <w:r w:rsidRPr="002E56B9">
              <w:t>C067</w:t>
            </w:r>
            <w:r w:rsidRPr="002E56B9">
              <w:tab/>
              <w:t>IF (A.4.1-4/1 OR A.4.1-4/2 OR A.4.1-4/3 OR A.4.1-4/5) AND (A.4.1-4A/1 OR A.4.1-4A/2 OR A.4.1-4A/5) AND A.4.1-3/2 THEN R ELSE N/A</w:t>
            </w:r>
          </w:p>
        </w:tc>
      </w:tr>
      <w:tr w:rsidR="00A56588" w:rsidRPr="002E56B9" w14:paraId="16A1510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2E56B9" w:rsidRDefault="00A56588" w:rsidP="00A56588">
            <w:pPr>
              <w:pStyle w:val="TAN"/>
            </w:pPr>
            <w:r w:rsidRPr="002E56B9">
              <w:t>C068</w:t>
            </w:r>
            <w:r w:rsidRPr="002E56B9">
              <w:tab/>
              <w:t>IF (A.4.1-4/1 OR A.4.1-4/2 OR A.4.1-4/3 OR A.4.1-4/5) AND [10] A.4.6-1/1 AND A.4.1-3/2 THEN R ELSE N/A</w:t>
            </w:r>
          </w:p>
        </w:tc>
      </w:tr>
      <w:tr w:rsidR="00A56588" w:rsidRPr="002E56B9" w14:paraId="1F1CAA7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2E56B9" w:rsidRDefault="00A56588" w:rsidP="00A56588">
            <w:pPr>
              <w:pStyle w:val="TAN"/>
            </w:pPr>
            <w:r w:rsidRPr="002E56B9">
              <w:t>C069</w:t>
            </w:r>
            <w:r w:rsidRPr="002E56B9">
              <w:tab/>
              <w:t>IF (A.4.1-4/4 OR A.4.1-4/5) AND A.4.1-3/2 AND A.4.3.6-1/6 THEN R ELSE N/A</w:t>
            </w:r>
          </w:p>
        </w:tc>
      </w:tr>
      <w:tr w:rsidR="00A56588" w:rsidRPr="002E56B9" w14:paraId="7C41C65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9C4C18B" w14:textId="77777777" w:rsidR="00A56588" w:rsidRPr="002E56B9" w:rsidRDefault="00A56588" w:rsidP="00A56588">
            <w:pPr>
              <w:pStyle w:val="TAN"/>
              <w:rPr>
                <w:lang w:eastAsia="zh-CN"/>
              </w:rPr>
            </w:pPr>
            <w:bookmarkStart w:id="82"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56588" w:rsidRPr="002E56B9" w14:paraId="7F57FAC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61DC95" w14:textId="77777777" w:rsidR="00A56588" w:rsidRPr="002E56B9" w:rsidRDefault="00A56588" w:rsidP="00A56588">
            <w:pPr>
              <w:pStyle w:val="TAN"/>
              <w:ind w:left="805" w:hanging="805"/>
            </w:pPr>
            <w:r w:rsidRPr="002E56B9">
              <w:t>C071</w:t>
            </w:r>
            <w:r w:rsidRPr="002E56B9">
              <w:tab/>
              <w:t>IF A.4.1-1/2 AND (A.4.1-3/1 OR A.4.1-3/2 OR A.4.1-3/3 OR A.4.1-3/5) AND A.4.3.2-1/41 AND NOT A.4.3.1-7a/3 THEN R ELSE N/A</w:t>
            </w:r>
          </w:p>
        </w:tc>
      </w:tr>
      <w:tr w:rsidR="00A56588" w:rsidRPr="002E56B9" w14:paraId="62C90D2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2E56B9" w:rsidRDefault="00A56588" w:rsidP="00A56588">
            <w:pPr>
              <w:pStyle w:val="TAN"/>
              <w:ind w:left="805" w:hanging="805"/>
            </w:pPr>
            <w:r w:rsidRPr="002E56B9">
              <w:t>C072</w:t>
            </w:r>
            <w:r w:rsidRPr="002E56B9">
              <w:tab/>
              <w:t>IF A.4.1-1/1 AND (A.4.1-3/1 OR A.4.1-3/2 OR A.4.1-3/3 OR A.4.1-3/5) AND A.4.3.2-1/41 AND (NOT A.4.3.9-1/2 AND A.4.3.1-7a/2) THEN R ELSE N/A</w:t>
            </w:r>
          </w:p>
        </w:tc>
      </w:tr>
      <w:tr w:rsidR="00A56588" w:rsidRPr="002E56B9" w14:paraId="6C1096D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2E56B9" w:rsidRDefault="00A56588" w:rsidP="00A56588">
            <w:pPr>
              <w:pStyle w:val="TAN"/>
              <w:ind w:left="805" w:hanging="805"/>
            </w:pPr>
            <w:r w:rsidRPr="002E56B9">
              <w:t>C073</w:t>
            </w:r>
            <w:r w:rsidRPr="002E56B9">
              <w:tab/>
              <w:t>IF A.4.1-1/2 AND (A.4.1-3/1 OR A.4.1-3/2 OR A.4.1-3/3 OR A.4.1-3/5) AND A.4.3.2-1/41 AND A.4.3.1-7a/3 THEN R ELSE N/A</w:t>
            </w:r>
          </w:p>
        </w:tc>
        <w:bookmarkEnd w:id="82"/>
      </w:tr>
      <w:tr w:rsidR="00A56588" w:rsidRPr="002E56B9" w14:paraId="49763F2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784EDC" w14:textId="77777777" w:rsidR="00A56588" w:rsidRPr="002E56B9" w:rsidRDefault="00A56588" w:rsidP="00A56588">
            <w:pPr>
              <w:pStyle w:val="TAN"/>
              <w:rPr>
                <w:lang w:eastAsia="zh-CN"/>
              </w:rPr>
            </w:pPr>
            <w:bookmarkStart w:id="83"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56588" w:rsidRPr="002E56B9" w14:paraId="1E42C9D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610D29" w14:textId="77777777" w:rsidR="00A56588" w:rsidRPr="002E56B9" w:rsidRDefault="00A56588" w:rsidP="00A56588">
            <w:pPr>
              <w:pStyle w:val="TAN"/>
              <w:rPr>
                <w:lang w:eastAsia="zh-CN"/>
              </w:rPr>
            </w:pPr>
            <w:r w:rsidRPr="002E56B9">
              <w:t>C075</w:t>
            </w:r>
            <w:r w:rsidRPr="002E56B9">
              <w:tab/>
              <w:t>IF A.4.1-1/2 AND (A.4.1-3/1 OR A.4.1-3/2 OR A.4.1-3/3 OR A.4.1-3/5) AND A.4.3.2-1/39 AND A.4.3.2-1/40 AND NOT A.4.3.1-7a/3 THEN R ELSE N/A</w:t>
            </w:r>
          </w:p>
        </w:tc>
      </w:tr>
      <w:tr w:rsidR="00A56588" w:rsidRPr="002E56B9" w14:paraId="59B0B50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2E56B9" w:rsidRDefault="00A56588" w:rsidP="00A56588">
            <w:pPr>
              <w:pStyle w:val="TAN"/>
              <w:rPr>
                <w:lang w:eastAsia="zh-CN"/>
              </w:rPr>
            </w:pPr>
            <w:r w:rsidRPr="002E56B9">
              <w:t>C076</w:t>
            </w:r>
            <w:r w:rsidRPr="002E56B9">
              <w:tab/>
              <w:t>IF A.4.1-1/1 AND (A.4.1-3/1 OR A.4.1-3/2 OR A.4.1-3/3 OR A.4.1-3/5) AND A.4.3.2-1/39 AND A.4.3.2-1/40 AND (NOT A.4.3.9-1/2 AND A.4.3.1-7a/2) THEN R ELSE N/A</w:t>
            </w:r>
          </w:p>
        </w:tc>
      </w:tr>
      <w:tr w:rsidR="00A56588" w:rsidRPr="002E56B9" w14:paraId="6644A17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2E56B9" w:rsidRDefault="00A56588" w:rsidP="00A56588">
            <w:pPr>
              <w:pStyle w:val="TAN"/>
              <w:rPr>
                <w:lang w:eastAsia="zh-CN"/>
              </w:rPr>
            </w:pPr>
            <w:r w:rsidRPr="002E56B9">
              <w:t>C077</w:t>
            </w:r>
            <w:r w:rsidRPr="002E56B9">
              <w:tab/>
              <w:t>IF A.4.1-1/2 AND (A.4.1-3/1 OR A.4.1-3/2 OR A.4.1-3/3 OR A.4.1-3/5) AND A.4.3.2-1/39 AND A.4.3.2-1/40 AND A.4.3.1-7a/3 THEN R ELSE N/A</w:t>
            </w:r>
          </w:p>
        </w:tc>
        <w:bookmarkEnd w:id="83"/>
      </w:tr>
      <w:tr w:rsidR="00A56588" w:rsidRPr="002E56B9" w14:paraId="325A5B6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2E56B9" w:rsidRDefault="00A56588" w:rsidP="00A5658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56588" w:rsidRPr="002E56B9" w14:paraId="601C32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2E56B9" w:rsidRDefault="00A56588" w:rsidP="00A56588">
            <w:pPr>
              <w:pStyle w:val="TAN"/>
              <w:rPr>
                <w:lang w:eastAsia="zh-CN"/>
              </w:rPr>
            </w:pPr>
            <w:r w:rsidRPr="002E56B9">
              <w:rPr>
                <w:lang w:eastAsia="zh-CN"/>
              </w:rPr>
              <w:t>C079</w:t>
            </w:r>
            <w:r w:rsidRPr="002E56B9">
              <w:rPr>
                <w:lang w:eastAsia="zh-CN"/>
              </w:rPr>
              <w:tab/>
            </w:r>
            <w:r w:rsidRPr="002E56B9">
              <w:t>IF A.4.1-1/3 AND A.4.1-2/7 THEN R ELSE N/A</w:t>
            </w:r>
          </w:p>
        </w:tc>
      </w:tr>
      <w:tr w:rsidR="00A56588" w:rsidRPr="002E56B9" w14:paraId="450D4E4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D40695" w14:textId="77777777" w:rsidR="00A56588" w:rsidRPr="002E56B9" w:rsidRDefault="00A56588" w:rsidP="00A56588">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56588" w:rsidRPr="002E56B9" w14:paraId="6805069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2E56B9" w:rsidRDefault="00A56588" w:rsidP="00A56588">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A56588" w:rsidRPr="002E56B9" w14:paraId="0BEA289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2E56B9" w:rsidRDefault="00A56588" w:rsidP="00A56588">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A56588" w:rsidRPr="002E56B9" w14:paraId="5E4337A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2E56B9" w:rsidRDefault="00A56588" w:rsidP="00A56588">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A56588" w:rsidRPr="002E56B9" w14:paraId="30DD273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2E56B9" w:rsidRDefault="00A56588" w:rsidP="00A56588">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A56588" w:rsidRPr="002E56B9" w14:paraId="37DA966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2E56B9" w:rsidRDefault="00A56588" w:rsidP="00A56588">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56588" w:rsidRPr="002E56B9" w14:paraId="3AF5CB6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2E56B9" w:rsidRDefault="00A56588" w:rsidP="00A56588">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A56588" w:rsidRPr="002E56B9" w14:paraId="08BF71F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2E56B9" w:rsidRDefault="00A56588" w:rsidP="00A56588">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A56588" w:rsidRPr="00B03D30" w14:paraId="6DB14B8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B03D30" w:rsidRDefault="00A56588" w:rsidP="00A56588">
            <w:pPr>
              <w:pStyle w:val="TAN"/>
              <w:rPr>
                <w:rFonts w:eastAsia="SimSun"/>
                <w:lang w:eastAsia="zh-CN"/>
              </w:rPr>
            </w:pPr>
            <w:r w:rsidRPr="00B03D30">
              <w:rPr>
                <w:rFonts w:eastAsia="SimSun" w:hint="eastAsia"/>
                <w:lang w:eastAsia="zh-CN"/>
              </w:rPr>
              <w:t>C</w:t>
            </w:r>
            <w:r w:rsidRPr="00B03D30">
              <w:rPr>
                <w:rFonts w:eastAsia="SimSun"/>
                <w:lang w:eastAsia="zh-CN"/>
              </w:rPr>
              <w:t>082b</w:t>
            </w:r>
            <w:r w:rsidR="00960CF1">
              <w:tab/>
            </w:r>
            <w:r w:rsidRPr="00B03D30">
              <w:t>IF (A.4.1-4/1 OR A.4.1-4/2 OR A.4.1-4/3 OR A.4.1-4/5) AND A.4.1-3/2 AND A.4.3.2-1/</w:t>
            </w:r>
            <w:r w:rsidRPr="00B03D30">
              <w:rPr>
                <w:lang w:eastAsia="ja-JP"/>
              </w:rPr>
              <w:t>63</w:t>
            </w:r>
            <w:r w:rsidRPr="00B03D30">
              <w:t xml:space="preserve"> AND A.4.3.2-1/65 AND A.4.3.2-1/</w:t>
            </w:r>
            <w:r w:rsidR="00960CF1">
              <w:t>139</w:t>
            </w:r>
            <w:r w:rsidRPr="00B03D30">
              <w:t xml:space="preserve"> THEN R ELSE N/A</w:t>
            </w:r>
          </w:p>
        </w:tc>
      </w:tr>
      <w:tr w:rsidR="00A56588" w:rsidRPr="002E56B9" w14:paraId="53132EC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2E56B9" w:rsidRDefault="00A56588" w:rsidP="00A56588">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A56588" w:rsidRPr="002E56B9" w14:paraId="268B47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2E56B9" w:rsidRDefault="00A56588" w:rsidP="00A56588">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A56588" w:rsidRPr="002E56B9" w14:paraId="6C2350C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2E56B9" w:rsidRDefault="00A56588" w:rsidP="00A56588">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A56588" w:rsidRPr="002E56B9" w14:paraId="0B7C5FF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2E56B9" w:rsidRDefault="00A56588" w:rsidP="00A56588">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A56588" w:rsidRPr="002E56B9" w14:paraId="6E74B1E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2E56B9" w:rsidRDefault="00A56588" w:rsidP="00A56588">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A56588" w:rsidRPr="002E56B9" w14:paraId="27F6BCE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2E56B9" w:rsidRDefault="00A56588" w:rsidP="00A56588">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A56588" w:rsidRPr="00B03D30" w14:paraId="16CB31B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B03D30" w:rsidRDefault="00A56588" w:rsidP="00A56588">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rsidR="00960CF1">
              <w:t>139</w:t>
            </w:r>
            <w:r w:rsidRPr="00B03D30">
              <w:t xml:space="preserve"> THEN R ELSE N/A</w:t>
            </w:r>
          </w:p>
        </w:tc>
      </w:tr>
      <w:tr w:rsidR="00A56588" w:rsidRPr="002E56B9" w14:paraId="68BF730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2E56B9" w:rsidRDefault="00A56588" w:rsidP="00A56588">
            <w:pPr>
              <w:pStyle w:val="TAN"/>
              <w:rPr>
                <w:rFonts w:eastAsia="SimSun"/>
                <w:lang w:eastAsia="zh-CN"/>
              </w:rPr>
            </w:pPr>
            <w:r w:rsidRPr="002E56B9">
              <w:lastRenderedPageBreak/>
              <w:t>C086</w:t>
            </w:r>
            <w:r w:rsidRPr="002E56B9">
              <w:tab/>
              <w:t>IF ((A.4.1-1/1 AND [10]A.4.1-1/1) OR (A.4.1-1/1 AND [10]A.4.1-1/2) OR (A.4.1-1/2 AND [10]A.4.1-1/1) OR (A.4.1-1/2 AND [10]A.4.1-1/2)) AND A.4.1-2/7 THEN R ELSE N/A</w:t>
            </w:r>
          </w:p>
        </w:tc>
      </w:tr>
      <w:tr w:rsidR="00A56588" w:rsidRPr="002E56B9" w14:paraId="46B9FA5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2E56B9" w:rsidRDefault="00A56588" w:rsidP="00A56588">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56588" w:rsidRPr="002E56B9" w:rsidDel="00142FC1" w14:paraId="3CFBC8A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C6496D" w14:textId="77777777" w:rsidR="00A56588" w:rsidRPr="002E56B9" w:rsidDel="00142FC1" w:rsidRDefault="00A56588" w:rsidP="00A56588">
            <w:pPr>
              <w:pStyle w:val="TAN"/>
            </w:pPr>
            <w:r w:rsidRPr="002E56B9">
              <w:t>C087</w:t>
            </w:r>
            <w:r w:rsidRPr="002E56B9">
              <w:tab/>
              <w:t>Void</w:t>
            </w:r>
          </w:p>
        </w:tc>
      </w:tr>
      <w:tr w:rsidR="00A56588" w:rsidRPr="002E56B9" w14:paraId="297F974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4E1B72" w14:textId="77777777" w:rsidR="00A56588" w:rsidRPr="002E56B9" w:rsidRDefault="00A56588" w:rsidP="00A56588">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A56588" w:rsidRPr="002E56B9" w14:paraId="730ED3C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EDBD889" w14:textId="199ED071" w:rsidR="00A56588" w:rsidRPr="002E56B9" w:rsidRDefault="00A56588" w:rsidP="00A56588">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A56588" w:rsidRPr="002E56B9" w14:paraId="711550E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ADED16F" w14:textId="77777777" w:rsidR="00A56588" w:rsidRPr="002E56B9" w:rsidRDefault="00A56588" w:rsidP="00A5658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A56588" w:rsidRPr="002E56B9" w14:paraId="25801C6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9CCEBD4" w14:textId="688B52B4" w:rsidR="00A56588" w:rsidRPr="002E56B9" w:rsidRDefault="00A56588" w:rsidP="00A56588">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A56588" w:rsidRPr="002E56B9" w14:paraId="335B503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CF5777" w14:textId="77777777" w:rsidR="00A56588" w:rsidRPr="002E56B9" w:rsidRDefault="00A56588" w:rsidP="00A56588">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A56588" w:rsidRPr="002E56B9" w14:paraId="7E2CEA0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211B9B" w14:textId="77777777" w:rsidR="00A56588" w:rsidRPr="002E56B9" w:rsidRDefault="00A56588" w:rsidP="00A5658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56588" w:rsidRPr="002E56B9" w14:paraId="636E01C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C1B6E95" w14:textId="77777777" w:rsidR="00A56588" w:rsidRPr="002E56B9" w:rsidRDefault="00A56588" w:rsidP="00A56588">
            <w:pPr>
              <w:pStyle w:val="TAN"/>
            </w:pPr>
            <w:r w:rsidRPr="002E56B9">
              <w:t>C094</w:t>
            </w:r>
            <w:r w:rsidRPr="002E56B9">
              <w:tab/>
              <w:t>IF ((A.4.1-1/1 AND A.4.1-1/1) OR (A.4.1-1/1 AND A.4.1-1/2) OR (A.4.1-1/2 AND A.4.1-1/1) OR (A.4.1-1/2 AND A.4.1-1/2)) AND A.4.1-3/1 AND A.4.3.6-1/45 THEN R ELSE N/A</w:t>
            </w:r>
          </w:p>
        </w:tc>
      </w:tr>
      <w:tr w:rsidR="00A56588" w:rsidRPr="002E56B9" w14:paraId="7878447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E47EDBE" w14:textId="77777777" w:rsidR="00A56588" w:rsidRPr="002E56B9" w:rsidRDefault="00A56588" w:rsidP="00A56588">
            <w:pPr>
              <w:pStyle w:val="TAN"/>
            </w:pPr>
            <w:r w:rsidRPr="002E56B9">
              <w:t>C095</w:t>
            </w:r>
            <w:r w:rsidRPr="002E56B9">
              <w:tab/>
              <w:t>IF A.4.1-1/2 AND A.4.1-2/8 AND A.4.1-3/1 AND A.4.3.6-1/45 THEN R ELSE N/A</w:t>
            </w:r>
          </w:p>
        </w:tc>
      </w:tr>
      <w:tr w:rsidR="00A56588" w:rsidRPr="002E56B9" w14:paraId="0A38D3E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E6D2FC" w14:textId="77777777" w:rsidR="00A56588" w:rsidRPr="002E56B9" w:rsidRDefault="00A56588" w:rsidP="00A56588">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56588" w:rsidRPr="002E56B9" w14:paraId="71AFC50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263443" w14:textId="77777777" w:rsidR="00A56588" w:rsidRPr="002E56B9" w:rsidRDefault="00A56588" w:rsidP="00A56588">
            <w:pPr>
              <w:pStyle w:val="TAN"/>
            </w:pPr>
            <w:r w:rsidRPr="002E56B9">
              <w:t>C096</w:t>
            </w:r>
            <w:r w:rsidRPr="002E56B9">
              <w:tab/>
              <w:t>IF ((A.4.1-1/1 OR A.4.1-1/2) AND [10] A.4.1-1/3) THEN R ELSE N/A</w:t>
            </w:r>
          </w:p>
        </w:tc>
      </w:tr>
      <w:tr w:rsidR="00A56588" w:rsidRPr="002E56B9" w14:paraId="08674F9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F26A3D0" w14:textId="77777777" w:rsidR="00A56588" w:rsidRPr="002E56B9" w:rsidRDefault="00A56588" w:rsidP="00A56588">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56588" w:rsidRPr="002E56B9" w14:paraId="00C0C8A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64EC0E" w14:textId="77777777" w:rsidR="00A56588" w:rsidRPr="002E56B9" w:rsidRDefault="00A56588" w:rsidP="00A5658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56588" w:rsidRPr="002E56B9" w14:paraId="12737E3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DD7F8F" w14:textId="77777777" w:rsidR="00A56588" w:rsidRPr="002E56B9" w:rsidRDefault="00A56588" w:rsidP="00A5658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56588" w:rsidRPr="002E56B9" w14:paraId="39F8553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BD2318" w14:textId="77777777" w:rsidR="00A56588" w:rsidRPr="002E56B9" w:rsidRDefault="00A56588" w:rsidP="00A56588">
            <w:pPr>
              <w:pStyle w:val="TAN"/>
              <w:rPr>
                <w:lang w:eastAsia="zh-CN"/>
              </w:rPr>
            </w:pPr>
            <w:r w:rsidRPr="002E56B9">
              <w:rPr>
                <w:lang w:eastAsia="zh-CN"/>
              </w:rPr>
              <w:t>C100</w:t>
            </w:r>
            <w:r w:rsidRPr="002E56B9">
              <w:rPr>
                <w:lang w:eastAsia="zh-CN"/>
              </w:rPr>
              <w:tab/>
            </w:r>
            <w:r w:rsidRPr="002E56B9">
              <w:t>IF A.4.1-1/3 AND A.4.1-2/7 AND A.4.3.10-1/3 THEN R ELSE N/A</w:t>
            </w:r>
          </w:p>
        </w:tc>
      </w:tr>
      <w:tr w:rsidR="00A56588" w:rsidRPr="002E56B9" w14:paraId="7F6DA72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EAF961" w14:textId="77777777" w:rsidR="00A56588" w:rsidRPr="002E56B9" w:rsidRDefault="00A56588" w:rsidP="00A5658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56588" w:rsidRPr="002E56B9" w14:paraId="4CE9DE0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CB23D64" w14:textId="77777777" w:rsidR="00A56588" w:rsidRPr="002E56B9" w:rsidRDefault="00A56588" w:rsidP="00A5658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56588" w:rsidRPr="002E56B9" w14:paraId="4D72D0F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2F85F75" w14:textId="77777777" w:rsidR="00A56588" w:rsidRPr="002E56B9" w:rsidRDefault="00A56588" w:rsidP="00A56588">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56588" w:rsidRPr="002E56B9" w14:paraId="223414B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C755D1" w14:textId="77777777" w:rsidR="00A56588" w:rsidRPr="002E56B9" w:rsidRDefault="00A56588" w:rsidP="00A5658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56588" w:rsidRPr="002E56B9" w14:paraId="21831F2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0B3F2B" w14:textId="77777777" w:rsidR="00A56588" w:rsidRPr="002E56B9" w:rsidRDefault="00A56588" w:rsidP="00A5658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56588" w:rsidRPr="002E56B9" w14:paraId="170EC3D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4FD0EC" w14:textId="77777777" w:rsidR="00A56588" w:rsidRPr="002E56B9" w:rsidRDefault="00A56588" w:rsidP="00A5658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56588" w:rsidRPr="002E56B9" w14:paraId="15B317C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C7B6A8B" w14:textId="77777777" w:rsidR="00A56588" w:rsidRPr="002E56B9" w:rsidRDefault="00A56588" w:rsidP="00A5658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56588" w:rsidRPr="002E56B9" w14:paraId="1E27524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2A34F56" w14:textId="77777777" w:rsidR="00A56588" w:rsidRPr="002E56B9" w:rsidRDefault="00A56588" w:rsidP="00A5658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56588" w:rsidRPr="002E56B9" w14:paraId="37BD6DE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8B9AC5" w14:textId="77777777" w:rsidR="00A56588" w:rsidRPr="002E56B9" w:rsidRDefault="00A56588" w:rsidP="00A5658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56588" w:rsidRPr="002E56B9" w14:paraId="53B06D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2D234E" w14:textId="77777777" w:rsidR="00A56588" w:rsidRPr="002E56B9" w:rsidRDefault="00A56588" w:rsidP="00A56588">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56588" w:rsidRPr="002E56B9" w14:paraId="45672CB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781FC2" w14:textId="0D454DFE" w:rsidR="00A56588" w:rsidRPr="002E56B9" w:rsidRDefault="00A56588" w:rsidP="00A56588">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A56588" w:rsidRPr="002E56B9" w14:paraId="5096064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2A6CA0" w14:textId="77777777" w:rsidR="00A56588" w:rsidRPr="002E56B9" w:rsidRDefault="00A56588" w:rsidP="00A56588">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56588" w:rsidRPr="002E56B9" w14:paraId="103E14E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7C7916" w14:textId="77777777" w:rsidR="00A56588" w:rsidRPr="002E56B9" w:rsidRDefault="00A56588" w:rsidP="00A56588">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56588" w:rsidRPr="002E56B9" w14:paraId="169731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8B51945" w14:textId="77777777" w:rsidR="00A56588" w:rsidRPr="002E56B9" w:rsidRDefault="00A56588" w:rsidP="00A56588">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56588" w:rsidRPr="002E56B9" w14:paraId="1151737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5C69BE" w14:textId="04984666" w:rsidR="00A56588" w:rsidRPr="002E56B9" w:rsidRDefault="00A56588" w:rsidP="00A56588">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56588" w:rsidRPr="002E56B9" w14:paraId="68F26AD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C69295" w14:textId="5B194A49" w:rsidR="00A56588" w:rsidRPr="002E56B9" w:rsidRDefault="00A56588" w:rsidP="00A56588">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56588" w:rsidRPr="002E56B9" w14:paraId="2625321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F9BF1B" w14:textId="77777777" w:rsidR="00A56588" w:rsidRPr="002E56B9" w:rsidRDefault="00A56588" w:rsidP="00A56588">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56588" w:rsidRPr="002E56B9" w14:paraId="18CCA41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FFA0E6" w14:textId="77777777" w:rsidR="00A56588" w:rsidRPr="002E56B9" w:rsidRDefault="00A56588" w:rsidP="00A56588">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56588" w:rsidRPr="002E56B9" w14:paraId="71A22E2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C109CE" w14:textId="7443C395" w:rsidR="00A56588" w:rsidRPr="002E56B9" w:rsidRDefault="00A56588" w:rsidP="00A56588">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56588" w:rsidRPr="002E56B9" w14:paraId="7F5BD1C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D173FE" w14:textId="66B32F00" w:rsidR="00A56588" w:rsidRPr="002E56B9" w:rsidRDefault="00A56588" w:rsidP="00A56588">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56588" w:rsidRPr="002E56B9" w14:paraId="0C273DE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8BBEE6" w14:textId="77777777" w:rsidR="00A56588" w:rsidRPr="002E56B9" w:rsidRDefault="00A56588" w:rsidP="00A56588">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56588" w:rsidRPr="002E56B9" w14:paraId="241424D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7F3B56" w14:textId="77777777" w:rsidR="00A56588" w:rsidRPr="002E56B9" w:rsidRDefault="00A56588" w:rsidP="00A56588">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56588" w:rsidRPr="002E56B9" w14:paraId="49582FD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3D68FD2" w14:textId="031F0738" w:rsidR="00A56588" w:rsidRPr="002E56B9" w:rsidRDefault="00A56588" w:rsidP="00A56588">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56588" w:rsidRPr="002E56B9" w14:paraId="79ADB7D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7307963" w14:textId="2631D633" w:rsidR="00A56588" w:rsidRPr="002E56B9" w:rsidRDefault="00A56588" w:rsidP="00A56588">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56588" w:rsidRPr="002E56B9" w14:paraId="776618D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7263A9" w14:textId="77777777" w:rsidR="00A56588" w:rsidRPr="002E56B9" w:rsidRDefault="00A56588" w:rsidP="00A56588">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56588" w:rsidRPr="002E56B9" w14:paraId="38BC6C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D3F721" w14:textId="77777777" w:rsidR="00A56588" w:rsidRPr="002E56B9" w:rsidRDefault="00A56588" w:rsidP="00A56588">
            <w:pPr>
              <w:pStyle w:val="TAN"/>
            </w:pPr>
            <w:r w:rsidRPr="002E56B9">
              <w:t>C117</w:t>
            </w:r>
            <w:r w:rsidRPr="002E56B9">
              <w:tab/>
              <w:t>IF A.4.1-1/2 AND (A.4.1-3/1 OR A.4.1-3/2 OR A.4.1-3/3 OR A.4.1-3/5) AND A.4.3.2-1/61 AND NOT A.4.3.1-7a/3 THEN R ELSE N/A</w:t>
            </w:r>
          </w:p>
        </w:tc>
      </w:tr>
      <w:tr w:rsidR="00A56588" w:rsidRPr="002E56B9" w14:paraId="65D8FB6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A4F1B2" w14:textId="60F3322D" w:rsidR="00A56588" w:rsidRPr="002E56B9" w:rsidRDefault="00A56588" w:rsidP="00A56588">
            <w:pPr>
              <w:pStyle w:val="TAN"/>
            </w:pPr>
            <w:r w:rsidRPr="002E56B9">
              <w:t>C118</w:t>
            </w:r>
            <w:r w:rsidRPr="002E56B9">
              <w:tab/>
              <w:t>IF A.4.1-1/1 AND (A.4.1-3/1 OR A.4.1-3/2 OR A.4.1-3/3 OR A.4.1-3/5) AND A.4.3.2-1/61 AND (NOT A.4.3.9-1/2 AND A.4.3.1-7a/2) THEN R ELSE N/A</w:t>
            </w:r>
          </w:p>
        </w:tc>
      </w:tr>
      <w:tr w:rsidR="00A56588" w:rsidRPr="002E56B9" w14:paraId="6E58E95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030772D" w14:textId="531A178C" w:rsidR="00A56588" w:rsidRPr="002E56B9" w:rsidRDefault="00A56588" w:rsidP="00A56588">
            <w:pPr>
              <w:pStyle w:val="TAN"/>
            </w:pPr>
            <w:r w:rsidRPr="002E56B9">
              <w:t>C119</w:t>
            </w:r>
            <w:r w:rsidRPr="002E56B9">
              <w:tab/>
              <w:t>IF A.4.1-1/2 AND (A.4.1-3/1 OR A.4.1-3/2 OR A.4.1-3/3 OR A.4.1-3/5) AND A.4.3.2-1/61 AND A.4.3.1-7a/3 THEN R ELSE N/A</w:t>
            </w:r>
          </w:p>
        </w:tc>
      </w:tr>
      <w:tr w:rsidR="00A56588" w:rsidRPr="002E56B9" w14:paraId="0FB73D5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FD83D4" w14:textId="7FCE8D73" w:rsidR="00A56588" w:rsidRPr="002E56B9" w:rsidRDefault="00A56588" w:rsidP="00A56588">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56588" w:rsidRPr="002E56B9" w14:paraId="7856E1E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B9574D" w14:textId="77777777" w:rsidR="00A56588" w:rsidRPr="002E56B9" w:rsidRDefault="00A56588" w:rsidP="00A56588">
            <w:pPr>
              <w:pStyle w:val="TAN"/>
            </w:pPr>
            <w:r w:rsidRPr="002E56B9">
              <w:t>C121</w:t>
            </w:r>
            <w:r w:rsidRPr="002E56B9">
              <w:tab/>
              <w:t>IF A.4.1-1/1 AND (A.4.1-3/1 OR A.4.1-3/2 OR A.4.1-3/3 OR A.4.1-3/5) AND A.4.3.2-1/62 AND NOT A.4.3.1-7a/2 THEN R ELSE N/A</w:t>
            </w:r>
          </w:p>
        </w:tc>
      </w:tr>
      <w:tr w:rsidR="00A56588" w:rsidRPr="002E56B9" w14:paraId="7346846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824B528" w14:textId="4C6C300F" w:rsidR="00A56588" w:rsidRPr="002E56B9" w:rsidRDefault="00A56588" w:rsidP="00A56588">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56588" w:rsidRPr="002E56B9" w14:paraId="235B4A3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51C764" w14:textId="77777777" w:rsidR="00A56588" w:rsidRPr="002E56B9" w:rsidRDefault="00A56588" w:rsidP="00A56588">
            <w:pPr>
              <w:pStyle w:val="TAN"/>
            </w:pPr>
            <w:r w:rsidRPr="002E56B9">
              <w:t>C123</w:t>
            </w:r>
            <w:r w:rsidRPr="002E56B9">
              <w:tab/>
              <w:t>IF A.4.1-1/2 AND (A.4.1-3/1 OR A.4.1-3/2 OR A.4.1-3/3 OR A.4.1-3/5) AND A.4.3.2-1/62 AND NOT A.4.3.1-7a/3 THEN R ELSE N/A</w:t>
            </w:r>
          </w:p>
        </w:tc>
      </w:tr>
      <w:tr w:rsidR="00A56588" w:rsidRPr="002E56B9" w14:paraId="04B0E29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3B7980" w14:textId="0F36CFED" w:rsidR="00A56588" w:rsidRPr="002E56B9" w:rsidRDefault="00A56588" w:rsidP="00A56588">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56588" w:rsidRPr="002E56B9" w14:paraId="1E8C149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F19274" w14:textId="150D6F86" w:rsidR="00A56588" w:rsidRPr="002E56B9" w:rsidRDefault="00A56588" w:rsidP="00A56588">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56588" w:rsidRPr="002E56B9" w14:paraId="0AF6D62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FEAB19" w14:textId="77777777" w:rsidR="00A56588" w:rsidRPr="002E56B9" w:rsidRDefault="00A56588" w:rsidP="00A56588">
            <w:pPr>
              <w:pStyle w:val="TAN"/>
            </w:pPr>
            <w:r w:rsidRPr="002E56B9">
              <w:t>C126</w:t>
            </w:r>
            <w:r w:rsidRPr="002E56B9">
              <w:tab/>
              <w:t>IF A.4.1-1/2 AND A.4.1-2/8 AND (A.4.1-3/1 OR A.4.1-3/2 OR A.4.1-3/3 OR A.4.1-3/5) and A.4.3.2-1/3 THEN R ELSE N/A</w:t>
            </w:r>
          </w:p>
        </w:tc>
      </w:tr>
      <w:tr w:rsidR="00A56588" w:rsidRPr="002E56B9" w14:paraId="3C6867D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828656" w14:textId="77777777" w:rsidR="00A56588" w:rsidRPr="002E56B9" w:rsidRDefault="00A56588" w:rsidP="00A56588">
            <w:pPr>
              <w:pStyle w:val="TAN"/>
            </w:pPr>
            <w:r w:rsidRPr="002E56B9">
              <w:t>C126a</w:t>
            </w:r>
            <w:r w:rsidRPr="002E56B9">
              <w:tab/>
              <w:t>IF (A.4.1-1/1 OR A.4.1-1/2) AND A.4.1-2/7 AND A.4.1-3/2 AND A.4.1-4/3 AND A.4.3.2B.2.0-2A/1 AND A.4.3.2-1/37 THEN R ELSE N/A</w:t>
            </w:r>
          </w:p>
        </w:tc>
      </w:tr>
      <w:tr w:rsidR="00A56588" w:rsidRPr="002E56B9" w14:paraId="22B6581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653BDD" w14:textId="40D21CF2" w:rsidR="00A56588" w:rsidRPr="002E56B9" w:rsidRDefault="00A56588" w:rsidP="00A56588">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56588" w:rsidRPr="002E56B9" w14:paraId="3CC500F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5D424B" w14:textId="044CAB7C" w:rsidR="00A56588" w:rsidRPr="002E56B9" w:rsidRDefault="00A56588" w:rsidP="00A56588">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56588" w:rsidRPr="002E56B9" w14:paraId="1A7346A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C34677" w14:textId="77777777" w:rsidR="00A56588" w:rsidRPr="002E56B9" w:rsidRDefault="00A56588" w:rsidP="00A56588">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56588" w:rsidRPr="002E56B9" w14:paraId="33C7FB1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6A6596" w14:textId="77777777" w:rsidR="00A56588" w:rsidRPr="002E56B9" w:rsidRDefault="00A56588" w:rsidP="00A56588">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56588" w:rsidRPr="002E56B9" w14:paraId="498CD29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F79145" w14:textId="0C5B5997" w:rsidR="00A56588" w:rsidRPr="002E56B9" w:rsidRDefault="00A56588" w:rsidP="00A56588">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56588" w:rsidRPr="002E56B9" w14:paraId="21D29A8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77D27B" w14:textId="2788A968" w:rsidR="00A56588" w:rsidRPr="002E56B9" w:rsidRDefault="00A56588" w:rsidP="00A56588">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56588" w:rsidRPr="002E56B9" w14:paraId="61BEC86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7F8284" w14:textId="77777777" w:rsidR="00A56588" w:rsidRPr="002E56B9" w:rsidRDefault="00A56588" w:rsidP="00A56588">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56588" w:rsidRPr="002E56B9" w14:paraId="5F2BDC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1A4DE9" w14:textId="77777777" w:rsidR="00A56588" w:rsidRPr="002E56B9" w:rsidRDefault="00A56588" w:rsidP="00A56588">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56588" w:rsidRPr="002E56B9" w14:paraId="69C0479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B9FA33" w14:textId="77777777" w:rsidR="00A56588" w:rsidRPr="002E56B9" w:rsidRDefault="00A56588" w:rsidP="00A56588">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56588" w:rsidRPr="002E56B9" w14:paraId="3F1CA77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87A6F4" w14:textId="77777777" w:rsidR="00A56588" w:rsidRPr="002E56B9" w:rsidRDefault="00A56588" w:rsidP="00A56588">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59E94F4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5195B6" w14:textId="77777777" w:rsidR="00A56588" w:rsidRPr="002E56B9" w:rsidRDefault="00A56588" w:rsidP="00A56588">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56588" w:rsidRPr="002E56B9" w14:paraId="29416F5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92CFF9" w14:textId="77777777" w:rsidR="00A56588" w:rsidRPr="002E56B9" w:rsidRDefault="00A56588" w:rsidP="00A56588">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56588" w:rsidRPr="002E56B9" w14:paraId="6405993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59BF1D" w14:textId="77777777" w:rsidR="00A56588" w:rsidRPr="002E56B9" w:rsidRDefault="00A56588" w:rsidP="00A56588">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56588" w:rsidRPr="002E56B9" w14:paraId="4825CDA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5D2EEF4" w14:textId="77777777" w:rsidR="00A56588" w:rsidRPr="002E56B9" w:rsidRDefault="00A56588" w:rsidP="00A56588">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56588" w:rsidRPr="002E56B9" w14:paraId="3607C9E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5020D0" w14:textId="77777777" w:rsidR="00A56588" w:rsidRPr="002E56B9" w:rsidRDefault="00A56588" w:rsidP="00A56588">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56588" w:rsidRPr="002E56B9" w14:paraId="19C4A63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D91342" w14:textId="77777777" w:rsidR="00A56588" w:rsidRPr="002E56B9" w:rsidRDefault="00A56588" w:rsidP="00A56588">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7B111DE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2A5524" w14:textId="77777777" w:rsidR="00A56588" w:rsidRPr="002E56B9" w:rsidRDefault="00A56588" w:rsidP="00A56588">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60BEF06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B4AF89" w14:textId="77777777" w:rsidR="00A56588" w:rsidRPr="002E56B9" w:rsidRDefault="00A56588" w:rsidP="00A56588">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33569D7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19DD97" w14:textId="77777777" w:rsidR="00A56588" w:rsidRPr="002E56B9" w:rsidRDefault="00A56588" w:rsidP="00A56588">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56588" w:rsidRPr="002E56B9" w14:paraId="7EF5A96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E4574B" w14:textId="77777777" w:rsidR="00A56588" w:rsidRPr="002E56B9" w:rsidRDefault="00A56588" w:rsidP="00A56588">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56588" w:rsidRPr="002E56B9" w14:paraId="3DB9A2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7056AB" w14:textId="77777777" w:rsidR="00A56588" w:rsidRPr="002E56B9" w:rsidRDefault="00A56588" w:rsidP="00A56588">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56588" w:rsidRPr="002E56B9" w14:paraId="5AFCC9A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AE4E41" w14:textId="77777777" w:rsidR="00A56588" w:rsidRPr="002E56B9" w:rsidRDefault="00A56588" w:rsidP="00A56588">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56588" w:rsidRPr="002E56B9" w14:paraId="07CBE93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D04AA2" w14:textId="77777777" w:rsidR="00A56588" w:rsidRPr="002E56B9" w:rsidRDefault="00A56588" w:rsidP="00A56588">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1489B40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BEBDF2" w14:textId="77777777" w:rsidR="00A56588" w:rsidRPr="002E56B9" w:rsidRDefault="00A56588" w:rsidP="00A56588">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56588" w:rsidRPr="002E56B9" w14:paraId="0BF9AEB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CC0C1F" w14:textId="77777777" w:rsidR="00A56588" w:rsidRPr="002E56B9" w:rsidRDefault="00A56588" w:rsidP="00A56588">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56588" w:rsidRPr="002E56B9" w14:paraId="2B54FE0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B192AF" w14:textId="77777777" w:rsidR="00A56588" w:rsidRPr="002E56B9" w:rsidRDefault="00A56588" w:rsidP="00A56588">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56588" w:rsidRPr="002E56B9" w14:paraId="2B6DC9B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A17761" w14:textId="77777777" w:rsidR="00A56588" w:rsidRPr="002E56B9" w:rsidRDefault="00A56588" w:rsidP="00A56588">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56588" w:rsidRPr="002E56B9" w14:paraId="659E0AD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DF2BBF" w14:textId="77777777" w:rsidR="00A56588" w:rsidRPr="002E56B9" w:rsidRDefault="00A56588" w:rsidP="00A56588">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56588" w:rsidRPr="002E56B9" w14:paraId="70E259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11B1E3" w14:textId="77777777" w:rsidR="00A56588" w:rsidRPr="002E56B9" w:rsidRDefault="00A56588" w:rsidP="00A56588">
            <w:pPr>
              <w:pStyle w:val="TAN"/>
              <w:rPr>
                <w:lang w:eastAsia="zh-CN"/>
              </w:rPr>
            </w:pPr>
            <w:r w:rsidRPr="002E56B9">
              <w:rPr>
                <w:lang w:eastAsia="zh-TW"/>
              </w:rPr>
              <w:t>C147</w:t>
            </w:r>
            <w:r w:rsidRPr="002E56B9">
              <w:tab/>
              <w:t>IF A.4.1-1/2 AND A.4.1-2/8 AND A.4.1-3/1 AND A.4.3.2-1/64 AND A.4.3.2-1/77 THEN R ELSE N/A</w:t>
            </w:r>
          </w:p>
        </w:tc>
      </w:tr>
      <w:tr w:rsidR="00A56588" w:rsidRPr="002E56B9" w14:paraId="23F494D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A2F097" w14:textId="77777777" w:rsidR="00A56588" w:rsidRPr="002E56B9" w:rsidRDefault="00A56588" w:rsidP="00A56588">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56588" w:rsidRPr="00B03D30" w14:paraId="0D495CE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1C1473" w14:textId="793BB971" w:rsidR="00A56588" w:rsidRPr="00B03D30" w:rsidRDefault="00A56588" w:rsidP="00A56588">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rsidR="00960CF1">
              <w:t>139</w:t>
            </w:r>
            <w:r w:rsidRPr="00B03D30">
              <w:t xml:space="preserve"> THEN R ELSE N/A</w:t>
            </w:r>
          </w:p>
        </w:tc>
      </w:tr>
      <w:tr w:rsidR="00A56588" w:rsidRPr="002E56B9" w14:paraId="3F71348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FDE619" w14:textId="77777777" w:rsidR="00A56588" w:rsidRPr="002E56B9" w:rsidRDefault="00A56588" w:rsidP="00A56588">
            <w:pPr>
              <w:pStyle w:val="TAN"/>
            </w:pPr>
            <w:r w:rsidRPr="002E56B9">
              <w:rPr>
                <w:lang w:eastAsia="zh-TW"/>
              </w:rPr>
              <w:t>C149</w:t>
            </w:r>
            <w:r w:rsidRPr="002E56B9">
              <w:tab/>
              <w:t>IF (A.4.1-4/4 OR A.4.1-4/5) AND A.4.1-3/2 AND A.4.3.2-1/64 AND A.4.3.2-1/77 THEN R ELSE N/A</w:t>
            </w:r>
          </w:p>
        </w:tc>
      </w:tr>
      <w:tr w:rsidR="00A56588" w:rsidRPr="002E56B9" w14:paraId="3B8E802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FA25F1" w14:textId="77777777" w:rsidR="00A56588" w:rsidRPr="002E56B9" w:rsidRDefault="00A56588" w:rsidP="00A56588">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56588" w:rsidRPr="002E56B9" w14:paraId="1F8376B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D6CD00" w14:textId="32D6AB81" w:rsidR="00A56588" w:rsidRPr="002E56B9" w:rsidRDefault="00A56588" w:rsidP="00A56588">
            <w:pPr>
              <w:pStyle w:val="TAN"/>
              <w:rPr>
                <w:lang w:eastAsia="zh-CN"/>
              </w:rPr>
            </w:pPr>
            <w:r w:rsidRPr="002E56B9">
              <w:rPr>
                <w:lang w:eastAsia="zh-TW"/>
              </w:rPr>
              <w:t>C151</w:t>
            </w:r>
            <w:r w:rsidRPr="002E56B9">
              <w:tab/>
            </w:r>
            <w:r w:rsidRPr="00152E84">
              <w:t>Void</w:t>
            </w:r>
          </w:p>
        </w:tc>
      </w:tr>
      <w:tr w:rsidR="00A56588" w:rsidRPr="002E56B9" w14:paraId="5F42744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77777777"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56588" w:rsidRPr="002E56B9" w14:paraId="06326AF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56588" w:rsidRPr="002E56B9" w14:paraId="1C7B593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77777777"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56588" w:rsidRPr="002E56B9" w14:paraId="79183EC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77777777"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56588" w:rsidRPr="002E56B9" w14:paraId="2ADDE40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6C89776"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56588" w:rsidRPr="002E56B9" w14:paraId="22E9D13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56588" w:rsidRPr="002E56B9" w14:paraId="1E9CFD9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A56588" w:rsidRPr="002E56B9" w:rsidRDefault="00A56588" w:rsidP="00A56588">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56588" w:rsidRPr="002E56B9" w14:paraId="6079D35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B90823" w14:textId="77777777" w:rsidR="00A56588" w:rsidRPr="002E56B9" w:rsidRDefault="00A56588" w:rsidP="00A56588">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56588" w:rsidRPr="002E56B9" w14:paraId="181E664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AEC73E" w14:textId="77777777" w:rsidR="00A56588" w:rsidRPr="002E56B9" w:rsidRDefault="00A56588" w:rsidP="00A56588">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56588" w:rsidRPr="002E56B9" w14:paraId="060C992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47441B" w14:textId="77777777" w:rsidR="00A56588" w:rsidRPr="002E56B9" w:rsidRDefault="00A56588" w:rsidP="00A56588">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4" w:name="OLE_LINK1"/>
            <w:r w:rsidRPr="002E56B9">
              <w:t>THEN R ELSE N/A</w:t>
            </w:r>
            <w:bookmarkEnd w:id="84"/>
          </w:p>
        </w:tc>
      </w:tr>
      <w:tr w:rsidR="00A56588" w:rsidRPr="002E56B9" w14:paraId="4015D8F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5B27E2" w14:textId="77777777" w:rsidR="00A56588" w:rsidRPr="002E56B9" w:rsidRDefault="00A56588" w:rsidP="00A56588">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56588" w:rsidRPr="002E56B9" w14:paraId="0BC9A5A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31BA6D" w14:textId="77777777" w:rsidR="00A56588" w:rsidRPr="002E56B9" w:rsidRDefault="00A56588" w:rsidP="00A56588">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56588" w:rsidRPr="002E56B9" w14:paraId="3D91A86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E44757" w14:textId="77777777" w:rsidR="00A56588" w:rsidRPr="002E56B9" w:rsidRDefault="00A56588" w:rsidP="00A56588">
            <w:pPr>
              <w:pStyle w:val="TAN"/>
              <w:rPr>
                <w:rFonts w:cs="Arial"/>
                <w:lang w:eastAsia="zh-CN"/>
              </w:rPr>
            </w:pPr>
            <w:r w:rsidRPr="002E56B9">
              <w:rPr>
                <w:rFonts w:cs="Arial"/>
                <w:lang w:eastAsia="zh-CN"/>
              </w:rPr>
              <w:t>C161</w:t>
            </w:r>
            <w:r w:rsidRPr="002E56B9">
              <w:tab/>
              <w:t>IF (A.4.1-4/4 OR A.4.1-4/5) AND A.4.1-3/2 AND A.4.3.6-1/41a THEN R ELSE N/A</w:t>
            </w:r>
          </w:p>
        </w:tc>
      </w:tr>
      <w:tr w:rsidR="00A56588" w:rsidRPr="002E56B9" w14:paraId="37C72D3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F54790" w14:textId="77777777" w:rsidR="00A56588" w:rsidRPr="002E56B9" w:rsidRDefault="00A56588" w:rsidP="00A56588">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56588" w:rsidRPr="00B03D30" w14:paraId="24227AF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B1A561" w14:textId="43C5E5EA" w:rsidR="00A56588" w:rsidRPr="00B03D30" w:rsidRDefault="00A56588" w:rsidP="00A56588">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rsidR="00960CF1">
              <w:t>139</w:t>
            </w:r>
            <w:r w:rsidRPr="00B03D30">
              <w:rPr>
                <w:lang w:eastAsia="zh-CN"/>
              </w:rPr>
              <w:t xml:space="preserve"> </w:t>
            </w:r>
            <w:r w:rsidRPr="00B03D30">
              <w:t>THEN R ELSE N/A</w:t>
            </w:r>
          </w:p>
        </w:tc>
      </w:tr>
      <w:tr w:rsidR="00A56588" w:rsidRPr="002E56B9" w14:paraId="1FCF72E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1F5366" w14:textId="77777777" w:rsidR="00A56588" w:rsidRPr="002E56B9" w:rsidRDefault="00A56588" w:rsidP="00A56588">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56588" w:rsidRPr="002E56B9" w14:paraId="1478A4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770145" w14:textId="77777777" w:rsidR="00A56588" w:rsidRPr="002E56B9" w:rsidRDefault="00A56588" w:rsidP="00A56588">
            <w:pPr>
              <w:pStyle w:val="TAN"/>
              <w:rPr>
                <w:rFonts w:cs="Arial"/>
                <w:lang w:eastAsia="zh-CN"/>
              </w:rPr>
            </w:pPr>
            <w:r w:rsidRPr="002E56B9">
              <w:rPr>
                <w:rFonts w:cs="Arial"/>
                <w:lang w:eastAsia="zh-CN"/>
              </w:rPr>
              <w:t>C164</w:t>
            </w:r>
            <w:r w:rsidRPr="002E56B9">
              <w:tab/>
              <w:t>IF (A.4.1-1/2 AND A.4.1-2/8 AND A.4.1-3/1) AND A.4.3.6-1/41a THEN R ELSE N/A</w:t>
            </w:r>
          </w:p>
        </w:tc>
      </w:tr>
      <w:tr w:rsidR="00A56588" w:rsidRPr="002E56B9" w14:paraId="56B554A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4FC7EA" w14:textId="77777777" w:rsidR="00A56588" w:rsidRPr="002E56B9" w:rsidRDefault="00A56588" w:rsidP="00A56588">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56588" w:rsidRPr="002E56B9" w14:paraId="27D5CA0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7D0281" w14:textId="77777777" w:rsidR="00A56588" w:rsidRPr="002E56B9" w:rsidRDefault="00A56588" w:rsidP="00A56588">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56588" w:rsidRPr="002E56B9" w14:paraId="7D61F8E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B567F5" w14:textId="77777777" w:rsidR="00A56588" w:rsidRPr="002E56B9" w:rsidRDefault="00A56588" w:rsidP="00A56588">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56588" w:rsidRPr="002E56B9" w14:paraId="701F9FC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97442F" w14:textId="77777777" w:rsidR="00A56588" w:rsidRPr="002E56B9" w:rsidRDefault="00A56588" w:rsidP="00A56588">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56588" w:rsidRPr="002E56B9" w14:paraId="7C6C6CB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428EC9" w14:textId="482EDD1A" w:rsidR="00A56588" w:rsidRPr="002E56B9" w:rsidRDefault="00A56588" w:rsidP="00A56588">
            <w:pPr>
              <w:pStyle w:val="TAN"/>
            </w:pPr>
            <w:r w:rsidRPr="002E56B9">
              <w:t>C169</w:t>
            </w:r>
            <w:r w:rsidRPr="002E56B9">
              <w:tab/>
              <w:t>IF A.4.1-1/1 AND (A.4.1-3/1 OR A.4.1-3/2 OR A.4.1-3/3 OR A.4.1-3/5) AND A.4.3.2-1/62 AND (NOT A.4.3.9-1/2 AND A.4.3.1-7a/2) THEN R ELSE N/A</w:t>
            </w:r>
          </w:p>
        </w:tc>
      </w:tr>
      <w:tr w:rsidR="00A56588" w:rsidRPr="002E56B9" w14:paraId="214085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6929A90" w14:textId="1789B287" w:rsidR="00A56588" w:rsidRPr="002E56B9" w:rsidRDefault="00A56588" w:rsidP="00A56588">
            <w:pPr>
              <w:pStyle w:val="TAN"/>
            </w:pPr>
            <w:r w:rsidRPr="002E56B9">
              <w:t>C170</w:t>
            </w:r>
            <w:r w:rsidRPr="002E56B9">
              <w:tab/>
              <w:t>IF A.4.1-1/2 AND (A.4.1-3/1 OR A.4.1-3/2 OR A.4.1-3/3 OR A.4.1-3/5) AND A.4.3.2-1/62 AND (NOT A.4.3.9-1/2 AND A.4.3.1-7a/3) THEN R ELSE N/A</w:t>
            </w:r>
          </w:p>
        </w:tc>
      </w:tr>
      <w:tr w:rsidR="00A56588" w:rsidRPr="002E56B9" w14:paraId="59FCA7D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52C92D" w14:textId="512D85AF" w:rsidR="00A56588" w:rsidRPr="002E56B9" w:rsidRDefault="00A56588" w:rsidP="00A56588">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56588" w:rsidRPr="002E56B9" w14:paraId="5F17240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BF39BF" w14:textId="77777777" w:rsidR="00A56588" w:rsidRPr="002E56B9" w:rsidRDefault="00A56588" w:rsidP="00A56588">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A56588" w:rsidRPr="002E56B9" w14:paraId="2606694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CE4A55" w14:textId="77777777" w:rsidR="00A56588" w:rsidRPr="002E56B9" w:rsidRDefault="00A56588" w:rsidP="00A56588">
            <w:pPr>
              <w:pStyle w:val="TAN"/>
              <w:rPr>
                <w:lang w:eastAsia="zh-CN"/>
              </w:rPr>
            </w:pPr>
            <w:r w:rsidRPr="002E56B9">
              <w:rPr>
                <w:lang w:eastAsia="zh-TW"/>
              </w:rPr>
              <w:t>C173</w:t>
            </w:r>
            <w:r w:rsidRPr="002E56B9">
              <w:tab/>
              <w:t>IF (A.4.1-1/1 OR A.4.1-1/2) AND A.4.1-2/7 AND A.4.1-3/1 AND A.4.3.2-1/64 AND A.4.3.2-1/65 AND A.4.3.2-1/77 THEN R ELSE N/A</w:t>
            </w:r>
          </w:p>
        </w:tc>
      </w:tr>
      <w:tr w:rsidR="00A56588" w:rsidRPr="002E56B9" w14:paraId="64A7F7D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01D728" w14:textId="77777777" w:rsidR="00A56588" w:rsidRPr="002E56B9" w:rsidRDefault="00A56588" w:rsidP="00A56588">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A56588" w:rsidRPr="002E56B9" w14:paraId="23C196E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DCCD6D" w14:textId="77777777" w:rsidR="00A56588" w:rsidRPr="002E56B9" w:rsidRDefault="00A56588" w:rsidP="00A56588">
            <w:pPr>
              <w:pStyle w:val="TAN"/>
            </w:pPr>
            <w:r w:rsidRPr="002E56B9">
              <w:rPr>
                <w:lang w:eastAsia="zh-TW"/>
              </w:rPr>
              <w:t>C175</w:t>
            </w:r>
            <w:r w:rsidRPr="002E56B9">
              <w:tab/>
              <w:t>IF (A.4.1-4/1 OR A.4.1-4/2 OR A.4.1-4/3 OR A.4.1-4/5) AND A.4.1-3/2 AND A.4.3.2-1/64 AND A.4.3.2-1/65 AND A.4.3.2-1/77 THEN R ELSE N/A</w:t>
            </w:r>
          </w:p>
        </w:tc>
      </w:tr>
      <w:tr w:rsidR="00A56588" w:rsidRPr="00B03D30" w14:paraId="1BF3B0B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8B4C1D" w14:textId="3F6B6E4C" w:rsidR="00A56588" w:rsidRPr="00B03D30" w:rsidRDefault="00A56588" w:rsidP="00A56588">
            <w:pPr>
              <w:pStyle w:val="TAN"/>
              <w:rPr>
                <w:lang w:eastAsia="zh-TW"/>
              </w:rPr>
            </w:pPr>
            <w:r w:rsidRPr="00B03D30">
              <w:rPr>
                <w:lang w:eastAsia="zh-TW"/>
              </w:rPr>
              <w:t>C175a</w:t>
            </w:r>
            <w:r w:rsidRPr="00B03D30">
              <w:tab/>
              <w:t>IF (A.4.1-4/1 OR A.4.1-4/2 OR A.4.1-4/3 OR A.4.1-4/5) AND A.4.1-3/2 AND A.4.3.2-1/64 AND A.4.3.2-1/65 AND A.4.3.2-1/77 AND A.4.3.2-1/</w:t>
            </w:r>
            <w:r w:rsidR="00960CF1">
              <w:t>139</w:t>
            </w:r>
            <w:r w:rsidRPr="00B03D30">
              <w:t xml:space="preserve"> THEN R ELSE N/A</w:t>
            </w:r>
          </w:p>
        </w:tc>
      </w:tr>
      <w:tr w:rsidR="00A56588" w:rsidRPr="002E56B9" w14:paraId="716FB26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C7009F" w14:textId="77777777" w:rsidR="00A56588" w:rsidRPr="002E56B9" w:rsidRDefault="00A56588" w:rsidP="00A56588">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56588" w:rsidRPr="002E56B9" w14:paraId="732F05F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1BB657" w14:textId="77777777" w:rsidR="00A56588" w:rsidRPr="002E56B9" w:rsidRDefault="00A56588" w:rsidP="00A56588">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56588" w:rsidRPr="002E56B9" w14:paraId="205CAAF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03BC53" w14:textId="77777777" w:rsidR="00A56588" w:rsidRPr="002E56B9" w:rsidRDefault="00A56588" w:rsidP="00A56588">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56588" w:rsidRPr="002E56B9" w14:paraId="14CB889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17DED0" w14:textId="77777777" w:rsidR="00A56588" w:rsidRPr="002E56B9" w:rsidRDefault="00A56588" w:rsidP="00A56588">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56588" w:rsidRPr="002E56B9" w14:paraId="1E3BD49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42BC3A" w14:textId="77777777" w:rsidR="00A56588" w:rsidRPr="002E56B9" w:rsidRDefault="00A56588" w:rsidP="00A56588">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56588" w:rsidRPr="002E56B9" w14:paraId="4ACA7C3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575E53" w14:textId="77777777" w:rsidR="00A56588" w:rsidRPr="002E56B9" w:rsidRDefault="00A56588" w:rsidP="00A56588">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56588" w:rsidRPr="002E56B9" w14:paraId="3ED22D3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0BC004" w14:textId="77777777" w:rsidR="00A56588" w:rsidRPr="002E56B9" w:rsidRDefault="00A56588" w:rsidP="00A56588">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862CAC" w:rsidRPr="004A7619" w14:paraId="37ABE064" w14:textId="77777777" w:rsidTr="00862CAC">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54819" w14:textId="77777777" w:rsidR="00862CAC" w:rsidRPr="004A7619" w:rsidRDefault="00862CAC" w:rsidP="003E701F">
            <w:pPr>
              <w:pStyle w:val="TAN"/>
              <w:ind w:left="805" w:hanging="805"/>
            </w:pPr>
            <w:r w:rsidRPr="004A7619">
              <w:t>C178a</w:t>
            </w:r>
            <w:r w:rsidRPr="004A7619">
              <w:tab/>
              <w:t>IF (A.4.1-1/1 OR A.4.1-1/2) AND A.4.1-2/7 AND A.4.1-3/1 AND (A.4.1-2/3 OR A.4.1-2/5) AND A.4.3.2-1/127 THEN R ELSE N/A</w:t>
            </w:r>
          </w:p>
        </w:tc>
      </w:tr>
      <w:tr w:rsidR="00862CAC" w:rsidRPr="004A7619" w14:paraId="50B9DC1F" w14:textId="77777777" w:rsidTr="00862CAC">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C392A" w14:textId="77777777" w:rsidR="00862CAC" w:rsidRPr="004A7619" w:rsidRDefault="00862CAC" w:rsidP="003E701F">
            <w:pPr>
              <w:pStyle w:val="TAN"/>
              <w:ind w:left="805" w:hanging="805"/>
            </w:pPr>
            <w:r w:rsidRPr="004A7619">
              <w:t>C178b</w:t>
            </w:r>
            <w:r w:rsidRPr="004A7619">
              <w:tab/>
              <w:t>IF (A.4.1-1/1 OR A.4.1-1/2) AND A.4.1-2/7 AND A.4.1-3/1 AND (A.4.1-2/3 OR A.4.1-2/5) AND A.4.1-4A/1 AND A.4.3.2-1/37 THEN R ELSE N/A</w:t>
            </w:r>
          </w:p>
        </w:tc>
      </w:tr>
      <w:tr w:rsidR="00862CAC" w:rsidRPr="004A7619" w14:paraId="44D96A8D" w14:textId="77777777" w:rsidTr="00862CAC">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E5F44" w14:textId="77777777" w:rsidR="00862CAC" w:rsidRPr="004A7619" w:rsidRDefault="00862CAC" w:rsidP="003E701F">
            <w:pPr>
              <w:pStyle w:val="TAN"/>
              <w:ind w:left="805" w:hanging="805"/>
            </w:pPr>
            <w:r w:rsidRPr="004A7619">
              <w:t>C178c</w:t>
            </w:r>
            <w:r w:rsidRPr="004A7619">
              <w:tab/>
              <w:t>IF (A.4.1-1/1 OR A.4.1-1/2) AND A.4.1-2/7 AND A.4.1-3/1 AND (A.4.1-2/3 OR A.4.1-2/5) AND A.4.1-4A/1 AND A.4.3.2-1/127 THEN R ELSE N/A</w:t>
            </w:r>
          </w:p>
        </w:tc>
      </w:tr>
      <w:tr w:rsidR="00A56588" w:rsidRPr="002E56B9" w14:paraId="306AB0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1DC065" w14:textId="77777777" w:rsidR="00A56588" w:rsidRPr="002E56B9" w:rsidRDefault="00A56588" w:rsidP="00A56588">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56588" w:rsidRPr="002E56B9" w14:paraId="7A8F370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0673A5" w14:textId="77777777" w:rsidR="00A56588" w:rsidRPr="002E56B9" w:rsidRDefault="00A56588" w:rsidP="00A56588">
            <w:pPr>
              <w:pStyle w:val="TAN"/>
            </w:pPr>
            <w:r w:rsidRPr="002E56B9">
              <w:t>C179a</w:t>
            </w:r>
            <w:r w:rsidRPr="002E56B9">
              <w:tab/>
              <w:t>IF A.4.1-1/1 AND A.4.1-2/7 AND A.4.1-3/1 AND (A.4.1-2/3 OR A.4.1-2/5) AND A.4.3.2-1/14 THEN R ELSE N/A</w:t>
            </w:r>
          </w:p>
        </w:tc>
      </w:tr>
      <w:tr w:rsidR="00A56588" w:rsidRPr="002E56B9" w14:paraId="106D2E2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3F5A04" w14:textId="77777777" w:rsidR="00A56588" w:rsidRPr="002E56B9" w:rsidRDefault="00A56588" w:rsidP="00A56588">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A56588" w:rsidRPr="002E56B9" w14:paraId="6E7902D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8FB0A8" w14:textId="77777777" w:rsidR="00A56588" w:rsidRPr="002E56B9" w:rsidRDefault="00A56588" w:rsidP="00A56588">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587433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6F85FE" w14:textId="77777777" w:rsidR="00A56588" w:rsidRPr="002E56B9" w:rsidRDefault="00A56588" w:rsidP="00A56588">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30DD02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ED2623" w14:textId="77777777" w:rsidR="00A56588" w:rsidRPr="002E56B9" w:rsidRDefault="00A56588" w:rsidP="00A56588">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728ACB3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1D13BC" w14:textId="77777777" w:rsidR="00A56588" w:rsidRPr="002E56B9" w:rsidRDefault="00A56588" w:rsidP="00A56588">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A56588" w:rsidRPr="002E56B9" w14:paraId="2E4FFB5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B8B6F7" w14:textId="77777777" w:rsidR="00A56588" w:rsidRPr="002E56B9" w:rsidRDefault="00A56588" w:rsidP="00A56588">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3FDD491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904CC0" w14:textId="77777777" w:rsidR="00A56588" w:rsidRPr="002E56B9" w:rsidRDefault="00A56588" w:rsidP="00A56588">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A56588" w:rsidRPr="002E56B9" w14:paraId="00769ED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6A4219" w14:textId="77777777" w:rsidR="00A56588" w:rsidRPr="002E56B9" w:rsidRDefault="00A56588" w:rsidP="00A56588">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7535E8C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B844D7" w14:textId="77777777" w:rsidR="00A56588" w:rsidRPr="002E56B9" w:rsidRDefault="00A56588" w:rsidP="00A56588">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495CC54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3055EA" w14:textId="77777777" w:rsidR="00A56588" w:rsidRPr="002E56B9" w:rsidRDefault="00A56588" w:rsidP="00A56588">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56588" w:rsidRPr="002E56B9" w14:paraId="5DE268D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0820E3" w14:textId="77777777" w:rsidR="00A56588" w:rsidRPr="002E56B9" w:rsidRDefault="00A56588" w:rsidP="00A56588">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56588" w:rsidRPr="002E56B9" w14:paraId="5371016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DE2CFF" w14:textId="77777777" w:rsidR="00A56588" w:rsidRPr="002E56B9" w:rsidRDefault="00A56588" w:rsidP="00A56588">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401E32D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4F0922" w14:textId="77777777" w:rsidR="00A56588" w:rsidRPr="002E56B9" w:rsidRDefault="00A56588" w:rsidP="00A56588">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22E811B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916BF9" w14:textId="77777777" w:rsidR="00A56588" w:rsidRPr="002E56B9" w:rsidRDefault="00A56588" w:rsidP="00A56588">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3763494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FB6BCC" w14:textId="77777777" w:rsidR="00A56588" w:rsidRPr="002E56B9" w:rsidRDefault="00A56588" w:rsidP="00A56588">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515FB31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FFE0CB" w14:textId="77777777" w:rsidR="00A56588" w:rsidRPr="002E56B9" w:rsidRDefault="00A56588" w:rsidP="00A56588">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599CA1D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65A5F5" w14:textId="77777777" w:rsidR="00A56588" w:rsidRPr="002E56B9" w:rsidRDefault="00A56588" w:rsidP="00A56588">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452D96C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F975EB" w14:textId="77777777" w:rsidR="00A56588" w:rsidRPr="002E56B9" w:rsidRDefault="00A56588" w:rsidP="00A56588">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56588" w:rsidRPr="002E56B9" w14:paraId="369F729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FE4B68" w14:textId="77777777" w:rsidR="00A56588" w:rsidRPr="002E56B9" w:rsidRDefault="00A56588" w:rsidP="00A56588">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56588" w:rsidRPr="002E56B9" w14:paraId="766FC3C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FC6307" w14:textId="77777777" w:rsidR="00A56588" w:rsidRPr="002E56B9" w:rsidRDefault="00A56588" w:rsidP="00A56588">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56588" w:rsidRPr="002E56B9" w14:paraId="2E27423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B5B681" w14:textId="77777777" w:rsidR="00A56588" w:rsidRPr="002E56B9" w:rsidRDefault="00A56588" w:rsidP="00A56588">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56588" w:rsidRPr="002E56B9" w14:paraId="061AC18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23F92B" w14:textId="77777777" w:rsidR="00A56588" w:rsidRPr="002E56B9" w:rsidRDefault="00A56588" w:rsidP="00A56588">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56588" w:rsidRPr="002E56B9" w14:paraId="4ED091F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7E7EBA" w14:textId="77777777" w:rsidR="00A56588" w:rsidRPr="002E56B9" w:rsidRDefault="00A56588" w:rsidP="00A56588">
            <w:pPr>
              <w:pStyle w:val="TAN"/>
              <w:rPr>
                <w:lang w:eastAsia="zh-CN"/>
              </w:rPr>
            </w:pPr>
            <w:r w:rsidRPr="002E56B9">
              <w:rPr>
                <w:lang w:eastAsia="zh-CN"/>
              </w:rPr>
              <w:lastRenderedPageBreak/>
              <w:t>C200</w:t>
            </w:r>
            <w:r w:rsidRPr="002E56B9">
              <w:rPr>
                <w:lang w:eastAsia="zh-CN"/>
              </w:rPr>
              <w:tab/>
            </w:r>
            <w:r w:rsidRPr="002E56B9">
              <w:t xml:space="preserve">IF (A.4.1-1/1 AND (A.4.1-3/1 OR A.4.1-3/2 OR A.4.1-3/3 OR A.4.1-3/5) AND NOT A.4.3.1-7a/2) AND A.4.3.2-1/104 THEN R ELSE N/A </w:t>
            </w:r>
          </w:p>
        </w:tc>
      </w:tr>
      <w:tr w:rsidR="00A56588" w:rsidRPr="002E56B9" w14:paraId="1626B03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7D90BF" w14:textId="77777777" w:rsidR="00A56588" w:rsidRPr="002E56B9" w:rsidRDefault="00A56588" w:rsidP="00A56588">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A56588" w:rsidRPr="002E56B9" w14:paraId="414035E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4272EF" w14:textId="1892A52F" w:rsidR="00A56588" w:rsidRPr="002E56B9" w:rsidRDefault="00A56588" w:rsidP="00A56588">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56588" w:rsidRPr="002E56B9" w14:paraId="5F5BEFC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61D602" w14:textId="0C3F65D3" w:rsidR="00A56588" w:rsidRPr="002E56B9" w:rsidRDefault="00A56588" w:rsidP="00A56588">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56588" w:rsidRPr="002E56B9" w14:paraId="072B1B5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0B8CF2" w14:textId="36CDCC8F" w:rsidR="00A56588" w:rsidRPr="002E56B9" w:rsidRDefault="00A56588" w:rsidP="00A56588">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A56588" w:rsidRPr="002E56B9" w14:paraId="482E716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BC3F8DA" w14:textId="102D6823" w:rsidR="00A56588" w:rsidRPr="002E56B9" w:rsidRDefault="00A56588" w:rsidP="00A56588">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A56588" w:rsidRPr="002E56B9" w14:paraId="0EFFC19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C23F36" w14:textId="67312639" w:rsidR="00A56588" w:rsidRPr="002E56B9" w:rsidRDefault="00A56588" w:rsidP="00A56588">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56588" w:rsidRPr="00CC6412" w14:paraId="62883E9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A7B99A" w14:textId="77777777" w:rsidR="00A56588" w:rsidRPr="00CC6412" w:rsidRDefault="00A56588" w:rsidP="00A56588">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56588" w:rsidRPr="002E56B9" w14:paraId="3B87814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B1FEC5" w14:textId="2A953EE9" w:rsidR="00A56588" w:rsidRPr="002E56B9" w:rsidRDefault="00A56588" w:rsidP="00A56588">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56588" w:rsidRPr="00CC6412" w14:paraId="2D7C65A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A2E01C" w14:textId="3A9B3DD2" w:rsidR="00A56588" w:rsidRPr="00CC6412" w:rsidRDefault="00A56588" w:rsidP="00A56588">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56588" w:rsidRPr="00D07C61" w14:paraId="68ACC6BA"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2E51F" w14:textId="77777777" w:rsidR="00A56588" w:rsidRPr="00D07C61" w:rsidRDefault="00A56588" w:rsidP="00A56588">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A56588" w:rsidRPr="00D07C61" w14:paraId="7FE4EE44"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0C010" w14:textId="77777777" w:rsidR="00A56588" w:rsidRPr="00D07C61" w:rsidRDefault="00A56588" w:rsidP="00A56588">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A56588" w:rsidRPr="00D07C61" w14:paraId="62289B82"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59959" w14:textId="77777777" w:rsidR="00A56588" w:rsidRPr="00D07C61" w:rsidRDefault="00A56588" w:rsidP="00A56588">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A56588" w:rsidRPr="00CC6412" w14:paraId="32E3EE5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398659" w14:textId="3900C68E" w:rsidR="00A56588" w:rsidRPr="00CC6412" w:rsidRDefault="00A56588" w:rsidP="00A56588">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56588" w:rsidRPr="00CC6412" w14:paraId="526CA92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1547B5" w14:textId="6DCE0622" w:rsidR="00A56588" w:rsidRPr="00CC6412" w:rsidRDefault="00A56588" w:rsidP="00A56588">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56588" w:rsidRPr="00CC6412" w14:paraId="5CA1EBC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EC2705" w14:textId="13CE2A4F" w:rsidR="00A56588" w:rsidRPr="00CC6412" w:rsidRDefault="00A56588" w:rsidP="00A56588">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56588" w:rsidRPr="00CC6412" w14:paraId="79606AB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919079" w14:textId="00DFCA80" w:rsidR="00A56588" w:rsidRPr="00CC6412" w:rsidRDefault="00A56588" w:rsidP="00A56588">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56588" w:rsidRPr="00CC6412" w14:paraId="434D8FD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755513" w14:textId="7811B1FB" w:rsidR="00A56588" w:rsidRPr="00CC6412" w:rsidRDefault="00A56588" w:rsidP="00A56588">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56588" w:rsidRPr="00CC6412" w14:paraId="5A874B3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703AA9" w14:textId="1BC3F03A" w:rsidR="00A56588" w:rsidRPr="00CC6412" w:rsidRDefault="00A56588" w:rsidP="00A56588">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56588" w:rsidRPr="00CC6412" w14:paraId="0D281F6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26BD06F" w14:textId="10A96D77" w:rsidR="00A56588" w:rsidRPr="00CC6412" w:rsidRDefault="00A56588" w:rsidP="00A56588">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56588" w14:paraId="3501B92C"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1FDC9" w14:textId="77777777" w:rsidR="00A56588" w:rsidRDefault="00A56588" w:rsidP="00A56588">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A56588" w:rsidRPr="002E56B9" w14:paraId="0877D43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77D6C9" w14:textId="7301025D" w:rsidR="00A56588" w:rsidRPr="002E56B9" w:rsidRDefault="00A56588" w:rsidP="00A56588">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56588" w:rsidRPr="002E56B9" w14:paraId="73C9B0B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15B4E5" w14:textId="08C49550" w:rsidR="00A56588" w:rsidRPr="002E56B9" w:rsidRDefault="00A56588" w:rsidP="00A56588">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56588" w:rsidRPr="002E56B9" w14:paraId="446FC4E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B8E7D75" w14:textId="78A0C459" w:rsidR="00A56588" w:rsidRPr="002E56B9" w:rsidRDefault="00A56588" w:rsidP="00A56588">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56588" w:rsidRPr="002E56B9" w14:paraId="7DBB9A5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E18BC4" w14:textId="4A998391" w:rsidR="00A56588" w:rsidRPr="002E56B9" w:rsidRDefault="00A56588" w:rsidP="00A56588">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56588" w:rsidRPr="002E56B9" w14:paraId="17615FF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1E02E2" w14:textId="77777777" w:rsidR="00A56588" w:rsidRPr="002E56B9" w:rsidRDefault="00A56588" w:rsidP="00A56588">
            <w:pPr>
              <w:pStyle w:val="TAN"/>
              <w:rPr>
                <w:lang w:eastAsia="zh-CN"/>
              </w:rPr>
            </w:pPr>
            <w:r w:rsidRPr="002E56B9">
              <w:rPr>
                <w:lang w:eastAsia="zh-CN"/>
              </w:rPr>
              <w:t>C212</w:t>
            </w:r>
            <w:r w:rsidRPr="002E56B9">
              <w:rPr>
                <w:lang w:eastAsia="zh-CN"/>
              </w:rPr>
              <w:tab/>
              <w:t>IF A.4.3.2-1/109 OR A.4.3.7-1/49 THEN R ELSE N/A</w:t>
            </w:r>
          </w:p>
        </w:tc>
      </w:tr>
      <w:tr w:rsidR="00A56588" w:rsidRPr="002E56B9" w14:paraId="7841AA5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AB1B44" w14:textId="77777777" w:rsidR="00A56588" w:rsidRPr="002E56B9" w:rsidRDefault="00A56588" w:rsidP="00A56588">
            <w:pPr>
              <w:pStyle w:val="TAN"/>
              <w:rPr>
                <w:lang w:eastAsia="zh-CN"/>
              </w:rPr>
            </w:pPr>
            <w:r w:rsidRPr="002E56B9">
              <w:rPr>
                <w:lang w:eastAsia="zh-CN"/>
              </w:rPr>
              <w:t>C213</w:t>
            </w:r>
            <w:r w:rsidRPr="002E56B9">
              <w:rPr>
                <w:lang w:eastAsia="zh-CN"/>
              </w:rPr>
              <w:tab/>
              <w:t>IF A.4.3.2-1/108 OR A.4.3.7-1/49 THEN R ELSE N/A</w:t>
            </w:r>
          </w:p>
        </w:tc>
      </w:tr>
      <w:tr w:rsidR="00A56588" w:rsidRPr="002E56B9" w14:paraId="039062E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A308CA6" w14:textId="77777777" w:rsidR="00A56588" w:rsidRPr="002E56B9" w:rsidRDefault="00A56588" w:rsidP="00A56588">
            <w:pPr>
              <w:pStyle w:val="TAN"/>
              <w:rPr>
                <w:lang w:eastAsia="zh-CN"/>
              </w:rPr>
            </w:pPr>
            <w:r w:rsidRPr="002E56B9">
              <w:lastRenderedPageBreak/>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56588" w:rsidRPr="002E56B9" w14:paraId="7BABD3B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2EB392" w14:textId="77777777" w:rsidR="00A56588" w:rsidRPr="002E56B9" w:rsidRDefault="00A56588" w:rsidP="00A56588">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56588" w:rsidRPr="002E56B9" w14:paraId="4F28558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E5C7A2" w14:textId="77777777" w:rsidR="00A56588" w:rsidRPr="002E56B9" w:rsidRDefault="00A56588" w:rsidP="00A56588">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56588" w:rsidRPr="002E56B9" w14:paraId="20B7583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655D40" w14:textId="77777777" w:rsidR="00A56588" w:rsidRPr="002E56B9" w:rsidRDefault="00A56588" w:rsidP="00A56588">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56588" w:rsidRPr="002E56B9" w14:paraId="404F6BF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BFE20A" w14:textId="77777777" w:rsidR="00A56588" w:rsidRPr="002E56B9" w:rsidRDefault="00A56588" w:rsidP="00A56588">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56588" w:rsidRPr="002E56B9" w14:paraId="6D3C2EC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EE4790" w14:textId="77777777" w:rsidR="00A56588" w:rsidRPr="002E56B9" w:rsidRDefault="00A56588" w:rsidP="00A56588">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56588" w:rsidRPr="002E56B9" w14:paraId="0573229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DCB0B0" w14:textId="77777777" w:rsidR="00A56588" w:rsidRPr="002E56B9" w:rsidRDefault="00A56588" w:rsidP="00A56588">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56588" w:rsidRPr="002E56B9" w14:paraId="57298F9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029562" w14:textId="77777777" w:rsidR="00A56588" w:rsidRPr="002E56B9" w:rsidRDefault="00A56588" w:rsidP="00A56588">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56588" w:rsidRPr="002E56B9" w14:paraId="3137B7B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777105" w14:textId="77777777" w:rsidR="00A56588" w:rsidRPr="002E56B9" w:rsidRDefault="00A56588" w:rsidP="00A56588">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56588" w:rsidRPr="002E56B9" w14:paraId="66A19DB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90AF4B" w14:textId="77777777" w:rsidR="00A56588" w:rsidRPr="002E56B9" w:rsidRDefault="00A56588" w:rsidP="00A56588">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56588" w:rsidRPr="002E56B9" w14:paraId="065D163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2C9500" w14:textId="77777777" w:rsidR="00A56588" w:rsidRPr="002E56B9" w:rsidRDefault="00A56588" w:rsidP="00A56588">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56588" w:rsidRPr="002E56B9" w14:paraId="0DD434C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290C93" w14:textId="77777777" w:rsidR="00A56588" w:rsidRPr="002E56B9" w:rsidRDefault="00A56588" w:rsidP="00A56588">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56588" w:rsidRPr="002E56B9" w14:paraId="1CDCAAE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F973D0" w14:textId="77777777" w:rsidR="00A56588" w:rsidRPr="002E56B9" w:rsidRDefault="00A56588" w:rsidP="00A56588">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56588" w:rsidRPr="002E56B9" w14:paraId="78FF2F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9576E6" w14:textId="77777777" w:rsidR="00A56588" w:rsidRPr="002E56B9" w:rsidRDefault="00A56588" w:rsidP="00A56588">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56588" w:rsidRPr="002E56B9" w14:paraId="5C5C91E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D2A6F9" w14:textId="77777777" w:rsidR="00A56588" w:rsidRPr="002E56B9" w:rsidRDefault="00A56588" w:rsidP="00A56588">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56588" w:rsidRPr="002E56B9" w14:paraId="2E07730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56E120" w14:textId="77777777" w:rsidR="00A56588" w:rsidRPr="002E56B9" w:rsidRDefault="00A56588" w:rsidP="00A56588">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56588" w:rsidRPr="002E56B9" w14:paraId="69E5212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D48452" w14:textId="77777777" w:rsidR="00A56588" w:rsidRPr="002E56B9" w:rsidRDefault="00A56588" w:rsidP="00A56588">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56588" w:rsidRPr="002E56B9" w14:paraId="18393F2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355CE3" w14:textId="77777777" w:rsidR="00A56588" w:rsidRPr="002E56B9" w:rsidRDefault="00A56588" w:rsidP="00A56588">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56588" w:rsidRPr="002E56B9" w14:paraId="6DE1D86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381746" w14:textId="77777777" w:rsidR="00A56588" w:rsidRPr="002E56B9" w:rsidRDefault="00A56588" w:rsidP="00A56588">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56588" w:rsidRPr="002E56B9" w14:paraId="5922007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37F0EA" w14:textId="77777777" w:rsidR="00A56588" w:rsidRPr="002E56B9" w:rsidRDefault="00A56588" w:rsidP="00A56588">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56588" w:rsidRPr="002E56B9" w14:paraId="23833CB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78F608" w14:textId="77777777" w:rsidR="00A56588" w:rsidRPr="002E56B9" w:rsidRDefault="00A56588" w:rsidP="00A56588">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56588" w:rsidRPr="002E56B9" w14:paraId="207166F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BE0276" w14:textId="77777777" w:rsidR="00A56588" w:rsidRPr="002E56B9" w:rsidRDefault="00A56588" w:rsidP="00A56588">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56588" w:rsidRPr="002E56B9" w14:paraId="382FA0F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882CE8" w14:textId="77777777" w:rsidR="00A56588" w:rsidRPr="002E56B9" w:rsidRDefault="00A56588" w:rsidP="00A56588">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56588" w:rsidRPr="002E56B9" w14:paraId="6326164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3DFD2B" w14:textId="77777777" w:rsidR="00A56588" w:rsidRPr="002E56B9" w:rsidRDefault="00A56588" w:rsidP="00A56588">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56588" w:rsidRPr="002E56B9" w14:paraId="3CC0299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A56588" w:rsidRPr="002E56B9" w:rsidRDefault="00A56588" w:rsidP="00A56588">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56588" w:rsidRPr="002E56B9" w14:paraId="5C2D935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A56588" w:rsidRPr="002E56B9" w:rsidRDefault="00A56588" w:rsidP="00A56588">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56588" w:rsidRPr="002E56B9" w14:paraId="6CD1898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A56588" w:rsidRPr="002E56B9" w:rsidRDefault="00A56588" w:rsidP="00A56588">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56588" w:rsidRPr="00266584" w14:paraId="0D497E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A56588" w:rsidRPr="00266584" w:rsidRDefault="00A56588" w:rsidP="00A56588">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56588" w:rsidRPr="002E56B9" w14:paraId="321D923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A56588" w:rsidRPr="002E56B9" w:rsidRDefault="00A56588" w:rsidP="00A56588">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56588" w:rsidRPr="002E56B9" w14:paraId="039C1DA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A56588" w:rsidRPr="002E56B9" w:rsidRDefault="00A56588" w:rsidP="00A56588">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56588" w:rsidRPr="002E56B9" w14:paraId="4E75308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A56588" w:rsidRPr="002E56B9" w:rsidRDefault="00A56588" w:rsidP="00A56588">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56588" w:rsidRPr="002E56B9" w14:paraId="6CEE9B1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A56588" w:rsidRPr="002E56B9" w:rsidRDefault="00A56588" w:rsidP="00A56588">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56588" w:rsidRPr="002E56B9" w14:paraId="26CB351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77777777" w:rsidR="00A56588" w:rsidRPr="002E56B9" w:rsidRDefault="00A56588" w:rsidP="00A56588">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A56588" w:rsidRPr="002E56B9" w14:paraId="42D28F7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7777777" w:rsidR="00A56588" w:rsidRPr="002E56B9" w:rsidRDefault="00A56588" w:rsidP="00A56588">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A56588" w:rsidRPr="002E56B9" w14:paraId="12D44B4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77777777" w:rsidR="00A56588" w:rsidRPr="002E56B9" w:rsidRDefault="00A56588" w:rsidP="00A56588">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56588" w:rsidRPr="002E56B9" w14:paraId="1198A8B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77777777" w:rsidR="00A56588" w:rsidRPr="002E56B9" w:rsidRDefault="00A56588" w:rsidP="00A56588">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56588" w:rsidRPr="002E56B9" w14:paraId="6B84F49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A56588" w:rsidRPr="002E56B9" w:rsidRDefault="00A56588" w:rsidP="00A56588">
            <w:pPr>
              <w:pStyle w:val="TAN"/>
            </w:pPr>
            <w:r w:rsidRPr="002E56B9">
              <w:rPr>
                <w:lang w:val="fr-FR" w:eastAsia="fr-FR"/>
              </w:rPr>
              <w:lastRenderedPageBreak/>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A56588" w:rsidRPr="002E56B9" w14:paraId="7C0D640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A56588" w:rsidRPr="002E56B9" w:rsidRDefault="00A56588" w:rsidP="00A56588">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A56588" w:rsidRPr="002E56B9" w14:paraId="0C6069B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A56588" w:rsidRPr="002E56B9" w:rsidRDefault="00A56588" w:rsidP="00A56588">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A56588" w:rsidRPr="002E56B9" w14:paraId="52E580E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A56588" w:rsidRPr="002E56B9" w:rsidRDefault="00A56588" w:rsidP="00A56588">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A56588" w:rsidRPr="002E56B9" w14:paraId="7485965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8E55FD" w14:textId="77777777" w:rsidR="00A56588" w:rsidRPr="002E56B9" w:rsidRDefault="00A56588" w:rsidP="00A56588">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56588" w:rsidRPr="002E56B9" w14:paraId="73D53CC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E64441" w14:textId="77777777" w:rsidR="00A56588" w:rsidRPr="002E56B9" w:rsidRDefault="00A56588" w:rsidP="00A56588">
            <w:pPr>
              <w:pStyle w:val="TAN"/>
            </w:pPr>
            <w:r w:rsidRPr="002E56B9">
              <w:rPr>
                <w:lang w:val="fr-FR" w:eastAsia="fr-FR"/>
              </w:rPr>
              <w:t>C254</w:t>
            </w:r>
            <w:r w:rsidRPr="002E56B9">
              <w:tab/>
              <w:t>IF (A.4.1-1/1 OR A.4.1-1/2) AND A.4.1-2/7 AND A.4.1-3/1 AND A.4.1-5/1 AND A.4.3.2-1/34 AND A.4.3.6-1/41 AND A.4.3.6-1/68 AND A.4.3.6-1/72 AND A.4.3.6-1/70 THEN R ELSE N/A</w:t>
            </w:r>
          </w:p>
        </w:tc>
      </w:tr>
      <w:tr w:rsidR="00A56588" w:rsidRPr="002E56B9" w14:paraId="62A45C8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890C29" w14:textId="77777777" w:rsidR="00A56588" w:rsidRPr="002E56B9" w:rsidRDefault="00A56588" w:rsidP="00A56588">
            <w:pPr>
              <w:pStyle w:val="TAN"/>
            </w:pPr>
            <w:r w:rsidRPr="002E56B9">
              <w:rPr>
                <w:lang w:val="fr-FR" w:eastAsia="fr-FR"/>
              </w:rPr>
              <w:t>C255</w:t>
            </w:r>
            <w:r w:rsidRPr="002E56B9">
              <w:tab/>
              <w:t>IF (A.4.1-1/1 OR A.4.1-1/2) AND A.4.1-2/7 AND A.4.1-3/1 AND A.4.1-5/1 AND A.4.3.6-1/68 AND A.4.3.6-1/72 AND (NOT A.4.3.6-1/70) THEN R ELSE N/A</w:t>
            </w:r>
          </w:p>
        </w:tc>
      </w:tr>
      <w:tr w:rsidR="00A56588" w:rsidRPr="002E56B9" w14:paraId="54BA83D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7EACDD" w14:textId="77777777" w:rsidR="00A56588" w:rsidRPr="002E56B9" w:rsidRDefault="00A56588" w:rsidP="00A56588">
            <w:pPr>
              <w:pStyle w:val="TAN"/>
            </w:pPr>
            <w:r w:rsidRPr="002E56B9">
              <w:rPr>
                <w:lang w:val="fr-FR" w:eastAsia="fr-FR"/>
              </w:rPr>
              <w:t>C256</w:t>
            </w:r>
            <w:r w:rsidRPr="002E56B9">
              <w:tab/>
              <w:t>IF (A.4.1-1/1 OR A.4.1-1/2) AND A.4.1-2/7 AND A.4.1-3/1 AND A.4.1-5/1 AND A.4.3.6-1/68 AND A.4.3.6-1/72 AND A.4.3.6-1/70 THEN R ELSE N/A</w:t>
            </w:r>
          </w:p>
        </w:tc>
      </w:tr>
      <w:tr w:rsidR="00A56588" w:rsidRPr="002E56B9" w14:paraId="3D98370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616624" w14:textId="77777777" w:rsidR="00A56588" w:rsidRPr="002E56B9" w:rsidRDefault="00A56588" w:rsidP="00A56588">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56588" w:rsidRPr="002E56B9" w14:paraId="5536A85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844ACF" w14:textId="77777777" w:rsidR="00A56588" w:rsidRPr="002E56B9" w:rsidRDefault="00A56588" w:rsidP="00A56588">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56588" w:rsidRPr="002E56B9" w14:paraId="3C07FFC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E3D8FC" w14:textId="77777777" w:rsidR="00A56588" w:rsidRPr="002E56B9" w:rsidRDefault="00A56588" w:rsidP="00A56588">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56588" w:rsidRPr="002E56B9" w14:paraId="449D4E1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ED6DE3" w14:textId="77777777" w:rsidR="00A56588" w:rsidRPr="002E56B9" w:rsidRDefault="00A56588" w:rsidP="00A56588">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56588" w:rsidRPr="002E56B9" w14:paraId="14764F4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C9C423" w14:textId="77777777" w:rsidR="00A56588" w:rsidRPr="002E56B9" w:rsidRDefault="00A56588" w:rsidP="00A56588">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56588" w:rsidRPr="002E56B9" w14:paraId="2314626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CB309B" w14:textId="77777777" w:rsidR="00A56588" w:rsidRPr="002E56B9" w:rsidRDefault="00A56588" w:rsidP="00A56588">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56588" w:rsidRPr="002E56B9" w14:paraId="051439E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010F1AC" w14:textId="77777777" w:rsidR="00A56588" w:rsidRPr="002E56B9" w:rsidRDefault="00A56588" w:rsidP="00A56588">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56588" w:rsidRPr="002E56B9" w14:paraId="0644E7A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FE8518" w14:textId="77777777" w:rsidR="00A56588" w:rsidRPr="002E56B9" w:rsidRDefault="00A56588" w:rsidP="00A56588">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56588" w:rsidRPr="002E56B9" w14:paraId="5979EA5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78985D" w14:textId="77777777" w:rsidR="00A56588" w:rsidRPr="002E56B9" w:rsidRDefault="00A56588" w:rsidP="00A56588">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56588" w:rsidRPr="002E56B9" w14:paraId="08A84F8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1F3105" w14:textId="77777777" w:rsidR="00A56588" w:rsidRPr="002E56B9" w:rsidRDefault="00A56588" w:rsidP="00A56588">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56588" w:rsidRPr="00085B5B" w14:paraId="51CCE3F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7579C2" w14:textId="328F3C17" w:rsidR="00A56588" w:rsidRPr="00085B5B" w:rsidRDefault="00A56588" w:rsidP="00A56588">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56588" w:rsidRPr="00085B5B" w14:paraId="1619BCA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514D92" w14:textId="7A98CE9C" w:rsidR="00A56588" w:rsidRPr="00085B5B" w:rsidRDefault="00A56588" w:rsidP="00A56588">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56588" w:rsidRPr="00085B5B" w14:paraId="59D8999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821E7E" w14:textId="437BD813" w:rsidR="00A56588" w:rsidRDefault="00A56588" w:rsidP="00A56588">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56588" w:rsidRPr="00085B5B" w14:paraId="094522C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BC70ED" w14:textId="3EE49F0B" w:rsidR="00A56588" w:rsidRDefault="00A56588" w:rsidP="00A56588">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56588" w:rsidRPr="00085B5B" w14:paraId="29DD4AB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66E147" w14:textId="21506593" w:rsidR="00A56588" w:rsidRPr="00085B5B" w:rsidRDefault="00A56588" w:rsidP="00A56588">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56588" w:rsidRPr="00085B5B" w14:paraId="0ED7DE4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9892EDF" w14:textId="1B229D5A" w:rsidR="00A56588" w:rsidRPr="00085B5B" w:rsidRDefault="00A56588" w:rsidP="00A56588">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56588" w:rsidRPr="00085B5B" w14:paraId="3D75DBB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A782025" w14:textId="32F1D5C3" w:rsidR="00A56588" w:rsidRPr="00085B5B" w:rsidRDefault="00A56588" w:rsidP="00A56588">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56588" w:rsidRPr="00085B5B" w14:paraId="77AD966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8BAE61" w14:textId="197963B2" w:rsidR="00A56588" w:rsidRDefault="00A56588" w:rsidP="00A56588">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56588" w14:paraId="7B1BF34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DE241C" w14:textId="280475B2" w:rsidR="00A56588" w:rsidRDefault="00A56588" w:rsidP="00A56588">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56588" w14:paraId="0993F59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50D1F7" w14:textId="6ACE3001" w:rsidR="00A56588" w:rsidRDefault="00A56588" w:rsidP="00A56588">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56588" w14:paraId="363EB09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410A8E" w14:textId="262EA66C" w:rsidR="00A56588" w:rsidRDefault="00A56588" w:rsidP="00A56588">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56588" w14:paraId="13ACA3E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0A7EBC" w14:textId="5CAC8B1E" w:rsidR="00A56588" w:rsidRDefault="00A56588" w:rsidP="00A56588">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56588" w14:paraId="069F8C1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1891D5" w14:textId="1234127F" w:rsidR="00A56588" w:rsidRDefault="00A56588" w:rsidP="00A56588">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56588" w14:paraId="2D05471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CD5366" w14:textId="6F45E867" w:rsidR="00A56588" w:rsidRDefault="00A56588" w:rsidP="00A56588">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56588" w14:paraId="0F04FCC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A834F8" w14:textId="5BEFFE69" w:rsidR="00A56588" w:rsidRDefault="00A56588" w:rsidP="00A56588">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56588" w14:paraId="36B2182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61A98B" w14:textId="44ABC29C" w:rsidR="00A56588" w:rsidRDefault="00A56588" w:rsidP="00A56588">
            <w:pPr>
              <w:pStyle w:val="TAN"/>
              <w:rPr>
                <w:lang w:val="fr-FR" w:eastAsia="fr-FR"/>
              </w:rPr>
            </w:pPr>
            <w:r>
              <w:rPr>
                <w:lang w:val="fr-FR" w:eastAsia="fr-FR"/>
              </w:rPr>
              <w:lastRenderedPageBreak/>
              <w:t>C279</w:t>
            </w:r>
            <w:r w:rsidRPr="00BB629B">
              <w:tab/>
              <w:t xml:space="preserve">IF (A.4.1-4/4 OR A.4.1-4/5) AND A.4.1-3/2 </w:t>
            </w:r>
            <w:r>
              <w:t xml:space="preserve">AND A.4.3.2-1/124 AND A.4.3.2-1/22 </w:t>
            </w:r>
            <w:r w:rsidRPr="00BB629B">
              <w:t>THEN R ELSE N/A</w:t>
            </w:r>
          </w:p>
        </w:tc>
      </w:tr>
      <w:tr w:rsidR="00A56588" w:rsidRPr="007A77F1" w14:paraId="6CB0B26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5493A3" w14:textId="02CFBF3E" w:rsidR="00A56588" w:rsidRPr="007A77F1" w:rsidRDefault="00A56588" w:rsidP="00A56588">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56588" w14:paraId="3B73898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B8D942" w14:textId="28B7D9CC" w:rsidR="00A56588" w:rsidRDefault="00A56588" w:rsidP="00A56588">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56588" w14:paraId="0BCAD58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6FBDA2" w14:textId="53FBFF76" w:rsidR="00A56588" w:rsidRDefault="00A56588" w:rsidP="00A56588">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56588" w14:paraId="4E78F09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F6E8889" w14:textId="0DE6FDC9" w:rsidR="00A56588" w:rsidRDefault="00A56588" w:rsidP="00A56588">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56588" w14:paraId="66DE721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959769" w14:textId="13F1F598" w:rsidR="00A56588" w:rsidRDefault="00A56588" w:rsidP="00A56588">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56588" w14:paraId="15FD0A8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DB4BF0" w14:textId="2F98D735" w:rsidR="00A56588" w:rsidRPr="00FB54FF" w:rsidRDefault="00A56588" w:rsidP="00A56588">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56588" w14:paraId="74FC9DB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904038" w14:textId="21E603AE" w:rsidR="00A56588" w:rsidRPr="00BC56DF" w:rsidRDefault="00A56588" w:rsidP="00A56588">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56588" w14:paraId="3C5D49E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279A74" w14:textId="288B172F" w:rsidR="00A56588" w:rsidRPr="00BC56DF" w:rsidRDefault="00A56588" w:rsidP="00A56588">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56588" w14:paraId="19968BF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25DCDA" w14:textId="31269754" w:rsidR="00A56588" w:rsidRDefault="00A56588" w:rsidP="00A56588">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A56588" w14:paraId="7B0C5CBF"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C32FC5" w14:textId="5576CE8F" w:rsidR="00A56588" w:rsidRDefault="00A56588" w:rsidP="00A56588">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56588" w14:paraId="2D7470F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6F3C99" w14:textId="5CDBB54C" w:rsidR="00A56588" w:rsidRPr="000C420B" w:rsidRDefault="00A56588" w:rsidP="00A56588">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56588" w14:paraId="5C50A32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E1CBB4" w14:textId="1E00FC87" w:rsidR="00A56588" w:rsidRPr="000C420B" w:rsidRDefault="00A56588" w:rsidP="00A56588">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56588" w14:paraId="1EEAC4D7"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557EB5" w14:textId="62BC5A4E" w:rsidR="00A56588" w:rsidRPr="000C420B" w:rsidRDefault="00A56588" w:rsidP="00A56588">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56588" w14:paraId="0E515E5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8F0F78" w14:textId="1FCA05EC" w:rsidR="00A56588" w:rsidRPr="000C420B" w:rsidRDefault="00A56588" w:rsidP="00A56588">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56588" w14:paraId="308FB55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ADAB41" w14:textId="3E9B1249" w:rsidR="00A56588" w:rsidRPr="000C420B" w:rsidRDefault="00A56588" w:rsidP="00A56588">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56588" w14:paraId="03187EF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F322DEC" w14:textId="22AB95EB" w:rsidR="00A56588" w:rsidRPr="000C420B" w:rsidRDefault="00A56588" w:rsidP="00A56588">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56588" w14:paraId="73A9BAA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306BF1" w14:textId="200400DC" w:rsidR="00A56588" w:rsidRPr="000C420B" w:rsidRDefault="00A56588" w:rsidP="00A56588">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56588" w14:paraId="3CFAA6A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E7FDA5" w14:textId="1FA81D22" w:rsidR="00A56588" w:rsidRPr="000C420B" w:rsidRDefault="00A56588" w:rsidP="00A56588">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56588" w14:paraId="7CF3D992"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0DB20355" w:rsidR="00A56588" w:rsidRPr="003D24E0" w:rsidRDefault="00A56588" w:rsidP="00A56588">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56588" w14:paraId="0EC786D4"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11841D05" w:rsidR="00A56588" w:rsidRPr="003D24E0" w:rsidRDefault="00A56588" w:rsidP="00A56588">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56588" w14:paraId="7D45B5E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2C870C" w14:textId="12842F97" w:rsidR="00A56588" w:rsidRPr="000F4963" w:rsidRDefault="00A56588" w:rsidP="00A56588">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A56588" w14:paraId="6F18651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A4031E" w14:textId="0DAB5A6C" w:rsidR="00A56588" w:rsidRPr="000F4963" w:rsidRDefault="00A56588" w:rsidP="00A56588">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A56588" w14:paraId="62A281B8"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FC6B06" w14:textId="60B41973" w:rsidR="00A56588" w:rsidRPr="000F4963" w:rsidRDefault="00A56588" w:rsidP="00A56588">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56588" w14:paraId="2DB273C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D0073D" w14:textId="2BD82800" w:rsidR="00A56588" w:rsidRPr="000F4963" w:rsidRDefault="00A56588" w:rsidP="00A56588">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56588" w14:paraId="6FC432A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F77805" w14:textId="14A6A848" w:rsidR="00A56588" w:rsidRPr="000F4963" w:rsidRDefault="00A56588" w:rsidP="00A56588">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56588" w14:paraId="0EB1C2D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DBE375" w14:textId="3BC7F64B" w:rsidR="00A56588" w:rsidRPr="000F4963" w:rsidRDefault="00A56588" w:rsidP="00A56588">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56588" w14:paraId="164C364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D6035E" w14:textId="51D72D8F" w:rsidR="00A56588" w:rsidRPr="000F4963" w:rsidRDefault="00A56588" w:rsidP="00A56588">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56588" w14:paraId="35CD068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DC198D" w14:textId="1245AC61" w:rsidR="00A56588" w:rsidRPr="000F4963" w:rsidRDefault="00A56588" w:rsidP="00A56588">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56588" w14:paraId="06A4EF0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04E3D2" w14:textId="110AF9B6" w:rsidR="00A56588" w:rsidRPr="000F4963" w:rsidRDefault="00A56588" w:rsidP="00A56588">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A56588" w14:paraId="58F4A8A5"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31CF8F" w14:textId="10B79109" w:rsidR="00A56588" w:rsidRPr="000F4963" w:rsidRDefault="00A56588" w:rsidP="00A56588">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56588" w14:paraId="42766AE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5F3B65" w14:textId="55047B10" w:rsidR="00A56588" w:rsidRPr="000F4963" w:rsidRDefault="00A56588" w:rsidP="00A56588">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56588" w14:paraId="19D47831"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930284" w14:textId="49AE8D47" w:rsidR="00A56588" w:rsidRPr="000F4963" w:rsidRDefault="00A56588" w:rsidP="00A56588">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56588" w14:paraId="3875DA70"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4DF326" w14:textId="169D77FD" w:rsidR="00A56588" w:rsidRPr="000F4963" w:rsidRDefault="00A56588" w:rsidP="00A56588">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56588" w14:paraId="051893AE"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AA01EC" w14:textId="36987A2E" w:rsidR="00A56588" w:rsidRDefault="00A56588" w:rsidP="00A56588">
            <w:pPr>
              <w:pStyle w:val="TAN"/>
              <w:rPr>
                <w:lang w:eastAsia="zh-CN"/>
              </w:rPr>
            </w:pPr>
            <w:r w:rsidRPr="000B3DCE">
              <w:t>C313</w:t>
            </w:r>
            <w:r w:rsidRPr="000B3DCE">
              <w:tab/>
              <w:t>IF (A.4.1-1/1 OR A.4.1-1/2) AND A.4.1-2/7 AND A.4.1-3/1 AND (A.4.1-4A/1 OR A.4.1-4A/2 OR A.4.1-4A/5) AND A.4.3.2A.1-1/4 THEN R ELSE N/A</w:t>
            </w:r>
          </w:p>
        </w:tc>
      </w:tr>
      <w:tr w:rsidR="00A56588" w:rsidRPr="00061343" w14:paraId="0049360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09FD5A" w14:textId="4F67BF5E" w:rsidR="00A56588" w:rsidRPr="00061343" w:rsidRDefault="00A56588" w:rsidP="00A56588">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A56588" w14:paraId="25F672AC"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8380F1" w14:textId="440C5407" w:rsidR="00A56588" w:rsidRDefault="00A56588" w:rsidP="00A56588">
            <w:pPr>
              <w:pStyle w:val="TAN"/>
            </w:pPr>
            <w:r w:rsidRPr="002E56B9">
              <w:rPr>
                <w:lang w:eastAsia="zh-CN"/>
              </w:rPr>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A56588" w14:paraId="7EC50F46"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99F125" w14:textId="3E089C14" w:rsidR="00A56588" w:rsidRDefault="00A56588" w:rsidP="00A56588">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A56588" w14:paraId="2585C2E9"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E7F3ED" w14:textId="664E5284" w:rsidR="00A56588" w:rsidRDefault="00A56588" w:rsidP="00A56588">
            <w:pPr>
              <w:pStyle w:val="TAN"/>
              <w:rPr>
                <w:lang w:eastAsia="zh-CN"/>
              </w:rPr>
            </w:pPr>
            <w:r>
              <w:rPr>
                <w:lang w:val="fr-FR" w:eastAsia="fr-FR"/>
              </w:rPr>
              <w:lastRenderedPageBreak/>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A56588" w:rsidRPr="00EB3D25" w14:paraId="5774045D"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F1B9DC" w14:textId="5B13AABB" w:rsidR="00A56588" w:rsidRPr="00EB3D25" w:rsidRDefault="00A56588" w:rsidP="00A56588">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A56588" w:rsidRPr="00EB3D25" w14:paraId="3A9B967B"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D83CA7" w14:textId="70544DE6" w:rsidR="00A56588" w:rsidRPr="00EB3D25" w:rsidRDefault="00A56588" w:rsidP="00A56588">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A56588" w:rsidRPr="00CB1F50" w14:paraId="2169D8CA"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8C4CC5" w14:textId="7007AB33" w:rsidR="00A56588" w:rsidRPr="00CB1F50" w:rsidRDefault="00A56588" w:rsidP="00A56588">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A56588" w:rsidRPr="002E56B9" w14:paraId="2B948E33"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F9E31" w14:textId="76963F3E" w:rsidR="00A56588" w:rsidRPr="002E56B9" w:rsidRDefault="00A56588" w:rsidP="00A56588">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A56588" w14:paraId="5227926A"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0108B" w14:textId="6DACF309" w:rsidR="00A56588" w:rsidRDefault="00A56588" w:rsidP="00A56588">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56588" w14:paraId="60FFF6F7"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8D854" w14:textId="70ECEA87" w:rsidR="00A56588" w:rsidRDefault="00A56588" w:rsidP="00A56588">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A56588" w14:paraId="0FD4D401"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24383" w14:textId="6CEDEA8C" w:rsidR="00A56588" w:rsidRDefault="00A56588" w:rsidP="00A56588">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A56588" w14:paraId="1521AAF3"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5F4EA" w14:textId="7661BE7D" w:rsidR="00A56588" w:rsidRDefault="00A56588" w:rsidP="00A56588">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A56588" w:rsidRPr="00CC6412" w14:paraId="0DB5C6FF"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7DC28" w14:textId="27E7CCA4" w:rsidR="00A56588" w:rsidRPr="00CC6412" w:rsidRDefault="00A56588" w:rsidP="00A56588">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A56588" w:rsidRPr="002E56B9" w14:paraId="3D0758A3" w14:textId="77777777" w:rsidTr="00862CAC">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FDDA9" w14:textId="2276AC67" w:rsidR="00A56588" w:rsidRPr="002E56B9" w:rsidRDefault="00A56588" w:rsidP="00A56588">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A56588" w:rsidRPr="002E56B9" w14:paraId="17679C73" w14:textId="77777777" w:rsidTr="00862CAC">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FED4AA" w14:textId="77777777" w:rsidR="00A56588" w:rsidRPr="002E56B9" w:rsidRDefault="00A56588" w:rsidP="00A56588">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3A315E91" w14:textId="77777777" w:rsidR="00A56588" w:rsidRPr="002E56B9" w:rsidRDefault="00A56588" w:rsidP="00A56588">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305AE3B" w14:textId="77777777" w:rsidR="00A56588" w:rsidRPr="002E56B9" w:rsidRDefault="00A56588" w:rsidP="00A56588">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BF9C0D5" w14:textId="77777777" w:rsidR="00A56588" w:rsidRPr="002E56B9" w:rsidRDefault="00A56588" w:rsidP="00A56588">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CE99EEC" w14:textId="77777777" w:rsidR="00A735B3" w:rsidRPr="002E56B9" w:rsidRDefault="00A735B3" w:rsidP="00A735B3">
      <w:pPr>
        <w:rPr>
          <w:lang w:eastAsia="x-none"/>
        </w:rPr>
      </w:pPr>
    </w:p>
    <w:p w14:paraId="2982B7F3" w14:textId="77777777" w:rsidR="00A735B3" w:rsidRPr="002E56B9" w:rsidRDefault="00A735B3" w:rsidP="00A735B3">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2E56B9"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2E56B9" w:rsidRDefault="00A735B3" w:rsidP="00560F48">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2E56B9" w:rsidRDefault="00A735B3" w:rsidP="00560F48">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2E56B9" w:rsidRDefault="00A735B3" w:rsidP="00560F48">
            <w:pPr>
              <w:pStyle w:val="TAH"/>
            </w:pPr>
            <w:r w:rsidRPr="002E56B9">
              <w:t>Comment</w:t>
            </w:r>
          </w:p>
        </w:tc>
      </w:tr>
      <w:tr w:rsidR="00A735B3" w:rsidRPr="002E56B9"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2E56B9" w:rsidRDefault="00A735B3" w:rsidP="00560F48">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2E56B9" w:rsidRDefault="00A735B3" w:rsidP="00560F48">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2E56B9" w:rsidRDefault="00A735B3" w:rsidP="00560F48">
            <w:pPr>
              <w:pStyle w:val="TAL"/>
            </w:pPr>
            <w:r w:rsidRPr="002E56B9">
              <w:t>A</w:t>
            </w:r>
            <w:r w:rsidRPr="002E56B9">
              <w:rPr>
                <w:rFonts w:hint="eastAsia"/>
              </w:rPr>
              <w:t>ll</w:t>
            </w:r>
            <w:r w:rsidRPr="002E56B9">
              <w:t xml:space="preserve"> supported FDD or TDD FR1 band</w:t>
            </w:r>
            <w:r w:rsidRPr="002E56B9">
              <w:rPr>
                <w:rFonts w:hint="eastAsia"/>
              </w:rPr>
              <w:t>s</w:t>
            </w:r>
          </w:p>
        </w:tc>
      </w:tr>
      <w:tr w:rsidR="00A735B3" w:rsidRPr="002E56B9"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2E56B9" w:rsidRDefault="00A735B3" w:rsidP="00560F48">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2E56B9" w:rsidRDefault="00A735B3" w:rsidP="00560F48">
            <w:pPr>
              <w:pStyle w:val="TAL"/>
            </w:pPr>
          </w:p>
        </w:tc>
      </w:tr>
      <w:tr w:rsidR="00A735B3" w:rsidRPr="002E56B9"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2E56B9" w:rsidRDefault="00A735B3" w:rsidP="00560F48">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2E56B9" w:rsidRDefault="00A735B3" w:rsidP="00560F48">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2E56B9" w:rsidRDefault="00A735B3" w:rsidP="00560F48">
            <w:pPr>
              <w:pStyle w:val="TAL"/>
            </w:pPr>
            <w:r w:rsidRPr="002E56B9">
              <w:t>All supported FR1 SUL Bands</w:t>
            </w:r>
          </w:p>
        </w:tc>
      </w:tr>
      <w:tr w:rsidR="00A735B3" w:rsidRPr="002E56B9"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2E56B9" w:rsidRDefault="00A735B3" w:rsidP="00560F48">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2E56B9" w:rsidRDefault="00A735B3" w:rsidP="00560F48">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2E56B9" w:rsidRDefault="00A735B3" w:rsidP="00560F48">
            <w:pPr>
              <w:pStyle w:val="TAL"/>
            </w:pPr>
            <w:r w:rsidRPr="002E56B9">
              <w:rPr>
                <w:szCs w:val="18"/>
              </w:rPr>
              <w:t>All supported bands among n1, n2, n3, n5, n7, n8, n12, n14, n20, n25, n28, n30, n34, n38, n39, n40, n41, n50, n51, n65, n66, n70, n71, n74, n75, n76</w:t>
            </w:r>
          </w:p>
        </w:tc>
      </w:tr>
      <w:tr w:rsidR="00A735B3" w:rsidRPr="002E56B9"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2E56B9" w:rsidRDefault="00A735B3" w:rsidP="00560F48">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2E56B9" w:rsidRDefault="00A735B3" w:rsidP="00560F48">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2E56B9" w:rsidRDefault="00A735B3" w:rsidP="00560F48">
            <w:pPr>
              <w:pStyle w:val="TAL"/>
              <w:rPr>
                <w:szCs w:val="18"/>
              </w:rPr>
            </w:pPr>
            <w:r w:rsidRPr="002E56B9">
              <w:t>All supported FR2 Bands</w:t>
            </w:r>
          </w:p>
        </w:tc>
      </w:tr>
      <w:tr w:rsidR="00A735B3" w:rsidRPr="002E56B9"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2E56B9" w:rsidRDefault="00A735B3" w:rsidP="00560F48">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2E56B9" w:rsidRDefault="00A735B3" w:rsidP="00560F48">
            <w:pPr>
              <w:pStyle w:val="TAL"/>
            </w:pPr>
          </w:p>
        </w:tc>
      </w:tr>
      <w:tr w:rsidR="00A735B3" w:rsidRPr="002E56B9"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2E56B9" w:rsidRDefault="00A735B3" w:rsidP="00560F48">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2E56B9" w:rsidRDefault="00A735B3" w:rsidP="00560F48">
            <w:pPr>
              <w:pStyle w:val="TAL"/>
            </w:pPr>
          </w:p>
        </w:tc>
      </w:tr>
      <w:tr w:rsidR="00A735B3" w:rsidRPr="002E56B9"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2E56B9" w:rsidRDefault="00A735B3" w:rsidP="00560F48">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2E56B9" w:rsidRDefault="00A735B3" w:rsidP="00560F48">
            <w:pPr>
              <w:pStyle w:val="TAL"/>
            </w:pPr>
            <w:r w:rsidRPr="002E56B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2E56B9" w:rsidRDefault="00A735B3" w:rsidP="00560F48">
            <w:pPr>
              <w:pStyle w:val="TAL"/>
            </w:pPr>
            <w:r w:rsidRPr="002E56B9">
              <w:t>Any FDD FR1 band within the set supporting 10 MHz UE Channel BW</w:t>
            </w:r>
          </w:p>
        </w:tc>
      </w:tr>
      <w:tr w:rsidR="00A735B3" w:rsidRPr="002E56B9"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2E56B9" w:rsidRDefault="00A735B3" w:rsidP="00560F48">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2E56B9" w:rsidRDefault="00A735B3" w:rsidP="00560F48">
            <w:pPr>
              <w:pStyle w:val="TAL"/>
            </w:pPr>
            <w:r w:rsidRPr="002E56B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2E56B9" w:rsidRDefault="00A735B3" w:rsidP="00560F48">
            <w:pPr>
              <w:pStyle w:val="TAL"/>
            </w:pPr>
            <w:r w:rsidRPr="002E56B9">
              <w:t>Any TDD FR1 band within the set supporting 20 MHz UE Channel BW</w:t>
            </w:r>
          </w:p>
        </w:tc>
      </w:tr>
      <w:tr w:rsidR="00A735B3" w:rsidRPr="002E56B9"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2E56B9" w:rsidRDefault="00A735B3" w:rsidP="00560F48">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2E56B9" w:rsidRDefault="00A735B3" w:rsidP="00560F48">
            <w:pPr>
              <w:pStyle w:val="TAL"/>
            </w:pPr>
            <w:r w:rsidRPr="002E56B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2E56B9" w:rsidRDefault="00A735B3" w:rsidP="00560F48">
            <w:pPr>
              <w:pStyle w:val="TAL"/>
            </w:pPr>
            <w:r w:rsidRPr="002E56B9">
              <w:t>Any TDD FR1 band within the set supporting 40 MHz UE Channel BW</w:t>
            </w:r>
          </w:p>
        </w:tc>
      </w:tr>
      <w:tr w:rsidR="00A735B3" w:rsidRPr="002E56B9"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2E56B9" w:rsidRDefault="00A735B3" w:rsidP="00560F48">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2E56B9" w:rsidRDefault="00A735B3" w:rsidP="00560F48">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2E56B9" w:rsidRDefault="00A735B3" w:rsidP="00560F48">
            <w:pPr>
              <w:pStyle w:val="TAL"/>
            </w:pPr>
            <w:r w:rsidRPr="002E56B9">
              <w:t>All supported 4 Rx antenna ports Bands</w:t>
            </w:r>
          </w:p>
        </w:tc>
      </w:tr>
      <w:tr w:rsidR="00A735B3" w:rsidRPr="002E56B9"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2E56B9" w:rsidRDefault="00A735B3" w:rsidP="00560F48">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2E56B9" w:rsidRDefault="00A735B3" w:rsidP="00560F48">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2E56B9" w:rsidRDefault="00A735B3" w:rsidP="00560F48">
            <w:pPr>
              <w:pStyle w:val="TAL"/>
            </w:pPr>
            <w:r w:rsidRPr="002E56B9">
              <w:t>All supported FDD FR1 band with UL MIMO capabilities</w:t>
            </w:r>
          </w:p>
        </w:tc>
      </w:tr>
      <w:tr w:rsidR="00A735B3" w:rsidRPr="002E56B9"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2E56B9" w:rsidRDefault="00A735B3" w:rsidP="00560F48">
            <w:pPr>
              <w:pStyle w:val="TAL"/>
            </w:pPr>
            <w:r w:rsidRPr="002E56B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2E56B9" w:rsidRDefault="00A735B3" w:rsidP="00560F48">
            <w:pPr>
              <w:pStyle w:val="TAL"/>
            </w:pPr>
            <w:r w:rsidRPr="002E56B9">
              <w:t>Any TDD FR2 band within the set supporting 50 MHz UE Channel BW</w:t>
            </w:r>
          </w:p>
        </w:tc>
      </w:tr>
      <w:tr w:rsidR="00A735B3" w:rsidRPr="002E56B9"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2E56B9" w:rsidRDefault="00A735B3" w:rsidP="00560F48">
            <w:pPr>
              <w:pStyle w:val="TAL"/>
            </w:pPr>
            <w:r w:rsidRPr="002E56B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2E56B9" w:rsidRDefault="00A735B3" w:rsidP="00560F48">
            <w:pPr>
              <w:pStyle w:val="TAL"/>
            </w:pPr>
            <w:r w:rsidRPr="002E56B9">
              <w:t>Any TDD FR2 band within the set supporting 100 MHz UE Channel BW</w:t>
            </w:r>
          </w:p>
        </w:tc>
      </w:tr>
      <w:tr w:rsidR="00A735B3" w:rsidRPr="002E56B9"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2E56B9" w:rsidRDefault="00A735B3" w:rsidP="00560F48">
            <w:pPr>
              <w:pStyle w:val="TAL"/>
            </w:pPr>
            <w:r w:rsidRPr="002E56B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2E56B9" w:rsidRDefault="00A735B3" w:rsidP="00560F48">
            <w:pPr>
              <w:pStyle w:val="TAL"/>
            </w:pPr>
            <w:r w:rsidRPr="002E56B9">
              <w:t>Any TDD FR2 band within the set supporting 200 MHz UE Channel BW</w:t>
            </w:r>
          </w:p>
        </w:tc>
      </w:tr>
      <w:tr w:rsidR="00A735B3" w:rsidRPr="002E56B9"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2E56B9" w:rsidRDefault="00A735B3" w:rsidP="00560F48">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2E56B9" w:rsidRDefault="00A735B3" w:rsidP="00560F48">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2E56B9" w:rsidRDefault="00A735B3" w:rsidP="00560F48">
            <w:pPr>
              <w:pStyle w:val="TAL"/>
              <w:rPr>
                <w:lang w:eastAsia="zh-CN"/>
              </w:rPr>
            </w:pPr>
            <w:r w:rsidRPr="002E56B9">
              <w:rPr>
                <w:lang w:eastAsia="zh-CN"/>
              </w:rPr>
              <w:t>All supported FR1 sidelink bands</w:t>
            </w:r>
          </w:p>
        </w:tc>
      </w:tr>
      <w:tr w:rsidR="00A735B3" w:rsidRPr="002E56B9"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2E56B9" w:rsidRDefault="00A735B3" w:rsidP="00560F48">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2E56B9" w:rsidRDefault="00A735B3" w:rsidP="00560F48">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2E56B9" w:rsidRDefault="00A735B3" w:rsidP="00560F48">
            <w:pPr>
              <w:pStyle w:val="TAL"/>
              <w:rPr>
                <w:lang w:eastAsia="zh-CN"/>
              </w:rPr>
            </w:pPr>
            <w:r w:rsidRPr="002E56B9">
              <w:rPr>
                <w:szCs w:val="18"/>
              </w:rPr>
              <w:t>All supported TDD bands among n40, n</w:t>
            </w:r>
            <w:r w:rsidRPr="002E56B9">
              <w:rPr>
                <w:lang w:eastAsia="zh-CN"/>
              </w:rPr>
              <w:t>41, n77, n78, n79</w:t>
            </w:r>
          </w:p>
        </w:tc>
      </w:tr>
      <w:tr w:rsidR="00A735B3" w:rsidRPr="002E56B9"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2E56B9" w:rsidRDefault="00A735B3" w:rsidP="00560F48">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2E56B9" w:rsidRDefault="00A735B3" w:rsidP="00560F48">
            <w:pPr>
              <w:pStyle w:val="TAL"/>
              <w:rPr>
                <w:szCs w:val="18"/>
              </w:rPr>
            </w:pPr>
            <w:r w:rsidRPr="002E56B9">
              <w:t>All supported FR1 Bands for operation with shared spectrum channel access</w:t>
            </w:r>
          </w:p>
        </w:tc>
      </w:tr>
      <w:tr w:rsidR="00A735B3" w:rsidRPr="002E56B9"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2E56B9" w:rsidRDefault="00A735B3" w:rsidP="00560F48">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2E56B9" w:rsidRDefault="00A735B3" w:rsidP="00560F48">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2E56B9" w:rsidRDefault="00A735B3" w:rsidP="00560F48">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A735B3" w:rsidRPr="002E56B9"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2E56B9" w:rsidRDefault="00A735B3" w:rsidP="00560F48">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2E56B9" w:rsidRDefault="00A735B3" w:rsidP="00560F48">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2E56B9" w:rsidRDefault="00A735B3" w:rsidP="00560F48">
            <w:pPr>
              <w:pStyle w:val="TAL"/>
              <w:rPr>
                <w:rFonts w:eastAsia="SimSun"/>
                <w:lang w:eastAsia="zh-CN"/>
              </w:rPr>
            </w:pPr>
          </w:p>
        </w:tc>
      </w:tr>
      <w:tr w:rsidR="00A735B3" w:rsidRPr="002E56B9"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2E56B9" w:rsidRDefault="00A735B3" w:rsidP="00560F48">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2E56B9" w:rsidRDefault="00A735B3" w:rsidP="00560F48">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2E56B9" w:rsidRDefault="00A735B3" w:rsidP="00560F48">
            <w:pPr>
              <w:pStyle w:val="TAL"/>
              <w:rPr>
                <w:rFonts w:eastAsia="SimSun"/>
                <w:lang w:eastAsia="zh-CN"/>
              </w:rPr>
            </w:pPr>
          </w:p>
        </w:tc>
      </w:tr>
      <w:tr w:rsidR="00A735B3" w:rsidRPr="002E56B9"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2E56B9" w:rsidRDefault="00A735B3" w:rsidP="00560F48">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2E56B9" w:rsidRDefault="00A735B3" w:rsidP="00560F48">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2E56B9" w:rsidRDefault="00A735B3" w:rsidP="00560F48">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A735B3" w:rsidRPr="002E56B9"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2E56B9" w:rsidRDefault="00A735B3" w:rsidP="00560F48">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2E56B9" w:rsidRDefault="00A735B3" w:rsidP="00560F48">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2E56B9" w:rsidRDefault="00A735B3" w:rsidP="00560F48">
            <w:pPr>
              <w:pStyle w:val="TAL"/>
            </w:pPr>
            <w:r w:rsidRPr="002E56B9">
              <w:rPr>
                <w:rFonts w:eastAsia="SimSun"/>
                <w:lang w:eastAsia="zh-CN"/>
              </w:rPr>
              <w:t>All supported FR2 Bands with UL MIMO capabilities</w:t>
            </w:r>
          </w:p>
        </w:tc>
      </w:tr>
      <w:tr w:rsidR="00A735B3" w:rsidRPr="002E56B9"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2E56B9" w:rsidRDefault="00A735B3" w:rsidP="00560F48">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2E56B9" w:rsidRDefault="00A735B3" w:rsidP="00560F48">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2E56B9" w:rsidRDefault="00A735B3" w:rsidP="00560F48">
            <w:pPr>
              <w:pStyle w:val="TAL"/>
              <w:rPr>
                <w:rFonts w:eastAsia="SimSun"/>
                <w:lang w:eastAsia="zh-CN"/>
              </w:rPr>
            </w:pPr>
            <w:r w:rsidRPr="002E56B9">
              <w:rPr>
                <w:rFonts w:eastAsia="SimSun"/>
                <w:lang w:eastAsia="zh-CN"/>
              </w:rPr>
              <w:t>All supported FR1 Bands with UL MIMO capabilities and SUL bands</w:t>
            </w:r>
          </w:p>
        </w:tc>
      </w:tr>
      <w:tr w:rsidR="00A735B3" w:rsidRPr="002E56B9"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2E56B9" w:rsidRDefault="00A735B3" w:rsidP="00560F48">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2E56B9" w:rsidRDefault="00A735B3" w:rsidP="00560F48">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2E56B9" w:rsidRDefault="00A735B3" w:rsidP="00560F48">
            <w:pPr>
              <w:pStyle w:val="TAL"/>
              <w:rPr>
                <w:rFonts w:eastAsia="SimSun"/>
                <w:lang w:eastAsia="zh-CN"/>
              </w:rPr>
            </w:pPr>
            <w:r w:rsidRPr="002E56B9">
              <w:rPr>
                <w:rFonts w:eastAsia="SimSun"/>
                <w:lang w:eastAsia="zh-CN"/>
              </w:rPr>
              <w:t>All supported TDD FR1 bands with CCA</w:t>
            </w:r>
          </w:p>
        </w:tc>
      </w:tr>
      <w:tr w:rsidR="00A735B3" w:rsidRPr="002E56B9" w14:paraId="290E385C"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2E56B9" w:rsidRDefault="00A735B3" w:rsidP="00560F48">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2E56B9" w:rsidRDefault="00A735B3" w:rsidP="00560F48">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413800" w14:textId="77777777" w:rsidR="00A735B3" w:rsidRPr="002E56B9" w:rsidRDefault="00A735B3" w:rsidP="00560F48">
            <w:pPr>
              <w:pStyle w:val="TAL"/>
              <w:rPr>
                <w:rFonts w:eastAsia="SimSun"/>
                <w:lang w:eastAsia="zh-CN"/>
              </w:rPr>
            </w:pPr>
          </w:p>
        </w:tc>
      </w:tr>
      <w:tr w:rsidR="00B038D4" w:rsidRPr="002E56B9" w14:paraId="145E5CF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2E56B9" w:rsidRDefault="00B038D4" w:rsidP="00B038D4">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2E56B9" w:rsidRDefault="00A56588" w:rsidP="00B038D4">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FBBD81A" w14:textId="769A80EB" w:rsidR="00B038D4" w:rsidRPr="002E56B9" w:rsidRDefault="00B038D4" w:rsidP="00B038D4">
            <w:pPr>
              <w:pStyle w:val="TAL"/>
              <w:rPr>
                <w:rFonts w:eastAsia="SimSun"/>
                <w:lang w:eastAsia="zh-CN"/>
              </w:rPr>
            </w:pPr>
            <w:r w:rsidRPr="00C614A9">
              <w:t xml:space="preserve">All supported </w:t>
            </w:r>
            <w:r w:rsidR="00A56588" w:rsidRPr="00D77B9B">
              <w:t>NR NTN satellite bands in FR1</w:t>
            </w:r>
          </w:p>
        </w:tc>
      </w:tr>
      <w:tr w:rsidR="009B39C7" w:rsidRPr="002E56B9"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C614A9" w:rsidRDefault="009B39C7" w:rsidP="009B39C7">
            <w:pPr>
              <w:pStyle w:val="TAL"/>
            </w:pPr>
            <w:r w:rsidRPr="00CB3AC7">
              <w:rPr>
                <w:rFonts w:hint="eastAsia"/>
                <w:lang w:val="en-US" w:eastAsia="zh-CN"/>
              </w:rPr>
              <w:t>D0</w:t>
            </w:r>
            <w:r w:rsidR="00CB3AC7"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C614A9" w:rsidRDefault="009B39C7" w:rsidP="009B39C7">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C614A9" w:rsidRDefault="009B39C7" w:rsidP="009B39C7">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9B39C7" w:rsidRPr="002E56B9"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2E56B9" w:rsidRDefault="009B39C7" w:rsidP="009B39C7">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691C662B" w14:textId="77777777" w:rsidR="009B39C7" w:rsidRPr="002E56B9" w:rsidRDefault="009B39C7" w:rsidP="009B39C7">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6A01B153" w14:textId="77777777" w:rsidR="00A735B3" w:rsidRPr="002E56B9" w:rsidRDefault="00A735B3" w:rsidP="00A735B3">
      <w:pPr>
        <w:rPr>
          <w:lang w:eastAsia="x-none"/>
        </w:rPr>
      </w:pPr>
    </w:p>
    <w:p w14:paraId="5DFCB9E8" w14:textId="77777777" w:rsidR="00A735B3" w:rsidRPr="002E56B9" w:rsidRDefault="00A735B3" w:rsidP="00A735B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2E56B9"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2E56B9" w:rsidRDefault="00A735B3" w:rsidP="00560F48">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2E56B9" w:rsidRDefault="00A735B3" w:rsidP="00560F48">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2E56B9" w:rsidRDefault="00A735B3" w:rsidP="00560F48">
            <w:pPr>
              <w:pStyle w:val="TAH"/>
            </w:pPr>
            <w:r w:rsidRPr="002E56B9">
              <w:t>Comment</w:t>
            </w:r>
          </w:p>
        </w:tc>
      </w:tr>
      <w:tr w:rsidR="00A735B3" w:rsidRPr="002E56B9"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2E56B9" w:rsidRDefault="00A735B3" w:rsidP="00560F48">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2E56B9" w:rsidRDefault="00A735B3" w:rsidP="00560F48">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2E56B9" w:rsidRDefault="00A735B3" w:rsidP="00560F48">
            <w:pPr>
              <w:pStyle w:val="TAL"/>
            </w:pPr>
            <w:r w:rsidRPr="002E56B9">
              <w:rPr>
                <w:szCs w:val="18"/>
              </w:rPr>
              <w:t>All supported intra-band contiguous CA Configurations with 2 carriers in DL but no CA in UL</w:t>
            </w:r>
          </w:p>
        </w:tc>
      </w:tr>
      <w:tr w:rsidR="00A735B3" w:rsidRPr="002E56B9"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2E56B9" w:rsidRDefault="00A735B3" w:rsidP="00560F48">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2E56B9" w:rsidRDefault="00A735B3" w:rsidP="00560F48">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2E56B9" w:rsidRDefault="00A735B3" w:rsidP="00560F48">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A735B3" w:rsidRPr="002E56B9"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2E56B9" w:rsidRDefault="00A735B3" w:rsidP="00560F48">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2E56B9" w:rsidRDefault="00A735B3" w:rsidP="00560F48">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A735B3" w:rsidRPr="002E56B9"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2E56B9" w:rsidRDefault="00A735B3" w:rsidP="00560F48">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2E56B9" w:rsidRDefault="00A735B3" w:rsidP="00560F48">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A735B3" w:rsidRPr="002E56B9"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2E56B9" w:rsidRDefault="00A735B3" w:rsidP="00560F48">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77777777" w:rsidR="00A735B3" w:rsidRPr="002E56B9" w:rsidRDefault="00A735B3" w:rsidP="00560F48">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A735B3" w:rsidRPr="002E56B9"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2E56B9" w:rsidRDefault="00A735B3" w:rsidP="00560F48">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A735B3" w:rsidRPr="002E56B9"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77777777" w:rsidR="00A735B3" w:rsidRPr="002E56B9" w:rsidRDefault="00A735B3" w:rsidP="00560F48">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A735B3" w:rsidRPr="002E56B9"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2E56B9" w:rsidRDefault="00A735B3" w:rsidP="00560F48">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A735B3" w:rsidRPr="002E56B9"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2E56B9" w:rsidRDefault="00A735B3" w:rsidP="00560F48">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2E56B9" w:rsidRDefault="00A735B3" w:rsidP="00560F48">
            <w:pPr>
              <w:pStyle w:val="TAL"/>
              <w:rPr>
                <w:szCs w:val="18"/>
              </w:rPr>
            </w:pPr>
            <w:r w:rsidRPr="002E56B9">
              <w:rPr>
                <w:szCs w:val="18"/>
              </w:rPr>
              <w:t>All supported Inter-band EN-DC configurations within FR1 with 1 UL NR CC and one or more LTE UL CC(s)</w:t>
            </w:r>
          </w:p>
        </w:tc>
      </w:tr>
      <w:tr w:rsidR="00A735B3" w:rsidRPr="002E56B9"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2E56B9" w:rsidRDefault="00A735B3" w:rsidP="00560F48">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2E56B9" w:rsidRDefault="00A735B3" w:rsidP="00560F48">
            <w:pPr>
              <w:pStyle w:val="TAL"/>
              <w:rPr>
                <w:szCs w:val="18"/>
              </w:rPr>
            </w:pPr>
            <w:r w:rsidRPr="002E56B9">
              <w:rPr>
                <w:szCs w:val="18"/>
              </w:rPr>
              <w:t>All supported Inter-band EN-DC configurations within FR1 with 1 DL NR CC and one or more LTE DL CC(s)</w:t>
            </w:r>
          </w:p>
        </w:tc>
      </w:tr>
      <w:tr w:rsidR="00A735B3" w:rsidRPr="002E56B9"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2E56B9" w:rsidRDefault="00A735B3" w:rsidP="00560F48">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2E56B9" w:rsidRDefault="00A735B3" w:rsidP="00560F48">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A735B3" w:rsidRPr="002E56B9"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2E56B9" w:rsidRDefault="00A735B3" w:rsidP="00560F48">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2E56B9" w:rsidRDefault="00A735B3" w:rsidP="00560F48">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2E56B9" w:rsidRDefault="00A735B3" w:rsidP="00560F48">
            <w:pPr>
              <w:pStyle w:val="TAL"/>
              <w:rPr>
                <w:szCs w:val="18"/>
              </w:rPr>
            </w:pPr>
            <w:r w:rsidRPr="002E56B9">
              <w:rPr>
                <w:szCs w:val="18"/>
              </w:rPr>
              <w:t>All supported Inter-band EN-DC configurations within FR1 (2UL E-UTRA CCs, 1UL NR CC)</w:t>
            </w:r>
          </w:p>
        </w:tc>
      </w:tr>
      <w:tr w:rsidR="00A735B3" w:rsidRPr="002E56B9"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2E56B9" w:rsidRDefault="00A735B3" w:rsidP="00560F48">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A735B3" w:rsidRPr="002E56B9"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2E56B9" w:rsidRDefault="00A735B3" w:rsidP="00560F48">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A735B3" w:rsidRPr="002E56B9"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2E56B9" w:rsidRDefault="00A735B3" w:rsidP="00560F48">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A735B3" w:rsidRPr="002E56B9"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2E56B9" w:rsidRDefault="00A735B3" w:rsidP="00560F48">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A735B3" w:rsidRPr="002E56B9"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2E56B9" w:rsidRDefault="00A735B3" w:rsidP="00560F48">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2E56B9" w:rsidRDefault="00A735B3" w:rsidP="00560F48">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A735B3" w:rsidRPr="002E56B9"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2E56B9" w:rsidRDefault="00A735B3" w:rsidP="00560F48">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A735B3" w:rsidRPr="002E56B9"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2E56B9" w:rsidRDefault="00A735B3" w:rsidP="00560F48">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A735B3" w:rsidRPr="002E56B9"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2E56B9" w:rsidRDefault="00A735B3" w:rsidP="00560F48">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A735B3" w:rsidRPr="002E56B9"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2E56B9" w:rsidRDefault="00A735B3" w:rsidP="00560F48">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2E56B9" w:rsidRDefault="00A735B3" w:rsidP="00560F48">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A735B3" w:rsidRPr="002E56B9"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2E56B9" w:rsidRDefault="00A735B3" w:rsidP="00560F48">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2E56B9" w:rsidRDefault="00A735B3" w:rsidP="00560F48">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A735B3" w:rsidRPr="002E56B9"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2E56B9" w:rsidRDefault="00A735B3" w:rsidP="00560F48">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A735B3" w:rsidRPr="002E56B9"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2E56B9" w:rsidRDefault="00A735B3" w:rsidP="00560F48">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2E56B9" w:rsidRDefault="00A735B3" w:rsidP="00560F48">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A735B3" w:rsidRPr="002E56B9"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2E56B9" w:rsidRDefault="00A735B3" w:rsidP="00560F48">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A735B3" w:rsidRPr="002E56B9"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2E56B9" w:rsidRDefault="00A735B3" w:rsidP="00560F48">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2E56B9" w:rsidRDefault="00A735B3" w:rsidP="00560F48">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A735B3" w:rsidRPr="002E56B9"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77777777" w:rsidR="00A735B3" w:rsidRPr="002E56B9" w:rsidRDefault="00A735B3" w:rsidP="00560F48">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A735B3" w:rsidRPr="002E56B9"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2E56B9" w:rsidRDefault="00A735B3" w:rsidP="00560F48">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A735B3" w:rsidRPr="002E56B9"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2E56B9" w:rsidRDefault="00A735B3" w:rsidP="00560F48">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A735B3" w:rsidRPr="002E56B9"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2E56B9" w:rsidRDefault="00A735B3" w:rsidP="00560F48">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A735B3" w:rsidRPr="002E56B9"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2E56B9" w:rsidRDefault="00A735B3" w:rsidP="00560F48">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A735B3" w:rsidRPr="002E56B9"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77777777" w:rsidR="00A735B3" w:rsidRPr="002E56B9" w:rsidRDefault="00A735B3" w:rsidP="00560F48">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A735B3" w:rsidRPr="002E56B9"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A735B3" w:rsidRPr="002E56B9" w:rsidRDefault="00A735B3" w:rsidP="00560F48">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77777777" w:rsidR="00A735B3" w:rsidRPr="002E56B9" w:rsidRDefault="00A735B3" w:rsidP="00560F48">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A735B3" w:rsidRPr="002E56B9"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A735B3" w:rsidRPr="002E56B9" w:rsidRDefault="00A735B3" w:rsidP="00560F48">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A735B3" w:rsidRPr="002E56B9" w:rsidRDefault="00862CAC" w:rsidP="00560F48">
            <w:pPr>
              <w:pStyle w:val="TAL"/>
              <w:rPr>
                <w:szCs w:val="18"/>
              </w:rPr>
            </w:pPr>
            <w:r w:rsidRPr="004A7619">
              <w:rPr>
                <w:szCs w:val="18"/>
              </w:rPr>
              <w:t>UL_2CC(</w:t>
            </w:r>
            <w:r w:rsidR="00A735B3" w:rsidRPr="002E56B9">
              <w:rPr>
                <w:rFonts w:eastAsia="PMingLiU"/>
              </w:rPr>
              <w:t>ULTxSwitching</w:t>
            </w:r>
            <w:r w:rsidR="00A735B3" w:rsidRPr="002E56B9">
              <w:rPr>
                <w:szCs w:val="18"/>
              </w:rPr>
              <w:t>(</w:t>
            </w:r>
            <w:r w:rsidR="00A735B3" w:rsidRPr="002E56B9">
              <w:rPr>
                <w:rFonts w:eastAsia="SimSun"/>
              </w:rPr>
              <w:t>A.4.3.2A.4.1-3</w:t>
            </w:r>
            <w:r w:rsidR="00A735B3"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00A35613" w:rsidRPr="00A35613">
              <w:rPr>
                <w:szCs w:val="18"/>
              </w:rPr>
              <w:t xml:space="preserve">1Tx-2Tx </w:t>
            </w:r>
            <w:r w:rsidRPr="002E56B9">
              <w:rPr>
                <w:szCs w:val="18"/>
              </w:rPr>
              <w:t>ULTxSwitching capability</w:t>
            </w:r>
          </w:p>
        </w:tc>
      </w:tr>
      <w:tr w:rsidR="00A35613" w:rsidRPr="00BB629B"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A35613" w:rsidRPr="00BB629B" w:rsidRDefault="00A35613" w:rsidP="00560F48">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A35613" w:rsidRPr="00BB629B" w:rsidRDefault="00862CAC" w:rsidP="00560F48">
            <w:pPr>
              <w:pStyle w:val="TAL"/>
              <w:rPr>
                <w:rFonts w:eastAsia="PMingLiU"/>
              </w:rPr>
            </w:pPr>
            <w:r w:rsidRPr="004A7619">
              <w:rPr>
                <w:szCs w:val="18"/>
              </w:rPr>
              <w:t>UL_2CC(</w:t>
            </w:r>
            <w:r w:rsidR="00A35613">
              <w:rPr>
                <w:rFonts w:eastAsia="PMingLiU"/>
              </w:rPr>
              <w:t>2Tx_</w:t>
            </w:r>
            <w:r w:rsidR="00A35613" w:rsidRPr="00BB629B">
              <w:rPr>
                <w:rFonts w:eastAsia="PMingLiU"/>
              </w:rPr>
              <w:t>ULTxSwitching</w:t>
            </w:r>
            <w:r w:rsidR="00A35613" w:rsidRPr="00BB629B">
              <w:rPr>
                <w:szCs w:val="18"/>
              </w:rPr>
              <w:t>(</w:t>
            </w:r>
            <w:r w:rsidR="00A35613" w:rsidRPr="00BB629B">
              <w:rPr>
                <w:rFonts w:eastAsia="SimSun"/>
              </w:rPr>
              <w:t>A.4.3.2A.4.1-3</w:t>
            </w:r>
            <w:r w:rsidR="00A35613"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A35613" w:rsidRPr="00BB629B" w:rsidRDefault="00A35613" w:rsidP="00560F48">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862CAC" w:rsidRPr="002E56B9"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862CAC" w:rsidRPr="002E56B9" w:rsidRDefault="00862CAC" w:rsidP="00862CAC">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862CAC" w:rsidRPr="002E56B9" w:rsidRDefault="00862CAC" w:rsidP="00862CAC">
            <w:pPr>
              <w:pStyle w:val="TAL"/>
              <w:rPr>
                <w:szCs w:val="18"/>
              </w:rPr>
            </w:pPr>
            <w:r w:rsidRPr="004A7619">
              <w:rPr>
                <w:szCs w:val="18"/>
              </w:rPr>
              <w:t>UL_3CC(</w:t>
            </w:r>
            <w:r w:rsidRPr="004A7619">
              <w:rPr>
                <w:rFonts w:eastAsia="PMingLiU"/>
              </w:rPr>
              <w:t>ULTxSwitching</w:t>
            </w:r>
            <w:r w:rsidRPr="004A7619">
              <w:rPr>
                <w:szCs w:val="18"/>
              </w:rPr>
              <w:t>(</w:t>
            </w:r>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862CAC" w:rsidRPr="002E56B9" w:rsidRDefault="00862CAC" w:rsidP="00862CAC">
            <w:pPr>
              <w:pStyle w:val="TAL"/>
              <w:rPr>
                <w:szCs w:val="18"/>
              </w:rPr>
            </w:pPr>
            <w:r w:rsidRPr="004A7619">
              <w:rPr>
                <w:szCs w:val="18"/>
              </w:rPr>
              <w:t>All supported FR1 3UL CA configurations with 1Tx-2Tx ULTxSwitching capability</w:t>
            </w:r>
          </w:p>
        </w:tc>
      </w:tr>
      <w:tr w:rsidR="00862CAC" w:rsidRPr="002E56B9"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862CAC" w:rsidRPr="002E56B9" w:rsidRDefault="00862CAC" w:rsidP="00862CAC">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862CAC" w:rsidRPr="002E56B9" w:rsidRDefault="00862CAC" w:rsidP="00862CAC">
            <w:pPr>
              <w:pStyle w:val="TAL"/>
              <w:rPr>
                <w:szCs w:val="18"/>
              </w:rPr>
            </w:pPr>
            <w:r w:rsidRPr="004A7619">
              <w:rPr>
                <w:szCs w:val="18"/>
              </w:rPr>
              <w:t>UL_3CC(</w:t>
            </w:r>
            <w:r w:rsidRPr="004A7619">
              <w:rPr>
                <w:rFonts w:eastAsia="PMingLiU"/>
              </w:rPr>
              <w:t>2Tx_ULTxSwitching</w:t>
            </w:r>
            <w:r w:rsidRPr="004A7619">
              <w:rPr>
                <w:szCs w:val="18"/>
              </w:rPr>
              <w:t>(</w:t>
            </w:r>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862CAC" w:rsidRPr="002E56B9" w:rsidRDefault="00862CAC" w:rsidP="00862CAC">
            <w:pPr>
              <w:pStyle w:val="TAL"/>
              <w:rPr>
                <w:szCs w:val="18"/>
              </w:rPr>
            </w:pPr>
            <w:r w:rsidRPr="004A7619">
              <w:rPr>
                <w:szCs w:val="18"/>
              </w:rPr>
              <w:t>All supported FR1 3UL CA configurations with 2Tx-2Tx ULTxSwitching capability</w:t>
            </w:r>
          </w:p>
        </w:tc>
      </w:tr>
      <w:tr w:rsidR="00862CAC" w:rsidRPr="002E56B9"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862CAC" w:rsidRPr="002E56B9" w:rsidRDefault="00862CAC" w:rsidP="00862CAC">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862CAC" w:rsidRPr="002E56B9"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862CAC" w:rsidRPr="002E56B9" w:rsidRDefault="00862CAC" w:rsidP="00862CAC">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862CAC" w:rsidRPr="002E56B9"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862CAC" w:rsidRPr="002E56B9" w:rsidRDefault="00862CAC" w:rsidP="00862CAC">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862CAC" w:rsidRPr="002E56B9"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862CAC" w:rsidRPr="002E56B9" w:rsidRDefault="00862CAC" w:rsidP="00862CAC">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862CAC" w:rsidRPr="002E56B9"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862CAC" w:rsidRPr="002E56B9" w:rsidRDefault="00862CAC" w:rsidP="00862CAC">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862CAC" w:rsidRPr="002E56B9"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862CAC" w:rsidRPr="002E56B9" w:rsidRDefault="00862CAC" w:rsidP="00862CAC">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862CAC" w:rsidRPr="002E56B9"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862CAC" w:rsidRPr="002E56B9" w:rsidRDefault="00862CAC" w:rsidP="00862CAC">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862CAC" w:rsidRPr="002E56B9" w:rsidRDefault="00862CAC" w:rsidP="00862CAC">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862CAC" w:rsidRPr="002E56B9"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862CAC" w:rsidRPr="002E56B9" w:rsidRDefault="00862CAC" w:rsidP="00862CAC">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862CAC" w:rsidRPr="002E56B9" w:rsidRDefault="00862CAC" w:rsidP="00862CAC">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862CAC" w:rsidRPr="002E56B9" w:rsidRDefault="00862CAC" w:rsidP="00862CAC">
            <w:pPr>
              <w:pStyle w:val="TAL"/>
            </w:pPr>
            <w:r w:rsidRPr="002E56B9">
              <w:rPr>
                <w:color w:val="000000"/>
              </w:rPr>
              <w:t>All supported Intra-band non-contiguous EN-DC configurations in FR1 (2DL NR CCs)</w:t>
            </w:r>
          </w:p>
        </w:tc>
      </w:tr>
      <w:tr w:rsidR="00862CAC" w:rsidRPr="002E56B9"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862CAC" w:rsidRPr="002E56B9" w:rsidRDefault="00862CAC" w:rsidP="00862CAC">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862CAC" w:rsidRPr="002E56B9" w:rsidRDefault="00862CAC" w:rsidP="00862CAC">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862CAC" w:rsidRPr="002E56B9" w:rsidRDefault="00862CAC" w:rsidP="00862CAC">
            <w:pPr>
              <w:pStyle w:val="TAL"/>
            </w:pPr>
            <w:r w:rsidRPr="002E56B9">
              <w:rPr>
                <w:color w:val="000000"/>
              </w:rPr>
              <w:t>All supported Intra-band non-contiguous EN-DC configurations in FR1 (3DL NR CCs)</w:t>
            </w:r>
          </w:p>
        </w:tc>
      </w:tr>
      <w:tr w:rsidR="00862CAC" w:rsidRPr="002E56B9"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862CAC" w:rsidRPr="002E56B9" w:rsidRDefault="00862CAC" w:rsidP="00862CAC">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862CAC" w:rsidRPr="002E56B9" w:rsidRDefault="00862CAC" w:rsidP="00862CAC">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862CAC" w:rsidRPr="002E56B9" w:rsidRDefault="00862CAC" w:rsidP="00862CAC">
            <w:pPr>
              <w:pStyle w:val="TAL"/>
              <w:rPr>
                <w:color w:val="000000"/>
              </w:rPr>
            </w:pPr>
            <w:r w:rsidRPr="002E56B9">
              <w:rPr>
                <w:color w:val="000000"/>
              </w:rPr>
              <w:t>All supported Intra-band non-contiguous EN-DC configurations in FR1 (4DL NR CCs)</w:t>
            </w:r>
          </w:p>
        </w:tc>
      </w:tr>
      <w:tr w:rsidR="00862CAC" w:rsidRPr="002E56B9"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862CAC" w:rsidRPr="002E56B9" w:rsidRDefault="00862CAC" w:rsidP="00862CAC">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862CAC" w:rsidRPr="002E56B9" w:rsidRDefault="00862CAC" w:rsidP="00862CAC">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862CAC" w:rsidRPr="002E56B9" w:rsidRDefault="00862CAC" w:rsidP="00862CAC">
            <w:pPr>
              <w:pStyle w:val="TAL"/>
              <w:rPr>
                <w:color w:val="000000"/>
              </w:rPr>
            </w:pPr>
            <w:r w:rsidRPr="002E56B9">
              <w:rPr>
                <w:color w:val="000000"/>
              </w:rPr>
              <w:t>All supported Intra-band non-contiguous EN-DC configurations in FR1 (5DL NR CCs)</w:t>
            </w:r>
          </w:p>
        </w:tc>
      </w:tr>
      <w:tr w:rsidR="00862CAC" w:rsidRPr="002E56B9"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862CAC" w:rsidRPr="002E56B9" w:rsidRDefault="00862CAC" w:rsidP="00862CAC">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862CAC" w:rsidRPr="002E56B9" w:rsidRDefault="00862CAC" w:rsidP="00862CAC">
            <w:pPr>
              <w:pStyle w:val="TAL"/>
            </w:pPr>
            <w:r w:rsidRPr="002E56B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862CAC" w:rsidRPr="002E56B9" w:rsidRDefault="00862CAC" w:rsidP="00862CAC">
            <w:pPr>
              <w:pStyle w:val="TAL"/>
            </w:pPr>
            <w:r w:rsidRPr="002E56B9">
              <w:rPr>
                <w:color w:val="000000"/>
              </w:rPr>
              <w:t>All supported Inter-band EN-DC configurations within FR1 (2DL NR CCs)</w:t>
            </w:r>
          </w:p>
        </w:tc>
      </w:tr>
      <w:tr w:rsidR="00862CAC" w:rsidRPr="002E56B9"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862CAC" w:rsidRPr="002E56B9" w:rsidRDefault="00862CAC" w:rsidP="00862CAC">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862CAC" w:rsidRPr="002E56B9" w:rsidRDefault="00862CAC" w:rsidP="00862CAC">
            <w:pPr>
              <w:pStyle w:val="TAL"/>
            </w:pPr>
            <w:r w:rsidRPr="002E56B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862CAC" w:rsidRPr="002E56B9" w:rsidRDefault="00862CAC" w:rsidP="00862CAC">
            <w:pPr>
              <w:pStyle w:val="TAL"/>
            </w:pPr>
            <w:r w:rsidRPr="002E56B9">
              <w:rPr>
                <w:color w:val="000000"/>
              </w:rPr>
              <w:t>All supported Inter-band EN-DC configurations within FR1 (3DL NR CCs)</w:t>
            </w:r>
          </w:p>
        </w:tc>
      </w:tr>
      <w:tr w:rsidR="00862CAC" w:rsidRPr="002E56B9"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862CAC" w:rsidRPr="002E56B9" w:rsidRDefault="00862CAC" w:rsidP="00862CAC">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862CAC" w:rsidRPr="002E56B9" w:rsidRDefault="00862CAC" w:rsidP="00862CAC">
            <w:pPr>
              <w:pStyle w:val="TAL"/>
            </w:pPr>
            <w:r w:rsidRPr="002E56B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862CAC" w:rsidRPr="002E56B9" w:rsidRDefault="00862CAC" w:rsidP="00862CAC">
            <w:pPr>
              <w:pStyle w:val="TAL"/>
              <w:rPr>
                <w:color w:val="000000"/>
              </w:rPr>
            </w:pPr>
            <w:r w:rsidRPr="002E56B9">
              <w:t>All supported Inter-band EN-DC configurations within FR1 (4DL NR CCs)</w:t>
            </w:r>
          </w:p>
        </w:tc>
      </w:tr>
      <w:tr w:rsidR="00862CAC" w:rsidRPr="002E56B9"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862CAC" w:rsidRPr="002E56B9" w:rsidRDefault="00862CAC" w:rsidP="00862CAC">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862CAC" w:rsidRPr="002E56B9" w:rsidRDefault="00862CAC" w:rsidP="00862CAC">
            <w:pPr>
              <w:pStyle w:val="TAL"/>
            </w:pPr>
            <w:r w:rsidRPr="002E56B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862CAC" w:rsidRPr="002E56B9" w:rsidRDefault="00862CAC" w:rsidP="00862CAC">
            <w:pPr>
              <w:pStyle w:val="TAL"/>
              <w:rPr>
                <w:color w:val="000000"/>
              </w:rPr>
            </w:pPr>
            <w:r w:rsidRPr="002E56B9">
              <w:t>All supported Inter-band EN-DC configurations within FR1 (5DL NR CCs)</w:t>
            </w:r>
          </w:p>
        </w:tc>
      </w:tr>
      <w:tr w:rsidR="00862CAC" w:rsidRPr="002E56B9"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862CAC" w:rsidRPr="002E56B9" w:rsidRDefault="00862CAC" w:rsidP="00862CAC">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862CAC" w:rsidRPr="002E56B9" w:rsidRDefault="00862CAC" w:rsidP="00862CAC">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862CAC" w:rsidRPr="002E56B9" w:rsidRDefault="00862CAC" w:rsidP="00862CAC">
            <w:pPr>
              <w:pStyle w:val="TAL"/>
              <w:rPr>
                <w:szCs w:val="18"/>
              </w:rPr>
            </w:pPr>
            <w:r w:rsidRPr="002E56B9">
              <w:rPr>
                <w:szCs w:val="18"/>
              </w:rPr>
              <w:t>All supported FR1 intra-band contiguous 2DL CA with SUL in uplink Configurations</w:t>
            </w:r>
          </w:p>
        </w:tc>
      </w:tr>
      <w:tr w:rsidR="00862CAC" w:rsidRPr="002E56B9"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862CAC" w:rsidRPr="002E56B9" w:rsidRDefault="00862CAC" w:rsidP="00862CAC">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862CAC" w:rsidRPr="002E56B9" w:rsidRDefault="00862CAC" w:rsidP="00862CAC">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862CAC" w:rsidRPr="002E56B9" w:rsidRDefault="00862CAC" w:rsidP="00862CAC">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862CAC" w:rsidRPr="002E56B9"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862CAC" w:rsidRPr="002E56B9" w:rsidRDefault="00862CAC" w:rsidP="00862CAC">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862CAC" w:rsidRPr="002E56B9" w:rsidRDefault="00862CAC" w:rsidP="00862CAC">
            <w:pPr>
              <w:pStyle w:val="TAL"/>
              <w:rPr>
                <w:rFonts w:eastAsia="PMingLiU"/>
              </w:rPr>
            </w:pPr>
            <w:r w:rsidRPr="002E56B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862CAC" w:rsidRPr="002E56B9" w:rsidRDefault="00862CAC" w:rsidP="00862CAC">
            <w:pPr>
              <w:pStyle w:val="TAL"/>
              <w:rPr>
                <w:szCs w:val="18"/>
              </w:rPr>
            </w:pPr>
            <w:r w:rsidRPr="002E56B9">
              <w:t>All supported FR2 2DL CA configurations</w:t>
            </w:r>
          </w:p>
        </w:tc>
      </w:tr>
      <w:tr w:rsidR="00862CAC" w:rsidRPr="002E56B9"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862CAC" w:rsidRPr="002E56B9" w:rsidRDefault="00862CAC" w:rsidP="00862CAC">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862CAC" w:rsidRPr="002E56B9" w:rsidRDefault="00862CAC" w:rsidP="00862CAC">
            <w:pPr>
              <w:pStyle w:val="TAL"/>
              <w:rPr>
                <w:rFonts w:eastAsia="PMingLiU"/>
              </w:rPr>
            </w:pPr>
            <w:r w:rsidRPr="002E56B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862CAC" w:rsidRPr="002E56B9" w:rsidRDefault="00862CAC" w:rsidP="00862CAC">
            <w:pPr>
              <w:pStyle w:val="TAL"/>
              <w:rPr>
                <w:szCs w:val="18"/>
              </w:rPr>
            </w:pPr>
            <w:r w:rsidRPr="002E56B9">
              <w:t>All supported FR2 3DL CA configurations</w:t>
            </w:r>
          </w:p>
        </w:tc>
      </w:tr>
      <w:tr w:rsidR="00862CAC" w:rsidRPr="002E56B9"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862CAC" w:rsidRPr="002E56B9" w:rsidRDefault="00862CAC" w:rsidP="00862CAC">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862CAC" w:rsidRPr="002E56B9" w:rsidRDefault="00862CAC" w:rsidP="00862CAC">
            <w:pPr>
              <w:pStyle w:val="TAL"/>
              <w:rPr>
                <w:rFonts w:eastAsia="PMingLiU"/>
              </w:rPr>
            </w:pPr>
            <w:r w:rsidRPr="002E56B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862CAC" w:rsidRPr="002E56B9" w:rsidRDefault="00862CAC" w:rsidP="00862CAC">
            <w:pPr>
              <w:pStyle w:val="TAL"/>
              <w:rPr>
                <w:szCs w:val="18"/>
              </w:rPr>
            </w:pPr>
            <w:r w:rsidRPr="002E56B9">
              <w:t>All supported FR2 4DL CA configurations</w:t>
            </w:r>
          </w:p>
        </w:tc>
      </w:tr>
      <w:tr w:rsidR="00862CAC" w:rsidRPr="002E56B9"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862CAC" w:rsidRPr="002E56B9" w:rsidRDefault="00862CAC" w:rsidP="00862CAC">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862CAC" w:rsidRPr="002E56B9" w:rsidRDefault="00862CAC" w:rsidP="00862CAC">
            <w:pPr>
              <w:pStyle w:val="TAL"/>
              <w:rPr>
                <w:rFonts w:eastAsia="PMingLiU"/>
              </w:rPr>
            </w:pPr>
            <w:r w:rsidRPr="002E56B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862CAC" w:rsidRPr="002E56B9" w:rsidRDefault="00862CAC" w:rsidP="00862CAC">
            <w:pPr>
              <w:pStyle w:val="TAL"/>
            </w:pPr>
            <w:r w:rsidRPr="002E56B9">
              <w:t>All supported FR2 5DL CA configurations</w:t>
            </w:r>
          </w:p>
        </w:tc>
      </w:tr>
      <w:tr w:rsidR="00862CAC" w:rsidRPr="002E56B9"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862CAC" w:rsidRPr="002E56B9" w:rsidRDefault="00862CAC" w:rsidP="00862CAC">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862CAC" w:rsidRPr="002E56B9" w:rsidRDefault="00862CAC" w:rsidP="00862CAC">
            <w:pPr>
              <w:pStyle w:val="TAL"/>
              <w:rPr>
                <w:rFonts w:eastAsia="PMingLiU"/>
              </w:rPr>
            </w:pPr>
            <w:r w:rsidRPr="002E56B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862CAC" w:rsidRPr="002E56B9" w:rsidRDefault="00862CAC" w:rsidP="00862CAC">
            <w:pPr>
              <w:pStyle w:val="TAL"/>
            </w:pPr>
            <w:r w:rsidRPr="002E56B9">
              <w:t>All supported FR2 6DL CA configurations</w:t>
            </w:r>
          </w:p>
        </w:tc>
      </w:tr>
      <w:tr w:rsidR="00862CAC" w:rsidRPr="002E56B9"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862CAC" w:rsidRPr="002E56B9" w:rsidRDefault="00862CAC" w:rsidP="00862CAC">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862CAC" w:rsidRPr="002E56B9" w:rsidRDefault="00862CAC" w:rsidP="00862CAC">
            <w:pPr>
              <w:pStyle w:val="TAL"/>
              <w:rPr>
                <w:rFonts w:eastAsia="PMingLiU"/>
              </w:rPr>
            </w:pPr>
            <w:r w:rsidRPr="002E56B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862CAC" w:rsidRPr="002E56B9" w:rsidRDefault="00862CAC" w:rsidP="00862CAC">
            <w:pPr>
              <w:pStyle w:val="TAL"/>
            </w:pPr>
            <w:r w:rsidRPr="002E56B9">
              <w:t>All supported FR2 7DL CA configurations</w:t>
            </w:r>
          </w:p>
        </w:tc>
      </w:tr>
      <w:tr w:rsidR="00862CAC" w:rsidRPr="002E56B9"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862CAC" w:rsidRPr="002E56B9" w:rsidRDefault="00862CAC" w:rsidP="00862CAC">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862CAC" w:rsidRPr="002E56B9" w:rsidRDefault="00862CAC" w:rsidP="00862CAC">
            <w:pPr>
              <w:pStyle w:val="TAL"/>
              <w:rPr>
                <w:rFonts w:eastAsia="PMingLiU"/>
              </w:rPr>
            </w:pPr>
            <w:r w:rsidRPr="002E56B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862CAC" w:rsidRPr="002E56B9" w:rsidRDefault="00862CAC" w:rsidP="00862CAC">
            <w:pPr>
              <w:pStyle w:val="TAL"/>
            </w:pPr>
            <w:r w:rsidRPr="002E56B9">
              <w:t>All supported FR2 8DL CA configurations</w:t>
            </w:r>
          </w:p>
        </w:tc>
      </w:tr>
      <w:tr w:rsidR="00862CAC" w:rsidRPr="002E56B9"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862CAC" w:rsidRPr="002E56B9" w:rsidRDefault="00862CAC" w:rsidP="00862CAC">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862CAC" w:rsidRPr="002E56B9" w:rsidRDefault="00862CAC" w:rsidP="00862CAC">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862CAC" w:rsidRPr="002E56B9" w:rsidRDefault="00862CAC" w:rsidP="00862CAC">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862CAC" w:rsidRPr="002E56B9"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862CAC" w:rsidRPr="002E56B9" w:rsidRDefault="00862CAC" w:rsidP="00862CAC">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862CAC" w:rsidRPr="002E56B9" w:rsidRDefault="00862CAC" w:rsidP="00862CAC">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862CAC" w:rsidRPr="002E56B9" w:rsidRDefault="00862CAC" w:rsidP="00862CAC">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862CAC" w:rsidRPr="002E56B9"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862CAC" w:rsidRPr="002E56B9" w:rsidRDefault="00862CAC" w:rsidP="00862CAC">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862CAC" w:rsidRPr="002E56B9" w:rsidRDefault="00862CAC" w:rsidP="00862CAC">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862CAC" w:rsidRPr="002E56B9" w:rsidRDefault="00862CAC" w:rsidP="00862CAC">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862CAC" w:rsidRPr="002E56B9"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862CAC" w:rsidRPr="002E56B9" w:rsidRDefault="00862CAC" w:rsidP="00862CAC">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862CAC" w:rsidRPr="002E56B9" w:rsidRDefault="00862CAC" w:rsidP="00862CAC">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862CAC" w:rsidRPr="002E56B9" w:rsidRDefault="00862CAC" w:rsidP="00862CAC">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862CAC" w:rsidRPr="002E56B9"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862CAC" w:rsidRPr="002E56B9" w:rsidRDefault="00862CAC" w:rsidP="00862CAC">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862CAC" w:rsidRPr="002E56B9" w:rsidRDefault="00862CAC" w:rsidP="00862CAC">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862CAC" w:rsidRPr="002E56B9" w:rsidRDefault="00862CAC" w:rsidP="00862CAC">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862CAC" w:rsidRPr="002E56B9"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862CAC" w:rsidRPr="002E56B9" w:rsidRDefault="00862CAC" w:rsidP="00862CAC">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862CAC" w:rsidRPr="002E56B9" w:rsidRDefault="00862CAC" w:rsidP="00862CAC">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862CAC" w:rsidRPr="002E56B9" w:rsidRDefault="00862CAC" w:rsidP="00862CAC">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862CAC" w:rsidRPr="002E56B9"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862CAC" w:rsidRPr="002E56B9" w:rsidRDefault="00862CAC" w:rsidP="00862CAC">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862CAC" w:rsidRPr="002E56B9" w:rsidRDefault="00862CAC" w:rsidP="00862CAC">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862CAC" w:rsidRPr="002E56B9" w:rsidRDefault="00862CAC" w:rsidP="00862CAC">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862CAC" w:rsidRPr="002E56B9"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862CAC" w:rsidRDefault="00862CAC" w:rsidP="00862CAC">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862CAC" w:rsidRPr="005B00C6" w:rsidRDefault="00862CAC" w:rsidP="00862CAC">
            <w:pPr>
              <w:pStyle w:val="TAL"/>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862CAC" w:rsidRDefault="00862CAC" w:rsidP="00862CAC">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862CAC" w:rsidRPr="002E56B9"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862CAC" w:rsidRDefault="00862CAC" w:rsidP="00862CAC">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862CAC" w:rsidRPr="002E56B9" w:rsidRDefault="00862CAC" w:rsidP="00862CAC">
            <w:pPr>
              <w:pStyle w:val="TAL"/>
              <w:rPr>
                <w:szCs w:val="18"/>
              </w:rPr>
            </w:pPr>
            <w:r w:rsidRPr="004A7619">
              <w:rPr>
                <w:rFonts w:eastAsia="PMingLiU"/>
              </w:rPr>
              <w:t>ULTxSwitching</w:t>
            </w:r>
            <w:r w:rsidRPr="004A7619">
              <w:rPr>
                <w:szCs w:val="18"/>
              </w:rPr>
              <w:t>(</w:t>
            </w:r>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862CAC" w:rsidRPr="002E56B9" w:rsidRDefault="00862CAC" w:rsidP="00862CAC">
            <w:pPr>
              <w:pStyle w:val="TAL"/>
              <w:rPr>
                <w:szCs w:val="18"/>
              </w:rPr>
            </w:pPr>
            <w:r w:rsidRPr="004A7619">
              <w:rPr>
                <w:szCs w:val="18"/>
              </w:rPr>
              <w:t>All supported FR1 SUL configurations with 1Tx-2Tx ULTxSwitching capability</w:t>
            </w:r>
          </w:p>
        </w:tc>
      </w:tr>
      <w:tr w:rsidR="00862CAC" w:rsidRPr="002E56B9"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862CAC" w:rsidRDefault="00862CAC" w:rsidP="00862CAC">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862CAC" w:rsidRPr="002E56B9" w:rsidRDefault="00862CAC" w:rsidP="00862CAC">
            <w:pPr>
              <w:pStyle w:val="TAL"/>
              <w:rPr>
                <w:szCs w:val="18"/>
              </w:rPr>
            </w:pPr>
            <w:r w:rsidRPr="004A7619">
              <w:rPr>
                <w:rFonts w:eastAsia="PMingLiU"/>
              </w:rPr>
              <w:t>2Tx_ULTxSwitching</w:t>
            </w:r>
            <w:r w:rsidRPr="004A7619">
              <w:rPr>
                <w:szCs w:val="18"/>
              </w:rPr>
              <w:t>(</w:t>
            </w:r>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862CAC" w:rsidRPr="002E56B9" w:rsidRDefault="00862CAC" w:rsidP="00862CAC">
            <w:pPr>
              <w:pStyle w:val="TAL"/>
              <w:rPr>
                <w:szCs w:val="18"/>
              </w:rPr>
            </w:pPr>
            <w:r w:rsidRPr="004A7619">
              <w:rPr>
                <w:szCs w:val="18"/>
              </w:rPr>
              <w:t>All supported FR1 SUL configurations with 2Tx-2Tx ULTxSwitching capability</w:t>
            </w:r>
          </w:p>
        </w:tc>
      </w:tr>
      <w:tr w:rsidR="00862CAC" w:rsidRPr="002E56B9"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862CAC" w:rsidRDefault="00862CAC" w:rsidP="00862CAC">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862CAC" w:rsidRPr="002E56B9" w:rsidRDefault="00862CAC" w:rsidP="00862CAC">
            <w:pPr>
              <w:pStyle w:val="TAL"/>
              <w:rPr>
                <w:szCs w:val="18"/>
              </w:rPr>
            </w:pPr>
            <w:r w:rsidRPr="004A7619">
              <w:rPr>
                <w:rFonts w:eastAsia="PMingLiU"/>
              </w:rPr>
              <w:t>ULTxSwitching</w:t>
            </w:r>
            <w:r w:rsidRPr="004A7619">
              <w:rPr>
                <w:szCs w:val="18"/>
              </w:rPr>
              <w:t>(</w:t>
            </w:r>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862CAC" w:rsidRPr="002E56B9" w:rsidRDefault="00862CAC" w:rsidP="00862CAC">
            <w:pPr>
              <w:pStyle w:val="TAL"/>
              <w:rPr>
                <w:szCs w:val="18"/>
              </w:rPr>
            </w:pPr>
            <w:r w:rsidRPr="004A7619">
              <w:rPr>
                <w:szCs w:val="18"/>
              </w:rPr>
              <w:t>All supported FR1 SUL/intra-band CA configurations with 1Tx-2Tx ULTxSwitching capability</w:t>
            </w:r>
          </w:p>
        </w:tc>
      </w:tr>
      <w:tr w:rsidR="00862CAC" w:rsidRPr="002E56B9"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862CAC" w:rsidRDefault="00862CAC" w:rsidP="00862CAC">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862CAC" w:rsidRPr="002E56B9" w:rsidRDefault="00862CAC" w:rsidP="00862CAC">
            <w:pPr>
              <w:pStyle w:val="TAL"/>
              <w:rPr>
                <w:szCs w:val="18"/>
              </w:rPr>
            </w:pPr>
            <w:r w:rsidRPr="004A7619">
              <w:rPr>
                <w:rFonts w:eastAsia="PMingLiU"/>
              </w:rPr>
              <w:t>2Tx_ULTxSwitching</w:t>
            </w:r>
            <w:r w:rsidRPr="004A7619">
              <w:rPr>
                <w:szCs w:val="18"/>
              </w:rPr>
              <w:t>(</w:t>
            </w:r>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862CAC" w:rsidRPr="002E56B9" w:rsidRDefault="00862CAC" w:rsidP="00862CAC">
            <w:pPr>
              <w:pStyle w:val="TAL"/>
              <w:rPr>
                <w:szCs w:val="18"/>
              </w:rPr>
            </w:pPr>
            <w:r w:rsidRPr="004A7619">
              <w:rPr>
                <w:szCs w:val="18"/>
              </w:rPr>
              <w:t>All supported FR1 SUL/intra-band CA configurations with 2Tx-2Tx ULTxSwitching capability</w:t>
            </w:r>
          </w:p>
        </w:tc>
      </w:tr>
      <w:tr w:rsidR="00862CAC" w:rsidRPr="002E56B9"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862CAC" w:rsidRPr="002E56B9" w:rsidRDefault="00862CAC" w:rsidP="00862CAC">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75E348FE" w14:textId="77777777" w:rsidR="00862CAC" w:rsidRPr="002E56B9" w:rsidRDefault="00862CAC" w:rsidP="00862CAC">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862CAC" w:rsidRPr="002E56B9" w:rsidRDefault="00862CAC" w:rsidP="00862CAC">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24039984" w14:textId="77777777" w:rsidR="00862CAC" w:rsidRPr="002E56B9" w:rsidRDefault="00862CAC" w:rsidP="00862CAC">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392522A3" w14:textId="77777777" w:rsidR="00862CAC" w:rsidRPr="002E56B9" w:rsidRDefault="00862CAC" w:rsidP="00862CAC">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0AE9E34" w14:textId="688EF5F0" w:rsidR="00862CAC" w:rsidRPr="002E56B9" w:rsidRDefault="00862CAC" w:rsidP="00862CAC">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3CD69F05" w14:textId="77777777" w:rsidR="00A735B3" w:rsidRPr="002E56B9" w:rsidRDefault="00A735B3" w:rsidP="00A735B3">
      <w:pPr>
        <w:rPr>
          <w:lang w:eastAsia="zh-TW"/>
        </w:rPr>
      </w:pPr>
    </w:p>
    <w:p w14:paraId="1FDA33FA" w14:textId="2050B57A" w:rsidR="00D742DC" w:rsidRPr="00BB629B" w:rsidRDefault="00D742DC" w:rsidP="00D742DC">
      <w:pPr>
        <w:pStyle w:val="TH"/>
      </w:pPr>
      <w:bookmarkStart w:id="85" w:name="_Toc36713252"/>
      <w:bookmarkStart w:id="86" w:name="_Toc36713655"/>
      <w:bookmarkStart w:id="87" w:name="_Toc52217968"/>
      <w:bookmarkStart w:id="88" w:name="_Toc58499580"/>
      <w:bookmarkStart w:id="89" w:name="_Toc68538437"/>
      <w:bookmarkStart w:id="90" w:name="_Toc75510020"/>
      <w:bookmarkStart w:id="91" w:name="_Toc90971498"/>
      <w:bookmarkStart w:id="92" w:name="_Toc100158406"/>
      <w:r w:rsidRPr="00BB629B">
        <w:lastRenderedPageBreak/>
        <w:t>Table 4.0-</w:t>
      </w:r>
      <w:r>
        <w:t>4</w:t>
      </w:r>
      <w:r w:rsidRPr="00BB629B">
        <w:t xml:space="preserve">: </w:t>
      </w:r>
      <w:r w:rsidR="003056B9" w:rsidRPr="003056B9">
        <w:t>Subtest</w:t>
      </w:r>
      <w:r>
        <w:t xml:space="preserve"> Selection Criteria for </w:t>
      </w:r>
      <w:r w:rsidR="003056B9" w:rsidRPr="003056B9">
        <w:t xml:space="preserve">performance and </w:t>
      </w:r>
      <w:r>
        <w:t>RRM</w:t>
      </w:r>
      <w:r w:rsidR="003056B9"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BB629B"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BB629B" w:rsidRDefault="00D742DC" w:rsidP="00766016">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BB629B" w:rsidRDefault="00D742DC" w:rsidP="0076601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BB629B" w:rsidRDefault="00D742DC" w:rsidP="00766016">
            <w:pPr>
              <w:pStyle w:val="TAH"/>
            </w:pPr>
            <w:r w:rsidRPr="00BB629B">
              <w:t>Comment</w:t>
            </w:r>
          </w:p>
        </w:tc>
      </w:tr>
      <w:tr w:rsidR="00D742DC" w:rsidRPr="00BB629B"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BB629B" w:rsidRDefault="00D742DC" w:rsidP="00766016">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7777777" w:rsidR="00D742DC" w:rsidRPr="00BB629B" w:rsidRDefault="00D742DC" w:rsidP="00766016">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F65398F" w14:textId="77777777" w:rsidR="00D742DC" w:rsidRPr="00BB629B" w:rsidRDefault="00D742DC" w:rsidP="00766016">
            <w:pPr>
              <w:pStyle w:val="TAL"/>
            </w:pPr>
            <w:r>
              <w:t>UEs supporting EN-DC FR1 AND CSI-RS based PRACH</w:t>
            </w:r>
          </w:p>
        </w:tc>
      </w:tr>
      <w:tr w:rsidR="00D742DC" w:rsidRPr="00BB629B"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Default="00D742DC" w:rsidP="00766016">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489BBB8" w14:textId="77777777" w:rsidR="00D742DC" w:rsidRPr="00BB629B" w:rsidRDefault="00D742DC" w:rsidP="00766016">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12F35ED5" w14:textId="77777777" w:rsidR="00D742DC" w:rsidRDefault="00D742DC" w:rsidP="00766016">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D742DC" w:rsidRPr="00BB629B" w14:paraId="40B55416"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B61BAF" w14:textId="77777777" w:rsidR="00D742DC" w:rsidRDefault="00D742DC" w:rsidP="00766016">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2450E689" w14:textId="77777777" w:rsidR="00D742DC" w:rsidRPr="00BB629B" w:rsidRDefault="00D742DC" w:rsidP="00766016">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EA8E711" w14:textId="77777777" w:rsidR="00D742DC" w:rsidRDefault="00D742DC" w:rsidP="00766016">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D742DC" w:rsidRPr="00BB629B" w14:paraId="7A368D17"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7B2D4" w14:textId="77777777" w:rsidR="00D742DC" w:rsidRDefault="00D742DC" w:rsidP="00766016">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0441288" w14:textId="77777777" w:rsidR="00D742DC" w:rsidRPr="00BB629B" w:rsidRDefault="00D742DC" w:rsidP="00766016">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3E87C8FE" w14:textId="77777777" w:rsidR="00D742DC" w:rsidRDefault="00D742DC" w:rsidP="00766016">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D742DC" w:rsidRPr="00BB629B" w14:paraId="17F94F8B"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9CE0" w14:textId="77777777" w:rsidR="00D742DC" w:rsidRDefault="00D742DC" w:rsidP="00766016">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4CC1F80B" w14:textId="77777777" w:rsidR="00D742DC" w:rsidRPr="00BB629B" w:rsidRDefault="00D742DC" w:rsidP="00766016">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855A074" w14:textId="77777777" w:rsidR="00D742DC" w:rsidRDefault="00D742DC" w:rsidP="00766016">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D742DC" w:rsidRPr="00BB629B" w14:paraId="3F7EBC5D"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6D5353" w14:textId="77777777" w:rsidR="00D742DC" w:rsidRDefault="00D742DC" w:rsidP="00766016">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47226A19" w14:textId="77777777" w:rsidR="00D742DC" w:rsidRPr="00BB629B" w:rsidRDefault="00D742DC" w:rsidP="00766016">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0E4D1DD9" w14:textId="77777777" w:rsidR="00D742DC" w:rsidRDefault="00D742DC" w:rsidP="00766016">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D742DC" w:rsidRPr="00BB629B" w14:paraId="7A8242B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0D0DE7" w14:textId="77777777" w:rsidR="00D742DC" w:rsidRDefault="00D742DC" w:rsidP="00766016">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BDB5A1F" w14:textId="77777777" w:rsidR="00D742DC" w:rsidRPr="00BB629B" w:rsidRDefault="00D742DC" w:rsidP="00766016">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91D0CD6" w14:textId="77777777" w:rsidR="00D742DC" w:rsidRDefault="00D742DC" w:rsidP="00766016">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D742DC" w:rsidRPr="00BB629B" w14:paraId="04104D1F"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461934" w14:textId="77777777" w:rsidR="00D742DC" w:rsidRDefault="00D742DC" w:rsidP="00766016">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0641DF0C" w14:textId="77777777" w:rsidR="00D742DC" w:rsidRPr="00BB629B" w:rsidRDefault="00D742DC" w:rsidP="00766016">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8168C47" w14:textId="77777777" w:rsidR="00D742DC" w:rsidRDefault="00D742DC" w:rsidP="00766016">
            <w:pPr>
              <w:pStyle w:val="TAL"/>
            </w:pPr>
            <w:r w:rsidRPr="002E56B9">
              <w:rPr>
                <w:lang w:eastAsia="zh-CN"/>
              </w:rPr>
              <w:t>UEs supporting 5GS NR SA FR2</w:t>
            </w:r>
            <w:r>
              <w:rPr>
                <w:lang w:eastAsia="zh-CN"/>
              </w:rPr>
              <w:t xml:space="preserve"> and long DRX cycle</w:t>
            </w:r>
          </w:p>
        </w:tc>
      </w:tr>
      <w:tr w:rsidR="00D742DC" w:rsidRPr="00BB629B" w14:paraId="681136D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6B6320" w14:textId="77777777" w:rsidR="00D742DC" w:rsidRDefault="00D742DC" w:rsidP="00766016">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32C67354" w14:textId="77777777" w:rsidR="00D742DC" w:rsidRPr="00BB629B" w:rsidRDefault="00D742DC" w:rsidP="00766016">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024339E8" w14:textId="77777777" w:rsidR="00D742DC" w:rsidRDefault="00D742DC" w:rsidP="00766016">
            <w:pPr>
              <w:pStyle w:val="TAL"/>
            </w:pPr>
            <w:r w:rsidRPr="00BB629B">
              <w:rPr>
                <w:lang w:eastAsia="zh-CN"/>
              </w:rPr>
              <w:t>1Rx RedCap UEs supporting 5GS NR SA FR1 and CSI-RS based PRACH</w:t>
            </w:r>
          </w:p>
        </w:tc>
      </w:tr>
      <w:tr w:rsidR="00D742DC" w:rsidRPr="00BB629B" w14:paraId="2B70957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17EC1" w14:textId="77777777" w:rsidR="00D742DC" w:rsidRDefault="00D742DC" w:rsidP="00766016">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5818A474" w14:textId="77777777" w:rsidR="00D742DC" w:rsidRPr="00BB629B" w:rsidRDefault="00D742DC" w:rsidP="00766016">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4469D72C" w14:textId="77777777" w:rsidR="00D742DC" w:rsidRDefault="00D742DC" w:rsidP="00766016">
            <w:pPr>
              <w:pStyle w:val="TAL"/>
            </w:pPr>
            <w:r>
              <w:rPr>
                <w:lang w:eastAsia="zh-CN"/>
              </w:rPr>
              <w:t>2</w:t>
            </w:r>
            <w:r w:rsidRPr="00BB629B">
              <w:rPr>
                <w:lang w:eastAsia="zh-CN"/>
              </w:rPr>
              <w:t>Rx RedCap UEs supporting 5GS NR SA FR1 and CSI-RS based PRACH</w:t>
            </w:r>
          </w:p>
        </w:tc>
      </w:tr>
      <w:tr w:rsidR="00D742DC" w:rsidRPr="00BB629B" w14:paraId="2600EB6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21DD74" w14:textId="77777777" w:rsidR="00D742DC" w:rsidRDefault="00D742DC" w:rsidP="00766016">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433976F8" w14:textId="77777777" w:rsidR="00D742DC" w:rsidRPr="00BB629B" w:rsidRDefault="00D742DC" w:rsidP="00766016">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E95DB0B" w14:textId="77777777" w:rsidR="00D742DC" w:rsidRDefault="00D742DC" w:rsidP="00766016">
            <w:pPr>
              <w:pStyle w:val="TAL"/>
            </w:pPr>
            <w:r w:rsidRPr="00BB629B">
              <w:rPr>
                <w:lang w:eastAsia="zh-CN"/>
              </w:rPr>
              <w:t>1Rx RedCap UEs supporting 5GS NR SA FR1</w:t>
            </w:r>
            <w:r>
              <w:rPr>
                <w:lang w:eastAsia="zh-CN"/>
              </w:rPr>
              <w:t xml:space="preserve"> and long DRX cycle</w:t>
            </w:r>
          </w:p>
        </w:tc>
      </w:tr>
      <w:tr w:rsidR="00D742DC" w:rsidRPr="00BB629B" w14:paraId="2ABB97F3"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535697" w14:textId="77777777" w:rsidR="00D742DC" w:rsidRDefault="00D742DC" w:rsidP="00766016">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742D8A9C" w14:textId="77777777" w:rsidR="00D742DC" w:rsidRPr="00BB629B" w:rsidRDefault="00D742DC" w:rsidP="00766016">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122B85E0" w14:textId="77777777" w:rsidR="00D742DC" w:rsidRDefault="00D742DC" w:rsidP="00766016">
            <w:pPr>
              <w:pStyle w:val="TAL"/>
            </w:pPr>
            <w:r>
              <w:rPr>
                <w:lang w:eastAsia="zh-CN"/>
              </w:rPr>
              <w:t>2</w:t>
            </w:r>
            <w:r w:rsidRPr="00BB629B">
              <w:rPr>
                <w:lang w:eastAsia="zh-CN"/>
              </w:rPr>
              <w:t>Rx RedCap UEs supporting 5GS NR SA FR1</w:t>
            </w:r>
            <w:r>
              <w:rPr>
                <w:lang w:eastAsia="zh-CN"/>
              </w:rPr>
              <w:t xml:space="preserve"> and long DRX cycle</w:t>
            </w:r>
          </w:p>
        </w:tc>
      </w:tr>
      <w:tr w:rsidR="00D742DC" w:rsidRPr="00BB629B" w14:paraId="4E9EC9E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11A3E" w14:textId="77777777" w:rsidR="00D742DC" w:rsidRPr="00BB629B" w:rsidRDefault="00D742DC" w:rsidP="00766016">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18BBFB" w14:textId="77777777" w:rsidR="00D742DC" w:rsidRPr="00BB629B" w:rsidRDefault="00D742DC" w:rsidP="00766016">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FF03E9C" w14:textId="77777777" w:rsidR="00D742DC" w:rsidRPr="00BB629B" w:rsidRDefault="00D742DC" w:rsidP="00766016">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r w:rsidR="00016F31"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Default="00016F31" w:rsidP="00535A44">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77777777" w:rsidR="00016F31" w:rsidRPr="002E56B9" w:rsidRDefault="00016F31" w:rsidP="00535A44">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466EED9" w14:textId="77777777" w:rsidR="00016F31" w:rsidRDefault="00016F31" w:rsidP="00535A44">
            <w:pPr>
              <w:pStyle w:val="TAL"/>
              <w:rPr>
                <w:lang w:eastAsia="zh-CN"/>
              </w:rPr>
            </w:pPr>
            <w:r w:rsidRPr="002E56B9">
              <w:rPr>
                <w:lang w:eastAsia="zh-CN"/>
              </w:rPr>
              <w:t xml:space="preserve">UEs supporting </w:t>
            </w:r>
            <w:r>
              <w:rPr>
                <w:lang w:eastAsia="zh-CN"/>
              </w:rPr>
              <w:t>EN-DC FR2 and per-FR gap</w:t>
            </w:r>
          </w:p>
        </w:tc>
      </w:tr>
      <w:tr w:rsidR="00016F31"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Default="00016F31" w:rsidP="00535A44">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77777777" w:rsidR="00016F31" w:rsidRPr="002E56B9" w:rsidRDefault="00016F31" w:rsidP="00535A44">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656B7ED4" w14:textId="77777777" w:rsidR="00016F31" w:rsidRDefault="00016F31" w:rsidP="00535A44">
            <w:pPr>
              <w:pStyle w:val="TAL"/>
              <w:rPr>
                <w:lang w:eastAsia="zh-CN"/>
              </w:rPr>
            </w:pPr>
            <w:r w:rsidRPr="002E56B9">
              <w:rPr>
                <w:lang w:eastAsia="zh-CN"/>
              </w:rPr>
              <w:t xml:space="preserve">UEs supporting </w:t>
            </w:r>
            <w:r>
              <w:rPr>
                <w:lang w:eastAsia="zh-CN"/>
              </w:rPr>
              <w:t>EN-DC FR2, per-FR gap and long DRX cycle</w:t>
            </w:r>
          </w:p>
        </w:tc>
      </w:tr>
      <w:tr w:rsidR="00016F31"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Default="00016F31" w:rsidP="00535A44">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77777777" w:rsidR="00016F31" w:rsidRPr="002E56B9" w:rsidRDefault="00016F31" w:rsidP="00535A44">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DD8BD5A" w14:textId="77777777" w:rsidR="00016F31" w:rsidRDefault="00016F31" w:rsidP="00535A44">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016F31"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Default="00016F31" w:rsidP="00535A44">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77777777" w:rsidR="00016F31" w:rsidRPr="002E56B9" w:rsidRDefault="00016F31" w:rsidP="00535A44">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2DF9D99C" w14:textId="77777777" w:rsidR="00016F31" w:rsidRDefault="00016F31" w:rsidP="00535A44">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inter-freq measurement enhancements in HST</w:t>
            </w:r>
            <w:r>
              <w:rPr>
                <w:lang w:eastAsia="zh-CN"/>
              </w:rPr>
              <w:t>, per-FR gap and Gap Pattern 4</w:t>
            </w:r>
          </w:p>
        </w:tc>
      </w:tr>
      <w:tr w:rsidR="00016F31" w:rsidRPr="002E56B9"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Default="00016F31" w:rsidP="00535A44">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77777777" w:rsidR="00016F31" w:rsidRPr="002E56B9" w:rsidRDefault="00016F31" w:rsidP="00535A44">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326D796B" w14:textId="77777777" w:rsidR="00016F31" w:rsidRPr="002E56B9" w:rsidRDefault="00016F31" w:rsidP="00535A44">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016F31" w:rsidRPr="002E56B9"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Default="00016F31" w:rsidP="00535A44">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77777777" w:rsidR="00016F31" w:rsidRPr="002E56B9" w:rsidRDefault="00016F31" w:rsidP="00535A44">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30B07B4D" w14:textId="77777777" w:rsidR="00016F31" w:rsidRPr="002E56B9" w:rsidRDefault="00016F31" w:rsidP="00535A44">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016F31" w:rsidRPr="002E56B9"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Default="00016F31" w:rsidP="00535A44">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77777777" w:rsidR="00016F31" w:rsidRPr="002E56B9" w:rsidRDefault="00016F31" w:rsidP="00535A44">
            <w:pPr>
              <w:pStyle w:val="TAL"/>
            </w:pPr>
            <w:r w:rsidRPr="002E56B9">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80F56" w14:textId="77777777" w:rsidR="00016F31" w:rsidRPr="002E56B9" w:rsidRDefault="00016F31" w:rsidP="00535A44">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016F31" w:rsidRPr="002E56B9"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Default="00016F31" w:rsidP="00535A44">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77777777" w:rsidR="00016F31" w:rsidRPr="002E56B9" w:rsidRDefault="00016F31" w:rsidP="00535A44">
            <w:pPr>
              <w:pStyle w:val="TAL"/>
            </w:pPr>
            <w:r w:rsidRPr="002E56B9">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D564E72" w14:textId="77777777" w:rsidR="00016F31" w:rsidRPr="002E56B9" w:rsidRDefault="00016F31" w:rsidP="00535A44">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2F1D4E"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Default="002F1D4E" w:rsidP="00C17E9B">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77777777" w:rsidR="002F1D4E" w:rsidRPr="002E56B9" w:rsidRDefault="002F1D4E" w:rsidP="00C17E9B">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Default="002F1D4E" w:rsidP="00C17E9B">
            <w:pPr>
              <w:pStyle w:val="TAL"/>
              <w:rPr>
                <w:lang w:eastAsia="zh-CN"/>
              </w:rPr>
            </w:pPr>
            <w:r>
              <w:rPr>
                <w:lang w:eastAsia="zh-CN"/>
              </w:rPr>
              <w:t xml:space="preserve">UE supporting </w:t>
            </w:r>
            <w:r w:rsidRPr="00CA0D02">
              <w:rPr>
                <w:lang w:eastAsia="zh-CN"/>
              </w:rPr>
              <w:t>alternative additional DMRS position for co-existence with LTE CRS</w:t>
            </w:r>
          </w:p>
        </w:tc>
      </w:tr>
      <w:tr w:rsidR="002F1D4E"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Default="002F1D4E" w:rsidP="00C17E9B">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77777777" w:rsidR="002F1D4E" w:rsidRDefault="002F1D4E" w:rsidP="00C17E9B">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Default="002F1D4E" w:rsidP="00C17E9B">
            <w:pPr>
              <w:pStyle w:val="TAL"/>
              <w:rPr>
                <w:lang w:eastAsia="zh-CN"/>
              </w:rPr>
            </w:pPr>
            <w:r>
              <w:rPr>
                <w:lang w:eastAsia="zh-CN"/>
              </w:rPr>
              <w:t xml:space="preserve">UE supporting </w:t>
            </w:r>
            <w:r w:rsidRPr="005B00C6">
              <w:rPr>
                <w:lang w:eastAsia="zh-CN"/>
              </w:rPr>
              <w:t>256QAM for PDSCH for FR1</w:t>
            </w:r>
          </w:p>
        </w:tc>
      </w:tr>
    </w:tbl>
    <w:p w14:paraId="3CB390BC" w14:textId="77777777" w:rsidR="00D742DC" w:rsidRDefault="00D742DC" w:rsidP="00D742DC">
      <w:pPr>
        <w:rPr>
          <w:noProof/>
        </w:rPr>
      </w:pPr>
    </w:p>
    <w:p w14:paraId="109F692C" w14:textId="77777777" w:rsidR="00A735B3" w:rsidRPr="002E56B9" w:rsidRDefault="00A735B3" w:rsidP="00A735B3">
      <w:pPr>
        <w:pStyle w:val="Heading2"/>
      </w:pPr>
      <w:bookmarkStart w:id="93" w:name="_Toc163814686"/>
      <w:r w:rsidRPr="002E56B9">
        <w:t>4.1</w:t>
      </w:r>
      <w:r w:rsidRPr="002E56B9">
        <w:tab/>
        <w:t>RF conformance test cases</w:t>
      </w:r>
      <w:bookmarkEnd w:id="85"/>
      <w:bookmarkEnd w:id="86"/>
      <w:bookmarkEnd w:id="87"/>
      <w:bookmarkEnd w:id="88"/>
      <w:bookmarkEnd w:id="89"/>
      <w:bookmarkEnd w:id="90"/>
      <w:bookmarkEnd w:id="91"/>
      <w:bookmarkEnd w:id="92"/>
      <w:bookmarkEnd w:id="93"/>
    </w:p>
    <w:p w14:paraId="4E92751B" w14:textId="77777777" w:rsidR="00A735B3" w:rsidRPr="002E56B9" w:rsidRDefault="00A735B3" w:rsidP="00A735B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63A36885" w14:textId="77777777" w:rsidR="00A735B3" w:rsidRPr="002E56B9" w:rsidRDefault="00A735B3" w:rsidP="00A735B3">
      <w:pPr>
        <w:spacing w:after="0"/>
        <w:rPr>
          <w:rFonts w:ascii="Arial" w:eastAsia="Batang" w:hAnsi="Arial"/>
          <w:sz w:val="28"/>
          <w:lang w:eastAsia="ja-JP"/>
        </w:rPr>
        <w:sectPr w:rsidR="00A735B3" w:rsidRPr="002E56B9" w:rsidSect="00D3541C">
          <w:footnotePr>
            <w:numRestart w:val="eachSect"/>
          </w:footnotePr>
          <w:pgSz w:w="11907" w:h="16840"/>
          <w:pgMar w:top="1412" w:right="1140" w:bottom="1140" w:left="1140" w:header="567" w:footer="567" w:gutter="0"/>
          <w:cols w:space="720"/>
        </w:sectPr>
      </w:pPr>
    </w:p>
    <w:p w14:paraId="0EED9CBF" w14:textId="77777777" w:rsidR="00A735B3" w:rsidRPr="002E56B9" w:rsidRDefault="00A735B3" w:rsidP="00A735B3">
      <w:pPr>
        <w:pStyle w:val="Heading3"/>
        <w:rPr>
          <w:rFonts w:eastAsia="Batang"/>
          <w:lang w:eastAsia="ja-JP"/>
        </w:rPr>
      </w:pPr>
      <w:bookmarkStart w:id="94" w:name="_Toc20936807"/>
      <w:bookmarkStart w:id="95" w:name="_Toc36713253"/>
      <w:bookmarkStart w:id="96" w:name="_Toc36713656"/>
      <w:bookmarkStart w:id="97" w:name="_Toc52217969"/>
      <w:bookmarkStart w:id="98" w:name="_Toc58499581"/>
      <w:bookmarkStart w:id="99" w:name="_Toc68538438"/>
      <w:bookmarkStart w:id="100" w:name="_Toc75510021"/>
      <w:bookmarkStart w:id="101" w:name="_Toc90971499"/>
      <w:bookmarkStart w:id="102" w:name="_Toc100158407"/>
      <w:bookmarkStart w:id="103"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94"/>
      <w:bookmarkEnd w:id="95"/>
      <w:bookmarkEnd w:id="96"/>
      <w:bookmarkEnd w:id="97"/>
      <w:bookmarkEnd w:id="98"/>
      <w:bookmarkEnd w:id="99"/>
      <w:bookmarkEnd w:id="100"/>
      <w:bookmarkEnd w:id="101"/>
      <w:bookmarkEnd w:id="102"/>
      <w:bookmarkEnd w:id="103"/>
    </w:p>
    <w:p w14:paraId="4CA30A7A" w14:textId="77777777" w:rsidR="00A735B3" w:rsidRPr="002E56B9" w:rsidRDefault="00A735B3" w:rsidP="00A735B3">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A735B3" w:rsidRPr="002E56B9" w14:paraId="45ABA813" w14:textId="77777777" w:rsidTr="00AE6135">
        <w:trPr>
          <w:tblHeader/>
          <w:jc w:val="center"/>
        </w:trPr>
        <w:tc>
          <w:tcPr>
            <w:tcW w:w="1352" w:type="dxa"/>
            <w:tcBorders>
              <w:top w:val="single" w:sz="4" w:space="0" w:color="auto"/>
              <w:left w:val="single" w:sz="4" w:space="0" w:color="auto"/>
              <w:bottom w:val="nil"/>
              <w:right w:val="single" w:sz="4" w:space="0" w:color="auto"/>
            </w:tcBorders>
            <w:hideMark/>
          </w:tcPr>
          <w:p w14:paraId="25D5C1EA" w14:textId="77777777" w:rsidR="00A735B3" w:rsidRPr="002E56B9" w:rsidRDefault="00A735B3" w:rsidP="00560F48">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147CEE73" w14:textId="77777777" w:rsidR="00A735B3" w:rsidRPr="002E56B9" w:rsidRDefault="00A735B3" w:rsidP="00560F4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2E56B9" w:rsidRDefault="00A735B3" w:rsidP="00560F48">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2E56B9" w:rsidRDefault="00A735B3" w:rsidP="00560F4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2E56B9" w:rsidRDefault="00A735B3" w:rsidP="00560F4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2E56B9" w:rsidRDefault="00A735B3" w:rsidP="00560F48">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35F2FB9E" w14:textId="77777777" w:rsidR="00A735B3" w:rsidRPr="002E56B9" w:rsidRDefault="00A735B3" w:rsidP="00560F48">
            <w:pPr>
              <w:pStyle w:val="TAH"/>
            </w:pPr>
            <w:r w:rsidRPr="002E56B9">
              <w:t>Additional Information</w:t>
            </w:r>
          </w:p>
        </w:tc>
      </w:tr>
      <w:tr w:rsidR="00A735B3" w:rsidRPr="002E56B9" w14:paraId="52854158" w14:textId="77777777" w:rsidTr="00AE6135">
        <w:trPr>
          <w:tblHeader/>
          <w:jc w:val="center"/>
        </w:trPr>
        <w:tc>
          <w:tcPr>
            <w:tcW w:w="1352" w:type="dxa"/>
            <w:tcBorders>
              <w:top w:val="nil"/>
              <w:left w:val="single" w:sz="4" w:space="0" w:color="auto"/>
              <w:bottom w:val="single" w:sz="4" w:space="0" w:color="auto"/>
              <w:right w:val="single" w:sz="4" w:space="0" w:color="auto"/>
            </w:tcBorders>
          </w:tcPr>
          <w:p w14:paraId="655BCC46" w14:textId="77777777" w:rsidR="00A735B3" w:rsidRPr="002E56B9" w:rsidRDefault="00A735B3" w:rsidP="00560F48">
            <w:pPr>
              <w:pStyle w:val="TAH"/>
            </w:pPr>
          </w:p>
        </w:tc>
        <w:tc>
          <w:tcPr>
            <w:tcW w:w="4465" w:type="dxa"/>
            <w:tcBorders>
              <w:top w:val="nil"/>
              <w:left w:val="single" w:sz="4" w:space="0" w:color="auto"/>
              <w:bottom w:val="single" w:sz="4" w:space="0" w:color="auto"/>
              <w:right w:val="single" w:sz="4" w:space="0" w:color="auto"/>
            </w:tcBorders>
          </w:tcPr>
          <w:p w14:paraId="0DB87E70" w14:textId="77777777" w:rsidR="00A735B3" w:rsidRPr="002E56B9"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2E56B9"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2E56B9" w:rsidRDefault="00A735B3" w:rsidP="00560F48">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5E1F124F" w14:textId="77777777" w:rsidR="00A735B3" w:rsidRPr="002E56B9" w:rsidRDefault="00A735B3" w:rsidP="00560F4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2E56B9"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2E56B9" w:rsidRDefault="00A735B3" w:rsidP="00560F48">
            <w:pPr>
              <w:pStyle w:val="TAH"/>
            </w:pPr>
          </w:p>
        </w:tc>
        <w:tc>
          <w:tcPr>
            <w:tcW w:w="2091" w:type="dxa"/>
            <w:gridSpan w:val="2"/>
            <w:tcBorders>
              <w:top w:val="nil"/>
              <w:left w:val="single" w:sz="4" w:space="0" w:color="auto"/>
              <w:bottom w:val="single" w:sz="4" w:space="0" w:color="auto"/>
              <w:right w:val="single" w:sz="4" w:space="0" w:color="auto"/>
            </w:tcBorders>
          </w:tcPr>
          <w:p w14:paraId="6903D167" w14:textId="77777777" w:rsidR="00A735B3" w:rsidRPr="002E56B9" w:rsidRDefault="00A735B3" w:rsidP="00560F48">
            <w:pPr>
              <w:pStyle w:val="TAH"/>
            </w:pPr>
          </w:p>
        </w:tc>
      </w:tr>
      <w:tr w:rsidR="00A735B3" w:rsidRPr="002E56B9" w14:paraId="04C93944" w14:textId="77777777" w:rsidTr="00AE613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2E56B9" w:rsidRDefault="00A735B3" w:rsidP="00560F48">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2E56B9" w:rsidRDefault="00A735B3" w:rsidP="00560F4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2E56B9" w:rsidRDefault="00A735B3" w:rsidP="00560F4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2E56B9" w:rsidRDefault="00A735B3" w:rsidP="00560F4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2E56B9" w:rsidRDefault="00A735B3" w:rsidP="00560F48">
            <w:pPr>
              <w:pStyle w:val="TAL"/>
              <w:rPr>
                <w:b/>
                <w:lang w:eastAsia="zh-CN"/>
              </w:rPr>
            </w:pPr>
          </w:p>
        </w:tc>
      </w:tr>
      <w:tr w:rsidR="00A735B3" w:rsidRPr="002E56B9" w14:paraId="1E300FD4"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6A6A6D1" w14:textId="77777777" w:rsidR="00A735B3" w:rsidRPr="002E56B9" w:rsidRDefault="00A735B3" w:rsidP="00560F48">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325A73D9" w14:textId="77777777" w:rsidR="00A735B3" w:rsidRPr="002E56B9" w:rsidRDefault="00A735B3" w:rsidP="00560F4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2E56B9" w:rsidRDefault="00A735B3" w:rsidP="00560F48">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0911FC6A" w14:textId="77777777" w:rsidR="00A735B3" w:rsidRPr="002E56B9" w:rsidRDefault="00A735B3" w:rsidP="00560F48">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2E56B9" w:rsidRDefault="00A735B3" w:rsidP="00560F48">
            <w:pPr>
              <w:pStyle w:val="TAL"/>
              <w:rPr>
                <w:lang w:eastAsia="zh-CN"/>
              </w:rPr>
            </w:pPr>
            <w:r w:rsidRPr="002E56B9">
              <w:rPr>
                <w:lang w:eastAsia="zh-CN"/>
              </w:rPr>
              <w:t>PC1</w:t>
            </w:r>
          </w:p>
          <w:p w14:paraId="1104E030" w14:textId="77777777" w:rsidR="00A735B3" w:rsidRPr="002E56B9" w:rsidRDefault="00A735B3" w:rsidP="00560F48">
            <w:pPr>
              <w:pStyle w:val="TAL"/>
              <w:rPr>
                <w:lang w:eastAsia="zh-CN"/>
              </w:rPr>
            </w:pPr>
            <w:r w:rsidRPr="002E56B9">
              <w:rPr>
                <w:lang w:eastAsia="zh-CN"/>
              </w:rPr>
              <w:t>PC2</w:t>
            </w:r>
          </w:p>
          <w:p w14:paraId="03194990" w14:textId="77777777" w:rsidR="00A735B3" w:rsidRPr="002E56B9" w:rsidRDefault="00A735B3" w:rsidP="00560F48">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C27CEA8" w14:textId="3729F8A2" w:rsidR="00A735B3" w:rsidRPr="002E56B9" w:rsidRDefault="005E4001" w:rsidP="00560F48">
            <w:pPr>
              <w:pStyle w:val="TAL"/>
            </w:pPr>
            <w:r w:rsidRPr="00602508">
              <w:rPr>
                <w:rFonts w:eastAsia="SimSun"/>
              </w:rPr>
              <w:t>TC 6.2.1 is skipped if TC 6.2G.1 is executed.</w:t>
            </w:r>
          </w:p>
        </w:tc>
      </w:tr>
      <w:tr w:rsidR="00A735B3" w:rsidRPr="002E56B9" w14:paraId="661F1D67"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4DBE7BF" w14:textId="77777777" w:rsidR="00A735B3" w:rsidRPr="002E56B9" w:rsidRDefault="00A735B3" w:rsidP="00560F48">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735658E9" w14:textId="77777777" w:rsidR="00A735B3" w:rsidRPr="002E56B9" w:rsidRDefault="00A735B3" w:rsidP="00560F4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2E56B9" w:rsidRDefault="00A735B3" w:rsidP="00560F48">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6F811F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2E56B9" w:rsidRDefault="00A735B3" w:rsidP="00560F48">
            <w:pPr>
              <w:pStyle w:val="TAL"/>
              <w:rPr>
                <w:lang w:eastAsia="zh-CN"/>
              </w:rPr>
            </w:pPr>
            <w:r w:rsidRPr="002E56B9">
              <w:t>PC1</w:t>
            </w:r>
          </w:p>
          <w:p w14:paraId="583A51D3" w14:textId="77777777" w:rsidR="00A735B3" w:rsidRPr="002E56B9" w:rsidRDefault="00A735B3" w:rsidP="00560F48">
            <w:pPr>
              <w:pStyle w:val="TAL"/>
            </w:pPr>
            <w:r w:rsidRPr="002E56B9">
              <w:t>PC2</w:t>
            </w:r>
          </w:p>
          <w:p w14:paraId="5061F992" w14:textId="77777777" w:rsidR="00A735B3" w:rsidRPr="002E56B9" w:rsidRDefault="00A735B3" w:rsidP="00560F4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9B041C9" w14:textId="77777777" w:rsidR="00A735B3" w:rsidRPr="002E56B9" w:rsidRDefault="00A735B3" w:rsidP="00560F48">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0EA6AB0A" w14:textId="77777777" w:rsidR="005E4001" w:rsidRPr="00602508" w:rsidRDefault="00A735B3" w:rsidP="005E4001">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59D89D80" w14:textId="2AFC4E24" w:rsidR="00A735B3" w:rsidRPr="002E56B9" w:rsidRDefault="005E4001" w:rsidP="005E4001">
            <w:pPr>
              <w:pStyle w:val="TAL"/>
            </w:pPr>
            <w:r w:rsidRPr="00602508">
              <w:rPr>
                <w:rFonts w:eastAsia="SimSun"/>
              </w:rPr>
              <w:t>TC 6.2.2 is skipped if TC 6.2G.2 is executed.</w:t>
            </w:r>
          </w:p>
        </w:tc>
      </w:tr>
      <w:tr w:rsidR="00A735B3" w:rsidRPr="002E56B9" w14:paraId="7F9FD7A2"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2B7D374" w14:textId="77777777" w:rsidR="00A735B3" w:rsidRPr="002E56B9" w:rsidRDefault="00A735B3" w:rsidP="00560F48">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37FD94" w14:textId="77777777" w:rsidR="00A735B3" w:rsidRPr="002E56B9" w:rsidRDefault="00A735B3" w:rsidP="00560F4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2E56B9" w:rsidRDefault="00A735B3" w:rsidP="00560F48">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14FDA5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2E56B9" w:rsidRDefault="00A735B3" w:rsidP="00560F48">
            <w:pPr>
              <w:pStyle w:val="TAL"/>
              <w:rPr>
                <w:lang w:eastAsia="zh-CN"/>
              </w:rPr>
            </w:pPr>
            <w:r w:rsidRPr="002E56B9">
              <w:t>PC1</w:t>
            </w:r>
          </w:p>
          <w:p w14:paraId="478270F5" w14:textId="77777777" w:rsidR="00A735B3" w:rsidRPr="002E56B9" w:rsidRDefault="00A735B3" w:rsidP="00560F48">
            <w:pPr>
              <w:pStyle w:val="TAL"/>
            </w:pPr>
            <w:r w:rsidRPr="002E56B9">
              <w:t>PC2</w:t>
            </w:r>
          </w:p>
          <w:p w14:paraId="72344F9A" w14:textId="77777777" w:rsidR="00A735B3" w:rsidRPr="002E56B9" w:rsidRDefault="00A735B3" w:rsidP="00560F4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BDEB6A9" w14:textId="77777777" w:rsidR="00A735B3" w:rsidRPr="002E56B9" w:rsidRDefault="00A735B3" w:rsidP="00560F48">
            <w:pPr>
              <w:pStyle w:val="TAL"/>
            </w:pPr>
            <w:r w:rsidRPr="002E56B9">
              <w:t>Test execution is not necessary if TS 38.521-1 TC 6.5.2.3</w:t>
            </w:r>
            <w:r w:rsidRPr="002E56B9">
              <w:rPr>
                <w:lang w:eastAsia="zh-CN"/>
              </w:rPr>
              <w:t>, 6.5.2.4.2</w:t>
            </w:r>
            <w:r w:rsidRPr="002E56B9">
              <w:t xml:space="preserve"> and 6.5.3.3 are executed.</w:t>
            </w:r>
          </w:p>
          <w:p w14:paraId="1A86BAB1" w14:textId="77777777" w:rsidR="005E4001" w:rsidRPr="00602508" w:rsidRDefault="00A735B3" w:rsidP="005E4001">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0A126B02" w14:textId="3DB4E4A7" w:rsidR="00A735B3" w:rsidRPr="002E56B9" w:rsidRDefault="005E4001" w:rsidP="005E4001">
            <w:pPr>
              <w:pStyle w:val="TAL"/>
            </w:pPr>
            <w:r w:rsidRPr="00602508">
              <w:rPr>
                <w:rFonts w:eastAsia="SimSun"/>
              </w:rPr>
              <w:t>TC 6.2.3 is skipped if TC 6.2G.3 is executed.</w:t>
            </w:r>
          </w:p>
        </w:tc>
      </w:tr>
      <w:tr w:rsidR="00A735B3" w:rsidRPr="002E56B9" w14:paraId="3BCD294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2204CA0" w14:textId="77777777" w:rsidR="00A735B3" w:rsidRPr="002E56B9" w:rsidRDefault="00A735B3" w:rsidP="00560F48">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1C2869D3" w14:textId="77777777" w:rsidR="00A735B3" w:rsidRPr="002E56B9" w:rsidRDefault="00A735B3" w:rsidP="00560F4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2E56B9" w:rsidRDefault="00A735B3" w:rsidP="00560F48">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93B2C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2E56B9" w:rsidRDefault="00A735B3" w:rsidP="00560F48">
            <w:pPr>
              <w:pStyle w:val="TAL"/>
              <w:rPr>
                <w:lang w:eastAsia="zh-CN"/>
              </w:rPr>
            </w:pPr>
            <w:r w:rsidRPr="002E56B9">
              <w:rPr>
                <w:lang w:eastAsia="zh-CN"/>
              </w:rPr>
              <w:t>PC1</w:t>
            </w:r>
          </w:p>
          <w:p w14:paraId="596C1AB3" w14:textId="77777777" w:rsidR="00A735B3" w:rsidRPr="002E56B9" w:rsidRDefault="00A735B3" w:rsidP="00560F48">
            <w:pPr>
              <w:pStyle w:val="TAL"/>
              <w:rPr>
                <w:lang w:eastAsia="zh-CN"/>
              </w:rPr>
            </w:pPr>
            <w:r w:rsidRPr="002E56B9">
              <w:rPr>
                <w:lang w:eastAsia="zh-CN"/>
              </w:rPr>
              <w:t>PC2</w:t>
            </w:r>
          </w:p>
          <w:p w14:paraId="234931FA" w14:textId="77777777" w:rsidR="00A735B3" w:rsidRPr="002E56B9" w:rsidRDefault="00A735B3" w:rsidP="00560F48">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4A0EFB58" w14:textId="29D72FB9" w:rsidR="00A735B3" w:rsidRPr="002E56B9" w:rsidRDefault="005E4001" w:rsidP="00560F48">
            <w:pPr>
              <w:pStyle w:val="TAL"/>
            </w:pPr>
            <w:r w:rsidRPr="00602508">
              <w:rPr>
                <w:rFonts w:eastAsia="SimSun"/>
              </w:rPr>
              <w:t>TC 6.2.4 is skipped if TC 6.2G.4 is executed.</w:t>
            </w:r>
          </w:p>
        </w:tc>
      </w:tr>
      <w:tr w:rsidR="00A735B3" w:rsidRPr="002E56B9" w14:paraId="321F1C7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8B629A4" w14:textId="77777777" w:rsidR="00A735B3" w:rsidRPr="002E56B9" w:rsidRDefault="00A735B3" w:rsidP="00560F48">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F685B0A" w14:textId="77777777" w:rsidR="00A735B3" w:rsidRPr="002E56B9" w:rsidRDefault="00A735B3" w:rsidP="00560F4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2E56B9" w:rsidRDefault="00A735B3" w:rsidP="00560F48">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2E56B9" w:rsidRDefault="00A735B3" w:rsidP="00560F48">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1137703" w14:textId="77777777" w:rsidR="00A735B3" w:rsidRPr="002E56B9" w:rsidRDefault="00A735B3" w:rsidP="00560F4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2E56B9" w:rsidRDefault="00A735B3" w:rsidP="00560F48">
            <w:pPr>
              <w:pStyle w:val="TAL"/>
              <w:rPr>
                <w:lang w:eastAsia="zh-CN"/>
              </w:rPr>
            </w:pPr>
            <w:r w:rsidRPr="002E56B9">
              <w:rPr>
                <w:rFonts w:eastAsia="SimSun"/>
                <w:lang w:eastAsia="zh-CN"/>
              </w:rPr>
              <w:t>E015</w:t>
            </w:r>
          </w:p>
          <w:p w14:paraId="7320E44D" w14:textId="77777777" w:rsidR="00A735B3" w:rsidRPr="002E56B9" w:rsidRDefault="00A735B3" w:rsidP="00560F48">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F78A357" w14:textId="77777777" w:rsidR="00A735B3" w:rsidRPr="002E56B9" w:rsidRDefault="00A735B3" w:rsidP="00560F48">
            <w:pPr>
              <w:pStyle w:val="TAL"/>
            </w:pPr>
          </w:p>
        </w:tc>
      </w:tr>
      <w:tr w:rsidR="00A735B3" w:rsidRPr="002E56B9" w14:paraId="6C97FC3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E93F597" w14:textId="77777777" w:rsidR="00A735B3" w:rsidRPr="002E56B9" w:rsidRDefault="00A735B3" w:rsidP="00560F48">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3D41A56E" w14:textId="77777777" w:rsidR="00A735B3" w:rsidRPr="002E56B9" w:rsidRDefault="00A735B3" w:rsidP="00560F4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2E56B9" w:rsidRDefault="00A735B3" w:rsidP="00560F4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D8370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Default="00A735B3" w:rsidP="00405A30">
            <w:pPr>
              <w:pStyle w:val="TAL"/>
              <w:rPr>
                <w:lang w:eastAsia="zh-CN"/>
              </w:rPr>
            </w:pPr>
            <w:r w:rsidRPr="002E56B9">
              <w:rPr>
                <w:lang w:eastAsia="zh-CN"/>
              </w:rPr>
              <w:t>E015</w:t>
            </w:r>
          </w:p>
          <w:p w14:paraId="66C3819F" w14:textId="3EC7457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19F3C8E"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4E2CF74" w14:textId="1A60B05D"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r w:rsidR="00293B33"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C3D7400" w14:textId="77777777" w:rsidR="00A735B3" w:rsidRPr="002E56B9" w:rsidRDefault="00A735B3" w:rsidP="00560F48">
            <w:pPr>
              <w:pStyle w:val="TAL"/>
            </w:pPr>
            <w:r w:rsidRPr="002E56B9">
              <w:t>Test execution is not necessary if TS 38.521-1 TC 6.5A.2.4.1.1 is executed.</w:t>
            </w:r>
          </w:p>
        </w:tc>
      </w:tr>
      <w:tr w:rsidR="00A735B3" w:rsidRPr="002E56B9" w14:paraId="30A1A76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DB2B5A0" w14:textId="77777777" w:rsidR="00A735B3" w:rsidRPr="002E56B9" w:rsidRDefault="00A735B3" w:rsidP="00560F48">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BEE7C16" w14:textId="77777777" w:rsidR="00A735B3" w:rsidRPr="002E56B9" w:rsidRDefault="00A735B3" w:rsidP="00560F4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2E56B9" w:rsidRDefault="00A735B3" w:rsidP="00560F4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D9D8D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Default="00A735B3" w:rsidP="00405A30">
            <w:pPr>
              <w:pStyle w:val="TAL"/>
              <w:rPr>
                <w:lang w:eastAsia="zh-CN"/>
              </w:rPr>
            </w:pPr>
            <w:r w:rsidRPr="002E56B9">
              <w:rPr>
                <w:lang w:eastAsia="zh-CN"/>
              </w:rPr>
              <w:t>E015</w:t>
            </w:r>
          </w:p>
          <w:p w14:paraId="4260D2A0" w14:textId="73217369"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5D69FB2"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B94BE8" w14:textId="77777777" w:rsidR="00A735B3" w:rsidRPr="002E56B9" w:rsidRDefault="00A735B3" w:rsidP="00560F48">
            <w:pPr>
              <w:pStyle w:val="TAL"/>
            </w:pPr>
            <w:r w:rsidRPr="002E56B9">
              <w:t>Test execution is not necessary if TS 38.521-1 TC 6.5A.2.3 and 6.5A.3.3 are executed.</w:t>
            </w:r>
          </w:p>
        </w:tc>
      </w:tr>
      <w:tr w:rsidR="00A735B3" w:rsidRPr="002E56B9" w14:paraId="2323F7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49FBCA9" w14:textId="77777777" w:rsidR="00A735B3" w:rsidRPr="002E56B9" w:rsidRDefault="00A735B3" w:rsidP="00560F48">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3F15799C" w14:textId="77777777" w:rsidR="00A735B3" w:rsidRPr="002E56B9" w:rsidRDefault="00A735B3" w:rsidP="00560F4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2E56B9" w:rsidRDefault="00A735B3" w:rsidP="00560F4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410ACA" w14:textId="77777777" w:rsidR="00A735B3" w:rsidRPr="002E56B9" w:rsidRDefault="00A735B3" w:rsidP="00560F4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Default="00A735B3" w:rsidP="00405A30">
            <w:pPr>
              <w:pStyle w:val="TAL"/>
              <w:rPr>
                <w:lang w:eastAsia="zh-CN"/>
              </w:rPr>
            </w:pPr>
            <w:r w:rsidRPr="002E56B9">
              <w:rPr>
                <w:lang w:eastAsia="zh-CN"/>
              </w:rPr>
              <w:t>E015</w:t>
            </w:r>
          </w:p>
          <w:p w14:paraId="4B47A19A" w14:textId="7F41014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5020A21F" w14:textId="77777777" w:rsidR="00293B33" w:rsidRDefault="00A735B3" w:rsidP="00293B3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946C9C4" w14:textId="0EF8588B"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BB75425" w14:textId="77777777" w:rsidR="00A735B3" w:rsidRPr="002E56B9" w:rsidRDefault="00A735B3" w:rsidP="00560F48">
            <w:pPr>
              <w:pStyle w:val="TAL"/>
            </w:pPr>
          </w:p>
        </w:tc>
      </w:tr>
      <w:tr w:rsidR="00A735B3" w:rsidRPr="002E56B9" w14:paraId="4A63BF2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5DB6842" w14:textId="77777777" w:rsidR="00A735B3" w:rsidRPr="002E56B9" w:rsidRDefault="00A735B3" w:rsidP="00560F48">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3D3B75A2" w14:textId="77777777" w:rsidR="00A735B3" w:rsidRPr="002E56B9" w:rsidRDefault="00A735B3" w:rsidP="00560F4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2E56B9" w:rsidRDefault="00A735B3" w:rsidP="00560F48">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7C174E2"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2E56B9"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6FC84B" w14:textId="77777777" w:rsidR="00A735B3" w:rsidRPr="002E56B9" w:rsidRDefault="00A735B3" w:rsidP="00560F48">
            <w:pPr>
              <w:pStyle w:val="TAL"/>
            </w:pPr>
          </w:p>
        </w:tc>
      </w:tr>
      <w:tr w:rsidR="00A735B3" w:rsidRPr="002E56B9" w14:paraId="7F2FFB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FA96088" w14:textId="77777777" w:rsidR="00A735B3" w:rsidRPr="002E56B9" w:rsidRDefault="00A735B3" w:rsidP="00560F48">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4FE93D0A" w14:textId="77777777" w:rsidR="00A735B3" w:rsidRPr="002E56B9" w:rsidRDefault="00A735B3" w:rsidP="00560F4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2E56B9" w:rsidRDefault="00A735B3" w:rsidP="00560F48">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7EF1B10"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2E56B9"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542652B" w14:textId="77777777" w:rsidR="00A735B3" w:rsidRPr="002E56B9" w:rsidRDefault="00A735B3" w:rsidP="00560F48">
            <w:pPr>
              <w:pStyle w:val="TAL"/>
            </w:pPr>
            <w:r w:rsidRPr="002E56B9">
              <w:t>Test execution is not necessary if TS 38.521-1 TC 6.5B.2.4 is executed.</w:t>
            </w:r>
          </w:p>
        </w:tc>
      </w:tr>
      <w:tr w:rsidR="00A735B3" w:rsidRPr="002E56B9" w14:paraId="79B74E2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ED56DF6" w14:textId="77777777" w:rsidR="00A735B3" w:rsidRPr="002E56B9" w:rsidRDefault="00A735B3" w:rsidP="00560F48">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CE856CE" w14:textId="77777777" w:rsidR="00A735B3" w:rsidRPr="002E56B9" w:rsidRDefault="00A735B3" w:rsidP="00560F4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2E56B9" w:rsidRDefault="00A735B3" w:rsidP="00560F48">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D91305F"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2E56B9"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EBF3DEC" w14:textId="77777777" w:rsidR="00A735B3" w:rsidRPr="002E56B9" w:rsidRDefault="00A735B3" w:rsidP="00560F48">
            <w:pPr>
              <w:pStyle w:val="TAL"/>
            </w:pPr>
            <w:r w:rsidRPr="002E56B9">
              <w:t>Test execution is not necessary if TS 38.521-1 TC 6.5B.2.3 and 6.5B.3.3 are executed.</w:t>
            </w:r>
          </w:p>
        </w:tc>
      </w:tr>
      <w:tr w:rsidR="00A735B3" w:rsidRPr="002E56B9" w14:paraId="585A478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83D98E4" w14:textId="77777777" w:rsidR="00A735B3" w:rsidRPr="002E56B9" w:rsidRDefault="00A735B3" w:rsidP="00560F48">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3E1F2630" w14:textId="77777777" w:rsidR="00A735B3" w:rsidRPr="002E56B9" w:rsidRDefault="00A735B3" w:rsidP="00560F4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2E56B9" w:rsidRDefault="00A735B3" w:rsidP="00560F48">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BB2061D"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2E56B9"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AB0B69C" w14:textId="77777777" w:rsidR="00A735B3" w:rsidRPr="002E56B9" w:rsidRDefault="00A735B3" w:rsidP="00560F48">
            <w:pPr>
              <w:pStyle w:val="TAL"/>
            </w:pPr>
          </w:p>
        </w:tc>
      </w:tr>
      <w:tr w:rsidR="00A735B3" w:rsidRPr="002E56B9" w14:paraId="05C6E4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A75E89F" w14:textId="77777777" w:rsidR="00A735B3" w:rsidRPr="002E56B9" w:rsidRDefault="00A735B3" w:rsidP="00560F48">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869DD8D" w14:textId="77777777" w:rsidR="00A735B3" w:rsidRPr="002E56B9" w:rsidRDefault="00A735B3" w:rsidP="00560F4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2E56B9" w:rsidRDefault="00A735B3" w:rsidP="00560F48">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5CC685" w14:textId="77777777" w:rsidR="00A735B3" w:rsidRPr="002E56B9" w:rsidRDefault="00A735B3" w:rsidP="00560F4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2E56B9" w:rsidRDefault="00A735B3" w:rsidP="00560F4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632C7" w14:textId="77777777" w:rsidR="00A735B3" w:rsidRPr="002E56B9" w:rsidRDefault="00A735B3" w:rsidP="00560F48">
            <w:pPr>
              <w:pStyle w:val="TAL"/>
            </w:pPr>
            <w:r w:rsidRPr="002E56B9">
              <w:rPr>
                <w:rFonts w:eastAsia="SimSun"/>
              </w:rPr>
              <w:t>NOTE 2</w:t>
            </w:r>
          </w:p>
        </w:tc>
      </w:tr>
      <w:tr w:rsidR="00A735B3" w:rsidRPr="002E56B9" w14:paraId="5393EE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3C6F10" w14:textId="77777777" w:rsidR="00A735B3" w:rsidRPr="002E56B9" w:rsidRDefault="00A735B3" w:rsidP="00560F48">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3B7D9C78" w14:textId="77777777" w:rsidR="00A735B3" w:rsidRPr="002E56B9" w:rsidRDefault="00A735B3" w:rsidP="00560F4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2E56B9" w:rsidRDefault="00A735B3" w:rsidP="00560F48">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DE59B6C"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51E9B" w14:textId="77777777" w:rsidR="00A735B3" w:rsidRPr="002E56B9" w:rsidRDefault="00A735B3" w:rsidP="00560F48">
            <w:pPr>
              <w:pStyle w:val="TAL"/>
            </w:pPr>
            <w:r w:rsidRPr="002E56B9">
              <w:rPr>
                <w:rFonts w:eastAsia="SimSun"/>
              </w:rPr>
              <w:t>NOTE 2</w:t>
            </w:r>
          </w:p>
        </w:tc>
      </w:tr>
      <w:tr w:rsidR="00A735B3" w:rsidRPr="002E56B9" w14:paraId="5DA6C47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D388943" w14:textId="77777777" w:rsidR="00A735B3" w:rsidRPr="002E56B9" w:rsidRDefault="00A735B3" w:rsidP="00560F48">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2CF6B971" w14:textId="77777777" w:rsidR="00A735B3" w:rsidRPr="002E56B9" w:rsidRDefault="00A735B3" w:rsidP="00560F4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2E56B9" w:rsidRDefault="00A735B3" w:rsidP="00560F48">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FC47580"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DBCF41" w14:textId="77777777" w:rsidR="00A735B3" w:rsidRPr="002E56B9" w:rsidRDefault="00A735B3" w:rsidP="00560F48">
            <w:pPr>
              <w:pStyle w:val="TAL"/>
              <w:rPr>
                <w:rFonts w:eastAsia="SimSun"/>
              </w:rPr>
            </w:pPr>
            <w:r w:rsidRPr="002E56B9">
              <w:rPr>
                <w:rFonts w:eastAsia="SimSun"/>
              </w:rPr>
              <w:t>NOTE 2</w:t>
            </w:r>
          </w:p>
          <w:p w14:paraId="3DAAD47E" w14:textId="77777777" w:rsidR="00A735B3" w:rsidRPr="002E56B9" w:rsidRDefault="00A735B3" w:rsidP="00560F48">
            <w:pPr>
              <w:pStyle w:val="TAL"/>
            </w:pPr>
            <w:r w:rsidRPr="002E56B9">
              <w:t>Test execution is not necessary if TS 38.521-1 TC 6.5C.2.4.1 is executed.</w:t>
            </w:r>
          </w:p>
        </w:tc>
      </w:tr>
      <w:tr w:rsidR="00A735B3" w:rsidRPr="002E56B9" w14:paraId="4521388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CC934D" w14:textId="77777777" w:rsidR="00A735B3" w:rsidRPr="002E56B9" w:rsidRDefault="00A735B3" w:rsidP="00560F48">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003BCB0A" w14:textId="77777777" w:rsidR="00A735B3" w:rsidRPr="002E56B9" w:rsidRDefault="00A735B3" w:rsidP="00560F4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2E56B9" w:rsidRDefault="00A735B3" w:rsidP="00560F48">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11FB0A5"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BBCFD7" w14:textId="77777777" w:rsidR="00A735B3" w:rsidRPr="002E56B9" w:rsidRDefault="00A735B3" w:rsidP="00560F48">
            <w:pPr>
              <w:pStyle w:val="TAL"/>
            </w:pPr>
            <w:r w:rsidRPr="002E56B9">
              <w:rPr>
                <w:rFonts w:eastAsia="SimSun"/>
              </w:rPr>
              <w:t>NOTE 2</w:t>
            </w:r>
          </w:p>
        </w:tc>
      </w:tr>
      <w:tr w:rsidR="00A735B3" w:rsidRPr="002E56B9" w14:paraId="05B065BD" w14:textId="77777777" w:rsidTr="00AE6135">
        <w:trPr>
          <w:jc w:val="center"/>
        </w:trPr>
        <w:tc>
          <w:tcPr>
            <w:tcW w:w="1352" w:type="dxa"/>
            <w:tcBorders>
              <w:top w:val="single" w:sz="4" w:space="0" w:color="auto"/>
              <w:left w:val="single" w:sz="4" w:space="0" w:color="auto"/>
              <w:bottom w:val="nil"/>
              <w:right w:val="single" w:sz="4" w:space="0" w:color="auto"/>
            </w:tcBorders>
          </w:tcPr>
          <w:p w14:paraId="26819F0E" w14:textId="77777777" w:rsidR="00A735B3" w:rsidRPr="002E56B9" w:rsidRDefault="00A735B3" w:rsidP="00560F48">
            <w:pPr>
              <w:pStyle w:val="TAL"/>
            </w:pPr>
            <w:r w:rsidRPr="002E56B9">
              <w:t>6.2D.1</w:t>
            </w:r>
          </w:p>
        </w:tc>
        <w:tc>
          <w:tcPr>
            <w:tcW w:w="4465" w:type="dxa"/>
            <w:tcBorders>
              <w:top w:val="single" w:sz="4" w:space="0" w:color="auto"/>
              <w:left w:val="single" w:sz="4" w:space="0" w:color="auto"/>
              <w:bottom w:val="nil"/>
              <w:right w:val="single" w:sz="4" w:space="0" w:color="auto"/>
            </w:tcBorders>
          </w:tcPr>
          <w:p w14:paraId="55BFAF08" w14:textId="77777777" w:rsidR="00A735B3" w:rsidRPr="002E56B9" w:rsidRDefault="00A735B3" w:rsidP="00560F4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F4F03" w14:textId="02BE10A5" w:rsidR="00A735B3" w:rsidRPr="002E56B9" w:rsidRDefault="004C47C8" w:rsidP="00560F48">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27F71E94" w14:textId="50914762" w:rsidR="00A735B3" w:rsidRPr="002E56B9" w:rsidRDefault="004C47C8" w:rsidP="00560F48">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E5CCA3D" w14:textId="77777777" w:rsidR="00A735B3" w:rsidRPr="002E56B9" w:rsidRDefault="00A735B3" w:rsidP="00560F48">
            <w:pPr>
              <w:pStyle w:val="TAL"/>
            </w:pPr>
            <w:r w:rsidRPr="002E56B9">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2E56B9" w:rsidRDefault="00A735B3" w:rsidP="00560F48">
            <w:pPr>
              <w:pStyle w:val="TAL"/>
            </w:pPr>
            <w:r w:rsidRPr="002E56B9">
              <w:rPr>
                <w:rFonts w:hint="eastAsia"/>
              </w:rPr>
              <w:t>P</w:t>
            </w:r>
            <w:r w:rsidRPr="002E56B9">
              <w:t>C1.5</w:t>
            </w:r>
          </w:p>
          <w:p w14:paraId="74084E2D" w14:textId="77777777" w:rsidR="00A735B3" w:rsidRPr="002E56B9" w:rsidRDefault="00A735B3" w:rsidP="00560F48">
            <w:pPr>
              <w:pStyle w:val="TAL"/>
            </w:pPr>
            <w:r w:rsidRPr="002E56B9">
              <w:t>PC2</w:t>
            </w:r>
          </w:p>
          <w:p w14:paraId="7DAC17EB" w14:textId="77777777" w:rsidR="00A735B3" w:rsidRPr="002E56B9" w:rsidRDefault="00A735B3" w:rsidP="00560F4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E1E9113" w14:textId="77777777" w:rsidR="00A735B3" w:rsidRPr="002E56B9" w:rsidRDefault="00A735B3" w:rsidP="00560F48">
            <w:pPr>
              <w:pStyle w:val="TAL"/>
              <w:rPr>
                <w:rFonts w:eastAsia="SimSun"/>
              </w:rPr>
            </w:pPr>
          </w:p>
        </w:tc>
      </w:tr>
      <w:tr w:rsidR="00A735B3" w:rsidRPr="002E56B9" w14:paraId="23086AE4" w14:textId="77777777" w:rsidTr="00AE6135">
        <w:trPr>
          <w:jc w:val="center"/>
        </w:trPr>
        <w:tc>
          <w:tcPr>
            <w:tcW w:w="1352" w:type="dxa"/>
            <w:tcBorders>
              <w:top w:val="nil"/>
              <w:left w:val="single" w:sz="4" w:space="0" w:color="auto"/>
              <w:bottom w:val="single" w:sz="4" w:space="0" w:color="auto"/>
              <w:right w:val="single" w:sz="4" w:space="0" w:color="auto"/>
            </w:tcBorders>
          </w:tcPr>
          <w:p w14:paraId="5B3BC359" w14:textId="77777777" w:rsidR="00A735B3" w:rsidRPr="002E56B9"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1EC2164F"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2E56B9" w:rsidRDefault="00A735B3" w:rsidP="00560F48">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90D086C" w14:textId="77777777" w:rsidR="00A735B3" w:rsidRPr="002E56B9" w:rsidRDefault="00A735B3" w:rsidP="00560F48">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2408CE4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61EE87" w14:textId="77777777" w:rsidR="00A735B3" w:rsidRPr="002E56B9" w:rsidRDefault="00A735B3" w:rsidP="00560F48">
            <w:pPr>
              <w:pStyle w:val="TAL"/>
              <w:rPr>
                <w:rFonts w:eastAsia="SimSun"/>
              </w:rPr>
            </w:pPr>
          </w:p>
        </w:tc>
      </w:tr>
      <w:tr w:rsidR="00A735B3" w:rsidRPr="002E56B9" w14:paraId="3F3F31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4F97480" w14:textId="77777777" w:rsidR="00A735B3" w:rsidRPr="002E56B9" w:rsidRDefault="00A735B3" w:rsidP="00560F48">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0F70F28" w14:textId="77777777" w:rsidR="00A735B3" w:rsidRPr="002E56B9" w:rsidRDefault="00A735B3" w:rsidP="00560F4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697BCE" w14:textId="77777777" w:rsidR="00A735B3" w:rsidRPr="002E56B9" w:rsidRDefault="00A735B3" w:rsidP="00560F48">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0BF7A43"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2E56B9" w:rsidRDefault="00A735B3" w:rsidP="00560F4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46E1C43" w14:textId="77777777" w:rsidR="00A735B3" w:rsidRPr="002E56B9" w:rsidRDefault="00A735B3" w:rsidP="00560F48">
            <w:pPr>
              <w:pStyle w:val="TAL"/>
              <w:rPr>
                <w:rFonts w:eastAsia="SimSun"/>
                <w:lang w:eastAsia="zh-CN"/>
              </w:rPr>
            </w:pPr>
          </w:p>
        </w:tc>
      </w:tr>
      <w:tr w:rsidR="00A735B3" w:rsidRPr="002E56B9" w14:paraId="566FB1FB"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7658CD09" w14:textId="77777777" w:rsidR="00A735B3" w:rsidRPr="002E56B9" w:rsidRDefault="00A735B3" w:rsidP="00560F48">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47BEBE51" w14:textId="77777777" w:rsidR="00A735B3" w:rsidRPr="002E56B9" w:rsidRDefault="00A735B3" w:rsidP="00560F4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2E56B9" w:rsidRDefault="00A735B3" w:rsidP="00560F4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6D6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2E56B9" w:rsidRDefault="00A735B3" w:rsidP="00560F48">
            <w:pPr>
              <w:pStyle w:val="TAL"/>
            </w:pPr>
            <w:r w:rsidRPr="002E56B9">
              <w:t>PC1.5</w:t>
            </w:r>
          </w:p>
          <w:p w14:paraId="3FEC22CF" w14:textId="77777777" w:rsidR="00A735B3" w:rsidRPr="002E56B9" w:rsidRDefault="00A735B3" w:rsidP="00560F48">
            <w:pPr>
              <w:pStyle w:val="TAL"/>
            </w:pPr>
            <w:r w:rsidRPr="002E56B9">
              <w:t>PC2</w:t>
            </w:r>
          </w:p>
          <w:p w14:paraId="610022EF" w14:textId="77777777" w:rsidR="00A735B3" w:rsidRPr="002E56B9" w:rsidRDefault="00A735B3" w:rsidP="00560F48">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D490C74" w14:textId="77777777" w:rsidR="00A735B3" w:rsidRPr="002E56B9" w:rsidRDefault="00A735B3" w:rsidP="00560F48">
            <w:pPr>
              <w:pStyle w:val="TAL"/>
            </w:pPr>
            <w:r w:rsidRPr="002E56B9">
              <w:t>Test execution is not necessary if TS 38.521-1 TC 6.5D.2.4.1 is executed.</w:t>
            </w:r>
          </w:p>
        </w:tc>
      </w:tr>
      <w:tr w:rsidR="00A735B3" w:rsidRPr="002E56B9" w14:paraId="2888F751" w14:textId="77777777" w:rsidTr="00AE6135">
        <w:trPr>
          <w:jc w:val="center"/>
        </w:trPr>
        <w:tc>
          <w:tcPr>
            <w:tcW w:w="1352" w:type="dxa"/>
            <w:tcBorders>
              <w:top w:val="nil"/>
              <w:left w:val="single" w:sz="4" w:space="0" w:color="auto"/>
              <w:bottom w:val="single" w:sz="4" w:space="0" w:color="auto"/>
              <w:right w:val="single" w:sz="4" w:space="0" w:color="auto"/>
            </w:tcBorders>
          </w:tcPr>
          <w:p w14:paraId="160BBCFB" w14:textId="77777777" w:rsidR="00A735B3" w:rsidRPr="002E56B9" w:rsidRDefault="00A735B3" w:rsidP="00560F48">
            <w:pPr>
              <w:pStyle w:val="TAL"/>
              <w:rPr>
                <w:lang w:eastAsia="zh-CN"/>
              </w:rPr>
            </w:pPr>
          </w:p>
        </w:tc>
        <w:tc>
          <w:tcPr>
            <w:tcW w:w="4465" w:type="dxa"/>
            <w:tcBorders>
              <w:top w:val="nil"/>
              <w:left w:val="single" w:sz="4" w:space="0" w:color="auto"/>
              <w:bottom w:val="single" w:sz="4" w:space="0" w:color="auto"/>
              <w:right w:val="single" w:sz="4" w:space="0" w:color="auto"/>
            </w:tcBorders>
          </w:tcPr>
          <w:p w14:paraId="5B5DB802" w14:textId="77777777" w:rsidR="00A735B3" w:rsidRPr="002E56B9"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2E56B9" w:rsidRDefault="00A735B3" w:rsidP="00560F48">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07EACE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6BC455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2E56B9"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33A3A8A1" w14:textId="77777777" w:rsidR="00A735B3" w:rsidRPr="002E56B9" w:rsidRDefault="00A735B3" w:rsidP="00560F48">
            <w:pPr>
              <w:pStyle w:val="TAL"/>
            </w:pPr>
          </w:p>
        </w:tc>
      </w:tr>
      <w:tr w:rsidR="00A735B3" w:rsidRPr="002E56B9" w14:paraId="47CECDC0" w14:textId="77777777" w:rsidTr="00AE6135">
        <w:trPr>
          <w:jc w:val="center"/>
        </w:trPr>
        <w:tc>
          <w:tcPr>
            <w:tcW w:w="1352" w:type="dxa"/>
            <w:tcBorders>
              <w:top w:val="nil"/>
              <w:left w:val="single" w:sz="4" w:space="0" w:color="auto"/>
              <w:bottom w:val="single" w:sz="4" w:space="0" w:color="auto"/>
              <w:right w:val="single" w:sz="4" w:space="0" w:color="auto"/>
            </w:tcBorders>
          </w:tcPr>
          <w:p w14:paraId="29849533" w14:textId="77777777" w:rsidR="00A735B3" w:rsidRPr="002E56B9" w:rsidRDefault="00A735B3" w:rsidP="00560F48">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5E5C96E6" w14:textId="77777777" w:rsidR="00A735B3" w:rsidRPr="002E56B9" w:rsidRDefault="00A735B3" w:rsidP="00560F4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2E56B9" w:rsidRDefault="00A735B3" w:rsidP="00560F4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8486186"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2E56B9"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0408270D" w14:textId="77777777" w:rsidR="00A735B3" w:rsidRPr="002E56B9" w:rsidRDefault="00A735B3" w:rsidP="00560F48">
            <w:pPr>
              <w:pStyle w:val="TAL"/>
            </w:pPr>
            <w:r w:rsidRPr="002E56B9">
              <w:t>Test execution is not necessary if TS 38.521-1 TC 6.5D.2.4.1_1 is executed.</w:t>
            </w:r>
          </w:p>
        </w:tc>
      </w:tr>
      <w:tr w:rsidR="00A735B3" w:rsidRPr="002E56B9" w14:paraId="6B112C88"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B82925" w14:textId="77777777" w:rsidR="00A735B3" w:rsidRPr="002E56B9" w:rsidRDefault="00A735B3" w:rsidP="00560F48">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2B0F6DF3" w14:textId="77777777" w:rsidR="00A735B3" w:rsidRPr="002E56B9" w:rsidRDefault="00A735B3" w:rsidP="00560F4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2E56B9" w:rsidRDefault="00A735B3" w:rsidP="00560F4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BF0F8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2E56B9" w:rsidRDefault="00A735B3" w:rsidP="00560F48">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2E56B9" w:rsidRDefault="00A735B3" w:rsidP="00560F48">
            <w:pPr>
              <w:pStyle w:val="TAL"/>
            </w:pPr>
            <w:r w:rsidRPr="002E56B9">
              <w:t>PC1.5 (NOTE 1)</w:t>
            </w:r>
          </w:p>
          <w:p w14:paraId="1EA912F3" w14:textId="77777777" w:rsidR="00A735B3" w:rsidRPr="002E56B9" w:rsidRDefault="00A735B3" w:rsidP="00560F48">
            <w:pPr>
              <w:pStyle w:val="TAL"/>
            </w:pPr>
            <w:r w:rsidRPr="002E56B9">
              <w:t>PC2</w:t>
            </w:r>
          </w:p>
          <w:p w14:paraId="5748C473" w14:textId="77777777" w:rsidR="00A735B3" w:rsidRPr="002E56B9" w:rsidRDefault="00A735B3" w:rsidP="00560F48">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1DA55741"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735B3" w:rsidRPr="002E56B9" w14:paraId="4C7CF07F" w14:textId="77777777" w:rsidTr="00AE6135">
        <w:trPr>
          <w:jc w:val="center"/>
        </w:trPr>
        <w:tc>
          <w:tcPr>
            <w:tcW w:w="1352" w:type="dxa"/>
            <w:tcBorders>
              <w:top w:val="nil"/>
              <w:left w:val="single" w:sz="4" w:space="0" w:color="auto"/>
              <w:bottom w:val="single" w:sz="4" w:space="0" w:color="auto"/>
              <w:right w:val="single" w:sz="4" w:space="0" w:color="auto"/>
            </w:tcBorders>
          </w:tcPr>
          <w:p w14:paraId="0CE64808" w14:textId="77777777" w:rsidR="00A735B3" w:rsidRPr="002E56B9"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796620A9"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2E56B9" w:rsidRDefault="00A735B3" w:rsidP="00560F48">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7F044BC"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899486"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2E56B9"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606CE43D" w14:textId="77777777" w:rsidR="00A735B3" w:rsidRPr="002E56B9" w:rsidRDefault="00A735B3" w:rsidP="00560F48">
            <w:pPr>
              <w:pStyle w:val="TAL"/>
              <w:rPr>
                <w:lang w:eastAsia="ko-KR"/>
              </w:rPr>
            </w:pPr>
          </w:p>
        </w:tc>
      </w:tr>
      <w:tr w:rsidR="00A735B3" w:rsidRPr="002E56B9" w14:paraId="2C32F452" w14:textId="77777777" w:rsidTr="00AE6135">
        <w:trPr>
          <w:jc w:val="center"/>
        </w:trPr>
        <w:tc>
          <w:tcPr>
            <w:tcW w:w="1352" w:type="dxa"/>
            <w:tcBorders>
              <w:top w:val="nil"/>
              <w:left w:val="single" w:sz="4" w:space="0" w:color="auto"/>
              <w:bottom w:val="single" w:sz="4" w:space="0" w:color="auto"/>
              <w:right w:val="single" w:sz="4" w:space="0" w:color="auto"/>
            </w:tcBorders>
          </w:tcPr>
          <w:p w14:paraId="70230709" w14:textId="77777777" w:rsidR="00A735B3" w:rsidRPr="002E56B9" w:rsidRDefault="00A735B3" w:rsidP="00560F48">
            <w:pPr>
              <w:pStyle w:val="TAL"/>
            </w:pPr>
            <w:r w:rsidRPr="002E56B9">
              <w:t>6.2D.3_1</w:t>
            </w:r>
          </w:p>
        </w:tc>
        <w:tc>
          <w:tcPr>
            <w:tcW w:w="4465" w:type="dxa"/>
            <w:tcBorders>
              <w:top w:val="nil"/>
              <w:left w:val="single" w:sz="4" w:space="0" w:color="auto"/>
              <w:bottom w:val="single" w:sz="4" w:space="0" w:color="auto"/>
              <w:right w:val="single" w:sz="4" w:space="0" w:color="auto"/>
            </w:tcBorders>
          </w:tcPr>
          <w:p w14:paraId="0AD1C861" w14:textId="77777777" w:rsidR="00A735B3" w:rsidRPr="002E56B9" w:rsidRDefault="00A735B3" w:rsidP="00560F4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2E56B9" w:rsidRDefault="00A735B3" w:rsidP="00560F4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DB6BDED"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2E56B9"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176C2E25" w14:textId="77777777" w:rsidR="00A735B3" w:rsidRPr="002E56B9" w:rsidRDefault="00A735B3" w:rsidP="00560F48">
            <w:pPr>
              <w:pStyle w:val="TAL"/>
              <w:rPr>
                <w:lang w:eastAsia="ko-KR"/>
              </w:rPr>
            </w:pPr>
          </w:p>
        </w:tc>
      </w:tr>
      <w:tr w:rsidR="00A735B3" w:rsidRPr="002E56B9" w14:paraId="7076D9D1"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9D3AE14" w14:textId="77777777" w:rsidR="00A735B3" w:rsidRPr="002E56B9" w:rsidRDefault="00A735B3" w:rsidP="00560F48">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08CA0944" w14:textId="77777777" w:rsidR="00A735B3" w:rsidRPr="002E56B9" w:rsidRDefault="00A735B3" w:rsidP="00560F4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2E56B9" w:rsidRDefault="00A735B3" w:rsidP="00560F4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ED2F51"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2E56B9" w:rsidRDefault="00A735B3" w:rsidP="00560F48">
            <w:pPr>
              <w:pStyle w:val="TAL"/>
            </w:pPr>
            <w:r w:rsidRPr="002E56B9">
              <w:t>PC1.5</w:t>
            </w:r>
          </w:p>
          <w:p w14:paraId="1088E5D6" w14:textId="77777777" w:rsidR="00A735B3" w:rsidRPr="002E56B9" w:rsidRDefault="00A735B3" w:rsidP="00560F48">
            <w:pPr>
              <w:pStyle w:val="TAL"/>
            </w:pPr>
            <w:r w:rsidRPr="002E56B9">
              <w:t>PC2</w:t>
            </w:r>
          </w:p>
          <w:p w14:paraId="6EE60FB1" w14:textId="77777777" w:rsidR="00A735B3" w:rsidRPr="002E56B9" w:rsidRDefault="00A735B3" w:rsidP="00560F48">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0AF4E80C" w14:textId="77777777" w:rsidR="00A735B3" w:rsidRPr="002E56B9" w:rsidRDefault="00A735B3" w:rsidP="00560F48">
            <w:pPr>
              <w:pStyle w:val="TAL"/>
            </w:pPr>
          </w:p>
        </w:tc>
      </w:tr>
      <w:tr w:rsidR="00A735B3" w:rsidRPr="002E56B9" w14:paraId="007289EE" w14:textId="77777777" w:rsidTr="00AE6135">
        <w:trPr>
          <w:jc w:val="center"/>
        </w:trPr>
        <w:tc>
          <w:tcPr>
            <w:tcW w:w="1352" w:type="dxa"/>
            <w:tcBorders>
              <w:top w:val="nil"/>
              <w:left w:val="single" w:sz="4" w:space="0" w:color="auto"/>
              <w:bottom w:val="single" w:sz="4" w:space="0" w:color="auto"/>
              <w:right w:val="single" w:sz="4" w:space="0" w:color="auto"/>
            </w:tcBorders>
          </w:tcPr>
          <w:p w14:paraId="1A8F0F61" w14:textId="77777777" w:rsidR="00A735B3" w:rsidRPr="002E56B9"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7D4DB7CE"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2E56B9" w:rsidRDefault="00A735B3" w:rsidP="00560F48">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60537D0"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3B13B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2E56B9"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1F43A08A" w14:textId="77777777" w:rsidR="00A735B3" w:rsidRPr="002E56B9" w:rsidRDefault="00A735B3" w:rsidP="00560F48">
            <w:pPr>
              <w:pStyle w:val="TAL"/>
            </w:pPr>
          </w:p>
        </w:tc>
      </w:tr>
      <w:tr w:rsidR="00A735B3" w:rsidRPr="002E56B9" w14:paraId="0164BE4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52220FD" w14:textId="77777777" w:rsidR="00A735B3" w:rsidRPr="002E56B9" w:rsidRDefault="00A735B3" w:rsidP="00560F48">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49586639" w14:textId="77777777" w:rsidR="00A735B3" w:rsidRPr="002E56B9" w:rsidRDefault="00A735B3" w:rsidP="00560F4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2E56B9" w:rsidRDefault="00A735B3" w:rsidP="00560F4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F00CE5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F7B0A6"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40A521"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0B87C8" w14:textId="77777777" w:rsidR="00A735B3" w:rsidRPr="002E56B9" w:rsidRDefault="00A735B3" w:rsidP="00560F48">
            <w:pPr>
              <w:pStyle w:val="TAL"/>
            </w:pPr>
          </w:p>
        </w:tc>
      </w:tr>
      <w:tr w:rsidR="00A735B3" w:rsidRPr="002E56B9" w14:paraId="4A3D1A3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E378BE" w14:textId="77777777" w:rsidR="00A735B3" w:rsidRPr="002E56B9" w:rsidRDefault="00A735B3" w:rsidP="00560F48">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019BBC30" w14:textId="77777777" w:rsidR="00A735B3" w:rsidRPr="002E56B9" w:rsidRDefault="00A735B3" w:rsidP="00560F48">
            <w:pPr>
              <w:pStyle w:val="TAL"/>
            </w:pPr>
            <w:bookmarkStart w:id="104" w:name="_Toc60823249"/>
            <w:bookmarkStart w:id="105" w:name="_Toc60825171"/>
            <w:r w:rsidRPr="002E56B9">
              <w:t>UE maximum output power reduction for V2X / non-concurrent operation</w:t>
            </w:r>
            <w:bookmarkEnd w:id="104"/>
            <w:bookmarkEnd w:id="105"/>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2E56B9" w:rsidRDefault="00A735B3" w:rsidP="00560F4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65DD550"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F12C4C" w14:textId="77777777" w:rsidR="00A735B3" w:rsidRPr="002E56B9" w:rsidRDefault="00A735B3" w:rsidP="00560F48">
            <w:pPr>
              <w:pStyle w:val="TAL"/>
            </w:pPr>
            <w:r w:rsidRPr="002E56B9">
              <w:rPr>
                <w:lang w:eastAsia="zh-CN"/>
              </w:rPr>
              <w:t>Test execution is not necessary if TS 38.521-1 TC 6.5E.2.4.1 is executed.</w:t>
            </w:r>
          </w:p>
        </w:tc>
      </w:tr>
      <w:tr w:rsidR="00A735B3" w:rsidRPr="002E56B9" w:rsidDel="00897E3D" w14:paraId="158A465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5231861" w14:textId="77777777" w:rsidR="00A735B3" w:rsidRPr="002E56B9" w:rsidRDefault="00A735B3" w:rsidP="00560F48">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4E6B12C2" w14:textId="77777777" w:rsidR="00A735B3" w:rsidRPr="002E56B9" w:rsidRDefault="00A735B3" w:rsidP="00560F4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2E56B9" w:rsidRDefault="00A735B3" w:rsidP="00560F48">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ED19CA2"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463C77" w14:textId="77777777" w:rsidR="00A735B3" w:rsidRPr="002E56B9" w:rsidDel="00897E3D" w:rsidRDefault="00A735B3" w:rsidP="00560F48">
            <w:pPr>
              <w:pStyle w:val="TAL"/>
            </w:pPr>
          </w:p>
        </w:tc>
      </w:tr>
      <w:tr w:rsidR="009534CF" w:rsidRPr="002E56B9" w:rsidDel="00897E3D" w14:paraId="2629E5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817AA2A" w14:textId="77777777" w:rsidR="009534CF" w:rsidRPr="002E56B9" w:rsidRDefault="009534CF" w:rsidP="003B25BE">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EE7DF02" w14:textId="77777777" w:rsidR="009534CF" w:rsidRPr="002E56B9" w:rsidRDefault="009534CF" w:rsidP="003B25BE">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6309B9" w14:textId="77777777" w:rsidR="009534CF" w:rsidRPr="002E56B9" w:rsidRDefault="009534CF" w:rsidP="003B25BE">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278C850" w14:textId="77777777" w:rsidR="009534CF" w:rsidRPr="002E56B9" w:rsidRDefault="009534CF" w:rsidP="003B25BE">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A97131" w14:textId="77777777" w:rsidR="009534CF" w:rsidRPr="002E56B9" w:rsidRDefault="009534CF" w:rsidP="003B25BE">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682D42" w14:textId="77777777" w:rsidR="009534CF" w:rsidRPr="002E56B9" w:rsidRDefault="009534CF" w:rsidP="003B25BE">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9D0940" w14:textId="77777777" w:rsidR="009534CF" w:rsidRPr="002E56B9" w:rsidRDefault="009534CF" w:rsidP="003B25BE">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78D902" w14:textId="77777777" w:rsidR="009534CF" w:rsidRPr="002E56B9" w:rsidDel="00897E3D" w:rsidRDefault="009534CF" w:rsidP="003B25BE">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9534CF" w:rsidRPr="002E56B9" w:rsidDel="00897E3D" w14:paraId="63F9A09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06320DA" w14:textId="77777777" w:rsidR="009534CF" w:rsidRPr="002E56B9" w:rsidRDefault="009534CF" w:rsidP="003B25BE">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65F02A6D" w14:textId="77777777" w:rsidR="009534CF" w:rsidRPr="002E56B9" w:rsidRDefault="009534CF" w:rsidP="003B25BE">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9892A1" w14:textId="77777777" w:rsidR="009534CF" w:rsidRPr="002E56B9" w:rsidRDefault="009534CF" w:rsidP="003B25BE">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D3E0E11" w14:textId="77777777" w:rsidR="009534CF" w:rsidRPr="002E56B9" w:rsidRDefault="009534CF" w:rsidP="003B25BE">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AE8B60" w14:textId="77777777" w:rsidR="009534CF" w:rsidRPr="002E56B9" w:rsidRDefault="009534CF" w:rsidP="003B25BE">
            <w:pPr>
              <w:pStyle w:val="TAL"/>
              <w:rPr>
                <w:rFonts w:eastAsia="SimSun"/>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25BC9D" w14:textId="77777777" w:rsidR="009534CF" w:rsidRPr="002E56B9" w:rsidRDefault="009534CF" w:rsidP="003B25BE">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C1AB99" w14:textId="77777777" w:rsidR="009534CF" w:rsidRPr="002E56B9" w:rsidRDefault="009534CF" w:rsidP="003B25BE">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1013F" w14:textId="77777777" w:rsidR="009534CF" w:rsidRPr="002E56B9" w:rsidDel="00897E3D" w:rsidRDefault="009534CF" w:rsidP="003B25BE">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A735B3" w:rsidRPr="002E56B9" w14:paraId="63B78DE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B88E41" w14:textId="77777777" w:rsidR="00A735B3" w:rsidRPr="002E56B9" w:rsidRDefault="00A735B3" w:rsidP="00560F48">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73644FA" w14:textId="77777777" w:rsidR="00A735B3" w:rsidRPr="002E56B9" w:rsidRDefault="00A735B3" w:rsidP="00560F48">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2E56B9" w:rsidRDefault="00A735B3" w:rsidP="00560F4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E3B886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9ABFC" w14:textId="77777777" w:rsidR="00A735B3" w:rsidRPr="002E56B9" w:rsidRDefault="00A735B3" w:rsidP="00560F48">
            <w:pPr>
              <w:pStyle w:val="TAL"/>
            </w:pPr>
          </w:p>
        </w:tc>
      </w:tr>
      <w:tr w:rsidR="00FE345D" w:rsidRPr="00BB629B" w14:paraId="79E0312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D8C322" w14:textId="77777777" w:rsidR="00FE345D" w:rsidRPr="00BB629B" w:rsidRDefault="00FE345D" w:rsidP="00560F48">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21C29E7C" w14:textId="77777777" w:rsidR="00FE345D" w:rsidRPr="00BB629B" w:rsidRDefault="00FE345D" w:rsidP="00560F48">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BB629B" w:rsidRDefault="00FE345D" w:rsidP="00560F4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BB629B" w:rsidRDefault="00FE345D" w:rsidP="00560F48">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73A1DDFA" w14:textId="77777777" w:rsidR="00FE345D" w:rsidRDefault="00FE345D" w:rsidP="00560F4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BB629B" w:rsidRDefault="00FE345D" w:rsidP="00560F48">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BB629B" w:rsidRDefault="00FE345D"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9485DC" w14:textId="77777777" w:rsidR="00FE345D" w:rsidRPr="00BB629B" w:rsidRDefault="00FE345D" w:rsidP="00560F48">
            <w:pPr>
              <w:pStyle w:val="TAL"/>
            </w:pPr>
            <w:r>
              <w:t>NOTE 1</w:t>
            </w:r>
          </w:p>
        </w:tc>
      </w:tr>
      <w:tr w:rsidR="00A735B3" w:rsidRPr="002E56B9" w14:paraId="00BCECB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3CCC3D2" w14:textId="77777777" w:rsidR="00A735B3" w:rsidRPr="002E56B9" w:rsidRDefault="00A735B3" w:rsidP="00560F48">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31811965" w14:textId="77777777" w:rsidR="00A735B3" w:rsidRPr="002E56B9" w:rsidRDefault="00A735B3" w:rsidP="00560F48">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2E56B9" w:rsidRDefault="00A735B3" w:rsidP="00560F4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36E06A9"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2E56B9"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89EFB0" w14:textId="77777777" w:rsidR="00A735B3" w:rsidRPr="002E56B9" w:rsidRDefault="00A735B3" w:rsidP="00560F48">
            <w:pPr>
              <w:pStyle w:val="TAL"/>
            </w:pPr>
          </w:p>
        </w:tc>
      </w:tr>
      <w:tr w:rsidR="003977EA" w:rsidRPr="002E56B9" w14:paraId="624AF3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2CF3CBD" w14:textId="4000B21C" w:rsidR="003977EA" w:rsidRPr="002E56B9" w:rsidRDefault="003977EA" w:rsidP="003977EA">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3359D1D7" w14:textId="75BDB82E" w:rsidR="003977EA" w:rsidRPr="002E56B9" w:rsidRDefault="003977EA" w:rsidP="003977EA">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7D3F1E9" w14:textId="0A4FBF04" w:rsidR="003977EA" w:rsidRPr="002E56B9" w:rsidRDefault="003977EA" w:rsidP="003977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F43217" w14:textId="305FAB22" w:rsidR="003977EA" w:rsidRPr="002E56B9" w:rsidRDefault="003977EA" w:rsidP="003977EA">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B3269E9" w14:textId="61351768" w:rsidR="003977EA" w:rsidRPr="002E56B9" w:rsidRDefault="003977EA" w:rsidP="003977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5C30C" w14:textId="4CCFEBBD" w:rsidR="003977EA" w:rsidRPr="002E56B9" w:rsidRDefault="003977EA" w:rsidP="003977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86E10" w14:textId="77777777" w:rsidR="003977EA" w:rsidRPr="002E56B9" w:rsidRDefault="003977EA" w:rsidP="003977E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D33953" w14:textId="5F938E45" w:rsidR="003977EA" w:rsidRPr="002E56B9" w:rsidRDefault="003977EA" w:rsidP="003977EA">
            <w:pPr>
              <w:pStyle w:val="TAL"/>
            </w:pPr>
            <w:r>
              <w:t>NOTE 1</w:t>
            </w:r>
          </w:p>
        </w:tc>
      </w:tr>
      <w:tr w:rsidR="00A735B3" w:rsidRPr="002E56B9" w14:paraId="59F422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AD1B751" w14:textId="77777777" w:rsidR="00A735B3" w:rsidRPr="002E56B9" w:rsidRDefault="00A735B3" w:rsidP="00560F48">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0A728DEB" w14:textId="77777777" w:rsidR="00A735B3" w:rsidRPr="002E56B9" w:rsidRDefault="00A735B3" w:rsidP="00560F48">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2E56B9" w:rsidRDefault="00A735B3" w:rsidP="00560F48">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AE06749"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2E7CC131"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030C4774" w14:textId="77777777" w:rsidR="00A735B3" w:rsidRPr="002E56B9" w:rsidRDefault="00A735B3" w:rsidP="00560F4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1DDEAC" w14:textId="77777777" w:rsidR="00A735B3" w:rsidRPr="002E56B9" w:rsidRDefault="00A735B3" w:rsidP="00560F48">
            <w:pPr>
              <w:pStyle w:val="TAL"/>
            </w:pPr>
          </w:p>
        </w:tc>
      </w:tr>
      <w:tr w:rsidR="00A735B3" w:rsidRPr="002E56B9" w14:paraId="00405E8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D9E4C5" w14:textId="77777777" w:rsidR="00A735B3" w:rsidRPr="002E56B9" w:rsidRDefault="00A735B3" w:rsidP="00560F48">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132A05B4" w14:textId="77777777" w:rsidR="00A735B3" w:rsidRPr="002E56B9" w:rsidRDefault="00A735B3" w:rsidP="00560F48">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2E56B9" w:rsidRDefault="00A735B3" w:rsidP="00560F48">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10A60F2"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224CAF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72E971EB" w14:textId="77777777" w:rsidR="00A735B3" w:rsidRPr="002E56B9" w:rsidRDefault="00A735B3" w:rsidP="00560F4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0C42808" w14:textId="77777777" w:rsidR="00A735B3" w:rsidRPr="002E56B9" w:rsidRDefault="00A735B3" w:rsidP="00560F48">
            <w:pPr>
              <w:pStyle w:val="TAL"/>
            </w:pPr>
            <w:r w:rsidRPr="002E56B9">
              <w:t>Test execution is not necessary if TS 38.521-1 TC 6.5G.2.3.1 is executed.</w:t>
            </w:r>
          </w:p>
        </w:tc>
      </w:tr>
      <w:tr w:rsidR="00A735B3" w:rsidRPr="002E56B9" w14:paraId="3E26804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07612B1" w14:textId="77777777" w:rsidR="00A735B3" w:rsidRPr="002E56B9" w:rsidRDefault="00A735B3" w:rsidP="00560F48">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0CB7EC80" w14:textId="77777777" w:rsidR="00A735B3" w:rsidRPr="002E56B9" w:rsidRDefault="00A735B3" w:rsidP="00560F48">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2E56B9" w:rsidRDefault="00A735B3" w:rsidP="00560F48">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6F66BD0B"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62869E3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6171BC1D" w14:textId="77777777" w:rsidR="00A735B3" w:rsidRPr="002E56B9" w:rsidRDefault="00A735B3" w:rsidP="00560F4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34A8D95"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735B3" w:rsidRPr="002E56B9" w14:paraId="73367A6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6149E0D" w14:textId="77777777" w:rsidR="00A735B3" w:rsidRPr="002E56B9" w:rsidRDefault="00A735B3" w:rsidP="00560F48">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40004CA3" w14:textId="77777777" w:rsidR="00A735B3" w:rsidRPr="002E56B9" w:rsidRDefault="00A735B3" w:rsidP="00560F48">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2E56B9" w:rsidRDefault="00A735B3" w:rsidP="00560F48">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261BBEF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2E56B9" w:rsidRDefault="00A735B3" w:rsidP="00560F48">
            <w:pPr>
              <w:pStyle w:val="TAL"/>
            </w:pPr>
            <w:r w:rsidRPr="002E56B9">
              <w:t>PC1.5</w:t>
            </w:r>
          </w:p>
          <w:p w14:paraId="69F22E0F" w14:textId="77777777" w:rsidR="00A735B3" w:rsidRPr="002E56B9" w:rsidRDefault="00A735B3" w:rsidP="00560F48">
            <w:pPr>
              <w:pStyle w:val="TAL"/>
            </w:pPr>
            <w:r w:rsidRPr="002E56B9">
              <w:t>PC2</w:t>
            </w:r>
          </w:p>
          <w:p w14:paraId="0ADDD476" w14:textId="77777777" w:rsidR="00A735B3" w:rsidRPr="002E56B9" w:rsidRDefault="00A735B3" w:rsidP="00560F4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B2C72A1" w14:textId="77777777" w:rsidR="00A735B3" w:rsidRPr="002E56B9" w:rsidRDefault="00A735B3" w:rsidP="00560F48">
            <w:pPr>
              <w:pStyle w:val="TAL"/>
              <w:rPr>
                <w:lang w:eastAsia="ko-KR"/>
              </w:rPr>
            </w:pPr>
          </w:p>
        </w:tc>
      </w:tr>
      <w:tr w:rsidR="00BC56DF" w:rsidRPr="002E56B9" w14:paraId="002ABB1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3CFDD36" w14:textId="601661E7" w:rsidR="00BC56DF" w:rsidRPr="002E56B9" w:rsidRDefault="00BC56DF" w:rsidP="00BC56DF">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58660C4D" w14:textId="55B6B8E1" w:rsidR="00BC56DF" w:rsidRPr="002E56B9" w:rsidRDefault="00BC56DF" w:rsidP="00BC56DF">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F2BBD7" w14:textId="5DDF6109"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41D0717" w14:textId="3E26D885" w:rsidR="00BC56DF" w:rsidRPr="002E56B9" w:rsidRDefault="00BC56DF" w:rsidP="00BC56DF">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8A5CAFC" w14:textId="09418E8C" w:rsidR="00BC56DF" w:rsidRPr="002E56B9" w:rsidRDefault="00BC56DF" w:rsidP="00BC56DF">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B68DFEA" w14:textId="1455449F"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142477" w14:textId="77777777" w:rsidR="00BC56DF" w:rsidRPr="002E56B9" w:rsidRDefault="00BC56DF" w:rsidP="00BC56DF">
            <w:pPr>
              <w:pStyle w:val="TAL"/>
            </w:pPr>
            <w:r w:rsidRPr="002E56B9">
              <w:t>PC2</w:t>
            </w:r>
          </w:p>
          <w:p w14:paraId="016300F5" w14:textId="6FC797AF" w:rsidR="00BC56DF" w:rsidRPr="002E56B9" w:rsidRDefault="00BC56DF" w:rsidP="00BC56D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E286EAD" w14:textId="0EE3F8C5" w:rsidR="00BC56DF" w:rsidRPr="002E56B9" w:rsidRDefault="00862CAC" w:rsidP="00BC56DF">
            <w:pPr>
              <w:pStyle w:val="TAL"/>
              <w:rPr>
                <w:lang w:eastAsia="ko-KR"/>
              </w:rPr>
            </w:pPr>
            <w:r w:rsidRPr="004A7619">
              <w:t>Test execution is not necessary if TS 38.521-1 TC 6.5H.1.2.1 is executed.</w:t>
            </w:r>
          </w:p>
        </w:tc>
      </w:tr>
      <w:tr w:rsidR="00862CAC" w:rsidRPr="002E56B9" w14:paraId="774F30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CA86775" w14:textId="20986FBA" w:rsidR="00862CAC" w:rsidRPr="001A22A2" w:rsidRDefault="00862CAC" w:rsidP="00862CAC">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4395D31D" w14:textId="1302FF00" w:rsidR="00862CAC" w:rsidRPr="001A22A2" w:rsidRDefault="00862CAC" w:rsidP="00862CAC">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5D0D0AE" w14:textId="74FD60F6" w:rsidR="00862CAC" w:rsidRPr="002E56B9" w:rsidRDefault="00862CAC" w:rsidP="00862CAC">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6E2988D" w14:textId="377DC5E3" w:rsidR="00862CAC" w:rsidRDefault="00862CAC" w:rsidP="00862CAC">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E031DEF" w14:textId="6F1D6D81" w:rsidR="00862CAC" w:rsidRPr="00B61159" w:rsidRDefault="00862CAC" w:rsidP="00862CAC">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A022F5" w14:textId="56FED81C" w:rsidR="00862CAC" w:rsidRDefault="00862CAC" w:rsidP="00862CAC">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B599E5" w14:textId="77777777" w:rsidR="00862CAC" w:rsidRPr="004A7619" w:rsidRDefault="00862CAC" w:rsidP="00862CAC">
            <w:pPr>
              <w:pStyle w:val="TAL"/>
            </w:pPr>
            <w:r w:rsidRPr="004A7619">
              <w:t>PC2</w:t>
            </w:r>
          </w:p>
          <w:p w14:paraId="2269CF45" w14:textId="16DD9300" w:rsidR="00862CAC" w:rsidRPr="002E56B9" w:rsidRDefault="00862CAC" w:rsidP="00862CAC">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04161BB" w14:textId="4D5D324D" w:rsidR="00862CAC" w:rsidRPr="004A7619" w:rsidRDefault="00862CAC" w:rsidP="00862CAC">
            <w:pPr>
              <w:pStyle w:val="TAL"/>
            </w:pPr>
            <w:r w:rsidRPr="004A7619">
              <w:t>Test execution is not necessary if TS 38.521-1 TC 6.5H.1.2.3 is executed.</w:t>
            </w:r>
          </w:p>
        </w:tc>
      </w:tr>
      <w:tr w:rsidR="00862CAC" w:rsidRPr="002E56B9" w14:paraId="55DF4AE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939D157" w14:textId="57130617" w:rsidR="00862CAC" w:rsidRPr="002E56B9" w:rsidRDefault="00862CAC" w:rsidP="00862CAC">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4A20C68E" w14:textId="0FDD8164" w:rsidR="00862CAC" w:rsidRPr="002E56B9" w:rsidRDefault="00862CAC" w:rsidP="00862CAC">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6E0828" w14:textId="3FB9956C"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3BC6D1" w14:textId="02D39240" w:rsidR="00862CAC" w:rsidRPr="002E56B9" w:rsidRDefault="00862CAC" w:rsidP="00862CAC">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5E47030F" w14:textId="78CBC20A" w:rsidR="00862CAC" w:rsidRPr="002E56B9" w:rsidRDefault="00862CAC" w:rsidP="00862CAC">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4D4D0F" w14:textId="794C6F5A" w:rsidR="00862CAC" w:rsidRPr="002E56B9" w:rsidRDefault="00862CAC" w:rsidP="00862CAC">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977E464" w14:textId="77777777" w:rsidR="00862CAC" w:rsidRPr="002E56B9" w:rsidRDefault="00862CAC" w:rsidP="00862CAC">
            <w:pPr>
              <w:pStyle w:val="TAL"/>
            </w:pPr>
            <w:r w:rsidRPr="002E56B9">
              <w:t>PC2</w:t>
            </w:r>
          </w:p>
          <w:p w14:paraId="619226E4" w14:textId="278185D4" w:rsidR="00862CAC" w:rsidRPr="002E56B9" w:rsidRDefault="00862CAC" w:rsidP="00862CAC">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EEAEEFE" w14:textId="77777777" w:rsidR="00862CAC" w:rsidRPr="002E56B9" w:rsidRDefault="00862CAC" w:rsidP="00862CAC">
            <w:pPr>
              <w:pStyle w:val="TAL"/>
              <w:rPr>
                <w:lang w:eastAsia="ko-KR"/>
              </w:rPr>
            </w:pPr>
          </w:p>
        </w:tc>
      </w:tr>
      <w:tr w:rsidR="00862CAC" w:rsidRPr="002E56B9" w14:paraId="3A33B47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C03B631" w14:textId="77777777" w:rsidR="00862CAC" w:rsidRPr="002E56B9" w:rsidRDefault="00862CAC" w:rsidP="00862CAC">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05711C65" w14:textId="40330720" w:rsidR="00862CAC" w:rsidRPr="002E56B9" w:rsidRDefault="00862CAC" w:rsidP="00862CAC">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5AF0B5" w14:textId="77777777" w:rsidR="00862CAC" w:rsidRPr="002E56B9" w:rsidRDefault="00862CAC" w:rsidP="00862CAC">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862CAC" w:rsidRPr="002E56B9" w:rsidRDefault="00862CAC" w:rsidP="00862CAC">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7BE19F1C" w14:textId="77777777" w:rsidR="00862CAC" w:rsidRPr="002E56B9" w:rsidRDefault="00862CAC" w:rsidP="00862CAC">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862CAC" w:rsidRPr="002E56B9" w:rsidRDefault="00862CAC" w:rsidP="00862CAC">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E857B" w14:textId="77777777" w:rsidR="00862CAC" w:rsidRPr="002E56B9" w:rsidRDefault="00862CAC" w:rsidP="00862CAC">
            <w:pPr>
              <w:pStyle w:val="TAL"/>
              <w:rPr>
                <w:lang w:eastAsia="zh-CN"/>
              </w:rPr>
            </w:pPr>
          </w:p>
        </w:tc>
      </w:tr>
      <w:tr w:rsidR="00862CAC" w:rsidRPr="002E56B9" w14:paraId="4B57CC5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A04CDE" w14:textId="77777777" w:rsidR="00862CAC" w:rsidRPr="002E56B9" w:rsidRDefault="00862CAC" w:rsidP="00862CAC">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CB1CD98" w14:textId="77777777" w:rsidR="00862CAC" w:rsidRPr="002E56B9" w:rsidRDefault="00862CAC" w:rsidP="00862CAC">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862CAC" w:rsidRPr="002E56B9"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862CAC" w:rsidRPr="002E56B9"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35EF3F87" w14:textId="77777777" w:rsidR="00862CAC" w:rsidRPr="002E56B9"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862CAC" w:rsidRPr="002E56B9"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CBBA7" w14:textId="77777777" w:rsidR="00862CAC" w:rsidRPr="002E56B9" w:rsidRDefault="00862CAC" w:rsidP="00862CAC">
            <w:pPr>
              <w:pStyle w:val="TAL"/>
            </w:pPr>
          </w:p>
        </w:tc>
      </w:tr>
      <w:tr w:rsidR="00862CAC" w:rsidRPr="002E56B9" w14:paraId="09DC877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247C556" w14:textId="77777777" w:rsidR="00862CAC" w:rsidRPr="002E56B9" w:rsidRDefault="00862CAC" w:rsidP="00862CAC">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166A148A" w14:textId="77777777" w:rsidR="00862CAC" w:rsidRPr="002E56B9" w:rsidRDefault="00862CAC" w:rsidP="00862CAC">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862CAC" w:rsidRPr="002E56B9"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862CAC" w:rsidRPr="002E56B9"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49120695" w14:textId="77777777" w:rsidR="00862CAC" w:rsidRPr="002E56B9"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862CAC" w:rsidRPr="002E56B9"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3087F5" w14:textId="77777777" w:rsidR="00862CAC" w:rsidRPr="002E56B9" w:rsidRDefault="00862CAC" w:rsidP="00862CAC">
            <w:pPr>
              <w:pStyle w:val="TAL"/>
            </w:pPr>
          </w:p>
        </w:tc>
      </w:tr>
      <w:tr w:rsidR="00862CAC" w:rsidRPr="002E56B9" w14:paraId="09322BF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45A251" w14:textId="77777777" w:rsidR="00862CAC" w:rsidRPr="002E56B9" w:rsidRDefault="00862CAC" w:rsidP="00862CAC">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4670DF35" w14:textId="77777777" w:rsidR="00862CAC" w:rsidRPr="002E56B9" w:rsidRDefault="00862CAC" w:rsidP="00862CAC">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862CAC" w:rsidRPr="002E56B9"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862CAC" w:rsidRPr="002E56B9"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477A2F50" w14:textId="77777777" w:rsidR="00862CAC" w:rsidRPr="002E56B9"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862CAC" w:rsidRPr="002E56B9"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11212B" w14:textId="77777777" w:rsidR="00862CAC" w:rsidRPr="002E56B9" w:rsidRDefault="00862CAC" w:rsidP="00862CAC">
            <w:pPr>
              <w:pStyle w:val="TAL"/>
            </w:pPr>
          </w:p>
        </w:tc>
      </w:tr>
      <w:tr w:rsidR="00862CAC" w14:paraId="6774225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34BBAB4" w14:textId="77777777" w:rsidR="00862CAC" w:rsidRDefault="00862CAC" w:rsidP="00862CAC">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B46593D" w14:textId="77777777" w:rsidR="00862CAC" w:rsidRDefault="00862CAC" w:rsidP="00862CAC">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54DA6ECC" w14:textId="77777777" w:rsidR="00862CAC" w:rsidRDefault="00862CAC" w:rsidP="00862CAC">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AD968D7" w14:textId="05C0A8F5" w:rsidR="00862CAC" w:rsidRPr="00CB3AC7" w:rsidRDefault="00862CAC" w:rsidP="00862CAC">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197ED0D" w14:textId="77777777" w:rsidR="00862CAC" w:rsidRDefault="00862CAC" w:rsidP="00862CAC">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C6DE99C" w14:textId="5BD80A69" w:rsidR="00862CAC" w:rsidRPr="00CB3AC7" w:rsidRDefault="00862CAC" w:rsidP="00862CAC">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FA7D000" w14:textId="77777777" w:rsidR="00862CAC"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E37109" w14:textId="77777777" w:rsidR="00862CAC" w:rsidRDefault="00862CAC" w:rsidP="00862CAC">
            <w:pPr>
              <w:pStyle w:val="TAL"/>
            </w:pPr>
            <w:r>
              <w:rPr>
                <w:rFonts w:eastAsia="SimSun"/>
              </w:rPr>
              <w:t xml:space="preserve">NOTE </w:t>
            </w:r>
            <w:r>
              <w:rPr>
                <w:rFonts w:eastAsia="SimSun" w:hint="eastAsia"/>
                <w:lang w:val="en-US" w:eastAsia="zh-CN"/>
              </w:rPr>
              <w:t>1</w:t>
            </w:r>
          </w:p>
        </w:tc>
      </w:tr>
      <w:tr w:rsidR="00862CAC" w14:paraId="2E4D097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D57172F" w14:textId="77777777" w:rsidR="00862CAC" w:rsidRDefault="00862CAC" w:rsidP="00862CAC">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41215844" w14:textId="77777777" w:rsidR="00862CAC" w:rsidRDefault="00862CAC" w:rsidP="00862CAC">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743FBA6" w14:textId="77777777" w:rsidR="00862CAC" w:rsidRDefault="00862CAC" w:rsidP="00862CAC">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619EC11" w14:textId="442F2C66" w:rsidR="00862CAC" w:rsidRPr="00CB3AC7" w:rsidRDefault="00862CAC" w:rsidP="00862CAC">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B821D11" w14:textId="77777777" w:rsidR="00862CAC" w:rsidRDefault="00862CAC" w:rsidP="00862CAC">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9A20DA8" w14:textId="304E6B5F" w:rsidR="00862CAC" w:rsidRPr="00CB3AC7" w:rsidRDefault="00862CAC" w:rsidP="00862CAC">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8F2E93B" w14:textId="77777777" w:rsidR="00862CAC"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A585E" w14:textId="77777777" w:rsidR="00862CAC" w:rsidRDefault="00862CAC" w:rsidP="00862CAC">
            <w:pPr>
              <w:pStyle w:val="TAL"/>
              <w:rPr>
                <w:rFonts w:eastAsia="SimSun"/>
                <w:lang w:val="en-US" w:eastAsia="zh-CN"/>
              </w:rPr>
            </w:pPr>
            <w:r>
              <w:rPr>
                <w:rFonts w:eastAsia="SimSun"/>
              </w:rPr>
              <w:t xml:space="preserve">NOTE </w:t>
            </w:r>
            <w:r>
              <w:rPr>
                <w:rFonts w:eastAsia="SimSun" w:hint="eastAsia"/>
                <w:lang w:val="en-US" w:eastAsia="zh-CN"/>
              </w:rPr>
              <w:t>1</w:t>
            </w:r>
          </w:p>
        </w:tc>
      </w:tr>
      <w:tr w:rsidR="00862CAC" w:rsidRPr="002E56B9" w14:paraId="7C4FDBB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4CE59AF" w14:textId="77777777" w:rsidR="00862CAC" w:rsidRPr="002E56B9" w:rsidRDefault="00862CAC" w:rsidP="00862CAC">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B536C92" w14:textId="77777777" w:rsidR="00862CAC" w:rsidRPr="002E56B9" w:rsidRDefault="00862CAC" w:rsidP="00862CAC">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862CAC" w:rsidRPr="002E56B9" w:rsidRDefault="00862CAC" w:rsidP="00862CAC">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DEDADDE" w14:textId="77777777" w:rsidR="00862CAC" w:rsidRPr="002E56B9" w:rsidRDefault="00862CAC" w:rsidP="00862CAC">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862CAC" w:rsidRPr="002E56B9" w:rsidRDefault="00862CAC" w:rsidP="00862CAC">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2D846" w14:textId="19CFFC3E" w:rsidR="00862CAC" w:rsidRPr="002E56B9" w:rsidRDefault="00862CAC" w:rsidP="00862CAC">
            <w:pPr>
              <w:pStyle w:val="TAL"/>
            </w:pPr>
            <w:r w:rsidRPr="00602508">
              <w:rPr>
                <w:rFonts w:eastAsia="SimSun"/>
              </w:rPr>
              <w:t>TC 6.3.1 is skipped if TC 6.3G.1 is executed.</w:t>
            </w:r>
          </w:p>
        </w:tc>
      </w:tr>
      <w:tr w:rsidR="00862CAC" w:rsidRPr="002E56B9" w14:paraId="3D6518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EAC8646" w14:textId="77777777" w:rsidR="00862CAC" w:rsidRPr="002E56B9" w:rsidRDefault="00862CAC" w:rsidP="00862CAC">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5BA7E4E6" w14:textId="77777777" w:rsidR="00862CAC" w:rsidRPr="002E56B9" w:rsidRDefault="00862CAC" w:rsidP="00862CAC">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862CAC" w:rsidRPr="002E56B9" w:rsidRDefault="00862CAC" w:rsidP="00862CAC">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AAE65A" w14:textId="77777777" w:rsidR="00862CAC" w:rsidRPr="002E56B9" w:rsidRDefault="00862CAC" w:rsidP="00862CAC">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862CAC" w:rsidRPr="002E56B9" w:rsidRDefault="00862CAC" w:rsidP="00862CAC">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862CAC" w:rsidRPr="002E56B9"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F906B13" w14:textId="77777777" w:rsidR="00862CAC" w:rsidRPr="00602508" w:rsidRDefault="00862CAC" w:rsidP="00862CAC">
            <w:pPr>
              <w:pStyle w:val="TAL"/>
              <w:rPr>
                <w:lang w:eastAsia="ko-KR"/>
              </w:rPr>
            </w:pPr>
            <w:r w:rsidRPr="002E56B9">
              <w:rPr>
                <w:lang w:eastAsia="ko-KR"/>
              </w:rPr>
              <w:t>Skip TC 6.3.3.2 if UE supports NSA and TS 38.521-3 TC 6.3B.3.1 or 6.3B.3.2 or 6.3B.3.3 has been executed.</w:t>
            </w:r>
          </w:p>
          <w:p w14:paraId="29585943" w14:textId="32687D23" w:rsidR="00862CAC" w:rsidRPr="002E56B9" w:rsidRDefault="00862CAC" w:rsidP="00862CAC">
            <w:pPr>
              <w:pStyle w:val="TAL"/>
              <w:rPr>
                <w:lang w:eastAsia="ko-KR"/>
              </w:rPr>
            </w:pPr>
            <w:r w:rsidRPr="00602508">
              <w:rPr>
                <w:rFonts w:eastAsia="SimSun"/>
              </w:rPr>
              <w:t>TC 6.3.3.2 is skipped if TC 6.3G.3.1 is executed.</w:t>
            </w:r>
          </w:p>
        </w:tc>
      </w:tr>
      <w:tr w:rsidR="00862CAC" w:rsidRPr="002E56B9" w14:paraId="3699BF3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A618428" w14:textId="77777777" w:rsidR="00862CAC" w:rsidRPr="002E56B9" w:rsidRDefault="00862CAC" w:rsidP="00862CAC">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3A17D1FE" w14:textId="77777777" w:rsidR="00862CAC" w:rsidRPr="002E56B9" w:rsidRDefault="00862CAC" w:rsidP="00862CAC">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862CAC" w:rsidRPr="002E56B9" w:rsidRDefault="00862CAC" w:rsidP="00862CAC">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F6F0A9" w14:textId="77777777" w:rsidR="00862CAC" w:rsidRPr="002E56B9" w:rsidRDefault="00862CAC" w:rsidP="00862CAC">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862CAC" w:rsidRPr="002E56B9" w:rsidRDefault="00862CAC" w:rsidP="00862CAC">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862CAC" w:rsidRPr="002E56B9"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7512CB9" w14:textId="77777777" w:rsidR="00862CAC" w:rsidRPr="00602508" w:rsidRDefault="00862CAC" w:rsidP="00862CAC">
            <w:pPr>
              <w:pStyle w:val="TAL"/>
              <w:rPr>
                <w:lang w:eastAsia="ko-KR"/>
              </w:rPr>
            </w:pPr>
            <w:r w:rsidRPr="002E56B9">
              <w:rPr>
                <w:lang w:eastAsia="ko-KR"/>
              </w:rPr>
              <w:t>Skip TC 6.3.3.4 if UE supports NSA and TS 38.521-3 TC 6.3B.4.1 or 6.3B.4.2 or 6.3B.4.3 has been executed.</w:t>
            </w:r>
          </w:p>
          <w:p w14:paraId="1EA838DA" w14:textId="602DA513" w:rsidR="00862CAC" w:rsidRPr="002E56B9" w:rsidRDefault="00862CAC" w:rsidP="00862CAC">
            <w:pPr>
              <w:pStyle w:val="TAL"/>
              <w:rPr>
                <w:lang w:eastAsia="ko-KR"/>
              </w:rPr>
            </w:pPr>
            <w:r w:rsidRPr="00602508">
              <w:rPr>
                <w:rFonts w:eastAsia="SimSun"/>
              </w:rPr>
              <w:t>TC 6.3.3.4 is skipped if TC 6.3G.3.2 is executed.</w:t>
            </w:r>
          </w:p>
        </w:tc>
      </w:tr>
      <w:tr w:rsidR="00862CAC" w:rsidRPr="002E56B9" w14:paraId="4AB43AA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349676A" w14:textId="77777777" w:rsidR="00862CAC" w:rsidRPr="002E56B9" w:rsidRDefault="00862CAC" w:rsidP="00862CAC">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111D74" w14:textId="77777777" w:rsidR="00862CAC" w:rsidRPr="002E56B9" w:rsidRDefault="00862CAC" w:rsidP="00862CAC">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862CAC" w:rsidRPr="002E56B9" w:rsidRDefault="00862CAC" w:rsidP="00862CAC">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E47ED50" w14:textId="77777777" w:rsidR="00862CAC" w:rsidRPr="002E56B9" w:rsidRDefault="00862CAC" w:rsidP="00862CAC">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862CAC" w:rsidRPr="002E56B9" w:rsidRDefault="00862CAC" w:rsidP="00862CAC">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862CAC" w:rsidRPr="002E56B9"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3343CA4A" w14:textId="07810BD8" w:rsidR="00862CAC" w:rsidRPr="002E56B9" w:rsidRDefault="00862CAC" w:rsidP="00862CAC">
            <w:pPr>
              <w:pStyle w:val="TAL"/>
              <w:rPr>
                <w:lang w:eastAsia="ko-KR"/>
              </w:rPr>
            </w:pPr>
            <w:r w:rsidRPr="00602508">
              <w:rPr>
                <w:rFonts w:eastAsia="SimSun"/>
              </w:rPr>
              <w:t>TC 6.3.3.6 is skipped if TC 6.3G.3.3 is executed.</w:t>
            </w:r>
          </w:p>
        </w:tc>
      </w:tr>
      <w:tr w:rsidR="00862CAC" w:rsidRPr="002E56B9" w14:paraId="0C602C8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F3B9E64" w14:textId="77777777" w:rsidR="00862CAC" w:rsidRPr="002E56B9" w:rsidRDefault="00862CAC" w:rsidP="00862CAC">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2D384E3A" w14:textId="77777777" w:rsidR="00862CAC" w:rsidRPr="002E56B9" w:rsidRDefault="00862CAC" w:rsidP="00862CAC">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862CAC" w:rsidRPr="002E56B9" w:rsidRDefault="00862CAC" w:rsidP="00862CAC">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D90814E" w14:textId="77777777" w:rsidR="00862CAC" w:rsidRPr="002E56B9" w:rsidRDefault="00862CAC" w:rsidP="00862CAC">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862CAC" w:rsidRPr="002E56B9" w:rsidRDefault="00862CAC" w:rsidP="00862CAC">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3BDAC" w14:textId="50B92618" w:rsidR="00862CAC" w:rsidRPr="002E56B9" w:rsidRDefault="00862CAC" w:rsidP="00862CAC">
            <w:pPr>
              <w:pStyle w:val="TAL"/>
            </w:pPr>
            <w:r w:rsidRPr="00602508">
              <w:rPr>
                <w:rFonts w:eastAsia="SimSun"/>
              </w:rPr>
              <w:t>TC 6.3.4.2 is skipped if TC 6.3G.4.1 is executed.</w:t>
            </w:r>
          </w:p>
        </w:tc>
      </w:tr>
      <w:tr w:rsidR="00862CAC" w:rsidRPr="002E56B9" w14:paraId="3AC9B3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099F87C" w14:textId="77777777" w:rsidR="00862CAC" w:rsidRPr="002E56B9" w:rsidRDefault="00862CAC" w:rsidP="00862CAC">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0DDE9008" w14:textId="77777777" w:rsidR="00862CAC" w:rsidRPr="002E56B9" w:rsidRDefault="00862CAC" w:rsidP="00862CAC">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862CAC" w:rsidRPr="002E56B9" w:rsidRDefault="00862CAC" w:rsidP="00862CAC">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85E6EC5" w14:textId="77777777" w:rsidR="00862CAC" w:rsidRPr="002E56B9" w:rsidRDefault="00862CAC" w:rsidP="00862CAC">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862CAC" w:rsidRPr="002E56B9" w:rsidRDefault="00862CAC" w:rsidP="00862CAC">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93741" w14:textId="0D0A7D27" w:rsidR="00862CAC" w:rsidRPr="002E56B9" w:rsidRDefault="00862CAC" w:rsidP="00862CAC">
            <w:pPr>
              <w:pStyle w:val="TAL"/>
            </w:pPr>
            <w:r w:rsidRPr="00602508">
              <w:rPr>
                <w:rFonts w:eastAsia="SimSun"/>
              </w:rPr>
              <w:t>TC 6.3.4.3 is skipped if TC 6.3G.4.2 is executed.</w:t>
            </w:r>
          </w:p>
        </w:tc>
      </w:tr>
      <w:tr w:rsidR="00862CAC" w:rsidRPr="002E56B9" w14:paraId="48D89C5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56BB5D1" w14:textId="77777777" w:rsidR="00862CAC" w:rsidRPr="002E56B9" w:rsidRDefault="00862CAC" w:rsidP="00862CAC">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002AF503" w14:textId="77777777" w:rsidR="00862CAC" w:rsidRPr="002E56B9" w:rsidRDefault="00862CAC" w:rsidP="00862CAC">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061EA7" w14:textId="77777777" w:rsidR="00862CAC" w:rsidRPr="002E56B9" w:rsidRDefault="00862CAC" w:rsidP="00862CAC">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D2A6BE" w14:textId="77777777" w:rsidR="00862CAC" w:rsidRPr="002E56B9" w:rsidRDefault="00862CAC" w:rsidP="00862CAC">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053801D" w14:textId="77777777" w:rsidR="00862CAC" w:rsidRPr="002E56B9" w:rsidRDefault="00862CAC" w:rsidP="00862CAC">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668C7D" w14:textId="77777777" w:rsidR="00862CAC" w:rsidRPr="002E56B9" w:rsidRDefault="00862CAC" w:rsidP="00862CAC">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2873F1"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4F144" w14:textId="77777777" w:rsidR="00862CAC" w:rsidRPr="002E56B9" w:rsidRDefault="00862CAC" w:rsidP="00862CAC">
            <w:pPr>
              <w:pStyle w:val="TAL"/>
            </w:pPr>
            <w:r>
              <w:t>NOTE 1</w:t>
            </w:r>
          </w:p>
        </w:tc>
      </w:tr>
      <w:tr w:rsidR="00862CAC" w:rsidRPr="002E56B9" w14:paraId="5112201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008477" w14:textId="77777777" w:rsidR="00862CAC" w:rsidRPr="002E56B9" w:rsidRDefault="00862CAC" w:rsidP="00862CAC">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19E6B548" w14:textId="77777777" w:rsidR="00862CAC" w:rsidRPr="002E56B9" w:rsidRDefault="00862CAC" w:rsidP="00862CAC">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862CAC" w:rsidRPr="002E56B9" w:rsidRDefault="00862CAC" w:rsidP="00862CAC">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85A9C39" w14:textId="77777777" w:rsidR="00862CAC" w:rsidRPr="002E56B9" w:rsidRDefault="00862CAC" w:rsidP="00862CAC">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862CAC" w:rsidRPr="002E56B9" w:rsidRDefault="00862CAC" w:rsidP="00862CAC">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E3FA9C" w14:textId="31108F54" w:rsidR="00862CAC" w:rsidRPr="002E56B9" w:rsidRDefault="00862CAC" w:rsidP="00862CAC">
            <w:pPr>
              <w:pStyle w:val="TAL"/>
            </w:pPr>
            <w:r w:rsidRPr="00602508">
              <w:rPr>
                <w:rFonts w:eastAsia="SimSun"/>
              </w:rPr>
              <w:t>TC 6.3.4.4 is skipped if TC 6.3G.4.3 is executed.</w:t>
            </w:r>
          </w:p>
        </w:tc>
      </w:tr>
      <w:tr w:rsidR="00862CAC" w:rsidRPr="002E56B9" w14:paraId="24A100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F650D82" w14:textId="77777777" w:rsidR="00862CAC" w:rsidRPr="002E56B9" w:rsidRDefault="00862CAC" w:rsidP="00862CAC">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22C40C32" w14:textId="77777777" w:rsidR="00862CAC" w:rsidRPr="002E56B9" w:rsidRDefault="00862CAC" w:rsidP="00862CAC">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862CAC" w:rsidRPr="002E56B9" w:rsidRDefault="00862CAC" w:rsidP="00862CAC">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08DF4DD" w14:textId="77777777" w:rsidR="00862CAC" w:rsidRPr="002E56B9" w:rsidRDefault="00862CAC" w:rsidP="00862CAC">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862CAC" w:rsidRPr="002E56B9" w:rsidRDefault="00862CAC" w:rsidP="00862CAC">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ADDF0" w14:textId="77777777" w:rsidR="00862CAC" w:rsidRPr="002E56B9" w:rsidRDefault="00862CAC" w:rsidP="00862CAC">
            <w:pPr>
              <w:pStyle w:val="TAL"/>
            </w:pPr>
          </w:p>
        </w:tc>
      </w:tr>
      <w:tr w:rsidR="00862CAC" w:rsidRPr="002E56B9" w14:paraId="7E289E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FAD5B8A" w14:textId="77777777" w:rsidR="00862CAC" w:rsidRPr="002E56B9" w:rsidRDefault="00862CAC" w:rsidP="00862CAC">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89D95FF" w14:textId="77777777" w:rsidR="00862CAC" w:rsidRPr="002E56B9" w:rsidRDefault="00862CAC" w:rsidP="00862CAC">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862CAC" w:rsidRPr="002E56B9" w:rsidRDefault="00862CAC" w:rsidP="00862CAC">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862CAC" w:rsidRPr="002E56B9" w:rsidRDefault="00862CAC" w:rsidP="00862CAC">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F8EA3D4" w14:textId="77777777" w:rsidR="00862CAC" w:rsidRPr="002E56B9" w:rsidRDefault="00862CAC" w:rsidP="00862CAC">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862CAC" w:rsidRPr="002E56B9" w:rsidRDefault="00862CAC" w:rsidP="00862CAC">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30548D" w14:textId="77777777" w:rsidR="00862CAC" w:rsidRPr="002E56B9" w:rsidRDefault="00862CAC" w:rsidP="00862CAC">
            <w:pPr>
              <w:pStyle w:val="TAL"/>
            </w:pPr>
          </w:p>
        </w:tc>
      </w:tr>
      <w:tr w:rsidR="00862CAC" w:rsidRPr="002E56B9" w14:paraId="1A44A31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76223A6" w14:textId="00A527C7" w:rsidR="00862CAC" w:rsidRPr="002E56B9" w:rsidRDefault="00862CAC" w:rsidP="00862CAC">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0AFE823B" w14:textId="77777777" w:rsidR="00862CAC" w:rsidRPr="002E56B9" w:rsidRDefault="00862CAC" w:rsidP="00862CAC">
            <w:pPr>
              <w:pStyle w:val="TAL"/>
              <w:rPr>
                <w:lang w:eastAsia="zh-CN"/>
              </w:rPr>
            </w:pPr>
            <w:r w:rsidRPr="002E56B9">
              <w:rPr>
                <w:rFonts w:eastAsia="MS Mincho"/>
              </w:rPr>
              <w:t>Time mask for</w:t>
            </w:r>
            <w:bookmarkStart w:id="106" w:name="OLE_LINK10"/>
            <w:r w:rsidRPr="002E56B9">
              <w:rPr>
                <w:rFonts w:eastAsia="MS Mincho"/>
              </w:rPr>
              <w:t xml:space="preserve"> switching between two uplink carriers</w:t>
            </w:r>
            <w:bookmarkEnd w:id="106"/>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862CAC" w:rsidRPr="002E56B9" w:rsidRDefault="00862CAC" w:rsidP="00862CAC">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862CAC" w:rsidRPr="002E56B9" w:rsidRDefault="00862CAC" w:rsidP="00862CAC">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31473172" w14:textId="66DF6B4A" w:rsidR="00862CAC" w:rsidRPr="002E56B9" w:rsidRDefault="00862CAC" w:rsidP="00862CAC">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862CAC" w:rsidRPr="002E56B9" w:rsidRDefault="00862CAC" w:rsidP="00862CAC">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B48AFC" w14:textId="77777777" w:rsidR="00862CAC" w:rsidRPr="002E56B9" w:rsidRDefault="00862CAC" w:rsidP="00862CAC">
            <w:pPr>
              <w:pStyle w:val="TAL"/>
            </w:pPr>
          </w:p>
        </w:tc>
      </w:tr>
      <w:tr w:rsidR="00862CAC" w:rsidRPr="00BB629B" w14:paraId="57FF0CD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52F6769" w14:textId="77777777" w:rsidR="00862CAC" w:rsidRPr="00BB629B" w:rsidRDefault="00862CAC" w:rsidP="00862CAC">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69EE20A" w14:textId="77777777" w:rsidR="00862CAC" w:rsidRPr="00BB629B" w:rsidRDefault="00862CAC" w:rsidP="00862CAC">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862CAC" w:rsidRPr="00BB629B" w:rsidRDefault="00862CAC" w:rsidP="00862CAC">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862CAC" w:rsidRPr="00124A94" w:rsidRDefault="00862CAC" w:rsidP="00862CAC">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DA3BCC8" w14:textId="77777777" w:rsidR="00862CAC" w:rsidRDefault="00862CAC" w:rsidP="00862CAC">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862CAC" w:rsidRPr="00BB629B" w:rsidRDefault="00862CAC" w:rsidP="00862CAC">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862CAC" w:rsidRPr="00BB629B"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8E110" w14:textId="77777777" w:rsidR="00862CAC" w:rsidRPr="00BB629B" w:rsidRDefault="00862CAC" w:rsidP="00862CAC">
            <w:pPr>
              <w:pStyle w:val="TAL"/>
            </w:pPr>
          </w:p>
        </w:tc>
      </w:tr>
      <w:tr w:rsidR="00862CAC" w:rsidRPr="00BB629B" w14:paraId="549EC2D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2069364" w14:textId="7E9ADB1E" w:rsidR="00862CAC" w:rsidRPr="00BB629B" w:rsidRDefault="00862CAC" w:rsidP="00862CAC">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1514D0E" w14:textId="15D510BA" w:rsidR="00862CAC" w:rsidRPr="00D95520" w:rsidRDefault="00862CAC" w:rsidP="00862CAC">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705D0F4" w14:textId="29EF68BE" w:rsidR="00862CAC" w:rsidRPr="00BB629B" w:rsidRDefault="00862CAC" w:rsidP="00862CAC">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252DE354" w14:textId="60920B33" w:rsidR="00862CAC" w:rsidRPr="00124A94" w:rsidRDefault="00862CAC" w:rsidP="00862CAC">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6C76E5D1" w14:textId="5DC49CFC" w:rsidR="00862CAC" w:rsidRDefault="00862CAC" w:rsidP="00862CAC">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85B7262" w14:textId="5AC75A3E" w:rsidR="00862CAC" w:rsidRPr="00BB629B" w:rsidRDefault="00862CAC" w:rsidP="00862CAC">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73FE79A" w14:textId="77777777" w:rsidR="00862CAC" w:rsidRPr="00BB629B"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4DC28" w14:textId="77777777" w:rsidR="00862CAC" w:rsidRPr="00BB629B" w:rsidRDefault="00862CAC" w:rsidP="00862CAC">
            <w:pPr>
              <w:pStyle w:val="TAL"/>
            </w:pPr>
          </w:p>
        </w:tc>
      </w:tr>
      <w:tr w:rsidR="00862CAC" w:rsidRPr="00BB629B" w14:paraId="5DD00F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3E45514" w14:textId="2CDDEF8A" w:rsidR="00862CAC" w:rsidRPr="00BB629B" w:rsidRDefault="00862CAC" w:rsidP="00862CAC">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9A0DE85" w14:textId="593B5401" w:rsidR="00862CAC" w:rsidRPr="00D95520" w:rsidRDefault="00862CAC" w:rsidP="00862CAC">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B8570A1" w14:textId="54128028" w:rsidR="00862CAC" w:rsidRPr="00BB629B" w:rsidRDefault="00862CAC" w:rsidP="00862CAC">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093EA1F0" w14:textId="64CB578B" w:rsidR="00862CAC" w:rsidRPr="00124A94" w:rsidRDefault="00862CAC" w:rsidP="00862CAC">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42D738AC" w14:textId="67EA679B" w:rsidR="00862CAC" w:rsidRDefault="00862CAC" w:rsidP="00862CAC">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A5F912" w14:textId="269585AB" w:rsidR="00862CAC" w:rsidRPr="00BB629B" w:rsidRDefault="00862CAC" w:rsidP="00862CAC">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B511888" w14:textId="77777777" w:rsidR="00862CAC" w:rsidRPr="00BB629B"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6EFF3" w14:textId="77777777" w:rsidR="00862CAC" w:rsidRPr="00BB629B" w:rsidRDefault="00862CAC" w:rsidP="00862CAC">
            <w:pPr>
              <w:pStyle w:val="TAL"/>
            </w:pPr>
          </w:p>
        </w:tc>
      </w:tr>
      <w:tr w:rsidR="00862CAC" w:rsidRPr="002E56B9" w14:paraId="1D8E0E5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6307B85" w14:textId="77777777" w:rsidR="00862CAC" w:rsidRPr="002E56B9" w:rsidRDefault="00862CAC" w:rsidP="00862CAC">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CFF8DF0" w14:textId="77777777" w:rsidR="00862CAC" w:rsidRPr="002E56B9" w:rsidRDefault="00862CAC" w:rsidP="00862CAC">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862CAC" w:rsidRPr="002E56B9" w:rsidRDefault="00862CAC" w:rsidP="00862CAC">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D90D05" w14:textId="77777777" w:rsidR="00862CAC" w:rsidRPr="002E56B9" w:rsidRDefault="00862CAC" w:rsidP="00862CAC">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862CAC" w:rsidRPr="002E56B9" w:rsidRDefault="00862CAC" w:rsidP="00862CAC">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0539FB" w14:textId="77777777" w:rsidR="00862CAC" w:rsidRPr="002E56B9" w:rsidRDefault="00862CAC" w:rsidP="00862CAC">
            <w:pPr>
              <w:pStyle w:val="TAL"/>
            </w:pPr>
          </w:p>
        </w:tc>
      </w:tr>
      <w:tr w:rsidR="00862CAC" w:rsidRPr="002E56B9" w14:paraId="5E7D257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DC96710" w14:textId="77777777" w:rsidR="00862CAC" w:rsidRPr="002E56B9" w:rsidRDefault="00862CAC" w:rsidP="00862CAC">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283D5E2" w14:textId="5AF3A5E7" w:rsidR="00862CAC" w:rsidRPr="002E56B9" w:rsidRDefault="00862CAC" w:rsidP="00862CAC">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862CAC" w:rsidRPr="002E56B9" w:rsidRDefault="00862CAC" w:rsidP="00862CAC">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B7CE03" w14:textId="77777777" w:rsidR="00862CAC" w:rsidRPr="002E56B9" w:rsidRDefault="00862CAC" w:rsidP="00862CAC">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862CAC" w:rsidRPr="002E56B9" w:rsidRDefault="00862CAC" w:rsidP="00862CAC">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71C14" w14:textId="77777777" w:rsidR="00862CAC" w:rsidRPr="002E56B9" w:rsidRDefault="00862CAC" w:rsidP="00862CAC">
            <w:pPr>
              <w:pStyle w:val="TAL"/>
            </w:pPr>
          </w:p>
        </w:tc>
      </w:tr>
      <w:tr w:rsidR="00862CAC" w:rsidRPr="002E56B9" w14:paraId="101BAAB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21376B1" w14:textId="77777777" w:rsidR="00862CAC" w:rsidRPr="002E56B9" w:rsidRDefault="00862CAC" w:rsidP="00862CAC">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BD0EB6" w14:textId="77777777" w:rsidR="00862CAC" w:rsidRPr="002E56B9" w:rsidRDefault="00862CAC" w:rsidP="00862CAC">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862CAC" w:rsidRPr="002E56B9" w:rsidRDefault="00862CAC" w:rsidP="00862CAC">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0D7BA40" w14:textId="77777777" w:rsidR="00862CAC" w:rsidRPr="002E56B9" w:rsidRDefault="00862CAC" w:rsidP="00862CAC">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862CAC" w:rsidRPr="002E56B9" w:rsidRDefault="00862CAC" w:rsidP="00862CAC">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F520E" w14:textId="77777777" w:rsidR="00862CAC" w:rsidRPr="002E56B9" w:rsidRDefault="00862CAC" w:rsidP="00862CAC">
            <w:pPr>
              <w:pStyle w:val="TAL"/>
            </w:pPr>
          </w:p>
        </w:tc>
      </w:tr>
      <w:tr w:rsidR="00862CAC" w:rsidRPr="002E56B9" w14:paraId="15E3DD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712133" w14:textId="77777777" w:rsidR="00862CAC" w:rsidRPr="002E56B9" w:rsidRDefault="00862CAC" w:rsidP="00862CAC">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5F135886" w14:textId="77777777" w:rsidR="00862CAC" w:rsidRPr="002E56B9" w:rsidRDefault="00862CAC" w:rsidP="00862CAC">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862CAC" w:rsidRPr="002E56B9" w:rsidRDefault="00862CAC" w:rsidP="00862CAC">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CC6627" w14:textId="77777777" w:rsidR="00862CAC" w:rsidRPr="002E56B9" w:rsidRDefault="00862CAC" w:rsidP="00862CAC">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862CAC" w:rsidRPr="002E56B9" w:rsidRDefault="00862CAC" w:rsidP="00862CAC">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61ED93" w14:textId="77777777" w:rsidR="00862CAC" w:rsidRPr="002E56B9" w:rsidRDefault="00862CAC" w:rsidP="00862CAC">
            <w:pPr>
              <w:pStyle w:val="TAL"/>
            </w:pPr>
            <w:r w:rsidRPr="002E56B9">
              <w:rPr>
                <w:rFonts w:eastAsia="SimSun"/>
              </w:rPr>
              <w:t>NOTE 2</w:t>
            </w:r>
          </w:p>
        </w:tc>
      </w:tr>
      <w:tr w:rsidR="00862CAC" w:rsidRPr="002E56B9" w14:paraId="1F750CC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AB803E" w14:textId="77777777" w:rsidR="00862CAC" w:rsidRPr="002E56B9" w:rsidRDefault="00862CAC" w:rsidP="00862CAC">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0B63B9DF" w14:textId="77777777" w:rsidR="00862CAC" w:rsidRPr="002E56B9" w:rsidRDefault="00862CAC" w:rsidP="00862CAC">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862CAC" w:rsidRPr="002E56B9" w:rsidRDefault="00862CAC" w:rsidP="00862CAC">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862CAC" w:rsidRPr="002E56B9" w:rsidRDefault="00862CAC" w:rsidP="00862CAC">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BD039C" w14:textId="77777777" w:rsidR="00862CAC" w:rsidRPr="002E56B9" w:rsidRDefault="00862CAC" w:rsidP="00862CAC">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862CAC" w:rsidRPr="002E56B9" w:rsidRDefault="00862CAC" w:rsidP="00862CAC">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B3D166" w14:textId="77777777" w:rsidR="00862CAC" w:rsidRPr="002E56B9" w:rsidRDefault="00862CAC" w:rsidP="00862CAC">
            <w:pPr>
              <w:pStyle w:val="TAL"/>
            </w:pPr>
            <w:r w:rsidRPr="002E56B9">
              <w:rPr>
                <w:rFonts w:eastAsia="SimSun"/>
              </w:rPr>
              <w:t>NOTE 2</w:t>
            </w:r>
          </w:p>
        </w:tc>
      </w:tr>
      <w:tr w:rsidR="00862CAC" w:rsidRPr="002E56B9" w14:paraId="413E838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76DB4B" w14:textId="77777777" w:rsidR="00862CAC" w:rsidRPr="002E56B9" w:rsidRDefault="00862CAC" w:rsidP="00862CAC">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32C7B945" w14:textId="77777777" w:rsidR="00862CAC" w:rsidRPr="002E56B9" w:rsidRDefault="00862CAC" w:rsidP="00862CAC">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862CAC" w:rsidRPr="002E56B9" w:rsidRDefault="00862CAC" w:rsidP="00862CAC">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862CAC" w:rsidRPr="002E56B9" w:rsidRDefault="00862CAC" w:rsidP="00862CAC">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646DDF1" w14:textId="33EC5767" w:rsidR="00862CAC" w:rsidRPr="002E56B9" w:rsidRDefault="00862CAC" w:rsidP="00862CAC">
            <w:pPr>
              <w:pStyle w:val="TAL"/>
              <w:rPr>
                <w:lang w:eastAsia="zh-CN"/>
              </w:rPr>
            </w:pPr>
            <w:r w:rsidRPr="002E56B9">
              <w:rPr>
                <w:lang w:eastAsia="zh-CN"/>
              </w:rPr>
              <w:t xml:space="preserve">UEs supporting 5GS FR1 and SUL </w:t>
            </w:r>
            <w:r w:rsidRPr="002E56B9">
              <w:t xml:space="preserve">and dynamic UL </w:t>
            </w:r>
            <w:r w:rsidR="00152228"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03136FC7" w:rsidR="00862CAC" w:rsidRPr="002E56B9" w:rsidRDefault="00152228" w:rsidP="00862CAC">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862CAC" w:rsidRPr="002E56B9"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247EF" w14:textId="77777777" w:rsidR="00862CAC" w:rsidRPr="002E56B9" w:rsidRDefault="00862CAC" w:rsidP="00862CAC">
            <w:pPr>
              <w:pStyle w:val="TAL"/>
            </w:pPr>
            <w:r w:rsidRPr="002E56B9">
              <w:rPr>
                <w:rFonts w:eastAsia="SimSun"/>
              </w:rPr>
              <w:t>NOTE 2</w:t>
            </w:r>
          </w:p>
        </w:tc>
      </w:tr>
      <w:tr w:rsidR="00152228" w:rsidRPr="002E56B9" w14:paraId="646242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3F2A04F" w14:textId="6BDBBC50" w:rsidR="00152228" w:rsidRPr="002E56B9" w:rsidRDefault="00152228" w:rsidP="00152228">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4DFCBEB4" w14:textId="67D430E9" w:rsidR="00152228" w:rsidRPr="002E56B9" w:rsidRDefault="00152228" w:rsidP="00152228">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2CEE95" w14:textId="5265518E" w:rsidR="00152228" w:rsidRPr="002E56B9" w:rsidRDefault="00152228" w:rsidP="00152228">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AC9B93F" w14:textId="13F6988B" w:rsidR="00152228" w:rsidRPr="002E56B9" w:rsidRDefault="00152228" w:rsidP="00152228">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27D48E1D" w14:textId="7646CBCF" w:rsidR="00152228" w:rsidRPr="002E56B9" w:rsidRDefault="00152228" w:rsidP="00152228">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05CBB7D" w14:textId="1505B0B3" w:rsidR="00152228" w:rsidRPr="004A7619" w:rsidRDefault="00152228" w:rsidP="00152228">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209172C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D9B0F" w14:textId="77777777" w:rsidR="00152228" w:rsidRPr="002E56B9" w:rsidRDefault="00152228" w:rsidP="00152228">
            <w:pPr>
              <w:pStyle w:val="TAL"/>
              <w:rPr>
                <w:rFonts w:eastAsia="SimSun"/>
              </w:rPr>
            </w:pPr>
          </w:p>
        </w:tc>
      </w:tr>
      <w:tr w:rsidR="00152228" w:rsidRPr="002E56B9" w14:paraId="5D5DECE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BC58D6D" w14:textId="1658771B" w:rsidR="00152228" w:rsidRPr="002E56B9" w:rsidRDefault="00152228" w:rsidP="00152228">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4CF7EB0" w14:textId="5ADE0380" w:rsidR="00152228" w:rsidRPr="002E56B9" w:rsidRDefault="00152228" w:rsidP="00152228">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73C1BF4" w14:textId="1239244A" w:rsidR="00152228" w:rsidRPr="002E56B9" w:rsidRDefault="00152228" w:rsidP="00152228">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28091657" w14:textId="3531D5BE" w:rsidR="00152228" w:rsidRPr="002E56B9" w:rsidRDefault="00152228" w:rsidP="00152228">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7FAAD201" w14:textId="53E1AFF7" w:rsidR="00152228" w:rsidRPr="002E56B9" w:rsidRDefault="00152228" w:rsidP="00152228">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477EBA" w14:textId="14287DAF" w:rsidR="00152228" w:rsidRPr="004A7619" w:rsidRDefault="00152228" w:rsidP="00152228">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CD583E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32290E" w14:textId="77777777" w:rsidR="00152228" w:rsidRPr="002E56B9" w:rsidRDefault="00152228" w:rsidP="00152228">
            <w:pPr>
              <w:pStyle w:val="TAL"/>
              <w:rPr>
                <w:rFonts w:eastAsia="SimSun"/>
              </w:rPr>
            </w:pPr>
          </w:p>
        </w:tc>
      </w:tr>
      <w:tr w:rsidR="00152228" w:rsidRPr="002E56B9" w14:paraId="28338D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89123E8" w14:textId="706A6C14" w:rsidR="00152228" w:rsidRPr="002E56B9" w:rsidRDefault="00152228" w:rsidP="00152228">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331B47A2" w14:textId="3DC11C60" w:rsidR="00152228" w:rsidRPr="002E56B9" w:rsidRDefault="00152228" w:rsidP="00152228">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97EF37" w14:textId="346A51F0" w:rsidR="00152228" w:rsidRPr="002E56B9" w:rsidRDefault="00152228" w:rsidP="00152228">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37C0D0E5" w14:textId="6DD62D77" w:rsidR="00152228" w:rsidRPr="002E56B9" w:rsidRDefault="00152228" w:rsidP="00152228">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7B1AB8B4" w14:textId="4C9B20CC" w:rsidR="00152228" w:rsidRPr="002E56B9" w:rsidRDefault="00152228" w:rsidP="00152228">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2CD796" w14:textId="7646019B" w:rsidR="00152228" w:rsidRPr="004A7619" w:rsidRDefault="00152228" w:rsidP="00152228">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2577B9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2E4C57" w14:textId="77777777" w:rsidR="00152228" w:rsidRPr="002E56B9" w:rsidRDefault="00152228" w:rsidP="00152228">
            <w:pPr>
              <w:pStyle w:val="TAL"/>
              <w:rPr>
                <w:rFonts w:eastAsia="SimSun"/>
              </w:rPr>
            </w:pPr>
          </w:p>
        </w:tc>
      </w:tr>
      <w:tr w:rsidR="00152228" w:rsidRPr="002E56B9" w14:paraId="7985BF8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6489482" w14:textId="77777777" w:rsidR="00152228" w:rsidRPr="002E56B9" w:rsidRDefault="00152228" w:rsidP="00152228">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975F71F" w14:textId="77777777" w:rsidR="00152228" w:rsidRPr="002E56B9" w:rsidRDefault="00152228" w:rsidP="00152228">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0CF4F4"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71C4E" w14:textId="77777777" w:rsidR="00152228" w:rsidRPr="002E56B9" w:rsidRDefault="00152228" w:rsidP="00152228">
            <w:pPr>
              <w:pStyle w:val="TAL"/>
            </w:pPr>
            <w:r w:rsidRPr="002E56B9">
              <w:rPr>
                <w:rFonts w:eastAsia="SimSun"/>
              </w:rPr>
              <w:t>NOTE 2</w:t>
            </w:r>
          </w:p>
        </w:tc>
      </w:tr>
      <w:tr w:rsidR="00152228" w:rsidRPr="002E56B9" w14:paraId="30A485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B11FDDB" w14:textId="77777777" w:rsidR="00152228" w:rsidRPr="002E56B9" w:rsidRDefault="00152228" w:rsidP="00152228">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1C44839E" w14:textId="77777777" w:rsidR="00152228" w:rsidRPr="002E56B9" w:rsidRDefault="00152228" w:rsidP="00152228">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BFA42D"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E439B" w14:textId="77777777" w:rsidR="00152228" w:rsidRPr="002E56B9" w:rsidRDefault="00152228" w:rsidP="00152228">
            <w:pPr>
              <w:pStyle w:val="TAL"/>
            </w:pPr>
            <w:r w:rsidRPr="002E56B9">
              <w:rPr>
                <w:rFonts w:eastAsia="SimSun"/>
              </w:rPr>
              <w:t>NOTE 2</w:t>
            </w:r>
          </w:p>
        </w:tc>
      </w:tr>
      <w:tr w:rsidR="00152228" w:rsidRPr="002E56B9" w14:paraId="51AA16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28F15DC" w14:textId="77777777" w:rsidR="00152228" w:rsidRPr="002E56B9" w:rsidRDefault="00152228" w:rsidP="00152228">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36466FFD" w14:textId="77777777" w:rsidR="00152228" w:rsidRPr="002E56B9" w:rsidRDefault="00152228" w:rsidP="00152228">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FE739E8"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885176" w14:textId="77777777" w:rsidR="00152228" w:rsidRPr="002E56B9" w:rsidRDefault="00152228" w:rsidP="00152228">
            <w:pPr>
              <w:pStyle w:val="TAL"/>
            </w:pPr>
            <w:r w:rsidRPr="002E56B9">
              <w:rPr>
                <w:rFonts w:eastAsia="SimSun"/>
              </w:rPr>
              <w:t>NOTE 2</w:t>
            </w:r>
          </w:p>
        </w:tc>
      </w:tr>
      <w:tr w:rsidR="00152228" w:rsidRPr="002E56B9" w14:paraId="51B9D1C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2C19EA" w14:textId="77777777" w:rsidR="00152228" w:rsidRPr="002E56B9" w:rsidRDefault="00152228" w:rsidP="00152228">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7EADB36" w14:textId="77777777" w:rsidR="00152228" w:rsidRPr="002E56B9" w:rsidRDefault="00152228" w:rsidP="00152228">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BB8FAF"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152228" w:rsidRPr="002E56B9" w:rsidRDefault="00152228" w:rsidP="0015222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C048E9" w14:textId="77777777" w:rsidR="00152228" w:rsidRPr="002E56B9" w:rsidRDefault="00152228" w:rsidP="00152228">
            <w:pPr>
              <w:pStyle w:val="TAL"/>
            </w:pPr>
          </w:p>
        </w:tc>
      </w:tr>
      <w:tr w:rsidR="00152228" w:rsidRPr="002E56B9" w14:paraId="3EFC13F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0B2D0C2" w14:textId="77777777" w:rsidR="00152228" w:rsidRPr="002E56B9" w:rsidRDefault="00152228" w:rsidP="00152228">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FF8528" w14:textId="77777777" w:rsidR="00152228" w:rsidRPr="002E56B9" w:rsidRDefault="00152228" w:rsidP="00152228">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A39E91C"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D8E63" w14:textId="77777777" w:rsidR="00152228" w:rsidRPr="002E56B9" w:rsidRDefault="00152228" w:rsidP="00152228">
            <w:pPr>
              <w:pStyle w:val="TAL"/>
            </w:pPr>
          </w:p>
        </w:tc>
      </w:tr>
      <w:tr w:rsidR="00152228" w:rsidRPr="002E56B9" w14:paraId="4B2571F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973782" w14:textId="77777777" w:rsidR="00152228" w:rsidRPr="002E56B9" w:rsidRDefault="00152228" w:rsidP="00152228">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2F396054" w14:textId="77777777" w:rsidR="00152228" w:rsidRPr="002E56B9" w:rsidRDefault="00152228" w:rsidP="00152228">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8C0FEF"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152228" w:rsidRPr="002E56B9" w:rsidRDefault="00152228" w:rsidP="0015222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58B7F" w14:textId="77777777" w:rsidR="00152228" w:rsidRPr="002E56B9" w:rsidRDefault="00152228" w:rsidP="00152228">
            <w:pPr>
              <w:pStyle w:val="TAL"/>
            </w:pPr>
          </w:p>
        </w:tc>
      </w:tr>
      <w:tr w:rsidR="00152228" w:rsidRPr="002E56B9" w14:paraId="2A5CBBD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692AB22" w14:textId="77777777" w:rsidR="00152228" w:rsidRPr="002E56B9" w:rsidRDefault="00152228" w:rsidP="00152228">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73BC2857" w14:textId="77777777" w:rsidR="00152228" w:rsidRPr="002E56B9" w:rsidRDefault="00152228" w:rsidP="00152228">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8CA8814"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DA00C8" w14:textId="77777777" w:rsidR="00152228" w:rsidRPr="002E56B9" w:rsidRDefault="00152228" w:rsidP="00152228">
            <w:pPr>
              <w:pStyle w:val="TAL"/>
            </w:pPr>
          </w:p>
        </w:tc>
      </w:tr>
      <w:tr w:rsidR="00152228" w:rsidRPr="002E56B9" w14:paraId="5ED64D1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2A00ADD" w14:textId="77777777" w:rsidR="00152228" w:rsidRPr="002E56B9" w:rsidRDefault="00152228" w:rsidP="00152228">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0CDAA9D" w14:textId="77777777" w:rsidR="00152228" w:rsidRPr="002E56B9" w:rsidRDefault="00152228" w:rsidP="00152228">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88F2AD6"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152228" w:rsidRPr="002E56B9" w:rsidRDefault="00152228" w:rsidP="0015222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96375A" w14:textId="77777777" w:rsidR="00152228" w:rsidRPr="002E56B9" w:rsidRDefault="00152228" w:rsidP="00152228">
            <w:pPr>
              <w:pStyle w:val="TAL"/>
            </w:pPr>
          </w:p>
        </w:tc>
      </w:tr>
      <w:tr w:rsidR="00152228" w:rsidRPr="002E56B9" w14:paraId="0A387BA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594513" w14:textId="77777777" w:rsidR="00152228" w:rsidRPr="002E56B9" w:rsidRDefault="00152228" w:rsidP="00152228">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21BBC731" w14:textId="77777777" w:rsidR="00152228" w:rsidRPr="002E56B9" w:rsidRDefault="00152228" w:rsidP="00152228">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14E7A4"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16293A" w14:textId="77777777" w:rsidR="00152228" w:rsidRPr="002E56B9" w:rsidRDefault="00152228" w:rsidP="00152228">
            <w:pPr>
              <w:pStyle w:val="TAL"/>
            </w:pPr>
          </w:p>
        </w:tc>
      </w:tr>
      <w:tr w:rsidR="00152228" w:rsidRPr="002E56B9" w14:paraId="4AAEB81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3ED5B03" w14:textId="77777777" w:rsidR="00152228" w:rsidRPr="002E56B9" w:rsidRDefault="00152228" w:rsidP="00152228">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3C960A7" w14:textId="77777777" w:rsidR="00152228" w:rsidRPr="002E56B9" w:rsidRDefault="00152228" w:rsidP="00152228">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DFB405"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152228" w:rsidRPr="002E56B9" w:rsidRDefault="00152228" w:rsidP="0015222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FAC39" w14:textId="77777777" w:rsidR="00152228" w:rsidRPr="002E56B9" w:rsidRDefault="00152228" w:rsidP="00152228">
            <w:pPr>
              <w:pStyle w:val="TAL"/>
            </w:pPr>
          </w:p>
        </w:tc>
      </w:tr>
      <w:tr w:rsidR="00152228" w:rsidRPr="002E56B9" w14:paraId="18CE68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D8F25E" w14:textId="77777777" w:rsidR="00152228" w:rsidRPr="002E56B9" w:rsidRDefault="00152228" w:rsidP="00152228">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3CD6D9D7" w14:textId="77777777" w:rsidR="00152228" w:rsidRPr="002E56B9" w:rsidRDefault="00152228" w:rsidP="00152228">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19B8522"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C0356C" w14:textId="77777777" w:rsidR="00152228" w:rsidRPr="002E56B9" w:rsidRDefault="00152228" w:rsidP="00152228">
            <w:pPr>
              <w:pStyle w:val="TAL"/>
            </w:pPr>
          </w:p>
        </w:tc>
      </w:tr>
      <w:tr w:rsidR="00152228" w:rsidRPr="002E56B9" w14:paraId="5174B94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19437AE" w14:textId="77777777" w:rsidR="00152228" w:rsidRPr="002E56B9" w:rsidRDefault="00152228" w:rsidP="00152228">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6E28EA12" w14:textId="77777777" w:rsidR="00152228" w:rsidRPr="002E56B9" w:rsidRDefault="00152228" w:rsidP="00152228">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A0A4133"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152228" w:rsidRPr="002E56B9" w:rsidRDefault="00152228" w:rsidP="0015222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EE5D0F" w14:textId="77777777" w:rsidR="00152228" w:rsidRPr="002E56B9" w:rsidRDefault="00152228" w:rsidP="00152228">
            <w:pPr>
              <w:pStyle w:val="TAL"/>
            </w:pPr>
          </w:p>
        </w:tc>
      </w:tr>
      <w:tr w:rsidR="00152228" w:rsidRPr="002E56B9" w14:paraId="2A07530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F5A94D" w14:textId="77777777" w:rsidR="00152228" w:rsidRPr="002E56B9" w:rsidRDefault="00152228" w:rsidP="00152228">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3C6C98C8" w14:textId="77777777" w:rsidR="00152228" w:rsidRPr="002E56B9" w:rsidRDefault="00152228" w:rsidP="00152228">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28AD5B2"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6988E" w14:textId="77777777" w:rsidR="00152228" w:rsidRPr="002E56B9" w:rsidRDefault="00152228" w:rsidP="00152228">
            <w:pPr>
              <w:pStyle w:val="TAL"/>
            </w:pPr>
          </w:p>
        </w:tc>
      </w:tr>
      <w:tr w:rsidR="00152228" w:rsidRPr="002E56B9" w14:paraId="1FA8156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60A2742" w14:textId="77777777" w:rsidR="00152228" w:rsidRPr="002E56B9" w:rsidRDefault="00152228" w:rsidP="00152228">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7E9113BF" w14:textId="77777777" w:rsidR="00152228" w:rsidRPr="002E56B9" w:rsidRDefault="00152228" w:rsidP="00152228">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6FA73BE"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B8487" w14:textId="77777777" w:rsidR="00152228" w:rsidRPr="002E56B9" w:rsidRDefault="00152228" w:rsidP="00152228">
            <w:pPr>
              <w:pStyle w:val="TAL"/>
            </w:pPr>
          </w:p>
        </w:tc>
      </w:tr>
      <w:tr w:rsidR="00152228" w:rsidRPr="002E56B9" w14:paraId="2A093E6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E49A22E" w14:textId="77777777" w:rsidR="00152228" w:rsidRPr="002E56B9" w:rsidRDefault="00152228" w:rsidP="00152228">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39DF7410" w14:textId="77777777" w:rsidR="00152228" w:rsidRPr="002E56B9" w:rsidRDefault="00152228" w:rsidP="00152228">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77777777" w:rsidR="00152228" w:rsidRPr="002E56B9" w:rsidRDefault="00152228" w:rsidP="00152228">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8C3CB9C" w14:textId="77777777" w:rsidR="00152228" w:rsidRPr="002E56B9" w:rsidRDefault="00152228" w:rsidP="00152228">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62F2CB" w14:textId="77777777" w:rsidR="00152228" w:rsidRPr="002E56B9" w:rsidRDefault="00152228" w:rsidP="00152228">
            <w:pPr>
              <w:pStyle w:val="TAL"/>
            </w:pPr>
            <w:r w:rsidRPr="002E56B9">
              <w:t>NOTE 1</w:t>
            </w:r>
          </w:p>
        </w:tc>
      </w:tr>
      <w:tr w:rsidR="00152228" w:rsidRPr="002E56B9" w14:paraId="1F2D8CC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FAC85A2" w14:textId="77777777" w:rsidR="00152228" w:rsidRPr="002E56B9" w:rsidRDefault="00152228" w:rsidP="00152228">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588F6DDE" w14:textId="77777777" w:rsidR="00152228" w:rsidRPr="002E56B9" w:rsidRDefault="00152228" w:rsidP="00152228">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152228" w:rsidRPr="002E56B9" w:rsidRDefault="00152228" w:rsidP="0015222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152228" w:rsidRPr="002E56B9" w:rsidRDefault="00152228" w:rsidP="00152228">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A7BC1B6"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7AABA" w14:textId="77777777" w:rsidR="00152228" w:rsidRPr="002E56B9" w:rsidRDefault="00152228" w:rsidP="00152228">
            <w:pPr>
              <w:pStyle w:val="TAL"/>
            </w:pPr>
            <w:r w:rsidRPr="002E56B9">
              <w:t>NOTE 1</w:t>
            </w:r>
          </w:p>
        </w:tc>
      </w:tr>
      <w:tr w:rsidR="00152228" w:rsidRPr="002E56B9" w14:paraId="395A83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14BA504" w14:textId="2CE91645" w:rsidR="00152228" w:rsidRPr="002E56B9" w:rsidRDefault="00152228" w:rsidP="00152228">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4E064D70" w14:textId="050816C8" w:rsidR="00152228" w:rsidRPr="002E56B9" w:rsidRDefault="00152228" w:rsidP="00152228">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62D5AA5D" w14:textId="225EB599" w:rsidR="00152228" w:rsidRPr="002E56B9" w:rsidRDefault="00152228" w:rsidP="00152228">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F58D93" w14:textId="2669783D" w:rsidR="00152228" w:rsidRPr="002E56B9" w:rsidRDefault="00152228" w:rsidP="00152228">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450770" w14:textId="373684D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3B0EA9" w14:textId="41930D4A" w:rsidR="00152228" w:rsidRPr="002E56B9" w:rsidRDefault="00152228" w:rsidP="0015222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AE1AF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E8BEB" w14:textId="417199EA" w:rsidR="00152228" w:rsidRPr="002E56B9" w:rsidRDefault="00152228" w:rsidP="00152228">
            <w:pPr>
              <w:pStyle w:val="TAL"/>
            </w:pPr>
            <w:r>
              <w:t>NOTE 1</w:t>
            </w:r>
          </w:p>
        </w:tc>
      </w:tr>
      <w:tr w:rsidR="00152228" w:rsidRPr="002E56B9" w14:paraId="37D9E5D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17F1EE4" w14:textId="77777777" w:rsidR="00152228" w:rsidRPr="002E56B9" w:rsidRDefault="00152228" w:rsidP="00152228">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74D0CDD1" w14:textId="77777777" w:rsidR="00152228" w:rsidRPr="002E56B9" w:rsidRDefault="00152228" w:rsidP="00152228">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C6AABF"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152228" w:rsidRPr="002E56B9" w:rsidRDefault="00152228" w:rsidP="00152228">
            <w:pPr>
              <w:pStyle w:val="TAL"/>
            </w:pPr>
            <w:r w:rsidRPr="002E56B9">
              <w:t>PC1.5</w:t>
            </w:r>
          </w:p>
          <w:p w14:paraId="6E27BED8" w14:textId="77777777" w:rsidR="00152228" w:rsidRPr="002E56B9" w:rsidRDefault="00152228" w:rsidP="00152228">
            <w:pPr>
              <w:pStyle w:val="TAL"/>
            </w:pPr>
            <w:r w:rsidRPr="002E56B9">
              <w:t>PC2</w:t>
            </w:r>
          </w:p>
          <w:p w14:paraId="05D16606"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D43A9E7" w14:textId="77777777" w:rsidR="00152228" w:rsidRPr="002E56B9" w:rsidRDefault="00152228" w:rsidP="00152228">
            <w:pPr>
              <w:pStyle w:val="TAL"/>
            </w:pPr>
          </w:p>
        </w:tc>
      </w:tr>
      <w:tr w:rsidR="00152228" w:rsidRPr="002E56B9" w14:paraId="4F2BB0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D52A080" w14:textId="77777777" w:rsidR="00152228" w:rsidRPr="002E56B9" w:rsidRDefault="00152228" w:rsidP="00152228">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25E427F7" w14:textId="77777777" w:rsidR="00152228" w:rsidRPr="002E56B9" w:rsidRDefault="00152228" w:rsidP="00152228">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65D6C4A"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152228" w:rsidRPr="002E56B9" w:rsidRDefault="00152228" w:rsidP="00152228">
            <w:pPr>
              <w:pStyle w:val="TAL"/>
            </w:pPr>
            <w:r w:rsidRPr="002E56B9">
              <w:t>PC1.5</w:t>
            </w:r>
          </w:p>
          <w:p w14:paraId="21ACE7F9" w14:textId="77777777" w:rsidR="00152228" w:rsidRPr="002E56B9" w:rsidRDefault="00152228" w:rsidP="00152228">
            <w:pPr>
              <w:pStyle w:val="TAL"/>
            </w:pPr>
            <w:r w:rsidRPr="002E56B9">
              <w:t>PC2</w:t>
            </w:r>
          </w:p>
          <w:p w14:paraId="014BF4EE"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A000E26" w14:textId="77777777" w:rsidR="00152228" w:rsidRPr="002E56B9" w:rsidRDefault="00152228" w:rsidP="00152228">
            <w:pPr>
              <w:pStyle w:val="TAL"/>
            </w:pPr>
          </w:p>
        </w:tc>
      </w:tr>
      <w:tr w:rsidR="00152228" w:rsidRPr="002E56B9" w14:paraId="41167B8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A29B9F4" w14:textId="77777777" w:rsidR="00152228" w:rsidRPr="002E56B9" w:rsidRDefault="00152228" w:rsidP="00152228">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0DCFA28E" w14:textId="77777777" w:rsidR="00152228" w:rsidRPr="002E56B9" w:rsidRDefault="00152228" w:rsidP="00152228">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6D4978"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152228" w:rsidRPr="002E56B9" w:rsidRDefault="00152228" w:rsidP="00152228">
            <w:pPr>
              <w:pStyle w:val="TAL"/>
            </w:pPr>
            <w:r w:rsidRPr="002E56B9">
              <w:t>PC1.5</w:t>
            </w:r>
          </w:p>
          <w:p w14:paraId="527FF1FF" w14:textId="77777777" w:rsidR="00152228" w:rsidRPr="002E56B9" w:rsidRDefault="00152228" w:rsidP="00152228">
            <w:pPr>
              <w:pStyle w:val="TAL"/>
            </w:pPr>
            <w:r w:rsidRPr="002E56B9">
              <w:t>PC2</w:t>
            </w:r>
          </w:p>
          <w:p w14:paraId="11739816"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A9E2C4E" w14:textId="77777777" w:rsidR="00152228" w:rsidRPr="002E56B9" w:rsidRDefault="00152228" w:rsidP="00152228">
            <w:pPr>
              <w:pStyle w:val="TAL"/>
            </w:pPr>
          </w:p>
        </w:tc>
      </w:tr>
      <w:tr w:rsidR="00152228" w:rsidRPr="002E56B9" w14:paraId="61B223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68E1063" w14:textId="77777777" w:rsidR="00152228" w:rsidRPr="002E56B9" w:rsidRDefault="00152228" w:rsidP="00152228">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31762BB" w14:textId="77777777" w:rsidR="00152228" w:rsidRPr="002E56B9" w:rsidRDefault="00152228" w:rsidP="00152228">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C1BF4"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152228" w:rsidRPr="002E56B9" w:rsidRDefault="00152228" w:rsidP="00152228">
            <w:pPr>
              <w:pStyle w:val="TAL"/>
            </w:pPr>
            <w:r w:rsidRPr="002E56B9">
              <w:t>PC1.5</w:t>
            </w:r>
          </w:p>
          <w:p w14:paraId="7388A76E" w14:textId="77777777" w:rsidR="00152228" w:rsidRPr="002E56B9" w:rsidRDefault="00152228" w:rsidP="00152228">
            <w:pPr>
              <w:pStyle w:val="TAL"/>
            </w:pPr>
            <w:r w:rsidRPr="002E56B9">
              <w:t>PC2</w:t>
            </w:r>
          </w:p>
          <w:p w14:paraId="5C8C2524"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779AB6D" w14:textId="77777777" w:rsidR="00152228" w:rsidRPr="002E56B9" w:rsidRDefault="00152228" w:rsidP="00152228">
            <w:pPr>
              <w:pStyle w:val="TAL"/>
            </w:pPr>
          </w:p>
        </w:tc>
      </w:tr>
      <w:tr w:rsidR="00152228" w:rsidRPr="002E56B9" w14:paraId="3EFF7EA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A1459F3" w14:textId="77777777" w:rsidR="00152228" w:rsidRPr="002E56B9" w:rsidRDefault="00152228" w:rsidP="00152228">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9CB7706" w14:textId="77777777" w:rsidR="00152228" w:rsidRPr="002E56B9" w:rsidRDefault="00152228" w:rsidP="00152228">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DE1CEE"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152228" w:rsidRPr="002E56B9" w:rsidRDefault="00152228" w:rsidP="00152228">
            <w:pPr>
              <w:pStyle w:val="TAL"/>
            </w:pPr>
            <w:r w:rsidRPr="002E56B9">
              <w:t>PC1.5</w:t>
            </w:r>
          </w:p>
          <w:p w14:paraId="6E183FC9" w14:textId="77777777" w:rsidR="00152228" w:rsidRPr="002E56B9" w:rsidRDefault="00152228" w:rsidP="00152228">
            <w:pPr>
              <w:pStyle w:val="TAL"/>
            </w:pPr>
            <w:r w:rsidRPr="002E56B9">
              <w:t>PC2</w:t>
            </w:r>
          </w:p>
          <w:p w14:paraId="3353F70F"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739C9CD" w14:textId="77777777" w:rsidR="00152228" w:rsidRPr="002E56B9" w:rsidRDefault="00152228" w:rsidP="00152228">
            <w:pPr>
              <w:pStyle w:val="TAL"/>
            </w:pPr>
          </w:p>
        </w:tc>
      </w:tr>
      <w:tr w:rsidR="00152228" w:rsidRPr="002E56B9" w14:paraId="6CE2A8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AAAF448" w14:textId="77777777" w:rsidR="00152228" w:rsidRPr="002E56B9" w:rsidRDefault="00152228" w:rsidP="00152228">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3B6A54A9" w14:textId="77777777" w:rsidR="00152228" w:rsidRPr="002E56B9" w:rsidRDefault="00152228" w:rsidP="00152228">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0DCE01"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152228" w:rsidRPr="002E56B9" w:rsidRDefault="00152228" w:rsidP="00152228">
            <w:pPr>
              <w:pStyle w:val="TAL"/>
            </w:pPr>
            <w:r w:rsidRPr="002E56B9">
              <w:t>PC1.5</w:t>
            </w:r>
          </w:p>
          <w:p w14:paraId="24C03230" w14:textId="77777777" w:rsidR="00152228" w:rsidRPr="002E56B9" w:rsidRDefault="00152228" w:rsidP="00152228">
            <w:pPr>
              <w:pStyle w:val="TAL"/>
            </w:pPr>
            <w:r w:rsidRPr="002E56B9">
              <w:t>PC2</w:t>
            </w:r>
          </w:p>
          <w:p w14:paraId="7C5215BA"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4188CE8" w14:textId="77777777" w:rsidR="00152228" w:rsidRPr="002E56B9" w:rsidRDefault="00152228" w:rsidP="00152228">
            <w:pPr>
              <w:pStyle w:val="TAL"/>
            </w:pPr>
          </w:p>
        </w:tc>
      </w:tr>
      <w:tr w:rsidR="00152228" w:rsidRPr="002E56B9" w14:paraId="581412B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E6FB891" w14:textId="77777777" w:rsidR="00152228" w:rsidRPr="002E56B9" w:rsidRDefault="00152228" w:rsidP="00152228">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2F087A27" w14:textId="77777777" w:rsidR="00152228" w:rsidRPr="002E56B9" w:rsidRDefault="00152228" w:rsidP="00152228">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2B7F28"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152228" w:rsidRPr="002E56B9" w:rsidRDefault="00152228" w:rsidP="00152228">
            <w:pPr>
              <w:pStyle w:val="TAL"/>
            </w:pPr>
            <w:r w:rsidRPr="002E56B9">
              <w:t>PC1.5</w:t>
            </w:r>
          </w:p>
          <w:p w14:paraId="1EB83758" w14:textId="77777777" w:rsidR="00152228" w:rsidRPr="002E56B9" w:rsidRDefault="00152228" w:rsidP="00152228">
            <w:pPr>
              <w:pStyle w:val="TAL"/>
            </w:pPr>
            <w:r w:rsidRPr="002E56B9">
              <w:t>PC2</w:t>
            </w:r>
          </w:p>
          <w:p w14:paraId="1C2FE7D0"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4DCDCEB" w14:textId="77777777" w:rsidR="00152228" w:rsidRPr="002E56B9" w:rsidRDefault="00152228" w:rsidP="00152228">
            <w:pPr>
              <w:pStyle w:val="TAL"/>
            </w:pPr>
          </w:p>
        </w:tc>
      </w:tr>
      <w:tr w:rsidR="00152228" w:rsidRPr="002E56B9" w14:paraId="3176CE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F1E1F98" w14:textId="5D30D90E" w:rsidR="00152228" w:rsidRPr="002E56B9" w:rsidRDefault="00152228" w:rsidP="00152228">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61AEBC0B" w14:textId="3603D8A3" w:rsidR="00152228" w:rsidRPr="002E56B9" w:rsidRDefault="00152228" w:rsidP="00152228">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770EA2F" w14:textId="4C9AA3EE" w:rsidR="00152228" w:rsidRPr="002E56B9" w:rsidRDefault="00152228" w:rsidP="00152228">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1D4CE0A" w14:textId="6693F4F8" w:rsidR="00152228" w:rsidRPr="002E56B9" w:rsidRDefault="00152228" w:rsidP="00152228">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BF11B9E" w14:textId="1C422873" w:rsidR="00152228" w:rsidRPr="002E56B9" w:rsidRDefault="00152228" w:rsidP="00152228">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BD48E6" w14:textId="7404EABA" w:rsidR="00152228" w:rsidRPr="002E56B9" w:rsidRDefault="00152228" w:rsidP="00152228">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6D85F8D" w14:textId="77777777" w:rsidR="00152228" w:rsidRPr="002E56B9" w:rsidRDefault="00152228" w:rsidP="00152228">
            <w:pPr>
              <w:pStyle w:val="TAL"/>
            </w:pPr>
            <w:r w:rsidRPr="002E56B9">
              <w:t>PC2</w:t>
            </w:r>
          </w:p>
          <w:p w14:paraId="07A28ADB" w14:textId="75D680D5"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1B5AB3C" w14:textId="77777777" w:rsidR="00152228" w:rsidRPr="002E56B9" w:rsidRDefault="00152228" w:rsidP="00152228">
            <w:pPr>
              <w:pStyle w:val="TAL"/>
            </w:pPr>
          </w:p>
        </w:tc>
      </w:tr>
      <w:tr w:rsidR="00152228" w:rsidRPr="002E56B9" w14:paraId="7BE18B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3E29A9E" w14:textId="411958B3" w:rsidR="00152228" w:rsidRPr="002E56B9" w:rsidRDefault="00152228" w:rsidP="00152228">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17526D54" w14:textId="046CA578" w:rsidR="00152228" w:rsidRPr="002E56B9" w:rsidRDefault="00152228" w:rsidP="00152228">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38DF65" w14:textId="5714A949" w:rsidR="00152228" w:rsidRPr="002E56B9" w:rsidRDefault="00152228" w:rsidP="00152228">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0DF0227" w14:textId="22A72D26" w:rsidR="00152228" w:rsidRPr="002E56B9" w:rsidRDefault="00152228" w:rsidP="00152228">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7662718C" w14:textId="3276658F" w:rsidR="00152228" w:rsidRPr="002E56B9" w:rsidRDefault="00152228" w:rsidP="00152228">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AB10D4" w14:textId="3559F155" w:rsidR="00152228" w:rsidRPr="002E56B9" w:rsidRDefault="00152228" w:rsidP="00152228">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19B5C7" w14:textId="77777777" w:rsidR="00152228" w:rsidRPr="002E56B9" w:rsidRDefault="00152228" w:rsidP="00152228">
            <w:pPr>
              <w:pStyle w:val="TAL"/>
            </w:pPr>
            <w:r w:rsidRPr="002E56B9">
              <w:t>PC2</w:t>
            </w:r>
          </w:p>
          <w:p w14:paraId="72B1705A" w14:textId="485F832A"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C3016A5" w14:textId="77777777" w:rsidR="00152228" w:rsidRPr="002E56B9" w:rsidRDefault="00152228" w:rsidP="00152228">
            <w:pPr>
              <w:pStyle w:val="TAL"/>
            </w:pPr>
          </w:p>
        </w:tc>
      </w:tr>
      <w:tr w:rsidR="00152228" w14:paraId="1A30E1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A9763F" w14:textId="77777777" w:rsidR="00152228" w:rsidRDefault="00152228" w:rsidP="00152228">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1B2A2AC0" w14:textId="77777777" w:rsidR="00152228" w:rsidRDefault="00152228" w:rsidP="00152228">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3BB6D5C0" w14:textId="77777777" w:rsidR="00152228" w:rsidRDefault="00152228" w:rsidP="00152228">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03303F5" w14:textId="4B0CA6FD" w:rsidR="00152228" w:rsidRDefault="00152228" w:rsidP="00152228">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02BCCB4" w14:textId="77777777" w:rsidR="00152228" w:rsidRDefault="00152228" w:rsidP="00152228">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B591B96" w14:textId="48227E55" w:rsidR="00152228"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4842FA0"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3B057"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422F10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51ECD53" w14:textId="77777777" w:rsidR="00152228" w:rsidRPr="002E56B9" w:rsidRDefault="00152228" w:rsidP="00152228">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59B7B0A2" w14:textId="77777777" w:rsidR="00152228" w:rsidRPr="002E56B9" w:rsidRDefault="00152228" w:rsidP="00152228">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E6BB8E3"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DD9C06" w14:textId="77777777" w:rsidR="00152228" w:rsidRPr="00602508" w:rsidRDefault="00152228" w:rsidP="00152228">
            <w:pPr>
              <w:pStyle w:val="TAL"/>
            </w:pPr>
            <w:r w:rsidRPr="002E56B9">
              <w:t>Skip TC 6.4.1 if UE supports NSA and TS 38.521-3 TC 6.4B.1.1 or 6.4B.1.2 or 6.4B.1.3 has been executed.</w:t>
            </w:r>
          </w:p>
          <w:p w14:paraId="284D8D36" w14:textId="38B748E1" w:rsidR="00152228" w:rsidRPr="002E56B9" w:rsidRDefault="00152228" w:rsidP="00152228">
            <w:pPr>
              <w:pStyle w:val="TAL"/>
            </w:pPr>
            <w:r w:rsidRPr="00602508">
              <w:rPr>
                <w:rFonts w:eastAsia="SimSun"/>
              </w:rPr>
              <w:t>TC 6.4.1 is skipped if TC 6.4G.1 is executed.</w:t>
            </w:r>
          </w:p>
        </w:tc>
      </w:tr>
      <w:tr w:rsidR="00152228" w:rsidRPr="002E56B9" w14:paraId="708A4ED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288C9B3" w14:textId="77777777" w:rsidR="00152228" w:rsidRPr="002E56B9" w:rsidRDefault="00152228" w:rsidP="00152228">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74AEAA39" w14:textId="77777777" w:rsidR="00152228" w:rsidRPr="002E56B9" w:rsidRDefault="00152228" w:rsidP="00152228">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A1E3054"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CDB37E" w14:textId="77777777" w:rsidR="00152228" w:rsidRPr="00602508" w:rsidRDefault="00152228" w:rsidP="00152228">
            <w:pPr>
              <w:pStyle w:val="TAL"/>
            </w:pPr>
            <w:r w:rsidRPr="002E56B9">
              <w:t>Skip TC 6.4.2.1 if UE supports NSA and TS 38.521-3 TC 6.4B.2.1.1 or 6.4B.2.2.1 or 6.4B.2.3.1 has been executed.</w:t>
            </w:r>
          </w:p>
          <w:p w14:paraId="4AC48760" w14:textId="676BC575" w:rsidR="00152228" w:rsidRPr="002E56B9" w:rsidRDefault="00152228" w:rsidP="00152228">
            <w:pPr>
              <w:pStyle w:val="TAL"/>
            </w:pPr>
            <w:r w:rsidRPr="00602508">
              <w:rPr>
                <w:rFonts w:eastAsia="SimSun"/>
              </w:rPr>
              <w:t>TC 6.4.2.1 is skipped if TC 6.4G.2.1 is executed.</w:t>
            </w:r>
          </w:p>
        </w:tc>
      </w:tr>
      <w:tr w:rsidR="00152228" w:rsidRPr="002E56B9" w14:paraId="0E937D5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4FEC0DC" w14:textId="77777777" w:rsidR="00152228" w:rsidRPr="002E56B9" w:rsidRDefault="00152228" w:rsidP="00152228">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3C39610F" w14:textId="77777777" w:rsidR="00152228" w:rsidRPr="002E56B9" w:rsidRDefault="00152228" w:rsidP="00152228">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152228" w:rsidRPr="002E56B9" w:rsidRDefault="00152228" w:rsidP="00152228">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22C89C" w14:textId="77777777" w:rsidR="00152228" w:rsidRPr="002E56B9" w:rsidRDefault="00152228" w:rsidP="00152228">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F615A" w14:textId="77777777" w:rsidR="00152228" w:rsidRPr="00602508" w:rsidRDefault="00152228" w:rsidP="00152228">
            <w:pPr>
              <w:pStyle w:val="TAL"/>
            </w:pPr>
            <w:r w:rsidRPr="002E56B9">
              <w:t>NOTE 1</w:t>
            </w:r>
          </w:p>
          <w:p w14:paraId="244F3AE7" w14:textId="187677F7" w:rsidR="00152228" w:rsidRPr="002E56B9" w:rsidRDefault="00152228" w:rsidP="00152228">
            <w:pPr>
              <w:pStyle w:val="TAL"/>
            </w:pPr>
          </w:p>
        </w:tc>
      </w:tr>
      <w:tr w:rsidR="00152228" w:rsidRPr="002E56B9" w14:paraId="1443317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B3B7E9E" w14:textId="77777777" w:rsidR="00152228" w:rsidRPr="002E56B9" w:rsidRDefault="00152228" w:rsidP="00152228">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44754658" w14:textId="77777777" w:rsidR="00152228" w:rsidRPr="002E56B9" w:rsidRDefault="00152228" w:rsidP="00152228">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6A99324"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5BF8D9" w14:textId="77777777" w:rsidR="00152228" w:rsidRPr="00602508" w:rsidRDefault="00152228" w:rsidP="00152228">
            <w:pPr>
              <w:pStyle w:val="TAL"/>
            </w:pPr>
            <w:r w:rsidRPr="002E56B9">
              <w:t>Skip TC 6.4.2.2 if UE supports NSA and TS 38.521-3 TC 6.4B.2.1.2 or 6.4B.2.2.2 or 6.4B.2.3.2 has been executed.</w:t>
            </w:r>
          </w:p>
          <w:p w14:paraId="2B4514FE" w14:textId="46667F83" w:rsidR="00152228" w:rsidRPr="002E56B9" w:rsidRDefault="00152228" w:rsidP="00152228">
            <w:pPr>
              <w:pStyle w:val="TAL"/>
            </w:pPr>
            <w:r w:rsidRPr="00602508">
              <w:rPr>
                <w:rFonts w:eastAsia="SimSun"/>
              </w:rPr>
              <w:t>TC 6.4.2.2 is skipped if TC 6.4G.2.2 is executed.</w:t>
            </w:r>
          </w:p>
        </w:tc>
      </w:tr>
      <w:tr w:rsidR="00152228" w:rsidRPr="002E56B9" w14:paraId="401B62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0CE3A62" w14:textId="77777777" w:rsidR="00152228" w:rsidRPr="002E56B9" w:rsidRDefault="00152228" w:rsidP="00152228">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2A2C7B9" w14:textId="77777777" w:rsidR="00152228" w:rsidRPr="002E56B9" w:rsidRDefault="00152228" w:rsidP="00152228">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0A7886C"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0DA9320" w14:textId="77777777" w:rsidR="00152228" w:rsidRPr="00602508" w:rsidRDefault="00152228" w:rsidP="00152228">
            <w:pPr>
              <w:pStyle w:val="TAL"/>
            </w:pPr>
            <w:r w:rsidRPr="002E56B9">
              <w:t>Skip TC 6.4.2.3 if UE supports NSA and TS 38.521-3 TC 6.4B.2.2.3 or 6.4B.2.3.3 has been executed.</w:t>
            </w:r>
          </w:p>
          <w:p w14:paraId="3F692774" w14:textId="3C4B1ED2" w:rsidR="00152228" w:rsidRPr="002E56B9" w:rsidRDefault="00152228" w:rsidP="00152228">
            <w:pPr>
              <w:pStyle w:val="TAL"/>
            </w:pPr>
            <w:r w:rsidRPr="00602508">
              <w:rPr>
                <w:rFonts w:eastAsia="SimSun"/>
              </w:rPr>
              <w:t>TC 6.4.2.3 is skipped if TC 6.4G.2.3 is executed.</w:t>
            </w:r>
          </w:p>
        </w:tc>
      </w:tr>
      <w:tr w:rsidR="00152228" w:rsidRPr="002E56B9" w14:paraId="414DEC3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59B24BE" w14:textId="77777777" w:rsidR="00152228" w:rsidRPr="002E56B9" w:rsidRDefault="00152228" w:rsidP="00152228">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5BDD7B9E" w14:textId="77777777" w:rsidR="00152228" w:rsidRPr="002E56B9" w:rsidRDefault="00152228" w:rsidP="00152228">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F96AE15"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BA24D19" w14:textId="77777777" w:rsidR="00152228" w:rsidRPr="00602508" w:rsidRDefault="00152228" w:rsidP="00152228">
            <w:pPr>
              <w:pStyle w:val="TAL"/>
            </w:pPr>
            <w:r w:rsidRPr="002E56B9">
              <w:t>Skip TC 6.4.2.4 if UE supports NSA and TS 38.521-3 TC 6.4B.2.1.4 or 6.4B.2.2.4 or 6.4B.2.3.4 has been executed.</w:t>
            </w:r>
          </w:p>
          <w:p w14:paraId="424A8E9D" w14:textId="0C7476F3" w:rsidR="00152228" w:rsidRPr="002E56B9" w:rsidRDefault="00152228" w:rsidP="00152228">
            <w:pPr>
              <w:pStyle w:val="TAL"/>
            </w:pPr>
            <w:r w:rsidRPr="00602508">
              <w:rPr>
                <w:rFonts w:eastAsia="SimSun"/>
              </w:rPr>
              <w:t>TC 6.4.2.4 is skipped if TC 6.4G.2.4 is executed.</w:t>
            </w:r>
          </w:p>
        </w:tc>
      </w:tr>
      <w:tr w:rsidR="00152228" w:rsidRPr="002E56B9" w14:paraId="1B79749F"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56C9369" w14:textId="77777777" w:rsidR="00152228" w:rsidRPr="002E56B9" w:rsidRDefault="00152228" w:rsidP="00152228">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11600647" w14:textId="77777777" w:rsidR="00152228" w:rsidRPr="002E56B9" w:rsidRDefault="00152228" w:rsidP="00152228">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152228" w:rsidRPr="002E56B9" w:rsidRDefault="00152228" w:rsidP="00152228">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175CE5AB" w14:textId="1BB3CA76" w:rsidR="00152228" w:rsidRPr="002E56B9" w:rsidRDefault="00152228" w:rsidP="00152228">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152228" w:rsidRPr="002E56B9" w:rsidRDefault="00152228" w:rsidP="00152228">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152228" w:rsidRPr="002E56B9" w:rsidRDefault="00152228" w:rsidP="00152228">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8B89002" w14:textId="77777777" w:rsidR="00152228" w:rsidRPr="002E56B9" w:rsidRDefault="00152228" w:rsidP="00152228">
            <w:pPr>
              <w:pStyle w:val="TAL"/>
            </w:pPr>
          </w:p>
        </w:tc>
      </w:tr>
      <w:tr w:rsidR="00152228" w:rsidRPr="002E56B9" w14:paraId="6A68B4AF" w14:textId="77777777" w:rsidTr="00AE6135">
        <w:trPr>
          <w:jc w:val="center"/>
        </w:trPr>
        <w:tc>
          <w:tcPr>
            <w:tcW w:w="1352" w:type="dxa"/>
            <w:tcBorders>
              <w:top w:val="nil"/>
              <w:left w:val="single" w:sz="4" w:space="0" w:color="auto"/>
              <w:bottom w:val="single" w:sz="4" w:space="0" w:color="auto"/>
              <w:right w:val="single" w:sz="4" w:space="0" w:color="auto"/>
            </w:tcBorders>
          </w:tcPr>
          <w:p w14:paraId="1D7BADB6" w14:textId="77777777" w:rsidR="00152228" w:rsidRPr="002E56B9"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2CC3F091" w14:textId="77777777" w:rsidR="00152228" w:rsidRPr="002E56B9"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152228" w:rsidRPr="002E56B9" w:rsidRDefault="00152228" w:rsidP="00152228">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0D0C69C1" w14:textId="5B6AC7F1" w:rsidR="00152228" w:rsidRPr="002E56B9" w:rsidRDefault="00152228" w:rsidP="00152228">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10F7" w14:textId="77777777" w:rsidR="00152228" w:rsidRPr="002E56B9" w:rsidRDefault="00152228" w:rsidP="00152228">
            <w:pPr>
              <w:pStyle w:val="TAL"/>
            </w:pPr>
          </w:p>
        </w:tc>
      </w:tr>
      <w:tr w:rsidR="00152228" w:rsidRPr="002E56B9" w14:paraId="19C819BE" w14:textId="77777777" w:rsidTr="00AE6135">
        <w:trPr>
          <w:jc w:val="center"/>
        </w:trPr>
        <w:tc>
          <w:tcPr>
            <w:tcW w:w="1352" w:type="dxa"/>
            <w:tcBorders>
              <w:top w:val="nil"/>
              <w:left w:val="single" w:sz="4" w:space="0" w:color="auto"/>
              <w:bottom w:val="single" w:sz="4" w:space="0" w:color="auto"/>
              <w:right w:val="single" w:sz="4" w:space="0" w:color="auto"/>
            </w:tcBorders>
          </w:tcPr>
          <w:p w14:paraId="6B52757B" w14:textId="6801FDA8" w:rsidR="00152228" w:rsidRPr="002E56B9" w:rsidRDefault="00152228" w:rsidP="00152228">
            <w:pPr>
              <w:pStyle w:val="TAL"/>
            </w:pPr>
            <w:r>
              <w:t>6.4.2.6</w:t>
            </w:r>
          </w:p>
        </w:tc>
        <w:tc>
          <w:tcPr>
            <w:tcW w:w="4465" w:type="dxa"/>
            <w:tcBorders>
              <w:top w:val="nil"/>
              <w:left w:val="single" w:sz="4" w:space="0" w:color="auto"/>
              <w:bottom w:val="single" w:sz="4" w:space="0" w:color="auto"/>
              <w:right w:val="single" w:sz="4" w:space="0" w:color="auto"/>
            </w:tcBorders>
          </w:tcPr>
          <w:p w14:paraId="5571E745" w14:textId="2F6D0766" w:rsidR="00152228" w:rsidRPr="002E56B9" w:rsidRDefault="00152228" w:rsidP="00152228">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C21803" w14:textId="04C1A714" w:rsidR="00152228" w:rsidRPr="002E56B9" w:rsidRDefault="00152228" w:rsidP="00152228">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6A1FEBAD" w14:textId="143367A3" w:rsidR="00152228" w:rsidRPr="002E56B9" w:rsidRDefault="00152228" w:rsidP="00152228">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5A13BB7" w14:textId="131B82A1" w:rsidR="00152228" w:rsidRPr="002E56B9" w:rsidRDefault="00152228" w:rsidP="00152228">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757CBC96" w14:textId="216F06A0" w:rsidR="00152228" w:rsidRPr="002E56B9" w:rsidRDefault="00152228" w:rsidP="00152228">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D5BAFE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5DDB14" w14:textId="77777777" w:rsidR="00152228" w:rsidRPr="000F6278" w:rsidRDefault="00152228" w:rsidP="00152228">
            <w:pPr>
              <w:pStyle w:val="TAL"/>
            </w:pPr>
            <w:r w:rsidRPr="000F6278">
              <w:t>NOTE 1</w:t>
            </w:r>
          </w:p>
          <w:p w14:paraId="517893BA" w14:textId="1AAA5586" w:rsidR="00152228" w:rsidRPr="002E56B9" w:rsidRDefault="00152228" w:rsidP="00152228">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152228" w:rsidRPr="002E56B9" w14:paraId="36C0B4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DE89F93" w14:textId="77777777" w:rsidR="00152228" w:rsidRPr="002E56B9" w:rsidRDefault="00152228" w:rsidP="00152228">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703EA9DC" w14:textId="77777777" w:rsidR="00152228" w:rsidRPr="002E56B9" w:rsidRDefault="00152228" w:rsidP="00152228">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152228" w:rsidRPr="002E56B9" w:rsidRDefault="00152228" w:rsidP="0015222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2F3FE4"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5C7E41" w14:textId="77777777" w:rsidR="00152228"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6452E4" w14:textId="0CFE2682" w:rsidR="00152228" w:rsidRDefault="00152228" w:rsidP="00152228">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5D7496" w14:textId="44CCAF0C"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94E9541" w14:textId="77777777" w:rsidR="00152228" w:rsidRPr="002E56B9" w:rsidRDefault="00152228" w:rsidP="00152228">
            <w:pPr>
              <w:pStyle w:val="TAL"/>
            </w:pPr>
          </w:p>
        </w:tc>
      </w:tr>
      <w:tr w:rsidR="00152228" w:rsidRPr="002E56B9" w14:paraId="277C5CD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DE7269" w14:textId="77777777" w:rsidR="00152228" w:rsidRPr="002E56B9" w:rsidRDefault="00152228" w:rsidP="00152228">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05D7EB88" w14:textId="77777777" w:rsidR="00152228" w:rsidRPr="002E56B9" w:rsidRDefault="00152228" w:rsidP="00152228">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152228" w:rsidRPr="002E56B9" w:rsidRDefault="00152228" w:rsidP="0015222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BB4942A"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E4677A" w14:textId="77777777" w:rsidR="00152228"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F62A2AA" w14:textId="2F190D00" w:rsidR="00152228" w:rsidRDefault="00152228" w:rsidP="00152228">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A8BA7FF" w14:textId="46072A9A"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AB89D6E" w14:textId="77777777" w:rsidR="00152228" w:rsidRPr="002E56B9" w:rsidRDefault="00152228" w:rsidP="00152228">
            <w:pPr>
              <w:pStyle w:val="TAL"/>
            </w:pPr>
          </w:p>
        </w:tc>
      </w:tr>
      <w:tr w:rsidR="00152228" w:rsidRPr="002E56B9" w14:paraId="7B5E92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902F381" w14:textId="77777777" w:rsidR="00152228" w:rsidRPr="002E56B9" w:rsidRDefault="00152228" w:rsidP="00152228">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14493AD" w14:textId="77777777" w:rsidR="00152228" w:rsidRPr="002E56B9" w:rsidRDefault="00152228" w:rsidP="00152228">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152228" w:rsidRPr="002E56B9" w:rsidRDefault="00152228" w:rsidP="0015222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3117938"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48BCAC" w14:textId="77777777" w:rsidR="00152228"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C7AD074" w14:textId="3B462BE8" w:rsidR="00152228" w:rsidRDefault="00152228" w:rsidP="00152228">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44DA739" w14:textId="7E9BADEE"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215049C" w14:textId="77777777" w:rsidR="00152228" w:rsidRPr="002E56B9" w:rsidRDefault="00152228" w:rsidP="00152228">
            <w:pPr>
              <w:pStyle w:val="TAL"/>
            </w:pPr>
          </w:p>
        </w:tc>
      </w:tr>
      <w:tr w:rsidR="00152228" w:rsidRPr="002E56B9" w14:paraId="27C0EBE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623B9C2" w14:textId="77777777" w:rsidR="00152228" w:rsidRPr="002E56B9" w:rsidRDefault="00152228" w:rsidP="00152228">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539A42BC" w14:textId="77777777" w:rsidR="00152228" w:rsidRPr="002E56B9" w:rsidRDefault="00152228" w:rsidP="00152228">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152228" w:rsidRPr="002E56B9" w:rsidRDefault="00152228" w:rsidP="00152228">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1344E82"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A691DD" w14:textId="77777777" w:rsidR="00152228"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F36A4AC" w14:textId="6113E5E0" w:rsidR="00152228" w:rsidRDefault="00152228" w:rsidP="00152228">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25BB0A2" w14:textId="4E584F12"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29420F4" w14:textId="77777777" w:rsidR="00152228" w:rsidRPr="002E56B9" w:rsidRDefault="00152228" w:rsidP="00152228">
            <w:pPr>
              <w:pStyle w:val="TAL"/>
            </w:pPr>
          </w:p>
        </w:tc>
      </w:tr>
      <w:tr w:rsidR="00152228" w:rsidRPr="002E56B9" w14:paraId="41D498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F27171F" w14:textId="77777777" w:rsidR="00152228" w:rsidRPr="002E56B9" w:rsidRDefault="00152228" w:rsidP="00152228">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09AED310" w14:textId="77777777" w:rsidR="00152228" w:rsidRPr="002E56B9" w:rsidRDefault="00152228" w:rsidP="00152228">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152228" w:rsidRPr="002E56B9" w:rsidRDefault="00152228" w:rsidP="00152228">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645B0C" w14:textId="77777777" w:rsidR="00152228" w:rsidRPr="002E56B9" w:rsidRDefault="00152228" w:rsidP="0015222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152228" w:rsidRPr="002E56B9" w:rsidRDefault="00152228" w:rsidP="0015222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FEE645" w14:textId="77777777" w:rsidR="00152228" w:rsidRPr="002E56B9" w:rsidRDefault="00152228" w:rsidP="00152228">
            <w:pPr>
              <w:pStyle w:val="TAL"/>
            </w:pPr>
            <w:r w:rsidRPr="002E56B9">
              <w:rPr>
                <w:rFonts w:eastAsia="SimSun"/>
              </w:rPr>
              <w:t>NOTE 2</w:t>
            </w:r>
          </w:p>
        </w:tc>
      </w:tr>
      <w:tr w:rsidR="00152228" w:rsidRPr="002E56B9" w14:paraId="7AABB8B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3F85DA7" w14:textId="77777777" w:rsidR="00152228" w:rsidRPr="002E56B9" w:rsidRDefault="00152228" w:rsidP="00152228">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3A2D9893" w14:textId="77777777" w:rsidR="00152228" w:rsidRPr="002E56B9" w:rsidRDefault="00152228" w:rsidP="00152228">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152228" w:rsidRPr="002E56B9" w:rsidRDefault="00152228" w:rsidP="00152228">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A464D52" w14:textId="77777777" w:rsidR="00152228" w:rsidRPr="002E56B9" w:rsidRDefault="00152228" w:rsidP="0015222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152228" w:rsidRPr="002E56B9" w:rsidRDefault="00152228" w:rsidP="0015222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AB8F78" w14:textId="77777777" w:rsidR="00152228" w:rsidRPr="002E56B9" w:rsidRDefault="00152228" w:rsidP="00152228">
            <w:pPr>
              <w:pStyle w:val="TAL"/>
            </w:pPr>
            <w:r w:rsidRPr="002E56B9">
              <w:rPr>
                <w:rFonts w:eastAsia="SimSun"/>
              </w:rPr>
              <w:t>NOTE 2</w:t>
            </w:r>
          </w:p>
        </w:tc>
      </w:tr>
      <w:tr w:rsidR="00152228" w:rsidRPr="002E56B9" w14:paraId="4FB85F0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8D97728" w14:textId="77777777" w:rsidR="00152228" w:rsidRPr="002E56B9" w:rsidRDefault="00152228" w:rsidP="00152228">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39BD01FD" w14:textId="77777777" w:rsidR="00152228" w:rsidRPr="002E56B9" w:rsidRDefault="00152228" w:rsidP="00152228">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152228" w:rsidRPr="002E56B9" w:rsidRDefault="00152228" w:rsidP="00152228">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25256B" w14:textId="77777777" w:rsidR="00152228" w:rsidRPr="002E56B9" w:rsidRDefault="00152228" w:rsidP="0015222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152228" w:rsidRPr="002E56B9" w:rsidRDefault="00152228" w:rsidP="0015222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93F8B1" w14:textId="77777777" w:rsidR="00152228" w:rsidRPr="002E56B9" w:rsidRDefault="00152228" w:rsidP="00152228">
            <w:pPr>
              <w:pStyle w:val="TAL"/>
            </w:pPr>
            <w:r w:rsidRPr="002E56B9">
              <w:rPr>
                <w:rFonts w:eastAsia="SimSun"/>
              </w:rPr>
              <w:t>NOTE 2</w:t>
            </w:r>
          </w:p>
        </w:tc>
      </w:tr>
      <w:tr w:rsidR="00152228" w:rsidRPr="002E56B9" w14:paraId="749B4B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F22DA12" w14:textId="77777777" w:rsidR="00152228" w:rsidRPr="002E56B9" w:rsidRDefault="00152228" w:rsidP="00152228">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2714E3C5" w14:textId="77777777" w:rsidR="00152228" w:rsidRPr="002E56B9" w:rsidRDefault="00152228" w:rsidP="00152228">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152228" w:rsidRPr="002E56B9" w:rsidRDefault="00152228" w:rsidP="00152228">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E90E476" w14:textId="77777777" w:rsidR="00152228" w:rsidRPr="002E56B9" w:rsidRDefault="00152228" w:rsidP="0015222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152228" w:rsidRPr="002E56B9" w:rsidRDefault="00152228" w:rsidP="0015222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C829C" w14:textId="77777777" w:rsidR="00152228" w:rsidRPr="002E56B9" w:rsidRDefault="00152228" w:rsidP="00152228">
            <w:pPr>
              <w:pStyle w:val="TAL"/>
            </w:pPr>
            <w:r w:rsidRPr="002E56B9">
              <w:rPr>
                <w:rFonts w:eastAsia="SimSun"/>
              </w:rPr>
              <w:t>NOTE 2</w:t>
            </w:r>
          </w:p>
        </w:tc>
      </w:tr>
      <w:tr w:rsidR="00152228" w:rsidRPr="002E56B9" w14:paraId="3BF90F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4AA5E23" w14:textId="77777777" w:rsidR="00152228" w:rsidRPr="002E56B9" w:rsidRDefault="00152228" w:rsidP="00152228">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16EA12CC" w14:textId="77777777" w:rsidR="00152228" w:rsidRPr="002E56B9" w:rsidRDefault="00152228" w:rsidP="00152228">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152228" w:rsidRPr="002E56B9" w:rsidRDefault="00152228" w:rsidP="00152228">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A926DF4" w14:textId="77777777" w:rsidR="00152228" w:rsidRPr="002E56B9" w:rsidRDefault="00152228" w:rsidP="0015222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152228" w:rsidRPr="002E56B9" w:rsidRDefault="00152228" w:rsidP="0015222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909C8" w14:textId="77777777" w:rsidR="00152228" w:rsidRPr="002E56B9" w:rsidRDefault="00152228" w:rsidP="00152228">
            <w:pPr>
              <w:pStyle w:val="TAL"/>
            </w:pPr>
            <w:r w:rsidRPr="002E56B9">
              <w:rPr>
                <w:rFonts w:eastAsia="SimSun"/>
              </w:rPr>
              <w:t>NOTE 2</w:t>
            </w:r>
          </w:p>
        </w:tc>
      </w:tr>
      <w:tr w:rsidR="00152228" w:rsidRPr="002E56B9" w14:paraId="7BD3BD3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CE20200" w14:textId="77777777" w:rsidR="00152228" w:rsidRPr="002E56B9" w:rsidRDefault="00152228" w:rsidP="00152228">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657391BD" w14:textId="77777777" w:rsidR="00152228" w:rsidRPr="002E56B9" w:rsidRDefault="00152228" w:rsidP="00152228">
            <w:pPr>
              <w:pStyle w:val="TAL"/>
            </w:pPr>
            <w:bookmarkStart w:id="107" w:name="OLE_LINK22"/>
            <w:bookmarkStart w:id="108" w:name="OLE_LINK23"/>
            <w:r w:rsidRPr="002E56B9">
              <w:t>EVM equalizer spectrum flatness for Pi/2 BPSK for SUL</w:t>
            </w:r>
            <w:bookmarkEnd w:id="107"/>
            <w:bookmarkEnd w:id="108"/>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152228" w:rsidRPr="002E56B9" w:rsidRDefault="00152228" w:rsidP="00152228">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2ECB5120" w14:textId="77777777" w:rsidR="00152228" w:rsidRPr="002E56B9" w:rsidRDefault="00152228" w:rsidP="00152228">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152228" w:rsidRPr="002E56B9" w:rsidRDefault="00152228" w:rsidP="0015222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A923EB" w14:textId="77777777" w:rsidR="00152228" w:rsidRPr="002E56B9" w:rsidRDefault="00152228" w:rsidP="00152228">
            <w:pPr>
              <w:pStyle w:val="TAL"/>
            </w:pPr>
            <w:r w:rsidRPr="002E56B9">
              <w:rPr>
                <w:rFonts w:eastAsia="SimSun"/>
              </w:rPr>
              <w:t>NOTE 2</w:t>
            </w:r>
          </w:p>
        </w:tc>
      </w:tr>
      <w:tr w:rsidR="00152228" w:rsidRPr="002E56B9" w14:paraId="60126A1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0E044E" w14:textId="77777777" w:rsidR="00152228" w:rsidRPr="002E56B9" w:rsidRDefault="00152228" w:rsidP="00152228">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05C7CF6C" w14:textId="77777777" w:rsidR="00152228" w:rsidRPr="002E56B9" w:rsidRDefault="00152228" w:rsidP="00152228">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152228" w:rsidRPr="002E56B9" w:rsidRDefault="00152228" w:rsidP="00152228">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42BBDBF4" w14:textId="77777777" w:rsidR="00152228" w:rsidRPr="002E56B9" w:rsidRDefault="00152228" w:rsidP="00152228">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AC0A43" w14:textId="77777777" w:rsidR="00152228" w:rsidRPr="002E56B9" w:rsidRDefault="00152228" w:rsidP="00152228">
            <w:pPr>
              <w:pStyle w:val="TAL"/>
            </w:pPr>
          </w:p>
        </w:tc>
      </w:tr>
      <w:tr w:rsidR="00152228" w:rsidRPr="002E56B9" w14:paraId="37A2F32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D7C74E1" w14:textId="77777777" w:rsidR="00152228" w:rsidRPr="002E56B9" w:rsidRDefault="00152228" w:rsidP="00152228">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A9CBFFD" w14:textId="77777777" w:rsidR="00152228" w:rsidRPr="002E56B9" w:rsidRDefault="00152228" w:rsidP="00152228">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152228" w:rsidRPr="002E56B9" w:rsidRDefault="00152228" w:rsidP="00152228">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C83F3AD" w14:textId="77777777" w:rsidR="00152228" w:rsidRPr="002E56B9" w:rsidRDefault="00152228" w:rsidP="0015222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152228" w:rsidRPr="002E56B9" w:rsidRDefault="00152228" w:rsidP="0015222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17C30E" w14:textId="77777777" w:rsidR="00152228" w:rsidRPr="002E56B9" w:rsidRDefault="00152228" w:rsidP="00152228">
            <w:pPr>
              <w:pStyle w:val="TAL"/>
            </w:pPr>
          </w:p>
        </w:tc>
      </w:tr>
      <w:tr w:rsidR="00152228" w:rsidRPr="002E56B9" w14:paraId="3A693F4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15653B8" w14:textId="77777777" w:rsidR="00152228" w:rsidRPr="002E56B9" w:rsidRDefault="00152228" w:rsidP="00152228">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67D670B0" w14:textId="77777777" w:rsidR="00152228" w:rsidRPr="002E56B9" w:rsidRDefault="00152228" w:rsidP="00152228">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152228" w:rsidRPr="002E56B9" w:rsidRDefault="00152228" w:rsidP="00152228">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6B7D5389" w14:textId="77777777" w:rsidR="00152228" w:rsidRPr="002E56B9" w:rsidRDefault="00152228" w:rsidP="0015222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B388" w14:textId="77777777" w:rsidR="00152228" w:rsidRPr="002E56B9" w:rsidRDefault="00152228" w:rsidP="00152228">
            <w:pPr>
              <w:pStyle w:val="TAL"/>
            </w:pPr>
          </w:p>
        </w:tc>
      </w:tr>
      <w:tr w:rsidR="00152228" w:rsidRPr="002E56B9" w14:paraId="25D732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2AC41BB" w14:textId="77777777" w:rsidR="00152228" w:rsidRPr="002E56B9" w:rsidRDefault="00152228" w:rsidP="00152228">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556287B6" w14:textId="77777777" w:rsidR="00152228" w:rsidRPr="002E56B9" w:rsidRDefault="00152228" w:rsidP="00152228">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152228" w:rsidRPr="002E56B9" w:rsidRDefault="00152228" w:rsidP="00152228">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19282F6" w14:textId="77777777" w:rsidR="00152228" w:rsidRPr="002E56B9" w:rsidRDefault="00152228" w:rsidP="0015222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152228" w:rsidRPr="002E56B9" w:rsidRDefault="00152228" w:rsidP="0015222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325AEF" w14:textId="77777777" w:rsidR="00152228" w:rsidRPr="002E56B9" w:rsidRDefault="00152228" w:rsidP="00152228">
            <w:pPr>
              <w:pStyle w:val="TAL"/>
              <w:rPr>
                <w:lang w:eastAsia="zh-CN"/>
              </w:rPr>
            </w:pPr>
          </w:p>
        </w:tc>
      </w:tr>
      <w:tr w:rsidR="00152228" w:rsidRPr="002E56B9" w14:paraId="0F2605E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BC3DFB9" w14:textId="77777777" w:rsidR="00152228" w:rsidRPr="002E56B9" w:rsidRDefault="00152228" w:rsidP="00152228">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346A9779" w14:textId="77777777" w:rsidR="00152228" w:rsidRPr="002E56B9" w:rsidRDefault="00152228" w:rsidP="00152228">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152228" w:rsidRPr="002E56B9" w:rsidRDefault="00152228" w:rsidP="00152228">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1C097DB1" w14:textId="77777777" w:rsidR="00152228" w:rsidRPr="002E56B9" w:rsidRDefault="00152228" w:rsidP="0015222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EBB25B" w14:textId="77777777" w:rsidR="00152228" w:rsidRPr="002E56B9" w:rsidRDefault="00152228" w:rsidP="00152228">
            <w:pPr>
              <w:pStyle w:val="TAL"/>
            </w:pPr>
          </w:p>
        </w:tc>
      </w:tr>
      <w:tr w:rsidR="00152228" w:rsidRPr="002E56B9" w14:paraId="277271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0BE5021" w14:textId="77777777" w:rsidR="00152228" w:rsidRPr="002E56B9" w:rsidRDefault="00152228" w:rsidP="00152228">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6014E591" w14:textId="77777777" w:rsidR="00152228" w:rsidRPr="002E56B9" w:rsidRDefault="00152228" w:rsidP="00152228">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152228" w:rsidRPr="002E56B9" w:rsidRDefault="00152228" w:rsidP="0015222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ECFE11A" w14:textId="77777777" w:rsidR="00152228" w:rsidRPr="002E56B9" w:rsidRDefault="00152228" w:rsidP="0015222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265408" w14:textId="77777777" w:rsidR="00152228" w:rsidRPr="002E56B9" w:rsidRDefault="00152228" w:rsidP="00152228">
            <w:pPr>
              <w:pStyle w:val="TAL"/>
            </w:pPr>
          </w:p>
        </w:tc>
      </w:tr>
      <w:tr w:rsidR="00152228" w:rsidRPr="002E56B9" w14:paraId="6BDF697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849678" w14:textId="77777777" w:rsidR="00152228" w:rsidRPr="002E56B9" w:rsidRDefault="00152228" w:rsidP="00152228">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358D60FF" w14:textId="77777777" w:rsidR="00152228" w:rsidRPr="002E56B9" w:rsidRDefault="00152228" w:rsidP="00152228">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152228" w:rsidRPr="002E56B9" w:rsidRDefault="00152228" w:rsidP="00152228">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18904979" w14:textId="77777777" w:rsidR="00152228" w:rsidRPr="002E56B9" w:rsidRDefault="00152228" w:rsidP="0015222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13A1F" w14:textId="77777777" w:rsidR="00152228" w:rsidRPr="002E56B9" w:rsidRDefault="00152228" w:rsidP="00152228">
            <w:pPr>
              <w:pStyle w:val="TAL"/>
            </w:pPr>
          </w:p>
        </w:tc>
      </w:tr>
      <w:tr w:rsidR="00152228" w:rsidRPr="002E56B9" w14:paraId="2C08E3E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DDC887" w14:textId="77777777" w:rsidR="00152228" w:rsidRPr="002E56B9" w:rsidRDefault="00152228" w:rsidP="00152228">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7B62DC33" w14:textId="77777777" w:rsidR="00152228" w:rsidRPr="002E56B9" w:rsidRDefault="00152228" w:rsidP="00152228">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152228" w:rsidRPr="002E56B9" w:rsidRDefault="00152228" w:rsidP="0015222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D5BA87" w14:textId="77777777" w:rsidR="00152228" w:rsidRPr="002E56B9" w:rsidRDefault="00152228" w:rsidP="0015222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F811B" w14:textId="77777777" w:rsidR="00152228" w:rsidRPr="002E56B9" w:rsidRDefault="00152228" w:rsidP="00152228">
            <w:pPr>
              <w:pStyle w:val="TAL"/>
            </w:pPr>
          </w:p>
        </w:tc>
      </w:tr>
      <w:tr w:rsidR="00152228" w:rsidRPr="002E56B9" w14:paraId="7156F8E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1C72A1" w14:textId="77777777" w:rsidR="00152228" w:rsidRPr="002E56B9" w:rsidRDefault="00152228" w:rsidP="00152228">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1A66768A" w14:textId="77777777" w:rsidR="00152228" w:rsidRPr="002E56B9" w:rsidRDefault="00152228" w:rsidP="00152228">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152228" w:rsidRPr="002E56B9" w:rsidRDefault="00152228" w:rsidP="00152228">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7C7C64B" w14:textId="77777777" w:rsidR="00152228" w:rsidRPr="002E56B9" w:rsidRDefault="00152228" w:rsidP="0015222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79FFCB" w14:textId="77777777" w:rsidR="00152228" w:rsidRPr="002E56B9" w:rsidRDefault="00152228" w:rsidP="00152228">
            <w:pPr>
              <w:pStyle w:val="TAL"/>
            </w:pPr>
          </w:p>
        </w:tc>
      </w:tr>
      <w:tr w:rsidR="00152228" w:rsidRPr="002E56B9" w14:paraId="0465ECE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09837F9" w14:textId="77777777" w:rsidR="00152228" w:rsidRPr="002E56B9" w:rsidRDefault="00152228" w:rsidP="00152228">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AA814CF" w14:textId="77777777" w:rsidR="00152228" w:rsidRPr="002E56B9" w:rsidRDefault="00152228" w:rsidP="00152228">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152228" w:rsidRPr="002E56B9" w:rsidRDefault="00152228" w:rsidP="0015222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0A8698C" w14:textId="77777777" w:rsidR="00152228" w:rsidRPr="002E56B9" w:rsidRDefault="00152228" w:rsidP="0015222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7F9AE4" w14:textId="77777777" w:rsidR="00152228" w:rsidRPr="002E56B9" w:rsidRDefault="00152228" w:rsidP="00152228">
            <w:pPr>
              <w:pStyle w:val="TAL"/>
            </w:pPr>
          </w:p>
        </w:tc>
      </w:tr>
      <w:tr w:rsidR="00152228" w:rsidRPr="002E56B9" w14:paraId="6624FE2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53F209B" w14:textId="77777777" w:rsidR="00152228" w:rsidRPr="002E56B9" w:rsidRDefault="00152228" w:rsidP="00152228">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71D2B259" w14:textId="77777777" w:rsidR="00152228" w:rsidRPr="002E56B9" w:rsidRDefault="00152228" w:rsidP="00152228">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152228" w:rsidRPr="002E56B9" w:rsidRDefault="00152228" w:rsidP="00152228">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38AB38" w14:textId="77777777" w:rsidR="00152228" w:rsidRPr="002E56B9" w:rsidRDefault="00152228" w:rsidP="0015222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32AFC" w14:textId="77777777" w:rsidR="00152228" w:rsidRPr="002E56B9" w:rsidRDefault="00152228" w:rsidP="00152228">
            <w:pPr>
              <w:pStyle w:val="TAL"/>
            </w:pPr>
          </w:p>
        </w:tc>
      </w:tr>
      <w:tr w:rsidR="00152228" w:rsidRPr="002E56B9" w14:paraId="332477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438157C" w14:textId="77777777" w:rsidR="00152228" w:rsidRPr="002E56B9" w:rsidRDefault="00152228" w:rsidP="00152228">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669D09AA" w14:textId="77777777" w:rsidR="00152228" w:rsidRPr="002E56B9" w:rsidRDefault="00152228" w:rsidP="00152228">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602E234"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6B899" w14:textId="77777777" w:rsidR="00152228" w:rsidRPr="002E56B9" w:rsidRDefault="00152228" w:rsidP="00152228">
            <w:pPr>
              <w:pStyle w:val="TAL"/>
            </w:pPr>
          </w:p>
        </w:tc>
      </w:tr>
      <w:tr w:rsidR="00152228" w:rsidRPr="002E56B9" w14:paraId="0FCFC68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05C8F8" w14:textId="77777777" w:rsidR="00152228" w:rsidRPr="002E56B9" w:rsidRDefault="00152228" w:rsidP="00152228">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0DFB930F" w14:textId="77777777" w:rsidR="00152228" w:rsidRPr="002E56B9" w:rsidRDefault="00152228" w:rsidP="00152228">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152228" w:rsidRPr="002E56B9" w:rsidRDefault="00152228" w:rsidP="00152228">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152228" w:rsidRPr="002E56B9" w:rsidRDefault="00152228" w:rsidP="00152228">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5D6F4BF3" w14:textId="77777777" w:rsidR="00152228" w:rsidRPr="002E56B9" w:rsidRDefault="00152228" w:rsidP="0015222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152228" w:rsidRPr="002E56B9" w:rsidRDefault="00152228" w:rsidP="0015222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5ACF4F" w14:textId="77777777" w:rsidR="00152228" w:rsidRPr="002E56B9" w:rsidRDefault="00152228" w:rsidP="00152228">
            <w:pPr>
              <w:pStyle w:val="TAL"/>
            </w:pPr>
            <w:r w:rsidRPr="002E56B9">
              <w:t>NOTE 1</w:t>
            </w:r>
          </w:p>
        </w:tc>
      </w:tr>
      <w:tr w:rsidR="00152228" w:rsidRPr="002E56B9" w14:paraId="7F8EEFD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10088DB" w14:textId="77777777" w:rsidR="00152228" w:rsidRPr="002E56B9" w:rsidRDefault="00152228" w:rsidP="00152228">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C8F0289" w14:textId="77777777" w:rsidR="00152228" w:rsidRPr="002E56B9" w:rsidRDefault="00152228" w:rsidP="00152228">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152228" w:rsidRPr="002E56B9" w:rsidRDefault="00152228" w:rsidP="0015222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152228" w:rsidRPr="002E56B9" w:rsidRDefault="00152228" w:rsidP="00152228">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B22AED7" w14:textId="77777777" w:rsidR="00152228" w:rsidRPr="002E56B9" w:rsidRDefault="00152228" w:rsidP="0015222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152228" w:rsidRPr="002E56B9" w:rsidRDefault="00152228" w:rsidP="0015222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AF3A1B1" w14:textId="77777777" w:rsidR="00152228" w:rsidRPr="002E56B9" w:rsidRDefault="00152228" w:rsidP="00152228">
            <w:pPr>
              <w:pStyle w:val="TAL"/>
            </w:pPr>
            <w:r w:rsidRPr="002E56B9">
              <w:t>NOTE 1</w:t>
            </w:r>
          </w:p>
        </w:tc>
      </w:tr>
      <w:tr w:rsidR="00152228" w:rsidRPr="002E56B9" w14:paraId="2E651DD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9951F6C" w14:textId="77777777" w:rsidR="00152228" w:rsidRPr="002E56B9" w:rsidRDefault="00152228" w:rsidP="00152228">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58E32ACE" w14:textId="77777777" w:rsidR="00152228" w:rsidRPr="002E56B9" w:rsidRDefault="00152228" w:rsidP="00152228">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152228" w:rsidRPr="002E56B9" w:rsidRDefault="00152228" w:rsidP="0015222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77777777" w:rsidR="00152228" w:rsidRPr="002E56B9" w:rsidRDefault="00152228" w:rsidP="00152228">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055A75F2" w14:textId="77777777" w:rsidR="00152228" w:rsidRPr="002E56B9" w:rsidRDefault="00152228" w:rsidP="0015222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152228" w:rsidRPr="002E56B9" w:rsidRDefault="00152228" w:rsidP="0015222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6A1AC" w14:textId="77777777" w:rsidR="00152228" w:rsidRPr="002E56B9" w:rsidRDefault="00152228" w:rsidP="00152228">
            <w:pPr>
              <w:pStyle w:val="TAL"/>
            </w:pPr>
            <w:r w:rsidRPr="002E56B9">
              <w:t>NOTE 1</w:t>
            </w:r>
          </w:p>
        </w:tc>
      </w:tr>
      <w:tr w:rsidR="00152228" w:rsidRPr="002E56B9" w14:paraId="64B968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836E9EA" w14:textId="77777777" w:rsidR="00152228" w:rsidRPr="002E56B9" w:rsidRDefault="00152228" w:rsidP="00152228">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6DB8BF46" w14:textId="77777777" w:rsidR="00152228" w:rsidRPr="002E56B9" w:rsidRDefault="00152228" w:rsidP="00152228">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152228" w:rsidRPr="002E56B9" w:rsidRDefault="00152228" w:rsidP="0015222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152228" w:rsidRPr="002E56B9" w:rsidRDefault="00152228" w:rsidP="00152228">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B9C310" w14:textId="77777777" w:rsidR="00152228" w:rsidRPr="002E56B9" w:rsidRDefault="00152228" w:rsidP="0015222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152228" w:rsidRPr="002E56B9" w:rsidRDefault="00152228" w:rsidP="0015222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F3315C" w14:textId="77777777" w:rsidR="00152228" w:rsidRPr="002E56B9" w:rsidRDefault="00152228" w:rsidP="00152228">
            <w:pPr>
              <w:pStyle w:val="TAL"/>
            </w:pPr>
            <w:r w:rsidRPr="002E56B9">
              <w:t>NOTE 1</w:t>
            </w:r>
          </w:p>
        </w:tc>
      </w:tr>
      <w:tr w:rsidR="00152228" w:rsidRPr="002E56B9" w14:paraId="0972DA5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7F7F8D1" w14:textId="77777777" w:rsidR="00152228" w:rsidRPr="002E56B9" w:rsidRDefault="00152228" w:rsidP="00152228">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3F11354E" w14:textId="77777777" w:rsidR="00152228" w:rsidRPr="002E56B9" w:rsidRDefault="00152228" w:rsidP="00152228">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152228" w:rsidRPr="002E56B9" w:rsidRDefault="00152228" w:rsidP="0015222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77777777" w:rsidR="00152228" w:rsidRPr="002E56B9" w:rsidRDefault="00152228" w:rsidP="00152228">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C78374C" w14:textId="77777777" w:rsidR="00152228" w:rsidRPr="002E56B9" w:rsidRDefault="00152228" w:rsidP="0015222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152228" w:rsidRPr="002E56B9" w:rsidRDefault="00152228" w:rsidP="0015222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C10893" w14:textId="77777777" w:rsidR="00152228" w:rsidRPr="002E56B9" w:rsidRDefault="00152228" w:rsidP="00152228">
            <w:pPr>
              <w:pStyle w:val="TAL"/>
            </w:pPr>
            <w:r w:rsidRPr="002E56B9">
              <w:t>NOTE 1</w:t>
            </w:r>
          </w:p>
        </w:tc>
      </w:tr>
      <w:tr w:rsidR="00152228" w:rsidRPr="002E56B9" w14:paraId="397D3E1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62E83C9" w14:textId="77777777" w:rsidR="00152228" w:rsidRPr="002E56B9" w:rsidRDefault="00152228" w:rsidP="00152228">
            <w:pPr>
              <w:pStyle w:val="TAL"/>
              <w:rPr>
                <w:lang w:eastAsia="ko-KR"/>
              </w:rPr>
            </w:pPr>
            <w:bookmarkStart w:id="109"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1828380" w14:textId="503079FE" w:rsidR="00152228" w:rsidRPr="002E56B9" w:rsidRDefault="00152228" w:rsidP="00152228">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152228" w:rsidRPr="002E56B9" w:rsidRDefault="00152228" w:rsidP="0015222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152228" w:rsidRPr="002E56B9" w:rsidRDefault="00152228" w:rsidP="00152228">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0423970"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7BAFD" w14:textId="77777777" w:rsidR="00152228" w:rsidRPr="002E56B9" w:rsidRDefault="00152228" w:rsidP="00152228">
            <w:pPr>
              <w:pStyle w:val="TAL"/>
            </w:pPr>
            <w:r w:rsidRPr="002E56B9">
              <w:t>NOTE 1</w:t>
            </w:r>
          </w:p>
        </w:tc>
      </w:tr>
      <w:bookmarkEnd w:id="109"/>
      <w:tr w:rsidR="00152228" w:rsidRPr="002E56B9" w14:paraId="2DCBA49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4C3214B" w14:textId="77777777" w:rsidR="00152228" w:rsidRPr="002E56B9" w:rsidRDefault="00152228" w:rsidP="00152228">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1CE0EB2D" w14:textId="77777777" w:rsidR="00152228" w:rsidRPr="002E56B9" w:rsidRDefault="00152228" w:rsidP="00152228">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152228" w:rsidRPr="002E56B9" w:rsidRDefault="00152228" w:rsidP="0015222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152228" w:rsidRPr="002E56B9" w:rsidRDefault="00152228" w:rsidP="00152228">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BA2C165"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985A43" w14:textId="77777777" w:rsidR="00152228" w:rsidRPr="002E56B9" w:rsidRDefault="00152228" w:rsidP="00152228">
            <w:pPr>
              <w:pStyle w:val="TAL"/>
            </w:pPr>
            <w:r w:rsidRPr="002E56B9">
              <w:t>NOTE 1</w:t>
            </w:r>
          </w:p>
        </w:tc>
      </w:tr>
      <w:tr w:rsidR="00152228" w:rsidRPr="002E56B9" w14:paraId="201A149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8751B8D" w14:textId="77777777" w:rsidR="00152228" w:rsidRPr="002E56B9" w:rsidRDefault="00152228" w:rsidP="00152228">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3FAED800" w14:textId="77777777" w:rsidR="00152228" w:rsidRPr="002E56B9" w:rsidRDefault="00152228" w:rsidP="00152228">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15C5D85"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DBA371" w14:textId="77777777" w:rsidR="00152228" w:rsidRPr="002E56B9" w:rsidRDefault="00152228" w:rsidP="00152228">
            <w:pPr>
              <w:pStyle w:val="TAL"/>
            </w:pPr>
            <w:r w:rsidRPr="002E56B9">
              <w:t>NOTE 1</w:t>
            </w:r>
          </w:p>
        </w:tc>
      </w:tr>
      <w:tr w:rsidR="00152228" w:rsidRPr="002E56B9" w14:paraId="4FB9E70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393FBCF" w14:textId="77777777" w:rsidR="00152228" w:rsidRPr="002E56B9" w:rsidRDefault="00152228" w:rsidP="00152228">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F2FF4B5" w14:textId="1EF83C8C" w:rsidR="00152228" w:rsidRPr="002E56B9" w:rsidRDefault="00152228" w:rsidP="00152228">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916D57" w14:textId="2A854670"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152228" w:rsidRPr="002E56B9" w:rsidRDefault="00152228" w:rsidP="00152228">
            <w:pPr>
              <w:pStyle w:val="TAL"/>
            </w:pPr>
            <w:r w:rsidRPr="002E56B9">
              <w:rPr>
                <w:rFonts w:hint="eastAsia"/>
              </w:rPr>
              <w:t>P</w:t>
            </w:r>
            <w:r w:rsidRPr="002E56B9">
              <w:t>C1.5</w:t>
            </w:r>
          </w:p>
          <w:p w14:paraId="68052337" w14:textId="77777777" w:rsidR="00152228" w:rsidRPr="002E56B9" w:rsidRDefault="00152228" w:rsidP="00152228">
            <w:pPr>
              <w:pStyle w:val="TAL"/>
            </w:pPr>
            <w:r w:rsidRPr="002E56B9">
              <w:t>PC2</w:t>
            </w:r>
          </w:p>
          <w:p w14:paraId="2824F197"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54E3F5" w14:textId="77777777" w:rsidR="00152228" w:rsidRPr="002E56B9" w:rsidRDefault="00152228" w:rsidP="00152228">
            <w:pPr>
              <w:pStyle w:val="TAL"/>
            </w:pPr>
          </w:p>
        </w:tc>
      </w:tr>
      <w:tr w:rsidR="00152228" w:rsidRPr="002E56B9" w14:paraId="548EDC9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9E0B3C9" w14:textId="77777777" w:rsidR="00152228" w:rsidRPr="002E56B9" w:rsidRDefault="00152228" w:rsidP="00152228">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2C5E015C" w14:textId="77777777" w:rsidR="00152228" w:rsidRPr="002E56B9" w:rsidRDefault="00152228" w:rsidP="00152228">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315EF5" w14:textId="55EC0104"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152228" w:rsidRPr="002E56B9" w:rsidRDefault="00152228" w:rsidP="00152228">
            <w:pPr>
              <w:pStyle w:val="TAL"/>
            </w:pPr>
            <w:r w:rsidRPr="002E56B9">
              <w:rPr>
                <w:rFonts w:hint="eastAsia"/>
              </w:rPr>
              <w:t>P</w:t>
            </w:r>
            <w:r w:rsidRPr="002E56B9">
              <w:t>C1.5</w:t>
            </w:r>
          </w:p>
          <w:p w14:paraId="3BCEC7D2" w14:textId="77777777" w:rsidR="00152228" w:rsidRPr="002E56B9" w:rsidRDefault="00152228" w:rsidP="00152228">
            <w:pPr>
              <w:pStyle w:val="TAL"/>
            </w:pPr>
            <w:r w:rsidRPr="002E56B9">
              <w:t>PC2</w:t>
            </w:r>
          </w:p>
          <w:p w14:paraId="06D490EB"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3C841BE" w14:textId="77777777" w:rsidR="00152228" w:rsidRPr="002E56B9" w:rsidRDefault="00152228" w:rsidP="00152228">
            <w:pPr>
              <w:pStyle w:val="TAL"/>
            </w:pPr>
          </w:p>
        </w:tc>
      </w:tr>
      <w:tr w:rsidR="00152228" w:rsidRPr="002E56B9" w14:paraId="002E32C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B20433" w14:textId="77777777" w:rsidR="00152228" w:rsidRPr="002E56B9" w:rsidRDefault="00152228" w:rsidP="00152228">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57BC7E" w14:textId="34378367" w:rsidR="00152228" w:rsidRPr="002E56B9" w:rsidRDefault="00152228" w:rsidP="00152228">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325A6" w14:textId="59EFD77C"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152228" w:rsidRPr="002E56B9" w:rsidRDefault="00152228" w:rsidP="00152228">
            <w:pPr>
              <w:pStyle w:val="TAL"/>
            </w:pPr>
            <w:r w:rsidRPr="002E56B9">
              <w:rPr>
                <w:rFonts w:hint="eastAsia"/>
              </w:rPr>
              <w:t>P</w:t>
            </w:r>
            <w:r w:rsidRPr="002E56B9">
              <w:t>C1.5</w:t>
            </w:r>
          </w:p>
          <w:p w14:paraId="67E4645E" w14:textId="77777777" w:rsidR="00152228" w:rsidRPr="002E56B9" w:rsidRDefault="00152228" w:rsidP="00152228">
            <w:pPr>
              <w:pStyle w:val="TAL"/>
            </w:pPr>
            <w:r w:rsidRPr="002E56B9">
              <w:t>PC2</w:t>
            </w:r>
          </w:p>
          <w:p w14:paraId="3FEB6568"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49E18E7" w14:textId="77777777" w:rsidR="00152228" w:rsidRPr="002E56B9" w:rsidRDefault="00152228" w:rsidP="00152228">
            <w:pPr>
              <w:pStyle w:val="TAL"/>
            </w:pPr>
          </w:p>
        </w:tc>
      </w:tr>
      <w:tr w:rsidR="00152228" w:rsidRPr="002E56B9" w14:paraId="49C7806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5DF1FB" w14:textId="77777777" w:rsidR="00152228" w:rsidRPr="002E56B9" w:rsidRDefault="00152228" w:rsidP="00152228">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3A18D1D3" w14:textId="77777777" w:rsidR="00152228" w:rsidRPr="002E56B9" w:rsidRDefault="00152228" w:rsidP="00152228">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0CA1AF" w14:textId="612A9280"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152228" w:rsidRPr="002E56B9" w:rsidRDefault="00152228" w:rsidP="00152228">
            <w:pPr>
              <w:pStyle w:val="TAL"/>
            </w:pPr>
            <w:r w:rsidRPr="002E56B9">
              <w:rPr>
                <w:rFonts w:hint="eastAsia"/>
              </w:rPr>
              <w:t>P</w:t>
            </w:r>
            <w:r w:rsidRPr="002E56B9">
              <w:t>C1.5</w:t>
            </w:r>
          </w:p>
          <w:p w14:paraId="480E4E09" w14:textId="77777777" w:rsidR="00152228" w:rsidRPr="002E56B9" w:rsidRDefault="00152228" w:rsidP="00152228">
            <w:pPr>
              <w:pStyle w:val="TAL"/>
            </w:pPr>
            <w:r w:rsidRPr="002E56B9">
              <w:t>PC2</w:t>
            </w:r>
          </w:p>
          <w:p w14:paraId="67D49672"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19C71D2" w14:textId="77777777" w:rsidR="00152228" w:rsidRPr="002E56B9" w:rsidRDefault="00152228" w:rsidP="00152228">
            <w:pPr>
              <w:pStyle w:val="TAL"/>
            </w:pPr>
          </w:p>
        </w:tc>
      </w:tr>
      <w:tr w:rsidR="00152228" w:rsidRPr="002E56B9" w14:paraId="48E968E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958D3E" w14:textId="77777777" w:rsidR="00152228" w:rsidRPr="002E56B9" w:rsidRDefault="00152228" w:rsidP="00152228">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5558423D" w14:textId="77777777" w:rsidR="00152228" w:rsidRPr="002E56B9" w:rsidRDefault="00152228" w:rsidP="00152228">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954D04" w14:textId="39432C44"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152228" w:rsidRPr="002E56B9" w:rsidRDefault="00152228" w:rsidP="00152228">
            <w:pPr>
              <w:pStyle w:val="TAL"/>
            </w:pPr>
            <w:r w:rsidRPr="002E56B9">
              <w:rPr>
                <w:rFonts w:hint="eastAsia"/>
              </w:rPr>
              <w:t>P</w:t>
            </w:r>
            <w:r w:rsidRPr="002E56B9">
              <w:t>C1.5</w:t>
            </w:r>
          </w:p>
          <w:p w14:paraId="5F48FE6A" w14:textId="77777777" w:rsidR="00152228" w:rsidRPr="002E56B9" w:rsidRDefault="00152228" w:rsidP="00152228">
            <w:pPr>
              <w:pStyle w:val="TAL"/>
            </w:pPr>
            <w:r w:rsidRPr="002E56B9">
              <w:t>PC2</w:t>
            </w:r>
          </w:p>
          <w:p w14:paraId="0E5502F3"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E5EE0F7" w14:textId="77777777" w:rsidR="00152228" w:rsidRPr="002E56B9" w:rsidRDefault="00152228" w:rsidP="00152228">
            <w:pPr>
              <w:pStyle w:val="TAL"/>
            </w:pPr>
          </w:p>
        </w:tc>
      </w:tr>
      <w:tr w:rsidR="00152228" w:rsidRPr="002E56B9" w14:paraId="0119659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763F1C2" w14:textId="40A7E9C2" w:rsidR="00152228" w:rsidRPr="002E56B9" w:rsidRDefault="00152228" w:rsidP="00152228">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403E599F" w14:textId="04BF9990" w:rsidR="00152228" w:rsidRPr="002E56B9" w:rsidRDefault="00152228" w:rsidP="00152228">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0100CE" w14:textId="4572D3DF"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888A2B9" w14:textId="6136F271"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CD75C6A" w14:textId="13FFD07D"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0113BE" w14:textId="57EE136A"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36BB8B3" w14:textId="77777777" w:rsidR="00152228" w:rsidRPr="004A7619" w:rsidRDefault="00152228" w:rsidP="00152228">
            <w:pPr>
              <w:pStyle w:val="TAL"/>
            </w:pPr>
            <w:r w:rsidRPr="004A7619">
              <w:t>PC2</w:t>
            </w:r>
          </w:p>
          <w:p w14:paraId="1D5F3392" w14:textId="36999A26"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84A2FD1" w14:textId="77777777" w:rsidR="00152228" w:rsidRPr="002E56B9" w:rsidRDefault="00152228" w:rsidP="00152228">
            <w:pPr>
              <w:pStyle w:val="TAL"/>
            </w:pPr>
          </w:p>
        </w:tc>
      </w:tr>
      <w:tr w:rsidR="00152228" w:rsidRPr="002E56B9" w14:paraId="0F35ED2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491369" w14:textId="3DBB6598" w:rsidR="00152228" w:rsidRPr="002E56B9" w:rsidRDefault="00152228" w:rsidP="00152228">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347A915D" w14:textId="59353E20" w:rsidR="00152228" w:rsidRPr="002E56B9" w:rsidRDefault="00152228" w:rsidP="00152228">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277E0A" w14:textId="6A9D3D85"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F1B3CFE" w14:textId="2D4E06BC"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2FFC3AC" w14:textId="256537F6"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0290CD" w14:textId="37208DCB"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6EC6BC6" w14:textId="77777777" w:rsidR="00152228" w:rsidRPr="004A7619" w:rsidRDefault="00152228" w:rsidP="00152228">
            <w:pPr>
              <w:pStyle w:val="TAL"/>
            </w:pPr>
            <w:r w:rsidRPr="004A7619">
              <w:t>PC2</w:t>
            </w:r>
          </w:p>
          <w:p w14:paraId="4279D0DB" w14:textId="66EF929F"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64E26DE" w14:textId="77777777" w:rsidR="00152228" w:rsidRPr="002E56B9" w:rsidRDefault="00152228" w:rsidP="00152228">
            <w:pPr>
              <w:pStyle w:val="TAL"/>
            </w:pPr>
          </w:p>
        </w:tc>
      </w:tr>
      <w:tr w:rsidR="00152228" w:rsidRPr="002E56B9" w14:paraId="6371D1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2028631" w14:textId="0FD8DC2B" w:rsidR="00152228" w:rsidRPr="002E56B9" w:rsidRDefault="00152228" w:rsidP="00152228">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75E2E987" w14:textId="0D832182" w:rsidR="00152228" w:rsidRPr="002E56B9" w:rsidRDefault="00152228" w:rsidP="00152228">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25D72E" w14:textId="7AA9416E"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FBCD25B" w14:textId="4A40048F"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9DED450" w14:textId="14FBB57F"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83C015" w14:textId="176E90EC"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7BA61AA" w14:textId="77777777" w:rsidR="00152228" w:rsidRPr="004A7619" w:rsidRDefault="00152228" w:rsidP="00152228">
            <w:pPr>
              <w:pStyle w:val="TAL"/>
            </w:pPr>
            <w:r w:rsidRPr="004A7619">
              <w:t>PC2</w:t>
            </w:r>
          </w:p>
          <w:p w14:paraId="1D6C8FE4" w14:textId="14416584"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8D8E263" w14:textId="77777777" w:rsidR="00152228" w:rsidRPr="002E56B9" w:rsidRDefault="00152228" w:rsidP="00152228">
            <w:pPr>
              <w:pStyle w:val="TAL"/>
            </w:pPr>
          </w:p>
        </w:tc>
      </w:tr>
      <w:tr w:rsidR="00152228" w:rsidRPr="002E56B9" w14:paraId="5D13529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8B21F8" w14:textId="2BE0399E" w:rsidR="00152228" w:rsidRPr="002E56B9" w:rsidRDefault="00152228" w:rsidP="00152228">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3A2EFC7" w14:textId="540F32DF" w:rsidR="00152228" w:rsidRPr="002E56B9" w:rsidRDefault="00152228" w:rsidP="00152228">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D5601C" w14:textId="661F71FF"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0D50290" w14:textId="5F652D6F"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6D039D6" w14:textId="478CE772"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479352" w14:textId="0397DE61"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3ADA2B" w14:textId="77777777" w:rsidR="00152228" w:rsidRPr="004A7619" w:rsidRDefault="00152228" w:rsidP="00152228">
            <w:pPr>
              <w:pStyle w:val="TAL"/>
            </w:pPr>
            <w:r w:rsidRPr="004A7619">
              <w:t>PC2</w:t>
            </w:r>
          </w:p>
          <w:p w14:paraId="4DEB7CB1" w14:textId="10D0A6E6"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E1B6C37" w14:textId="77777777" w:rsidR="00152228" w:rsidRPr="002E56B9" w:rsidRDefault="00152228" w:rsidP="00152228">
            <w:pPr>
              <w:pStyle w:val="TAL"/>
            </w:pPr>
          </w:p>
        </w:tc>
      </w:tr>
      <w:tr w:rsidR="00152228" w:rsidRPr="002E56B9" w14:paraId="0F6550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949D5C1" w14:textId="2F9F8206" w:rsidR="00152228" w:rsidRPr="002E56B9" w:rsidRDefault="00152228" w:rsidP="00152228">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209A552F" w14:textId="154BEA10" w:rsidR="00152228" w:rsidRPr="002E56B9" w:rsidRDefault="00152228" w:rsidP="00152228">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BC2C084" w14:textId="1C5F1F0A"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9607CFD" w14:textId="08367118"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5A7EB78" w14:textId="2B9D4A83"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015A91" w14:textId="4C403E2F"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79E6C90" w14:textId="77777777" w:rsidR="00152228" w:rsidRPr="004A7619" w:rsidRDefault="00152228" w:rsidP="00152228">
            <w:pPr>
              <w:pStyle w:val="TAL"/>
            </w:pPr>
            <w:r w:rsidRPr="004A7619">
              <w:t>PC2</w:t>
            </w:r>
          </w:p>
          <w:p w14:paraId="2CFC762C" w14:textId="73B7A1D5"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C4E3572" w14:textId="77777777" w:rsidR="00152228" w:rsidRPr="002E56B9" w:rsidRDefault="00152228" w:rsidP="00152228">
            <w:pPr>
              <w:pStyle w:val="TAL"/>
            </w:pPr>
          </w:p>
        </w:tc>
      </w:tr>
      <w:tr w:rsidR="00152228" w:rsidRPr="002E56B9" w14:paraId="43AE1F3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640CAC2" w14:textId="66C85A31" w:rsidR="00152228" w:rsidRPr="002E56B9" w:rsidRDefault="00152228" w:rsidP="00152228">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EAF4A46" w14:textId="2F3906B5" w:rsidR="00152228" w:rsidRPr="002E56B9" w:rsidRDefault="00152228" w:rsidP="00152228">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5C11215" w14:textId="39C31FBA" w:rsidR="00152228" w:rsidRPr="002E56B9" w:rsidRDefault="00152228" w:rsidP="0015222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ADF8161" w14:textId="0DA4F179"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B73203C" w14:textId="0BD06CB4"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A867E6" w14:textId="55E6DC47" w:rsidR="00152228" w:rsidRPr="002E56B9" w:rsidRDefault="00152228" w:rsidP="00152228">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49D740D" w14:textId="77777777" w:rsidR="00152228" w:rsidRPr="004A7619" w:rsidRDefault="00152228" w:rsidP="00152228">
            <w:pPr>
              <w:pStyle w:val="TAL"/>
            </w:pPr>
            <w:r w:rsidRPr="004A7619">
              <w:t>PC2</w:t>
            </w:r>
          </w:p>
          <w:p w14:paraId="09A6D50C" w14:textId="7779CB8B"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047F5D0" w14:textId="168295E0" w:rsidR="00152228" w:rsidRPr="002E56B9" w:rsidRDefault="00152228" w:rsidP="00152228">
            <w:pPr>
              <w:pStyle w:val="TAL"/>
            </w:pPr>
            <w:r w:rsidRPr="004A7619">
              <w:rPr>
                <w:rFonts w:hint="eastAsia"/>
              </w:rPr>
              <w:t>N</w:t>
            </w:r>
            <w:r w:rsidRPr="004A7619">
              <w:t>OTE 1</w:t>
            </w:r>
          </w:p>
        </w:tc>
      </w:tr>
      <w:tr w:rsidR="00152228" w:rsidRPr="002E56B9" w14:paraId="3538544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D695109" w14:textId="77777777" w:rsidR="00152228" w:rsidRPr="002E56B9" w:rsidRDefault="00152228" w:rsidP="00152228">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0C56A32F" w14:textId="77777777" w:rsidR="00152228" w:rsidRPr="002E56B9" w:rsidRDefault="00152228" w:rsidP="00152228">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152228" w:rsidRPr="002E56B9" w:rsidRDefault="00152228" w:rsidP="00152228">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F41149D" w14:textId="77777777" w:rsidR="00152228" w:rsidRPr="002E56B9" w:rsidRDefault="00152228" w:rsidP="00152228">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152228" w:rsidRPr="002E56B9" w:rsidRDefault="00152228" w:rsidP="0015222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D37A3F" w14:textId="77777777" w:rsidR="00152228" w:rsidRPr="00602508" w:rsidRDefault="00152228" w:rsidP="00152228">
            <w:pPr>
              <w:pStyle w:val="TAL"/>
            </w:pPr>
            <w:r w:rsidRPr="002E56B9">
              <w:t>Skip TC 6.5.1 if UE supports NSA and TS 38.521-3 TC 6.5B.1.2 or 6.5B.1.3 has been executed.</w:t>
            </w:r>
          </w:p>
          <w:p w14:paraId="7DD6D1B7" w14:textId="31059BD4" w:rsidR="00152228" w:rsidRPr="002E56B9" w:rsidRDefault="00152228" w:rsidP="00152228">
            <w:pPr>
              <w:pStyle w:val="TAL"/>
            </w:pPr>
            <w:r w:rsidRPr="00602508">
              <w:rPr>
                <w:rFonts w:eastAsia="SimSun"/>
              </w:rPr>
              <w:t>TC 6.5.1 is skipped if TC 6.5G.1 is executed.</w:t>
            </w:r>
          </w:p>
        </w:tc>
      </w:tr>
      <w:tr w:rsidR="00152228" w:rsidRPr="002E56B9" w14:paraId="783D50CE"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4D0669A2" w14:textId="77777777" w:rsidR="00152228" w:rsidRPr="002E56B9" w:rsidRDefault="00152228" w:rsidP="00152228">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0A0F4206" w14:textId="77777777" w:rsidR="00152228" w:rsidRPr="002E56B9" w:rsidRDefault="00152228" w:rsidP="00152228">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DAAD34"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338620"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152228" w:rsidRPr="002E56B9" w:rsidRDefault="00152228" w:rsidP="00152228">
            <w:pPr>
              <w:pStyle w:val="TAL"/>
              <w:rPr>
                <w:lang w:eastAsia="zh-CN"/>
              </w:rPr>
            </w:pPr>
            <w:r w:rsidRPr="002E56B9">
              <w:t>PC1</w:t>
            </w:r>
          </w:p>
          <w:p w14:paraId="41ECDEF6" w14:textId="77777777" w:rsidR="00152228" w:rsidRPr="002E56B9" w:rsidRDefault="00152228" w:rsidP="00152228">
            <w:pPr>
              <w:pStyle w:val="TAL"/>
            </w:pPr>
            <w:r w:rsidRPr="002E56B9">
              <w:t>PC2</w:t>
            </w:r>
          </w:p>
          <w:p w14:paraId="37326AB2" w14:textId="77777777" w:rsidR="00152228" w:rsidRPr="002E56B9" w:rsidRDefault="00152228" w:rsidP="00152228">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CBF2B" w14:textId="77777777" w:rsidR="00152228" w:rsidRPr="00602508" w:rsidRDefault="00152228" w:rsidP="00152228">
            <w:pPr>
              <w:pStyle w:val="TAL"/>
            </w:pPr>
            <w:r w:rsidRPr="002E56B9">
              <w:t>Skip TC 6.5.2.2 if UE supports NSA and TS 38.521-3 TC 6.5B.2.2.1 or 6.5B.2.3.1 has been executed.</w:t>
            </w:r>
          </w:p>
          <w:p w14:paraId="2433F4A6" w14:textId="77FE9761" w:rsidR="00152228" w:rsidRPr="002E56B9" w:rsidRDefault="00152228" w:rsidP="00152228">
            <w:pPr>
              <w:pStyle w:val="TAL"/>
            </w:pPr>
            <w:r w:rsidRPr="00602508">
              <w:rPr>
                <w:rFonts w:eastAsia="SimSun"/>
              </w:rPr>
              <w:t>TC 6.5.1 is skipped if TC 6.5G.1 is executed.</w:t>
            </w:r>
          </w:p>
        </w:tc>
      </w:tr>
      <w:tr w:rsidR="00152228" w:rsidRPr="002E56B9" w14:paraId="28653D1E"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51DA22" w14:textId="77777777" w:rsidR="00152228" w:rsidRPr="002E56B9" w:rsidRDefault="00152228" w:rsidP="00152228">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562A2863" w14:textId="77777777" w:rsidR="00152228" w:rsidRPr="002E56B9" w:rsidRDefault="00152228" w:rsidP="00152228">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994E3A"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A5AC3E9"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152228" w:rsidRPr="002E56B9" w:rsidRDefault="00152228" w:rsidP="00152228">
            <w:pPr>
              <w:pStyle w:val="TAL"/>
            </w:pPr>
            <w:r w:rsidRPr="002E56B9">
              <w:t>PC1</w:t>
            </w:r>
          </w:p>
          <w:p w14:paraId="195769AF" w14:textId="77777777" w:rsidR="00152228" w:rsidRPr="002E56B9" w:rsidRDefault="00152228" w:rsidP="00152228">
            <w:pPr>
              <w:pStyle w:val="TAL"/>
            </w:pPr>
            <w:r w:rsidRPr="002E56B9">
              <w:t>PC2</w:t>
            </w:r>
          </w:p>
          <w:p w14:paraId="497E1832"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3D9987" w14:textId="77777777" w:rsidR="00152228" w:rsidRPr="00602508" w:rsidRDefault="00152228" w:rsidP="00152228">
            <w:pPr>
              <w:pStyle w:val="TAL"/>
              <w:rPr>
                <w:lang w:eastAsia="zh-CN"/>
              </w:rPr>
            </w:pPr>
            <w:r w:rsidRPr="002E56B9">
              <w:rPr>
                <w:lang w:eastAsia="zh-CN"/>
              </w:rPr>
              <w:t>Skip TC 6.5.2.3 if UE supports NSA and TS 38.521-3 TC 6.5B.2.3.2 has been executed.</w:t>
            </w:r>
          </w:p>
          <w:p w14:paraId="057303CB" w14:textId="46379786" w:rsidR="00152228" w:rsidRPr="002E56B9" w:rsidRDefault="00152228" w:rsidP="00152228">
            <w:pPr>
              <w:pStyle w:val="TAL"/>
              <w:rPr>
                <w:lang w:eastAsia="zh-CN"/>
              </w:rPr>
            </w:pPr>
            <w:r w:rsidRPr="00602508">
              <w:rPr>
                <w:rFonts w:eastAsia="SimSun"/>
              </w:rPr>
              <w:t>TC 6.5.2.3 is skipped if TC 6.5G.2.2 is executed.</w:t>
            </w:r>
          </w:p>
        </w:tc>
      </w:tr>
      <w:tr w:rsidR="00152228" w:rsidRPr="002E56B9" w14:paraId="666DEAF5"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4EE66E7B" w14:textId="77777777" w:rsidR="00152228" w:rsidRPr="002E56B9" w:rsidRDefault="00152228" w:rsidP="00152228">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79294291" w14:textId="77777777" w:rsidR="00152228" w:rsidRPr="002E56B9" w:rsidRDefault="00152228" w:rsidP="00152228">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3EEBA55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3E82E"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F5F0F2A"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152228" w:rsidRPr="002E56B9" w:rsidRDefault="00152228" w:rsidP="0015222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152228" w:rsidRPr="002E56B9" w:rsidRDefault="00152228" w:rsidP="00152228">
            <w:pPr>
              <w:pStyle w:val="TAL"/>
              <w:rPr>
                <w:lang w:eastAsia="zh-CN"/>
              </w:rPr>
            </w:pPr>
            <w:r w:rsidRPr="002E56B9">
              <w:t>PC1</w:t>
            </w:r>
          </w:p>
          <w:p w14:paraId="1A353F54" w14:textId="77777777" w:rsidR="00152228" w:rsidRPr="002E56B9" w:rsidRDefault="00152228" w:rsidP="00152228">
            <w:pPr>
              <w:pStyle w:val="TAL"/>
            </w:pPr>
            <w:r w:rsidRPr="002E56B9">
              <w:t>PC2</w:t>
            </w:r>
          </w:p>
          <w:p w14:paraId="07CB2C8C" w14:textId="77777777" w:rsidR="00152228" w:rsidRPr="002E56B9" w:rsidRDefault="00152228" w:rsidP="00152228">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E36C22" w14:textId="77777777" w:rsidR="00152228" w:rsidRPr="00602508" w:rsidRDefault="00152228" w:rsidP="00152228">
            <w:pPr>
              <w:pStyle w:val="TAL"/>
              <w:rPr>
                <w:lang w:eastAsia="zh-CN"/>
              </w:rPr>
            </w:pPr>
            <w:r w:rsidRPr="002E56B9">
              <w:rPr>
                <w:lang w:eastAsia="zh-CN"/>
              </w:rPr>
              <w:t>Skip TC 6.5.2.4.1 if UE supports NSA and TS 38.521-3 TC 6.5B.2.3.3.1 has been executed.</w:t>
            </w:r>
          </w:p>
          <w:p w14:paraId="18789EB9" w14:textId="6AB85873" w:rsidR="00152228" w:rsidRPr="002E56B9" w:rsidRDefault="00152228" w:rsidP="00152228">
            <w:pPr>
              <w:pStyle w:val="TAL"/>
              <w:rPr>
                <w:lang w:eastAsia="zh-CN"/>
              </w:rPr>
            </w:pPr>
            <w:r w:rsidRPr="00602508">
              <w:rPr>
                <w:rFonts w:eastAsia="SimSun"/>
              </w:rPr>
              <w:t>TC 6.5.2.4.1 is skipped if TC 6.5G.2.3.1 is executed.</w:t>
            </w:r>
          </w:p>
        </w:tc>
      </w:tr>
      <w:tr w:rsidR="00152228" w:rsidRPr="002E56B9" w14:paraId="43AC2C7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1DBAB59" w14:textId="77777777" w:rsidR="00152228" w:rsidRPr="002E56B9" w:rsidRDefault="00152228" w:rsidP="00152228">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3492FDB" w14:textId="77777777" w:rsidR="00152228" w:rsidRPr="002E56B9" w:rsidRDefault="00152228" w:rsidP="00152228">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152228" w:rsidRPr="002E56B9" w:rsidRDefault="00152228" w:rsidP="00152228">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B1F49B5" w14:textId="77777777" w:rsidR="00152228" w:rsidRPr="002E56B9" w:rsidRDefault="00152228" w:rsidP="00152228">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152228" w:rsidRPr="002E56B9" w:rsidRDefault="00152228" w:rsidP="0015222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AE6D0F2" w14:textId="77777777" w:rsidR="00152228" w:rsidRPr="00602508" w:rsidRDefault="00152228" w:rsidP="00152228">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3CCDF13B" w14:textId="73EA9540" w:rsidR="00152228" w:rsidRPr="002E56B9" w:rsidRDefault="00152228" w:rsidP="00152228">
            <w:pPr>
              <w:pStyle w:val="TAL"/>
              <w:rPr>
                <w:lang w:eastAsia="zh-CN"/>
              </w:rPr>
            </w:pPr>
            <w:r w:rsidRPr="00602508">
              <w:rPr>
                <w:rFonts w:eastAsia="SimSun"/>
              </w:rPr>
              <w:t>TC 6.5.2.4.2 is skipped if TC 6.5G.2.3.1 is executed.</w:t>
            </w:r>
          </w:p>
        </w:tc>
      </w:tr>
      <w:tr w:rsidR="00152228" w:rsidRPr="002E56B9" w14:paraId="36C159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F31B3E2" w14:textId="77777777" w:rsidR="00152228" w:rsidRPr="002E56B9" w:rsidRDefault="00152228" w:rsidP="00152228">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70CEADDB" w14:textId="77777777" w:rsidR="00152228" w:rsidRPr="002E56B9" w:rsidRDefault="00152228" w:rsidP="0015222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148FD1"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152228" w:rsidRPr="002E56B9" w:rsidRDefault="00152228" w:rsidP="0015222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CF1E50A" w14:textId="49DE0CFE" w:rsidR="00152228" w:rsidRPr="00602508" w:rsidRDefault="00152228" w:rsidP="00152228">
            <w:pPr>
              <w:pStyle w:val="TAL"/>
              <w:rPr>
                <w:lang w:eastAsia="zh-CN"/>
              </w:rPr>
            </w:pPr>
            <w:r w:rsidRPr="002E56B9">
              <w:rPr>
                <w:lang w:eastAsia="zh-CN"/>
              </w:rPr>
              <w:t xml:space="preserve">Skip TC 6.5.3.1 if UE supports NSA and TS 38.521-3 TC 6.5B.3.1.1 or 6.5B.3.2.1 </w:t>
            </w:r>
            <w:r w:rsidR="00AE6135" w:rsidRPr="00717E5F">
              <w:t xml:space="preserve">or 6.5B.3.3.1(non-exception requirements) </w:t>
            </w:r>
            <w:r w:rsidRPr="002E56B9">
              <w:rPr>
                <w:lang w:eastAsia="zh-CN"/>
              </w:rPr>
              <w:t>has been executed.</w:t>
            </w:r>
          </w:p>
          <w:p w14:paraId="35AFDD16" w14:textId="46EC8813" w:rsidR="00152228" w:rsidRPr="002E56B9" w:rsidRDefault="00152228" w:rsidP="00152228">
            <w:pPr>
              <w:pStyle w:val="TAL"/>
              <w:rPr>
                <w:lang w:eastAsia="zh-CN"/>
              </w:rPr>
            </w:pPr>
            <w:r w:rsidRPr="00602508">
              <w:rPr>
                <w:rFonts w:eastAsia="SimSun"/>
              </w:rPr>
              <w:t>TC 6.5.3.1 is skipped if TC 6.5G.3.1 is executed.</w:t>
            </w:r>
          </w:p>
        </w:tc>
      </w:tr>
      <w:tr w:rsidR="00152228" w:rsidRPr="002E56B9" w14:paraId="7FBB120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2A3B722" w14:textId="77777777" w:rsidR="00152228" w:rsidRPr="002E56B9" w:rsidRDefault="00152228" w:rsidP="00152228">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4DB56B9E" w14:textId="77777777" w:rsidR="00152228" w:rsidRPr="002E56B9" w:rsidRDefault="00152228" w:rsidP="00152228">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E27114D"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152228" w:rsidRPr="002E56B9" w:rsidRDefault="00152228" w:rsidP="0015222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903BEC9" w14:textId="32386979" w:rsidR="00152228" w:rsidRPr="002E56B9" w:rsidRDefault="00AE6135" w:rsidP="00152228">
            <w:pPr>
              <w:pStyle w:val="TAL"/>
              <w:rPr>
                <w:lang w:eastAsia="zh-CN"/>
              </w:rPr>
            </w:pPr>
            <w:r w:rsidRPr="00717E5F">
              <w:rPr>
                <w:rFonts w:hint="eastAsia"/>
              </w:rPr>
              <w:t>S</w:t>
            </w:r>
            <w:r w:rsidRPr="00717E5F">
              <w:t>kip TC 6.5.3.2 if UE supports NSA and TS 38.521-3 TC 6.5B.3.3.2 (non-exception requirements) has been executed.</w:t>
            </w:r>
          </w:p>
        </w:tc>
      </w:tr>
      <w:tr w:rsidR="00152228" w:rsidRPr="002E56B9" w14:paraId="0868836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6AFEE7C" w14:textId="77777777" w:rsidR="00152228" w:rsidRPr="002E56B9" w:rsidRDefault="00152228" w:rsidP="00152228">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665CF7C4" w14:textId="77777777" w:rsidR="00152228" w:rsidRPr="002E56B9" w:rsidRDefault="00152228" w:rsidP="00152228">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306FF21"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152228" w:rsidRPr="002E56B9" w:rsidRDefault="00152228" w:rsidP="0015222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F678BF5" w14:textId="77777777" w:rsidR="00152228" w:rsidRPr="00602508" w:rsidRDefault="00152228" w:rsidP="00152228">
            <w:pPr>
              <w:pStyle w:val="TAL"/>
              <w:rPr>
                <w:lang w:eastAsia="zh-CN"/>
              </w:rPr>
            </w:pPr>
            <w:r w:rsidRPr="002E56B9">
              <w:rPr>
                <w:lang w:eastAsia="zh-CN"/>
              </w:rPr>
              <w:t>Skip TC 6.5.3.3 if UE supports NSA and TS 38.521-3 TC 6.5B.4.3 has been executed.</w:t>
            </w:r>
          </w:p>
          <w:p w14:paraId="1B3CD949" w14:textId="52710C05" w:rsidR="00152228" w:rsidRPr="002E56B9" w:rsidRDefault="00152228" w:rsidP="00152228">
            <w:pPr>
              <w:pStyle w:val="TAL"/>
              <w:rPr>
                <w:lang w:eastAsia="zh-CN"/>
              </w:rPr>
            </w:pPr>
            <w:r w:rsidRPr="00602508">
              <w:rPr>
                <w:rFonts w:eastAsia="SimSun"/>
              </w:rPr>
              <w:t>TC 6.5.3.3 is skipped if TC 6.5G.3.3 is executed.</w:t>
            </w:r>
          </w:p>
        </w:tc>
      </w:tr>
      <w:tr w:rsidR="00152228" w:rsidRPr="002E56B9" w14:paraId="0285D74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862E55" w14:textId="77777777" w:rsidR="00152228" w:rsidRPr="002E56B9" w:rsidRDefault="00152228" w:rsidP="00152228">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32AC4EE4" w14:textId="77777777" w:rsidR="00152228" w:rsidRPr="002E56B9" w:rsidRDefault="00152228" w:rsidP="00152228">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152228" w:rsidRPr="002E56B9" w:rsidRDefault="00152228" w:rsidP="00152228">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AC79113" w14:textId="77777777" w:rsidR="00152228" w:rsidRPr="002E56B9" w:rsidRDefault="00152228" w:rsidP="0015222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1E53E1" w14:textId="77777777" w:rsidR="00152228" w:rsidRPr="00602508" w:rsidRDefault="00152228" w:rsidP="00152228">
            <w:pPr>
              <w:pStyle w:val="TAL"/>
            </w:pPr>
            <w:r w:rsidRPr="002E56B9">
              <w:t>Skip TC 6.5.4 if UE supports NSA and TS 38.521-3 TC 6.5B.5.3 has been executed.</w:t>
            </w:r>
          </w:p>
          <w:p w14:paraId="09EDCAB2" w14:textId="4384AC10" w:rsidR="00152228" w:rsidRPr="002E56B9" w:rsidRDefault="00152228" w:rsidP="00152228">
            <w:pPr>
              <w:pStyle w:val="TAL"/>
            </w:pPr>
            <w:r w:rsidRPr="00602508">
              <w:rPr>
                <w:rFonts w:eastAsia="SimSun"/>
              </w:rPr>
              <w:t>TC 6.5.4 is skipped if TC 6.5G.4 is executed.</w:t>
            </w:r>
          </w:p>
        </w:tc>
      </w:tr>
      <w:tr w:rsidR="00152228" w:rsidRPr="002E56B9" w14:paraId="4697F5F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3A04C47" w14:textId="77777777" w:rsidR="00152228" w:rsidRPr="002E56B9" w:rsidRDefault="00152228" w:rsidP="00152228">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179B3450" w14:textId="77777777" w:rsidR="00152228" w:rsidRPr="002E56B9" w:rsidRDefault="00152228" w:rsidP="00152228">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551D063" w14:textId="77777777" w:rsidR="00152228" w:rsidRPr="002E56B9" w:rsidRDefault="00152228" w:rsidP="0015222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152228" w:rsidRPr="002E56B9"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739C54" w14:textId="2195E308" w:rsidR="00152228" w:rsidRPr="002E56B9" w:rsidRDefault="00152228" w:rsidP="00152228">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5412DBC" w14:textId="78E77891"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08482BB" w14:textId="77777777" w:rsidR="00152228" w:rsidRPr="002E56B9" w:rsidRDefault="00152228" w:rsidP="00152228">
            <w:pPr>
              <w:pStyle w:val="TAL"/>
            </w:pPr>
          </w:p>
        </w:tc>
      </w:tr>
      <w:tr w:rsidR="00152228" w:rsidRPr="002E56B9" w14:paraId="58E5AC4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EC3906B" w14:textId="77777777" w:rsidR="00152228" w:rsidRPr="002E56B9" w:rsidRDefault="00152228" w:rsidP="00152228">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3F883F99" w14:textId="77777777" w:rsidR="00152228" w:rsidRPr="002E56B9" w:rsidRDefault="00152228" w:rsidP="00152228">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6BC4C09"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152228" w:rsidRDefault="00152228" w:rsidP="00152228">
            <w:pPr>
              <w:pStyle w:val="TAL"/>
              <w:rPr>
                <w:lang w:eastAsia="zh-CN"/>
              </w:rPr>
            </w:pPr>
            <w:r w:rsidRPr="002E56B9">
              <w:rPr>
                <w:lang w:eastAsia="zh-CN"/>
              </w:rPr>
              <w:t>E015</w:t>
            </w:r>
          </w:p>
          <w:p w14:paraId="00BDA2C1" w14:textId="53D22C04" w:rsidR="00152228" w:rsidRPr="002E56B9" w:rsidRDefault="00152228" w:rsidP="00152228">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152228" w:rsidRPr="002E56B9" w:rsidRDefault="00152228" w:rsidP="00152228">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BD2F697" w14:textId="77777777" w:rsidR="00152228" w:rsidRPr="002E56B9" w:rsidRDefault="00152228" w:rsidP="00152228">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74ABA9C" w14:textId="77777777" w:rsidR="00152228" w:rsidRPr="002E56B9" w:rsidRDefault="00152228" w:rsidP="00152228">
            <w:pPr>
              <w:pStyle w:val="TAL"/>
            </w:pPr>
          </w:p>
        </w:tc>
      </w:tr>
      <w:tr w:rsidR="00152228" w:rsidRPr="002E56B9" w14:paraId="1F0EB8F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E0E16EF" w14:textId="77777777" w:rsidR="00152228" w:rsidRPr="002E56B9" w:rsidRDefault="00152228" w:rsidP="00152228">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7D92C4C2" w14:textId="77777777" w:rsidR="00152228" w:rsidRPr="002E56B9" w:rsidRDefault="00152228" w:rsidP="00152228">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46869E"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152228" w:rsidRPr="002E56B9" w:rsidRDefault="00152228" w:rsidP="00152228">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C57462" w14:textId="77777777" w:rsidR="00152228" w:rsidRPr="002E56B9" w:rsidRDefault="00152228" w:rsidP="00152228">
            <w:pPr>
              <w:pStyle w:val="TAL"/>
            </w:pPr>
          </w:p>
        </w:tc>
      </w:tr>
      <w:tr w:rsidR="00152228" w:rsidRPr="002E56B9" w14:paraId="4546EEA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2DB45CF" w14:textId="77777777" w:rsidR="00152228" w:rsidRPr="002E56B9" w:rsidRDefault="00152228" w:rsidP="00152228">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0111DAC3" w14:textId="77777777" w:rsidR="00152228" w:rsidRPr="002E56B9" w:rsidRDefault="00152228" w:rsidP="00152228">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6A3CDB7"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152228" w:rsidRDefault="00152228" w:rsidP="00152228">
            <w:pPr>
              <w:pStyle w:val="TAL"/>
              <w:rPr>
                <w:lang w:eastAsia="zh-CN"/>
              </w:rPr>
            </w:pPr>
            <w:r w:rsidRPr="002E56B9">
              <w:rPr>
                <w:lang w:eastAsia="zh-CN"/>
              </w:rPr>
              <w:t>E015</w:t>
            </w:r>
          </w:p>
          <w:p w14:paraId="55179C2D" w14:textId="42931F46" w:rsidR="00152228" w:rsidRPr="002E56B9" w:rsidRDefault="00152228" w:rsidP="00152228">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152228" w:rsidRPr="002E56B9"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EE74F88" w14:textId="2E36208E" w:rsidR="00152228" w:rsidRPr="002E56B9" w:rsidRDefault="00152228" w:rsidP="00152228">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AE3191C" w14:textId="77777777" w:rsidR="00152228" w:rsidRPr="002E56B9" w:rsidRDefault="00152228" w:rsidP="00152228">
            <w:pPr>
              <w:pStyle w:val="TAL"/>
            </w:pPr>
          </w:p>
        </w:tc>
      </w:tr>
      <w:tr w:rsidR="00152228" w:rsidRPr="002E56B9" w14:paraId="7B7C530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D3E98AB" w14:textId="77777777" w:rsidR="00152228" w:rsidRPr="002E56B9" w:rsidRDefault="00152228" w:rsidP="00152228">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7573B8B3" w14:textId="77777777" w:rsidR="00152228" w:rsidRPr="002E56B9" w:rsidRDefault="00152228" w:rsidP="00152228">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30E17BA"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152228" w:rsidRPr="002E56B9" w:rsidRDefault="00152228" w:rsidP="00152228">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6A1D275F" w14:textId="77777777" w:rsidR="00152228" w:rsidRPr="002E56B9" w:rsidRDefault="00152228" w:rsidP="00152228">
            <w:pPr>
              <w:pStyle w:val="TAL"/>
            </w:pPr>
          </w:p>
        </w:tc>
      </w:tr>
      <w:tr w:rsidR="00152228" w:rsidRPr="002E56B9" w14:paraId="47FE9288" w14:textId="77777777" w:rsidTr="00AE6135">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6B8A4CD8" w14:textId="77777777" w:rsidR="00152228" w:rsidRPr="002E56B9" w:rsidRDefault="00152228" w:rsidP="00152228">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33B2ECE3" w14:textId="77777777" w:rsidR="00152228" w:rsidRPr="002E56B9" w:rsidRDefault="00152228" w:rsidP="00152228">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B345B0"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152228" w:rsidRPr="002E56B9"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A09EF" w14:textId="3B6FBA3B" w:rsidR="00152228" w:rsidRPr="002E56B9" w:rsidRDefault="00152228" w:rsidP="00152228">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A0BF68E" w14:textId="77777777" w:rsidR="00152228" w:rsidRPr="002E56B9" w:rsidRDefault="00152228" w:rsidP="00152228">
            <w:pPr>
              <w:pStyle w:val="TAL"/>
            </w:pPr>
          </w:p>
        </w:tc>
      </w:tr>
      <w:tr w:rsidR="00152228" w:rsidRPr="002E56B9" w14:paraId="27A433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C48494B" w14:textId="77777777" w:rsidR="00152228" w:rsidRPr="002E56B9" w:rsidRDefault="00152228" w:rsidP="00152228">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4C308C93" w14:textId="77777777" w:rsidR="00152228" w:rsidRPr="002E56B9" w:rsidRDefault="00152228" w:rsidP="00152228">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07E9E35"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152228" w:rsidRPr="002E56B9"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BA366D4" w14:textId="51B69D65" w:rsidR="00152228" w:rsidRPr="002E56B9" w:rsidRDefault="00152228" w:rsidP="00152228">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6ACA0DF" w14:textId="77777777" w:rsidR="00152228" w:rsidRPr="002E56B9" w:rsidRDefault="00152228" w:rsidP="00152228">
            <w:pPr>
              <w:pStyle w:val="TAL"/>
            </w:pPr>
          </w:p>
        </w:tc>
      </w:tr>
      <w:tr w:rsidR="00152228" w:rsidRPr="002E56B9" w14:paraId="3DBC1F6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68C551" w14:textId="77777777" w:rsidR="00152228" w:rsidRPr="002E56B9" w:rsidRDefault="00152228" w:rsidP="00152228">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0B669370" w14:textId="77777777" w:rsidR="00152228" w:rsidRPr="002E56B9" w:rsidRDefault="00152228" w:rsidP="00152228">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3F0C113"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152228" w:rsidRPr="002E56B9" w:rsidRDefault="00152228" w:rsidP="00152228">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68F297F2" w14:textId="77777777" w:rsidR="00152228" w:rsidRPr="002E56B9" w:rsidRDefault="00152228" w:rsidP="00152228">
            <w:pPr>
              <w:pStyle w:val="TAL"/>
            </w:pPr>
          </w:p>
        </w:tc>
      </w:tr>
      <w:tr w:rsidR="00152228" w:rsidRPr="002E56B9" w14:paraId="474E1C2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50E130D" w14:textId="77777777" w:rsidR="00152228" w:rsidRPr="002E56B9" w:rsidRDefault="00152228" w:rsidP="00152228">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37FDC8FE" w14:textId="77777777" w:rsidR="00152228" w:rsidRPr="002E56B9" w:rsidRDefault="00152228" w:rsidP="00152228">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152228" w:rsidRPr="002E56B9" w:rsidRDefault="00152228" w:rsidP="00152228">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A2414A" w14:textId="77777777" w:rsidR="00152228" w:rsidRPr="002E56B9" w:rsidRDefault="00152228" w:rsidP="0015222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152228" w:rsidRPr="002E56B9" w:rsidRDefault="00152228" w:rsidP="0015222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8FB9C" w14:textId="77777777" w:rsidR="00152228" w:rsidRDefault="00152228" w:rsidP="0015222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894CE5" w14:textId="0E337955" w:rsidR="00152228" w:rsidRDefault="00152228" w:rsidP="00152228">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7D88815" w14:textId="7E57A0A9" w:rsidR="00152228" w:rsidRPr="002E56B9" w:rsidRDefault="00152228" w:rsidP="00152228">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E94022" w14:textId="77777777" w:rsidR="00152228" w:rsidRPr="002E56B9" w:rsidRDefault="00152228" w:rsidP="00152228">
            <w:pPr>
              <w:pStyle w:val="TAL"/>
            </w:pPr>
          </w:p>
        </w:tc>
      </w:tr>
      <w:tr w:rsidR="00152228" w:rsidRPr="002E56B9" w14:paraId="748DDA9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A9B397F" w14:textId="77777777" w:rsidR="00152228" w:rsidRPr="002E56B9" w:rsidRDefault="00152228" w:rsidP="00152228">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4FF9867E" w14:textId="77777777" w:rsidR="00152228" w:rsidRPr="002E56B9" w:rsidRDefault="00152228" w:rsidP="00152228">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7991E0"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EAC4D5" w14:textId="77777777" w:rsidR="00152228" w:rsidRPr="002E56B9" w:rsidRDefault="00152228" w:rsidP="00152228">
            <w:pPr>
              <w:pStyle w:val="TAL"/>
            </w:pPr>
            <w:r w:rsidRPr="002E56B9">
              <w:rPr>
                <w:rFonts w:eastAsia="SimSun"/>
              </w:rPr>
              <w:t>NOTE 2</w:t>
            </w:r>
          </w:p>
        </w:tc>
      </w:tr>
      <w:tr w:rsidR="00152228" w:rsidRPr="002E56B9" w14:paraId="70DE8A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106FFEA" w14:textId="77777777" w:rsidR="00152228" w:rsidRPr="002E56B9" w:rsidRDefault="00152228" w:rsidP="00152228">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049464A4" w14:textId="77777777" w:rsidR="00152228" w:rsidRPr="002E56B9" w:rsidRDefault="00152228" w:rsidP="00152228">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85477E"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CF2C2D" w14:textId="77777777" w:rsidR="00152228" w:rsidRPr="002E56B9" w:rsidRDefault="00152228" w:rsidP="00152228">
            <w:pPr>
              <w:pStyle w:val="TAL"/>
            </w:pPr>
            <w:r w:rsidRPr="002E56B9">
              <w:rPr>
                <w:rFonts w:eastAsia="SimSun"/>
              </w:rPr>
              <w:t>NOTE 2</w:t>
            </w:r>
          </w:p>
        </w:tc>
      </w:tr>
      <w:tr w:rsidR="00152228" w:rsidRPr="002E56B9" w14:paraId="5E26D3B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474F7CB" w14:textId="77777777" w:rsidR="00152228" w:rsidRPr="002E56B9" w:rsidRDefault="00152228" w:rsidP="00152228">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3652FABE" w14:textId="77777777" w:rsidR="00152228" w:rsidRPr="002E56B9" w:rsidRDefault="00152228" w:rsidP="00152228">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A2FEB7"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036AD9" w14:textId="77777777" w:rsidR="00152228" w:rsidRPr="002E56B9" w:rsidRDefault="00152228" w:rsidP="00152228">
            <w:pPr>
              <w:pStyle w:val="TAL"/>
            </w:pPr>
            <w:r w:rsidRPr="002E56B9">
              <w:rPr>
                <w:rFonts w:eastAsia="SimSun"/>
              </w:rPr>
              <w:t>NOTE 2</w:t>
            </w:r>
          </w:p>
        </w:tc>
      </w:tr>
      <w:tr w:rsidR="00152228" w:rsidRPr="002E56B9" w14:paraId="3DC13D5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294AE88" w14:textId="77777777" w:rsidR="00152228" w:rsidRPr="002E56B9" w:rsidRDefault="00152228" w:rsidP="00152228">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6CF860D5" w14:textId="77777777" w:rsidR="00152228" w:rsidRPr="002E56B9" w:rsidRDefault="00152228" w:rsidP="00152228">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27ED4D"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BCF0" w14:textId="77777777" w:rsidR="00152228" w:rsidRPr="002E56B9" w:rsidRDefault="00152228" w:rsidP="00152228">
            <w:pPr>
              <w:pStyle w:val="TAL"/>
            </w:pPr>
            <w:r w:rsidRPr="002E56B9">
              <w:rPr>
                <w:rFonts w:eastAsia="SimSun"/>
              </w:rPr>
              <w:t>NOTE 2</w:t>
            </w:r>
          </w:p>
        </w:tc>
      </w:tr>
      <w:tr w:rsidR="00152228" w:rsidRPr="002E56B9" w14:paraId="21F9B59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95A4FA0" w14:textId="77777777" w:rsidR="00152228" w:rsidRPr="002E56B9" w:rsidRDefault="00152228" w:rsidP="00152228">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58AD88FC" w14:textId="77777777" w:rsidR="00152228" w:rsidRPr="002E56B9" w:rsidRDefault="00152228" w:rsidP="00152228">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A34BE6"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12A8A" w14:textId="77777777" w:rsidR="00152228" w:rsidRPr="002E56B9" w:rsidRDefault="00152228" w:rsidP="00152228">
            <w:pPr>
              <w:pStyle w:val="TAL"/>
            </w:pPr>
            <w:r w:rsidRPr="002E56B9">
              <w:rPr>
                <w:rFonts w:eastAsia="SimSun"/>
              </w:rPr>
              <w:t>NOTE 2</w:t>
            </w:r>
          </w:p>
        </w:tc>
      </w:tr>
      <w:tr w:rsidR="00152228" w:rsidRPr="002E56B9" w14:paraId="14EB89F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3B84A4F" w14:textId="77777777" w:rsidR="00152228" w:rsidRPr="002E56B9" w:rsidRDefault="00152228" w:rsidP="00152228">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5007741E" w14:textId="77777777" w:rsidR="00152228" w:rsidRPr="002E56B9" w:rsidRDefault="00152228" w:rsidP="00152228">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85B5F9"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69B904" w14:textId="77777777" w:rsidR="00152228" w:rsidRPr="002E56B9" w:rsidRDefault="00152228" w:rsidP="00152228">
            <w:pPr>
              <w:pStyle w:val="TAL"/>
            </w:pPr>
            <w:r w:rsidRPr="002E56B9">
              <w:rPr>
                <w:rFonts w:eastAsia="SimSun"/>
              </w:rPr>
              <w:t>NOTE 2</w:t>
            </w:r>
          </w:p>
        </w:tc>
      </w:tr>
      <w:tr w:rsidR="00152228" w:rsidRPr="002E56B9" w14:paraId="3CDA8CC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B17EB4C" w14:textId="77777777" w:rsidR="00152228" w:rsidRPr="002E56B9" w:rsidRDefault="00152228" w:rsidP="00152228">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4FAA890B" w14:textId="77777777" w:rsidR="00152228" w:rsidRPr="002E56B9" w:rsidRDefault="00152228" w:rsidP="00152228">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F4FFD55"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A5778" w14:textId="77777777" w:rsidR="00152228" w:rsidRPr="002E56B9" w:rsidRDefault="00152228" w:rsidP="00152228">
            <w:pPr>
              <w:pStyle w:val="TAL"/>
            </w:pPr>
            <w:r w:rsidRPr="002E56B9">
              <w:rPr>
                <w:rFonts w:eastAsia="SimSun"/>
              </w:rPr>
              <w:t>NOTE 2</w:t>
            </w:r>
          </w:p>
        </w:tc>
      </w:tr>
      <w:tr w:rsidR="00152228" w:rsidRPr="002E56B9" w14:paraId="0179D44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756B330" w14:textId="77777777" w:rsidR="00152228" w:rsidRPr="002E56B9" w:rsidRDefault="00152228" w:rsidP="00152228">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44250191" w14:textId="77777777" w:rsidR="00152228" w:rsidRPr="002E56B9" w:rsidRDefault="00152228" w:rsidP="00152228">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3931C6"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B1ECF" w14:textId="77777777" w:rsidR="00152228" w:rsidRPr="002E56B9" w:rsidRDefault="00152228" w:rsidP="00152228">
            <w:pPr>
              <w:pStyle w:val="TAL"/>
            </w:pPr>
            <w:r w:rsidRPr="002E56B9">
              <w:rPr>
                <w:rFonts w:eastAsia="SimSun"/>
              </w:rPr>
              <w:t>NOTE 2</w:t>
            </w:r>
          </w:p>
        </w:tc>
      </w:tr>
      <w:tr w:rsidR="00152228" w:rsidRPr="002E56B9" w14:paraId="0E5F21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9D0680D" w14:textId="77777777" w:rsidR="00152228" w:rsidRPr="002E56B9" w:rsidRDefault="00152228" w:rsidP="00152228">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0B349B89" w14:textId="77777777" w:rsidR="00152228" w:rsidRPr="002E56B9" w:rsidRDefault="00152228" w:rsidP="00152228">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FC30E9D"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74654D" w14:textId="77777777" w:rsidR="00152228" w:rsidRPr="002E56B9" w:rsidRDefault="00152228" w:rsidP="00152228">
            <w:pPr>
              <w:pStyle w:val="TAL"/>
            </w:pPr>
            <w:r w:rsidRPr="002E56B9">
              <w:rPr>
                <w:rFonts w:eastAsia="SimSun"/>
              </w:rPr>
              <w:t>NOTE 2</w:t>
            </w:r>
          </w:p>
        </w:tc>
      </w:tr>
      <w:tr w:rsidR="00152228" w:rsidRPr="002E56B9" w14:paraId="5250B91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2A26ABB" w14:textId="77777777" w:rsidR="00152228" w:rsidRPr="002E56B9" w:rsidRDefault="00152228" w:rsidP="00152228">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5BE56D29" w14:textId="77777777" w:rsidR="00152228" w:rsidRPr="002E56B9" w:rsidRDefault="00152228" w:rsidP="00152228">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D2DD2E"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0CEF6" w14:textId="77777777" w:rsidR="00152228" w:rsidRPr="002E56B9" w:rsidRDefault="00152228" w:rsidP="00152228">
            <w:pPr>
              <w:pStyle w:val="TAL"/>
            </w:pPr>
          </w:p>
        </w:tc>
      </w:tr>
      <w:tr w:rsidR="00152228" w:rsidRPr="002E56B9" w14:paraId="26D0B3F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DDA7036" w14:textId="77777777" w:rsidR="00152228" w:rsidRPr="002E56B9" w:rsidRDefault="00152228" w:rsidP="00152228">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400FD049" w14:textId="77777777" w:rsidR="00152228" w:rsidRPr="002E56B9" w:rsidRDefault="00152228" w:rsidP="00152228">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152228" w:rsidRPr="002E56B9" w:rsidRDefault="00152228" w:rsidP="00152228">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5D999D"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152228" w:rsidRPr="002E56B9" w:rsidRDefault="00152228" w:rsidP="0015222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FAFD35" w14:textId="77777777" w:rsidR="00152228" w:rsidRPr="002E56B9" w:rsidRDefault="00152228" w:rsidP="00152228">
            <w:pPr>
              <w:pStyle w:val="TAL"/>
            </w:pPr>
          </w:p>
        </w:tc>
      </w:tr>
      <w:tr w:rsidR="00152228" w:rsidRPr="002E56B9" w14:paraId="6E6CD29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2F940EA7" w14:textId="77777777" w:rsidR="00152228" w:rsidRPr="002E56B9" w:rsidRDefault="00152228" w:rsidP="00152228">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5E02D7EF" w14:textId="5E27252A" w:rsidR="00152228" w:rsidRPr="002E56B9" w:rsidRDefault="00152228" w:rsidP="00152228">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57C96A"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D69E48"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E830188" w14:textId="77777777" w:rsidR="00152228" w:rsidRPr="002E56B9"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2DE8A4F" w14:textId="77777777" w:rsidR="00152228" w:rsidRPr="002E56B9" w:rsidRDefault="00152228" w:rsidP="00152228">
            <w:pPr>
              <w:pStyle w:val="TAL"/>
            </w:pPr>
          </w:p>
        </w:tc>
      </w:tr>
      <w:tr w:rsidR="00152228" w:rsidRPr="002E56B9" w14:paraId="40E2F57F" w14:textId="77777777" w:rsidTr="00AE6135">
        <w:trPr>
          <w:jc w:val="center"/>
        </w:trPr>
        <w:tc>
          <w:tcPr>
            <w:tcW w:w="1352" w:type="dxa"/>
            <w:tcBorders>
              <w:top w:val="nil"/>
              <w:left w:val="single" w:sz="4" w:space="0" w:color="auto"/>
              <w:bottom w:val="single" w:sz="4" w:space="0" w:color="auto"/>
              <w:right w:val="single" w:sz="4" w:space="0" w:color="auto"/>
            </w:tcBorders>
          </w:tcPr>
          <w:p w14:paraId="5FD8A9AC" w14:textId="77777777" w:rsidR="00152228" w:rsidRPr="002E56B9"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15F22732" w14:textId="77777777" w:rsidR="00152228" w:rsidRPr="002E56B9"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152228" w:rsidRPr="002E56B9" w:rsidRDefault="00152228" w:rsidP="00152228">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236C9DE" w14:textId="77777777" w:rsidR="00152228" w:rsidRPr="002E56B9" w:rsidRDefault="00152228" w:rsidP="0015222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AEB4F3F" w14:textId="77777777" w:rsidR="00152228" w:rsidRPr="002E56B9" w:rsidRDefault="00152228" w:rsidP="0015222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152228" w:rsidRPr="002E56B9"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2D8E230A" w14:textId="77777777" w:rsidR="00152228" w:rsidRPr="002E56B9" w:rsidRDefault="00152228" w:rsidP="00152228">
            <w:pPr>
              <w:pStyle w:val="TAL"/>
            </w:pPr>
          </w:p>
        </w:tc>
      </w:tr>
      <w:tr w:rsidR="00152228" w:rsidRPr="002E56B9" w14:paraId="42A0AC9C" w14:textId="77777777" w:rsidTr="00AE6135">
        <w:trPr>
          <w:jc w:val="center"/>
        </w:trPr>
        <w:tc>
          <w:tcPr>
            <w:tcW w:w="1352" w:type="dxa"/>
            <w:tcBorders>
              <w:top w:val="nil"/>
              <w:left w:val="single" w:sz="4" w:space="0" w:color="auto"/>
              <w:bottom w:val="single" w:sz="4" w:space="0" w:color="auto"/>
              <w:right w:val="single" w:sz="4" w:space="0" w:color="auto"/>
            </w:tcBorders>
          </w:tcPr>
          <w:p w14:paraId="5DF0F22F" w14:textId="77777777" w:rsidR="00152228" w:rsidRPr="002E56B9" w:rsidRDefault="00152228" w:rsidP="00152228">
            <w:pPr>
              <w:pStyle w:val="TAL"/>
            </w:pPr>
            <w:r w:rsidRPr="002E56B9">
              <w:t>6.5D.2.2_1</w:t>
            </w:r>
          </w:p>
        </w:tc>
        <w:tc>
          <w:tcPr>
            <w:tcW w:w="4465" w:type="dxa"/>
            <w:tcBorders>
              <w:top w:val="nil"/>
              <w:left w:val="single" w:sz="4" w:space="0" w:color="auto"/>
              <w:bottom w:val="single" w:sz="4" w:space="0" w:color="auto"/>
              <w:right w:val="single" w:sz="4" w:space="0" w:color="auto"/>
            </w:tcBorders>
          </w:tcPr>
          <w:p w14:paraId="7F87E83C" w14:textId="77777777" w:rsidR="00152228" w:rsidRPr="002E56B9" w:rsidRDefault="00152228" w:rsidP="00152228">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152228" w:rsidRPr="002E56B9" w:rsidRDefault="00152228" w:rsidP="00152228">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1AFAB5" w14:textId="77777777" w:rsidR="00152228" w:rsidRPr="002E56B9" w:rsidRDefault="00152228" w:rsidP="0015222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510BC75" w14:textId="77777777" w:rsidR="00152228" w:rsidRPr="002E56B9" w:rsidRDefault="00152228" w:rsidP="00152228">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E1AB204" w14:textId="77777777" w:rsidR="00152228" w:rsidRPr="002E56B9"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712C114D" w14:textId="3B9D948F" w:rsidR="00152228" w:rsidRPr="002E56B9" w:rsidRDefault="00152228" w:rsidP="00152228">
            <w:pPr>
              <w:pStyle w:val="TAL"/>
              <w:rPr>
                <w:lang w:eastAsia="zh-CN"/>
              </w:rPr>
            </w:pPr>
          </w:p>
        </w:tc>
      </w:tr>
      <w:tr w:rsidR="00152228" w:rsidRPr="002E56B9" w14:paraId="59B3AA3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90ABD68" w14:textId="77777777" w:rsidR="00152228" w:rsidRPr="002E56B9" w:rsidRDefault="00152228" w:rsidP="00152228">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1C11055E" w14:textId="77777777" w:rsidR="00152228" w:rsidRPr="002E56B9" w:rsidRDefault="00152228" w:rsidP="00152228">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2F6A99"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192BAE"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AD593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5B814" w14:textId="77777777" w:rsidR="00152228" w:rsidRPr="002E56B9" w:rsidRDefault="00152228" w:rsidP="00152228">
            <w:pPr>
              <w:pStyle w:val="TAL"/>
            </w:pPr>
          </w:p>
        </w:tc>
      </w:tr>
      <w:tr w:rsidR="00152228" w:rsidRPr="002E56B9" w14:paraId="4307FB87"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C95B661" w14:textId="77777777" w:rsidR="00152228" w:rsidRPr="002E56B9" w:rsidRDefault="00152228" w:rsidP="00152228">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76827C21" w14:textId="77777777" w:rsidR="00152228" w:rsidRPr="002E56B9" w:rsidRDefault="00152228" w:rsidP="00152228">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152228" w:rsidRPr="002E56B9" w:rsidRDefault="00152228" w:rsidP="0015222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152228" w:rsidRPr="002E56B9" w:rsidRDefault="00152228" w:rsidP="00152228">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60B39C" w14:textId="77777777" w:rsidR="00152228" w:rsidRPr="002E56B9" w:rsidRDefault="00152228" w:rsidP="0015222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D735D3" w14:textId="77777777" w:rsidR="00152228" w:rsidRPr="002E56B9" w:rsidRDefault="00152228" w:rsidP="00152228">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038A471" w14:textId="77777777" w:rsidR="00152228" w:rsidRPr="002E56B9"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68092CC9" w14:textId="77777777" w:rsidR="00152228" w:rsidRPr="002E56B9" w:rsidRDefault="00152228" w:rsidP="00152228">
            <w:pPr>
              <w:pStyle w:val="TAL"/>
            </w:pPr>
          </w:p>
        </w:tc>
      </w:tr>
      <w:tr w:rsidR="00152228" w:rsidRPr="002E56B9" w14:paraId="40447A48" w14:textId="77777777" w:rsidTr="00AE6135">
        <w:trPr>
          <w:jc w:val="center"/>
        </w:trPr>
        <w:tc>
          <w:tcPr>
            <w:tcW w:w="1352" w:type="dxa"/>
            <w:tcBorders>
              <w:top w:val="nil"/>
              <w:left w:val="single" w:sz="4" w:space="0" w:color="auto"/>
              <w:bottom w:val="single" w:sz="4" w:space="0" w:color="auto"/>
              <w:right w:val="single" w:sz="4" w:space="0" w:color="auto"/>
            </w:tcBorders>
          </w:tcPr>
          <w:p w14:paraId="24494216" w14:textId="77777777" w:rsidR="00152228" w:rsidRPr="002E56B9"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297909E1" w14:textId="77777777" w:rsidR="00152228" w:rsidRPr="002E56B9"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152228" w:rsidRPr="002E56B9" w:rsidRDefault="00152228" w:rsidP="00152228">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38A0775A" w14:textId="77777777" w:rsidR="00152228" w:rsidRPr="002E56B9" w:rsidRDefault="00152228" w:rsidP="0015222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0F7F79" w14:textId="77777777" w:rsidR="00152228" w:rsidRPr="002E56B9" w:rsidRDefault="00152228" w:rsidP="0015222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152228" w:rsidRPr="002E56B9"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096D46DE" w14:textId="77777777" w:rsidR="00152228" w:rsidRPr="002E56B9" w:rsidRDefault="00152228" w:rsidP="00152228">
            <w:pPr>
              <w:pStyle w:val="TAL"/>
            </w:pPr>
          </w:p>
        </w:tc>
      </w:tr>
      <w:tr w:rsidR="00152228" w:rsidRPr="002E56B9" w14:paraId="3DE35118" w14:textId="77777777" w:rsidTr="00AE6135">
        <w:trPr>
          <w:jc w:val="center"/>
        </w:trPr>
        <w:tc>
          <w:tcPr>
            <w:tcW w:w="1352" w:type="dxa"/>
            <w:tcBorders>
              <w:top w:val="nil"/>
              <w:left w:val="single" w:sz="4" w:space="0" w:color="auto"/>
              <w:bottom w:val="single" w:sz="4" w:space="0" w:color="auto"/>
              <w:right w:val="single" w:sz="4" w:space="0" w:color="auto"/>
            </w:tcBorders>
          </w:tcPr>
          <w:p w14:paraId="1E13E883" w14:textId="77777777" w:rsidR="00152228" w:rsidRPr="002E56B9" w:rsidRDefault="00152228" w:rsidP="00152228">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7CCBA095" w14:textId="77777777" w:rsidR="00152228" w:rsidRPr="002E56B9" w:rsidRDefault="00152228" w:rsidP="00152228">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152228" w:rsidRPr="002E56B9" w:rsidRDefault="00152228" w:rsidP="00152228">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4E52E55" w14:textId="77777777" w:rsidR="00152228" w:rsidRPr="002E56B9" w:rsidRDefault="00152228" w:rsidP="0015222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152228" w:rsidRPr="002E56B9" w:rsidRDefault="00152228" w:rsidP="00152228">
            <w:pPr>
              <w:pStyle w:val="TAL"/>
            </w:pPr>
            <w:r w:rsidRPr="002E56B9">
              <w:t>D024</w:t>
            </w:r>
          </w:p>
        </w:tc>
        <w:tc>
          <w:tcPr>
            <w:tcW w:w="1563" w:type="dxa"/>
            <w:tcBorders>
              <w:top w:val="nil"/>
              <w:left w:val="single" w:sz="4" w:space="0" w:color="auto"/>
              <w:bottom w:val="single" w:sz="4" w:space="0" w:color="auto"/>
              <w:right w:val="single" w:sz="4" w:space="0" w:color="auto"/>
            </w:tcBorders>
          </w:tcPr>
          <w:p w14:paraId="4DD5728C" w14:textId="77777777" w:rsidR="00152228" w:rsidRPr="002E56B9"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10984D8A" w14:textId="77777777" w:rsidR="00152228" w:rsidRPr="002E56B9" w:rsidRDefault="00152228" w:rsidP="00152228">
            <w:pPr>
              <w:pStyle w:val="TAL"/>
            </w:pPr>
          </w:p>
        </w:tc>
      </w:tr>
      <w:tr w:rsidR="00152228" w:rsidRPr="002E56B9" w14:paraId="2F97C27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4AAD4C4" w14:textId="77777777" w:rsidR="00152228" w:rsidRPr="002E56B9" w:rsidRDefault="00152228" w:rsidP="00152228">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38B1553F" w14:textId="77777777" w:rsidR="00152228" w:rsidRPr="002E56B9" w:rsidRDefault="00152228" w:rsidP="00152228">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77777777" w:rsidR="00152228" w:rsidRPr="002E56B9" w:rsidRDefault="00152228" w:rsidP="00152228">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AE364E"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664DDD"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C5F6F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A06035" w14:textId="77777777" w:rsidR="00152228" w:rsidRPr="002E56B9" w:rsidRDefault="00152228" w:rsidP="00152228">
            <w:pPr>
              <w:pStyle w:val="TAL"/>
            </w:pPr>
          </w:p>
        </w:tc>
      </w:tr>
      <w:tr w:rsidR="00152228" w:rsidRPr="002E56B9" w14:paraId="3F32B9F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0C611D" w14:textId="77777777" w:rsidR="00152228" w:rsidRPr="002E56B9" w:rsidRDefault="00152228" w:rsidP="00152228">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31F6887A" w14:textId="77777777" w:rsidR="00152228" w:rsidRPr="002E56B9" w:rsidRDefault="00152228" w:rsidP="00152228">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08A302F"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5E22D" w14:textId="77777777" w:rsidR="00152228" w:rsidRPr="002E56B9" w:rsidRDefault="00152228" w:rsidP="00152228">
            <w:pPr>
              <w:pStyle w:val="TAL"/>
            </w:pPr>
          </w:p>
        </w:tc>
      </w:tr>
      <w:tr w:rsidR="00152228" w:rsidRPr="002E56B9" w14:paraId="3106E7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159FAA" w14:textId="77777777" w:rsidR="00152228" w:rsidRPr="002E56B9" w:rsidRDefault="00152228" w:rsidP="00152228">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109AE932" w14:textId="77777777" w:rsidR="00152228" w:rsidRPr="002E56B9" w:rsidRDefault="00152228" w:rsidP="00152228">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152228" w:rsidRPr="002E56B9" w:rsidRDefault="00152228" w:rsidP="0015222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5159B6"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2AF97" w14:textId="77777777" w:rsidR="00152228" w:rsidRPr="002E56B9" w:rsidRDefault="00152228" w:rsidP="00152228">
            <w:pPr>
              <w:pStyle w:val="TAL"/>
            </w:pPr>
          </w:p>
        </w:tc>
      </w:tr>
      <w:tr w:rsidR="00152228" w:rsidRPr="002E56B9" w14:paraId="1FC5932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0F0F908" w14:textId="77777777" w:rsidR="00152228" w:rsidRPr="002E56B9" w:rsidRDefault="00152228" w:rsidP="00152228">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678E972C" w14:textId="77777777" w:rsidR="00152228" w:rsidRPr="002E56B9" w:rsidRDefault="00152228" w:rsidP="00152228">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152228" w:rsidRPr="002E56B9" w:rsidRDefault="00152228" w:rsidP="0015222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3480037"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F8D30D" w14:textId="77777777" w:rsidR="00152228" w:rsidRPr="002E56B9" w:rsidRDefault="00152228" w:rsidP="00152228">
            <w:pPr>
              <w:pStyle w:val="TAL"/>
            </w:pPr>
          </w:p>
        </w:tc>
      </w:tr>
      <w:tr w:rsidR="00152228" w:rsidRPr="002E56B9" w14:paraId="5605388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9AC367B" w14:textId="77777777" w:rsidR="00152228" w:rsidRPr="002E56B9" w:rsidRDefault="00152228" w:rsidP="00152228">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5EB306AA" w14:textId="77777777" w:rsidR="00152228" w:rsidRPr="002E56B9" w:rsidRDefault="00152228" w:rsidP="00152228">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152228" w:rsidRPr="002E56B9" w:rsidRDefault="00152228" w:rsidP="0015222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18D334"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C6D99" w14:textId="77777777" w:rsidR="00152228" w:rsidRPr="002E56B9" w:rsidRDefault="00152228" w:rsidP="00152228">
            <w:pPr>
              <w:pStyle w:val="TAL"/>
            </w:pPr>
          </w:p>
        </w:tc>
      </w:tr>
      <w:tr w:rsidR="00152228" w:rsidRPr="002E56B9" w14:paraId="4B24066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157A5B6" w14:textId="77777777" w:rsidR="00152228" w:rsidRPr="002E56B9" w:rsidRDefault="00152228" w:rsidP="00152228">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3A7CEFD7" w14:textId="77777777" w:rsidR="00152228" w:rsidRPr="002E56B9" w:rsidRDefault="00152228" w:rsidP="00152228">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A7EC2"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1ADE09F"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0F41"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48DBC7" w14:textId="77777777" w:rsidR="00152228" w:rsidRPr="002E56B9" w:rsidRDefault="00152228" w:rsidP="00152228">
            <w:pPr>
              <w:pStyle w:val="TAL"/>
            </w:pPr>
          </w:p>
        </w:tc>
      </w:tr>
      <w:tr w:rsidR="00152228" w:rsidRPr="002E56B9" w14:paraId="4207B5F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015B412" w14:textId="77777777" w:rsidR="00152228" w:rsidRPr="002E56B9" w:rsidRDefault="00152228" w:rsidP="00152228">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1BA9E18B" w14:textId="77777777" w:rsidR="00152228" w:rsidRPr="002E56B9" w:rsidRDefault="00152228" w:rsidP="00152228">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37AD59"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0201FA"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12BB1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9F86EB" w14:textId="77777777" w:rsidR="00152228" w:rsidRPr="002E56B9" w:rsidRDefault="00152228" w:rsidP="00152228">
            <w:pPr>
              <w:pStyle w:val="TAL"/>
            </w:pPr>
          </w:p>
        </w:tc>
      </w:tr>
      <w:tr w:rsidR="00152228" w:rsidRPr="002E56B9" w14:paraId="70A5839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CDDBC32" w14:textId="77777777" w:rsidR="00152228" w:rsidRPr="002E56B9" w:rsidRDefault="00152228" w:rsidP="00152228">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2189ABB9" w14:textId="77777777" w:rsidR="00152228" w:rsidRPr="002E56B9" w:rsidRDefault="00152228" w:rsidP="00152228">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857C82"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064186"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0C714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632C40" w14:textId="77777777" w:rsidR="00152228" w:rsidRPr="002E56B9" w:rsidRDefault="00152228" w:rsidP="00152228">
            <w:pPr>
              <w:pStyle w:val="TAL"/>
            </w:pPr>
          </w:p>
        </w:tc>
      </w:tr>
      <w:tr w:rsidR="00152228" w:rsidRPr="002E56B9" w14:paraId="22AD29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8B5363B" w14:textId="77777777" w:rsidR="00152228" w:rsidRPr="002E56B9" w:rsidRDefault="00152228" w:rsidP="00152228">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7AEE4647" w14:textId="77777777" w:rsidR="00152228" w:rsidRPr="002E56B9" w:rsidRDefault="00152228" w:rsidP="00152228">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152228" w:rsidRPr="002E56B9" w:rsidRDefault="00152228" w:rsidP="0015222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DB59F60"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A2228" w14:textId="77777777" w:rsidR="00152228" w:rsidRPr="002E56B9" w:rsidRDefault="00152228" w:rsidP="00152228">
            <w:pPr>
              <w:pStyle w:val="TAL"/>
            </w:pPr>
          </w:p>
        </w:tc>
      </w:tr>
      <w:tr w:rsidR="00152228" w:rsidRPr="002E56B9" w14:paraId="1ABCB40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0DC838" w14:textId="77777777" w:rsidR="00152228" w:rsidRPr="002E56B9" w:rsidRDefault="00152228" w:rsidP="00152228">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73C6F205" w14:textId="77777777" w:rsidR="00152228" w:rsidRPr="002E56B9" w:rsidRDefault="00152228" w:rsidP="00152228">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152228" w:rsidRPr="002E56B9" w:rsidRDefault="00152228" w:rsidP="0015222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2BAF28D"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822B1D" w14:textId="77777777" w:rsidR="00152228" w:rsidRPr="002E56B9" w:rsidRDefault="00152228" w:rsidP="00152228">
            <w:pPr>
              <w:pStyle w:val="TAL"/>
            </w:pPr>
          </w:p>
        </w:tc>
      </w:tr>
      <w:tr w:rsidR="00152228" w:rsidRPr="002E56B9" w14:paraId="573081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452543E" w14:textId="77777777" w:rsidR="00152228" w:rsidRPr="002E56B9" w:rsidRDefault="00152228" w:rsidP="00152228">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7576AC1B" w14:textId="77777777" w:rsidR="00152228" w:rsidRPr="002E56B9" w:rsidRDefault="00152228" w:rsidP="00152228">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152228" w:rsidRPr="002E56B9" w:rsidRDefault="00152228" w:rsidP="0015222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1A95D78F"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3910E" w14:textId="77777777" w:rsidR="00152228" w:rsidRPr="002E56B9" w:rsidRDefault="00152228" w:rsidP="00152228">
            <w:pPr>
              <w:pStyle w:val="TAL"/>
            </w:pPr>
          </w:p>
        </w:tc>
      </w:tr>
      <w:tr w:rsidR="00152228" w:rsidRPr="002E56B9" w14:paraId="2A140F5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AF08CC1" w14:textId="77777777" w:rsidR="00152228" w:rsidRPr="002E56B9" w:rsidRDefault="00152228" w:rsidP="00152228">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7954CEE8" w14:textId="77777777" w:rsidR="00152228" w:rsidRPr="002E56B9" w:rsidRDefault="00152228" w:rsidP="00152228">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152228" w:rsidRPr="002E56B9" w:rsidRDefault="00152228" w:rsidP="00152228">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9C48C9" w14:textId="77777777" w:rsidR="00152228" w:rsidRPr="002E56B9" w:rsidRDefault="00152228" w:rsidP="0015222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152228" w:rsidRPr="002E56B9" w:rsidRDefault="00152228" w:rsidP="0015222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1A9007" w14:textId="77777777" w:rsidR="00152228" w:rsidRPr="002E56B9" w:rsidRDefault="00152228" w:rsidP="00152228">
            <w:pPr>
              <w:pStyle w:val="TAL"/>
            </w:pPr>
          </w:p>
        </w:tc>
      </w:tr>
      <w:tr w:rsidR="00152228" w:rsidRPr="002E56B9" w14:paraId="31A9EE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9D82A7" w14:textId="77777777" w:rsidR="00152228" w:rsidRPr="002E56B9" w:rsidRDefault="00152228" w:rsidP="00152228">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5BAA18C8" w14:textId="77777777" w:rsidR="00152228" w:rsidRPr="002E56B9" w:rsidRDefault="00152228" w:rsidP="00152228">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152228" w:rsidRPr="002E56B9" w:rsidRDefault="00152228" w:rsidP="0015222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152228" w:rsidRPr="002E56B9" w:rsidRDefault="00152228" w:rsidP="00152228">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A801B7A"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152228" w:rsidRPr="002E56B9" w:rsidRDefault="00152228" w:rsidP="0015222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A5FB64" w14:textId="77777777" w:rsidR="00152228" w:rsidRPr="002E56B9" w:rsidRDefault="00152228" w:rsidP="00152228">
            <w:pPr>
              <w:pStyle w:val="TAL"/>
            </w:pPr>
          </w:p>
        </w:tc>
      </w:tr>
      <w:tr w:rsidR="00152228" w:rsidRPr="002E56B9" w14:paraId="4F715D1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F3C7AD5" w14:textId="77777777" w:rsidR="00152228" w:rsidRPr="002E56B9" w:rsidRDefault="00152228" w:rsidP="00152228">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2E411738" w14:textId="77777777" w:rsidR="00152228" w:rsidRPr="002E56B9" w:rsidRDefault="00152228" w:rsidP="00152228">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ABE6FB1"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3CCB7" w14:textId="77777777" w:rsidR="00152228" w:rsidRPr="002E56B9" w:rsidRDefault="00152228" w:rsidP="00152228">
            <w:pPr>
              <w:pStyle w:val="TAL"/>
            </w:pPr>
          </w:p>
        </w:tc>
      </w:tr>
      <w:tr w:rsidR="00152228" w:rsidRPr="002E56B9" w14:paraId="3FB5450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B0C7E83" w14:textId="77777777" w:rsidR="00152228" w:rsidRPr="002E56B9" w:rsidRDefault="00152228" w:rsidP="00152228">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395E54E9" w14:textId="77777777" w:rsidR="00152228" w:rsidRPr="002E56B9" w:rsidRDefault="00152228" w:rsidP="00152228">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4DE78C"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CAE3D" w14:textId="6105F887" w:rsidR="00152228" w:rsidRPr="002E56B9" w:rsidRDefault="00152228" w:rsidP="00152228">
            <w:pPr>
              <w:pStyle w:val="TAL"/>
              <w:rPr>
                <w:rFonts w:eastAsia="SimSun"/>
                <w:lang w:eastAsia="zh-CN"/>
              </w:rPr>
            </w:pPr>
          </w:p>
        </w:tc>
      </w:tr>
      <w:tr w:rsidR="00152228" w:rsidRPr="002E56B9" w14:paraId="42D49F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B808D46" w14:textId="77777777" w:rsidR="00152228" w:rsidRPr="002E56B9" w:rsidRDefault="00152228" w:rsidP="00152228">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5DB873CB" w14:textId="77777777" w:rsidR="00152228" w:rsidRPr="002E56B9" w:rsidRDefault="00152228" w:rsidP="00152228">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083F29E3"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369598" w14:textId="77777777" w:rsidR="00152228" w:rsidRPr="002E56B9" w:rsidRDefault="00152228" w:rsidP="00152228">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B15E7E6" w14:textId="77777777" w:rsidR="00152228" w:rsidRPr="002E56B9" w:rsidRDefault="00152228" w:rsidP="00152228">
            <w:pPr>
              <w:pStyle w:val="TAL"/>
              <w:rPr>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26E29D0"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46E07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CF44B" w14:textId="77777777" w:rsidR="00152228" w:rsidRPr="002E56B9" w:rsidRDefault="00152228" w:rsidP="00152228">
            <w:pPr>
              <w:pStyle w:val="TAL"/>
              <w:rPr>
                <w:rFonts w:eastAsia="SimSun"/>
                <w:lang w:eastAsia="zh-CN"/>
              </w:rPr>
            </w:pPr>
          </w:p>
        </w:tc>
      </w:tr>
      <w:tr w:rsidR="00152228" w:rsidRPr="002E56B9" w14:paraId="1FD79CB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8253877" w14:textId="77777777" w:rsidR="00152228" w:rsidRPr="002E56B9" w:rsidRDefault="00152228" w:rsidP="00152228">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36F405CC" w14:textId="77777777" w:rsidR="00152228" w:rsidRPr="002E56B9" w:rsidRDefault="00152228" w:rsidP="00152228">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3C1B82"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61746" w14:textId="77777777" w:rsidR="00152228" w:rsidRPr="002E56B9" w:rsidRDefault="00152228" w:rsidP="00152228">
            <w:pPr>
              <w:pStyle w:val="TAL"/>
              <w:rPr>
                <w:rFonts w:eastAsia="SimSun"/>
                <w:lang w:eastAsia="zh-CN"/>
              </w:rPr>
            </w:pPr>
          </w:p>
        </w:tc>
      </w:tr>
      <w:tr w:rsidR="00152228" w:rsidRPr="002E56B9" w14:paraId="11E7FA9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DA2F7FC" w14:textId="77777777" w:rsidR="00152228" w:rsidRPr="002E56B9" w:rsidRDefault="00152228" w:rsidP="00152228">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60105589" w14:textId="77777777" w:rsidR="00152228" w:rsidRPr="002E56B9" w:rsidRDefault="00152228" w:rsidP="00152228">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165E6"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8A3FD" w14:textId="77777777" w:rsidR="00152228" w:rsidRPr="002E56B9" w:rsidRDefault="00152228" w:rsidP="00152228">
            <w:pPr>
              <w:pStyle w:val="TAL"/>
              <w:rPr>
                <w:rFonts w:eastAsia="SimSun"/>
                <w:lang w:eastAsia="zh-CN"/>
              </w:rPr>
            </w:pPr>
            <w:r w:rsidRPr="002E56B9">
              <w:rPr>
                <w:rFonts w:eastAsia="SimSun"/>
                <w:lang w:eastAsia="zh-CN"/>
              </w:rPr>
              <w:t>NOTE 1</w:t>
            </w:r>
          </w:p>
        </w:tc>
      </w:tr>
      <w:tr w:rsidR="00152228" w:rsidRPr="002E56B9" w14:paraId="6614958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B85A9AF" w14:textId="77777777" w:rsidR="00152228" w:rsidRPr="002E56B9" w:rsidRDefault="00152228" w:rsidP="00152228">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1CB59D8" w14:textId="77777777" w:rsidR="00152228" w:rsidRPr="002E56B9" w:rsidRDefault="00152228" w:rsidP="00152228">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AF792F1"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8A8B73" w14:textId="3D1C4C5A" w:rsidR="00152228" w:rsidRPr="002E56B9" w:rsidRDefault="00152228" w:rsidP="00152228">
            <w:pPr>
              <w:pStyle w:val="TAL"/>
              <w:rPr>
                <w:rFonts w:eastAsia="SimSun"/>
                <w:lang w:eastAsia="zh-CN"/>
              </w:rPr>
            </w:pPr>
          </w:p>
        </w:tc>
      </w:tr>
      <w:tr w:rsidR="00152228" w:rsidRPr="002E56B9" w14:paraId="7E139B3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EB8C185" w14:textId="77777777" w:rsidR="00152228" w:rsidRPr="002E56B9" w:rsidRDefault="00152228" w:rsidP="00152228">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50E4D99E" w14:textId="77777777" w:rsidR="00152228" w:rsidRPr="002E56B9" w:rsidRDefault="00152228" w:rsidP="00152228">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152228" w:rsidRPr="002E56B9" w:rsidRDefault="00152228" w:rsidP="0015222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152228" w:rsidRPr="002E56B9" w:rsidRDefault="00152228" w:rsidP="00152228">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01BCB63C"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F6B892" w14:textId="77777777" w:rsidR="00152228" w:rsidRPr="002E56B9" w:rsidRDefault="00152228" w:rsidP="00152228">
            <w:pPr>
              <w:pStyle w:val="TAL"/>
            </w:pPr>
            <w:r w:rsidRPr="002E56B9">
              <w:t>NOTE 1</w:t>
            </w:r>
          </w:p>
        </w:tc>
      </w:tr>
      <w:tr w:rsidR="00152228" w:rsidRPr="002E56B9" w14:paraId="7D087D2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135A534" w14:textId="77777777" w:rsidR="00152228" w:rsidRPr="002E56B9" w:rsidRDefault="00152228" w:rsidP="00152228">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20FA638" w14:textId="77777777" w:rsidR="00152228" w:rsidRPr="002E56B9" w:rsidRDefault="00152228" w:rsidP="00152228">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02B2CEF"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909C4" w14:textId="77777777" w:rsidR="00152228" w:rsidRPr="002E56B9" w:rsidRDefault="00152228" w:rsidP="00152228">
            <w:pPr>
              <w:pStyle w:val="TAL"/>
            </w:pPr>
          </w:p>
        </w:tc>
      </w:tr>
      <w:tr w:rsidR="00152228" w:rsidRPr="002E56B9" w14:paraId="01EB96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9B5BF38" w14:textId="77777777" w:rsidR="00152228" w:rsidRPr="002E56B9" w:rsidRDefault="00152228" w:rsidP="00152228">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5C75ABF9" w14:textId="77777777" w:rsidR="00152228" w:rsidRPr="002E56B9" w:rsidRDefault="00152228" w:rsidP="00152228">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31036B7"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FEBF3" w14:textId="77777777" w:rsidR="00152228" w:rsidRPr="002E56B9" w:rsidRDefault="00152228" w:rsidP="00152228">
            <w:pPr>
              <w:pStyle w:val="TAL"/>
            </w:pPr>
          </w:p>
        </w:tc>
      </w:tr>
      <w:tr w:rsidR="00152228" w:rsidRPr="002E56B9" w14:paraId="484E3F0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5E95E13" w14:textId="77777777" w:rsidR="00152228" w:rsidRPr="002E56B9" w:rsidRDefault="00152228" w:rsidP="00152228">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24CACC75" w14:textId="77777777" w:rsidR="00152228" w:rsidRPr="002E56B9" w:rsidRDefault="00152228" w:rsidP="00152228">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152228" w:rsidRPr="002E56B9" w:rsidRDefault="00152228" w:rsidP="0015222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152228" w:rsidRPr="002E56B9" w:rsidRDefault="00152228" w:rsidP="00152228">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59F827E"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152228" w:rsidRPr="002E56B9" w:rsidRDefault="00152228" w:rsidP="0015222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C9B5C0" w14:textId="77777777" w:rsidR="00152228" w:rsidRPr="002E56B9" w:rsidRDefault="00152228" w:rsidP="00152228">
            <w:pPr>
              <w:pStyle w:val="TAL"/>
            </w:pPr>
            <w:r w:rsidRPr="002E56B9">
              <w:t>NOTE 1</w:t>
            </w:r>
          </w:p>
        </w:tc>
      </w:tr>
      <w:tr w:rsidR="00152228" w:rsidRPr="002E56B9" w14:paraId="6D09C90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CD48C76" w14:textId="77777777" w:rsidR="00152228" w:rsidRPr="002E56B9" w:rsidRDefault="00152228" w:rsidP="00152228">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011D8F6B" w14:textId="77777777" w:rsidR="00152228" w:rsidRPr="002E56B9" w:rsidRDefault="00152228" w:rsidP="0015222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5CDA412"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3F7E5" w14:textId="77777777" w:rsidR="00152228" w:rsidRPr="002E56B9" w:rsidRDefault="00152228" w:rsidP="00152228">
            <w:pPr>
              <w:pStyle w:val="TAL"/>
            </w:pPr>
            <w:r w:rsidRPr="002E56B9">
              <w:t>NOTE 1</w:t>
            </w:r>
          </w:p>
        </w:tc>
      </w:tr>
      <w:tr w:rsidR="00152228" w:rsidRPr="002E56B9" w14:paraId="0D19E2D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043677" w14:textId="77777777" w:rsidR="00152228" w:rsidRPr="002E56B9" w:rsidRDefault="00152228" w:rsidP="00152228">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04AA59D0" w14:textId="77777777" w:rsidR="00152228" w:rsidRPr="002E56B9" w:rsidRDefault="00152228" w:rsidP="00152228">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44273A" w14:textId="77777777" w:rsidR="00152228" w:rsidRPr="002E56B9" w:rsidRDefault="00152228" w:rsidP="0015222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A1AB6B" w14:textId="77777777" w:rsidR="00152228" w:rsidRPr="002E56B9" w:rsidRDefault="00152228" w:rsidP="00152228">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3A0F6D"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6E7D20" w14:textId="77777777" w:rsidR="00152228" w:rsidRPr="002E56B9" w:rsidRDefault="00152228" w:rsidP="0015222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C2F4C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4C943" w14:textId="77777777" w:rsidR="00152228" w:rsidRPr="002E56B9" w:rsidRDefault="00152228" w:rsidP="00152228">
            <w:pPr>
              <w:pStyle w:val="TAL"/>
            </w:pPr>
            <w:r w:rsidRPr="002E56B9">
              <w:t>NOTE 1</w:t>
            </w:r>
          </w:p>
        </w:tc>
      </w:tr>
      <w:tr w:rsidR="00152228" w:rsidRPr="002E56B9" w14:paraId="12A9F7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7224A1" w14:textId="77777777" w:rsidR="00152228" w:rsidRPr="002E56B9" w:rsidRDefault="00152228" w:rsidP="00152228">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54F3FD8B" w14:textId="77777777" w:rsidR="00152228" w:rsidRPr="002E56B9" w:rsidRDefault="00152228" w:rsidP="00152228">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152228" w:rsidRPr="002E56B9" w:rsidRDefault="00152228" w:rsidP="0015222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152228" w:rsidRPr="002E56B9" w:rsidRDefault="00152228" w:rsidP="00152228">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698F5D3"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152228" w:rsidRPr="002E56B9" w:rsidRDefault="00152228" w:rsidP="0015222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C88BD9" w14:textId="77777777" w:rsidR="00152228" w:rsidRPr="002E56B9" w:rsidRDefault="00152228" w:rsidP="00152228">
            <w:pPr>
              <w:pStyle w:val="TAL"/>
            </w:pPr>
            <w:r w:rsidRPr="002E56B9">
              <w:t>NOTE 1</w:t>
            </w:r>
          </w:p>
        </w:tc>
      </w:tr>
      <w:tr w:rsidR="00152228" w:rsidRPr="002E56B9" w14:paraId="03E2A1FF" w14:textId="77777777" w:rsidTr="00AE6135">
        <w:trPr>
          <w:jc w:val="center"/>
        </w:trPr>
        <w:tc>
          <w:tcPr>
            <w:tcW w:w="1352" w:type="dxa"/>
            <w:tcBorders>
              <w:top w:val="single" w:sz="4" w:space="0" w:color="auto"/>
              <w:left w:val="single" w:sz="4" w:space="0" w:color="auto"/>
              <w:bottom w:val="nil"/>
              <w:right w:val="single" w:sz="4" w:space="0" w:color="auto"/>
            </w:tcBorders>
          </w:tcPr>
          <w:p w14:paraId="1D8C747D" w14:textId="77777777" w:rsidR="00152228" w:rsidRPr="002E56B9" w:rsidRDefault="00152228" w:rsidP="00152228">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305D92F6" w14:textId="77777777" w:rsidR="00152228" w:rsidRPr="002E56B9" w:rsidRDefault="00152228" w:rsidP="00152228">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152228" w:rsidRPr="002E56B9" w:rsidRDefault="00152228" w:rsidP="0015222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27C23D" w14:textId="77777777" w:rsidR="00152228" w:rsidRPr="002E56B9" w:rsidRDefault="00152228" w:rsidP="0015222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152228" w:rsidRPr="002E56B9" w:rsidRDefault="00152228" w:rsidP="00152228">
            <w:pPr>
              <w:keepNext/>
              <w:keepLines/>
              <w:spacing w:after="0"/>
              <w:rPr>
                <w:rFonts w:ascii="Arial" w:hAnsi="Arial"/>
                <w:sz w:val="18"/>
              </w:rPr>
            </w:pPr>
            <w:r w:rsidRPr="002E56B9">
              <w:rPr>
                <w:rFonts w:ascii="Arial" w:hAnsi="Arial"/>
                <w:sz w:val="18"/>
              </w:rPr>
              <w:t>PC1.5</w:t>
            </w:r>
          </w:p>
          <w:p w14:paraId="1B529092" w14:textId="77777777" w:rsidR="00152228" w:rsidRPr="002E56B9" w:rsidRDefault="00152228" w:rsidP="00152228">
            <w:pPr>
              <w:keepNext/>
              <w:keepLines/>
              <w:spacing w:after="0"/>
              <w:rPr>
                <w:rFonts w:ascii="Arial" w:hAnsi="Arial"/>
                <w:sz w:val="18"/>
              </w:rPr>
            </w:pPr>
            <w:r w:rsidRPr="002E56B9">
              <w:rPr>
                <w:rFonts w:ascii="Arial" w:hAnsi="Arial"/>
                <w:sz w:val="18"/>
              </w:rPr>
              <w:t>PC2</w:t>
            </w:r>
          </w:p>
          <w:p w14:paraId="4980F3F3" w14:textId="77777777" w:rsidR="00152228" w:rsidRPr="002E56B9" w:rsidRDefault="00152228" w:rsidP="0015222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731B92FB" w14:textId="77777777" w:rsidR="00152228" w:rsidRPr="002E56B9" w:rsidRDefault="00152228" w:rsidP="00152228">
            <w:pPr>
              <w:keepNext/>
              <w:keepLines/>
              <w:spacing w:after="0"/>
              <w:rPr>
                <w:rFonts w:ascii="Arial" w:hAnsi="Arial"/>
                <w:strike/>
                <w:sz w:val="18"/>
                <w:lang w:eastAsia="zh-CN"/>
              </w:rPr>
            </w:pPr>
          </w:p>
        </w:tc>
      </w:tr>
      <w:tr w:rsidR="00152228" w:rsidRPr="002E56B9" w14:paraId="222D5690" w14:textId="77777777" w:rsidTr="00AE6135">
        <w:trPr>
          <w:jc w:val="center"/>
        </w:trPr>
        <w:tc>
          <w:tcPr>
            <w:tcW w:w="1352" w:type="dxa"/>
            <w:tcBorders>
              <w:top w:val="single" w:sz="4" w:space="0" w:color="auto"/>
              <w:left w:val="single" w:sz="4" w:space="0" w:color="auto"/>
              <w:bottom w:val="nil"/>
              <w:right w:val="single" w:sz="4" w:space="0" w:color="auto"/>
            </w:tcBorders>
          </w:tcPr>
          <w:p w14:paraId="286D5C06" w14:textId="77777777" w:rsidR="00152228" w:rsidRPr="002E56B9" w:rsidRDefault="00152228" w:rsidP="00152228">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0670285A" w14:textId="77777777" w:rsidR="00152228" w:rsidRPr="002E56B9" w:rsidRDefault="00152228" w:rsidP="00152228">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152228" w:rsidRPr="002E56B9" w:rsidRDefault="00152228" w:rsidP="0015222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45A5C2" w14:textId="77777777" w:rsidR="00152228" w:rsidRPr="002E56B9" w:rsidRDefault="00152228" w:rsidP="0015222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152228" w:rsidRPr="002E56B9" w:rsidRDefault="00152228" w:rsidP="00152228">
            <w:pPr>
              <w:keepNext/>
              <w:keepLines/>
              <w:spacing w:after="0"/>
              <w:rPr>
                <w:rFonts w:ascii="Arial" w:hAnsi="Arial"/>
                <w:sz w:val="18"/>
              </w:rPr>
            </w:pPr>
            <w:r w:rsidRPr="002E56B9">
              <w:rPr>
                <w:rFonts w:ascii="Arial" w:hAnsi="Arial"/>
                <w:sz w:val="18"/>
              </w:rPr>
              <w:t>PC1.5</w:t>
            </w:r>
          </w:p>
          <w:p w14:paraId="3C315CE8" w14:textId="77777777" w:rsidR="00152228" w:rsidRPr="002E56B9" w:rsidRDefault="00152228" w:rsidP="00152228">
            <w:pPr>
              <w:keepNext/>
              <w:keepLines/>
              <w:spacing w:after="0"/>
              <w:rPr>
                <w:rFonts w:ascii="Arial" w:hAnsi="Arial"/>
                <w:sz w:val="18"/>
              </w:rPr>
            </w:pPr>
            <w:r w:rsidRPr="002E56B9">
              <w:rPr>
                <w:rFonts w:ascii="Arial" w:hAnsi="Arial"/>
                <w:sz w:val="18"/>
              </w:rPr>
              <w:t>PC2</w:t>
            </w:r>
          </w:p>
          <w:p w14:paraId="4CC60F5D" w14:textId="77777777" w:rsidR="00152228" w:rsidRPr="002E56B9" w:rsidRDefault="00152228" w:rsidP="0015222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65484FE1" w14:textId="77777777" w:rsidR="00152228" w:rsidRPr="002E56B9" w:rsidRDefault="00152228" w:rsidP="00152228">
            <w:pPr>
              <w:keepNext/>
              <w:keepLines/>
              <w:spacing w:after="0"/>
              <w:rPr>
                <w:rFonts w:ascii="Arial" w:hAnsi="Arial"/>
                <w:strike/>
                <w:sz w:val="18"/>
                <w:lang w:eastAsia="zh-CN"/>
              </w:rPr>
            </w:pPr>
          </w:p>
        </w:tc>
      </w:tr>
      <w:tr w:rsidR="00152228" w:rsidRPr="002E56B9" w14:paraId="2988750B" w14:textId="77777777" w:rsidTr="00AE6135">
        <w:trPr>
          <w:jc w:val="center"/>
        </w:trPr>
        <w:tc>
          <w:tcPr>
            <w:tcW w:w="1352" w:type="dxa"/>
            <w:tcBorders>
              <w:top w:val="single" w:sz="4" w:space="0" w:color="auto"/>
              <w:left w:val="single" w:sz="4" w:space="0" w:color="auto"/>
              <w:bottom w:val="nil"/>
              <w:right w:val="single" w:sz="4" w:space="0" w:color="auto"/>
            </w:tcBorders>
          </w:tcPr>
          <w:p w14:paraId="405E9466" w14:textId="77777777" w:rsidR="00152228" w:rsidRPr="002E56B9" w:rsidRDefault="00152228" w:rsidP="00152228">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76FEED7" w14:textId="77777777" w:rsidR="00152228" w:rsidRPr="002E56B9" w:rsidRDefault="00152228" w:rsidP="00152228">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152228" w:rsidRPr="002E56B9" w:rsidRDefault="00152228" w:rsidP="0015222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7DBA4" w14:textId="77777777" w:rsidR="00152228" w:rsidRPr="002E56B9" w:rsidRDefault="00152228" w:rsidP="0015222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152228" w:rsidRPr="002E56B9" w:rsidRDefault="00152228" w:rsidP="00152228">
            <w:pPr>
              <w:keepNext/>
              <w:keepLines/>
              <w:spacing w:after="0"/>
              <w:rPr>
                <w:rFonts w:ascii="Arial" w:hAnsi="Arial"/>
                <w:sz w:val="18"/>
              </w:rPr>
            </w:pPr>
            <w:r w:rsidRPr="002E56B9">
              <w:rPr>
                <w:rFonts w:ascii="Arial" w:hAnsi="Arial"/>
                <w:sz w:val="18"/>
              </w:rPr>
              <w:t>PC1.5</w:t>
            </w:r>
          </w:p>
          <w:p w14:paraId="3C37852F" w14:textId="77777777" w:rsidR="00152228" w:rsidRPr="002E56B9" w:rsidRDefault="00152228" w:rsidP="00152228">
            <w:pPr>
              <w:keepNext/>
              <w:keepLines/>
              <w:spacing w:after="0"/>
              <w:rPr>
                <w:rFonts w:ascii="Arial" w:hAnsi="Arial"/>
                <w:sz w:val="18"/>
              </w:rPr>
            </w:pPr>
            <w:r w:rsidRPr="002E56B9">
              <w:rPr>
                <w:rFonts w:ascii="Arial" w:hAnsi="Arial"/>
                <w:sz w:val="18"/>
              </w:rPr>
              <w:t>PC2</w:t>
            </w:r>
          </w:p>
          <w:p w14:paraId="38FD3A69" w14:textId="77777777" w:rsidR="00152228" w:rsidRPr="002E56B9" w:rsidRDefault="00152228" w:rsidP="0015222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65B69BEB" w14:textId="77777777" w:rsidR="00152228" w:rsidRPr="002E56B9" w:rsidRDefault="00152228" w:rsidP="00152228">
            <w:pPr>
              <w:keepNext/>
              <w:keepLines/>
              <w:spacing w:after="0"/>
              <w:rPr>
                <w:rFonts w:ascii="Arial" w:hAnsi="Arial"/>
                <w:strike/>
                <w:sz w:val="18"/>
                <w:lang w:eastAsia="zh-CN"/>
              </w:rPr>
            </w:pPr>
          </w:p>
        </w:tc>
      </w:tr>
      <w:tr w:rsidR="00152228" w:rsidRPr="002E56B9" w14:paraId="73D61127" w14:textId="77777777" w:rsidTr="00AE6135">
        <w:trPr>
          <w:jc w:val="center"/>
        </w:trPr>
        <w:tc>
          <w:tcPr>
            <w:tcW w:w="1352" w:type="dxa"/>
            <w:tcBorders>
              <w:top w:val="single" w:sz="4" w:space="0" w:color="auto"/>
              <w:left w:val="single" w:sz="4" w:space="0" w:color="auto"/>
              <w:bottom w:val="nil"/>
              <w:right w:val="single" w:sz="4" w:space="0" w:color="auto"/>
            </w:tcBorders>
          </w:tcPr>
          <w:p w14:paraId="72FEE555" w14:textId="77777777" w:rsidR="00152228" w:rsidRPr="002E56B9" w:rsidRDefault="00152228" w:rsidP="00152228">
            <w:pPr>
              <w:pStyle w:val="TAL"/>
            </w:pPr>
            <w:r w:rsidRPr="002E56B9">
              <w:t>6.5G.2.3.1</w:t>
            </w:r>
          </w:p>
        </w:tc>
        <w:tc>
          <w:tcPr>
            <w:tcW w:w="4465" w:type="dxa"/>
            <w:tcBorders>
              <w:top w:val="single" w:sz="4" w:space="0" w:color="auto"/>
              <w:left w:val="single" w:sz="4" w:space="0" w:color="auto"/>
              <w:bottom w:val="nil"/>
              <w:right w:val="single" w:sz="4" w:space="0" w:color="auto"/>
            </w:tcBorders>
          </w:tcPr>
          <w:p w14:paraId="37B0F2E1" w14:textId="2758FE4E" w:rsidR="00152228" w:rsidRPr="002E56B9" w:rsidRDefault="00152228" w:rsidP="00152228">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4BCD553C"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4BC0E1" w14:textId="77777777" w:rsidR="00152228" w:rsidRPr="002E56B9" w:rsidRDefault="00152228" w:rsidP="0015222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152228" w:rsidRPr="002E56B9" w:rsidRDefault="00152228" w:rsidP="00152228">
            <w:pPr>
              <w:pStyle w:val="TAL"/>
            </w:pPr>
            <w:r w:rsidRPr="002E56B9">
              <w:t>PC1.5</w:t>
            </w:r>
          </w:p>
          <w:p w14:paraId="580AA516" w14:textId="77777777" w:rsidR="00152228" w:rsidRPr="002E56B9" w:rsidRDefault="00152228" w:rsidP="00152228">
            <w:pPr>
              <w:pStyle w:val="TAL"/>
            </w:pPr>
            <w:r w:rsidRPr="002E56B9">
              <w:t>PC2</w:t>
            </w:r>
          </w:p>
          <w:p w14:paraId="2B6C2B5D"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FC8579D" w14:textId="77777777" w:rsidR="00152228" w:rsidRPr="002E56B9" w:rsidRDefault="00152228" w:rsidP="00152228">
            <w:pPr>
              <w:pStyle w:val="TAL"/>
              <w:rPr>
                <w:strike/>
                <w:lang w:eastAsia="zh-CN"/>
              </w:rPr>
            </w:pPr>
          </w:p>
        </w:tc>
      </w:tr>
      <w:tr w:rsidR="00152228" w:rsidRPr="002E56B9" w14:paraId="57D2261D" w14:textId="77777777" w:rsidTr="00AE6135">
        <w:trPr>
          <w:jc w:val="center"/>
        </w:trPr>
        <w:tc>
          <w:tcPr>
            <w:tcW w:w="1352" w:type="dxa"/>
            <w:tcBorders>
              <w:top w:val="single" w:sz="4" w:space="0" w:color="auto"/>
              <w:left w:val="single" w:sz="4" w:space="0" w:color="auto"/>
              <w:bottom w:val="nil"/>
              <w:right w:val="single" w:sz="4" w:space="0" w:color="auto"/>
            </w:tcBorders>
          </w:tcPr>
          <w:p w14:paraId="765CED64" w14:textId="77777777" w:rsidR="00152228" w:rsidRPr="002E56B9" w:rsidRDefault="00152228" w:rsidP="00152228">
            <w:pPr>
              <w:pStyle w:val="TAL"/>
            </w:pPr>
            <w:r w:rsidRPr="002E56B9">
              <w:t>6.5G.2.3.2</w:t>
            </w:r>
          </w:p>
        </w:tc>
        <w:tc>
          <w:tcPr>
            <w:tcW w:w="4465" w:type="dxa"/>
            <w:tcBorders>
              <w:top w:val="single" w:sz="4" w:space="0" w:color="auto"/>
              <w:left w:val="single" w:sz="4" w:space="0" w:color="auto"/>
              <w:bottom w:val="nil"/>
              <w:right w:val="single" w:sz="4" w:space="0" w:color="auto"/>
            </w:tcBorders>
          </w:tcPr>
          <w:p w14:paraId="660C08A4" w14:textId="77777777" w:rsidR="00152228" w:rsidRPr="002E56B9" w:rsidRDefault="00152228" w:rsidP="00152228">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02629756"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546E6C" w14:textId="77777777" w:rsidR="00152228" w:rsidRPr="002E56B9" w:rsidRDefault="00152228" w:rsidP="0015222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4A7E392" w14:textId="77777777" w:rsidR="00152228" w:rsidRPr="002E56B9" w:rsidRDefault="00152228" w:rsidP="00152228">
            <w:pPr>
              <w:pStyle w:val="TAL"/>
              <w:rPr>
                <w:strike/>
                <w:lang w:eastAsia="zh-CN"/>
              </w:rPr>
            </w:pPr>
          </w:p>
        </w:tc>
      </w:tr>
      <w:tr w:rsidR="00152228" w:rsidRPr="002E56B9" w14:paraId="531139FB" w14:textId="77777777" w:rsidTr="00AE6135">
        <w:trPr>
          <w:jc w:val="center"/>
        </w:trPr>
        <w:tc>
          <w:tcPr>
            <w:tcW w:w="1352" w:type="dxa"/>
            <w:tcBorders>
              <w:top w:val="single" w:sz="4" w:space="0" w:color="auto"/>
              <w:left w:val="single" w:sz="4" w:space="0" w:color="auto"/>
              <w:bottom w:val="nil"/>
              <w:right w:val="single" w:sz="4" w:space="0" w:color="auto"/>
            </w:tcBorders>
          </w:tcPr>
          <w:p w14:paraId="340D0AB7" w14:textId="77777777" w:rsidR="00152228" w:rsidRPr="002E56B9" w:rsidRDefault="00152228" w:rsidP="00152228">
            <w:pPr>
              <w:pStyle w:val="TAL"/>
            </w:pPr>
            <w:r w:rsidRPr="002E56B9">
              <w:t>6.5G.3.1</w:t>
            </w:r>
          </w:p>
        </w:tc>
        <w:tc>
          <w:tcPr>
            <w:tcW w:w="4465" w:type="dxa"/>
            <w:tcBorders>
              <w:top w:val="single" w:sz="4" w:space="0" w:color="auto"/>
              <w:left w:val="single" w:sz="4" w:space="0" w:color="auto"/>
              <w:bottom w:val="nil"/>
              <w:right w:val="single" w:sz="4" w:space="0" w:color="auto"/>
            </w:tcBorders>
          </w:tcPr>
          <w:p w14:paraId="7360E2B2" w14:textId="77777777" w:rsidR="00152228" w:rsidRPr="002E56B9" w:rsidRDefault="00152228" w:rsidP="00152228">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6E5CD29"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18FC7989"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CF35DE" w14:textId="77777777" w:rsidR="00152228" w:rsidRPr="002E56B9" w:rsidRDefault="00152228" w:rsidP="0015222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152228" w:rsidRPr="002E56B9" w:rsidRDefault="00152228" w:rsidP="00152228">
            <w:pPr>
              <w:pStyle w:val="TAL"/>
            </w:pPr>
            <w:r w:rsidRPr="002E56B9">
              <w:t>PC1.5</w:t>
            </w:r>
          </w:p>
          <w:p w14:paraId="2F32E40A" w14:textId="77777777" w:rsidR="00152228" w:rsidRPr="002E56B9" w:rsidRDefault="00152228" w:rsidP="00152228">
            <w:pPr>
              <w:pStyle w:val="TAL"/>
            </w:pPr>
            <w:r w:rsidRPr="002E56B9">
              <w:t>PC2</w:t>
            </w:r>
          </w:p>
          <w:p w14:paraId="4E6323CE"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C617D50" w14:textId="77777777" w:rsidR="00152228" w:rsidRPr="002E56B9" w:rsidRDefault="00152228" w:rsidP="00152228">
            <w:pPr>
              <w:pStyle w:val="TAL"/>
              <w:rPr>
                <w:strike/>
                <w:lang w:eastAsia="zh-CN"/>
              </w:rPr>
            </w:pPr>
          </w:p>
        </w:tc>
      </w:tr>
      <w:tr w:rsidR="00152228" w:rsidRPr="002E56B9" w14:paraId="50069998" w14:textId="77777777" w:rsidTr="00AE6135">
        <w:trPr>
          <w:jc w:val="center"/>
        </w:trPr>
        <w:tc>
          <w:tcPr>
            <w:tcW w:w="1352" w:type="dxa"/>
            <w:tcBorders>
              <w:top w:val="single" w:sz="4" w:space="0" w:color="auto"/>
              <w:left w:val="single" w:sz="4" w:space="0" w:color="auto"/>
              <w:bottom w:val="nil"/>
              <w:right w:val="single" w:sz="4" w:space="0" w:color="auto"/>
            </w:tcBorders>
          </w:tcPr>
          <w:p w14:paraId="56EA3CCE" w14:textId="77777777" w:rsidR="00152228" w:rsidRPr="002E56B9" w:rsidRDefault="00152228" w:rsidP="00152228">
            <w:pPr>
              <w:pStyle w:val="TAL"/>
            </w:pPr>
            <w:r w:rsidRPr="002E56B9">
              <w:t>6.5G.3.2</w:t>
            </w:r>
          </w:p>
        </w:tc>
        <w:tc>
          <w:tcPr>
            <w:tcW w:w="4465" w:type="dxa"/>
            <w:tcBorders>
              <w:top w:val="single" w:sz="4" w:space="0" w:color="auto"/>
              <w:left w:val="single" w:sz="4" w:space="0" w:color="auto"/>
              <w:bottom w:val="nil"/>
              <w:right w:val="single" w:sz="4" w:space="0" w:color="auto"/>
            </w:tcBorders>
          </w:tcPr>
          <w:p w14:paraId="732B96E1" w14:textId="77777777" w:rsidR="00152228" w:rsidRPr="002E56B9" w:rsidRDefault="00152228" w:rsidP="00152228">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A483317"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CF536"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B7FC20" w14:textId="77777777" w:rsidR="00152228" w:rsidRPr="002E56B9" w:rsidRDefault="00152228" w:rsidP="0015222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152228" w:rsidRPr="002E56B9" w:rsidRDefault="00152228" w:rsidP="00152228">
            <w:pPr>
              <w:pStyle w:val="TAL"/>
            </w:pPr>
            <w:r w:rsidRPr="002E56B9">
              <w:t>PC1.5</w:t>
            </w:r>
          </w:p>
          <w:p w14:paraId="6C13CA0A" w14:textId="77777777" w:rsidR="00152228" w:rsidRPr="002E56B9" w:rsidRDefault="00152228" w:rsidP="00152228">
            <w:pPr>
              <w:pStyle w:val="TAL"/>
            </w:pPr>
            <w:r w:rsidRPr="002E56B9">
              <w:t>PC2</w:t>
            </w:r>
          </w:p>
          <w:p w14:paraId="4E3AD9D1"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2C30E41" w14:textId="77777777" w:rsidR="00152228" w:rsidRPr="002E56B9" w:rsidRDefault="00152228" w:rsidP="00152228">
            <w:pPr>
              <w:pStyle w:val="TAL"/>
              <w:rPr>
                <w:strike/>
                <w:lang w:eastAsia="zh-CN"/>
              </w:rPr>
            </w:pPr>
          </w:p>
        </w:tc>
      </w:tr>
      <w:tr w:rsidR="00152228" w:rsidRPr="002E56B9" w14:paraId="55C6D40A" w14:textId="77777777" w:rsidTr="00AE6135">
        <w:trPr>
          <w:jc w:val="center"/>
        </w:trPr>
        <w:tc>
          <w:tcPr>
            <w:tcW w:w="1352" w:type="dxa"/>
            <w:tcBorders>
              <w:top w:val="single" w:sz="4" w:space="0" w:color="auto"/>
              <w:left w:val="single" w:sz="4" w:space="0" w:color="auto"/>
              <w:bottom w:val="nil"/>
              <w:right w:val="single" w:sz="4" w:space="0" w:color="auto"/>
            </w:tcBorders>
          </w:tcPr>
          <w:p w14:paraId="283F4F16" w14:textId="77777777" w:rsidR="00152228" w:rsidRPr="002E56B9" w:rsidRDefault="00152228" w:rsidP="00152228">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1FC9C3EE" w14:textId="77777777" w:rsidR="00152228" w:rsidRPr="002E56B9" w:rsidRDefault="00152228" w:rsidP="00152228">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1192A59F"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E87730" w14:textId="77777777" w:rsidR="00152228" w:rsidRPr="002E56B9" w:rsidRDefault="00152228" w:rsidP="0015222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152228" w:rsidRPr="002E56B9" w:rsidRDefault="00152228" w:rsidP="00152228">
            <w:pPr>
              <w:pStyle w:val="TAL"/>
            </w:pPr>
            <w:r w:rsidRPr="002E56B9">
              <w:t>PC1.5</w:t>
            </w:r>
          </w:p>
          <w:p w14:paraId="05C1D9F5" w14:textId="77777777" w:rsidR="00152228" w:rsidRPr="002E56B9" w:rsidRDefault="00152228" w:rsidP="00152228">
            <w:pPr>
              <w:pStyle w:val="TAL"/>
            </w:pPr>
            <w:r w:rsidRPr="002E56B9">
              <w:t>PC2</w:t>
            </w:r>
          </w:p>
          <w:p w14:paraId="78D33C54"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ABE68C9" w14:textId="77777777" w:rsidR="00152228" w:rsidRPr="002E56B9" w:rsidRDefault="00152228" w:rsidP="00152228">
            <w:pPr>
              <w:pStyle w:val="TAL"/>
              <w:rPr>
                <w:strike/>
                <w:lang w:eastAsia="zh-CN"/>
              </w:rPr>
            </w:pPr>
          </w:p>
        </w:tc>
      </w:tr>
      <w:tr w:rsidR="00152228" w:rsidRPr="002E56B9" w14:paraId="46470242" w14:textId="77777777" w:rsidTr="00AE6135">
        <w:trPr>
          <w:jc w:val="center"/>
        </w:trPr>
        <w:tc>
          <w:tcPr>
            <w:tcW w:w="1352" w:type="dxa"/>
            <w:tcBorders>
              <w:top w:val="single" w:sz="4" w:space="0" w:color="auto"/>
              <w:left w:val="single" w:sz="4" w:space="0" w:color="auto"/>
              <w:bottom w:val="nil"/>
              <w:right w:val="single" w:sz="4" w:space="0" w:color="auto"/>
            </w:tcBorders>
          </w:tcPr>
          <w:p w14:paraId="47C1687C" w14:textId="77777777" w:rsidR="00152228" w:rsidRPr="002E56B9" w:rsidRDefault="00152228" w:rsidP="00152228">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61D2499E" w14:textId="77777777" w:rsidR="00152228" w:rsidRPr="002E56B9" w:rsidRDefault="00152228" w:rsidP="00152228">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152228" w:rsidRPr="002E56B9" w:rsidRDefault="00152228" w:rsidP="00152228">
            <w:pPr>
              <w:pStyle w:val="TAC"/>
            </w:pPr>
            <w:r w:rsidRPr="002E56B9">
              <w:t>Rel-15</w:t>
            </w:r>
          </w:p>
        </w:tc>
        <w:tc>
          <w:tcPr>
            <w:tcW w:w="1130" w:type="dxa"/>
            <w:tcBorders>
              <w:top w:val="single" w:sz="4" w:space="0" w:color="auto"/>
              <w:left w:val="single" w:sz="4" w:space="0" w:color="auto"/>
              <w:bottom w:val="nil"/>
              <w:right w:val="single" w:sz="4" w:space="0" w:color="auto"/>
            </w:tcBorders>
          </w:tcPr>
          <w:p w14:paraId="6987A4C5" w14:textId="77777777" w:rsidR="00152228" w:rsidRPr="002E56B9" w:rsidRDefault="00152228" w:rsidP="00152228">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C8F8BA" w14:textId="77777777" w:rsidR="00152228" w:rsidRPr="002E56B9" w:rsidRDefault="00152228" w:rsidP="0015222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152228" w:rsidRPr="002E56B9" w:rsidRDefault="00152228" w:rsidP="00152228">
            <w:pPr>
              <w:pStyle w:val="TAL"/>
            </w:pPr>
            <w:r w:rsidRPr="002E56B9">
              <w:t>PC1.5</w:t>
            </w:r>
          </w:p>
          <w:p w14:paraId="20257B08" w14:textId="77777777" w:rsidR="00152228" w:rsidRPr="002E56B9" w:rsidRDefault="00152228" w:rsidP="00152228">
            <w:pPr>
              <w:pStyle w:val="TAL"/>
            </w:pPr>
            <w:r w:rsidRPr="002E56B9">
              <w:t>PC2</w:t>
            </w:r>
          </w:p>
          <w:p w14:paraId="58ED99E0" w14:textId="7777777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E351A84" w14:textId="77777777" w:rsidR="00152228" w:rsidRPr="002E56B9" w:rsidRDefault="00152228" w:rsidP="00152228">
            <w:pPr>
              <w:pStyle w:val="TAL"/>
              <w:rPr>
                <w:strike/>
                <w:lang w:eastAsia="zh-CN"/>
              </w:rPr>
            </w:pPr>
          </w:p>
        </w:tc>
      </w:tr>
      <w:tr w:rsidR="00152228" w:rsidRPr="002E56B9" w14:paraId="42C474E8" w14:textId="77777777" w:rsidTr="00AE6135">
        <w:trPr>
          <w:jc w:val="center"/>
        </w:trPr>
        <w:tc>
          <w:tcPr>
            <w:tcW w:w="1352" w:type="dxa"/>
            <w:tcBorders>
              <w:top w:val="single" w:sz="4" w:space="0" w:color="auto"/>
              <w:left w:val="single" w:sz="4" w:space="0" w:color="auto"/>
              <w:bottom w:val="nil"/>
              <w:right w:val="single" w:sz="4" w:space="0" w:color="auto"/>
            </w:tcBorders>
          </w:tcPr>
          <w:p w14:paraId="042367E8" w14:textId="3307C658" w:rsidR="00152228" w:rsidRPr="002E56B9" w:rsidRDefault="00152228" w:rsidP="00152228">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5D55DE7C" w14:textId="4C50EFDD" w:rsidR="00152228" w:rsidRPr="002E56B9" w:rsidRDefault="00152228" w:rsidP="00152228">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42452585" w14:textId="580EDF94" w:rsidR="00152228" w:rsidRPr="002E56B9"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71BD3D6C" w14:textId="4DA418FE" w:rsidR="00152228" w:rsidRPr="002E56B9" w:rsidRDefault="00152228" w:rsidP="00152228">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EA5DD6" w14:textId="2B5F9527" w:rsidR="00152228" w:rsidRPr="002E56B9"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11E891F" w14:textId="0CE9BA95" w:rsidR="00152228" w:rsidRPr="002E56B9" w:rsidRDefault="00152228" w:rsidP="00152228">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DA7AF8E" w14:textId="77777777" w:rsidR="00152228" w:rsidRPr="004A7619" w:rsidRDefault="00152228" w:rsidP="00152228">
            <w:pPr>
              <w:pStyle w:val="TAL"/>
            </w:pPr>
            <w:r w:rsidRPr="004A7619">
              <w:t>PC2</w:t>
            </w:r>
          </w:p>
          <w:p w14:paraId="1B7F54D0" w14:textId="2506DB17"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7EE56E46" w14:textId="77777777" w:rsidR="00152228" w:rsidRPr="002E56B9" w:rsidRDefault="00152228" w:rsidP="00152228">
            <w:pPr>
              <w:pStyle w:val="TAL"/>
              <w:rPr>
                <w:strike/>
                <w:lang w:eastAsia="zh-CN"/>
              </w:rPr>
            </w:pPr>
          </w:p>
        </w:tc>
      </w:tr>
      <w:tr w:rsidR="00152228" w:rsidRPr="002E56B9" w14:paraId="59EA1978" w14:textId="77777777" w:rsidTr="00AE6135">
        <w:trPr>
          <w:jc w:val="center"/>
        </w:trPr>
        <w:tc>
          <w:tcPr>
            <w:tcW w:w="1352" w:type="dxa"/>
            <w:tcBorders>
              <w:top w:val="single" w:sz="4" w:space="0" w:color="auto"/>
              <w:left w:val="single" w:sz="4" w:space="0" w:color="auto"/>
              <w:bottom w:val="nil"/>
              <w:right w:val="single" w:sz="4" w:space="0" w:color="auto"/>
            </w:tcBorders>
          </w:tcPr>
          <w:p w14:paraId="49A07A58" w14:textId="16D4A643" w:rsidR="00152228" w:rsidRPr="002E56B9" w:rsidRDefault="00152228" w:rsidP="00152228">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2C82712A" w14:textId="76FB10E8" w:rsidR="00152228" w:rsidRPr="002E56B9" w:rsidRDefault="00152228" w:rsidP="00152228">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33C2104" w14:textId="18C499CE" w:rsidR="00152228" w:rsidRPr="002E56B9" w:rsidRDefault="00152228" w:rsidP="00152228">
            <w:pPr>
              <w:pStyle w:val="TAC"/>
            </w:pPr>
            <w:r w:rsidRPr="002C209C">
              <w:t>Rel-15</w:t>
            </w:r>
          </w:p>
        </w:tc>
        <w:tc>
          <w:tcPr>
            <w:tcW w:w="1130" w:type="dxa"/>
            <w:tcBorders>
              <w:top w:val="single" w:sz="4" w:space="0" w:color="auto"/>
              <w:left w:val="single" w:sz="4" w:space="0" w:color="auto"/>
              <w:bottom w:val="nil"/>
              <w:right w:val="single" w:sz="4" w:space="0" w:color="auto"/>
            </w:tcBorders>
          </w:tcPr>
          <w:p w14:paraId="54CB583D" w14:textId="59961333" w:rsidR="00152228" w:rsidRPr="002E56B9" w:rsidRDefault="00152228" w:rsidP="00152228">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1805086F" w14:textId="33DDCC36" w:rsidR="00152228" w:rsidRPr="002E56B9" w:rsidRDefault="00152228" w:rsidP="00152228">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214FDC" w14:textId="301F3B81" w:rsidR="00152228" w:rsidRPr="002E56B9" w:rsidRDefault="00152228" w:rsidP="00152228">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3B43C789" w14:textId="77777777" w:rsidR="00152228" w:rsidRPr="002E56B9" w:rsidRDefault="00152228" w:rsidP="00152228">
            <w:pPr>
              <w:pStyle w:val="TAL"/>
            </w:pPr>
            <w:r w:rsidRPr="002E56B9">
              <w:t>PC2</w:t>
            </w:r>
          </w:p>
          <w:p w14:paraId="5D0173FA" w14:textId="324AB8E6"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BCB1B7C" w14:textId="77777777" w:rsidR="00152228" w:rsidRPr="002E56B9" w:rsidRDefault="00152228" w:rsidP="00152228">
            <w:pPr>
              <w:pStyle w:val="TAL"/>
              <w:rPr>
                <w:strike/>
                <w:lang w:eastAsia="zh-CN"/>
              </w:rPr>
            </w:pPr>
          </w:p>
        </w:tc>
      </w:tr>
      <w:tr w:rsidR="00152228" w:rsidRPr="002E56B9" w14:paraId="59C0B8B8" w14:textId="77777777" w:rsidTr="00AE6135">
        <w:trPr>
          <w:jc w:val="center"/>
        </w:trPr>
        <w:tc>
          <w:tcPr>
            <w:tcW w:w="1352" w:type="dxa"/>
            <w:tcBorders>
              <w:top w:val="single" w:sz="4" w:space="0" w:color="auto"/>
              <w:left w:val="single" w:sz="4" w:space="0" w:color="auto"/>
              <w:bottom w:val="nil"/>
              <w:right w:val="single" w:sz="4" w:space="0" w:color="auto"/>
            </w:tcBorders>
          </w:tcPr>
          <w:p w14:paraId="4426B960" w14:textId="4BDB927A" w:rsidR="00152228" w:rsidRPr="00602A63" w:rsidRDefault="00152228" w:rsidP="00152228">
            <w:pPr>
              <w:pStyle w:val="TAL"/>
            </w:pPr>
            <w:r w:rsidRPr="004A7619">
              <w:t>6.5H.1.2.2</w:t>
            </w:r>
          </w:p>
        </w:tc>
        <w:tc>
          <w:tcPr>
            <w:tcW w:w="4465" w:type="dxa"/>
            <w:tcBorders>
              <w:top w:val="single" w:sz="4" w:space="0" w:color="auto"/>
              <w:left w:val="single" w:sz="4" w:space="0" w:color="auto"/>
              <w:bottom w:val="nil"/>
              <w:right w:val="single" w:sz="4" w:space="0" w:color="auto"/>
            </w:tcBorders>
          </w:tcPr>
          <w:p w14:paraId="1CA26CB2" w14:textId="418F1F59" w:rsidR="00152228" w:rsidRPr="00602A63" w:rsidRDefault="00152228" w:rsidP="00152228">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E30B3D2" w14:textId="2AB268AF" w:rsidR="00152228" w:rsidRPr="002C209C"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4D6F39E2" w14:textId="1966C2C4" w:rsidR="00152228" w:rsidRDefault="00152228" w:rsidP="00152228">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F0C6E97" w14:textId="164A8DBB" w:rsidR="00152228" w:rsidRPr="001D4C2C"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FB6860" w14:textId="452BFF12" w:rsidR="00152228" w:rsidRDefault="00152228" w:rsidP="00152228">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3E541F6" w14:textId="77777777" w:rsidR="00152228" w:rsidRPr="004A7619" w:rsidRDefault="00152228" w:rsidP="00152228">
            <w:pPr>
              <w:pStyle w:val="TAL"/>
            </w:pPr>
            <w:r w:rsidRPr="004A7619">
              <w:t>PC2</w:t>
            </w:r>
          </w:p>
          <w:p w14:paraId="79E01CB0" w14:textId="4D204DD6"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5B988C5" w14:textId="77777777" w:rsidR="00152228" w:rsidRPr="002E56B9" w:rsidRDefault="00152228" w:rsidP="00152228">
            <w:pPr>
              <w:pStyle w:val="TAL"/>
              <w:rPr>
                <w:strike/>
                <w:lang w:eastAsia="zh-CN"/>
              </w:rPr>
            </w:pPr>
          </w:p>
        </w:tc>
      </w:tr>
      <w:tr w:rsidR="00152228" w:rsidRPr="002E56B9" w14:paraId="0C0898ED" w14:textId="77777777" w:rsidTr="00AE6135">
        <w:trPr>
          <w:jc w:val="center"/>
        </w:trPr>
        <w:tc>
          <w:tcPr>
            <w:tcW w:w="1352" w:type="dxa"/>
            <w:tcBorders>
              <w:top w:val="single" w:sz="4" w:space="0" w:color="auto"/>
              <w:left w:val="single" w:sz="4" w:space="0" w:color="auto"/>
              <w:bottom w:val="nil"/>
              <w:right w:val="single" w:sz="4" w:space="0" w:color="auto"/>
            </w:tcBorders>
          </w:tcPr>
          <w:p w14:paraId="6A08EA5D" w14:textId="77A41922" w:rsidR="00152228" w:rsidRPr="002E56B9" w:rsidRDefault="00152228" w:rsidP="00152228">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7313D9DC" w14:textId="6D65156D" w:rsidR="00152228" w:rsidRPr="002E56B9" w:rsidRDefault="00152228" w:rsidP="00152228">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B99B239" w14:textId="59F3DBF9" w:rsidR="00152228" w:rsidRPr="002E56B9" w:rsidRDefault="00152228" w:rsidP="00152228">
            <w:pPr>
              <w:pStyle w:val="TAC"/>
            </w:pPr>
            <w:r w:rsidRPr="002C209C">
              <w:t>Rel-15</w:t>
            </w:r>
          </w:p>
        </w:tc>
        <w:tc>
          <w:tcPr>
            <w:tcW w:w="1130" w:type="dxa"/>
            <w:tcBorders>
              <w:top w:val="single" w:sz="4" w:space="0" w:color="auto"/>
              <w:left w:val="single" w:sz="4" w:space="0" w:color="auto"/>
              <w:bottom w:val="nil"/>
              <w:right w:val="single" w:sz="4" w:space="0" w:color="auto"/>
            </w:tcBorders>
          </w:tcPr>
          <w:p w14:paraId="325724BA" w14:textId="2953919B" w:rsidR="00152228" w:rsidRPr="002E56B9" w:rsidRDefault="00152228" w:rsidP="00152228">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5428BC40" w14:textId="011477D9" w:rsidR="00152228" w:rsidRPr="002E56B9" w:rsidRDefault="00152228" w:rsidP="00152228">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CAC46F" w14:textId="1E3AEC74" w:rsidR="00152228" w:rsidRPr="002E56B9" w:rsidRDefault="00152228" w:rsidP="00152228">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F4C6929" w14:textId="77777777" w:rsidR="00152228" w:rsidRPr="002E56B9" w:rsidRDefault="00152228" w:rsidP="00152228">
            <w:pPr>
              <w:pStyle w:val="TAL"/>
            </w:pPr>
            <w:r w:rsidRPr="002E56B9">
              <w:t>PC2</w:t>
            </w:r>
          </w:p>
          <w:p w14:paraId="32DEA05B" w14:textId="616B4F27" w:rsidR="00152228" w:rsidRPr="002E56B9" w:rsidRDefault="00152228" w:rsidP="00152228">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1BA8838" w14:textId="77777777" w:rsidR="00152228" w:rsidRPr="002E56B9" w:rsidRDefault="00152228" w:rsidP="00152228">
            <w:pPr>
              <w:pStyle w:val="TAL"/>
              <w:rPr>
                <w:strike/>
                <w:lang w:eastAsia="zh-CN"/>
              </w:rPr>
            </w:pPr>
          </w:p>
        </w:tc>
      </w:tr>
      <w:tr w:rsidR="00152228" w:rsidRPr="002E56B9" w14:paraId="4B6A68E7" w14:textId="77777777" w:rsidTr="00AE6135">
        <w:trPr>
          <w:jc w:val="center"/>
        </w:trPr>
        <w:tc>
          <w:tcPr>
            <w:tcW w:w="1352" w:type="dxa"/>
            <w:tcBorders>
              <w:top w:val="single" w:sz="4" w:space="0" w:color="auto"/>
              <w:left w:val="single" w:sz="4" w:space="0" w:color="auto"/>
              <w:bottom w:val="nil"/>
              <w:right w:val="single" w:sz="4" w:space="0" w:color="auto"/>
            </w:tcBorders>
          </w:tcPr>
          <w:p w14:paraId="3075287C" w14:textId="77C9076E" w:rsidR="00152228" w:rsidRPr="00602A63" w:rsidRDefault="00152228" w:rsidP="00152228">
            <w:pPr>
              <w:pStyle w:val="TAL"/>
            </w:pPr>
            <w:r w:rsidRPr="004A7619">
              <w:t>6.5H.1.3.1</w:t>
            </w:r>
          </w:p>
        </w:tc>
        <w:tc>
          <w:tcPr>
            <w:tcW w:w="4465" w:type="dxa"/>
            <w:tcBorders>
              <w:top w:val="single" w:sz="4" w:space="0" w:color="auto"/>
              <w:left w:val="single" w:sz="4" w:space="0" w:color="auto"/>
              <w:bottom w:val="nil"/>
              <w:right w:val="single" w:sz="4" w:space="0" w:color="auto"/>
            </w:tcBorders>
          </w:tcPr>
          <w:p w14:paraId="199EEA27" w14:textId="762F0FB4" w:rsidR="00152228" w:rsidRPr="00602A63" w:rsidRDefault="00152228" w:rsidP="00152228">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0898A20" w14:textId="067A5944" w:rsidR="00152228" w:rsidRPr="002C209C"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3784AAB1" w14:textId="1EBF3655" w:rsidR="00152228" w:rsidRDefault="00152228" w:rsidP="00152228">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952390" w14:textId="2894304D" w:rsidR="00152228" w:rsidRPr="00D504D5"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F8239C2" w14:textId="580DB025" w:rsidR="00152228" w:rsidRDefault="00152228" w:rsidP="00152228">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02B61CC" w14:textId="77777777" w:rsidR="00152228" w:rsidRPr="004A7619" w:rsidRDefault="00152228" w:rsidP="00152228">
            <w:pPr>
              <w:pStyle w:val="TAL"/>
            </w:pPr>
            <w:r w:rsidRPr="004A7619">
              <w:t>PC2</w:t>
            </w:r>
          </w:p>
          <w:p w14:paraId="31EE976D" w14:textId="3B53873B"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934032C" w14:textId="77777777" w:rsidR="00152228" w:rsidRPr="002E56B9" w:rsidRDefault="00152228" w:rsidP="00152228">
            <w:pPr>
              <w:pStyle w:val="TAL"/>
              <w:rPr>
                <w:strike/>
                <w:lang w:eastAsia="zh-CN"/>
              </w:rPr>
            </w:pPr>
          </w:p>
        </w:tc>
      </w:tr>
      <w:tr w:rsidR="00152228" w:rsidRPr="002E56B9" w14:paraId="405E4B13" w14:textId="77777777" w:rsidTr="00AE6135">
        <w:trPr>
          <w:jc w:val="center"/>
        </w:trPr>
        <w:tc>
          <w:tcPr>
            <w:tcW w:w="1352" w:type="dxa"/>
            <w:tcBorders>
              <w:top w:val="single" w:sz="4" w:space="0" w:color="auto"/>
              <w:left w:val="single" w:sz="4" w:space="0" w:color="auto"/>
              <w:bottom w:val="nil"/>
              <w:right w:val="single" w:sz="4" w:space="0" w:color="auto"/>
            </w:tcBorders>
          </w:tcPr>
          <w:p w14:paraId="013085B7" w14:textId="0E77BE26" w:rsidR="00152228" w:rsidRPr="00602A63" w:rsidRDefault="00152228" w:rsidP="00152228">
            <w:pPr>
              <w:pStyle w:val="TAL"/>
            </w:pPr>
            <w:r w:rsidRPr="004A7619">
              <w:t>6.5H.1.3.2</w:t>
            </w:r>
          </w:p>
        </w:tc>
        <w:tc>
          <w:tcPr>
            <w:tcW w:w="4465" w:type="dxa"/>
            <w:tcBorders>
              <w:top w:val="single" w:sz="4" w:space="0" w:color="auto"/>
              <w:left w:val="single" w:sz="4" w:space="0" w:color="auto"/>
              <w:bottom w:val="nil"/>
              <w:right w:val="single" w:sz="4" w:space="0" w:color="auto"/>
            </w:tcBorders>
          </w:tcPr>
          <w:p w14:paraId="3D86644B" w14:textId="22C677DF" w:rsidR="00152228" w:rsidRPr="00602A63" w:rsidRDefault="00152228" w:rsidP="00152228">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7C26E88" w14:textId="32F1651A" w:rsidR="00152228" w:rsidRPr="002C209C"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2917422E" w14:textId="71C06E09" w:rsidR="00152228" w:rsidRDefault="00152228" w:rsidP="00152228">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C52B254" w14:textId="7E4A3611" w:rsidR="00152228" w:rsidRPr="00D504D5"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9035A2" w14:textId="00093279" w:rsidR="00152228" w:rsidRDefault="00152228" w:rsidP="00152228">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BE20F04" w14:textId="77777777" w:rsidR="00152228" w:rsidRPr="004A7619" w:rsidRDefault="00152228" w:rsidP="00152228">
            <w:pPr>
              <w:pStyle w:val="TAL"/>
            </w:pPr>
            <w:r w:rsidRPr="004A7619">
              <w:t>PC2</w:t>
            </w:r>
          </w:p>
          <w:p w14:paraId="366637BB" w14:textId="2A66FC19"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A74DD66" w14:textId="77777777" w:rsidR="00152228" w:rsidRPr="002E56B9" w:rsidRDefault="00152228" w:rsidP="00152228">
            <w:pPr>
              <w:pStyle w:val="TAL"/>
              <w:rPr>
                <w:strike/>
                <w:lang w:eastAsia="zh-CN"/>
              </w:rPr>
            </w:pPr>
          </w:p>
        </w:tc>
      </w:tr>
      <w:tr w:rsidR="00152228" w:rsidRPr="002E56B9" w14:paraId="7EC793D9" w14:textId="77777777" w:rsidTr="00AE6135">
        <w:trPr>
          <w:jc w:val="center"/>
        </w:trPr>
        <w:tc>
          <w:tcPr>
            <w:tcW w:w="1352" w:type="dxa"/>
            <w:tcBorders>
              <w:top w:val="single" w:sz="4" w:space="0" w:color="auto"/>
              <w:left w:val="single" w:sz="4" w:space="0" w:color="auto"/>
              <w:bottom w:val="nil"/>
              <w:right w:val="single" w:sz="4" w:space="0" w:color="auto"/>
            </w:tcBorders>
          </w:tcPr>
          <w:p w14:paraId="58E4E391" w14:textId="4BE22512" w:rsidR="00152228" w:rsidRPr="00602A63" w:rsidRDefault="00152228" w:rsidP="00152228">
            <w:pPr>
              <w:pStyle w:val="TAL"/>
            </w:pPr>
            <w:r w:rsidRPr="004A7619">
              <w:t>6.5H.1.3.3</w:t>
            </w:r>
          </w:p>
        </w:tc>
        <w:tc>
          <w:tcPr>
            <w:tcW w:w="4465" w:type="dxa"/>
            <w:tcBorders>
              <w:top w:val="single" w:sz="4" w:space="0" w:color="auto"/>
              <w:left w:val="single" w:sz="4" w:space="0" w:color="auto"/>
              <w:bottom w:val="nil"/>
              <w:right w:val="single" w:sz="4" w:space="0" w:color="auto"/>
            </w:tcBorders>
          </w:tcPr>
          <w:p w14:paraId="5FFB0ECF" w14:textId="3DB50326" w:rsidR="00152228" w:rsidRPr="00602A63" w:rsidRDefault="00152228" w:rsidP="00152228">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D7412EF" w14:textId="644699F3" w:rsidR="00152228" w:rsidRPr="002C209C"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29073EB5" w14:textId="038CF49E" w:rsidR="00152228" w:rsidRDefault="00152228" w:rsidP="00152228">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5FD5E1A" w14:textId="5191161B" w:rsidR="00152228" w:rsidRPr="00D504D5"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0FD5B3" w14:textId="4609F94D" w:rsidR="00152228" w:rsidRDefault="00152228" w:rsidP="00152228">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7ADE39B" w14:textId="77777777" w:rsidR="00152228" w:rsidRPr="004A7619" w:rsidRDefault="00152228" w:rsidP="00152228">
            <w:pPr>
              <w:pStyle w:val="TAL"/>
            </w:pPr>
            <w:r w:rsidRPr="004A7619">
              <w:t>PC2</w:t>
            </w:r>
          </w:p>
          <w:p w14:paraId="5E860E17" w14:textId="3501629D"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7D76EEE" w14:textId="77777777" w:rsidR="00152228" w:rsidRPr="002E56B9" w:rsidRDefault="00152228" w:rsidP="00152228">
            <w:pPr>
              <w:pStyle w:val="TAL"/>
              <w:rPr>
                <w:strike/>
                <w:lang w:eastAsia="zh-CN"/>
              </w:rPr>
            </w:pPr>
          </w:p>
        </w:tc>
      </w:tr>
      <w:tr w:rsidR="00152228" w:rsidRPr="002E56B9" w14:paraId="446F5B5D" w14:textId="77777777" w:rsidTr="00AE6135">
        <w:trPr>
          <w:jc w:val="center"/>
        </w:trPr>
        <w:tc>
          <w:tcPr>
            <w:tcW w:w="1352" w:type="dxa"/>
            <w:tcBorders>
              <w:top w:val="single" w:sz="4" w:space="0" w:color="auto"/>
              <w:left w:val="single" w:sz="4" w:space="0" w:color="auto"/>
              <w:bottom w:val="nil"/>
              <w:right w:val="single" w:sz="4" w:space="0" w:color="auto"/>
            </w:tcBorders>
          </w:tcPr>
          <w:p w14:paraId="3BAC86A0" w14:textId="1130E872" w:rsidR="00152228" w:rsidRPr="00602A63" w:rsidRDefault="00152228" w:rsidP="00152228">
            <w:pPr>
              <w:pStyle w:val="TAL"/>
            </w:pPr>
            <w:r w:rsidRPr="004A7619">
              <w:t>6.5H.1.4</w:t>
            </w:r>
          </w:p>
        </w:tc>
        <w:tc>
          <w:tcPr>
            <w:tcW w:w="4465" w:type="dxa"/>
            <w:tcBorders>
              <w:top w:val="single" w:sz="4" w:space="0" w:color="auto"/>
              <w:left w:val="single" w:sz="4" w:space="0" w:color="auto"/>
              <w:bottom w:val="nil"/>
              <w:right w:val="single" w:sz="4" w:space="0" w:color="auto"/>
            </w:tcBorders>
          </w:tcPr>
          <w:p w14:paraId="64B58CFA" w14:textId="1C5214DD" w:rsidR="00152228" w:rsidRPr="00602A63" w:rsidRDefault="00152228" w:rsidP="00152228">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3EE3F65" w14:textId="13F725A6" w:rsidR="00152228" w:rsidRPr="002C209C" w:rsidRDefault="00152228" w:rsidP="00152228">
            <w:pPr>
              <w:pStyle w:val="TAC"/>
            </w:pPr>
            <w:r w:rsidRPr="004A7619">
              <w:t>Rel-15</w:t>
            </w:r>
          </w:p>
        </w:tc>
        <w:tc>
          <w:tcPr>
            <w:tcW w:w="1130" w:type="dxa"/>
            <w:tcBorders>
              <w:top w:val="single" w:sz="4" w:space="0" w:color="auto"/>
              <w:left w:val="single" w:sz="4" w:space="0" w:color="auto"/>
              <w:bottom w:val="nil"/>
              <w:right w:val="single" w:sz="4" w:space="0" w:color="auto"/>
            </w:tcBorders>
          </w:tcPr>
          <w:p w14:paraId="0602C0BD" w14:textId="0B6C1019" w:rsidR="00152228" w:rsidRDefault="00152228" w:rsidP="00152228">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2A8CB3B" w14:textId="4BB24ACD" w:rsidR="00152228" w:rsidRPr="00D504D5" w:rsidRDefault="00152228" w:rsidP="00152228">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0897599" w14:textId="11EC6B66" w:rsidR="00152228" w:rsidRDefault="00152228" w:rsidP="00152228">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35E0E220" w14:textId="77777777" w:rsidR="00152228" w:rsidRPr="004A7619" w:rsidRDefault="00152228" w:rsidP="00152228">
            <w:pPr>
              <w:pStyle w:val="TAL"/>
            </w:pPr>
            <w:r w:rsidRPr="004A7619">
              <w:t>PC2</w:t>
            </w:r>
          </w:p>
          <w:p w14:paraId="047115EC" w14:textId="0F4FB6B3" w:rsidR="00152228" w:rsidRPr="002E56B9" w:rsidRDefault="00152228" w:rsidP="00152228">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162C013" w14:textId="77777777" w:rsidR="00152228" w:rsidRPr="002E56B9" w:rsidRDefault="00152228" w:rsidP="00152228">
            <w:pPr>
              <w:pStyle w:val="TAL"/>
              <w:rPr>
                <w:strike/>
                <w:lang w:eastAsia="zh-CN"/>
              </w:rPr>
            </w:pPr>
          </w:p>
        </w:tc>
      </w:tr>
      <w:tr w:rsidR="00152228" w14:paraId="0BB471ED" w14:textId="77777777" w:rsidTr="00AE6135">
        <w:trPr>
          <w:jc w:val="center"/>
        </w:trPr>
        <w:tc>
          <w:tcPr>
            <w:tcW w:w="1352" w:type="dxa"/>
            <w:tcBorders>
              <w:top w:val="single" w:sz="4" w:space="0" w:color="auto"/>
              <w:left w:val="single" w:sz="4" w:space="0" w:color="auto"/>
              <w:bottom w:val="nil"/>
              <w:right w:val="single" w:sz="4" w:space="0" w:color="auto"/>
            </w:tcBorders>
          </w:tcPr>
          <w:p w14:paraId="2D2C77E3" w14:textId="77777777" w:rsidR="00152228" w:rsidRDefault="00152228" w:rsidP="00152228">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1E0002E7" w14:textId="77777777" w:rsidR="00152228" w:rsidRDefault="00152228" w:rsidP="00152228">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017C1DAE" w14:textId="77777777" w:rsidR="00152228" w:rsidRDefault="00152228" w:rsidP="00152228">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118B53D0" w14:textId="0DF03AE2" w:rsidR="00152228" w:rsidRPr="00CB3AC7" w:rsidRDefault="00152228" w:rsidP="00152228">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91AFD80" w14:textId="77777777" w:rsidR="00152228" w:rsidRDefault="00152228" w:rsidP="00152228">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B7BD98E" w14:textId="48433933" w:rsidR="00152228" w:rsidRPr="00CB3AC7" w:rsidRDefault="00152228" w:rsidP="00152228">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955C157"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0E5" w14:textId="77777777" w:rsidR="00152228" w:rsidRDefault="00152228" w:rsidP="00152228">
            <w:pPr>
              <w:pStyle w:val="TAL"/>
              <w:rPr>
                <w:strike/>
                <w:lang w:eastAsia="zh-CN"/>
              </w:rPr>
            </w:pPr>
            <w:r>
              <w:rPr>
                <w:rFonts w:eastAsia="SimSun"/>
              </w:rPr>
              <w:t xml:space="preserve">NOTE </w:t>
            </w:r>
            <w:r>
              <w:rPr>
                <w:rFonts w:eastAsia="SimSun" w:hint="eastAsia"/>
                <w:lang w:val="en-US" w:eastAsia="zh-CN"/>
              </w:rPr>
              <w:t>1</w:t>
            </w:r>
          </w:p>
        </w:tc>
      </w:tr>
      <w:tr w:rsidR="00152228" w14:paraId="77D4E79B" w14:textId="77777777" w:rsidTr="00AE6135">
        <w:trPr>
          <w:jc w:val="center"/>
        </w:trPr>
        <w:tc>
          <w:tcPr>
            <w:tcW w:w="1352" w:type="dxa"/>
            <w:tcBorders>
              <w:top w:val="single" w:sz="4" w:space="0" w:color="auto"/>
              <w:left w:val="single" w:sz="4" w:space="0" w:color="auto"/>
              <w:bottom w:val="nil"/>
              <w:right w:val="single" w:sz="4" w:space="0" w:color="auto"/>
            </w:tcBorders>
          </w:tcPr>
          <w:p w14:paraId="24833C1C" w14:textId="77777777" w:rsidR="00152228" w:rsidRDefault="00152228" w:rsidP="00152228">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59A5BBB0" w14:textId="77777777" w:rsidR="00152228" w:rsidRDefault="00152228" w:rsidP="00152228">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461E2DA6" w14:textId="77777777" w:rsidR="00152228" w:rsidRDefault="00152228" w:rsidP="00152228">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0ECA0390" w14:textId="7A5B676B" w:rsidR="00152228" w:rsidRPr="00CB3AC7" w:rsidRDefault="00152228" w:rsidP="00152228">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F75F03" w14:textId="77777777" w:rsidR="00152228" w:rsidRDefault="00152228" w:rsidP="00152228">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B04DCAC" w14:textId="5743A3C3" w:rsidR="00152228" w:rsidRPr="00CB3AC7" w:rsidRDefault="00152228" w:rsidP="00152228">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4925939"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75B607" w14:textId="77777777" w:rsidR="00152228" w:rsidRDefault="00152228" w:rsidP="00152228">
            <w:pPr>
              <w:pStyle w:val="TAL"/>
              <w:rPr>
                <w:strike/>
                <w:lang w:eastAsia="zh-CN"/>
              </w:rPr>
            </w:pPr>
            <w:r>
              <w:rPr>
                <w:rFonts w:eastAsia="SimSun"/>
              </w:rPr>
              <w:t xml:space="preserve">NOTE </w:t>
            </w:r>
            <w:r>
              <w:rPr>
                <w:rFonts w:eastAsia="SimSun" w:hint="eastAsia"/>
                <w:lang w:val="en-US" w:eastAsia="zh-CN"/>
              </w:rPr>
              <w:t>1</w:t>
            </w:r>
          </w:p>
        </w:tc>
      </w:tr>
      <w:tr w:rsidR="00152228" w:rsidRPr="002E56B9" w14:paraId="564F2FA9" w14:textId="77777777" w:rsidTr="00AE613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D2E82AF" w14:textId="77777777" w:rsidR="00152228" w:rsidRPr="002E56B9" w:rsidRDefault="00152228" w:rsidP="00152228">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C582BD8" w14:textId="77777777" w:rsidR="00152228" w:rsidRPr="002E56B9" w:rsidRDefault="00152228" w:rsidP="00152228">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152228" w:rsidRPr="002E56B9" w:rsidRDefault="00152228" w:rsidP="0015222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152228" w:rsidRPr="002E56B9" w:rsidRDefault="00152228" w:rsidP="0015222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152228" w:rsidRPr="002E56B9" w:rsidRDefault="00152228" w:rsidP="0015222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152228" w:rsidRPr="002E56B9" w:rsidRDefault="00152228" w:rsidP="0015222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152228" w:rsidRPr="002E56B9" w:rsidRDefault="00152228" w:rsidP="0015222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152228" w:rsidRPr="002E56B9" w:rsidRDefault="00152228" w:rsidP="00152228">
            <w:pPr>
              <w:pStyle w:val="TAL"/>
              <w:rPr>
                <w:b/>
                <w:lang w:eastAsia="zh-CN"/>
              </w:rPr>
            </w:pPr>
          </w:p>
        </w:tc>
      </w:tr>
      <w:tr w:rsidR="00152228" w:rsidRPr="002E56B9" w14:paraId="7B62D6B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6E43DE9" w14:textId="77777777" w:rsidR="00152228" w:rsidRPr="002E56B9" w:rsidRDefault="00152228" w:rsidP="00152228">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6D27F37A" w14:textId="77777777" w:rsidR="00152228" w:rsidRPr="002E56B9" w:rsidRDefault="00152228" w:rsidP="00152228">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152228" w:rsidRPr="002E56B9" w:rsidRDefault="00152228" w:rsidP="00152228">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1C20AD56" w:rsidR="00152228" w:rsidRPr="002E56B9" w:rsidRDefault="00152228" w:rsidP="00152228">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3E908EFC" w14:textId="2CA67C28" w:rsidR="00152228" w:rsidRPr="002E56B9" w:rsidRDefault="00152228" w:rsidP="00152228">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152228" w:rsidRPr="002E56B9" w:rsidRDefault="00152228" w:rsidP="00152228">
            <w:pPr>
              <w:pStyle w:val="TAL"/>
            </w:pPr>
            <w:r w:rsidRPr="002E56B9">
              <w:t>2Rx</w:t>
            </w:r>
          </w:p>
          <w:p w14:paraId="7AD7B472" w14:textId="77777777" w:rsidR="00152228" w:rsidRPr="002E56B9" w:rsidRDefault="00152228" w:rsidP="00152228">
            <w:pPr>
              <w:pStyle w:val="TAL"/>
            </w:pPr>
            <w:r w:rsidRPr="002E56B9">
              <w:t>4Rx</w:t>
            </w:r>
          </w:p>
          <w:p w14:paraId="40327C3D" w14:textId="77777777" w:rsidR="00152228" w:rsidRPr="002E56B9" w:rsidRDefault="00152228" w:rsidP="00152228">
            <w:pPr>
              <w:pStyle w:val="TAL"/>
            </w:pPr>
            <w:r w:rsidRPr="002E56B9">
              <w:t>PC2</w:t>
            </w:r>
          </w:p>
          <w:p w14:paraId="6BD50FB1"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67C7E9D7" w14:textId="77777777" w:rsidR="00152228" w:rsidRPr="002E56B9" w:rsidRDefault="00152228" w:rsidP="00152228">
            <w:pPr>
              <w:pStyle w:val="TAL"/>
            </w:pPr>
          </w:p>
        </w:tc>
      </w:tr>
      <w:tr w:rsidR="00152228" w:rsidRPr="002E56B9" w14:paraId="2C6DF1E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D3FCC1" w14:textId="77777777" w:rsidR="00152228" w:rsidRPr="002E56B9" w:rsidRDefault="00152228" w:rsidP="00152228">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74943CAB" w14:textId="77777777" w:rsidR="00152228" w:rsidRPr="002E56B9" w:rsidRDefault="00152228" w:rsidP="00152228">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152228" w:rsidRPr="002E56B9" w:rsidRDefault="00152228" w:rsidP="00152228">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0923B98" w14:textId="77777777" w:rsidR="00152228" w:rsidRPr="002E56B9" w:rsidRDefault="00152228" w:rsidP="0015222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152228" w:rsidRPr="002E56B9" w:rsidRDefault="00152228" w:rsidP="00152228">
            <w:pPr>
              <w:pStyle w:val="TAL"/>
            </w:pPr>
            <w:r w:rsidRPr="002E56B9">
              <w:t>PC2</w:t>
            </w:r>
          </w:p>
          <w:p w14:paraId="0878860B" w14:textId="77777777" w:rsidR="00152228" w:rsidRPr="002E56B9" w:rsidRDefault="00152228" w:rsidP="00152228">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2BB09A6" w14:textId="77777777" w:rsidR="00152228" w:rsidRPr="002E56B9" w:rsidRDefault="00152228" w:rsidP="00152228">
            <w:pPr>
              <w:pStyle w:val="TAL"/>
            </w:pPr>
          </w:p>
        </w:tc>
      </w:tr>
      <w:tr w:rsidR="00152228" w:rsidRPr="002E56B9" w14:paraId="4AA0DF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E4DB08" w14:textId="77777777" w:rsidR="00152228" w:rsidRPr="002E56B9" w:rsidRDefault="00152228" w:rsidP="00152228">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36B38A07" w14:textId="77777777" w:rsidR="00152228" w:rsidRPr="002E56B9" w:rsidRDefault="00152228" w:rsidP="00152228">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152228" w:rsidRPr="002E56B9" w:rsidRDefault="00152228" w:rsidP="0015222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152228" w:rsidRPr="002E56B9" w:rsidRDefault="00152228" w:rsidP="00152228">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FC7F671" w14:textId="77777777" w:rsidR="00152228" w:rsidRPr="002E56B9" w:rsidRDefault="00152228" w:rsidP="00152228">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152228" w:rsidRPr="002E56B9" w:rsidRDefault="00152228" w:rsidP="00152228">
            <w:pPr>
              <w:pStyle w:val="TAL"/>
              <w:rPr>
                <w:lang w:eastAsia="zh-CN"/>
              </w:rPr>
            </w:pPr>
            <w:r w:rsidRPr="002E56B9">
              <w:rPr>
                <w:lang w:eastAsia="zh-CN"/>
              </w:rPr>
              <w:t>E016</w:t>
            </w:r>
          </w:p>
          <w:p w14:paraId="1EB9513A" w14:textId="77777777" w:rsidR="00152228" w:rsidRPr="002E56B9" w:rsidRDefault="00152228" w:rsidP="00152228">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6DE7B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5F9341" w14:textId="77777777" w:rsidR="00152228" w:rsidRPr="002E56B9" w:rsidRDefault="00152228" w:rsidP="00152228">
            <w:pPr>
              <w:pStyle w:val="TAL"/>
            </w:pPr>
          </w:p>
        </w:tc>
      </w:tr>
      <w:tr w:rsidR="00152228" w:rsidRPr="002E56B9" w14:paraId="2047D9D4" w14:textId="77777777" w:rsidTr="00AE6135">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18A86F5B" w14:textId="77777777" w:rsidR="00152228" w:rsidRPr="002E56B9" w:rsidRDefault="00152228" w:rsidP="00152228">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10C4C6AF" w14:textId="14D92BDB" w:rsidR="00152228" w:rsidRPr="002E56B9" w:rsidRDefault="00152228" w:rsidP="00152228">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152228" w:rsidRPr="002E56B9" w:rsidRDefault="00152228" w:rsidP="0015222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152228" w:rsidRPr="002E56B9" w:rsidRDefault="00152228" w:rsidP="00152228">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9587226" w14:textId="77777777" w:rsidR="00152228" w:rsidRPr="002E56B9" w:rsidRDefault="00152228" w:rsidP="0015222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152228" w:rsidRPr="002E56B9" w:rsidRDefault="00152228" w:rsidP="00152228">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7720F6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C52C78" w14:textId="77777777" w:rsidR="00152228" w:rsidRPr="002E56B9" w:rsidRDefault="00152228" w:rsidP="00152228">
            <w:pPr>
              <w:pStyle w:val="TAL"/>
            </w:pPr>
          </w:p>
        </w:tc>
      </w:tr>
      <w:tr w:rsidR="00152228" w:rsidRPr="002E56B9" w14:paraId="0ACCB547" w14:textId="77777777" w:rsidTr="00AE6135">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F7C5282" w14:textId="77777777" w:rsidR="00152228" w:rsidRPr="002E56B9" w:rsidRDefault="00152228" w:rsidP="00152228">
            <w:pPr>
              <w:pStyle w:val="TAL"/>
            </w:pPr>
            <w:bookmarkStart w:id="110"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5F7643C7" w14:textId="77777777" w:rsidR="00152228" w:rsidRPr="002E56B9" w:rsidRDefault="00152228" w:rsidP="00152228">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152228" w:rsidRPr="002E56B9" w:rsidRDefault="00152228" w:rsidP="0015222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152228" w:rsidRPr="002E56B9" w:rsidRDefault="00152228" w:rsidP="00152228">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11C0C2E" w14:textId="77777777" w:rsidR="00152228" w:rsidRPr="002E56B9" w:rsidRDefault="00152228" w:rsidP="0015222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152228" w:rsidRPr="002E56B9" w:rsidRDefault="00152228" w:rsidP="00152228">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5721B4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8CEF80" w14:textId="77777777" w:rsidR="00152228" w:rsidRPr="002E56B9" w:rsidRDefault="00152228" w:rsidP="00152228">
            <w:pPr>
              <w:pStyle w:val="TAL"/>
            </w:pPr>
          </w:p>
        </w:tc>
      </w:tr>
      <w:bookmarkEnd w:id="110"/>
      <w:tr w:rsidR="00152228" w:rsidRPr="002E56B9" w14:paraId="41CCF50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A532BF9" w14:textId="77777777" w:rsidR="00152228" w:rsidRPr="002E56B9" w:rsidRDefault="00152228" w:rsidP="00152228">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13CADEBB" w14:textId="06DBE4D2" w:rsidR="00152228" w:rsidRPr="002E56B9" w:rsidRDefault="00152228" w:rsidP="00152228">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01A9F576" w:rsidR="00152228" w:rsidRPr="002E56B9" w:rsidRDefault="00152228" w:rsidP="00152228">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152228" w:rsidRPr="002E56B9" w:rsidRDefault="00152228" w:rsidP="00152228">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4C2413" w14:textId="77777777" w:rsidR="00152228" w:rsidRPr="002E56B9" w:rsidRDefault="00152228" w:rsidP="00152228">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152228" w:rsidRPr="002E56B9" w:rsidRDefault="00152228" w:rsidP="00152228">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D89F5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065F09F" w14:textId="703A5E65" w:rsidR="00152228" w:rsidRPr="002E56B9" w:rsidRDefault="00152228" w:rsidP="00152228">
            <w:pPr>
              <w:pStyle w:val="TAL"/>
            </w:pPr>
          </w:p>
        </w:tc>
      </w:tr>
      <w:tr w:rsidR="00152228" w:rsidRPr="002E56B9" w14:paraId="0C24BCE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EE1E623" w14:textId="77777777" w:rsidR="00152228" w:rsidRPr="002E56B9" w:rsidRDefault="00152228" w:rsidP="00152228">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6B46B490" w14:textId="77777777" w:rsidR="00152228" w:rsidRPr="002E56B9" w:rsidRDefault="00152228" w:rsidP="00152228">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152228" w:rsidRPr="002E56B9" w:rsidRDefault="00152228" w:rsidP="0015222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152228" w:rsidRPr="002E56B9" w:rsidRDefault="00152228" w:rsidP="00152228">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05B5F1" w14:textId="77777777" w:rsidR="00152228" w:rsidRPr="002E56B9" w:rsidRDefault="00152228" w:rsidP="00152228">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152228" w:rsidRPr="002E56B9" w:rsidRDefault="00152228" w:rsidP="00152228">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68662E" w14:textId="77777777" w:rsidR="00152228" w:rsidRPr="002E56B9" w:rsidRDefault="00152228" w:rsidP="00152228">
            <w:pPr>
              <w:pStyle w:val="TAL"/>
            </w:pPr>
          </w:p>
        </w:tc>
      </w:tr>
      <w:tr w:rsidR="00152228" w:rsidRPr="002E56B9" w14:paraId="4B334E5D"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786F49EC" w14:textId="77777777" w:rsidR="00152228" w:rsidRPr="002E56B9" w:rsidRDefault="00152228" w:rsidP="00152228">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6073CD6E" w14:textId="77777777" w:rsidR="00152228" w:rsidRPr="002E56B9" w:rsidRDefault="00152228" w:rsidP="00152228">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152228" w:rsidRPr="002E56B9" w:rsidRDefault="00152228" w:rsidP="00152228">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FE4018"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152228" w:rsidRPr="002E56B9" w:rsidRDefault="00152228" w:rsidP="00152228">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3A2F3E" w14:textId="77777777" w:rsidR="00152228" w:rsidRPr="002E56B9" w:rsidRDefault="00152228" w:rsidP="00152228">
            <w:pPr>
              <w:pStyle w:val="TAL"/>
            </w:pPr>
          </w:p>
        </w:tc>
      </w:tr>
      <w:tr w:rsidR="00152228" w:rsidRPr="002E56B9" w14:paraId="6B54CB09" w14:textId="77777777" w:rsidTr="00AE6135">
        <w:trPr>
          <w:jc w:val="center"/>
        </w:trPr>
        <w:tc>
          <w:tcPr>
            <w:tcW w:w="1352" w:type="dxa"/>
            <w:tcBorders>
              <w:top w:val="single" w:sz="4" w:space="0" w:color="auto"/>
              <w:left w:val="single" w:sz="4" w:space="0" w:color="auto"/>
              <w:bottom w:val="nil"/>
              <w:right w:val="single" w:sz="4" w:space="0" w:color="auto"/>
            </w:tcBorders>
          </w:tcPr>
          <w:p w14:paraId="0A5234C2" w14:textId="77777777" w:rsidR="00152228" w:rsidRPr="002E56B9" w:rsidRDefault="00152228" w:rsidP="00152228">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0EBEAA55" w14:textId="77777777" w:rsidR="00152228" w:rsidRPr="002E56B9" w:rsidRDefault="00152228" w:rsidP="00152228">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152228" w:rsidRPr="002E56B9" w:rsidRDefault="00152228" w:rsidP="0015222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946BE62"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B3A1D9" w14:textId="77777777" w:rsidR="00152228" w:rsidRPr="002E56B9" w:rsidRDefault="00152228" w:rsidP="00152228">
            <w:pPr>
              <w:pStyle w:val="TAL"/>
            </w:pPr>
          </w:p>
        </w:tc>
      </w:tr>
      <w:tr w:rsidR="00152228" w:rsidRPr="002E56B9" w14:paraId="64653D7C" w14:textId="77777777" w:rsidTr="00AE6135">
        <w:trPr>
          <w:jc w:val="center"/>
        </w:trPr>
        <w:tc>
          <w:tcPr>
            <w:tcW w:w="1352" w:type="dxa"/>
            <w:tcBorders>
              <w:top w:val="single" w:sz="4" w:space="0" w:color="auto"/>
              <w:left w:val="single" w:sz="4" w:space="0" w:color="auto"/>
              <w:bottom w:val="nil"/>
              <w:right w:val="single" w:sz="4" w:space="0" w:color="auto"/>
            </w:tcBorders>
          </w:tcPr>
          <w:p w14:paraId="2EFE03DE" w14:textId="77777777" w:rsidR="00152228" w:rsidRPr="002E56B9" w:rsidRDefault="00152228" w:rsidP="00152228">
            <w:pPr>
              <w:pStyle w:val="TAL"/>
            </w:pPr>
            <w:r w:rsidRPr="002E56B9">
              <w:t>7.3E.2</w:t>
            </w:r>
          </w:p>
        </w:tc>
        <w:tc>
          <w:tcPr>
            <w:tcW w:w="4465" w:type="dxa"/>
            <w:tcBorders>
              <w:top w:val="single" w:sz="4" w:space="0" w:color="auto"/>
              <w:left w:val="single" w:sz="4" w:space="0" w:color="auto"/>
              <w:bottom w:val="nil"/>
              <w:right w:val="single" w:sz="4" w:space="0" w:color="auto"/>
            </w:tcBorders>
          </w:tcPr>
          <w:p w14:paraId="61E72F31" w14:textId="77777777" w:rsidR="00152228" w:rsidRPr="002E56B9" w:rsidRDefault="00152228" w:rsidP="00152228">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152228" w:rsidRPr="002E56B9" w:rsidRDefault="00152228" w:rsidP="0015222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152228" w:rsidRPr="002E56B9" w:rsidRDefault="00152228" w:rsidP="0015222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E779E16" w14:textId="77777777" w:rsidR="00152228" w:rsidRPr="002E56B9" w:rsidRDefault="00152228" w:rsidP="0015222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152228" w:rsidRPr="002E56B9" w:rsidRDefault="00152228" w:rsidP="0015222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4B14AF" w14:textId="77777777" w:rsidR="00152228" w:rsidRPr="002E56B9" w:rsidRDefault="00152228" w:rsidP="00152228">
            <w:pPr>
              <w:pStyle w:val="TAL"/>
            </w:pPr>
            <w:r w:rsidRPr="002E56B9">
              <w:rPr>
                <w:rFonts w:eastAsia="SimSun"/>
                <w:lang w:eastAsia="zh-CN"/>
              </w:rPr>
              <w:t>NOTE 1</w:t>
            </w:r>
          </w:p>
        </w:tc>
      </w:tr>
      <w:tr w:rsidR="00152228" w:rsidRPr="002E56B9" w14:paraId="537C96F1" w14:textId="77777777" w:rsidTr="00AE6135">
        <w:trPr>
          <w:jc w:val="center"/>
        </w:trPr>
        <w:tc>
          <w:tcPr>
            <w:tcW w:w="1352" w:type="dxa"/>
            <w:tcBorders>
              <w:top w:val="single" w:sz="4" w:space="0" w:color="auto"/>
              <w:left w:val="single" w:sz="4" w:space="0" w:color="auto"/>
              <w:bottom w:val="nil"/>
              <w:right w:val="single" w:sz="4" w:space="0" w:color="auto"/>
            </w:tcBorders>
          </w:tcPr>
          <w:p w14:paraId="1AF4BBEE" w14:textId="77777777" w:rsidR="00152228" w:rsidRPr="002E56B9" w:rsidRDefault="00152228" w:rsidP="00152228">
            <w:pPr>
              <w:pStyle w:val="TAL"/>
            </w:pPr>
            <w:r w:rsidRPr="002E56B9">
              <w:t>7.3F.2</w:t>
            </w:r>
          </w:p>
        </w:tc>
        <w:tc>
          <w:tcPr>
            <w:tcW w:w="4465" w:type="dxa"/>
            <w:tcBorders>
              <w:top w:val="single" w:sz="4" w:space="0" w:color="auto"/>
              <w:left w:val="single" w:sz="4" w:space="0" w:color="auto"/>
              <w:bottom w:val="nil"/>
              <w:right w:val="single" w:sz="4" w:space="0" w:color="auto"/>
            </w:tcBorders>
          </w:tcPr>
          <w:p w14:paraId="39DA52EF" w14:textId="77777777" w:rsidR="00152228" w:rsidRPr="002E56B9" w:rsidRDefault="00152228" w:rsidP="00152228">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152228" w:rsidRPr="002E56B9" w:rsidRDefault="00152228" w:rsidP="0015222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5354C83"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D3980A" w14:textId="77777777" w:rsidR="00152228" w:rsidRPr="002E56B9" w:rsidRDefault="00152228" w:rsidP="00152228">
            <w:pPr>
              <w:pStyle w:val="TAL"/>
            </w:pPr>
          </w:p>
        </w:tc>
      </w:tr>
      <w:tr w:rsidR="00152228" w:rsidRPr="002E56B9" w14:paraId="641B03C5" w14:textId="77777777" w:rsidTr="00AE6135">
        <w:trPr>
          <w:jc w:val="center"/>
        </w:trPr>
        <w:tc>
          <w:tcPr>
            <w:tcW w:w="1352" w:type="dxa"/>
            <w:tcBorders>
              <w:top w:val="single" w:sz="4" w:space="0" w:color="auto"/>
              <w:left w:val="single" w:sz="4" w:space="0" w:color="auto"/>
              <w:bottom w:val="nil"/>
              <w:right w:val="single" w:sz="4" w:space="0" w:color="auto"/>
            </w:tcBorders>
          </w:tcPr>
          <w:p w14:paraId="6DB77730" w14:textId="77777777" w:rsidR="00152228" w:rsidRPr="002E56B9" w:rsidRDefault="00152228" w:rsidP="00152228">
            <w:pPr>
              <w:pStyle w:val="TAL"/>
            </w:pPr>
            <w:r w:rsidRPr="002E56B9">
              <w:t>7.3I.2</w:t>
            </w:r>
          </w:p>
        </w:tc>
        <w:tc>
          <w:tcPr>
            <w:tcW w:w="4465" w:type="dxa"/>
            <w:tcBorders>
              <w:top w:val="single" w:sz="4" w:space="0" w:color="auto"/>
              <w:left w:val="single" w:sz="4" w:space="0" w:color="auto"/>
              <w:bottom w:val="nil"/>
              <w:right w:val="single" w:sz="4" w:space="0" w:color="auto"/>
            </w:tcBorders>
          </w:tcPr>
          <w:p w14:paraId="32644BE6" w14:textId="77777777" w:rsidR="00152228" w:rsidRPr="002E56B9" w:rsidRDefault="00152228" w:rsidP="00152228">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CC079EA" w14:textId="77777777" w:rsidR="00152228" w:rsidRPr="002E56B9" w:rsidRDefault="00152228" w:rsidP="00152228">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152228" w:rsidRPr="002E56B9" w:rsidRDefault="00152228" w:rsidP="00152228">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3D7765FA" w14:textId="77777777" w:rsidR="00152228" w:rsidRPr="002E56B9" w:rsidRDefault="00152228" w:rsidP="00152228">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152228" w:rsidRPr="002E56B9" w:rsidRDefault="00152228" w:rsidP="0015222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B6694" w14:textId="77777777" w:rsidR="00152228" w:rsidRPr="002E56B9" w:rsidRDefault="00152228" w:rsidP="00152228">
            <w:pPr>
              <w:pStyle w:val="TAL"/>
            </w:pPr>
          </w:p>
        </w:tc>
      </w:tr>
      <w:tr w:rsidR="00152228" w:rsidRPr="002E56B9" w14:paraId="7B133F1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B6C8BC2" w14:textId="77777777" w:rsidR="00152228" w:rsidRPr="002E56B9" w:rsidRDefault="00152228" w:rsidP="00152228">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E3A8099" w14:textId="77777777" w:rsidR="00152228" w:rsidRPr="002E56B9" w:rsidRDefault="00152228" w:rsidP="00152228">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7DAFFD0"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D26256" w14:textId="77777777" w:rsidR="00152228" w:rsidRPr="002E56B9" w:rsidRDefault="00152228" w:rsidP="00152228">
            <w:pPr>
              <w:pStyle w:val="TAL"/>
            </w:pPr>
            <w:r w:rsidRPr="002E56B9">
              <w:t>Skip TC 7.4 if UE supports NSA and TS 38.521-3 TC 7.4B.2 or 7.4B.3 has been executed.</w:t>
            </w:r>
          </w:p>
        </w:tc>
      </w:tr>
      <w:tr w:rsidR="00152228" w:rsidRPr="002E56B9" w14:paraId="46EBEB2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68BBB0" w14:textId="77777777" w:rsidR="00152228" w:rsidRPr="002E56B9" w:rsidRDefault="00152228" w:rsidP="00152228">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48F51080" w14:textId="77777777" w:rsidR="00152228" w:rsidRPr="002E56B9" w:rsidRDefault="00152228" w:rsidP="00152228">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152228" w:rsidRPr="002E56B9" w:rsidRDefault="00152228" w:rsidP="00152228">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E41FDDE" w14:textId="77777777" w:rsidR="00152228" w:rsidRPr="002E56B9" w:rsidRDefault="00152228" w:rsidP="0015222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51D1D6" w14:textId="77777777" w:rsidR="00152228" w:rsidRPr="002E56B9" w:rsidRDefault="00152228" w:rsidP="00152228">
            <w:pPr>
              <w:pStyle w:val="TAL"/>
            </w:pPr>
          </w:p>
        </w:tc>
      </w:tr>
      <w:tr w:rsidR="00152228" w:rsidRPr="002E56B9" w14:paraId="4F0115C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A97DCD" w14:textId="77777777" w:rsidR="00152228" w:rsidRPr="002E56B9" w:rsidRDefault="00152228" w:rsidP="00152228">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84C0F9D" w14:textId="77777777" w:rsidR="00152228" w:rsidRPr="002E56B9" w:rsidRDefault="00152228" w:rsidP="00152228">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152228" w:rsidRPr="002E56B9" w:rsidRDefault="00152228" w:rsidP="00152228">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BB6AFB" w14:textId="77777777" w:rsidR="00152228" w:rsidRPr="002E56B9" w:rsidRDefault="00152228" w:rsidP="0015222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152228" w:rsidRPr="002E56B9"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99AB43B" w14:textId="77777777" w:rsidR="00152228" w:rsidRPr="002E56B9" w:rsidRDefault="00152228" w:rsidP="00152228">
            <w:pPr>
              <w:pStyle w:val="TAL"/>
            </w:pPr>
          </w:p>
        </w:tc>
      </w:tr>
      <w:tr w:rsidR="00152228" w:rsidRPr="002E56B9" w14:paraId="1E32221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7AE0F31" w14:textId="77777777" w:rsidR="00152228" w:rsidRPr="002E56B9" w:rsidRDefault="00152228" w:rsidP="00152228">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B89D411" w14:textId="77777777" w:rsidR="00152228" w:rsidRPr="002E56B9" w:rsidRDefault="00152228" w:rsidP="00152228">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0A44412E" w:rsidR="00152228" w:rsidRPr="002E56B9" w:rsidRDefault="00152228" w:rsidP="00152228">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8543B8" w:rsidR="00152228" w:rsidRPr="002E56B9" w:rsidRDefault="00152228" w:rsidP="00152228">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35EC307" w14:textId="4E83EB05" w:rsidR="00152228" w:rsidRPr="002E56B9" w:rsidRDefault="00152228" w:rsidP="00152228">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6CA70D" w14:textId="35DBFE5A" w:rsidR="00152228" w:rsidRPr="002E56B9" w:rsidRDefault="00152228" w:rsidP="00152228">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82D5567" w14:textId="53B98CE0" w:rsidR="00152228" w:rsidRPr="002E56B9" w:rsidRDefault="00152228" w:rsidP="00152228">
            <w:pPr>
              <w:pStyle w:val="TAL"/>
            </w:pPr>
          </w:p>
        </w:tc>
      </w:tr>
      <w:tr w:rsidR="00152228" w14:paraId="0B87885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A06E33C" w14:textId="77777777" w:rsidR="00152228" w:rsidRDefault="00152228" w:rsidP="00152228">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454827E6" w14:textId="77777777" w:rsidR="00152228" w:rsidRDefault="00152228" w:rsidP="00152228">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C2F77BF" w14:textId="77777777" w:rsidR="00152228" w:rsidRDefault="00152228" w:rsidP="00152228">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411C862" w14:textId="026F9710" w:rsidR="00152228" w:rsidRDefault="00152228" w:rsidP="00152228">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794123F3" w14:textId="77777777" w:rsidR="00152228" w:rsidRDefault="00152228" w:rsidP="00152228">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530D2500" w14:textId="77777777" w:rsidR="00152228" w:rsidRDefault="00152228" w:rsidP="00152228">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3A51576D"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3D60D" w14:textId="77777777" w:rsidR="00152228" w:rsidRDefault="00152228" w:rsidP="00152228">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152228" w:rsidRPr="002E56B9" w14:paraId="6DDA59F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452A5C0" w14:textId="77777777" w:rsidR="00152228" w:rsidRPr="002E56B9" w:rsidRDefault="00152228" w:rsidP="00152228">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71AD5E9C" w14:textId="77777777" w:rsidR="00152228" w:rsidRPr="002E56B9" w:rsidRDefault="00152228" w:rsidP="00152228">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029EF2D"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0757" w14:textId="77777777" w:rsidR="00152228" w:rsidRPr="002E56B9" w:rsidRDefault="00152228" w:rsidP="00152228">
            <w:pPr>
              <w:pStyle w:val="TAL"/>
            </w:pPr>
          </w:p>
        </w:tc>
      </w:tr>
      <w:tr w:rsidR="00152228" w:rsidRPr="002E56B9" w14:paraId="027F51A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BB2064" w14:textId="77777777" w:rsidR="00152228" w:rsidRPr="002E56B9" w:rsidRDefault="00152228" w:rsidP="00152228">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61D6824E" w14:textId="77777777" w:rsidR="00152228" w:rsidRPr="002E56B9" w:rsidRDefault="00152228" w:rsidP="00152228">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152228" w:rsidRPr="002E56B9" w:rsidRDefault="00152228" w:rsidP="0015222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9B14D2E"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65E5F" w14:textId="77777777" w:rsidR="00152228" w:rsidRPr="002E56B9" w:rsidRDefault="00152228" w:rsidP="00152228">
            <w:pPr>
              <w:pStyle w:val="TAL"/>
            </w:pPr>
          </w:p>
        </w:tc>
      </w:tr>
      <w:tr w:rsidR="00152228" w14:paraId="3687E05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9908BED" w14:textId="77777777" w:rsidR="00152228" w:rsidRDefault="00152228" w:rsidP="00152228">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3954F24B" w14:textId="77777777" w:rsidR="00152228" w:rsidRDefault="00152228" w:rsidP="00152228">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0ADFF001" w14:textId="77777777" w:rsidR="00152228" w:rsidRPr="00CB3AC7" w:rsidRDefault="00152228" w:rsidP="00152228">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C071826" w14:textId="323D0AB9" w:rsidR="00152228" w:rsidRPr="00CB3AC7"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365613" w14:textId="77777777" w:rsidR="00152228" w:rsidRDefault="00152228" w:rsidP="00152228">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A9102CD" w14:textId="57FA5C88" w:rsidR="00152228"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8253B86"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987B4"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59321D0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96B8CA4" w14:textId="77777777" w:rsidR="00152228" w:rsidRPr="002E56B9" w:rsidRDefault="00152228" w:rsidP="00152228">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5DFF52C9" w14:textId="77777777" w:rsidR="00152228" w:rsidRPr="002E56B9" w:rsidRDefault="00152228" w:rsidP="00152228">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F6A6877"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9C61327" w14:textId="77777777" w:rsidR="00152228" w:rsidRPr="002E56B9" w:rsidRDefault="00152228" w:rsidP="00152228">
            <w:pPr>
              <w:pStyle w:val="TAL"/>
            </w:pPr>
            <w:r w:rsidRPr="002E56B9">
              <w:t>NOTE 1</w:t>
            </w:r>
          </w:p>
          <w:p w14:paraId="5ED980E1" w14:textId="77777777" w:rsidR="00152228" w:rsidRPr="002E56B9" w:rsidRDefault="00152228" w:rsidP="00152228">
            <w:pPr>
              <w:pStyle w:val="TAL"/>
            </w:pPr>
            <w:r w:rsidRPr="002E56B9">
              <w:t>Skip TC 7.5 if UE supports NSA and TS 38.521-3 TC 7.5B.2 or 7.5B.3 has been executed.</w:t>
            </w:r>
          </w:p>
        </w:tc>
      </w:tr>
      <w:tr w:rsidR="00152228" w:rsidRPr="002E56B9" w14:paraId="3EE37EF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290F8A6" w14:textId="77777777" w:rsidR="00152228" w:rsidRPr="002E56B9" w:rsidRDefault="00152228" w:rsidP="00152228">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3E9FE759" w14:textId="77777777" w:rsidR="00152228" w:rsidRPr="002E56B9" w:rsidRDefault="00152228" w:rsidP="00152228">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152228" w:rsidRPr="002E56B9" w:rsidRDefault="00152228" w:rsidP="00152228">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DE1BB7C" w14:textId="77777777" w:rsidR="00152228" w:rsidRPr="002E56B9" w:rsidRDefault="00152228" w:rsidP="0015222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28F61" w14:textId="77777777" w:rsidR="00152228" w:rsidRPr="002E56B9" w:rsidRDefault="00152228" w:rsidP="00152228">
            <w:pPr>
              <w:pStyle w:val="TAL"/>
            </w:pPr>
          </w:p>
        </w:tc>
      </w:tr>
      <w:tr w:rsidR="00152228" w:rsidRPr="002E56B9" w14:paraId="27411DC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88B8867" w14:textId="77777777" w:rsidR="00152228" w:rsidRPr="002E56B9" w:rsidRDefault="00152228" w:rsidP="00152228">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5BFC9EC0" w14:textId="77777777" w:rsidR="00152228" w:rsidRPr="002E56B9" w:rsidRDefault="00152228" w:rsidP="00152228">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152228" w:rsidRPr="002E56B9" w:rsidRDefault="00152228" w:rsidP="0015222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152228" w:rsidRPr="002E56B9" w:rsidRDefault="00152228" w:rsidP="00152228">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5CDFCF" w14:textId="77777777" w:rsidR="00152228" w:rsidRPr="002E56B9" w:rsidRDefault="00152228" w:rsidP="0015222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152228" w:rsidRPr="002E56B9" w:rsidRDefault="00152228" w:rsidP="00152228">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CA919D" w14:textId="77777777" w:rsidR="00152228" w:rsidRPr="002E56B9" w:rsidRDefault="00152228" w:rsidP="00152228">
            <w:pPr>
              <w:pStyle w:val="TAL"/>
            </w:pPr>
          </w:p>
        </w:tc>
      </w:tr>
      <w:tr w:rsidR="00152228" w:rsidRPr="002E56B9" w14:paraId="4A384C2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81F80A2" w14:textId="77777777" w:rsidR="00152228" w:rsidRPr="002E56B9" w:rsidRDefault="00152228" w:rsidP="00152228">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3B968292" w14:textId="77777777" w:rsidR="00152228" w:rsidRPr="002E56B9" w:rsidRDefault="00152228" w:rsidP="00152228">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105E4079" w:rsidR="00152228" w:rsidRPr="002E56B9" w:rsidRDefault="00152228" w:rsidP="00152228">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381CCE" w14:textId="0ADC264C" w:rsidR="00152228" w:rsidRPr="002E56B9" w:rsidRDefault="00152228" w:rsidP="00152228">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DB5B58C" w14:textId="3AB5D7E6" w:rsidR="00152228" w:rsidRPr="002E56B9" w:rsidRDefault="00152228" w:rsidP="00152228">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F0283DD" w14:textId="6D28656C" w:rsidR="00152228" w:rsidRPr="002E56B9" w:rsidRDefault="00152228" w:rsidP="00152228">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A43D0" w14:textId="41C7DC64" w:rsidR="00152228" w:rsidRPr="002E56B9" w:rsidRDefault="00152228" w:rsidP="00152228">
            <w:pPr>
              <w:pStyle w:val="TAL"/>
            </w:pPr>
          </w:p>
        </w:tc>
      </w:tr>
      <w:tr w:rsidR="00152228" w14:paraId="09DB6270" w14:textId="77777777" w:rsidTr="00AE6135">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7453DB47" w14:textId="77777777" w:rsidR="00152228" w:rsidRDefault="00152228" w:rsidP="00152228">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0102E94" w14:textId="77777777" w:rsidR="00152228" w:rsidRDefault="00152228" w:rsidP="00152228">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7D7B105" w14:textId="77777777" w:rsidR="00152228" w:rsidRDefault="00152228" w:rsidP="00152228">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AECAB5" w14:textId="7AB1B4D6" w:rsidR="00152228" w:rsidRDefault="00152228" w:rsidP="00152228">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74A35CF0" w14:textId="77777777" w:rsidR="00152228" w:rsidRDefault="00152228" w:rsidP="00152228">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3A316590" w14:textId="77777777" w:rsidR="00152228" w:rsidRDefault="00152228" w:rsidP="00152228">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4122141" w14:textId="77777777" w:rsidR="00152228" w:rsidRDefault="00152228" w:rsidP="00152228">
            <w:pPr>
              <w:pStyle w:val="TAL"/>
            </w:pPr>
          </w:p>
        </w:tc>
        <w:tc>
          <w:tcPr>
            <w:tcW w:w="2085" w:type="dxa"/>
            <w:tcBorders>
              <w:top w:val="single" w:sz="4" w:space="0" w:color="auto"/>
              <w:left w:val="single" w:sz="4" w:space="0" w:color="auto"/>
              <w:bottom w:val="single" w:sz="4" w:space="0" w:color="auto"/>
              <w:right w:val="single" w:sz="4" w:space="0" w:color="auto"/>
            </w:tcBorders>
          </w:tcPr>
          <w:p w14:paraId="16926939" w14:textId="77777777" w:rsidR="00152228" w:rsidRDefault="00152228" w:rsidP="00152228">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152228" w:rsidRPr="002E56B9" w14:paraId="266735C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CDE927" w14:textId="77777777" w:rsidR="00152228" w:rsidRPr="002E56B9" w:rsidRDefault="00152228" w:rsidP="00152228">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32766279" w14:textId="77777777" w:rsidR="00152228" w:rsidRPr="002E56B9" w:rsidRDefault="00152228" w:rsidP="00152228">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152228" w:rsidRPr="002E56B9" w:rsidRDefault="00152228" w:rsidP="0015222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152228" w:rsidRPr="002E56B9" w:rsidRDefault="00152228" w:rsidP="00152228">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DB86DAB" w14:textId="77777777" w:rsidR="00152228" w:rsidRPr="002E56B9" w:rsidRDefault="00152228" w:rsidP="00152228">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152228" w:rsidRPr="002E56B9" w:rsidRDefault="00152228" w:rsidP="00152228">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F4FBA8" w14:textId="77777777" w:rsidR="00152228" w:rsidRPr="002E56B9" w:rsidRDefault="00152228" w:rsidP="00152228">
            <w:pPr>
              <w:pStyle w:val="TAL"/>
            </w:pPr>
          </w:p>
        </w:tc>
      </w:tr>
      <w:tr w:rsidR="00152228" w:rsidRPr="002E56B9" w14:paraId="717C1DF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0879DD0" w14:textId="77777777" w:rsidR="00152228" w:rsidRPr="002E56B9" w:rsidRDefault="00152228" w:rsidP="00152228">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DBE1213" w14:textId="77777777" w:rsidR="00152228" w:rsidRPr="002E56B9" w:rsidRDefault="00152228" w:rsidP="00152228">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152228" w:rsidRPr="002E56B9" w:rsidRDefault="00152228" w:rsidP="00152228">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152228" w:rsidRPr="002E56B9" w:rsidRDefault="00152228" w:rsidP="00152228">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AA4558D" w14:textId="77777777" w:rsidR="00152228" w:rsidRPr="002E56B9" w:rsidRDefault="00152228" w:rsidP="0015222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152228" w:rsidRPr="002E56B9" w:rsidRDefault="00152228" w:rsidP="00152228">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91E7F2" w14:textId="77777777" w:rsidR="00152228" w:rsidRPr="002E56B9" w:rsidRDefault="00152228" w:rsidP="00152228">
            <w:pPr>
              <w:pStyle w:val="TAL"/>
            </w:pPr>
          </w:p>
        </w:tc>
      </w:tr>
      <w:tr w:rsidR="00152228" w:rsidRPr="002E56B9" w14:paraId="2E4BE80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1962130" w14:textId="77777777" w:rsidR="00152228" w:rsidRPr="002E56B9" w:rsidRDefault="00152228" w:rsidP="00152228">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783F88B" w14:textId="77777777" w:rsidR="00152228" w:rsidRPr="002E56B9" w:rsidRDefault="00152228" w:rsidP="00152228">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152228" w:rsidRPr="002E56B9" w:rsidRDefault="00152228" w:rsidP="00152228">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152228" w:rsidRPr="002E56B9" w:rsidRDefault="00152228" w:rsidP="00152228">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4241269" w14:textId="77777777" w:rsidR="00152228" w:rsidRPr="002E56B9" w:rsidRDefault="00152228" w:rsidP="00152228">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152228" w:rsidRPr="002E56B9" w:rsidRDefault="00152228" w:rsidP="00152228">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152228" w:rsidRPr="002E56B9"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A07F4EC" w14:textId="77777777" w:rsidR="00152228" w:rsidRPr="002E56B9" w:rsidRDefault="00152228" w:rsidP="00152228">
            <w:pPr>
              <w:keepNext/>
              <w:keepLines/>
              <w:spacing w:after="0"/>
              <w:rPr>
                <w:rFonts w:ascii="Arial" w:hAnsi="Arial"/>
                <w:sz w:val="18"/>
              </w:rPr>
            </w:pPr>
          </w:p>
        </w:tc>
      </w:tr>
      <w:tr w:rsidR="00152228" w14:paraId="78ADAF9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580B5D9" w14:textId="77777777" w:rsidR="00152228" w:rsidRDefault="00152228" w:rsidP="00152228">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15CD2DC3" w14:textId="77777777" w:rsidR="00152228" w:rsidRDefault="00152228" w:rsidP="00152228">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B6142D7" w14:textId="77777777" w:rsidR="00152228" w:rsidRPr="00CB3AC7" w:rsidRDefault="00152228" w:rsidP="00152228">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D4E2A5D" w14:textId="5F540F3C" w:rsidR="00152228" w:rsidRPr="00CB3AC7"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ABC2028" w14:textId="77777777" w:rsidR="00152228" w:rsidRDefault="00152228" w:rsidP="00152228">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E2A675D" w14:textId="5ADA8AA2" w:rsidR="00152228"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BCC238A"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C4D48"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3DB06C6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110929B" w14:textId="77777777" w:rsidR="00152228" w:rsidRPr="002E56B9" w:rsidRDefault="00152228" w:rsidP="00152228">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63D52424" w14:textId="77777777" w:rsidR="00152228" w:rsidRPr="002E56B9" w:rsidRDefault="00152228" w:rsidP="00152228">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152228" w:rsidRPr="002E56B9" w:rsidRDefault="00152228" w:rsidP="0015222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152228" w:rsidRPr="002E56B9" w:rsidRDefault="00152228" w:rsidP="00152228">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20F9290" w14:textId="77777777" w:rsidR="00152228" w:rsidRPr="002E56B9" w:rsidRDefault="00152228" w:rsidP="00152228">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152228" w:rsidRPr="002E56B9" w:rsidRDefault="00152228" w:rsidP="0015222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D2A27D" w14:textId="77777777" w:rsidR="00152228" w:rsidRPr="002E56B9" w:rsidRDefault="00152228" w:rsidP="00152228">
            <w:pPr>
              <w:pStyle w:val="TAL"/>
            </w:pPr>
            <w:r w:rsidRPr="002E56B9">
              <w:t>Skip TC 7.6.2 if UE supports NSA and TS 38.521-3 TC 7.6B.2.2 or 7.6B.2.3 has been executed.</w:t>
            </w:r>
          </w:p>
        </w:tc>
      </w:tr>
      <w:tr w:rsidR="00152228" w:rsidRPr="002E56B9" w14:paraId="34724CD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43B80D6" w14:textId="77777777" w:rsidR="00152228" w:rsidRPr="002E56B9" w:rsidRDefault="00152228" w:rsidP="00152228">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69CA6E47" w14:textId="77777777" w:rsidR="00152228" w:rsidRPr="002E56B9" w:rsidRDefault="00152228" w:rsidP="00152228">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9B804D0"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549F5B" w14:textId="77777777" w:rsidR="00152228" w:rsidRPr="002E56B9" w:rsidRDefault="00152228" w:rsidP="00152228">
            <w:pPr>
              <w:pStyle w:val="TAL"/>
            </w:pPr>
          </w:p>
        </w:tc>
      </w:tr>
      <w:tr w:rsidR="00152228" w:rsidRPr="002E56B9" w14:paraId="3CC3463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FFB75DB" w14:textId="77777777" w:rsidR="00152228" w:rsidRPr="002E56B9" w:rsidRDefault="00152228" w:rsidP="00152228">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CE5158C" w14:textId="77777777" w:rsidR="00152228" w:rsidRPr="002E56B9" w:rsidRDefault="00152228" w:rsidP="00152228">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37D3BC0"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152228" w:rsidRPr="002E56B9" w:rsidRDefault="00152228" w:rsidP="00152228">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8C4F19" w14:textId="77777777" w:rsidR="00152228" w:rsidRPr="002E56B9" w:rsidRDefault="00152228" w:rsidP="00152228">
            <w:pPr>
              <w:pStyle w:val="TAL"/>
            </w:pPr>
            <w:r w:rsidRPr="002E56B9">
              <w:t>Skip TC 7.6.4 if UE supports NSA and TS 38.521-3 TC 7.6B.4.2 or 7.6B.4.3 has been executed.</w:t>
            </w:r>
          </w:p>
        </w:tc>
      </w:tr>
      <w:tr w:rsidR="00152228" w:rsidRPr="002E56B9" w14:paraId="700A732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A69F83D" w14:textId="77777777" w:rsidR="00152228" w:rsidRPr="002E56B9" w:rsidRDefault="00152228" w:rsidP="00152228">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3E64F57B" w14:textId="77777777" w:rsidR="00152228" w:rsidRPr="002E56B9" w:rsidRDefault="00152228" w:rsidP="00152228">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152228" w:rsidRPr="002E56B9" w:rsidRDefault="00152228" w:rsidP="00152228">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1F6B19A" w14:textId="77777777" w:rsidR="00152228" w:rsidRPr="002E56B9" w:rsidRDefault="00152228" w:rsidP="0015222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F13EFF" w14:textId="77777777" w:rsidR="00152228" w:rsidRPr="002E56B9" w:rsidRDefault="00152228" w:rsidP="00152228">
            <w:pPr>
              <w:pStyle w:val="TAL"/>
            </w:pPr>
          </w:p>
        </w:tc>
      </w:tr>
      <w:tr w:rsidR="00152228" w:rsidRPr="002E56B9" w14:paraId="01AB8EA0"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BF1B4E7" w14:textId="77777777" w:rsidR="00152228" w:rsidRPr="002E56B9" w:rsidRDefault="00152228" w:rsidP="00152228">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62B5F23C" w14:textId="77777777" w:rsidR="00152228" w:rsidRPr="002E56B9" w:rsidRDefault="00152228" w:rsidP="00152228">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152228" w:rsidRPr="002E56B9" w:rsidRDefault="00152228" w:rsidP="00152228">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DBE134B" w14:textId="77777777" w:rsidR="00152228" w:rsidRPr="002E56B9" w:rsidRDefault="00152228" w:rsidP="0015222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152228" w:rsidRPr="002E56B9"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158A9CBC" w14:textId="77777777" w:rsidR="00152228" w:rsidRPr="002E56B9" w:rsidRDefault="00152228" w:rsidP="00152228">
            <w:pPr>
              <w:pStyle w:val="TAL"/>
            </w:pPr>
          </w:p>
        </w:tc>
      </w:tr>
      <w:tr w:rsidR="00152228" w:rsidRPr="002E56B9" w14:paraId="4548FE0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D8B37B0" w14:textId="77777777" w:rsidR="00152228" w:rsidRPr="002E56B9" w:rsidRDefault="00152228" w:rsidP="00152228">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0E4312E" w14:textId="77777777" w:rsidR="00152228" w:rsidRPr="002E56B9" w:rsidRDefault="00152228" w:rsidP="00152228">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2B5EC16B" w:rsidR="00152228" w:rsidRPr="002E56B9" w:rsidRDefault="00152228" w:rsidP="00152228">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152228" w:rsidRPr="002E56B9" w:rsidRDefault="00152228" w:rsidP="00152228">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804AE30" w14:textId="77777777" w:rsidR="00152228" w:rsidRPr="002E56B9" w:rsidRDefault="00152228" w:rsidP="0015222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152228" w:rsidRPr="002E56B9" w:rsidRDefault="00152228" w:rsidP="0015222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B03E0B" w14:textId="77777777" w:rsidR="00152228" w:rsidRPr="002E56B9" w:rsidRDefault="00152228" w:rsidP="00152228">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152228" w:rsidRPr="002E56B9" w14:paraId="13A42CB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C46C1DE" w14:textId="77777777" w:rsidR="00152228" w:rsidRPr="002E56B9" w:rsidRDefault="00152228" w:rsidP="00152228">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61881B44" w14:textId="77777777" w:rsidR="00152228" w:rsidRPr="002E56B9" w:rsidRDefault="00152228" w:rsidP="00152228">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152228" w:rsidRPr="002E56B9" w:rsidRDefault="00152228" w:rsidP="00152228">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62855DB" w14:textId="77777777" w:rsidR="00152228" w:rsidRPr="002E56B9" w:rsidRDefault="00152228" w:rsidP="0015222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8CA50A" w14:textId="77777777" w:rsidR="00152228" w:rsidRPr="002E56B9" w:rsidRDefault="00152228" w:rsidP="00152228">
            <w:pPr>
              <w:pStyle w:val="TAL"/>
            </w:pPr>
          </w:p>
        </w:tc>
      </w:tr>
      <w:tr w:rsidR="00152228" w:rsidRPr="002E56B9" w14:paraId="718FE22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C54A8F9" w14:textId="77777777" w:rsidR="00152228" w:rsidRPr="002E56B9" w:rsidRDefault="00152228" w:rsidP="00152228">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76E32448" w14:textId="77777777" w:rsidR="00152228" w:rsidRPr="002E56B9" w:rsidRDefault="00152228" w:rsidP="00152228">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152228" w:rsidRPr="002E56B9" w:rsidRDefault="00152228" w:rsidP="00152228">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3D0E10A" w14:textId="77777777" w:rsidR="00152228" w:rsidRPr="002E56B9" w:rsidRDefault="00152228" w:rsidP="0015222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62895" w14:textId="77777777" w:rsidR="00152228" w:rsidRPr="002E56B9" w:rsidRDefault="00152228" w:rsidP="00152228">
            <w:pPr>
              <w:pStyle w:val="TAL"/>
            </w:pPr>
          </w:p>
        </w:tc>
      </w:tr>
      <w:tr w:rsidR="00152228" w:rsidRPr="002E56B9" w14:paraId="079C195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7E4B08A" w14:textId="77777777" w:rsidR="00152228" w:rsidRPr="002E56B9" w:rsidRDefault="00152228" w:rsidP="00152228">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5B557007" w14:textId="77777777" w:rsidR="00152228" w:rsidRPr="002E56B9" w:rsidRDefault="00152228" w:rsidP="00152228">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3EE99CBB" w:rsidR="00152228" w:rsidRPr="002E56B9" w:rsidRDefault="00152228" w:rsidP="00152228">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152228" w:rsidRPr="002E56B9" w:rsidRDefault="00152228" w:rsidP="00152228">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534E60C" w14:textId="77777777" w:rsidR="00152228" w:rsidRPr="002E56B9" w:rsidRDefault="00152228" w:rsidP="0015222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152228" w:rsidRPr="002E56B9" w:rsidRDefault="00152228" w:rsidP="0015222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7CF64" w14:textId="77777777" w:rsidR="00152228" w:rsidRPr="002E56B9" w:rsidRDefault="00152228" w:rsidP="00152228">
            <w:pPr>
              <w:pStyle w:val="TAL"/>
            </w:pPr>
          </w:p>
        </w:tc>
      </w:tr>
      <w:tr w:rsidR="00152228" w:rsidRPr="002E56B9" w14:paraId="2AE67D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A856C5D" w14:textId="77777777" w:rsidR="00152228" w:rsidRPr="002E56B9" w:rsidRDefault="00152228" w:rsidP="00152228">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3B9AD705" w14:textId="77777777" w:rsidR="00152228" w:rsidRPr="002E56B9" w:rsidRDefault="00152228" w:rsidP="00152228">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152228" w:rsidRPr="002E56B9" w:rsidRDefault="00152228" w:rsidP="00152228">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C0E799B" w14:textId="77777777" w:rsidR="00152228" w:rsidRPr="002E56B9" w:rsidRDefault="00152228" w:rsidP="0015222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CA8895" w14:textId="77777777" w:rsidR="00152228" w:rsidRPr="002E56B9" w:rsidRDefault="00152228" w:rsidP="00152228">
            <w:pPr>
              <w:pStyle w:val="TAL"/>
            </w:pPr>
          </w:p>
        </w:tc>
      </w:tr>
      <w:tr w:rsidR="00152228" w:rsidRPr="002E56B9" w14:paraId="12F75D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768668" w14:textId="77777777" w:rsidR="00152228" w:rsidRPr="002E56B9" w:rsidRDefault="00152228" w:rsidP="00152228">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490F33CC" w14:textId="77777777" w:rsidR="00152228" w:rsidRPr="002E56B9" w:rsidRDefault="00152228" w:rsidP="00152228">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232E7C7D" w:rsidR="00152228" w:rsidRPr="002E56B9" w:rsidRDefault="00152228" w:rsidP="00152228">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152228" w:rsidRPr="002E56B9" w:rsidRDefault="00152228" w:rsidP="00152228">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0E6C3BA" w14:textId="77777777" w:rsidR="00152228" w:rsidRPr="002E56B9" w:rsidRDefault="00152228" w:rsidP="0015222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74AA3" w14:textId="77777777" w:rsidR="00152228" w:rsidRPr="002E56B9" w:rsidRDefault="00152228" w:rsidP="00152228">
            <w:pPr>
              <w:pStyle w:val="TAL"/>
            </w:pPr>
          </w:p>
        </w:tc>
      </w:tr>
      <w:tr w:rsidR="00152228" w:rsidRPr="002E56B9" w14:paraId="772BAC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6C81582" w14:textId="77777777" w:rsidR="00152228" w:rsidRPr="002E56B9" w:rsidRDefault="00152228" w:rsidP="00152228">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4EE002F" w14:textId="77777777" w:rsidR="00152228" w:rsidRPr="002E56B9" w:rsidRDefault="00152228" w:rsidP="00152228">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496A96FC" w:rsidR="00152228" w:rsidRPr="002E56B9" w:rsidRDefault="00152228" w:rsidP="00152228">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152228" w:rsidRPr="002E56B9" w:rsidRDefault="00152228" w:rsidP="00152228">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0519D4F" w14:textId="77777777" w:rsidR="00152228" w:rsidRPr="002E56B9" w:rsidRDefault="00152228" w:rsidP="0015222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152228" w:rsidRPr="002E56B9" w:rsidRDefault="00152228" w:rsidP="0015222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C434D4" w14:textId="77777777" w:rsidR="00152228" w:rsidRPr="002E56B9" w:rsidRDefault="00152228" w:rsidP="00152228">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152228" w:rsidRPr="002E56B9" w14:paraId="7B94A18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7D75B6" w14:textId="77777777" w:rsidR="00152228" w:rsidRPr="002E56B9" w:rsidRDefault="00152228" w:rsidP="00152228">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519B770" w14:textId="77777777" w:rsidR="00152228" w:rsidRPr="002E56B9" w:rsidRDefault="00152228" w:rsidP="00152228">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C9C538"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B4FE82" w14:textId="77777777" w:rsidR="00152228" w:rsidRPr="002E56B9" w:rsidRDefault="00152228" w:rsidP="00152228">
            <w:pPr>
              <w:pStyle w:val="TAL"/>
            </w:pPr>
          </w:p>
        </w:tc>
      </w:tr>
      <w:tr w:rsidR="00152228" w:rsidRPr="002E56B9" w14:paraId="7B5B1E9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04E1BB" w14:textId="77777777" w:rsidR="00152228" w:rsidRPr="002E56B9" w:rsidRDefault="00152228" w:rsidP="00152228">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6546CD2" w14:textId="77777777" w:rsidR="00152228" w:rsidRPr="002E56B9" w:rsidRDefault="00152228" w:rsidP="00152228">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152228" w:rsidRPr="002E56B9" w:rsidRDefault="00152228" w:rsidP="0015222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152228" w:rsidRPr="002E56B9" w:rsidRDefault="00152228" w:rsidP="00152228">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0B879B2" w14:textId="77777777" w:rsidR="00152228" w:rsidRPr="002E56B9" w:rsidRDefault="00152228" w:rsidP="0015222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152228" w:rsidRPr="002E56B9" w:rsidRDefault="00152228" w:rsidP="0015222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77B4AD" w14:textId="77777777" w:rsidR="00152228" w:rsidRPr="002E56B9" w:rsidRDefault="00152228" w:rsidP="00152228">
            <w:pPr>
              <w:pStyle w:val="TAL"/>
            </w:pPr>
          </w:p>
        </w:tc>
      </w:tr>
      <w:tr w:rsidR="00152228" w:rsidRPr="002E56B9" w14:paraId="15D9C40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1B2A86E" w14:textId="77777777" w:rsidR="00152228" w:rsidRPr="002E56B9" w:rsidRDefault="00152228" w:rsidP="00152228">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6DF468BD" w14:textId="77777777" w:rsidR="00152228" w:rsidRPr="002E56B9" w:rsidRDefault="00152228" w:rsidP="00152228">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152228" w:rsidRPr="002E56B9" w:rsidRDefault="00152228" w:rsidP="00152228">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013FF9" w14:textId="77777777" w:rsidR="00152228" w:rsidRPr="002E56B9" w:rsidRDefault="00152228" w:rsidP="0015222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152228" w:rsidRPr="002E56B9" w:rsidRDefault="00152228" w:rsidP="0015222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447218" w14:textId="77777777" w:rsidR="00152228" w:rsidRPr="002E56B9" w:rsidRDefault="00152228" w:rsidP="00152228">
            <w:pPr>
              <w:pStyle w:val="TAL"/>
            </w:pPr>
          </w:p>
        </w:tc>
      </w:tr>
      <w:tr w:rsidR="00152228" w:rsidRPr="002E56B9" w14:paraId="2316BF0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E4335E9" w14:textId="77777777" w:rsidR="00152228" w:rsidRPr="002E56B9" w:rsidRDefault="00152228" w:rsidP="00152228">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37809E7" w14:textId="77777777" w:rsidR="00152228" w:rsidRPr="002E56B9" w:rsidRDefault="00152228" w:rsidP="00152228">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152228" w:rsidRPr="002E56B9" w:rsidRDefault="00152228" w:rsidP="0015222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152228" w:rsidRPr="002E56B9" w:rsidRDefault="00152228" w:rsidP="00152228">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398B2FC" w14:textId="77777777" w:rsidR="00152228" w:rsidRPr="002E56B9" w:rsidRDefault="00152228" w:rsidP="0015222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152228" w:rsidRPr="002E56B9" w:rsidRDefault="00152228" w:rsidP="0015222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49A77" w14:textId="77777777" w:rsidR="00152228" w:rsidRPr="002E56B9" w:rsidRDefault="00152228" w:rsidP="00152228">
            <w:pPr>
              <w:pStyle w:val="TAL"/>
            </w:pPr>
          </w:p>
        </w:tc>
      </w:tr>
      <w:tr w:rsidR="00152228" w:rsidRPr="002E56B9" w14:paraId="092400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ABCD7B" w14:textId="77777777" w:rsidR="00152228" w:rsidRPr="002E56B9" w:rsidRDefault="00152228" w:rsidP="00152228">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BF6C245" w14:textId="77777777" w:rsidR="00152228" w:rsidRPr="002E56B9" w:rsidRDefault="00152228" w:rsidP="00152228">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39CD552"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2A014" w14:textId="77777777" w:rsidR="00152228" w:rsidRPr="002E56B9" w:rsidRDefault="00152228" w:rsidP="00152228">
            <w:pPr>
              <w:pStyle w:val="TAL"/>
            </w:pPr>
          </w:p>
        </w:tc>
      </w:tr>
      <w:tr w:rsidR="00152228" w:rsidRPr="002E56B9" w14:paraId="5D46C45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520C695" w14:textId="77777777" w:rsidR="00152228" w:rsidRPr="002E56B9" w:rsidRDefault="00152228" w:rsidP="00152228">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156F2004" w14:textId="77777777" w:rsidR="00152228" w:rsidRPr="002E56B9" w:rsidRDefault="00152228" w:rsidP="00152228">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152228" w:rsidRPr="002E56B9" w:rsidRDefault="00152228" w:rsidP="0015222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EB37264"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A1ABC1" w14:textId="77777777" w:rsidR="00152228" w:rsidRPr="002E56B9" w:rsidRDefault="00152228" w:rsidP="00152228">
            <w:pPr>
              <w:pStyle w:val="TAL"/>
            </w:pPr>
          </w:p>
        </w:tc>
      </w:tr>
      <w:tr w:rsidR="00152228" w:rsidRPr="002E56B9" w14:paraId="794709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EE7CE91" w14:textId="77777777" w:rsidR="00152228" w:rsidRPr="002E56B9" w:rsidRDefault="00152228" w:rsidP="00152228">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1DEC8604" w14:textId="77777777" w:rsidR="00152228" w:rsidRPr="002E56B9" w:rsidRDefault="00152228" w:rsidP="00152228">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0C23E60"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0725EF" w14:textId="77777777" w:rsidR="00152228" w:rsidRPr="002E56B9" w:rsidRDefault="00152228" w:rsidP="00152228">
            <w:pPr>
              <w:pStyle w:val="TAL"/>
            </w:pPr>
          </w:p>
        </w:tc>
      </w:tr>
      <w:tr w:rsidR="00152228" w:rsidRPr="002E56B9" w14:paraId="29270AB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550F936" w14:textId="77777777" w:rsidR="00152228" w:rsidRPr="002E56B9" w:rsidRDefault="00152228" w:rsidP="00152228">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7E75555E" w14:textId="77777777" w:rsidR="00152228" w:rsidRPr="002E56B9" w:rsidRDefault="00152228" w:rsidP="00152228">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152228" w:rsidRPr="002E56B9" w:rsidRDefault="00152228" w:rsidP="0015222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500F57A"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64F565" w14:textId="77777777" w:rsidR="00152228" w:rsidRPr="002E56B9" w:rsidRDefault="00152228" w:rsidP="00152228">
            <w:pPr>
              <w:pStyle w:val="TAL"/>
            </w:pPr>
          </w:p>
        </w:tc>
      </w:tr>
      <w:tr w:rsidR="00152228" w:rsidRPr="002E56B9" w14:paraId="66A573C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9D30551" w14:textId="77777777" w:rsidR="00152228" w:rsidRPr="002E56B9" w:rsidRDefault="00152228" w:rsidP="00152228">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0F7FD16A" w14:textId="77777777" w:rsidR="00152228" w:rsidRPr="002E56B9" w:rsidRDefault="00152228" w:rsidP="00152228">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9628B72"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A0F360" w14:textId="77777777" w:rsidR="00152228" w:rsidRPr="002E56B9" w:rsidRDefault="00152228" w:rsidP="00152228">
            <w:pPr>
              <w:pStyle w:val="TAL"/>
            </w:pPr>
          </w:p>
        </w:tc>
      </w:tr>
      <w:tr w:rsidR="00152228" w:rsidRPr="002E56B9" w14:paraId="71AC7BF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5690B2" w14:textId="77777777" w:rsidR="00152228" w:rsidRPr="002E56B9" w:rsidRDefault="00152228" w:rsidP="00152228">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37F9F7D9" w14:textId="706C5258" w:rsidR="00152228" w:rsidRPr="002E56B9" w:rsidRDefault="00152228" w:rsidP="00152228">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0BA60AFD" w14:textId="3E482A08" w:rsidR="00152228" w:rsidRPr="002E56B9" w:rsidRDefault="00152228" w:rsidP="00152228">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004680" w14:textId="7181406E" w:rsidR="00152228" w:rsidRPr="002E56B9" w:rsidRDefault="00152228" w:rsidP="0015222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19D9E5A" w14:textId="0691BFC3" w:rsidR="00152228" w:rsidRPr="002E56B9" w:rsidRDefault="00152228" w:rsidP="0015222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D0B44C" w14:textId="207662CD" w:rsidR="00152228" w:rsidRPr="002E56B9" w:rsidRDefault="00152228" w:rsidP="0015222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DF3978" w14:textId="77777777" w:rsidR="00152228" w:rsidRPr="002E56B9" w:rsidRDefault="00152228" w:rsidP="00152228">
            <w:pPr>
              <w:pStyle w:val="TAL"/>
            </w:pPr>
          </w:p>
        </w:tc>
      </w:tr>
      <w:tr w:rsidR="00152228" w:rsidRPr="002E56B9" w14:paraId="2610369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11CCEF6"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493C5C34" w14:textId="77777777" w:rsidR="00152228" w:rsidRPr="002E56B9" w:rsidRDefault="00152228" w:rsidP="00152228">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152228" w:rsidRPr="002E56B9" w:rsidRDefault="00152228" w:rsidP="0015222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152228" w:rsidRPr="002E56B9" w:rsidRDefault="00152228" w:rsidP="00152228">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1F4D3E"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152228" w:rsidRPr="002E56B9" w:rsidRDefault="00152228" w:rsidP="00152228">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152228" w:rsidRPr="002E56B9"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EB4F1" w14:textId="77777777" w:rsidR="00152228" w:rsidRPr="002E56B9" w:rsidRDefault="00152228" w:rsidP="00152228">
            <w:pPr>
              <w:keepNext/>
              <w:keepLines/>
              <w:spacing w:after="0"/>
              <w:rPr>
                <w:rFonts w:ascii="Arial" w:hAnsi="Arial"/>
                <w:sz w:val="18"/>
              </w:rPr>
            </w:pPr>
          </w:p>
        </w:tc>
      </w:tr>
      <w:tr w:rsidR="00152228" w:rsidRPr="002E56B9" w14:paraId="387F69F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0B7C7F"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EB40A12" w14:textId="77777777" w:rsidR="00152228" w:rsidRPr="002E56B9" w:rsidRDefault="00152228" w:rsidP="00152228">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152228" w:rsidRPr="002E56B9" w:rsidRDefault="00152228" w:rsidP="0015222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152228" w:rsidRPr="002E56B9" w:rsidRDefault="00152228" w:rsidP="00152228">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3768D64" w14:textId="77777777" w:rsidR="00152228" w:rsidRPr="002E56B9" w:rsidRDefault="00152228" w:rsidP="0015222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152228" w:rsidRPr="002E56B9" w:rsidRDefault="00152228" w:rsidP="00152228">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152228" w:rsidRPr="002E56B9"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A8B6F3" w14:textId="77777777" w:rsidR="00152228" w:rsidRPr="002E56B9" w:rsidRDefault="00152228" w:rsidP="00152228">
            <w:pPr>
              <w:keepNext/>
              <w:keepLines/>
              <w:spacing w:after="0"/>
              <w:rPr>
                <w:rFonts w:ascii="Arial" w:hAnsi="Arial"/>
                <w:sz w:val="18"/>
              </w:rPr>
            </w:pPr>
          </w:p>
        </w:tc>
      </w:tr>
      <w:tr w:rsidR="00152228" w14:paraId="52C681A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F4F69C4" w14:textId="77777777" w:rsidR="00152228" w:rsidRDefault="00152228" w:rsidP="00152228">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349950C8" w14:textId="77777777" w:rsidR="00152228" w:rsidRDefault="00152228" w:rsidP="00152228">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78BCD48E" w14:textId="77777777" w:rsidR="00152228" w:rsidRDefault="00152228" w:rsidP="00152228">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F334BDC" w14:textId="7DD5065F" w:rsidR="00152228" w:rsidRPr="00CB3AC7"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DF235EC" w14:textId="77777777" w:rsidR="00152228" w:rsidRDefault="00152228" w:rsidP="00152228">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0B9A72" w14:textId="1654DDE6" w:rsidR="00152228" w:rsidRPr="00CB3AC7"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830B6B1"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DD95BE"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14:paraId="4FA2B77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4689F2A" w14:textId="77777777" w:rsidR="00152228" w:rsidRDefault="00152228" w:rsidP="00152228">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5CAECA46" w14:textId="77777777" w:rsidR="00152228" w:rsidRDefault="00152228" w:rsidP="00152228">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892CC3A" w14:textId="77777777" w:rsidR="00152228" w:rsidRDefault="00152228" w:rsidP="00152228">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19D04" w14:textId="7793A57A" w:rsidR="00152228" w:rsidRPr="00CB3AC7"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2E19B64" w14:textId="77777777" w:rsidR="00152228" w:rsidRDefault="00152228" w:rsidP="00152228">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130566" w14:textId="5C32B587" w:rsidR="00152228" w:rsidRPr="00CB3AC7"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8C2EB21"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318FE"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1783EB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B11BCFF" w14:textId="77777777" w:rsidR="00152228" w:rsidRPr="002E56B9" w:rsidRDefault="00152228" w:rsidP="00152228">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28C2AF3" w14:textId="77777777" w:rsidR="00152228" w:rsidRPr="002E56B9" w:rsidRDefault="00152228" w:rsidP="00152228">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7AD43F5"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790A11" w14:textId="77777777" w:rsidR="00152228" w:rsidRPr="002E56B9" w:rsidRDefault="00152228" w:rsidP="00152228">
            <w:pPr>
              <w:pStyle w:val="TAL"/>
            </w:pPr>
          </w:p>
        </w:tc>
      </w:tr>
      <w:tr w:rsidR="00152228" w:rsidRPr="002E56B9" w14:paraId="721B31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E484C9" w14:textId="77777777" w:rsidR="00152228" w:rsidRPr="002E56B9" w:rsidRDefault="00152228" w:rsidP="00152228">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6BC6F5FF" w14:textId="77777777" w:rsidR="00152228" w:rsidRPr="002E56B9" w:rsidRDefault="00152228" w:rsidP="00152228">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152228" w:rsidRPr="002E56B9" w:rsidRDefault="00152228" w:rsidP="00152228">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CDF4A2" w14:textId="77777777" w:rsidR="00152228" w:rsidRPr="002E56B9" w:rsidRDefault="00152228" w:rsidP="0015222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152228" w:rsidRPr="002E56B9" w:rsidRDefault="00152228" w:rsidP="0015222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55C85" w14:textId="77777777" w:rsidR="00152228" w:rsidRPr="002E56B9" w:rsidRDefault="00152228" w:rsidP="00152228">
            <w:pPr>
              <w:pStyle w:val="TAL"/>
            </w:pPr>
          </w:p>
        </w:tc>
      </w:tr>
      <w:tr w:rsidR="00152228" w:rsidRPr="002E56B9" w14:paraId="43888D6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539837" w14:textId="77777777" w:rsidR="00152228" w:rsidRPr="002E56B9" w:rsidRDefault="00152228" w:rsidP="00152228">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5A0335BE" w14:textId="77777777" w:rsidR="00152228" w:rsidRPr="002E56B9" w:rsidRDefault="00152228" w:rsidP="00152228">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152228" w:rsidRPr="002E56B9" w:rsidRDefault="00152228" w:rsidP="00152228">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4F2D423" w14:textId="77777777" w:rsidR="00152228" w:rsidRPr="002E56B9" w:rsidRDefault="00152228" w:rsidP="0015222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E53E02" w14:textId="77777777" w:rsidR="00152228" w:rsidRPr="002E56B9" w:rsidRDefault="00152228" w:rsidP="00152228">
            <w:pPr>
              <w:pStyle w:val="TAL"/>
            </w:pPr>
          </w:p>
        </w:tc>
      </w:tr>
      <w:tr w:rsidR="00152228" w:rsidRPr="002E56B9" w14:paraId="2FB8211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8A53E25" w14:textId="77777777" w:rsidR="00152228" w:rsidRPr="002E56B9" w:rsidRDefault="00152228" w:rsidP="00152228">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64E0535" w14:textId="77777777" w:rsidR="00152228" w:rsidRPr="002E56B9" w:rsidRDefault="00152228" w:rsidP="00152228">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3EAABD1A" w:rsidR="00152228" w:rsidRPr="002E56B9" w:rsidRDefault="00152228" w:rsidP="00152228">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998E92" w14:textId="37257612" w:rsidR="00152228" w:rsidRPr="002E56B9" w:rsidRDefault="00152228" w:rsidP="00152228">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FF7A2A" w14:textId="77777777" w:rsidR="00152228" w:rsidRPr="002E56B9" w:rsidRDefault="00152228" w:rsidP="0015222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332F7266" w:rsidR="00152228" w:rsidRPr="002E56B9" w:rsidRDefault="00152228" w:rsidP="00152228">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B9A0B82" w14:textId="3E446F13" w:rsidR="00152228" w:rsidRPr="002E56B9" w:rsidRDefault="00152228" w:rsidP="00152228">
            <w:pPr>
              <w:pStyle w:val="TAL"/>
            </w:pPr>
          </w:p>
        </w:tc>
      </w:tr>
      <w:tr w:rsidR="00152228" w:rsidRPr="002E56B9" w14:paraId="1FAD55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5DB39CA" w14:textId="77777777" w:rsidR="00152228" w:rsidRPr="002E56B9" w:rsidRDefault="00152228" w:rsidP="00152228">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0644D593" w14:textId="77777777" w:rsidR="00152228" w:rsidRPr="002E56B9" w:rsidRDefault="00152228" w:rsidP="00152228">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DAA8C5E"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499" w14:textId="77777777" w:rsidR="00152228" w:rsidRPr="002E56B9" w:rsidRDefault="00152228" w:rsidP="00152228">
            <w:pPr>
              <w:pStyle w:val="TAL"/>
            </w:pPr>
          </w:p>
        </w:tc>
      </w:tr>
      <w:tr w:rsidR="00152228" w:rsidRPr="002E56B9" w14:paraId="0D5406C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BD7CA2" w14:textId="77777777" w:rsidR="00152228" w:rsidRPr="002E56B9" w:rsidRDefault="00152228" w:rsidP="00152228">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1B632D11" w14:textId="77777777" w:rsidR="00152228" w:rsidRPr="002E56B9" w:rsidRDefault="00152228" w:rsidP="00152228">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152228" w:rsidRPr="002E56B9" w:rsidRDefault="00152228" w:rsidP="0015222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C67F413"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A1129E" w14:textId="77777777" w:rsidR="00152228" w:rsidRPr="002E56B9" w:rsidRDefault="00152228" w:rsidP="00152228">
            <w:pPr>
              <w:pStyle w:val="TAL"/>
            </w:pPr>
          </w:p>
        </w:tc>
      </w:tr>
      <w:tr w:rsidR="00152228" w:rsidRPr="002E56B9" w14:paraId="1633B8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B93B4EF" w14:textId="77777777" w:rsidR="00152228" w:rsidRPr="002E56B9" w:rsidRDefault="00152228" w:rsidP="00152228">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C913614" w14:textId="77777777" w:rsidR="00152228" w:rsidRPr="002E56B9" w:rsidRDefault="00152228" w:rsidP="00152228">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152228" w:rsidRPr="002E56B9" w:rsidRDefault="00152228" w:rsidP="0015222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BA88977"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86ABE" w14:textId="77777777" w:rsidR="00152228" w:rsidRPr="002E56B9" w:rsidRDefault="00152228" w:rsidP="00152228">
            <w:pPr>
              <w:pStyle w:val="TAL"/>
            </w:pPr>
          </w:p>
        </w:tc>
      </w:tr>
      <w:tr w:rsidR="00152228" w14:paraId="2970E0C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5DCCA44" w14:textId="77777777" w:rsidR="00152228" w:rsidRDefault="00152228" w:rsidP="00152228">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2489B86" w14:textId="77777777" w:rsidR="00152228" w:rsidRDefault="00152228" w:rsidP="00152228">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2683313B" w14:textId="77777777" w:rsidR="00152228" w:rsidRDefault="00152228" w:rsidP="00152228">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2047E33" w14:textId="40167B07" w:rsidR="00152228"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16A353B" w14:textId="77777777" w:rsidR="00152228" w:rsidRDefault="00152228" w:rsidP="00152228">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288F5F1" w14:textId="52179718" w:rsidR="00152228"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B5012C5"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ECB88E"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6AAA8EF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946E453" w14:textId="77777777" w:rsidR="00152228" w:rsidRPr="002E56B9" w:rsidRDefault="00152228" w:rsidP="00152228">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0FB2244A" w14:textId="77777777" w:rsidR="00152228" w:rsidRPr="002E56B9" w:rsidRDefault="00152228" w:rsidP="00152228">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152228" w:rsidRPr="002E56B9" w:rsidRDefault="00152228" w:rsidP="00152228">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7A9299"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5B6E7D" w14:textId="77777777" w:rsidR="00152228" w:rsidRPr="002E56B9" w:rsidRDefault="00152228" w:rsidP="00152228">
            <w:pPr>
              <w:pStyle w:val="TAL"/>
            </w:pPr>
            <w:r w:rsidRPr="002E56B9">
              <w:t>Skip TC 7.8.2 if UE supports NSA and TS 38.521-3 TC 7.8B.2.2 or 7.8B.2.3 has been executed.</w:t>
            </w:r>
          </w:p>
        </w:tc>
      </w:tr>
      <w:tr w:rsidR="00152228" w:rsidRPr="002E56B9" w14:paraId="32C042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3CA175" w14:textId="77777777" w:rsidR="00152228" w:rsidRPr="002E56B9" w:rsidRDefault="00152228" w:rsidP="00152228">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AD0A9" w14:textId="77777777" w:rsidR="00152228" w:rsidRPr="002E56B9" w:rsidRDefault="00152228" w:rsidP="00152228">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152228" w:rsidRPr="002E56B9" w:rsidRDefault="00152228" w:rsidP="00152228">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152228" w:rsidRPr="002E56B9" w:rsidRDefault="00152228" w:rsidP="00152228">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64FAF093" w14:textId="77777777" w:rsidR="00152228" w:rsidRPr="002E56B9" w:rsidRDefault="00152228" w:rsidP="0015222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152228" w:rsidRPr="002E56B9" w:rsidRDefault="00152228" w:rsidP="00152228">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2F3991" w14:textId="77777777" w:rsidR="00152228" w:rsidRPr="002E56B9" w:rsidRDefault="00152228" w:rsidP="00152228">
            <w:pPr>
              <w:pStyle w:val="TAL"/>
            </w:pPr>
          </w:p>
        </w:tc>
      </w:tr>
      <w:tr w:rsidR="00152228" w:rsidRPr="002E56B9" w14:paraId="1235CAB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4CB8A66" w14:textId="77777777" w:rsidR="00152228" w:rsidRPr="002E56B9" w:rsidRDefault="00152228" w:rsidP="00152228">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F891576" w14:textId="77777777" w:rsidR="00152228" w:rsidRPr="002E56B9" w:rsidRDefault="00152228" w:rsidP="00152228">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152228" w:rsidRPr="002E56B9" w:rsidRDefault="00152228" w:rsidP="0015222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152228" w:rsidRPr="002E56B9" w:rsidRDefault="00152228" w:rsidP="00152228">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EBB2BB9" w14:textId="77777777" w:rsidR="00152228" w:rsidRPr="002E56B9" w:rsidRDefault="00152228" w:rsidP="00152228">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152228" w:rsidRPr="002E56B9" w:rsidRDefault="00152228" w:rsidP="0015222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EB0E9" w14:textId="77777777" w:rsidR="00152228" w:rsidRPr="002E56B9" w:rsidRDefault="00152228" w:rsidP="00152228">
            <w:pPr>
              <w:pStyle w:val="TAL"/>
            </w:pPr>
          </w:p>
        </w:tc>
      </w:tr>
      <w:tr w:rsidR="00152228" w:rsidRPr="002E56B9" w14:paraId="49D82E4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4AF844F" w14:textId="77777777" w:rsidR="00152228" w:rsidRPr="002E56B9" w:rsidRDefault="00152228" w:rsidP="00152228">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C73A7C2" w14:textId="77777777" w:rsidR="00152228" w:rsidRPr="002E56B9" w:rsidRDefault="00152228" w:rsidP="00152228">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6265F255" w:rsidR="00152228" w:rsidRPr="002E56B9" w:rsidRDefault="00152228" w:rsidP="00152228">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152228" w:rsidRPr="002E56B9" w:rsidRDefault="00152228" w:rsidP="00152228">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08ABB04" w14:textId="77777777" w:rsidR="00152228" w:rsidRPr="002E56B9" w:rsidRDefault="00152228" w:rsidP="00152228">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152228" w:rsidRPr="002E56B9" w:rsidRDefault="00152228" w:rsidP="0015222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8071" w14:textId="77777777" w:rsidR="00152228" w:rsidRPr="002E56B9" w:rsidRDefault="00152228" w:rsidP="00152228">
            <w:pPr>
              <w:pStyle w:val="TAL"/>
            </w:pPr>
          </w:p>
        </w:tc>
      </w:tr>
      <w:tr w:rsidR="00152228" w:rsidRPr="002E56B9" w14:paraId="7F039F1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74B26A" w14:textId="77777777" w:rsidR="00152228" w:rsidRPr="002E56B9" w:rsidRDefault="00152228" w:rsidP="00152228">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68ED44B4" w14:textId="77777777" w:rsidR="00152228" w:rsidRPr="002E56B9" w:rsidRDefault="00152228" w:rsidP="00152228">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152228" w:rsidRPr="002E56B9" w:rsidRDefault="00152228" w:rsidP="00152228">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948184D" w14:textId="77777777" w:rsidR="00152228" w:rsidRPr="002E56B9" w:rsidRDefault="00152228" w:rsidP="0015222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152228" w:rsidRPr="002E56B9" w:rsidRDefault="00152228" w:rsidP="0015222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251AA" w14:textId="77777777" w:rsidR="00152228" w:rsidRPr="002E56B9" w:rsidRDefault="00152228" w:rsidP="00152228">
            <w:pPr>
              <w:pStyle w:val="TAL"/>
            </w:pPr>
          </w:p>
        </w:tc>
      </w:tr>
      <w:tr w:rsidR="00152228" w:rsidRPr="002E56B9" w14:paraId="76B361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8FB9910" w14:textId="77777777" w:rsidR="00152228" w:rsidRPr="002E56B9" w:rsidRDefault="00152228" w:rsidP="00152228">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2BD4F3" w14:textId="77777777" w:rsidR="00152228" w:rsidRPr="002E56B9" w:rsidRDefault="00152228" w:rsidP="00152228">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152228" w:rsidRPr="002E56B9" w:rsidRDefault="00152228" w:rsidP="0015222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152228" w:rsidRPr="002E56B9" w:rsidRDefault="00152228" w:rsidP="00152228">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F06DB6B" w14:textId="77777777" w:rsidR="00152228" w:rsidRPr="002E56B9" w:rsidRDefault="00152228" w:rsidP="0015222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152228" w:rsidRPr="002E56B9" w:rsidRDefault="00152228" w:rsidP="0015222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3A2BE8" w14:textId="77777777" w:rsidR="00152228" w:rsidRPr="002E56B9" w:rsidRDefault="00152228" w:rsidP="00152228">
            <w:pPr>
              <w:pStyle w:val="TAL"/>
            </w:pPr>
          </w:p>
        </w:tc>
      </w:tr>
      <w:tr w:rsidR="00152228" w:rsidRPr="002E56B9" w14:paraId="2CECEF8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AB760E5" w14:textId="77777777" w:rsidR="00152228" w:rsidRPr="002E56B9" w:rsidRDefault="00152228" w:rsidP="00152228">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480D27CD" w14:textId="77777777" w:rsidR="00152228" w:rsidRPr="002E56B9" w:rsidRDefault="00152228" w:rsidP="00152228">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152228" w:rsidRPr="002E56B9" w:rsidRDefault="00152228" w:rsidP="0015222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152228" w:rsidRPr="002E56B9" w:rsidRDefault="00152228" w:rsidP="00152228">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1D009E" w14:textId="77777777" w:rsidR="00152228" w:rsidRPr="002E56B9" w:rsidRDefault="00152228" w:rsidP="0015222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152228" w:rsidRPr="002E56B9" w:rsidRDefault="00152228" w:rsidP="0015222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7D758" w14:textId="77777777" w:rsidR="00152228" w:rsidRPr="002E56B9" w:rsidRDefault="00152228" w:rsidP="00152228">
            <w:pPr>
              <w:pStyle w:val="TAL"/>
            </w:pPr>
          </w:p>
        </w:tc>
      </w:tr>
      <w:tr w:rsidR="00152228" w14:paraId="0EA6792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F3C4E7E" w14:textId="77777777" w:rsidR="00152228" w:rsidRDefault="00152228" w:rsidP="00152228">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79C36EC" w14:textId="77777777" w:rsidR="00152228" w:rsidRDefault="00152228" w:rsidP="00152228">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3EF40561" w14:textId="77777777" w:rsidR="00152228" w:rsidRDefault="00152228" w:rsidP="00152228">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27F27A4" w14:textId="45D23B42" w:rsidR="00152228" w:rsidRPr="00CB3AC7" w:rsidRDefault="00152228" w:rsidP="00152228">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3208A68" w14:textId="77777777" w:rsidR="00152228" w:rsidRDefault="00152228" w:rsidP="00152228">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6A8ABB" w14:textId="31CFF33D" w:rsidR="00152228" w:rsidRDefault="00152228" w:rsidP="00152228">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C58DE54"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5637C6"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63DA92A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AE26D3" w14:textId="77777777" w:rsidR="00152228" w:rsidRPr="002E56B9" w:rsidRDefault="00152228" w:rsidP="00152228">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C142E23" w14:textId="77777777" w:rsidR="00152228" w:rsidRPr="002E56B9" w:rsidRDefault="00152228" w:rsidP="00152228">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152228" w:rsidRPr="002E56B9" w:rsidRDefault="00152228" w:rsidP="0015222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152228" w:rsidRPr="00CB3AC7" w:rsidRDefault="00152228" w:rsidP="00152228">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A01A09" w14:textId="77777777" w:rsidR="00152228" w:rsidRPr="002E56B9" w:rsidRDefault="00152228" w:rsidP="0015222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152228" w:rsidRPr="002E56B9" w:rsidRDefault="00152228" w:rsidP="0015222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D32FB8" w14:textId="77777777" w:rsidR="00152228" w:rsidRPr="002E56B9" w:rsidRDefault="00152228" w:rsidP="00152228">
            <w:pPr>
              <w:pStyle w:val="TAL"/>
            </w:pPr>
            <w:r w:rsidRPr="002E56B9">
              <w:t>Skip TC 7.9 if UE supports NSA and TS 38.521-3 TC 7.9B.1 or 7.9B.2 or 7.9B.3 has been executed.</w:t>
            </w:r>
          </w:p>
        </w:tc>
      </w:tr>
      <w:tr w:rsidR="00152228" w:rsidRPr="002E56B9" w14:paraId="529CA96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3386D87" w14:textId="77777777" w:rsidR="00152228" w:rsidRPr="002E56B9" w:rsidRDefault="00152228" w:rsidP="00152228">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36CEA69D" w14:textId="77777777" w:rsidR="00152228" w:rsidRPr="002E56B9" w:rsidRDefault="00152228" w:rsidP="00152228">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152228" w:rsidRPr="002E56B9" w:rsidRDefault="00152228" w:rsidP="00152228">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152228" w:rsidRPr="00CB3AC7" w:rsidRDefault="00152228" w:rsidP="00152228">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096ACD59" w14:textId="77777777" w:rsidR="00152228" w:rsidRPr="002E56B9" w:rsidRDefault="00152228" w:rsidP="00152228">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152228" w:rsidRPr="002E56B9" w:rsidRDefault="00152228" w:rsidP="00152228">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152228" w:rsidRPr="002E56B9"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D6D455" w14:textId="77777777" w:rsidR="00152228" w:rsidRPr="002E56B9" w:rsidRDefault="00152228" w:rsidP="00152228">
            <w:pPr>
              <w:pStyle w:val="TAL"/>
            </w:pPr>
          </w:p>
        </w:tc>
      </w:tr>
      <w:tr w:rsidR="00152228" w14:paraId="690C44C1" w14:textId="77777777" w:rsidTr="00AE613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8DC644C" w14:textId="77777777" w:rsidR="00152228" w:rsidRDefault="00152228" w:rsidP="00152228">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A00A874" w14:textId="77777777" w:rsidR="00152228" w:rsidRDefault="00152228" w:rsidP="00152228">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64B32E5" w14:textId="77777777" w:rsidR="00152228" w:rsidRDefault="00152228" w:rsidP="00152228">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DEC6357" w14:textId="17B8C90B" w:rsidR="00152228" w:rsidRPr="00CB3AC7" w:rsidRDefault="00152228" w:rsidP="00152228">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0ABECE2" w14:textId="77777777" w:rsidR="00152228" w:rsidRDefault="00152228" w:rsidP="00152228">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AB3945" w14:textId="2BC99A17" w:rsidR="00152228" w:rsidRDefault="00152228" w:rsidP="00152228">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9C0FB7C" w14:textId="77777777" w:rsidR="00152228"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7CAD2C" w14:textId="77777777" w:rsidR="00152228" w:rsidRDefault="00152228" w:rsidP="00152228">
            <w:pPr>
              <w:pStyle w:val="TAL"/>
            </w:pPr>
            <w:r>
              <w:rPr>
                <w:rFonts w:eastAsia="SimSun"/>
              </w:rPr>
              <w:t xml:space="preserve">NOTE </w:t>
            </w:r>
            <w:r>
              <w:rPr>
                <w:rFonts w:eastAsia="SimSun" w:hint="eastAsia"/>
                <w:lang w:val="en-US" w:eastAsia="zh-CN"/>
              </w:rPr>
              <w:t>1</w:t>
            </w:r>
          </w:p>
        </w:tc>
      </w:tr>
      <w:tr w:rsidR="00152228" w:rsidRPr="002E56B9" w14:paraId="783168EF" w14:textId="77777777" w:rsidTr="00AE6135">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F1BBD2B" w14:textId="77777777" w:rsidR="00152228" w:rsidRPr="002E56B9" w:rsidRDefault="00152228" w:rsidP="0015222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634F1EA" w14:textId="77777777" w:rsidR="00152228" w:rsidRPr="002E56B9" w:rsidRDefault="00152228" w:rsidP="00152228">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1A938B3E" w14:textId="77777777" w:rsidR="00A735B3" w:rsidRPr="002E56B9" w:rsidRDefault="00A735B3" w:rsidP="00A735B3"/>
    <w:p w14:paraId="29518B16" w14:textId="77777777" w:rsidR="00A735B3" w:rsidRPr="002E56B9" w:rsidRDefault="00A735B3" w:rsidP="00A735B3">
      <w:pPr>
        <w:spacing w:after="0"/>
        <w:sectPr w:rsidR="00A735B3" w:rsidRPr="002E56B9" w:rsidSect="00D3541C">
          <w:footnotePr>
            <w:numRestart w:val="eachSect"/>
          </w:footnotePr>
          <w:pgSz w:w="16840" w:h="11907" w:orient="landscape"/>
          <w:pgMar w:top="1140" w:right="1412" w:bottom="1140" w:left="1140" w:header="567" w:footer="567" w:gutter="0"/>
          <w:cols w:space="720"/>
        </w:sectPr>
      </w:pPr>
    </w:p>
    <w:p w14:paraId="3851A25C" w14:textId="77777777" w:rsidR="00A735B3" w:rsidRPr="002E56B9" w:rsidRDefault="00A735B3" w:rsidP="00A735B3">
      <w:pPr>
        <w:pStyle w:val="TH"/>
      </w:pPr>
      <w:r w:rsidRPr="002E56B9">
        <w:lastRenderedPageBreak/>
        <w:t>Table 4.1.1-1a: Void</w:t>
      </w:r>
    </w:p>
    <w:p w14:paraId="2ECE7552" w14:textId="77777777" w:rsidR="00A735B3" w:rsidRPr="002E56B9" w:rsidRDefault="00A735B3" w:rsidP="00A735B3">
      <w:pPr>
        <w:pStyle w:val="TH"/>
      </w:pPr>
      <w:r w:rsidRPr="002E56B9">
        <w:t>Table 4.1</w:t>
      </w:r>
      <w:r w:rsidRPr="002E56B9">
        <w:rPr>
          <w:lang w:eastAsia="zh-CN"/>
        </w:rPr>
        <w:t>.1</w:t>
      </w:r>
      <w:r w:rsidRPr="002E56B9">
        <w:t>-1b: Void</w:t>
      </w:r>
    </w:p>
    <w:p w14:paraId="417792B8" w14:textId="77777777" w:rsidR="00A735B3" w:rsidRPr="002E56B9" w:rsidRDefault="00A735B3" w:rsidP="00A735B3">
      <w:pPr>
        <w:pStyle w:val="TH"/>
      </w:pPr>
      <w:r w:rsidRPr="002E56B9">
        <w:t>Table 4.1</w:t>
      </w:r>
      <w:r w:rsidRPr="002E56B9">
        <w:rPr>
          <w:lang w:eastAsia="zh-CN"/>
        </w:rPr>
        <w:t>.1</w:t>
      </w:r>
      <w:r w:rsidRPr="002E56B9">
        <w:t>-1c: Void</w:t>
      </w:r>
    </w:p>
    <w:p w14:paraId="23448512" w14:textId="77777777" w:rsidR="00A735B3" w:rsidRPr="002E56B9" w:rsidRDefault="00A735B3" w:rsidP="00A735B3">
      <w:pPr>
        <w:rPr>
          <w:lang w:eastAsia="zh-CN"/>
        </w:rPr>
      </w:pPr>
    </w:p>
    <w:p w14:paraId="16B1D06B" w14:textId="77777777" w:rsidR="00A735B3" w:rsidRPr="002E56B9" w:rsidRDefault="00A735B3" w:rsidP="00A735B3">
      <w:pPr>
        <w:spacing w:after="0"/>
        <w:rPr>
          <w:iCs/>
          <w:color w:val="FF0000"/>
        </w:rPr>
        <w:sectPr w:rsidR="00A735B3" w:rsidRPr="002E56B9" w:rsidSect="00D3541C">
          <w:footnotePr>
            <w:numRestart w:val="eachSect"/>
          </w:footnotePr>
          <w:pgSz w:w="11907" w:h="16840"/>
          <w:pgMar w:top="1412" w:right="1140" w:bottom="1140" w:left="1140" w:header="567" w:footer="567" w:gutter="0"/>
          <w:cols w:space="720"/>
        </w:sectPr>
      </w:pPr>
    </w:p>
    <w:p w14:paraId="3E955A49" w14:textId="77777777" w:rsidR="00A735B3" w:rsidRPr="002E56B9" w:rsidRDefault="00A735B3" w:rsidP="00A735B3">
      <w:pPr>
        <w:pStyle w:val="Heading3"/>
        <w:tabs>
          <w:tab w:val="left" w:pos="7125"/>
        </w:tabs>
        <w:rPr>
          <w:rFonts w:eastAsia="Batang"/>
          <w:lang w:eastAsia="ja-JP"/>
        </w:rPr>
      </w:pPr>
      <w:bookmarkStart w:id="111" w:name="_Toc20936808"/>
      <w:bookmarkStart w:id="112" w:name="_Toc36713254"/>
      <w:bookmarkStart w:id="113" w:name="_Toc36713657"/>
      <w:bookmarkStart w:id="114" w:name="_Toc52217970"/>
      <w:bookmarkStart w:id="115" w:name="_Toc58499582"/>
      <w:bookmarkStart w:id="116" w:name="_Toc68538439"/>
      <w:bookmarkStart w:id="117" w:name="_Toc75510022"/>
      <w:bookmarkStart w:id="118" w:name="_Toc90971500"/>
      <w:bookmarkStart w:id="119" w:name="_Toc100158408"/>
      <w:bookmarkStart w:id="120"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11"/>
      <w:bookmarkEnd w:id="112"/>
      <w:bookmarkEnd w:id="113"/>
      <w:bookmarkEnd w:id="114"/>
      <w:bookmarkEnd w:id="115"/>
      <w:bookmarkEnd w:id="116"/>
      <w:bookmarkEnd w:id="117"/>
      <w:bookmarkEnd w:id="118"/>
      <w:bookmarkEnd w:id="119"/>
      <w:bookmarkEnd w:id="120"/>
    </w:p>
    <w:p w14:paraId="02B56BF4" w14:textId="77777777" w:rsidR="00A735B3" w:rsidRPr="002E56B9" w:rsidRDefault="00A735B3" w:rsidP="00A735B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2E56B9" w14:paraId="56072375" w14:textId="77777777" w:rsidTr="00674577">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2E56B9" w:rsidRDefault="00A735B3" w:rsidP="00560F48">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2E56B9" w:rsidRDefault="00A735B3" w:rsidP="00560F48">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2E56B9" w:rsidRDefault="00A735B3" w:rsidP="00560F48">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2E56B9" w:rsidRDefault="00A735B3" w:rsidP="00560F4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2E56B9" w:rsidRDefault="00A735B3" w:rsidP="00560F48">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2E56B9" w:rsidRDefault="00A735B3" w:rsidP="00560F48">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2E56B9" w:rsidRDefault="00A735B3" w:rsidP="00560F48">
            <w:pPr>
              <w:pStyle w:val="TAH"/>
              <w:rPr>
                <w:rFonts w:eastAsia="SimSun"/>
                <w:lang w:eastAsia="zh-CN"/>
              </w:rPr>
            </w:pPr>
            <w:r w:rsidRPr="002E56B9">
              <w:t>Additional Information</w:t>
            </w:r>
          </w:p>
        </w:tc>
      </w:tr>
      <w:tr w:rsidR="00A735B3" w:rsidRPr="002E56B9" w14:paraId="05E3AFA6" w14:textId="77777777" w:rsidTr="00674577">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2E56B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2E56B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2E56B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2E56B9" w:rsidRDefault="00A735B3" w:rsidP="00560F48">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2E56B9" w:rsidRDefault="00A735B3" w:rsidP="00560F4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2E56B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2E56B9" w:rsidRDefault="00A735B3" w:rsidP="00560F48">
            <w:pPr>
              <w:pStyle w:val="TAH"/>
            </w:pPr>
          </w:p>
        </w:tc>
      </w:tr>
      <w:tr w:rsidR="00A735B3" w:rsidRPr="002E56B9" w14:paraId="20084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2E56B9" w:rsidRDefault="00A735B3" w:rsidP="00560F48">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2E56B9" w:rsidRDefault="00A735B3" w:rsidP="00560F48">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2E56B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2E56B9" w:rsidRDefault="00A735B3" w:rsidP="00560F48">
            <w:pPr>
              <w:pStyle w:val="TAL"/>
              <w:rPr>
                <w:rFonts w:eastAsia="SimSun"/>
                <w:lang w:eastAsia="zh-CN"/>
              </w:rPr>
            </w:pPr>
          </w:p>
        </w:tc>
      </w:tr>
      <w:tr w:rsidR="00A735B3" w:rsidRPr="002E56B9" w14:paraId="0F2A94E6" w14:textId="77777777" w:rsidTr="00674577">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2E56B9" w:rsidRDefault="00A735B3" w:rsidP="00560F48">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2E56B9" w:rsidRDefault="00A735B3" w:rsidP="00560F48">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2E56B9" w:rsidRDefault="00A735B3" w:rsidP="00560F48">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2E56B9" w:rsidRDefault="00A735B3" w:rsidP="00560F48">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2E56B9" w:rsidRDefault="00A735B3" w:rsidP="00560F48">
            <w:pPr>
              <w:pStyle w:val="TAL"/>
              <w:rPr>
                <w:lang w:eastAsia="zh-CN"/>
              </w:rPr>
            </w:pPr>
            <w:r w:rsidRPr="002E56B9">
              <w:rPr>
                <w:lang w:eastAsia="zh-CN"/>
              </w:rPr>
              <w:t>PC1</w:t>
            </w:r>
          </w:p>
          <w:p w14:paraId="606939C6" w14:textId="77777777" w:rsidR="00A735B3" w:rsidRPr="002E56B9" w:rsidRDefault="00A735B3" w:rsidP="00560F48">
            <w:pPr>
              <w:pStyle w:val="TAL"/>
              <w:rPr>
                <w:lang w:val="en-US" w:eastAsia="zh-TW"/>
              </w:rPr>
            </w:pPr>
            <w:r w:rsidRPr="002E56B9">
              <w:rPr>
                <w:lang w:eastAsia="zh-CN"/>
              </w:rPr>
              <w:t xml:space="preserve">PC2 (NOTE </w:t>
            </w:r>
            <w:r w:rsidRPr="002E56B9">
              <w:rPr>
                <w:lang w:val="en-US" w:eastAsia="zh-TW"/>
              </w:rPr>
              <w:t>1)</w:t>
            </w:r>
          </w:p>
          <w:p w14:paraId="3FDA5C90" w14:textId="77777777" w:rsidR="00A735B3" w:rsidRPr="002E56B9" w:rsidRDefault="00A735B3" w:rsidP="00560F48">
            <w:pPr>
              <w:pStyle w:val="TAL"/>
              <w:rPr>
                <w:lang w:eastAsia="zh-CN"/>
              </w:rPr>
            </w:pPr>
            <w:r w:rsidRPr="002E56B9">
              <w:rPr>
                <w:lang w:eastAsia="zh-CN"/>
              </w:rPr>
              <w:t>PC3</w:t>
            </w:r>
          </w:p>
          <w:p w14:paraId="371DCEEA" w14:textId="77777777" w:rsidR="00A735B3" w:rsidRPr="002E56B9" w:rsidRDefault="00A735B3" w:rsidP="00560F48">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2E56B9" w:rsidRDefault="00A735B3" w:rsidP="00560F48">
            <w:pPr>
              <w:pStyle w:val="TAL"/>
            </w:pPr>
            <w:r w:rsidRPr="002E56B9">
              <w:t>Skip TC 6.2.1.1 if UE supports NSA and TS 38.521-3 TC 6.2B.1.4.1 has been executed.</w:t>
            </w:r>
          </w:p>
        </w:tc>
      </w:tr>
      <w:tr w:rsidR="00A735B3" w:rsidRPr="002E56B9" w14:paraId="48FE5E6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2E56B9" w:rsidRDefault="00A735B3" w:rsidP="00560F48">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2E56B9" w:rsidRDefault="00A735B3" w:rsidP="00560F48">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2E56B9" w:rsidRDefault="00A735B3" w:rsidP="00560F48">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2E56B9" w:rsidRDefault="00A735B3" w:rsidP="00560F48">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2E56B9" w:rsidRDefault="00A735B3" w:rsidP="00560F48">
            <w:pPr>
              <w:pStyle w:val="TAL"/>
              <w:rPr>
                <w:lang w:eastAsia="zh-CN"/>
              </w:rPr>
            </w:pPr>
            <w:r w:rsidRPr="002E56B9">
              <w:rPr>
                <w:lang w:eastAsia="zh-CN"/>
              </w:rPr>
              <w:t>PC1</w:t>
            </w:r>
          </w:p>
          <w:p w14:paraId="066CE5D2"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1AB96A8E" w14:textId="77777777" w:rsidR="00A735B3" w:rsidRPr="002E56B9" w:rsidRDefault="00A735B3" w:rsidP="00560F48">
            <w:pPr>
              <w:pStyle w:val="TAL"/>
              <w:rPr>
                <w:lang w:eastAsia="zh-CN"/>
              </w:rPr>
            </w:pPr>
            <w:r w:rsidRPr="002E56B9">
              <w:rPr>
                <w:lang w:eastAsia="zh-CN"/>
              </w:rPr>
              <w:t>PC3</w:t>
            </w:r>
          </w:p>
          <w:p w14:paraId="5639909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2E56B9" w:rsidRDefault="00A735B3" w:rsidP="00560F48">
            <w:pPr>
              <w:pStyle w:val="TAL"/>
            </w:pPr>
            <w:r w:rsidRPr="002E56B9">
              <w:t>Skip TC 6.2.1.2 if UE supports NSA and TS 38.521-3 TC 6.2B.1.4.2 has been executed.</w:t>
            </w:r>
          </w:p>
        </w:tc>
      </w:tr>
      <w:tr w:rsidR="00A735B3" w:rsidRPr="002E56B9" w14:paraId="5B79B58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2E56B9" w:rsidRDefault="00A735B3" w:rsidP="00560F48">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2E56B9" w:rsidRDefault="00A735B3" w:rsidP="00560F48">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2E56B9" w:rsidRDefault="00A735B3" w:rsidP="00560F48">
            <w:pPr>
              <w:pStyle w:val="TAL"/>
            </w:pPr>
            <w:r w:rsidRPr="002E56B9">
              <w:t>Skip TC 6.2.1.1_1 if UE supports NSA and TS 38.521-3 TC 6.2B.1.4.1 has been executed.</w:t>
            </w:r>
          </w:p>
        </w:tc>
      </w:tr>
      <w:tr w:rsidR="00A735B3" w:rsidRPr="002E56B9" w14:paraId="7812DC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2E56B9" w:rsidRDefault="00A735B3" w:rsidP="00560F48">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2E56B9" w:rsidRDefault="00A735B3" w:rsidP="00560F48">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2E56B9" w:rsidRDefault="00A735B3" w:rsidP="00560F48">
            <w:pPr>
              <w:pStyle w:val="TAL"/>
            </w:pPr>
            <w:r w:rsidRPr="002E56B9">
              <w:t>Skip TC 6.2.1.2_1 if UE supports NSA and TS 38.521-3 TC 6.2B.1.4.2 has been executed.</w:t>
            </w:r>
          </w:p>
        </w:tc>
      </w:tr>
      <w:tr w:rsidR="00A735B3" w:rsidRPr="002E56B9" w14:paraId="3473F65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2E56B9" w:rsidRDefault="00A735B3" w:rsidP="00560F48">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2E56B9" w:rsidRDefault="00A735B3" w:rsidP="00560F48">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2E56B9" w:rsidRDefault="00A735B3" w:rsidP="00560F48">
            <w:pPr>
              <w:pStyle w:val="TAL"/>
              <w:rPr>
                <w:lang w:eastAsia="zh-CN"/>
              </w:rPr>
            </w:pPr>
            <w:r w:rsidRPr="002E56B9">
              <w:rPr>
                <w:lang w:eastAsia="zh-CN"/>
              </w:rPr>
              <w:t>PC1</w:t>
            </w:r>
          </w:p>
          <w:p w14:paraId="1E444F1A"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D9B60D4" w14:textId="77777777" w:rsidR="00A735B3" w:rsidRPr="002E56B9" w:rsidRDefault="00A735B3" w:rsidP="00560F48">
            <w:pPr>
              <w:pStyle w:val="TAL"/>
              <w:rPr>
                <w:lang w:eastAsia="zh-CN"/>
              </w:rPr>
            </w:pPr>
            <w:r w:rsidRPr="002E56B9">
              <w:rPr>
                <w:lang w:eastAsia="zh-CN"/>
              </w:rPr>
              <w:t>PC3</w:t>
            </w:r>
          </w:p>
          <w:p w14:paraId="0CDE6A54"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2E56B9" w:rsidRDefault="00A735B3" w:rsidP="00560F48">
            <w:pPr>
              <w:pStyle w:val="TAL"/>
              <w:rPr>
                <w:rFonts w:eastAsia="SimSun"/>
                <w:lang w:eastAsia="zh-CN"/>
              </w:rPr>
            </w:pPr>
            <w:r w:rsidRPr="002E56B9">
              <w:rPr>
                <w:rFonts w:eastAsia="SimSun"/>
                <w:lang w:eastAsia="zh-CN"/>
              </w:rPr>
              <w:t>Skip TC 6.2.2 if UE supports NSA and TS 38.521-3 TC 6.2B.2.4 has been executed.</w:t>
            </w:r>
          </w:p>
          <w:p w14:paraId="19357FC9"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A735B3" w:rsidRPr="002E56B9" w14:paraId="007C7839" w14:textId="77777777" w:rsidTr="00674577">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2E56B9" w:rsidRDefault="00A735B3" w:rsidP="00560F48">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2E56B9" w:rsidRDefault="00A735B3" w:rsidP="00560F48">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2E56B9" w:rsidRDefault="00A735B3" w:rsidP="00560F48">
            <w:pPr>
              <w:pStyle w:val="TAC"/>
              <w:rPr>
                <w:lang w:val="fr-FR" w:eastAsia="fr-FR"/>
              </w:rPr>
            </w:pPr>
            <w:r w:rsidRPr="002E56B9">
              <w:rPr>
                <w:lang w:val="fr-FR" w:eastAsia="fr-FR"/>
              </w:rPr>
              <w:t>Rel-15</w:t>
            </w:r>
          </w:p>
          <w:p w14:paraId="3B0F1571"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6BE8ADAE" w:rsidR="00A735B3" w:rsidRPr="002E56B9" w:rsidRDefault="00A735B3" w:rsidP="00560F48">
            <w:pPr>
              <w:pStyle w:val="TAL"/>
              <w:rPr>
                <w:lang w:eastAsia="zh-CN"/>
              </w:rPr>
            </w:pPr>
            <w:r w:rsidRPr="002E56B9">
              <w:rPr>
                <w:lang w:val="fr-FR" w:eastAsia="zh-CN"/>
              </w:rPr>
              <w:t>C006</w:t>
            </w:r>
            <w:r w:rsidR="006E1647">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2E56B9" w:rsidRDefault="00A735B3" w:rsidP="00560F48">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1489AB47" w14:textId="78B90678"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004C47C8" w:rsidRPr="004C47C8">
              <w:rPr>
                <w:rFonts w:eastAsia="SimSun"/>
                <w:lang w:val="fr-FR" w:eastAsia="zh-CN"/>
              </w:rPr>
              <w:t>6.2B.2.4a</w:t>
            </w:r>
            <w:r w:rsidRPr="002E56B9">
              <w:rPr>
                <w:rFonts w:eastAsia="SimSun"/>
                <w:lang w:val="fr-FR" w:eastAsia="zh-CN"/>
              </w:rPr>
              <w:t xml:space="preserve"> has been executed.</w:t>
            </w:r>
          </w:p>
        </w:tc>
      </w:tr>
      <w:tr w:rsidR="00A735B3" w:rsidRPr="002E56B9" w14:paraId="2A8DA85D" w14:textId="77777777" w:rsidTr="00674577">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2E56B9" w:rsidRDefault="00A735B3" w:rsidP="00560F48">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2E56B9" w:rsidRDefault="00A735B3" w:rsidP="00560F48">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2E56B9" w:rsidRDefault="00A735B3" w:rsidP="00560F48">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2E56B9" w:rsidRDefault="00A735B3" w:rsidP="00560F48">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2E56B9" w:rsidRDefault="00A735B3" w:rsidP="00560F48">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2E56B9" w:rsidRDefault="00A735B3" w:rsidP="00560F48">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2E56B9" w:rsidRDefault="00A735B3" w:rsidP="00560F48">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2E56B9" w:rsidRDefault="00A735B3" w:rsidP="00560F48">
            <w:pPr>
              <w:pStyle w:val="TAL"/>
              <w:rPr>
                <w:rFonts w:eastAsia="SimSun"/>
                <w:lang w:val="fr-FR" w:eastAsia="zh-CN"/>
              </w:rPr>
            </w:pPr>
          </w:p>
        </w:tc>
      </w:tr>
      <w:tr w:rsidR="00A735B3" w:rsidRPr="002E56B9" w14:paraId="3E8200AD"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2E56B9" w:rsidRDefault="00A735B3" w:rsidP="00560F48">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2E56B9" w:rsidRDefault="00A735B3" w:rsidP="00560F48">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5A651484"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72D0F1B4" w14:textId="77777777" w:rsidR="00A735B3" w:rsidRPr="002E56B9" w:rsidRDefault="00A735B3" w:rsidP="00560F48">
            <w:pPr>
              <w:pStyle w:val="TAL"/>
              <w:rPr>
                <w:lang w:eastAsia="zh-CN"/>
              </w:rPr>
            </w:pPr>
            <w:r w:rsidRPr="002E56B9">
              <w:rPr>
                <w:lang w:eastAsia="zh-CN"/>
              </w:rPr>
              <w:t>PC3</w:t>
            </w:r>
          </w:p>
          <w:p w14:paraId="7BB9FF4E" w14:textId="77777777" w:rsidR="009E5807" w:rsidRDefault="00A735B3" w:rsidP="009E5807">
            <w:pPr>
              <w:pStyle w:val="TAL"/>
              <w:rPr>
                <w:lang w:val="en-US" w:eastAsia="zh-TW"/>
              </w:rPr>
            </w:pPr>
            <w:r w:rsidRPr="002E56B9">
              <w:rPr>
                <w:lang w:eastAsia="zh-CN"/>
              </w:rPr>
              <w:t xml:space="preserve">PC4 (NOTE </w:t>
            </w:r>
            <w:r w:rsidRPr="002E56B9">
              <w:rPr>
                <w:lang w:val="en-US" w:eastAsia="zh-TW"/>
              </w:rPr>
              <w:t>1)</w:t>
            </w:r>
          </w:p>
          <w:p w14:paraId="54D579DB" w14:textId="2984495A" w:rsidR="00A735B3" w:rsidRPr="002E56B9" w:rsidRDefault="009E5807" w:rsidP="009E5807">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2E56B9" w:rsidRDefault="00A735B3" w:rsidP="00560F48">
            <w:pPr>
              <w:pStyle w:val="TAL"/>
              <w:rPr>
                <w:rFonts w:eastAsia="SimSun"/>
                <w:lang w:eastAsia="zh-CN"/>
              </w:rPr>
            </w:pPr>
            <w:r w:rsidRPr="002E56B9">
              <w:rPr>
                <w:rFonts w:eastAsia="SimSun"/>
                <w:lang w:eastAsia="zh-CN"/>
              </w:rPr>
              <w:t>Skip TC 6.2.3 if UE supports NSA and TS 38.521-3 TC 6.2B.3.4 has been executed.</w:t>
            </w:r>
          </w:p>
        </w:tc>
      </w:tr>
      <w:tr w:rsidR="00A735B3" w:rsidRPr="002E56B9" w14:paraId="03CFB12F"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2E56B9" w:rsidRDefault="00A735B3" w:rsidP="00560F48">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2E56B9" w:rsidRDefault="00A735B3" w:rsidP="00560F48">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2E56B9" w:rsidRDefault="00A735B3" w:rsidP="00560F48">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2E56B9" w:rsidRDefault="00A735B3" w:rsidP="00560F48">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502385B" w14:textId="77777777" w:rsidR="00A735B3" w:rsidRPr="002E56B9" w:rsidRDefault="00A735B3" w:rsidP="00560F48">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138BC2C" w14:textId="77777777" w:rsidR="00A735B3" w:rsidRPr="002E56B9" w:rsidRDefault="00A735B3" w:rsidP="00560F48">
            <w:pPr>
              <w:pStyle w:val="TAL"/>
              <w:rPr>
                <w:lang w:val="fr-FR" w:eastAsia="zh-CN"/>
              </w:rPr>
            </w:pPr>
            <w:r w:rsidRPr="002E56B9">
              <w:rPr>
                <w:lang w:val="fr-FR" w:eastAsia="zh-CN"/>
              </w:rPr>
              <w:t>PC3</w:t>
            </w:r>
          </w:p>
          <w:p w14:paraId="3897B7E8" w14:textId="77777777" w:rsidR="00A735B3" w:rsidRPr="002E56B9" w:rsidRDefault="00A735B3" w:rsidP="00560F48">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A735B3" w:rsidRPr="002E56B9" w14:paraId="3C85ED8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2E56B9" w:rsidRDefault="00A735B3" w:rsidP="00560F48">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2E56B9" w:rsidRDefault="00A735B3" w:rsidP="00560F48">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1417984E"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83A9285" w14:textId="77777777" w:rsidR="00A735B3" w:rsidRPr="002E56B9" w:rsidRDefault="00A735B3" w:rsidP="00560F48">
            <w:pPr>
              <w:pStyle w:val="TAL"/>
              <w:rPr>
                <w:lang w:eastAsia="zh-CN"/>
              </w:rPr>
            </w:pPr>
            <w:r w:rsidRPr="002E56B9">
              <w:rPr>
                <w:lang w:eastAsia="zh-CN"/>
              </w:rPr>
              <w:t>PC3</w:t>
            </w:r>
          </w:p>
          <w:p w14:paraId="2A13DC46"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2E56B9" w:rsidRDefault="00A735B3" w:rsidP="00560F48">
            <w:pPr>
              <w:pStyle w:val="TAL"/>
              <w:rPr>
                <w:rFonts w:eastAsia="SimSun"/>
                <w:lang w:eastAsia="zh-CN"/>
              </w:rPr>
            </w:pPr>
            <w:r w:rsidRPr="002E56B9">
              <w:rPr>
                <w:rFonts w:eastAsia="SimSun"/>
                <w:lang w:eastAsia="zh-CN"/>
              </w:rPr>
              <w:t>Skip TC 6.2A.1.1.1 if UE supports NSA and TS 38.521-3 TC 6.2B.1.4_1.1.1 has been executed.</w:t>
            </w:r>
          </w:p>
        </w:tc>
      </w:tr>
      <w:tr w:rsidR="00A735B3" w:rsidRPr="002E56B9" w14:paraId="39C314D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2E56B9" w:rsidRDefault="00A735B3" w:rsidP="00560F48">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2E56B9" w:rsidRDefault="00A735B3" w:rsidP="00560F48">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0BE0EAE3"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FCD46" w14:textId="77777777" w:rsidR="00A735B3" w:rsidRPr="002E56B9" w:rsidRDefault="00A735B3" w:rsidP="00560F48">
            <w:pPr>
              <w:pStyle w:val="TAL"/>
              <w:rPr>
                <w:lang w:eastAsia="zh-CN"/>
              </w:rPr>
            </w:pPr>
            <w:r w:rsidRPr="002E56B9">
              <w:rPr>
                <w:lang w:eastAsia="zh-CN"/>
              </w:rPr>
              <w:t>PC3</w:t>
            </w:r>
          </w:p>
          <w:p w14:paraId="6392D9D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2E56B9" w:rsidRDefault="00A735B3" w:rsidP="00560F48">
            <w:pPr>
              <w:pStyle w:val="TAL"/>
              <w:rPr>
                <w:rFonts w:eastAsia="SimSun"/>
                <w:lang w:eastAsia="zh-CN"/>
              </w:rPr>
            </w:pPr>
            <w:r w:rsidRPr="002E56B9">
              <w:t>Skip TC 6.2A.1.1.2 if UE supports NSA and TS 38.521-3 TC 6.2B.1.4_1.2.1 has been executed.</w:t>
            </w:r>
          </w:p>
        </w:tc>
      </w:tr>
      <w:tr w:rsidR="00A735B3" w:rsidRPr="002E56B9" w14:paraId="50BB38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2E56B9" w:rsidRDefault="00A735B3" w:rsidP="00560F48">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2E56B9" w:rsidRDefault="00A735B3" w:rsidP="00560F48">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22D7DF1F"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77164" w14:textId="77777777" w:rsidR="00A735B3" w:rsidRPr="002E56B9" w:rsidRDefault="00A735B3" w:rsidP="00560F48">
            <w:pPr>
              <w:pStyle w:val="TAL"/>
              <w:rPr>
                <w:lang w:eastAsia="zh-CN"/>
              </w:rPr>
            </w:pPr>
            <w:r w:rsidRPr="002E56B9">
              <w:rPr>
                <w:lang w:eastAsia="zh-CN"/>
              </w:rPr>
              <w:t>PC3</w:t>
            </w:r>
          </w:p>
          <w:p w14:paraId="22E5EDF5"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2E56B9" w:rsidRDefault="00A735B3" w:rsidP="00560F48">
            <w:pPr>
              <w:pStyle w:val="TAL"/>
              <w:rPr>
                <w:rFonts w:eastAsia="SimSun"/>
                <w:lang w:eastAsia="zh-CN"/>
              </w:rPr>
            </w:pPr>
            <w:r w:rsidRPr="002E56B9">
              <w:t>Skip TC 6.2A.1.1.3 if UE supports NSA and TS 38.521-3 TC 6.2B.1.4_1.3.1 has been executed.</w:t>
            </w:r>
          </w:p>
        </w:tc>
      </w:tr>
      <w:tr w:rsidR="00A735B3" w:rsidRPr="002E56B9" w14:paraId="077C05A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2E56B9" w:rsidRDefault="00A735B3" w:rsidP="00560F48">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2E56B9" w:rsidRDefault="00A735B3" w:rsidP="00560F48">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9F3AFB9"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4A9363B" w14:textId="77777777" w:rsidR="00A735B3" w:rsidRPr="002E56B9" w:rsidRDefault="00A735B3" w:rsidP="00560F48">
            <w:pPr>
              <w:pStyle w:val="TAL"/>
              <w:rPr>
                <w:lang w:eastAsia="zh-CN"/>
              </w:rPr>
            </w:pPr>
            <w:r w:rsidRPr="002E56B9">
              <w:rPr>
                <w:lang w:eastAsia="zh-CN"/>
              </w:rPr>
              <w:t>PC3</w:t>
            </w:r>
          </w:p>
          <w:p w14:paraId="2A92501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2E56B9" w:rsidRDefault="00A735B3" w:rsidP="00560F48">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735B3" w:rsidRPr="002E56B9" w14:paraId="43BCD15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2E56B9" w:rsidRDefault="00A735B3" w:rsidP="00560F48">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2E56B9" w:rsidRDefault="00A735B3" w:rsidP="00560F48">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CF07D81"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10BA929" w14:textId="77777777" w:rsidR="00A735B3" w:rsidRPr="002E56B9" w:rsidRDefault="00A735B3" w:rsidP="00560F48">
            <w:pPr>
              <w:pStyle w:val="TAL"/>
              <w:rPr>
                <w:lang w:eastAsia="zh-CN"/>
              </w:rPr>
            </w:pPr>
            <w:r w:rsidRPr="002E56B9">
              <w:rPr>
                <w:lang w:eastAsia="zh-CN"/>
              </w:rPr>
              <w:t>PC3</w:t>
            </w:r>
          </w:p>
          <w:p w14:paraId="176567EF"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2E56B9" w:rsidRDefault="00A735B3" w:rsidP="00560F48">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735B3" w:rsidRPr="002E56B9" w14:paraId="5504E31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2E56B9" w:rsidRDefault="00A735B3" w:rsidP="00560F48">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2E56B9" w:rsidRDefault="00A735B3" w:rsidP="00560F48">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F04ADE5"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21902AFF" w14:textId="77777777" w:rsidR="00A735B3" w:rsidRPr="002E56B9" w:rsidRDefault="00A735B3" w:rsidP="00560F48">
            <w:pPr>
              <w:pStyle w:val="TAL"/>
              <w:rPr>
                <w:lang w:eastAsia="zh-CN"/>
              </w:rPr>
            </w:pPr>
            <w:r w:rsidRPr="002E56B9">
              <w:rPr>
                <w:lang w:eastAsia="zh-CN"/>
              </w:rPr>
              <w:t>PC3</w:t>
            </w:r>
          </w:p>
          <w:p w14:paraId="32CE3568"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2E56B9" w:rsidRDefault="00A735B3" w:rsidP="00560F48">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735B3" w:rsidRPr="002E56B9" w14:paraId="2BE0EB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2E56B9" w:rsidRDefault="00A735B3" w:rsidP="00560F48">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2E56B9" w:rsidRDefault="00A735B3" w:rsidP="00560F48">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2E56B9" w:rsidRDefault="00A735B3" w:rsidP="00560F48">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2E56B9" w:rsidRDefault="00A735B3" w:rsidP="00560F48">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70A9B84B"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A0FFEF8" w14:textId="77777777" w:rsidR="00A735B3" w:rsidRPr="002E56B9" w:rsidRDefault="00A735B3" w:rsidP="00560F48">
            <w:pPr>
              <w:pStyle w:val="TAL"/>
              <w:rPr>
                <w:lang w:eastAsia="zh-CN"/>
              </w:rPr>
            </w:pPr>
            <w:r w:rsidRPr="002E56B9">
              <w:rPr>
                <w:lang w:eastAsia="zh-CN"/>
              </w:rPr>
              <w:t>PC3</w:t>
            </w:r>
          </w:p>
          <w:p w14:paraId="12B5555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2E56B9" w:rsidRDefault="00A735B3" w:rsidP="00560F48">
            <w:pPr>
              <w:pStyle w:val="TAL"/>
              <w:rPr>
                <w:rFonts w:eastAsia="SimSun"/>
                <w:lang w:eastAsia="zh-CN"/>
              </w:rPr>
            </w:pPr>
            <w:r w:rsidRPr="002E56B9">
              <w:rPr>
                <w:rFonts w:eastAsia="PMingLiU" w:cs="Arial"/>
              </w:rPr>
              <w:t>Skip TC 6.2A.2.1 if UE supports NSA and TS 38.521-3 TC 6.2B.2.4_1.1 has been executed.</w:t>
            </w:r>
          </w:p>
        </w:tc>
      </w:tr>
      <w:tr w:rsidR="00A735B3" w:rsidRPr="002E56B9" w14:paraId="7F62C6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2E56B9" w:rsidRDefault="00A735B3" w:rsidP="00560F48">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2E56B9" w:rsidRDefault="00A735B3" w:rsidP="00560F48">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57B1335F"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6BF796B4" w14:textId="756B6424"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r w:rsidR="00E005A4" w:rsidRPr="00E005A4">
              <w:rPr>
                <w:rFonts w:ascii="Arial" w:hAnsi="Arial"/>
                <w:sz w:val="18"/>
                <w:lang w:eastAsia="zh-CN"/>
              </w:rPr>
              <w:t xml:space="preserve"> (NOTE 1)</w:t>
            </w:r>
          </w:p>
          <w:p w14:paraId="145D58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5A367060" w14:textId="77777777" w:rsidR="009F1BE8" w:rsidRDefault="00A735B3" w:rsidP="009F1BE8">
            <w:pPr>
              <w:pStyle w:val="TAL"/>
              <w:rPr>
                <w:lang w:eastAsia="zh-CN"/>
              </w:rPr>
            </w:pPr>
            <w:r w:rsidRPr="002E56B9">
              <w:rPr>
                <w:lang w:eastAsia="zh-CN"/>
              </w:rPr>
              <w:t>PC4</w:t>
            </w:r>
            <w:r w:rsidR="00E005A4" w:rsidRPr="00E005A4">
              <w:rPr>
                <w:lang w:eastAsia="zh-CN"/>
              </w:rPr>
              <w:t xml:space="preserve"> (NOTE 1)</w:t>
            </w:r>
          </w:p>
          <w:p w14:paraId="18756391" w14:textId="7581F10F" w:rsidR="009E5807" w:rsidRDefault="009F1BE8" w:rsidP="009F1BE8">
            <w:pPr>
              <w:pStyle w:val="TAL"/>
              <w:rPr>
                <w:lang w:eastAsia="zh-CN"/>
              </w:rPr>
            </w:pPr>
            <w:r>
              <w:rPr>
                <w:lang w:eastAsia="zh-CN"/>
              </w:rPr>
              <w:t>PC5</w:t>
            </w:r>
          </w:p>
          <w:p w14:paraId="5C104A06" w14:textId="6A797E66" w:rsidR="00A735B3" w:rsidRPr="002E56B9" w:rsidRDefault="009E5807" w:rsidP="009E5807">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7F4A4CA" w14:textId="6D3A2C0B" w:rsidR="00A735B3" w:rsidRPr="002E56B9" w:rsidRDefault="00E005A4" w:rsidP="00560F48">
            <w:pPr>
              <w:pStyle w:val="TAL"/>
              <w:rPr>
                <w:rFonts w:eastAsia="SimSun"/>
                <w:lang w:eastAsia="zh-CN"/>
              </w:rPr>
            </w:pPr>
            <w:r w:rsidRPr="00E005A4">
              <w:rPr>
                <w:rFonts w:eastAsia="SimSun"/>
                <w:lang w:eastAsia="zh-CN"/>
              </w:rPr>
              <w:t>Skip TC 6.2D.1.1 if UE supports NSA and TS 38.521-3 TC 6.2B.1.4D.1 has been executed.</w:t>
            </w:r>
          </w:p>
        </w:tc>
      </w:tr>
      <w:tr w:rsidR="00A735B3" w:rsidRPr="002E56B9" w14:paraId="5E0DA5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2E56B9" w:rsidRDefault="00A735B3" w:rsidP="00560F48">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2E56B9" w:rsidRDefault="00A735B3" w:rsidP="00560F48">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440CA3F2"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0CA463CA" w14:textId="000ABDF6"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r w:rsidR="009F1BE8">
              <w:rPr>
                <w:rFonts w:ascii="Arial" w:hAnsi="Arial"/>
                <w:sz w:val="18"/>
                <w:lang w:eastAsia="zh-CN"/>
              </w:rPr>
              <w:t xml:space="preserve"> (NOTE 1)</w:t>
            </w:r>
          </w:p>
          <w:p w14:paraId="1994EDEA" w14:textId="33FA4BFD"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1E579A58" w14:textId="77777777" w:rsidR="009F1BE8" w:rsidRDefault="00A735B3" w:rsidP="009F1BE8">
            <w:pPr>
              <w:pStyle w:val="TAL"/>
              <w:rPr>
                <w:lang w:eastAsia="zh-CN"/>
              </w:rPr>
            </w:pPr>
            <w:r w:rsidRPr="002E56B9">
              <w:rPr>
                <w:lang w:eastAsia="zh-CN"/>
              </w:rPr>
              <w:t>PC4</w:t>
            </w:r>
            <w:r w:rsidR="00E005A4" w:rsidRPr="00E005A4">
              <w:rPr>
                <w:lang w:eastAsia="zh-CN"/>
              </w:rPr>
              <w:t xml:space="preserve"> (NOTE 1)</w:t>
            </w:r>
          </w:p>
          <w:p w14:paraId="0177DFF6" w14:textId="21C8E3E8" w:rsidR="00A735B3" w:rsidRPr="002E56B9" w:rsidRDefault="009F1BE8" w:rsidP="009F1BE8">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6ED78B73" w14:textId="6BB884F9" w:rsidR="00A735B3" w:rsidRPr="002E56B9" w:rsidRDefault="00E005A4" w:rsidP="00560F48">
            <w:pPr>
              <w:pStyle w:val="TAL"/>
              <w:rPr>
                <w:rFonts w:eastAsia="SimSun"/>
                <w:lang w:eastAsia="zh-CN"/>
              </w:rPr>
            </w:pPr>
            <w:r w:rsidRPr="00E005A4">
              <w:rPr>
                <w:rFonts w:eastAsia="SimSun"/>
                <w:lang w:eastAsia="zh-CN"/>
              </w:rPr>
              <w:t xml:space="preserve"> Skip TC 6.2D.1.2 if UE supports NSA and TS 38.521-3 TC 6.2B.1.4D.2 has been executed.</w:t>
            </w:r>
          </w:p>
        </w:tc>
      </w:tr>
      <w:tr w:rsidR="00A735B3" w:rsidRPr="002E56B9" w14:paraId="7863A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2E56B9" w:rsidRDefault="00A735B3" w:rsidP="00560F48">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2E56B9" w:rsidRDefault="00A735B3" w:rsidP="00560F48">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2E56B9" w:rsidRDefault="00A735B3" w:rsidP="00560F48">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2E56B9" w:rsidRDefault="00A735B3" w:rsidP="00560F48">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2E56B9" w:rsidRDefault="00A735B3" w:rsidP="00560F48">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2E56B9" w:rsidRDefault="00A735B3" w:rsidP="00560F48">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2E56B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2E56B9" w:rsidRDefault="00A735B3" w:rsidP="00560F48">
            <w:pPr>
              <w:pStyle w:val="TAL"/>
              <w:rPr>
                <w:rFonts w:eastAsia="SimSun"/>
                <w:lang w:eastAsia="zh-CN"/>
              </w:rPr>
            </w:pPr>
            <w:r w:rsidRPr="002E56B9">
              <w:t>NOTE 1</w:t>
            </w:r>
          </w:p>
        </w:tc>
      </w:tr>
      <w:tr w:rsidR="00A735B3" w:rsidRPr="002E56B9" w14:paraId="255D0E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2E56B9" w:rsidRDefault="00A735B3" w:rsidP="00560F48">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2E56B9" w:rsidRDefault="00A735B3" w:rsidP="00560F48">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2E56B9" w:rsidRDefault="00A735B3" w:rsidP="00560F48">
            <w:pPr>
              <w:pStyle w:val="TAL"/>
              <w:rPr>
                <w:lang w:eastAsia="zh-CN"/>
              </w:rPr>
            </w:pPr>
            <w:r w:rsidRPr="002E56B9">
              <w:rPr>
                <w:lang w:eastAsia="zh-CN"/>
              </w:rPr>
              <w:t>PC1</w:t>
            </w:r>
          </w:p>
          <w:p w14:paraId="2A803B1D" w14:textId="77777777" w:rsidR="00A735B3" w:rsidRPr="002E56B9" w:rsidRDefault="00A735B3" w:rsidP="00560F48">
            <w:pPr>
              <w:pStyle w:val="TAL"/>
              <w:rPr>
                <w:lang w:eastAsia="zh-CN"/>
              </w:rPr>
            </w:pPr>
            <w:r w:rsidRPr="002E56B9">
              <w:rPr>
                <w:lang w:eastAsia="zh-CN"/>
              </w:rPr>
              <w:t>PC2 (NOTE 1)</w:t>
            </w:r>
          </w:p>
          <w:p w14:paraId="146889A1" w14:textId="77777777" w:rsidR="00A735B3" w:rsidRPr="002E56B9" w:rsidRDefault="00A735B3" w:rsidP="00560F48">
            <w:pPr>
              <w:pStyle w:val="TAL"/>
              <w:rPr>
                <w:lang w:eastAsia="zh-CN"/>
              </w:rPr>
            </w:pPr>
            <w:r w:rsidRPr="002E56B9">
              <w:rPr>
                <w:lang w:eastAsia="zh-CN"/>
              </w:rPr>
              <w:t>PC3</w:t>
            </w:r>
          </w:p>
          <w:p w14:paraId="096B9A2A" w14:textId="77777777" w:rsidR="009E5807" w:rsidRDefault="00A735B3" w:rsidP="009E5807">
            <w:pPr>
              <w:pStyle w:val="TAL"/>
              <w:rPr>
                <w:lang w:eastAsia="zh-CN"/>
              </w:rPr>
            </w:pPr>
            <w:r w:rsidRPr="002E56B9">
              <w:rPr>
                <w:lang w:eastAsia="zh-CN"/>
              </w:rPr>
              <w:t>PC4 (NOTE 1)</w:t>
            </w:r>
          </w:p>
          <w:p w14:paraId="0974918D" w14:textId="0005F409" w:rsidR="00A735B3" w:rsidRPr="002E56B9" w:rsidRDefault="009E5807" w:rsidP="009E5807">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2E56B9" w:rsidRDefault="00A735B3" w:rsidP="00560F48">
            <w:pPr>
              <w:pStyle w:val="TAL"/>
              <w:rPr>
                <w:rFonts w:eastAsia="SimSun"/>
                <w:lang w:eastAsia="zh-CN"/>
              </w:rPr>
            </w:pPr>
            <w:r w:rsidRPr="002E56B9">
              <w:t>Skip TC 6.3.1 if UE supports NSA and TS 38.521-3 TC 6.3B.1.4 has been executed.</w:t>
            </w:r>
          </w:p>
        </w:tc>
      </w:tr>
      <w:tr w:rsidR="00A735B3" w:rsidRPr="002E56B9" w14:paraId="6635BB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2E56B9" w:rsidRDefault="00A735B3" w:rsidP="00560F48">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2E56B9" w:rsidRDefault="00A735B3" w:rsidP="00560F48">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2E56B9" w:rsidRDefault="00A735B3" w:rsidP="00560F48">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2E56B9" w:rsidRDefault="00A735B3" w:rsidP="00560F48">
            <w:pPr>
              <w:pStyle w:val="TAL"/>
            </w:pPr>
          </w:p>
        </w:tc>
      </w:tr>
      <w:tr w:rsidR="00A735B3" w:rsidRPr="002E56B9" w14:paraId="32F60A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2E56B9" w:rsidRDefault="00A735B3" w:rsidP="00560F48">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2E56B9" w:rsidRDefault="00A735B3" w:rsidP="00560F48">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2E56B9" w:rsidRDefault="00A735B3" w:rsidP="00560F48">
            <w:pPr>
              <w:pStyle w:val="TAL"/>
              <w:rPr>
                <w:rFonts w:eastAsia="SimSun"/>
                <w:lang w:eastAsia="zh-CN"/>
              </w:rPr>
            </w:pPr>
            <w:r w:rsidRPr="002E56B9">
              <w:t>Skip TC 6.3.3.2 if UE supports NSA and TS 38.521-3 TC 6.3B.3.4 has been executed.</w:t>
            </w:r>
          </w:p>
        </w:tc>
      </w:tr>
      <w:tr w:rsidR="00A735B3" w:rsidRPr="002E56B9" w14:paraId="440DE2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2E56B9" w:rsidRDefault="00A735B3" w:rsidP="00560F48">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2E56B9" w:rsidRDefault="00A735B3" w:rsidP="00560F48">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2E56B9" w:rsidRDefault="00A735B3" w:rsidP="00560F48">
            <w:pPr>
              <w:pStyle w:val="TAL"/>
              <w:rPr>
                <w:rFonts w:eastAsia="SimSun"/>
                <w:lang w:eastAsia="zh-CN"/>
              </w:rPr>
            </w:pPr>
            <w:r w:rsidRPr="002E56B9">
              <w:t>NOTE 1</w:t>
            </w:r>
          </w:p>
        </w:tc>
      </w:tr>
      <w:tr w:rsidR="00A735B3" w:rsidRPr="002E56B9" w14:paraId="300762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2E56B9" w:rsidRDefault="00A735B3" w:rsidP="00560F48">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2E56B9" w:rsidRDefault="00A735B3" w:rsidP="00560F48">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2E56B9" w:rsidRDefault="00A735B3" w:rsidP="00560F48">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2E56B9" w:rsidRDefault="00A735B3" w:rsidP="00560F48">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2E56B9" w:rsidRDefault="00A735B3" w:rsidP="00560F48">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2E56B9" w:rsidRDefault="00A735B3" w:rsidP="00560F48">
            <w:pPr>
              <w:pStyle w:val="TAL"/>
              <w:rPr>
                <w:rFonts w:eastAsia="SimSun"/>
                <w:lang w:eastAsia="zh-CN"/>
              </w:rPr>
            </w:pPr>
            <w:r w:rsidRPr="002E56B9">
              <w:t>Skip TC 6.3.4.2 if UE supports NSA and TS 38.521-3 TC 6.3B.8.1.4 has been executed.</w:t>
            </w:r>
          </w:p>
        </w:tc>
      </w:tr>
      <w:tr w:rsidR="00A735B3" w:rsidRPr="002E56B9" w14:paraId="69C59E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2E56B9" w:rsidRDefault="00A735B3" w:rsidP="00560F48">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2E56B9" w:rsidRDefault="00A735B3" w:rsidP="00560F48">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2E56B9" w:rsidRDefault="00A735B3" w:rsidP="00560F48">
            <w:pPr>
              <w:pStyle w:val="TAL"/>
              <w:rPr>
                <w:rFonts w:eastAsia="SimSun"/>
                <w:lang w:eastAsia="zh-CN"/>
              </w:rPr>
            </w:pPr>
            <w:r w:rsidRPr="002E56B9">
              <w:t>NOTE 1</w:t>
            </w:r>
          </w:p>
        </w:tc>
      </w:tr>
      <w:tr w:rsidR="00A735B3" w:rsidRPr="002E56B9" w14:paraId="43082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2E56B9" w:rsidRDefault="00A735B3" w:rsidP="00560F48">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2E56B9" w:rsidRDefault="00A735B3" w:rsidP="00560F48">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2E56B9" w:rsidRDefault="00A735B3" w:rsidP="00560F48">
            <w:pPr>
              <w:pStyle w:val="TAL"/>
              <w:rPr>
                <w:rFonts w:eastAsia="SimSun"/>
                <w:lang w:eastAsia="zh-CN"/>
              </w:rPr>
            </w:pPr>
            <w:r w:rsidRPr="002E56B9">
              <w:t>Skip TC 6.3.4.2 if UE supports NSA and TS 38.521-3 TC 6.3B.8.3.4 has been executed.</w:t>
            </w:r>
          </w:p>
        </w:tc>
      </w:tr>
      <w:tr w:rsidR="00A735B3" w:rsidRPr="002E56B9" w14:paraId="762500A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2E56B9" w:rsidRDefault="00A735B3" w:rsidP="00560F48">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2E56B9" w:rsidRDefault="00A735B3" w:rsidP="00560F48">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2E56B9" w:rsidRDefault="00A735B3" w:rsidP="00560F48">
            <w:pPr>
              <w:pStyle w:val="TAL"/>
              <w:rPr>
                <w:lang w:eastAsia="zh-CN"/>
              </w:rPr>
            </w:pPr>
            <w:r w:rsidRPr="002E56B9">
              <w:rPr>
                <w:lang w:eastAsia="zh-CN"/>
              </w:rPr>
              <w:t>PC1 (NOTE 1)</w:t>
            </w:r>
          </w:p>
          <w:p w14:paraId="5FCD5A9B" w14:textId="77777777" w:rsidR="00A735B3" w:rsidRPr="002E56B9" w:rsidRDefault="00A735B3" w:rsidP="00560F48">
            <w:pPr>
              <w:pStyle w:val="TAL"/>
              <w:rPr>
                <w:lang w:eastAsia="zh-CN"/>
              </w:rPr>
            </w:pPr>
            <w:r w:rsidRPr="002E56B9">
              <w:rPr>
                <w:lang w:eastAsia="zh-CN"/>
              </w:rPr>
              <w:t>PC2 (NOTE 1)</w:t>
            </w:r>
          </w:p>
          <w:p w14:paraId="6419D44F" w14:textId="77777777" w:rsidR="00A735B3" w:rsidRPr="002E56B9" w:rsidRDefault="00A735B3" w:rsidP="00560F48">
            <w:pPr>
              <w:pStyle w:val="TAL"/>
              <w:rPr>
                <w:lang w:eastAsia="zh-CN"/>
              </w:rPr>
            </w:pPr>
            <w:r w:rsidRPr="002E56B9">
              <w:rPr>
                <w:lang w:eastAsia="zh-CN"/>
              </w:rPr>
              <w:t>PC3</w:t>
            </w:r>
          </w:p>
          <w:p w14:paraId="4DF2B909"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2E56B9" w:rsidRDefault="00A735B3" w:rsidP="00560F48">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735B3" w:rsidRPr="002E56B9" w14:paraId="2346ECC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2E56B9" w:rsidRDefault="00A735B3" w:rsidP="00560F48">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2E56B9" w:rsidRDefault="00A735B3" w:rsidP="00560F48">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2E56B9" w:rsidRDefault="00A735B3" w:rsidP="00560F48">
            <w:pPr>
              <w:pStyle w:val="TAL"/>
              <w:rPr>
                <w:lang w:eastAsia="zh-CN"/>
              </w:rPr>
            </w:pPr>
            <w:r w:rsidRPr="002E56B9">
              <w:rPr>
                <w:lang w:eastAsia="zh-CN"/>
              </w:rPr>
              <w:t>PC1 (NOTE 1)</w:t>
            </w:r>
          </w:p>
          <w:p w14:paraId="04AB9EE3" w14:textId="77777777" w:rsidR="00A735B3" w:rsidRPr="002E56B9" w:rsidRDefault="00A735B3" w:rsidP="00560F48">
            <w:pPr>
              <w:pStyle w:val="TAL"/>
              <w:rPr>
                <w:lang w:eastAsia="zh-CN"/>
              </w:rPr>
            </w:pPr>
            <w:r w:rsidRPr="002E56B9">
              <w:rPr>
                <w:lang w:eastAsia="zh-CN"/>
              </w:rPr>
              <w:t>PC2 (NOTE 1)</w:t>
            </w:r>
          </w:p>
          <w:p w14:paraId="46FB2B0E" w14:textId="77777777" w:rsidR="00A735B3" w:rsidRPr="002E56B9" w:rsidRDefault="00A735B3" w:rsidP="00560F48">
            <w:pPr>
              <w:pStyle w:val="TAL"/>
              <w:rPr>
                <w:lang w:eastAsia="zh-CN"/>
              </w:rPr>
            </w:pPr>
            <w:r w:rsidRPr="002E56B9">
              <w:rPr>
                <w:lang w:eastAsia="zh-CN"/>
              </w:rPr>
              <w:t>PC3</w:t>
            </w:r>
          </w:p>
          <w:p w14:paraId="2CAF8198"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2E56B9" w:rsidRDefault="00A735B3" w:rsidP="00560F48">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735B3" w:rsidRPr="002E56B9" w14:paraId="5914297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2E56B9" w:rsidRDefault="00A735B3" w:rsidP="00560F48">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2E56B9" w:rsidRDefault="00A735B3" w:rsidP="00560F48">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2E56B9" w:rsidRDefault="00A735B3" w:rsidP="00560F48">
            <w:pPr>
              <w:pStyle w:val="TAL"/>
              <w:rPr>
                <w:lang w:eastAsia="zh-CN"/>
              </w:rPr>
            </w:pPr>
            <w:r w:rsidRPr="002E56B9">
              <w:rPr>
                <w:lang w:eastAsia="zh-CN"/>
              </w:rPr>
              <w:t>PC1 (NOTE 1)</w:t>
            </w:r>
          </w:p>
          <w:p w14:paraId="4E8E939C" w14:textId="77777777" w:rsidR="00A735B3" w:rsidRPr="002E56B9" w:rsidRDefault="00A735B3" w:rsidP="00560F48">
            <w:pPr>
              <w:pStyle w:val="TAL"/>
              <w:rPr>
                <w:lang w:eastAsia="zh-CN"/>
              </w:rPr>
            </w:pPr>
            <w:r w:rsidRPr="002E56B9">
              <w:rPr>
                <w:lang w:eastAsia="zh-CN"/>
              </w:rPr>
              <w:t>PC2 (NOTE 1)</w:t>
            </w:r>
          </w:p>
          <w:p w14:paraId="4EC1B298" w14:textId="77777777" w:rsidR="00A735B3" w:rsidRPr="002E56B9" w:rsidRDefault="00A735B3" w:rsidP="00560F48">
            <w:pPr>
              <w:pStyle w:val="TAL"/>
              <w:rPr>
                <w:lang w:eastAsia="zh-CN"/>
              </w:rPr>
            </w:pPr>
            <w:r w:rsidRPr="002E56B9">
              <w:rPr>
                <w:lang w:eastAsia="zh-CN"/>
              </w:rPr>
              <w:t>PC3</w:t>
            </w:r>
          </w:p>
          <w:p w14:paraId="77ED52C6"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2E56B9" w:rsidRDefault="00A735B3" w:rsidP="00560F48">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C47C8" w:rsidRPr="002E56B9" w14:paraId="087BA48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4C47C8" w:rsidRPr="002E56B9" w:rsidRDefault="004C47C8" w:rsidP="004C47C8">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4C47C8" w:rsidRPr="002E56B9" w:rsidRDefault="004C47C8" w:rsidP="004C47C8">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4C47C8" w:rsidRPr="002E56B9" w:rsidRDefault="004C47C8" w:rsidP="004C47C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4C47C8" w:rsidRPr="002E56B9" w:rsidRDefault="004C47C8" w:rsidP="004C47C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4C47C8" w:rsidRPr="002E56B9" w:rsidRDefault="004C47C8" w:rsidP="004C47C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4C47C8" w:rsidRPr="002E56B9" w:rsidRDefault="004C47C8" w:rsidP="004C47C8">
            <w:pPr>
              <w:pStyle w:val="TAL"/>
              <w:rPr>
                <w:lang w:eastAsia="zh-CN"/>
              </w:rPr>
            </w:pPr>
            <w:r w:rsidRPr="002E56B9">
              <w:rPr>
                <w:lang w:eastAsia="zh-CN"/>
              </w:rPr>
              <w:t>PC1 (NOTE 1)</w:t>
            </w:r>
          </w:p>
          <w:p w14:paraId="422B20B2" w14:textId="77777777" w:rsidR="004C47C8" w:rsidRPr="002E56B9" w:rsidRDefault="004C47C8" w:rsidP="004C47C8">
            <w:pPr>
              <w:pStyle w:val="TAL"/>
              <w:rPr>
                <w:lang w:eastAsia="zh-CN"/>
              </w:rPr>
            </w:pPr>
            <w:r w:rsidRPr="002E56B9">
              <w:rPr>
                <w:lang w:eastAsia="zh-CN"/>
              </w:rPr>
              <w:t>PC2 (NOTE 1)</w:t>
            </w:r>
          </w:p>
          <w:p w14:paraId="0B9220BD" w14:textId="77777777" w:rsidR="004C47C8" w:rsidRPr="002E56B9" w:rsidRDefault="004C47C8" w:rsidP="004C47C8">
            <w:pPr>
              <w:pStyle w:val="TAL"/>
              <w:rPr>
                <w:lang w:eastAsia="zh-CN"/>
              </w:rPr>
            </w:pPr>
            <w:r w:rsidRPr="002E56B9">
              <w:rPr>
                <w:lang w:eastAsia="zh-CN"/>
              </w:rPr>
              <w:t>PC3</w:t>
            </w:r>
          </w:p>
          <w:p w14:paraId="7FFE9E7D"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027871F1" w:rsidR="004C47C8" w:rsidRPr="002E56B9" w:rsidRDefault="004C47C8" w:rsidP="004C47C8">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C47C8" w:rsidRPr="002E56B9" w14:paraId="7BEABC2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4C47C8" w:rsidRPr="002E56B9" w:rsidRDefault="004C47C8" w:rsidP="004C47C8">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4C47C8" w:rsidRPr="002E56B9" w:rsidRDefault="004C47C8" w:rsidP="004C47C8">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4C47C8" w:rsidRPr="002E56B9" w:rsidRDefault="004C47C8" w:rsidP="004C47C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4C47C8" w:rsidRPr="002E56B9" w:rsidRDefault="004C47C8" w:rsidP="004C47C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4C47C8" w:rsidRPr="002E56B9" w:rsidRDefault="004C47C8" w:rsidP="004C47C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4C47C8" w:rsidRPr="002E56B9" w:rsidRDefault="004C47C8" w:rsidP="004C47C8">
            <w:pPr>
              <w:pStyle w:val="TAL"/>
              <w:rPr>
                <w:lang w:eastAsia="zh-CN"/>
              </w:rPr>
            </w:pPr>
            <w:r w:rsidRPr="002E56B9">
              <w:rPr>
                <w:lang w:eastAsia="zh-CN"/>
              </w:rPr>
              <w:t>PC1 (NOTE 1)</w:t>
            </w:r>
          </w:p>
          <w:p w14:paraId="1F1B3191" w14:textId="77777777" w:rsidR="004C47C8" w:rsidRPr="002E56B9" w:rsidRDefault="004C47C8" w:rsidP="004C47C8">
            <w:pPr>
              <w:pStyle w:val="TAL"/>
              <w:rPr>
                <w:lang w:eastAsia="zh-CN"/>
              </w:rPr>
            </w:pPr>
            <w:r w:rsidRPr="002E56B9">
              <w:rPr>
                <w:lang w:eastAsia="zh-CN"/>
              </w:rPr>
              <w:t>PC2 (NOTE 1)</w:t>
            </w:r>
          </w:p>
          <w:p w14:paraId="7149590C" w14:textId="77777777" w:rsidR="004C47C8" w:rsidRPr="002E56B9" w:rsidRDefault="004C47C8" w:rsidP="004C47C8">
            <w:pPr>
              <w:pStyle w:val="TAL"/>
              <w:rPr>
                <w:lang w:eastAsia="zh-CN"/>
              </w:rPr>
            </w:pPr>
            <w:r w:rsidRPr="002E56B9">
              <w:rPr>
                <w:lang w:eastAsia="zh-CN"/>
              </w:rPr>
              <w:t>PC3</w:t>
            </w:r>
          </w:p>
          <w:p w14:paraId="25EA053E"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61B7E465" w:rsidR="004C47C8" w:rsidRPr="002E56B9" w:rsidRDefault="004C47C8" w:rsidP="004C47C8">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C47C8" w:rsidRPr="002E56B9" w14:paraId="021D8C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4C47C8" w:rsidRPr="002E56B9" w:rsidRDefault="004C47C8" w:rsidP="004C47C8">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4C47C8" w:rsidRPr="002E56B9" w:rsidRDefault="004C47C8" w:rsidP="004C47C8">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4C47C8" w:rsidRPr="002E56B9" w:rsidRDefault="004C47C8" w:rsidP="004C47C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4C47C8" w:rsidRPr="002E56B9" w:rsidRDefault="004C47C8" w:rsidP="004C47C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4C47C8" w:rsidRPr="002E56B9" w:rsidRDefault="004C47C8" w:rsidP="004C47C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4C47C8" w:rsidRPr="002E56B9" w:rsidRDefault="004C47C8" w:rsidP="004C47C8">
            <w:pPr>
              <w:pStyle w:val="TAL"/>
              <w:rPr>
                <w:lang w:eastAsia="zh-CN"/>
              </w:rPr>
            </w:pPr>
            <w:r w:rsidRPr="002E56B9">
              <w:rPr>
                <w:lang w:eastAsia="zh-CN"/>
              </w:rPr>
              <w:t>PC1 (NOTE 1)</w:t>
            </w:r>
          </w:p>
          <w:p w14:paraId="112CF97C" w14:textId="77777777" w:rsidR="004C47C8" w:rsidRPr="002E56B9" w:rsidRDefault="004C47C8" w:rsidP="004C47C8">
            <w:pPr>
              <w:pStyle w:val="TAL"/>
              <w:rPr>
                <w:lang w:eastAsia="zh-CN"/>
              </w:rPr>
            </w:pPr>
            <w:r w:rsidRPr="002E56B9">
              <w:rPr>
                <w:lang w:eastAsia="zh-CN"/>
              </w:rPr>
              <w:t>PC2 (NOTE 1)</w:t>
            </w:r>
          </w:p>
          <w:p w14:paraId="056BD43B" w14:textId="77777777" w:rsidR="004C47C8" w:rsidRPr="002E56B9" w:rsidRDefault="004C47C8" w:rsidP="004C47C8">
            <w:pPr>
              <w:pStyle w:val="TAL"/>
              <w:rPr>
                <w:lang w:eastAsia="zh-CN"/>
              </w:rPr>
            </w:pPr>
            <w:r w:rsidRPr="002E56B9">
              <w:rPr>
                <w:lang w:eastAsia="zh-CN"/>
              </w:rPr>
              <w:t>PC3</w:t>
            </w:r>
          </w:p>
          <w:p w14:paraId="14B9882B"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66C1D939" w:rsidR="004C47C8" w:rsidRPr="002E56B9" w:rsidRDefault="004C47C8" w:rsidP="004C47C8">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C47C8" w:rsidRPr="002E56B9" w14:paraId="6B1E0F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4C47C8" w:rsidRPr="002E56B9" w:rsidRDefault="004C47C8" w:rsidP="004C47C8">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4C47C8" w:rsidRPr="002E56B9" w:rsidRDefault="004C47C8" w:rsidP="004C47C8">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4C47C8" w:rsidRPr="002E56B9" w:rsidRDefault="004C47C8" w:rsidP="004C47C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4C47C8" w:rsidRPr="002E56B9" w:rsidRDefault="004C47C8" w:rsidP="004C47C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4C47C8" w:rsidRPr="002E56B9" w:rsidRDefault="004C47C8" w:rsidP="004C47C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4C47C8" w:rsidRPr="002E56B9" w:rsidRDefault="004C47C8" w:rsidP="004C47C8">
            <w:pPr>
              <w:pStyle w:val="TAL"/>
              <w:rPr>
                <w:lang w:eastAsia="zh-CN"/>
              </w:rPr>
            </w:pPr>
            <w:r w:rsidRPr="002E56B9">
              <w:rPr>
                <w:lang w:eastAsia="zh-CN"/>
              </w:rPr>
              <w:t>PC1 (NOTE 1)</w:t>
            </w:r>
          </w:p>
          <w:p w14:paraId="73530520" w14:textId="77777777" w:rsidR="004C47C8" w:rsidRPr="002E56B9" w:rsidRDefault="004C47C8" w:rsidP="004C47C8">
            <w:pPr>
              <w:pStyle w:val="TAL"/>
              <w:rPr>
                <w:lang w:eastAsia="zh-CN"/>
              </w:rPr>
            </w:pPr>
            <w:r w:rsidRPr="002E56B9">
              <w:rPr>
                <w:lang w:eastAsia="zh-CN"/>
              </w:rPr>
              <w:t>PC2 (NOTE 1)</w:t>
            </w:r>
          </w:p>
          <w:p w14:paraId="52F88EE4" w14:textId="77777777" w:rsidR="004C47C8" w:rsidRPr="002E56B9" w:rsidRDefault="004C47C8" w:rsidP="004C47C8">
            <w:pPr>
              <w:pStyle w:val="TAL"/>
              <w:rPr>
                <w:lang w:eastAsia="zh-CN"/>
              </w:rPr>
            </w:pPr>
            <w:r w:rsidRPr="002E56B9">
              <w:rPr>
                <w:lang w:eastAsia="zh-CN"/>
              </w:rPr>
              <w:t>PC3</w:t>
            </w:r>
          </w:p>
          <w:p w14:paraId="248E9AD2"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35B74B15" w:rsidR="004C47C8" w:rsidRPr="002E56B9" w:rsidRDefault="004C47C8" w:rsidP="004C47C8">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A735B3" w:rsidRPr="002E56B9" w14:paraId="6BBF4B9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2E56B9" w:rsidRDefault="00A735B3" w:rsidP="00560F48">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2E56B9" w:rsidRDefault="00A735B3" w:rsidP="00560F48">
            <w:pPr>
              <w:pStyle w:val="TAL"/>
              <w:rPr>
                <w:rFonts w:eastAsia="SimSun"/>
                <w:lang w:eastAsia="zh-CN"/>
              </w:rPr>
            </w:pPr>
          </w:p>
        </w:tc>
      </w:tr>
      <w:tr w:rsidR="00A735B3" w:rsidRPr="002E56B9" w14:paraId="7C4FE7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2E56B9" w:rsidRDefault="00A735B3" w:rsidP="00560F48">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2E56B9" w:rsidRDefault="00A735B3" w:rsidP="00560F48">
            <w:pPr>
              <w:pStyle w:val="TAL"/>
              <w:rPr>
                <w:rFonts w:eastAsia="SimSun"/>
                <w:lang w:eastAsia="zh-CN"/>
              </w:rPr>
            </w:pPr>
          </w:p>
        </w:tc>
      </w:tr>
      <w:tr w:rsidR="00A735B3" w:rsidRPr="002E56B9" w14:paraId="6993C4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2E56B9" w:rsidRDefault="00A735B3" w:rsidP="00560F48">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2E56B9" w:rsidRDefault="00A735B3" w:rsidP="00560F48">
            <w:pPr>
              <w:pStyle w:val="TAL"/>
              <w:rPr>
                <w:rFonts w:eastAsia="SimSun"/>
                <w:lang w:eastAsia="zh-CN"/>
              </w:rPr>
            </w:pPr>
          </w:p>
        </w:tc>
      </w:tr>
      <w:tr w:rsidR="00A735B3" w:rsidRPr="002E56B9" w14:paraId="172B34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2E56B9" w:rsidRDefault="00A735B3" w:rsidP="00560F48">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2E56B9" w:rsidRDefault="00A735B3" w:rsidP="00560F48">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2E56B9" w:rsidRDefault="00A735B3" w:rsidP="00560F48">
            <w:pPr>
              <w:pStyle w:val="TAL"/>
            </w:pPr>
            <w:r w:rsidRPr="002E56B9">
              <w:t>NOTE 1</w:t>
            </w:r>
          </w:p>
        </w:tc>
      </w:tr>
      <w:tr w:rsidR="00A735B3" w:rsidRPr="002E56B9" w14:paraId="1C879E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2E56B9" w:rsidRDefault="00A735B3" w:rsidP="00560F48">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2E56B9" w:rsidRDefault="00A735B3" w:rsidP="00560F48">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89534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E4AC8" w14:textId="77777777" w:rsidR="00A735B3" w:rsidRPr="002E56B9" w:rsidRDefault="00A735B3" w:rsidP="00560F48">
            <w:pPr>
              <w:pStyle w:val="TAL"/>
            </w:pPr>
            <w:r w:rsidRPr="002E56B9">
              <w:t>NOTE 1</w:t>
            </w:r>
          </w:p>
        </w:tc>
      </w:tr>
      <w:tr w:rsidR="00A735B3" w:rsidRPr="002E56B9" w14:paraId="7D41A5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2E56B9" w:rsidRDefault="00A735B3" w:rsidP="00560F48">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2E56B9" w:rsidRDefault="00A735B3" w:rsidP="00560F48">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158E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0ED657" w14:textId="77777777" w:rsidR="00A735B3" w:rsidRPr="002E56B9" w:rsidRDefault="00A735B3" w:rsidP="00560F48">
            <w:pPr>
              <w:pStyle w:val="TAL"/>
            </w:pPr>
            <w:r w:rsidRPr="002E56B9">
              <w:t>NOTE 1</w:t>
            </w:r>
          </w:p>
        </w:tc>
      </w:tr>
      <w:tr w:rsidR="00A735B3" w:rsidRPr="002E56B9" w14:paraId="350F64E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2E56B9" w:rsidRDefault="00A735B3" w:rsidP="00560F48">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2E56B9" w:rsidRDefault="00A735B3" w:rsidP="00560F48">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7313A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6D613" w14:textId="77777777" w:rsidR="00A735B3" w:rsidRPr="002E56B9" w:rsidRDefault="00A735B3" w:rsidP="00560F48">
            <w:pPr>
              <w:pStyle w:val="TAL"/>
            </w:pPr>
            <w:r w:rsidRPr="002E56B9">
              <w:t>NOTE 1</w:t>
            </w:r>
          </w:p>
        </w:tc>
      </w:tr>
      <w:tr w:rsidR="00A735B3" w:rsidRPr="002E56B9" w14:paraId="549AFE6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2E56B9" w:rsidRDefault="00A735B3" w:rsidP="00560F48">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2E56B9" w:rsidRDefault="00A735B3" w:rsidP="00560F48">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2E56B9" w:rsidRDefault="00A735B3" w:rsidP="00560F48">
            <w:pPr>
              <w:pStyle w:val="TAL"/>
            </w:pPr>
            <w:r w:rsidRPr="002E56B9">
              <w:t>NOTE 1</w:t>
            </w:r>
          </w:p>
        </w:tc>
      </w:tr>
      <w:tr w:rsidR="00A735B3" w:rsidRPr="002E56B9" w14:paraId="0AC3E0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2E56B9" w:rsidRDefault="00A735B3" w:rsidP="00560F48">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2E56B9" w:rsidRDefault="00A735B3" w:rsidP="00560F48">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2E56B9" w:rsidRDefault="00A735B3" w:rsidP="00560F48">
            <w:pPr>
              <w:pStyle w:val="TAL"/>
            </w:pPr>
            <w:r w:rsidRPr="002E56B9">
              <w:t>NOTE 1</w:t>
            </w:r>
          </w:p>
        </w:tc>
      </w:tr>
      <w:tr w:rsidR="00A735B3" w:rsidRPr="002E56B9" w14:paraId="6CB2BF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2E56B9" w:rsidRDefault="00A735B3" w:rsidP="00560F48">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2E56B9" w:rsidRDefault="00A735B3" w:rsidP="00560F48">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2E56B9" w:rsidRDefault="00A735B3" w:rsidP="00560F48">
            <w:pPr>
              <w:pStyle w:val="TAL"/>
            </w:pPr>
            <w:r w:rsidRPr="002E56B9">
              <w:t>NOTE 1</w:t>
            </w:r>
          </w:p>
        </w:tc>
      </w:tr>
      <w:tr w:rsidR="00A735B3" w:rsidRPr="002E56B9" w14:paraId="434545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2E56B9" w:rsidRDefault="00A735B3" w:rsidP="00560F48">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2E56B9" w:rsidRDefault="00A735B3" w:rsidP="00560F48">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2E56B9" w:rsidRDefault="00A735B3" w:rsidP="00560F48">
            <w:pPr>
              <w:pStyle w:val="TAL"/>
            </w:pPr>
            <w:r w:rsidRPr="002E56B9">
              <w:t>NOTE 1</w:t>
            </w:r>
          </w:p>
        </w:tc>
      </w:tr>
      <w:tr w:rsidR="00A735B3" w:rsidRPr="002E56B9" w14:paraId="49902B8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2E56B9" w:rsidRDefault="00A735B3" w:rsidP="00560F48">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2E56B9" w:rsidRDefault="00A735B3" w:rsidP="00560F48">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2241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8BD39" w14:textId="77777777" w:rsidR="00A735B3" w:rsidRPr="002E56B9" w:rsidRDefault="00A735B3" w:rsidP="00560F48">
            <w:pPr>
              <w:pStyle w:val="TAL"/>
            </w:pPr>
            <w:r w:rsidRPr="002E56B9">
              <w:t>NOTE 1</w:t>
            </w:r>
          </w:p>
        </w:tc>
      </w:tr>
      <w:tr w:rsidR="00A735B3" w:rsidRPr="002E56B9" w14:paraId="12F3903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2E56B9" w:rsidRDefault="00A735B3" w:rsidP="00560F48">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2E56B9" w:rsidRDefault="00A735B3" w:rsidP="00560F48">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DAF2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47899" w14:textId="77777777" w:rsidR="00A735B3" w:rsidRPr="002E56B9" w:rsidRDefault="00A735B3" w:rsidP="00560F48">
            <w:pPr>
              <w:pStyle w:val="TAL"/>
            </w:pPr>
            <w:r w:rsidRPr="002E56B9">
              <w:t>NOTE 1</w:t>
            </w:r>
          </w:p>
        </w:tc>
      </w:tr>
      <w:tr w:rsidR="00A735B3" w:rsidRPr="002E56B9" w14:paraId="06EDB15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2E56B9" w:rsidRDefault="00A735B3" w:rsidP="00560F48">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2E56B9" w:rsidRDefault="00A735B3" w:rsidP="00560F48">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B5F92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49FA7" w14:textId="77777777" w:rsidR="00A735B3" w:rsidRPr="002E56B9" w:rsidRDefault="00A735B3" w:rsidP="00560F48">
            <w:pPr>
              <w:pStyle w:val="TAL"/>
            </w:pPr>
            <w:r w:rsidRPr="002E56B9">
              <w:t>NOTE 1</w:t>
            </w:r>
          </w:p>
        </w:tc>
      </w:tr>
      <w:tr w:rsidR="00A735B3" w:rsidRPr="002E56B9" w14:paraId="758F620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2E56B9" w:rsidRDefault="00A735B3" w:rsidP="00560F48">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2E56B9" w:rsidRDefault="00A735B3" w:rsidP="00560F48">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2E56B9" w:rsidRDefault="00A735B3" w:rsidP="00560F48">
            <w:pPr>
              <w:pStyle w:val="TAL"/>
            </w:pPr>
            <w:r w:rsidRPr="002E56B9">
              <w:t>NOTE 1</w:t>
            </w:r>
          </w:p>
        </w:tc>
      </w:tr>
      <w:tr w:rsidR="00A735B3" w:rsidRPr="002E56B9" w14:paraId="753E837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2E56B9" w:rsidRDefault="00A735B3" w:rsidP="00560F48">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2E56B9" w:rsidRDefault="00A735B3" w:rsidP="00560F48">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2E56B9" w:rsidRDefault="00A735B3" w:rsidP="00560F48">
            <w:pPr>
              <w:pStyle w:val="TAL"/>
            </w:pPr>
            <w:r w:rsidRPr="002E56B9">
              <w:t>NOTE 1</w:t>
            </w:r>
          </w:p>
        </w:tc>
      </w:tr>
      <w:tr w:rsidR="00A735B3" w:rsidRPr="002E56B9" w14:paraId="7D4E78A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2E56B9" w:rsidRDefault="00A735B3" w:rsidP="00560F48">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2E56B9" w:rsidRDefault="00A735B3" w:rsidP="00560F48">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2E56B9" w:rsidRDefault="00A735B3" w:rsidP="00560F48">
            <w:pPr>
              <w:pStyle w:val="TAL"/>
            </w:pPr>
            <w:r w:rsidRPr="002E56B9">
              <w:t>NOTE 1</w:t>
            </w:r>
          </w:p>
        </w:tc>
      </w:tr>
      <w:tr w:rsidR="00A735B3" w:rsidRPr="002E56B9" w14:paraId="2A725C0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2E56B9" w:rsidRDefault="00A735B3" w:rsidP="00560F48">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2E56B9" w:rsidRDefault="00A735B3" w:rsidP="00560F48">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2E56B9" w:rsidRDefault="00A735B3" w:rsidP="00560F48">
            <w:pPr>
              <w:pStyle w:val="TAL"/>
            </w:pPr>
            <w:r w:rsidRPr="002E56B9">
              <w:t>NOTE 1</w:t>
            </w:r>
          </w:p>
        </w:tc>
      </w:tr>
      <w:tr w:rsidR="00A735B3" w:rsidRPr="002E56B9" w14:paraId="1E823AE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2E56B9" w:rsidRDefault="00A735B3" w:rsidP="00560F48">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2E56B9" w:rsidRDefault="00A735B3" w:rsidP="00560F48">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2BCF39EE" w:rsidR="00A735B3" w:rsidRPr="002E56B9" w:rsidRDefault="00A735B3" w:rsidP="00560F48">
            <w:pPr>
              <w:pStyle w:val="TAL"/>
              <w:rPr>
                <w:lang w:eastAsia="zh-CN"/>
              </w:rPr>
            </w:pPr>
            <w:r w:rsidRPr="002E56B9">
              <w:rPr>
                <w:lang w:eastAsia="zh-CN"/>
              </w:rPr>
              <w:t>PC1</w:t>
            </w:r>
            <w:r w:rsidR="00E005A4" w:rsidRPr="00E005A4">
              <w:rPr>
                <w:lang w:eastAsia="zh-CN"/>
              </w:rPr>
              <w:t xml:space="preserve"> (NOTE 1)</w:t>
            </w:r>
          </w:p>
          <w:p w14:paraId="1326A345" w14:textId="3696D022" w:rsidR="00A735B3" w:rsidRPr="002E56B9" w:rsidRDefault="00A735B3" w:rsidP="00560F48">
            <w:pPr>
              <w:pStyle w:val="TAL"/>
              <w:rPr>
                <w:lang w:eastAsia="zh-CN"/>
              </w:rPr>
            </w:pPr>
            <w:r w:rsidRPr="002E56B9">
              <w:rPr>
                <w:lang w:eastAsia="zh-CN"/>
              </w:rPr>
              <w:t>PC2</w:t>
            </w:r>
            <w:r w:rsidR="00E005A4" w:rsidRPr="00E005A4">
              <w:rPr>
                <w:lang w:eastAsia="zh-CN"/>
              </w:rPr>
              <w:t xml:space="preserve"> (NOTE 1)</w:t>
            </w:r>
          </w:p>
          <w:p w14:paraId="4C524750" w14:textId="77777777" w:rsidR="00A735B3" w:rsidRPr="002E56B9" w:rsidRDefault="00A735B3" w:rsidP="00560F48">
            <w:pPr>
              <w:pStyle w:val="TAL"/>
              <w:rPr>
                <w:lang w:eastAsia="zh-CN"/>
              </w:rPr>
            </w:pPr>
            <w:r w:rsidRPr="002E56B9">
              <w:rPr>
                <w:lang w:eastAsia="zh-CN"/>
              </w:rPr>
              <w:t>PC3</w:t>
            </w:r>
          </w:p>
          <w:p w14:paraId="03F470DF" w14:textId="77777777" w:rsidR="009F1BE8" w:rsidRDefault="00A735B3" w:rsidP="009F1BE8">
            <w:pPr>
              <w:pStyle w:val="TAL"/>
              <w:rPr>
                <w:lang w:eastAsia="zh-CN"/>
              </w:rPr>
            </w:pPr>
            <w:r w:rsidRPr="002E56B9">
              <w:rPr>
                <w:lang w:eastAsia="zh-CN"/>
              </w:rPr>
              <w:t>PC4</w:t>
            </w:r>
            <w:r w:rsidR="00E005A4" w:rsidRPr="00E005A4">
              <w:rPr>
                <w:lang w:eastAsia="zh-CN"/>
              </w:rPr>
              <w:t xml:space="preserve"> (NOTE 1)</w:t>
            </w:r>
          </w:p>
          <w:p w14:paraId="0B869937" w14:textId="539AD54E" w:rsidR="00A735B3" w:rsidRPr="002E56B9" w:rsidRDefault="009F1BE8" w:rsidP="009F1BE8">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45B07B97" w14:textId="20D242B7" w:rsidR="00A735B3" w:rsidRPr="002E56B9" w:rsidRDefault="00E005A4" w:rsidP="00560F48">
            <w:pPr>
              <w:pStyle w:val="TAL"/>
            </w:pPr>
            <w:r w:rsidRPr="00E005A4">
              <w:t>Skip TC 6.3D.1 if UE supports NSA and TS 38.521-3 TC 6.3B.1.4D has been executed.</w:t>
            </w:r>
          </w:p>
        </w:tc>
      </w:tr>
      <w:tr w:rsidR="00A735B3" w:rsidRPr="002E56B9" w14:paraId="4613D5A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2E56B9" w:rsidRDefault="00A735B3" w:rsidP="00560F48">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2E56B9" w:rsidRDefault="00A735B3" w:rsidP="00560F4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071097" w14:textId="77777777" w:rsidR="009F1BE8" w:rsidRPr="002E56B9" w:rsidRDefault="009F1BE8" w:rsidP="009F1BE8">
            <w:pPr>
              <w:pStyle w:val="TAL"/>
              <w:rPr>
                <w:lang w:eastAsia="zh-CN"/>
              </w:rPr>
            </w:pPr>
            <w:r w:rsidRPr="002E56B9">
              <w:rPr>
                <w:lang w:eastAsia="zh-CN"/>
              </w:rPr>
              <w:t>PC1</w:t>
            </w:r>
          </w:p>
          <w:p w14:paraId="5714302B" w14:textId="77777777" w:rsidR="009F1BE8" w:rsidRPr="002E56B9" w:rsidRDefault="009F1BE8" w:rsidP="009F1BE8">
            <w:pPr>
              <w:pStyle w:val="TAL"/>
              <w:rPr>
                <w:lang w:eastAsia="zh-CN"/>
              </w:rPr>
            </w:pPr>
            <w:r w:rsidRPr="002E56B9">
              <w:rPr>
                <w:lang w:eastAsia="zh-CN"/>
              </w:rPr>
              <w:t>PC2</w:t>
            </w:r>
            <w:r w:rsidRPr="00E005A4">
              <w:rPr>
                <w:lang w:eastAsia="zh-CN"/>
              </w:rPr>
              <w:t xml:space="preserve"> (NOTE 1)</w:t>
            </w:r>
          </w:p>
          <w:p w14:paraId="3C88CE1E" w14:textId="77777777" w:rsidR="009F1BE8" w:rsidRPr="002E56B9" w:rsidRDefault="009F1BE8" w:rsidP="009F1BE8">
            <w:pPr>
              <w:pStyle w:val="TAL"/>
              <w:rPr>
                <w:lang w:eastAsia="zh-CN"/>
              </w:rPr>
            </w:pPr>
            <w:r w:rsidRPr="002E56B9">
              <w:rPr>
                <w:lang w:eastAsia="zh-CN"/>
              </w:rPr>
              <w:t>PC3</w:t>
            </w:r>
          </w:p>
          <w:p w14:paraId="67582F56" w14:textId="77777777" w:rsidR="009F1BE8" w:rsidRDefault="009F1BE8" w:rsidP="009F1BE8">
            <w:pPr>
              <w:pStyle w:val="TAL"/>
              <w:rPr>
                <w:lang w:eastAsia="zh-CN"/>
              </w:rPr>
            </w:pPr>
            <w:r w:rsidRPr="002E56B9">
              <w:rPr>
                <w:lang w:eastAsia="zh-CN"/>
              </w:rPr>
              <w:t>PC4</w:t>
            </w:r>
            <w:r w:rsidRPr="00E005A4">
              <w:rPr>
                <w:lang w:eastAsia="zh-CN"/>
              </w:rPr>
              <w:t xml:space="preserve"> (NOTE 1)</w:t>
            </w:r>
          </w:p>
          <w:p w14:paraId="5090E352" w14:textId="3D1CD94C" w:rsidR="00A735B3" w:rsidRPr="002E56B9" w:rsidRDefault="009F1BE8" w:rsidP="009F1BE8">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616DA305" w14:textId="3D561C81" w:rsidR="00A735B3" w:rsidRPr="002E56B9" w:rsidRDefault="00E005A4" w:rsidP="00560F48">
            <w:pPr>
              <w:pStyle w:val="TAL"/>
            </w:pPr>
            <w:r w:rsidRPr="00E005A4">
              <w:t>Skip TC 6.3D.2 if UE supports NSA and TS 38.521-3 TC 6.3B.2.4D has been executed.</w:t>
            </w:r>
          </w:p>
        </w:tc>
      </w:tr>
      <w:tr w:rsidR="00A735B3" w:rsidRPr="002E56B9" w14:paraId="3C0FB6D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2E56B9" w:rsidRDefault="00A735B3" w:rsidP="00560F4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2E56B9" w:rsidRDefault="00A735B3" w:rsidP="00560F4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2E56B9" w:rsidRDefault="00A735B3" w:rsidP="00560F48">
            <w:pPr>
              <w:pStyle w:val="TAL"/>
            </w:pPr>
            <w:r w:rsidRPr="002E56B9">
              <w:t>NOTE 1</w:t>
            </w:r>
          </w:p>
        </w:tc>
      </w:tr>
      <w:tr w:rsidR="00A735B3" w:rsidRPr="002E56B9" w14:paraId="43253A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2E56B9" w:rsidRDefault="00A735B3" w:rsidP="00560F4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2E56B9" w:rsidRDefault="00A735B3" w:rsidP="00560F48">
            <w:pPr>
              <w:pStyle w:val="TAL"/>
              <w:rPr>
                <w:rFonts w:eastAsia="SimSun"/>
                <w:lang w:eastAsia="zh-CN"/>
              </w:rPr>
            </w:pPr>
          </w:p>
        </w:tc>
      </w:tr>
      <w:tr w:rsidR="00A735B3" w:rsidRPr="002E56B9" w14:paraId="05E78F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2E56B9" w:rsidRDefault="00A735B3" w:rsidP="00560F4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2E56B9" w:rsidRDefault="00A735B3" w:rsidP="00560F4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2E56B9" w:rsidRDefault="00A735B3" w:rsidP="00560F48">
            <w:pPr>
              <w:pStyle w:val="TAL"/>
            </w:pPr>
            <w:r w:rsidRPr="002E56B9">
              <w:t>Skip TC 6.4.1 if UE supports NSA and TS 38.521-3 TC 6.4B.1.4 has been executed.</w:t>
            </w:r>
          </w:p>
        </w:tc>
      </w:tr>
      <w:tr w:rsidR="00A735B3" w:rsidRPr="002E56B9" w14:paraId="6B669BE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2E56B9" w:rsidRDefault="00A735B3" w:rsidP="00560F48">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2E56B9" w:rsidRDefault="00A735B3" w:rsidP="00560F4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2E56B9" w:rsidRDefault="00A735B3" w:rsidP="00560F48">
            <w:pPr>
              <w:pStyle w:val="TAL"/>
              <w:rPr>
                <w:lang w:eastAsia="zh-CN"/>
              </w:rPr>
            </w:pPr>
            <w:r w:rsidRPr="002E56B9">
              <w:rPr>
                <w:lang w:eastAsia="zh-CN"/>
              </w:rPr>
              <w:t>PC1</w:t>
            </w:r>
          </w:p>
          <w:p w14:paraId="69247F0F" w14:textId="77777777" w:rsidR="00A735B3" w:rsidRPr="002E56B9" w:rsidRDefault="00A735B3" w:rsidP="00560F48">
            <w:pPr>
              <w:pStyle w:val="TAL"/>
              <w:rPr>
                <w:lang w:eastAsia="zh-CN"/>
              </w:rPr>
            </w:pPr>
            <w:r w:rsidRPr="002E56B9">
              <w:rPr>
                <w:lang w:eastAsia="zh-CN"/>
              </w:rPr>
              <w:t>PC2</w:t>
            </w:r>
          </w:p>
          <w:p w14:paraId="382B5338" w14:textId="77777777" w:rsidR="00A735B3" w:rsidRPr="002E56B9" w:rsidRDefault="00A735B3" w:rsidP="00560F48">
            <w:pPr>
              <w:pStyle w:val="TAL"/>
              <w:rPr>
                <w:lang w:eastAsia="zh-CN"/>
              </w:rPr>
            </w:pPr>
            <w:r w:rsidRPr="002E56B9">
              <w:rPr>
                <w:lang w:eastAsia="zh-CN"/>
              </w:rPr>
              <w:t>PC3</w:t>
            </w:r>
          </w:p>
          <w:p w14:paraId="71244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2E56B9" w:rsidRDefault="00A735B3" w:rsidP="00560F48">
            <w:pPr>
              <w:pStyle w:val="TAL"/>
            </w:pPr>
            <w:r w:rsidRPr="002E56B9">
              <w:t>NOTE 1</w:t>
            </w:r>
          </w:p>
          <w:p w14:paraId="5055172B" w14:textId="77777777" w:rsidR="00A735B3" w:rsidRPr="002E56B9" w:rsidRDefault="00A735B3" w:rsidP="00560F48">
            <w:pPr>
              <w:pStyle w:val="TAL"/>
              <w:rPr>
                <w:rFonts w:eastAsia="SimSun"/>
                <w:lang w:eastAsia="zh-CN"/>
              </w:rPr>
            </w:pPr>
            <w:r w:rsidRPr="002E56B9">
              <w:rPr>
                <w:rFonts w:eastAsia="SimSun"/>
                <w:lang w:eastAsia="zh-CN"/>
              </w:rPr>
              <w:t>Skip TC 6.4.2.1 if UE supports NSA and TS 38.521-3 TC 6.4B.2.4.1 has been executed.</w:t>
            </w:r>
          </w:p>
        </w:tc>
      </w:tr>
      <w:tr w:rsidR="00A735B3" w:rsidRPr="002E56B9" w14:paraId="70B4CE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2E56B9" w:rsidRDefault="00A735B3" w:rsidP="00560F4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2E56B9" w:rsidRDefault="00A735B3" w:rsidP="00560F4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2E56B9" w:rsidRDefault="00A735B3" w:rsidP="00560F48">
            <w:pPr>
              <w:pStyle w:val="TAL"/>
              <w:rPr>
                <w:lang w:val="fr-FR" w:eastAsia="zh-CN"/>
              </w:rPr>
            </w:pPr>
            <w:r w:rsidRPr="002E56B9">
              <w:rPr>
                <w:lang w:val="fr-FR" w:eastAsia="zh-CN"/>
              </w:rPr>
              <w:t>PC1</w:t>
            </w:r>
          </w:p>
          <w:p w14:paraId="2B8CE6F3" w14:textId="77777777" w:rsidR="00A735B3" w:rsidRPr="002E56B9" w:rsidRDefault="00A735B3" w:rsidP="00560F48">
            <w:pPr>
              <w:pStyle w:val="TAL"/>
              <w:rPr>
                <w:lang w:val="fr-FR" w:eastAsia="zh-CN"/>
              </w:rPr>
            </w:pPr>
            <w:r w:rsidRPr="002E56B9">
              <w:rPr>
                <w:lang w:val="fr-FR" w:eastAsia="zh-CN"/>
              </w:rPr>
              <w:t>PC2</w:t>
            </w:r>
          </w:p>
          <w:p w14:paraId="5784C47A" w14:textId="77777777" w:rsidR="00A735B3" w:rsidRPr="002E56B9" w:rsidRDefault="00A735B3" w:rsidP="00560F48">
            <w:pPr>
              <w:pStyle w:val="TAL"/>
              <w:rPr>
                <w:lang w:val="fr-FR" w:eastAsia="zh-CN"/>
              </w:rPr>
            </w:pPr>
            <w:r w:rsidRPr="002E56B9">
              <w:rPr>
                <w:lang w:val="fr-FR" w:eastAsia="zh-CN"/>
              </w:rPr>
              <w:t>PC3</w:t>
            </w:r>
          </w:p>
          <w:p w14:paraId="1B72721C" w14:textId="77777777" w:rsidR="00A735B3" w:rsidRPr="002E56B9" w:rsidRDefault="00A735B3" w:rsidP="00560F4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2E56B9" w:rsidRDefault="00A735B3" w:rsidP="00560F48">
            <w:pPr>
              <w:pStyle w:val="TAL"/>
              <w:rPr>
                <w:rFonts w:eastAsia="SimSun"/>
                <w:lang w:val="fr-FR" w:eastAsia="zh-CN"/>
              </w:rPr>
            </w:pPr>
            <w:r w:rsidRPr="002E56B9">
              <w:rPr>
                <w:rFonts w:eastAsia="SimSun" w:hint="eastAsia"/>
                <w:lang w:val="fr-FR" w:eastAsia="zh-CN"/>
              </w:rPr>
              <w:t>NOTE 1</w:t>
            </w:r>
          </w:p>
          <w:p w14:paraId="0E65C149"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A735B3" w:rsidRPr="002E56B9" w14:paraId="7998EE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2E56B9" w:rsidRDefault="00A735B3" w:rsidP="00560F4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2E56B9" w:rsidRDefault="00A735B3" w:rsidP="00560F4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2E56B9" w:rsidRDefault="00A735B3" w:rsidP="00560F4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2E56B9" w:rsidRDefault="00A735B3" w:rsidP="00560F4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2E56B9" w:rsidRDefault="00A735B3" w:rsidP="00560F4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2E56B9" w:rsidRDefault="00A735B3" w:rsidP="00560F48">
            <w:pPr>
              <w:pStyle w:val="TAL"/>
              <w:rPr>
                <w:lang w:eastAsia="zh-CN"/>
              </w:rPr>
            </w:pPr>
            <w:r w:rsidRPr="002E56B9">
              <w:rPr>
                <w:lang w:eastAsia="zh-CN"/>
              </w:rPr>
              <w:t>PC1 (NOTE 1)</w:t>
            </w:r>
          </w:p>
          <w:p w14:paraId="5B5A7D9E" w14:textId="77777777" w:rsidR="00A735B3" w:rsidRPr="002E56B9" w:rsidRDefault="00A735B3" w:rsidP="00560F48">
            <w:pPr>
              <w:pStyle w:val="TAL"/>
              <w:rPr>
                <w:lang w:eastAsia="zh-CN"/>
              </w:rPr>
            </w:pPr>
            <w:r w:rsidRPr="002E56B9">
              <w:rPr>
                <w:lang w:eastAsia="zh-CN"/>
              </w:rPr>
              <w:t>PC2 (NOTE 1)</w:t>
            </w:r>
          </w:p>
          <w:p w14:paraId="3991F3E9" w14:textId="77777777" w:rsidR="00A735B3" w:rsidRPr="002E56B9" w:rsidRDefault="00A735B3" w:rsidP="00560F48">
            <w:pPr>
              <w:pStyle w:val="TAL"/>
              <w:rPr>
                <w:lang w:eastAsia="zh-CN"/>
              </w:rPr>
            </w:pPr>
            <w:r w:rsidRPr="002E56B9">
              <w:rPr>
                <w:lang w:eastAsia="zh-CN"/>
              </w:rPr>
              <w:t>PC3</w:t>
            </w:r>
          </w:p>
          <w:p w14:paraId="06297857" w14:textId="77777777" w:rsidR="009E5807" w:rsidRDefault="00A735B3" w:rsidP="009E5807">
            <w:pPr>
              <w:pStyle w:val="TAL"/>
              <w:rPr>
                <w:lang w:eastAsia="zh-CN"/>
              </w:rPr>
            </w:pPr>
            <w:r w:rsidRPr="002E56B9">
              <w:rPr>
                <w:lang w:eastAsia="zh-CN"/>
              </w:rPr>
              <w:t>PC4 (NOTE 1)</w:t>
            </w:r>
          </w:p>
          <w:p w14:paraId="2F46FF7F" w14:textId="7FFA670F" w:rsidR="00A735B3" w:rsidRPr="002E56B9" w:rsidRDefault="009E5807" w:rsidP="009E5807">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2E56B9" w:rsidRDefault="00A735B3" w:rsidP="00560F48">
            <w:pPr>
              <w:pStyle w:val="TAL"/>
              <w:rPr>
                <w:rFonts w:eastAsia="SimSun"/>
                <w:lang w:eastAsia="zh-CN"/>
              </w:rPr>
            </w:pPr>
            <w:r w:rsidRPr="002E56B9">
              <w:rPr>
                <w:rFonts w:eastAsia="SimSun"/>
                <w:lang w:eastAsia="zh-CN"/>
              </w:rPr>
              <w:t>Skip TC 6.4.2.2 if UE supports NSA and TS 38.521-3 TC 6.4B.2.4.2 has been executed.</w:t>
            </w:r>
          </w:p>
        </w:tc>
      </w:tr>
      <w:tr w:rsidR="00A735B3" w:rsidRPr="002E56B9" w14:paraId="7EDA8F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2E56B9" w:rsidRDefault="00A735B3" w:rsidP="00560F4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2E56B9" w:rsidRDefault="00A735B3" w:rsidP="00560F4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2E56B9" w:rsidRDefault="00A735B3" w:rsidP="00560F48">
            <w:pPr>
              <w:pStyle w:val="TAL"/>
              <w:rPr>
                <w:lang w:eastAsia="zh-CN"/>
              </w:rPr>
            </w:pPr>
            <w:r w:rsidRPr="002E56B9">
              <w:rPr>
                <w:lang w:eastAsia="zh-CN"/>
              </w:rPr>
              <w:t>PC1</w:t>
            </w:r>
          </w:p>
          <w:p w14:paraId="753D2DFC" w14:textId="77777777" w:rsidR="00A735B3" w:rsidRPr="002E56B9" w:rsidRDefault="00A735B3" w:rsidP="00560F48">
            <w:pPr>
              <w:pStyle w:val="TAL"/>
              <w:rPr>
                <w:lang w:eastAsia="zh-CN"/>
              </w:rPr>
            </w:pPr>
            <w:r w:rsidRPr="002E56B9">
              <w:rPr>
                <w:lang w:eastAsia="zh-CN"/>
              </w:rPr>
              <w:t>PC2</w:t>
            </w:r>
          </w:p>
          <w:p w14:paraId="471A2092" w14:textId="77777777" w:rsidR="00A735B3" w:rsidRPr="002E56B9" w:rsidRDefault="00A735B3" w:rsidP="00560F48">
            <w:pPr>
              <w:pStyle w:val="TAL"/>
              <w:rPr>
                <w:lang w:eastAsia="zh-CN"/>
              </w:rPr>
            </w:pPr>
            <w:r w:rsidRPr="002E56B9">
              <w:rPr>
                <w:lang w:eastAsia="zh-CN"/>
              </w:rPr>
              <w:t>PC3</w:t>
            </w:r>
          </w:p>
          <w:p w14:paraId="6F522383" w14:textId="77777777" w:rsidR="009E5807" w:rsidRDefault="00A735B3" w:rsidP="009E5807">
            <w:pPr>
              <w:pStyle w:val="TAL"/>
              <w:rPr>
                <w:lang w:eastAsia="zh-CN"/>
              </w:rPr>
            </w:pPr>
            <w:r w:rsidRPr="002E56B9">
              <w:rPr>
                <w:lang w:eastAsia="zh-CN"/>
              </w:rPr>
              <w:t>PC4</w:t>
            </w:r>
          </w:p>
          <w:p w14:paraId="50605CFA" w14:textId="3D293DD2" w:rsidR="00A735B3" w:rsidRPr="002E56B9" w:rsidRDefault="009E5807" w:rsidP="009E5807">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2E56B9" w:rsidRDefault="00A735B3" w:rsidP="00560F48">
            <w:pPr>
              <w:pStyle w:val="TAL"/>
            </w:pPr>
            <w:r w:rsidRPr="002E56B9">
              <w:t>NOTE 1</w:t>
            </w:r>
          </w:p>
          <w:p w14:paraId="57269979" w14:textId="77777777" w:rsidR="00A735B3" w:rsidRPr="002E56B9" w:rsidRDefault="00A735B3" w:rsidP="00560F48">
            <w:pPr>
              <w:pStyle w:val="TAL"/>
              <w:rPr>
                <w:rFonts w:eastAsia="SimSun"/>
                <w:lang w:eastAsia="zh-CN"/>
              </w:rPr>
            </w:pPr>
            <w:r w:rsidRPr="002E56B9">
              <w:rPr>
                <w:rFonts w:eastAsia="SimSun"/>
                <w:lang w:eastAsia="zh-CN"/>
              </w:rPr>
              <w:t>Skip TC 6.4.2.3 if UE supports NSA and TS 38.521-3 TC 6.4B.2.4.3 has been executed.</w:t>
            </w:r>
          </w:p>
        </w:tc>
      </w:tr>
      <w:tr w:rsidR="00A735B3" w:rsidRPr="002E56B9" w14:paraId="753501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2E56B9" w:rsidRDefault="00A735B3" w:rsidP="00560F48">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2E56B9" w:rsidRDefault="00A735B3" w:rsidP="00560F4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2E56B9" w:rsidRDefault="00A735B3" w:rsidP="00560F48">
            <w:pPr>
              <w:pStyle w:val="TAL"/>
            </w:pPr>
            <w:r w:rsidRPr="002E56B9">
              <w:t>NOTE 1</w:t>
            </w:r>
          </w:p>
          <w:p w14:paraId="53C2DA14" w14:textId="77777777" w:rsidR="00A735B3" w:rsidRPr="002E56B9" w:rsidRDefault="00A735B3" w:rsidP="00560F48">
            <w:pPr>
              <w:pStyle w:val="TAL"/>
              <w:rPr>
                <w:rFonts w:eastAsia="SimSun"/>
                <w:lang w:eastAsia="zh-CN"/>
              </w:rPr>
            </w:pPr>
            <w:r w:rsidRPr="002E56B9">
              <w:rPr>
                <w:rFonts w:eastAsia="SimSun"/>
                <w:lang w:eastAsia="zh-CN"/>
              </w:rPr>
              <w:t>Skip TC 6.4.2.4 if UE supports NSA and TS 38.521-3 TC 6.4B.2.4.4 has been executed.</w:t>
            </w:r>
          </w:p>
        </w:tc>
      </w:tr>
      <w:tr w:rsidR="00A735B3" w:rsidRPr="002E56B9" w14:paraId="0FF39B1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2E56B9" w:rsidRDefault="00A735B3" w:rsidP="00560F4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2E56B9" w:rsidRDefault="00A735B3" w:rsidP="00560F4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2E56B9" w:rsidRDefault="00A735B3" w:rsidP="00560F4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2E56B9" w:rsidRDefault="00A735B3" w:rsidP="00560F4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2E56B9" w:rsidRDefault="00A735B3" w:rsidP="00560F48">
            <w:pPr>
              <w:pStyle w:val="TAL"/>
            </w:pPr>
            <w:r w:rsidRPr="002E56B9">
              <w:t>NOTE 1</w:t>
            </w:r>
          </w:p>
          <w:p w14:paraId="50E58386" w14:textId="77777777" w:rsidR="00A735B3" w:rsidRPr="002E56B9" w:rsidRDefault="00A735B3" w:rsidP="00560F48">
            <w:pPr>
              <w:pStyle w:val="TAL"/>
              <w:rPr>
                <w:rFonts w:eastAsia="SimSun"/>
                <w:lang w:eastAsia="zh-CN"/>
              </w:rPr>
            </w:pPr>
            <w:r w:rsidRPr="002E56B9">
              <w:rPr>
                <w:rFonts w:eastAsia="SimSun"/>
                <w:lang w:eastAsia="zh-CN"/>
              </w:rPr>
              <w:t>Skip TC 6.4.2.5 if UE supports NSA and TS 38.521-3 TC 6.4B.2.4.5 has been executed.</w:t>
            </w:r>
          </w:p>
        </w:tc>
      </w:tr>
      <w:tr w:rsidR="00A735B3" w:rsidRPr="002E56B9" w14:paraId="0232FE9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2E56B9" w:rsidRDefault="00A735B3" w:rsidP="00560F4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2E56B9" w:rsidRDefault="00A735B3" w:rsidP="00560F4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7777777" w:rsidR="00A735B3" w:rsidRPr="002E56B9" w:rsidRDefault="00A735B3" w:rsidP="00560F4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0EF1D8E" w14:textId="2441F0EB" w:rsidR="00A735B3" w:rsidRPr="002E56B9" w:rsidRDefault="00674577" w:rsidP="00560F48">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04D8230" w14:textId="57CB93A0" w:rsidR="00A735B3" w:rsidRPr="002E56B9" w:rsidRDefault="00674577" w:rsidP="00560F48">
            <w:pPr>
              <w:pStyle w:val="TAL"/>
              <w:rPr>
                <w:lang w:eastAsia="zh-CN"/>
              </w:rPr>
            </w:pPr>
            <w:r>
              <w:rPr>
                <w:lang w:eastAsia="zh-CN"/>
              </w:rPr>
              <w:t xml:space="preserve">Release 17 and forward </w:t>
            </w:r>
            <w:r w:rsidR="00A735B3"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8ACA497" w14:textId="5BBDDF85" w:rsidR="00A735B3" w:rsidRPr="002E56B9" w:rsidRDefault="00A735B3" w:rsidP="00560F48">
            <w:pPr>
              <w:pStyle w:val="TAL"/>
            </w:pPr>
            <w:r w:rsidRPr="002E56B9">
              <w:t>NOTE 1</w:t>
            </w:r>
          </w:p>
        </w:tc>
      </w:tr>
      <w:tr w:rsidR="00A735B3" w:rsidRPr="002E56B9" w14:paraId="2EDA5A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2E56B9" w:rsidRDefault="00A735B3" w:rsidP="00560F48">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2E56B9" w:rsidRDefault="00A735B3" w:rsidP="00560F4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2E56B9" w:rsidRDefault="00A735B3" w:rsidP="00560F48">
            <w:pPr>
              <w:pStyle w:val="TAL"/>
              <w:rPr>
                <w:rFonts w:eastAsia="SimSun"/>
                <w:lang w:eastAsia="zh-CN"/>
              </w:rPr>
            </w:pPr>
            <w:r w:rsidRPr="002E56B9">
              <w:t>NOTE 1</w:t>
            </w:r>
          </w:p>
        </w:tc>
      </w:tr>
      <w:tr w:rsidR="00A735B3" w:rsidRPr="002E56B9" w14:paraId="669E5D3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2E56B9" w:rsidRDefault="00A735B3" w:rsidP="00560F4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2E56B9" w:rsidRDefault="00A735B3" w:rsidP="00560F4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2E56B9" w:rsidRDefault="00A735B3" w:rsidP="00560F48">
            <w:pPr>
              <w:pStyle w:val="TAL"/>
              <w:rPr>
                <w:rFonts w:eastAsia="SimSun"/>
                <w:lang w:eastAsia="zh-CN"/>
              </w:rPr>
            </w:pPr>
            <w:r w:rsidRPr="002E56B9">
              <w:t>NOTE 1</w:t>
            </w:r>
          </w:p>
        </w:tc>
      </w:tr>
      <w:tr w:rsidR="00A735B3" w:rsidRPr="002E56B9" w14:paraId="0BD2D2E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2E56B9" w:rsidRDefault="00A735B3" w:rsidP="00560F4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2E56B9" w:rsidRDefault="00A735B3" w:rsidP="00560F4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2E56B9" w:rsidRDefault="00A735B3" w:rsidP="00560F48">
            <w:pPr>
              <w:pStyle w:val="TAL"/>
              <w:rPr>
                <w:rFonts w:eastAsia="SimSun"/>
                <w:lang w:eastAsia="zh-CN"/>
              </w:rPr>
            </w:pPr>
            <w:r w:rsidRPr="002E56B9">
              <w:t>NOTE 1</w:t>
            </w:r>
          </w:p>
        </w:tc>
      </w:tr>
      <w:tr w:rsidR="00A735B3" w:rsidRPr="002E56B9" w14:paraId="3427BC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2E56B9" w:rsidRDefault="00A735B3" w:rsidP="00560F4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2E56B9" w:rsidRDefault="00A735B3" w:rsidP="00560F4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2E56B9" w:rsidRDefault="00A735B3" w:rsidP="00560F48">
            <w:pPr>
              <w:pStyle w:val="TAL"/>
              <w:rPr>
                <w:lang w:eastAsia="zh-CN"/>
              </w:rPr>
            </w:pPr>
            <w:r w:rsidRPr="002E56B9">
              <w:rPr>
                <w:lang w:eastAsia="zh-CN"/>
              </w:rPr>
              <w:t>PC1</w:t>
            </w:r>
          </w:p>
          <w:p w14:paraId="65027715" w14:textId="77777777" w:rsidR="00A735B3" w:rsidRPr="002E56B9" w:rsidRDefault="00A735B3" w:rsidP="00560F48">
            <w:pPr>
              <w:pStyle w:val="TAL"/>
              <w:rPr>
                <w:lang w:eastAsia="zh-CN"/>
              </w:rPr>
            </w:pPr>
            <w:r w:rsidRPr="002E56B9">
              <w:rPr>
                <w:lang w:eastAsia="zh-CN"/>
              </w:rPr>
              <w:t>PC2</w:t>
            </w:r>
          </w:p>
          <w:p w14:paraId="2A9F4AE1" w14:textId="77777777" w:rsidR="00A735B3" w:rsidRPr="002E56B9" w:rsidRDefault="00A735B3" w:rsidP="00560F48">
            <w:pPr>
              <w:pStyle w:val="TAL"/>
              <w:rPr>
                <w:lang w:eastAsia="zh-CN"/>
              </w:rPr>
            </w:pPr>
            <w:r w:rsidRPr="002E56B9">
              <w:rPr>
                <w:lang w:eastAsia="zh-CN"/>
              </w:rPr>
              <w:t>PC3</w:t>
            </w:r>
          </w:p>
          <w:p w14:paraId="3C0862F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2E56B9" w:rsidRDefault="00A735B3" w:rsidP="00560F48">
            <w:pPr>
              <w:pStyle w:val="TAL"/>
              <w:rPr>
                <w:rFonts w:eastAsia="Malgun Gothic"/>
                <w:lang w:eastAsia="ko-KR"/>
              </w:rPr>
            </w:pPr>
            <w:r w:rsidRPr="002E56B9">
              <w:t>NOTE 1</w:t>
            </w:r>
          </w:p>
        </w:tc>
      </w:tr>
      <w:tr w:rsidR="00A735B3" w:rsidRPr="002E56B9" w14:paraId="5456EB3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2E56B9" w:rsidRDefault="00A735B3" w:rsidP="00560F4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2E56B9" w:rsidRDefault="00A735B3" w:rsidP="00560F4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2E56B9" w:rsidRDefault="00A735B3" w:rsidP="00560F48">
            <w:pPr>
              <w:pStyle w:val="TAL"/>
              <w:rPr>
                <w:lang w:eastAsia="zh-CN"/>
              </w:rPr>
            </w:pPr>
            <w:r w:rsidRPr="002E56B9">
              <w:rPr>
                <w:lang w:eastAsia="zh-CN"/>
              </w:rPr>
              <w:t>PC1</w:t>
            </w:r>
          </w:p>
          <w:p w14:paraId="378F4215" w14:textId="77777777" w:rsidR="00A735B3" w:rsidRPr="002E56B9" w:rsidRDefault="00A735B3" w:rsidP="00560F48">
            <w:pPr>
              <w:pStyle w:val="TAL"/>
              <w:rPr>
                <w:lang w:eastAsia="zh-CN"/>
              </w:rPr>
            </w:pPr>
            <w:r w:rsidRPr="002E56B9">
              <w:rPr>
                <w:lang w:eastAsia="zh-CN"/>
              </w:rPr>
              <w:t>PC2</w:t>
            </w:r>
          </w:p>
          <w:p w14:paraId="0DE6FF77" w14:textId="77777777" w:rsidR="00A735B3" w:rsidRPr="002E56B9" w:rsidRDefault="00A735B3" w:rsidP="00560F48">
            <w:pPr>
              <w:pStyle w:val="TAL"/>
              <w:rPr>
                <w:lang w:eastAsia="zh-CN"/>
              </w:rPr>
            </w:pPr>
            <w:r w:rsidRPr="002E56B9">
              <w:rPr>
                <w:lang w:eastAsia="zh-CN"/>
              </w:rPr>
              <w:t>PC3</w:t>
            </w:r>
          </w:p>
          <w:p w14:paraId="71E337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2E56B9" w:rsidRDefault="00A735B3" w:rsidP="00560F48">
            <w:pPr>
              <w:pStyle w:val="TAL"/>
              <w:rPr>
                <w:rFonts w:eastAsia="Malgun Gothic"/>
                <w:lang w:eastAsia="ko-KR"/>
              </w:rPr>
            </w:pPr>
            <w:r w:rsidRPr="002E56B9">
              <w:t>NOTE 1</w:t>
            </w:r>
          </w:p>
        </w:tc>
      </w:tr>
      <w:tr w:rsidR="00A735B3" w:rsidRPr="002E56B9" w14:paraId="5608BD4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2E56B9" w:rsidRDefault="00A735B3" w:rsidP="00560F4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2E56B9" w:rsidRDefault="00A735B3" w:rsidP="00560F4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2E56B9" w:rsidRDefault="00A735B3" w:rsidP="00560F48">
            <w:pPr>
              <w:pStyle w:val="TAL"/>
              <w:rPr>
                <w:lang w:eastAsia="zh-CN"/>
              </w:rPr>
            </w:pPr>
            <w:r w:rsidRPr="002E56B9">
              <w:rPr>
                <w:lang w:eastAsia="zh-CN"/>
              </w:rPr>
              <w:t>PC1</w:t>
            </w:r>
          </w:p>
          <w:p w14:paraId="2715479D" w14:textId="77777777" w:rsidR="00A735B3" w:rsidRPr="002E56B9" w:rsidRDefault="00A735B3" w:rsidP="00560F48">
            <w:pPr>
              <w:pStyle w:val="TAL"/>
              <w:rPr>
                <w:lang w:eastAsia="zh-CN"/>
              </w:rPr>
            </w:pPr>
            <w:r w:rsidRPr="002E56B9">
              <w:rPr>
                <w:lang w:eastAsia="zh-CN"/>
              </w:rPr>
              <w:t>PC2</w:t>
            </w:r>
          </w:p>
          <w:p w14:paraId="76691C83" w14:textId="77777777" w:rsidR="00A735B3" w:rsidRPr="002E56B9" w:rsidRDefault="00A735B3" w:rsidP="00560F48">
            <w:pPr>
              <w:pStyle w:val="TAL"/>
              <w:rPr>
                <w:lang w:eastAsia="zh-CN"/>
              </w:rPr>
            </w:pPr>
            <w:r w:rsidRPr="002E56B9">
              <w:rPr>
                <w:lang w:eastAsia="zh-CN"/>
              </w:rPr>
              <w:t>PC3</w:t>
            </w:r>
          </w:p>
          <w:p w14:paraId="3977BC8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2E56B9" w:rsidRDefault="00A735B3" w:rsidP="00560F48">
            <w:pPr>
              <w:pStyle w:val="TAL"/>
              <w:rPr>
                <w:rFonts w:eastAsia="Malgun Gothic"/>
                <w:lang w:eastAsia="ko-KR"/>
              </w:rPr>
            </w:pPr>
            <w:r w:rsidRPr="002E56B9">
              <w:t>NOTE 1</w:t>
            </w:r>
          </w:p>
        </w:tc>
      </w:tr>
      <w:tr w:rsidR="00A735B3" w:rsidRPr="002E56B9" w14:paraId="7781B26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2E56B9" w:rsidRDefault="00A735B3" w:rsidP="00560F48">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2E56B9" w:rsidRDefault="00A735B3" w:rsidP="00560F4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2E56B9" w:rsidRDefault="00A735B3" w:rsidP="00560F48">
            <w:pPr>
              <w:pStyle w:val="TAL"/>
              <w:rPr>
                <w:lang w:eastAsia="zh-CN"/>
              </w:rPr>
            </w:pPr>
            <w:r w:rsidRPr="002E56B9">
              <w:rPr>
                <w:lang w:eastAsia="zh-CN"/>
              </w:rPr>
              <w:t>PC1</w:t>
            </w:r>
          </w:p>
          <w:p w14:paraId="6DC2B8E6" w14:textId="77777777" w:rsidR="00A735B3" w:rsidRPr="002E56B9" w:rsidRDefault="00A735B3" w:rsidP="00560F48">
            <w:pPr>
              <w:pStyle w:val="TAL"/>
              <w:rPr>
                <w:lang w:eastAsia="zh-CN"/>
              </w:rPr>
            </w:pPr>
            <w:r w:rsidRPr="002E56B9">
              <w:rPr>
                <w:lang w:eastAsia="zh-CN"/>
              </w:rPr>
              <w:t>PC2</w:t>
            </w:r>
          </w:p>
          <w:p w14:paraId="623C3D53" w14:textId="77777777" w:rsidR="00A735B3" w:rsidRPr="002E56B9" w:rsidRDefault="00A735B3" w:rsidP="00560F48">
            <w:pPr>
              <w:pStyle w:val="TAL"/>
              <w:rPr>
                <w:lang w:eastAsia="zh-CN"/>
              </w:rPr>
            </w:pPr>
            <w:r w:rsidRPr="002E56B9">
              <w:rPr>
                <w:lang w:eastAsia="zh-CN"/>
              </w:rPr>
              <w:t>PC3</w:t>
            </w:r>
          </w:p>
          <w:p w14:paraId="3C09770A"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2E56B9" w:rsidRDefault="00A735B3" w:rsidP="00560F48">
            <w:pPr>
              <w:pStyle w:val="TAL"/>
              <w:rPr>
                <w:rFonts w:eastAsia="Malgun Gothic"/>
                <w:lang w:eastAsia="ko-KR"/>
              </w:rPr>
            </w:pPr>
            <w:r w:rsidRPr="002E56B9">
              <w:t>NOTE 1</w:t>
            </w:r>
          </w:p>
        </w:tc>
      </w:tr>
      <w:tr w:rsidR="00A735B3" w:rsidRPr="002E56B9" w14:paraId="404D692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2E56B9" w:rsidRDefault="00A735B3" w:rsidP="00560F4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2E56B9" w:rsidRDefault="00A735B3" w:rsidP="00560F4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2E56B9" w:rsidRDefault="00A735B3" w:rsidP="00560F48">
            <w:pPr>
              <w:pStyle w:val="TAL"/>
              <w:rPr>
                <w:lang w:eastAsia="zh-CN"/>
              </w:rPr>
            </w:pPr>
            <w:r w:rsidRPr="002E56B9">
              <w:rPr>
                <w:lang w:eastAsia="zh-CN"/>
              </w:rPr>
              <w:t>PC1</w:t>
            </w:r>
          </w:p>
          <w:p w14:paraId="0878D5A9" w14:textId="77777777" w:rsidR="00A735B3" w:rsidRPr="002E56B9" w:rsidRDefault="00A735B3" w:rsidP="00560F48">
            <w:pPr>
              <w:pStyle w:val="TAL"/>
              <w:rPr>
                <w:lang w:eastAsia="zh-CN"/>
              </w:rPr>
            </w:pPr>
            <w:r w:rsidRPr="002E56B9">
              <w:rPr>
                <w:lang w:eastAsia="zh-CN"/>
              </w:rPr>
              <w:t>PC2</w:t>
            </w:r>
          </w:p>
          <w:p w14:paraId="1EA96D1E" w14:textId="77777777" w:rsidR="00A735B3" w:rsidRPr="002E56B9" w:rsidRDefault="00A735B3" w:rsidP="00560F48">
            <w:pPr>
              <w:pStyle w:val="TAL"/>
              <w:rPr>
                <w:lang w:eastAsia="zh-CN"/>
              </w:rPr>
            </w:pPr>
            <w:r w:rsidRPr="002E56B9">
              <w:rPr>
                <w:lang w:eastAsia="zh-CN"/>
              </w:rPr>
              <w:t>PC3</w:t>
            </w:r>
          </w:p>
          <w:p w14:paraId="64CBDEA1"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2E56B9" w:rsidRDefault="00A735B3" w:rsidP="00560F48">
            <w:pPr>
              <w:pStyle w:val="TAL"/>
              <w:rPr>
                <w:rFonts w:eastAsia="Malgun Gothic"/>
                <w:lang w:eastAsia="ko-KR"/>
              </w:rPr>
            </w:pPr>
            <w:r w:rsidRPr="002E56B9">
              <w:t>NOTE 1</w:t>
            </w:r>
          </w:p>
        </w:tc>
      </w:tr>
      <w:tr w:rsidR="00A735B3" w:rsidRPr="002E56B9" w14:paraId="53738B4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2E56B9" w:rsidRDefault="00A735B3" w:rsidP="00560F48">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2E56B9" w:rsidRDefault="00A735B3" w:rsidP="00560F4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2E56B9" w:rsidRDefault="00A735B3" w:rsidP="00560F48">
            <w:pPr>
              <w:pStyle w:val="TAL"/>
              <w:rPr>
                <w:lang w:eastAsia="zh-CN"/>
              </w:rPr>
            </w:pPr>
            <w:r w:rsidRPr="002E56B9">
              <w:rPr>
                <w:lang w:eastAsia="zh-CN"/>
              </w:rPr>
              <w:t>PC1</w:t>
            </w:r>
          </w:p>
          <w:p w14:paraId="0F56AFDC" w14:textId="77777777" w:rsidR="00A735B3" w:rsidRPr="002E56B9" w:rsidRDefault="00A735B3" w:rsidP="00560F48">
            <w:pPr>
              <w:pStyle w:val="TAL"/>
              <w:rPr>
                <w:lang w:eastAsia="zh-CN"/>
              </w:rPr>
            </w:pPr>
            <w:r w:rsidRPr="002E56B9">
              <w:rPr>
                <w:lang w:eastAsia="zh-CN"/>
              </w:rPr>
              <w:t>PC2</w:t>
            </w:r>
          </w:p>
          <w:p w14:paraId="0BA53569" w14:textId="77777777" w:rsidR="00A735B3" w:rsidRPr="002E56B9" w:rsidRDefault="00A735B3" w:rsidP="00560F48">
            <w:pPr>
              <w:pStyle w:val="TAL"/>
              <w:rPr>
                <w:lang w:eastAsia="zh-CN"/>
              </w:rPr>
            </w:pPr>
            <w:r w:rsidRPr="002E56B9">
              <w:rPr>
                <w:lang w:eastAsia="zh-CN"/>
              </w:rPr>
              <w:t>PC3</w:t>
            </w:r>
          </w:p>
          <w:p w14:paraId="5BFEB03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2E56B9" w:rsidRDefault="00A735B3" w:rsidP="00560F48">
            <w:pPr>
              <w:pStyle w:val="TAL"/>
              <w:rPr>
                <w:rFonts w:eastAsia="Malgun Gothic"/>
                <w:lang w:eastAsia="ko-KR"/>
              </w:rPr>
            </w:pPr>
            <w:r w:rsidRPr="002E56B9">
              <w:t>NOTE 1</w:t>
            </w:r>
          </w:p>
        </w:tc>
      </w:tr>
      <w:tr w:rsidR="00A735B3" w:rsidRPr="002E56B9" w14:paraId="489E85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2E56B9" w:rsidRDefault="00A735B3" w:rsidP="00560F4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2E56B9" w:rsidRDefault="00A735B3" w:rsidP="00560F4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2E56B9" w:rsidRDefault="00A735B3" w:rsidP="00560F48">
            <w:pPr>
              <w:pStyle w:val="TAL"/>
              <w:rPr>
                <w:lang w:eastAsia="zh-CN"/>
              </w:rPr>
            </w:pPr>
            <w:r w:rsidRPr="002E56B9">
              <w:rPr>
                <w:lang w:eastAsia="zh-CN"/>
              </w:rPr>
              <w:t>PC1</w:t>
            </w:r>
          </w:p>
          <w:p w14:paraId="1D27EC06" w14:textId="77777777" w:rsidR="00A735B3" w:rsidRPr="002E56B9" w:rsidRDefault="00A735B3" w:rsidP="00560F48">
            <w:pPr>
              <w:pStyle w:val="TAL"/>
              <w:rPr>
                <w:lang w:eastAsia="zh-CN"/>
              </w:rPr>
            </w:pPr>
            <w:r w:rsidRPr="002E56B9">
              <w:rPr>
                <w:lang w:eastAsia="zh-CN"/>
              </w:rPr>
              <w:t>PC2</w:t>
            </w:r>
          </w:p>
          <w:p w14:paraId="1F9660BF" w14:textId="77777777" w:rsidR="00A735B3" w:rsidRPr="002E56B9" w:rsidRDefault="00A735B3" w:rsidP="00560F48">
            <w:pPr>
              <w:pStyle w:val="TAL"/>
              <w:rPr>
                <w:lang w:eastAsia="zh-CN"/>
              </w:rPr>
            </w:pPr>
            <w:r w:rsidRPr="002E56B9">
              <w:rPr>
                <w:lang w:eastAsia="zh-CN"/>
              </w:rPr>
              <w:t>PC3</w:t>
            </w:r>
          </w:p>
          <w:p w14:paraId="670A4C90"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2E56B9" w:rsidRDefault="00A735B3" w:rsidP="00560F48">
            <w:pPr>
              <w:pStyle w:val="TAL"/>
              <w:rPr>
                <w:rFonts w:eastAsia="Malgun Gothic"/>
                <w:lang w:eastAsia="ko-KR"/>
              </w:rPr>
            </w:pPr>
            <w:r w:rsidRPr="002E56B9">
              <w:t>NOTE 1</w:t>
            </w:r>
          </w:p>
        </w:tc>
      </w:tr>
      <w:tr w:rsidR="00A735B3" w:rsidRPr="002E56B9" w14:paraId="7D0618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2E56B9" w:rsidRDefault="00A735B3" w:rsidP="00560F4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2E56B9" w:rsidRDefault="00A735B3" w:rsidP="00560F4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2E56B9" w:rsidRDefault="00A735B3" w:rsidP="00560F48">
            <w:pPr>
              <w:pStyle w:val="TAL"/>
              <w:rPr>
                <w:lang w:eastAsia="zh-CN"/>
              </w:rPr>
            </w:pPr>
            <w:r w:rsidRPr="002E56B9">
              <w:rPr>
                <w:lang w:eastAsia="zh-CN"/>
              </w:rPr>
              <w:t>PC1</w:t>
            </w:r>
          </w:p>
          <w:p w14:paraId="706499A0" w14:textId="77777777" w:rsidR="00A735B3" w:rsidRPr="002E56B9" w:rsidRDefault="00A735B3" w:rsidP="00560F48">
            <w:pPr>
              <w:pStyle w:val="TAL"/>
              <w:rPr>
                <w:lang w:eastAsia="zh-CN"/>
              </w:rPr>
            </w:pPr>
            <w:r w:rsidRPr="002E56B9">
              <w:rPr>
                <w:lang w:eastAsia="zh-CN"/>
              </w:rPr>
              <w:t>PC2</w:t>
            </w:r>
          </w:p>
          <w:p w14:paraId="5E66880F" w14:textId="77777777" w:rsidR="00A735B3" w:rsidRPr="002E56B9" w:rsidRDefault="00A735B3" w:rsidP="00560F48">
            <w:pPr>
              <w:pStyle w:val="TAL"/>
              <w:rPr>
                <w:lang w:eastAsia="zh-CN"/>
              </w:rPr>
            </w:pPr>
            <w:r w:rsidRPr="002E56B9">
              <w:rPr>
                <w:lang w:eastAsia="zh-CN"/>
              </w:rPr>
              <w:t>PC3</w:t>
            </w:r>
          </w:p>
          <w:p w14:paraId="1E7E87E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2E56B9" w:rsidRDefault="00A735B3" w:rsidP="00560F48">
            <w:pPr>
              <w:pStyle w:val="TAL"/>
              <w:rPr>
                <w:rFonts w:eastAsia="Malgun Gothic"/>
                <w:lang w:eastAsia="ko-KR"/>
              </w:rPr>
            </w:pPr>
            <w:r w:rsidRPr="002E56B9">
              <w:t>NOTE 1</w:t>
            </w:r>
          </w:p>
        </w:tc>
      </w:tr>
      <w:tr w:rsidR="00A735B3" w:rsidRPr="002E56B9" w14:paraId="2373991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2E56B9" w:rsidRDefault="00A735B3" w:rsidP="00560F48">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2E56B9" w:rsidRDefault="00A735B3" w:rsidP="00560F4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2E56B9" w:rsidRDefault="00A735B3" w:rsidP="00560F48">
            <w:pPr>
              <w:pStyle w:val="TAL"/>
              <w:rPr>
                <w:lang w:eastAsia="zh-CN"/>
              </w:rPr>
            </w:pPr>
            <w:r w:rsidRPr="002E56B9">
              <w:rPr>
                <w:lang w:eastAsia="zh-CN"/>
              </w:rPr>
              <w:t>PC1</w:t>
            </w:r>
          </w:p>
          <w:p w14:paraId="2F4E0049" w14:textId="77777777" w:rsidR="00A735B3" w:rsidRPr="002E56B9" w:rsidRDefault="00A735B3" w:rsidP="00560F48">
            <w:pPr>
              <w:pStyle w:val="TAL"/>
              <w:rPr>
                <w:lang w:eastAsia="zh-CN"/>
              </w:rPr>
            </w:pPr>
            <w:r w:rsidRPr="002E56B9">
              <w:rPr>
                <w:lang w:eastAsia="zh-CN"/>
              </w:rPr>
              <w:t>PC2</w:t>
            </w:r>
          </w:p>
          <w:p w14:paraId="5E6DC21D" w14:textId="77777777" w:rsidR="00A735B3" w:rsidRPr="002E56B9" w:rsidRDefault="00A735B3" w:rsidP="00560F48">
            <w:pPr>
              <w:pStyle w:val="TAL"/>
              <w:rPr>
                <w:lang w:eastAsia="zh-CN"/>
              </w:rPr>
            </w:pPr>
            <w:r w:rsidRPr="002E56B9">
              <w:rPr>
                <w:lang w:eastAsia="zh-CN"/>
              </w:rPr>
              <w:t>PC3</w:t>
            </w:r>
          </w:p>
          <w:p w14:paraId="33BCCB5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2E56B9" w:rsidRDefault="00A735B3" w:rsidP="00560F48">
            <w:pPr>
              <w:pStyle w:val="TAL"/>
              <w:rPr>
                <w:rFonts w:eastAsia="Malgun Gothic"/>
                <w:lang w:eastAsia="ko-KR"/>
              </w:rPr>
            </w:pPr>
            <w:r w:rsidRPr="002E56B9">
              <w:t>NOTE 1</w:t>
            </w:r>
          </w:p>
        </w:tc>
      </w:tr>
      <w:tr w:rsidR="00A735B3" w:rsidRPr="002E56B9" w14:paraId="730ACEC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2E56B9" w:rsidRDefault="00A735B3" w:rsidP="00560F4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2E56B9" w:rsidRDefault="00A735B3" w:rsidP="00560F4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2E56B9" w:rsidRDefault="00A735B3" w:rsidP="00560F48">
            <w:pPr>
              <w:pStyle w:val="TAL"/>
              <w:rPr>
                <w:lang w:eastAsia="zh-CN"/>
              </w:rPr>
            </w:pPr>
            <w:r w:rsidRPr="002E56B9">
              <w:rPr>
                <w:lang w:eastAsia="zh-CN"/>
              </w:rPr>
              <w:t>PC1</w:t>
            </w:r>
          </w:p>
          <w:p w14:paraId="799B0F97" w14:textId="77777777" w:rsidR="00A735B3" w:rsidRPr="002E56B9" w:rsidRDefault="00A735B3" w:rsidP="00560F48">
            <w:pPr>
              <w:pStyle w:val="TAL"/>
              <w:rPr>
                <w:lang w:eastAsia="zh-CN"/>
              </w:rPr>
            </w:pPr>
            <w:r w:rsidRPr="002E56B9">
              <w:rPr>
                <w:lang w:eastAsia="zh-CN"/>
              </w:rPr>
              <w:t>PC2</w:t>
            </w:r>
          </w:p>
          <w:p w14:paraId="4CB218DA" w14:textId="77777777" w:rsidR="00A735B3" w:rsidRPr="002E56B9" w:rsidRDefault="00A735B3" w:rsidP="00560F48">
            <w:pPr>
              <w:pStyle w:val="TAL"/>
              <w:rPr>
                <w:lang w:eastAsia="zh-CN"/>
              </w:rPr>
            </w:pPr>
            <w:r w:rsidRPr="002E56B9">
              <w:rPr>
                <w:lang w:eastAsia="zh-CN"/>
              </w:rPr>
              <w:t>PC3</w:t>
            </w:r>
          </w:p>
          <w:p w14:paraId="67704C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2E56B9" w:rsidRDefault="00A735B3" w:rsidP="00560F48">
            <w:pPr>
              <w:pStyle w:val="TAL"/>
              <w:rPr>
                <w:rFonts w:eastAsia="Malgun Gothic"/>
                <w:lang w:eastAsia="ko-KR"/>
              </w:rPr>
            </w:pPr>
            <w:r w:rsidRPr="002E56B9">
              <w:t>NOTE 1</w:t>
            </w:r>
          </w:p>
        </w:tc>
      </w:tr>
      <w:tr w:rsidR="00A735B3" w:rsidRPr="002E56B9" w14:paraId="08B4929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2E56B9" w:rsidRDefault="00A735B3" w:rsidP="00560F4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2E56B9" w:rsidRDefault="00A735B3" w:rsidP="00560F4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2E56B9" w:rsidRDefault="00A735B3" w:rsidP="00560F48">
            <w:pPr>
              <w:pStyle w:val="TAL"/>
              <w:rPr>
                <w:lang w:eastAsia="zh-CN"/>
              </w:rPr>
            </w:pPr>
            <w:r w:rsidRPr="002E56B9">
              <w:rPr>
                <w:lang w:eastAsia="zh-CN"/>
              </w:rPr>
              <w:t>PC1</w:t>
            </w:r>
          </w:p>
          <w:p w14:paraId="6C9A4B49" w14:textId="77777777" w:rsidR="00A735B3" w:rsidRPr="002E56B9" w:rsidRDefault="00A735B3" w:rsidP="00560F48">
            <w:pPr>
              <w:pStyle w:val="TAL"/>
              <w:rPr>
                <w:lang w:eastAsia="zh-CN"/>
              </w:rPr>
            </w:pPr>
            <w:r w:rsidRPr="002E56B9">
              <w:rPr>
                <w:lang w:eastAsia="zh-CN"/>
              </w:rPr>
              <w:t>PC2</w:t>
            </w:r>
          </w:p>
          <w:p w14:paraId="76471498" w14:textId="77777777" w:rsidR="00A735B3" w:rsidRPr="002E56B9" w:rsidRDefault="00A735B3" w:rsidP="00560F48">
            <w:pPr>
              <w:pStyle w:val="TAL"/>
              <w:rPr>
                <w:lang w:eastAsia="zh-CN"/>
              </w:rPr>
            </w:pPr>
            <w:r w:rsidRPr="002E56B9">
              <w:rPr>
                <w:lang w:eastAsia="zh-CN"/>
              </w:rPr>
              <w:t>PC3</w:t>
            </w:r>
          </w:p>
          <w:p w14:paraId="1FEE0CC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2E56B9" w:rsidRDefault="00A735B3" w:rsidP="00560F48">
            <w:pPr>
              <w:pStyle w:val="TAL"/>
              <w:rPr>
                <w:rFonts w:eastAsia="Malgun Gothic"/>
                <w:lang w:eastAsia="ko-KR"/>
              </w:rPr>
            </w:pPr>
            <w:r w:rsidRPr="002E56B9">
              <w:t>NOTE 1</w:t>
            </w:r>
          </w:p>
        </w:tc>
      </w:tr>
      <w:tr w:rsidR="00A735B3" w:rsidRPr="002E56B9" w14:paraId="1D816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2E56B9" w:rsidRDefault="00A735B3" w:rsidP="00560F4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2E56B9" w:rsidRDefault="00A735B3" w:rsidP="00560F4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2E56B9" w:rsidRDefault="00A735B3" w:rsidP="00560F48">
            <w:pPr>
              <w:pStyle w:val="TAL"/>
              <w:rPr>
                <w:lang w:eastAsia="zh-CN"/>
              </w:rPr>
            </w:pPr>
            <w:r w:rsidRPr="002E56B9">
              <w:rPr>
                <w:lang w:eastAsia="zh-CN"/>
              </w:rPr>
              <w:t>PC1</w:t>
            </w:r>
          </w:p>
          <w:p w14:paraId="4BB58CB8" w14:textId="77777777" w:rsidR="00A735B3" w:rsidRPr="002E56B9" w:rsidRDefault="00A735B3" w:rsidP="00560F48">
            <w:pPr>
              <w:pStyle w:val="TAL"/>
              <w:rPr>
                <w:lang w:eastAsia="zh-CN"/>
              </w:rPr>
            </w:pPr>
            <w:r w:rsidRPr="002E56B9">
              <w:rPr>
                <w:lang w:eastAsia="zh-CN"/>
              </w:rPr>
              <w:t>PC2</w:t>
            </w:r>
          </w:p>
          <w:p w14:paraId="0EE44EAE" w14:textId="77777777" w:rsidR="00A735B3" w:rsidRPr="002E56B9" w:rsidRDefault="00A735B3" w:rsidP="00560F48">
            <w:pPr>
              <w:pStyle w:val="TAL"/>
              <w:rPr>
                <w:lang w:eastAsia="zh-CN"/>
              </w:rPr>
            </w:pPr>
            <w:r w:rsidRPr="002E56B9">
              <w:rPr>
                <w:lang w:eastAsia="zh-CN"/>
              </w:rPr>
              <w:t>PC3</w:t>
            </w:r>
          </w:p>
          <w:p w14:paraId="67AB28E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2E56B9" w:rsidRDefault="00A735B3" w:rsidP="00560F48">
            <w:pPr>
              <w:pStyle w:val="TAL"/>
              <w:rPr>
                <w:rFonts w:eastAsia="Malgun Gothic"/>
                <w:lang w:eastAsia="ko-KR"/>
              </w:rPr>
            </w:pPr>
            <w:r w:rsidRPr="002E56B9">
              <w:t>NOTE 1</w:t>
            </w:r>
          </w:p>
        </w:tc>
      </w:tr>
      <w:tr w:rsidR="00A735B3" w:rsidRPr="002E56B9" w14:paraId="34E7111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2E56B9" w:rsidRDefault="00A735B3" w:rsidP="00560F4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2E56B9" w:rsidRDefault="00A735B3" w:rsidP="00560F4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2E56B9" w:rsidRDefault="00A735B3" w:rsidP="00560F48">
            <w:pPr>
              <w:pStyle w:val="TAL"/>
              <w:rPr>
                <w:lang w:eastAsia="zh-CN"/>
              </w:rPr>
            </w:pPr>
            <w:r w:rsidRPr="002E56B9">
              <w:rPr>
                <w:lang w:eastAsia="zh-CN"/>
              </w:rPr>
              <w:t>PC1</w:t>
            </w:r>
          </w:p>
          <w:p w14:paraId="1C448AC5" w14:textId="77777777" w:rsidR="00A735B3" w:rsidRPr="002E56B9" w:rsidRDefault="00A735B3" w:rsidP="00560F48">
            <w:pPr>
              <w:pStyle w:val="TAL"/>
              <w:rPr>
                <w:lang w:eastAsia="zh-CN"/>
              </w:rPr>
            </w:pPr>
            <w:r w:rsidRPr="002E56B9">
              <w:rPr>
                <w:lang w:eastAsia="zh-CN"/>
              </w:rPr>
              <w:t>PC2</w:t>
            </w:r>
          </w:p>
          <w:p w14:paraId="0C8C634A" w14:textId="77777777" w:rsidR="00A735B3" w:rsidRPr="002E56B9" w:rsidRDefault="00A735B3" w:rsidP="00560F48">
            <w:pPr>
              <w:pStyle w:val="TAL"/>
              <w:rPr>
                <w:lang w:eastAsia="zh-CN"/>
              </w:rPr>
            </w:pPr>
            <w:r w:rsidRPr="002E56B9">
              <w:rPr>
                <w:lang w:eastAsia="zh-CN"/>
              </w:rPr>
              <w:t>PC3</w:t>
            </w:r>
          </w:p>
          <w:p w14:paraId="00C9B87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2E56B9" w:rsidRDefault="00A735B3" w:rsidP="00560F48">
            <w:pPr>
              <w:pStyle w:val="TAL"/>
              <w:rPr>
                <w:rFonts w:eastAsia="Malgun Gothic"/>
                <w:lang w:eastAsia="ko-KR"/>
              </w:rPr>
            </w:pPr>
            <w:r w:rsidRPr="002E56B9">
              <w:t>NOTE 1</w:t>
            </w:r>
          </w:p>
        </w:tc>
      </w:tr>
      <w:tr w:rsidR="00A735B3" w:rsidRPr="002E56B9" w14:paraId="58C5A10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2E56B9" w:rsidRDefault="00A735B3" w:rsidP="00560F48">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2E56B9" w:rsidRDefault="00A735B3" w:rsidP="00560F4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2E56B9" w:rsidRDefault="00A735B3" w:rsidP="00560F48">
            <w:pPr>
              <w:pStyle w:val="TAL"/>
              <w:rPr>
                <w:lang w:eastAsia="zh-CN"/>
              </w:rPr>
            </w:pPr>
            <w:r w:rsidRPr="002E56B9">
              <w:rPr>
                <w:lang w:eastAsia="zh-CN"/>
              </w:rPr>
              <w:t>PC1</w:t>
            </w:r>
          </w:p>
          <w:p w14:paraId="680DE713" w14:textId="77777777" w:rsidR="00A735B3" w:rsidRPr="002E56B9" w:rsidRDefault="00A735B3" w:rsidP="00560F48">
            <w:pPr>
              <w:pStyle w:val="TAL"/>
              <w:rPr>
                <w:lang w:eastAsia="zh-CN"/>
              </w:rPr>
            </w:pPr>
            <w:r w:rsidRPr="002E56B9">
              <w:rPr>
                <w:lang w:eastAsia="zh-CN"/>
              </w:rPr>
              <w:t>PC2</w:t>
            </w:r>
          </w:p>
          <w:p w14:paraId="7866A3F5" w14:textId="77777777" w:rsidR="00A735B3" w:rsidRPr="002E56B9" w:rsidRDefault="00A735B3" w:rsidP="00560F48">
            <w:pPr>
              <w:pStyle w:val="TAL"/>
              <w:rPr>
                <w:lang w:eastAsia="zh-CN"/>
              </w:rPr>
            </w:pPr>
            <w:r w:rsidRPr="002E56B9">
              <w:rPr>
                <w:lang w:eastAsia="zh-CN"/>
              </w:rPr>
              <w:t>PC3</w:t>
            </w:r>
          </w:p>
          <w:p w14:paraId="14ACE8F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2E56B9" w:rsidRDefault="00A735B3" w:rsidP="00560F48">
            <w:pPr>
              <w:pStyle w:val="TAL"/>
              <w:rPr>
                <w:rFonts w:eastAsia="Malgun Gothic"/>
                <w:lang w:eastAsia="ko-KR"/>
              </w:rPr>
            </w:pPr>
            <w:r w:rsidRPr="002E56B9">
              <w:t>NOTE 1</w:t>
            </w:r>
          </w:p>
        </w:tc>
      </w:tr>
      <w:tr w:rsidR="00A735B3" w:rsidRPr="002E56B9" w14:paraId="30C1B3B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2E56B9" w:rsidRDefault="00A735B3" w:rsidP="00560F4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2E56B9" w:rsidRDefault="00A735B3" w:rsidP="00560F4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2E56B9" w:rsidRDefault="00A735B3" w:rsidP="00560F4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2E56B9" w:rsidRDefault="00A735B3" w:rsidP="00560F48">
            <w:pPr>
              <w:pStyle w:val="TAL"/>
              <w:rPr>
                <w:lang w:eastAsia="zh-CN"/>
              </w:rPr>
            </w:pPr>
            <w:r w:rsidRPr="002E56B9">
              <w:rPr>
                <w:lang w:eastAsia="zh-CN"/>
              </w:rPr>
              <w:t>PC1</w:t>
            </w:r>
          </w:p>
          <w:p w14:paraId="3BFC835D" w14:textId="77777777" w:rsidR="00A735B3" w:rsidRPr="002E56B9" w:rsidRDefault="00A735B3" w:rsidP="00560F48">
            <w:pPr>
              <w:pStyle w:val="TAL"/>
              <w:rPr>
                <w:lang w:eastAsia="zh-CN"/>
              </w:rPr>
            </w:pPr>
            <w:r w:rsidRPr="002E56B9">
              <w:rPr>
                <w:lang w:eastAsia="zh-CN"/>
              </w:rPr>
              <w:t>PC2</w:t>
            </w:r>
          </w:p>
          <w:p w14:paraId="614850BD" w14:textId="77777777" w:rsidR="00A735B3" w:rsidRPr="002E56B9" w:rsidRDefault="00A735B3" w:rsidP="00560F48">
            <w:pPr>
              <w:pStyle w:val="TAL"/>
              <w:rPr>
                <w:lang w:eastAsia="zh-CN"/>
              </w:rPr>
            </w:pPr>
            <w:r w:rsidRPr="002E56B9">
              <w:rPr>
                <w:lang w:eastAsia="zh-CN"/>
              </w:rPr>
              <w:t>PC3</w:t>
            </w:r>
          </w:p>
          <w:p w14:paraId="2E4E473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2E56B9" w:rsidRDefault="00A735B3" w:rsidP="00560F48">
            <w:pPr>
              <w:pStyle w:val="TAL"/>
            </w:pPr>
            <w:r w:rsidRPr="002E56B9">
              <w:rPr>
                <w:rFonts w:eastAsia="Malgun Gothic"/>
                <w:lang w:eastAsia="ko-KR"/>
              </w:rPr>
              <w:t>NOTE 1</w:t>
            </w:r>
          </w:p>
        </w:tc>
      </w:tr>
      <w:tr w:rsidR="00A735B3" w:rsidRPr="002E56B9" w14:paraId="704E96A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2E56B9" w:rsidRDefault="00A735B3" w:rsidP="00560F48">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2E56B9" w:rsidRDefault="00A735B3" w:rsidP="00560F4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2E56B9" w:rsidRDefault="00A735B3" w:rsidP="00560F48">
            <w:pPr>
              <w:pStyle w:val="TAL"/>
              <w:rPr>
                <w:lang w:eastAsia="zh-CN"/>
              </w:rPr>
            </w:pPr>
            <w:r w:rsidRPr="002E56B9">
              <w:rPr>
                <w:lang w:eastAsia="zh-CN"/>
              </w:rPr>
              <w:t>PC1</w:t>
            </w:r>
          </w:p>
          <w:p w14:paraId="767A0A74" w14:textId="77777777" w:rsidR="00A735B3" w:rsidRPr="002E56B9" w:rsidRDefault="00A735B3" w:rsidP="00560F48">
            <w:pPr>
              <w:pStyle w:val="TAL"/>
              <w:rPr>
                <w:lang w:eastAsia="zh-CN"/>
              </w:rPr>
            </w:pPr>
            <w:r w:rsidRPr="002E56B9">
              <w:rPr>
                <w:lang w:eastAsia="zh-CN"/>
              </w:rPr>
              <w:t>PC2</w:t>
            </w:r>
          </w:p>
          <w:p w14:paraId="42EFEB04" w14:textId="77777777" w:rsidR="00A735B3" w:rsidRPr="002E56B9" w:rsidRDefault="00A735B3" w:rsidP="00560F48">
            <w:pPr>
              <w:pStyle w:val="TAL"/>
              <w:rPr>
                <w:lang w:eastAsia="zh-CN"/>
              </w:rPr>
            </w:pPr>
            <w:r w:rsidRPr="002E56B9">
              <w:rPr>
                <w:lang w:eastAsia="zh-CN"/>
              </w:rPr>
              <w:t>PC3</w:t>
            </w:r>
          </w:p>
          <w:p w14:paraId="0917E16E"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2E56B9" w:rsidRDefault="00A735B3" w:rsidP="00560F48">
            <w:pPr>
              <w:pStyle w:val="TAL"/>
            </w:pPr>
            <w:r w:rsidRPr="002E56B9">
              <w:t>NOTE 1</w:t>
            </w:r>
          </w:p>
        </w:tc>
      </w:tr>
      <w:tr w:rsidR="00A735B3" w:rsidRPr="002E56B9" w14:paraId="23737B3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2E56B9" w:rsidRDefault="00A735B3" w:rsidP="00560F4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2E56B9" w:rsidRDefault="00A735B3" w:rsidP="00560F4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2E56B9" w:rsidRDefault="00A735B3" w:rsidP="00560F48">
            <w:pPr>
              <w:pStyle w:val="TAL"/>
              <w:rPr>
                <w:lang w:eastAsia="zh-CN"/>
              </w:rPr>
            </w:pPr>
            <w:r w:rsidRPr="002E56B9">
              <w:rPr>
                <w:lang w:eastAsia="zh-CN"/>
              </w:rPr>
              <w:t>PC1</w:t>
            </w:r>
          </w:p>
          <w:p w14:paraId="62366511" w14:textId="77777777" w:rsidR="00A735B3" w:rsidRPr="002E56B9" w:rsidRDefault="00A735B3" w:rsidP="00560F48">
            <w:pPr>
              <w:pStyle w:val="TAL"/>
              <w:rPr>
                <w:lang w:eastAsia="zh-CN"/>
              </w:rPr>
            </w:pPr>
            <w:r w:rsidRPr="002E56B9">
              <w:rPr>
                <w:lang w:eastAsia="zh-CN"/>
              </w:rPr>
              <w:t>PC2</w:t>
            </w:r>
          </w:p>
          <w:p w14:paraId="5BD015BD" w14:textId="77777777" w:rsidR="00A735B3" w:rsidRPr="002E56B9" w:rsidRDefault="00A735B3" w:rsidP="00560F48">
            <w:pPr>
              <w:pStyle w:val="TAL"/>
              <w:rPr>
                <w:lang w:eastAsia="zh-CN"/>
              </w:rPr>
            </w:pPr>
            <w:r w:rsidRPr="002E56B9">
              <w:rPr>
                <w:lang w:eastAsia="zh-CN"/>
              </w:rPr>
              <w:t>PC3</w:t>
            </w:r>
          </w:p>
          <w:p w14:paraId="58DEE853"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2E56B9" w:rsidRDefault="00A735B3" w:rsidP="00560F48">
            <w:pPr>
              <w:pStyle w:val="TAL"/>
            </w:pPr>
            <w:r w:rsidRPr="002E56B9">
              <w:t>NOTE 1</w:t>
            </w:r>
          </w:p>
        </w:tc>
      </w:tr>
      <w:tr w:rsidR="00A735B3" w:rsidRPr="002E56B9" w14:paraId="15FFBD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2E56B9" w:rsidRDefault="00A735B3" w:rsidP="00560F4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2E56B9" w:rsidRDefault="00A735B3" w:rsidP="00560F4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2E56B9" w:rsidRDefault="00A735B3" w:rsidP="00560F4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2E56B9" w:rsidRDefault="00A735B3" w:rsidP="00560F4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2E56B9" w:rsidRDefault="00A735B3" w:rsidP="00560F48">
            <w:pPr>
              <w:pStyle w:val="TAL"/>
              <w:rPr>
                <w:lang w:eastAsia="zh-CN"/>
              </w:rPr>
            </w:pPr>
            <w:r w:rsidRPr="002E56B9">
              <w:rPr>
                <w:lang w:eastAsia="zh-CN"/>
              </w:rPr>
              <w:t>PC1</w:t>
            </w:r>
          </w:p>
          <w:p w14:paraId="6DF43975" w14:textId="77777777" w:rsidR="00A735B3" w:rsidRPr="002E56B9" w:rsidRDefault="00A735B3" w:rsidP="00560F48">
            <w:pPr>
              <w:pStyle w:val="TAL"/>
              <w:rPr>
                <w:lang w:eastAsia="zh-CN"/>
              </w:rPr>
            </w:pPr>
            <w:r w:rsidRPr="002E56B9">
              <w:rPr>
                <w:lang w:eastAsia="zh-CN"/>
              </w:rPr>
              <w:t>PC2</w:t>
            </w:r>
          </w:p>
          <w:p w14:paraId="4D4D243B" w14:textId="77777777" w:rsidR="00A735B3" w:rsidRPr="002E56B9" w:rsidRDefault="00A735B3" w:rsidP="00560F48">
            <w:pPr>
              <w:pStyle w:val="TAL"/>
              <w:rPr>
                <w:lang w:eastAsia="zh-CN"/>
              </w:rPr>
            </w:pPr>
            <w:r w:rsidRPr="002E56B9">
              <w:rPr>
                <w:lang w:eastAsia="zh-CN"/>
              </w:rPr>
              <w:t>PC3</w:t>
            </w:r>
          </w:p>
          <w:p w14:paraId="2373C679"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2E56B9" w:rsidRDefault="00A735B3" w:rsidP="00560F48">
            <w:pPr>
              <w:pStyle w:val="TAL"/>
            </w:pPr>
            <w:r w:rsidRPr="002E56B9">
              <w:t>NOTE 1</w:t>
            </w:r>
          </w:p>
        </w:tc>
      </w:tr>
      <w:tr w:rsidR="00A735B3" w:rsidRPr="002E56B9" w14:paraId="433543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2E56B9" w:rsidRDefault="00A735B3" w:rsidP="00560F48">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2E56B9" w:rsidRDefault="00A735B3" w:rsidP="00560F4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2E56B9" w:rsidRDefault="00A735B3" w:rsidP="00560F4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2E56B9" w:rsidRDefault="00A735B3" w:rsidP="00560F4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2E56B9" w:rsidRDefault="00A735B3" w:rsidP="00560F48">
            <w:pPr>
              <w:pStyle w:val="TAL"/>
              <w:rPr>
                <w:lang w:eastAsia="zh-CN"/>
              </w:rPr>
            </w:pPr>
            <w:r w:rsidRPr="002E56B9">
              <w:rPr>
                <w:lang w:eastAsia="zh-CN"/>
              </w:rPr>
              <w:t>PC1</w:t>
            </w:r>
          </w:p>
          <w:p w14:paraId="7767E561" w14:textId="77777777" w:rsidR="00A735B3" w:rsidRPr="002E56B9" w:rsidRDefault="00A735B3" w:rsidP="00560F48">
            <w:pPr>
              <w:pStyle w:val="TAL"/>
              <w:rPr>
                <w:lang w:eastAsia="zh-CN"/>
              </w:rPr>
            </w:pPr>
            <w:r w:rsidRPr="002E56B9">
              <w:rPr>
                <w:lang w:eastAsia="zh-CN"/>
              </w:rPr>
              <w:t>PC2</w:t>
            </w:r>
          </w:p>
          <w:p w14:paraId="67D7C35B" w14:textId="77777777" w:rsidR="00A735B3" w:rsidRPr="002E56B9" w:rsidRDefault="00A735B3" w:rsidP="00560F48">
            <w:pPr>
              <w:pStyle w:val="TAL"/>
              <w:rPr>
                <w:lang w:eastAsia="zh-CN"/>
              </w:rPr>
            </w:pPr>
            <w:r w:rsidRPr="002E56B9">
              <w:rPr>
                <w:lang w:eastAsia="zh-CN"/>
              </w:rPr>
              <w:t>PC3</w:t>
            </w:r>
          </w:p>
          <w:p w14:paraId="5B6E637B"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2E56B9" w:rsidRDefault="00A735B3" w:rsidP="00560F48">
            <w:pPr>
              <w:pStyle w:val="TAL"/>
            </w:pPr>
            <w:r w:rsidRPr="002E56B9">
              <w:t>NOTE 1</w:t>
            </w:r>
          </w:p>
        </w:tc>
      </w:tr>
      <w:tr w:rsidR="00A735B3" w:rsidRPr="002E56B9" w14:paraId="1C0377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2E56B9" w:rsidRDefault="00A735B3" w:rsidP="00560F4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2E56B9" w:rsidRDefault="00A735B3" w:rsidP="00560F4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2E56B9" w:rsidRDefault="00A735B3" w:rsidP="00560F4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2E56B9" w:rsidRDefault="00A735B3" w:rsidP="00560F4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2E56B9" w:rsidRDefault="00A735B3" w:rsidP="00560F48">
            <w:pPr>
              <w:pStyle w:val="TAL"/>
              <w:rPr>
                <w:lang w:eastAsia="zh-CN"/>
              </w:rPr>
            </w:pPr>
            <w:r w:rsidRPr="002E56B9">
              <w:rPr>
                <w:lang w:eastAsia="zh-CN"/>
              </w:rPr>
              <w:t>PC1</w:t>
            </w:r>
          </w:p>
          <w:p w14:paraId="73359A5B" w14:textId="77777777" w:rsidR="00A735B3" w:rsidRPr="002E56B9" w:rsidRDefault="00A735B3" w:rsidP="00560F48">
            <w:pPr>
              <w:pStyle w:val="TAL"/>
              <w:rPr>
                <w:lang w:eastAsia="zh-CN"/>
              </w:rPr>
            </w:pPr>
            <w:r w:rsidRPr="002E56B9">
              <w:rPr>
                <w:lang w:eastAsia="zh-CN"/>
              </w:rPr>
              <w:t>PC2</w:t>
            </w:r>
          </w:p>
          <w:p w14:paraId="6A6F77BD" w14:textId="77777777" w:rsidR="00A735B3" w:rsidRPr="002E56B9" w:rsidRDefault="00A735B3" w:rsidP="00560F48">
            <w:pPr>
              <w:pStyle w:val="TAL"/>
              <w:rPr>
                <w:lang w:eastAsia="zh-CN"/>
              </w:rPr>
            </w:pPr>
            <w:r w:rsidRPr="002E56B9">
              <w:rPr>
                <w:lang w:eastAsia="zh-CN"/>
              </w:rPr>
              <w:t>PC3</w:t>
            </w:r>
          </w:p>
          <w:p w14:paraId="5151700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2E56B9" w:rsidRDefault="00A735B3" w:rsidP="00560F48">
            <w:pPr>
              <w:pStyle w:val="TAL"/>
            </w:pPr>
            <w:r w:rsidRPr="002E56B9">
              <w:t>NOTE 1</w:t>
            </w:r>
          </w:p>
        </w:tc>
      </w:tr>
      <w:tr w:rsidR="00A735B3" w:rsidRPr="002E56B9" w14:paraId="2FC9248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2E56B9" w:rsidRDefault="00A735B3" w:rsidP="00560F4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2E56B9" w:rsidRDefault="00A735B3" w:rsidP="00560F4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2E56B9" w:rsidRDefault="00A735B3" w:rsidP="00560F4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2E56B9" w:rsidRDefault="00A735B3" w:rsidP="00560F4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2E56B9" w:rsidRDefault="00A735B3" w:rsidP="00560F48">
            <w:pPr>
              <w:pStyle w:val="TAL"/>
              <w:rPr>
                <w:lang w:eastAsia="zh-CN"/>
              </w:rPr>
            </w:pPr>
            <w:r w:rsidRPr="002E56B9">
              <w:rPr>
                <w:lang w:eastAsia="zh-CN"/>
              </w:rPr>
              <w:t>PC1</w:t>
            </w:r>
          </w:p>
          <w:p w14:paraId="6522E109" w14:textId="77777777" w:rsidR="00A735B3" w:rsidRPr="002E56B9" w:rsidRDefault="00A735B3" w:rsidP="00560F48">
            <w:pPr>
              <w:pStyle w:val="TAL"/>
              <w:rPr>
                <w:lang w:eastAsia="zh-CN"/>
              </w:rPr>
            </w:pPr>
            <w:r w:rsidRPr="002E56B9">
              <w:rPr>
                <w:lang w:eastAsia="zh-CN"/>
              </w:rPr>
              <w:t>PC2</w:t>
            </w:r>
          </w:p>
          <w:p w14:paraId="061FFF06" w14:textId="77777777" w:rsidR="00A735B3" w:rsidRPr="002E56B9" w:rsidRDefault="00A735B3" w:rsidP="00560F48">
            <w:pPr>
              <w:pStyle w:val="TAL"/>
              <w:rPr>
                <w:lang w:eastAsia="zh-CN"/>
              </w:rPr>
            </w:pPr>
            <w:r w:rsidRPr="002E56B9">
              <w:rPr>
                <w:lang w:eastAsia="zh-CN"/>
              </w:rPr>
              <w:t>PC3</w:t>
            </w:r>
          </w:p>
          <w:p w14:paraId="14873A1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2E56B9" w:rsidRDefault="00A735B3" w:rsidP="00560F48">
            <w:pPr>
              <w:pStyle w:val="TAL"/>
            </w:pPr>
            <w:r w:rsidRPr="002E56B9">
              <w:t>NOTE 1</w:t>
            </w:r>
          </w:p>
        </w:tc>
      </w:tr>
      <w:tr w:rsidR="00A735B3" w:rsidRPr="002E56B9" w14:paraId="5AC01A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2E56B9" w:rsidRDefault="00A735B3" w:rsidP="00560F4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2E56B9" w:rsidRDefault="00A735B3" w:rsidP="00560F4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2E56B9" w:rsidRDefault="00A735B3" w:rsidP="00560F48">
            <w:pPr>
              <w:pStyle w:val="TAL"/>
            </w:pPr>
            <w:r w:rsidRPr="002E56B9">
              <w:t>NOTE 1</w:t>
            </w:r>
          </w:p>
        </w:tc>
      </w:tr>
      <w:tr w:rsidR="00A735B3" w:rsidRPr="002E56B9" w14:paraId="6F621F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2E56B9" w:rsidRDefault="00A735B3" w:rsidP="00560F4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2E56B9" w:rsidRDefault="00A735B3" w:rsidP="00560F4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2E56B9" w:rsidRDefault="00A735B3" w:rsidP="00560F48">
            <w:pPr>
              <w:pStyle w:val="TAL"/>
            </w:pPr>
            <w:r w:rsidRPr="002E56B9">
              <w:t>NOTE 1</w:t>
            </w:r>
          </w:p>
        </w:tc>
      </w:tr>
      <w:tr w:rsidR="00A735B3" w:rsidRPr="002E56B9" w14:paraId="3B99E5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2E56B9" w:rsidRDefault="00A735B3" w:rsidP="00560F4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2E56B9" w:rsidRDefault="00A735B3" w:rsidP="00560F4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2E56B9" w:rsidRDefault="00A735B3" w:rsidP="00560F48">
            <w:pPr>
              <w:pStyle w:val="TAL"/>
              <w:rPr>
                <w:rFonts w:eastAsia="SimSun"/>
                <w:lang w:eastAsia="zh-CN"/>
              </w:rPr>
            </w:pPr>
            <w:r w:rsidRPr="002E56B9">
              <w:rPr>
                <w:rFonts w:eastAsia="SimSun"/>
                <w:lang w:eastAsia="zh-CN"/>
              </w:rPr>
              <w:t>Skip TC 6.5.1 if UE supports NSA and TS 38.521-3 TC 6.5B.1.4 has been executed.</w:t>
            </w:r>
          </w:p>
        </w:tc>
      </w:tr>
      <w:tr w:rsidR="00A735B3" w:rsidRPr="002E56B9" w14:paraId="524DC25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2E56B9" w:rsidRDefault="00A735B3" w:rsidP="00560F48">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2E56B9" w:rsidRDefault="00A735B3" w:rsidP="00560F4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2E56B9" w:rsidRDefault="00A735B3" w:rsidP="00560F48">
            <w:pPr>
              <w:pStyle w:val="TAL"/>
            </w:pPr>
            <w:r w:rsidRPr="002E56B9">
              <w:t>Skip TC 6.5.2.1 if UE supports NSA and TS 38.521-3 TC 6.5B.2.4.1 has been executed.</w:t>
            </w:r>
          </w:p>
        </w:tc>
      </w:tr>
      <w:tr w:rsidR="00A735B3" w:rsidRPr="002E56B9" w14:paraId="50E6EA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2E56B9" w:rsidRDefault="00A735B3" w:rsidP="00560F48">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2E56B9" w:rsidRDefault="00A735B3" w:rsidP="00560F48">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2E56B9" w:rsidRDefault="00A735B3" w:rsidP="00560F48">
            <w:pPr>
              <w:pStyle w:val="TAL"/>
              <w:rPr>
                <w:lang w:val="fr-FR" w:eastAsia="zh-CN"/>
              </w:rPr>
            </w:pPr>
            <w:r w:rsidRPr="002E56B9">
              <w:rPr>
                <w:lang w:val="fr-FR" w:eastAsia="zh-CN"/>
              </w:rPr>
              <w:t>PC1 (NOTE 1)</w:t>
            </w:r>
          </w:p>
          <w:p w14:paraId="3CCF7708" w14:textId="77777777" w:rsidR="00A735B3" w:rsidRPr="002E56B9" w:rsidRDefault="00A735B3" w:rsidP="00560F48">
            <w:pPr>
              <w:pStyle w:val="TAL"/>
              <w:rPr>
                <w:lang w:val="fr-FR" w:eastAsia="zh-CN"/>
              </w:rPr>
            </w:pPr>
            <w:r w:rsidRPr="002E56B9">
              <w:rPr>
                <w:lang w:val="fr-FR" w:eastAsia="zh-CN"/>
              </w:rPr>
              <w:t>PC2 (NOTE 1)</w:t>
            </w:r>
          </w:p>
          <w:p w14:paraId="7E165381" w14:textId="77777777" w:rsidR="00A735B3" w:rsidRPr="002E56B9" w:rsidRDefault="00A735B3" w:rsidP="00560F48">
            <w:pPr>
              <w:pStyle w:val="TAL"/>
              <w:rPr>
                <w:lang w:val="fr-FR" w:eastAsia="zh-CN"/>
              </w:rPr>
            </w:pPr>
            <w:r w:rsidRPr="002E56B9">
              <w:rPr>
                <w:lang w:val="fr-FR" w:eastAsia="zh-CN"/>
              </w:rPr>
              <w:t>PC3</w:t>
            </w:r>
          </w:p>
          <w:p w14:paraId="398E87C1"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2E56B9" w:rsidRDefault="00A735B3" w:rsidP="00560F48">
            <w:pPr>
              <w:pStyle w:val="TAL"/>
              <w:rPr>
                <w:lang w:val="fr-FR" w:eastAsia="fr-FR"/>
              </w:rPr>
            </w:pPr>
            <w:r w:rsidRPr="002E56B9">
              <w:rPr>
                <w:rFonts w:eastAsia="SimSun"/>
                <w:lang w:val="fr-FR" w:eastAsia="zh-CN"/>
              </w:rPr>
              <w:t>Skip TC 6.5.2.1_1 if UE supports NSA and TS 38.521-3 TC 6.5B.2.4.1a has been executed.</w:t>
            </w:r>
          </w:p>
        </w:tc>
      </w:tr>
      <w:tr w:rsidR="00A735B3" w:rsidRPr="002E56B9" w14:paraId="4490DB7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2E56B9" w:rsidRDefault="00A735B3" w:rsidP="00560F4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2E56B9" w:rsidRDefault="00A735B3" w:rsidP="00560F4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2E56B9" w:rsidRDefault="00A735B3" w:rsidP="00560F48">
            <w:pPr>
              <w:pStyle w:val="TAL"/>
              <w:rPr>
                <w:rFonts w:eastAsia="SimSun"/>
                <w:lang w:eastAsia="zh-CN"/>
              </w:rPr>
            </w:pPr>
            <w:r w:rsidRPr="002E56B9">
              <w:t>Skip TC 6.5.2.3 if UE supports NSA and TS 38.521-3 TC 6.5B.2.4.3 has been executed.</w:t>
            </w:r>
          </w:p>
        </w:tc>
      </w:tr>
      <w:tr w:rsidR="00A735B3" w:rsidRPr="002E56B9" w14:paraId="5F3F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2E56B9" w:rsidRDefault="00A735B3" w:rsidP="00560F4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2E56B9" w:rsidRDefault="00A735B3" w:rsidP="00560F4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264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2E56B9" w:rsidRDefault="00A735B3" w:rsidP="00560F48">
            <w:pPr>
              <w:pStyle w:val="TAL"/>
              <w:rPr>
                <w:rFonts w:eastAsia="SimSun"/>
                <w:lang w:eastAsia="zh-CN"/>
              </w:rPr>
            </w:pPr>
            <w:r w:rsidRPr="002E56B9">
              <w:t>Skip TC 6.5.3.1 if UE supports NSA and TS 38.521-3 TC 6.5B.3.4.1 has been executed.</w:t>
            </w:r>
          </w:p>
        </w:tc>
      </w:tr>
      <w:tr w:rsidR="00A735B3" w:rsidRPr="002E56B9" w14:paraId="343F3C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2E56B9" w:rsidRDefault="00A735B3" w:rsidP="00560F48">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2E56B9" w:rsidRDefault="00A735B3" w:rsidP="00560F48">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2E56B9" w:rsidRDefault="00A735B3" w:rsidP="00560F48">
            <w:pPr>
              <w:pStyle w:val="TAL"/>
              <w:rPr>
                <w:lang w:val="fr-FR" w:eastAsia="zh-CN"/>
              </w:rPr>
            </w:pPr>
            <w:r w:rsidRPr="002E56B9">
              <w:rPr>
                <w:lang w:val="fr-FR" w:eastAsia="zh-CN"/>
              </w:rPr>
              <w:t>PC1 (NOTE 1)</w:t>
            </w:r>
          </w:p>
          <w:p w14:paraId="0FA66FDB" w14:textId="77777777" w:rsidR="00A735B3" w:rsidRPr="002E56B9" w:rsidRDefault="00A735B3" w:rsidP="00560F48">
            <w:pPr>
              <w:pStyle w:val="TAL"/>
              <w:rPr>
                <w:lang w:val="fr-FR" w:eastAsia="zh-CN"/>
              </w:rPr>
            </w:pPr>
            <w:r w:rsidRPr="002E56B9">
              <w:rPr>
                <w:lang w:val="fr-FR" w:eastAsia="zh-CN"/>
              </w:rPr>
              <w:t>PC2 (NOTE 1)</w:t>
            </w:r>
          </w:p>
          <w:p w14:paraId="7F1DE42B" w14:textId="77777777" w:rsidR="00A735B3" w:rsidRPr="002E56B9" w:rsidRDefault="00A735B3" w:rsidP="00560F48">
            <w:pPr>
              <w:pStyle w:val="TAL"/>
              <w:rPr>
                <w:lang w:val="fr-FR" w:eastAsia="zh-CN"/>
              </w:rPr>
            </w:pPr>
            <w:r w:rsidRPr="002E56B9">
              <w:rPr>
                <w:lang w:val="fr-FR" w:eastAsia="zh-CN"/>
              </w:rPr>
              <w:t>PC3</w:t>
            </w:r>
          </w:p>
          <w:p w14:paraId="38C74DFE"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2E56B9" w:rsidRDefault="00A735B3" w:rsidP="00560F48">
            <w:pPr>
              <w:pStyle w:val="TAL"/>
              <w:rPr>
                <w:lang w:val="fr-FR" w:eastAsia="fr-FR"/>
              </w:rPr>
            </w:pPr>
            <w:r w:rsidRPr="002E56B9">
              <w:rPr>
                <w:rFonts w:eastAsia="SimSun"/>
                <w:lang w:val="fr-FR" w:eastAsia="zh-CN"/>
              </w:rPr>
              <w:t>Skip TC 6.5.3.1_1 if UE supports NSA and TS 38.521-3 TC 6.5B.3.4.1a has been executed.</w:t>
            </w:r>
          </w:p>
        </w:tc>
      </w:tr>
      <w:tr w:rsidR="00A735B3" w:rsidRPr="002E56B9" w14:paraId="367293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2E56B9" w:rsidRDefault="00A735B3" w:rsidP="00560F4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2E56B9" w:rsidRDefault="00A735B3" w:rsidP="00560F4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2E56B9" w:rsidRDefault="00A735B3" w:rsidP="00560F4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CAA46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2E56B9" w:rsidRDefault="00A735B3" w:rsidP="00560F48">
            <w:pPr>
              <w:pStyle w:val="TAL"/>
              <w:rPr>
                <w:rFonts w:eastAsia="SimSun"/>
                <w:lang w:eastAsia="zh-CN"/>
              </w:rPr>
            </w:pPr>
            <w:r w:rsidRPr="002E56B9">
              <w:rPr>
                <w:lang w:eastAsia="zh-CN"/>
              </w:rPr>
              <w:t>Skip TC 6.5.3.2 if UE supports NSA and TS 38.521-3 TC 6.5B.3.4.2 has been executed.</w:t>
            </w:r>
          </w:p>
        </w:tc>
      </w:tr>
      <w:tr w:rsidR="00A735B3" w:rsidRPr="002E56B9" w14:paraId="619E6F0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2E56B9" w:rsidRDefault="00A735B3" w:rsidP="00560F4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2E56B9" w:rsidRDefault="00A735B3" w:rsidP="00560F48">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2E56B9" w:rsidRDefault="00A735B3" w:rsidP="00560F48">
            <w:pPr>
              <w:pStyle w:val="TAL"/>
              <w:rPr>
                <w:lang w:val="fr-FR" w:eastAsia="zh-CN"/>
              </w:rPr>
            </w:pPr>
            <w:r w:rsidRPr="002E56B9">
              <w:rPr>
                <w:lang w:val="fr-FR" w:eastAsia="zh-CN"/>
              </w:rPr>
              <w:t>PC1 (NOTE 1)</w:t>
            </w:r>
          </w:p>
          <w:p w14:paraId="7F6191CC" w14:textId="77777777" w:rsidR="00A735B3" w:rsidRPr="002E56B9" w:rsidRDefault="00A735B3" w:rsidP="00560F48">
            <w:pPr>
              <w:pStyle w:val="TAL"/>
              <w:rPr>
                <w:lang w:val="fr-FR" w:eastAsia="zh-CN"/>
              </w:rPr>
            </w:pPr>
            <w:r w:rsidRPr="002E56B9">
              <w:rPr>
                <w:lang w:val="fr-FR" w:eastAsia="zh-CN"/>
              </w:rPr>
              <w:t>PC2 (NOTE 1)</w:t>
            </w:r>
          </w:p>
          <w:p w14:paraId="5D23441B" w14:textId="77777777" w:rsidR="00A735B3" w:rsidRPr="002E56B9" w:rsidRDefault="00A735B3" w:rsidP="00560F48">
            <w:pPr>
              <w:pStyle w:val="TAL"/>
              <w:rPr>
                <w:lang w:val="fr-FR" w:eastAsia="zh-CN"/>
              </w:rPr>
            </w:pPr>
            <w:r w:rsidRPr="002E56B9">
              <w:rPr>
                <w:lang w:val="fr-FR" w:eastAsia="zh-CN"/>
              </w:rPr>
              <w:t>PC3</w:t>
            </w:r>
          </w:p>
          <w:p w14:paraId="2CF8A989"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2E56B9" w:rsidRDefault="00A735B3" w:rsidP="00560F48">
            <w:pPr>
              <w:pStyle w:val="TAL"/>
              <w:rPr>
                <w:lang w:val="fr-FR" w:eastAsia="zh-CN"/>
              </w:rPr>
            </w:pPr>
            <w:r w:rsidRPr="002E56B9">
              <w:rPr>
                <w:rFonts w:eastAsia="SimSun"/>
                <w:lang w:val="fr-FR" w:eastAsia="zh-CN"/>
              </w:rPr>
              <w:t>Skip TC 6.5.3.2_1 if UE supports NSA and TS 38.521-3 TC 6.5B.3.4.2a has been executed.</w:t>
            </w:r>
          </w:p>
        </w:tc>
      </w:tr>
      <w:tr w:rsidR="00A735B3" w:rsidRPr="002E56B9" w14:paraId="5AEAD7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2E56B9" w:rsidRDefault="00A735B3" w:rsidP="00560F4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2E56B9" w:rsidRDefault="00A735B3" w:rsidP="00560F4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2E56B9" w:rsidRDefault="00A735B3" w:rsidP="00560F4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2E56B9" w:rsidRDefault="00A735B3" w:rsidP="00560F4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2E56B9" w:rsidRDefault="00A735B3" w:rsidP="00560F4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2E56B9" w:rsidRDefault="00A735B3" w:rsidP="00560F4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FBDF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2E56B9" w:rsidRDefault="00A735B3" w:rsidP="00560F48">
            <w:pPr>
              <w:pStyle w:val="TAL"/>
            </w:pPr>
            <w:r w:rsidRPr="002E56B9">
              <w:t>Skip TC 6.5.3.3 if UE supports NSA and TS 38.521-3 TC 6.5B.4.4 has been executed.</w:t>
            </w:r>
          </w:p>
        </w:tc>
      </w:tr>
      <w:tr w:rsidR="00A735B3" w:rsidRPr="002E56B9" w14:paraId="14F9DB7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2E56B9" w:rsidRDefault="00A735B3" w:rsidP="00560F48">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2E56B9" w:rsidRDefault="00A735B3" w:rsidP="00560F48">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2E56B9" w:rsidRDefault="00A735B3" w:rsidP="00560F48">
            <w:pPr>
              <w:pStyle w:val="TAL"/>
              <w:rPr>
                <w:lang w:val="fr-FR" w:eastAsia="zh-CN"/>
              </w:rPr>
            </w:pPr>
            <w:r w:rsidRPr="002E56B9">
              <w:rPr>
                <w:lang w:val="fr-FR" w:eastAsia="zh-CN"/>
              </w:rPr>
              <w:t>PC1 (NOTE 1)</w:t>
            </w:r>
          </w:p>
          <w:p w14:paraId="0BB69EB8" w14:textId="77777777" w:rsidR="00A735B3" w:rsidRPr="002E56B9" w:rsidRDefault="00A735B3" w:rsidP="00560F48">
            <w:pPr>
              <w:pStyle w:val="TAL"/>
              <w:rPr>
                <w:lang w:val="fr-FR" w:eastAsia="zh-CN"/>
              </w:rPr>
            </w:pPr>
            <w:r w:rsidRPr="002E56B9">
              <w:rPr>
                <w:lang w:val="fr-FR" w:eastAsia="zh-CN"/>
              </w:rPr>
              <w:t>PC2 (NOTE 1)</w:t>
            </w:r>
          </w:p>
          <w:p w14:paraId="77F3B30F" w14:textId="77777777" w:rsidR="00A735B3" w:rsidRPr="002E56B9" w:rsidRDefault="00A735B3" w:rsidP="00560F48">
            <w:pPr>
              <w:pStyle w:val="TAL"/>
              <w:rPr>
                <w:lang w:val="fr-FR" w:eastAsia="zh-CN"/>
              </w:rPr>
            </w:pPr>
            <w:r w:rsidRPr="002E56B9">
              <w:rPr>
                <w:lang w:val="fr-FR" w:eastAsia="zh-CN"/>
              </w:rPr>
              <w:t>PC3</w:t>
            </w:r>
          </w:p>
          <w:p w14:paraId="5B294BD2"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2E56B9" w:rsidRDefault="00A735B3" w:rsidP="00560F48">
            <w:pPr>
              <w:pStyle w:val="TAL"/>
              <w:rPr>
                <w:lang w:val="fr-FR" w:eastAsia="fr-FR"/>
              </w:rPr>
            </w:pPr>
            <w:r w:rsidRPr="002E56B9">
              <w:rPr>
                <w:rFonts w:eastAsia="SimSun"/>
                <w:lang w:val="fr-FR" w:eastAsia="zh-CN"/>
              </w:rPr>
              <w:t>Skip TC 6.5.3.3_1 if UE supports NSA and TS 38.521-3 TC 6.5B.4.4a has been executed.</w:t>
            </w:r>
          </w:p>
        </w:tc>
      </w:tr>
      <w:tr w:rsidR="00A735B3" w:rsidRPr="002E56B9" w14:paraId="54DB623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2E56B9" w:rsidRDefault="00A735B3" w:rsidP="00560F48">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2E56B9" w:rsidRDefault="00A735B3" w:rsidP="00560F4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2E56B9" w:rsidRDefault="00A735B3" w:rsidP="00560F48">
            <w:pPr>
              <w:pStyle w:val="TAL"/>
            </w:pPr>
            <w:r w:rsidRPr="002E56B9">
              <w:t>NOTE 1</w:t>
            </w:r>
          </w:p>
          <w:p w14:paraId="4EA6175E" w14:textId="77777777" w:rsidR="00A735B3" w:rsidRPr="002E56B9" w:rsidRDefault="00A735B3" w:rsidP="00560F48">
            <w:pPr>
              <w:pStyle w:val="TAL"/>
              <w:rPr>
                <w:rFonts w:eastAsia="SimSun"/>
                <w:lang w:eastAsia="zh-CN"/>
              </w:rPr>
            </w:pPr>
            <w:r w:rsidRPr="002E56B9">
              <w:rPr>
                <w:rFonts w:eastAsia="SimSun"/>
                <w:lang w:eastAsia="zh-CN"/>
              </w:rPr>
              <w:t>Skip TC 6.5A.1.1 if UE supports NSA and TS 38.521-3 TC 6.5B.1.4_1.1 has been executed.</w:t>
            </w:r>
          </w:p>
        </w:tc>
      </w:tr>
      <w:tr w:rsidR="00A735B3" w:rsidRPr="002E56B9" w14:paraId="08052E4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2E56B9" w:rsidRDefault="00A735B3" w:rsidP="00560F4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2E56B9" w:rsidRDefault="00A735B3" w:rsidP="00560F4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2E56B9" w:rsidRDefault="00A735B3" w:rsidP="00560F48">
            <w:pPr>
              <w:pStyle w:val="TAL"/>
            </w:pPr>
            <w:r w:rsidRPr="002E56B9">
              <w:t>NOTE 1</w:t>
            </w:r>
          </w:p>
          <w:p w14:paraId="11D7347C" w14:textId="77777777" w:rsidR="00A735B3" w:rsidRPr="002E56B9" w:rsidRDefault="00A735B3" w:rsidP="00560F48">
            <w:pPr>
              <w:pStyle w:val="TAL"/>
            </w:pPr>
            <w:r w:rsidRPr="002E56B9">
              <w:t>Skip TC 6.5A.1.2 if UE supports NSA and TS 38.521-3 TC 6.5B.1.4_1.2 has been executed.</w:t>
            </w:r>
          </w:p>
        </w:tc>
      </w:tr>
      <w:tr w:rsidR="00A735B3" w:rsidRPr="002E56B9" w14:paraId="4F32BEF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2E56B9" w:rsidRDefault="00A735B3" w:rsidP="00560F48">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2E56B9" w:rsidRDefault="00A735B3" w:rsidP="00560F4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2E56B9" w:rsidRDefault="00A735B3" w:rsidP="00560F48">
            <w:pPr>
              <w:pStyle w:val="TAL"/>
            </w:pPr>
            <w:r w:rsidRPr="002E56B9">
              <w:t>NOTE 1</w:t>
            </w:r>
          </w:p>
          <w:p w14:paraId="0816010B" w14:textId="77777777" w:rsidR="00A735B3" w:rsidRPr="002E56B9" w:rsidRDefault="00A735B3" w:rsidP="00560F48">
            <w:pPr>
              <w:pStyle w:val="TAL"/>
              <w:rPr>
                <w:rFonts w:eastAsia="SimSun"/>
                <w:lang w:eastAsia="zh-CN"/>
              </w:rPr>
            </w:pPr>
            <w:r w:rsidRPr="002E56B9">
              <w:t>Skip TC 6.5A.1.3 if UE supports NSA and TS 38.521-3 TC 6.5B.1.4_1.3 has been executed.</w:t>
            </w:r>
          </w:p>
        </w:tc>
      </w:tr>
      <w:tr w:rsidR="00A735B3" w:rsidRPr="002E56B9" w14:paraId="0C6A05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2E56B9" w:rsidRDefault="00A735B3" w:rsidP="00560F4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2E56B9" w:rsidRDefault="00A735B3" w:rsidP="00560F4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2E56B9" w:rsidRDefault="00A735B3" w:rsidP="00560F48">
            <w:pPr>
              <w:pStyle w:val="TAL"/>
            </w:pPr>
            <w:r w:rsidRPr="002E56B9">
              <w:t>NOTE 1</w:t>
            </w:r>
          </w:p>
        </w:tc>
      </w:tr>
      <w:tr w:rsidR="00A735B3" w:rsidRPr="002E56B9" w14:paraId="052E623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2E56B9" w:rsidRDefault="00A735B3" w:rsidP="00560F4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2E56B9" w:rsidRDefault="00A735B3" w:rsidP="00560F4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2E56B9" w:rsidRDefault="00A735B3" w:rsidP="00560F48">
            <w:pPr>
              <w:pStyle w:val="TAL"/>
            </w:pPr>
            <w:r w:rsidRPr="002E56B9">
              <w:t>NOTE 1</w:t>
            </w:r>
          </w:p>
        </w:tc>
      </w:tr>
      <w:tr w:rsidR="00A735B3" w:rsidRPr="002E56B9" w14:paraId="04CF15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2E56B9" w:rsidRDefault="00A735B3" w:rsidP="00560F4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2E56B9" w:rsidRDefault="00A735B3" w:rsidP="00560F4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2E56B9" w:rsidRDefault="00A735B3" w:rsidP="00560F48">
            <w:pPr>
              <w:pStyle w:val="TAL"/>
            </w:pPr>
            <w:r w:rsidRPr="002E56B9">
              <w:t>NOTE 1</w:t>
            </w:r>
          </w:p>
        </w:tc>
      </w:tr>
      <w:tr w:rsidR="00A735B3" w:rsidRPr="002E56B9" w14:paraId="29AD0D6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2E56B9" w:rsidRDefault="00A735B3" w:rsidP="00560F4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2E56B9" w:rsidRDefault="00A735B3" w:rsidP="00560F4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2E56B9" w:rsidRDefault="00A735B3" w:rsidP="00560F48">
            <w:pPr>
              <w:pStyle w:val="TAL"/>
            </w:pPr>
            <w:r w:rsidRPr="002E56B9">
              <w:t>NOTE 1</w:t>
            </w:r>
          </w:p>
        </w:tc>
      </w:tr>
      <w:tr w:rsidR="00A735B3" w:rsidRPr="002E56B9" w14:paraId="5303829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2E56B9" w:rsidRDefault="00A735B3" w:rsidP="00560F4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2E56B9" w:rsidRDefault="00A735B3" w:rsidP="00560F4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2E56B9" w:rsidRDefault="00A735B3" w:rsidP="00560F48">
            <w:pPr>
              <w:pStyle w:val="TAL"/>
              <w:rPr>
                <w:rFonts w:eastAsia="SimSun"/>
                <w:lang w:eastAsia="zh-CN"/>
              </w:rPr>
            </w:pPr>
            <w:r w:rsidRPr="002E56B9">
              <w:t>Skip TC 6.5A.2.1.1 if UE supports NSA and TS 38.521-3 TC 6.5B.2.4.1_1.1 has been executed.</w:t>
            </w:r>
          </w:p>
        </w:tc>
      </w:tr>
      <w:tr w:rsidR="00A735B3" w:rsidRPr="002E56B9" w14:paraId="59B8CF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2E56B9" w:rsidRDefault="00A735B3" w:rsidP="00560F48">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2E56B9" w:rsidRDefault="00A735B3" w:rsidP="00560F4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2E56B9" w:rsidRDefault="00A735B3" w:rsidP="00560F48">
            <w:pPr>
              <w:pStyle w:val="TAL"/>
            </w:pPr>
            <w:r w:rsidRPr="002E56B9">
              <w:t>NOTE 1</w:t>
            </w:r>
          </w:p>
          <w:p w14:paraId="5D7B2EA1" w14:textId="77777777" w:rsidR="00A735B3" w:rsidRPr="002E56B9" w:rsidRDefault="00A735B3" w:rsidP="00560F48">
            <w:pPr>
              <w:pStyle w:val="TAL"/>
              <w:rPr>
                <w:rFonts w:eastAsia="SimSun"/>
                <w:lang w:eastAsia="zh-CN"/>
              </w:rPr>
            </w:pPr>
            <w:r w:rsidRPr="002E56B9">
              <w:t>Skip TC 6.5A.2.1.2 if UE supports NSA and TS 38.521-3 TC 6.5B.2.4.1_1.2 has been executed.</w:t>
            </w:r>
          </w:p>
        </w:tc>
      </w:tr>
      <w:tr w:rsidR="00A735B3" w:rsidRPr="002E56B9" w14:paraId="1C5B22C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2E56B9" w:rsidRDefault="00A735B3" w:rsidP="00560F48">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2E56B9" w:rsidRDefault="00A735B3" w:rsidP="00560F4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2E56B9" w:rsidRDefault="00A735B3" w:rsidP="00560F48">
            <w:pPr>
              <w:pStyle w:val="TAL"/>
            </w:pPr>
            <w:r w:rsidRPr="002E56B9">
              <w:t>NOTE 1</w:t>
            </w:r>
          </w:p>
          <w:p w14:paraId="251471B6" w14:textId="77777777" w:rsidR="00A735B3" w:rsidRPr="002E56B9" w:rsidRDefault="00A735B3" w:rsidP="00560F48">
            <w:pPr>
              <w:pStyle w:val="TAL"/>
              <w:rPr>
                <w:rFonts w:eastAsia="SimSun"/>
                <w:lang w:eastAsia="zh-CN"/>
              </w:rPr>
            </w:pPr>
            <w:r w:rsidRPr="002E56B9">
              <w:t>Skip TC 6.5A.2.1.3 if UE supports NSA and TS 38.521-3 TC 6.5B.2.4.1_1.3 has been executed.</w:t>
            </w:r>
          </w:p>
        </w:tc>
      </w:tr>
      <w:tr w:rsidR="00A735B3" w:rsidRPr="002E56B9" w14:paraId="3301291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2E56B9" w:rsidRDefault="00A735B3" w:rsidP="00560F4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2E56B9" w:rsidRDefault="00A735B3" w:rsidP="00560F4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2E56B9" w:rsidRDefault="00A735B3" w:rsidP="00560F48">
            <w:pPr>
              <w:pStyle w:val="TAL"/>
            </w:pPr>
            <w:r w:rsidRPr="002E56B9">
              <w:t>NOTE 1</w:t>
            </w:r>
          </w:p>
        </w:tc>
      </w:tr>
      <w:tr w:rsidR="00A735B3" w:rsidRPr="002E56B9" w14:paraId="0AD28F7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2E56B9" w:rsidRDefault="00A735B3" w:rsidP="00560F4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2E56B9" w:rsidRDefault="00A735B3" w:rsidP="00560F4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2E56B9" w:rsidRDefault="00A735B3" w:rsidP="00560F48">
            <w:pPr>
              <w:pStyle w:val="TAL"/>
            </w:pPr>
            <w:r w:rsidRPr="002E56B9">
              <w:t>NOTE 1</w:t>
            </w:r>
          </w:p>
        </w:tc>
      </w:tr>
      <w:tr w:rsidR="00A735B3" w:rsidRPr="002E56B9" w14:paraId="7DD574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2E56B9" w:rsidRDefault="00A735B3" w:rsidP="00560F4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2E56B9" w:rsidRDefault="00A735B3" w:rsidP="00560F4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2E56B9" w:rsidRDefault="00A735B3" w:rsidP="00560F48">
            <w:pPr>
              <w:pStyle w:val="TAL"/>
            </w:pPr>
            <w:r w:rsidRPr="002E56B9">
              <w:t>NOTE 1</w:t>
            </w:r>
          </w:p>
        </w:tc>
      </w:tr>
      <w:tr w:rsidR="00A735B3" w:rsidRPr="002E56B9" w14:paraId="13B96C7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2E56B9" w:rsidRDefault="00A735B3" w:rsidP="00560F4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2E56B9" w:rsidRDefault="00A735B3" w:rsidP="00560F4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2E56B9" w:rsidRDefault="00A735B3" w:rsidP="00560F48">
            <w:pPr>
              <w:pStyle w:val="TAL"/>
            </w:pPr>
            <w:r w:rsidRPr="002E56B9">
              <w:t>NOTE 1</w:t>
            </w:r>
          </w:p>
        </w:tc>
      </w:tr>
      <w:tr w:rsidR="00A735B3" w:rsidRPr="002E56B9" w14:paraId="72DF21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2E56B9" w:rsidRDefault="00A735B3" w:rsidP="00560F48">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2E56B9" w:rsidRDefault="00A735B3" w:rsidP="00560F4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2E56B9" w:rsidRDefault="00A735B3" w:rsidP="00560F48">
            <w:pPr>
              <w:pStyle w:val="TAL"/>
              <w:rPr>
                <w:rFonts w:eastAsia="SimSun"/>
                <w:lang w:eastAsia="zh-CN"/>
              </w:rPr>
            </w:pPr>
            <w:r w:rsidRPr="002E56B9">
              <w:rPr>
                <w:rFonts w:eastAsia="SimSun"/>
                <w:lang w:eastAsia="zh-CN"/>
              </w:rPr>
              <w:t>Skip TC 6.5A.2.2.1 if UE supports NSA and TS 38.521-3 TC 6.5B.2.4.3_1.1 has been executed.</w:t>
            </w:r>
          </w:p>
        </w:tc>
      </w:tr>
      <w:tr w:rsidR="00A735B3" w:rsidRPr="002E56B9" w14:paraId="12FF7E4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2E56B9" w:rsidRDefault="00A735B3" w:rsidP="00560F4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2E56B9" w:rsidRDefault="00A735B3" w:rsidP="00560F4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2E56B9" w:rsidRDefault="00A735B3" w:rsidP="00560F48">
            <w:pPr>
              <w:pStyle w:val="TAL"/>
              <w:rPr>
                <w:rFonts w:eastAsia="SimSun"/>
                <w:lang w:eastAsia="zh-CN"/>
              </w:rPr>
            </w:pPr>
            <w:r w:rsidRPr="002E56B9">
              <w:rPr>
                <w:rFonts w:eastAsia="SimSun"/>
                <w:lang w:eastAsia="zh-CN"/>
              </w:rPr>
              <w:t>Skip TC 6.5A.2.2.2 if UE supports NSA and TS 38.521-3 TC 6.5B.2.4.3_1.2 has been executed.</w:t>
            </w:r>
          </w:p>
        </w:tc>
      </w:tr>
      <w:tr w:rsidR="00A735B3" w:rsidRPr="002E56B9" w14:paraId="54A7A2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2E56B9" w:rsidRDefault="00A735B3" w:rsidP="00560F4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2E56B9" w:rsidRDefault="00A735B3" w:rsidP="00560F4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2E56B9" w:rsidRDefault="00A735B3" w:rsidP="00560F48">
            <w:pPr>
              <w:pStyle w:val="TAL"/>
              <w:rPr>
                <w:rFonts w:eastAsia="SimSun"/>
                <w:lang w:eastAsia="zh-CN"/>
              </w:rPr>
            </w:pPr>
            <w:r w:rsidRPr="002E56B9">
              <w:rPr>
                <w:rFonts w:eastAsia="SimSun"/>
                <w:lang w:eastAsia="zh-CN"/>
              </w:rPr>
              <w:t>Skip TC 6.5A.2.2.3 if UE supports NSA and TS 38.521-3 TC 6.5B.2.4.3_1.3 has been executed.</w:t>
            </w:r>
          </w:p>
        </w:tc>
      </w:tr>
      <w:tr w:rsidR="00A735B3" w:rsidRPr="002E56B9" w14:paraId="5ED6483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2E56B9" w:rsidRDefault="00A735B3" w:rsidP="00560F4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2E56B9" w:rsidRDefault="00A735B3" w:rsidP="00560F4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2E56B9" w:rsidRDefault="00A735B3" w:rsidP="00560F48">
            <w:pPr>
              <w:pStyle w:val="TAL"/>
            </w:pPr>
            <w:r w:rsidRPr="002E56B9">
              <w:t>NOTE 1</w:t>
            </w:r>
          </w:p>
        </w:tc>
      </w:tr>
      <w:tr w:rsidR="00A735B3" w:rsidRPr="002E56B9" w14:paraId="73C50CC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2E56B9" w:rsidRDefault="00A735B3" w:rsidP="00560F4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2E56B9" w:rsidRDefault="00A735B3" w:rsidP="00560F4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2E56B9" w:rsidRDefault="00A735B3" w:rsidP="00560F48">
            <w:pPr>
              <w:pStyle w:val="TAL"/>
            </w:pPr>
            <w:r w:rsidRPr="002E56B9">
              <w:t>NOTE 1</w:t>
            </w:r>
          </w:p>
        </w:tc>
      </w:tr>
      <w:tr w:rsidR="00A735B3" w:rsidRPr="002E56B9" w14:paraId="15404B6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2E56B9" w:rsidRDefault="00A735B3" w:rsidP="00560F48">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2E56B9" w:rsidRDefault="00A735B3" w:rsidP="00560F4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2E56B9" w:rsidRDefault="00A735B3" w:rsidP="00560F48">
            <w:pPr>
              <w:pStyle w:val="TAL"/>
            </w:pPr>
            <w:r w:rsidRPr="002E56B9">
              <w:t>NOTE 1</w:t>
            </w:r>
          </w:p>
        </w:tc>
      </w:tr>
      <w:tr w:rsidR="00A735B3" w:rsidRPr="002E56B9" w14:paraId="50600E4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2E56B9" w:rsidRDefault="00A735B3" w:rsidP="00560F4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2E56B9" w:rsidRDefault="00A735B3" w:rsidP="00560F4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2E56B9" w:rsidRDefault="00A735B3" w:rsidP="00560F48">
            <w:pPr>
              <w:pStyle w:val="TAL"/>
            </w:pPr>
            <w:r w:rsidRPr="002E56B9">
              <w:t>NOTE 1</w:t>
            </w:r>
          </w:p>
        </w:tc>
      </w:tr>
      <w:tr w:rsidR="00A735B3" w:rsidRPr="002E56B9" w14:paraId="334A22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2E56B9" w:rsidRDefault="00A735B3" w:rsidP="00560F48">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2E56B9" w:rsidRDefault="00A735B3" w:rsidP="00560F4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2E56B9" w:rsidRDefault="00A735B3" w:rsidP="00560F48">
            <w:pPr>
              <w:pStyle w:val="TAL"/>
            </w:pPr>
            <w:r w:rsidRPr="002E56B9">
              <w:t>PC1 (NOTE 1)</w:t>
            </w:r>
          </w:p>
          <w:p w14:paraId="6FC41C1C" w14:textId="77777777" w:rsidR="00A735B3" w:rsidRPr="002E56B9" w:rsidRDefault="00A735B3" w:rsidP="00560F48">
            <w:pPr>
              <w:pStyle w:val="TAL"/>
            </w:pPr>
            <w:r w:rsidRPr="002E56B9">
              <w:t>PC2 (NOTE 1)</w:t>
            </w:r>
          </w:p>
          <w:p w14:paraId="5177547C" w14:textId="77777777" w:rsidR="00A735B3" w:rsidRPr="002E56B9" w:rsidRDefault="00A735B3" w:rsidP="00560F48">
            <w:pPr>
              <w:pStyle w:val="TAL"/>
            </w:pPr>
            <w:r w:rsidRPr="002E56B9">
              <w:t>PC3</w:t>
            </w:r>
          </w:p>
          <w:p w14:paraId="69F0EBB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2E56B9" w:rsidRDefault="00A735B3" w:rsidP="00560F48">
            <w:pPr>
              <w:pStyle w:val="TAL"/>
              <w:rPr>
                <w:rFonts w:eastAsia="SimSun"/>
                <w:lang w:eastAsia="zh-CN"/>
              </w:rPr>
            </w:pPr>
            <w:r w:rsidRPr="002E56B9">
              <w:rPr>
                <w:rFonts w:eastAsia="SimSun"/>
                <w:lang w:eastAsia="zh-CN"/>
              </w:rPr>
              <w:t>Skip TC 6.5A.3.1.1 if UE supports NSA and TS 38.521-3 TC 6.5B.3.4.1_1.1 has been executed.</w:t>
            </w:r>
          </w:p>
        </w:tc>
      </w:tr>
      <w:tr w:rsidR="00A735B3" w:rsidRPr="002E56B9" w14:paraId="010F694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2E56B9" w:rsidRDefault="00A735B3" w:rsidP="00560F4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2E56B9" w:rsidRDefault="00A735B3" w:rsidP="00560F4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2E56B9" w:rsidRDefault="00A735B3" w:rsidP="00560F48">
            <w:pPr>
              <w:pStyle w:val="TAL"/>
            </w:pPr>
            <w:r w:rsidRPr="002E56B9">
              <w:t>PC1 (NOTE 1)</w:t>
            </w:r>
          </w:p>
          <w:p w14:paraId="52D7528E" w14:textId="77777777" w:rsidR="00A735B3" w:rsidRPr="002E56B9" w:rsidRDefault="00A735B3" w:rsidP="00560F48">
            <w:pPr>
              <w:pStyle w:val="TAL"/>
            </w:pPr>
            <w:r w:rsidRPr="002E56B9">
              <w:t>PC2 (NOTE 1)</w:t>
            </w:r>
          </w:p>
          <w:p w14:paraId="2986F012" w14:textId="77777777" w:rsidR="00A735B3" w:rsidRPr="002E56B9" w:rsidRDefault="00A735B3" w:rsidP="00560F48">
            <w:pPr>
              <w:pStyle w:val="TAL"/>
            </w:pPr>
            <w:r w:rsidRPr="002E56B9">
              <w:t>PC3</w:t>
            </w:r>
          </w:p>
          <w:p w14:paraId="38B4BE4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2E56B9" w:rsidRDefault="00A735B3" w:rsidP="00560F48">
            <w:pPr>
              <w:pStyle w:val="TAL"/>
              <w:rPr>
                <w:rFonts w:eastAsia="SimSun"/>
                <w:lang w:eastAsia="zh-CN"/>
              </w:rPr>
            </w:pPr>
            <w:r w:rsidRPr="002E56B9">
              <w:rPr>
                <w:rFonts w:eastAsia="SimSun"/>
                <w:lang w:eastAsia="zh-CN"/>
              </w:rPr>
              <w:t>Skip TC 6.5A.3.1.2 if UE supports NSA and TS 38.521-3 TC 6.5B.3.4.1_1.2 has been executed.</w:t>
            </w:r>
          </w:p>
        </w:tc>
      </w:tr>
      <w:tr w:rsidR="00A735B3" w:rsidRPr="002E56B9" w14:paraId="0CFF0A9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2E56B9" w:rsidRDefault="00A735B3" w:rsidP="00560F4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2E56B9" w:rsidRDefault="00A735B3" w:rsidP="00560F4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2E56B9" w:rsidRDefault="00A735B3" w:rsidP="00560F48">
            <w:pPr>
              <w:pStyle w:val="TAL"/>
            </w:pPr>
            <w:r w:rsidRPr="002E56B9">
              <w:t>PC1 (NOTE 1)</w:t>
            </w:r>
          </w:p>
          <w:p w14:paraId="774E4F75" w14:textId="77777777" w:rsidR="00A735B3" w:rsidRPr="002E56B9" w:rsidRDefault="00A735B3" w:rsidP="00560F48">
            <w:pPr>
              <w:pStyle w:val="TAL"/>
            </w:pPr>
            <w:r w:rsidRPr="002E56B9">
              <w:t>PC2 (NOTE 1)</w:t>
            </w:r>
          </w:p>
          <w:p w14:paraId="124B38F0" w14:textId="77777777" w:rsidR="00A735B3" w:rsidRPr="002E56B9" w:rsidRDefault="00A735B3" w:rsidP="00560F48">
            <w:pPr>
              <w:pStyle w:val="TAL"/>
            </w:pPr>
            <w:r w:rsidRPr="002E56B9">
              <w:t>PC3</w:t>
            </w:r>
          </w:p>
          <w:p w14:paraId="6AD4055C"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2E56B9" w:rsidRDefault="00A735B3" w:rsidP="00560F48">
            <w:pPr>
              <w:pStyle w:val="TAL"/>
              <w:rPr>
                <w:rFonts w:eastAsia="SimSun"/>
                <w:lang w:eastAsia="zh-CN"/>
              </w:rPr>
            </w:pPr>
            <w:r w:rsidRPr="002E56B9">
              <w:rPr>
                <w:rFonts w:eastAsia="SimSun"/>
                <w:lang w:eastAsia="zh-CN"/>
              </w:rPr>
              <w:t>Skip TC 6.5A.3.1.3 if UE supports NSA and TS 38.521-3 TC 6.5B.3.4.1_1.3 has been executed.</w:t>
            </w:r>
          </w:p>
        </w:tc>
      </w:tr>
      <w:tr w:rsidR="00A735B3" w:rsidRPr="002E56B9" w14:paraId="46FD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2E56B9" w:rsidRDefault="00A735B3" w:rsidP="00560F48">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2E56B9" w:rsidRDefault="00A735B3" w:rsidP="00560F4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2E56B9" w:rsidRDefault="00A735B3" w:rsidP="00560F48">
            <w:pPr>
              <w:pStyle w:val="TAL"/>
            </w:pPr>
            <w:r w:rsidRPr="002E56B9">
              <w:t>PC1 (NOTE 1)</w:t>
            </w:r>
          </w:p>
          <w:p w14:paraId="3B021061" w14:textId="77777777" w:rsidR="00A735B3" w:rsidRPr="002E56B9" w:rsidRDefault="00A735B3" w:rsidP="00560F48">
            <w:pPr>
              <w:pStyle w:val="TAL"/>
            </w:pPr>
            <w:r w:rsidRPr="002E56B9">
              <w:t>PC2 (NOTE 1)</w:t>
            </w:r>
          </w:p>
          <w:p w14:paraId="593B3C4B" w14:textId="77777777" w:rsidR="00A735B3" w:rsidRPr="002E56B9" w:rsidRDefault="00A735B3" w:rsidP="00560F48">
            <w:pPr>
              <w:pStyle w:val="TAL"/>
            </w:pPr>
            <w:r w:rsidRPr="002E56B9">
              <w:t>PC3</w:t>
            </w:r>
          </w:p>
          <w:p w14:paraId="5084E808"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2E56B9" w:rsidRDefault="00A735B3" w:rsidP="00560F48">
            <w:pPr>
              <w:pStyle w:val="TAL"/>
            </w:pPr>
            <w:r w:rsidRPr="002E56B9">
              <w:t xml:space="preserve">Skip </w:t>
            </w:r>
            <w:r w:rsidRPr="002E56B9">
              <w:rPr>
                <w:lang w:eastAsia="zh-CN"/>
              </w:rPr>
              <w:t xml:space="preserve">TC </w:t>
            </w:r>
            <w:r w:rsidRPr="002E56B9">
              <w:t>6.5A.3.1.4 if UE supports NSA and TS 38.521-3 TC 6.5B.3.4.1_1.4 has been executed.</w:t>
            </w:r>
          </w:p>
        </w:tc>
      </w:tr>
      <w:tr w:rsidR="00A735B3" w:rsidRPr="002E56B9" w14:paraId="559505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2E56B9" w:rsidRDefault="00A735B3" w:rsidP="00560F4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2E56B9" w:rsidRDefault="00A735B3" w:rsidP="00560F4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2E56B9" w:rsidRDefault="00A735B3" w:rsidP="00560F48">
            <w:pPr>
              <w:pStyle w:val="TAL"/>
            </w:pPr>
            <w:r w:rsidRPr="002E56B9">
              <w:t>PC1 (NOTE 1)</w:t>
            </w:r>
          </w:p>
          <w:p w14:paraId="61E3B851" w14:textId="77777777" w:rsidR="00A735B3" w:rsidRPr="002E56B9" w:rsidRDefault="00A735B3" w:rsidP="00560F48">
            <w:pPr>
              <w:pStyle w:val="TAL"/>
            </w:pPr>
            <w:r w:rsidRPr="002E56B9">
              <w:t>PC2 (NOTE 1)</w:t>
            </w:r>
          </w:p>
          <w:p w14:paraId="7822D410" w14:textId="77777777" w:rsidR="00A735B3" w:rsidRPr="002E56B9" w:rsidRDefault="00A735B3" w:rsidP="00560F48">
            <w:pPr>
              <w:pStyle w:val="TAL"/>
            </w:pPr>
            <w:r w:rsidRPr="002E56B9">
              <w:t>PC3</w:t>
            </w:r>
          </w:p>
          <w:p w14:paraId="6B2E657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2E56B9" w:rsidRDefault="00A735B3" w:rsidP="00560F48">
            <w:pPr>
              <w:pStyle w:val="TAL"/>
            </w:pPr>
            <w:r w:rsidRPr="002E56B9">
              <w:t xml:space="preserve">Skip </w:t>
            </w:r>
            <w:r w:rsidRPr="002E56B9">
              <w:rPr>
                <w:lang w:eastAsia="zh-CN"/>
              </w:rPr>
              <w:t xml:space="preserve">TC </w:t>
            </w:r>
            <w:r w:rsidRPr="002E56B9">
              <w:t>6.5A.3.1.5 if UE supports NSA and TS 38.521-3 TC 6.5B.3.4.1_1.5 has been executed.</w:t>
            </w:r>
          </w:p>
        </w:tc>
      </w:tr>
      <w:tr w:rsidR="00A735B3" w:rsidRPr="002E56B9" w14:paraId="311FD9F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2E56B9" w:rsidRDefault="00A735B3" w:rsidP="00560F4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2E56B9" w:rsidRDefault="00A735B3" w:rsidP="00560F4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2E56B9" w:rsidRDefault="00A735B3" w:rsidP="00560F48">
            <w:pPr>
              <w:pStyle w:val="TAL"/>
            </w:pPr>
            <w:r w:rsidRPr="002E56B9">
              <w:t>PC1 (NOTE 1)</w:t>
            </w:r>
          </w:p>
          <w:p w14:paraId="1D96C9CB" w14:textId="77777777" w:rsidR="00A735B3" w:rsidRPr="002E56B9" w:rsidRDefault="00A735B3" w:rsidP="00560F48">
            <w:pPr>
              <w:pStyle w:val="TAL"/>
            </w:pPr>
            <w:r w:rsidRPr="002E56B9">
              <w:t>PC2 (NOTE 1)</w:t>
            </w:r>
          </w:p>
          <w:p w14:paraId="3CC8426B" w14:textId="77777777" w:rsidR="00A735B3" w:rsidRPr="002E56B9" w:rsidRDefault="00A735B3" w:rsidP="00560F48">
            <w:pPr>
              <w:pStyle w:val="TAL"/>
            </w:pPr>
            <w:r w:rsidRPr="002E56B9">
              <w:t>PC3</w:t>
            </w:r>
          </w:p>
          <w:p w14:paraId="69A8DC42"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2E56B9" w:rsidRDefault="00A735B3" w:rsidP="00560F48">
            <w:pPr>
              <w:pStyle w:val="TAL"/>
            </w:pPr>
            <w:r w:rsidRPr="002E56B9">
              <w:t xml:space="preserve">Skip </w:t>
            </w:r>
            <w:r w:rsidRPr="002E56B9">
              <w:rPr>
                <w:lang w:eastAsia="zh-CN"/>
              </w:rPr>
              <w:t>TC 6.5A.3.1.6</w:t>
            </w:r>
            <w:r w:rsidRPr="002E56B9">
              <w:t xml:space="preserve"> if UE supports NSA and TS 38.521-3 TC 6.5B.3.4.1_1.6 has been executed.</w:t>
            </w:r>
          </w:p>
        </w:tc>
      </w:tr>
      <w:tr w:rsidR="00A735B3" w:rsidRPr="002E56B9" w14:paraId="1C9349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2E56B9" w:rsidRDefault="00A735B3" w:rsidP="00560F4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2E56B9" w:rsidRDefault="00A735B3" w:rsidP="00560F4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2E56B9" w:rsidRDefault="00A735B3" w:rsidP="00560F48">
            <w:pPr>
              <w:pStyle w:val="TAL"/>
            </w:pPr>
            <w:r w:rsidRPr="002E56B9">
              <w:t>PC1 (NOTE 1)</w:t>
            </w:r>
          </w:p>
          <w:p w14:paraId="74E8BD05" w14:textId="77777777" w:rsidR="00A735B3" w:rsidRPr="002E56B9" w:rsidRDefault="00A735B3" w:rsidP="00560F48">
            <w:pPr>
              <w:pStyle w:val="TAL"/>
            </w:pPr>
            <w:r w:rsidRPr="002E56B9">
              <w:t>PC2 (NOTE 1)</w:t>
            </w:r>
          </w:p>
          <w:p w14:paraId="1FA866D9" w14:textId="77777777" w:rsidR="00A735B3" w:rsidRPr="002E56B9" w:rsidRDefault="00A735B3" w:rsidP="00560F48">
            <w:pPr>
              <w:pStyle w:val="TAL"/>
            </w:pPr>
            <w:r w:rsidRPr="002E56B9">
              <w:t>PC3</w:t>
            </w:r>
          </w:p>
          <w:p w14:paraId="1A7E5A64"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2E56B9" w:rsidRDefault="00A735B3" w:rsidP="00560F48">
            <w:pPr>
              <w:pStyle w:val="TAL"/>
            </w:pPr>
            <w:r w:rsidRPr="002E56B9">
              <w:t xml:space="preserve">Skip </w:t>
            </w:r>
            <w:r w:rsidRPr="002E56B9">
              <w:rPr>
                <w:lang w:eastAsia="zh-CN"/>
              </w:rPr>
              <w:t>TC 6.5A.3.1.7</w:t>
            </w:r>
            <w:r w:rsidRPr="002E56B9">
              <w:t xml:space="preserve"> if UE supports NSA and TS 38.521-3 TC 6.5B.3.4.1_1.7 has been executed.</w:t>
            </w:r>
          </w:p>
        </w:tc>
      </w:tr>
      <w:tr w:rsidR="00A735B3" w:rsidRPr="002E56B9" w14:paraId="71DD78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2E56B9" w:rsidRDefault="00A735B3" w:rsidP="00560F48">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2E56B9" w:rsidRDefault="00A735B3" w:rsidP="00560F4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2E56B9" w:rsidRDefault="00A735B3" w:rsidP="00560F48">
            <w:pPr>
              <w:pStyle w:val="TAL"/>
            </w:pPr>
            <w:r w:rsidRPr="002E56B9">
              <w:t>PC1 (NOTE 1)</w:t>
            </w:r>
          </w:p>
          <w:p w14:paraId="7BCFD089" w14:textId="77777777" w:rsidR="00A735B3" w:rsidRPr="002E56B9" w:rsidRDefault="00A735B3" w:rsidP="00560F48">
            <w:pPr>
              <w:pStyle w:val="TAL"/>
            </w:pPr>
            <w:r w:rsidRPr="002E56B9">
              <w:t>PC2 (NOTE 1)</w:t>
            </w:r>
          </w:p>
          <w:p w14:paraId="6E80212F" w14:textId="77777777" w:rsidR="00A735B3" w:rsidRPr="002E56B9" w:rsidRDefault="00A735B3" w:rsidP="00560F48">
            <w:pPr>
              <w:pStyle w:val="TAL"/>
            </w:pPr>
            <w:r w:rsidRPr="002E56B9">
              <w:t>PC3</w:t>
            </w:r>
          </w:p>
          <w:p w14:paraId="44860D5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2E56B9" w:rsidRDefault="00A735B3" w:rsidP="00560F48">
            <w:pPr>
              <w:pStyle w:val="TAL"/>
            </w:pPr>
            <w:r w:rsidRPr="002E56B9">
              <w:rPr>
                <w:rFonts w:eastAsia="SimSun"/>
                <w:lang w:eastAsia="zh-CN"/>
              </w:rPr>
              <w:t>Skip TC 6.5A.3.2.1 if UE supports NSA and TS 38.521-3 TC 6.5B.3.4.2_1.1 has been executed.</w:t>
            </w:r>
          </w:p>
        </w:tc>
      </w:tr>
      <w:tr w:rsidR="00A735B3" w:rsidRPr="002E56B9" w14:paraId="17FC231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2E56B9" w:rsidRDefault="00A735B3" w:rsidP="00560F48">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2E56B9" w:rsidRDefault="00A735B3" w:rsidP="00560F4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2E56B9" w:rsidRDefault="00A735B3" w:rsidP="00560F48">
            <w:pPr>
              <w:pStyle w:val="TAL"/>
            </w:pPr>
            <w:r w:rsidRPr="002E56B9">
              <w:t>PC1 (NOTE 1)</w:t>
            </w:r>
          </w:p>
          <w:p w14:paraId="65344601" w14:textId="77777777" w:rsidR="00A735B3" w:rsidRPr="002E56B9" w:rsidRDefault="00A735B3" w:rsidP="00560F48">
            <w:pPr>
              <w:pStyle w:val="TAL"/>
            </w:pPr>
            <w:r w:rsidRPr="002E56B9">
              <w:t>PC2 (NOTE 1)</w:t>
            </w:r>
          </w:p>
          <w:p w14:paraId="216E7A31" w14:textId="77777777" w:rsidR="00A735B3" w:rsidRPr="002E56B9" w:rsidRDefault="00A735B3" w:rsidP="00560F48">
            <w:pPr>
              <w:pStyle w:val="TAL"/>
            </w:pPr>
            <w:r w:rsidRPr="002E56B9">
              <w:t>PC3</w:t>
            </w:r>
          </w:p>
          <w:p w14:paraId="26527DD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2E56B9" w:rsidRDefault="00A735B3" w:rsidP="00560F48">
            <w:pPr>
              <w:pStyle w:val="TAL"/>
            </w:pPr>
            <w:r w:rsidRPr="002E56B9">
              <w:rPr>
                <w:rFonts w:eastAsia="SimSun"/>
                <w:lang w:eastAsia="zh-CN"/>
              </w:rPr>
              <w:t>Skip TC 6.5A.3.2.2 if UE supports NSA and TS 38.521-3 TC 6.5B.3.4.2_1.2 has been executed.</w:t>
            </w:r>
          </w:p>
        </w:tc>
      </w:tr>
      <w:tr w:rsidR="00A735B3" w:rsidRPr="002E56B9" w14:paraId="7CD3BA3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2E56B9" w:rsidRDefault="00A735B3" w:rsidP="00560F4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2E56B9" w:rsidRDefault="00A735B3" w:rsidP="00560F4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2E56B9" w:rsidRDefault="00A735B3" w:rsidP="00560F48">
            <w:pPr>
              <w:pStyle w:val="TAL"/>
            </w:pPr>
            <w:r w:rsidRPr="002E56B9">
              <w:t>PC1 (NOTE 1)</w:t>
            </w:r>
          </w:p>
          <w:p w14:paraId="0263EF73" w14:textId="77777777" w:rsidR="00A735B3" w:rsidRPr="002E56B9" w:rsidRDefault="00A735B3" w:rsidP="00560F48">
            <w:pPr>
              <w:pStyle w:val="TAL"/>
            </w:pPr>
            <w:r w:rsidRPr="002E56B9">
              <w:t>PC2 (NOTE 1)</w:t>
            </w:r>
          </w:p>
          <w:p w14:paraId="4EE5C447" w14:textId="77777777" w:rsidR="00A735B3" w:rsidRPr="002E56B9" w:rsidRDefault="00A735B3" w:rsidP="00560F48">
            <w:pPr>
              <w:pStyle w:val="TAL"/>
            </w:pPr>
            <w:r w:rsidRPr="002E56B9">
              <w:t>PC3</w:t>
            </w:r>
          </w:p>
          <w:p w14:paraId="5FA7B14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2E56B9" w:rsidRDefault="00A735B3" w:rsidP="00560F48">
            <w:pPr>
              <w:pStyle w:val="TAL"/>
            </w:pPr>
            <w:r w:rsidRPr="002E56B9">
              <w:rPr>
                <w:rFonts w:eastAsia="SimSun"/>
                <w:lang w:eastAsia="zh-CN"/>
              </w:rPr>
              <w:t>Skip TC 6.5A.3.2.3 if UE supports NSA and TS 38.521-3 TC 6.5B.3.4.2_1.3 has been executed.</w:t>
            </w:r>
          </w:p>
        </w:tc>
      </w:tr>
      <w:tr w:rsidR="00A735B3" w:rsidRPr="002E56B9" w14:paraId="788507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2E56B9" w:rsidRDefault="00A735B3" w:rsidP="00560F4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2E56B9" w:rsidRDefault="00A735B3" w:rsidP="00560F4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2E56B9" w:rsidRDefault="00A735B3" w:rsidP="00560F48">
            <w:pPr>
              <w:pStyle w:val="TAL"/>
            </w:pPr>
            <w:r w:rsidRPr="002E56B9">
              <w:t>PC1 (NOTE 1)</w:t>
            </w:r>
          </w:p>
          <w:p w14:paraId="283D4C59" w14:textId="77777777" w:rsidR="00A735B3" w:rsidRPr="002E56B9" w:rsidRDefault="00A735B3" w:rsidP="00560F48">
            <w:pPr>
              <w:pStyle w:val="TAL"/>
            </w:pPr>
            <w:r w:rsidRPr="002E56B9">
              <w:t>PC2 (NOTE 1)</w:t>
            </w:r>
          </w:p>
          <w:p w14:paraId="52A6B41E" w14:textId="77777777" w:rsidR="00A735B3" w:rsidRPr="002E56B9" w:rsidRDefault="00A735B3" w:rsidP="00560F48">
            <w:pPr>
              <w:pStyle w:val="TAL"/>
            </w:pPr>
            <w:r w:rsidRPr="002E56B9">
              <w:t>PC3</w:t>
            </w:r>
          </w:p>
          <w:p w14:paraId="6058CF2B"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2E56B9" w:rsidRDefault="00A735B3" w:rsidP="00560F48">
            <w:pPr>
              <w:pStyle w:val="TAL"/>
            </w:pPr>
            <w:r w:rsidRPr="002E56B9">
              <w:rPr>
                <w:rFonts w:eastAsia="SimSun"/>
                <w:lang w:eastAsia="zh-CN"/>
              </w:rPr>
              <w:t>Skip TC 6.5A.3.2.4 if UE supports NSA and TS 38.521-3 TC 6.5B.3.4.2_1.4 has been executed.</w:t>
            </w:r>
          </w:p>
        </w:tc>
      </w:tr>
      <w:tr w:rsidR="00A735B3" w:rsidRPr="002E56B9" w14:paraId="08531B8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2E56B9" w:rsidRDefault="00A735B3" w:rsidP="00560F48">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2E56B9" w:rsidRDefault="00A735B3" w:rsidP="00560F4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2E56B9" w:rsidRDefault="00A735B3" w:rsidP="00560F48">
            <w:pPr>
              <w:pStyle w:val="TAL"/>
            </w:pPr>
            <w:r w:rsidRPr="002E56B9">
              <w:t>PC1 (NOTE 1)</w:t>
            </w:r>
          </w:p>
          <w:p w14:paraId="68EC030B" w14:textId="77777777" w:rsidR="00A735B3" w:rsidRPr="002E56B9" w:rsidRDefault="00A735B3" w:rsidP="00560F48">
            <w:pPr>
              <w:pStyle w:val="TAL"/>
            </w:pPr>
            <w:r w:rsidRPr="002E56B9">
              <w:t>PC2 (NOTE 1)</w:t>
            </w:r>
          </w:p>
          <w:p w14:paraId="413DB974" w14:textId="77777777" w:rsidR="00A735B3" w:rsidRPr="002E56B9" w:rsidRDefault="00A735B3" w:rsidP="00560F48">
            <w:pPr>
              <w:pStyle w:val="TAL"/>
            </w:pPr>
            <w:r w:rsidRPr="002E56B9">
              <w:t>PC3</w:t>
            </w:r>
          </w:p>
          <w:p w14:paraId="780065A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2E56B9" w:rsidRDefault="00A735B3" w:rsidP="00560F48">
            <w:pPr>
              <w:pStyle w:val="TAL"/>
            </w:pPr>
            <w:r w:rsidRPr="002E56B9">
              <w:rPr>
                <w:rFonts w:eastAsia="SimSun"/>
                <w:lang w:eastAsia="zh-CN"/>
              </w:rPr>
              <w:t>Skip TC 6.5A.3.2.5 if UE supports NSA and TS 38.521-3 TC 6.5B.3.4.2_1.5 has been executed.</w:t>
            </w:r>
          </w:p>
        </w:tc>
      </w:tr>
      <w:tr w:rsidR="00A735B3" w:rsidRPr="002E56B9" w14:paraId="16F838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2E56B9" w:rsidRDefault="00A735B3" w:rsidP="00560F4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2E56B9" w:rsidRDefault="00A735B3" w:rsidP="00560F4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2E56B9" w:rsidRDefault="00A735B3" w:rsidP="00560F48">
            <w:pPr>
              <w:pStyle w:val="TAL"/>
            </w:pPr>
            <w:r w:rsidRPr="002E56B9">
              <w:t>PC1 (NOTE 1)</w:t>
            </w:r>
          </w:p>
          <w:p w14:paraId="4A3542E0" w14:textId="77777777" w:rsidR="00A735B3" w:rsidRPr="002E56B9" w:rsidRDefault="00A735B3" w:rsidP="00560F48">
            <w:pPr>
              <w:pStyle w:val="TAL"/>
            </w:pPr>
            <w:r w:rsidRPr="002E56B9">
              <w:t>PC2 (NOTE 1)</w:t>
            </w:r>
          </w:p>
          <w:p w14:paraId="78537B04" w14:textId="77777777" w:rsidR="00A735B3" w:rsidRPr="002E56B9" w:rsidRDefault="00A735B3" w:rsidP="00560F48">
            <w:pPr>
              <w:pStyle w:val="TAL"/>
            </w:pPr>
            <w:r w:rsidRPr="002E56B9">
              <w:t>PC3</w:t>
            </w:r>
          </w:p>
          <w:p w14:paraId="35A33B05"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2E56B9" w:rsidRDefault="00A735B3" w:rsidP="00560F48">
            <w:pPr>
              <w:pStyle w:val="TAL"/>
            </w:pPr>
            <w:r w:rsidRPr="002E56B9">
              <w:rPr>
                <w:rFonts w:eastAsia="SimSun"/>
                <w:lang w:eastAsia="zh-CN"/>
              </w:rPr>
              <w:t>Skip TC 6.5A.3.2.6 if UE supports NSA and TS 38.521-3 TC 6.5B.3.4.2_1.6 has been executed.</w:t>
            </w:r>
          </w:p>
        </w:tc>
      </w:tr>
      <w:tr w:rsidR="00A735B3" w:rsidRPr="002E56B9" w14:paraId="51AB07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2E56B9" w:rsidRDefault="00A735B3" w:rsidP="00560F4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2E56B9" w:rsidRDefault="00A735B3" w:rsidP="00560F4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2E56B9" w:rsidRDefault="00A735B3" w:rsidP="00560F48">
            <w:pPr>
              <w:pStyle w:val="TAL"/>
            </w:pPr>
            <w:r w:rsidRPr="002E56B9">
              <w:t>PC1 (NOTE 1)</w:t>
            </w:r>
          </w:p>
          <w:p w14:paraId="49F75EDD" w14:textId="77777777" w:rsidR="00A735B3" w:rsidRPr="002E56B9" w:rsidRDefault="00A735B3" w:rsidP="00560F48">
            <w:pPr>
              <w:pStyle w:val="TAL"/>
            </w:pPr>
            <w:r w:rsidRPr="002E56B9">
              <w:t>PC2 (NOTE 1)</w:t>
            </w:r>
          </w:p>
          <w:p w14:paraId="31FF2611" w14:textId="77777777" w:rsidR="00A735B3" w:rsidRPr="002E56B9" w:rsidRDefault="00A735B3" w:rsidP="00560F48">
            <w:pPr>
              <w:pStyle w:val="TAL"/>
            </w:pPr>
            <w:r w:rsidRPr="002E56B9">
              <w:t>PC3</w:t>
            </w:r>
          </w:p>
          <w:p w14:paraId="24643597"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2E56B9" w:rsidRDefault="00A735B3" w:rsidP="00560F48">
            <w:pPr>
              <w:pStyle w:val="TAL"/>
            </w:pPr>
            <w:r w:rsidRPr="002E56B9">
              <w:rPr>
                <w:rFonts w:eastAsia="SimSun"/>
                <w:lang w:eastAsia="zh-CN"/>
              </w:rPr>
              <w:t>Skip TC 6.5A.3.2.7 if UE supports NSA and TS 38.521-3 TC 6.5B.3.4.2_1.7 has been executed.</w:t>
            </w:r>
          </w:p>
        </w:tc>
      </w:tr>
      <w:tr w:rsidR="00A735B3" w:rsidRPr="002E56B9" w14:paraId="601B0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2E56B9" w:rsidRDefault="00A735B3" w:rsidP="00560F4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2E56B9" w:rsidRDefault="00A735B3" w:rsidP="00560F4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2E56B9" w:rsidRDefault="00A735B3" w:rsidP="00560F48">
            <w:pPr>
              <w:pStyle w:val="TAL"/>
            </w:pPr>
            <w:r w:rsidRPr="002E56B9">
              <w:rPr>
                <w:rFonts w:eastAsia="SimSun"/>
                <w:lang w:eastAsia="zh-CN"/>
              </w:rPr>
              <w:t>Skip TC 6.5A.3.3.1 if UE supports NSA and TS 38.521-3 TC 6.5B.4.4.1_1.1 has been executed.</w:t>
            </w:r>
          </w:p>
        </w:tc>
      </w:tr>
      <w:tr w:rsidR="00A735B3" w:rsidRPr="002E56B9" w14:paraId="47F245F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2E56B9" w:rsidRDefault="00A735B3" w:rsidP="00560F48">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2E56B9" w:rsidRDefault="00A735B3" w:rsidP="00560F4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2E56B9" w:rsidRDefault="00A735B3" w:rsidP="00560F48">
            <w:pPr>
              <w:pStyle w:val="TAL"/>
            </w:pPr>
            <w:r w:rsidRPr="002E56B9">
              <w:rPr>
                <w:rFonts w:eastAsia="SimSun"/>
                <w:lang w:eastAsia="zh-CN"/>
              </w:rPr>
              <w:t>Skip TC 6.5A.3.3.2 if UE supports NSA and TS 38.521-3 TC 6.5B.4.4.1_1.2 has been executed.</w:t>
            </w:r>
          </w:p>
        </w:tc>
      </w:tr>
      <w:tr w:rsidR="00A735B3" w:rsidRPr="002E56B9" w14:paraId="69973D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2E56B9" w:rsidRDefault="00A735B3" w:rsidP="00560F48">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2E56B9" w:rsidRDefault="00A735B3" w:rsidP="00560F4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2E56B9" w:rsidRDefault="00A735B3" w:rsidP="00560F48">
            <w:pPr>
              <w:pStyle w:val="TAL"/>
            </w:pPr>
            <w:r w:rsidRPr="002E56B9">
              <w:rPr>
                <w:rFonts w:eastAsia="SimSun"/>
                <w:lang w:eastAsia="zh-CN"/>
              </w:rPr>
              <w:t>Skip TC 6.5A.3.3.3 if UE supports NSA and TS 38.521-3 TC 6.5B.4.4.3_1.3 has been executed.</w:t>
            </w:r>
          </w:p>
        </w:tc>
      </w:tr>
      <w:tr w:rsidR="00A735B3" w:rsidRPr="002E56B9" w14:paraId="362B10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2E56B9" w:rsidRDefault="00A735B3" w:rsidP="00560F4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2E56B9" w:rsidRDefault="00A735B3" w:rsidP="00560F4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2E56B9" w:rsidRDefault="00A735B3" w:rsidP="00560F48">
            <w:pPr>
              <w:pStyle w:val="TAL"/>
            </w:pPr>
            <w:r w:rsidRPr="002E56B9">
              <w:t>NOTE 1</w:t>
            </w:r>
          </w:p>
        </w:tc>
      </w:tr>
      <w:tr w:rsidR="00A735B3" w:rsidRPr="002E56B9" w14:paraId="480AC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2E56B9" w:rsidRDefault="00A735B3" w:rsidP="00560F4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2E56B9" w:rsidRDefault="00A735B3" w:rsidP="00560F4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2E56B9" w:rsidRDefault="00A735B3" w:rsidP="00560F48">
            <w:pPr>
              <w:pStyle w:val="TAL"/>
            </w:pPr>
            <w:r w:rsidRPr="002E56B9">
              <w:t>NOTE 1</w:t>
            </w:r>
          </w:p>
        </w:tc>
      </w:tr>
      <w:tr w:rsidR="00A735B3" w:rsidRPr="002E56B9" w14:paraId="3D9C50F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2E56B9" w:rsidRDefault="00A735B3" w:rsidP="00560F4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2E56B9" w:rsidRDefault="00A735B3" w:rsidP="00560F4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2E56B9" w:rsidRDefault="00A735B3" w:rsidP="00560F48">
            <w:pPr>
              <w:pStyle w:val="TAL"/>
            </w:pPr>
            <w:r w:rsidRPr="002E56B9">
              <w:t>NOTE 1</w:t>
            </w:r>
          </w:p>
        </w:tc>
      </w:tr>
      <w:tr w:rsidR="00A735B3" w:rsidRPr="002E56B9" w14:paraId="532B3E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2E56B9" w:rsidRDefault="00A735B3" w:rsidP="00560F4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2E56B9" w:rsidRDefault="00A735B3" w:rsidP="00560F4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2E56B9" w:rsidRDefault="00A735B3" w:rsidP="00560F48">
            <w:pPr>
              <w:pStyle w:val="TAL"/>
            </w:pPr>
            <w:r w:rsidRPr="002E56B9">
              <w:t>NOTE 1</w:t>
            </w:r>
          </w:p>
        </w:tc>
      </w:tr>
      <w:tr w:rsidR="00A735B3" w:rsidRPr="002E56B9" w14:paraId="7DD45B0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2E56B9" w:rsidRDefault="00A735B3" w:rsidP="00560F4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2E56B9" w:rsidRDefault="00A735B3" w:rsidP="00560F4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2E56B9" w:rsidRDefault="00A735B3" w:rsidP="00560F48">
            <w:pPr>
              <w:pStyle w:val="TAL"/>
            </w:pPr>
            <w:r w:rsidRPr="002E56B9">
              <w:t>NOTE 1</w:t>
            </w:r>
          </w:p>
        </w:tc>
      </w:tr>
      <w:tr w:rsidR="00A735B3" w:rsidRPr="002E56B9" w14:paraId="659452F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2E56B9" w:rsidRDefault="00A735B3" w:rsidP="00560F48">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2E56B9" w:rsidRDefault="00A735B3" w:rsidP="00560F4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C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7779A" w14:textId="77777777" w:rsidR="00A735B3" w:rsidRPr="002E56B9" w:rsidRDefault="00A735B3" w:rsidP="00560F48">
            <w:pPr>
              <w:pStyle w:val="TAL"/>
            </w:pPr>
            <w:r w:rsidRPr="002E56B9">
              <w:t>NOTE 1</w:t>
            </w:r>
          </w:p>
        </w:tc>
      </w:tr>
      <w:tr w:rsidR="00A735B3" w:rsidRPr="002E56B9" w14:paraId="652D121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2E56B9" w:rsidRDefault="00A735B3" w:rsidP="00560F4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2E56B9" w:rsidRDefault="00A735B3" w:rsidP="00560F4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D058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EFBCDD" w14:textId="77777777" w:rsidR="00A735B3" w:rsidRPr="002E56B9" w:rsidRDefault="00A735B3" w:rsidP="00560F48">
            <w:pPr>
              <w:pStyle w:val="TAL"/>
            </w:pPr>
            <w:r w:rsidRPr="002E56B9">
              <w:t>NOTE 1</w:t>
            </w:r>
          </w:p>
        </w:tc>
      </w:tr>
      <w:tr w:rsidR="00A735B3" w:rsidRPr="002E56B9" w14:paraId="109AD1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2E56B9" w:rsidRDefault="00A735B3" w:rsidP="00560F4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2E56B9" w:rsidRDefault="00A735B3" w:rsidP="00560F4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A878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ED4E9" w14:textId="77777777" w:rsidR="00A735B3" w:rsidRPr="002E56B9" w:rsidRDefault="00A735B3" w:rsidP="00560F48">
            <w:pPr>
              <w:pStyle w:val="TAL"/>
            </w:pPr>
            <w:r w:rsidRPr="002E56B9">
              <w:t>NOTE 1</w:t>
            </w:r>
          </w:p>
        </w:tc>
      </w:tr>
      <w:tr w:rsidR="00A735B3" w:rsidRPr="002E56B9" w14:paraId="65C53F8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2E56B9" w:rsidRDefault="00A735B3" w:rsidP="00560F4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2E56B9" w:rsidRDefault="00A735B3" w:rsidP="00560F4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58F8A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47E912" w14:textId="77777777" w:rsidR="00A735B3" w:rsidRPr="002E56B9" w:rsidRDefault="00A735B3" w:rsidP="00560F48">
            <w:pPr>
              <w:pStyle w:val="TAL"/>
            </w:pPr>
            <w:r w:rsidRPr="002E56B9">
              <w:t>NOTE 1</w:t>
            </w:r>
          </w:p>
        </w:tc>
      </w:tr>
      <w:tr w:rsidR="00A735B3" w:rsidRPr="002E56B9" w14:paraId="775041C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2E56B9" w:rsidRDefault="00A735B3" w:rsidP="00560F4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2E56B9" w:rsidRDefault="00A735B3" w:rsidP="00560F4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B9240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A82996" w14:textId="77777777" w:rsidR="00A735B3" w:rsidRPr="002E56B9" w:rsidRDefault="00A735B3" w:rsidP="00560F48">
            <w:pPr>
              <w:pStyle w:val="TAL"/>
            </w:pPr>
            <w:r w:rsidRPr="002E56B9">
              <w:t>NOTE 1</w:t>
            </w:r>
          </w:p>
        </w:tc>
      </w:tr>
      <w:tr w:rsidR="00A735B3" w:rsidRPr="002E56B9" w14:paraId="14D0B9D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2E56B9" w:rsidRDefault="00A735B3" w:rsidP="00560F4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2E56B9" w:rsidRDefault="00A735B3" w:rsidP="00560F4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2E56B9" w:rsidRDefault="00A735B3" w:rsidP="00560F4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2E56B9" w:rsidRDefault="00A735B3" w:rsidP="00560F4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2E56B9" w:rsidRDefault="00A735B3" w:rsidP="00560F4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A735B3" w:rsidRPr="002E56B9" w14:paraId="19C999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2E56B9" w:rsidRDefault="00A735B3" w:rsidP="00560F48">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2E56B9" w:rsidRDefault="00A735B3" w:rsidP="00560F4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2E56B9" w:rsidRDefault="00A735B3" w:rsidP="00560F4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2E56B9" w:rsidRDefault="00A735B3" w:rsidP="00560F4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2E56B9" w:rsidRDefault="00A735B3" w:rsidP="00560F4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2E56B9" w:rsidRDefault="00A735B3" w:rsidP="00560F48">
            <w:pPr>
              <w:pStyle w:val="TAL"/>
              <w:rPr>
                <w:rFonts w:eastAsia="SimSun"/>
                <w:lang w:eastAsia="zh-CN"/>
              </w:rPr>
            </w:pPr>
            <w:r w:rsidRPr="002E56B9">
              <w:t>Skip TC 6.6.2 if UE supports NSA and TS 38.521-3 TC 6.6B.5 has been executed.</w:t>
            </w:r>
          </w:p>
        </w:tc>
      </w:tr>
      <w:tr w:rsidR="00A735B3" w:rsidRPr="002E56B9" w14:paraId="1AD87C9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2E56B9" w:rsidRDefault="00A735B3" w:rsidP="00560F4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2E56B9" w:rsidRDefault="00A735B3" w:rsidP="00560F4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2E56B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2E56B9" w:rsidRDefault="00A735B3" w:rsidP="00560F48">
            <w:pPr>
              <w:pStyle w:val="TAL"/>
            </w:pPr>
          </w:p>
        </w:tc>
      </w:tr>
      <w:tr w:rsidR="00A735B3" w:rsidRPr="002E56B9" w14:paraId="78941C4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2E56B9" w:rsidRDefault="00A735B3" w:rsidP="00560F48">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2E56B9" w:rsidRDefault="00A735B3" w:rsidP="00560F4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2E56B9" w:rsidRDefault="00A735B3" w:rsidP="00560F48">
            <w:pPr>
              <w:pStyle w:val="TAL"/>
              <w:rPr>
                <w:lang w:eastAsia="zh-CN"/>
              </w:rPr>
            </w:pPr>
            <w:r w:rsidRPr="002E56B9">
              <w:rPr>
                <w:lang w:eastAsia="zh-CN"/>
              </w:rPr>
              <w:t>PC1</w:t>
            </w:r>
          </w:p>
          <w:p w14:paraId="1552BF7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22881A50" w14:textId="77777777" w:rsidR="00A735B3" w:rsidRPr="002E56B9" w:rsidRDefault="00A735B3" w:rsidP="00560F48">
            <w:pPr>
              <w:pStyle w:val="TAL"/>
              <w:rPr>
                <w:lang w:eastAsia="zh-CN"/>
              </w:rPr>
            </w:pPr>
            <w:r w:rsidRPr="002E56B9">
              <w:rPr>
                <w:lang w:eastAsia="zh-CN"/>
              </w:rPr>
              <w:t>PC3</w:t>
            </w:r>
          </w:p>
          <w:p w14:paraId="5A663FFC"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2E56B9" w:rsidRDefault="00A735B3" w:rsidP="00560F48">
            <w:pPr>
              <w:pStyle w:val="TAL"/>
            </w:pPr>
            <w:r w:rsidRPr="002E56B9">
              <w:t>Skip TC 7.3.2 if UE supports NSA and TS 38.521-3 TC 7.3B.2.4 has been executed.</w:t>
            </w:r>
          </w:p>
        </w:tc>
      </w:tr>
      <w:tr w:rsidR="00A735B3" w:rsidRPr="002E56B9" w14:paraId="6B9E51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2E56B9" w:rsidRDefault="00A735B3" w:rsidP="00560F4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2E56B9" w:rsidRDefault="00A735B3" w:rsidP="00560F4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2E56B9" w:rsidRDefault="00A735B3" w:rsidP="00560F4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2E56B9" w:rsidRDefault="00A735B3" w:rsidP="00560F4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2E56B9" w:rsidRDefault="00A735B3" w:rsidP="00560F4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3428D702"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DCD31E8" w14:textId="77777777" w:rsidR="00A735B3" w:rsidRPr="002E56B9" w:rsidRDefault="00A735B3" w:rsidP="00560F48">
            <w:pPr>
              <w:pStyle w:val="TAL"/>
              <w:rPr>
                <w:lang w:eastAsia="zh-CN"/>
              </w:rPr>
            </w:pPr>
            <w:r w:rsidRPr="002E56B9">
              <w:rPr>
                <w:lang w:eastAsia="zh-CN"/>
              </w:rPr>
              <w:t>PC3</w:t>
            </w:r>
          </w:p>
          <w:p w14:paraId="64006460"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2E56B9" w:rsidRDefault="00A735B3" w:rsidP="00560F48">
            <w:pPr>
              <w:pStyle w:val="TAL"/>
            </w:pPr>
            <w:r w:rsidRPr="002E56B9">
              <w:t>Skip TC 7.3A.2.1 if UE supports NSA and TS 38.521-3 TC 7.3B.2.4_1.1 has been executed</w:t>
            </w:r>
          </w:p>
        </w:tc>
      </w:tr>
      <w:tr w:rsidR="00A735B3" w:rsidRPr="002E56B9" w14:paraId="56B7630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2E56B9" w:rsidRDefault="00A735B3" w:rsidP="00560F4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2E56B9" w:rsidRDefault="00A735B3" w:rsidP="00560F4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2E56B9" w:rsidRDefault="00A735B3" w:rsidP="00560F4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2E56B9" w:rsidRDefault="00A735B3" w:rsidP="00560F4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153E78D1"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8ADADD0" w14:textId="77777777" w:rsidR="00A735B3" w:rsidRPr="002E56B9" w:rsidRDefault="00A735B3" w:rsidP="00560F48">
            <w:pPr>
              <w:pStyle w:val="TAL"/>
              <w:rPr>
                <w:lang w:eastAsia="zh-CN"/>
              </w:rPr>
            </w:pPr>
            <w:r w:rsidRPr="002E56B9">
              <w:rPr>
                <w:lang w:eastAsia="zh-CN"/>
              </w:rPr>
              <w:t>PC3</w:t>
            </w:r>
          </w:p>
          <w:p w14:paraId="59F1CDC4"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2E56B9" w:rsidRDefault="00A735B3" w:rsidP="00560F48">
            <w:pPr>
              <w:pStyle w:val="TAL"/>
            </w:pPr>
            <w:r w:rsidRPr="002E56B9">
              <w:t>Skip TC 7.3A.2.2 if UE supports NSA and TS 38.521-3 TC 7.3B.2.4_1.2 has been executed</w:t>
            </w:r>
          </w:p>
        </w:tc>
      </w:tr>
      <w:tr w:rsidR="00A735B3" w:rsidRPr="002E56B9" w14:paraId="2D78291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2E56B9" w:rsidRDefault="00A735B3" w:rsidP="00560F48">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2E56B9" w:rsidRDefault="00A735B3" w:rsidP="00560F4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2E56B9" w:rsidRDefault="00A735B3" w:rsidP="00560F4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2E56B9" w:rsidRDefault="00A735B3" w:rsidP="00560F4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0696F89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68CB92B1" w14:textId="77777777" w:rsidR="00A735B3" w:rsidRPr="002E56B9" w:rsidRDefault="00A735B3" w:rsidP="00560F48">
            <w:pPr>
              <w:pStyle w:val="TAL"/>
              <w:rPr>
                <w:lang w:eastAsia="zh-CN"/>
              </w:rPr>
            </w:pPr>
            <w:r w:rsidRPr="002E56B9">
              <w:rPr>
                <w:lang w:eastAsia="zh-CN"/>
              </w:rPr>
              <w:t>PC3</w:t>
            </w:r>
          </w:p>
          <w:p w14:paraId="64C78855"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2E56B9" w:rsidRDefault="00A735B3" w:rsidP="00560F48">
            <w:pPr>
              <w:pStyle w:val="TAL"/>
            </w:pPr>
            <w:r w:rsidRPr="002E56B9">
              <w:t>Skip TC 7.3A.2.3 if UE supports NSA and TS 38.521-3 TC 7.3B.2.4_1.3 has been executed</w:t>
            </w:r>
          </w:p>
        </w:tc>
      </w:tr>
      <w:tr w:rsidR="00A735B3" w:rsidRPr="002E56B9" w14:paraId="7E530DA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2E56B9" w:rsidRDefault="00A735B3" w:rsidP="00560F4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2E56B9" w:rsidRDefault="00A735B3" w:rsidP="00560F4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2E56B9" w:rsidRDefault="00A735B3" w:rsidP="00560F4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2E56B9" w:rsidRDefault="00A735B3" w:rsidP="00560F4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2E56B9" w:rsidRDefault="00A735B3" w:rsidP="00560F48">
            <w:pPr>
              <w:pStyle w:val="TAL"/>
              <w:rPr>
                <w:lang w:eastAsia="zh-CN"/>
              </w:rPr>
            </w:pPr>
            <w:r w:rsidRPr="002E56B9">
              <w:rPr>
                <w:lang w:eastAsia="zh-CN"/>
              </w:rPr>
              <w:t>PC1</w:t>
            </w:r>
          </w:p>
          <w:p w14:paraId="042FA2E5" w14:textId="77777777" w:rsidR="00A735B3" w:rsidRPr="002E56B9" w:rsidRDefault="00A735B3" w:rsidP="00560F48">
            <w:pPr>
              <w:pStyle w:val="TAL"/>
              <w:rPr>
                <w:lang w:eastAsia="zh-CN"/>
              </w:rPr>
            </w:pPr>
            <w:r w:rsidRPr="002E56B9">
              <w:rPr>
                <w:lang w:eastAsia="zh-CN"/>
              </w:rPr>
              <w:t>PC2</w:t>
            </w:r>
          </w:p>
          <w:p w14:paraId="3288D9DF" w14:textId="77777777" w:rsidR="00A735B3" w:rsidRPr="002E56B9" w:rsidRDefault="00A735B3" w:rsidP="00560F48">
            <w:pPr>
              <w:pStyle w:val="TAL"/>
              <w:rPr>
                <w:lang w:eastAsia="zh-CN"/>
              </w:rPr>
            </w:pPr>
            <w:r w:rsidRPr="002E56B9">
              <w:rPr>
                <w:lang w:eastAsia="zh-CN"/>
              </w:rPr>
              <w:t>PC3</w:t>
            </w:r>
          </w:p>
          <w:p w14:paraId="471B2012"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2E56B9" w:rsidRDefault="00A735B3" w:rsidP="00560F48">
            <w:pPr>
              <w:pStyle w:val="TAL"/>
            </w:pPr>
            <w:r w:rsidRPr="002E56B9">
              <w:t>NOTE 1</w:t>
            </w:r>
          </w:p>
          <w:p w14:paraId="78AC1FF6" w14:textId="77777777" w:rsidR="00A735B3" w:rsidRPr="002E56B9" w:rsidRDefault="00A735B3" w:rsidP="00560F48">
            <w:pPr>
              <w:pStyle w:val="TAL"/>
            </w:pPr>
            <w:r w:rsidRPr="002E56B9">
              <w:t>Skip TC 7.3A.2.4 if UE supports NSA and TS 38.521-3 TC 7.3B.2.4_1.4 has been executed</w:t>
            </w:r>
          </w:p>
        </w:tc>
      </w:tr>
      <w:tr w:rsidR="00A735B3" w:rsidRPr="002E56B9" w14:paraId="467AD57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2E56B9" w:rsidRDefault="00A735B3" w:rsidP="00560F4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2E56B9" w:rsidRDefault="00A735B3" w:rsidP="00560F4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2E56B9" w:rsidRDefault="00A735B3" w:rsidP="00560F4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2E56B9" w:rsidRDefault="00A735B3" w:rsidP="00560F4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2E56B9" w:rsidRDefault="00A735B3" w:rsidP="00560F48">
            <w:pPr>
              <w:pStyle w:val="TAL"/>
              <w:rPr>
                <w:lang w:eastAsia="zh-CN"/>
              </w:rPr>
            </w:pPr>
            <w:r w:rsidRPr="002E56B9">
              <w:rPr>
                <w:lang w:eastAsia="zh-CN"/>
              </w:rPr>
              <w:t>PC1</w:t>
            </w:r>
          </w:p>
          <w:p w14:paraId="5C835702" w14:textId="77777777" w:rsidR="00A735B3" w:rsidRPr="002E56B9" w:rsidRDefault="00A735B3" w:rsidP="00560F48">
            <w:pPr>
              <w:pStyle w:val="TAL"/>
              <w:rPr>
                <w:lang w:eastAsia="zh-CN"/>
              </w:rPr>
            </w:pPr>
            <w:r w:rsidRPr="002E56B9">
              <w:rPr>
                <w:lang w:eastAsia="zh-CN"/>
              </w:rPr>
              <w:t>PC2</w:t>
            </w:r>
          </w:p>
          <w:p w14:paraId="35ADBCC5" w14:textId="77777777" w:rsidR="00A735B3" w:rsidRPr="002E56B9" w:rsidRDefault="00A735B3" w:rsidP="00560F48">
            <w:pPr>
              <w:pStyle w:val="TAL"/>
              <w:rPr>
                <w:lang w:eastAsia="zh-CN"/>
              </w:rPr>
            </w:pPr>
            <w:r w:rsidRPr="002E56B9">
              <w:rPr>
                <w:lang w:eastAsia="zh-CN"/>
              </w:rPr>
              <w:t>PC3</w:t>
            </w:r>
          </w:p>
          <w:p w14:paraId="652FB19F"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2E56B9" w:rsidRDefault="00A735B3" w:rsidP="00560F48">
            <w:pPr>
              <w:pStyle w:val="TAL"/>
            </w:pPr>
            <w:r w:rsidRPr="002E56B9">
              <w:t>NOTE 1</w:t>
            </w:r>
          </w:p>
          <w:p w14:paraId="253A3E75" w14:textId="77777777" w:rsidR="00A735B3" w:rsidRPr="002E56B9" w:rsidRDefault="00A735B3" w:rsidP="00560F48">
            <w:pPr>
              <w:pStyle w:val="TAL"/>
            </w:pPr>
            <w:r w:rsidRPr="002E56B9">
              <w:t>Skip TC 7.3A.2.5 if UE supports NSA and TS 38.521-3 TC 7.3B.2.4_1.5 has been executed</w:t>
            </w:r>
          </w:p>
        </w:tc>
      </w:tr>
      <w:tr w:rsidR="00A735B3" w:rsidRPr="002E56B9" w14:paraId="4CAD72B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2E56B9" w:rsidRDefault="00A735B3" w:rsidP="00560F48">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2E56B9" w:rsidRDefault="00A735B3" w:rsidP="00560F4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2E56B9" w:rsidRDefault="00A735B3" w:rsidP="00560F4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2E56B9" w:rsidRDefault="00A735B3" w:rsidP="00560F4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2E56B9" w:rsidRDefault="00A735B3" w:rsidP="00560F48">
            <w:pPr>
              <w:pStyle w:val="TAL"/>
              <w:rPr>
                <w:lang w:eastAsia="zh-CN"/>
              </w:rPr>
            </w:pPr>
            <w:r w:rsidRPr="002E56B9">
              <w:rPr>
                <w:lang w:eastAsia="zh-CN"/>
              </w:rPr>
              <w:t>PC1</w:t>
            </w:r>
          </w:p>
          <w:p w14:paraId="378E08FE" w14:textId="77777777" w:rsidR="00A735B3" w:rsidRPr="002E56B9" w:rsidRDefault="00A735B3" w:rsidP="00560F48">
            <w:pPr>
              <w:pStyle w:val="TAL"/>
              <w:rPr>
                <w:lang w:eastAsia="zh-CN"/>
              </w:rPr>
            </w:pPr>
            <w:r w:rsidRPr="002E56B9">
              <w:rPr>
                <w:lang w:eastAsia="zh-CN"/>
              </w:rPr>
              <w:t>PC2</w:t>
            </w:r>
          </w:p>
          <w:p w14:paraId="5EFBC2FA" w14:textId="77777777" w:rsidR="00A735B3" w:rsidRPr="002E56B9" w:rsidRDefault="00A735B3" w:rsidP="00560F48">
            <w:pPr>
              <w:pStyle w:val="TAL"/>
              <w:rPr>
                <w:lang w:eastAsia="zh-CN"/>
              </w:rPr>
            </w:pPr>
            <w:r w:rsidRPr="002E56B9">
              <w:rPr>
                <w:lang w:eastAsia="zh-CN"/>
              </w:rPr>
              <w:t>PC3</w:t>
            </w:r>
          </w:p>
          <w:p w14:paraId="7B73CE54"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2E56B9" w:rsidRDefault="00A735B3" w:rsidP="00560F48">
            <w:pPr>
              <w:pStyle w:val="TAL"/>
            </w:pPr>
            <w:r w:rsidRPr="002E56B9">
              <w:t>NOTE 1</w:t>
            </w:r>
          </w:p>
          <w:p w14:paraId="5CEEB548" w14:textId="77777777" w:rsidR="00A735B3" w:rsidRPr="002E56B9" w:rsidRDefault="00A735B3" w:rsidP="00560F48">
            <w:pPr>
              <w:pStyle w:val="TAL"/>
            </w:pPr>
            <w:r w:rsidRPr="002E56B9">
              <w:t>Skip TC 7.3A.2.6 if UE supports NSA and TS 38.521-3 TC 7.3B.2.4_1.6 has been executed</w:t>
            </w:r>
          </w:p>
        </w:tc>
      </w:tr>
      <w:tr w:rsidR="00A735B3" w:rsidRPr="002E56B9" w14:paraId="4300F7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2E56B9" w:rsidRDefault="00A735B3" w:rsidP="00560F48">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2E56B9" w:rsidRDefault="00A735B3" w:rsidP="00560F4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2E56B9" w:rsidRDefault="00A735B3" w:rsidP="00560F4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2E56B9" w:rsidRDefault="00A735B3" w:rsidP="00560F4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2E56B9" w:rsidRDefault="00A735B3" w:rsidP="00560F48">
            <w:pPr>
              <w:pStyle w:val="TAL"/>
              <w:rPr>
                <w:lang w:eastAsia="zh-CN"/>
              </w:rPr>
            </w:pPr>
            <w:r w:rsidRPr="002E56B9">
              <w:rPr>
                <w:lang w:eastAsia="zh-CN"/>
              </w:rPr>
              <w:t>PC1</w:t>
            </w:r>
          </w:p>
          <w:p w14:paraId="5C5DB5CC" w14:textId="77777777" w:rsidR="00A735B3" w:rsidRPr="002E56B9" w:rsidRDefault="00A735B3" w:rsidP="00560F48">
            <w:pPr>
              <w:pStyle w:val="TAL"/>
              <w:rPr>
                <w:lang w:eastAsia="zh-CN"/>
              </w:rPr>
            </w:pPr>
            <w:r w:rsidRPr="002E56B9">
              <w:rPr>
                <w:lang w:eastAsia="zh-CN"/>
              </w:rPr>
              <w:t>PC2</w:t>
            </w:r>
          </w:p>
          <w:p w14:paraId="12143831" w14:textId="77777777" w:rsidR="00A735B3" w:rsidRPr="002E56B9" w:rsidRDefault="00A735B3" w:rsidP="00560F48">
            <w:pPr>
              <w:pStyle w:val="TAL"/>
              <w:rPr>
                <w:lang w:eastAsia="zh-CN"/>
              </w:rPr>
            </w:pPr>
            <w:r w:rsidRPr="002E56B9">
              <w:rPr>
                <w:lang w:eastAsia="zh-CN"/>
              </w:rPr>
              <w:t>PC3</w:t>
            </w:r>
          </w:p>
          <w:p w14:paraId="2CBC648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2E56B9" w:rsidRDefault="00A735B3" w:rsidP="00560F48">
            <w:pPr>
              <w:pStyle w:val="TAL"/>
            </w:pPr>
            <w:r w:rsidRPr="002E56B9">
              <w:t>NOTE 1</w:t>
            </w:r>
          </w:p>
          <w:p w14:paraId="52AFF2C3" w14:textId="77777777" w:rsidR="00A735B3" w:rsidRPr="002E56B9" w:rsidRDefault="00A735B3" w:rsidP="00560F48">
            <w:pPr>
              <w:pStyle w:val="TAL"/>
            </w:pPr>
            <w:r w:rsidRPr="002E56B9">
              <w:t>Skip TC 7.3A.2.7 if UE supports NSA and TS 38.521-3 TC 7.3B.2.4_1.7 has been executed</w:t>
            </w:r>
          </w:p>
        </w:tc>
      </w:tr>
      <w:tr w:rsidR="00A735B3" w:rsidRPr="002E56B9" w14:paraId="39F0C3A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2E56B9" w:rsidRDefault="00A735B3" w:rsidP="00560F4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2E56B9" w:rsidRDefault="00A735B3" w:rsidP="00560F4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2E56B9" w:rsidRDefault="00A735B3" w:rsidP="00560F4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2E56B9" w:rsidRDefault="00A735B3" w:rsidP="00560F4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2E56B9" w:rsidRDefault="00A735B3" w:rsidP="00560F48">
            <w:pPr>
              <w:pStyle w:val="TAL"/>
              <w:rPr>
                <w:lang w:eastAsia="zh-CN"/>
              </w:rPr>
            </w:pPr>
            <w:r w:rsidRPr="002E56B9">
              <w:rPr>
                <w:lang w:eastAsia="zh-CN"/>
              </w:rPr>
              <w:t>PC1</w:t>
            </w:r>
          </w:p>
          <w:p w14:paraId="3881A6F3" w14:textId="77777777" w:rsidR="00A735B3" w:rsidRPr="002E56B9" w:rsidRDefault="00A735B3" w:rsidP="00560F48">
            <w:pPr>
              <w:pStyle w:val="TAL"/>
              <w:rPr>
                <w:lang w:eastAsia="zh-CN"/>
              </w:rPr>
            </w:pPr>
            <w:r w:rsidRPr="002E56B9">
              <w:rPr>
                <w:lang w:eastAsia="zh-CN"/>
              </w:rPr>
              <w:t>PC2</w:t>
            </w:r>
          </w:p>
          <w:p w14:paraId="60EE798A" w14:textId="77777777" w:rsidR="00A735B3" w:rsidRPr="002E56B9" w:rsidRDefault="00A735B3" w:rsidP="00560F48">
            <w:pPr>
              <w:pStyle w:val="TAL"/>
              <w:rPr>
                <w:lang w:eastAsia="zh-CN"/>
              </w:rPr>
            </w:pPr>
            <w:r w:rsidRPr="002E56B9">
              <w:rPr>
                <w:lang w:eastAsia="zh-CN"/>
              </w:rPr>
              <w:t>PC3</w:t>
            </w:r>
          </w:p>
          <w:p w14:paraId="37B984F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2E56B9" w:rsidRDefault="00A735B3" w:rsidP="00560F48">
            <w:pPr>
              <w:pStyle w:val="TAL"/>
            </w:pPr>
            <w:r w:rsidRPr="002E56B9">
              <w:t>NOTE 1</w:t>
            </w:r>
          </w:p>
        </w:tc>
      </w:tr>
      <w:tr w:rsidR="00A735B3" w:rsidRPr="002E56B9" w14:paraId="6CB928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2E56B9" w:rsidRDefault="00A735B3" w:rsidP="00560F4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2E56B9" w:rsidRDefault="00A735B3" w:rsidP="00560F4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2E56B9" w:rsidRDefault="00A735B3" w:rsidP="00560F4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2E56B9" w:rsidRDefault="00A735B3" w:rsidP="00560F48">
            <w:pPr>
              <w:pStyle w:val="TAL"/>
              <w:rPr>
                <w:lang w:eastAsia="zh-CN"/>
              </w:rPr>
            </w:pPr>
            <w:r w:rsidRPr="002E56B9">
              <w:rPr>
                <w:lang w:eastAsia="zh-CN"/>
              </w:rPr>
              <w:t>PC1</w:t>
            </w:r>
          </w:p>
          <w:p w14:paraId="6546F2FD" w14:textId="77777777" w:rsidR="00A735B3" w:rsidRPr="002E56B9" w:rsidRDefault="00A735B3" w:rsidP="00560F48">
            <w:pPr>
              <w:pStyle w:val="TAL"/>
              <w:rPr>
                <w:lang w:eastAsia="zh-CN"/>
              </w:rPr>
            </w:pPr>
            <w:r w:rsidRPr="002E56B9">
              <w:rPr>
                <w:lang w:eastAsia="zh-CN"/>
              </w:rPr>
              <w:t>PC2</w:t>
            </w:r>
          </w:p>
          <w:p w14:paraId="6DE4CE31" w14:textId="77777777" w:rsidR="00A735B3" w:rsidRPr="002E56B9" w:rsidRDefault="00A735B3" w:rsidP="00560F48">
            <w:pPr>
              <w:pStyle w:val="TAL"/>
              <w:rPr>
                <w:lang w:eastAsia="zh-CN"/>
              </w:rPr>
            </w:pPr>
            <w:r w:rsidRPr="002E56B9">
              <w:rPr>
                <w:lang w:eastAsia="zh-CN"/>
              </w:rPr>
              <w:t>PC3</w:t>
            </w:r>
          </w:p>
          <w:p w14:paraId="7DC718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2E56B9" w:rsidRDefault="00A735B3" w:rsidP="00560F48">
            <w:pPr>
              <w:pStyle w:val="TAL"/>
            </w:pPr>
            <w:r w:rsidRPr="002E56B9">
              <w:t>NOTE 1</w:t>
            </w:r>
          </w:p>
        </w:tc>
      </w:tr>
      <w:tr w:rsidR="00A735B3" w:rsidRPr="002E56B9" w14:paraId="64E57D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2E56B9" w:rsidRDefault="00A735B3" w:rsidP="00560F48">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2E56B9" w:rsidRDefault="00A735B3" w:rsidP="00560F4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2E56B9" w:rsidRDefault="00A735B3" w:rsidP="00560F4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2E56B9" w:rsidRDefault="00A735B3" w:rsidP="00560F48">
            <w:pPr>
              <w:pStyle w:val="TAL"/>
              <w:rPr>
                <w:lang w:eastAsia="zh-CN"/>
              </w:rPr>
            </w:pPr>
            <w:r w:rsidRPr="002E56B9">
              <w:rPr>
                <w:lang w:eastAsia="zh-CN"/>
              </w:rPr>
              <w:t>PC1</w:t>
            </w:r>
          </w:p>
          <w:p w14:paraId="24362D10" w14:textId="77777777" w:rsidR="00A735B3" w:rsidRPr="002E56B9" w:rsidRDefault="00A735B3" w:rsidP="00560F48">
            <w:pPr>
              <w:pStyle w:val="TAL"/>
              <w:rPr>
                <w:lang w:eastAsia="zh-CN"/>
              </w:rPr>
            </w:pPr>
            <w:r w:rsidRPr="002E56B9">
              <w:rPr>
                <w:lang w:eastAsia="zh-CN"/>
              </w:rPr>
              <w:t>PC2</w:t>
            </w:r>
          </w:p>
          <w:p w14:paraId="4D6B8073" w14:textId="77777777" w:rsidR="00A735B3" w:rsidRPr="002E56B9" w:rsidRDefault="00A735B3" w:rsidP="00560F48">
            <w:pPr>
              <w:pStyle w:val="TAL"/>
              <w:rPr>
                <w:lang w:eastAsia="zh-CN"/>
              </w:rPr>
            </w:pPr>
            <w:r w:rsidRPr="002E56B9">
              <w:rPr>
                <w:lang w:eastAsia="zh-CN"/>
              </w:rPr>
              <w:t>PC3</w:t>
            </w:r>
          </w:p>
          <w:p w14:paraId="302B9A1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2E56B9" w:rsidRDefault="00A735B3" w:rsidP="00560F48">
            <w:pPr>
              <w:pStyle w:val="TAL"/>
            </w:pPr>
            <w:r w:rsidRPr="002E56B9">
              <w:t>NOTE 1</w:t>
            </w:r>
          </w:p>
        </w:tc>
      </w:tr>
      <w:tr w:rsidR="00A735B3" w:rsidRPr="002E56B9" w14:paraId="13ABA2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2E56B9" w:rsidRDefault="00A735B3" w:rsidP="00560F4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2E56B9" w:rsidRDefault="00A735B3" w:rsidP="00560F4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2E56B9" w:rsidRDefault="00A735B3" w:rsidP="00560F4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2E56B9" w:rsidRDefault="00A735B3" w:rsidP="00560F48">
            <w:pPr>
              <w:pStyle w:val="TAL"/>
              <w:rPr>
                <w:lang w:eastAsia="zh-CN"/>
              </w:rPr>
            </w:pPr>
            <w:r w:rsidRPr="002E56B9">
              <w:rPr>
                <w:lang w:eastAsia="zh-CN"/>
              </w:rPr>
              <w:t>PC1</w:t>
            </w:r>
          </w:p>
          <w:p w14:paraId="75645EE1" w14:textId="77777777" w:rsidR="00A735B3" w:rsidRPr="002E56B9" w:rsidRDefault="00A735B3" w:rsidP="00560F48">
            <w:pPr>
              <w:pStyle w:val="TAL"/>
              <w:rPr>
                <w:lang w:eastAsia="zh-CN"/>
              </w:rPr>
            </w:pPr>
            <w:r w:rsidRPr="002E56B9">
              <w:rPr>
                <w:lang w:eastAsia="zh-CN"/>
              </w:rPr>
              <w:t>PC2</w:t>
            </w:r>
          </w:p>
          <w:p w14:paraId="2698C61E" w14:textId="77777777" w:rsidR="00A735B3" w:rsidRPr="002E56B9" w:rsidRDefault="00A735B3" w:rsidP="00560F48">
            <w:pPr>
              <w:pStyle w:val="TAL"/>
              <w:rPr>
                <w:lang w:eastAsia="zh-CN"/>
              </w:rPr>
            </w:pPr>
            <w:r w:rsidRPr="002E56B9">
              <w:rPr>
                <w:lang w:eastAsia="zh-CN"/>
              </w:rPr>
              <w:t>PC3</w:t>
            </w:r>
          </w:p>
          <w:p w14:paraId="4DF521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2E56B9" w:rsidRDefault="00A735B3" w:rsidP="00560F48">
            <w:pPr>
              <w:pStyle w:val="TAL"/>
            </w:pPr>
            <w:r w:rsidRPr="002E56B9">
              <w:t>NOTE 1</w:t>
            </w:r>
          </w:p>
        </w:tc>
      </w:tr>
      <w:tr w:rsidR="00A735B3" w:rsidRPr="002E56B9" w14:paraId="3AC47AC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2E56B9" w:rsidRDefault="00A735B3" w:rsidP="00560F4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2E56B9" w:rsidRDefault="00A735B3" w:rsidP="00560F4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2E56B9" w:rsidRDefault="00A735B3" w:rsidP="00560F4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2E56B9" w:rsidRDefault="00A735B3" w:rsidP="00560F48">
            <w:pPr>
              <w:pStyle w:val="TAL"/>
              <w:rPr>
                <w:lang w:eastAsia="zh-CN"/>
              </w:rPr>
            </w:pPr>
            <w:r w:rsidRPr="002E56B9">
              <w:rPr>
                <w:lang w:eastAsia="zh-CN"/>
              </w:rPr>
              <w:t>PC1</w:t>
            </w:r>
          </w:p>
          <w:p w14:paraId="03C370CA" w14:textId="77777777" w:rsidR="00A735B3" w:rsidRPr="002E56B9" w:rsidRDefault="00A735B3" w:rsidP="00560F48">
            <w:pPr>
              <w:pStyle w:val="TAL"/>
              <w:rPr>
                <w:lang w:eastAsia="zh-CN"/>
              </w:rPr>
            </w:pPr>
            <w:r w:rsidRPr="002E56B9">
              <w:rPr>
                <w:lang w:eastAsia="zh-CN"/>
              </w:rPr>
              <w:t>PC2</w:t>
            </w:r>
          </w:p>
          <w:p w14:paraId="7BCA9E24" w14:textId="77777777" w:rsidR="00A735B3" w:rsidRPr="002E56B9" w:rsidRDefault="00A735B3" w:rsidP="00560F48">
            <w:pPr>
              <w:pStyle w:val="TAL"/>
              <w:rPr>
                <w:lang w:eastAsia="zh-CN"/>
              </w:rPr>
            </w:pPr>
            <w:r w:rsidRPr="002E56B9">
              <w:rPr>
                <w:lang w:eastAsia="zh-CN"/>
              </w:rPr>
              <w:t>PC3</w:t>
            </w:r>
          </w:p>
          <w:p w14:paraId="2721C41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2E56B9" w:rsidRDefault="00A735B3" w:rsidP="00560F48">
            <w:pPr>
              <w:pStyle w:val="TAL"/>
            </w:pPr>
            <w:r w:rsidRPr="002E56B9">
              <w:t>NOTE 1</w:t>
            </w:r>
          </w:p>
        </w:tc>
      </w:tr>
      <w:tr w:rsidR="00A735B3" w:rsidRPr="002E56B9" w14:paraId="35CD70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2E56B9" w:rsidRDefault="00A735B3" w:rsidP="00560F4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2E56B9" w:rsidRDefault="00A735B3" w:rsidP="00560F4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2E56B9" w:rsidRDefault="00A735B3" w:rsidP="00560F4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2E56B9" w:rsidRDefault="00A735B3" w:rsidP="00560F48">
            <w:pPr>
              <w:pStyle w:val="TAL"/>
              <w:rPr>
                <w:lang w:eastAsia="zh-CN"/>
              </w:rPr>
            </w:pPr>
            <w:r w:rsidRPr="002E56B9">
              <w:rPr>
                <w:lang w:eastAsia="zh-CN"/>
              </w:rPr>
              <w:t>PC1</w:t>
            </w:r>
          </w:p>
          <w:p w14:paraId="1F73267F" w14:textId="77777777" w:rsidR="00A735B3" w:rsidRPr="002E56B9" w:rsidRDefault="00A735B3" w:rsidP="00560F48">
            <w:pPr>
              <w:pStyle w:val="TAL"/>
              <w:rPr>
                <w:lang w:eastAsia="zh-CN"/>
              </w:rPr>
            </w:pPr>
            <w:r w:rsidRPr="002E56B9">
              <w:rPr>
                <w:lang w:eastAsia="zh-CN"/>
              </w:rPr>
              <w:t>PC2</w:t>
            </w:r>
          </w:p>
          <w:p w14:paraId="1F98941B" w14:textId="77777777" w:rsidR="00A735B3" w:rsidRPr="002E56B9" w:rsidRDefault="00A735B3" w:rsidP="00560F48">
            <w:pPr>
              <w:pStyle w:val="TAL"/>
              <w:rPr>
                <w:lang w:eastAsia="zh-CN"/>
              </w:rPr>
            </w:pPr>
            <w:r w:rsidRPr="002E56B9">
              <w:rPr>
                <w:lang w:eastAsia="zh-CN"/>
              </w:rPr>
              <w:t>PC3</w:t>
            </w:r>
          </w:p>
          <w:p w14:paraId="3B768B9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2E56B9" w:rsidRDefault="00A735B3" w:rsidP="00560F48">
            <w:pPr>
              <w:pStyle w:val="TAL"/>
            </w:pPr>
            <w:r w:rsidRPr="002E56B9">
              <w:t>NOTE 1</w:t>
            </w:r>
          </w:p>
        </w:tc>
      </w:tr>
      <w:tr w:rsidR="00A735B3" w:rsidRPr="002E56B9" w14:paraId="6BE593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2E56B9" w:rsidRDefault="00A735B3" w:rsidP="00560F4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2E56B9" w:rsidRDefault="00A735B3" w:rsidP="00560F4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2E56B9" w:rsidRDefault="00A735B3" w:rsidP="00560F4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2E56B9" w:rsidRDefault="00A735B3" w:rsidP="00560F48">
            <w:pPr>
              <w:pStyle w:val="TAL"/>
              <w:rPr>
                <w:lang w:eastAsia="zh-CN"/>
              </w:rPr>
            </w:pPr>
            <w:r w:rsidRPr="002E56B9">
              <w:rPr>
                <w:lang w:eastAsia="zh-CN"/>
              </w:rPr>
              <w:t>PC1</w:t>
            </w:r>
          </w:p>
          <w:p w14:paraId="60790675" w14:textId="77777777" w:rsidR="00A735B3" w:rsidRPr="002E56B9" w:rsidRDefault="00A735B3" w:rsidP="00560F48">
            <w:pPr>
              <w:pStyle w:val="TAL"/>
              <w:rPr>
                <w:lang w:eastAsia="zh-CN"/>
              </w:rPr>
            </w:pPr>
            <w:r w:rsidRPr="002E56B9">
              <w:rPr>
                <w:lang w:eastAsia="zh-CN"/>
              </w:rPr>
              <w:t>PC2</w:t>
            </w:r>
          </w:p>
          <w:p w14:paraId="1DF9AA1F" w14:textId="77777777" w:rsidR="00A735B3" w:rsidRPr="002E56B9" w:rsidRDefault="00A735B3" w:rsidP="00560F48">
            <w:pPr>
              <w:pStyle w:val="TAL"/>
              <w:rPr>
                <w:lang w:eastAsia="zh-CN"/>
              </w:rPr>
            </w:pPr>
            <w:r w:rsidRPr="002E56B9">
              <w:rPr>
                <w:lang w:eastAsia="zh-CN"/>
              </w:rPr>
              <w:t>PC3</w:t>
            </w:r>
          </w:p>
          <w:p w14:paraId="0E002528"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2E56B9" w:rsidRDefault="00A735B3" w:rsidP="00560F48">
            <w:pPr>
              <w:pStyle w:val="TAL"/>
            </w:pPr>
            <w:r w:rsidRPr="002E56B9">
              <w:t>NOTE 1</w:t>
            </w:r>
          </w:p>
        </w:tc>
      </w:tr>
      <w:tr w:rsidR="00A735B3" w:rsidRPr="002E56B9" w14:paraId="4C490E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2E56B9" w:rsidRDefault="00A735B3" w:rsidP="00560F48">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2E56B9" w:rsidRDefault="00A735B3" w:rsidP="00560F4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2E56B9" w:rsidRDefault="00A735B3" w:rsidP="00560F48">
            <w:pPr>
              <w:pStyle w:val="TAL"/>
              <w:rPr>
                <w:lang w:eastAsia="zh-CN"/>
              </w:rPr>
            </w:pPr>
            <w:r w:rsidRPr="002E56B9">
              <w:rPr>
                <w:lang w:eastAsia="zh-CN"/>
              </w:rPr>
              <w:t>PC1</w:t>
            </w:r>
          </w:p>
          <w:p w14:paraId="73409D3B" w14:textId="77777777" w:rsidR="00A735B3" w:rsidRPr="002E56B9" w:rsidRDefault="00A735B3" w:rsidP="00560F48">
            <w:pPr>
              <w:pStyle w:val="TAL"/>
              <w:rPr>
                <w:lang w:eastAsia="zh-CN"/>
              </w:rPr>
            </w:pPr>
            <w:r w:rsidRPr="002E56B9">
              <w:rPr>
                <w:lang w:eastAsia="zh-CN"/>
              </w:rPr>
              <w:t>PC2</w:t>
            </w:r>
          </w:p>
          <w:p w14:paraId="10DCE596" w14:textId="77777777" w:rsidR="00A735B3" w:rsidRPr="002E56B9" w:rsidRDefault="00A735B3" w:rsidP="00560F48">
            <w:pPr>
              <w:pStyle w:val="TAL"/>
              <w:rPr>
                <w:lang w:eastAsia="zh-CN"/>
              </w:rPr>
            </w:pPr>
            <w:r w:rsidRPr="002E56B9">
              <w:rPr>
                <w:lang w:eastAsia="zh-CN"/>
              </w:rPr>
              <w:t>PC3</w:t>
            </w:r>
          </w:p>
          <w:p w14:paraId="0560566E" w14:textId="77777777" w:rsidR="00A735B3" w:rsidRPr="002E56B9" w:rsidRDefault="00A735B3" w:rsidP="00560F4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2E56B9" w:rsidRDefault="00A735B3" w:rsidP="00560F48">
            <w:pPr>
              <w:pStyle w:val="TAL"/>
              <w:rPr>
                <w:rFonts w:eastAsia="SimSun"/>
                <w:lang w:eastAsia="zh-CN"/>
              </w:rPr>
            </w:pPr>
            <w:r w:rsidRPr="002E56B9">
              <w:t>Skip TC 7.3.4 if UE supports NSA and TS 38.521-3 TC 7.3B.4 has been executed.</w:t>
            </w:r>
          </w:p>
        </w:tc>
      </w:tr>
      <w:tr w:rsidR="00A735B3" w:rsidRPr="002E56B9" w14:paraId="654ABF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2E56B9" w:rsidRDefault="00A735B3" w:rsidP="00560F4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2E56B9" w:rsidRDefault="00A735B3" w:rsidP="00560F4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2E56B9" w:rsidRDefault="00A735B3" w:rsidP="00560F4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64DBEF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2E56B9" w:rsidRDefault="00A735B3" w:rsidP="00560F48">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2E56B9" w:rsidRDefault="00A735B3" w:rsidP="00560F4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2E56B9" w:rsidRDefault="00A735B3" w:rsidP="00560F48">
            <w:pPr>
              <w:pStyle w:val="TAL"/>
            </w:pPr>
            <w:r w:rsidRPr="002E56B9">
              <w:t>NOTE 1</w:t>
            </w:r>
          </w:p>
        </w:tc>
      </w:tr>
      <w:tr w:rsidR="00A735B3" w:rsidRPr="002E56B9" w14:paraId="36625B2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2E56B9" w:rsidRDefault="00A735B3" w:rsidP="00560F4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2E56B9" w:rsidRDefault="00A735B3" w:rsidP="00560F4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2E56B9" w:rsidRDefault="00A735B3" w:rsidP="00560F48">
            <w:pPr>
              <w:pStyle w:val="TAL"/>
            </w:pPr>
            <w:r w:rsidRPr="002E56B9">
              <w:t>NOTE 1</w:t>
            </w:r>
          </w:p>
        </w:tc>
      </w:tr>
      <w:tr w:rsidR="00A735B3" w:rsidRPr="002E56B9" w14:paraId="307020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2E56B9" w:rsidRDefault="00A735B3" w:rsidP="00560F4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2E56B9" w:rsidRDefault="00A735B3" w:rsidP="00560F4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2E56B9" w:rsidRDefault="00A735B3" w:rsidP="00560F48">
            <w:pPr>
              <w:pStyle w:val="TAL"/>
            </w:pPr>
            <w:r w:rsidRPr="002E56B9">
              <w:t>NOTE 1</w:t>
            </w:r>
          </w:p>
        </w:tc>
      </w:tr>
      <w:tr w:rsidR="00A735B3" w:rsidRPr="002E56B9" w14:paraId="363DF6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2E56B9" w:rsidRDefault="00A735B3" w:rsidP="00560F4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2E56B9" w:rsidRDefault="00A735B3" w:rsidP="00560F4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2E56B9" w:rsidRDefault="00A735B3" w:rsidP="00560F48">
            <w:pPr>
              <w:pStyle w:val="TAL"/>
            </w:pPr>
            <w:r w:rsidRPr="002E56B9">
              <w:t>NOTE 1</w:t>
            </w:r>
          </w:p>
        </w:tc>
      </w:tr>
      <w:tr w:rsidR="00A735B3" w:rsidRPr="002E56B9" w14:paraId="0B0EAF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2E56B9" w:rsidRDefault="00A735B3" w:rsidP="00560F4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2E56B9" w:rsidRDefault="00A735B3" w:rsidP="00560F4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2E56B9" w:rsidRDefault="00A735B3" w:rsidP="00560F48">
            <w:pPr>
              <w:pStyle w:val="TAL"/>
            </w:pPr>
            <w:r w:rsidRPr="002E56B9">
              <w:t>NOTE 1</w:t>
            </w:r>
          </w:p>
        </w:tc>
      </w:tr>
      <w:tr w:rsidR="00A735B3" w:rsidRPr="002E56B9" w14:paraId="5D54B54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2E56B9" w:rsidRDefault="00A735B3" w:rsidP="00560F4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2E56B9" w:rsidRDefault="00A735B3" w:rsidP="00560F4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2E56B9" w:rsidRDefault="00A735B3" w:rsidP="00560F48">
            <w:pPr>
              <w:pStyle w:val="TAL"/>
            </w:pPr>
            <w:r w:rsidRPr="002E56B9">
              <w:t>NOTE 1</w:t>
            </w:r>
          </w:p>
        </w:tc>
      </w:tr>
      <w:tr w:rsidR="00A735B3" w:rsidRPr="002E56B9" w14:paraId="70B55A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2E56B9" w:rsidRDefault="00A735B3" w:rsidP="00560F4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2E56B9" w:rsidRDefault="00A735B3" w:rsidP="00560F4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2E56B9" w:rsidRDefault="00A735B3" w:rsidP="00560F48">
            <w:pPr>
              <w:pStyle w:val="TAL"/>
            </w:pPr>
            <w:r w:rsidRPr="002E56B9">
              <w:t>NOTE 1</w:t>
            </w:r>
          </w:p>
        </w:tc>
      </w:tr>
      <w:tr w:rsidR="00A735B3" w:rsidRPr="002E56B9" w14:paraId="5E1C66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2E56B9" w:rsidRDefault="00A735B3" w:rsidP="00560F48">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2E56B9" w:rsidRDefault="00A735B3" w:rsidP="00560F4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2E56B9" w:rsidRDefault="00A735B3" w:rsidP="00560F48">
            <w:pPr>
              <w:pStyle w:val="TAL"/>
              <w:rPr>
                <w:rFonts w:eastAsia="SimSun"/>
                <w:lang w:eastAsia="zh-CN"/>
              </w:rPr>
            </w:pPr>
            <w:r w:rsidRPr="002E56B9">
              <w:t>Skip TC 7.5 if UE supports NSA and TS 38.521-3 TC 7.5B.4 has been executed.</w:t>
            </w:r>
          </w:p>
        </w:tc>
      </w:tr>
      <w:tr w:rsidR="00A735B3" w:rsidRPr="002E56B9" w14:paraId="2AC1159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2E56B9" w:rsidRDefault="00A735B3" w:rsidP="00560F4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2E56B9" w:rsidRDefault="00A735B3" w:rsidP="00560F4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2E56B9" w:rsidRDefault="00A735B3" w:rsidP="00560F48">
            <w:pPr>
              <w:pStyle w:val="TAL"/>
              <w:rPr>
                <w:rFonts w:eastAsia="SimSun"/>
                <w:lang w:eastAsia="zh-CN"/>
              </w:rPr>
            </w:pPr>
            <w:r w:rsidRPr="002E56B9">
              <w:t>Skip TC 7.6.2 if UE supports NSA and TS 38.521-3 TC 7.6B.2.4 has been executed.</w:t>
            </w:r>
          </w:p>
        </w:tc>
      </w:tr>
      <w:tr w:rsidR="00A735B3" w:rsidRPr="002E56B9" w14:paraId="148FA47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2E56B9" w:rsidRDefault="00A735B3" w:rsidP="00560F4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2E56B9" w:rsidRDefault="00A735B3" w:rsidP="00560F4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2E56B9" w:rsidRDefault="00A735B3" w:rsidP="00560F4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735B3" w:rsidRPr="002E56B9" w14:paraId="2A3A5FFF" w14:textId="77777777" w:rsidTr="0067457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654E876C"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10AE3425" w14:textId="77777777" w:rsidR="00A735B3" w:rsidRPr="002E56B9" w:rsidRDefault="00A735B3" w:rsidP="00560F48">
            <w:pPr>
              <w:pStyle w:val="TAN"/>
              <w:rPr>
                <w:rFonts w:eastAsia="SimSun"/>
              </w:rPr>
            </w:pPr>
            <w:r w:rsidRPr="002E56B9">
              <w:rPr>
                <w:rFonts w:eastAsia="SimSun"/>
              </w:rPr>
              <w:t>NOTE 3:</w:t>
            </w:r>
            <w:r w:rsidRPr="002E56B9">
              <w:rPr>
                <w:rFonts w:eastAsia="SimSun"/>
              </w:rPr>
              <w:tab/>
              <w:t>Void</w:t>
            </w:r>
            <w:r w:rsidRPr="002E56B9">
              <w:t>.</w:t>
            </w:r>
          </w:p>
          <w:p w14:paraId="0613373A" w14:textId="77777777" w:rsidR="00A735B3" w:rsidRPr="002E56B9" w:rsidRDefault="00A735B3" w:rsidP="00560F48">
            <w:pPr>
              <w:pStyle w:val="TAN"/>
              <w:rPr>
                <w:lang w:eastAsia="zh-TW"/>
              </w:rPr>
            </w:pPr>
            <w:r w:rsidRPr="002E56B9">
              <w:rPr>
                <w:rFonts w:eastAsia="SimSun"/>
              </w:rPr>
              <w:t>NOTE 4:</w:t>
            </w:r>
            <w:r w:rsidRPr="002E56B9">
              <w:rPr>
                <w:lang w:eastAsia="zh-TW"/>
              </w:rPr>
              <w:tab/>
              <w:t>Void</w:t>
            </w:r>
            <w:r w:rsidRPr="002E56B9">
              <w:t>.</w:t>
            </w:r>
          </w:p>
        </w:tc>
      </w:tr>
    </w:tbl>
    <w:p w14:paraId="1C818EC2" w14:textId="77777777" w:rsidR="00A735B3" w:rsidRPr="002E56B9" w:rsidRDefault="00A735B3" w:rsidP="00A735B3"/>
    <w:p w14:paraId="314E6924" w14:textId="77777777" w:rsidR="00A735B3" w:rsidRPr="002E56B9" w:rsidRDefault="00A735B3" w:rsidP="00A735B3">
      <w:pPr>
        <w:pStyle w:val="TH"/>
      </w:pPr>
      <w:r w:rsidRPr="002E56B9">
        <w:lastRenderedPageBreak/>
        <w:t>Table 4.1.2-1a: Void</w:t>
      </w:r>
    </w:p>
    <w:p w14:paraId="28245A8E" w14:textId="77777777" w:rsidR="00A735B3" w:rsidRPr="002E56B9" w:rsidRDefault="00A735B3" w:rsidP="00A735B3">
      <w:pPr>
        <w:pStyle w:val="TH"/>
      </w:pPr>
      <w:r w:rsidRPr="002E56B9">
        <w:t>Table 4.1</w:t>
      </w:r>
      <w:r w:rsidRPr="002E56B9">
        <w:rPr>
          <w:lang w:eastAsia="zh-CN"/>
        </w:rPr>
        <w:t>.2</w:t>
      </w:r>
      <w:r w:rsidRPr="002E56B9">
        <w:t>-1b: Void</w:t>
      </w:r>
    </w:p>
    <w:p w14:paraId="15B2B036" w14:textId="77777777" w:rsidR="00A735B3" w:rsidRPr="002E56B9" w:rsidRDefault="00A735B3" w:rsidP="00A735B3">
      <w:pPr>
        <w:pStyle w:val="TH"/>
      </w:pPr>
      <w:r w:rsidRPr="002E56B9">
        <w:t>Table 4.1</w:t>
      </w:r>
      <w:r w:rsidRPr="002E56B9">
        <w:rPr>
          <w:lang w:eastAsia="zh-CN"/>
        </w:rPr>
        <w:t>.2</w:t>
      </w:r>
      <w:r w:rsidRPr="002E56B9">
        <w:t>-1c: Void</w:t>
      </w:r>
    </w:p>
    <w:p w14:paraId="031ECB0F" w14:textId="77777777" w:rsidR="00A735B3" w:rsidRPr="002E56B9" w:rsidRDefault="00A735B3" w:rsidP="00A735B3">
      <w:pPr>
        <w:rPr>
          <w:lang w:eastAsia="zh-CN"/>
        </w:rPr>
      </w:pPr>
    </w:p>
    <w:p w14:paraId="4F609DD8" w14:textId="77777777" w:rsidR="00A735B3" w:rsidRPr="002E56B9" w:rsidRDefault="00A735B3" w:rsidP="00A735B3">
      <w:pPr>
        <w:spacing w:after="0"/>
        <w:rPr>
          <w:iCs/>
          <w:color w:val="FF0000"/>
          <w:lang w:eastAsia="zh-CN"/>
        </w:rPr>
        <w:sectPr w:rsidR="00A735B3" w:rsidRPr="002E56B9" w:rsidSect="00D3541C">
          <w:footnotePr>
            <w:numRestart w:val="eachSect"/>
          </w:footnotePr>
          <w:pgSz w:w="16840" w:h="11907" w:orient="landscape"/>
          <w:pgMar w:top="1140" w:right="1412" w:bottom="1140" w:left="1140" w:header="567" w:footer="567" w:gutter="0"/>
          <w:cols w:space="720"/>
        </w:sectPr>
      </w:pPr>
    </w:p>
    <w:p w14:paraId="4894456E" w14:textId="77777777" w:rsidR="00A735B3" w:rsidRPr="002E56B9" w:rsidRDefault="00A735B3" w:rsidP="00A735B3">
      <w:pPr>
        <w:pStyle w:val="Heading3"/>
        <w:rPr>
          <w:lang w:eastAsia="zh-CN"/>
        </w:rPr>
      </w:pPr>
      <w:bookmarkStart w:id="121" w:name="_Toc20936809"/>
      <w:bookmarkStart w:id="122" w:name="_Toc36713255"/>
      <w:bookmarkStart w:id="123" w:name="_Toc36713658"/>
      <w:bookmarkStart w:id="124" w:name="_Toc52217971"/>
      <w:bookmarkStart w:id="125" w:name="_Toc58499583"/>
      <w:bookmarkStart w:id="126" w:name="_Toc68538440"/>
      <w:bookmarkStart w:id="127" w:name="_Toc75510023"/>
      <w:bookmarkStart w:id="128" w:name="_Toc90971501"/>
      <w:bookmarkStart w:id="129" w:name="_Toc100158409"/>
      <w:bookmarkStart w:id="130"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21"/>
      <w:bookmarkEnd w:id="122"/>
      <w:bookmarkEnd w:id="123"/>
      <w:bookmarkEnd w:id="124"/>
      <w:bookmarkEnd w:id="125"/>
      <w:bookmarkEnd w:id="126"/>
      <w:bookmarkEnd w:id="127"/>
      <w:bookmarkEnd w:id="128"/>
      <w:bookmarkEnd w:id="129"/>
      <w:bookmarkEnd w:id="130"/>
    </w:p>
    <w:p w14:paraId="7B387542" w14:textId="77777777" w:rsidR="00A735B3" w:rsidRPr="002E56B9" w:rsidRDefault="00A735B3" w:rsidP="00A735B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735B3" w:rsidRPr="002E56B9" w14:paraId="6CA3627C" w14:textId="77777777" w:rsidTr="00560F48">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2E56B9" w:rsidRDefault="00A735B3" w:rsidP="00560F48">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2E56B9" w:rsidRDefault="00A735B3" w:rsidP="00560F48">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2E56B9" w:rsidRDefault="00A735B3" w:rsidP="00560F48">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2E56B9" w:rsidRDefault="00A735B3" w:rsidP="00560F48">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2E56B9" w:rsidRDefault="00A735B3" w:rsidP="00560F48">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78018049" w14:textId="77777777" w:rsidR="00A735B3" w:rsidRPr="002E56B9" w:rsidRDefault="00A735B3" w:rsidP="00560F48">
            <w:pPr>
              <w:pStyle w:val="TAH"/>
            </w:pPr>
            <w:r w:rsidRPr="002E56B9">
              <w:t>Additional Information</w:t>
            </w:r>
          </w:p>
        </w:tc>
      </w:tr>
      <w:tr w:rsidR="00A735B3" w:rsidRPr="002E56B9" w14:paraId="1ED80767" w14:textId="77777777" w:rsidTr="00560F48">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2E56B9"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2E56B9"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2E56B9" w:rsidRDefault="00A735B3" w:rsidP="00560F48">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2E56B9" w:rsidRDefault="00A735B3" w:rsidP="00560F48">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2E56B9"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2E56B9" w:rsidRDefault="00A735B3" w:rsidP="00560F48">
            <w:pPr>
              <w:pStyle w:val="TAH"/>
            </w:pPr>
          </w:p>
        </w:tc>
        <w:tc>
          <w:tcPr>
            <w:tcW w:w="1957" w:type="dxa"/>
            <w:tcBorders>
              <w:top w:val="nil"/>
              <w:left w:val="single" w:sz="4" w:space="0" w:color="auto"/>
              <w:bottom w:val="single" w:sz="4" w:space="0" w:color="auto"/>
              <w:right w:val="single" w:sz="4" w:space="0" w:color="auto"/>
            </w:tcBorders>
          </w:tcPr>
          <w:p w14:paraId="7073A042" w14:textId="77777777" w:rsidR="00A735B3" w:rsidRPr="002E56B9" w:rsidRDefault="00A735B3" w:rsidP="00560F48">
            <w:pPr>
              <w:pStyle w:val="TAH"/>
            </w:pPr>
          </w:p>
        </w:tc>
      </w:tr>
      <w:tr w:rsidR="00A735B3" w:rsidRPr="002E56B9" w14:paraId="4532D3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2E56B9" w:rsidRDefault="00A735B3" w:rsidP="00560F48">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2E56B9" w:rsidRDefault="00A735B3" w:rsidP="00560F48">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2E56B9" w:rsidRDefault="00A735B3" w:rsidP="00560F48">
            <w:pPr>
              <w:pStyle w:val="TAL"/>
              <w:rPr>
                <w:b/>
                <w:lang w:eastAsia="zh-CN"/>
              </w:rPr>
            </w:pPr>
          </w:p>
        </w:tc>
      </w:tr>
      <w:tr w:rsidR="00A735B3" w:rsidRPr="002E56B9" w14:paraId="49F48FA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2E56B9" w:rsidRDefault="00A735B3" w:rsidP="00560F48">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2E56B9" w:rsidRDefault="00A735B3" w:rsidP="00560F48">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2E56B9" w:rsidRDefault="00A735B3" w:rsidP="00560F48">
            <w:pPr>
              <w:pStyle w:val="TAL"/>
              <w:rPr>
                <w:b/>
                <w:lang w:eastAsia="zh-CN"/>
              </w:rPr>
            </w:pPr>
          </w:p>
        </w:tc>
      </w:tr>
      <w:tr w:rsidR="00A735B3" w:rsidRPr="002E56B9" w14:paraId="12287A3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2E56B9" w:rsidRDefault="00A735B3" w:rsidP="00560F48">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2E56B9" w:rsidRDefault="00A735B3" w:rsidP="00560F48">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5A4861D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2D3E9" w14:textId="77777777" w:rsidR="00A735B3" w:rsidRPr="002E56B9" w:rsidRDefault="00A735B3" w:rsidP="00560F48">
            <w:pPr>
              <w:pStyle w:val="TAL"/>
            </w:pPr>
          </w:p>
        </w:tc>
      </w:tr>
      <w:tr w:rsidR="00A735B3" w:rsidRPr="002E56B9" w14:paraId="7B24C9E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2E56B9" w:rsidRDefault="00A735B3" w:rsidP="00560F48">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2E56B9" w:rsidRDefault="00A735B3" w:rsidP="00560F48">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2E56B9" w:rsidRDefault="00A735B3" w:rsidP="00560F48">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2E56B9" w:rsidRDefault="00A735B3" w:rsidP="00560F48">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BFD395" w14:textId="77777777" w:rsidR="00A735B3" w:rsidRPr="002E56B9" w:rsidRDefault="00A735B3" w:rsidP="00560F48">
            <w:pPr>
              <w:pStyle w:val="TAL"/>
            </w:pPr>
          </w:p>
        </w:tc>
      </w:tr>
      <w:tr w:rsidR="00A735B3" w:rsidRPr="002E56B9" w14:paraId="365C193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2E56B9" w:rsidRDefault="00A735B3" w:rsidP="00560F48">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2E56B9" w:rsidRDefault="00A735B3" w:rsidP="00560F48">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2E56B9" w:rsidRDefault="00A735B3" w:rsidP="00560F48">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2E56B9" w:rsidRDefault="00A735B3" w:rsidP="00560F48">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16ABA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2E56B9" w:rsidRDefault="00A735B3" w:rsidP="00560F48">
            <w:pPr>
              <w:pStyle w:val="TAL"/>
              <w:rPr>
                <w:rFonts w:eastAsia="SimSun"/>
                <w:lang w:eastAsia="zh-CN"/>
              </w:rPr>
            </w:pPr>
            <w:r w:rsidRPr="002E56B9">
              <w:rPr>
                <w:rFonts w:eastAsia="SimSun"/>
                <w:lang w:eastAsia="zh-CN"/>
              </w:rPr>
              <w:t>PC3</w:t>
            </w:r>
          </w:p>
          <w:p w14:paraId="2142B542" w14:textId="77777777" w:rsidR="00A735B3" w:rsidRPr="002E56B9" w:rsidRDefault="00A735B3" w:rsidP="00560F48">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730633F" w14:textId="77777777" w:rsidR="00A735B3" w:rsidRPr="002E56B9" w:rsidRDefault="00A735B3" w:rsidP="00560F48">
            <w:pPr>
              <w:pStyle w:val="TAL"/>
            </w:pPr>
          </w:p>
        </w:tc>
      </w:tr>
      <w:tr w:rsidR="00A735B3" w:rsidRPr="002E56B9" w14:paraId="412FBF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2E56B9" w:rsidRDefault="00A735B3" w:rsidP="00560F48">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2E56B9" w:rsidRDefault="00A735B3" w:rsidP="00560F48">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2E56B9" w:rsidRDefault="00A735B3" w:rsidP="00560F48">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2E56B9" w:rsidRDefault="00A735B3" w:rsidP="00560F48">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77777777" w:rsidR="00A735B3" w:rsidRPr="002E56B9" w:rsidRDefault="00A735B3" w:rsidP="00560F48">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58DD69C6" w14:textId="77777777" w:rsidR="00A735B3" w:rsidRPr="002E56B9" w:rsidRDefault="00A735B3" w:rsidP="00560F48">
            <w:pPr>
              <w:pStyle w:val="TAL"/>
            </w:pPr>
          </w:p>
        </w:tc>
      </w:tr>
      <w:tr w:rsidR="00A735B3" w:rsidRPr="002E56B9" w14:paraId="7844FD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2E56B9" w:rsidRDefault="00A735B3" w:rsidP="00560F48">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2E56B9" w:rsidRDefault="00A735B3" w:rsidP="00560F48">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2E56B9" w:rsidRDefault="00A735B3" w:rsidP="00560F48">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2E56B9" w:rsidRDefault="00A735B3" w:rsidP="00560F48">
            <w:pPr>
              <w:pStyle w:val="TAL"/>
              <w:rPr>
                <w:rFonts w:cs="Arial"/>
              </w:rPr>
            </w:pPr>
            <w:r w:rsidRPr="002E56B9">
              <w:rPr>
                <w:rFonts w:cs="Arial"/>
              </w:rPr>
              <w:t>PC1</w:t>
            </w:r>
          </w:p>
          <w:p w14:paraId="7F4805A9" w14:textId="77777777" w:rsidR="00A735B3" w:rsidRPr="002E56B9" w:rsidRDefault="00A735B3" w:rsidP="00560F48">
            <w:pPr>
              <w:pStyle w:val="TAL"/>
              <w:rPr>
                <w:rFonts w:cs="Arial"/>
              </w:rPr>
            </w:pPr>
            <w:r w:rsidRPr="002E56B9">
              <w:rPr>
                <w:rFonts w:cs="Arial"/>
              </w:rPr>
              <w:t>PC2 (NOTE 1)</w:t>
            </w:r>
          </w:p>
          <w:p w14:paraId="090E0EF2" w14:textId="77777777" w:rsidR="00A735B3" w:rsidRPr="002E56B9" w:rsidRDefault="00A735B3" w:rsidP="00560F48">
            <w:pPr>
              <w:pStyle w:val="TAL"/>
              <w:rPr>
                <w:rFonts w:cs="Arial"/>
              </w:rPr>
            </w:pPr>
            <w:r w:rsidRPr="002E56B9">
              <w:rPr>
                <w:rFonts w:cs="Arial"/>
              </w:rPr>
              <w:t>PC3</w:t>
            </w:r>
          </w:p>
          <w:p w14:paraId="7B6018C7"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0A37358" w14:textId="77777777" w:rsidR="00A735B3" w:rsidRPr="002E56B9" w:rsidRDefault="00A735B3" w:rsidP="00560F48">
            <w:pPr>
              <w:pStyle w:val="TAL"/>
              <w:rPr>
                <w:rFonts w:cs="Arial"/>
              </w:rPr>
            </w:pPr>
            <w:r w:rsidRPr="002E56B9">
              <w:rPr>
                <w:rFonts w:cs="Arial"/>
              </w:rPr>
              <w:t>NOTE 5</w:t>
            </w:r>
          </w:p>
          <w:p w14:paraId="098CC3EC" w14:textId="77777777" w:rsidR="00A735B3" w:rsidRPr="002E56B9" w:rsidRDefault="00A735B3" w:rsidP="00560F48">
            <w:pPr>
              <w:pStyle w:val="TAL"/>
            </w:pPr>
            <w:r w:rsidRPr="002E56B9">
              <w:rPr>
                <w:rFonts w:cs="Arial"/>
              </w:rPr>
              <w:t>Skip TC 6.2B.1.4.1 if UE supports SA and TSC 38.521-2 TC 6.2.1.1 has been executed.</w:t>
            </w:r>
          </w:p>
        </w:tc>
      </w:tr>
      <w:tr w:rsidR="00A735B3" w:rsidRPr="002E56B9" w14:paraId="6872FC6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2E56B9" w:rsidRDefault="00A735B3" w:rsidP="00560F48">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2E56B9" w:rsidRDefault="00A735B3" w:rsidP="00560F48">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2E56B9" w:rsidRDefault="00A735B3" w:rsidP="00560F48">
            <w:pPr>
              <w:pStyle w:val="TAL"/>
              <w:rPr>
                <w:rFonts w:cs="Arial"/>
              </w:rPr>
            </w:pPr>
            <w:r w:rsidRPr="002E56B9">
              <w:rPr>
                <w:rFonts w:cs="Arial"/>
              </w:rPr>
              <w:t>PC1</w:t>
            </w:r>
          </w:p>
          <w:p w14:paraId="02679023" w14:textId="77777777" w:rsidR="00A735B3" w:rsidRPr="002E56B9" w:rsidRDefault="00A735B3" w:rsidP="00560F48">
            <w:pPr>
              <w:pStyle w:val="TAL"/>
              <w:rPr>
                <w:rFonts w:cs="Arial"/>
              </w:rPr>
            </w:pPr>
            <w:r w:rsidRPr="002E56B9">
              <w:rPr>
                <w:rFonts w:cs="Arial"/>
              </w:rPr>
              <w:t>PC2 (NOTE 1)</w:t>
            </w:r>
          </w:p>
          <w:p w14:paraId="5A114C9B" w14:textId="77777777" w:rsidR="00A735B3" w:rsidRPr="002E56B9" w:rsidRDefault="00A735B3" w:rsidP="00560F48">
            <w:pPr>
              <w:pStyle w:val="TAL"/>
              <w:rPr>
                <w:rFonts w:cs="Arial"/>
              </w:rPr>
            </w:pPr>
            <w:r w:rsidRPr="002E56B9">
              <w:rPr>
                <w:rFonts w:cs="Arial"/>
              </w:rPr>
              <w:t>PC3</w:t>
            </w:r>
          </w:p>
          <w:p w14:paraId="64B4B17F" w14:textId="77777777" w:rsidR="00A735B3" w:rsidRPr="002E56B9" w:rsidRDefault="00A735B3" w:rsidP="00560F48">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0A4828" w14:textId="77777777" w:rsidR="00A735B3" w:rsidRPr="002E56B9" w:rsidRDefault="00A735B3" w:rsidP="00560F48">
            <w:pPr>
              <w:pStyle w:val="TAL"/>
              <w:rPr>
                <w:rFonts w:eastAsia="SimSun" w:cs="Arial"/>
                <w:lang w:eastAsia="zh-CN"/>
              </w:rPr>
            </w:pPr>
            <w:r w:rsidRPr="002E56B9">
              <w:rPr>
                <w:rFonts w:eastAsia="SimSun" w:cs="Arial"/>
                <w:lang w:eastAsia="zh-CN"/>
              </w:rPr>
              <w:t>NOTE 5</w:t>
            </w:r>
          </w:p>
          <w:p w14:paraId="3C7ED30A" w14:textId="77777777" w:rsidR="00A735B3" w:rsidRPr="002E56B9" w:rsidRDefault="00A735B3" w:rsidP="00560F48">
            <w:pPr>
              <w:pStyle w:val="TAL"/>
            </w:pPr>
            <w:r w:rsidRPr="002E56B9">
              <w:rPr>
                <w:rFonts w:cs="Arial"/>
              </w:rPr>
              <w:t>Skip TC 6.2B.1.4.2 if UE supports SA and TSC 38.521-2 TC 6.2.1.2 has been executed.</w:t>
            </w:r>
          </w:p>
        </w:tc>
      </w:tr>
      <w:tr w:rsidR="00A735B3" w:rsidRPr="002E56B9" w14:paraId="6E8ADA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2E56B9" w:rsidRDefault="00A735B3" w:rsidP="00560F48">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2E56B9" w:rsidRDefault="00A735B3" w:rsidP="00560F48">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2E56B9" w:rsidRDefault="00A735B3" w:rsidP="00560F48">
            <w:pPr>
              <w:pStyle w:val="TAL"/>
              <w:rPr>
                <w:b/>
                <w:lang w:eastAsia="zh-CN"/>
              </w:rPr>
            </w:pPr>
          </w:p>
        </w:tc>
      </w:tr>
      <w:tr w:rsidR="00A735B3" w:rsidRPr="002E56B9" w14:paraId="44C95DE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2E56B9" w:rsidRDefault="00A735B3" w:rsidP="00560F48">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2E56B9" w:rsidRDefault="00A735B3" w:rsidP="00560F48">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2E56B9" w:rsidRDefault="00A735B3" w:rsidP="00560F48">
            <w:pPr>
              <w:pStyle w:val="TAL"/>
              <w:rPr>
                <w:rFonts w:cs="Arial"/>
              </w:rPr>
            </w:pPr>
            <w:r w:rsidRPr="002E56B9">
              <w:rPr>
                <w:rFonts w:cs="Arial"/>
              </w:rPr>
              <w:t>PC1 (NOTE 1)</w:t>
            </w:r>
          </w:p>
          <w:p w14:paraId="0B290631" w14:textId="77777777" w:rsidR="00A735B3" w:rsidRPr="002E56B9" w:rsidRDefault="00A735B3" w:rsidP="00560F48">
            <w:pPr>
              <w:pStyle w:val="TAL"/>
              <w:rPr>
                <w:rFonts w:cs="Arial"/>
              </w:rPr>
            </w:pPr>
            <w:r w:rsidRPr="002E56B9">
              <w:rPr>
                <w:rFonts w:cs="Arial"/>
              </w:rPr>
              <w:t>PC2 (NOTE 1)</w:t>
            </w:r>
          </w:p>
          <w:p w14:paraId="3FDF3142" w14:textId="77777777" w:rsidR="00A735B3" w:rsidRPr="002E56B9" w:rsidRDefault="00A735B3" w:rsidP="00560F48">
            <w:pPr>
              <w:pStyle w:val="TAL"/>
              <w:rPr>
                <w:rFonts w:cs="Arial"/>
              </w:rPr>
            </w:pPr>
            <w:r w:rsidRPr="002E56B9">
              <w:rPr>
                <w:rFonts w:cs="Arial"/>
              </w:rPr>
              <w:t>PC3</w:t>
            </w:r>
          </w:p>
          <w:p w14:paraId="7071984D"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0ECAE51" w14:textId="77777777" w:rsidR="00A735B3" w:rsidRPr="002E56B9" w:rsidRDefault="00A735B3" w:rsidP="00560F48">
            <w:pPr>
              <w:pStyle w:val="TAL"/>
              <w:rPr>
                <w:rFonts w:cs="Arial"/>
              </w:rPr>
            </w:pPr>
            <w:r w:rsidRPr="002E56B9">
              <w:rPr>
                <w:rFonts w:cs="Arial"/>
              </w:rPr>
              <w:t>NOTE 5</w:t>
            </w:r>
          </w:p>
          <w:p w14:paraId="22E84C71" w14:textId="77777777" w:rsidR="00A735B3" w:rsidRPr="002E56B9" w:rsidRDefault="00A735B3" w:rsidP="00560F48">
            <w:pPr>
              <w:pStyle w:val="TAL"/>
            </w:pPr>
            <w:r w:rsidRPr="002E56B9">
              <w:rPr>
                <w:rFonts w:cs="Arial"/>
              </w:rPr>
              <w:t>Skip TC 6.2B.1.4_1.1.1 if UE supports SA and TS 38.521-2 TC 6.2A.1.1.1 has been executed.</w:t>
            </w:r>
          </w:p>
        </w:tc>
      </w:tr>
      <w:tr w:rsidR="00A735B3" w:rsidRPr="002E56B9" w14:paraId="59786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2E56B9" w:rsidRDefault="00A735B3" w:rsidP="00560F48">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2E56B9" w:rsidRDefault="00A735B3" w:rsidP="00560F48">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B24C59A" w:rsidR="00A735B3" w:rsidRPr="002E56B9" w:rsidRDefault="00A735B3" w:rsidP="00560F48">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2E56B9" w:rsidRDefault="00A735B3" w:rsidP="00560F48">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2E56B9" w:rsidRDefault="00A735B3" w:rsidP="00560F48">
            <w:pPr>
              <w:pStyle w:val="TAL"/>
              <w:rPr>
                <w:rFonts w:cs="Arial"/>
              </w:rPr>
            </w:pPr>
            <w:r w:rsidRPr="002E56B9">
              <w:rPr>
                <w:rFonts w:cs="Arial"/>
              </w:rPr>
              <w:t>PC1 (NOTE 1)</w:t>
            </w:r>
          </w:p>
          <w:p w14:paraId="63BAC2DB" w14:textId="77777777" w:rsidR="00A735B3" w:rsidRPr="002E56B9" w:rsidRDefault="00A735B3" w:rsidP="00560F48">
            <w:pPr>
              <w:pStyle w:val="TAL"/>
              <w:rPr>
                <w:rFonts w:cs="Arial"/>
              </w:rPr>
            </w:pPr>
            <w:r w:rsidRPr="002E56B9">
              <w:rPr>
                <w:rFonts w:cs="Arial"/>
              </w:rPr>
              <w:t>PC2 (NOTE 1)</w:t>
            </w:r>
          </w:p>
          <w:p w14:paraId="0ED229AC" w14:textId="77777777" w:rsidR="00A735B3" w:rsidRPr="002E56B9" w:rsidRDefault="00A735B3" w:rsidP="00560F48">
            <w:pPr>
              <w:pStyle w:val="TAL"/>
              <w:rPr>
                <w:rFonts w:cs="Arial"/>
              </w:rPr>
            </w:pPr>
            <w:r w:rsidRPr="002E56B9">
              <w:rPr>
                <w:rFonts w:cs="Arial"/>
              </w:rPr>
              <w:t>PC3</w:t>
            </w:r>
          </w:p>
          <w:p w14:paraId="2F95645B"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8F8227" w14:textId="77777777" w:rsidR="00A735B3" w:rsidRPr="002E56B9" w:rsidRDefault="00A735B3" w:rsidP="00560F48">
            <w:pPr>
              <w:pStyle w:val="TAL"/>
              <w:rPr>
                <w:rFonts w:cs="Arial"/>
                <w:lang w:val="en-US"/>
              </w:rPr>
            </w:pPr>
            <w:r w:rsidRPr="002E56B9">
              <w:rPr>
                <w:rFonts w:cs="Arial"/>
              </w:rPr>
              <w:t>NOTE</w:t>
            </w:r>
            <w:r w:rsidRPr="002E56B9">
              <w:rPr>
                <w:rFonts w:cs="Arial"/>
                <w:lang w:val="en-US"/>
              </w:rPr>
              <w:t xml:space="preserve"> 5</w:t>
            </w:r>
          </w:p>
          <w:p w14:paraId="3080D501" w14:textId="77777777" w:rsidR="00A735B3" w:rsidRPr="002E56B9" w:rsidRDefault="00A735B3" w:rsidP="00560F48">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A735B3" w:rsidRPr="002E56B9" w14:paraId="0CC8C4C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2E56B9" w:rsidRDefault="00A735B3" w:rsidP="00560F48">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2E56B9" w:rsidRDefault="00A735B3" w:rsidP="00560F48">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2E56B9" w:rsidRDefault="00A735B3" w:rsidP="00560F48">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2E56B9" w:rsidRDefault="00A735B3" w:rsidP="00560F48">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2E56B9" w:rsidRDefault="00A735B3" w:rsidP="00560F48">
            <w:pPr>
              <w:pStyle w:val="TAL"/>
              <w:rPr>
                <w:rFonts w:cs="Arial"/>
              </w:rPr>
            </w:pPr>
            <w:r w:rsidRPr="002E56B9">
              <w:rPr>
                <w:rFonts w:cs="Arial"/>
              </w:rPr>
              <w:t>PC1 (NOTE 1)</w:t>
            </w:r>
          </w:p>
          <w:p w14:paraId="4898CEAF" w14:textId="77777777" w:rsidR="00A735B3" w:rsidRPr="002E56B9" w:rsidRDefault="00A735B3" w:rsidP="00560F48">
            <w:pPr>
              <w:pStyle w:val="TAL"/>
              <w:rPr>
                <w:rFonts w:cs="Arial"/>
              </w:rPr>
            </w:pPr>
            <w:r w:rsidRPr="002E56B9">
              <w:rPr>
                <w:rFonts w:cs="Arial"/>
              </w:rPr>
              <w:t>PC2 (NOTE 1)</w:t>
            </w:r>
          </w:p>
          <w:p w14:paraId="293DE0CC" w14:textId="77777777" w:rsidR="00A735B3" w:rsidRPr="002E56B9" w:rsidRDefault="00A735B3" w:rsidP="00560F48">
            <w:pPr>
              <w:pStyle w:val="TAL"/>
              <w:rPr>
                <w:rFonts w:cs="Arial"/>
              </w:rPr>
            </w:pPr>
            <w:r w:rsidRPr="002E56B9">
              <w:rPr>
                <w:rFonts w:cs="Arial"/>
              </w:rPr>
              <w:t>PC3</w:t>
            </w:r>
          </w:p>
          <w:p w14:paraId="45E5C80D"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3881AD" w14:textId="77777777" w:rsidR="00A735B3" w:rsidRPr="002E56B9" w:rsidRDefault="00A735B3" w:rsidP="00560F48">
            <w:pPr>
              <w:pStyle w:val="TAL"/>
              <w:rPr>
                <w:rFonts w:cs="Arial"/>
              </w:rPr>
            </w:pPr>
            <w:r w:rsidRPr="002E56B9">
              <w:rPr>
                <w:rFonts w:cs="Arial"/>
              </w:rPr>
              <w:t>NOTE 5</w:t>
            </w:r>
          </w:p>
          <w:p w14:paraId="61D3935A" w14:textId="77777777" w:rsidR="00A735B3" w:rsidRPr="002E56B9" w:rsidRDefault="00A735B3" w:rsidP="00560F48">
            <w:pPr>
              <w:pStyle w:val="TAL"/>
            </w:pPr>
            <w:r w:rsidRPr="002E56B9">
              <w:rPr>
                <w:rFonts w:cs="Arial"/>
              </w:rPr>
              <w:t>Skip TC 6.2B.1.4_1.2.1 if UE supports SA and TS 38.521-2 TC 6.2A.1.1.2 has been executed.</w:t>
            </w:r>
          </w:p>
        </w:tc>
      </w:tr>
      <w:tr w:rsidR="00A735B3" w:rsidRPr="002E56B9" w14:paraId="62596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2E56B9" w:rsidRDefault="00A735B3" w:rsidP="00560F48">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2E56B9" w:rsidRDefault="00A735B3" w:rsidP="00560F48">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2E56B9" w:rsidRDefault="00A735B3" w:rsidP="00560F48">
            <w:pPr>
              <w:pStyle w:val="TAL"/>
              <w:rPr>
                <w:rFonts w:cs="Arial"/>
              </w:rPr>
            </w:pPr>
            <w:r w:rsidRPr="002E56B9">
              <w:rPr>
                <w:rFonts w:cs="Arial"/>
              </w:rPr>
              <w:t>PC1 (NOTE 1)</w:t>
            </w:r>
          </w:p>
          <w:p w14:paraId="15AA7959" w14:textId="77777777" w:rsidR="00A735B3" w:rsidRPr="002E56B9" w:rsidRDefault="00A735B3" w:rsidP="00560F48">
            <w:pPr>
              <w:pStyle w:val="TAL"/>
              <w:rPr>
                <w:rFonts w:cs="Arial"/>
              </w:rPr>
            </w:pPr>
            <w:r w:rsidRPr="002E56B9">
              <w:rPr>
                <w:rFonts w:cs="Arial"/>
              </w:rPr>
              <w:t>PC2 (NOTE 1)</w:t>
            </w:r>
          </w:p>
          <w:p w14:paraId="47FDF598" w14:textId="77777777" w:rsidR="00A735B3" w:rsidRPr="002E56B9" w:rsidRDefault="00A735B3" w:rsidP="00560F48">
            <w:pPr>
              <w:pStyle w:val="TAL"/>
              <w:rPr>
                <w:rFonts w:cs="Arial"/>
              </w:rPr>
            </w:pPr>
            <w:r w:rsidRPr="002E56B9">
              <w:rPr>
                <w:rFonts w:cs="Arial"/>
              </w:rPr>
              <w:t>PC3</w:t>
            </w:r>
          </w:p>
          <w:p w14:paraId="74C3A3C7"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986137" w14:textId="77777777" w:rsidR="00A735B3" w:rsidRPr="002E56B9" w:rsidRDefault="00A735B3" w:rsidP="00560F48">
            <w:pPr>
              <w:pStyle w:val="TAL"/>
              <w:rPr>
                <w:rFonts w:cs="Arial"/>
              </w:rPr>
            </w:pPr>
            <w:r w:rsidRPr="002E56B9">
              <w:rPr>
                <w:rFonts w:cs="Arial"/>
              </w:rPr>
              <w:t>NOTE 5</w:t>
            </w:r>
          </w:p>
          <w:p w14:paraId="06D6326E" w14:textId="77777777" w:rsidR="00A735B3" w:rsidRPr="002E56B9" w:rsidRDefault="00A735B3" w:rsidP="00560F48">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A735B3" w:rsidRPr="002E56B9" w14:paraId="777B1D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2E56B9" w:rsidRDefault="00A735B3" w:rsidP="00560F48">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2E56B9" w:rsidRDefault="00A735B3" w:rsidP="00560F48">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2E56B9" w:rsidRDefault="00A735B3" w:rsidP="00560F48">
            <w:pPr>
              <w:pStyle w:val="TAL"/>
              <w:rPr>
                <w:rFonts w:cs="Arial"/>
              </w:rPr>
            </w:pPr>
            <w:r w:rsidRPr="002E56B9">
              <w:rPr>
                <w:rFonts w:cs="Arial"/>
              </w:rPr>
              <w:t>PC1 (NOTE 1)</w:t>
            </w:r>
          </w:p>
          <w:p w14:paraId="0090D101" w14:textId="77777777" w:rsidR="00A735B3" w:rsidRPr="002E56B9" w:rsidRDefault="00A735B3" w:rsidP="00560F48">
            <w:pPr>
              <w:pStyle w:val="TAL"/>
              <w:rPr>
                <w:rFonts w:cs="Arial"/>
              </w:rPr>
            </w:pPr>
            <w:r w:rsidRPr="002E56B9">
              <w:rPr>
                <w:rFonts w:cs="Arial"/>
              </w:rPr>
              <w:t>PC2 (NOTE 1)</w:t>
            </w:r>
          </w:p>
          <w:p w14:paraId="4EAED526" w14:textId="77777777" w:rsidR="00A735B3" w:rsidRPr="002E56B9" w:rsidRDefault="00A735B3" w:rsidP="00560F48">
            <w:pPr>
              <w:pStyle w:val="TAL"/>
              <w:rPr>
                <w:rFonts w:cs="Arial"/>
              </w:rPr>
            </w:pPr>
            <w:r w:rsidRPr="002E56B9">
              <w:rPr>
                <w:rFonts w:cs="Arial"/>
              </w:rPr>
              <w:t>PC3</w:t>
            </w:r>
          </w:p>
          <w:p w14:paraId="2433FF14"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9CD7343" w14:textId="77777777" w:rsidR="00A735B3" w:rsidRPr="002E56B9" w:rsidRDefault="00A735B3" w:rsidP="00560F48">
            <w:pPr>
              <w:pStyle w:val="TAL"/>
              <w:rPr>
                <w:rFonts w:cs="Arial"/>
              </w:rPr>
            </w:pPr>
            <w:r w:rsidRPr="002E56B9">
              <w:rPr>
                <w:rFonts w:cs="Arial"/>
              </w:rPr>
              <w:t>NOTE 5</w:t>
            </w:r>
          </w:p>
          <w:p w14:paraId="59CBB8BD" w14:textId="77777777" w:rsidR="00A735B3" w:rsidRPr="002E56B9" w:rsidRDefault="00A735B3" w:rsidP="00560F48">
            <w:pPr>
              <w:pStyle w:val="TAL"/>
            </w:pPr>
            <w:r w:rsidRPr="002E56B9">
              <w:rPr>
                <w:rFonts w:cs="Arial"/>
              </w:rPr>
              <w:t>Skip TC 6.2B.1.4_1.3.1 if UE supports SA and TS 38.521-2 TC 6.2A.1.1.3 has been executed.</w:t>
            </w:r>
          </w:p>
        </w:tc>
      </w:tr>
      <w:tr w:rsidR="00A735B3" w:rsidRPr="002E56B9" w14:paraId="7B11B5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2E56B9" w:rsidRDefault="00A735B3" w:rsidP="00560F48">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2E56B9" w:rsidRDefault="00A735B3" w:rsidP="00560F48">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2E56B9" w:rsidRDefault="00A735B3" w:rsidP="00560F48">
            <w:pPr>
              <w:pStyle w:val="TAL"/>
              <w:rPr>
                <w:rFonts w:cs="Arial"/>
              </w:rPr>
            </w:pPr>
            <w:r w:rsidRPr="002E56B9">
              <w:rPr>
                <w:rFonts w:cs="Arial"/>
              </w:rPr>
              <w:t>PC1 (NOTE 1)</w:t>
            </w:r>
          </w:p>
          <w:p w14:paraId="403F4C7F" w14:textId="77777777" w:rsidR="00A735B3" w:rsidRPr="002E56B9" w:rsidRDefault="00A735B3" w:rsidP="00560F48">
            <w:pPr>
              <w:pStyle w:val="TAL"/>
              <w:rPr>
                <w:rFonts w:cs="Arial"/>
              </w:rPr>
            </w:pPr>
            <w:r w:rsidRPr="002E56B9">
              <w:rPr>
                <w:rFonts w:cs="Arial"/>
              </w:rPr>
              <w:t>PC2 (NOTE 1)</w:t>
            </w:r>
          </w:p>
          <w:p w14:paraId="576672A9" w14:textId="77777777" w:rsidR="00A735B3" w:rsidRPr="002E56B9" w:rsidRDefault="00A735B3" w:rsidP="00560F48">
            <w:pPr>
              <w:pStyle w:val="TAL"/>
              <w:rPr>
                <w:rFonts w:cs="Arial"/>
              </w:rPr>
            </w:pPr>
            <w:r w:rsidRPr="002E56B9">
              <w:rPr>
                <w:rFonts w:cs="Arial"/>
              </w:rPr>
              <w:t>PC3</w:t>
            </w:r>
          </w:p>
          <w:p w14:paraId="1049A506"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44C92AB" w14:textId="77777777" w:rsidR="00A735B3" w:rsidRPr="002E56B9" w:rsidRDefault="00A735B3" w:rsidP="00560F48">
            <w:pPr>
              <w:pStyle w:val="TAL"/>
              <w:rPr>
                <w:rFonts w:cs="Arial"/>
              </w:rPr>
            </w:pPr>
            <w:r w:rsidRPr="002E56B9">
              <w:rPr>
                <w:rFonts w:cs="Arial"/>
              </w:rPr>
              <w:t>NOTE 5</w:t>
            </w:r>
          </w:p>
          <w:p w14:paraId="38A3B2DE" w14:textId="77777777" w:rsidR="00A735B3" w:rsidRPr="002E56B9" w:rsidRDefault="00A735B3" w:rsidP="00560F48">
            <w:pPr>
              <w:pStyle w:val="TAL"/>
            </w:pPr>
            <w:r w:rsidRPr="002E56B9">
              <w:rPr>
                <w:rFonts w:cs="Arial"/>
              </w:rPr>
              <w:t>Skip TC 6.2B.1.4_1.3.2 if UE supports SA and TS 38.521-2 TC 6.2A.1.2.3 has been executed.</w:t>
            </w:r>
          </w:p>
        </w:tc>
      </w:tr>
      <w:tr w:rsidR="00A735B3" w:rsidRPr="002E56B9" w14:paraId="6F0785F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2E56B9" w:rsidRDefault="00A735B3" w:rsidP="00560F48">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2E56B9" w:rsidRDefault="00A735B3" w:rsidP="00560F48">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1E34CC48"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37A7AF6B" w14:textId="0DEBF6BE" w:rsidR="00A735B3" w:rsidRPr="002E56B9" w:rsidRDefault="00E005A4" w:rsidP="00560F48">
            <w:pPr>
              <w:pStyle w:val="TAL"/>
            </w:pPr>
            <w:r w:rsidRPr="00E005A4">
              <w:rPr>
                <w:rFonts w:cs="Arial"/>
              </w:rPr>
              <w:t>C012</w:t>
            </w:r>
            <w:r w:rsidR="00E03975">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701763C" w14:textId="583CCBA4" w:rsidR="00A735B3" w:rsidRPr="002E56B9" w:rsidRDefault="00E005A4" w:rsidP="00560F48">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E21B7E2" w14:textId="2F5D266D" w:rsidR="00A735B3" w:rsidRPr="002E56B9" w:rsidRDefault="00E005A4" w:rsidP="00560F48">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40C2998B" w14:textId="37EB4D06" w:rsidR="00E005A4" w:rsidRPr="002E56B9" w:rsidRDefault="00E005A4" w:rsidP="00E005A4">
            <w:pPr>
              <w:pStyle w:val="TAL"/>
              <w:rPr>
                <w:rFonts w:cs="Arial"/>
              </w:rPr>
            </w:pPr>
            <w:r w:rsidRPr="002E56B9">
              <w:rPr>
                <w:rFonts w:cs="Arial"/>
              </w:rPr>
              <w:t>PC1</w:t>
            </w:r>
          </w:p>
          <w:p w14:paraId="04893FBE" w14:textId="77777777" w:rsidR="00E005A4" w:rsidRPr="002E56B9" w:rsidRDefault="00E005A4" w:rsidP="00E005A4">
            <w:pPr>
              <w:pStyle w:val="TAL"/>
              <w:rPr>
                <w:rFonts w:cs="Arial"/>
              </w:rPr>
            </w:pPr>
            <w:r w:rsidRPr="002E56B9">
              <w:rPr>
                <w:rFonts w:cs="Arial"/>
              </w:rPr>
              <w:t>PC2 (NOTE 1)</w:t>
            </w:r>
          </w:p>
          <w:p w14:paraId="205F1220" w14:textId="77777777" w:rsidR="00E005A4" w:rsidRPr="002E56B9" w:rsidRDefault="00E005A4" w:rsidP="00E005A4">
            <w:pPr>
              <w:pStyle w:val="TAL"/>
              <w:rPr>
                <w:rFonts w:cs="Arial"/>
              </w:rPr>
            </w:pPr>
            <w:r w:rsidRPr="002E56B9">
              <w:rPr>
                <w:rFonts w:cs="Arial"/>
              </w:rPr>
              <w:t>PC3</w:t>
            </w:r>
          </w:p>
          <w:p w14:paraId="58AB8CE3" w14:textId="77777777" w:rsidR="009F1BE8" w:rsidRDefault="00E005A4" w:rsidP="009F1BE8">
            <w:pPr>
              <w:pStyle w:val="TAL"/>
              <w:rPr>
                <w:rFonts w:cs="Arial"/>
              </w:rPr>
            </w:pPr>
            <w:r w:rsidRPr="002E56B9">
              <w:rPr>
                <w:rFonts w:cs="Arial"/>
              </w:rPr>
              <w:t>PC4 (NOTE 1)</w:t>
            </w:r>
          </w:p>
          <w:p w14:paraId="7E983C01" w14:textId="4848C026" w:rsidR="00A735B3" w:rsidRPr="002E56B9" w:rsidRDefault="009F1BE8" w:rsidP="009F1BE8">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7DB5C59" w14:textId="2397E0E4" w:rsidR="00E005A4" w:rsidRPr="00E005A4" w:rsidRDefault="00E005A4" w:rsidP="00E005A4">
            <w:pPr>
              <w:pStyle w:val="TAL"/>
              <w:rPr>
                <w:rFonts w:cs="Arial"/>
              </w:rPr>
            </w:pPr>
            <w:r w:rsidRPr="00E005A4">
              <w:rPr>
                <w:rFonts w:cs="Arial"/>
              </w:rPr>
              <w:t>NOTE 5</w:t>
            </w:r>
          </w:p>
          <w:p w14:paraId="3142E993" w14:textId="45729DE5" w:rsidR="00A735B3" w:rsidRPr="002E56B9" w:rsidRDefault="00E005A4" w:rsidP="00E005A4">
            <w:pPr>
              <w:pStyle w:val="TAL"/>
            </w:pPr>
            <w:r w:rsidRPr="00E005A4">
              <w:rPr>
                <w:rFonts w:cs="Arial"/>
              </w:rPr>
              <w:t>Skip TC 6.2B.1.4D.1 if UE supports SA and TS 38.521-2 TC 6.2D.1.1 has been executed.</w:t>
            </w:r>
          </w:p>
        </w:tc>
      </w:tr>
      <w:tr w:rsidR="00A735B3" w:rsidRPr="002E56B9" w14:paraId="2459D8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2E56B9" w:rsidRDefault="00A735B3" w:rsidP="00560F48">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2E56B9" w:rsidRDefault="00A735B3" w:rsidP="00560F48">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149B54A3"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5454F9F" w14:textId="4B95C0E4" w:rsidR="00A735B3" w:rsidRPr="002E56B9" w:rsidRDefault="00E005A4" w:rsidP="00560F48">
            <w:pPr>
              <w:pStyle w:val="TAL"/>
            </w:pPr>
            <w:r w:rsidRPr="00E005A4">
              <w:rPr>
                <w:rFonts w:cs="Arial"/>
              </w:rPr>
              <w:t>C012</w:t>
            </w:r>
            <w:r w:rsidR="00E03975">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0F0C5930" w14:textId="00E1518A" w:rsidR="00A735B3" w:rsidRPr="002E56B9" w:rsidRDefault="00E005A4" w:rsidP="00560F48">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7C6326B" w14:textId="5F01BF8C" w:rsidR="00A735B3" w:rsidRPr="002E56B9" w:rsidRDefault="00E005A4" w:rsidP="00560F48">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586861A6" w14:textId="58F6A83C" w:rsidR="00E005A4" w:rsidRDefault="00E005A4" w:rsidP="00E005A4">
            <w:pPr>
              <w:pStyle w:val="TAL"/>
            </w:pPr>
            <w:r>
              <w:t>PC1</w:t>
            </w:r>
          </w:p>
          <w:p w14:paraId="3776FA84" w14:textId="77777777" w:rsidR="00E005A4" w:rsidRDefault="00E005A4" w:rsidP="00E005A4">
            <w:pPr>
              <w:pStyle w:val="TAL"/>
            </w:pPr>
            <w:r>
              <w:t>PC2 (NOTE 1)</w:t>
            </w:r>
          </w:p>
          <w:p w14:paraId="6A75724B" w14:textId="77777777" w:rsidR="00E005A4" w:rsidRDefault="00E005A4" w:rsidP="00E005A4">
            <w:pPr>
              <w:pStyle w:val="TAL"/>
            </w:pPr>
            <w:r>
              <w:t>PC3</w:t>
            </w:r>
          </w:p>
          <w:p w14:paraId="21B13EAF" w14:textId="77777777" w:rsidR="009F1BE8" w:rsidRDefault="00E005A4" w:rsidP="009F1BE8">
            <w:pPr>
              <w:pStyle w:val="TAL"/>
            </w:pPr>
            <w:r>
              <w:t>PC4 (NOTE 1)</w:t>
            </w:r>
          </w:p>
          <w:p w14:paraId="3989249D" w14:textId="27BE7B5E" w:rsidR="00A735B3" w:rsidRPr="002E56B9" w:rsidRDefault="009F1BE8" w:rsidP="009F1BE8">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3B212447" w14:textId="611E4256" w:rsidR="00E005A4" w:rsidRPr="00E005A4" w:rsidRDefault="00E005A4" w:rsidP="00E005A4">
            <w:pPr>
              <w:pStyle w:val="TAL"/>
              <w:rPr>
                <w:rFonts w:cs="Arial"/>
              </w:rPr>
            </w:pPr>
            <w:r w:rsidRPr="00E005A4">
              <w:rPr>
                <w:rFonts w:cs="Arial"/>
              </w:rPr>
              <w:t xml:space="preserve"> NOTE 5</w:t>
            </w:r>
          </w:p>
          <w:p w14:paraId="5D4E6A88" w14:textId="01797A7C" w:rsidR="00A735B3" w:rsidRPr="002E56B9" w:rsidRDefault="00E005A4" w:rsidP="00E005A4">
            <w:pPr>
              <w:pStyle w:val="TAL"/>
              <w:rPr>
                <w:lang w:eastAsia="ko-KR"/>
              </w:rPr>
            </w:pPr>
            <w:r w:rsidRPr="00E005A4">
              <w:rPr>
                <w:rFonts w:cs="Arial"/>
              </w:rPr>
              <w:t>Skip TC 6.2B.1.4D.2 if UE supports SA and TS 38.521-2 TC 6.2D.1.2 has been executed.</w:t>
            </w:r>
          </w:p>
        </w:tc>
      </w:tr>
      <w:tr w:rsidR="00A735B3" w:rsidRPr="002E56B9" w14:paraId="12B047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2E56B9" w:rsidRDefault="00A735B3" w:rsidP="00560F48">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2E56B9" w:rsidRDefault="00A735B3" w:rsidP="00560F48">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2E56B9" w:rsidRDefault="00A735B3" w:rsidP="00560F48">
            <w:pPr>
              <w:pStyle w:val="TAL"/>
              <w:rPr>
                <w:rFonts w:cs="Arial"/>
              </w:rPr>
            </w:pPr>
            <w:r w:rsidRPr="002E56B9">
              <w:rPr>
                <w:rFonts w:cs="Arial"/>
              </w:rPr>
              <w:t>PC1</w:t>
            </w:r>
          </w:p>
          <w:p w14:paraId="04921B79" w14:textId="77777777" w:rsidR="00A735B3" w:rsidRPr="002E56B9" w:rsidRDefault="00A735B3" w:rsidP="00560F48">
            <w:pPr>
              <w:pStyle w:val="TAL"/>
              <w:rPr>
                <w:rFonts w:cs="Arial"/>
              </w:rPr>
            </w:pPr>
            <w:r w:rsidRPr="002E56B9">
              <w:rPr>
                <w:rFonts w:cs="Arial"/>
              </w:rPr>
              <w:t>PC2</w:t>
            </w:r>
          </w:p>
          <w:p w14:paraId="74349751" w14:textId="77777777" w:rsidR="00A735B3" w:rsidRPr="002E56B9" w:rsidRDefault="00A735B3" w:rsidP="00560F48">
            <w:pPr>
              <w:pStyle w:val="TAL"/>
              <w:rPr>
                <w:rFonts w:cs="Arial"/>
              </w:rPr>
            </w:pPr>
            <w:r w:rsidRPr="002E56B9">
              <w:rPr>
                <w:rFonts w:cs="Arial"/>
              </w:rPr>
              <w:t>PC3</w:t>
            </w:r>
          </w:p>
          <w:p w14:paraId="209DFEA1" w14:textId="77777777" w:rsidR="00A735B3" w:rsidRPr="002E56B9" w:rsidRDefault="00A735B3" w:rsidP="00560F48">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83E383C" w14:textId="77777777" w:rsidR="00A735B3" w:rsidRPr="002E56B9" w:rsidRDefault="00A735B3" w:rsidP="00560F48">
            <w:pPr>
              <w:pStyle w:val="TAL"/>
              <w:rPr>
                <w:rFonts w:cs="Arial"/>
              </w:rPr>
            </w:pPr>
            <w:r w:rsidRPr="002E56B9">
              <w:rPr>
                <w:rFonts w:cs="Arial"/>
              </w:rPr>
              <w:t>NOTE 1</w:t>
            </w:r>
          </w:p>
          <w:p w14:paraId="36003628" w14:textId="77777777" w:rsidR="00A735B3" w:rsidRPr="002E56B9" w:rsidRDefault="00A735B3" w:rsidP="00560F48">
            <w:pPr>
              <w:pStyle w:val="TAL"/>
              <w:rPr>
                <w:rFonts w:cs="Arial"/>
              </w:rPr>
            </w:pPr>
            <w:r w:rsidRPr="002E56B9">
              <w:rPr>
                <w:rFonts w:cs="Arial"/>
              </w:rPr>
              <w:t>NOTE 5</w:t>
            </w:r>
          </w:p>
          <w:p w14:paraId="412A66A3" w14:textId="77777777" w:rsidR="00A735B3" w:rsidRPr="002E56B9" w:rsidRDefault="00A735B3" w:rsidP="00560F48">
            <w:pPr>
              <w:pStyle w:val="TAL"/>
              <w:rPr>
                <w:rFonts w:cs="Arial"/>
              </w:rPr>
            </w:pPr>
            <w:r w:rsidRPr="002E56B9">
              <w:rPr>
                <w:rFonts w:cs="Arial"/>
              </w:rPr>
              <w:t>Skip TC 6.2B.1.6 if UE supports SA and TS 38.521-2 TC 6.2.5 has been executed.</w:t>
            </w:r>
          </w:p>
        </w:tc>
      </w:tr>
      <w:tr w:rsidR="00A735B3" w:rsidRPr="002E56B9" w14:paraId="6EB301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2E56B9" w:rsidRDefault="00A735B3" w:rsidP="00560F48">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2E56B9" w:rsidRDefault="00A735B3" w:rsidP="00560F48">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29CD3A"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A735B3" w:rsidRPr="002E56B9" w14:paraId="1B42601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2E56B9" w:rsidRDefault="00A735B3" w:rsidP="00560F48">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2E56B9" w:rsidRDefault="00A735B3" w:rsidP="00560F48">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2E56B9" w:rsidRDefault="00A735B3" w:rsidP="00560F48">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7A98BE"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A735B3" w:rsidRPr="002E56B9" w14:paraId="3817DA7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2E56B9" w:rsidRDefault="00A735B3" w:rsidP="00560F48">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2E56B9" w:rsidRDefault="00A735B3" w:rsidP="00560F48">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2E56B9" w:rsidRDefault="00A735B3" w:rsidP="00560F48">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2E56B9" w:rsidRDefault="00A735B3" w:rsidP="00560F48">
            <w:pPr>
              <w:pStyle w:val="TAL"/>
              <w:rPr>
                <w:rFonts w:eastAsia="SimSun"/>
                <w:lang w:eastAsia="zh-CN"/>
              </w:rPr>
            </w:pPr>
            <w:r w:rsidRPr="002E56B9">
              <w:rPr>
                <w:rFonts w:eastAsia="SimSun"/>
                <w:lang w:eastAsia="zh-CN"/>
              </w:rPr>
              <w:t>PC3</w:t>
            </w:r>
          </w:p>
          <w:p w14:paraId="6AB4C297" w14:textId="77777777" w:rsidR="00A735B3" w:rsidRPr="002E56B9" w:rsidRDefault="00A735B3" w:rsidP="00560F48">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339A1AE9" w14:textId="77777777" w:rsidR="00A735B3" w:rsidRPr="002E56B9" w:rsidRDefault="00A735B3" w:rsidP="00560F48">
            <w:pPr>
              <w:pStyle w:val="TAL"/>
              <w:rPr>
                <w:lang w:eastAsia="zh-CN"/>
              </w:rPr>
            </w:pPr>
            <w:r w:rsidRPr="002E56B9">
              <w:rPr>
                <w:lang w:eastAsia="zh-CN"/>
              </w:rPr>
              <w:t>NOTE 5</w:t>
            </w:r>
          </w:p>
          <w:p w14:paraId="3A072061" w14:textId="77777777" w:rsidR="00A735B3" w:rsidRPr="002E56B9" w:rsidRDefault="00A735B3" w:rsidP="00560F48">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3E720ADF" w14:textId="77777777" w:rsidR="00A735B3" w:rsidRPr="002E56B9" w:rsidRDefault="00A735B3" w:rsidP="00560F48">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A735B3" w:rsidRPr="002E56B9" w14:paraId="7C949C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2E56B9" w:rsidRDefault="00A735B3" w:rsidP="00560F48">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2E56B9" w:rsidRDefault="00A735B3" w:rsidP="00560F48">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2E56B9" w:rsidRDefault="00A735B3" w:rsidP="00560F48">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FB3838" w14:textId="77777777" w:rsidR="00A735B3" w:rsidRPr="002E56B9" w:rsidRDefault="00A735B3" w:rsidP="00560F48">
            <w:pPr>
              <w:pStyle w:val="TAL"/>
            </w:pPr>
            <w:r w:rsidRPr="002E56B9">
              <w:t>NOTE 1</w:t>
            </w:r>
          </w:p>
          <w:p w14:paraId="7FA8870B" w14:textId="77777777" w:rsidR="00A735B3" w:rsidRPr="002E56B9" w:rsidRDefault="00A735B3" w:rsidP="00560F48">
            <w:pPr>
              <w:pStyle w:val="TAL"/>
              <w:rPr>
                <w:rFonts w:cs="Arial"/>
              </w:rPr>
            </w:pPr>
            <w:r w:rsidRPr="002E56B9">
              <w:rPr>
                <w:rFonts w:cs="Arial"/>
              </w:rPr>
              <w:t>NOTE 5</w:t>
            </w:r>
          </w:p>
          <w:p w14:paraId="7F51B4DE" w14:textId="77777777" w:rsidR="00A735B3" w:rsidRPr="002E56B9" w:rsidRDefault="00A735B3" w:rsidP="00560F48">
            <w:pPr>
              <w:pStyle w:val="TAL"/>
            </w:pPr>
            <w:r w:rsidRPr="002E56B9">
              <w:rPr>
                <w:rFonts w:cs="Arial"/>
              </w:rPr>
              <w:t>Skip TC 6.2B.2.4 if UE supports SA and TS 38.521-2 TC 6.2.2 has been executed.</w:t>
            </w:r>
          </w:p>
        </w:tc>
      </w:tr>
      <w:tr w:rsidR="00A735B3" w:rsidRPr="002E56B9" w14:paraId="2E420E23"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2E56B9" w:rsidRDefault="00A735B3" w:rsidP="00560F48">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2E56B9" w:rsidRDefault="00A735B3" w:rsidP="00560F48">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2E56B9" w:rsidRDefault="00A735B3" w:rsidP="00560F48">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11185515" w:rsidR="00A735B3" w:rsidRPr="002E56B9" w:rsidRDefault="00A735B3" w:rsidP="00560F48">
            <w:pPr>
              <w:pStyle w:val="TAL"/>
              <w:rPr>
                <w:lang w:val="fr-FR" w:eastAsia="fr-FR"/>
              </w:rPr>
            </w:pPr>
            <w:r w:rsidRPr="002E56B9">
              <w:rPr>
                <w:rFonts w:eastAsia="PMingLiU" w:cs="Arial"/>
                <w:lang w:val="fr-FR" w:eastAsia="fr-FR"/>
              </w:rPr>
              <w:t>C012</w:t>
            </w:r>
            <w:r w:rsidR="00737AD6">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2E56B9" w:rsidRDefault="00A735B3" w:rsidP="00560F48">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2E56B9" w:rsidRDefault="00A735B3" w:rsidP="00560F48">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77777777" w:rsidR="00A735B3" w:rsidRPr="002E56B9" w:rsidRDefault="00A735B3" w:rsidP="00560F48">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128C5FC0" w14:textId="77777777" w:rsidR="00A735B3" w:rsidRPr="002E56B9" w:rsidRDefault="00A735B3" w:rsidP="00560F48">
            <w:pPr>
              <w:pStyle w:val="TAL"/>
              <w:rPr>
                <w:lang w:val="fr-FR" w:eastAsia="fr-FR"/>
              </w:rPr>
            </w:pPr>
          </w:p>
        </w:tc>
      </w:tr>
      <w:tr w:rsidR="00A735B3" w:rsidRPr="002E56B9" w14:paraId="658F61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2E56B9"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2E56B9"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2E56B9"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2E56B9"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2E56B9" w:rsidRDefault="00A735B3" w:rsidP="00560F48">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2E56B9" w:rsidRDefault="00A735B3" w:rsidP="00560F48">
            <w:pPr>
              <w:keepNext/>
              <w:keepLines/>
              <w:spacing w:after="0"/>
              <w:rPr>
                <w:rFonts w:ascii="Arial" w:eastAsia="PMingLiU" w:hAnsi="Arial"/>
                <w:sz w:val="18"/>
              </w:rPr>
            </w:pPr>
          </w:p>
        </w:tc>
      </w:tr>
      <w:tr w:rsidR="00A735B3" w:rsidRPr="002E56B9" w14:paraId="190B215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2E56B9" w:rsidRDefault="00A735B3" w:rsidP="00560F48">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2E56B9" w:rsidRDefault="00A735B3" w:rsidP="00560F48">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09A0E376" w:rsidR="00A735B3" w:rsidRPr="00DC1ECE" w:rsidRDefault="00C82837" w:rsidP="00560F48">
            <w:pPr>
              <w:keepNext/>
              <w:keepLines/>
              <w:spacing w:after="0"/>
              <w:rPr>
                <w:rFonts w:ascii="Arial" w:eastAsia="PMingLiU" w:hAnsi="Arial"/>
                <w:sz w:val="18"/>
              </w:rPr>
            </w:pPr>
            <w:r w:rsidRPr="00DC1ECE">
              <w:rPr>
                <w:rFonts w:ascii="Arial" w:eastAsia="PMingLiU" w:hAnsi="Arial" w:cs="Arial"/>
                <w:sz w:val="18"/>
              </w:rPr>
              <w:t>C012</w:t>
            </w:r>
            <w:r w:rsidR="000B3DCE">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4477F663" w14:textId="2000F81B" w:rsidR="00A735B3" w:rsidRPr="002E56B9" w:rsidRDefault="00C82837" w:rsidP="00560F48">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4934179F" w14:textId="603AF029" w:rsidR="00A735B3" w:rsidRPr="002E56B9" w:rsidRDefault="00C82837" w:rsidP="00560F48">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2E56B9" w:rsidRDefault="00A735B3" w:rsidP="00560F48">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E9EA94A"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1</w:t>
            </w:r>
          </w:p>
          <w:p w14:paraId="27D17B30"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5</w:t>
            </w:r>
          </w:p>
          <w:p w14:paraId="2A6FAB4B"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C82837" w:rsidRPr="002E56B9" w14:paraId="65187C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D32C746" w14:textId="33BB2414" w:rsidR="00C82837" w:rsidRPr="002E56B9"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5013ACAF" w14:textId="2D63E6AA"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DD490EA" w14:textId="6C94C19A" w:rsidR="00C82837" w:rsidRPr="002E56B9" w:rsidRDefault="00C82837" w:rsidP="00C8283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EC82497" w14:textId="7C42DB4A" w:rsidR="00C82837" w:rsidRPr="00DC1ECE" w:rsidRDefault="00C82837" w:rsidP="00C8283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sidR="000B3DCE">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5F30AEE9" w14:textId="5FFC03C3" w:rsidR="00C82837" w:rsidRPr="00C82837" w:rsidRDefault="00C82837" w:rsidP="00C82837">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9B31CCC" w14:textId="622944E0" w:rsidR="00C82837" w:rsidRPr="00C82837"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1764BD7E" w14:textId="77777777" w:rsidR="00C82837" w:rsidRPr="002E56B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4443AF0" w14:textId="77777777" w:rsidR="00C82837" w:rsidRDefault="00C82837" w:rsidP="00C82837">
            <w:pPr>
              <w:keepNext/>
              <w:keepLines/>
              <w:rPr>
                <w:rFonts w:ascii="Arial" w:hAnsi="Arial" w:cs="Arial"/>
                <w:sz w:val="18"/>
              </w:rPr>
            </w:pPr>
            <w:r>
              <w:rPr>
                <w:rFonts w:ascii="Arial" w:eastAsia="PMingLiU" w:hAnsi="Arial" w:cs="Arial"/>
                <w:sz w:val="18"/>
              </w:rPr>
              <w:t>NOTE 1</w:t>
            </w:r>
          </w:p>
          <w:p w14:paraId="2895E2CE" w14:textId="77777777" w:rsidR="00C82837" w:rsidRDefault="00C82837" w:rsidP="00C82837">
            <w:pPr>
              <w:keepNext/>
              <w:keepLines/>
              <w:rPr>
                <w:rFonts w:ascii="Arial" w:hAnsi="Arial" w:cs="Arial"/>
                <w:sz w:val="18"/>
              </w:rPr>
            </w:pPr>
            <w:r>
              <w:rPr>
                <w:rFonts w:ascii="Arial" w:eastAsia="PMingLiU" w:hAnsi="Arial" w:cs="Arial"/>
                <w:sz w:val="18"/>
              </w:rPr>
              <w:t>NOTE 5</w:t>
            </w:r>
          </w:p>
          <w:p w14:paraId="0EC63629" w14:textId="192AB59B"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C82837" w:rsidRPr="002E56B9" w14:paraId="4879A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BB99EE8" w14:textId="1685BAB3" w:rsidR="00C82837" w:rsidRPr="002E56B9"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1B121462" w14:textId="23583221"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FA4AEDF" w14:textId="0987F24F" w:rsidR="00C82837" w:rsidRPr="002E56B9" w:rsidRDefault="00C82837" w:rsidP="00C8283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BD56E7E" w14:textId="2BE39348" w:rsidR="00C82837" w:rsidRPr="00DC1ECE" w:rsidRDefault="00C82837" w:rsidP="00C8283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sidR="000B3DCE">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15FC8435" w14:textId="0050A378" w:rsidR="00C82837" w:rsidRPr="00C82837" w:rsidRDefault="00C82837" w:rsidP="00C82837">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368B415" w14:textId="309BEF36" w:rsidR="00C82837" w:rsidRPr="00C82837"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32D14067" w14:textId="77777777" w:rsidR="00C82837" w:rsidRPr="002E56B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934C26F" w14:textId="77777777" w:rsidR="00C82837" w:rsidRDefault="00C82837" w:rsidP="00C82837">
            <w:pPr>
              <w:keepNext/>
              <w:keepLines/>
              <w:rPr>
                <w:rFonts w:ascii="Arial" w:hAnsi="Arial" w:cs="Arial"/>
                <w:sz w:val="18"/>
              </w:rPr>
            </w:pPr>
            <w:r>
              <w:rPr>
                <w:rFonts w:ascii="Arial" w:eastAsia="PMingLiU" w:hAnsi="Arial" w:cs="Arial"/>
                <w:sz w:val="18"/>
              </w:rPr>
              <w:t>NOTE 1</w:t>
            </w:r>
          </w:p>
          <w:p w14:paraId="2814000E" w14:textId="77777777" w:rsidR="00C82837" w:rsidRDefault="00C82837" w:rsidP="00C82837">
            <w:pPr>
              <w:keepNext/>
              <w:keepLines/>
              <w:rPr>
                <w:rFonts w:ascii="Arial" w:hAnsi="Arial" w:cs="Arial"/>
                <w:sz w:val="18"/>
              </w:rPr>
            </w:pPr>
            <w:r>
              <w:rPr>
                <w:rFonts w:ascii="Arial" w:eastAsia="PMingLiU" w:hAnsi="Arial" w:cs="Arial"/>
                <w:sz w:val="18"/>
              </w:rPr>
              <w:t>NOTE 5</w:t>
            </w:r>
          </w:p>
          <w:p w14:paraId="20A080CB" w14:textId="2252E9DC"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A735B3" w:rsidRPr="002E56B9" w14:paraId="0D528D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2E56B9" w:rsidRDefault="00A735B3" w:rsidP="00560F48">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2E56B9" w:rsidRDefault="00A735B3" w:rsidP="00560F48">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2E56B9" w:rsidRDefault="00A735B3" w:rsidP="00560F48">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EDBB243" w14:textId="77777777" w:rsidR="00A735B3" w:rsidRPr="002E56B9" w:rsidRDefault="00A735B3" w:rsidP="00560F48">
            <w:pPr>
              <w:pStyle w:val="TAL"/>
            </w:pPr>
          </w:p>
        </w:tc>
      </w:tr>
      <w:tr w:rsidR="00A735B3" w:rsidRPr="002E56B9" w14:paraId="4772B0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2E56B9" w:rsidRDefault="00A735B3" w:rsidP="00560F48">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2E56B9" w:rsidRDefault="00A735B3" w:rsidP="00560F48">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07C70" w14:textId="77777777" w:rsidR="00A735B3" w:rsidRPr="002E56B9" w:rsidRDefault="00A735B3" w:rsidP="00560F48">
            <w:pPr>
              <w:pStyle w:val="TAL"/>
            </w:pPr>
            <w:r w:rsidRPr="002E56B9">
              <w:rPr>
                <w:rFonts w:cs="Arial"/>
              </w:rPr>
              <w:t>NOTE 1</w:t>
            </w:r>
          </w:p>
        </w:tc>
      </w:tr>
      <w:tr w:rsidR="00A735B3" w:rsidRPr="002E56B9" w14:paraId="026C2BF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2E56B9" w:rsidRDefault="00A735B3" w:rsidP="00560F48">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2E56B9" w:rsidRDefault="00A735B3" w:rsidP="00560F48">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2E56B9" w:rsidRDefault="00A735B3" w:rsidP="00560F48">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2E56B9" w:rsidRDefault="00A735B3" w:rsidP="00560F48">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2E56B9" w:rsidRDefault="00A735B3" w:rsidP="00560F48">
            <w:pPr>
              <w:pStyle w:val="TAL"/>
              <w:rPr>
                <w:rFonts w:eastAsia="SimSun"/>
                <w:lang w:eastAsia="zh-CN"/>
              </w:rPr>
            </w:pPr>
            <w:r w:rsidRPr="002E56B9">
              <w:rPr>
                <w:rFonts w:eastAsia="SimSun"/>
                <w:lang w:eastAsia="zh-CN"/>
              </w:rPr>
              <w:t>PC3</w:t>
            </w:r>
          </w:p>
          <w:p w14:paraId="4B98DD9E" w14:textId="77777777" w:rsidR="00A735B3" w:rsidRPr="002E56B9" w:rsidRDefault="00A735B3" w:rsidP="00560F48">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427ACCF1" w14:textId="77777777" w:rsidR="00A735B3" w:rsidRPr="002E56B9" w:rsidRDefault="00A735B3" w:rsidP="00560F48">
            <w:pPr>
              <w:pStyle w:val="TAL"/>
              <w:rPr>
                <w:rFonts w:cs="Arial"/>
              </w:rPr>
            </w:pPr>
            <w:r w:rsidRPr="002E56B9">
              <w:rPr>
                <w:rFonts w:cs="Arial"/>
              </w:rPr>
              <w:t>NOTE 5</w:t>
            </w:r>
          </w:p>
          <w:p w14:paraId="7C150B85" w14:textId="77777777" w:rsidR="00A735B3" w:rsidRPr="002E56B9" w:rsidRDefault="00A735B3" w:rsidP="00560F48">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4E67E294" w14:textId="77777777" w:rsidR="00A735B3" w:rsidRPr="002E56B9" w:rsidRDefault="00A735B3" w:rsidP="00560F48">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A735B3" w:rsidRPr="002E56B9" w14:paraId="43834FA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2E56B9" w:rsidRDefault="00A735B3" w:rsidP="00560F48">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2E56B9" w:rsidRDefault="00A735B3" w:rsidP="00560F48">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2E56B9" w:rsidRDefault="00A735B3" w:rsidP="00560F48">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2E56B9" w:rsidRDefault="00A735B3" w:rsidP="00560F48">
            <w:pPr>
              <w:pStyle w:val="TAL"/>
              <w:rPr>
                <w:rFonts w:cs="Arial"/>
              </w:rPr>
            </w:pPr>
            <w:r w:rsidRPr="002E56B9">
              <w:rPr>
                <w:rFonts w:cs="Arial"/>
              </w:rPr>
              <w:t>PC3</w:t>
            </w:r>
          </w:p>
          <w:p w14:paraId="19A9A8A4" w14:textId="77777777" w:rsidR="00A735B3" w:rsidRPr="002E56B9" w:rsidRDefault="00A735B3" w:rsidP="00560F48">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1CB74A69" w14:textId="77777777" w:rsidR="00A735B3" w:rsidRPr="002E56B9" w:rsidRDefault="00A735B3" w:rsidP="00560F48">
            <w:pPr>
              <w:pStyle w:val="TAL"/>
              <w:rPr>
                <w:rFonts w:cs="Arial"/>
              </w:rPr>
            </w:pPr>
            <w:r w:rsidRPr="002E56B9">
              <w:rPr>
                <w:rFonts w:cs="Arial"/>
              </w:rPr>
              <w:t>NOTE 5</w:t>
            </w:r>
          </w:p>
          <w:p w14:paraId="3EAE65C7" w14:textId="77777777" w:rsidR="00A735B3" w:rsidRPr="002E56B9" w:rsidRDefault="00A735B3" w:rsidP="00560F48">
            <w:pPr>
              <w:pStyle w:val="TAL"/>
            </w:pPr>
            <w:r w:rsidRPr="002E56B9">
              <w:rPr>
                <w:rFonts w:cs="Arial"/>
              </w:rPr>
              <w:t>Skip TC 6.2B.3.4 if UE supports SA and TS 38.521-2 TC 6.2.3 has been executed.</w:t>
            </w:r>
          </w:p>
        </w:tc>
      </w:tr>
      <w:tr w:rsidR="00A735B3" w:rsidRPr="002E56B9" w14:paraId="59F938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2E56B9" w:rsidRDefault="00A735B3" w:rsidP="00560F48">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2E56B9" w:rsidRDefault="00A735B3" w:rsidP="00560F48">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BD7333" w14:textId="2CBD93C4" w:rsidR="00A735B3" w:rsidRPr="002E56B9" w:rsidRDefault="00A735B3" w:rsidP="00560F48">
            <w:pPr>
              <w:pStyle w:val="TAL"/>
            </w:pPr>
          </w:p>
        </w:tc>
      </w:tr>
      <w:tr w:rsidR="00A735B3" w:rsidRPr="002E56B9" w14:paraId="617507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2E56B9" w:rsidRDefault="00A735B3" w:rsidP="00560F48">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2E56B9" w:rsidRDefault="00A735B3" w:rsidP="00560F48">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2E56B9" w:rsidRDefault="00A735B3" w:rsidP="00560F48">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B100B5" w14:textId="7FDA927A" w:rsidR="00A735B3" w:rsidRPr="002E56B9" w:rsidRDefault="00A735B3" w:rsidP="00560F48">
            <w:pPr>
              <w:pStyle w:val="TAL"/>
            </w:pPr>
          </w:p>
        </w:tc>
      </w:tr>
      <w:tr w:rsidR="00A735B3" w:rsidRPr="002E56B9" w14:paraId="7A39D27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2E56B9" w:rsidRDefault="00A735B3" w:rsidP="00560F48">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2E56B9" w:rsidRDefault="00A735B3" w:rsidP="00560F48">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2E56B9" w:rsidRDefault="00A735B3" w:rsidP="00560F48">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2E56B9" w:rsidRDefault="00A735B3" w:rsidP="00560F48">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B175C38" w14:textId="77777777" w:rsidR="00A735B3" w:rsidRPr="002E56B9" w:rsidRDefault="00A735B3" w:rsidP="00560F48">
            <w:pPr>
              <w:pStyle w:val="TAL"/>
            </w:pPr>
          </w:p>
        </w:tc>
      </w:tr>
      <w:tr w:rsidR="00A735B3" w:rsidRPr="002E56B9" w14:paraId="42EFA0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2E56B9" w:rsidRDefault="00A735B3" w:rsidP="00560F48">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2E56B9" w:rsidRDefault="00A735B3" w:rsidP="00560F48">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2E56B9" w:rsidRDefault="00A735B3" w:rsidP="00560F48">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2E56B9" w:rsidRDefault="00A735B3" w:rsidP="00560F48">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77777777" w:rsidR="00A735B3" w:rsidRPr="002E56B9" w:rsidRDefault="00A735B3" w:rsidP="00560F48">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489CD04B" w14:textId="77777777" w:rsidR="00A735B3" w:rsidRPr="002E56B9" w:rsidRDefault="00A735B3" w:rsidP="00560F48">
            <w:pPr>
              <w:pStyle w:val="TAL"/>
            </w:pPr>
          </w:p>
        </w:tc>
      </w:tr>
      <w:tr w:rsidR="00A735B3" w:rsidRPr="002E56B9" w14:paraId="133260F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2E56B9" w:rsidRDefault="00A735B3" w:rsidP="00560F48">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2E56B9" w:rsidRDefault="00A735B3" w:rsidP="00560F48">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2E56B9" w:rsidRDefault="00A735B3" w:rsidP="00560F48">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93C8E78" w14:textId="77777777" w:rsidR="00A735B3" w:rsidRPr="002E56B9" w:rsidRDefault="00A735B3" w:rsidP="00560F48">
            <w:pPr>
              <w:pStyle w:val="TAL"/>
            </w:pPr>
          </w:p>
        </w:tc>
      </w:tr>
      <w:tr w:rsidR="00A735B3" w:rsidRPr="002E56B9" w14:paraId="45A9E509"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2E56B9" w:rsidRDefault="00A735B3" w:rsidP="00560F48">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2E56B9" w:rsidRDefault="00A735B3" w:rsidP="00560F48">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2E56B9" w:rsidRDefault="00A735B3" w:rsidP="00560F48">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2E56B9" w:rsidRDefault="00A735B3" w:rsidP="00560F48">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2E56B9" w:rsidRDefault="00A735B3" w:rsidP="00560F48">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6A1C9EA"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7CBBBB3" w14:textId="77777777" w:rsidR="00A735B3" w:rsidRPr="002E56B9" w:rsidRDefault="00A735B3" w:rsidP="00560F48">
            <w:pPr>
              <w:pStyle w:val="TAL"/>
              <w:rPr>
                <w:rFonts w:cs="Arial"/>
                <w:lang w:val="fr-FR" w:eastAsia="fr-FR"/>
              </w:rPr>
            </w:pPr>
            <w:r w:rsidRPr="002E56B9">
              <w:rPr>
                <w:rFonts w:cs="Arial"/>
                <w:lang w:val="fr-FR" w:eastAsia="fr-FR"/>
              </w:rPr>
              <w:t>PC3</w:t>
            </w:r>
          </w:p>
          <w:p w14:paraId="2DEC8384"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57E2F59" w14:textId="77777777" w:rsidR="00A735B3" w:rsidRPr="002E56B9" w:rsidRDefault="00A735B3" w:rsidP="00560F48">
            <w:pPr>
              <w:pStyle w:val="TAL"/>
              <w:rPr>
                <w:lang w:val="fr-FR" w:eastAsia="fr-FR"/>
              </w:rPr>
            </w:pPr>
            <w:r w:rsidRPr="002E56B9">
              <w:rPr>
                <w:rFonts w:hint="eastAsia"/>
                <w:lang w:val="fr-FR" w:eastAsia="fr-FR"/>
              </w:rPr>
              <w:t>NOTE 5</w:t>
            </w:r>
          </w:p>
          <w:p w14:paraId="34EB65B7" w14:textId="77777777" w:rsidR="00A735B3" w:rsidRPr="002E56B9" w:rsidRDefault="00A735B3" w:rsidP="00560F48">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A735B3" w:rsidRPr="002E56B9" w14:paraId="4F7BE3B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A735B3" w:rsidRPr="002E56B9" w:rsidRDefault="00A735B3" w:rsidP="00560F48">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A735B3" w:rsidRPr="002E56B9" w:rsidRDefault="00A735B3" w:rsidP="00560F48">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A735B3" w:rsidRPr="002E56B9" w:rsidRDefault="00A735B3" w:rsidP="00560F48">
            <w:pPr>
              <w:pStyle w:val="TAL"/>
              <w:rPr>
                <w:b/>
                <w:lang w:eastAsia="zh-CN"/>
              </w:rPr>
            </w:pPr>
          </w:p>
        </w:tc>
      </w:tr>
      <w:tr w:rsidR="00A735B3" w:rsidRPr="002E56B9" w14:paraId="06F6BC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A735B3" w:rsidRPr="002E56B9" w:rsidRDefault="00A735B3" w:rsidP="00560F48">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A735B3" w:rsidRPr="002E56B9" w:rsidRDefault="00A735B3" w:rsidP="00560F48">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548DA97" w14:textId="77777777" w:rsidR="00A735B3" w:rsidRPr="002E56B9" w:rsidRDefault="00A735B3" w:rsidP="00560F48">
            <w:pPr>
              <w:pStyle w:val="TAL"/>
            </w:pPr>
          </w:p>
        </w:tc>
      </w:tr>
      <w:tr w:rsidR="00A735B3" w:rsidRPr="002E56B9" w14:paraId="3C770B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A735B3" w:rsidRPr="002E56B9" w:rsidRDefault="00A735B3" w:rsidP="00560F48">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A735B3" w:rsidRPr="002E56B9" w:rsidRDefault="00A735B3" w:rsidP="00560F48">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76518F" w14:textId="77777777" w:rsidR="00A735B3" w:rsidRPr="002E56B9" w:rsidRDefault="00A735B3" w:rsidP="00560F48">
            <w:pPr>
              <w:pStyle w:val="TAL"/>
            </w:pPr>
            <w:r w:rsidRPr="002E56B9">
              <w:t>NOTE 5</w:t>
            </w:r>
          </w:p>
          <w:p w14:paraId="5D23AB7F" w14:textId="77777777" w:rsidR="00A735B3" w:rsidRPr="002E56B9" w:rsidRDefault="00A735B3" w:rsidP="00560F48">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10F8AF5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A735B3" w:rsidRPr="002E56B9" w:rsidRDefault="00A735B3" w:rsidP="00560F48">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A735B3" w:rsidRPr="002E56B9" w:rsidRDefault="00A735B3" w:rsidP="00560F48">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3D57BA" w14:textId="77777777" w:rsidR="00A735B3" w:rsidRPr="002E56B9" w:rsidRDefault="00A735B3" w:rsidP="00560F48">
            <w:pPr>
              <w:pStyle w:val="TAL"/>
              <w:rPr>
                <w:rFonts w:cs="Arial"/>
              </w:rPr>
            </w:pPr>
            <w:r w:rsidRPr="002E56B9">
              <w:rPr>
                <w:rFonts w:cs="Arial"/>
              </w:rPr>
              <w:t>NOTE 5</w:t>
            </w:r>
          </w:p>
          <w:p w14:paraId="7E5B55D4" w14:textId="77777777" w:rsidR="00A735B3" w:rsidRPr="002E56B9" w:rsidRDefault="00A735B3" w:rsidP="00560F48">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63FAD7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A735B3" w:rsidRPr="002E56B9" w:rsidRDefault="00A735B3" w:rsidP="00560F48">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A735B3" w:rsidRPr="002E56B9" w:rsidRDefault="00A735B3" w:rsidP="00560F48">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7BDE6" w14:textId="77777777" w:rsidR="00A735B3" w:rsidRPr="002E56B9" w:rsidRDefault="00A735B3" w:rsidP="00560F48">
            <w:pPr>
              <w:pStyle w:val="TAL"/>
              <w:rPr>
                <w:rFonts w:cs="Arial"/>
              </w:rPr>
            </w:pPr>
            <w:r w:rsidRPr="002E56B9">
              <w:rPr>
                <w:rFonts w:cs="Arial"/>
              </w:rPr>
              <w:t>NOTE 5</w:t>
            </w:r>
          </w:p>
          <w:p w14:paraId="0FBD15D2" w14:textId="77777777" w:rsidR="00A735B3" w:rsidRPr="002E56B9" w:rsidRDefault="00A735B3" w:rsidP="00560F48">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A735B3" w:rsidRPr="002E56B9" w14:paraId="1D351D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A735B3" w:rsidRPr="002E56B9" w:rsidRDefault="00A735B3" w:rsidP="00560F48">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A735B3" w:rsidRPr="002E56B9" w:rsidRDefault="00A735B3" w:rsidP="00560F48">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A735B3" w:rsidRPr="002E56B9" w:rsidRDefault="00A735B3" w:rsidP="00560F48">
            <w:pPr>
              <w:pStyle w:val="TAL"/>
              <w:rPr>
                <w:b/>
                <w:lang w:eastAsia="zh-CN"/>
              </w:rPr>
            </w:pPr>
          </w:p>
        </w:tc>
      </w:tr>
      <w:tr w:rsidR="00A735B3" w:rsidRPr="002E56B9" w14:paraId="7ACB10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A735B3" w:rsidRPr="002E56B9" w:rsidRDefault="00A735B3" w:rsidP="00560F48">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A735B3" w:rsidRPr="002E56B9" w:rsidRDefault="00A735B3" w:rsidP="00560F48">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A735B3" w:rsidRPr="002E56B9" w:rsidRDefault="00A735B3" w:rsidP="00560F48">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030332" w14:textId="77777777" w:rsidR="00A735B3" w:rsidRPr="002E56B9" w:rsidRDefault="00A735B3" w:rsidP="00560F48">
            <w:pPr>
              <w:pStyle w:val="TAL"/>
              <w:rPr>
                <w:rFonts w:cs="Arial"/>
              </w:rPr>
            </w:pPr>
            <w:r w:rsidRPr="002E56B9">
              <w:rPr>
                <w:rFonts w:cs="Arial"/>
              </w:rPr>
              <w:t>NOTE 5</w:t>
            </w:r>
          </w:p>
          <w:p w14:paraId="699E590C"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A735B3" w:rsidRPr="002E56B9" w14:paraId="285852C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A735B3" w:rsidRPr="002E56B9" w:rsidRDefault="00A735B3" w:rsidP="00560F48">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A735B3" w:rsidRPr="002E56B9" w:rsidRDefault="00A735B3" w:rsidP="00560F48">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2B17D0" w14:textId="77777777" w:rsidR="00A735B3" w:rsidRPr="002E56B9" w:rsidRDefault="00A735B3" w:rsidP="00560F48">
            <w:pPr>
              <w:pStyle w:val="TAL"/>
              <w:rPr>
                <w:rFonts w:cs="Arial"/>
              </w:rPr>
            </w:pPr>
            <w:r w:rsidRPr="002E56B9">
              <w:rPr>
                <w:rFonts w:cs="Arial"/>
              </w:rPr>
              <w:t>NOTE 5</w:t>
            </w:r>
          </w:p>
          <w:p w14:paraId="6B3D43A0"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A735B3" w:rsidRPr="002E56B9" w14:paraId="447696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A735B3" w:rsidRPr="002E56B9" w:rsidRDefault="00A735B3" w:rsidP="00560F48">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A735B3" w:rsidRPr="002E56B9" w:rsidRDefault="00A735B3" w:rsidP="00560F48">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6D3242" w14:textId="77777777" w:rsidR="00A735B3" w:rsidRPr="002E56B9" w:rsidRDefault="00A735B3" w:rsidP="00560F48">
            <w:pPr>
              <w:pStyle w:val="TAL"/>
              <w:rPr>
                <w:rFonts w:cs="Arial"/>
              </w:rPr>
            </w:pPr>
            <w:r w:rsidRPr="002E56B9">
              <w:rPr>
                <w:rFonts w:cs="Arial"/>
              </w:rPr>
              <w:t>NOTE 5</w:t>
            </w:r>
          </w:p>
          <w:p w14:paraId="5D2DE352"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A735B3" w:rsidRPr="002E56B9" w14:paraId="2F3FF5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A735B3" w:rsidRPr="002E56B9" w:rsidRDefault="00A735B3" w:rsidP="00560F48">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A735B3" w:rsidRPr="002E56B9" w:rsidRDefault="00A735B3" w:rsidP="00560F48">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501C3241"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002F5F1C" w14:textId="3F4D6F0B" w:rsidR="00A735B3" w:rsidRPr="002E56B9" w:rsidRDefault="00E005A4" w:rsidP="00560F48">
            <w:pPr>
              <w:pStyle w:val="TAL"/>
            </w:pPr>
            <w:r w:rsidRPr="00E005A4">
              <w:rPr>
                <w:rFonts w:eastAsia="SimSun"/>
                <w:lang w:eastAsia="zh-CN"/>
              </w:rPr>
              <w:t>C012</w:t>
            </w:r>
            <w:r w:rsidR="005C5EB8">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34607264" w14:textId="53A77B58" w:rsidR="00A735B3" w:rsidRPr="002E56B9" w:rsidRDefault="00E005A4" w:rsidP="00560F48">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11292A" w14:textId="5B33BECD" w:rsidR="00A735B3" w:rsidRPr="002E56B9" w:rsidRDefault="00E005A4" w:rsidP="00560F48">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0C46F4C1" w14:textId="77777777" w:rsidR="00E005A4" w:rsidRDefault="00E005A4" w:rsidP="00E005A4">
            <w:pPr>
              <w:pStyle w:val="TAL"/>
            </w:pPr>
            <w:r>
              <w:t>PC1 (NOTE 1)</w:t>
            </w:r>
          </w:p>
          <w:p w14:paraId="192842B1" w14:textId="77777777" w:rsidR="00E005A4" w:rsidRDefault="00E005A4" w:rsidP="00E005A4">
            <w:pPr>
              <w:pStyle w:val="TAL"/>
            </w:pPr>
            <w:r>
              <w:t>PC2 (NOTE 1)</w:t>
            </w:r>
          </w:p>
          <w:p w14:paraId="38934B14" w14:textId="77777777" w:rsidR="00E005A4" w:rsidRDefault="00E005A4" w:rsidP="00E005A4">
            <w:pPr>
              <w:pStyle w:val="TAL"/>
            </w:pPr>
            <w:r>
              <w:t>PC3</w:t>
            </w:r>
          </w:p>
          <w:p w14:paraId="39A468F2" w14:textId="77777777" w:rsidR="009F1BE8" w:rsidRDefault="00E005A4" w:rsidP="009F1BE8">
            <w:pPr>
              <w:pStyle w:val="TAL"/>
            </w:pPr>
            <w:r>
              <w:t>PC4 (NOTE 1)</w:t>
            </w:r>
          </w:p>
          <w:p w14:paraId="74651961" w14:textId="735AE527" w:rsidR="00A735B3" w:rsidRPr="002E56B9" w:rsidRDefault="009F1BE8" w:rsidP="009F1BE8">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37643125" w14:textId="77777777" w:rsidR="00A735B3" w:rsidRPr="002E56B9" w:rsidRDefault="00A735B3" w:rsidP="00560F48">
            <w:pPr>
              <w:pStyle w:val="TAL"/>
              <w:rPr>
                <w:rFonts w:cs="Arial"/>
              </w:rPr>
            </w:pPr>
            <w:r w:rsidRPr="002E56B9">
              <w:rPr>
                <w:rFonts w:cs="Arial"/>
              </w:rPr>
              <w:t>NOTE 5</w:t>
            </w:r>
          </w:p>
          <w:p w14:paraId="19BE2937" w14:textId="77777777" w:rsidR="00A735B3" w:rsidRPr="002E56B9" w:rsidRDefault="00A735B3" w:rsidP="00560F48">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A735B3" w:rsidRPr="002E56B9" w14:paraId="40DB30A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A735B3" w:rsidRPr="002E56B9" w:rsidRDefault="00A735B3" w:rsidP="00560F48">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A735B3" w:rsidRPr="002E56B9" w:rsidRDefault="00A735B3" w:rsidP="00560F48">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A735B3" w:rsidRPr="002E56B9" w:rsidRDefault="00A735B3" w:rsidP="00560F48">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A735B3" w:rsidRPr="002E56B9" w:rsidRDefault="00A735B3" w:rsidP="00560F48">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20BFC4F" w14:textId="77777777" w:rsidR="00A735B3" w:rsidRPr="002E56B9" w:rsidRDefault="00A735B3" w:rsidP="00560F48">
            <w:pPr>
              <w:pStyle w:val="TAL"/>
            </w:pPr>
          </w:p>
        </w:tc>
      </w:tr>
      <w:tr w:rsidR="00A735B3" w:rsidRPr="002E56B9" w14:paraId="436D17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A735B3" w:rsidRPr="002E56B9" w:rsidRDefault="00A735B3" w:rsidP="00560F48">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A735B3" w:rsidRPr="002E56B9" w:rsidRDefault="00A735B3" w:rsidP="00560F48">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A735B3" w:rsidRPr="002E56B9" w:rsidRDefault="00A735B3" w:rsidP="00560F4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A735B3" w:rsidRPr="002E56B9" w:rsidRDefault="00A735B3" w:rsidP="00560F4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A735B3" w:rsidRPr="002E56B9" w:rsidRDefault="00A735B3" w:rsidP="00560F4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9E864BA" w14:textId="77777777" w:rsidR="00A735B3" w:rsidRPr="002E56B9" w:rsidRDefault="00A735B3" w:rsidP="00560F48">
            <w:pPr>
              <w:pStyle w:val="TAL"/>
            </w:pPr>
          </w:p>
        </w:tc>
      </w:tr>
      <w:tr w:rsidR="00E005A4" w:rsidRPr="002E56B9" w14:paraId="7C6771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5AE62A0" w14:textId="4DEBD3BD" w:rsidR="00E005A4" w:rsidRPr="002E56B9" w:rsidRDefault="00E005A4" w:rsidP="00E005A4">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3E0A7B14" w14:textId="6B26CC3B" w:rsidR="00E005A4" w:rsidRPr="002E56B9" w:rsidRDefault="00E005A4" w:rsidP="00E005A4">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32077EC" w14:textId="4A75D3B7" w:rsidR="00E005A4" w:rsidRPr="002E56B9" w:rsidRDefault="00E005A4" w:rsidP="00E005A4">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FA56169" w14:textId="541F31F3" w:rsidR="00E005A4" w:rsidRPr="002E56B9" w:rsidRDefault="00E005A4" w:rsidP="00E005A4">
            <w:pPr>
              <w:pStyle w:val="TAL"/>
              <w:rPr>
                <w:rFonts w:eastAsia="SimSun"/>
                <w:lang w:eastAsia="zh-CN"/>
              </w:rPr>
            </w:pPr>
            <w:r>
              <w:rPr>
                <w:rFonts w:eastAsia="SimSun"/>
                <w:lang w:eastAsia="zh-CN"/>
              </w:rPr>
              <w:t>C012</w:t>
            </w:r>
            <w:r w:rsidR="00E03975">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tcPr>
          <w:p w14:paraId="069700B2" w14:textId="55C3D94D" w:rsidR="00E005A4" w:rsidRPr="002E56B9" w:rsidRDefault="00E005A4" w:rsidP="00E005A4">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6A025067" w14:textId="4ECA5B09" w:rsidR="00E005A4" w:rsidRPr="002E56B9" w:rsidRDefault="00E005A4" w:rsidP="00E005A4">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92CB8C8" w14:textId="5495EC20" w:rsidR="00E005A4" w:rsidRPr="002E56B9" w:rsidRDefault="00E005A4" w:rsidP="00E005A4">
            <w:pPr>
              <w:pStyle w:val="TAL"/>
              <w:rPr>
                <w:rFonts w:cs="Arial"/>
                <w:lang w:val="fr-FR" w:eastAsia="fr-FR"/>
              </w:rPr>
            </w:pPr>
            <w:r w:rsidRPr="002E56B9">
              <w:rPr>
                <w:rFonts w:cs="Arial"/>
                <w:lang w:val="fr-FR" w:eastAsia="fr-FR"/>
              </w:rPr>
              <w:t>PC1</w:t>
            </w:r>
          </w:p>
          <w:p w14:paraId="73B9B821" w14:textId="77777777" w:rsidR="00E005A4" w:rsidRPr="002E56B9" w:rsidRDefault="00E005A4" w:rsidP="00E005A4">
            <w:pPr>
              <w:pStyle w:val="TAL"/>
              <w:rPr>
                <w:rFonts w:eastAsiaTheme="minorHAnsi" w:cs="Arial"/>
                <w:lang w:val="fr-FR" w:eastAsia="fr-FR"/>
              </w:rPr>
            </w:pPr>
            <w:r w:rsidRPr="002E56B9">
              <w:rPr>
                <w:rFonts w:cs="Arial"/>
                <w:lang w:val="fr-FR" w:eastAsia="fr-FR"/>
              </w:rPr>
              <w:t>PC2 (NOTE 1)</w:t>
            </w:r>
          </w:p>
          <w:p w14:paraId="36D9C446" w14:textId="77777777" w:rsidR="00E005A4" w:rsidRPr="002E56B9" w:rsidRDefault="00E005A4" w:rsidP="00E005A4">
            <w:pPr>
              <w:pStyle w:val="TAL"/>
              <w:rPr>
                <w:rFonts w:cs="Arial"/>
                <w:lang w:val="fr-FR" w:eastAsia="fr-FR"/>
              </w:rPr>
            </w:pPr>
            <w:r w:rsidRPr="002E56B9">
              <w:rPr>
                <w:rFonts w:cs="Arial"/>
                <w:lang w:val="fr-FR" w:eastAsia="fr-FR"/>
              </w:rPr>
              <w:t>PC3</w:t>
            </w:r>
          </w:p>
          <w:p w14:paraId="529E5C0C" w14:textId="77777777" w:rsidR="009F1BE8" w:rsidRDefault="00E005A4" w:rsidP="009F1BE8">
            <w:pPr>
              <w:pStyle w:val="TAL"/>
              <w:rPr>
                <w:rFonts w:cs="Arial"/>
                <w:lang w:val="fr-FR" w:eastAsia="fr-FR"/>
              </w:rPr>
            </w:pPr>
            <w:r w:rsidRPr="002E56B9">
              <w:rPr>
                <w:rFonts w:cs="Arial"/>
                <w:lang w:val="fr-FR" w:eastAsia="fr-FR"/>
              </w:rPr>
              <w:t>PC4 (NOTE 1)</w:t>
            </w:r>
          </w:p>
          <w:p w14:paraId="75D371E8" w14:textId="203E2A54" w:rsidR="00E005A4" w:rsidRPr="002E56B9" w:rsidRDefault="009F1BE8" w:rsidP="009F1BE8">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8EECCFB" w14:textId="77777777" w:rsidR="00E005A4" w:rsidRPr="002E56B9" w:rsidRDefault="00E005A4" w:rsidP="00E005A4">
            <w:pPr>
              <w:pStyle w:val="TAL"/>
              <w:rPr>
                <w:rFonts w:cs="Arial"/>
              </w:rPr>
            </w:pPr>
            <w:r w:rsidRPr="002E56B9">
              <w:rPr>
                <w:rFonts w:cs="Arial"/>
              </w:rPr>
              <w:t>NOTE 5</w:t>
            </w:r>
          </w:p>
          <w:p w14:paraId="4BC5C01A" w14:textId="7C3AB689" w:rsidR="00E005A4" w:rsidRPr="002E56B9" w:rsidRDefault="00E005A4" w:rsidP="00E005A4">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A735B3" w:rsidRPr="002E56B9" w14:paraId="59641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A735B3" w:rsidRPr="002E56B9" w:rsidRDefault="00A735B3" w:rsidP="00560F48">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A735B3" w:rsidRPr="002E56B9" w:rsidRDefault="00A735B3" w:rsidP="00560F48">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B52EA5" w14:textId="77777777" w:rsidR="00A735B3" w:rsidRPr="002E56B9" w:rsidRDefault="00A735B3" w:rsidP="00560F48">
            <w:pPr>
              <w:pStyle w:val="TAL"/>
              <w:rPr>
                <w:rFonts w:cs="Arial"/>
              </w:rPr>
            </w:pPr>
            <w:r w:rsidRPr="002E56B9">
              <w:rPr>
                <w:rFonts w:cs="Arial"/>
              </w:rPr>
              <w:t>NOTE 5</w:t>
            </w:r>
          </w:p>
          <w:p w14:paraId="7ECB540B" w14:textId="77777777" w:rsidR="00A735B3" w:rsidRPr="002E56B9" w:rsidRDefault="00A735B3" w:rsidP="00560F48">
            <w:pPr>
              <w:pStyle w:val="TAL"/>
            </w:pPr>
            <w:r w:rsidRPr="002E56B9">
              <w:rPr>
                <w:rFonts w:cs="Arial"/>
              </w:rPr>
              <w:t>Skip TC 6.3B.3.1 if UE supports SA and TS 38.521-1 TC 6.3.3.2 has been executed.</w:t>
            </w:r>
          </w:p>
        </w:tc>
      </w:tr>
      <w:tr w:rsidR="00A735B3" w:rsidRPr="002E56B9" w14:paraId="1E57C00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A735B3" w:rsidRPr="002E56B9" w:rsidRDefault="00A735B3" w:rsidP="00560F48">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A735B3" w:rsidRPr="002E56B9" w:rsidRDefault="00A735B3" w:rsidP="00560F48">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44BB33" w14:textId="77777777" w:rsidR="00A735B3" w:rsidRPr="002E56B9" w:rsidRDefault="00A735B3" w:rsidP="00560F48">
            <w:pPr>
              <w:pStyle w:val="TAL"/>
              <w:rPr>
                <w:rFonts w:cs="Arial"/>
              </w:rPr>
            </w:pPr>
            <w:r w:rsidRPr="002E56B9">
              <w:rPr>
                <w:rFonts w:cs="Arial"/>
              </w:rPr>
              <w:t>NOTE 5</w:t>
            </w:r>
          </w:p>
          <w:p w14:paraId="24CE6DD1" w14:textId="77777777" w:rsidR="00A735B3" w:rsidRPr="002E56B9" w:rsidRDefault="00A735B3" w:rsidP="00560F48">
            <w:pPr>
              <w:pStyle w:val="TAL"/>
            </w:pPr>
            <w:r w:rsidRPr="002E56B9">
              <w:rPr>
                <w:rFonts w:cs="Arial"/>
              </w:rPr>
              <w:t>Skip TC 6.3B.3.2 if UE supports SA and TS 38.521-1 TC 6.3.3.2 has been executed.</w:t>
            </w:r>
          </w:p>
        </w:tc>
      </w:tr>
      <w:tr w:rsidR="00A735B3" w:rsidRPr="002E56B9" w14:paraId="6662CB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A735B3" w:rsidRPr="002E56B9" w:rsidRDefault="00A735B3" w:rsidP="00560F48">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A735B3" w:rsidRPr="002E56B9" w:rsidRDefault="00A735B3" w:rsidP="00560F48">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2B2DCC" w14:textId="77777777" w:rsidR="00A735B3" w:rsidRPr="002E56B9" w:rsidRDefault="00A735B3" w:rsidP="00560F48">
            <w:pPr>
              <w:pStyle w:val="TAL"/>
              <w:rPr>
                <w:rFonts w:cs="Arial"/>
              </w:rPr>
            </w:pPr>
            <w:r w:rsidRPr="002E56B9">
              <w:rPr>
                <w:rFonts w:cs="Arial"/>
              </w:rPr>
              <w:t>NOTE 5</w:t>
            </w:r>
          </w:p>
          <w:p w14:paraId="3C88C7B9" w14:textId="77777777" w:rsidR="00A735B3" w:rsidRPr="002E56B9" w:rsidRDefault="00A735B3" w:rsidP="00560F48">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A735B3" w:rsidRPr="002E56B9" w14:paraId="5399D12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A735B3" w:rsidRPr="002E56B9" w:rsidRDefault="00A735B3" w:rsidP="00560F48">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A735B3" w:rsidRPr="002E56B9" w:rsidRDefault="00A735B3" w:rsidP="00560F48">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A735B3" w:rsidRPr="002E56B9" w:rsidRDefault="00A735B3" w:rsidP="00560F48">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B297D3" w14:textId="77777777" w:rsidR="00A735B3" w:rsidRPr="002E56B9" w:rsidRDefault="00A735B3" w:rsidP="00560F48">
            <w:pPr>
              <w:pStyle w:val="TAL"/>
            </w:pPr>
            <w:r w:rsidRPr="002E56B9">
              <w:t>NOTE 5</w:t>
            </w:r>
          </w:p>
          <w:p w14:paraId="4E7758E3" w14:textId="77777777" w:rsidR="00A735B3" w:rsidRPr="002E56B9" w:rsidRDefault="00A735B3" w:rsidP="00560F48">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A735B3" w:rsidRPr="002E56B9" w14:paraId="7B162BF5" w14:textId="77777777" w:rsidTr="005C5EB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8E8EE" w14:textId="77777777" w:rsidR="00A735B3" w:rsidRPr="002E56B9" w:rsidRDefault="00A735B3" w:rsidP="00560F48">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DBA9" w14:textId="77777777" w:rsidR="00A735B3" w:rsidRPr="002E56B9" w:rsidRDefault="00A735B3" w:rsidP="00560F48">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3BD23" w14:textId="77777777" w:rsidR="00A735B3" w:rsidRPr="002E56B9" w:rsidRDefault="00A735B3" w:rsidP="00560F48">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99EB" w14:textId="77777777" w:rsidR="00A735B3" w:rsidRPr="002E56B9" w:rsidRDefault="00A735B3" w:rsidP="00560F48">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9AAC" w14:textId="77777777" w:rsidR="00A735B3" w:rsidRPr="002E56B9" w:rsidRDefault="00A735B3" w:rsidP="00560F48">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68B35"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381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06B6E" w14:textId="77777777" w:rsidR="00A735B3" w:rsidRPr="002E56B9" w:rsidRDefault="00A735B3" w:rsidP="00560F48">
            <w:pPr>
              <w:pStyle w:val="TAL"/>
            </w:pPr>
          </w:p>
        </w:tc>
      </w:tr>
      <w:tr w:rsidR="00A735B3" w:rsidRPr="002E56B9" w14:paraId="3616E3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A735B3" w:rsidRPr="002E56B9" w:rsidRDefault="00A735B3" w:rsidP="00560F48">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A735B3" w:rsidRPr="002E56B9" w:rsidRDefault="00A735B3" w:rsidP="00560F48">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A735B3" w:rsidRPr="002E56B9" w:rsidRDefault="00A735B3" w:rsidP="00560F48">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A735B3" w:rsidRPr="002E56B9" w:rsidRDefault="00A735B3" w:rsidP="00560F48">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443B3F3" w14:textId="77777777" w:rsidR="00A735B3" w:rsidRPr="002E56B9" w:rsidRDefault="00A735B3" w:rsidP="00560F48">
            <w:pPr>
              <w:pStyle w:val="TAL"/>
            </w:pPr>
            <w:r w:rsidRPr="002E56B9">
              <w:t>NOTE 5</w:t>
            </w:r>
          </w:p>
          <w:p w14:paraId="045B1A91" w14:textId="7F324F13" w:rsidR="00A735B3" w:rsidRPr="002E56B9" w:rsidRDefault="00A735B3" w:rsidP="00560F48">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A735B3" w:rsidRPr="002E56B9" w14:paraId="203948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A735B3" w:rsidRPr="002E56B9" w:rsidRDefault="00A735B3" w:rsidP="00560F48">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A735B3" w:rsidRPr="002E56B9" w:rsidRDefault="00A735B3" w:rsidP="00560F48">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A735B3" w:rsidRPr="002E56B9" w:rsidRDefault="00A735B3" w:rsidP="00560F48">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A735B3" w:rsidRPr="002E56B9" w:rsidRDefault="00A735B3" w:rsidP="00560F48">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A735B3" w:rsidRPr="002E56B9" w:rsidRDefault="00A735B3" w:rsidP="00560F48">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A735B3" w:rsidRPr="002E56B9" w:rsidRDefault="00A735B3" w:rsidP="00560F48">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DB83E41" w14:textId="77777777" w:rsidR="00A735B3" w:rsidRPr="002E56B9" w:rsidRDefault="00A735B3" w:rsidP="00560F48">
            <w:pPr>
              <w:pStyle w:val="TAL"/>
            </w:pPr>
            <w:r w:rsidRPr="002E56B9">
              <w:t>NOTE 1</w:t>
            </w:r>
          </w:p>
        </w:tc>
      </w:tr>
      <w:tr w:rsidR="00A735B3" w:rsidRPr="002E56B9" w14:paraId="26B64C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A735B3" w:rsidRPr="002E56B9" w:rsidRDefault="00A735B3" w:rsidP="00560F48">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A735B3" w:rsidRPr="002E56B9" w:rsidRDefault="00A735B3" w:rsidP="00560F48">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51E9F5" w14:textId="77777777" w:rsidR="00A735B3" w:rsidRPr="002E56B9" w:rsidRDefault="00A735B3" w:rsidP="00560F48">
            <w:pPr>
              <w:pStyle w:val="TAL"/>
              <w:rPr>
                <w:rFonts w:cs="Arial"/>
              </w:rPr>
            </w:pPr>
            <w:r w:rsidRPr="002E56B9">
              <w:rPr>
                <w:rFonts w:cs="Arial"/>
              </w:rPr>
              <w:t>NOTE 5</w:t>
            </w:r>
          </w:p>
          <w:p w14:paraId="7589134C" w14:textId="77777777" w:rsidR="00A735B3" w:rsidRPr="002E56B9" w:rsidRDefault="00A735B3" w:rsidP="00560F48">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F44AA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A735B3" w:rsidRPr="002E56B9" w:rsidRDefault="00A735B3" w:rsidP="00560F48">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A735B3" w:rsidRPr="002E56B9" w:rsidRDefault="00A735B3" w:rsidP="00560F48">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9E54FB" w14:textId="77777777" w:rsidR="00A735B3" w:rsidRPr="002E56B9" w:rsidRDefault="00A735B3" w:rsidP="00560F48">
            <w:pPr>
              <w:pStyle w:val="TAL"/>
              <w:rPr>
                <w:rFonts w:cs="Arial"/>
              </w:rPr>
            </w:pPr>
            <w:r w:rsidRPr="002E56B9">
              <w:rPr>
                <w:rFonts w:cs="Arial"/>
              </w:rPr>
              <w:t>NOTE 5</w:t>
            </w:r>
          </w:p>
          <w:p w14:paraId="312EE645" w14:textId="77777777" w:rsidR="00A735B3" w:rsidRPr="002E56B9" w:rsidRDefault="00A735B3" w:rsidP="00560F48">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30A33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A735B3" w:rsidRPr="002E56B9" w:rsidRDefault="00A735B3" w:rsidP="00560F48">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A735B3" w:rsidRPr="002E56B9" w:rsidRDefault="00A735B3" w:rsidP="00560F48">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54871F" w14:textId="77777777" w:rsidR="00A735B3" w:rsidRPr="002E56B9" w:rsidRDefault="00A735B3" w:rsidP="00560F48">
            <w:pPr>
              <w:pStyle w:val="TAL"/>
              <w:rPr>
                <w:rFonts w:cs="Arial"/>
              </w:rPr>
            </w:pPr>
            <w:r w:rsidRPr="002E56B9">
              <w:rPr>
                <w:rFonts w:cs="Arial"/>
              </w:rPr>
              <w:t>NOTE 5</w:t>
            </w:r>
          </w:p>
          <w:p w14:paraId="12D07AF8" w14:textId="77777777" w:rsidR="00A735B3" w:rsidRPr="002E56B9" w:rsidRDefault="00A735B3" w:rsidP="00560F48">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746F39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A735B3" w:rsidRPr="002E56B9" w:rsidRDefault="00A735B3" w:rsidP="00560F48">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A735B3" w:rsidRPr="002E56B9" w:rsidRDefault="00A735B3" w:rsidP="00560F48">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A735B3" w:rsidRPr="002E56B9" w:rsidRDefault="00A735B3" w:rsidP="00560F48">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1FDB57" w14:textId="77777777" w:rsidR="00A735B3" w:rsidRPr="002E56B9" w:rsidRDefault="00A735B3" w:rsidP="00560F48">
            <w:pPr>
              <w:pStyle w:val="TAL"/>
              <w:rPr>
                <w:rFonts w:cs="Arial"/>
              </w:rPr>
            </w:pPr>
            <w:r w:rsidRPr="002E56B9">
              <w:rPr>
                <w:rFonts w:cs="Arial"/>
              </w:rPr>
              <w:t>NOTE 1</w:t>
            </w:r>
          </w:p>
          <w:p w14:paraId="2E2E6243" w14:textId="77777777" w:rsidR="00A735B3" w:rsidRPr="002E56B9" w:rsidRDefault="00A735B3" w:rsidP="00560F48">
            <w:pPr>
              <w:pStyle w:val="TAL"/>
              <w:rPr>
                <w:rFonts w:cs="Arial"/>
              </w:rPr>
            </w:pPr>
            <w:r w:rsidRPr="002E56B9">
              <w:rPr>
                <w:rFonts w:cs="Arial"/>
              </w:rPr>
              <w:t>NOTE 5</w:t>
            </w:r>
          </w:p>
          <w:p w14:paraId="447C6D05" w14:textId="77777777" w:rsidR="00A735B3" w:rsidRPr="002E56B9" w:rsidRDefault="00A735B3" w:rsidP="00560F48">
            <w:pPr>
              <w:pStyle w:val="TAL"/>
              <w:rPr>
                <w:rFonts w:cs="Arial"/>
              </w:rPr>
            </w:pPr>
            <w:r w:rsidRPr="002E56B9">
              <w:rPr>
                <w:rFonts w:cs="Arial"/>
              </w:rPr>
              <w:t>Skip TC 6.3B.4.4 if UE supports SA and TS 38.521-2 TC 6.3.3.4 has been executed.</w:t>
            </w:r>
          </w:p>
        </w:tc>
      </w:tr>
      <w:tr w:rsidR="00A735B3" w:rsidRPr="002E56B9" w14:paraId="58BC9C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A735B3" w:rsidRPr="002E56B9" w:rsidRDefault="00A735B3" w:rsidP="00560F48">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A735B3" w:rsidRPr="002E56B9" w:rsidRDefault="00A735B3" w:rsidP="00560F48">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AF5845" w14:textId="77777777" w:rsidR="00A735B3" w:rsidRPr="002E56B9" w:rsidRDefault="00A735B3" w:rsidP="00560F48">
            <w:pPr>
              <w:pStyle w:val="TAL"/>
            </w:pPr>
            <w:r w:rsidRPr="002E56B9">
              <w:t>NOTE 5</w:t>
            </w:r>
          </w:p>
          <w:p w14:paraId="5BDA174C" w14:textId="77777777" w:rsidR="00A735B3" w:rsidRPr="002E56B9" w:rsidRDefault="00A735B3" w:rsidP="00560F48">
            <w:pPr>
              <w:pStyle w:val="TAL"/>
            </w:pPr>
            <w:r w:rsidRPr="002E56B9">
              <w:t>Skip TC 6.3B.8.1.1 if UE supports SA and TS 38.521-1 TC 6.3.4.2 has been executed.</w:t>
            </w:r>
          </w:p>
        </w:tc>
      </w:tr>
      <w:tr w:rsidR="00A735B3" w:rsidRPr="002E56B9" w14:paraId="76690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A735B3" w:rsidRPr="002E56B9" w:rsidRDefault="00A735B3" w:rsidP="00560F48">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A735B3" w:rsidRPr="002E56B9" w:rsidRDefault="00A735B3" w:rsidP="00560F48">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215A3C" w14:textId="77777777" w:rsidR="00A735B3" w:rsidRPr="002E56B9" w:rsidRDefault="00A735B3" w:rsidP="00560F48">
            <w:pPr>
              <w:pStyle w:val="TAL"/>
            </w:pPr>
            <w:r w:rsidRPr="002E56B9">
              <w:t>NOTE 5</w:t>
            </w:r>
          </w:p>
          <w:p w14:paraId="438F958D" w14:textId="77777777" w:rsidR="00A735B3" w:rsidRPr="002E56B9" w:rsidRDefault="00A735B3" w:rsidP="00560F48">
            <w:pPr>
              <w:pStyle w:val="TAL"/>
            </w:pPr>
            <w:r w:rsidRPr="002E56B9">
              <w:t>Skip TC 6.3B.8.1.2 if UE supports SA and TS 38.521-1 TC 6.3.4.2 has been executed.</w:t>
            </w:r>
          </w:p>
        </w:tc>
      </w:tr>
      <w:tr w:rsidR="00A735B3" w:rsidRPr="002E56B9" w14:paraId="0359A5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A735B3" w:rsidRPr="002E56B9" w:rsidRDefault="00A735B3" w:rsidP="00560F48">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A735B3" w:rsidRPr="002E56B9" w:rsidRDefault="00A735B3" w:rsidP="00560F48">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04FCC" w14:textId="77777777" w:rsidR="00A735B3" w:rsidRPr="002E56B9" w:rsidRDefault="00A735B3" w:rsidP="00560F48">
            <w:pPr>
              <w:pStyle w:val="TAL"/>
            </w:pPr>
            <w:r w:rsidRPr="002E56B9">
              <w:t>NOTE 5</w:t>
            </w:r>
          </w:p>
          <w:p w14:paraId="00421CDB" w14:textId="77777777" w:rsidR="00A735B3" w:rsidRPr="002E56B9" w:rsidRDefault="00A735B3" w:rsidP="00560F48">
            <w:pPr>
              <w:pStyle w:val="TAL"/>
            </w:pPr>
            <w:r w:rsidRPr="002E56B9">
              <w:t>Skip TC 6.3B.8.1.3 if UE supports SA and TS 38.521-1 TC 6.3.4.2 has been executed.</w:t>
            </w:r>
          </w:p>
        </w:tc>
      </w:tr>
      <w:tr w:rsidR="00A735B3" w:rsidRPr="002E56B9" w14:paraId="134A29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A735B3" w:rsidRPr="002E56B9" w:rsidRDefault="00A735B3" w:rsidP="00560F48">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A735B3" w:rsidRPr="002E56B9" w:rsidRDefault="00A735B3" w:rsidP="00560F48">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4810766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3A9A1F0F"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45A668A7" w:rsidR="00A735B3" w:rsidRPr="002E56B9" w:rsidRDefault="00A735B3" w:rsidP="00560F48">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A59B7" w14:textId="77777777" w:rsidR="00A735B3" w:rsidRPr="002E56B9" w:rsidRDefault="00A735B3" w:rsidP="00560F48">
            <w:pPr>
              <w:pStyle w:val="TAL"/>
              <w:rPr>
                <w:rFonts w:cs="Arial"/>
              </w:rPr>
            </w:pPr>
            <w:r w:rsidRPr="002E56B9">
              <w:rPr>
                <w:rFonts w:cs="Arial"/>
              </w:rPr>
              <w:t>NOTE 5</w:t>
            </w:r>
          </w:p>
          <w:p w14:paraId="7820898F" w14:textId="1C099F38" w:rsidR="00A735B3" w:rsidRPr="002E56B9" w:rsidRDefault="00A735B3" w:rsidP="00560F48">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A735B3" w:rsidRPr="002E56B9" w14:paraId="4D493D1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A735B3" w:rsidRPr="002E56B9" w:rsidRDefault="00A735B3" w:rsidP="00560F48">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A735B3" w:rsidRPr="002E56B9" w:rsidRDefault="00A735B3" w:rsidP="00560F48">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D2A57" w14:textId="77777777" w:rsidR="00A735B3" w:rsidRPr="002E56B9" w:rsidRDefault="00A735B3" w:rsidP="00560F48">
            <w:pPr>
              <w:pStyle w:val="TAL"/>
            </w:pPr>
            <w:r w:rsidRPr="002E56B9">
              <w:t>NOTE 5</w:t>
            </w:r>
          </w:p>
          <w:p w14:paraId="05CE1005" w14:textId="77777777" w:rsidR="00A735B3" w:rsidRPr="002E56B9" w:rsidRDefault="00A735B3" w:rsidP="00560F48">
            <w:pPr>
              <w:pStyle w:val="TAL"/>
            </w:pPr>
            <w:r w:rsidRPr="002E56B9">
              <w:t>Skip TC 6.3B.8.2.1 if UE supports SA and TS 38.521-1 TC 6.3.4.3 has been executed.</w:t>
            </w:r>
          </w:p>
        </w:tc>
      </w:tr>
      <w:tr w:rsidR="00A735B3" w:rsidRPr="002E56B9" w14:paraId="76723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A735B3" w:rsidRPr="002E56B9" w:rsidRDefault="00A735B3" w:rsidP="00560F48">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A735B3" w:rsidRPr="002E56B9" w:rsidRDefault="00A735B3" w:rsidP="00560F48">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9DD5F" w14:textId="77777777" w:rsidR="00A735B3" w:rsidRPr="002E56B9" w:rsidRDefault="00A735B3" w:rsidP="00560F48">
            <w:pPr>
              <w:pStyle w:val="TAL"/>
            </w:pPr>
            <w:r w:rsidRPr="002E56B9">
              <w:t>NOTE 5</w:t>
            </w:r>
          </w:p>
          <w:p w14:paraId="5A0E6CD6" w14:textId="77777777" w:rsidR="00A735B3" w:rsidRPr="002E56B9" w:rsidRDefault="00A735B3" w:rsidP="00560F48">
            <w:pPr>
              <w:pStyle w:val="TAL"/>
            </w:pPr>
            <w:r w:rsidRPr="002E56B9">
              <w:t>Skip TC 6.3B.8.2.2 if UE supports SA and TS 38.521-1 TC 6.3.4.3 has been executed.</w:t>
            </w:r>
          </w:p>
        </w:tc>
      </w:tr>
      <w:tr w:rsidR="00A735B3" w:rsidRPr="002E56B9" w14:paraId="7AF7FB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A735B3" w:rsidRPr="002E56B9" w:rsidRDefault="00A735B3" w:rsidP="00560F48">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A735B3" w:rsidRPr="002E56B9" w:rsidRDefault="00A735B3" w:rsidP="00560F48">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B307F4E" w14:textId="77777777" w:rsidR="00A735B3" w:rsidRPr="002E56B9" w:rsidRDefault="00A735B3" w:rsidP="00560F48">
            <w:pPr>
              <w:pStyle w:val="TAL"/>
            </w:pPr>
            <w:r w:rsidRPr="002E56B9">
              <w:t>NOTE 5</w:t>
            </w:r>
          </w:p>
          <w:p w14:paraId="2E90902E" w14:textId="77777777" w:rsidR="00A735B3" w:rsidRPr="002E56B9" w:rsidRDefault="00A735B3" w:rsidP="00560F48">
            <w:pPr>
              <w:pStyle w:val="TAL"/>
            </w:pPr>
            <w:r w:rsidRPr="002E56B9">
              <w:t>Skip TC 6.3B.8.2.3 if UE supports SA and TS 38.521-1 TC 6.3.4.3 has been executed.</w:t>
            </w:r>
          </w:p>
        </w:tc>
      </w:tr>
      <w:tr w:rsidR="00A735B3" w:rsidRPr="002E56B9" w14:paraId="1B93D5C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A735B3" w:rsidRPr="002E56B9" w:rsidRDefault="00A735B3" w:rsidP="00560F48">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A735B3" w:rsidRPr="002E56B9" w:rsidRDefault="00A735B3" w:rsidP="00560F48">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A735B3" w:rsidRPr="002E56B9" w:rsidRDefault="00A735B3" w:rsidP="00560F48">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A735B3" w:rsidRPr="002E56B9" w:rsidRDefault="00A735B3" w:rsidP="00560F48">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A735B3" w:rsidRPr="002E56B9" w:rsidRDefault="00A735B3" w:rsidP="00560F48">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27FFF9" w14:textId="77777777" w:rsidR="00A735B3" w:rsidRPr="002E56B9" w:rsidRDefault="00A735B3" w:rsidP="00560F48">
            <w:pPr>
              <w:pStyle w:val="TAL"/>
            </w:pPr>
            <w:r w:rsidRPr="002E56B9">
              <w:t>NOTE 1</w:t>
            </w:r>
          </w:p>
        </w:tc>
      </w:tr>
      <w:tr w:rsidR="00A735B3" w:rsidRPr="002E56B9" w14:paraId="568D80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A735B3" w:rsidRPr="002E56B9" w:rsidRDefault="00A735B3" w:rsidP="00560F48">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A735B3" w:rsidRPr="002E56B9" w:rsidRDefault="00A735B3" w:rsidP="00560F48">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4547E5" w14:textId="77777777" w:rsidR="00A735B3" w:rsidRPr="002E56B9" w:rsidRDefault="00A735B3" w:rsidP="00560F48">
            <w:pPr>
              <w:pStyle w:val="TAL"/>
            </w:pPr>
            <w:r w:rsidRPr="002E56B9">
              <w:t>NOTE 5</w:t>
            </w:r>
          </w:p>
          <w:p w14:paraId="3AE3F728" w14:textId="77777777" w:rsidR="00A735B3" w:rsidRPr="002E56B9" w:rsidRDefault="00A735B3" w:rsidP="00560F48">
            <w:pPr>
              <w:pStyle w:val="TAL"/>
            </w:pPr>
            <w:r w:rsidRPr="002E56B9">
              <w:t>Skip TC 6.3B.8.3.1 if UE supports SA and TS 38.521-1 TC 6.3.4.4 has been executed.</w:t>
            </w:r>
          </w:p>
        </w:tc>
      </w:tr>
      <w:tr w:rsidR="00A735B3" w:rsidRPr="002E56B9" w14:paraId="57047E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A735B3" w:rsidRPr="002E56B9" w:rsidRDefault="00A735B3" w:rsidP="00560F48">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A735B3" w:rsidRPr="002E56B9" w:rsidRDefault="00A735B3" w:rsidP="00560F48">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FCE073" w14:textId="77777777" w:rsidR="00A735B3" w:rsidRPr="002E56B9" w:rsidRDefault="00A735B3" w:rsidP="00560F48">
            <w:pPr>
              <w:pStyle w:val="TAL"/>
            </w:pPr>
            <w:r w:rsidRPr="002E56B9">
              <w:t>NOTE 5</w:t>
            </w:r>
          </w:p>
          <w:p w14:paraId="103B8907" w14:textId="77777777" w:rsidR="00A735B3" w:rsidRPr="002E56B9" w:rsidRDefault="00A735B3" w:rsidP="00560F48">
            <w:pPr>
              <w:pStyle w:val="TAL"/>
            </w:pPr>
            <w:r w:rsidRPr="002E56B9">
              <w:t>Skip TC 6.3B.8.3.2 if UE supports SA and TS 38.521-1 TC 6.3.4.4 has been executed.</w:t>
            </w:r>
          </w:p>
        </w:tc>
      </w:tr>
      <w:tr w:rsidR="00A735B3" w:rsidRPr="002E56B9" w14:paraId="3A7C92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A735B3" w:rsidRPr="002E56B9" w:rsidRDefault="00A735B3" w:rsidP="00560F48">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A735B3" w:rsidRPr="002E56B9" w:rsidRDefault="00A735B3" w:rsidP="00560F48">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671F5" w14:textId="77777777" w:rsidR="00A735B3" w:rsidRPr="002E56B9" w:rsidRDefault="00A735B3" w:rsidP="00560F48">
            <w:pPr>
              <w:pStyle w:val="TAL"/>
            </w:pPr>
            <w:r w:rsidRPr="002E56B9">
              <w:t>NOTE 5</w:t>
            </w:r>
          </w:p>
          <w:p w14:paraId="666E8F4E" w14:textId="77777777" w:rsidR="00A735B3" w:rsidRPr="002E56B9" w:rsidRDefault="00A735B3" w:rsidP="00560F48">
            <w:pPr>
              <w:pStyle w:val="TAL"/>
            </w:pPr>
            <w:r w:rsidRPr="002E56B9">
              <w:t>Skip TC 6.3B.8.3.3 if UE supports SA and TS 38.521-1 TC 6.3.4.4 has been executed.</w:t>
            </w:r>
          </w:p>
        </w:tc>
      </w:tr>
      <w:tr w:rsidR="00A735B3" w:rsidRPr="002E56B9" w14:paraId="613AA0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A735B3" w:rsidRPr="002E56B9" w:rsidRDefault="00A735B3" w:rsidP="00560F48">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A735B3" w:rsidRPr="002E56B9" w:rsidRDefault="00A735B3" w:rsidP="00560F48">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382DE4F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53B48A80"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50323CFF"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318A6E" w14:textId="77777777" w:rsidR="00A735B3" w:rsidRPr="002E56B9" w:rsidRDefault="00A735B3" w:rsidP="00560F48">
            <w:pPr>
              <w:pStyle w:val="TAL"/>
            </w:pPr>
            <w:r w:rsidRPr="002E56B9">
              <w:t>NOTE 5</w:t>
            </w:r>
          </w:p>
          <w:p w14:paraId="13989FE4" w14:textId="325ADD14" w:rsidR="00A735B3" w:rsidRPr="002E56B9" w:rsidRDefault="00A735B3" w:rsidP="00560F48">
            <w:pPr>
              <w:pStyle w:val="TAL"/>
            </w:pPr>
            <w:r w:rsidRPr="002E56B9">
              <w:t>Skip TC 6.3B.8.3.4 if UE supports SA and TS 38.521-2 TC 6.3.4.4 has been executed.</w:t>
            </w:r>
          </w:p>
        </w:tc>
      </w:tr>
      <w:tr w:rsidR="00A735B3" w:rsidRPr="002E56B9" w14:paraId="0743778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A735B3" w:rsidRPr="002E56B9" w:rsidRDefault="00A735B3" w:rsidP="00560F48">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A735B3" w:rsidRPr="002E56B9" w:rsidRDefault="00A735B3" w:rsidP="00560F48">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A735B3" w:rsidRPr="002E56B9" w:rsidRDefault="00A735B3" w:rsidP="00560F48">
            <w:pPr>
              <w:pStyle w:val="TAL"/>
              <w:rPr>
                <w:b/>
                <w:lang w:eastAsia="zh-CN"/>
              </w:rPr>
            </w:pPr>
          </w:p>
        </w:tc>
      </w:tr>
      <w:tr w:rsidR="00A735B3" w:rsidRPr="002E56B9" w14:paraId="367A73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A735B3" w:rsidRPr="002E56B9" w:rsidRDefault="00A735B3" w:rsidP="00560F48">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A735B3" w:rsidRPr="002E56B9" w:rsidRDefault="00A735B3" w:rsidP="00560F48">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A735B3" w:rsidRPr="002E56B9" w:rsidRDefault="00A735B3" w:rsidP="00560F48">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A735B3" w:rsidRPr="002E56B9" w:rsidRDefault="00A735B3" w:rsidP="00560F48">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65CC04" w14:textId="77777777" w:rsidR="00A735B3" w:rsidRPr="002E56B9" w:rsidRDefault="00A735B3" w:rsidP="00560F48">
            <w:pPr>
              <w:pStyle w:val="TAL"/>
            </w:pPr>
            <w:r w:rsidRPr="002E56B9">
              <w:t>NOTE 5</w:t>
            </w:r>
          </w:p>
          <w:p w14:paraId="50505FDD" w14:textId="77777777" w:rsidR="00A735B3" w:rsidRPr="002E56B9" w:rsidRDefault="00A735B3" w:rsidP="00560F48">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711718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A735B3" w:rsidRPr="002E56B9" w:rsidRDefault="00A735B3" w:rsidP="00560F48">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A735B3" w:rsidRPr="002E56B9" w:rsidRDefault="00A735B3" w:rsidP="00560F48">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A735B3" w:rsidRPr="002E56B9" w:rsidRDefault="00A735B3" w:rsidP="00560F48">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A735B3" w:rsidRPr="002E56B9" w:rsidRDefault="00A735B3" w:rsidP="00560F48">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853B5C" w14:textId="77777777" w:rsidR="00A735B3" w:rsidRPr="002E56B9" w:rsidRDefault="00A735B3" w:rsidP="00560F48">
            <w:pPr>
              <w:pStyle w:val="TAL"/>
            </w:pPr>
            <w:r w:rsidRPr="002E56B9">
              <w:t>NOTE 5</w:t>
            </w:r>
          </w:p>
          <w:p w14:paraId="09432CB7" w14:textId="77777777" w:rsidR="00A735B3" w:rsidRPr="002E56B9" w:rsidRDefault="00A735B3" w:rsidP="00560F48">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351AB2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A735B3" w:rsidRPr="002E56B9" w:rsidRDefault="00A735B3" w:rsidP="00560F48">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A735B3" w:rsidRPr="002E56B9" w:rsidRDefault="00A735B3" w:rsidP="00560F48">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A735B3" w:rsidRPr="002E56B9" w:rsidRDefault="00A735B3" w:rsidP="00560F48">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A735B3" w:rsidRPr="002E56B9" w:rsidRDefault="00A735B3" w:rsidP="00560F48">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677F5" w14:textId="77777777" w:rsidR="00A735B3" w:rsidRPr="002E56B9" w:rsidRDefault="00A735B3" w:rsidP="00560F48">
            <w:pPr>
              <w:pStyle w:val="TAL"/>
              <w:rPr>
                <w:rFonts w:cs="Arial"/>
              </w:rPr>
            </w:pPr>
            <w:r w:rsidRPr="002E56B9">
              <w:rPr>
                <w:rFonts w:cs="Arial"/>
              </w:rPr>
              <w:t>NOTE 5</w:t>
            </w:r>
          </w:p>
          <w:p w14:paraId="28B4A495" w14:textId="77777777" w:rsidR="00A735B3" w:rsidRPr="002E56B9" w:rsidRDefault="00A735B3" w:rsidP="00560F48">
            <w:pPr>
              <w:pStyle w:val="TAL"/>
            </w:pPr>
            <w:r w:rsidRPr="002E56B9">
              <w:rPr>
                <w:rFonts w:cs="Arial"/>
              </w:rPr>
              <w:t>Skip TC 6.4B.1.3 if UE supports SA and TS 38.521-1 TC 6.4.1 has been executed.</w:t>
            </w:r>
          </w:p>
        </w:tc>
      </w:tr>
      <w:tr w:rsidR="00A735B3" w:rsidRPr="002E56B9" w14:paraId="36AA5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A735B3" w:rsidRPr="002E56B9" w:rsidRDefault="00A735B3" w:rsidP="00560F48">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A735B3" w:rsidRPr="002E56B9" w:rsidRDefault="00A735B3" w:rsidP="00560F48">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CF9408" w14:textId="77777777" w:rsidR="00A735B3" w:rsidRPr="002E56B9" w:rsidRDefault="00A735B3" w:rsidP="00560F48">
            <w:pPr>
              <w:pStyle w:val="TAL"/>
              <w:rPr>
                <w:rFonts w:cs="Arial"/>
              </w:rPr>
            </w:pPr>
            <w:r w:rsidRPr="002E56B9">
              <w:rPr>
                <w:rFonts w:cs="Arial"/>
              </w:rPr>
              <w:t>NOTE 5</w:t>
            </w:r>
          </w:p>
          <w:p w14:paraId="5F6EBF36" w14:textId="77777777" w:rsidR="00A735B3" w:rsidRPr="002E56B9" w:rsidRDefault="00A735B3" w:rsidP="00560F48">
            <w:pPr>
              <w:pStyle w:val="TAL"/>
            </w:pPr>
            <w:r w:rsidRPr="002E56B9">
              <w:rPr>
                <w:rFonts w:cs="Arial"/>
              </w:rPr>
              <w:t>Skip TC 6.4B.1.4 if UE supports SA and TS 38.521-2 TC 6.4.1 has been executed.</w:t>
            </w:r>
          </w:p>
        </w:tc>
      </w:tr>
      <w:tr w:rsidR="00A735B3" w:rsidRPr="002E56B9" w14:paraId="56B4DA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A735B3" w:rsidRPr="002E56B9" w:rsidRDefault="00A735B3" w:rsidP="00560F48">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A735B3" w:rsidRPr="002E56B9" w:rsidRDefault="00A735B3" w:rsidP="00560F48">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A735B3" w:rsidRPr="002E56B9" w:rsidRDefault="00A735B3" w:rsidP="00560F48">
            <w:pPr>
              <w:pStyle w:val="TAL"/>
              <w:rPr>
                <w:b/>
                <w:lang w:eastAsia="zh-CN"/>
              </w:rPr>
            </w:pPr>
          </w:p>
        </w:tc>
      </w:tr>
      <w:tr w:rsidR="00A735B3" w:rsidRPr="002E56B9" w14:paraId="4C34AE5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A735B3" w:rsidRPr="002E56B9" w:rsidRDefault="00A735B3" w:rsidP="00560F48">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A735B3" w:rsidRPr="002E56B9" w:rsidRDefault="00A735B3" w:rsidP="00560F48">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BA7C66E" w14:textId="77777777" w:rsidR="00A735B3" w:rsidRPr="002E56B9" w:rsidRDefault="00A735B3" w:rsidP="00560F48">
            <w:pPr>
              <w:pStyle w:val="TAL"/>
              <w:rPr>
                <w:rFonts w:cs="Arial"/>
              </w:rPr>
            </w:pPr>
            <w:r w:rsidRPr="002E56B9">
              <w:rPr>
                <w:rFonts w:cs="Arial"/>
              </w:rPr>
              <w:t>NOTE 5</w:t>
            </w:r>
          </w:p>
          <w:p w14:paraId="7E743C27" w14:textId="77777777" w:rsidR="00A735B3" w:rsidRPr="002E56B9" w:rsidRDefault="00A735B3" w:rsidP="00560F48">
            <w:pPr>
              <w:pStyle w:val="TAL"/>
            </w:pPr>
            <w:r w:rsidRPr="002E56B9">
              <w:rPr>
                <w:rFonts w:cs="Arial"/>
              </w:rPr>
              <w:t>Skip TC 6.4B.1.4_1.1 if UE supports SA and TS 38.521-2 TC 6.4A.1.1 has been executed.</w:t>
            </w:r>
          </w:p>
        </w:tc>
      </w:tr>
      <w:tr w:rsidR="00A735B3" w:rsidRPr="002E56B9" w14:paraId="639C8A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A735B3" w:rsidRPr="002E56B9" w:rsidRDefault="00A735B3" w:rsidP="00560F48">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A735B3" w:rsidRPr="002E56B9" w:rsidRDefault="00A735B3" w:rsidP="00560F48">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420AF5C" w14:textId="77777777" w:rsidR="00A735B3" w:rsidRPr="002E56B9" w:rsidRDefault="00A735B3" w:rsidP="00560F48">
            <w:pPr>
              <w:pStyle w:val="TAL"/>
              <w:rPr>
                <w:rFonts w:cs="Arial"/>
              </w:rPr>
            </w:pPr>
            <w:r w:rsidRPr="002E56B9">
              <w:rPr>
                <w:rFonts w:cs="Arial"/>
              </w:rPr>
              <w:t>NOTE 5</w:t>
            </w:r>
          </w:p>
          <w:p w14:paraId="44F41A2A" w14:textId="77777777" w:rsidR="00A735B3" w:rsidRPr="002E56B9" w:rsidRDefault="00A735B3" w:rsidP="00560F48">
            <w:pPr>
              <w:pStyle w:val="TAL"/>
            </w:pPr>
            <w:r w:rsidRPr="002E56B9">
              <w:rPr>
                <w:rFonts w:cs="Arial"/>
              </w:rPr>
              <w:t>Skip TC 6.4B.1.4_1.2 if UE supports SA and TS 38.521-2 TC 6.4A.1.2 has been executed.</w:t>
            </w:r>
          </w:p>
        </w:tc>
      </w:tr>
      <w:tr w:rsidR="00A735B3" w:rsidRPr="002E56B9" w14:paraId="0A11D2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A735B3" w:rsidRPr="002E56B9" w:rsidRDefault="00A735B3" w:rsidP="00560F48">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A735B3" w:rsidRPr="002E56B9" w:rsidRDefault="00A735B3" w:rsidP="00560F48">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1435D" w14:textId="77777777" w:rsidR="00A735B3" w:rsidRPr="002E56B9" w:rsidRDefault="00A735B3" w:rsidP="00560F48">
            <w:pPr>
              <w:pStyle w:val="TAL"/>
              <w:rPr>
                <w:rFonts w:cs="Arial"/>
              </w:rPr>
            </w:pPr>
            <w:r w:rsidRPr="002E56B9">
              <w:rPr>
                <w:rFonts w:cs="Arial"/>
              </w:rPr>
              <w:t>NOTE 5</w:t>
            </w:r>
          </w:p>
          <w:p w14:paraId="17C20A4C" w14:textId="77777777" w:rsidR="00A735B3" w:rsidRPr="002E56B9" w:rsidRDefault="00A735B3" w:rsidP="00560F48">
            <w:pPr>
              <w:pStyle w:val="TAL"/>
            </w:pPr>
            <w:r w:rsidRPr="002E56B9">
              <w:rPr>
                <w:rFonts w:cs="Arial"/>
              </w:rPr>
              <w:t>Skip TC 6.4B.1.4_1.3 if UE supports SA and TS 38.521-2 TC 6.4A.1.3 has been executed.</w:t>
            </w:r>
          </w:p>
        </w:tc>
      </w:tr>
      <w:tr w:rsidR="00A735B3" w:rsidRPr="002E56B9" w14:paraId="10E119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A735B3" w:rsidRPr="002E56B9" w:rsidRDefault="00A735B3" w:rsidP="00560F48">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A735B3" w:rsidRPr="002E56B9" w:rsidRDefault="00A735B3" w:rsidP="00560F48">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91A705" w14:textId="77777777" w:rsidR="00A735B3" w:rsidRPr="002E56B9" w:rsidRDefault="00A735B3" w:rsidP="00560F48">
            <w:pPr>
              <w:pStyle w:val="TAL"/>
              <w:rPr>
                <w:rFonts w:cs="Arial"/>
              </w:rPr>
            </w:pPr>
            <w:r w:rsidRPr="002E56B9">
              <w:rPr>
                <w:rFonts w:cs="Arial"/>
              </w:rPr>
              <w:t>NOTE 5</w:t>
            </w:r>
          </w:p>
          <w:p w14:paraId="00C140D7" w14:textId="77777777" w:rsidR="00A735B3" w:rsidRPr="002E56B9" w:rsidRDefault="00A735B3" w:rsidP="00560F48">
            <w:pPr>
              <w:pStyle w:val="TAL"/>
            </w:pPr>
            <w:r w:rsidRPr="002E56B9">
              <w:rPr>
                <w:rFonts w:cs="Arial"/>
              </w:rPr>
              <w:t>Skip TC 6.4B.2.1.1 if UE supports SA and TS 38.521-1 TC 6.4.2.1 has been executed.</w:t>
            </w:r>
          </w:p>
        </w:tc>
      </w:tr>
      <w:tr w:rsidR="00A735B3" w:rsidRPr="002E56B9" w14:paraId="4BCD8FB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A735B3" w:rsidRPr="002E56B9" w:rsidRDefault="00A735B3" w:rsidP="00560F48">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A735B3" w:rsidRPr="002E56B9" w:rsidRDefault="00A735B3" w:rsidP="00560F48">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463E46" w14:textId="77777777" w:rsidR="00A735B3" w:rsidRPr="002E56B9" w:rsidRDefault="00A735B3" w:rsidP="00560F48">
            <w:pPr>
              <w:pStyle w:val="TAL"/>
              <w:rPr>
                <w:rFonts w:cs="Arial"/>
              </w:rPr>
            </w:pPr>
            <w:r w:rsidRPr="002E56B9">
              <w:rPr>
                <w:rFonts w:cs="Arial"/>
              </w:rPr>
              <w:t>NOTE 5</w:t>
            </w:r>
          </w:p>
          <w:p w14:paraId="71CFCBE2" w14:textId="77777777" w:rsidR="00A735B3" w:rsidRPr="002E56B9" w:rsidRDefault="00A735B3" w:rsidP="00560F48">
            <w:pPr>
              <w:pStyle w:val="TAL"/>
            </w:pPr>
            <w:r w:rsidRPr="002E56B9">
              <w:rPr>
                <w:rFonts w:cs="Arial"/>
              </w:rPr>
              <w:t>Skip TC 6.4B.2.1.2 if UE supports SA and TS 38.521-1 TC 6.4.2.2 has been executed.</w:t>
            </w:r>
          </w:p>
        </w:tc>
      </w:tr>
      <w:tr w:rsidR="00A735B3" w:rsidRPr="002E56B9" w14:paraId="3816AD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A735B3" w:rsidRPr="002E56B9" w:rsidRDefault="00A735B3" w:rsidP="00560F48">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A735B3" w:rsidRPr="002E56B9" w:rsidRDefault="00A735B3" w:rsidP="00560F48">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A362EC" w14:textId="77777777" w:rsidR="00A735B3" w:rsidRPr="002E56B9" w:rsidRDefault="00A735B3" w:rsidP="00560F48">
            <w:pPr>
              <w:pStyle w:val="TAL"/>
            </w:pPr>
          </w:p>
        </w:tc>
      </w:tr>
      <w:tr w:rsidR="00A735B3" w:rsidRPr="002E56B9" w14:paraId="74E04AA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A735B3" w:rsidRPr="002E56B9" w:rsidRDefault="00A735B3" w:rsidP="00560F48">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A735B3" w:rsidRPr="002E56B9" w:rsidRDefault="00A735B3" w:rsidP="00560F48">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A735B3" w:rsidRPr="002E56B9" w:rsidRDefault="00A735B3" w:rsidP="00560F48">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A735B3" w:rsidRPr="002E56B9" w:rsidRDefault="00A735B3" w:rsidP="00560F48">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B4039A" w14:textId="77777777" w:rsidR="00A735B3" w:rsidRPr="002E56B9" w:rsidRDefault="00A735B3" w:rsidP="00560F48">
            <w:pPr>
              <w:pStyle w:val="TAL"/>
              <w:rPr>
                <w:rFonts w:cs="Arial"/>
              </w:rPr>
            </w:pPr>
            <w:r w:rsidRPr="002E56B9">
              <w:rPr>
                <w:rFonts w:cs="Arial"/>
              </w:rPr>
              <w:t>NOTE 5</w:t>
            </w:r>
          </w:p>
          <w:p w14:paraId="2AFADC40" w14:textId="77777777" w:rsidR="00A735B3" w:rsidRPr="002E56B9" w:rsidRDefault="00A735B3" w:rsidP="00560F48">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5056C6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A735B3" w:rsidRPr="002E56B9" w:rsidRDefault="00A735B3" w:rsidP="00560F48">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A735B3" w:rsidRPr="002E56B9" w:rsidRDefault="00A735B3" w:rsidP="00560F48">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6AE59F" w14:textId="77777777" w:rsidR="00A735B3" w:rsidRPr="002E56B9" w:rsidRDefault="00A735B3" w:rsidP="00560F48">
            <w:pPr>
              <w:pStyle w:val="TAL"/>
              <w:rPr>
                <w:rFonts w:cs="Arial"/>
              </w:rPr>
            </w:pPr>
            <w:r w:rsidRPr="002E56B9">
              <w:rPr>
                <w:rFonts w:cs="Arial"/>
              </w:rPr>
              <w:t>NOTE 5</w:t>
            </w:r>
          </w:p>
          <w:p w14:paraId="71F7F3F4" w14:textId="77777777" w:rsidR="00A735B3" w:rsidRPr="002E56B9" w:rsidRDefault="00A735B3" w:rsidP="00560F48">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11DD05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A735B3" w:rsidRPr="002E56B9" w:rsidRDefault="00A735B3" w:rsidP="00560F48">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A735B3" w:rsidRPr="002E56B9" w:rsidRDefault="00A735B3" w:rsidP="00560F48">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78302D" w14:textId="77777777" w:rsidR="00A735B3" w:rsidRPr="002E56B9" w:rsidRDefault="00A735B3" w:rsidP="00560F48">
            <w:pPr>
              <w:pStyle w:val="TAL"/>
              <w:rPr>
                <w:rFonts w:cs="Arial"/>
              </w:rPr>
            </w:pPr>
            <w:r w:rsidRPr="002E56B9">
              <w:rPr>
                <w:rFonts w:cs="Arial"/>
              </w:rPr>
              <w:t>NOTE 5</w:t>
            </w:r>
          </w:p>
          <w:p w14:paraId="64DD1E37" w14:textId="77777777" w:rsidR="00A735B3" w:rsidRPr="002E56B9" w:rsidRDefault="00A735B3" w:rsidP="00560F48">
            <w:pPr>
              <w:pStyle w:val="TAL"/>
            </w:pPr>
            <w:r w:rsidRPr="002E56B9">
              <w:rPr>
                <w:rFonts w:cs="Arial"/>
              </w:rPr>
              <w:t>Skip TC 6.4B.2.2.2 if UE supports SA and TS 38.521-1 TC 6.4.2.2has been executed.</w:t>
            </w:r>
          </w:p>
        </w:tc>
      </w:tr>
      <w:tr w:rsidR="00A735B3" w:rsidRPr="002E56B9" w14:paraId="498DCE9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A735B3" w:rsidRPr="002E56B9" w:rsidRDefault="00A735B3" w:rsidP="00560F48">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A735B3" w:rsidRPr="002E56B9" w:rsidRDefault="00A735B3" w:rsidP="00560F48">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C18DAF" w14:textId="77777777" w:rsidR="00A735B3" w:rsidRPr="002E56B9" w:rsidRDefault="00A735B3" w:rsidP="00560F48">
            <w:pPr>
              <w:pStyle w:val="TAL"/>
            </w:pPr>
            <w:r w:rsidRPr="002E56B9">
              <w:t>NOTE 5</w:t>
            </w:r>
          </w:p>
          <w:p w14:paraId="5F653ACE" w14:textId="77777777" w:rsidR="00A735B3" w:rsidRPr="002E56B9" w:rsidRDefault="00A735B3" w:rsidP="00560F48">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735B3" w:rsidRPr="002E56B9" w14:paraId="27E77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A735B3" w:rsidRPr="002E56B9" w:rsidRDefault="00A735B3" w:rsidP="00560F48">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A735B3" w:rsidRPr="002E56B9" w:rsidRDefault="00A735B3" w:rsidP="00560F48">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A735B3" w:rsidRPr="002E56B9" w:rsidRDefault="00A735B3" w:rsidP="00560F48">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A735B3" w:rsidRPr="002E56B9" w:rsidRDefault="00A735B3" w:rsidP="00560F48">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CC945E" w14:textId="77777777" w:rsidR="00A735B3" w:rsidRPr="002E56B9" w:rsidRDefault="00A735B3" w:rsidP="00560F48">
            <w:pPr>
              <w:pStyle w:val="TAL"/>
              <w:rPr>
                <w:rFonts w:cs="Arial"/>
              </w:rPr>
            </w:pPr>
            <w:r w:rsidRPr="002E56B9">
              <w:rPr>
                <w:rFonts w:cs="Arial"/>
              </w:rPr>
              <w:t>NOTE 5</w:t>
            </w:r>
          </w:p>
          <w:p w14:paraId="42649651" w14:textId="77777777" w:rsidR="00A735B3" w:rsidRPr="002E56B9" w:rsidRDefault="00A735B3" w:rsidP="00560F48">
            <w:pPr>
              <w:pStyle w:val="TAL"/>
            </w:pPr>
            <w:r w:rsidRPr="002E56B9">
              <w:rPr>
                <w:rFonts w:cs="Arial"/>
              </w:rPr>
              <w:t xml:space="preserve">Skip TC 6.4B.2.2.4 if UE supports SA and TS 38.521-1 TC 6.4.2.4 has been executed. </w:t>
            </w:r>
          </w:p>
        </w:tc>
      </w:tr>
      <w:tr w:rsidR="00A735B3" w:rsidRPr="002E56B9" w14:paraId="135204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A735B3" w:rsidRPr="002E56B9" w:rsidRDefault="00A735B3" w:rsidP="00560F48">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A735B3" w:rsidRPr="002E56B9" w:rsidRDefault="00A735B3" w:rsidP="00560F48">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C722F2" w14:textId="77777777" w:rsidR="00A735B3" w:rsidRPr="002E56B9" w:rsidRDefault="00A735B3" w:rsidP="00560F48">
            <w:pPr>
              <w:pStyle w:val="TAL"/>
              <w:rPr>
                <w:rFonts w:cs="Arial"/>
              </w:rPr>
            </w:pPr>
            <w:r w:rsidRPr="002E56B9">
              <w:rPr>
                <w:rFonts w:cs="Arial"/>
              </w:rPr>
              <w:t>NOTE 5</w:t>
            </w:r>
          </w:p>
          <w:p w14:paraId="4494962D" w14:textId="77777777" w:rsidR="00A735B3" w:rsidRPr="002E56B9" w:rsidRDefault="00A735B3" w:rsidP="00560F48">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426D854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A735B3" w:rsidRPr="002E56B9" w:rsidRDefault="00A735B3" w:rsidP="00560F48">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A735B3" w:rsidRPr="002E56B9" w:rsidRDefault="00A735B3" w:rsidP="00560F48">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B8749A" w14:textId="77777777" w:rsidR="00A735B3" w:rsidRPr="002E56B9" w:rsidRDefault="00A735B3" w:rsidP="00560F48">
            <w:pPr>
              <w:pStyle w:val="TAL"/>
              <w:rPr>
                <w:rFonts w:cs="Arial"/>
              </w:rPr>
            </w:pPr>
            <w:r w:rsidRPr="002E56B9">
              <w:rPr>
                <w:rFonts w:cs="Arial"/>
              </w:rPr>
              <w:t>NOTE 5</w:t>
            </w:r>
          </w:p>
          <w:p w14:paraId="3A5DFADB" w14:textId="77777777" w:rsidR="00A735B3" w:rsidRPr="002E56B9" w:rsidRDefault="00A735B3" w:rsidP="00560F48">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735B3" w:rsidRPr="002E56B9" w14:paraId="125826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A735B3" w:rsidRPr="002E56B9" w:rsidRDefault="00A735B3" w:rsidP="00560F48">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A735B3" w:rsidRPr="002E56B9" w:rsidRDefault="00A735B3" w:rsidP="00560F48">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117829" w14:textId="77777777" w:rsidR="00A735B3" w:rsidRPr="002E56B9" w:rsidRDefault="00A735B3" w:rsidP="00560F48">
            <w:pPr>
              <w:pStyle w:val="TAL"/>
              <w:rPr>
                <w:rFonts w:cs="Arial"/>
              </w:rPr>
            </w:pPr>
            <w:r w:rsidRPr="002E56B9">
              <w:rPr>
                <w:rFonts w:cs="Arial"/>
              </w:rPr>
              <w:t>NOTE 5</w:t>
            </w:r>
          </w:p>
          <w:p w14:paraId="713B7DDB" w14:textId="77777777" w:rsidR="00A735B3" w:rsidRPr="002E56B9" w:rsidRDefault="00A735B3" w:rsidP="00560F48">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735B3" w:rsidRPr="002E56B9" w14:paraId="1EF2F4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A735B3" w:rsidRPr="002E56B9" w:rsidRDefault="00A735B3" w:rsidP="00560F48">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A735B3" w:rsidRPr="002E56B9" w:rsidRDefault="00A735B3" w:rsidP="00560F48">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DCBA7B" w14:textId="77777777" w:rsidR="00A735B3" w:rsidRPr="002E56B9" w:rsidRDefault="00A735B3" w:rsidP="00560F48">
            <w:pPr>
              <w:pStyle w:val="TAL"/>
              <w:rPr>
                <w:rFonts w:cs="Arial"/>
              </w:rPr>
            </w:pPr>
            <w:r w:rsidRPr="002E56B9">
              <w:rPr>
                <w:rFonts w:cs="Arial"/>
              </w:rPr>
              <w:t>NOTE 5</w:t>
            </w:r>
          </w:p>
          <w:p w14:paraId="1BEAEF81" w14:textId="77777777" w:rsidR="00A735B3" w:rsidRPr="002E56B9" w:rsidRDefault="00A735B3" w:rsidP="00560F48">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46CC1C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A735B3" w:rsidRPr="002E56B9" w:rsidRDefault="00A735B3" w:rsidP="00560F48">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A735B3" w:rsidRPr="002E56B9" w:rsidRDefault="00A735B3" w:rsidP="00560F48">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67AA71D" w14:textId="77777777" w:rsidR="00A735B3" w:rsidRPr="002E56B9" w:rsidRDefault="00A735B3" w:rsidP="00560F48">
            <w:pPr>
              <w:pStyle w:val="TAL"/>
              <w:rPr>
                <w:rFonts w:cs="Arial"/>
                <w:lang w:eastAsia="zh-TW"/>
              </w:rPr>
            </w:pPr>
            <w:r w:rsidRPr="002E56B9">
              <w:rPr>
                <w:rFonts w:cs="Arial"/>
                <w:lang w:eastAsia="zh-TW"/>
              </w:rPr>
              <w:t>NOTE 1</w:t>
            </w:r>
          </w:p>
          <w:p w14:paraId="2A69C7CC" w14:textId="77777777" w:rsidR="00A735B3" w:rsidRPr="002E56B9" w:rsidRDefault="00A735B3" w:rsidP="00560F48">
            <w:pPr>
              <w:pStyle w:val="TAL"/>
              <w:rPr>
                <w:rFonts w:cs="Arial"/>
              </w:rPr>
            </w:pPr>
            <w:r w:rsidRPr="002E56B9">
              <w:rPr>
                <w:rFonts w:cs="Arial"/>
              </w:rPr>
              <w:t>NOTE 5</w:t>
            </w:r>
          </w:p>
          <w:p w14:paraId="3722A2C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735B3" w:rsidRPr="002E56B9" w14:paraId="0E40A3E6"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A735B3" w:rsidRPr="002E56B9" w:rsidRDefault="00A735B3" w:rsidP="00560F48">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A735B3" w:rsidRPr="002E56B9" w:rsidRDefault="00A735B3" w:rsidP="00560F48">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A735B3" w:rsidRPr="002E56B9" w:rsidRDefault="00A735B3" w:rsidP="00560F48">
            <w:pPr>
              <w:pStyle w:val="TAL"/>
              <w:rPr>
                <w:rFonts w:cs="Arial"/>
                <w:lang w:val="fr-FR" w:eastAsia="fr-FR"/>
              </w:rPr>
            </w:pPr>
            <w:r w:rsidRPr="002E56B9">
              <w:rPr>
                <w:rFonts w:cs="Arial"/>
                <w:lang w:val="fr-FR" w:eastAsia="fr-FR"/>
              </w:rPr>
              <w:t>PC1</w:t>
            </w:r>
          </w:p>
          <w:p w14:paraId="366D1572" w14:textId="77777777" w:rsidR="00A735B3" w:rsidRPr="002E56B9" w:rsidRDefault="00A735B3" w:rsidP="00560F48">
            <w:pPr>
              <w:pStyle w:val="TAL"/>
              <w:rPr>
                <w:rFonts w:eastAsiaTheme="minorHAnsi" w:cs="Arial"/>
                <w:lang w:val="fr-FR" w:eastAsia="fr-FR"/>
              </w:rPr>
            </w:pPr>
            <w:r w:rsidRPr="002E56B9">
              <w:rPr>
                <w:rFonts w:cs="Arial"/>
                <w:lang w:val="fr-FR" w:eastAsia="fr-FR"/>
              </w:rPr>
              <w:t>PC2</w:t>
            </w:r>
          </w:p>
          <w:p w14:paraId="11DC76DB" w14:textId="77777777" w:rsidR="00A735B3" w:rsidRPr="002E56B9" w:rsidRDefault="00A735B3" w:rsidP="00560F48">
            <w:pPr>
              <w:pStyle w:val="TAL"/>
              <w:rPr>
                <w:rFonts w:cs="Arial"/>
                <w:lang w:val="fr-FR" w:eastAsia="fr-FR"/>
              </w:rPr>
            </w:pPr>
            <w:r w:rsidRPr="002E56B9">
              <w:rPr>
                <w:rFonts w:cs="Arial"/>
                <w:lang w:val="fr-FR" w:eastAsia="fr-FR"/>
              </w:rPr>
              <w:t>PC3</w:t>
            </w:r>
          </w:p>
          <w:p w14:paraId="51C86B20" w14:textId="77777777" w:rsidR="00A735B3" w:rsidRPr="002E56B9" w:rsidRDefault="00A735B3" w:rsidP="00560F48">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10C293FA" w14:textId="77777777" w:rsidR="00A735B3" w:rsidRPr="002E56B9" w:rsidRDefault="00A735B3" w:rsidP="00560F48">
            <w:pPr>
              <w:pStyle w:val="TAL"/>
              <w:rPr>
                <w:rFonts w:cs="Arial"/>
                <w:lang w:eastAsia="zh-TW"/>
              </w:rPr>
            </w:pPr>
            <w:r w:rsidRPr="002E56B9">
              <w:rPr>
                <w:rFonts w:cs="Arial"/>
                <w:lang w:eastAsia="zh-TW"/>
              </w:rPr>
              <w:t>NOTE 1</w:t>
            </w:r>
          </w:p>
          <w:p w14:paraId="13B3A023" w14:textId="77777777" w:rsidR="00A735B3" w:rsidRPr="002E56B9" w:rsidRDefault="00A735B3" w:rsidP="00560F48">
            <w:pPr>
              <w:pStyle w:val="TAL"/>
              <w:rPr>
                <w:rFonts w:cs="Arial"/>
              </w:rPr>
            </w:pPr>
            <w:r w:rsidRPr="002E56B9">
              <w:rPr>
                <w:rFonts w:cs="Arial"/>
              </w:rPr>
              <w:t>NOTE 5</w:t>
            </w:r>
          </w:p>
          <w:p w14:paraId="6D1308AC" w14:textId="77777777" w:rsidR="00A735B3" w:rsidRPr="002E56B9" w:rsidRDefault="00A735B3" w:rsidP="00560F48">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735B3" w:rsidRPr="002E56B9" w14:paraId="2DB601F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A735B3" w:rsidRPr="002E56B9" w:rsidRDefault="00A735B3" w:rsidP="00560F48">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A735B3" w:rsidRPr="002E56B9" w:rsidRDefault="00A735B3" w:rsidP="00560F48">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A735B3" w:rsidRPr="002E56B9" w:rsidRDefault="00A735B3" w:rsidP="00560F48">
            <w:pPr>
              <w:pStyle w:val="TAL"/>
              <w:rPr>
                <w:b/>
                <w:lang w:eastAsia="zh-CN"/>
              </w:rPr>
            </w:pPr>
          </w:p>
        </w:tc>
      </w:tr>
      <w:tr w:rsidR="00A735B3" w:rsidRPr="002E56B9" w14:paraId="4856136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A735B3" w:rsidRPr="002E56B9" w:rsidRDefault="00A735B3" w:rsidP="00560F48">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A735B3" w:rsidRPr="002E56B9" w:rsidRDefault="00A735B3" w:rsidP="00560F48">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E13DDD9" w14:textId="77777777" w:rsidR="00A735B3" w:rsidRPr="002E56B9" w:rsidRDefault="00A735B3" w:rsidP="00560F48">
            <w:pPr>
              <w:pStyle w:val="TAL"/>
              <w:rPr>
                <w:rFonts w:cs="Arial"/>
                <w:lang w:eastAsia="zh-TW"/>
              </w:rPr>
            </w:pPr>
            <w:r w:rsidRPr="002E56B9">
              <w:rPr>
                <w:rFonts w:cs="Arial"/>
                <w:lang w:eastAsia="zh-TW"/>
              </w:rPr>
              <w:t>NOTE 1</w:t>
            </w:r>
          </w:p>
          <w:p w14:paraId="0B32AF78" w14:textId="77777777" w:rsidR="00A735B3" w:rsidRPr="002E56B9" w:rsidRDefault="00A735B3" w:rsidP="00560F48">
            <w:pPr>
              <w:pStyle w:val="TAL"/>
              <w:rPr>
                <w:rFonts w:cs="Arial"/>
              </w:rPr>
            </w:pPr>
            <w:r w:rsidRPr="002E56B9">
              <w:rPr>
                <w:rFonts w:cs="Arial"/>
              </w:rPr>
              <w:t>NOTE 5</w:t>
            </w:r>
          </w:p>
          <w:p w14:paraId="328235C8"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735B3" w:rsidRPr="002E56B9" w14:paraId="06B48D1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A735B3" w:rsidRPr="002E56B9" w:rsidRDefault="00A735B3" w:rsidP="00560F48">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A735B3" w:rsidRPr="002E56B9" w:rsidRDefault="00A735B3" w:rsidP="00560F48">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47F92C6" w14:textId="77777777" w:rsidR="00A735B3" w:rsidRPr="002E56B9" w:rsidRDefault="00A735B3" w:rsidP="00560F48">
            <w:pPr>
              <w:pStyle w:val="TAL"/>
              <w:rPr>
                <w:rFonts w:cs="Arial"/>
                <w:lang w:eastAsia="zh-TW"/>
              </w:rPr>
            </w:pPr>
            <w:r w:rsidRPr="002E56B9">
              <w:rPr>
                <w:rFonts w:cs="Arial"/>
                <w:lang w:eastAsia="zh-TW"/>
              </w:rPr>
              <w:t>NOTE 1</w:t>
            </w:r>
          </w:p>
          <w:p w14:paraId="2D2E643D" w14:textId="77777777" w:rsidR="00A735B3" w:rsidRPr="002E56B9" w:rsidRDefault="00A735B3" w:rsidP="00560F48">
            <w:pPr>
              <w:pStyle w:val="TAL"/>
              <w:rPr>
                <w:rFonts w:cs="Arial"/>
              </w:rPr>
            </w:pPr>
            <w:r w:rsidRPr="002E56B9">
              <w:rPr>
                <w:rFonts w:cs="Arial"/>
              </w:rPr>
              <w:t>NOTE 5</w:t>
            </w:r>
          </w:p>
          <w:p w14:paraId="67C83560"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735B3" w:rsidRPr="002E56B9" w14:paraId="3A39B0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A735B3" w:rsidRPr="002E56B9" w:rsidRDefault="00A735B3" w:rsidP="00560F48">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A735B3" w:rsidRPr="002E56B9" w:rsidRDefault="00A735B3" w:rsidP="00560F48">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FA35812" w14:textId="77777777" w:rsidR="00A735B3" w:rsidRPr="002E56B9" w:rsidRDefault="00A735B3" w:rsidP="00560F48">
            <w:pPr>
              <w:pStyle w:val="TAL"/>
              <w:rPr>
                <w:rFonts w:cs="Arial"/>
                <w:lang w:eastAsia="zh-TW"/>
              </w:rPr>
            </w:pPr>
            <w:r w:rsidRPr="002E56B9">
              <w:rPr>
                <w:rFonts w:cs="Arial"/>
                <w:lang w:eastAsia="zh-TW"/>
              </w:rPr>
              <w:t>NOTE 1</w:t>
            </w:r>
          </w:p>
          <w:p w14:paraId="487694CA" w14:textId="77777777" w:rsidR="00A735B3" w:rsidRPr="002E56B9" w:rsidRDefault="00A735B3" w:rsidP="00560F48">
            <w:pPr>
              <w:pStyle w:val="TAL"/>
              <w:rPr>
                <w:rFonts w:cs="Arial"/>
              </w:rPr>
            </w:pPr>
            <w:r w:rsidRPr="002E56B9">
              <w:rPr>
                <w:rFonts w:cs="Arial"/>
              </w:rPr>
              <w:t>NOTE 5</w:t>
            </w:r>
          </w:p>
          <w:p w14:paraId="0836D297"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735B3" w:rsidRPr="002E56B9" w14:paraId="478CAB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A735B3" w:rsidRPr="002E56B9" w:rsidRDefault="00A735B3" w:rsidP="00560F48">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A735B3" w:rsidRPr="002E56B9" w:rsidRDefault="00A735B3" w:rsidP="00560F48">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A735B3" w:rsidRPr="002E56B9" w:rsidRDefault="00A735B3" w:rsidP="00560F48">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0DA557" w14:textId="77777777" w:rsidR="00A735B3" w:rsidRPr="002E56B9" w:rsidRDefault="00A735B3" w:rsidP="00560F48">
            <w:pPr>
              <w:pStyle w:val="TAL"/>
              <w:rPr>
                <w:rFonts w:cs="Arial"/>
                <w:lang w:eastAsia="zh-TW"/>
              </w:rPr>
            </w:pPr>
            <w:r w:rsidRPr="002E56B9">
              <w:t>NOTE 1</w:t>
            </w:r>
          </w:p>
        </w:tc>
      </w:tr>
      <w:tr w:rsidR="00A735B3" w:rsidRPr="002E56B9" w14:paraId="74F440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A735B3" w:rsidRPr="002E56B9" w:rsidRDefault="00A735B3" w:rsidP="00560F48">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A735B3" w:rsidRPr="002E56B9" w:rsidRDefault="00A735B3" w:rsidP="00560F48">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3FA9B6" w14:textId="77777777" w:rsidR="00A735B3" w:rsidRPr="002E56B9" w:rsidRDefault="00A735B3" w:rsidP="00560F48">
            <w:pPr>
              <w:pStyle w:val="TAL"/>
              <w:rPr>
                <w:rFonts w:cs="Arial"/>
              </w:rPr>
            </w:pPr>
            <w:r w:rsidRPr="002E56B9">
              <w:rPr>
                <w:rFonts w:cs="Arial"/>
              </w:rPr>
              <w:t>NOTE 5</w:t>
            </w:r>
          </w:p>
          <w:p w14:paraId="7B5E8A8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735B3" w:rsidRPr="002E56B9" w14:paraId="61680DE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A735B3" w:rsidRPr="002E56B9" w:rsidRDefault="00A735B3" w:rsidP="00560F48">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A735B3" w:rsidRPr="002E56B9" w:rsidRDefault="00A735B3" w:rsidP="00560F48">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A735B3" w:rsidRPr="002E56B9" w:rsidRDefault="00A735B3" w:rsidP="00560F48">
            <w:pPr>
              <w:pStyle w:val="TAL"/>
              <w:rPr>
                <w:b/>
                <w:lang w:eastAsia="zh-CN"/>
              </w:rPr>
            </w:pPr>
          </w:p>
        </w:tc>
      </w:tr>
      <w:tr w:rsidR="00A735B3" w:rsidRPr="002E56B9" w14:paraId="0DF5A6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A735B3" w:rsidRPr="002E56B9" w:rsidRDefault="00A735B3" w:rsidP="00560F48">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A735B3" w:rsidRPr="002E56B9" w:rsidRDefault="00A735B3" w:rsidP="00560F48">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50DD9B7" w14:textId="77777777" w:rsidR="00A735B3" w:rsidRPr="002E56B9" w:rsidRDefault="00A735B3" w:rsidP="00560F48">
            <w:pPr>
              <w:pStyle w:val="TAL"/>
              <w:rPr>
                <w:rFonts w:cs="Arial"/>
                <w:lang w:eastAsia="zh-TW"/>
              </w:rPr>
            </w:pPr>
            <w:r w:rsidRPr="002E56B9">
              <w:rPr>
                <w:rFonts w:cs="Arial"/>
                <w:lang w:eastAsia="zh-TW"/>
              </w:rPr>
              <w:t>NOTE 1</w:t>
            </w:r>
          </w:p>
          <w:p w14:paraId="0F66291C" w14:textId="77777777" w:rsidR="00A735B3" w:rsidRPr="002E56B9" w:rsidRDefault="00A735B3" w:rsidP="00560F48">
            <w:pPr>
              <w:pStyle w:val="TAL"/>
              <w:rPr>
                <w:rFonts w:cs="Arial"/>
              </w:rPr>
            </w:pPr>
            <w:r w:rsidRPr="002E56B9">
              <w:rPr>
                <w:rFonts w:cs="Arial"/>
              </w:rPr>
              <w:t>NOTE 5</w:t>
            </w:r>
          </w:p>
          <w:p w14:paraId="5D43D2AA"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735B3" w:rsidRPr="002E56B9" w14:paraId="49E01BA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A735B3" w:rsidRPr="002E56B9" w:rsidRDefault="00A735B3" w:rsidP="00560F48">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A735B3" w:rsidRPr="002E56B9" w:rsidRDefault="00A735B3" w:rsidP="00560F48">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0B4E9A" w14:textId="77777777" w:rsidR="00A735B3" w:rsidRPr="002E56B9" w:rsidRDefault="00A735B3" w:rsidP="00560F48">
            <w:pPr>
              <w:pStyle w:val="TAL"/>
              <w:rPr>
                <w:rFonts w:cs="Arial"/>
                <w:lang w:eastAsia="zh-TW"/>
              </w:rPr>
            </w:pPr>
            <w:r w:rsidRPr="002E56B9">
              <w:rPr>
                <w:rFonts w:cs="Arial"/>
                <w:lang w:eastAsia="zh-TW"/>
              </w:rPr>
              <w:t>NOTE 1</w:t>
            </w:r>
          </w:p>
          <w:p w14:paraId="55D32E94" w14:textId="77777777" w:rsidR="00A735B3" w:rsidRPr="002E56B9" w:rsidRDefault="00A735B3" w:rsidP="00560F48">
            <w:pPr>
              <w:pStyle w:val="TAL"/>
              <w:rPr>
                <w:rFonts w:cs="Arial"/>
              </w:rPr>
            </w:pPr>
            <w:r w:rsidRPr="002E56B9">
              <w:rPr>
                <w:rFonts w:cs="Arial"/>
              </w:rPr>
              <w:t>NOTE 5</w:t>
            </w:r>
          </w:p>
          <w:p w14:paraId="21AECC4B"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735B3" w:rsidRPr="002E56B9" w14:paraId="0BE0CB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A735B3" w:rsidRPr="002E56B9" w:rsidRDefault="00A735B3" w:rsidP="00560F48">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A735B3" w:rsidRPr="002E56B9" w:rsidRDefault="00A735B3" w:rsidP="00560F48">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367E8B" w14:textId="77777777" w:rsidR="00A735B3" w:rsidRPr="002E56B9" w:rsidRDefault="00A735B3" w:rsidP="00560F48">
            <w:pPr>
              <w:pStyle w:val="TAL"/>
              <w:rPr>
                <w:rFonts w:cs="Arial"/>
                <w:lang w:eastAsia="zh-TW"/>
              </w:rPr>
            </w:pPr>
            <w:r w:rsidRPr="002E56B9">
              <w:rPr>
                <w:rFonts w:cs="Arial"/>
                <w:lang w:eastAsia="zh-TW"/>
              </w:rPr>
              <w:t>NOTE 1</w:t>
            </w:r>
          </w:p>
          <w:p w14:paraId="6FA1559D" w14:textId="77777777" w:rsidR="00A735B3" w:rsidRPr="002E56B9" w:rsidRDefault="00A735B3" w:rsidP="00560F48">
            <w:pPr>
              <w:pStyle w:val="TAL"/>
              <w:rPr>
                <w:rFonts w:cs="Arial"/>
              </w:rPr>
            </w:pPr>
            <w:r w:rsidRPr="002E56B9">
              <w:rPr>
                <w:rFonts w:cs="Arial"/>
              </w:rPr>
              <w:t>NOTE 5</w:t>
            </w:r>
          </w:p>
          <w:p w14:paraId="1B5E4DF1"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735B3" w:rsidRPr="002E56B9" w14:paraId="731EE9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A735B3" w:rsidRPr="002E56B9" w:rsidRDefault="00A735B3" w:rsidP="00560F48">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A735B3" w:rsidRPr="002E56B9" w:rsidRDefault="00A735B3" w:rsidP="00560F48">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1D1798" w14:textId="77777777" w:rsidR="00A735B3" w:rsidRPr="002E56B9" w:rsidRDefault="00A735B3" w:rsidP="00560F48">
            <w:pPr>
              <w:pStyle w:val="TAL"/>
              <w:rPr>
                <w:rFonts w:cs="Arial"/>
              </w:rPr>
            </w:pPr>
            <w:r w:rsidRPr="002E56B9">
              <w:t>NOTE 1</w:t>
            </w:r>
          </w:p>
        </w:tc>
      </w:tr>
      <w:tr w:rsidR="00A735B3" w:rsidRPr="002E56B9" w14:paraId="002728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A735B3" w:rsidRPr="002E56B9" w:rsidRDefault="00A735B3" w:rsidP="00560F48">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A735B3" w:rsidRPr="002E56B9" w:rsidRDefault="00A735B3" w:rsidP="00560F48">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97C58C" w14:textId="77777777" w:rsidR="00A735B3" w:rsidRPr="002E56B9" w:rsidRDefault="00A735B3" w:rsidP="00560F48">
            <w:pPr>
              <w:pStyle w:val="TAL"/>
              <w:rPr>
                <w:rFonts w:cs="Arial"/>
                <w:lang w:eastAsia="zh-TW"/>
              </w:rPr>
            </w:pPr>
            <w:r w:rsidRPr="002E56B9">
              <w:rPr>
                <w:rFonts w:cs="Arial"/>
                <w:lang w:eastAsia="zh-TW"/>
              </w:rPr>
              <w:t>NOTE 1</w:t>
            </w:r>
          </w:p>
          <w:p w14:paraId="7A824C72" w14:textId="77777777" w:rsidR="00A735B3" w:rsidRPr="002E56B9" w:rsidRDefault="00A735B3" w:rsidP="00560F48">
            <w:pPr>
              <w:pStyle w:val="TAL"/>
              <w:rPr>
                <w:rFonts w:cs="Arial"/>
              </w:rPr>
            </w:pPr>
            <w:r w:rsidRPr="002E56B9">
              <w:rPr>
                <w:rFonts w:cs="Arial"/>
              </w:rPr>
              <w:t>NOTE 5</w:t>
            </w:r>
          </w:p>
          <w:p w14:paraId="73BBA147"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735B3" w:rsidRPr="002E56B9" w14:paraId="1017236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A735B3" w:rsidRPr="002E56B9" w:rsidRDefault="00A735B3" w:rsidP="00560F48">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A735B3" w:rsidRPr="002E56B9" w:rsidRDefault="00A735B3" w:rsidP="00560F48">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67FF1" w14:textId="77777777" w:rsidR="00A735B3" w:rsidRPr="002E56B9" w:rsidRDefault="00A735B3" w:rsidP="00560F48">
            <w:pPr>
              <w:pStyle w:val="TAL"/>
              <w:rPr>
                <w:rFonts w:cs="Arial"/>
              </w:rPr>
            </w:pPr>
            <w:r w:rsidRPr="002E56B9">
              <w:t>NOTE 1</w:t>
            </w:r>
          </w:p>
        </w:tc>
      </w:tr>
      <w:tr w:rsidR="00A735B3" w:rsidRPr="002E56B9" w14:paraId="15BB07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A735B3" w:rsidRPr="002E56B9" w:rsidRDefault="00A735B3" w:rsidP="00560F48">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A735B3" w:rsidRPr="002E56B9" w:rsidRDefault="00A735B3" w:rsidP="00560F48">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A735B3" w:rsidRPr="002E56B9" w:rsidRDefault="00A735B3" w:rsidP="00560F48">
            <w:pPr>
              <w:pStyle w:val="TAL"/>
              <w:rPr>
                <w:b/>
                <w:lang w:eastAsia="zh-CN"/>
              </w:rPr>
            </w:pPr>
          </w:p>
        </w:tc>
      </w:tr>
      <w:tr w:rsidR="00A735B3" w:rsidRPr="002E56B9" w14:paraId="1D12515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A735B3" w:rsidRPr="002E56B9" w:rsidRDefault="00A735B3" w:rsidP="00560F48">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A735B3" w:rsidRPr="002E56B9" w:rsidRDefault="00A735B3" w:rsidP="00560F48">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39DE4F" w14:textId="77777777" w:rsidR="00A735B3" w:rsidRPr="002E56B9" w:rsidRDefault="00A735B3" w:rsidP="00560F48">
            <w:pPr>
              <w:pStyle w:val="TAL"/>
            </w:pPr>
            <w:r w:rsidRPr="002E56B9">
              <w:t>NOTE 1</w:t>
            </w:r>
          </w:p>
        </w:tc>
      </w:tr>
      <w:tr w:rsidR="00A735B3" w:rsidRPr="002E56B9" w14:paraId="75F0B97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A735B3" w:rsidRPr="002E56B9" w:rsidRDefault="00A735B3" w:rsidP="00560F48">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A735B3" w:rsidRPr="002E56B9" w:rsidRDefault="00A735B3" w:rsidP="00560F48">
            <w:pPr>
              <w:pStyle w:val="TAL"/>
            </w:pPr>
            <w:bookmarkStart w:id="131" w:name="_Toc75972046"/>
            <w:r w:rsidRPr="002E56B9">
              <w:rPr>
                <w:lang w:eastAsia="zh-CN"/>
              </w:rPr>
              <w:t>In-band Emissions for inter-band EN-DC including FR2 (3 NR CCs)</w:t>
            </w:r>
            <w:bookmarkEnd w:id="131"/>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CE1B0D" w14:textId="77777777" w:rsidR="00A735B3" w:rsidRPr="002E56B9" w:rsidRDefault="00A735B3" w:rsidP="00560F48">
            <w:pPr>
              <w:pStyle w:val="TAL"/>
            </w:pPr>
            <w:r w:rsidRPr="002E56B9">
              <w:t>NOTE 1</w:t>
            </w:r>
          </w:p>
        </w:tc>
      </w:tr>
      <w:tr w:rsidR="00A735B3" w:rsidRPr="002E56B9" w14:paraId="3ACB289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A735B3" w:rsidRPr="002E56B9" w:rsidRDefault="00A735B3" w:rsidP="00560F48">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A735B3" w:rsidRPr="002E56B9" w:rsidRDefault="00A735B3" w:rsidP="00560F48">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8D037A" w14:textId="77777777" w:rsidR="00A735B3" w:rsidRPr="002E56B9" w:rsidRDefault="00A735B3" w:rsidP="00560F48">
            <w:pPr>
              <w:pStyle w:val="TAL"/>
            </w:pPr>
            <w:r w:rsidRPr="002E56B9">
              <w:t>NOTE 1</w:t>
            </w:r>
          </w:p>
        </w:tc>
      </w:tr>
      <w:tr w:rsidR="00A735B3" w:rsidRPr="002E56B9" w14:paraId="3FEA9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A735B3" w:rsidRPr="002E56B9" w:rsidRDefault="00A735B3" w:rsidP="00560F48">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A735B3" w:rsidRPr="002E56B9" w:rsidRDefault="00A735B3" w:rsidP="00560F48">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4BB8E4C" w14:textId="77777777" w:rsidR="00A735B3" w:rsidRPr="002E56B9" w:rsidRDefault="00A735B3" w:rsidP="00560F48">
            <w:pPr>
              <w:pStyle w:val="TAL"/>
              <w:rPr>
                <w:rFonts w:cs="Arial"/>
                <w:lang w:eastAsia="zh-TW"/>
              </w:rPr>
            </w:pPr>
            <w:r w:rsidRPr="002E56B9">
              <w:rPr>
                <w:rFonts w:cs="Arial"/>
                <w:lang w:eastAsia="zh-TW"/>
              </w:rPr>
              <w:t>NOTE 1</w:t>
            </w:r>
          </w:p>
          <w:p w14:paraId="1A4EBF5F" w14:textId="77777777" w:rsidR="00A735B3" w:rsidRPr="002E56B9" w:rsidRDefault="00A735B3" w:rsidP="00560F48">
            <w:pPr>
              <w:pStyle w:val="TAL"/>
              <w:rPr>
                <w:rFonts w:cs="Arial"/>
              </w:rPr>
            </w:pPr>
            <w:r w:rsidRPr="002E56B9">
              <w:rPr>
                <w:rFonts w:cs="Arial"/>
              </w:rPr>
              <w:t>NOTE 5</w:t>
            </w:r>
          </w:p>
          <w:p w14:paraId="5A1057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735B3" w:rsidRPr="002E56B9" w14:paraId="595B9A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A735B3" w:rsidRPr="002E56B9" w:rsidRDefault="00A735B3" w:rsidP="00560F48">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A735B3" w:rsidRPr="002E56B9" w:rsidRDefault="00A735B3" w:rsidP="00560F48">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35005C" w14:textId="77777777" w:rsidR="00A735B3" w:rsidRPr="002E56B9" w:rsidRDefault="00A735B3" w:rsidP="00560F48">
            <w:pPr>
              <w:pStyle w:val="TAL"/>
              <w:rPr>
                <w:rFonts w:cs="Arial"/>
              </w:rPr>
            </w:pPr>
            <w:r w:rsidRPr="002E56B9">
              <w:t>NOTE 1</w:t>
            </w:r>
          </w:p>
        </w:tc>
      </w:tr>
      <w:tr w:rsidR="00A735B3" w:rsidRPr="002E56B9" w14:paraId="354B9F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A735B3" w:rsidRPr="002E56B9" w:rsidRDefault="00A735B3" w:rsidP="00560F48">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A735B3" w:rsidRPr="002E56B9" w:rsidRDefault="00A735B3" w:rsidP="00560F48">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A735B3" w:rsidRPr="002E56B9" w:rsidRDefault="00A735B3" w:rsidP="00560F48">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A735B3" w:rsidRPr="002E56B9" w:rsidRDefault="00A735B3" w:rsidP="00560F48">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D7D93" w14:textId="77777777" w:rsidR="00A735B3" w:rsidRPr="002E56B9" w:rsidRDefault="00A735B3" w:rsidP="00560F48">
            <w:pPr>
              <w:pStyle w:val="TAL"/>
            </w:pPr>
            <w:r w:rsidRPr="002E56B9">
              <w:t>NOTE 1</w:t>
            </w:r>
          </w:p>
          <w:p w14:paraId="5CA745E5" w14:textId="77777777" w:rsidR="00A735B3" w:rsidRPr="002E56B9" w:rsidRDefault="00A735B3" w:rsidP="00560F48">
            <w:pPr>
              <w:pStyle w:val="TAL"/>
            </w:pPr>
            <w:r w:rsidRPr="002E56B9">
              <w:t>NOTE 5</w:t>
            </w:r>
          </w:p>
          <w:p w14:paraId="183145B3" w14:textId="77777777" w:rsidR="00A735B3" w:rsidRPr="002E56B9" w:rsidRDefault="00A735B3" w:rsidP="00560F48">
            <w:pPr>
              <w:pStyle w:val="TAL"/>
              <w:rPr>
                <w:rFonts w:cs="Arial"/>
              </w:rPr>
            </w:pPr>
            <w:r w:rsidRPr="002E56B9">
              <w:t>Skip TC 6.4B.2.4.5 if UE supports SA and TS 38.521-2 TC 6.4.2.5 has been executed.</w:t>
            </w:r>
          </w:p>
        </w:tc>
      </w:tr>
      <w:tr w:rsidR="00A735B3" w:rsidRPr="002E56B9" w14:paraId="22705BE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A735B3" w:rsidRPr="002E56B9" w:rsidRDefault="00A735B3" w:rsidP="00560F48">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A735B3" w:rsidRPr="002E56B9" w:rsidRDefault="00A735B3" w:rsidP="00560F48">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A735B3" w:rsidRPr="002E56B9" w:rsidRDefault="00A735B3" w:rsidP="00560F48">
            <w:pPr>
              <w:pStyle w:val="TAL"/>
              <w:rPr>
                <w:b/>
                <w:lang w:eastAsia="zh-CN"/>
              </w:rPr>
            </w:pPr>
          </w:p>
        </w:tc>
      </w:tr>
      <w:tr w:rsidR="00A735B3" w:rsidRPr="002E56B9" w14:paraId="51C8B7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A735B3" w:rsidRPr="002E56B9" w:rsidRDefault="00A735B3" w:rsidP="00560F48">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A735B3" w:rsidRPr="002E56B9" w:rsidRDefault="00A735B3" w:rsidP="00560F48">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4100CE" w14:textId="77777777" w:rsidR="00A735B3" w:rsidRPr="002E56B9" w:rsidRDefault="00A735B3" w:rsidP="00560F48">
            <w:pPr>
              <w:pStyle w:val="TAL"/>
            </w:pPr>
            <w:r w:rsidRPr="002E56B9">
              <w:t>NOTE 1</w:t>
            </w:r>
          </w:p>
        </w:tc>
      </w:tr>
      <w:tr w:rsidR="00A735B3" w:rsidRPr="002E56B9" w14:paraId="5C05B49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A735B3" w:rsidRPr="002E56B9" w:rsidRDefault="00A735B3" w:rsidP="00560F48">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A735B3" w:rsidRPr="002E56B9" w:rsidRDefault="00A735B3" w:rsidP="00560F48">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6D41A0" w14:textId="77777777" w:rsidR="00A735B3" w:rsidRPr="002E56B9" w:rsidRDefault="00A735B3" w:rsidP="00560F48">
            <w:pPr>
              <w:pStyle w:val="TAL"/>
            </w:pPr>
            <w:r w:rsidRPr="002E56B9">
              <w:t>NOTE 1</w:t>
            </w:r>
          </w:p>
          <w:p w14:paraId="6F7B80EC" w14:textId="77777777" w:rsidR="00A735B3" w:rsidRPr="002E56B9" w:rsidRDefault="00A735B3" w:rsidP="00560F48">
            <w:pPr>
              <w:pStyle w:val="TAL"/>
              <w:rPr>
                <w:rFonts w:cs="Arial"/>
              </w:rPr>
            </w:pPr>
            <w:r w:rsidRPr="002E56B9">
              <w:rPr>
                <w:rFonts w:cs="Arial"/>
              </w:rPr>
              <w:t>NOTE 5</w:t>
            </w:r>
          </w:p>
          <w:p w14:paraId="700DC9DA" w14:textId="77777777" w:rsidR="00A735B3" w:rsidRPr="002E56B9" w:rsidRDefault="00A735B3" w:rsidP="00560F48">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31B2F7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A735B3" w:rsidRPr="002E56B9" w:rsidRDefault="00A735B3" w:rsidP="00560F48">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A735B3" w:rsidRPr="002E56B9" w:rsidRDefault="00A735B3" w:rsidP="00560F48">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0E46C" w14:textId="77777777" w:rsidR="00A735B3" w:rsidRPr="002E56B9" w:rsidRDefault="00A735B3" w:rsidP="00560F48">
            <w:pPr>
              <w:pStyle w:val="TAL"/>
              <w:rPr>
                <w:rFonts w:cs="Arial"/>
              </w:rPr>
            </w:pPr>
            <w:r w:rsidRPr="002E56B9">
              <w:rPr>
                <w:rFonts w:cs="Arial"/>
              </w:rPr>
              <w:t>NOTE 5</w:t>
            </w:r>
          </w:p>
          <w:p w14:paraId="77D7ED2E" w14:textId="77777777" w:rsidR="00A735B3" w:rsidRPr="002E56B9" w:rsidRDefault="00A735B3" w:rsidP="00560F48">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784211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A735B3" w:rsidRPr="002E56B9" w:rsidRDefault="00A735B3" w:rsidP="00560F48">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A735B3" w:rsidRPr="002E56B9" w:rsidRDefault="00A735B3" w:rsidP="00560F48">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7CAA6BF" w14:textId="77777777" w:rsidR="00A735B3" w:rsidRPr="002E56B9" w:rsidRDefault="00A735B3" w:rsidP="00560F48">
            <w:pPr>
              <w:pStyle w:val="TAL"/>
              <w:rPr>
                <w:rFonts w:cs="Arial"/>
              </w:rPr>
            </w:pPr>
            <w:r w:rsidRPr="002E56B9">
              <w:rPr>
                <w:rFonts w:cs="Arial"/>
              </w:rPr>
              <w:t>NOTE 5</w:t>
            </w:r>
          </w:p>
          <w:p w14:paraId="446BD7C9" w14:textId="77777777" w:rsidR="00A735B3" w:rsidRPr="002E56B9" w:rsidRDefault="00A735B3" w:rsidP="00560F48">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735B3" w:rsidRPr="002E56B9" w14:paraId="5720899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993541" w14:textId="77777777" w:rsidR="00A735B3" w:rsidRPr="002E56B9" w:rsidRDefault="00A735B3" w:rsidP="00560F48">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CACB2" w14:textId="77777777" w:rsidR="00A735B3" w:rsidRPr="002E56B9" w:rsidRDefault="00A735B3" w:rsidP="00560F48">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99F75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B293C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DD1F73"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0C61E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14E71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F2F150" w14:textId="77777777" w:rsidR="00A735B3" w:rsidRPr="002E56B9" w:rsidRDefault="00A735B3" w:rsidP="00560F48">
            <w:pPr>
              <w:pStyle w:val="TAL"/>
              <w:rPr>
                <w:rFonts w:cs="Arial"/>
              </w:rPr>
            </w:pPr>
            <w:r w:rsidRPr="002E56B9">
              <w:t>NOTE 1</w:t>
            </w:r>
          </w:p>
        </w:tc>
      </w:tr>
      <w:tr w:rsidR="00A735B3" w:rsidRPr="002E56B9" w14:paraId="1D8DB6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A735B3" w:rsidRPr="002E56B9" w:rsidRDefault="00A735B3" w:rsidP="00560F48">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A735B3" w:rsidRPr="002E56B9" w:rsidRDefault="00A735B3" w:rsidP="00560F48">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A735B3" w:rsidRPr="002E56B9" w:rsidRDefault="00A735B3" w:rsidP="00560F48">
            <w:pPr>
              <w:pStyle w:val="TAL"/>
              <w:rPr>
                <w:b/>
                <w:lang w:eastAsia="zh-CN"/>
              </w:rPr>
            </w:pPr>
          </w:p>
        </w:tc>
      </w:tr>
      <w:tr w:rsidR="00A735B3" w:rsidRPr="002E56B9" w14:paraId="73BB0A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A735B3" w:rsidRPr="002E56B9" w:rsidRDefault="00A735B3" w:rsidP="00560F48">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E49924" w14:textId="77777777" w:rsidR="00A735B3" w:rsidRPr="002E56B9" w:rsidRDefault="00A735B3" w:rsidP="00560F48">
            <w:pPr>
              <w:pStyle w:val="TAL"/>
              <w:rPr>
                <w:rFonts w:cs="Arial"/>
              </w:rPr>
            </w:pPr>
            <w:r w:rsidRPr="002E56B9">
              <w:rPr>
                <w:rFonts w:cs="Arial"/>
              </w:rPr>
              <w:t>NOTE 1</w:t>
            </w:r>
          </w:p>
          <w:p w14:paraId="50D3AA2E" w14:textId="77777777" w:rsidR="00A735B3" w:rsidRPr="002E56B9" w:rsidRDefault="00A735B3" w:rsidP="00560F48">
            <w:pPr>
              <w:pStyle w:val="TAL"/>
              <w:rPr>
                <w:rFonts w:cs="Arial"/>
              </w:rPr>
            </w:pPr>
            <w:r w:rsidRPr="002E56B9">
              <w:rPr>
                <w:rFonts w:cs="Arial"/>
              </w:rPr>
              <w:t>NOTE 5</w:t>
            </w:r>
          </w:p>
          <w:p w14:paraId="6334981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735B3" w:rsidRPr="002E56B9" w14:paraId="0A385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A735B3" w:rsidRPr="002E56B9" w:rsidRDefault="00A735B3" w:rsidP="00560F48">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DDAF2A" w14:textId="77777777" w:rsidR="00A735B3" w:rsidRPr="002E56B9" w:rsidRDefault="00A735B3" w:rsidP="00560F48">
            <w:pPr>
              <w:pStyle w:val="TAL"/>
              <w:rPr>
                <w:rFonts w:cs="Arial"/>
              </w:rPr>
            </w:pPr>
            <w:r w:rsidRPr="002E56B9">
              <w:rPr>
                <w:rFonts w:cs="Arial"/>
              </w:rPr>
              <w:t>NOTE 1</w:t>
            </w:r>
          </w:p>
          <w:p w14:paraId="68958C09" w14:textId="77777777" w:rsidR="00A735B3" w:rsidRPr="002E56B9" w:rsidRDefault="00A735B3" w:rsidP="00560F48">
            <w:pPr>
              <w:pStyle w:val="TAL"/>
              <w:rPr>
                <w:rFonts w:cs="Arial"/>
              </w:rPr>
            </w:pPr>
            <w:r w:rsidRPr="002E56B9">
              <w:rPr>
                <w:rFonts w:cs="Arial"/>
              </w:rPr>
              <w:t>NOTE 5</w:t>
            </w:r>
          </w:p>
          <w:p w14:paraId="4C2A34C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735B3" w:rsidRPr="002E56B9" w14:paraId="6D25DB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A735B3" w:rsidRPr="002E56B9" w:rsidRDefault="00A735B3" w:rsidP="00560F48">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4C738" w14:textId="77777777" w:rsidR="00A735B3" w:rsidRPr="002E56B9" w:rsidRDefault="00A735B3" w:rsidP="00560F48">
            <w:pPr>
              <w:pStyle w:val="TAL"/>
              <w:rPr>
                <w:rFonts w:cs="Arial"/>
              </w:rPr>
            </w:pPr>
            <w:r w:rsidRPr="002E56B9">
              <w:rPr>
                <w:rFonts w:cs="Arial"/>
              </w:rPr>
              <w:t>NOTE 1</w:t>
            </w:r>
          </w:p>
          <w:p w14:paraId="198B793A" w14:textId="77777777" w:rsidR="00A735B3" w:rsidRPr="002E56B9" w:rsidRDefault="00A735B3" w:rsidP="00560F48">
            <w:pPr>
              <w:pStyle w:val="TAL"/>
              <w:rPr>
                <w:rFonts w:cs="Arial"/>
              </w:rPr>
            </w:pPr>
            <w:r w:rsidRPr="002E56B9">
              <w:rPr>
                <w:rFonts w:cs="Arial"/>
              </w:rPr>
              <w:t>NOTE 5</w:t>
            </w:r>
          </w:p>
          <w:p w14:paraId="16B65D4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735B3" w:rsidRPr="002E56B9" w14:paraId="7D45CF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A735B3" w:rsidRPr="002E56B9" w:rsidRDefault="00A735B3" w:rsidP="00560F48">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A735B3" w:rsidRPr="002E56B9" w:rsidRDefault="00A735B3" w:rsidP="00560F48">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7A62E2A" w14:textId="77777777" w:rsidR="00A735B3" w:rsidRPr="002E56B9" w:rsidRDefault="00A735B3" w:rsidP="00560F48">
            <w:pPr>
              <w:pStyle w:val="TAL"/>
            </w:pPr>
          </w:p>
        </w:tc>
      </w:tr>
      <w:tr w:rsidR="00A735B3" w:rsidRPr="002E56B9" w14:paraId="196F18B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A735B3" w:rsidRPr="002E56B9" w:rsidRDefault="00A735B3" w:rsidP="00560F48">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A735B3" w:rsidRPr="002E56B9" w:rsidRDefault="00A735B3" w:rsidP="00560F48">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C7F4461" w14:textId="77777777" w:rsidR="00A735B3" w:rsidRPr="002E56B9" w:rsidRDefault="00A735B3" w:rsidP="00560F48">
            <w:pPr>
              <w:pStyle w:val="TAL"/>
            </w:pPr>
          </w:p>
        </w:tc>
      </w:tr>
      <w:tr w:rsidR="00A735B3" w:rsidRPr="002E56B9" w14:paraId="531955A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A735B3" w:rsidRPr="002E56B9" w:rsidRDefault="00A735B3" w:rsidP="00560F48">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A735B3" w:rsidRPr="002E56B9" w:rsidRDefault="00A735B3" w:rsidP="00560F48">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253C780" w14:textId="77777777" w:rsidR="00A735B3" w:rsidRPr="002E56B9" w:rsidRDefault="00A735B3" w:rsidP="00560F48">
            <w:pPr>
              <w:pStyle w:val="TAL"/>
            </w:pPr>
          </w:p>
        </w:tc>
      </w:tr>
      <w:tr w:rsidR="00A735B3" w:rsidRPr="002E56B9" w14:paraId="0A74B7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A735B3" w:rsidRPr="002E56B9" w:rsidRDefault="00A735B3" w:rsidP="00560F48">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A735B3" w:rsidRPr="002E56B9" w:rsidRDefault="00A735B3" w:rsidP="00560F48">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4C981E" w14:textId="472B09CA" w:rsidR="00A735B3" w:rsidRPr="002E56B9" w:rsidRDefault="00A735B3" w:rsidP="00560F48">
            <w:pPr>
              <w:pStyle w:val="TAL"/>
            </w:pPr>
          </w:p>
        </w:tc>
      </w:tr>
      <w:tr w:rsidR="00A735B3" w:rsidRPr="002E56B9" w14:paraId="7185AB1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A735B3" w:rsidRPr="002E56B9" w:rsidRDefault="00A735B3" w:rsidP="00560F48">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A735B3" w:rsidRPr="002E56B9" w:rsidRDefault="00A735B3" w:rsidP="00560F48">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A735B3" w:rsidRPr="002E56B9" w:rsidRDefault="00A735B3" w:rsidP="00560F48">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5C3544B" w14:textId="77777777" w:rsidR="00A735B3" w:rsidRPr="002E56B9" w:rsidRDefault="00A735B3" w:rsidP="00560F48">
            <w:pPr>
              <w:pStyle w:val="TAL"/>
              <w:rPr>
                <w:lang w:eastAsia="zh-CN"/>
              </w:rPr>
            </w:pPr>
            <w:r w:rsidRPr="002E56B9">
              <w:t>NOTE 1</w:t>
            </w:r>
          </w:p>
        </w:tc>
      </w:tr>
      <w:tr w:rsidR="00A735B3" w:rsidRPr="002E56B9" w14:paraId="647B73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A735B3" w:rsidRPr="002E56B9" w:rsidRDefault="00A735B3" w:rsidP="00560F48">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A735B3" w:rsidRPr="002E56B9" w:rsidRDefault="00A735B3" w:rsidP="00560F48">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8E9980F" w14:textId="59235B9B" w:rsidR="00A735B3" w:rsidRPr="002E56B9" w:rsidRDefault="00A735B3" w:rsidP="00560F48">
            <w:pPr>
              <w:pStyle w:val="TAL"/>
            </w:pPr>
          </w:p>
        </w:tc>
      </w:tr>
      <w:tr w:rsidR="00A735B3" w:rsidRPr="002E56B9" w14:paraId="536999D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A735B3" w:rsidRPr="002E56B9" w:rsidRDefault="00A735B3" w:rsidP="00560F48">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A735B3" w:rsidRPr="002E56B9" w:rsidRDefault="00A735B3" w:rsidP="00560F48">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067B2A" w14:textId="77777777" w:rsidR="00A735B3" w:rsidRPr="002E56B9" w:rsidRDefault="00A735B3" w:rsidP="00560F48">
            <w:pPr>
              <w:pStyle w:val="TAL"/>
              <w:rPr>
                <w:rFonts w:cs="Arial"/>
              </w:rPr>
            </w:pPr>
            <w:r w:rsidRPr="002E56B9">
              <w:rPr>
                <w:rFonts w:cs="Arial"/>
              </w:rPr>
              <w:t>NOTE 5</w:t>
            </w:r>
          </w:p>
          <w:p w14:paraId="29AFAC16" w14:textId="77777777" w:rsidR="00A735B3" w:rsidRPr="002E56B9" w:rsidRDefault="00A735B3" w:rsidP="00560F48">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735B3" w:rsidRPr="002E56B9" w14:paraId="58A39F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A735B3" w:rsidRPr="002E56B9" w:rsidRDefault="00A735B3" w:rsidP="00560F48">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A735B3" w:rsidRPr="002E56B9" w:rsidRDefault="00A735B3" w:rsidP="00560F48">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43F6C1" w14:textId="77777777" w:rsidR="00A735B3" w:rsidRPr="002E56B9" w:rsidRDefault="00A735B3" w:rsidP="00560F48">
            <w:pPr>
              <w:pStyle w:val="TAL"/>
              <w:rPr>
                <w:rFonts w:cs="Arial"/>
              </w:rPr>
            </w:pPr>
            <w:r w:rsidRPr="002E56B9">
              <w:rPr>
                <w:rFonts w:cs="Arial"/>
              </w:rPr>
              <w:t>NOTE 5</w:t>
            </w:r>
          </w:p>
          <w:p w14:paraId="415E45AC" w14:textId="77777777" w:rsidR="00A735B3" w:rsidRPr="002E56B9" w:rsidRDefault="00A735B3" w:rsidP="00560F48">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735B3" w:rsidRPr="002E56B9" w14:paraId="01A352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A735B3" w:rsidRPr="002E56B9" w:rsidRDefault="00A735B3" w:rsidP="00560F48">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A735B3" w:rsidRPr="002E56B9" w:rsidRDefault="00A735B3" w:rsidP="00560F48">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4830C0" w14:textId="77777777" w:rsidR="00A735B3" w:rsidRPr="002E56B9" w:rsidRDefault="00A735B3" w:rsidP="00560F48">
            <w:pPr>
              <w:pStyle w:val="TAL"/>
              <w:rPr>
                <w:rFonts w:cs="Arial"/>
              </w:rPr>
            </w:pPr>
            <w:r w:rsidRPr="002E56B9">
              <w:rPr>
                <w:rFonts w:cs="Arial"/>
              </w:rPr>
              <w:t>NOTE 5</w:t>
            </w:r>
          </w:p>
          <w:p w14:paraId="35831AAE" w14:textId="77777777" w:rsidR="00A735B3" w:rsidRPr="002E56B9" w:rsidRDefault="00A735B3" w:rsidP="00560F48">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735B3" w:rsidRPr="002E56B9" w14:paraId="23C2998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A735B3" w:rsidRPr="002E56B9" w:rsidRDefault="00A735B3" w:rsidP="00560F48">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A735B3" w:rsidRPr="002E56B9" w:rsidRDefault="00A735B3" w:rsidP="00560F48">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2F87940" w14:textId="77777777" w:rsidR="00A735B3" w:rsidRPr="002E56B9" w:rsidRDefault="00A735B3" w:rsidP="00560F48">
            <w:pPr>
              <w:pStyle w:val="TAL"/>
              <w:rPr>
                <w:rFonts w:cs="Arial"/>
              </w:rPr>
            </w:pPr>
            <w:r w:rsidRPr="002E56B9">
              <w:rPr>
                <w:rFonts w:cs="Arial"/>
              </w:rPr>
              <w:t>NOTE 5</w:t>
            </w:r>
          </w:p>
          <w:p w14:paraId="215061BF" w14:textId="77777777" w:rsidR="00A735B3" w:rsidRPr="002E56B9" w:rsidRDefault="00A735B3" w:rsidP="00560F48">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735B3" w:rsidRPr="002E56B9" w14:paraId="733647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A735B3" w:rsidRPr="002E56B9" w:rsidRDefault="00A735B3" w:rsidP="00560F48">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A735B3" w:rsidRPr="002E56B9" w:rsidRDefault="00A735B3" w:rsidP="00560F48">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3B0825" w14:textId="77777777" w:rsidR="00A735B3" w:rsidRPr="002E56B9" w:rsidRDefault="00A735B3" w:rsidP="00560F48">
            <w:pPr>
              <w:pStyle w:val="TAL"/>
              <w:rPr>
                <w:rFonts w:cs="Arial"/>
              </w:rPr>
            </w:pPr>
            <w:r w:rsidRPr="002E56B9">
              <w:rPr>
                <w:rFonts w:cs="Arial"/>
              </w:rPr>
              <w:t>NOTE 5</w:t>
            </w:r>
          </w:p>
          <w:p w14:paraId="7AB4553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735B3" w:rsidRPr="002E56B9" w14:paraId="6963D987"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A735B3" w:rsidRPr="002E56B9" w:rsidRDefault="00A735B3" w:rsidP="00560F48">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A735B3" w:rsidRPr="002E56B9" w:rsidRDefault="00A735B3" w:rsidP="00560F48">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A3A3B61"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3704DCF1" w14:textId="77777777" w:rsidR="00A735B3" w:rsidRPr="002E56B9" w:rsidRDefault="00A735B3" w:rsidP="00560F48">
            <w:pPr>
              <w:pStyle w:val="TAL"/>
              <w:rPr>
                <w:rFonts w:cs="Arial"/>
                <w:lang w:val="fr-FR" w:eastAsia="fr-FR"/>
              </w:rPr>
            </w:pPr>
            <w:r w:rsidRPr="002E56B9">
              <w:rPr>
                <w:rFonts w:cs="Arial"/>
                <w:lang w:val="fr-FR" w:eastAsia="fr-FR"/>
              </w:rPr>
              <w:t>PC3</w:t>
            </w:r>
          </w:p>
          <w:p w14:paraId="509CE82F" w14:textId="77777777" w:rsidR="00A735B3" w:rsidRPr="002E56B9" w:rsidRDefault="00A735B3" w:rsidP="00560F48">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E843CB9" w14:textId="77777777" w:rsidR="00A735B3" w:rsidRPr="002E56B9" w:rsidRDefault="00A735B3" w:rsidP="00560F48">
            <w:pPr>
              <w:pStyle w:val="TAL"/>
              <w:rPr>
                <w:rFonts w:cs="Arial"/>
              </w:rPr>
            </w:pPr>
            <w:r w:rsidRPr="002E56B9">
              <w:rPr>
                <w:rFonts w:cs="Arial"/>
              </w:rPr>
              <w:t>NOTE 5</w:t>
            </w:r>
          </w:p>
          <w:p w14:paraId="221A6365"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735B3" w:rsidRPr="002E56B9" w14:paraId="466ED5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A735B3" w:rsidRPr="002E56B9" w:rsidRDefault="00A735B3" w:rsidP="00560F48">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A735B3" w:rsidRPr="002E56B9" w:rsidRDefault="00A735B3" w:rsidP="00560F48">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A735B3" w:rsidRPr="002E56B9" w:rsidRDefault="00A735B3" w:rsidP="00560F48">
            <w:pPr>
              <w:pStyle w:val="TAL"/>
              <w:rPr>
                <w:b/>
                <w:lang w:eastAsia="zh-CN"/>
              </w:rPr>
            </w:pPr>
          </w:p>
        </w:tc>
      </w:tr>
      <w:tr w:rsidR="00A735B3" w:rsidRPr="002E56B9" w14:paraId="007211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A735B3" w:rsidRPr="002E56B9" w:rsidRDefault="00A735B3" w:rsidP="00560F48">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A735B3" w:rsidRPr="002E56B9" w:rsidRDefault="00A735B3" w:rsidP="00560F48">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A735B3" w:rsidRPr="002E56B9" w:rsidRDefault="00A735B3" w:rsidP="00560F48">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0819D4" w14:textId="77777777" w:rsidR="00A735B3" w:rsidRPr="002E56B9" w:rsidRDefault="00A735B3" w:rsidP="00560F48">
            <w:pPr>
              <w:pStyle w:val="TAL"/>
              <w:rPr>
                <w:rFonts w:cs="Arial"/>
              </w:rPr>
            </w:pPr>
            <w:r w:rsidRPr="002E56B9">
              <w:rPr>
                <w:rFonts w:cs="Arial"/>
              </w:rPr>
              <w:t>NOTE 5</w:t>
            </w:r>
          </w:p>
          <w:p w14:paraId="5AD38A6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735B3" w:rsidRPr="002E56B9" w14:paraId="56EA16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A735B3" w:rsidRPr="002E56B9" w:rsidRDefault="00A735B3" w:rsidP="00560F48">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A735B3" w:rsidRPr="002E56B9" w:rsidRDefault="00A735B3" w:rsidP="00560F48">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42E2B" w14:textId="77777777" w:rsidR="00A735B3" w:rsidRPr="002E56B9" w:rsidRDefault="00A735B3" w:rsidP="00560F48">
            <w:pPr>
              <w:pStyle w:val="TAL"/>
              <w:rPr>
                <w:rFonts w:cs="Arial"/>
              </w:rPr>
            </w:pPr>
            <w:r w:rsidRPr="002E56B9">
              <w:rPr>
                <w:rFonts w:cs="Arial"/>
              </w:rPr>
              <w:t>NOTE 5</w:t>
            </w:r>
          </w:p>
          <w:p w14:paraId="630BCDF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735B3" w:rsidRPr="002E56B9" w14:paraId="309517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A735B3" w:rsidRPr="002E56B9" w:rsidRDefault="00A735B3" w:rsidP="00560F48">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A735B3" w:rsidRPr="002E56B9" w:rsidRDefault="00A735B3" w:rsidP="00560F48">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9FD2CC" w14:textId="77777777" w:rsidR="00A735B3" w:rsidRPr="002E56B9" w:rsidRDefault="00A735B3" w:rsidP="00560F48">
            <w:pPr>
              <w:pStyle w:val="TAL"/>
              <w:rPr>
                <w:rFonts w:cs="Arial"/>
              </w:rPr>
            </w:pPr>
            <w:r w:rsidRPr="002E56B9">
              <w:rPr>
                <w:rFonts w:cs="Arial"/>
              </w:rPr>
              <w:t>NOTE 5</w:t>
            </w:r>
          </w:p>
          <w:p w14:paraId="0666CB62"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735B3" w:rsidRPr="002E56B9" w14:paraId="3EE078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A735B3" w:rsidRPr="002E56B9" w:rsidRDefault="00A735B3" w:rsidP="00560F48">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A735B3" w:rsidRPr="002E56B9" w:rsidRDefault="00A735B3" w:rsidP="00560F48">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D62E0F" w14:textId="77777777" w:rsidR="00A735B3" w:rsidRPr="002E56B9" w:rsidRDefault="00A735B3" w:rsidP="00560F48">
            <w:pPr>
              <w:pStyle w:val="TAL"/>
              <w:rPr>
                <w:rFonts w:cs="Arial"/>
              </w:rPr>
            </w:pPr>
            <w:r w:rsidRPr="002E56B9">
              <w:rPr>
                <w:rFonts w:cs="Arial"/>
              </w:rPr>
              <w:t>NOTE 5</w:t>
            </w:r>
          </w:p>
          <w:p w14:paraId="75B1BE5A" w14:textId="77777777" w:rsidR="00A735B3" w:rsidRPr="002E56B9" w:rsidRDefault="00A735B3" w:rsidP="00560F48">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735B3" w:rsidRPr="002E56B9" w14:paraId="11563DB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A735B3" w:rsidRPr="002E56B9" w:rsidRDefault="00A735B3" w:rsidP="00560F48">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A735B3" w:rsidRPr="002E56B9" w:rsidRDefault="00A735B3" w:rsidP="00560F48">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A735B3" w:rsidRPr="002E56B9" w:rsidRDefault="00A735B3" w:rsidP="00560F48">
            <w:pPr>
              <w:pStyle w:val="TAL"/>
              <w:rPr>
                <w:b/>
                <w:lang w:eastAsia="zh-CN"/>
              </w:rPr>
            </w:pPr>
          </w:p>
        </w:tc>
      </w:tr>
      <w:tr w:rsidR="00A735B3" w:rsidRPr="002E56B9" w14:paraId="6D677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A735B3" w:rsidRPr="002E56B9" w:rsidRDefault="00A735B3" w:rsidP="00560F48">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A735B3" w:rsidRPr="002E56B9" w:rsidRDefault="00A735B3" w:rsidP="00560F48">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C7E1F40" w:rsidR="00A735B3" w:rsidRPr="002E56B9" w:rsidRDefault="00A735B3" w:rsidP="00560F48">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4D81C133" w:rsidR="00A735B3" w:rsidRPr="002E56B9" w:rsidRDefault="00A735B3" w:rsidP="00560F48">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05DDB166"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7B31EF" w14:textId="77777777" w:rsidR="00A735B3" w:rsidRPr="002E56B9" w:rsidRDefault="00A735B3" w:rsidP="00560F48">
            <w:pPr>
              <w:pStyle w:val="TAL"/>
              <w:rPr>
                <w:rFonts w:cs="Arial"/>
              </w:rPr>
            </w:pPr>
            <w:r w:rsidRPr="002E56B9">
              <w:rPr>
                <w:rFonts w:cs="Arial"/>
              </w:rPr>
              <w:t>NOTE 5</w:t>
            </w:r>
          </w:p>
          <w:p w14:paraId="3337593E"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735B3" w:rsidRPr="002E56B9" w14:paraId="33A5CC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A735B3" w:rsidRPr="002E56B9" w:rsidRDefault="00A735B3" w:rsidP="00560F48">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A735B3" w:rsidRPr="002E56B9" w:rsidRDefault="00A735B3" w:rsidP="00560F48">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72878B88" w:rsidR="00A735B3" w:rsidRPr="002E56B9" w:rsidRDefault="00A735B3" w:rsidP="00560F48">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500D00C"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B3A4F14"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B195D" w14:textId="77777777" w:rsidR="00A735B3" w:rsidRPr="002E56B9" w:rsidRDefault="00A735B3" w:rsidP="00560F48">
            <w:pPr>
              <w:pStyle w:val="TAL"/>
              <w:rPr>
                <w:rFonts w:cs="Arial"/>
              </w:rPr>
            </w:pPr>
            <w:r w:rsidRPr="002E56B9">
              <w:rPr>
                <w:rFonts w:cs="Arial"/>
              </w:rPr>
              <w:t>NOTE 5</w:t>
            </w:r>
          </w:p>
          <w:p w14:paraId="1678CEE4"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735B3" w:rsidRPr="002E56B9" w14:paraId="3F1C8C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A735B3" w:rsidRPr="002E56B9" w:rsidRDefault="00A735B3" w:rsidP="00560F48">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A735B3" w:rsidRPr="002E56B9" w:rsidRDefault="00A735B3" w:rsidP="00560F48">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22EB159E" w:rsidR="00A735B3" w:rsidRPr="002E56B9" w:rsidRDefault="00A735B3" w:rsidP="00560F48">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2FA925EA"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72061D8"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91DACA" w14:textId="77777777" w:rsidR="00A735B3" w:rsidRPr="002E56B9" w:rsidRDefault="00A735B3" w:rsidP="00560F48">
            <w:pPr>
              <w:pStyle w:val="TAL"/>
              <w:rPr>
                <w:rFonts w:cs="Arial"/>
              </w:rPr>
            </w:pPr>
            <w:r w:rsidRPr="002E56B9">
              <w:rPr>
                <w:rFonts w:cs="Arial"/>
              </w:rPr>
              <w:t>NOTE 5</w:t>
            </w:r>
          </w:p>
          <w:p w14:paraId="25837497"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735B3" w:rsidRPr="002E56B9" w14:paraId="302417D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A735B3" w:rsidRPr="002E56B9" w:rsidRDefault="00A735B3" w:rsidP="00560F48">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58D50AC8"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A735B3" w:rsidRPr="002E56B9" w:rsidRDefault="00A735B3" w:rsidP="00560F48">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9940BE7" w14:textId="77777777" w:rsidR="00A735B3" w:rsidRPr="002E56B9" w:rsidRDefault="00A735B3" w:rsidP="00560F48">
            <w:pPr>
              <w:pStyle w:val="TAL"/>
              <w:rPr>
                <w:rFonts w:cs="Arial"/>
              </w:rPr>
            </w:pPr>
            <w:r w:rsidRPr="002E56B9">
              <w:rPr>
                <w:rFonts w:cs="Arial"/>
              </w:rPr>
              <w:t>NOTE 1</w:t>
            </w:r>
          </w:p>
          <w:p w14:paraId="4F9974F5" w14:textId="77777777" w:rsidR="00A735B3" w:rsidRPr="002E56B9" w:rsidRDefault="00A735B3" w:rsidP="00560F48">
            <w:pPr>
              <w:pStyle w:val="TAL"/>
              <w:rPr>
                <w:rFonts w:cs="Arial"/>
              </w:rPr>
            </w:pPr>
            <w:r w:rsidRPr="002E56B9">
              <w:rPr>
                <w:rFonts w:cs="Arial"/>
              </w:rPr>
              <w:t>NOTE 5</w:t>
            </w:r>
          </w:p>
          <w:p w14:paraId="4D28C54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735B3" w:rsidRPr="002E56B9" w14:paraId="4384D0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A735B3" w:rsidRPr="002E56B9" w:rsidRDefault="00A735B3" w:rsidP="00560F48">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A735B3" w:rsidRPr="002E56B9" w:rsidRDefault="00A735B3" w:rsidP="00560F48">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1ADB1A7" w14:textId="77777777" w:rsidR="00A735B3" w:rsidRPr="002E56B9" w:rsidRDefault="00A735B3" w:rsidP="00560F48">
            <w:pPr>
              <w:pStyle w:val="TAL"/>
              <w:rPr>
                <w:rFonts w:cs="Arial"/>
              </w:rPr>
            </w:pPr>
            <w:r w:rsidRPr="002E56B9">
              <w:rPr>
                <w:rFonts w:cs="Arial"/>
              </w:rPr>
              <w:t>NOTE 1</w:t>
            </w:r>
          </w:p>
          <w:p w14:paraId="7F84F289" w14:textId="77777777" w:rsidR="00A735B3" w:rsidRPr="002E56B9" w:rsidRDefault="00A735B3" w:rsidP="00560F48">
            <w:pPr>
              <w:pStyle w:val="TAL"/>
              <w:rPr>
                <w:rFonts w:cs="Arial"/>
              </w:rPr>
            </w:pPr>
            <w:r w:rsidRPr="002E56B9">
              <w:rPr>
                <w:rFonts w:cs="Arial"/>
              </w:rPr>
              <w:t>NOTE 5</w:t>
            </w:r>
          </w:p>
          <w:p w14:paraId="2A596BA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735B3" w:rsidRPr="002E56B9" w14:paraId="5039EF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A735B3" w:rsidRPr="002E56B9" w:rsidRDefault="00A735B3" w:rsidP="00560F48">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A735B3" w:rsidRPr="002E56B9" w:rsidRDefault="00A735B3" w:rsidP="00560F48">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324F42" w14:textId="77777777" w:rsidR="00A735B3" w:rsidRPr="002E56B9" w:rsidRDefault="00A735B3" w:rsidP="00560F48">
            <w:pPr>
              <w:pStyle w:val="TAL"/>
              <w:rPr>
                <w:rFonts w:cs="Arial"/>
              </w:rPr>
            </w:pPr>
            <w:r w:rsidRPr="002E56B9">
              <w:rPr>
                <w:rFonts w:cs="Arial"/>
              </w:rPr>
              <w:t>NOTE 1</w:t>
            </w:r>
          </w:p>
          <w:p w14:paraId="71176666" w14:textId="77777777" w:rsidR="00A735B3" w:rsidRPr="002E56B9" w:rsidRDefault="00A735B3" w:rsidP="00560F48">
            <w:pPr>
              <w:pStyle w:val="TAL"/>
              <w:rPr>
                <w:rFonts w:cs="Arial"/>
              </w:rPr>
            </w:pPr>
            <w:r w:rsidRPr="002E56B9">
              <w:rPr>
                <w:rFonts w:cs="Arial"/>
              </w:rPr>
              <w:t>NOTE 5</w:t>
            </w:r>
          </w:p>
          <w:p w14:paraId="29C0459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735B3" w:rsidRPr="002E56B9" w14:paraId="662EDB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A735B3" w:rsidRPr="002E56B9" w:rsidRDefault="00A735B3" w:rsidP="00560F48">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A735B3" w:rsidRPr="002E56B9" w:rsidRDefault="00A735B3" w:rsidP="00560F48">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EA8581" w14:textId="77777777" w:rsidR="00A735B3" w:rsidRPr="002E56B9" w:rsidRDefault="00A735B3" w:rsidP="00560F48">
            <w:pPr>
              <w:pStyle w:val="TAL"/>
              <w:rPr>
                <w:rFonts w:cs="Arial"/>
              </w:rPr>
            </w:pPr>
            <w:r w:rsidRPr="002E56B9">
              <w:rPr>
                <w:rFonts w:cs="Arial"/>
              </w:rPr>
              <w:t>NOTE 1</w:t>
            </w:r>
          </w:p>
          <w:p w14:paraId="0D1079F0" w14:textId="77777777" w:rsidR="00A735B3" w:rsidRPr="002E56B9" w:rsidRDefault="00A735B3" w:rsidP="00560F48">
            <w:pPr>
              <w:pStyle w:val="TAL"/>
              <w:rPr>
                <w:rFonts w:cs="Arial"/>
              </w:rPr>
            </w:pPr>
            <w:r w:rsidRPr="002E56B9">
              <w:rPr>
                <w:rFonts w:cs="Arial"/>
              </w:rPr>
              <w:t>NOTE 5</w:t>
            </w:r>
          </w:p>
          <w:p w14:paraId="4C229805"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735B3" w:rsidRPr="002E56B9" w14:paraId="28E28EC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A735B3" w:rsidRPr="002E56B9" w:rsidRDefault="00A735B3" w:rsidP="00560F48">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A735B3" w:rsidRPr="002E56B9" w:rsidRDefault="00A735B3" w:rsidP="00560F48">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7F4E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FC3018"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CDD631"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99F0EF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0DC245" w14:textId="77777777" w:rsidR="00A735B3" w:rsidRPr="002E56B9" w:rsidRDefault="00A735B3" w:rsidP="00560F48">
            <w:pPr>
              <w:pStyle w:val="TAL"/>
              <w:rPr>
                <w:lang w:eastAsia="ko-KR"/>
              </w:rPr>
            </w:pPr>
            <w:r w:rsidRPr="002E56B9">
              <w:rPr>
                <w:rFonts w:cs="Arial"/>
              </w:rPr>
              <w:t>NOTE 1</w:t>
            </w:r>
          </w:p>
        </w:tc>
      </w:tr>
      <w:tr w:rsidR="00A735B3" w:rsidRPr="002E56B9" w14:paraId="2F5E3A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A735B3" w:rsidRPr="002E56B9" w:rsidRDefault="00A735B3" w:rsidP="00560F48">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A735B3" w:rsidRPr="002E56B9" w:rsidRDefault="00A735B3" w:rsidP="00560F48">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5F6225" w14:textId="77777777" w:rsidR="00A735B3" w:rsidRPr="002E56B9" w:rsidRDefault="00A735B3" w:rsidP="00560F48">
            <w:pPr>
              <w:pStyle w:val="TAL"/>
              <w:rPr>
                <w:rFonts w:cs="Arial"/>
              </w:rPr>
            </w:pPr>
            <w:r w:rsidRPr="002E56B9">
              <w:rPr>
                <w:rFonts w:cs="Arial"/>
              </w:rPr>
              <w:t>NOTE 5</w:t>
            </w:r>
          </w:p>
          <w:p w14:paraId="614501AD"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735B3" w:rsidRPr="002E56B9" w14:paraId="41FA768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A735B3" w:rsidRPr="002E56B9" w:rsidRDefault="00A735B3" w:rsidP="00560F48">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A735B3" w:rsidRPr="002E56B9" w:rsidRDefault="00A735B3" w:rsidP="00560F48">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0AD25458" w14:textId="77777777" w:rsidR="00A735B3" w:rsidRPr="002E56B9" w:rsidRDefault="00A735B3" w:rsidP="00560F48">
            <w:pPr>
              <w:pStyle w:val="TAL"/>
            </w:pPr>
          </w:p>
        </w:tc>
      </w:tr>
      <w:tr w:rsidR="00A735B3" w:rsidRPr="002E56B9" w14:paraId="1104D3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A735B3" w:rsidRPr="002E56B9" w:rsidRDefault="00A735B3" w:rsidP="00560F48">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A735B3" w:rsidRPr="002E56B9" w:rsidRDefault="00A735B3" w:rsidP="00560F48">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4D980F" w14:textId="77777777" w:rsidR="00A735B3" w:rsidRPr="002E56B9" w:rsidRDefault="00A735B3" w:rsidP="00560F48">
            <w:pPr>
              <w:pStyle w:val="TAL"/>
              <w:rPr>
                <w:rFonts w:cs="Arial"/>
              </w:rPr>
            </w:pPr>
            <w:r w:rsidRPr="002E56B9">
              <w:rPr>
                <w:rFonts w:cs="Arial"/>
              </w:rPr>
              <w:t>NOTE 5</w:t>
            </w:r>
          </w:p>
          <w:p w14:paraId="72CF2D2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735B3" w:rsidRPr="002E56B9" w14:paraId="5E3547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A735B3" w:rsidRPr="002E56B9" w:rsidRDefault="00A735B3" w:rsidP="00560F48">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A735B3" w:rsidRPr="002E56B9" w:rsidRDefault="00A735B3" w:rsidP="00560F48">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794B01E" w14:textId="77777777" w:rsidR="00A735B3" w:rsidRPr="002E56B9" w:rsidRDefault="00A735B3" w:rsidP="00560F48">
            <w:pPr>
              <w:pStyle w:val="TAL"/>
            </w:pPr>
          </w:p>
        </w:tc>
      </w:tr>
      <w:tr w:rsidR="00A735B3" w:rsidRPr="002E56B9" w14:paraId="09C047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A735B3" w:rsidRPr="002E56B9" w:rsidRDefault="00A735B3" w:rsidP="00560F48">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A735B3" w:rsidRPr="002E56B9" w:rsidRDefault="00A735B3" w:rsidP="00560F48">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A82BD4F" w14:textId="77777777" w:rsidR="00EC6E98" w:rsidRDefault="00EC6E98" w:rsidP="00EC6E98">
            <w:pPr>
              <w:pStyle w:val="TAL"/>
            </w:pPr>
            <w:r>
              <w:t>Test only one EN-DC combination per 5G NR band.</w:t>
            </w:r>
          </w:p>
          <w:p w14:paraId="43A41B83" w14:textId="74A5514B" w:rsidR="00A735B3" w:rsidRPr="002E56B9" w:rsidRDefault="00EC6E98" w:rsidP="00EC6E98">
            <w:pPr>
              <w:pStyle w:val="TAL"/>
            </w:pPr>
            <w:r>
              <w:t>Skip LTE anchor agnostic approach testing in TC 6.5B.3.3.1 if UE supports SA and TS 38.521-1 TC 6.5.3.1 has been executed.</w:t>
            </w:r>
          </w:p>
        </w:tc>
      </w:tr>
      <w:tr w:rsidR="00A735B3" w:rsidRPr="002E56B9" w14:paraId="03CBA52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A735B3" w:rsidRPr="002E56B9" w:rsidRDefault="00A735B3" w:rsidP="00560F48">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A735B3" w:rsidRPr="002E56B9" w:rsidRDefault="00A735B3" w:rsidP="00560F48">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78CD213" w14:textId="067D9F02" w:rsidR="00EC6E98" w:rsidRDefault="00EC6E98" w:rsidP="00EC6E98">
            <w:pPr>
              <w:pStyle w:val="TAL"/>
            </w:pPr>
            <w:r>
              <w:t>For LTE anchor agnostic approach testing in TC 6.5B.3.3.2:</w:t>
            </w:r>
          </w:p>
          <w:p w14:paraId="1063DC00" w14:textId="77777777" w:rsidR="00EC6E98" w:rsidRDefault="00EC6E98" w:rsidP="00EC6E98">
            <w:pPr>
              <w:pStyle w:val="TAL"/>
            </w:pPr>
            <w:r>
              <w:t>1.</w:t>
            </w:r>
            <w:r>
              <w:tab/>
              <w:t>NOTE 5 applied.</w:t>
            </w:r>
          </w:p>
          <w:p w14:paraId="13F6F2C1" w14:textId="61FBAF35" w:rsidR="00A735B3" w:rsidRPr="002E56B9" w:rsidRDefault="00EC6E98" w:rsidP="00EC6E98">
            <w:pPr>
              <w:pStyle w:val="TAL"/>
            </w:pPr>
            <w:r>
              <w:t>2.</w:t>
            </w:r>
            <w:r>
              <w:tab/>
              <w:t>Skip the testing if UE supports SA and TS 38.521-1 TC 6.5.3.2 has been executed.</w:t>
            </w:r>
          </w:p>
        </w:tc>
      </w:tr>
      <w:tr w:rsidR="00A735B3" w:rsidRPr="002E56B9" w14:paraId="1B3101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A735B3" w:rsidRPr="002E56B9" w:rsidRDefault="00A735B3" w:rsidP="00560F48">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A735B3" w:rsidRPr="002E56B9" w:rsidRDefault="00A735B3" w:rsidP="00560F48">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2D09FE" w14:textId="77777777" w:rsidR="00A735B3" w:rsidRPr="002E56B9" w:rsidRDefault="00A735B3" w:rsidP="00560F48">
            <w:pPr>
              <w:pStyle w:val="TAL"/>
              <w:rPr>
                <w:rFonts w:cs="Arial"/>
              </w:rPr>
            </w:pPr>
            <w:r w:rsidRPr="002E56B9">
              <w:rPr>
                <w:rFonts w:cs="Arial"/>
              </w:rPr>
              <w:t>NOTE 5</w:t>
            </w:r>
          </w:p>
          <w:p w14:paraId="27E51A5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735B3" w:rsidRPr="002E56B9" w14:paraId="5C785ABA"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A735B3" w:rsidRPr="002E56B9" w:rsidRDefault="00A735B3" w:rsidP="00560F48">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A735B3" w:rsidRPr="002E56B9" w:rsidRDefault="00A735B3" w:rsidP="00560F48">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12A4E26"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F04D61C" w14:textId="77777777" w:rsidR="00A735B3" w:rsidRPr="002E56B9" w:rsidRDefault="00A735B3" w:rsidP="00560F48">
            <w:pPr>
              <w:pStyle w:val="TAL"/>
              <w:rPr>
                <w:rFonts w:cs="Arial"/>
                <w:lang w:val="fr-FR" w:eastAsia="fr-FR"/>
              </w:rPr>
            </w:pPr>
            <w:r w:rsidRPr="002E56B9">
              <w:rPr>
                <w:rFonts w:cs="Arial"/>
                <w:lang w:val="fr-FR" w:eastAsia="fr-FR"/>
              </w:rPr>
              <w:t>PC3</w:t>
            </w:r>
          </w:p>
          <w:p w14:paraId="47969C87"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FFD542" w14:textId="77777777" w:rsidR="00A735B3" w:rsidRPr="002E56B9" w:rsidRDefault="00A735B3" w:rsidP="00560F48">
            <w:pPr>
              <w:pStyle w:val="TAL"/>
              <w:rPr>
                <w:rFonts w:cs="Arial"/>
              </w:rPr>
            </w:pPr>
            <w:r w:rsidRPr="002E56B9">
              <w:rPr>
                <w:rFonts w:cs="Arial"/>
              </w:rPr>
              <w:t>NOTE 5</w:t>
            </w:r>
          </w:p>
          <w:p w14:paraId="2CA54C99"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735B3" w:rsidRPr="002E56B9" w14:paraId="72FA5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A735B3" w:rsidRPr="002E56B9" w:rsidRDefault="00A735B3" w:rsidP="00560F48">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A735B3" w:rsidRPr="002E56B9" w:rsidRDefault="00A735B3" w:rsidP="00560F48">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A735B3" w:rsidRPr="002E56B9" w:rsidRDefault="00A735B3" w:rsidP="00560F48">
            <w:pPr>
              <w:pStyle w:val="TAL"/>
              <w:rPr>
                <w:b/>
                <w:lang w:eastAsia="zh-CN"/>
              </w:rPr>
            </w:pPr>
          </w:p>
        </w:tc>
      </w:tr>
      <w:tr w:rsidR="00A735B3" w:rsidRPr="002E56B9" w14:paraId="523C3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A735B3" w:rsidRPr="002E56B9" w:rsidRDefault="00A735B3" w:rsidP="00560F48">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A735B3" w:rsidRPr="002E56B9" w:rsidRDefault="00A735B3" w:rsidP="00560F48">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961DE0" w14:textId="77777777" w:rsidR="00A735B3" w:rsidRPr="002E56B9" w:rsidRDefault="00A735B3" w:rsidP="00560F48">
            <w:pPr>
              <w:pStyle w:val="TAL"/>
              <w:rPr>
                <w:rFonts w:cs="Arial"/>
              </w:rPr>
            </w:pPr>
            <w:r w:rsidRPr="002E56B9">
              <w:rPr>
                <w:rFonts w:cs="Arial"/>
              </w:rPr>
              <w:t>NOTE 5</w:t>
            </w:r>
          </w:p>
          <w:p w14:paraId="4D04F51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735B3" w:rsidRPr="002E56B9" w14:paraId="42AF941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A735B3" w:rsidRPr="002E56B9" w:rsidRDefault="00A735B3" w:rsidP="00560F48">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A735B3" w:rsidRPr="002E56B9" w:rsidRDefault="00A735B3" w:rsidP="00560F48">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74D13C" w14:textId="77777777" w:rsidR="00A735B3" w:rsidRPr="002E56B9" w:rsidRDefault="00A735B3" w:rsidP="00560F48">
            <w:pPr>
              <w:pStyle w:val="TAL"/>
              <w:rPr>
                <w:rFonts w:cs="Arial"/>
              </w:rPr>
            </w:pPr>
            <w:r w:rsidRPr="002E56B9">
              <w:rPr>
                <w:rFonts w:cs="Arial"/>
              </w:rPr>
              <w:t>NOTE 5</w:t>
            </w:r>
          </w:p>
          <w:p w14:paraId="4F8BD678"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735B3" w:rsidRPr="002E56B9" w14:paraId="2D3C69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A735B3" w:rsidRPr="002E56B9" w:rsidRDefault="00A735B3" w:rsidP="00560F48">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A735B3" w:rsidRPr="002E56B9" w:rsidRDefault="00A735B3" w:rsidP="00560F48">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00832C" w14:textId="77777777" w:rsidR="00A735B3" w:rsidRPr="002E56B9" w:rsidRDefault="00A735B3" w:rsidP="00560F48">
            <w:pPr>
              <w:pStyle w:val="TAL"/>
              <w:rPr>
                <w:rFonts w:cs="Arial"/>
              </w:rPr>
            </w:pPr>
            <w:r w:rsidRPr="002E56B9">
              <w:rPr>
                <w:rFonts w:cs="Arial"/>
              </w:rPr>
              <w:t>NOTE 5</w:t>
            </w:r>
          </w:p>
          <w:p w14:paraId="51B5243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A735B3" w:rsidRPr="002E56B9" w14:paraId="47F94A0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A735B3" w:rsidRPr="002E56B9" w:rsidRDefault="00A735B3" w:rsidP="00560F48">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8CA241B" w:rsidR="00E03975" w:rsidRPr="00E03975" w:rsidRDefault="00A735B3" w:rsidP="00560F48">
            <w:pPr>
              <w:pStyle w:val="TAL"/>
              <w:rPr>
                <w:rFonts w:eastAsia="SimSun" w:cs="Arial"/>
                <w:lang w:val="en-US" w:eastAsia="zh-CN"/>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10C2F3" w14:textId="77777777" w:rsidR="00A735B3" w:rsidRPr="002E56B9" w:rsidRDefault="00A735B3" w:rsidP="00560F48">
            <w:pPr>
              <w:pStyle w:val="TAL"/>
            </w:pPr>
            <w:r w:rsidRPr="002E56B9">
              <w:t>NOTE 5</w:t>
            </w:r>
          </w:p>
          <w:p w14:paraId="6C13A04B"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A735B3" w:rsidRPr="002E56B9" w14:paraId="0C3A25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A735B3" w:rsidRPr="002E56B9" w:rsidRDefault="00A735B3" w:rsidP="00560F48">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B6142F" w14:textId="77777777" w:rsidR="00A735B3" w:rsidRPr="002E56B9" w:rsidRDefault="00A735B3" w:rsidP="00560F48">
            <w:pPr>
              <w:pStyle w:val="TAL"/>
            </w:pPr>
            <w:r w:rsidRPr="002E56B9">
              <w:t>NOTE 5</w:t>
            </w:r>
          </w:p>
          <w:p w14:paraId="50313E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A735B3" w:rsidRPr="002E56B9" w14:paraId="2EE587D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A735B3" w:rsidRPr="002E56B9" w:rsidRDefault="00A735B3" w:rsidP="00560F48">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A1455" w14:textId="77777777" w:rsidR="00A735B3" w:rsidRPr="002E56B9" w:rsidRDefault="00A735B3" w:rsidP="00560F48">
            <w:pPr>
              <w:pStyle w:val="TAL"/>
            </w:pPr>
            <w:r w:rsidRPr="002E56B9">
              <w:t>NOTE 5</w:t>
            </w:r>
          </w:p>
          <w:p w14:paraId="3C8AAB97"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A735B3" w:rsidRPr="002E56B9" w14:paraId="17A68B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A735B3" w:rsidRPr="002E56B9" w:rsidRDefault="00A735B3" w:rsidP="00560F48">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A2F97C" w14:textId="77777777" w:rsidR="00A735B3" w:rsidRPr="002E56B9" w:rsidRDefault="00A735B3" w:rsidP="00560F48">
            <w:pPr>
              <w:pStyle w:val="TAL"/>
            </w:pPr>
            <w:r w:rsidRPr="002E56B9">
              <w:t>NOTE 5</w:t>
            </w:r>
          </w:p>
          <w:p w14:paraId="1349F772"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A735B3" w:rsidRPr="002E56B9" w14:paraId="6F78BAB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A735B3" w:rsidRPr="002E56B9" w:rsidRDefault="00A735B3" w:rsidP="00560F48">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A735B3" w:rsidRPr="002E56B9" w:rsidRDefault="00A735B3" w:rsidP="00560F48">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ADB89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A900B9E" w14:textId="77777777" w:rsidR="00A735B3" w:rsidRPr="002E56B9" w:rsidRDefault="00A735B3" w:rsidP="00560F48">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1A892A" w14:textId="77777777" w:rsidR="00A735B3" w:rsidRPr="002E56B9" w:rsidRDefault="00A735B3" w:rsidP="00560F48">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0CBEC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01D82" w14:textId="77777777" w:rsidR="00A735B3" w:rsidRPr="002E56B9" w:rsidRDefault="00A735B3" w:rsidP="00560F48">
            <w:pPr>
              <w:pStyle w:val="TAL"/>
            </w:pPr>
            <w:r w:rsidRPr="002E56B9">
              <w:rPr>
                <w:rFonts w:cs="Arial"/>
              </w:rPr>
              <w:t>NOTE 1</w:t>
            </w:r>
          </w:p>
        </w:tc>
      </w:tr>
      <w:tr w:rsidR="00A735B3" w:rsidRPr="002E56B9" w14:paraId="3B2633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A735B3" w:rsidRPr="002E56B9" w:rsidRDefault="00A735B3" w:rsidP="00560F48">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A735B3" w:rsidRPr="002E56B9" w:rsidRDefault="00A735B3" w:rsidP="00560F48">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C755E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3794D9" w14:textId="77777777" w:rsidR="00A735B3" w:rsidRPr="002E56B9" w:rsidRDefault="00A735B3" w:rsidP="00560F48">
            <w:pPr>
              <w:pStyle w:val="TAL"/>
              <w:rPr>
                <w:rFonts w:cs="Arial"/>
              </w:rPr>
            </w:pPr>
            <w:r w:rsidRPr="002E56B9">
              <w:rPr>
                <w:rFonts w:cs="Arial"/>
              </w:rPr>
              <w:t>NOTE 5</w:t>
            </w:r>
          </w:p>
          <w:p w14:paraId="3956346E" w14:textId="77777777" w:rsidR="00A735B3" w:rsidRPr="002E56B9" w:rsidRDefault="00A735B3" w:rsidP="00560F48">
            <w:pPr>
              <w:pStyle w:val="TAL"/>
            </w:pPr>
            <w:r w:rsidRPr="002E56B9">
              <w:rPr>
                <w:rFonts w:cs="Arial"/>
              </w:rPr>
              <w:t>Skip TC 6.5B.3.4.2 if UE supports SA and TS 38.521-2 TC 6.5.3.2 has been executed.</w:t>
            </w:r>
          </w:p>
        </w:tc>
      </w:tr>
      <w:tr w:rsidR="00A735B3" w:rsidRPr="002E56B9" w14:paraId="4508FEFE"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A735B3" w:rsidRPr="002E56B9" w:rsidRDefault="00A735B3" w:rsidP="00560F48">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A735B3" w:rsidRPr="002E56B9" w:rsidRDefault="00A735B3" w:rsidP="00560F48">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A735B3" w:rsidRPr="002E56B9" w:rsidRDefault="00A735B3" w:rsidP="00560F48">
            <w:pPr>
              <w:pStyle w:val="TAL"/>
              <w:rPr>
                <w:rFonts w:cs="Arial"/>
                <w:lang w:val="fr-FR" w:eastAsia="fr-FR"/>
              </w:rPr>
            </w:pPr>
            <w:r w:rsidRPr="002E56B9">
              <w:rPr>
                <w:rFonts w:cs="Arial"/>
                <w:lang w:val="fr-FR" w:eastAsia="fr-FR"/>
              </w:rPr>
              <w:t>PC1 (NOTE 1)</w:t>
            </w:r>
          </w:p>
          <w:p w14:paraId="2B30831E"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7F22E53E" w14:textId="77777777" w:rsidR="00A735B3" w:rsidRPr="002E56B9" w:rsidRDefault="00A735B3" w:rsidP="00560F48">
            <w:pPr>
              <w:pStyle w:val="TAL"/>
              <w:rPr>
                <w:rFonts w:cs="Arial"/>
                <w:lang w:val="fr-FR" w:eastAsia="fr-FR"/>
              </w:rPr>
            </w:pPr>
            <w:r w:rsidRPr="002E56B9">
              <w:rPr>
                <w:rFonts w:cs="Arial"/>
                <w:lang w:val="fr-FR" w:eastAsia="fr-FR"/>
              </w:rPr>
              <w:t>PC3</w:t>
            </w:r>
          </w:p>
          <w:p w14:paraId="78C1896F"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C268BA" w14:textId="77777777" w:rsidR="00A735B3" w:rsidRPr="002E56B9" w:rsidRDefault="00A735B3" w:rsidP="00560F48">
            <w:pPr>
              <w:pStyle w:val="TAL"/>
              <w:rPr>
                <w:rFonts w:cs="Arial"/>
              </w:rPr>
            </w:pPr>
            <w:r w:rsidRPr="002E56B9">
              <w:rPr>
                <w:rFonts w:cs="Arial"/>
              </w:rPr>
              <w:t>NOTE 5</w:t>
            </w:r>
          </w:p>
          <w:p w14:paraId="443875B8" w14:textId="77777777" w:rsidR="00A735B3" w:rsidRPr="002E56B9" w:rsidRDefault="00A735B3" w:rsidP="00560F48">
            <w:pPr>
              <w:pStyle w:val="TAL"/>
              <w:rPr>
                <w:rFonts w:cs="Arial"/>
                <w:lang w:val="fr-FR" w:eastAsia="fr-FR"/>
              </w:rPr>
            </w:pPr>
            <w:r w:rsidRPr="002E56B9">
              <w:rPr>
                <w:rFonts w:cs="Arial"/>
              </w:rPr>
              <w:t>Skip TC 6.5B.3.4.2a if UE supports SA and TS 38.521-2 TC 6.5.3.2_1 has been executed.</w:t>
            </w:r>
          </w:p>
        </w:tc>
      </w:tr>
      <w:tr w:rsidR="00A735B3" w:rsidRPr="002E56B9" w14:paraId="7CB4CC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A735B3" w:rsidRPr="002E56B9" w:rsidRDefault="00A735B3" w:rsidP="00560F48">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A735B3" w:rsidRPr="002E56B9" w:rsidRDefault="00A735B3" w:rsidP="00560F48">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A735B3" w:rsidRPr="002E56B9" w:rsidRDefault="00A735B3" w:rsidP="00560F48">
            <w:pPr>
              <w:pStyle w:val="TAL"/>
              <w:rPr>
                <w:b/>
                <w:lang w:eastAsia="zh-CN"/>
              </w:rPr>
            </w:pPr>
          </w:p>
        </w:tc>
      </w:tr>
      <w:tr w:rsidR="00A735B3" w:rsidRPr="002E56B9" w14:paraId="4083CD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A735B3" w:rsidRPr="002E56B9" w:rsidRDefault="00A735B3" w:rsidP="00560F48">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A735B3" w:rsidRPr="002E56B9" w:rsidRDefault="00A735B3" w:rsidP="00560F48">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9EEB14" w14:textId="77777777" w:rsidR="00A735B3" w:rsidRPr="002E56B9" w:rsidRDefault="00A735B3" w:rsidP="00560F48">
            <w:pPr>
              <w:pStyle w:val="TAL"/>
              <w:rPr>
                <w:rFonts w:cs="Arial"/>
              </w:rPr>
            </w:pPr>
            <w:r w:rsidRPr="002E56B9">
              <w:rPr>
                <w:rFonts w:cs="Arial"/>
              </w:rPr>
              <w:t>NOTE 5</w:t>
            </w:r>
          </w:p>
          <w:p w14:paraId="32AD618B"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735B3" w:rsidRPr="002E56B9" w14:paraId="10D354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A735B3" w:rsidRPr="002E56B9" w:rsidRDefault="00A735B3" w:rsidP="00560F48">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A735B3" w:rsidRPr="002E56B9" w:rsidRDefault="00A735B3" w:rsidP="00560F48">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E4334E" w14:textId="77777777" w:rsidR="00A735B3" w:rsidRPr="002E56B9" w:rsidRDefault="00A735B3" w:rsidP="00560F48">
            <w:pPr>
              <w:pStyle w:val="TAL"/>
              <w:rPr>
                <w:rFonts w:cs="Arial"/>
              </w:rPr>
            </w:pPr>
            <w:r w:rsidRPr="002E56B9">
              <w:rPr>
                <w:rFonts w:cs="Arial"/>
              </w:rPr>
              <w:t>NOTE 5</w:t>
            </w:r>
          </w:p>
          <w:p w14:paraId="399128B4"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735B3" w:rsidRPr="002E56B9" w14:paraId="565C0C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A735B3" w:rsidRPr="002E56B9" w:rsidRDefault="00A735B3" w:rsidP="00560F48">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A735B3" w:rsidRPr="002E56B9" w:rsidRDefault="00A735B3" w:rsidP="00560F48">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243939" w14:textId="77777777" w:rsidR="00A735B3" w:rsidRPr="002E56B9" w:rsidRDefault="00A735B3" w:rsidP="00560F48">
            <w:pPr>
              <w:pStyle w:val="TAL"/>
              <w:rPr>
                <w:rFonts w:cs="Arial"/>
              </w:rPr>
            </w:pPr>
            <w:r w:rsidRPr="002E56B9">
              <w:rPr>
                <w:rFonts w:cs="Arial"/>
              </w:rPr>
              <w:t>NOTE 5</w:t>
            </w:r>
          </w:p>
          <w:p w14:paraId="4BB4137A"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A735B3" w:rsidRPr="002E56B9" w14:paraId="360C2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A735B3" w:rsidRPr="002E56B9" w:rsidRDefault="00A735B3" w:rsidP="00560F48">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6763A30E"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B23B87" w14:textId="77777777" w:rsidR="00A735B3" w:rsidRPr="002E56B9" w:rsidRDefault="00A735B3" w:rsidP="00560F48">
            <w:pPr>
              <w:pStyle w:val="TAL"/>
            </w:pPr>
            <w:r w:rsidRPr="002E56B9">
              <w:t>NOTE 5</w:t>
            </w:r>
          </w:p>
          <w:p w14:paraId="35A27FC3"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A735B3" w:rsidRPr="002E56B9" w14:paraId="3B73937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104C16" w14:textId="77777777" w:rsidR="00A735B3" w:rsidRPr="002E56B9" w:rsidRDefault="00A735B3" w:rsidP="00560F48">
            <w:pPr>
              <w:pStyle w:val="TAL"/>
            </w:pPr>
            <w:r w:rsidRPr="002E56B9">
              <w:t>NOTE 5</w:t>
            </w:r>
          </w:p>
          <w:p w14:paraId="1643A0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A735B3" w:rsidRPr="002E56B9" w14:paraId="1CFE24A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41387D" w14:textId="77777777" w:rsidR="00A735B3" w:rsidRPr="002E56B9" w:rsidRDefault="00A735B3" w:rsidP="00560F48">
            <w:pPr>
              <w:pStyle w:val="TAL"/>
            </w:pPr>
            <w:r w:rsidRPr="002E56B9">
              <w:t>NOTE 5</w:t>
            </w:r>
          </w:p>
          <w:p w14:paraId="2F20EBAD"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A735B3" w:rsidRPr="002E56B9" w14:paraId="0A57F1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C866F2" w14:textId="77777777" w:rsidR="00A735B3" w:rsidRPr="002E56B9" w:rsidRDefault="00A735B3" w:rsidP="00560F48">
            <w:pPr>
              <w:pStyle w:val="TAL"/>
            </w:pPr>
            <w:r w:rsidRPr="002E56B9">
              <w:t>NOTE 5</w:t>
            </w:r>
          </w:p>
          <w:p w14:paraId="59220CF5"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A735B3" w:rsidRPr="002E56B9" w14:paraId="0535F9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A735B3" w:rsidRPr="002E56B9" w:rsidRDefault="00A735B3" w:rsidP="00560F48">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A735B3" w:rsidRPr="002E56B9" w:rsidRDefault="00A735B3" w:rsidP="00560F48">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0D8367E8" w14:textId="77777777" w:rsidR="00A735B3" w:rsidRPr="002E56B9" w:rsidRDefault="00A735B3" w:rsidP="00560F48">
            <w:pPr>
              <w:pStyle w:val="TAL"/>
            </w:pPr>
          </w:p>
        </w:tc>
      </w:tr>
      <w:tr w:rsidR="00A735B3" w:rsidRPr="002E56B9" w14:paraId="2689B2E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A735B3" w:rsidRPr="002E56B9" w:rsidRDefault="00A735B3" w:rsidP="00560F48">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A735B3" w:rsidRPr="002E56B9" w:rsidRDefault="00A735B3" w:rsidP="00560F48">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5CF0AB" w14:textId="77777777" w:rsidR="00A735B3" w:rsidRPr="002E56B9" w:rsidRDefault="00A735B3" w:rsidP="00560F48">
            <w:pPr>
              <w:pStyle w:val="TAL"/>
            </w:pPr>
            <w:r w:rsidRPr="002E56B9">
              <w:t>NOTE 1</w:t>
            </w:r>
          </w:p>
        </w:tc>
      </w:tr>
      <w:tr w:rsidR="00A735B3" w:rsidRPr="002E56B9" w14:paraId="545CE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A735B3" w:rsidRPr="002E56B9" w:rsidRDefault="00A735B3" w:rsidP="00560F48">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A735B3" w:rsidRPr="002E56B9" w:rsidRDefault="00A735B3" w:rsidP="00560F48">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BB0A15" w14:textId="77777777" w:rsidR="00A735B3" w:rsidRPr="002E56B9" w:rsidRDefault="00A735B3" w:rsidP="00560F48">
            <w:pPr>
              <w:pStyle w:val="TAL"/>
              <w:rPr>
                <w:rFonts w:cs="Arial"/>
              </w:rPr>
            </w:pPr>
            <w:r w:rsidRPr="002E56B9">
              <w:rPr>
                <w:rFonts w:cs="Arial"/>
              </w:rPr>
              <w:t>NOTE 5</w:t>
            </w:r>
          </w:p>
          <w:p w14:paraId="737E6E5D" w14:textId="77777777" w:rsidR="00A735B3" w:rsidRPr="002E56B9" w:rsidRDefault="00A735B3" w:rsidP="00560F48">
            <w:pPr>
              <w:pStyle w:val="TAL"/>
            </w:pPr>
            <w:r w:rsidRPr="002E56B9">
              <w:rPr>
                <w:rFonts w:cs="Arial"/>
              </w:rPr>
              <w:t>Skip TC 6.5B.4.3 if UE supports SA and TS 38.521-1 TC 6.5.3.3 has been executed.</w:t>
            </w:r>
          </w:p>
        </w:tc>
      </w:tr>
      <w:tr w:rsidR="00A735B3" w:rsidRPr="002E56B9" w14:paraId="5A387F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A735B3" w:rsidRPr="002E56B9" w:rsidRDefault="00A735B3" w:rsidP="00560F48">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A735B3" w:rsidRPr="002E56B9" w:rsidRDefault="00A735B3" w:rsidP="00560F48">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0F6749" w14:textId="77777777" w:rsidR="00A735B3" w:rsidRPr="002E56B9" w:rsidRDefault="00A735B3" w:rsidP="00560F48">
            <w:pPr>
              <w:pStyle w:val="TAL"/>
              <w:rPr>
                <w:rFonts w:cs="Arial"/>
              </w:rPr>
            </w:pPr>
            <w:r w:rsidRPr="002E56B9">
              <w:rPr>
                <w:rFonts w:cs="Arial"/>
              </w:rPr>
              <w:t>NOTE 5</w:t>
            </w:r>
          </w:p>
          <w:p w14:paraId="5DF9FBAA" w14:textId="77777777" w:rsidR="00A735B3" w:rsidRPr="002E56B9" w:rsidRDefault="00A735B3" w:rsidP="00560F48">
            <w:pPr>
              <w:pStyle w:val="TAL"/>
            </w:pPr>
            <w:r w:rsidRPr="002E56B9">
              <w:rPr>
                <w:rFonts w:cs="Arial"/>
              </w:rPr>
              <w:t>Skip TC 6.5B.4.4 if UE supports SA and TS 38.521-2 TC 6.5.3.3 has been executed.</w:t>
            </w:r>
          </w:p>
        </w:tc>
      </w:tr>
      <w:tr w:rsidR="00A735B3" w:rsidRPr="002E56B9" w14:paraId="4A106BAB"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A735B3" w:rsidRPr="002E56B9" w:rsidRDefault="00A735B3" w:rsidP="00560F48">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A735B3" w:rsidRPr="002E56B9" w:rsidRDefault="00A735B3" w:rsidP="00560F48">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019465F"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64AD64CE" w14:textId="77777777" w:rsidR="00A735B3" w:rsidRPr="002E56B9" w:rsidRDefault="00A735B3" w:rsidP="00560F48">
            <w:pPr>
              <w:pStyle w:val="TAL"/>
              <w:rPr>
                <w:rFonts w:cs="Arial"/>
                <w:lang w:val="fr-FR" w:eastAsia="fr-FR"/>
              </w:rPr>
            </w:pPr>
            <w:r w:rsidRPr="002E56B9">
              <w:rPr>
                <w:rFonts w:cs="Arial"/>
                <w:lang w:val="fr-FR" w:eastAsia="fr-FR"/>
              </w:rPr>
              <w:t>PC3</w:t>
            </w:r>
          </w:p>
          <w:p w14:paraId="6B0118D0"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421D335" w14:textId="77777777" w:rsidR="00A735B3" w:rsidRPr="002E56B9" w:rsidRDefault="00A735B3" w:rsidP="00560F48">
            <w:pPr>
              <w:pStyle w:val="TAL"/>
              <w:rPr>
                <w:rFonts w:cs="Arial"/>
              </w:rPr>
            </w:pPr>
            <w:r w:rsidRPr="002E56B9">
              <w:rPr>
                <w:rFonts w:cs="Arial"/>
              </w:rPr>
              <w:t>NOTE 5</w:t>
            </w:r>
          </w:p>
          <w:p w14:paraId="40B0649B" w14:textId="77777777" w:rsidR="00A735B3" w:rsidRPr="002E56B9" w:rsidRDefault="00A735B3" w:rsidP="00560F48">
            <w:pPr>
              <w:pStyle w:val="TAL"/>
              <w:rPr>
                <w:rFonts w:cs="Arial"/>
                <w:lang w:val="fr-FR" w:eastAsia="fr-FR"/>
              </w:rPr>
            </w:pPr>
            <w:r w:rsidRPr="002E56B9">
              <w:rPr>
                <w:rFonts w:cs="Arial"/>
              </w:rPr>
              <w:t>Skip TC 6.5B.4.4a if UE supports SA and TS 38.521-2 TC 6.5.3.3_1 has been executed.</w:t>
            </w:r>
          </w:p>
        </w:tc>
      </w:tr>
      <w:tr w:rsidR="00A735B3" w:rsidRPr="002E56B9" w14:paraId="4C8BB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A735B3" w:rsidRPr="002E56B9" w:rsidRDefault="00A735B3" w:rsidP="00560F48">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A735B3" w:rsidRPr="002E56B9" w:rsidRDefault="00A735B3" w:rsidP="00560F48">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A735B3" w:rsidRPr="002E56B9" w:rsidRDefault="00A735B3" w:rsidP="00560F48">
            <w:pPr>
              <w:pStyle w:val="TAL"/>
              <w:rPr>
                <w:b/>
                <w:lang w:eastAsia="zh-CN"/>
              </w:rPr>
            </w:pPr>
          </w:p>
        </w:tc>
      </w:tr>
      <w:tr w:rsidR="00A735B3" w:rsidRPr="002E56B9" w14:paraId="0F4D6A4E"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A735B3" w:rsidRPr="002E56B9" w:rsidRDefault="00A735B3" w:rsidP="00560F48">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A735B3" w:rsidRPr="002E56B9" w:rsidRDefault="00A735B3" w:rsidP="00560F48">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AA74830" w14:textId="77777777" w:rsidR="00A735B3" w:rsidRPr="002E56B9" w:rsidRDefault="00A735B3" w:rsidP="00560F48">
            <w:pPr>
              <w:pStyle w:val="TAL"/>
              <w:rPr>
                <w:rFonts w:cs="Arial"/>
              </w:rPr>
            </w:pPr>
            <w:r w:rsidRPr="002E56B9">
              <w:rPr>
                <w:rFonts w:cs="Arial"/>
              </w:rPr>
              <w:t>NOTE 5</w:t>
            </w:r>
          </w:p>
          <w:p w14:paraId="1E892B4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A735B3" w:rsidRPr="002E56B9" w14:paraId="1A2F82EB"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A735B3" w:rsidRPr="002E56B9" w:rsidRDefault="00A735B3" w:rsidP="00560F48">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A735B3" w:rsidRPr="002E56B9" w:rsidRDefault="00A735B3" w:rsidP="00560F48">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C6F87C6" w14:textId="77777777" w:rsidR="00A735B3" w:rsidRPr="002E56B9" w:rsidRDefault="00A735B3" w:rsidP="00560F48">
            <w:pPr>
              <w:pStyle w:val="TAL"/>
              <w:rPr>
                <w:rFonts w:cs="Arial"/>
              </w:rPr>
            </w:pPr>
            <w:r w:rsidRPr="002E56B9">
              <w:rPr>
                <w:rFonts w:cs="Arial"/>
              </w:rPr>
              <w:t>NOTE 5</w:t>
            </w:r>
          </w:p>
          <w:p w14:paraId="2DB880B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A735B3" w:rsidRPr="002E56B9" w14:paraId="4A9C94ED"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A735B3" w:rsidRPr="002E56B9" w:rsidRDefault="00A735B3" w:rsidP="00560F48">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A735B3" w:rsidRPr="002E56B9" w:rsidRDefault="00A735B3" w:rsidP="00560F48">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46AC0F21" w14:textId="77777777" w:rsidR="00A735B3" w:rsidRPr="002E56B9" w:rsidRDefault="00A735B3" w:rsidP="00560F48">
            <w:pPr>
              <w:pStyle w:val="TAL"/>
              <w:rPr>
                <w:rFonts w:cs="Arial"/>
              </w:rPr>
            </w:pPr>
            <w:r w:rsidRPr="002E56B9">
              <w:rPr>
                <w:rFonts w:cs="Arial"/>
              </w:rPr>
              <w:t>NOTE 5</w:t>
            </w:r>
          </w:p>
          <w:p w14:paraId="51CD4352"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A735B3" w:rsidRPr="002E56B9" w14:paraId="253773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A735B3" w:rsidRPr="002E56B9" w:rsidRDefault="00A735B3" w:rsidP="00560F48">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A735B3" w:rsidRPr="002E56B9" w:rsidRDefault="00A735B3" w:rsidP="00560F48">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A735B3" w:rsidRPr="002E56B9" w:rsidRDefault="00A735B3" w:rsidP="00560F48">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43CEB7" w14:textId="77777777" w:rsidR="00A735B3" w:rsidRPr="002E56B9" w:rsidRDefault="00A735B3" w:rsidP="00560F48">
            <w:pPr>
              <w:pStyle w:val="TAL"/>
              <w:rPr>
                <w:rFonts w:cs="Arial"/>
              </w:rPr>
            </w:pPr>
            <w:r w:rsidRPr="002E56B9">
              <w:rPr>
                <w:rFonts w:cs="Arial"/>
              </w:rPr>
              <w:t>NOTE 5</w:t>
            </w:r>
          </w:p>
          <w:p w14:paraId="465E2828" w14:textId="77777777" w:rsidR="00A735B3" w:rsidRPr="002E56B9" w:rsidRDefault="00A735B3" w:rsidP="00560F48">
            <w:pPr>
              <w:pStyle w:val="TAL"/>
            </w:pPr>
            <w:r w:rsidRPr="002E56B9">
              <w:rPr>
                <w:rFonts w:cs="Arial"/>
              </w:rPr>
              <w:t>Skip TC 6.5B.5.3 if UE supports SA and TS 38.521-1 TC 6.5.4 has been executed.</w:t>
            </w:r>
          </w:p>
        </w:tc>
      </w:tr>
      <w:tr w:rsidR="00A735B3" w:rsidRPr="002E56B9" w14:paraId="7C51A3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A735B3" w:rsidRPr="002E56B9" w:rsidRDefault="00A735B3" w:rsidP="00560F48">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A735B3" w:rsidRPr="002E56B9" w:rsidRDefault="00A735B3" w:rsidP="00560F48">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A735B3" w:rsidRPr="002E56B9" w:rsidRDefault="00A735B3" w:rsidP="00560F48">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7E3367" w14:textId="77777777" w:rsidR="00A735B3" w:rsidRPr="002E56B9" w:rsidRDefault="00A735B3" w:rsidP="00560F48">
            <w:pPr>
              <w:pStyle w:val="TAL"/>
              <w:rPr>
                <w:rFonts w:cs="Arial"/>
              </w:rPr>
            </w:pPr>
            <w:r w:rsidRPr="002E56B9">
              <w:rPr>
                <w:rFonts w:cs="Arial"/>
              </w:rPr>
              <w:t>NOTE 1</w:t>
            </w:r>
          </w:p>
          <w:p w14:paraId="7D86C7B6" w14:textId="77777777" w:rsidR="00A735B3" w:rsidRPr="002E56B9" w:rsidRDefault="00A735B3" w:rsidP="00560F48">
            <w:pPr>
              <w:pStyle w:val="TAL"/>
              <w:rPr>
                <w:rFonts w:cs="Arial"/>
              </w:rPr>
            </w:pPr>
            <w:r w:rsidRPr="002E56B9">
              <w:rPr>
                <w:rFonts w:cs="Arial"/>
              </w:rPr>
              <w:t>NOTE 5</w:t>
            </w:r>
          </w:p>
          <w:p w14:paraId="36A89464" w14:textId="77777777" w:rsidR="00A735B3" w:rsidRPr="002E56B9" w:rsidRDefault="00A735B3" w:rsidP="00560F48">
            <w:pPr>
              <w:pStyle w:val="TAL"/>
            </w:pPr>
            <w:r w:rsidRPr="002E56B9">
              <w:rPr>
                <w:rFonts w:cs="Arial"/>
              </w:rPr>
              <w:t>Skip TC 6.6B.4 if UE supports SA and TS 38.521-2 TC 6.6.1 has been executed.</w:t>
            </w:r>
          </w:p>
        </w:tc>
      </w:tr>
      <w:tr w:rsidR="00A735B3" w:rsidRPr="002E56B9" w14:paraId="7DD4BD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A735B3" w:rsidRPr="002E56B9" w:rsidRDefault="00A735B3" w:rsidP="00560F48">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3ECEFAAA" w14:textId="77777777" w:rsidR="00A735B3" w:rsidRPr="002E56B9" w:rsidRDefault="00A735B3" w:rsidP="00560F48">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A735B3" w:rsidRPr="002E56B9" w:rsidRDefault="00A735B3" w:rsidP="00560F48">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A735B3" w:rsidRPr="002E56B9" w:rsidRDefault="00A735B3" w:rsidP="00560F48">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A735B3" w:rsidRPr="002E56B9" w:rsidRDefault="00A735B3" w:rsidP="00560F48">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A735B3" w:rsidRPr="002E56B9" w:rsidRDefault="00A735B3" w:rsidP="00560F48">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7193984" w14:textId="77777777" w:rsidR="00A735B3" w:rsidRPr="002E56B9" w:rsidRDefault="00A735B3" w:rsidP="00560F48">
            <w:pPr>
              <w:pStyle w:val="TAL"/>
              <w:rPr>
                <w:rFonts w:cs="Arial"/>
              </w:rPr>
            </w:pPr>
            <w:r w:rsidRPr="002E56B9">
              <w:rPr>
                <w:rFonts w:cs="Arial"/>
              </w:rPr>
              <w:t>NOTE 1</w:t>
            </w:r>
          </w:p>
          <w:p w14:paraId="0DC056A5" w14:textId="77777777" w:rsidR="00A735B3" w:rsidRPr="002E56B9" w:rsidRDefault="00A735B3" w:rsidP="00560F48">
            <w:pPr>
              <w:pStyle w:val="TAL"/>
              <w:rPr>
                <w:rFonts w:cs="Arial"/>
              </w:rPr>
            </w:pPr>
            <w:r w:rsidRPr="002E56B9">
              <w:rPr>
                <w:rFonts w:cs="Arial"/>
              </w:rPr>
              <w:t>NOTE 5</w:t>
            </w:r>
          </w:p>
          <w:p w14:paraId="26C8BBAE" w14:textId="77777777" w:rsidR="00A735B3" w:rsidRPr="002E56B9" w:rsidRDefault="00A735B3" w:rsidP="00560F48">
            <w:pPr>
              <w:pStyle w:val="TAL"/>
              <w:rPr>
                <w:rFonts w:cs="Arial"/>
              </w:rPr>
            </w:pPr>
            <w:r w:rsidRPr="002E56B9">
              <w:rPr>
                <w:rFonts w:cs="Arial"/>
              </w:rPr>
              <w:t>Skip TC 6.6B.5 if UE supports SA and TS 38.521-2 TC 6.6.2 has been executed.</w:t>
            </w:r>
          </w:p>
        </w:tc>
      </w:tr>
      <w:tr w:rsidR="00A735B3" w:rsidRPr="002E56B9" w14:paraId="65A27CC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A735B3" w:rsidRPr="002E56B9" w:rsidRDefault="00A735B3" w:rsidP="00560F48">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A735B3" w:rsidRPr="002E56B9" w:rsidRDefault="00A735B3" w:rsidP="00560F48">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A735B3" w:rsidRPr="002E56B9" w:rsidRDefault="00A735B3" w:rsidP="00560F48">
            <w:pPr>
              <w:pStyle w:val="TAL"/>
              <w:rPr>
                <w:b/>
              </w:rPr>
            </w:pPr>
          </w:p>
        </w:tc>
      </w:tr>
      <w:tr w:rsidR="00A735B3" w:rsidRPr="002E56B9" w14:paraId="3FD52DF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A735B3" w:rsidRPr="002E56B9" w:rsidRDefault="00A735B3" w:rsidP="00560F48">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A735B3" w:rsidRPr="002E56B9" w:rsidRDefault="00A735B3" w:rsidP="00560F48">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A735B3" w:rsidRPr="002E56B9" w:rsidRDefault="00A735B3" w:rsidP="00560F48">
            <w:pPr>
              <w:pStyle w:val="TAL"/>
              <w:rPr>
                <w:b/>
              </w:rPr>
            </w:pPr>
          </w:p>
        </w:tc>
      </w:tr>
      <w:tr w:rsidR="00A735B3" w:rsidRPr="002E56B9" w14:paraId="60EBD0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A735B3" w:rsidRPr="002E56B9" w:rsidRDefault="00A735B3" w:rsidP="00560F48">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A735B3" w:rsidRPr="002E56B9" w:rsidRDefault="00A735B3" w:rsidP="00560F48">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8B7740C" w14:textId="77777777" w:rsidR="00A735B3" w:rsidRPr="002E56B9" w:rsidRDefault="00A735B3" w:rsidP="00560F48">
            <w:pPr>
              <w:pStyle w:val="TAL"/>
            </w:pPr>
          </w:p>
        </w:tc>
      </w:tr>
      <w:tr w:rsidR="00A735B3" w:rsidRPr="002E56B9" w14:paraId="000225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A735B3" w:rsidRPr="002E56B9" w:rsidRDefault="00A735B3" w:rsidP="00560F48">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A735B3" w:rsidRPr="002E56B9" w:rsidRDefault="00A735B3" w:rsidP="00560F48">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6C91EC" w14:textId="77777777" w:rsidR="00A735B3" w:rsidRPr="002E56B9" w:rsidRDefault="00A735B3" w:rsidP="00560F48">
            <w:pPr>
              <w:pStyle w:val="TAL"/>
              <w:rPr>
                <w:rFonts w:cs="Arial"/>
              </w:rPr>
            </w:pPr>
            <w:r w:rsidRPr="002E56B9">
              <w:rPr>
                <w:rFonts w:cs="Arial"/>
              </w:rPr>
              <w:t>NOTE 5</w:t>
            </w:r>
          </w:p>
          <w:p w14:paraId="2F26D69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A735B3" w:rsidRPr="002E56B9" w14:paraId="7EEF816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A735B3" w:rsidRPr="002E56B9" w:rsidRDefault="00A735B3" w:rsidP="00560F48">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A735B3" w:rsidRPr="002E56B9" w:rsidRDefault="00A735B3" w:rsidP="00560F48">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5a</w:t>
            </w:r>
          </w:p>
          <w:p w14:paraId="28D753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A735B3" w:rsidRPr="002E56B9" w:rsidRDefault="00A735B3" w:rsidP="00560F48">
            <w:pPr>
              <w:pStyle w:val="TAL"/>
              <w:rPr>
                <w:rFonts w:cs="Arial"/>
              </w:rPr>
            </w:pPr>
            <w:r w:rsidRPr="002E56B9">
              <w:rPr>
                <w:rFonts w:cs="Arial"/>
              </w:rPr>
              <w:t>PC2</w:t>
            </w:r>
          </w:p>
          <w:p w14:paraId="3A536C8E" w14:textId="77777777" w:rsidR="00A735B3" w:rsidRPr="002E56B9" w:rsidRDefault="00A735B3" w:rsidP="00560F48">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A3C709B" w14:textId="312030CA" w:rsidR="00EC6E98" w:rsidRDefault="00EC6E98" w:rsidP="00EC6E98">
            <w:pPr>
              <w:pStyle w:val="TAL"/>
            </w:pPr>
            <w:r>
              <w:t>For LTE anchor agnostic approach testing in TC 7.3B.2.3:</w:t>
            </w:r>
          </w:p>
          <w:p w14:paraId="5BB8C1AC" w14:textId="77777777" w:rsidR="00EC6E98" w:rsidRDefault="00EC6E98" w:rsidP="00EC6E98">
            <w:pPr>
              <w:pStyle w:val="TAL"/>
            </w:pPr>
            <w:r>
              <w:t>1.</w:t>
            </w:r>
            <w:r>
              <w:tab/>
              <w:t>NOTE 5 applied.</w:t>
            </w:r>
          </w:p>
          <w:p w14:paraId="2D78660B" w14:textId="59EADBBE" w:rsidR="00A735B3" w:rsidRPr="002E56B9" w:rsidRDefault="00EC6E98" w:rsidP="00EC6E98">
            <w:pPr>
              <w:pStyle w:val="TAL"/>
            </w:pPr>
            <w:r>
              <w:t>2.</w:t>
            </w:r>
            <w:r>
              <w:tab/>
              <w:t>Skip the testing if UE supports SA and TS 38.521-1 TC 7.3.2 has been executed.</w:t>
            </w:r>
          </w:p>
        </w:tc>
      </w:tr>
      <w:tr w:rsidR="00A735B3" w:rsidRPr="002E56B9" w14:paraId="43790F4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A735B3" w:rsidRPr="002E56B9" w:rsidRDefault="00A735B3" w:rsidP="00560F48">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A735B3" w:rsidRPr="002E56B9" w:rsidRDefault="00A735B3" w:rsidP="00560F48">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A735B3" w:rsidRPr="002E56B9" w:rsidRDefault="00A735B3" w:rsidP="00560F48">
            <w:pPr>
              <w:pStyle w:val="TAL"/>
              <w:rPr>
                <w:b/>
              </w:rPr>
            </w:pPr>
          </w:p>
        </w:tc>
      </w:tr>
      <w:tr w:rsidR="00A735B3" w:rsidRPr="002E56B9" w14:paraId="5154A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A735B3" w:rsidRPr="002E56B9" w:rsidRDefault="00A735B3" w:rsidP="00560F48">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A735B3" w:rsidRPr="002E56B9" w:rsidRDefault="00A735B3" w:rsidP="00560F48">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7BE79D5" w14:textId="77777777" w:rsidR="00A735B3" w:rsidRPr="002E56B9" w:rsidRDefault="00A735B3" w:rsidP="00560F48">
            <w:pPr>
              <w:pStyle w:val="TAL"/>
              <w:rPr>
                <w:lang w:eastAsia="zh-CN"/>
              </w:rPr>
            </w:pPr>
          </w:p>
        </w:tc>
      </w:tr>
      <w:tr w:rsidR="00A735B3" w:rsidRPr="002E56B9" w14:paraId="372E9B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A735B3" w:rsidRPr="002E56B9" w:rsidRDefault="00A735B3" w:rsidP="00560F48">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A735B3" w:rsidRPr="002E56B9" w:rsidRDefault="00A735B3" w:rsidP="00560F48">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73B68B" w14:textId="77777777" w:rsidR="00A735B3" w:rsidRPr="002E56B9" w:rsidRDefault="00A735B3" w:rsidP="00560F48">
            <w:pPr>
              <w:pStyle w:val="TAL"/>
              <w:rPr>
                <w:rFonts w:cs="Arial"/>
              </w:rPr>
            </w:pPr>
          </w:p>
        </w:tc>
      </w:tr>
      <w:tr w:rsidR="00A735B3" w:rsidRPr="002E56B9" w14:paraId="43B064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A735B3" w:rsidRPr="002E56B9" w:rsidRDefault="00A735B3" w:rsidP="00560F48">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A735B3" w:rsidRPr="002E56B9" w:rsidRDefault="00A735B3" w:rsidP="00560F48">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E9254" w14:textId="77777777" w:rsidR="00A735B3" w:rsidRPr="002E56B9" w:rsidRDefault="00A735B3" w:rsidP="00560F48">
            <w:pPr>
              <w:pStyle w:val="TAL"/>
              <w:rPr>
                <w:rFonts w:cs="Arial"/>
              </w:rPr>
            </w:pPr>
          </w:p>
        </w:tc>
      </w:tr>
      <w:tr w:rsidR="00A735B3" w:rsidRPr="002E56B9" w14:paraId="2706E64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A735B3" w:rsidRPr="002E56B9" w:rsidRDefault="00A735B3" w:rsidP="00560F48">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A735B3" w:rsidRPr="002E56B9" w:rsidRDefault="00A735B3" w:rsidP="00560F48">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A735B3" w:rsidRPr="002E56B9" w:rsidRDefault="00A735B3" w:rsidP="00560F48">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A0B47C" w14:textId="77777777" w:rsidR="00A735B3" w:rsidRPr="002E56B9" w:rsidRDefault="00A735B3" w:rsidP="00560F48">
            <w:pPr>
              <w:pStyle w:val="TAL"/>
              <w:rPr>
                <w:rFonts w:cs="Arial"/>
              </w:rPr>
            </w:pPr>
            <w:r w:rsidRPr="002E56B9">
              <w:rPr>
                <w:rFonts w:cs="Arial"/>
              </w:rPr>
              <w:t>NOTE 5</w:t>
            </w:r>
          </w:p>
          <w:p w14:paraId="5F38F474" w14:textId="77777777" w:rsidR="00A735B3" w:rsidRPr="002E56B9" w:rsidRDefault="00A735B3" w:rsidP="00560F48">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A735B3" w:rsidRPr="002E56B9" w14:paraId="1E8BF9D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A735B3" w:rsidRPr="002E56B9" w:rsidRDefault="00A735B3" w:rsidP="00560F48">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A735B3" w:rsidRPr="002E56B9" w:rsidRDefault="00A735B3" w:rsidP="00560F48">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A735B3" w:rsidRPr="002E56B9" w:rsidRDefault="00A735B3" w:rsidP="00560F48">
            <w:pPr>
              <w:pStyle w:val="TAL"/>
              <w:rPr>
                <w:b/>
              </w:rPr>
            </w:pPr>
          </w:p>
        </w:tc>
      </w:tr>
      <w:tr w:rsidR="00A735B3" w:rsidRPr="002E56B9" w14:paraId="47B3A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A735B3" w:rsidRPr="002E56B9" w:rsidRDefault="00A735B3" w:rsidP="00560F48">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A735B3" w:rsidRPr="002E56B9" w:rsidRDefault="00A735B3" w:rsidP="00560F48">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A735B3" w:rsidRPr="002E56B9" w:rsidRDefault="00A735B3" w:rsidP="00560F48">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748C05" w14:textId="77777777" w:rsidR="00A735B3" w:rsidRPr="002E56B9" w:rsidRDefault="00A735B3" w:rsidP="00560F48">
            <w:pPr>
              <w:pStyle w:val="TAL"/>
              <w:rPr>
                <w:rFonts w:cs="Arial"/>
              </w:rPr>
            </w:pPr>
            <w:r w:rsidRPr="002E56B9">
              <w:rPr>
                <w:rFonts w:cs="Arial"/>
              </w:rPr>
              <w:t>NOTE 5</w:t>
            </w:r>
          </w:p>
          <w:p w14:paraId="3E2C61E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A735B3" w:rsidRPr="002E56B9" w14:paraId="69E15A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A735B3" w:rsidRPr="002E56B9" w:rsidRDefault="00A735B3" w:rsidP="00560F48">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A735B3" w:rsidRPr="002E56B9" w:rsidRDefault="00A735B3" w:rsidP="00560F48">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A735B3" w:rsidRPr="002E56B9" w:rsidRDefault="00A735B3" w:rsidP="00560F48">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A735B3" w:rsidRPr="002E56B9" w:rsidRDefault="00A735B3" w:rsidP="00560F48">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3CAA46" w14:textId="77777777" w:rsidR="00A735B3" w:rsidRPr="002E56B9" w:rsidRDefault="00A735B3" w:rsidP="00560F48">
            <w:pPr>
              <w:pStyle w:val="TAL"/>
              <w:rPr>
                <w:rFonts w:cs="Arial"/>
              </w:rPr>
            </w:pPr>
            <w:r w:rsidRPr="002E56B9">
              <w:rPr>
                <w:rFonts w:cs="Arial"/>
              </w:rPr>
              <w:t>NOTE 5</w:t>
            </w:r>
          </w:p>
          <w:p w14:paraId="175D1A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A735B3" w:rsidRPr="002E56B9" w14:paraId="3BAA36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A735B3" w:rsidRPr="002E56B9" w:rsidRDefault="00A735B3" w:rsidP="00560F48">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A735B3" w:rsidRPr="002E56B9" w:rsidRDefault="00A735B3" w:rsidP="00560F48">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A735B3" w:rsidRPr="002E56B9" w:rsidRDefault="00A735B3" w:rsidP="00560F48">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A735B3" w:rsidRPr="002E56B9" w:rsidRDefault="00A735B3" w:rsidP="00560F48">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0B0273" w14:textId="77777777" w:rsidR="00A735B3" w:rsidRPr="002E56B9" w:rsidRDefault="00A735B3" w:rsidP="00560F48">
            <w:pPr>
              <w:pStyle w:val="TAL"/>
              <w:rPr>
                <w:rFonts w:cs="Arial"/>
              </w:rPr>
            </w:pPr>
            <w:r w:rsidRPr="002E56B9">
              <w:rPr>
                <w:rFonts w:cs="Arial"/>
              </w:rPr>
              <w:t>NOTE 5</w:t>
            </w:r>
          </w:p>
          <w:p w14:paraId="2A69E606"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A735B3" w:rsidRPr="002E56B9" w14:paraId="20E953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A735B3" w:rsidRPr="002E56B9" w:rsidRDefault="00A735B3" w:rsidP="00560F48">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A735B3" w:rsidRPr="002E56B9" w:rsidRDefault="00A735B3" w:rsidP="00560F48">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293D7" w14:textId="77777777" w:rsidR="00A735B3" w:rsidRPr="002E56B9" w:rsidRDefault="00A735B3" w:rsidP="00560F48">
            <w:pPr>
              <w:pStyle w:val="TAL"/>
              <w:rPr>
                <w:rFonts w:cs="Arial"/>
              </w:rPr>
            </w:pPr>
            <w:r w:rsidRPr="002E56B9">
              <w:rPr>
                <w:rFonts w:cs="Arial"/>
              </w:rPr>
              <w:t>NOTE 1</w:t>
            </w:r>
          </w:p>
          <w:p w14:paraId="451E62B1" w14:textId="77777777" w:rsidR="00A735B3" w:rsidRPr="002E56B9" w:rsidRDefault="00A735B3" w:rsidP="00560F48">
            <w:pPr>
              <w:pStyle w:val="TAL"/>
              <w:rPr>
                <w:rFonts w:cs="Arial"/>
              </w:rPr>
            </w:pPr>
            <w:r w:rsidRPr="002E56B9">
              <w:rPr>
                <w:rFonts w:cs="Arial"/>
              </w:rPr>
              <w:t>NOTE 5</w:t>
            </w:r>
          </w:p>
          <w:p w14:paraId="39BCF3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A735B3" w:rsidRPr="002E56B9" w14:paraId="78778D6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A735B3" w:rsidRPr="002E56B9" w:rsidRDefault="00A735B3" w:rsidP="00560F48">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A735B3" w:rsidRPr="002E56B9" w:rsidRDefault="00A735B3" w:rsidP="00560F48">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0E5944" w14:textId="77777777" w:rsidR="00A735B3" w:rsidRPr="002E56B9" w:rsidRDefault="00A735B3" w:rsidP="00560F48">
            <w:pPr>
              <w:pStyle w:val="TAL"/>
              <w:rPr>
                <w:rFonts w:cs="Arial"/>
              </w:rPr>
            </w:pPr>
            <w:r w:rsidRPr="002E56B9">
              <w:rPr>
                <w:rFonts w:cs="Arial"/>
              </w:rPr>
              <w:t>NOTE 1</w:t>
            </w:r>
          </w:p>
          <w:p w14:paraId="1F838D1A" w14:textId="77777777" w:rsidR="00A735B3" w:rsidRPr="002E56B9" w:rsidRDefault="00A735B3" w:rsidP="00560F48">
            <w:pPr>
              <w:pStyle w:val="TAL"/>
              <w:rPr>
                <w:rFonts w:cs="Arial"/>
              </w:rPr>
            </w:pPr>
            <w:r w:rsidRPr="002E56B9">
              <w:rPr>
                <w:rFonts w:cs="Arial"/>
              </w:rPr>
              <w:t>NOTE 5</w:t>
            </w:r>
          </w:p>
          <w:p w14:paraId="14C8DA9E"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A735B3" w:rsidRPr="002E56B9" w14:paraId="68B58F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A735B3" w:rsidRPr="002E56B9" w:rsidRDefault="00A735B3" w:rsidP="00560F48">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A735B3" w:rsidRPr="002E56B9" w:rsidRDefault="00A735B3" w:rsidP="00560F48">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2F2FFF" w14:textId="77777777" w:rsidR="00A735B3" w:rsidRPr="002E56B9" w:rsidRDefault="00A735B3" w:rsidP="00560F48">
            <w:pPr>
              <w:pStyle w:val="TAL"/>
              <w:rPr>
                <w:rFonts w:cs="Arial"/>
              </w:rPr>
            </w:pPr>
            <w:r w:rsidRPr="002E56B9">
              <w:rPr>
                <w:rFonts w:cs="Arial"/>
              </w:rPr>
              <w:t>NOTE 1</w:t>
            </w:r>
          </w:p>
          <w:p w14:paraId="6F510AAC" w14:textId="77777777" w:rsidR="00A735B3" w:rsidRPr="002E56B9" w:rsidRDefault="00A735B3" w:rsidP="00560F48">
            <w:pPr>
              <w:pStyle w:val="TAL"/>
              <w:rPr>
                <w:rFonts w:cs="Arial"/>
              </w:rPr>
            </w:pPr>
            <w:r w:rsidRPr="002E56B9">
              <w:rPr>
                <w:rFonts w:cs="Arial"/>
              </w:rPr>
              <w:t>NOTE 5</w:t>
            </w:r>
          </w:p>
          <w:p w14:paraId="13135BC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A735B3" w:rsidRPr="002E56B9" w14:paraId="5CEBBD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A735B3" w:rsidRPr="002E56B9" w:rsidRDefault="00A735B3" w:rsidP="00560F48">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A735B3" w:rsidRPr="002E56B9" w:rsidRDefault="00A735B3" w:rsidP="00560F48">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06031B" w14:textId="77777777" w:rsidR="00A735B3" w:rsidRPr="002E56B9" w:rsidRDefault="00A735B3" w:rsidP="00560F48">
            <w:pPr>
              <w:pStyle w:val="TAL"/>
              <w:rPr>
                <w:rFonts w:cs="Arial"/>
              </w:rPr>
            </w:pPr>
            <w:r w:rsidRPr="002E56B9">
              <w:rPr>
                <w:rFonts w:cs="Arial"/>
              </w:rPr>
              <w:t>NOTE 1</w:t>
            </w:r>
          </w:p>
          <w:p w14:paraId="07B1EFD7" w14:textId="77777777" w:rsidR="00A735B3" w:rsidRPr="002E56B9" w:rsidRDefault="00A735B3" w:rsidP="00560F48">
            <w:pPr>
              <w:pStyle w:val="TAL"/>
              <w:rPr>
                <w:rFonts w:cs="Arial"/>
              </w:rPr>
            </w:pPr>
            <w:r w:rsidRPr="002E56B9">
              <w:rPr>
                <w:rFonts w:cs="Arial"/>
              </w:rPr>
              <w:t>NOTE 5</w:t>
            </w:r>
          </w:p>
          <w:p w14:paraId="504AB417"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A735B3" w:rsidRPr="002E56B9" w14:paraId="799638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A735B3" w:rsidRPr="002E56B9" w:rsidRDefault="00A735B3" w:rsidP="00560F48">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A735B3" w:rsidRPr="002E56B9" w:rsidRDefault="00A735B3" w:rsidP="00560F48">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908DF" w14:textId="77777777" w:rsidR="00A735B3" w:rsidRPr="002E56B9" w:rsidRDefault="00A735B3" w:rsidP="00560F48">
            <w:pPr>
              <w:pStyle w:val="TAL"/>
              <w:rPr>
                <w:rFonts w:cs="Arial"/>
              </w:rPr>
            </w:pPr>
            <w:r w:rsidRPr="002E56B9">
              <w:rPr>
                <w:rFonts w:cs="Arial"/>
              </w:rPr>
              <w:t>NOTE 1</w:t>
            </w:r>
          </w:p>
        </w:tc>
      </w:tr>
      <w:tr w:rsidR="00A735B3" w:rsidRPr="002E56B9" w14:paraId="1E80FD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A735B3" w:rsidRPr="002E56B9" w:rsidRDefault="00A735B3" w:rsidP="00560F48">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A735B3" w:rsidRPr="002E56B9" w:rsidRDefault="00A735B3" w:rsidP="00560F48">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A735B3" w:rsidRPr="002E56B9" w:rsidRDefault="00A735B3" w:rsidP="00560F48">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A735B3" w:rsidRPr="002E56B9" w:rsidRDefault="00A735B3" w:rsidP="00560F48">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6BC806" w14:textId="77777777" w:rsidR="00A735B3" w:rsidRPr="002E56B9" w:rsidRDefault="00A735B3" w:rsidP="00560F48">
            <w:pPr>
              <w:pStyle w:val="TAL"/>
              <w:rPr>
                <w:rFonts w:cs="Arial"/>
              </w:rPr>
            </w:pPr>
            <w:r w:rsidRPr="002E56B9">
              <w:rPr>
                <w:rFonts w:cs="Arial"/>
              </w:rPr>
              <w:t>NOTE 5</w:t>
            </w:r>
          </w:p>
          <w:p w14:paraId="7FE565D8" w14:textId="77777777" w:rsidR="00A735B3" w:rsidRPr="002E56B9" w:rsidRDefault="00A735B3" w:rsidP="00560F48">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A735B3" w:rsidRPr="002E56B9" w14:paraId="4E5D12D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A735B3" w:rsidRPr="002E56B9" w:rsidRDefault="00A735B3" w:rsidP="00560F48">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A735B3" w:rsidRPr="002E56B9" w:rsidRDefault="00A735B3" w:rsidP="00560F48">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A735B3" w:rsidRPr="002E56B9" w:rsidRDefault="00A735B3" w:rsidP="00560F48">
            <w:pPr>
              <w:pStyle w:val="TAL"/>
              <w:rPr>
                <w:b/>
              </w:rPr>
            </w:pPr>
          </w:p>
        </w:tc>
      </w:tr>
      <w:tr w:rsidR="00A735B3" w:rsidRPr="002E56B9" w14:paraId="4045E4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A735B3" w:rsidRPr="002E56B9" w:rsidRDefault="00A735B3" w:rsidP="00560F48">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A735B3" w:rsidRPr="002E56B9" w:rsidRDefault="00A735B3" w:rsidP="00560F48">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1F1B1FC" w14:textId="77777777" w:rsidR="00A735B3" w:rsidRPr="002E56B9" w:rsidRDefault="00A735B3" w:rsidP="00560F48">
            <w:pPr>
              <w:pStyle w:val="TAL"/>
            </w:pPr>
          </w:p>
        </w:tc>
      </w:tr>
      <w:tr w:rsidR="00A735B3" w:rsidRPr="002E56B9" w14:paraId="6358D9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A735B3" w:rsidRPr="002E56B9" w:rsidRDefault="00A735B3" w:rsidP="00560F48">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A735B3" w:rsidRPr="002E56B9" w:rsidRDefault="00A735B3" w:rsidP="00560F48">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9D7C0E" w14:textId="77777777" w:rsidR="00A735B3" w:rsidRPr="002E56B9" w:rsidRDefault="00A735B3" w:rsidP="00560F48">
            <w:pPr>
              <w:pStyle w:val="TAL"/>
            </w:pPr>
            <w:r w:rsidRPr="002E56B9">
              <w:rPr>
                <w:rFonts w:hint="eastAsia"/>
              </w:rPr>
              <w:t>NOTE 5</w:t>
            </w:r>
          </w:p>
          <w:p w14:paraId="55ACDAF5" w14:textId="77777777" w:rsidR="00A735B3" w:rsidRPr="002E56B9" w:rsidRDefault="00A735B3" w:rsidP="00560F48">
            <w:pPr>
              <w:pStyle w:val="TAL"/>
            </w:pPr>
            <w:r w:rsidRPr="002E56B9">
              <w:t>Skip TC7.4B.2 if UE supports SA and TS 38.521-1 TC 7.4 has been executed</w:t>
            </w:r>
          </w:p>
        </w:tc>
      </w:tr>
      <w:tr w:rsidR="00A735B3" w:rsidRPr="002E56B9" w14:paraId="7E75B1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A735B3" w:rsidRPr="002E56B9" w:rsidRDefault="00A735B3" w:rsidP="00560F48">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A735B3" w:rsidRPr="002E56B9" w:rsidRDefault="00A735B3" w:rsidP="00560F48">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098C17" w14:textId="77777777" w:rsidR="00A735B3" w:rsidRPr="002E56B9" w:rsidRDefault="00A735B3" w:rsidP="00560F48">
            <w:pPr>
              <w:pStyle w:val="TAL"/>
              <w:rPr>
                <w:rFonts w:cs="Arial"/>
              </w:rPr>
            </w:pPr>
            <w:r w:rsidRPr="002E56B9">
              <w:rPr>
                <w:rFonts w:cs="Arial"/>
              </w:rPr>
              <w:t>NOTE 5</w:t>
            </w:r>
          </w:p>
          <w:p w14:paraId="01503E61" w14:textId="77777777" w:rsidR="00A735B3" w:rsidRPr="002E56B9" w:rsidRDefault="00A735B3" w:rsidP="00560F48">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A735B3" w:rsidRPr="002E56B9" w14:paraId="566B6B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A735B3" w:rsidRPr="002E56B9" w:rsidRDefault="00A735B3" w:rsidP="00560F48">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A735B3" w:rsidRPr="002E56B9" w:rsidRDefault="00A735B3" w:rsidP="00560F48">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A735B3" w:rsidRPr="002E56B9" w:rsidRDefault="00A735B3" w:rsidP="00560F48">
            <w:pPr>
              <w:pStyle w:val="TAL"/>
              <w:rPr>
                <w:b/>
              </w:rPr>
            </w:pPr>
          </w:p>
        </w:tc>
      </w:tr>
      <w:tr w:rsidR="00A735B3" w:rsidRPr="002E56B9" w14:paraId="41EA910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A735B3" w:rsidRPr="002E56B9" w:rsidRDefault="00A735B3" w:rsidP="00560F48">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A735B3" w:rsidRPr="002E56B9" w:rsidRDefault="00A735B3" w:rsidP="00560F48">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4BE24129" w14:textId="77777777" w:rsidR="00A735B3" w:rsidRPr="002E56B9" w:rsidRDefault="00A735B3" w:rsidP="00560F48">
            <w:pPr>
              <w:pStyle w:val="TAL"/>
              <w:rPr>
                <w:lang w:eastAsia="zh-CN"/>
              </w:rPr>
            </w:pPr>
          </w:p>
        </w:tc>
      </w:tr>
      <w:tr w:rsidR="00A735B3" w:rsidRPr="002E56B9" w14:paraId="7C70C7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A735B3" w:rsidRPr="002E56B9" w:rsidRDefault="00A735B3" w:rsidP="00560F48">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A735B3" w:rsidRPr="002E56B9" w:rsidRDefault="00A735B3" w:rsidP="00560F48">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274F892" w14:textId="77777777" w:rsidR="00A735B3" w:rsidRPr="002E56B9" w:rsidRDefault="00A735B3" w:rsidP="00560F48">
            <w:pPr>
              <w:pStyle w:val="TAL"/>
              <w:rPr>
                <w:lang w:eastAsia="zh-CN"/>
              </w:rPr>
            </w:pPr>
          </w:p>
        </w:tc>
      </w:tr>
      <w:tr w:rsidR="00A735B3" w:rsidRPr="002E56B9" w14:paraId="79BA400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A735B3" w:rsidRPr="002E56B9" w:rsidRDefault="00A735B3" w:rsidP="00560F48">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A735B3" w:rsidRPr="002E56B9" w:rsidRDefault="00A735B3" w:rsidP="00560F48">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12A2AD6" w14:textId="77777777" w:rsidR="00A735B3" w:rsidRPr="002E56B9" w:rsidRDefault="00A735B3" w:rsidP="00560F48">
            <w:pPr>
              <w:pStyle w:val="TAL"/>
              <w:rPr>
                <w:lang w:eastAsia="zh-CN"/>
              </w:rPr>
            </w:pPr>
          </w:p>
        </w:tc>
      </w:tr>
      <w:tr w:rsidR="00A735B3" w:rsidRPr="002E56B9" w14:paraId="4EF5DE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A735B3" w:rsidRPr="002E56B9" w:rsidRDefault="00A735B3" w:rsidP="00560F48">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A735B3" w:rsidRPr="002E56B9" w:rsidRDefault="00A735B3" w:rsidP="00560F48">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3A961" w14:textId="77777777" w:rsidR="00A735B3" w:rsidRPr="002E56B9" w:rsidRDefault="00A735B3" w:rsidP="00560F48">
            <w:pPr>
              <w:pStyle w:val="TAL"/>
              <w:rPr>
                <w:lang w:eastAsia="zh-CN"/>
              </w:rPr>
            </w:pPr>
            <w:r w:rsidRPr="002E56B9">
              <w:rPr>
                <w:rFonts w:cs="Arial"/>
              </w:rPr>
              <w:t>NOTE 1</w:t>
            </w:r>
          </w:p>
        </w:tc>
      </w:tr>
      <w:tr w:rsidR="00A735B3" w:rsidRPr="002E56B9" w14:paraId="311AD62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A735B3" w:rsidRPr="002E56B9" w:rsidRDefault="00A735B3" w:rsidP="00560F48">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A735B3" w:rsidRPr="002E56B9" w:rsidRDefault="00A735B3" w:rsidP="00560F48">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C901BA" w14:textId="77777777" w:rsidR="00A735B3" w:rsidRPr="002E56B9" w:rsidRDefault="00A735B3" w:rsidP="00560F48">
            <w:pPr>
              <w:pStyle w:val="TAL"/>
            </w:pPr>
            <w:r w:rsidRPr="002E56B9">
              <w:t>NOTE 1</w:t>
            </w:r>
          </w:p>
          <w:p w14:paraId="2454331C" w14:textId="77777777" w:rsidR="00A735B3" w:rsidRPr="002E56B9" w:rsidRDefault="00A735B3" w:rsidP="00560F48">
            <w:pPr>
              <w:pStyle w:val="TAL"/>
              <w:rPr>
                <w:rFonts w:cs="Arial"/>
              </w:rPr>
            </w:pPr>
            <w:r w:rsidRPr="002E56B9">
              <w:rPr>
                <w:rFonts w:cs="Arial"/>
              </w:rPr>
              <w:t>NOTE 5</w:t>
            </w:r>
          </w:p>
          <w:p w14:paraId="4D397A6F" w14:textId="77777777" w:rsidR="00A735B3" w:rsidRPr="002E56B9" w:rsidRDefault="00A735B3" w:rsidP="00560F48">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A735B3" w:rsidRPr="002E56B9" w14:paraId="594E94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A735B3" w:rsidRPr="002E56B9" w:rsidRDefault="00A735B3" w:rsidP="00560F48">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A735B3" w:rsidRPr="002E56B9" w:rsidRDefault="00A735B3" w:rsidP="00560F48">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A735B3" w:rsidRPr="002E56B9" w:rsidRDefault="00A735B3" w:rsidP="00560F48">
            <w:pPr>
              <w:pStyle w:val="TAL"/>
              <w:rPr>
                <w:b/>
              </w:rPr>
            </w:pPr>
          </w:p>
        </w:tc>
      </w:tr>
      <w:tr w:rsidR="00A735B3" w:rsidRPr="002E56B9" w14:paraId="5D1116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A735B3" w:rsidRPr="002E56B9" w:rsidRDefault="00A735B3" w:rsidP="00560F48">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A735B3" w:rsidRPr="002E56B9" w:rsidRDefault="00A735B3" w:rsidP="00560F48">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23ED4" w14:textId="77777777" w:rsidR="00A735B3" w:rsidRPr="002E56B9" w:rsidRDefault="00A735B3" w:rsidP="00560F48">
            <w:pPr>
              <w:pStyle w:val="TAL"/>
              <w:rPr>
                <w:lang w:eastAsia="zh-CN"/>
              </w:rPr>
            </w:pPr>
            <w:r w:rsidRPr="002E56B9">
              <w:rPr>
                <w:rFonts w:cs="Arial"/>
              </w:rPr>
              <w:t>NOTE 1</w:t>
            </w:r>
          </w:p>
        </w:tc>
      </w:tr>
      <w:tr w:rsidR="00A735B3" w:rsidRPr="002E56B9" w14:paraId="415333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A735B3" w:rsidRPr="002E56B9" w:rsidRDefault="00A735B3" w:rsidP="00560F48">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A735B3" w:rsidRPr="002E56B9" w:rsidRDefault="00A735B3" w:rsidP="00560F48">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057B2C" w14:textId="77777777" w:rsidR="00A735B3" w:rsidRPr="002E56B9" w:rsidRDefault="00A735B3" w:rsidP="00560F48">
            <w:pPr>
              <w:pStyle w:val="TAL"/>
              <w:rPr>
                <w:lang w:eastAsia="zh-CN"/>
              </w:rPr>
            </w:pPr>
            <w:r w:rsidRPr="002E56B9">
              <w:rPr>
                <w:rFonts w:cs="Arial"/>
              </w:rPr>
              <w:t>NOTE 1</w:t>
            </w:r>
          </w:p>
        </w:tc>
      </w:tr>
      <w:tr w:rsidR="00A735B3" w:rsidRPr="002E56B9" w14:paraId="0598847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A735B3" w:rsidRPr="002E56B9" w:rsidRDefault="00A735B3" w:rsidP="00560F48">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A735B3" w:rsidRPr="002E56B9" w:rsidRDefault="00A735B3" w:rsidP="00560F48">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8B71C6" w14:textId="77777777" w:rsidR="00A735B3" w:rsidRPr="002E56B9" w:rsidRDefault="00A735B3" w:rsidP="00560F48">
            <w:pPr>
              <w:pStyle w:val="TAL"/>
              <w:rPr>
                <w:lang w:eastAsia="zh-CN"/>
              </w:rPr>
            </w:pPr>
            <w:r w:rsidRPr="002E56B9">
              <w:rPr>
                <w:rFonts w:cs="Arial"/>
              </w:rPr>
              <w:t>NOTE 1</w:t>
            </w:r>
          </w:p>
        </w:tc>
      </w:tr>
      <w:tr w:rsidR="00A735B3" w:rsidRPr="002E56B9" w14:paraId="4762AAF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A735B3" w:rsidRPr="002E56B9" w:rsidRDefault="00A735B3" w:rsidP="00560F48">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A735B3" w:rsidRPr="002E56B9" w:rsidRDefault="00A735B3" w:rsidP="00560F48">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A3AE4D" w14:textId="77777777" w:rsidR="00A735B3" w:rsidRPr="002E56B9" w:rsidRDefault="00A735B3" w:rsidP="00560F48">
            <w:pPr>
              <w:pStyle w:val="TAL"/>
              <w:rPr>
                <w:lang w:eastAsia="zh-CN"/>
              </w:rPr>
            </w:pPr>
            <w:r w:rsidRPr="002E56B9">
              <w:rPr>
                <w:rFonts w:cs="Arial"/>
              </w:rPr>
              <w:t>NOTE 1</w:t>
            </w:r>
          </w:p>
        </w:tc>
      </w:tr>
      <w:tr w:rsidR="00A735B3" w:rsidRPr="002E56B9" w14:paraId="4CB1AC0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A735B3" w:rsidRPr="002E56B9" w:rsidRDefault="00A735B3" w:rsidP="00560F48">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A735B3" w:rsidRPr="002E56B9" w:rsidRDefault="00A735B3" w:rsidP="00560F48">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444FAE" w14:textId="77777777" w:rsidR="00A735B3" w:rsidRPr="002E56B9" w:rsidRDefault="00A735B3" w:rsidP="00560F48">
            <w:pPr>
              <w:pStyle w:val="TAL"/>
              <w:rPr>
                <w:lang w:eastAsia="zh-CN"/>
              </w:rPr>
            </w:pPr>
            <w:r w:rsidRPr="002E56B9">
              <w:rPr>
                <w:rFonts w:cs="Arial"/>
              </w:rPr>
              <w:t>NOTE 1</w:t>
            </w:r>
          </w:p>
        </w:tc>
      </w:tr>
      <w:tr w:rsidR="00A735B3" w:rsidRPr="002E56B9" w14:paraId="68ECE4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A735B3" w:rsidRPr="002E56B9" w:rsidRDefault="00A735B3" w:rsidP="00560F48">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A735B3" w:rsidRPr="002E56B9" w:rsidRDefault="00A735B3" w:rsidP="00560F48">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A735B3" w:rsidRPr="002E56B9" w:rsidRDefault="00A735B3" w:rsidP="00560F48">
            <w:pPr>
              <w:pStyle w:val="TAL"/>
              <w:rPr>
                <w:b/>
              </w:rPr>
            </w:pPr>
          </w:p>
        </w:tc>
      </w:tr>
      <w:tr w:rsidR="00A735B3" w:rsidRPr="002E56B9" w14:paraId="6F7F8B3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A735B3" w:rsidRPr="002E56B9" w:rsidRDefault="00A735B3" w:rsidP="00560F48">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A735B3" w:rsidRPr="002E56B9" w:rsidRDefault="00A735B3" w:rsidP="00560F48">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A3D06B" w14:textId="77777777" w:rsidR="00A735B3" w:rsidRPr="002E56B9" w:rsidRDefault="00A735B3" w:rsidP="00560F48">
            <w:pPr>
              <w:pStyle w:val="TAL"/>
            </w:pPr>
            <w:r w:rsidRPr="002E56B9">
              <w:t>NOTE 1</w:t>
            </w:r>
          </w:p>
        </w:tc>
      </w:tr>
      <w:tr w:rsidR="00A735B3" w:rsidRPr="002E56B9" w14:paraId="12F15E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A735B3" w:rsidRPr="002E56B9" w:rsidRDefault="00A735B3" w:rsidP="00560F48">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A735B3" w:rsidRPr="002E56B9" w:rsidRDefault="00A735B3" w:rsidP="00560F48">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FFC0EF" w14:textId="77777777" w:rsidR="00A735B3" w:rsidRPr="002E56B9" w:rsidRDefault="00A735B3" w:rsidP="00560F48">
            <w:pPr>
              <w:pStyle w:val="TAL"/>
              <w:rPr>
                <w:rFonts w:cs="Arial"/>
              </w:rPr>
            </w:pPr>
            <w:r w:rsidRPr="002E56B9">
              <w:rPr>
                <w:rFonts w:cs="Arial"/>
              </w:rPr>
              <w:t>NOTE 1</w:t>
            </w:r>
          </w:p>
          <w:p w14:paraId="60994400" w14:textId="77777777" w:rsidR="00A735B3" w:rsidRPr="002E56B9" w:rsidRDefault="00A735B3" w:rsidP="00560F48">
            <w:pPr>
              <w:pStyle w:val="TAL"/>
              <w:rPr>
                <w:rFonts w:cs="Arial"/>
              </w:rPr>
            </w:pPr>
            <w:r w:rsidRPr="002E56B9">
              <w:rPr>
                <w:rFonts w:cs="Arial"/>
              </w:rPr>
              <w:t>NOTE 5</w:t>
            </w:r>
          </w:p>
          <w:p w14:paraId="72D29029"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A735B3" w:rsidRPr="002E56B9" w14:paraId="36D5FD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A735B3" w:rsidRPr="002E56B9" w:rsidRDefault="00A735B3" w:rsidP="00560F48">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A735B3" w:rsidRPr="002E56B9" w:rsidRDefault="00A735B3" w:rsidP="00560F48">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F085B0" w14:textId="77777777" w:rsidR="00A735B3" w:rsidRPr="002E56B9" w:rsidRDefault="00A735B3" w:rsidP="00560F48">
            <w:pPr>
              <w:pStyle w:val="TAL"/>
              <w:rPr>
                <w:rFonts w:cs="Arial"/>
              </w:rPr>
            </w:pPr>
            <w:r w:rsidRPr="002E56B9">
              <w:rPr>
                <w:rFonts w:cs="Arial"/>
              </w:rPr>
              <w:t>NOTE 5</w:t>
            </w:r>
          </w:p>
          <w:p w14:paraId="5A457CE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A735B3" w:rsidRPr="002E56B9" w14:paraId="38F0C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A735B3" w:rsidRPr="002E56B9" w:rsidRDefault="00A735B3" w:rsidP="00560F48">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A735B3" w:rsidRPr="002E56B9" w:rsidRDefault="00A735B3" w:rsidP="00560F48">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A735B3" w:rsidRPr="002E56B9" w:rsidRDefault="00A735B3" w:rsidP="00560F48">
            <w:pPr>
              <w:pStyle w:val="TAL"/>
              <w:rPr>
                <w:b/>
              </w:rPr>
            </w:pPr>
          </w:p>
        </w:tc>
      </w:tr>
      <w:tr w:rsidR="00A735B3" w:rsidRPr="002E56B9" w14:paraId="7166E44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A735B3" w:rsidRPr="002E56B9" w:rsidRDefault="00A735B3" w:rsidP="00560F48">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A735B3" w:rsidRPr="002E56B9" w:rsidRDefault="00A735B3" w:rsidP="00560F48">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A735B3" w:rsidRPr="002E56B9" w:rsidRDefault="00A735B3" w:rsidP="00560F48">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A735B3" w:rsidRPr="002E56B9" w:rsidRDefault="00A735B3" w:rsidP="00560F48">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A735B3" w:rsidRPr="002E56B9" w:rsidRDefault="00A735B3" w:rsidP="00560F48">
            <w:pPr>
              <w:pStyle w:val="TAL"/>
            </w:pPr>
            <w:r w:rsidRPr="002E56B9">
              <w:t>E027</w:t>
            </w:r>
          </w:p>
          <w:p w14:paraId="4252E636" w14:textId="77777777" w:rsidR="00A735B3" w:rsidRPr="002E56B9" w:rsidRDefault="00A735B3" w:rsidP="00560F48">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E6C90" w14:textId="77777777" w:rsidR="00A735B3" w:rsidRPr="002E56B9" w:rsidRDefault="00A735B3" w:rsidP="00560F48">
            <w:pPr>
              <w:pStyle w:val="TAL"/>
            </w:pPr>
            <w:r w:rsidRPr="002E56B9">
              <w:t>NOTE 5</w:t>
            </w:r>
          </w:p>
          <w:p w14:paraId="5D67C7BF" w14:textId="77777777" w:rsidR="00A735B3" w:rsidRPr="002E56B9" w:rsidRDefault="00A735B3" w:rsidP="00560F48">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A735B3" w:rsidRPr="002E56B9" w14:paraId="34BD4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A735B3" w:rsidRPr="002E56B9" w:rsidRDefault="00A735B3" w:rsidP="00560F48">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A735B3" w:rsidRPr="002E56B9" w:rsidRDefault="00A735B3" w:rsidP="00560F48">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A735B3" w:rsidRPr="002E56B9" w:rsidRDefault="00A735B3" w:rsidP="00560F48">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A735B3" w:rsidRPr="002E56B9" w:rsidRDefault="00A735B3" w:rsidP="00560F48">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A735B3" w:rsidRPr="002E56B9" w:rsidRDefault="00A735B3" w:rsidP="00560F48">
            <w:pPr>
              <w:pStyle w:val="TAL"/>
            </w:pPr>
            <w:r w:rsidRPr="002E56B9">
              <w:t>E028</w:t>
            </w:r>
          </w:p>
          <w:p w14:paraId="53EDCD24" w14:textId="77777777" w:rsidR="00A735B3" w:rsidRPr="002E56B9" w:rsidRDefault="00A735B3" w:rsidP="00560F48">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AC3436" w14:textId="77777777" w:rsidR="00A735B3" w:rsidRPr="002E56B9" w:rsidRDefault="00A735B3" w:rsidP="00560F48">
            <w:pPr>
              <w:pStyle w:val="TAL"/>
            </w:pPr>
            <w:r w:rsidRPr="002E56B9">
              <w:t>NOTE 5</w:t>
            </w:r>
          </w:p>
          <w:p w14:paraId="225BBF0E" w14:textId="77777777" w:rsidR="00A735B3" w:rsidRPr="002E56B9" w:rsidRDefault="00A735B3" w:rsidP="00560F48">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A735B3" w:rsidRPr="002E56B9" w14:paraId="39F64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A735B3" w:rsidRPr="002E56B9" w:rsidRDefault="00A735B3" w:rsidP="00560F48">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A735B3" w:rsidRPr="002E56B9" w:rsidRDefault="00A735B3" w:rsidP="00560F48">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A735B3" w:rsidRPr="002E56B9" w:rsidRDefault="00A735B3" w:rsidP="00560F48">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A735B3" w:rsidRPr="002E56B9" w:rsidRDefault="00A735B3" w:rsidP="00560F48">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A735B3" w:rsidRPr="002E56B9" w:rsidRDefault="00A735B3" w:rsidP="00560F48">
            <w:pPr>
              <w:pStyle w:val="TAL"/>
            </w:pPr>
            <w:r w:rsidRPr="002E56B9">
              <w:t>E028a</w:t>
            </w:r>
          </w:p>
          <w:p w14:paraId="72135574" w14:textId="77777777" w:rsidR="00A735B3" w:rsidRPr="002E56B9" w:rsidRDefault="00A735B3" w:rsidP="00560F48">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6AF210" w14:textId="77777777" w:rsidR="00A735B3" w:rsidRPr="002E56B9" w:rsidRDefault="00A735B3" w:rsidP="00560F48">
            <w:pPr>
              <w:pStyle w:val="TAL"/>
              <w:rPr>
                <w:rFonts w:cs="Arial"/>
              </w:rPr>
            </w:pPr>
            <w:r w:rsidRPr="002E56B9">
              <w:rPr>
                <w:rFonts w:cs="Arial"/>
              </w:rPr>
              <w:t>NOTE 5</w:t>
            </w:r>
          </w:p>
          <w:p w14:paraId="1CD53245" w14:textId="77777777" w:rsidR="00A735B3" w:rsidRPr="002E56B9" w:rsidRDefault="00A735B3" w:rsidP="00560F48">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A735B3" w:rsidRPr="002E56B9" w14:paraId="61D941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A735B3" w:rsidRPr="002E56B9" w:rsidRDefault="00A735B3" w:rsidP="00560F48">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A735B3" w:rsidRPr="002E56B9" w:rsidRDefault="00A735B3" w:rsidP="00560F48">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A735B3" w:rsidRPr="002E56B9" w:rsidRDefault="00A735B3" w:rsidP="00560F48">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A735B3" w:rsidRPr="002E56B9" w:rsidRDefault="00A735B3" w:rsidP="00560F48">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A735B3" w:rsidRPr="002E56B9" w:rsidRDefault="00A735B3" w:rsidP="00560F48">
            <w:pPr>
              <w:pStyle w:val="TAL"/>
            </w:pPr>
            <w:r w:rsidRPr="002E56B9">
              <w:t>E028b</w:t>
            </w:r>
          </w:p>
          <w:p w14:paraId="11091935" w14:textId="77777777" w:rsidR="00A735B3" w:rsidRPr="002E56B9" w:rsidRDefault="00A735B3" w:rsidP="00560F48">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E10A" w14:textId="77777777" w:rsidR="00A735B3" w:rsidRPr="002E56B9" w:rsidRDefault="00A735B3" w:rsidP="00560F48">
            <w:pPr>
              <w:pStyle w:val="TAL"/>
            </w:pPr>
            <w:r w:rsidRPr="002E56B9">
              <w:t>NOTE 1</w:t>
            </w:r>
          </w:p>
          <w:p w14:paraId="616D14F9" w14:textId="77777777" w:rsidR="00A735B3" w:rsidRPr="002E56B9" w:rsidRDefault="00A735B3" w:rsidP="00560F48">
            <w:pPr>
              <w:pStyle w:val="TAL"/>
              <w:rPr>
                <w:rFonts w:cs="Arial"/>
              </w:rPr>
            </w:pPr>
            <w:r w:rsidRPr="002E56B9">
              <w:rPr>
                <w:rFonts w:cs="Arial"/>
              </w:rPr>
              <w:t>NOTE 5</w:t>
            </w:r>
          </w:p>
          <w:p w14:paraId="30CA7437" w14:textId="77777777" w:rsidR="00A735B3" w:rsidRPr="002E56B9" w:rsidRDefault="00A735B3" w:rsidP="00560F48">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A735B3" w:rsidRPr="002E56B9" w14:paraId="40F220F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A735B3" w:rsidRPr="002E56B9" w:rsidRDefault="00A735B3" w:rsidP="00560F48">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A735B3" w:rsidRPr="002E56B9" w:rsidRDefault="00A735B3" w:rsidP="00560F48">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3E1483" w14:textId="77777777" w:rsidR="00A735B3" w:rsidRPr="002E56B9" w:rsidRDefault="00A735B3" w:rsidP="00560F48">
            <w:pPr>
              <w:pStyle w:val="TAL"/>
            </w:pPr>
            <w:r w:rsidRPr="002E56B9">
              <w:t>NOTE 1</w:t>
            </w:r>
          </w:p>
          <w:p w14:paraId="75A5D78E" w14:textId="77777777" w:rsidR="00A735B3" w:rsidRPr="002E56B9" w:rsidRDefault="00A735B3" w:rsidP="00560F48">
            <w:pPr>
              <w:pStyle w:val="TAL"/>
              <w:rPr>
                <w:rFonts w:cs="Arial"/>
              </w:rPr>
            </w:pPr>
            <w:r w:rsidRPr="002E56B9">
              <w:rPr>
                <w:rFonts w:cs="Arial"/>
              </w:rPr>
              <w:t>NOTE 5</w:t>
            </w:r>
          </w:p>
          <w:p w14:paraId="764B471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A735B3" w:rsidRPr="002E56B9" w14:paraId="12469B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A735B3" w:rsidRPr="002E56B9" w:rsidRDefault="00A735B3" w:rsidP="00560F48">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A735B3" w:rsidRPr="002E56B9" w:rsidRDefault="00A735B3" w:rsidP="00560F48">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A735B3" w:rsidRPr="002E56B9" w:rsidRDefault="00A735B3" w:rsidP="00560F48">
            <w:pPr>
              <w:pStyle w:val="TAL"/>
              <w:rPr>
                <w:b/>
              </w:rPr>
            </w:pPr>
          </w:p>
        </w:tc>
      </w:tr>
      <w:tr w:rsidR="00A735B3" w:rsidRPr="002E56B9" w14:paraId="72F9F57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A735B3" w:rsidRPr="002E56B9" w:rsidRDefault="00A735B3" w:rsidP="00560F48">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A735B3" w:rsidRPr="002E56B9" w:rsidRDefault="00A735B3" w:rsidP="00560F48">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41743E" w14:textId="77777777" w:rsidR="00A735B3" w:rsidRPr="002E56B9" w:rsidRDefault="00A735B3" w:rsidP="00560F48">
            <w:pPr>
              <w:pStyle w:val="TAL"/>
            </w:pPr>
            <w:r w:rsidRPr="002E56B9">
              <w:t>NOTE 1</w:t>
            </w:r>
          </w:p>
          <w:p w14:paraId="371547FD" w14:textId="77777777" w:rsidR="00A735B3" w:rsidRPr="002E56B9" w:rsidRDefault="00A735B3" w:rsidP="00560F48">
            <w:pPr>
              <w:pStyle w:val="TAL"/>
              <w:rPr>
                <w:rFonts w:cs="Arial"/>
              </w:rPr>
            </w:pPr>
            <w:r w:rsidRPr="002E56B9">
              <w:rPr>
                <w:rFonts w:cs="Arial"/>
              </w:rPr>
              <w:t>NOTE 5</w:t>
            </w:r>
          </w:p>
          <w:p w14:paraId="46778A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A735B3" w:rsidRPr="002E56B9" w14:paraId="409183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A735B3" w:rsidRPr="002E56B9" w:rsidRDefault="00A735B3" w:rsidP="00560F48">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643D54" w14:textId="77777777" w:rsidR="00A735B3" w:rsidRPr="002E56B9" w:rsidRDefault="00A735B3" w:rsidP="00560F48">
            <w:pPr>
              <w:pStyle w:val="TAL"/>
            </w:pPr>
          </w:p>
        </w:tc>
      </w:tr>
      <w:tr w:rsidR="00A735B3" w:rsidRPr="002E56B9" w14:paraId="489138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A735B3" w:rsidRPr="002E56B9" w:rsidRDefault="00A735B3" w:rsidP="00560F48">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807EE7" w14:textId="77777777" w:rsidR="00A735B3" w:rsidRPr="002E56B9" w:rsidRDefault="00A735B3" w:rsidP="00560F48">
            <w:pPr>
              <w:pStyle w:val="TAL"/>
            </w:pPr>
          </w:p>
        </w:tc>
      </w:tr>
      <w:tr w:rsidR="00A735B3" w:rsidRPr="002E56B9" w14:paraId="3670C32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A735B3" w:rsidRPr="002E56B9" w:rsidRDefault="00A735B3" w:rsidP="00560F48">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97595" w14:textId="77777777" w:rsidR="00A735B3" w:rsidRPr="002E56B9" w:rsidRDefault="00A735B3" w:rsidP="00560F48">
            <w:pPr>
              <w:pStyle w:val="TAL"/>
            </w:pPr>
          </w:p>
        </w:tc>
      </w:tr>
      <w:tr w:rsidR="00A735B3" w:rsidRPr="002E56B9" w14:paraId="413799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A735B3" w:rsidRPr="002E56B9" w:rsidRDefault="00A735B3" w:rsidP="00560F48">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A735B3" w:rsidRPr="002E56B9" w:rsidRDefault="00A735B3" w:rsidP="00560F48">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8CFC6" w14:textId="77777777" w:rsidR="00A735B3" w:rsidRPr="002E56B9" w:rsidRDefault="00A735B3" w:rsidP="00560F48">
            <w:pPr>
              <w:pStyle w:val="TAL"/>
              <w:rPr>
                <w:lang w:eastAsia="zh-CN"/>
              </w:rPr>
            </w:pPr>
            <w:r w:rsidRPr="002E56B9">
              <w:rPr>
                <w:rFonts w:cs="Arial"/>
              </w:rPr>
              <w:t>NOTE 1</w:t>
            </w:r>
          </w:p>
        </w:tc>
      </w:tr>
      <w:tr w:rsidR="00A735B3" w:rsidRPr="002E56B9" w14:paraId="7FCAD8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A735B3" w:rsidRPr="002E56B9" w:rsidRDefault="00A735B3" w:rsidP="00560F48">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A735B3" w:rsidRPr="002E56B9" w:rsidRDefault="00A735B3" w:rsidP="00560F48">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A735B3" w:rsidRPr="002E56B9" w:rsidRDefault="00A735B3" w:rsidP="00560F48">
            <w:pPr>
              <w:pStyle w:val="TAL"/>
              <w:rPr>
                <w:b/>
              </w:rPr>
            </w:pPr>
          </w:p>
        </w:tc>
      </w:tr>
      <w:tr w:rsidR="00A735B3" w:rsidRPr="002E56B9" w14:paraId="6683A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A735B3" w:rsidRPr="002E56B9" w:rsidRDefault="00A735B3" w:rsidP="00560F48">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A735B3" w:rsidRPr="002E56B9" w:rsidRDefault="00A735B3" w:rsidP="00560F48">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4E4A42" w14:textId="77777777" w:rsidR="00A735B3" w:rsidRPr="002E56B9" w:rsidRDefault="00A735B3" w:rsidP="00560F48">
            <w:pPr>
              <w:pStyle w:val="TAL"/>
            </w:pPr>
          </w:p>
        </w:tc>
      </w:tr>
      <w:tr w:rsidR="00A735B3" w:rsidRPr="002E56B9" w14:paraId="4AE767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A735B3" w:rsidRPr="002E56B9" w:rsidRDefault="00A735B3" w:rsidP="00560F48">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A735B3" w:rsidRPr="002E56B9" w:rsidRDefault="00A735B3" w:rsidP="00560F48">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BCA397" w14:textId="77777777" w:rsidR="00A735B3" w:rsidRPr="002E56B9" w:rsidRDefault="00A735B3" w:rsidP="00560F48">
            <w:pPr>
              <w:pStyle w:val="TAL"/>
              <w:rPr>
                <w:rFonts w:cs="Arial"/>
              </w:rPr>
            </w:pPr>
            <w:r w:rsidRPr="002E56B9">
              <w:rPr>
                <w:rFonts w:cs="Arial"/>
              </w:rPr>
              <w:t>NOTE 5</w:t>
            </w:r>
          </w:p>
          <w:p w14:paraId="41DCB3B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A735B3" w:rsidRPr="002E56B9" w14:paraId="5F9ACB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A735B3" w:rsidRPr="002E56B9" w:rsidRDefault="00A735B3" w:rsidP="00560F48">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A735B3" w:rsidRPr="002E56B9" w:rsidRDefault="00A735B3" w:rsidP="00560F48">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B7596D" w14:textId="77777777" w:rsidR="00A735B3" w:rsidRPr="002E56B9" w:rsidRDefault="00A735B3" w:rsidP="00560F48">
            <w:pPr>
              <w:pStyle w:val="TAL"/>
              <w:rPr>
                <w:rFonts w:cs="Arial"/>
              </w:rPr>
            </w:pPr>
            <w:r w:rsidRPr="002E56B9">
              <w:rPr>
                <w:rFonts w:cs="Arial"/>
              </w:rPr>
              <w:t>NOTE 5</w:t>
            </w:r>
          </w:p>
          <w:p w14:paraId="3EEE8616" w14:textId="77777777" w:rsidR="00A735B3" w:rsidRPr="002E56B9" w:rsidRDefault="00A735B3" w:rsidP="00560F48">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A735B3" w:rsidRPr="002E56B9" w14:paraId="2863E33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A735B3" w:rsidRPr="002E56B9" w:rsidRDefault="00A735B3" w:rsidP="00560F48">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A735B3" w:rsidRPr="002E56B9" w:rsidRDefault="00A735B3" w:rsidP="00560F48">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A735B3" w:rsidRPr="002E56B9" w:rsidRDefault="00A735B3" w:rsidP="00560F48">
            <w:pPr>
              <w:pStyle w:val="TAL"/>
              <w:rPr>
                <w:b/>
              </w:rPr>
            </w:pPr>
          </w:p>
        </w:tc>
      </w:tr>
      <w:tr w:rsidR="00A735B3" w:rsidRPr="002E56B9" w14:paraId="3D3168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A735B3" w:rsidRPr="002E56B9" w:rsidRDefault="00A735B3" w:rsidP="00560F48">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A735B3" w:rsidRPr="002E56B9" w:rsidRDefault="00A735B3" w:rsidP="00560F48">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A735B3" w:rsidRPr="002E56B9" w:rsidRDefault="00A735B3" w:rsidP="00560F48">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A735B3" w:rsidRPr="002E56B9" w:rsidRDefault="00A735B3" w:rsidP="00560F48">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6A5AED8" w14:textId="77777777" w:rsidR="00A735B3" w:rsidRPr="002E56B9" w:rsidRDefault="00A735B3" w:rsidP="00560F48">
            <w:pPr>
              <w:pStyle w:val="TAL"/>
            </w:pPr>
          </w:p>
        </w:tc>
      </w:tr>
      <w:tr w:rsidR="00A735B3" w:rsidRPr="002E56B9" w14:paraId="0B6CCC2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A735B3" w:rsidRPr="002E56B9" w:rsidRDefault="00A735B3" w:rsidP="00560F48">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A735B3" w:rsidRPr="002E56B9" w:rsidRDefault="00A735B3" w:rsidP="00560F48">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A735B3" w:rsidRPr="002E56B9" w:rsidRDefault="00A735B3" w:rsidP="00560F48">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D5CC7E1" w14:textId="77777777" w:rsidR="00A735B3" w:rsidRPr="002E56B9" w:rsidRDefault="00A735B3" w:rsidP="00560F48">
            <w:pPr>
              <w:pStyle w:val="TAL"/>
            </w:pPr>
          </w:p>
        </w:tc>
      </w:tr>
      <w:tr w:rsidR="00A735B3" w:rsidRPr="002E56B9" w14:paraId="7221B0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A735B3" w:rsidRPr="002E56B9" w:rsidRDefault="00A735B3" w:rsidP="00560F48">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A735B3" w:rsidRPr="002E56B9" w:rsidRDefault="00A735B3" w:rsidP="00560F48">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A735B3" w:rsidRPr="002E56B9" w:rsidRDefault="00A735B3" w:rsidP="00560F48">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9F8798" w14:textId="77777777" w:rsidR="00A735B3" w:rsidRPr="002E56B9" w:rsidRDefault="00A735B3" w:rsidP="00560F48">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A735B3" w:rsidRPr="002E56B9" w14:paraId="25DF83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A735B3" w:rsidRPr="002E56B9" w:rsidRDefault="00A735B3" w:rsidP="00560F48">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A735B3" w:rsidRPr="002E56B9" w:rsidRDefault="00A735B3" w:rsidP="00560F48">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A735B3" w:rsidRPr="002E56B9" w:rsidRDefault="00A735B3" w:rsidP="00560F48">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A735B3" w:rsidRPr="002E56B9" w:rsidRDefault="00A735B3" w:rsidP="00560F48">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195815" w14:textId="77777777" w:rsidR="00A735B3" w:rsidRPr="002E56B9" w:rsidRDefault="00A735B3" w:rsidP="00560F48">
            <w:pPr>
              <w:pStyle w:val="TAL"/>
              <w:rPr>
                <w:rFonts w:cs="Arial"/>
              </w:rPr>
            </w:pPr>
            <w:r w:rsidRPr="002E56B9">
              <w:rPr>
                <w:rFonts w:cs="Arial"/>
              </w:rPr>
              <w:t>NOTE 5</w:t>
            </w:r>
          </w:p>
          <w:p w14:paraId="3C550CF9"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A735B3" w:rsidRPr="002E56B9" w14:paraId="6C347B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A735B3" w:rsidRPr="002E56B9" w:rsidRDefault="00A735B3" w:rsidP="00560F48">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A735B3" w:rsidRPr="002E56B9" w:rsidRDefault="00A735B3" w:rsidP="00560F48">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A735B3" w:rsidRPr="002E56B9" w:rsidRDefault="00A735B3" w:rsidP="00560F48">
            <w:pPr>
              <w:pStyle w:val="TAL"/>
              <w:rPr>
                <w:b/>
              </w:rPr>
            </w:pPr>
          </w:p>
        </w:tc>
      </w:tr>
      <w:tr w:rsidR="00A735B3" w:rsidRPr="002E56B9" w14:paraId="602E95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A735B3" w:rsidRPr="002E56B9" w:rsidRDefault="00A735B3" w:rsidP="00560F48">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A735B3" w:rsidRPr="002E56B9" w:rsidRDefault="00A735B3" w:rsidP="00560F48">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0498EB" w14:textId="77777777" w:rsidR="00A735B3" w:rsidRPr="002E56B9" w:rsidRDefault="00A735B3" w:rsidP="00560F48">
            <w:pPr>
              <w:pStyle w:val="TAL"/>
              <w:rPr>
                <w:rFonts w:cs="Arial"/>
              </w:rPr>
            </w:pPr>
            <w:r w:rsidRPr="002E56B9">
              <w:rPr>
                <w:rFonts w:cs="Arial"/>
              </w:rPr>
              <w:t>NOTE 1</w:t>
            </w:r>
          </w:p>
          <w:p w14:paraId="086B4ACA" w14:textId="77777777" w:rsidR="00A735B3" w:rsidRPr="002E56B9" w:rsidRDefault="00A735B3" w:rsidP="00560F48">
            <w:pPr>
              <w:pStyle w:val="TAL"/>
              <w:rPr>
                <w:rFonts w:cs="Arial"/>
              </w:rPr>
            </w:pPr>
            <w:r w:rsidRPr="002E56B9">
              <w:rPr>
                <w:rFonts w:cs="Arial"/>
              </w:rPr>
              <w:t>NOTE 5</w:t>
            </w:r>
          </w:p>
          <w:p w14:paraId="1720CB93"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A735B3" w:rsidRPr="002E56B9" w14:paraId="0290F5D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A735B3" w:rsidRPr="002E56B9" w:rsidRDefault="00A735B3" w:rsidP="00560F48">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68E11C" w14:textId="77777777" w:rsidR="00A735B3" w:rsidRPr="002E56B9" w:rsidRDefault="00A735B3" w:rsidP="00560F48">
            <w:pPr>
              <w:pStyle w:val="TAL"/>
              <w:rPr>
                <w:lang w:eastAsia="zh-CN"/>
              </w:rPr>
            </w:pPr>
          </w:p>
        </w:tc>
      </w:tr>
      <w:tr w:rsidR="00A735B3" w:rsidRPr="002E56B9" w14:paraId="0B44EA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A735B3" w:rsidRPr="002E56B9" w:rsidRDefault="00A735B3" w:rsidP="00560F48">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2E1E15" w14:textId="77777777" w:rsidR="00A735B3" w:rsidRPr="002E56B9" w:rsidRDefault="00A735B3" w:rsidP="00560F48">
            <w:pPr>
              <w:pStyle w:val="TAL"/>
              <w:rPr>
                <w:lang w:eastAsia="zh-CN"/>
              </w:rPr>
            </w:pPr>
          </w:p>
        </w:tc>
      </w:tr>
      <w:tr w:rsidR="00A735B3" w:rsidRPr="002E56B9" w14:paraId="371F56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A735B3" w:rsidRPr="002E56B9" w:rsidRDefault="00A735B3" w:rsidP="00560F48">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78108A" w14:textId="77777777" w:rsidR="00A735B3" w:rsidRPr="002E56B9" w:rsidRDefault="00A735B3" w:rsidP="00560F48">
            <w:pPr>
              <w:pStyle w:val="TAL"/>
              <w:rPr>
                <w:lang w:eastAsia="zh-CN"/>
              </w:rPr>
            </w:pPr>
          </w:p>
        </w:tc>
      </w:tr>
      <w:tr w:rsidR="00A735B3" w:rsidRPr="002E56B9" w14:paraId="43C85CE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A735B3" w:rsidRPr="002E56B9" w:rsidRDefault="00A735B3" w:rsidP="00560F48">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A735B3" w:rsidRPr="002E56B9" w:rsidRDefault="00A735B3" w:rsidP="00560F48">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1CD947" w14:textId="77777777" w:rsidR="00A735B3" w:rsidRPr="002E56B9" w:rsidRDefault="00A735B3" w:rsidP="00560F48">
            <w:pPr>
              <w:pStyle w:val="TAL"/>
              <w:rPr>
                <w:lang w:eastAsia="zh-CN"/>
              </w:rPr>
            </w:pPr>
            <w:r w:rsidRPr="002E56B9">
              <w:rPr>
                <w:rFonts w:cs="Arial"/>
              </w:rPr>
              <w:t>NOTE 1</w:t>
            </w:r>
          </w:p>
        </w:tc>
      </w:tr>
      <w:tr w:rsidR="00A735B3" w:rsidRPr="002E56B9" w14:paraId="7A8B1B6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A735B3" w:rsidRPr="002E56B9" w:rsidRDefault="00A735B3" w:rsidP="00560F48">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A735B3" w:rsidRPr="002E56B9" w:rsidRDefault="00A735B3" w:rsidP="00560F48">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5DB564F" w14:textId="77777777" w:rsidR="00A735B3" w:rsidRPr="002E56B9" w:rsidRDefault="00A735B3" w:rsidP="00560F48">
            <w:pPr>
              <w:pStyle w:val="TAL"/>
            </w:pPr>
          </w:p>
        </w:tc>
      </w:tr>
      <w:tr w:rsidR="00A735B3" w:rsidRPr="002E56B9" w14:paraId="17E56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A735B3" w:rsidRPr="002E56B9" w:rsidRDefault="00A735B3" w:rsidP="00560F48">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A735B3" w:rsidRPr="002E56B9" w:rsidRDefault="00A735B3" w:rsidP="00560F48">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875463" w14:textId="77777777" w:rsidR="00A735B3" w:rsidRPr="002E56B9" w:rsidRDefault="00A735B3" w:rsidP="00560F48">
            <w:pPr>
              <w:pStyle w:val="TAL"/>
              <w:rPr>
                <w:rFonts w:cs="Arial"/>
              </w:rPr>
            </w:pPr>
            <w:r w:rsidRPr="002E56B9">
              <w:rPr>
                <w:rFonts w:cs="Arial"/>
              </w:rPr>
              <w:t>NOTE 5</w:t>
            </w:r>
          </w:p>
          <w:p w14:paraId="4CBD5EA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A735B3" w:rsidRPr="002E56B9" w14:paraId="2D50C0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A735B3" w:rsidRPr="002E56B9" w:rsidRDefault="00A735B3" w:rsidP="00560F48">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A735B3" w:rsidRPr="002E56B9" w:rsidRDefault="00A735B3" w:rsidP="00560F48">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716B5FF" w14:textId="77777777" w:rsidR="00A735B3" w:rsidRPr="002E56B9" w:rsidRDefault="00A735B3" w:rsidP="00560F48">
            <w:pPr>
              <w:pStyle w:val="TAL"/>
              <w:rPr>
                <w:lang w:eastAsia="zh-TW"/>
              </w:rPr>
            </w:pPr>
          </w:p>
        </w:tc>
      </w:tr>
      <w:tr w:rsidR="00A735B3" w:rsidRPr="002E56B9" w14:paraId="7D1524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A735B3" w:rsidRPr="002E56B9" w:rsidRDefault="00A735B3" w:rsidP="00560F48">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A735B3" w:rsidRPr="002E56B9" w:rsidRDefault="00A735B3" w:rsidP="00560F48">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A735B3" w:rsidRPr="002E56B9" w:rsidRDefault="00A735B3" w:rsidP="00560F48">
            <w:pPr>
              <w:pStyle w:val="TAL"/>
              <w:rPr>
                <w:b/>
              </w:rPr>
            </w:pPr>
          </w:p>
        </w:tc>
      </w:tr>
      <w:tr w:rsidR="00A735B3" w:rsidRPr="002E56B9" w14:paraId="2D4CDF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A735B3" w:rsidRPr="002E56B9" w:rsidRDefault="00A735B3" w:rsidP="00560F48">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A735B3" w:rsidRPr="002E56B9" w:rsidRDefault="00A735B3" w:rsidP="00560F48">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7B1E79" w14:textId="77777777" w:rsidR="00A735B3" w:rsidRPr="002E56B9" w:rsidRDefault="00A735B3" w:rsidP="00560F48">
            <w:pPr>
              <w:pStyle w:val="TAL"/>
              <w:rPr>
                <w:lang w:eastAsia="zh-TW"/>
              </w:rPr>
            </w:pPr>
          </w:p>
        </w:tc>
      </w:tr>
      <w:tr w:rsidR="00A735B3" w:rsidRPr="002E56B9" w14:paraId="32D07F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A735B3" w:rsidRPr="002E56B9" w:rsidRDefault="00A735B3" w:rsidP="00560F48">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A735B3" w:rsidRPr="002E56B9" w:rsidRDefault="00A735B3" w:rsidP="00560F48">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B583AB1" w14:textId="77777777" w:rsidR="00A735B3" w:rsidRPr="002E56B9" w:rsidRDefault="00A735B3" w:rsidP="00560F48">
            <w:pPr>
              <w:pStyle w:val="TAL"/>
              <w:rPr>
                <w:lang w:eastAsia="zh-TW"/>
              </w:rPr>
            </w:pPr>
          </w:p>
        </w:tc>
      </w:tr>
      <w:tr w:rsidR="00A735B3" w:rsidRPr="002E56B9" w14:paraId="76A5FD9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A735B3" w:rsidRPr="002E56B9" w:rsidRDefault="00A735B3" w:rsidP="00560F48">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A735B3" w:rsidRPr="002E56B9" w:rsidRDefault="00A735B3" w:rsidP="00560F48">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ECC820D" w14:textId="77777777" w:rsidR="00A735B3" w:rsidRPr="002E56B9" w:rsidRDefault="00A735B3" w:rsidP="00560F48">
            <w:pPr>
              <w:pStyle w:val="TAL"/>
            </w:pPr>
          </w:p>
        </w:tc>
      </w:tr>
      <w:tr w:rsidR="00A735B3" w:rsidRPr="002E56B9" w14:paraId="0D8AC16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A735B3" w:rsidRPr="002E56B9" w:rsidRDefault="00A735B3" w:rsidP="00560F48">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A735B3" w:rsidRPr="002E56B9" w:rsidRDefault="00A735B3" w:rsidP="00560F48">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F87DC2" w14:textId="77777777" w:rsidR="00A735B3" w:rsidRPr="002E56B9" w:rsidRDefault="00A735B3" w:rsidP="00560F48">
            <w:pPr>
              <w:pStyle w:val="TAL"/>
              <w:rPr>
                <w:rFonts w:cs="Arial"/>
              </w:rPr>
            </w:pPr>
            <w:r w:rsidRPr="002E56B9">
              <w:rPr>
                <w:rFonts w:cs="Arial"/>
              </w:rPr>
              <w:t>NOTE 5</w:t>
            </w:r>
          </w:p>
          <w:p w14:paraId="42FD614E"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A735B3" w:rsidRPr="002E56B9" w14:paraId="48E4F9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A735B3" w:rsidRPr="002E56B9" w:rsidRDefault="00A735B3" w:rsidP="00560F48">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A735B3" w:rsidRPr="002E56B9" w:rsidRDefault="00A735B3" w:rsidP="00560F48">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13E14A" w14:textId="77777777" w:rsidR="00A735B3" w:rsidRPr="002E56B9" w:rsidRDefault="00A735B3" w:rsidP="00560F48">
            <w:pPr>
              <w:pStyle w:val="TAL"/>
              <w:rPr>
                <w:rFonts w:cs="Arial"/>
              </w:rPr>
            </w:pPr>
            <w:r w:rsidRPr="002E56B9">
              <w:rPr>
                <w:rFonts w:cs="Arial"/>
              </w:rPr>
              <w:t>NOTE 5</w:t>
            </w:r>
          </w:p>
          <w:p w14:paraId="5DB6CD0B" w14:textId="77777777" w:rsidR="00A735B3" w:rsidRPr="002E56B9" w:rsidRDefault="00A735B3" w:rsidP="00560F48">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A735B3" w:rsidRPr="002E56B9" w14:paraId="27BC2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A735B3" w:rsidRPr="002E56B9" w:rsidRDefault="00A735B3" w:rsidP="00560F48">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A735B3" w:rsidRPr="002E56B9" w:rsidRDefault="00A735B3" w:rsidP="00560F48">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A735B3" w:rsidRPr="002E56B9" w:rsidRDefault="00A735B3" w:rsidP="00560F48">
            <w:pPr>
              <w:pStyle w:val="TAL"/>
              <w:rPr>
                <w:b/>
              </w:rPr>
            </w:pPr>
          </w:p>
        </w:tc>
      </w:tr>
      <w:tr w:rsidR="00A735B3" w:rsidRPr="002E56B9" w14:paraId="036B389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A735B3" w:rsidRPr="002E56B9" w:rsidRDefault="00A735B3" w:rsidP="00560F48">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A735B3" w:rsidRPr="002E56B9" w:rsidRDefault="00A735B3" w:rsidP="00560F48">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6D693D" w14:textId="77777777" w:rsidR="00A735B3" w:rsidRPr="002E56B9" w:rsidRDefault="00A735B3" w:rsidP="00560F48">
            <w:pPr>
              <w:pStyle w:val="TAL"/>
              <w:rPr>
                <w:rFonts w:cs="Arial"/>
              </w:rPr>
            </w:pPr>
          </w:p>
        </w:tc>
      </w:tr>
      <w:tr w:rsidR="00A735B3" w:rsidRPr="002E56B9" w14:paraId="7CC2DE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A735B3" w:rsidRPr="002E56B9" w:rsidRDefault="00A735B3" w:rsidP="00560F48">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A735B3" w:rsidRPr="002E56B9" w:rsidRDefault="00A735B3" w:rsidP="00560F48">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A735B3" w:rsidRPr="002E56B9" w:rsidRDefault="00A735B3" w:rsidP="00560F48">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792D13" w14:textId="77777777" w:rsidR="00A735B3" w:rsidRPr="002E56B9" w:rsidRDefault="00A735B3" w:rsidP="00560F48">
            <w:pPr>
              <w:pStyle w:val="TAL"/>
              <w:rPr>
                <w:rFonts w:cs="Arial"/>
              </w:rPr>
            </w:pPr>
          </w:p>
        </w:tc>
      </w:tr>
      <w:tr w:rsidR="00A735B3" w:rsidRPr="002E56B9" w14:paraId="082A8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A735B3" w:rsidRPr="002E56B9" w:rsidRDefault="00A735B3" w:rsidP="00560F48">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A735B3" w:rsidRPr="002E56B9" w:rsidRDefault="00A735B3" w:rsidP="00560F48">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A735B3" w:rsidRPr="002E56B9" w:rsidRDefault="00A735B3" w:rsidP="00560F48">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F3199E" w14:textId="77777777" w:rsidR="00A735B3" w:rsidRPr="002E56B9" w:rsidRDefault="00A735B3" w:rsidP="00560F48">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A735B3" w:rsidRPr="002E56B9" w14:paraId="4858C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A735B3" w:rsidRPr="002E56B9" w:rsidRDefault="00A735B3" w:rsidP="00560F48">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A735B3" w:rsidRPr="002E56B9" w:rsidRDefault="00A735B3" w:rsidP="00560F48">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A735B3" w:rsidRPr="002E56B9" w:rsidRDefault="00A735B3" w:rsidP="00560F48">
            <w:pPr>
              <w:pStyle w:val="TAL"/>
              <w:rPr>
                <w:b/>
              </w:rPr>
            </w:pPr>
          </w:p>
        </w:tc>
      </w:tr>
      <w:tr w:rsidR="00A735B3" w:rsidRPr="002E56B9" w14:paraId="65BC0E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A735B3" w:rsidRPr="002E56B9" w:rsidRDefault="00A735B3" w:rsidP="00560F48">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A735B3" w:rsidRPr="002E56B9" w:rsidRDefault="00A735B3" w:rsidP="00560F48">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7814835" w14:textId="77777777" w:rsidR="00A735B3" w:rsidRPr="002E56B9" w:rsidRDefault="00A735B3" w:rsidP="00560F48">
            <w:pPr>
              <w:pStyle w:val="TAL"/>
            </w:pPr>
          </w:p>
        </w:tc>
      </w:tr>
      <w:tr w:rsidR="00A735B3" w:rsidRPr="002E56B9" w14:paraId="67FE9E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A735B3" w:rsidRPr="002E56B9" w:rsidRDefault="00A735B3" w:rsidP="00560F48">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A735B3" w:rsidRPr="002E56B9" w:rsidRDefault="00A735B3" w:rsidP="00560F48">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C50A4" w14:textId="77777777" w:rsidR="00A735B3" w:rsidRPr="002E56B9" w:rsidRDefault="00A735B3" w:rsidP="00560F48">
            <w:pPr>
              <w:pStyle w:val="TAL"/>
              <w:rPr>
                <w:rFonts w:cs="Arial"/>
              </w:rPr>
            </w:pPr>
            <w:r w:rsidRPr="002E56B9">
              <w:rPr>
                <w:rFonts w:cs="Arial"/>
              </w:rPr>
              <w:t>NOTE 5</w:t>
            </w:r>
          </w:p>
          <w:p w14:paraId="776E92B2" w14:textId="77777777" w:rsidR="00A735B3" w:rsidRPr="002E56B9" w:rsidRDefault="00A735B3" w:rsidP="00560F48">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A735B3" w:rsidRPr="002E56B9" w14:paraId="301EFFA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A735B3" w:rsidRPr="002E56B9" w:rsidRDefault="00A735B3" w:rsidP="00560F48">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A735B3" w:rsidRPr="002E56B9" w:rsidRDefault="00A735B3" w:rsidP="00560F48">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465B08" w14:textId="77777777" w:rsidR="00A735B3" w:rsidRPr="002E56B9" w:rsidRDefault="00A735B3" w:rsidP="00560F48">
            <w:pPr>
              <w:pStyle w:val="TAL"/>
            </w:pPr>
          </w:p>
        </w:tc>
      </w:tr>
      <w:tr w:rsidR="00A735B3" w:rsidRPr="002E56B9" w14:paraId="6EAB05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A735B3" w:rsidRPr="002E56B9" w:rsidRDefault="00A735B3" w:rsidP="00560F48">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A735B3" w:rsidRPr="002E56B9" w:rsidRDefault="00A735B3" w:rsidP="00560F48">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A735B3" w:rsidRPr="002E56B9" w:rsidRDefault="00A735B3" w:rsidP="00560F48">
            <w:pPr>
              <w:pStyle w:val="TAL"/>
              <w:rPr>
                <w:b/>
              </w:rPr>
            </w:pPr>
          </w:p>
        </w:tc>
      </w:tr>
      <w:tr w:rsidR="00A735B3" w:rsidRPr="002E56B9" w14:paraId="5034C6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A735B3" w:rsidRPr="002E56B9" w:rsidRDefault="00A735B3" w:rsidP="00560F48">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A735B3" w:rsidRPr="002E56B9" w:rsidRDefault="00A735B3" w:rsidP="00560F48">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4E26D7" w14:textId="77777777" w:rsidR="00A735B3" w:rsidRPr="002E56B9" w:rsidRDefault="00A735B3" w:rsidP="00560F48">
            <w:pPr>
              <w:pStyle w:val="TAL"/>
            </w:pPr>
          </w:p>
        </w:tc>
      </w:tr>
      <w:tr w:rsidR="00A735B3" w:rsidRPr="002E56B9" w14:paraId="2350F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A735B3" w:rsidRPr="002E56B9" w:rsidRDefault="00A735B3" w:rsidP="00560F48">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A735B3" w:rsidRPr="002E56B9" w:rsidRDefault="00A735B3" w:rsidP="00560F48">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B742F8D" w14:textId="77777777" w:rsidR="00A735B3" w:rsidRPr="002E56B9" w:rsidRDefault="00A735B3" w:rsidP="00560F48">
            <w:pPr>
              <w:pStyle w:val="TAL"/>
            </w:pPr>
          </w:p>
        </w:tc>
      </w:tr>
      <w:tr w:rsidR="00A735B3" w:rsidRPr="002E56B9" w14:paraId="0CCB1D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A735B3" w:rsidRPr="002E56B9" w:rsidRDefault="00A735B3" w:rsidP="00560F48">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A735B3" w:rsidRPr="002E56B9" w:rsidRDefault="00A735B3" w:rsidP="00560F48">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A735B3" w:rsidRPr="002E56B9" w:rsidRDefault="00A735B3" w:rsidP="00560F48">
            <w:pPr>
              <w:pStyle w:val="TAL"/>
              <w:rPr>
                <w:b/>
              </w:rPr>
            </w:pPr>
          </w:p>
        </w:tc>
      </w:tr>
      <w:tr w:rsidR="00A735B3" w:rsidRPr="002E56B9" w14:paraId="434FF9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A735B3" w:rsidRPr="002E56B9" w:rsidRDefault="00A735B3" w:rsidP="00560F48">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A735B3" w:rsidRPr="002E56B9" w:rsidRDefault="00A735B3" w:rsidP="00560F48">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FD4514" w14:textId="77777777" w:rsidR="00A735B3" w:rsidRPr="002E56B9" w:rsidRDefault="00A735B3" w:rsidP="00560F48">
            <w:pPr>
              <w:pStyle w:val="TAL"/>
            </w:pPr>
            <w:r w:rsidRPr="002E56B9">
              <w:t>NOTE 1</w:t>
            </w:r>
          </w:p>
        </w:tc>
      </w:tr>
      <w:tr w:rsidR="00A735B3" w:rsidRPr="002E56B9" w14:paraId="792EED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A735B3" w:rsidRPr="002E56B9" w:rsidRDefault="00A735B3" w:rsidP="00560F48">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A735B3" w:rsidRPr="002E56B9" w:rsidRDefault="00A735B3" w:rsidP="00560F48">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491F4" w14:textId="77777777" w:rsidR="00A735B3" w:rsidRPr="002E56B9" w:rsidRDefault="00A735B3" w:rsidP="00560F48">
            <w:pPr>
              <w:pStyle w:val="TAL"/>
              <w:rPr>
                <w:rFonts w:cs="Arial"/>
              </w:rPr>
            </w:pPr>
            <w:r w:rsidRPr="002E56B9">
              <w:rPr>
                <w:rFonts w:cs="Arial"/>
              </w:rPr>
              <w:t>NOTE 5</w:t>
            </w:r>
          </w:p>
          <w:p w14:paraId="0BAFFAA3" w14:textId="77777777" w:rsidR="00A735B3" w:rsidRPr="002E56B9" w:rsidRDefault="00A735B3" w:rsidP="00560F48">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6FCF6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A735B3" w:rsidRPr="002E56B9" w:rsidRDefault="00A735B3" w:rsidP="00560F48">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A735B3" w:rsidRPr="002E56B9" w:rsidRDefault="00A735B3" w:rsidP="00560F48">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083093" w14:textId="77777777" w:rsidR="00A735B3" w:rsidRPr="002E56B9" w:rsidRDefault="00A735B3" w:rsidP="00560F48">
            <w:pPr>
              <w:pStyle w:val="TAL"/>
              <w:rPr>
                <w:rFonts w:cs="Arial"/>
              </w:rPr>
            </w:pPr>
            <w:r w:rsidRPr="002E56B9">
              <w:rPr>
                <w:rFonts w:cs="Arial"/>
              </w:rPr>
              <w:t>NOTE 5</w:t>
            </w:r>
          </w:p>
          <w:p w14:paraId="263C3BD0" w14:textId="77777777" w:rsidR="00A735B3" w:rsidRPr="002E56B9" w:rsidRDefault="00A735B3" w:rsidP="00560F48">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5B00B46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A735B3" w:rsidRPr="002E56B9" w:rsidRDefault="00A735B3" w:rsidP="00560F48">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A735B3" w:rsidRPr="002E56B9" w:rsidRDefault="00A735B3" w:rsidP="00560F48">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A735B3" w:rsidRPr="002E56B9" w:rsidRDefault="00A735B3" w:rsidP="00560F48">
            <w:pPr>
              <w:pStyle w:val="TAL"/>
              <w:rPr>
                <w:b/>
              </w:rPr>
            </w:pPr>
          </w:p>
        </w:tc>
      </w:tr>
      <w:tr w:rsidR="00A735B3" w:rsidRPr="002E56B9" w14:paraId="50BA24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A735B3" w:rsidRPr="002E56B9" w:rsidRDefault="00A735B3" w:rsidP="00560F48">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A735B3" w:rsidRPr="002E56B9" w:rsidRDefault="00A735B3" w:rsidP="00560F48">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A735B3" w:rsidRPr="002E56B9" w:rsidRDefault="00A735B3" w:rsidP="00560F48">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A735B3" w:rsidRPr="002E56B9" w:rsidRDefault="00A735B3" w:rsidP="00560F48">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E5B0BD" w14:textId="77777777" w:rsidR="00A735B3" w:rsidRPr="002E56B9" w:rsidRDefault="00A735B3" w:rsidP="00560F48">
            <w:pPr>
              <w:pStyle w:val="TAL"/>
              <w:rPr>
                <w:lang w:eastAsia="zh-CN"/>
              </w:rPr>
            </w:pPr>
          </w:p>
        </w:tc>
      </w:tr>
      <w:tr w:rsidR="00A735B3" w:rsidRPr="002E56B9" w14:paraId="6B44218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A735B3" w:rsidRPr="002E56B9" w:rsidRDefault="00A735B3" w:rsidP="00560F48">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A735B3" w:rsidRPr="002E56B9" w:rsidRDefault="00A735B3" w:rsidP="00560F48">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A735B3" w:rsidRPr="002E56B9" w:rsidRDefault="00A735B3" w:rsidP="00560F48">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A735B3" w:rsidRPr="002E56B9" w:rsidRDefault="00A735B3" w:rsidP="00560F48">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A9202C" w14:textId="77777777" w:rsidR="00A735B3" w:rsidRPr="002E56B9" w:rsidRDefault="00A735B3" w:rsidP="00560F48">
            <w:pPr>
              <w:pStyle w:val="TAL"/>
            </w:pPr>
          </w:p>
        </w:tc>
      </w:tr>
      <w:tr w:rsidR="00A735B3" w:rsidRPr="002E56B9" w14:paraId="008F0C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A735B3" w:rsidRPr="002E56B9" w:rsidRDefault="00A735B3" w:rsidP="00560F48">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A735B3" w:rsidRPr="002E56B9" w:rsidRDefault="00A735B3" w:rsidP="00560F48">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7383AC" w14:textId="77777777" w:rsidR="00A735B3" w:rsidRPr="002E56B9" w:rsidRDefault="00A735B3" w:rsidP="00560F48">
            <w:pPr>
              <w:pStyle w:val="TAL"/>
            </w:pPr>
            <w:r w:rsidRPr="002E56B9">
              <w:t>NOTE 1</w:t>
            </w:r>
          </w:p>
        </w:tc>
      </w:tr>
      <w:tr w:rsidR="00A735B3" w:rsidRPr="002E56B9" w14:paraId="28124F5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A735B3" w:rsidRPr="002E56B9" w:rsidRDefault="00A735B3" w:rsidP="00560F48">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A735B3" w:rsidRPr="002E56B9" w:rsidRDefault="00A735B3" w:rsidP="00560F48">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A735B3" w:rsidRPr="002E56B9" w:rsidRDefault="00A735B3" w:rsidP="00560F48">
            <w:pPr>
              <w:pStyle w:val="TAL"/>
              <w:rPr>
                <w:b/>
              </w:rPr>
            </w:pPr>
          </w:p>
        </w:tc>
      </w:tr>
      <w:tr w:rsidR="00A735B3" w:rsidRPr="002E56B9" w14:paraId="7545877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A735B3" w:rsidRPr="002E56B9" w:rsidRDefault="00A735B3" w:rsidP="00560F48">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A735B3" w:rsidRPr="002E56B9" w:rsidRDefault="00A735B3" w:rsidP="00560F48">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345298" w14:textId="77777777" w:rsidR="00A735B3" w:rsidRPr="002E56B9" w:rsidRDefault="00A735B3" w:rsidP="00560F48">
            <w:pPr>
              <w:pStyle w:val="TAL"/>
              <w:rPr>
                <w:rFonts w:cs="Arial"/>
              </w:rPr>
            </w:pPr>
            <w:r w:rsidRPr="002E56B9">
              <w:rPr>
                <w:rFonts w:cs="Arial"/>
              </w:rPr>
              <w:t>NOTE 5</w:t>
            </w:r>
          </w:p>
          <w:p w14:paraId="5E517014" w14:textId="77777777" w:rsidR="00A735B3" w:rsidRPr="002E56B9" w:rsidRDefault="00A735B3" w:rsidP="00560F48">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1CF29C0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A735B3" w:rsidRPr="002E56B9" w:rsidRDefault="00A735B3" w:rsidP="00560F48">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A735B3" w:rsidRPr="002E56B9" w:rsidRDefault="00A735B3" w:rsidP="00560F48">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6EC0F3" w14:textId="77777777" w:rsidR="00A735B3" w:rsidRPr="002E56B9" w:rsidRDefault="00A735B3" w:rsidP="00560F48">
            <w:pPr>
              <w:pStyle w:val="TAL"/>
              <w:rPr>
                <w:rFonts w:cs="Arial"/>
              </w:rPr>
            </w:pPr>
            <w:r w:rsidRPr="002E56B9">
              <w:rPr>
                <w:rFonts w:cs="Arial"/>
              </w:rPr>
              <w:t>NOTE 5</w:t>
            </w:r>
          </w:p>
          <w:p w14:paraId="6AECE3F8" w14:textId="77777777" w:rsidR="00A735B3" w:rsidRPr="002E56B9" w:rsidRDefault="00A735B3" w:rsidP="00560F48">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4037A12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A735B3" w:rsidRPr="002E56B9" w:rsidRDefault="00A735B3" w:rsidP="00560F48">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A735B3" w:rsidRPr="002E56B9" w:rsidRDefault="00A735B3" w:rsidP="00560F48">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7D834" w14:textId="77777777" w:rsidR="00A735B3" w:rsidRPr="002E56B9" w:rsidRDefault="00A735B3" w:rsidP="00560F48">
            <w:pPr>
              <w:pStyle w:val="TAL"/>
              <w:rPr>
                <w:rFonts w:cs="Arial"/>
              </w:rPr>
            </w:pPr>
            <w:r w:rsidRPr="002E56B9">
              <w:rPr>
                <w:rFonts w:cs="Arial"/>
              </w:rPr>
              <w:t>NOTE 5</w:t>
            </w:r>
          </w:p>
          <w:p w14:paraId="0CDE1E28" w14:textId="77777777" w:rsidR="00A735B3" w:rsidRPr="002E56B9" w:rsidRDefault="00A735B3" w:rsidP="00560F48">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247B07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A735B3" w:rsidRPr="002E56B9" w:rsidRDefault="00A735B3" w:rsidP="00560F48">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A735B3" w:rsidRPr="002E56B9" w:rsidRDefault="00A735B3" w:rsidP="00560F48">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A735B3" w:rsidRPr="002E56B9" w:rsidRDefault="00A735B3" w:rsidP="00560F48">
            <w:pPr>
              <w:pStyle w:val="TAL"/>
              <w:rPr>
                <w:b/>
              </w:rPr>
            </w:pPr>
          </w:p>
        </w:tc>
      </w:tr>
      <w:tr w:rsidR="00A735B3" w:rsidRPr="002E56B9" w14:paraId="6298FB8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A735B3" w:rsidRPr="002E56B9" w:rsidRDefault="00A735B3" w:rsidP="00560F48">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A735B3" w:rsidRPr="002E56B9" w:rsidRDefault="00A735B3" w:rsidP="00560F48">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A735B3" w:rsidRPr="002E56B9" w:rsidRDefault="00A735B3" w:rsidP="00560F48">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A735B3" w:rsidRPr="002E56B9" w:rsidRDefault="00A735B3" w:rsidP="00560F48">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A735B3" w:rsidRPr="002E56B9" w:rsidRDefault="00A735B3" w:rsidP="00560F48">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EE5F6" w14:textId="77777777" w:rsidR="00A735B3" w:rsidRPr="002E56B9" w:rsidRDefault="00A735B3" w:rsidP="00560F48">
            <w:pPr>
              <w:pStyle w:val="TAL"/>
              <w:rPr>
                <w:rFonts w:cs="Arial"/>
              </w:rPr>
            </w:pPr>
          </w:p>
        </w:tc>
      </w:tr>
      <w:tr w:rsidR="00A735B3" w:rsidRPr="002E56B9" w14:paraId="60792F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A735B3" w:rsidRPr="002E56B9" w:rsidRDefault="00A735B3" w:rsidP="00560F48">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A735B3" w:rsidRPr="002E56B9" w:rsidRDefault="00A735B3" w:rsidP="00560F48">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843469" w14:textId="77777777" w:rsidR="00A735B3" w:rsidRPr="002E56B9" w:rsidRDefault="00A735B3" w:rsidP="00560F48">
            <w:pPr>
              <w:pStyle w:val="TAL"/>
              <w:rPr>
                <w:rFonts w:cs="Arial"/>
              </w:rPr>
            </w:pPr>
            <w:r w:rsidRPr="002E56B9">
              <w:rPr>
                <w:rFonts w:cs="Arial"/>
              </w:rPr>
              <w:t>NOTE5</w:t>
            </w:r>
          </w:p>
          <w:p w14:paraId="4ADB7736" w14:textId="77777777" w:rsidR="00A735B3" w:rsidRPr="002E56B9" w:rsidRDefault="00A735B3" w:rsidP="00560F48">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A735B3" w:rsidRPr="002E56B9" w14:paraId="3954D4CB" w14:textId="77777777" w:rsidTr="00560F48">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240D11C8"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246FE606"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73D828C7" w14:textId="77777777" w:rsidR="00A735B3" w:rsidRPr="002E56B9" w:rsidRDefault="00A735B3" w:rsidP="00560F48">
            <w:pPr>
              <w:pStyle w:val="TAN"/>
              <w:rPr>
                <w:rFonts w:eastAsia="SimSun"/>
              </w:rPr>
            </w:pPr>
            <w:r w:rsidRPr="002E56B9">
              <w:rPr>
                <w:rFonts w:eastAsia="SimSun"/>
              </w:rPr>
              <w:t>NOTE 3:</w:t>
            </w:r>
            <w:r w:rsidRPr="002E56B9">
              <w:rPr>
                <w:lang w:eastAsia="zh-TW"/>
              </w:rPr>
              <w:tab/>
              <w:t>Void</w:t>
            </w:r>
            <w:r w:rsidRPr="002E56B9">
              <w:t>.</w:t>
            </w:r>
          </w:p>
          <w:p w14:paraId="46A147C3" w14:textId="77777777" w:rsidR="00A735B3" w:rsidRPr="002E56B9" w:rsidRDefault="00A735B3" w:rsidP="00560F48">
            <w:pPr>
              <w:pStyle w:val="TAN"/>
              <w:rPr>
                <w:rFonts w:eastAsia="SimSun" w:cs="Arial"/>
              </w:rPr>
            </w:pPr>
            <w:r w:rsidRPr="002E56B9">
              <w:rPr>
                <w:rFonts w:eastAsia="SimSun"/>
              </w:rPr>
              <w:t>NOTE 4:</w:t>
            </w:r>
            <w:r w:rsidRPr="002E56B9">
              <w:rPr>
                <w:lang w:eastAsia="zh-TW"/>
              </w:rPr>
              <w:tab/>
              <w:t>Void</w:t>
            </w:r>
            <w:r w:rsidRPr="002E56B9">
              <w:t>.</w:t>
            </w:r>
          </w:p>
          <w:p w14:paraId="344AEC37" w14:textId="77777777" w:rsidR="00A735B3" w:rsidRPr="002E56B9" w:rsidRDefault="00A735B3" w:rsidP="00560F48">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06744F49" w14:textId="77777777" w:rsidR="00A735B3" w:rsidRPr="002E56B9" w:rsidRDefault="00A735B3" w:rsidP="00A735B3"/>
    <w:p w14:paraId="37124756" w14:textId="77777777" w:rsidR="00A735B3" w:rsidRPr="002E56B9" w:rsidRDefault="00A735B3" w:rsidP="00A735B3">
      <w:pPr>
        <w:pStyle w:val="TH"/>
      </w:pPr>
      <w:r w:rsidRPr="002E56B9">
        <w:t>Table 4.1.3-1a: Void</w:t>
      </w:r>
    </w:p>
    <w:p w14:paraId="53478156" w14:textId="77777777" w:rsidR="00A735B3" w:rsidRPr="002E56B9" w:rsidRDefault="00A735B3" w:rsidP="00A735B3">
      <w:pPr>
        <w:pStyle w:val="TH"/>
      </w:pPr>
      <w:r w:rsidRPr="002E56B9">
        <w:t>Table 4.1</w:t>
      </w:r>
      <w:r w:rsidRPr="002E56B9">
        <w:rPr>
          <w:lang w:eastAsia="zh-CN"/>
        </w:rPr>
        <w:t>.3</w:t>
      </w:r>
      <w:r w:rsidRPr="002E56B9">
        <w:t>-1b: Void</w:t>
      </w:r>
    </w:p>
    <w:p w14:paraId="7939AAF0" w14:textId="77777777" w:rsidR="00A735B3" w:rsidRPr="002E56B9" w:rsidRDefault="00A735B3" w:rsidP="00A735B3">
      <w:pPr>
        <w:pStyle w:val="TH"/>
      </w:pPr>
      <w:r w:rsidRPr="002E56B9">
        <w:t>Table 4.1</w:t>
      </w:r>
      <w:r w:rsidRPr="002E56B9">
        <w:rPr>
          <w:lang w:eastAsia="zh-CN"/>
        </w:rPr>
        <w:t>.3</w:t>
      </w:r>
      <w:r w:rsidRPr="002E56B9">
        <w:t>-1c: Void</w:t>
      </w:r>
    </w:p>
    <w:p w14:paraId="345FAC34" w14:textId="77777777" w:rsidR="00A735B3" w:rsidRPr="002E56B9" w:rsidRDefault="00A735B3" w:rsidP="00A735B3">
      <w:pPr>
        <w:rPr>
          <w:lang w:eastAsia="zh-CN"/>
        </w:rPr>
      </w:pPr>
    </w:p>
    <w:p w14:paraId="555E19D6" w14:textId="77777777" w:rsidR="00A735B3" w:rsidRPr="002E56B9" w:rsidRDefault="00A735B3" w:rsidP="00A735B3">
      <w:pPr>
        <w:spacing w:after="0"/>
        <w:rPr>
          <w:iCs/>
          <w:color w:val="FF0000"/>
          <w:lang w:eastAsia="zh-CN"/>
        </w:rPr>
        <w:sectPr w:rsidR="00A735B3" w:rsidRPr="002E56B9" w:rsidSect="00D3541C">
          <w:footnotePr>
            <w:numRestart w:val="eachSect"/>
          </w:footnotePr>
          <w:pgSz w:w="16840" w:h="11907" w:orient="landscape"/>
          <w:pgMar w:top="1140" w:right="1412" w:bottom="1140" w:left="1140" w:header="567" w:footer="567" w:gutter="0"/>
          <w:cols w:space="720"/>
        </w:sectPr>
      </w:pPr>
    </w:p>
    <w:p w14:paraId="16120382" w14:textId="77777777" w:rsidR="00A735B3" w:rsidRPr="002E56B9" w:rsidRDefault="00A735B3" w:rsidP="00A735B3">
      <w:pPr>
        <w:pStyle w:val="Heading3"/>
        <w:rPr>
          <w:rFonts w:eastAsia="Batang"/>
          <w:lang w:eastAsia="ja-JP"/>
        </w:rPr>
      </w:pPr>
      <w:bookmarkStart w:id="132" w:name="_Toc20936810"/>
      <w:bookmarkStart w:id="133" w:name="_Toc36713256"/>
      <w:bookmarkStart w:id="134" w:name="_Toc36713659"/>
      <w:bookmarkStart w:id="135" w:name="_Toc52217972"/>
      <w:bookmarkStart w:id="136" w:name="_Toc58499584"/>
      <w:bookmarkStart w:id="137" w:name="_Toc68538441"/>
      <w:bookmarkStart w:id="138" w:name="_Toc75510024"/>
      <w:bookmarkStart w:id="139" w:name="_Toc90971502"/>
      <w:bookmarkStart w:id="140" w:name="_Toc100158410"/>
      <w:bookmarkStart w:id="141" w:name="_Toc163814690"/>
      <w:r w:rsidRPr="002E56B9">
        <w:rPr>
          <w:rFonts w:eastAsia="Batang"/>
          <w:lang w:eastAsia="ja-JP"/>
        </w:rPr>
        <w:lastRenderedPageBreak/>
        <w:t>4.1.4</w:t>
      </w:r>
      <w:r w:rsidRPr="002E56B9">
        <w:rPr>
          <w:rFonts w:eastAsia="Batang"/>
          <w:lang w:eastAsia="ja-JP"/>
        </w:rPr>
        <w:tab/>
        <w:t>Performance conformance test cases</w:t>
      </w:r>
      <w:bookmarkEnd w:id="132"/>
      <w:bookmarkEnd w:id="133"/>
      <w:bookmarkEnd w:id="134"/>
      <w:bookmarkEnd w:id="135"/>
      <w:bookmarkEnd w:id="136"/>
      <w:bookmarkEnd w:id="137"/>
      <w:bookmarkEnd w:id="138"/>
      <w:bookmarkEnd w:id="139"/>
      <w:bookmarkEnd w:id="140"/>
      <w:bookmarkEnd w:id="141"/>
    </w:p>
    <w:p w14:paraId="4C1D40C2" w14:textId="77777777" w:rsidR="00A735B3" w:rsidRDefault="00A735B3" w:rsidP="00A735B3">
      <w:pPr>
        <w:pStyle w:val="TH"/>
      </w:pPr>
      <w:r w:rsidRPr="002E56B9">
        <w:t>Table 4.1.4-1: Applicability of performance test cases, ref. TS 38.521-4 [4]</w:t>
      </w:r>
    </w:p>
    <w:p w14:paraId="4536F18F" w14:textId="77777777" w:rsidR="0043708C" w:rsidRDefault="0043708C" w:rsidP="00A735B3">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2F2320" w:rsidRPr="002E56B9" w14:paraId="1342256C" w14:textId="77777777" w:rsidTr="00C51722">
        <w:trPr>
          <w:tblHeader/>
          <w:jc w:val="center"/>
        </w:trPr>
        <w:tc>
          <w:tcPr>
            <w:tcW w:w="1186" w:type="dxa"/>
            <w:tcBorders>
              <w:top w:val="single" w:sz="4" w:space="0" w:color="auto"/>
              <w:left w:val="single" w:sz="4" w:space="0" w:color="auto"/>
              <w:bottom w:val="nil"/>
              <w:right w:val="single" w:sz="4" w:space="0" w:color="auto"/>
            </w:tcBorders>
            <w:hideMark/>
          </w:tcPr>
          <w:p w14:paraId="3A7C6211" w14:textId="77777777" w:rsidR="002F2320" w:rsidRPr="002E56B9" w:rsidRDefault="002F2320" w:rsidP="00535A44">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50CAEEEE" w14:textId="77777777" w:rsidR="002F2320" w:rsidRPr="002E56B9" w:rsidRDefault="002F2320" w:rsidP="00535A44">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43D089D" w14:textId="77777777" w:rsidR="002F2320" w:rsidRPr="002E56B9" w:rsidRDefault="002F2320" w:rsidP="00535A44">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048034F2" w14:textId="77777777" w:rsidR="002F2320" w:rsidRPr="002E56B9" w:rsidRDefault="002F2320" w:rsidP="00535A44">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2F2320" w:rsidRPr="002E56B9" w:rsidRDefault="002F2320" w:rsidP="00535A44">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E511DD5" w14:textId="77777777" w:rsidR="002F2320" w:rsidRPr="002E56B9" w:rsidRDefault="002F2320" w:rsidP="00535A44">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48F2520A" w14:textId="77777777" w:rsidR="002F2320" w:rsidRPr="002E56B9" w:rsidRDefault="002F2320" w:rsidP="00535A44">
            <w:pPr>
              <w:pStyle w:val="TAH"/>
            </w:pPr>
            <w:r>
              <w:t>Subtest Selection Criteria</w:t>
            </w:r>
          </w:p>
        </w:tc>
      </w:tr>
      <w:tr w:rsidR="002F2320" w:rsidRPr="002E56B9" w14:paraId="0BD40347" w14:textId="77777777" w:rsidTr="00C51722">
        <w:trPr>
          <w:tblHeader/>
          <w:jc w:val="center"/>
        </w:trPr>
        <w:tc>
          <w:tcPr>
            <w:tcW w:w="1186" w:type="dxa"/>
            <w:tcBorders>
              <w:top w:val="nil"/>
              <w:left w:val="single" w:sz="4" w:space="0" w:color="auto"/>
              <w:bottom w:val="single" w:sz="4" w:space="0" w:color="auto"/>
              <w:right w:val="single" w:sz="4" w:space="0" w:color="auto"/>
            </w:tcBorders>
          </w:tcPr>
          <w:p w14:paraId="6BA26744" w14:textId="77777777" w:rsidR="002F2320" w:rsidRPr="002E56B9" w:rsidRDefault="002F2320" w:rsidP="00535A44">
            <w:pPr>
              <w:pStyle w:val="TAH"/>
            </w:pPr>
          </w:p>
        </w:tc>
        <w:tc>
          <w:tcPr>
            <w:tcW w:w="4513" w:type="dxa"/>
            <w:tcBorders>
              <w:top w:val="nil"/>
              <w:left w:val="single" w:sz="4" w:space="0" w:color="auto"/>
              <w:bottom w:val="single" w:sz="4" w:space="0" w:color="auto"/>
              <w:right w:val="single" w:sz="4" w:space="0" w:color="auto"/>
            </w:tcBorders>
          </w:tcPr>
          <w:p w14:paraId="50607D09" w14:textId="77777777" w:rsidR="002F2320" w:rsidRPr="002E56B9" w:rsidRDefault="002F2320"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2F2320" w:rsidRPr="002E56B9" w:rsidRDefault="002F2320"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2F2320" w:rsidRPr="002E56B9" w:rsidRDefault="002F2320" w:rsidP="00535A44">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18ADD7B" w14:textId="77777777" w:rsidR="002F2320" w:rsidRPr="002E56B9" w:rsidRDefault="002F2320" w:rsidP="00535A44">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75FA348" w14:textId="77777777" w:rsidR="002F2320" w:rsidRPr="002E56B9" w:rsidRDefault="002F2320" w:rsidP="00535A44">
            <w:pPr>
              <w:pStyle w:val="TAH"/>
            </w:pPr>
          </w:p>
        </w:tc>
        <w:tc>
          <w:tcPr>
            <w:tcW w:w="1982" w:type="dxa"/>
            <w:tcBorders>
              <w:top w:val="nil"/>
              <w:left w:val="single" w:sz="4" w:space="0" w:color="auto"/>
              <w:bottom w:val="single" w:sz="4" w:space="0" w:color="auto"/>
              <w:right w:val="single" w:sz="4" w:space="0" w:color="auto"/>
            </w:tcBorders>
          </w:tcPr>
          <w:p w14:paraId="1B07D4B4" w14:textId="77777777" w:rsidR="002F2320" w:rsidRPr="002E56B9" w:rsidRDefault="002F2320" w:rsidP="00535A44">
            <w:pPr>
              <w:pStyle w:val="TAH"/>
            </w:pPr>
          </w:p>
        </w:tc>
        <w:tc>
          <w:tcPr>
            <w:tcW w:w="1982" w:type="dxa"/>
            <w:tcBorders>
              <w:top w:val="nil"/>
              <w:left w:val="single" w:sz="4" w:space="0" w:color="auto"/>
              <w:bottom w:val="single" w:sz="4" w:space="0" w:color="auto"/>
              <w:right w:val="single" w:sz="4" w:space="0" w:color="auto"/>
            </w:tcBorders>
          </w:tcPr>
          <w:p w14:paraId="1677C52D" w14:textId="77777777" w:rsidR="002F2320" w:rsidRPr="002E56B9" w:rsidRDefault="002F2320" w:rsidP="00535A44">
            <w:pPr>
              <w:pStyle w:val="TAH"/>
            </w:pPr>
          </w:p>
        </w:tc>
      </w:tr>
      <w:tr w:rsidR="002F2320" w:rsidRPr="002E56B9" w14:paraId="7D39059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2F2320" w:rsidRPr="002E56B9" w:rsidRDefault="002F2320" w:rsidP="00535A44">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2F2320" w:rsidRPr="002E56B9" w:rsidRDefault="002F2320" w:rsidP="00535A44">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2F2320" w:rsidRPr="002E56B9" w:rsidRDefault="002F2320"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2F2320" w:rsidRPr="002E56B9" w:rsidRDefault="002F2320" w:rsidP="00535A4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2F2320" w:rsidRPr="002E56B9" w:rsidRDefault="002F2320"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2F2320" w:rsidRPr="002E56B9"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2F2320" w:rsidRPr="002E56B9"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D8F4EC" w14:textId="77777777" w:rsidR="002F2320" w:rsidRPr="002E56B9" w:rsidRDefault="002F2320" w:rsidP="00535A44">
            <w:pPr>
              <w:pStyle w:val="TAL"/>
              <w:rPr>
                <w:b/>
                <w:lang w:eastAsia="zh-CN"/>
              </w:rPr>
            </w:pPr>
          </w:p>
        </w:tc>
      </w:tr>
      <w:tr w:rsidR="002F2320" w:rsidRPr="002E56B9" w14:paraId="5E591CE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2F2320" w:rsidRPr="002E56B9" w:rsidRDefault="002F2320" w:rsidP="00535A44">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2F2320" w:rsidRPr="002E56B9" w:rsidRDefault="002F2320" w:rsidP="00535A44">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2F2320" w:rsidRPr="002E56B9" w:rsidRDefault="002F2320"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2F2320" w:rsidRPr="002E56B9" w:rsidRDefault="002F2320" w:rsidP="00535A4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2F2320" w:rsidRPr="002E56B9" w:rsidRDefault="002F2320"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2F2320" w:rsidRPr="002E56B9"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2F2320" w:rsidRPr="002E56B9"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715E759" w14:textId="77777777" w:rsidR="002F2320" w:rsidRPr="002E56B9" w:rsidRDefault="002F2320" w:rsidP="00535A44">
            <w:pPr>
              <w:pStyle w:val="TAL"/>
              <w:rPr>
                <w:b/>
                <w:lang w:eastAsia="zh-CN"/>
              </w:rPr>
            </w:pPr>
          </w:p>
        </w:tc>
      </w:tr>
      <w:tr w:rsidR="002F2320" w:rsidRPr="002E56B9" w14:paraId="3866183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BB655AF" w14:textId="77777777" w:rsidR="002F2320" w:rsidRPr="002E56B9" w:rsidRDefault="002F2320" w:rsidP="00535A44">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3D01E1E8" w14:textId="77777777" w:rsidR="002F2320" w:rsidRPr="002E56B9" w:rsidRDefault="002F2320" w:rsidP="00535A44">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2F2320" w:rsidRPr="002E56B9" w:rsidRDefault="002F2320" w:rsidP="00535A44">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2F2320" w:rsidRPr="002E56B9" w:rsidRDefault="002F2320" w:rsidP="00535A44">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4AE66F96" w14:textId="77777777" w:rsidR="002F2320" w:rsidRPr="002E56B9" w:rsidRDefault="002F2320" w:rsidP="00535A44">
            <w:pPr>
              <w:pStyle w:val="TAL"/>
              <w:rPr>
                <w:lang w:eastAsia="zh-CN"/>
              </w:rPr>
            </w:pPr>
            <w:r w:rsidRPr="002E56B9">
              <w:rPr>
                <w:lang w:eastAsia="zh-CN"/>
              </w:rPr>
              <w:t>RedCap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2F2320" w:rsidRPr="002E56B9" w:rsidRDefault="002F2320" w:rsidP="00535A44">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0A853E" w14:textId="77777777" w:rsidR="002F2320" w:rsidRPr="002E56B9" w:rsidRDefault="002F2320" w:rsidP="00535A44">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9A6A072" w14:textId="29E592CE" w:rsidR="002F2320" w:rsidRPr="002E56B9" w:rsidRDefault="007E4473" w:rsidP="002F1D4E">
            <w:pPr>
              <w:pStyle w:val="TAL"/>
            </w:pPr>
            <w:r>
              <w:t xml:space="preserve">Subtest 1-4: </w:t>
            </w:r>
            <w:r w:rsidR="002F1D4E">
              <w:t>F023</w:t>
            </w:r>
          </w:p>
        </w:tc>
      </w:tr>
      <w:tr w:rsidR="002F2320" w:rsidRPr="002E56B9" w14:paraId="382DD8D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FBCF2C4" w14:textId="77777777" w:rsidR="002F2320" w:rsidRPr="002E56B9" w:rsidRDefault="002F2320" w:rsidP="00535A44">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4EBA26CA" w14:textId="77777777" w:rsidR="002F2320" w:rsidRPr="002E56B9" w:rsidRDefault="002F2320" w:rsidP="00535A44">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2F2320" w:rsidRPr="002E56B9" w:rsidRDefault="002F2320" w:rsidP="00535A44">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2F2320" w:rsidRPr="002E56B9" w:rsidRDefault="002F2320" w:rsidP="00535A44">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6292CF4" w14:textId="77777777" w:rsidR="002F2320" w:rsidRPr="002E56B9" w:rsidRDefault="002F2320" w:rsidP="00535A44">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2F2320" w:rsidRPr="002E56B9" w:rsidRDefault="002F2320" w:rsidP="00535A44">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1E34B41" w14:textId="77777777" w:rsidR="002F2320" w:rsidRPr="002E56B9" w:rsidRDefault="002F2320" w:rsidP="00535A44">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77CABFD2" w14:textId="0AD158B7" w:rsidR="002F2320" w:rsidRPr="002E56B9" w:rsidRDefault="007E4473" w:rsidP="002F1D4E">
            <w:pPr>
              <w:pStyle w:val="TAL"/>
            </w:pPr>
            <w:r>
              <w:t xml:space="preserve">Subtest 1-4: </w:t>
            </w:r>
            <w:r w:rsidR="002F1D4E">
              <w:t>F023</w:t>
            </w:r>
          </w:p>
        </w:tc>
      </w:tr>
      <w:tr w:rsidR="002F2320" w:rsidRPr="002E56B9" w14:paraId="531E5F3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1E5A6F9" w14:textId="77777777" w:rsidR="002F2320" w:rsidRPr="002E56B9" w:rsidRDefault="002F2320" w:rsidP="00535A44">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72436EA1" w14:textId="77777777" w:rsidR="002F2320" w:rsidRPr="002E56B9" w:rsidRDefault="002F2320" w:rsidP="00535A44">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2F2320" w:rsidRPr="002E56B9" w:rsidRDefault="002F2320" w:rsidP="00535A44">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2F2320" w:rsidRPr="002E56B9" w:rsidRDefault="002F2320" w:rsidP="00535A44">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AC6ACC" w14:textId="77777777" w:rsidR="002F2320" w:rsidRPr="002E56B9" w:rsidRDefault="002F2320" w:rsidP="00535A44">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89FC08" w14:textId="77777777" w:rsidR="002F2320" w:rsidRPr="002E56B9" w:rsidRDefault="002F2320" w:rsidP="00535A44">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996BCA3"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6CF8B43" w14:textId="1F8FBCFA" w:rsidR="002F2320" w:rsidRPr="002E56B9" w:rsidRDefault="002F2320" w:rsidP="00535A44">
            <w:pPr>
              <w:pStyle w:val="TAL"/>
            </w:pPr>
            <w:r>
              <w:t xml:space="preserve">Subtest 1-3: </w:t>
            </w:r>
            <w:r w:rsidR="002F1D4E">
              <w:t>F023</w:t>
            </w:r>
          </w:p>
        </w:tc>
      </w:tr>
      <w:tr w:rsidR="002F2320" w:rsidRPr="002E56B9" w14:paraId="53126BA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F37543D" w14:textId="77777777" w:rsidR="002F2320" w:rsidRPr="002E56B9" w:rsidRDefault="002F2320" w:rsidP="00535A44">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18A775CA" w14:textId="77777777" w:rsidR="002F2320" w:rsidRPr="002E56B9" w:rsidRDefault="002F2320" w:rsidP="00535A44">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2F2320" w:rsidRPr="002E56B9" w:rsidRDefault="002F2320" w:rsidP="00535A44">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2F2320" w:rsidRPr="002E56B9" w:rsidRDefault="002F2320" w:rsidP="00535A44">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3B6BB4B3" w14:textId="77777777" w:rsidR="002F2320" w:rsidRPr="002E56B9" w:rsidRDefault="002F2320" w:rsidP="00535A44">
            <w:pPr>
              <w:pStyle w:val="TAL"/>
            </w:pPr>
            <w:r w:rsidRPr="002E56B9">
              <w:rPr>
                <w:lang w:eastAsia="zh-CN"/>
              </w:rPr>
              <w:t>UEs supporting 5GS FDD FR1 and Enhanced Receiver Type 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000F4B" w14:textId="77777777" w:rsidR="002F2320" w:rsidRPr="002E56B9" w:rsidRDefault="002F2320" w:rsidP="00535A44">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3578909"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60310179" w14:textId="77777777" w:rsidR="002F2320" w:rsidRPr="002E56B9" w:rsidRDefault="002F2320" w:rsidP="00535A44">
            <w:pPr>
              <w:pStyle w:val="TAL"/>
            </w:pPr>
          </w:p>
        </w:tc>
      </w:tr>
      <w:tr w:rsidR="002F2320" w:rsidRPr="002E56B9" w14:paraId="4B86B87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B9BB32" w14:textId="77777777" w:rsidR="002F2320" w:rsidRPr="002E56B9" w:rsidRDefault="002F2320" w:rsidP="00535A44">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644F1D7E" w14:textId="77777777" w:rsidR="002F2320" w:rsidRPr="002E56B9" w:rsidRDefault="002F2320" w:rsidP="00535A44">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2F2320" w:rsidRPr="002E56B9" w:rsidRDefault="002F2320" w:rsidP="00535A44">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2F2320" w:rsidRPr="002E56B9" w:rsidRDefault="002F2320" w:rsidP="00535A44">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29DFD64A" w14:textId="77777777" w:rsidR="002F2320" w:rsidRPr="002E56B9" w:rsidRDefault="002F2320" w:rsidP="00535A44">
            <w:pPr>
              <w:pStyle w:val="TAL"/>
              <w:rPr>
                <w:lang w:eastAsia="zh-CN"/>
              </w:rPr>
            </w:pPr>
            <w:r w:rsidRPr="002E56B9">
              <w:rPr>
                <w:lang w:eastAsia="zh-CN"/>
              </w:rPr>
              <w:t>UEs supporting 5GS FDD FR1 and DL1024Qam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2C9B3E"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94C6281" w14:textId="77777777" w:rsidR="002F2320" w:rsidRPr="002E56B9" w:rsidRDefault="002F2320" w:rsidP="00535A44">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26BC58F" w14:textId="77777777" w:rsidR="002F2320" w:rsidRPr="002E56B9" w:rsidRDefault="002F2320" w:rsidP="00535A44">
            <w:pPr>
              <w:pStyle w:val="TAL"/>
            </w:pPr>
          </w:p>
        </w:tc>
      </w:tr>
      <w:tr w:rsidR="002F2320" w:rsidRPr="002E56B9" w14:paraId="22D1BE4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A60A6CC" w14:textId="77777777" w:rsidR="002F2320" w:rsidRPr="002E56B9" w:rsidRDefault="002F2320" w:rsidP="00535A44">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38EB9E9A" w14:textId="77777777" w:rsidR="002F2320" w:rsidRPr="002E56B9" w:rsidRDefault="002F2320" w:rsidP="00535A44">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2F2320" w:rsidRPr="002E56B9" w:rsidRDefault="002F2320" w:rsidP="00535A44">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2F2320" w:rsidRPr="002E56B9" w:rsidRDefault="002F2320" w:rsidP="00535A44">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F885B57" w14:textId="77777777" w:rsidR="002F2320" w:rsidRPr="002E56B9" w:rsidRDefault="002F2320" w:rsidP="00535A44">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24D166" w14:textId="77777777" w:rsidR="002F2320" w:rsidRPr="002E56B9" w:rsidRDefault="002F2320" w:rsidP="00535A44">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822A1F"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0496A8AE" w14:textId="77777777" w:rsidR="002F2320" w:rsidRPr="002E56B9" w:rsidRDefault="002F2320" w:rsidP="00535A44">
            <w:pPr>
              <w:pStyle w:val="TAL"/>
            </w:pPr>
          </w:p>
        </w:tc>
      </w:tr>
      <w:tr w:rsidR="002F2320" w:rsidRPr="002E56B9" w14:paraId="2D1D24B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37D83EE" w14:textId="77777777" w:rsidR="002F2320" w:rsidRPr="002E56B9" w:rsidRDefault="002F2320" w:rsidP="00535A44">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613B2F01" w14:textId="77777777" w:rsidR="002F2320" w:rsidRPr="002E56B9" w:rsidRDefault="002F2320" w:rsidP="00535A44">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2F2320" w:rsidRPr="002E56B9" w:rsidRDefault="002F2320" w:rsidP="00535A44">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2F2320" w:rsidRPr="002E56B9" w:rsidRDefault="002F2320" w:rsidP="00535A44">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6986516E" w14:textId="77777777" w:rsidR="002F2320" w:rsidRPr="002E56B9" w:rsidRDefault="002F2320" w:rsidP="00535A44">
            <w:pPr>
              <w:pStyle w:val="TAL"/>
              <w:rPr>
                <w:rFonts w:cs="Arial"/>
              </w:rPr>
            </w:pPr>
            <w:r w:rsidRPr="002E56B9">
              <w:rPr>
                <w:lang w:eastAsia="zh-CN"/>
              </w:rPr>
              <w:t>UEs supporting 5GS FDD FR1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EED5AE" w14:textId="77777777" w:rsidR="002F2320" w:rsidRPr="002E56B9" w:rsidRDefault="002F2320" w:rsidP="00535A44">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588638E"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1C601548" w14:textId="77777777" w:rsidR="002F2320" w:rsidRPr="002E56B9" w:rsidRDefault="002F2320" w:rsidP="00535A44">
            <w:pPr>
              <w:pStyle w:val="TAL"/>
            </w:pPr>
          </w:p>
        </w:tc>
      </w:tr>
      <w:tr w:rsidR="002F2320" w:rsidRPr="002E56B9" w14:paraId="34882C4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215D40C" w14:textId="77777777" w:rsidR="002F2320" w:rsidRPr="002E56B9" w:rsidRDefault="002F2320" w:rsidP="00535A44">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2A74B537" w14:textId="77777777" w:rsidR="002F2320" w:rsidRPr="002E56B9" w:rsidRDefault="002F2320" w:rsidP="00535A44">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2F2320" w:rsidRPr="002E56B9" w:rsidRDefault="002F2320" w:rsidP="00535A44">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2F2320" w:rsidRPr="002E56B9" w:rsidRDefault="002F2320" w:rsidP="00535A44">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60477467" w14:textId="77777777" w:rsidR="002F2320" w:rsidRPr="002E56B9" w:rsidRDefault="002F2320" w:rsidP="00535A44">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497294" w14:textId="77777777" w:rsidR="002F2320" w:rsidRPr="002E56B9" w:rsidRDefault="002F2320" w:rsidP="00535A44">
            <w:pPr>
              <w:pStyle w:val="TAL"/>
              <w:rPr>
                <w:rFonts w:eastAsia="SimSun"/>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CBD6578" w14:textId="77777777" w:rsidR="002F2320" w:rsidRPr="002E56B9" w:rsidRDefault="002F2320" w:rsidP="00535A44">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8EA6DEE" w14:textId="20520846" w:rsidR="002F2320" w:rsidRPr="002E56B9" w:rsidRDefault="002F2320" w:rsidP="00535A44">
            <w:pPr>
              <w:pStyle w:val="TAL"/>
            </w:pPr>
            <w:r>
              <w:t xml:space="preserve">Subtest 1-2: </w:t>
            </w:r>
            <w:r w:rsidR="002F1D4E">
              <w:t>F022</w:t>
            </w:r>
          </w:p>
        </w:tc>
      </w:tr>
      <w:tr w:rsidR="002F2320" w:rsidRPr="002E56B9" w14:paraId="7FA024A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717CAC7" w14:textId="77777777" w:rsidR="002F2320" w:rsidRPr="002E56B9" w:rsidRDefault="002F2320" w:rsidP="00535A44">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16CB2177" w14:textId="77777777" w:rsidR="002F2320" w:rsidRPr="002E56B9" w:rsidRDefault="002F2320" w:rsidP="00535A44">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2F2320" w:rsidRPr="002E56B9" w:rsidRDefault="002F2320" w:rsidP="00535A44">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7C1DE693" w14:textId="77777777" w:rsidR="002F2320" w:rsidRPr="002E56B9" w:rsidRDefault="002F2320" w:rsidP="00535A44">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2393CF"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9EA3029"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8466512" w14:textId="77777777" w:rsidR="002F2320" w:rsidRPr="002E56B9" w:rsidRDefault="002F2320" w:rsidP="00535A44">
            <w:pPr>
              <w:pStyle w:val="TAL"/>
            </w:pPr>
          </w:p>
        </w:tc>
      </w:tr>
      <w:tr w:rsidR="002F2320" w:rsidRPr="002E56B9" w14:paraId="2F63502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AAEE97" w14:textId="77777777" w:rsidR="002F2320" w:rsidRPr="002E56B9" w:rsidRDefault="002F2320" w:rsidP="00535A44">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618FDB1D" w14:textId="77777777" w:rsidR="002F2320" w:rsidRPr="002E56B9" w:rsidRDefault="002F2320" w:rsidP="00535A44">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2F2320" w:rsidRPr="002E56B9" w:rsidRDefault="002F2320" w:rsidP="00535A44">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2F2320" w:rsidRPr="002E56B9" w:rsidRDefault="002F2320" w:rsidP="00535A44">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E3C4AE" w14:textId="77777777" w:rsidR="002F2320" w:rsidRPr="002E56B9" w:rsidRDefault="002F2320" w:rsidP="00535A44">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FD23BF"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C513CBD"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1393FD26" w14:textId="77777777" w:rsidR="002F2320" w:rsidRPr="002E56B9" w:rsidRDefault="002F2320" w:rsidP="00535A44">
            <w:pPr>
              <w:pStyle w:val="TAL"/>
            </w:pPr>
          </w:p>
        </w:tc>
      </w:tr>
      <w:tr w:rsidR="002F2320" w:rsidRPr="002E56B9" w14:paraId="2C1148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006CE99" w14:textId="77777777" w:rsidR="002F2320" w:rsidRPr="002E56B9" w:rsidRDefault="002F2320" w:rsidP="00535A44">
            <w:pPr>
              <w:pStyle w:val="TAL"/>
              <w:rPr>
                <w:rFonts w:cs="Arial"/>
              </w:rPr>
            </w:pPr>
            <w:r w:rsidRPr="002E56B9">
              <w:rPr>
                <w:rFonts w:cs="Arial"/>
              </w:rPr>
              <w:lastRenderedPageBreak/>
              <w:t>5.2.2.1.7_1</w:t>
            </w:r>
          </w:p>
        </w:tc>
        <w:tc>
          <w:tcPr>
            <w:tcW w:w="4513" w:type="dxa"/>
            <w:tcBorders>
              <w:top w:val="single" w:sz="4" w:space="0" w:color="auto"/>
              <w:left w:val="single" w:sz="4" w:space="0" w:color="auto"/>
              <w:bottom w:val="single" w:sz="4" w:space="0" w:color="auto"/>
              <w:right w:val="single" w:sz="4" w:space="0" w:color="auto"/>
            </w:tcBorders>
          </w:tcPr>
          <w:p w14:paraId="703082AB" w14:textId="77777777" w:rsidR="002F2320" w:rsidRPr="002E56B9" w:rsidRDefault="002F2320" w:rsidP="00535A44">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2F2320" w:rsidRPr="002E56B9" w:rsidRDefault="002F2320" w:rsidP="00535A44">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38B7B631" w14:textId="77777777" w:rsidR="002F2320" w:rsidRPr="002E56B9" w:rsidRDefault="002F2320" w:rsidP="00535A44">
            <w:pPr>
              <w:pStyle w:val="TAL"/>
              <w:rPr>
                <w:lang w:eastAsia="zh-CN"/>
              </w:rPr>
            </w:pPr>
            <w:r w:rsidRPr="002E56B9">
              <w:rPr>
                <w:lang w:eastAsia="zh-CN"/>
              </w:rPr>
              <w:t>UEs supporting 5GS FDD FR1 and PDSCH processing capability 2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D55B07"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120497"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C47082B" w14:textId="77777777" w:rsidR="002F2320" w:rsidRPr="002E56B9" w:rsidRDefault="002F2320" w:rsidP="00535A44">
            <w:pPr>
              <w:pStyle w:val="TAL"/>
            </w:pPr>
          </w:p>
        </w:tc>
      </w:tr>
      <w:tr w:rsidR="002F2320" w:rsidRPr="002E56B9" w14:paraId="157CAE2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120375" w14:textId="77777777" w:rsidR="002F2320" w:rsidRPr="002E56B9" w:rsidRDefault="002F2320" w:rsidP="00535A44">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041B7A05" w14:textId="77777777" w:rsidR="002F2320" w:rsidRPr="002E56B9" w:rsidRDefault="002F2320" w:rsidP="00535A44">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2F2320" w:rsidRPr="002E56B9" w:rsidRDefault="002F2320" w:rsidP="00535A44">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2F2320" w:rsidRPr="002E56B9" w:rsidRDefault="002F2320" w:rsidP="00535A44">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BA2C25" w14:textId="77777777" w:rsidR="002F2320" w:rsidRPr="002E56B9" w:rsidRDefault="002F2320" w:rsidP="00535A44">
            <w:pPr>
              <w:pStyle w:val="TAL"/>
              <w:rPr>
                <w:lang w:eastAsia="zh-CN"/>
              </w:rPr>
            </w:pPr>
            <w:r w:rsidRPr="002E56B9">
              <w:rPr>
                <w:lang w:eastAsia="zh-TW"/>
              </w:rPr>
              <w:t>UEs supporting 5GS FDD FR1 and PDSCH pre-emption indication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3C59F0"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5532581"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1D28D1F" w14:textId="77777777" w:rsidR="002F2320" w:rsidRPr="002E56B9" w:rsidRDefault="002F2320" w:rsidP="00535A44">
            <w:pPr>
              <w:pStyle w:val="TAL"/>
            </w:pPr>
          </w:p>
        </w:tc>
      </w:tr>
      <w:tr w:rsidR="002F2320" w:rsidRPr="002E56B9" w14:paraId="488EF0A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B314051" w14:textId="77777777" w:rsidR="002F2320" w:rsidRPr="002E56B9" w:rsidRDefault="002F2320" w:rsidP="00535A44">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B7D47D4" w14:textId="77777777" w:rsidR="002F2320" w:rsidRPr="002E56B9" w:rsidRDefault="002F2320" w:rsidP="00535A44">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2F2320" w:rsidRPr="002E56B9" w:rsidRDefault="002F2320" w:rsidP="00535A44">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2F2320" w:rsidRPr="002E56B9" w:rsidRDefault="002F2320" w:rsidP="00535A44">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790BAAA" w14:textId="77777777" w:rsidR="002F2320" w:rsidRPr="002E56B9" w:rsidRDefault="002F2320" w:rsidP="00535A44">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560DFD" w14:textId="77777777" w:rsidR="002F2320" w:rsidRPr="002E56B9" w:rsidRDefault="002F2320" w:rsidP="00535A44">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E634AB3"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23579D0" w14:textId="77777777" w:rsidR="002F2320" w:rsidRPr="002E56B9" w:rsidRDefault="002F2320" w:rsidP="00535A44">
            <w:pPr>
              <w:pStyle w:val="TAL"/>
            </w:pPr>
          </w:p>
        </w:tc>
      </w:tr>
      <w:tr w:rsidR="002F2320" w:rsidRPr="002E56B9" w14:paraId="504BC2A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B363E7" w14:textId="77777777" w:rsidR="002F2320" w:rsidRPr="002E56B9" w:rsidRDefault="002F2320" w:rsidP="00535A44">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330C6CF6" w14:textId="77777777" w:rsidR="002F2320" w:rsidRPr="002E56B9" w:rsidRDefault="002F2320" w:rsidP="00535A44">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2F2320" w:rsidRPr="002E56B9" w:rsidRDefault="002F2320" w:rsidP="00535A44">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77777777" w:rsidR="002F2320" w:rsidRPr="002E56B9" w:rsidRDefault="002F2320" w:rsidP="00535A44">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EB1709A" w14:textId="77777777" w:rsidR="002F2320" w:rsidRPr="002E56B9" w:rsidRDefault="002F2320" w:rsidP="00535A44">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397819" w14:textId="77777777" w:rsidR="002F2320" w:rsidRPr="002E56B9" w:rsidRDefault="002F2320" w:rsidP="00535A44">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FC11ABD"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E2BC5AF" w14:textId="77777777" w:rsidR="002F2320" w:rsidRPr="002E56B9" w:rsidRDefault="002F2320" w:rsidP="00535A44">
            <w:pPr>
              <w:pStyle w:val="TAL"/>
            </w:pPr>
          </w:p>
        </w:tc>
      </w:tr>
      <w:tr w:rsidR="002F2320" w:rsidRPr="002E56B9" w14:paraId="5D993C9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7893F0" w14:textId="77777777" w:rsidR="002F2320" w:rsidRPr="002E56B9" w:rsidRDefault="002F2320" w:rsidP="00535A44">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7DD001ED" w14:textId="77777777" w:rsidR="002F2320" w:rsidRPr="002E56B9" w:rsidRDefault="002F2320" w:rsidP="00535A44">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2F2320" w:rsidRPr="002E56B9" w:rsidRDefault="002F2320" w:rsidP="00535A44">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2B8E9957" w14:textId="77777777" w:rsidR="002F2320" w:rsidRPr="002E56B9" w:rsidRDefault="002F2320" w:rsidP="00535A44">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9D7500" w14:textId="77777777" w:rsidR="002F2320" w:rsidRPr="002E56B9" w:rsidRDefault="002F2320" w:rsidP="00535A44">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9E4508"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1CB416A" w14:textId="77777777" w:rsidR="002F2320" w:rsidRPr="002E56B9" w:rsidRDefault="002F2320" w:rsidP="00535A44">
            <w:pPr>
              <w:pStyle w:val="TAL"/>
            </w:pPr>
          </w:p>
        </w:tc>
      </w:tr>
      <w:tr w:rsidR="002F2320" w:rsidRPr="002E56B9" w14:paraId="5684B6F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B5AEAA" w14:textId="77777777" w:rsidR="002F2320" w:rsidRPr="002E56B9" w:rsidRDefault="002F2320" w:rsidP="00535A44">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06FA92BE" w14:textId="77777777" w:rsidR="002F2320" w:rsidRPr="002E56B9" w:rsidRDefault="002F2320" w:rsidP="00535A44">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2F2320" w:rsidRPr="002E56B9" w:rsidRDefault="002F2320" w:rsidP="00535A44">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5C0AAC53" w14:textId="77777777" w:rsidR="002F2320" w:rsidRPr="002E56B9" w:rsidRDefault="002F2320" w:rsidP="00535A44">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1D6C7"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01955FA"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7042ED0" w14:textId="77777777" w:rsidR="002F2320" w:rsidRPr="002E56B9" w:rsidRDefault="002F2320" w:rsidP="00535A44">
            <w:pPr>
              <w:pStyle w:val="TAL"/>
            </w:pPr>
          </w:p>
        </w:tc>
      </w:tr>
      <w:tr w:rsidR="002F2320" w:rsidRPr="002E56B9" w14:paraId="05842E2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C6C97B8" w14:textId="77777777" w:rsidR="002F2320" w:rsidRPr="002E56B9" w:rsidRDefault="002F2320" w:rsidP="00535A44">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2D055433" w14:textId="77777777" w:rsidR="002F2320" w:rsidRPr="002E56B9" w:rsidRDefault="002F2320" w:rsidP="00535A44">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2F2320" w:rsidRPr="002E56B9" w:rsidRDefault="002F2320" w:rsidP="00535A44">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74DABE1" w14:textId="77777777" w:rsidR="002F2320" w:rsidRPr="002E56B9" w:rsidRDefault="002F2320" w:rsidP="00535A44">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C7BC45"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8E5B43"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464FFC05" w14:textId="77777777" w:rsidR="002F2320" w:rsidRPr="002E56B9" w:rsidRDefault="002F2320" w:rsidP="00535A44">
            <w:pPr>
              <w:pStyle w:val="TAL"/>
            </w:pPr>
          </w:p>
        </w:tc>
      </w:tr>
      <w:tr w:rsidR="002F2320" w:rsidRPr="002E56B9" w14:paraId="2CAEB5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AEA4117" w14:textId="77777777" w:rsidR="002F2320" w:rsidRPr="002E56B9" w:rsidRDefault="002F2320" w:rsidP="00535A44">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47CFE36D" w14:textId="77777777" w:rsidR="002F2320" w:rsidRPr="002E56B9" w:rsidRDefault="002F2320" w:rsidP="00535A44">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2F2320" w:rsidRPr="002E56B9" w:rsidRDefault="002F2320" w:rsidP="00535A44">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2F2320" w:rsidRPr="002E56B9" w:rsidRDefault="002F2320" w:rsidP="00535A44">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39ADB9F7" w14:textId="77777777" w:rsidR="002F2320" w:rsidRPr="002E56B9" w:rsidRDefault="002F2320" w:rsidP="00535A44">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C4071B"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51877F" w14:textId="77777777" w:rsidR="002F2320" w:rsidRPr="002E56B9" w:rsidRDefault="002F2320" w:rsidP="00535A44">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19C81A89" w14:textId="77777777" w:rsidR="002F2320" w:rsidRPr="00141BB8" w:rsidRDefault="002F2320" w:rsidP="00535A44">
            <w:pPr>
              <w:pStyle w:val="TAL"/>
            </w:pPr>
          </w:p>
        </w:tc>
      </w:tr>
      <w:tr w:rsidR="002F2320" w:rsidRPr="002E56B9" w14:paraId="5DD3FB95" w14:textId="77777777" w:rsidTr="00524C94">
        <w:trPr>
          <w:jc w:val="center"/>
        </w:trPr>
        <w:tc>
          <w:tcPr>
            <w:tcW w:w="1186" w:type="dxa"/>
            <w:tcBorders>
              <w:top w:val="single" w:sz="4" w:space="0" w:color="auto"/>
              <w:left w:val="single" w:sz="4" w:space="0" w:color="auto"/>
              <w:bottom w:val="nil"/>
              <w:right w:val="single" w:sz="4" w:space="0" w:color="auto"/>
            </w:tcBorders>
          </w:tcPr>
          <w:p w14:paraId="45868C8F" w14:textId="77777777" w:rsidR="002F2320" w:rsidRPr="00524C94" w:rsidRDefault="002F2320" w:rsidP="00535A44">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55CB11A8" w14:textId="77777777" w:rsidR="002F2320" w:rsidRPr="00524C94" w:rsidRDefault="002F2320" w:rsidP="00535A44">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2F2320" w:rsidRPr="002E56B9" w:rsidRDefault="002F2320" w:rsidP="00535A44">
            <w:pPr>
              <w:pStyle w:val="TAC"/>
              <w:rPr>
                <w:rFonts w:cs="Arial"/>
                <w:lang w:eastAsia="zh-CN"/>
              </w:rPr>
            </w:pPr>
            <w:r w:rsidRPr="002E56B9">
              <w:rPr>
                <w:rFonts w:cs="Arial" w:hint="eastAsia"/>
                <w:lang w:eastAsia="zh-CN"/>
              </w:rPr>
              <w:t>R</w:t>
            </w:r>
            <w:r w:rsidRPr="002E56B9">
              <w:rPr>
                <w:rFonts w:cs="Arial"/>
                <w:lang w:eastAsia="zh-CN"/>
              </w:rPr>
              <w:t>el-15</w:t>
            </w:r>
            <w:r w:rsidR="00B15A11">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2F2320" w:rsidRPr="002E56B9" w:rsidRDefault="002F2320" w:rsidP="00535A44">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1074ED7B" w14:textId="77777777" w:rsidR="002F2320" w:rsidRPr="002E56B9" w:rsidRDefault="002F2320" w:rsidP="00535A44">
            <w:pPr>
              <w:pStyle w:val="TAL"/>
              <w:rPr>
                <w:lang w:eastAsia="zh-CN"/>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C73550" w14:textId="77777777" w:rsidR="002F2320" w:rsidRPr="002E56B9" w:rsidRDefault="002F2320" w:rsidP="00535A44">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5552FA8" w14:textId="77777777" w:rsidR="002F2320" w:rsidRPr="002E56B9"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0120198" w14:textId="77777777" w:rsidR="002F2320" w:rsidRPr="002E56B9" w:rsidRDefault="002F2320" w:rsidP="00535A44">
            <w:pPr>
              <w:pStyle w:val="TAL"/>
            </w:pPr>
          </w:p>
        </w:tc>
      </w:tr>
      <w:tr w:rsidR="00B15A11" w:rsidRPr="002E56B9" w14:paraId="1A3B7FAF" w14:textId="77777777" w:rsidTr="00524C94">
        <w:trPr>
          <w:jc w:val="center"/>
        </w:trPr>
        <w:tc>
          <w:tcPr>
            <w:tcW w:w="1186" w:type="dxa"/>
            <w:tcBorders>
              <w:top w:val="nil"/>
              <w:left w:val="single" w:sz="4" w:space="0" w:color="auto"/>
              <w:bottom w:val="single" w:sz="4" w:space="0" w:color="auto"/>
              <w:right w:val="single" w:sz="4" w:space="0" w:color="auto"/>
            </w:tcBorders>
          </w:tcPr>
          <w:p w14:paraId="7479194B" w14:textId="77777777" w:rsidR="00B15A11" w:rsidRPr="00B15A11" w:rsidRDefault="00B15A11" w:rsidP="00B15A1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64CC420A" w14:textId="77777777" w:rsidR="00B15A11" w:rsidRPr="00B15A11" w:rsidRDefault="00B15A11"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B15A11" w:rsidRPr="002E56B9" w:rsidRDefault="00B15A11" w:rsidP="00B15A11">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B15A11" w:rsidRPr="002E56B9" w:rsidRDefault="00B15A11" w:rsidP="00B15A11">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5151370" w14:textId="5C4AD579" w:rsidR="00B15A11" w:rsidRPr="002E56B9" w:rsidRDefault="00B15A11" w:rsidP="00B15A11">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97A5C6" w14:textId="3DEC5B73" w:rsidR="00B15A11" w:rsidRPr="002E56B9" w:rsidRDefault="00B15A11" w:rsidP="00B15A11">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BF80F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5C323A7" w14:textId="77777777" w:rsidR="00B15A11" w:rsidRPr="002E56B9" w:rsidRDefault="00B15A11" w:rsidP="00B15A11">
            <w:pPr>
              <w:pStyle w:val="TAL"/>
            </w:pPr>
          </w:p>
        </w:tc>
      </w:tr>
      <w:tr w:rsidR="00B15A11" w:rsidRPr="00BB629B" w14:paraId="184B9D0D" w14:textId="77777777" w:rsidTr="00524C94">
        <w:trPr>
          <w:jc w:val="center"/>
        </w:trPr>
        <w:tc>
          <w:tcPr>
            <w:tcW w:w="1186" w:type="dxa"/>
            <w:tcBorders>
              <w:top w:val="single" w:sz="4" w:space="0" w:color="auto"/>
              <w:left w:val="single" w:sz="4" w:space="0" w:color="auto"/>
              <w:bottom w:val="nil"/>
              <w:right w:val="single" w:sz="4" w:space="0" w:color="auto"/>
            </w:tcBorders>
          </w:tcPr>
          <w:p w14:paraId="28677B64" w14:textId="77777777" w:rsidR="00B15A11" w:rsidRPr="00524C94" w:rsidRDefault="00B15A11" w:rsidP="00B15A11">
            <w:pPr>
              <w:pStyle w:val="TAL"/>
              <w:rPr>
                <w:rFonts w:cs="Arial"/>
              </w:rPr>
            </w:pPr>
            <w:r w:rsidRPr="00524C94">
              <w:rPr>
                <w:rFonts w:cs="Arial"/>
              </w:rPr>
              <w:lastRenderedPageBreak/>
              <w:t>5.2.2.1.16_1</w:t>
            </w:r>
          </w:p>
        </w:tc>
        <w:tc>
          <w:tcPr>
            <w:tcW w:w="4513" w:type="dxa"/>
            <w:tcBorders>
              <w:top w:val="single" w:sz="4" w:space="0" w:color="auto"/>
              <w:left w:val="single" w:sz="4" w:space="0" w:color="auto"/>
              <w:bottom w:val="nil"/>
              <w:right w:val="single" w:sz="4" w:space="0" w:color="auto"/>
            </w:tcBorders>
          </w:tcPr>
          <w:p w14:paraId="24F57343" w14:textId="77777777" w:rsidR="00B15A11" w:rsidRPr="00524C94" w:rsidRDefault="00B15A11" w:rsidP="00B15A11">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B15A11" w:rsidRDefault="00B15A11" w:rsidP="00B15A11">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B15A11" w:rsidRDefault="00B15A11" w:rsidP="00B15A11">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11348D22" w14:textId="77777777" w:rsidR="00B15A11" w:rsidRDefault="00B15A11" w:rsidP="00B15A1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17025B" w14:textId="77777777" w:rsidR="00B15A11" w:rsidRPr="00BB629B" w:rsidRDefault="00B15A11" w:rsidP="00B15A11">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C22EF5"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59034EF" w14:textId="77777777" w:rsidR="00B15A11" w:rsidRPr="00BB629B" w:rsidRDefault="00B15A11" w:rsidP="00B15A11">
            <w:pPr>
              <w:pStyle w:val="TAL"/>
            </w:pPr>
          </w:p>
        </w:tc>
      </w:tr>
      <w:tr w:rsidR="00B15A11" w:rsidRPr="00BB629B" w14:paraId="04DE7BE9" w14:textId="77777777" w:rsidTr="00524C94">
        <w:trPr>
          <w:jc w:val="center"/>
        </w:trPr>
        <w:tc>
          <w:tcPr>
            <w:tcW w:w="1186" w:type="dxa"/>
            <w:tcBorders>
              <w:top w:val="nil"/>
              <w:left w:val="single" w:sz="4" w:space="0" w:color="auto"/>
              <w:bottom w:val="single" w:sz="4" w:space="0" w:color="auto"/>
              <w:right w:val="single" w:sz="4" w:space="0" w:color="auto"/>
            </w:tcBorders>
          </w:tcPr>
          <w:p w14:paraId="535BB667" w14:textId="77777777" w:rsidR="00B15A11" w:rsidRPr="00B15A11" w:rsidRDefault="00B15A11" w:rsidP="00B15A1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00716B28" w14:textId="77777777" w:rsidR="00B15A11" w:rsidRPr="00B15A11" w:rsidRDefault="00B15A11"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B15A11" w:rsidRDefault="00B15A11" w:rsidP="00B15A11">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B15A11" w:rsidRDefault="00B15A11" w:rsidP="00B15A11">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FF625EF" w14:textId="48769E9D" w:rsidR="00B15A11" w:rsidRDefault="00B15A11" w:rsidP="00B15A11">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1A24EB" w14:textId="09AFB6C5" w:rsidR="00B15A11" w:rsidRPr="00BB629B" w:rsidRDefault="00B15A11" w:rsidP="00B15A11">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3071A7F"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904CC8" w14:textId="77777777" w:rsidR="00B15A11" w:rsidRPr="00BB629B" w:rsidRDefault="00B15A11" w:rsidP="00B15A11">
            <w:pPr>
              <w:pStyle w:val="TAL"/>
            </w:pPr>
          </w:p>
        </w:tc>
      </w:tr>
      <w:tr w:rsidR="00B15A11" w:rsidRPr="002E56B9" w14:paraId="4DF7E9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7D4C89A" w14:textId="77777777" w:rsidR="00B15A11" w:rsidRPr="002E56B9" w:rsidRDefault="00B15A11" w:rsidP="00B15A11">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29207D5C" w14:textId="77777777" w:rsidR="00B15A11" w:rsidRPr="002E56B9" w:rsidRDefault="00B15A11" w:rsidP="00B15A11">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B15A11" w:rsidRPr="002E56B9" w:rsidRDefault="00B15A11" w:rsidP="00B15A11">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B15A11" w:rsidRPr="002E56B9" w:rsidRDefault="00B15A11" w:rsidP="00B15A11">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46520E6D" w14:textId="77777777" w:rsidR="00B15A11" w:rsidRPr="002E56B9" w:rsidRDefault="00B15A11" w:rsidP="00B15A11">
            <w:pPr>
              <w:pStyle w:val="TAL"/>
              <w:rPr>
                <w:lang w:eastAsia="zh-CN"/>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B15A11" w:rsidRPr="002E56B9" w:rsidRDefault="00B15A11" w:rsidP="00B15A11">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3F0C855"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7421A4D" w14:textId="09B88B6E" w:rsidR="00B15A11" w:rsidRPr="002E56B9" w:rsidRDefault="00B15A11" w:rsidP="00B15A11">
            <w:pPr>
              <w:pStyle w:val="TAL"/>
            </w:pPr>
            <w:r>
              <w:t xml:space="preserve">Subtest 1-3: </w:t>
            </w:r>
            <w:r w:rsidR="002F1D4E">
              <w:t>F023</w:t>
            </w:r>
          </w:p>
        </w:tc>
      </w:tr>
      <w:tr w:rsidR="00B15A11" w:rsidRPr="002E56B9" w14:paraId="53DA3F5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AC09C7B" w14:textId="77777777" w:rsidR="00B15A11" w:rsidRPr="002E56B9" w:rsidRDefault="00B15A11" w:rsidP="00B15A11">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0A3FF2A7" w14:textId="77777777" w:rsidR="00B15A11" w:rsidRPr="002E56B9" w:rsidRDefault="00B15A11" w:rsidP="00B15A11">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B15A11" w:rsidRPr="002E56B9" w:rsidRDefault="00B15A11" w:rsidP="00B15A11">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0073DD27" w14:textId="77777777" w:rsidR="00B15A11" w:rsidRPr="002E56B9" w:rsidRDefault="00B15A11" w:rsidP="00B15A1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F7D1DE" w14:textId="77777777" w:rsidR="00B15A11" w:rsidRPr="002E56B9" w:rsidRDefault="00B15A11" w:rsidP="00B15A11">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3B3465"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F561115" w14:textId="77777777" w:rsidR="00B15A11" w:rsidRPr="002E56B9" w:rsidRDefault="00B15A11" w:rsidP="00B15A11">
            <w:pPr>
              <w:pStyle w:val="TAL"/>
            </w:pPr>
          </w:p>
        </w:tc>
      </w:tr>
      <w:tr w:rsidR="00B15A11" w:rsidRPr="002E56B9" w14:paraId="5FBFEB2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6BD28BF" w14:textId="77777777" w:rsidR="00B15A11" w:rsidRPr="002E56B9" w:rsidRDefault="00B15A11" w:rsidP="00B15A11">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51D12B69" w14:textId="77777777" w:rsidR="00B15A11" w:rsidRPr="002E56B9" w:rsidRDefault="00B15A11" w:rsidP="00B15A11">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B15A11" w:rsidRPr="002E56B9" w:rsidRDefault="00B15A11" w:rsidP="00B15A11">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066C7AD" w14:textId="77777777" w:rsidR="00B15A11" w:rsidRPr="002E56B9" w:rsidRDefault="00B15A11" w:rsidP="00B15A1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06EA46" w14:textId="77777777" w:rsidR="00B15A11" w:rsidRPr="002E56B9" w:rsidRDefault="00B15A11" w:rsidP="00B15A11">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E5662A2" w14:textId="77777777" w:rsidR="00B15A11" w:rsidRPr="002E56B9" w:rsidRDefault="00B15A11" w:rsidP="00B15A11">
            <w:pPr>
              <w:pStyle w:val="TAL"/>
            </w:pPr>
            <w:r w:rsidRPr="002E56B9">
              <w:t>NOTE 1</w:t>
            </w:r>
          </w:p>
          <w:p w14:paraId="0312CD94" w14:textId="77777777" w:rsidR="00B15A11" w:rsidRPr="002E56B9" w:rsidRDefault="00B15A11" w:rsidP="00B15A1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3654976" w14:textId="77777777" w:rsidR="00B15A11" w:rsidRPr="002E56B9" w:rsidRDefault="00B15A11" w:rsidP="00B15A11">
            <w:pPr>
              <w:pStyle w:val="TAL"/>
            </w:pPr>
          </w:p>
        </w:tc>
      </w:tr>
      <w:tr w:rsidR="00B15A11" w:rsidRPr="002E56B9" w14:paraId="7790B7A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0AD9D09" w14:textId="77777777" w:rsidR="00B15A11" w:rsidRPr="002E56B9" w:rsidRDefault="00B15A11" w:rsidP="00B15A11">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7F6E5DAC" w14:textId="77777777" w:rsidR="00B15A11" w:rsidRPr="002E56B9" w:rsidRDefault="00B15A11" w:rsidP="00B15A11">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B15A11" w:rsidRPr="002E56B9" w:rsidRDefault="00B15A11" w:rsidP="00B15A1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B15A11" w:rsidRPr="002E56B9" w:rsidRDefault="00B15A11" w:rsidP="00B15A11">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2F062BB" w14:textId="77777777" w:rsidR="00B15A11" w:rsidRPr="002E56B9" w:rsidRDefault="00B15A11" w:rsidP="00B15A11">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B15A11" w:rsidRPr="002E56B9" w:rsidRDefault="00B15A11" w:rsidP="00B15A11">
            <w:pPr>
              <w:pStyle w:val="TAL"/>
              <w:rPr>
                <w:lang w:eastAsia="ko-KR"/>
              </w:rPr>
            </w:pPr>
            <w:r w:rsidRPr="002E56B9">
              <w:rPr>
                <w:lang w:eastAsia="ko-KR"/>
              </w:rPr>
              <w:t>D009</w:t>
            </w:r>
          </w:p>
          <w:p w14:paraId="7B23E16A" w14:textId="77777777" w:rsidR="00B15A11" w:rsidRPr="002E56B9" w:rsidRDefault="00B15A11" w:rsidP="00B15A11">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A8B9AE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C2E324" w14:textId="18D7E0F7" w:rsidR="00B15A11" w:rsidRPr="002E56B9" w:rsidRDefault="00B15A11" w:rsidP="00B15A11">
            <w:pPr>
              <w:pStyle w:val="TAL"/>
            </w:pPr>
            <w:r>
              <w:t xml:space="preserve">Subtest 1-3: </w:t>
            </w:r>
            <w:r w:rsidR="002F1D4E">
              <w:t>F023</w:t>
            </w:r>
          </w:p>
        </w:tc>
      </w:tr>
      <w:tr w:rsidR="00B15A11" w:rsidRPr="002E56B9" w14:paraId="1A9393A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E1E713" w14:textId="77777777" w:rsidR="00B15A11" w:rsidRPr="002E56B9" w:rsidRDefault="00B15A11" w:rsidP="00B15A11">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466A64F2" w14:textId="77777777" w:rsidR="00B15A11" w:rsidRPr="002E56B9" w:rsidRDefault="00B15A11" w:rsidP="00B15A11">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B15A11" w:rsidRPr="002E56B9" w:rsidRDefault="00B15A11" w:rsidP="00B15A1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B15A11" w:rsidRPr="002E56B9" w:rsidRDefault="00B15A11" w:rsidP="00B15A11">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2346B1" w14:textId="77777777" w:rsidR="00B15A11" w:rsidRPr="002E56B9" w:rsidRDefault="00B15A11" w:rsidP="00B15A11">
            <w:pPr>
              <w:pStyle w:val="TAL"/>
            </w:pPr>
            <w:r w:rsidRPr="002E56B9">
              <w:rPr>
                <w:lang w:eastAsia="zh-CN"/>
              </w:rPr>
              <w:t>UEs supporting 5GS TDD FR1 and Enhanced Receiver Type 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5BB6FD" w14:textId="77777777" w:rsidR="00B15A11" w:rsidRPr="002E56B9" w:rsidRDefault="00B15A11" w:rsidP="00B15A11">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E87D4B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BF82AED" w14:textId="77777777" w:rsidR="00B15A11" w:rsidRPr="002E56B9" w:rsidRDefault="00B15A11" w:rsidP="00B15A11">
            <w:pPr>
              <w:pStyle w:val="TAL"/>
            </w:pPr>
          </w:p>
        </w:tc>
      </w:tr>
      <w:tr w:rsidR="00B15A11" w:rsidRPr="002E56B9" w14:paraId="20438F4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942112" w14:textId="77777777" w:rsidR="00B15A11" w:rsidRPr="002E56B9" w:rsidRDefault="00B15A11" w:rsidP="00B15A11">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0FC57A3F" w14:textId="77777777" w:rsidR="00B15A11" w:rsidRPr="002E56B9" w:rsidRDefault="00B15A11" w:rsidP="00B15A11">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B15A11" w:rsidRPr="002E56B9" w:rsidRDefault="00B15A11" w:rsidP="00B15A11">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2518698A" w14:textId="77777777" w:rsidR="00B15A11" w:rsidRPr="002E56B9" w:rsidRDefault="00B15A11" w:rsidP="00B15A11">
            <w:pPr>
              <w:pStyle w:val="TAL"/>
              <w:rPr>
                <w:lang w:eastAsia="zh-CN"/>
              </w:rPr>
            </w:pPr>
            <w:r w:rsidRPr="002E56B9">
              <w:rPr>
                <w:lang w:eastAsia="zh-CN"/>
              </w:rPr>
              <w:t xml:space="preserve">UEs supporting 5GS TDD FR1 and </w:t>
            </w:r>
            <w:r w:rsidRPr="002E56B9">
              <w:rPr>
                <w:rFonts w:cs="Arial"/>
              </w:rPr>
              <w:t>DL 1024QAM</w:t>
            </w:r>
          </w:p>
        </w:tc>
        <w:tc>
          <w:tcPr>
            <w:tcW w:w="1558" w:type="dxa"/>
            <w:tcBorders>
              <w:top w:val="single" w:sz="4" w:space="0" w:color="auto"/>
              <w:left w:val="single" w:sz="4" w:space="0" w:color="auto"/>
              <w:bottom w:val="single" w:sz="4" w:space="0" w:color="auto"/>
              <w:right w:val="single" w:sz="4" w:space="0" w:color="auto"/>
            </w:tcBorders>
          </w:tcPr>
          <w:p w14:paraId="34958D81"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8625472"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F4E774D" w14:textId="77777777" w:rsidR="00B15A11" w:rsidRPr="002E56B9" w:rsidRDefault="00B15A11" w:rsidP="00B15A11">
            <w:pPr>
              <w:pStyle w:val="TAL"/>
            </w:pPr>
          </w:p>
        </w:tc>
      </w:tr>
      <w:tr w:rsidR="00B15A11" w:rsidRPr="002E56B9" w14:paraId="1E100C7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ADD5E01" w14:textId="77777777" w:rsidR="00B15A11" w:rsidRPr="002E56B9" w:rsidRDefault="00B15A11" w:rsidP="00B15A11">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796C2ED1" w14:textId="77777777" w:rsidR="00B15A11" w:rsidRPr="002E56B9" w:rsidRDefault="00B15A11" w:rsidP="00B15A11">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B15A11" w:rsidRPr="002E56B9" w:rsidRDefault="00B15A11" w:rsidP="00B15A1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B15A11" w:rsidRPr="002E56B9" w:rsidRDefault="00B15A11" w:rsidP="00B15A11">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B4981CF" w14:textId="77777777" w:rsidR="00B15A11" w:rsidRPr="002E56B9" w:rsidRDefault="00B15A11" w:rsidP="00B15A11">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059479" w14:textId="77777777" w:rsidR="00B15A11" w:rsidRPr="002E56B9" w:rsidRDefault="00B15A11" w:rsidP="00B15A11">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71DE19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0642C9C" w14:textId="77777777" w:rsidR="00B15A11" w:rsidRPr="002E56B9" w:rsidRDefault="00B15A11" w:rsidP="00B15A11">
            <w:pPr>
              <w:pStyle w:val="TAL"/>
            </w:pPr>
          </w:p>
        </w:tc>
      </w:tr>
      <w:tr w:rsidR="00B15A11" w:rsidRPr="002E56B9" w14:paraId="67656F7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8BB79D0" w14:textId="77777777" w:rsidR="00B15A11" w:rsidRPr="002E56B9" w:rsidRDefault="00B15A11" w:rsidP="00B15A11">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7B3D1273" w14:textId="77777777" w:rsidR="00B15A11" w:rsidRPr="002E56B9" w:rsidRDefault="00B15A11" w:rsidP="00B15A11">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B15A11" w:rsidRPr="002E56B9" w:rsidRDefault="00B15A11" w:rsidP="00B15A11">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B15A11" w:rsidRPr="002E56B9" w:rsidRDefault="00B15A11" w:rsidP="00B15A11">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B9708A5" w14:textId="77777777" w:rsidR="00B15A11" w:rsidRPr="002E56B9" w:rsidRDefault="00B15A11" w:rsidP="00B15A1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338500" w14:textId="77777777" w:rsidR="00B15A11" w:rsidRPr="002E56B9" w:rsidRDefault="00B15A11" w:rsidP="00B15A11">
            <w:pPr>
              <w:pStyle w:val="TAL"/>
              <w:rPr>
                <w:lang w:eastAsia="ko-KR"/>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F82096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B04575" w14:textId="77777777" w:rsidR="00B15A11" w:rsidRPr="002E56B9" w:rsidRDefault="00B15A11" w:rsidP="00B15A11">
            <w:pPr>
              <w:pStyle w:val="TAL"/>
            </w:pPr>
          </w:p>
        </w:tc>
      </w:tr>
      <w:tr w:rsidR="00B15A11" w:rsidRPr="002E56B9" w14:paraId="2D465DE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9714F5E" w14:textId="77777777" w:rsidR="00B15A11" w:rsidRPr="002E56B9" w:rsidRDefault="00B15A11" w:rsidP="00B15A11">
            <w:pPr>
              <w:pStyle w:val="TAL"/>
            </w:pPr>
            <w:r w:rsidRPr="002E56B9">
              <w:rPr>
                <w:rFonts w:cs="Arial"/>
              </w:rPr>
              <w:lastRenderedPageBreak/>
              <w:t>5.2.2.2.4_1</w:t>
            </w:r>
          </w:p>
        </w:tc>
        <w:tc>
          <w:tcPr>
            <w:tcW w:w="4513" w:type="dxa"/>
            <w:tcBorders>
              <w:top w:val="single" w:sz="4" w:space="0" w:color="auto"/>
              <w:left w:val="single" w:sz="4" w:space="0" w:color="auto"/>
              <w:bottom w:val="single" w:sz="4" w:space="0" w:color="auto"/>
              <w:right w:val="single" w:sz="4" w:space="0" w:color="auto"/>
            </w:tcBorders>
            <w:hideMark/>
          </w:tcPr>
          <w:p w14:paraId="4AFE92A7" w14:textId="77777777" w:rsidR="00B15A11" w:rsidRPr="002E56B9" w:rsidRDefault="00B15A11" w:rsidP="00B15A11">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B15A11" w:rsidRPr="002E56B9" w:rsidRDefault="00B15A11" w:rsidP="00B15A11">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B15A11" w:rsidRPr="002E56B9" w:rsidRDefault="00B15A11" w:rsidP="00B15A11">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2006C657" w14:textId="77777777" w:rsidR="00B15A11" w:rsidRPr="002E56B9" w:rsidRDefault="00B15A11" w:rsidP="00B15A11">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F3C3CF" w14:textId="77777777" w:rsidR="00B15A11" w:rsidRPr="002E56B9" w:rsidRDefault="00B15A11" w:rsidP="00B15A11">
            <w:pPr>
              <w:pStyle w:val="TAL"/>
              <w:rPr>
                <w:rFonts w:eastAsia="SimSun"/>
                <w:lang w:eastAsia="zh-CN"/>
              </w:rPr>
            </w:pPr>
            <w:r w:rsidRPr="002E56B9">
              <w:rPr>
                <w:rFonts w:cs="Arial"/>
                <w:lang w:eastAsia="zh-CN"/>
              </w:rPr>
              <w:t>D019</w:t>
            </w:r>
          </w:p>
        </w:tc>
        <w:tc>
          <w:tcPr>
            <w:tcW w:w="1982" w:type="dxa"/>
            <w:tcBorders>
              <w:top w:val="single" w:sz="4" w:space="0" w:color="auto"/>
              <w:left w:val="single" w:sz="4" w:space="0" w:color="auto"/>
              <w:bottom w:val="single" w:sz="4" w:space="0" w:color="auto"/>
              <w:right w:val="single" w:sz="4" w:space="0" w:color="auto"/>
            </w:tcBorders>
          </w:tcPr>
          <w:p w14:paraId="28ABABA0" w14:textId="77777777" w:rsidR="00B15A11" w:rsidRPr="002E56B9" w:rsidRDefault="00B15A11" w:rsidP="00B15A11">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CE3E148" w14:textId="208F6289" w:rsidR="00B15A11" w:rsidRPr="002E56B9" w:rsidRDefault="00B15A11" w:rsidP="00B15A11">
            <w:pPr>
              <w:pStyle w:val="TAL"/>
            </w:pPr>
            <w:r>
              <w:t xml:space="preserve">Subtest 1-2: </w:t>
            </w:r>
            <w:r w:rsidR="002F1D4E">
              <w:t>F022</w:t>
            </w:r>
          </w:p>
        </w:tc>
      </w:tr>
      <w:tr w:rsidR="00B15A11" w:rsidRPr="002E56B9" w14:paraId="061459B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F8E0D9B" w14:textId="77777777" w:rsidR="00B15A11" w:rsidRPr="002E56B9" w:rsidRDefault="00B15A11" w:rsidP="00B15A11">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07AD0293" w14:textId="77777777" w:rsidR="00B15A11" w:rsidRPr="002E56B9" w:rsidRDefault="00B15A11" w:rsidP="00B15A11">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B15A11" w:rsidRPr="002E56B9" w:rsidRDefault="00B15A11" w:rsidP="00B15A11">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0AB04DEB" w14:textId="77777777" w:rsidR="00B15A11" w:rsidRPr="002E56B9" w:rsidRDefault="00B15A11" w:rsidP="00B15A1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A9EAD1"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9A2217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EB1F15" w14:textId="77777777" w:rsidR="00B15A11" w:rsidRPr="002E56B9" w:rsidRDefault="00B15A11" w:rsidP="00B15A11">
            <w:pPr>
              <w:pStyle w:val="TAL"/>
            </w:pPr>
          </w:p>
        </w:tc>
      </w:tr>
      <w:tr w:rsidR="00B15A11" w:rsidRPr="002E56B9" w14:paraId="1F288A9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5C1DF40" w14:textId="77777777" w:rsidR="00B15A11" w:rsidRPr="002E56B9" w:rsidRDefault="00B15A11" w:rsidP="00B15A11">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099E6F13" w14:textId="77777777" w:rsidR="00B15A11" w:rsidRPr="002E56B9" w:rsidRDefault="00B15A11" w:rsidP="00B15A1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B15A11" w:rsidRPr="002E56B9" w:rsidRDefault="00B15A11" w:rsidP="00B15A11">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36F37A77" w14:textId="77777777" w:rsidR="00B15A11" w:rsidRPr="002E56B9" w:rsidRDefault="00B15A11" w:rsidP="00B15A1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ADF8C1" w14:textId="77777777" w:rsidR="00B15A11" w:rsidRPr="002E56B9" w:rsidRDefault="00B15A11" w:rsidP="00B15A11">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E2CCF9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23C425" w14:textId="77777777" w:rsidR="00B15A11" w:rsidRPr="002E56B9" w:rsidRDefault="00B15A11" w:rsidP="00B15A11">
            <w:pPr>
              <w:pStyle w:val="TAL"/>
            </w:pPr>
          </w:p>
        </w:tc>
      </w:tr>
      <w:tr w:rsidR="00B15A11" w:rsidRPr="002E56B9" w14:paraId="7767D37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159CA2C" w14:textId="77777777" w:rsidR="00B15A11" w:rsidRPr="002E56B9" w:rsidRDefault="00B15A11" w:rsidP="00B15A11">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1CADFBD6" w14:textId="77777777" w:rsidR="00B15A11" w:rsidRPr="002E56B9" w:rsidRDefault="00B15A11" w:rsidP="00B15A11">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B15A11" w:rsidRPr="002E56B9" w:rsidRDefault="00B15A11" w:rsidP="00B15A11">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7D6DECE3" w14:textId="77777777" w:rsidR="00B15A11" w:rsidRPr="002E56B9" w:rsidRDefault="00B15A11" w:rsidP="00B15A11">
            <w:pPr>
              <w:pStyle w:val="TAL"/>
              <w:rPr>
                <w:lang w:eastAsia="zh-CN"/>
              </w:rPr>
            </w:pPr>
            <w:r w:rsidRPr="002E56B9">
              <w:rPr>
                <w:lang w:eastAsia="zh-CN"/>
              </w:rPr>
              <w:t>UEs supporting 5GS TDD FR1 and PDSCH processing capability 2 and PDSCH mapping type B,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25B234"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A326AE8"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B3BFD0D" w14:textId="77777777" w:rsidR="00B15A11" w:rsidRPr="002E56B9" w:rsidRDefault="00B15A11" w:rsidP="00B15A11">
            <w:pPr>
              <w:pStyle w:val="TAL"/>
            </w:pPr>
          </w:p>
        </w:tc>
      </w:tr>
      <w:tr w:rsidR="00B15A11" w:rsidRPr="002E56B9" w14:paraId="6663101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5281388" w14:textId="77777777" w:rsidR="00B15A11" w:rsidRPr="002E56B9" w:rsidRDefault="00B15A11" w:rsidP="00B15A11">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4D823520" w14:textId="77777777" w:rsidR="00B15A11" w:rsidRPr="002E56B9" w:rsidRDefault="00B15A11" w:rsidP="00B15A1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B15A11" w:rsidRPr="002E56B9" w:rsidRDefault="00B15A11" w:rsidP="00B15A11">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18511ED" w14:textId="77777777" w:rsidR="00B15A11" w:rsidRPr="002E56B9" w:rsidRDefault="00B15A11" w:rsidP="00B15A11">
            <w:pPr>
              <w:pStyle w:val="TAL"/>
              <w:rPr>
                <w:lang w:eastAsia="zh-CN"/>
              </w:rPr>
            </w:pPr>
            <w:r w:rsidRPr="002E56B9">
              <w:rPr>
                <w:lang w:eastAsia="zh-TW"/>
              </w:rPr>
              <w:t>UEs supporting 5GS TDD FR1 and PDSCH pre-emption indication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D9E1F" w14:textId="77777777" w:rsidR="00B15A11" w:rsidRPr="002E56B9" w:rsidRDefault="00B15A11" w:rsidP="00B15A11">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3A77C9D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869732" w14:textId="77777777" w:rsidR="00B15A11" w:rsidRPr="002E56B9" w:rsidRDefault="00B15A11" w:rsidP="00B15A11">
            <w:pPr>
              <w:pStyle w:val="TAL"/>
            </w:pPr>
          </w:p>
        </w:tc>
      </w:tr>
      <w:tr w:rsidR="00B15A11" w:rsidRPr="002E56B9" w14:paraId="49EA29E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16CFB4E"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4CF1949C" w14:textId="77777777" w:rsidR="00B15A11" w:rsidRPr="002E56B9" w:rsidRDefault="00B15A11" w:rsidP="00B15A1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B15A11" w:rsidRPr="002E56B9" w:rsidRDefault="00B15A11" w:rsidP="00B15A1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3E6EAE5"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F0A821" w14:textId="77777777" w:rsidR="00B15A11" w:rsidRPr="002E56B9" w:rsidRDefault="00B15A11" w:rsidP="00B15A1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036EBA35" w14:textId="77777777" w:rsidR="00B15A11" w:rsidRPr="002E56B9" w:rsidRDefault="00B15A11" w:rsidP="00B15A11">
            <w:pPr>
              <w:keepNext/>
              <w:keepLines/>
              <w:spacing w:after="0"/>
              <w:rPr>
                <w:rFonts w:ascii="Arial" w:hAnsi="Arial"/>
                <w:sz w:val="18"/>
                <w:lang w:eastAsia="zh-CN"/>
              </w:rPr>
            </w:pPr>
          </w:p>
        </w:tc>
      </w:tr>
      <w:tr w:rsidR="00B15A11" w:rsidRPr="002E56B9" w14:paraId="6B7460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56EBB9"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1C9DD966" w14:textId="77777777" w:rsidR="00B15A11" w:rsidRPr="002E56B9" w:rsidRDefault="00B15A11" w:rsidP="00B15A1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B15A11" w:rsidRPr="002E56B9" w:rsidRDefault="00B15A11" w:rsidP="00B15A1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1D2D4320"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74F618" w14:textId="77777777" w:rsidR="00B15A11" w:rsidRPr="002E56B9" w:rsidRDefault="00B15A11" w:rsidP="00B15A11">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E11DDE5" w14:textId="77777777" w:rsidR="00B15A11" w:rsidRPr="002E56B9" w:rsidRDefault="00B15A11" w:rsidP="00B15A1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E7A78AC" w14:textId="77777777" w:rsidR="00B15A11" w:rsidRPr="002E56B9" w:rsidRDefault="00B15A11" w:rsidP="00B15A11">
            <w:pPr>
              <w:keepNext/>
              <w:keepLines/>
              <w:spacing w:after="0"/>
              <w:rPr>
                <w:rFonts w:ascii="Arial" w:hAnsi="Arial"/>
                <w:sz w:val="18"/>
                <w:lang w:eastAsia="zh-CN"/>
              </w:rPr>
            </w:pPr>
          </w:p>
        </w:tc>
      </w:tr>
      <w:tr w:rsidR="00B15A11" w:rsidRPr="002E56B9" w14:paraId="583FCCB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A93460" w14:textId="77777777" w:rsidR="00B15A11" w:rsidRPr="002E56B9" w:rsidRDefault="00B15A11" w:rsidP="00B15A11">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784B2C66" w14:textId="77777777" w:rsidR="00B15A11" w:rsidRPr="002E56B9" w:rsidRDefault="00B15A11" w:rsidP="00B15A11">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B15A11" w:rsidRPr="002E56B9" w:rsidRDefault="00B15A11" w:rsidP="00B15A11">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6E8F769F" w14:textId="77777777" w:rsidR="00B15A11" w:rsidRPr="002E56B9" w:rsidRDefault="00B15A11" w:rsidP="00B15A1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69665"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D84521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4D4AEA" w14:textId="77777777" w:rsidR="00B15A11" w:rsidRPr="002E56B9" w:rsidRDefault="00B15A11" w:rsidP="00B15A11">
            <w:pPr>
              <w:pStyle w:val="TAL"/>
            </w:pPr>
          </w:p>
        </w:tc>
      </w:tr>
      <w:tr w:rsidR="00B15A11" w:rsidRPr="002E56B9" w14:paraId="310E1F7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29CB2C4" w14:textId="77777777" w:rsidR="00B15A11" w:rsidRPr="002E56B9" w:rsidRDefault="00B15A11" w:rsidP="00B15A11">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7082C478" w14:textId="77777777" w:rsidR="00B15A11" w:rsidRPr="002E56B9" w:rsidRDefault="00B15A11" w:rsidP="00B15A11">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B15A11" w:rsidRPr="002E56B9" w:rsidRDefault="00B15A11" w:rsidP="00B15A11">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E932FD4" w14:textId="77777777" w:rsidR="00B15A11" w:rsidRPr="002E56B9" w:rsidRDefault="00B15A11" w:rsidP="00B15A1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9EACE8"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55C38C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DFA940B" w14:textId="77777777" w:rsidR="00B15A11" w:rsidRPr="002E56B9" w:rsidRDefault="00B15A11" w:rsidP="00B15A11">
            <w:pPr>
              <w:pStyle w:val="TAL"/>
            </w:pPr>
          </w:p>
        </w:tc>
      </w:tr>
      <w:tr w:rsidR="00B15A11" w:rsidRPr="002E56B9" w14:paraId="1BA4219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5DB1924" w14:textId="77777777" w:rsidR="00B15A11" w:rsidRPr="002E56B9" w:rsidRDefault="00B15A11" w:rsidP="00B15A11">
            <w:pPr>
              <w:pStyle w:val="TAL"/>
            </w:pPr>
            <w:r w:rsidRPr="002E56B9">
              <w:lastRenderedPageBreak/>
              <w:t>5.2.2.2.13_1</w:t>
            </w:r>
          </w:p>
        </w:tc>
        <w:tc>
          <w:tcPr>
            <w:tcW w:w="4513" w:type="dxa"/>
            <w:tcBorders>
              <w:top w:val="single" w:sz="4" w:space="0" w:color="auto"/>
              <w:left w:val="single" w:sz="4" w:space="0" w:color="auto"/>
              <w:bottom w:val="single" w:sz="4" w:space="0" w:color="auto"/>
              <w:right w:val="single" w:sz="4" w:space="0" w:color="auto"/>
            </w:tcBorders>
          </w:tcPr>
          <w:p w14:paraId="416030ED" w14:textId="77777777" w:rsidR="00B15A11" w:rsidRPr="002E56B9" w:rsidRDefault="00B15A11" w:rsidP="00B15A11">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B15A11" w:rsidRPr="002E56B9" w:rsidRDefault="00B15A11" w:rsidP="00B15A11">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09192880" w14:textId="77777777" w:rsidR="00B15A11" w:rsidRPr="002E56B9" w:rsidRDefault="00B15A11" w:rsidP="00B15A1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37D3C"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3582C4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8A6A211" w14:textId="77777777" w:rsidR="00B15A11" w:rsidRPr="002E56B9" w:rsidRDefault="00B15A11" w:rsidP="00B15A11">
            <w:pPr>
              <w:pStyle w:val="TAL"/>
            </w:pPr>
          </w:p>
        </w:tc>
      </w:tr>
      <w:tr w:rsidR="00B15A11" w:rsidRPr="002E56B9" w14:paraId="4E8BE9E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2A99FA3" w14:textId="77777777" w:rsidR="00B15A11" w:rsidRPr="002E56B9" w:rsidRDefault="00B15A11" w:rsidP="00B15A11">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405DD468" w14:textId="77777777" w:rsidR="00B15A11" w:rsidRPr="002E56B9" w:rsidRDefault="00B15A11" w:rsidP="00B15A11">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B15A11" w:rsidRPr="002E56B9" w:rsidRDefault="00B15A11" w:rsidP="00B15A11">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4B6A84FD" w14:textId="77777777" w:rsidR="00B15A11" w:rsidRPr="002E56B9" w:rsidRDefault="00B15A11" w:rsidP="00B15A1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7CC65C"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DD29934" w14:textId="77777777" w:rsidR="00B15A11" w:rsidRPr="002E56B9" w:rsidRDefault="00B15A11" w:rsidP="00B15A11">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34C3B4D" w14:textId="77777777" w:rsidR="00B15A11" w:rsidRPr="00141BB8" w:rsidRDefault="00B15A11" w:rsidP="00B15A11">
            <w:pPr>
              <w:pStyle w:val="TAL"/>
            </w:pPr>
          </w:p>
        </w:tc>
      </w:tr>
      <w:tr w:rsidR="00B15A11" w:rsidRPr="002E56B9" w14:paraId="2819449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989F7A" w14:textId="77777777" w:rsidR="00B15A11" w:rsidRPr="002E56B9" w:rsidRDefault="00B15A11" w:rsidP="00B15A11">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422AE862" w14:textId="77777777" w:rsidR="00B15A11" w:rsidRPr="002E56B9" w:rsidRDefault="00B15A11" w:rsidP="00B15A11">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B15A11" w:rsidRPr="002E56B9" w:rsidRDefault="00B15A11" w:rsidP="00B15A11">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EA8361E" w14:textId="77777777" w:rsidR="00B15A11" w:rsidRPr="002E56B9" w:rsidRDefault="00B15A11" w:rsidP="00B15A11">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B15A11" w:rsidRPr="002E56B9" w:rsidRDefault="00B15A11" w:rsidP="00B15A11">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6D9ED4F"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171DC33" w14:textId="77777777" w:rsidR="00B15A11" w:rsidRPr="002E56B9" w:rsidRDefault="00B15A11" w:rsidP="00B15A11">
            <w:pPr>
              <w:pStyle w:val="TAL"/>
            </w:pPr>
          </w:p>
        </w:tc>
      </w:tr>
      <w:tr w:rsidR="00B15A11" w:rsidRPr="00BB629B" w14:paraId="02934520" w14:textId="77777777" w:rsidTr="00524C94">
        <w:trPr>
          <w:jc w:val="center"/>
        </w:trPr>
        <w:tc>
          <w:tcPr>
            <w:tcW w:w="1186" w:type="dxa"/>
            <w:tcBorders>
              <w:top w:val="single" w:sz="4" w:space="0" w:color="auto"/>
              <w:left w:val="single" w:sz="4" w:space="0" w:color="auto"/>
              <w:bottom w:val="nil"/>
              <w:right w:val="single" w:sz="4" w:space="0" w:color="auto"/>
            </w:tcBorders>
          </w:tcPr>
          <w:p w14:paraId="6C69AB00" w14:textId="77777777" w:rsidR="00B15A11" w:rsidRPr="00524C94" w:rsidRDefault="00B15A11" w:rsidP="00B15A11">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2CD1FDC9" w14:textId="77777777" w:rsidR="00B15A11" w:rsidRPr="00524C94" w:rsidRDefault="00B15A11" w:rsidP="00B15A11">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B15A11" w:rsidRPr="00BB629B" w:rsidRDefault="00B15A11" w:rsidP="00B15A11">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B15A11" w:rsidRPr="00BB629B" w:rsidRDefault="00B15A11" w:rsidP="00B15A11">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5D72713" w14:textId="77777777" w:rsidR="00B15A11" w:rsidRDefault="00B15A11" w:rsidP="00B15A1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02CDC9" w14:textId="77777777" w:rsidR="00B15A11" w:rsidRPr="00BB629B" w:rsidRDefault="00B15A11" w:rsidP="00B15A11">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89D4F3D"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5F5D258" w14:textId="77777777" w:rsidR="00B15A11" w:rsidRPr="00BB629B" w:rsidRDefault="00B15A11" w:rsidP="00B15A11">
            <w:pPr>
              <w:pStyle w:val="TAL"/>
            </w:pPr>
          </w:p>
        </w:tc>
      </w:tr>
      <w:tr w:rsidR="00B15A11" w:rsidRPr="00BB629B" w14:paraId="15EAF560" w14:textId="77777777" w:rsidTr="00524C94">
        <w:trPr>
          <w:jc w:val="center"/>
        </w:trPr>
        <w:tc>
          <w:tcPr>
            <w:tcW w:w="1186" w:type="dxa"/>
            <w:tcBorders>
              <w:top w:val="nil"/>
              <w:left w:val="single" w:sz="4" w:space="0" w:color="auto"/>
              <w:bottom w:val="single" w:sz="4" w:space="0" w:color="auto"/>
              <w:right w:val="single" w:sz="4" w:space="0" w:color="auto"/>
            </w:tcBorders>
          </w:tcPr>
          <w:p w14:paraId="3F9B14B5" w14:textId="77777777" w:rsidR="00B15A11" w:rsidRPr="00B15A11" w:rsidRDefault="00B15A11" w:rsidP="00B15A11">
            <w:pPr>
              <w:pStyle w:val="TAL"/>
              <w:rPr>
                <w:highlight w:val="yellow"/>
              </w:rPr>
            </w:pPr>
          </w:p>
        </w:tc>
        <w:tc>
          <w:tcPr>
            <w:tcW w:w="4513" w:type="dxa"/>
            <w:tcBorders>
              <w:top w:val="nil"/>
              <w:left w:val="single" w:sz="4" w:space="0" w:color="auto"/>
              <w:bottom w:val="single" w:sz="4" w:space="0" w:color="auto"/>
              <w:right w:val="single" w:sz="4" w:space="0" w:color="auto"/>
            </w:tcBorders>
          </w:tcPr>
          <w:p w14:paraId="3B762791" w14:textId="77777777" w:rsidR="00B15A11" w:rsidRPr="00B15A11" w:rsidRDefault="00B15A11" w:rsidP="00B15A1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B15A11" w:rsidRDefault="00B15A11" w:rsidP="00B15A1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B15A11" w:rsidRPr="00BB629B" w:rsidRDefault="00B15A11" w:rsidP="00B15A11">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A3F13F4" w14:textId="35FF7536" w:rsidR="00B15A11" w:rsidRDefault="00B15A11" w:rsidP="00B15A11">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ED694E" w14:textId="2440669F" w:rsidR="00B15A11" w:rsidRPr="00BB629B" w:rsidRDefault="00B15A11" w:rsidP="00B15A11">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EEDC44F"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90BE8C" w14:textId="77777777" w:rsidR="00B15A11" w:rsidRPr="00BB629B" w:rsidRDefault="00B15A11" w:rsidP="00B15A11">
            <w:pPr>
              <w:pStyle w:val="TAL"/>
            </w:pPr>
          </w:p>
        </w:tc>
      </w:tr>
      <w:tr w:rsidR="00B15A11" w:rsidRPr="00BB629B" w14:paraId="1B900AFE" w14:textId="77777777" w:rsidTr="00524C94">
        <w:trPr>
          <w:jc w:val="center"/>
        </w:trPr>
        <w:tc>
          <w:tcPr>
            <w:tcW w:w="1186" w:type="dxa"/>
            <w:tcBorders>
              <w:top w:val="single" w:sz="4" w:space="0" w:color="auto"/>
              <w:left w:val="single" w:sz="4" w:space="0" w:color="auto"/>
              <w:bottom w:val="nil"/>
              <w:right w:val="single" w:sz="4" w:space="0" w:color="auto"/>
            </w:tcBorders>
          </w:tcPr>
          <w:p w14:paraId="66CF9738" w14:textId="77777777" w:rsidR="00B15A11" w:rsidRPr="00524C94" w:rsidRDefault="00B15A11" w:rsidP="00B15A11">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44E91AD5" w14:textId="77777777" w:rsidR="00B15A11" w:rsidRPr="00524C94" w:rsidRDefault="00B15A11" w:rsidP="00B15A11">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B15A11" w:rsidRDefault="00B15A11" w:rsidP="00B15A11">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B15A11" w:rsidRPr="00BB629B" w:rsidRDefault="00B15A11" w:rsidP="00B15A11">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724526A" w14:textId="77777777" w:rsidR="00B15A11" w:rsidRDefault="00B15A11" w:rsidP="00B15A1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7A776F" w14:textId="77777777" w:rsidR="00B15A11" w:rsidRPr="00BB629B" w:rsidRDefault="00B15A11" w:rsidP="00B15A11">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044CFBE"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AE26D83" w14:textId="77777777" w:rsidR="00B15A11" w:rsidRPr="00BB629B" w:rsidRDefault="00B15A11" w:rsidP="00B15A11">
            <w:pPr>
              <w:pStyle w:val="TAL"/>
            </w:pPr>
          </w:p>
        </w:tc>
      </w:tr>
      <w:tr w:rsidR="00B15A11" w:rsidRPr="00BB629B" w14:paraId="513A4C43" w14:textId="77777777" w:rsidTr="00524C94">
        <w:trPr>
          <w:jc w:val="center"/>
        </w:trPr>
        <w:tc>
          <w:tcPr>
            <w:tcW w:w="1186" w:type="dxa"/>
            <w:tcBorders>
              <w:top w:val="nil"/>
              <w:left w:val="single" w:sz="4" w:space="0" w:color="auto"/>
              <w:bottom w:val="single" w:sz="4" w:space="0" w:color="auto"/>
              <w:right w:val="single" w:sz="4" w:space="0" w:color="auto"/>
            </w:tcBorders>
          </w:tcPr>
          <w:p w14:paraId="5DB806AB" w14:textId="77777777" w:rsidR="00B15A11" w:rsidRPr="00B15A11" w:rsidRDefault="00B15A11" w:rsidP="00B15A11">
            <w:pPr>
              <w:pStyle w:val="TAL"/>
              <w:rPr>
                <w:highlight w:val="yellow"/>
              </w:rPr>
            </w:pPr>
          </w:p>
        </w:tc>
        <w:tc>
          <w:tcPr>
            <w:tcW w:w="4513" w:type="dxa"/>
            <w:tcBorders>
              <w:top w:val="nil"/>
              <w:left w:val="single" w:sz="4" w:space="0" w:color="auto"/>
              <w:bottom w:val="single" w:sz="4" w:space="0" w:color="auto"/>
              <w:right w:val="single" w:sz="4" w:space="0" w:color="auto"/>
            </w:tcBorders>
          </w:tcPr>
          <w:p w14:paraId="77E4A4A9" w14:textId="77777777" w:rsidR="00B15A11" w:rsidRPr="00B15A11" w:rsidRDefault="00B15A11" w:rsidP="00B15A1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B15A11" w:rsidRDefault="00B15A11" w:rsidP="00B15A1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B15A11" w:rsidRPr="00BB629B" w:rsidRDefault="00B15A11" w:rsidP="00B15A11">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3786AA3A" w14:textId="53D600B2" w:rsidR="00B15A11" w:rsidRDefault="00B15A11" w:rsidP="00B15A11">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3D383B" w14:textId="53E58EE6" w:rsidR="00B15A11" w:rsidRPr="00BB629B" w:rsidRDefault="00B15A11" w:rsidP="00B15A11">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BA2FC02"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6AACAFE" w14:textId="77777777" w:rsidR="00B15A11" w:rsidRPr="00BB629B" w:rsidRDefault="00B15A11" w:rsidP="00B15A11">
            <w:pPr>
              <w:pStyle w:val="TAL"/>
            </w:pPr>
          </w:p>
        </w:tc>
      </w:tr>
      <w:tr w:rsidR="00B15A11" w:rsidRPr="002E56B9" w14:paraId="54F1971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0261EF" w14:textId="77777777" w:rsidR="00B15A11" w:rsidRPr="002E56B9" w:rsidRDefault="00B15A11" w:rsidP="00B15A11">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7673AF04" w14:textId="77777777" w:rsidR="00B15A11" w:rsidRPr="002E56B9" w:rsidRDefault="00B15A11" w:rsidP="00B15A11">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B15A11" w:rsidRPr="002E56B9" w:rsidRDefault="00B15A11" w:rsidP="00B15A11">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1456093" w14:textId="77777777" w:rsidR="00B15A11" w:rsidRPr="002E56B9" w:rsidRDefault="00B15A11" w:rsidP="00B15A11">
            <w:pPr>
              <w:pStyle w:val="TAL"/>
              <w:rPr>
                <w:lang w:eastAsia="zh-CN"/>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B15A11" w:rsidRPr="002E56B9" w:rsidRDefault="00B15A11" w:rsidP="00B15A11">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BCAF5D5"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45CDB7" w14:textId="60F4476A" w:rsidR="00B15A11" w:rsidRPr="002E56B9" w:rsidRDefault="00B15A11" w:rsidP="00B15A11">
            <w:pPr>
              <w:pStyle w:val="TAL"/>
            </w:pPr>
            <w:r>
              <w:t xml:space="preserve">Subtest 1-2: </w:t>
            </w:r>
            <w:r w:rsidR="002F1D4E">
              <w:t>F023</w:t>
            </w:r>
          </w:p>
        </w:tc>
      </w:tr>
      <w:tr w:rsidR="00B15A11" w:rsidRPr="002E56B9" w14:paraId="7EFC130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33DE3E8" w14:textId="77777777" w:rsidR="00B15A11" w:rsidRPr="002E56B9" w:rsidRDefault="00B15A11" w:rsidP="00B15A11">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085D2EF9" w14:textId="77777777" w:rsidR="00B15A11" w:rsidRPr="002E56B9" w:rsidRDefault="00B15A11" w:rsidP="00B15A11">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B15A11" w:rsidRPr="002E56B9" w:rsidRDefault="00B15A11" w:rsidP="00B15A11">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06E3F350" w14:textId="77777777" w:rsidR="00B15A11" w:rsidRPr="002E56B9" w:rsidRDefault="00B15A11" w:rsidP="00B15A1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FA040C" w14:textId="77777777" w:rsidR="00B15A11" w:rsidRPr="002E56B9" w:rsidRDefault="00B15A11" w:rsidP="00B15A11">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7A4536"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0BDDE0B" w14:textId="77777777" w:rsidR="00B15A11" w:rsidRPr="002E56B9" w:rsidRDefault="00B15A11" w:rsidP="00B15A11">
            <w:pPr>
              <w:pStyle w:val="TAL"/>
            </w:pPr>
          </w:p>
        </w:tc>
      </w:tr>
      <w:tr w:rsidR="00B15A11" w:rsidRPr="002E56B9" w14:paraId="5A39F3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772D4E0" w14:textId="77777777" w:rsidR="00B15A11" w:rsidRPr="002E56B9" w:rsidRDefault="00B15A11" w:rsidP="00B15A11">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7B5D6D6A" w14:textId="77777777" w:rsidR="00B15A11" w:rsidRPr="002E56B9" w:rsidRDefault="00B15A11" w:rsidP="00B15A11">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B15A11" w:rsidRPr="002E56B9" w:rsidRDefault="00B15A11" w:rsidP="00B15A11">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D169A8D" w14:textId="77777777" w:rsidR="00B15A11" w:rsidRPr="002E56B9" w:rsidRDefault="00B15A11" w:rsidP="00B15A1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33DE86" w14:textId="77777777" w:rsidR="00B15A11" w:rsidRPr="002E56B9" w:rsidRDefault="00B15A11" w:rsidP="00B15A11">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BECA992" w14:textId="77777777" w:rsidR="00B15A11" w:rsidRPr="002E56B9" w:rsidRDefault="00B15A11" w:rsidP="00B15A11">
            <w:pPr>
              <w:pStyle w:val="TAL"/>
            </w:pPr>
            <w:r w:rsidRPr="002E56B9">
              <w:t>NOTE 1</w:t>
            </w:r>
          </w:p>
          <w:p w14:paraId="41323FA6" w14:textId="77777777" w:rsidR="00B15A11" w:rsidRPr="002E56B9" w:rsidRDefault="00B15A11" w:rsidP="00B15A1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FC095A7" w14:textId="77777777" w:rsidR="00B15A11" w:rsidRPr="002E56B9" w:rsidRDefault="00B15A11" w:rsidP="00B15A11">
            <w:pPr>
              <w:pStyle w:val="TAL"/>
            </w:pPr>
          </w:p>
        </w:tc>
      </w:tr>
      <w:tr w:rsidR="00B15A11" w:rsidRPr="002E56B9" w14:paraId="48B7196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C2DE2DB" w14:textId="77777777" w:rsidR="00B15A11" w:rsidRPr="002E56B9" w:rsidRDefault="00B15A11" w:rsidP="00B15A11">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0764E10D" w14:textId="77777777" w:rsidR="00B15A11" w:rsidRPr="002E56B9" w:rsidRDefault="00B15A11" w:rsidP="00B15A11">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B15A11" w:rsidRPr="002E56B9" w:rsidRDefault="00B15A11" w:rsidP="00B15A1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B15A11" w:rsidRPr="002E56B9" w:rsidRDefault="00B15A11" w:rsidP="00B15A11">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16E6169" w14:textId="77777777" w:rsidR="00B15A11" w:rsidRPr="002E56B9" w:rsidRDefault="00B15A11" w:rsidP="00B15A11">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B15A11" w:rsidRPr="002E56B9" w:rsidRDefault="00B15A11" w:rsidP="00B15A11">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580CE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3F42835" w14:textId="446A7247" w:rsidR="00B15A11" w:rsidRPr="002E56B9" w:rsidRDefault="00B15A11" w:rsidP="00B15A11">
            <w:pPr>
              <w:pStyle w:val="TAL"/>
            </w:pPr>
            <w:r>
              <w:t xml:space="preserve">Subtest 1-3: </w:t>
            </w:r>
            <w:r w:rsidR="002F1D4E">
              <w:t>F023</w:t>
            </w:r>
          </w:p>
        </w:tc>
      </w:tr>
      <w:tr w:rsidR="00B15A11" w:rsidRPr="002E56B9" w14:paraId="69E321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35634F9" w14:textId="77777777" w:rsidR="00B15A11" w:rsidRPr="002E56B9" w:rsidRDefault="00B15A11" w:rsidP="00B15A11">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0D3B02E9" w14:textId="77777777" w:rsidR="00B15A11" w:rsidRPr="002E56B9" w:rsidRDefault="00B15A11" w:rsidP="00B15A11">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B15A11" w:rsidRPr="002E56B9" w:rsidRDefault="00B15A11" w:rsidP="00B15A1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B15A11" w:rsidRPr="002E56B9" w:rsidRDefault="00B15A11" w:rsidP="00B15A11">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44444"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B15A11" w:rsidRPr="002E56B9" w:rsidRDefault="00B15A11" w:rsidP="00B15A11">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78479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B5F1630" w14:textId="77777777" w:rsidR="00B15A11" w:rsidRPr="002E56B9" w:rsidRDefault="00B15A11" w:rsidP="00B15A11">
            <w:pPr>
              <w:pStyle w:val="TAL"/>
            </w:pPr>
          </w:p>
        </w:tc>
      </w:tr>
      <w:tr w:rsidR="00B15A11" w:rsidRPr="002E56B9" w14:paraId="07CBFCE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98287F4" w14:textId="77777777" w:rsidR="00B15A11" w:rsidRPr="002E56B9" w:rsidRDefault="00B15A11" w:rsidP="00B15A11">
            <w:pPr>
              <w:pStyle w:val="TAL"/>
              <w:rPr>
                <w:lang w:eastAsia="zh-CN"/>
              </w:rPr>
            </w:pPr>
            <w:r w:rsidRPr="002E56B9">
              <w:lastRenderedPageBreak/>
              <w:t>5.2.3.1.1_4</w:t>
            </w:r>
          </w:p>
        </w:tc>
        <w:tc>
          <w:tcPr>
            <w:tcW w:w="4513" w:type="dxa"/>
            <w:tcBorders>
              <w:top w:val="single" w:sz="4" w:space="0" w:color="auto"/>
              <w:left w:val="single" w:sz="4" w:space="0" w:color="auto"/>
              <w:bottom w:val="single" w:sz="4" w:space="0" w:color="auto"/>
              <w:right w:val="single" w:sz="4" w:space="0" w:color="auto"/>
            </w:tcBorders>
            <w:hideMark/>
          </w:tcPr>
          <w:p w14:paraId="2FA67FD2" w14:textId="77777777" w:rsidR="00B15A11" w:rsidRPr="002E56B9" w:rsidRDefault="00B15A11" w:rsidP="00B15A11">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B15A11" w:rsidRPr="002E56B9" w:rsidRDefault="00B15A11" w:rsidP="00B15A1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B15A11" w:rsidRPr="002E56B9" w:rsidRDefault="00B15A11" w:rsidP="00B15A11">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2FB9DAFC"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B15A11" w:rsidRPr="002E56B9" w:rsidRDefault="00B15A11" w:rsidP="00B15A11">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4771CF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9F0692" w14:textId="77777777" w:rsidR="00B15A11" w:rsidRPr="002E56B9" w:rsidRDefault="00B15A11" w:rsidP="00B15A11">
            <w:pPr>
              <w:pStyle w:val="TAL"/>
            </w:pPr>
          </w:p>
        </w:tc>
      </w:tr>
      <w:tr w:rsidR="00B15A11" w:rsidRPr="002E56B9" w14:paraId="6957B11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B14F08" w14:textId="77777777" w:rsidR="00B15A11" w:rsidRPr="002E56B9" w:rsidRDefault="00B15A11" w:rsidP="00B15A11">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2831B316" w14:textId="77777777" w:rsidR="00B15A11" w:rsidRPr="002E56B9" w:rsidRDefault="00B15A11" w:rsidP="00B15A11">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B15A11" w:rsidRPr="002E56B9" w:rsidRDefault="00B15A11" w:rsidP="00B15A11">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4DFF4010"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A91A4"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60217CC" w14:textId="77777777" w:rsidR="00B15A11" w:rsidRPr="002E56B9" w:rsidRDefault="00B15A11" w:rsidP="00B15A11">
            <w:pPr>
              <w:pStyle w:val="TAL"/>
            </w:pPr>
          </w:p>
        </w:tc>
      </w:tr>
      <w:tr w:rsidR="00B15A11" w:rsidRPr="002E56B9" w14:paraId="718782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430CFB6" w14:textId="77777777" w:rsidR="00B15A11" w:rsidRPr="002E56B9" w:rsidRDefault="00B15A11" w:rsidP="00B15A11">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3F9D6098" w14:textId="77777777" w:rsidR="00B15A11" w:rsidRPr="002E56B9" w:rsidRDefault="00B15A11" w:rsidP="00B15A11">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B15A11" w:rsidRPr="002E56B9" w:rsidRDefault="00B15A11" w:rsidP="00B15A1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B15A11" w:rsidRPr="002E56B9" w:rsidRDefault="00B15A11" w:rsidP="00B15A11">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13F474A"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B2755C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F134695" w14:textId="77777777" w:rsidR="00B15A11" w:rsidRPr="002E56B9" w:rsidRDefault="00B15A11" w:rsidP="00B15A11">
            <w:pPr>
              <w:pStyle w:val="TAL"/>
            </w:pPr>
          </w:p>
        </w:tc>
      </w:tr>
      <w:tr w:rsidR="00B15A11" w:rsidRPr="002E56B9" w14:paraId="64AE0D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6B735F5" w14:textId="77777777" w:rsidR="00B15A11" w:rsidRPr="002E56B9" w:rsidRDefault="00B15A11" w:rsidP="00B15A11">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6D9DF31C" w14:textId="77777777" w:rsidR="00B15A11" w:rsidRPr="002E56B9" w:rsidRDefault="00B15A11" w:rsidP="00B15A11">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B15A11" w:rsidRPr="002E56B9" w:rsidRDefault="00B15A11" w:rsidP="00B15A1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B15A11" w:rsidRPr="002E56B9" w:rsidRDefault="00B15A11" w:rsidP="00B15A11">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1DF789D"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B15A11" w:rsidRPr="002E56B9" w:rsidRDefault="00B15A11" w:rsidP="00B15A11">
            <w:pPr>
              <w:pStyle w:val="TAL"/>
              <w:rPr>
                <w:rFonts w:eastAsia="SimSun"/>
                <w:lang w:eastAsia="zh-CN"/>
              </w:rPr>
            </w:pPr>
            <w:r w:rsidRPr="002E56B9">
              <w:rPr>
                <w:rFonts w:eastAsia="SimSun"/>
                <w:lang w:eastAsia="zh-CN"/>
              </w:rPr>
              <w:t>D008</w:t>
            </w:r>
          </w:p>
          <w:p w14:paraId="52B0CBBF" w14:textId="77777777" w:rsidR="00B15A11" w:rsidRPr="002E56B9" w:rsidRDefault="00B15A11" w:rsidP="00B15A11">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6385500D"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C5CF19F" w14:textId="77777777" w:rsidR="00B15A11" w:rsidRPr="002E56B9" w:rsidRDefault="00B15A11" w:rsidP="00B15A11">
            <w:pPr>
              <w:pStyle w:val="TAL"/>
            </w:pPr>
          </w:p>
        </w:tc>
      </w:tr>
      <w:tr w:rsidR="00B15A11" w:rsidRPr="002E56B9" w14:paraId="078BC50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44E4537" w14:textId="77777777" w:rsidR="00B15A11" w:rsidRPr="002E56B9" w:rsidRDefault="00B15A11" w:rsidP="00B15A11">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9C21364" w14:textId="77777777" w:rsidR="00B15A11" w:rsidRPr="002E56B9" w:rsidRDefault="00B15A11" w:rsidP="00B15A11">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B15A11" w:rsidRPr="002E56B9" w:rsidRDefault="00B15A11" w:rsidP="00B15A1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B15A11" w:rsidRPr="002E56B9" w:rsidRDefault="00B15A11" w:rsidP="00B15A11">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44B07DB6" w14:textId="77777777" w:rsidR="00B15A11" w:rsidRPr="002E56B9" w:rsidRDefault="00B15A11" w:rsidP="00B15A11">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w:t>
            </w:r>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98F7EA" w14:textId="77777777" w:rsidR="00B15A11" w:rsidRPr="002E56B9" w:rsidRDefault="00B15A11" w:rsidP="00B15A11">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96BCC5D" w14:textId="5DDD4F46" w:rsidR="00B15A11" w:rsidRPr="002E56B9" w:rsidRDefault="00B15A11" w:rsidP="00B15A11">
            <w:pPr>
              <w:pStyle w:val="TAL"/>
            </w:pPr>
            <w:r>
              <w:t xml:space="preserve">Subtest 1-2: </w:t>
            </w:r>
            <w:r w:rsidR="002F1D4E">
              <w:t>F022</w:t>
            </w:r>
          </w:p>
        </w:tc>
      </w:tr>
      <w:tr w:rsidR="00B15A11" w:rsidRPr="002E56B9" w14:paraId="3528010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812950E" w14:textId="77777777" w:rsidR="00B15A11" w:rsidRPr="002E56B9" w:rsidRDefault="00B15A11" w:rsidP="00B15A11">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1BED0910" w14:textId="77777777" w:rsidR="00B15A11" w:rsidRPr="002E56B9" w:rsidRDefault="00B15A11" w:rsidP="00B15A11">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B15A11" w:rsidRPr="002E56B9" w:rsidRDefault="00B15A11" w:rsidP="00B15A11">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37D59D4" w14:textId="77777777" w:rsidR="00B15A11" w:rsidRPr="002E56B9" w:rsidRDefault="00B15A11" w:rsidP="00B15A11">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8A38DF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58AB3FF" w14:textId="77777777" w:rsidR="00B15A11" w:rsidRPr="002E56B9" w:rsidRDefault="00B15A11" w:rsidP="00B15A11">
            <w:pPr>
              <w:pStyle w:val="TAL"/>
            </w:pPr>
          </w:p>
        </w:tc>
      </w:tr>
      <w:tr w:rsidR="00B15A11" w:rsidRPr="002E56B9" w14:paraId="39653D0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BB1BCA" w14:textId="77777777" w:rsidR="00B15A11" w:rsidRPr="002E56B9" w:rsidRDefault="00B15A11" w:rsidP="00B15A11">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5725F676" w14:textId="77777777" w:rsidR="00B15A11" w:rsidRPr="002E56B9" w:rsidRDefault="00B15A11" w:rsidP="00B15A1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B15A11" w:rsidRPr="002E56B9" w:rsidRDefault="00B15A11" w:rsidP="00B15A11">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1BCCE105" w14:textId="77777777" w:rsidR="00B15A11" w:rsidRPr="002E56B9" w:rsidRDefault="00B15A11" w:rsidP="00B15A1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B15A11" w:rsidRPr="002E56B9" w:rsidRDefault="00B15A11" w:rsidP="00B15A11">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61FDB3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F2A0095" w14:textId="77777777" w:rsidR="00B15A11" w:rsidRPr="002E56B9" w:rsidRDefault="00B15A11" w:rsidP="00B15A11">
            <w:pPr>
              <w:pStyle w:val="TAL"/>
            </w:pPr>
          </w:p>
        </w:tc>
      </w:tr>
      <w:tr w:rsidR="00B15A11" w:rsidRPr="002E56B9" w14:paraId="113612C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E31AC5" w14:textId="77777777" w:rsidR="00B15A11" w:rsidRPr="002E56B9" w:rsidRDefault="00B15A11" w:rsidP="00B15A11">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286E09D" w14:textId="77777777" w:rsidR="00B15A11" w:rsidRPr="002E56B9" w:rsidRDefault="00B15A11" w:rsidP="00B15A11">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B15A11" w:rsidRPr="002E56B9" w:rsidRDefault="00B15A11" w:rsidP="00B15A11">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3930FF93" w14:textId="77777777" w:rsidR="00B15A11" w:rsidRPr="002E56B9" w:rsidRDefault="00B15A11" w:rsidP="00B15A11">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8FCEF0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A6AE092" w14:textId="77777777" w:rsidR="00B15A11" w:rsidRPr="002E56B9" w:rsidRDefault="00B15A11" w:rsidP="00B15A11">
            <w:pPr>
              <w:pStyle w:val="TAL"/>
            </w:pPr>
          </w:p>
        </w:tc>
      </w:tr>
      <w:tr w:rsidR="00B15A11" w:rsidRPr="002E56B9" w:rsidDel="00E230AE" w14:paraId="7E2FC93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27B8960" w14:textId="77777777" w:rsidR="00B15A11" w:rsidRPr="002E56B9" w:rsidRDefault="00B15A11" w:rsidP="00B15A11">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38521858" w14:textId="77777777" w:rsidR="00B15A11" w:rsidRPr="002E56B9" w:rsidRDefault="00B15A11" w:rsidP="00B15A11">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B15A11" w:rsidRPr="002E56B9" w:rsidRDefault="00B15A11" w:rsidP="00B15A11">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62F9D968" w14:textId="77777777" w:rsidR="00B15A11" w:rsidRPr="002E56B9" w:rsidRDefault="00B15A11" w:rsidP="00B15A1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B15A11" w:rsidRPr="002E56B9" w:rsidRDefault="00B15A11" w:rsidP="00B15A11">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48EDD2B" w14:textId="77777777" w:rsidR="00B15A11" w:rsidRPr="002E56B9" w:rsidDel="00E230AE"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7C791C3" w14:textId="77777777" w:rsidR="00B15A11" w:rsidRPr="002E56B9" w:rsidDel="00E230AE" w:rsidRDefault="00B15A11" w:rsidP="00B15A11">
            <w:pPr>
              <w:pStyle w:val="TAL"/>
              <w:rPr>
                <w:lang w:eastAsia="zh-CN"/>
              </w:rPr>
            </w:pPr>
          </w:p>
        </w:tc>
      </w:tr>
      <w:tr w:rsidR="00B15A11" w:rsidRPr="002E56B9" w14:paraId="775259E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A465776" w14:textId="77777777" w:rsidR="00B15A11" w:rsidRPr="002E56B9" w:rsidRDefault="00B15A11" w:rsidP="00B15A11">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47960AAE" w14:textId="77777777" w:rsidR="00B15A11" w:rsidRPr="002E56B9" w:rsidRDefault="00B15A11" w:rsidP="00B15A1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B15A11" w:rsidRPr="002E56B9" w:rsidRDefault="00B15A11" w:rsidP="00B15A11">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B15A11" w:rsidRPr="002E56B9" w:rsidRDefault="00B15A11" w:rsidP="00B15A11">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249FB26A" w14:textId="77777777" w:rsidR="00B15A11" w:rsidRPr="002E56B9" w:rsidRDefault="00B15A11" w:rsidP="00B15A1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B15A11" w:rsidRPr="002E56B9" w:rsidRDefault="00B15A11" w:rsidP="00B15A11">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A2EA4D2" w14:textId="77777777" w:rsidR="00B15A11" w:rsidRPr="002E56B9"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A75E155" w14:textId="77777777" w:rsidR="00B15A11" w:rsidRPr="002E56B9" w:rsidRDefault="00B15A11" w:rsidP="00B15A11">
            <w:pPr>
              <w:pStyle w:val="TAL"/>
              <w:rPr>
                <w:lang w:eastAsia="zh-CN"/>
              </w:rPr>
            </w:pPr>
          </w:p>
        </w:tc>
      </w:tr>
      <w:tr w:rsidR="00B15A11" w:rsidRPr="002E56B9" w14:paraId="19416DF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5120C8" w14:textId="77777777" w:rsidR="00B15A11" w:rsidRPr="002E56B9" w:rsidRDefault="00B15A11" w:rsidP="00B15A11">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1C637558" w14:textId="77777777" w:rsidR="00B15A11" w:rsidRPr="002E56B9" w:rsidRDefault="00B15A11" w:rsidP="00B15A1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B15A11" w:rsidRPr="002E56B9" w:rsidRDefault="00B15A11" w:rsidP="00B15A1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77777777" w:rsidR="00B15A11" w:rsidRPr="002E56B9" w:rsidRDefault="00B15A11" w:rsidP="00B15A11">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659297C9" w14:textId="77777777" w:rsidR="00B15A11" w:rsidRPr="002E56B9" w:rsidRDefault="00B15A11" w:rsidP="00B15A1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B15A11" w:rsidRPr="002E56B9" w:rsidRDefault="00B15A11" w:rsidP="00B15A11">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E022705"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39FEC85" w14:textId="77777777" w:rsidR="00B15A11" w:rsidRPr="002E56B9" w:rsidRDefault="00B15A11" w:rsidP="00B15A11">
            <w:pPr>
              <w:pStyle w:val="TAL"/>
            </w:pPr>
          </w:p>
        </w:tc>
      </w:tr>
      <w:tr w:rsidR="00B15A11" w:rsidRPr="002E56B9" w14:paraId="1AD7DEA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E24EA7B" w14:textId="77777777" w:rsidR="00B15A11" w:rsidRPr="002E56B9" w:rsidRDefault="00B15A11" w:rsidP="00B15A11">
            <w:pPr>
              <w:pStyle w:val="TAL"/>
            </w:pPr>
            <w:r w:rsidRPr="002E56B9">
              <w:lastRenderedPageBreak/>
              <w:t>5.2.3.1.11_1</w:t>
            </w:r>
          </w:p>
        </w:tc>
        <w:tc>
          <w:tcPr>
            <w:tcW w:w="4513" w:type="dxa"/>
            <w:tcBorders>
              <w:top w:val="single" w:sz="4" w:space="0" w:color="auto"/>
              <w:left w:val="single" w:sz="4" w:space="0" w:color="auto"/>
              <w:bottom w:val="single" w:sz="4" w:space="0" w:color="auto"/>
              <w:right w:val="single" w:sz="4" w:space="0" w:color="auto"/>
            </w:tcBorders>
            <w:hideMark/>
          </w:tcPr>
          <w:p w14:paraId="694468A4" w14:textId="77777777" w:rsidR="00B15A11" w:rsidRPr="002E56B9" w:rsidRDefault="00B15A11" w:rsidP="00B15A11">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B15A11" w:rsidRPr="002E56B9" w:rsidRDefault="00B15A11" w:rsidP="00B15A11">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0F49BBA0" w14:textId="77777777" w:rsidR="00B15A11" w:rsidRPr="002E56B9" w:rsidRDefault="00B15A11" w:rsidP="00B15A1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E510F0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6BA7999" w14:textId="77777777" w:rsidR="00B15A11" w:rsidRPr="002E56B9" w:rsidRDefault="00B15A11" w:rsidP="00B15A11">
            <w:pPr>
              <w:pStyle w:val="TAL"/>
            </w:pPr>
          </w:p>
        </w:tc>
      </w:tr>
      <w:tr w:rsidR="00B15A11" w:rsidRPr="002E56B9" w14:paraId="5A597AA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685F1CD" w14:textId="77777777" w:rsidR="00B15A11" w:rsidRPr="002E56B9" w:rsidRDefault="00B15A11" w:rsidP="00B15A11">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3B9A41B4" w14:textId="77777777" w:rsidR="00B15A11" w:rsidRPr="002E56B9" w:rsidRDefault="00B15A11" w:rsidP="00B15A11">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B15A11" w:rsidRPr="002E56B9" w:rsidRDefault="00B15A11" w:rsidP="00B15A11">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16A253B" w14:textId="77777777" w:rsidR="00B15A11" w:rsidRPr="002E56B9" w:rsidRDefault="00B15A11" w:rsidP="00B15A1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1C3A82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A159DF4" w14:textId="77777777" w:rsidR="00B15A11" w:rsidRPr="002E56B9" w:rsidRDefault="00B15A11" w:rsidP="00B15A11">
            <w:pPr>
              <w:pStyle w:val="TAL"/>
            </w:pPr>
          </w:p>
        </w:tc>
      </w:tr>
      <w:tr w:rsidR="00B15A11" w:rsidRPr="002E56B9" w14:paraId="50526D7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5C3FAF1" w14:textId="77777777" w:rsidR="00B15A11" w:rsidRPr="002E56B9" w:rsidRDefault="00B15A11" w:rsidP="00B15A11">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A7EBCF4" w14:textId="77777777" w:rsidR="00B15A11" w:rsidRPr="002E56B9" w:rsidRDefault="00B15A11" w:rsidP="00B15A11">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B15A11" w:rsidRPr="002E56B9" w:rsidRDefault="00B15A11" w:rsidP="00B15A11">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11ED48E6" w14:textId="77777777" w:rsidR="00B15A11" w:rsidRPr="002E56B9" w:rsidRDefault="00B15A11" w:rsidP="00B15A1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44A741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755595F" w14:textId="77777777" w:rsidR="00B15A11" w:rsidRPr="002E56B9" w:rsidRDefault="00B15A11" w:rsidP="00B15A11">
            <w:pPr>
              <w:pStyle w:val="TAL"/>
            </w:pPr>
          </w:p>
        </w:tc>
      </w:tr>
      <w:tr w:rsidR="00B15A11" w:rsidRPr="002E56B9" w14:paraId="5ACBD6B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53DA9C0" w14:textId="77777777" w:rsidR="00B15A11" w:rsidRPr="002E56B9" w:rsidRDefault="00B15A11" w:rsidP="00B15A11">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29A5DD7A" w14:textId="77777777" w:rsidR="00B15A11" w:rsidRPr="002E56B9" w:rsidRDefault="00B15A11" w:rsidP="00B15A11">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B15A11" w:rsidRPr="002E56B9" w:rsidRDefault="00B15A11" w:rsidP="00B15A11">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7CDAC0B4" w14:textId="77777777" w:rsidR="00B15A11" w:rsidRPr="002E56B9" w:rsidRDefault="00B15A11" w:rsidP="00B15A1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C8AABB6" w14:textId="77777777" w:rsidR="00B15A11" w:rsidRPr="002E56B9" w:rsidRDefault="00B15A11" w:rsidP="00B15A11">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5EEA3A4F" w14:textId="77777777" w:rsidR="00B15A11" w:rsidRPr="00141BB8" w:rsidRDefault="00B15A11" w:rsidP="00B15A11">
            <w:pPr>
              <w:pStyle w:val="TAL"/>
            </w:pPr>
          </w:p>
        </w:tc>
      </w:tr>
      <w:tr w:rsidR="00B15A11" w:rsidRPr="002E56B9" w14:paraId="2A84FDE4" w14:textId="77777777" w:rsidTr="00524C94">
        <w:trPr>
          <w:jc w:val="center"/>
        </w:trPr>
        <w:tc>
          <w:tcPr>
            <w:tcW w:w="1186" w:type="dxa"/>
            <w:tcBorders>
              <w:top w:val="single" w:sz="4" w:space="0" w:color="auto"/>
              <w:left w:val="single" w:sz="4" w:space="0" w:color="auto"/>
              <w:bottom w:val="nil"/>
              <w:right w:val="single" w:sz="4" w:space="0" w:color="auto"/>
            </w:tcBorders>
          </w:tcPr>
          <w:p w14:paraId="58F83704" w14:textId="77777777" w:rsidR="00B15A11" w:rsidRPr="00524C94" w:rsidRDefault="00B15A11" w:rsidP="00B15A11">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456371D0" w14:textId="77777777" w:rsidR="00B15A11" w:rsidRPr="00524C94" w:rsidRDefault="00B15A11" w:rsidP="00B15A11">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B15A11" w:rsidRPr="002E56B9" w:rsidRDefault="00B15A11" w:rsidP="00B15A11">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B15A11" w:rsidRPr="002E56B9" w:rsidRDefault="00B15A11" w:rsidP="00B15A11">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61CB498" w14:textId="77777777"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B15A11" w:rsidRPr="002E56B9" w:rsidRDefault="00B15A11" w:rsidP="00B15A11">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286D0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5EC04E7" w14:textId="77777777" w:rsidR="00B15A11" w:rsidRPr="002E56B9" w:rsidRDefault="00B15A11" w:rsidP="00B15A11">
            <w:pPr>
              <w:pStyle w:val="TAL"/>
            </w:pPr>
          </w:p>
        </w:tc>
      </w:tr>
      <w:tr w:rsidR="00B15A11" w:rsidRPr="002E56B9" w14:paraId="43E32CB3" w14:textId="77777777" w:rsidTr="00524C94">
        <w:trPr>
          <w:jc w:val="center"/>
        </w:trPr>
        <w:tc>
          <w:tcPr>
            <w:tcW w:w="1186" w:type="dxa"/>
            <w:tcBorders>
              <w:top w:val="nil"/>
              <w:left w:val="single" w:sz="4" w:space="0" w:color="auto"/>
              <w:bottom w:val="single" w:sz="4" w:space="0" w:color="auto"/>
              <w:right w:val="single" w:sz="4" w:space="0" w:color="auto"/>
            </w:tcBorders>
          </w:tcPr>
          <w:p w14:paraId="1E8F1A0D" w14:textId="77777777" w:rsidR="00B15A11" w:rsidRPr="00524C9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72E7186C" w14:textId="77777777" w:rsidR="00B15A11" w:rsidRPr="00524C94"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B15A11" w:rsidRPr="002E56B9" w:rsidRDefault="00B15A11" w:rsidP="00B15A1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B15A11" w:rsidRPr="002E56B9" w:rsidRDefault="00B15A11" w:rsidP="00B15A11">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7F895D12" w14:textId="51AA2A89" w:rsidR="00B15A11" w:rsidRPr="002E56B9"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B15A11" w:rsidRPr="002E56B9" w:rsidRDefault="00B15A11" w:rsidP="00B15A11">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53C0025"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9DE655B" w14:textId="77777777" w:rsidR="00B15A11" w:rsidRPr="002E56B9" w:rsidRDefault="00B15A11" w:rsidP="00B15A11">
            <w:pPr>
              <w:pStyle w:val="TAL"/>
            </w:pPr>
          </w:p>
        </w:tc>
      </w:tr>
      <w:tr w:rsidR="00B15A11" w:rsidRPr="00BB629B" w14:paraId="679DED73" w14:textId="77777777" w:rsidTr="00524C94">
        <w:trPr>
          <w:jc w:val="center"/>
        </w:trPr>
        <w:tc>
          <w:tcPr>
            <w:tcW w:w="1186" w:type="dxa"/>
            <w:tcBorders>
              <w:top w:val="single" w:sz="4" w:space="0" w:color="auto"/>
              <w:left w:val="single" w:sz="4" w:space="0" w:color="auto"/>
              <w:bottom w:val="nil"/>
              <w:right w:val="single" w:sz="4" w:space="0" w:color="auto"/>
            </w:tcBorders>
          </w:tcPr>
          <w:p w14:paraId="4B0CE3DA" w14:textId="77777777" w:rsidR="00B15A11" w:rsidRPr="00524C94" w:rsidRDefault="00B15A11" w:rsidP="00B15A11">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488DFBBC" w14:textId="16905F98" w:rsidR="00B15A11" w:rsidRPr="00524C94" w:rsidRDefault="00B15A11" w:rsidP="00B15A11">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B15A11" w:rsidRDefault="00B15A11" w:rsidP="00B15A11">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B15A11" w:rsidRPr="00BB629B" w:rsidRDefault="00B15A11" w:rsidP="00B15A11">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4813EEF7" w14:textId="77777777" w:rsidR="00B15A11" w:rsidRDefault="00B15A11" w:rsidP="00B15A1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B15A11" w:rsidRPr="00BB629B" w:rsidRDefault="00B15A11" w:rsidP="00B15A11">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369D9B6"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D1F482" w14:textId="77777777" w:rsidR="00B15A11" w:rsidRPr="00BB629B" w:rsidRDefault="00B15A11" w:rsidP="00B15A11">
            <w:pPr>
              <w:pStyle w:val="TAL"/>
            </w:pPr>
          </w:p>
        </w:tc>
      </w:tr>
      <w:tr w:rsidR="00B15A11" w:rsidRPr="00BB629B" w14:paraId="73EFEFD3" w14:textId="77777777" w:rsidTr="00524C94">
        <w:trPr>
          <w:jc w:val="center"/>
        </w:trPr>
        <w:tc>
          <w:tcPr>
            <w:tcW w:w="1186" w:type="dxa"/>
            <w:tcBorders>
              <w:top w:val="nil"/>
              <w:left w:val="single" w:sz="4" w:space="0" w:color="auto"/>
              <w:bottom w:val="single" w:sz="4" w:space="0" w:color="auto"/>
              <w:right w:val="single" w:sz="4" w:space="0" w:color="auto"/>
            </w:tcBorders>
          </w:tcPr>
          <w:p w14:paraId="017EB4A9" w14:textId="77777777" w:rsidR="00B15A11" w:rsidRPr="00524C9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74E5676C" w14:textId="77777777" w:rsidR="00B15A11" w:rsidRPr="00524C94"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B15A11" w:rsidRDefault="00B15A11" w:rsidP="00B15A1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B15A11" w:rsidRPr="00BB629B" w:rsidRDefault="00B15A11" w:rsidP="00B15A11">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DF7CCB6" w14:textId="072E24D8" w:rsidR="00B15A11" w:rsidRDefault="00B15A11" w:rsidP="00B15A1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B15A11" w:rsidRPr="00BB629B" w:rsidRDefault="00B15A11" w:rsidP="00B15A11">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55E2FC"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5F1AFBF" w14:textId="77777777" w:rsidR="00B15A11" w:rsidRPr="00BB629B" w:rsidRDefault="00B15A11" w:rsidP="00B15A11">
            <w:pPr>
              <w:pStyle w:val="TAL"/>
            </w:pPr>
          </w:p>
        </w:tc>
      </w:tr>
      <w:tr w:rsidR="00B15A11" w:rsidRPr="00BB629B" w14:paraId="4BA1FE6C" w14:textId="77777777" w:rsidTr="00524C94">
        <w:trPr>
          <w:jc w:val="center"/>
        </w:trPr>
        <w:tc>
          <w:tcPr>
            <w:tcW w:w="1186" w:type="dxa"/>
            <w:tcBorders>
              <w:top w:val="single" w:sz="4" w:space="0" w:color="auto"/>
              <w:left w:val="single" w:sz="4" w:space="0" w:color="auto"/>
              <w:bottom w:val="nil"/>
              <w:right w:val="single" w:sz="4" w:space="0" w:color="auto"/>
            </w:tcBorders>
          </w:tcPr>
          <w:p w14:paraId="20FC0684" w14:textId="04378F09" w:rsidR="00B15A11" w:rsidRPr="00524C94" w:rsidRDefault="00B15A11" w:rsidP="00B15A11">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7F92AF59" w14:textId="62770CC8" w:rsidR="00B15A11" w:rsidRPr="00524C94" w:rsidRDefault="00B15A11" w:rsidP="00B15A11">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B15A11" w:rsidRPr="00524C94" w:rsidRDefault="00B15A11" w:rsidP="00B15A11">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B15A11" w:rsidRPr="00524C94" w:rsidRDefault="00B15A11" w:rsidP="00B15A11">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59DC08CA" w14:textId="3698F59D" w:rsidR="00B15A11" w:rsidRPr="00524C94" w:rsidRDefault="00B15A11" w:rsidP="00B15A11">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B15A11" w:rsidRPr="00524C94" w:rsidRDefault="00B15A11" w:rsidP="00B15A11">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45D8E5"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79EA161" w14:textId="77777777" w:rsidR="00B15A11" w:rsidRPr="00BB629B" w:rsidRDefault="00B15A11" w:rsidP="00B15A11">
            <w:pPr>
              <w:pStyle w:val="TAL"/>
            </w:pPr>
          </w:p>
        </w:tc>
      </w:tr>
      <w:tr w:rsidR="00B15A11" w:rsidRPr="00BB629B" w14:paraId="3CDE5FFD" w14:textId="77777777" w:rsidTr="00524C94">
        <w:trPr>
          <w:jc w:val="center"/>
        </w:trPr>
        <w:tc>
          <w:tcPr>
            <w:tcW w:w="1186" w:type="dxa"/>
            <w:tcBorders>
              <w:top w:val="nil"/>
              <w:left w:val="single" w:sz="4" w:space="0" w:color="auto"/>
              <w:bottom w:val="single" w:sz="4" w:space="0" w:color="auto"/>
              <w:right w:val="single" w:sz="4" w:space="0" w:color="auto"/>
            </w:tcBorders>
          </w:tcPr>
          <w:p w14:paraId="17CB1AFD" w14:textId="77777777" w:rsidR="00B15A11" w:rsidRPr="000D2A85"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65D70CFC" w14:textId="77777777" w:rsidR="00B15A11" w:rsidRPr="000D2A85"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B15A11" w:rsidRPr="00524C94" w:rsidRDefault="00B15A11" w:rsidP="00B15A11">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B15A11" w:rsidRPr="00524C94" w:rsidRDefault="00B15A11" w:rsidP="00B15A11">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4074DA0C" w14:textId="1BA0322F" w:rsidR="00B15A11" w:rsidRPr="00524C94" w:rsidRDefault="00B15A11" w:rsidP="00B15A11">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B15A11" w:rsidRPr="00524C94" w:rsidRDefault="00B15A11" w:rsidP="00B15A11">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0438AA7"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A2AF3F8" w14:textId="77777777" w:rsidR="00B15A11" w:rsidRPr="00BB629B" w:rsidRDefault="00B15A11" w:rsidP="00B15A11">
            <w:pPr>
              <w:pStyle w:val="TAL"/>
            </w:pPr>
          </w:p>
        </w:tc>
      </w:tr>
      <w:tr w:rsidR="00B15A11" w:rsidRPr="002E56B9" w14:paraId="25893C4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0AB46E5" w14:textId="77777777" w:rsidR="00B15A11" w:rsidRPr="002E56B9" w:rsidRDefault="00B15A11" w:rsidP="00B15A11">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35CB8B2B" w14:textId="77777777" w:rsidR="00B15A11" w:rsidRPr="002E56B9" w:rsidRDefault="00B15A11" w:rsidP="00B15A11">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B15A11" w:rsidRPr="002E56B9" w:rsidRDefault="00B15A11" w:rsidP="00B15A11">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227833F" w14:textId="77777777" w:rsidR="00B15A11" w:rsidRPr="002E56B9" w:rsidRDefault="00B15A11" w:rsidP="00B15A1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8C427B8"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349D74" w14:textId="77777777" w:rsidR="00B15A11" w:rsidRPr="002E56B9" w:rsidRDefault="00B15A11" w:rsidP="00B15A11">
            <w:pPr>
              <w:pStyle w:val="TAL"/>
            </w:pPr>
          </w:p>
        </w:tc>
      </w:tr>
      <w:tr w:rsidR="00B15A11" w:rsidRPr="002E56B9" w14:paraId="63DB2E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CDAB1DC" w14:textId="77777777" w:rsidR="00B15A11" w:rsidRPr="002E56B9" w:rsidRDefault="00B15A11" w:rsidP="00B15A11">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0CE609A2" w14:textId="77777777" w:rsidR="00B15A11" w:rsidRPr="002E56B9" w:rsidRDefault="00B15A11" w:rsidP="00B15A11">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B15A11" w:rsidRPr="002E56B9" w:rsidRDefault="00B15A11" w:rsidP="00B15A11">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B5CD44E" w14:textId="77777777" w:rsidR="00B15A11" w:rsidRPr="002E56B9" w:rsidRDefault="00B15A11" w:rsidP="00B15A1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B15A11" w:rsidRPr="002E56B9" w:rsidRDefault="00B15A11" w:rsidP="00B15A11">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62859CE" w14:textId="77777777" w:rsidR="00B15A11" w:rsidRPr="002E56B9" w:rsidRDefault="00B15A11" w:rsidP="00B15A11">
            <w:pPr>
              <w:pStyle w:val="TAL"/>
            </w:pPr>
            <w:r w:rsidRPr="002E56B9">
              <w:t>NOTE 1</w:t>
            </w:r>
          </w:p>
          <w:p w14:paraId="350A1E03" w14:textId="77777777" w:rsidR="00B15A11" w:rsidRPr="002E56B9" w:rsidRDefault="00B15A11" w:rsidP="00B15A1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02E1B53" w14:textId="77777777" w:rsidR="00B15A11" w:rsidRPr="002E56B9" w:rsidRDefault="00B15A11" w:rsidP="00B15A11">
            <w:pPr>
              <w:pStyle w:val="TAL"/>
            </w:pPr>
          </w:p>
        </w:tc>
      </w:tr>
      <w:tr w:rsidR="00B15A11" w:rsidRPr="002E56B9" w14:paraId="699E0AA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A1F42E" w14:textId="77777777" w:rsidR="00B15A11" w:rsidRPr="002E56B9" w:rsidRDefault="00B15A11" w:rsidP="00B15A11">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2217A60" w14:textId="77777777" w:rsidR="00B15A11" w:rsidRPr="002E56B9" w:rsidRDefault="00B15A11" w:rsidP="00B15A11">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B15A11" w:rsidRPr="002E56B9" w:rsidRDefault="00B15A11" w:rsidP="00B15A11">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4D4F0D5" w14:textId="77777777" w:rsidR="00B15A11" w:rsidRPr="002E56B9" w:rsidRDefault="00B15A11" w:rsidP="00B15A11">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B15A11" w:rsidRPr="002E56B9" w:rsidRDefault="00B15A11" w:rsidP="00B15A11">
            <w:pPr>
              <w:pStyle w:val="TAL"/>
              <w:rPr>
                <w:rFonts w:cs="Arial"/>
              </w:rPr>
            </w:pPr>
            <w:r w:rsidRPr="002E56B9">
              <w:rPr>
                <w:rFonts w:cs="Arial"/>
              </w:rPr>
              <w:t>D009</w:t>
            </w:r>
          </w:p>
          <w:p w14:paraId="7280D9C9" w14:textId="77777777" w:rsidR="00B15A11" w:rsidRPr="002E56B9" w:rsidRDefault="00B15A11" w:rsidP="00B15A11">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2FE92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D0F9398" w14:textId="219580EB" w:rsidR="00B15A11" w:rsidRPr="002E56B9" w:rsidRDefault="00B15A11" w:rsidP="00B15A11">
            <w:pPr>
              <w:pStyle w:val="TAL"/>
            </w:pPr>
            <w:r>
              <w:t xml:space="preserve">Subtest 1-3: </w:t>
            </w:r>
            <w:r w:rsidR="002F1D4E">
              <w:t>F023</w:t>
            </w:r>
          </w:p>
        </w:tc>
      </w:tr>
      <w:tr w:rsidR="00B15A11" w:rsidRPr="002E56B9" w14:paraId="370320C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F0C9498" w14:textId="77777777" w:rsidR="00B15A11" w:rsidRPr="002E56B9" w:rsidRDefault="00B15A11" w:rsidP="00B15A11">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50AD6DD3" w14:textId="77777777" w:rsidR="00B15A11" w:rsidRPr="002E56B9" w:rsidRDefault="00B15A11" w:rsidP="00B15A11">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B15A11" w:rsidRPr="002E56B9" w:rsidRDefault="00B15A11" w:rsidP="00B15A11">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1C1949D" w14:textId="77777777" w:rsidR="00B15A11" w:rsidRPr="002E56B9" w:rsidRDefault="00B15A11" w:rsidP="00B15A11">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B15A11" w:rsidRPr="002E56B9" w:rsidRDefault="00B15A11" w:rsidP="00B15A11">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A081BF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424E8C9" w14:textId="77777777" w:rsidR="00B15A11" w:rsidRPr="002E56B9" w:rsidRDefault="00B15A11" w:rsidP="00B15A11">
            <w:pPr>
              <w:pStyle w:val="TAL"/>
            </w:pPr>
          </w:p>
        </w:tc>
      </w:tr>
      <w:tr w:rsidR="00B15A11" w:rsidRPr="002E56B9" w14:paraId="76D024C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E0DC0F3" w14:textId="77777777" w:rsidR="00B15A11" w:rsidRPr="002E56B9" w:rsidRDefault="00B15A11" w:rsidP="00B15A11">
            <w:pPr>
              <w:pStyle w:val="TAL"/>
              <w:rPr>
                <w:lang w:eastAsia="zh-CN"/>
              </w:rPr>
            </w:pPr>
            <w:r w:rsidRPr="002E56B9">
              <w:lastRenderedPageBreak/>
              <w:t>5.2.3.2.1_4</w:t>
            </w:r>
          </w:p>
        </w:tc>
        <w:tc>
          <w:tcPr>
            <w:tcW w:w="4513" w:type="dxa"/>
            <w:tcBorders>
              <w:top w:val="single" w:sz="4" w:space="0" w:color="auto"/>
              <w:left w:val="single" w:sz="4" w:space="0" w:color="auto"/>
              <w:bottom w:val="single" w:sz="4" w:space="0" w:color="auto"/>
              <w:right w:val="single" w:sz="4" w:space="0" w:color="auto"/>
            </w:tcBorders>
            <w:hideMark/>
          </w:tcPr>
          <w:p w14:paraId="40AFDC68" w14:textId="77777777" w:rsidR="00B15A11" w:rsidRPr="002E56B9" w:rsidRDefault="00B15A11" w:rsidP="00B15A11">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B15A11" w:rsidRPr="002E56B9" w:rsidRDefault="00B15A11" w:rsidP="00B15A11">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1590B4B9" w14:textId="77777777" w:rsidR="00B15A11" w:rsidRPr="002E56B9" w:rsidRDefault="00B15A11" w:rsidP="00B15A11">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B15A11" w:rsidRPr="002E56B9" w:rsidRDefault="00B15A11" w:rsidP="00B15A11">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09081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788D13F" w14:textId="77777777" w:rsidR="00B15A11" w:rsidRPr="002E56B9" w:rsidRDefault="00B15A11" w:rsidP="00B15A11">
            <w:pPr>
              <w:pStyle w:val="TAL"/>
            </w:pPr>
          </w:p>
        </w:tc>
      </w:tr>
      <w:tr w:rsidR="00B15A11" w:rsidRPr="002E56B9" w14:paraId="4834AA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1F6CF7" w14:textId="77777777" w:rsidR="00B15A11" w:rsidRPr="002E56B9" w:rsidRDefault="00B15A11" w:rsidP="00B15A11">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12A3F9A7" w14:textId="77777777" w:rsidR="00B15A11" w:rsidRPr="002E56B9" w:rsidRDefault="00B15A11" w:rsidP="00B15A11">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B15A11" w:rsidRPr="002E56B9" w:rsidRDefault="00B15A11" w:rsidP="00B15A11">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B15A11" w:rsidRPr="002E56B9" w:rsidRDefault="00B15A11" w:rsidP="00B15A11">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55B45512" w14:textId="77777777" w:rsidR="00B15A11" w:rsidRPr="002E56B9" w:rsidRDefault="00B15A11" w:rsidP="00B15A11">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B1F8307"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2F265B6" w14:textId="77777777" w:rsidR="00B15A11" w:rsidRPr="002E56B9" w:rsidRDefault="00B15A11" w:rsidP="00B15A11">
            <w:pPr>
              <w:pStyle w:val="TAL"/>
            </w:pPr>
          </w:p>
        </w:tc>
      </w:tr>
      <w:tr w:rsidR="00B15A11" w:rsidRPr="002E56B9" w14:paraId="7F37752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7701BAB" w14:textId="77777777" w:rsidR="00B15A11" w:rsidRPr="002E56B9" w:rsidRDefault="00B15A11" w:rsidP="00B15A11">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12E23AE0" w14:textId="77777777" w:rsidR="00B15A11" w:rsidRPr="002E56B9" w:rsidRDefault="00B15A11" w:rsidP="00B15A11">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B15A11" w:rsidRPr="002E56B9" w:rsidRDefault="00B15A11" w:rsidP="00B15A1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B15A11" w:rsidRPr="002E56B9" w:rsidRDefault="00B15A11" w:rsidP="00B15A11">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C4FF249" w14:textId="77777777" w:rsidR="00B15A11" w:rsidRPr="002E56B9" w:rsidRDefault="00B15A11" w:rsidP="00B15A11">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B15A11" w:rsidRPr="002E56B9" w:rsidRDefault="00B15A11" w:rsidP="00B15A11">
            <w:pPr>
              <w:pStyle w:val="TAL"/>
              <w:rPr>
                <w:rFonts w:cs="Arial"/>
              </w:rPr>
            </w:pPr>
            <w:r w:rsidRPr="002E56B9">
              <w:rPr>
                <w:rFonts w:cs="Arial"/>
              </w:rPr>
              <w:t>D009</w:t>
            </w:r>
          </w:p>
          <w:p w14:paraId="68890655" w14:textId="77777777" w:rsidR="00B15A11" w:rsidRPr="002E56B9" w:rsidRDefault="00B15A11" w:rsidP="00B15A11">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C4EB3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C81160A" w14:textId="77777777" w:rsidR="00B15A11" w:rsidRPr="002E56B9" w:rsidRDefault="00B15A11" w:rsidP="00B15A11">
            <w:pPr>
              <w:pStyle w:val="TAL"/>
            </w:pPr>
          </w:p>
        </w:tc>
      </w:tr>
      <w:tr w:rsidR="00B15A11" w:rsidRPr="002E56B9" w14:paraId="6428B75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95DB7F" w14:textId="77777777" w:rsidR="00B15A11" w:rsidRPr="002E56B9" w:rsidRDefault="00B15A11" w:rsidP="00B15A11">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49123C87" w14:textId="77777777" w:rsidR="00B15A11" w:rsidRPr="002E56B9" w:rsidRDefault="00B15A11" w:rsidP="00B15A11">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B15A11" w:rsidRPr="002E56B9" w:rsidRDefault="00B15A11" w:rsidP="00B15A1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B15A11" w:rsidRPr="002E56B9" w:rsidRDefault="00B15A11" w:rsidP="00B15A11">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D2F728B" w14:textId="77777777" w:rsidR="00B15A11" w:rsidRPr="002E56B9" w:rsidRDefault="00B15A11" w:rsidP="00B15A1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B15A11" w:rsidRPr="002E56B9" w:rsidRDefault="00B15A11" w:rsidP="00B15A11">
            <w:pPr>
              <w:pStyle w:val="TAL"/>
              <w:rPr>
                <w:rFonts w:cs="Arial"/>
              </w:rPr>
            </w:pPr>
            <w:r w:rsidRPr="002E56B9">
              <w:rPr>
                <w:rFonts w:cs="Arial"/>
              </w:rPr>
              <w:t>D009</w:t>
            </w:r>
          </w:p>
          <w:p w14:paraId="5AB33204" w14:textId="77777777" w:rsidR="00B15A11" w:rsidRPr="002E56B9" w:rsidRDefault="00B15A11" w:rsidP="00B15A11">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792A46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FBA2BA2" w14:textId="77777777" w:rsidR="00B15A11" w:rsidRPr="002E56B9" w:rsidRDefault="00B15A11" w:rsidP="00B15A11">
            <w:pPr>
              <w:pStyle w:val="TAL"/>
            </w:pPr>
          </w:p>
        </w:tc>
      </w:tr>
      <w:tr w:rsidR="00B15A11" w:rsidRPr="002E56B9" w14:paraId="25E25D5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90FA955" w14:textId="77777777" w:rsidR="00B15A11" w:rsidRPr="002E56B9" w:rsidRDefault="00B15A11" w:rsidP="00B15A11">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38DFD1FC" w14:textId="77777777" w:rsidR="00B15A11" w:rsidRPr="002E56B9" w:rsidRDefault="00B15A11" w:rsidP="00B15A1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B15A11" w:rsidRPr="002E56B9" w:rsidRDefault="00B15A11" w:rsidP="00B15A11">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B15A11" w:rsidRPr="002E56B9" w:rsidRDefault="00B15A11" w:rsidP="00B15A11">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5AD26540" w14:textId="77777777" w:rsidR="00B15A11" w:rsidRPr="002E56B9" w:rsidRDefault="00B15A11" w:rsidP="00B15A11">
            <w:pPr>
              <w:pStyle w:val="TAL"/>
              <w:rPr>
                <w:rFonts w:cs="Arial"/>
              </w:rPr>
            </w:pPr>
            <w:r w:rsidRPr="002E56B9">
              <w:rPr>
                <w:lang w:eastAsia="zh-CN"/>
              </w:rPr>
              <w:t xml:space="preserve">UEs supporting 5GS TDD FR1 and 4Rx antenna ports and </w:t>
            </w:r>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B15A11" w:rsidRPr="002E56B9" w:rsidRDefault="00B15A11" w:rsidP="00B15A11">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4A238B76" w14:textId="77777777" w:rsidR="00B15A11" w:rsidRPr="002E56B9" w:rsidRDefault="00B15A11" w:rsidP="00B15A11">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0AA072E" w14:textId="349D55D3" w:rsidR="00B15A11" w:rsidRPr="002E56B9" w:rsidRDefault="00B15A11" w:rsidP="00B15A11">
            <w:pPr>
              <w:pStyle w:val="TAL"/>
            </w:pPr>
            <w:r>
              <w:t xml:space="preserve">Subtest 1-2: </w:t>
            </w:r>
            <w:r w:rsidR="002F1D4E">
              <w:t>F022</w:t>
            </w:r>
          </w:p>
        </w:tc>
      </w:tr>
      <w:tr w:rsidR="00B15A11" w:rsidRPr="002E56B9" w14:paraId="0796EA9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82355C0" w14:textId="77777777" w:rsidR="00B15A11" w:rsidRPr="002E56B9" w:rsidRDefault="00B15A11" w:rsidP="00B15A11">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7E9D98B6" w14:textId="77777777" w:rsidR="00B15A11" w:rsidRPr="002E56B9" w:rsidRDefault="00B15A11" w:rsidP="00B15A11">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B15A11" w:rsidRPr="002E56B9" w:rsidRDefault="00B15A11" w:rsidP="00B15A11">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0071E1AE" w14:textId="77777777" w:rsidR="00B15A11" w:rsidRPr="002E56B9" w:rsidRDefault="00B15A11" w:rsidP="00B15A11">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6109E2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68F6EB5" w14:textId="77777777" w:rsidR="00B15A11" w:rsidRPr="002E56B9" w:rsidRDefault="00B15A11" w:rsidP="00B15A11">
            <w:pPr>
              <w:pStyle w:val="TAL"/>
            </w:pPr>
          </w:p>
        </w:tc>
      </w:tr>
      <w:tr w:rsidR="00B15A11" w:rsidRPr="002E56B9" w14:paraId="5231672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3B34487" w14:textId="77777777" w:rsidR="00B15A11" w:rsidRPr="002E56B9" w:rsidRDefault="00B15A11" w:rsidP="00B15A11">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F58D16C" w14:textId="77777777" w:rsidR="00B15A11" w:rsidRPr="002E56B9" w:rsidRDefault="00B15A11" w:rsidP="00B15A1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B15A11" w:rsidRPr="002E56B9" w:rsidRDefault="00B15A11" w:rsidP="00B15A11">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21B6F21" w14:textId="77777777" w:rsidR="00B15A11" w:rsidRPr="002E56B9" w:rsidRDefault="00B15A11" w:rsidP="00B15A1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B15A11" w:rsidRPr="002E56B9" w:rsidRDefault="00B15A11" w:rsidP="00B15A11">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2F39B19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35DD7EC" w14:textId="77777777" w:rsidR="00B15A11" w:rsidRPr="002E56B9" w:rsidRDefault="00B15A11" w:rsidP="00B15A11">
            <w:pPr>
              <w:pStyle w:val="TAL"/>
            </w:pPr>
          </w:p>
        </w:tc>
      </w:tr>
      <w:tr w:rsidR="00B15A11" w:rsidRPr="002E56B9" w14:paraId="612A43E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C501F82" w14:textId="77777777" w:rsidR="00B15A11" w:rsidRPr="002E56B9" w:rsidRDefault="00B15A11" w:rsidP="00B15A11">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38D5A93A" w14:textId="77777777" w:rsidR="00B15A11" w:rsidRPr="002E56B9" w:rsidRDefault="00B15A11" w:rsidP="00B15A11">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B15A11" w:rsidRPr="002E56B9" w:rsidRDefault="00B15A11" w:rsidP="00B15A11">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666D3A83" w14:textId="77777777" w:rsidR="00B15A11" w:rsidRPr="002E56B9" w:rsidRDefault="00B15A11" w:rsidP="00B15A11">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35AE61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13A35AE" w14:textId="77777777" w:rsidR="00B15A11" w:rsidRPr="002E56B9" w:rsidRDefault="00B15A11" w:rsidP="00B15A11">
            <w:pPr>
              <w:pStyle w:val="TAL"/>
            </w:pPr>
          </w:p>
        </w:tc>
      </w:tr>
      <w:tr w:rsidR="00B15A11" w:rsidRPr="002E56B9" w14:paraId="18E3E10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7CD4B5" w14:textId="77777777" w:rsidR="00B15A11" w:rsidRPr="002E56B9" w:rsidRDefault="00B15A11" w:rsidP="00B15A11">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28F8F607" w14:textId="77777777" w:rsidR="00B15A11" w:rsidRPr="002E56B9" w:rsidRDefault="00B15A11" w:rsidP="00B15A1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B15A11" w:rsidRPr="002E56B9" w:rsidRDefault="00B15A11" w:rsidP="00B15A1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B15A11" w:rsidRPr="002E56B9" w:rsidRDefault="00B15A11" w:rsidP="00B15A11">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00554B18" w14:textId="77777777" w:rsidR="00B15A11" w:rsidRPr="002E56B9" w:rsidRDefault="00B15A11" w:rsidP="00B15A1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B14D50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93DF4C4" w14:textId="77777777" w:rsidR="00B15A11" w:rsidRPr="002E56B9" w:rsidRDefault="00B15A11" w:rsidP="00B15A11">
            <w:pPr>
              <w:pStyle w:val="TAL"/>
            </w:pPr>
          </w:p>
        </w:tc>
      </w:tr>
      <w:tr w:rsidR="00B15A11" w:rsidRPr="002E56B9" w14:paraId="2C332C8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93C19CF" w14:textId="77777777" w:rsidR="00B15A11" w:rsidRPr="002E56B9" w:rsidRDefault="00B15A11" w:rsidP="00B15A11">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11B725B8" w14:textId="77777777" w:rsidR="00B15A11" w:rsidRPr="002E56B9" w:rsidRDefault="00B15A11" w:rsidP="00B15A1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B15A11" w:rsidRPr="002E56B9" w:rsidRDefault="00B15A11" w:rsidP="00B15A11">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B15A11" w:rsidRPr="002E56B9" w:rsidRDefault="00B15A11" w:rsidP="00B15A11">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20D65A03" w14:textId="77777777" w:rsidR="00B15A11" w:rsidRPr="002E56B9" w:rsidRDefault="00B15A11" w:rsidP="00B15A1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B15A11" w:rsidRPr="002E56B9" w:rsidRDefault="00B15A11" w:rsidP="00B15A11">
            <w:pPr>
              <w:keepNext/>
              <w:keepLines/>
              <w:spacing w:after="0"/>
              <w:rPr>
                <w:rFonts w:ascii="Arial" w:hAnsi="Arial" w:cs="Arial"/>
                <w:sz w:val="18"/>
              </w:rPr>
            </w:pPr>
            <w:r w:rsidRPr="002E56B9">
              <w:rPr>
                <w:rFonts w:ascii="Arial" w:hAnsi="Arial" w:cs="Arial"/>
                <w:sz w:val="18"/>
              </w:rPr>
              <w:t>D010</w:t>
            </w:r>
          </w:p>
          <w:p w14:paraId="15D82FF9" w14:textId="77777777" w:rsidR="00B15A11" w:rsidRPr="002E56B9" w:rsidRDefault="00B15A11" w:rsidP="00B15A11">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21B52971" w14:textId="77777777" w:rsidR="00B15A11" w:rsidRPr="002E56B9" w:rsidRDefault="00B15A11" w:rsidP="00B15A1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E03A08E" w14:textId="77777777" w:rsidR="00B15A11" w:rsidRPr="002E56B9" w:rsidRDefault="00B15A11" w:rsidP="00B15A11">
            <w:pPr>
              <w:keepNext/>
              <w:keepLines/>
              <w:spacing w:after="0"/>
              <w:rPr>
                <w:rFonts w:ascii="Arial" w:hAnsi="Arial"/>
                <w:sz w:val="18"/>
              </w:rPr>
            </w:pPr>
          </w:p>
        </w:tc>
      </w:tr>
      <w:tr w:rsidR="00B15A11" w:rsidRPr="002E56B9" w14:paraId="2F8596D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23FC85A" w14:textId="77777777" w:rsidR="00B15A11" w:rsidRPr="002E56B9" w:rsidRDefault="00B15A11" w:rsidP="00B15A11">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23F5FCF6" w14:textId="77777777" w:rsidR="00B15A11" w:rsidRPr="002E56B9" w:rsidRDefault="00B15A11" w:rsidP="00B15A1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B15A11" w:rsidRPr="002E56B9" w:rsidRDefault="00B15A11" w:rsidP="00B15A11">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B15A11" w:rsidRPr="002E56B9" w:rsidRDefault="00B15A11" w:rsidP="00B15A11">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A7EA805" w14:textId="77777777" w:rsidR="00B15A11" w:rsidRPr="002E56B9" w:rsidRDefault="00B15A11" w:rsidP="00B15A1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B15A11" w:rsidRPr="002E56B9" w:rsidRDefault="00B15A11" w:rsidP="00B15A11">
            <w:pPr>
              <w:keepNext/>
              <w:keepLines/>
              <w:spacing w:after="0"/>
              <w:rPr>
                <w:rFonts w:ascii="Arial" w:hAnsi="Arial" w:cs="Arial"/>
                <w:sz w:val="18"/>
              </w:rPr>
            </w:pPr>
            <w:r w:rsidRPr="002E56B9">
              <w:rPr>
                <w:rFonts w:ascii="Arial" w:hAnsi="Arial" w:cs="Arial"/>
                <w:sz w:val="18"/>
              </w:rPr>
              <w:t>D010</w:t>
            </w:r>
          </w:p>
          <w:p w14:paraId="28BFB8CE" w14:textId="77777777" w:rsidR="00B15A11" w:rsidRPr="002E56B9" w:rsidRDefault="00B15A11" w:rsidP="00B15A11">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5E217061" w14:textId="77777777" w:rsidR="00B15A11" w:rsidRPr="002E56B9" w:rsidRDefault="00B15A11" w:rsidP="00B15A11">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3E12642" w14:textId="77777777" w:rsidR="00B15A11" w:rsidRPr="002E56B9" w:rsidRDefault="00B15A11" w:rsidP="00B15A11">
            <w:pPr>
              <w:keepNext/>
              <w:keepLines/>
              <w:spacing w:after="0"/>
              <w:rPr>
                <w:rFonts w:ascii="Arial" w:hAnsi="Arial"/>
                <w:sz w:val="18"/>
              </w:rPr>
            </w:pPr>
          </w:p>
        </w:tc>
      </w:tr>
      <w:tr w:rsidR="00B15A11" w:rsidRPr="002E56B9" w14:paraId="7B47FEF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2F82F96" w14:textId="77777777" w:rsidR="00B15A11" w:rsidRPr="002E56B9" w:rsidRDefault="00B15A11" w:rsidP="00B15A11">
            <w:pPr>
              <w:pStyle w:val="TAL"/>
            </w:pPr>
            <w:r w:rsidRPr="002E56B9">
              <w:lastRenderedPageBreak/>
              <w:t>5.2.3.2.11_1</w:t>
            </w:r>
          </w:p>
        </w:tc>
        <w:tc>
          <w:tcPr>
            <w:tcW w:w="4513" w:type="dxa"/>
            <w:tcBorders>
              <w:top w:val="single" w:sz="4" w:space="0" w:color="auto"/>
              <w:left w:val="single" w:sz="4" w:space="0" w:color="auto"/>
              <w:bottom w:val="single" w:sz="4" w:space="0" w:color="auto"/>
              <w:right w:val="single" w:sz="4" w:space="0" w:color="auto"/>
            </w:tcBorders>
            <w:hideMark/>
          </w:tcPr>
          <w:p w14:paraId="76466EE5" w14:textId="77777777" w:rsidR="00B15A11" w:rsidRPr="002E56B9" w:rsidRDefault="00B15A11" w:rsidP="00B15A11">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B15A11" w:rsidRPr="002E56B9" w:rsidRDefault="00B15A11" w:rsidP="00B15A11">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1A752C9D" w14:textId="77777777" w:rsidR="00B15A11" w:rsidRPr="002E56B9" w:rsidRDefault="00B15A11" w:rsidP="00B15A1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4DC803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2EAA4C" w14:textId="77777777" w:rsidR="00B15A11" w:rsidRPr="002E56B9" w:rsidRDefault="00B15A11" w:rsidP="00B15A11">
            <w:pPr>
              <w:pStyle w:val="TAL"/>
            </w:pPr>
          </w:p>
        </w:tc>
      </w:tr>
      <w:tr w:rsidR="00B15A11" w:rsidRPr="002E56B9" w14:paraId="6242F6D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0E713A" w14:textId="77777777" w:rsidR="00B15A11" w:rsidRPr="002E56B9" w:rsidRDefault="00B15A11" w:rsidP="00B15A11">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091A89D4" w14:textId="77777777" w:rsidR="00B15A11" w:rsidRPr="002E56B9" w:rsidRDefault="00B15A11" w:rsidP="00B15A11">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B15A11" w:rsidRPr="002E56B9" w:rsidRDefault="00B15A11" w:rsidP="00B15A11">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7F605507" w14:textId="77777777" w:rsidR="00B15A11" w:rsidRPr="002E56B9" w:rsidRDefault="00B15A11" w:rsidP="00B15A1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0CE916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FABF0D5" w14:textId="77777777" w:rsidR="00B15A11" w:rsidRPr="002E56B9" w:rsidRDefault="00B15A11" w:rsidP="00B15A11">
            <w:pPr>
              <w:pStyle w:val="TAL"/>
            </w:pPr>
          </w:p>
        </w:tc>
      </w:tr>
      <w:tr w:rsidR="00B15A11" w:rsidRPr="002E56B9" w14:paraId="7B81694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E05742C" w14:textId="77777777" w:rsidR="00B15A11" w:rsidRPr="002E56B9" w:rsidRDefault="00B15A11" w:rsidP="00B15A11">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7246876F" w14:textId="77777777" w:rsidR="00B15A11" w:rsidRPr="002E56B9" w:rsidRDefault="00B15A11" w:rsidP="00B15A11">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B15A11" w:rsidRPr="002E56B9" w:rsidRDefault="00B15A11" w:rsidP="00B15A11">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1E4D9989" w14:textId="77777777" w:rsidR="00B15A11" w:rsidRPr="002E56B9" w:rsidRDefault="00B15A11" w:rsidP="00B15A1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10C0FB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6C3AAEE" w14:textId="77777777" w:rsidR="00B15A11" w:rsidRPr="002E56B9" w:rsidRDefault="00B15A11" w:rsidP="00B15A11">
            <w:pPr>
              <w:pStyle w:val="TAL"/>
            </w:pPr>
          </w:p>
        </w:tc>
      </w:tr>
      <w:tr w:rsidR="00B15A11" w:rsidRPr="002E56B9" w14:paraId="57100F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B12D40" w14:textId="77777777" w:rsidR="00B15A11" w:rsidRPr="002E56B9" w:rsidRDefault="00B15A11" w:rsidP="00B15A11">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5E21C358" w14:textId="77777777" w:rsidR="00B15A11" w:rsidRPr="002E56B9" w:rsidRDefault="00B15A11" w:rsidP="00B15A11">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B15A11" w:rsidRPr="002E56B9" w:rsidRDefault="00B15A11" w:rsidP="00B15A11">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ED8F3CE" w14:textId="77777777" w:rsidR="00B15A11" w:rsidRPr="002E56B9" w:rsidRDefault="00B15A11" w:rsidP="00B15A1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B15A11" w:rsidRPr="002E56B9" w:rsidRDefault="00B15A11" w:rsidP="00B15A11">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1BB6AB9" w14:textId="77777777" w:rsidR="00B15A11" w:rsidRPr="002E56B9" w:rsidRDefault="00B15A11" w:rsidP="00B15A11">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5DF9E697" w14:textId="77777777" w:rsidR="00B15A11" w:rsidRPr="00141BB8" w:rsidRDefault="00B15A11" w:rsidP="00B15A11">
            <w:pPr>
              <w:pStyle w:val="TAL"/>
            </w:pPr>
          </w:p>
        </w:tc>
      </w:tr>
      <w:tr w:rsidR="00B15A11" w:rsidRPr="002E56B9" w14:paraId="23A16DC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E247B16" w14:textId="77777777" w:rsidR="00B15A11" w:rsidRPr="002E56B9" w:rsidRDefault="00B15A11" w:rsidP="00B15A11">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7892C71E" w14:textId="77777777" w:rsidR="00B15A11" w:rsidRPr="002E56B9" w:rsidRDefault="00B15A11" w:rsidP="00B15A11">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B15A11" w:rsidRPr="002E56B9" w:rsidRDefault="00B15A11" w:rsidP="00B15A11">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3565686" w14:textId="77777777" w:rsidR="00B15A11" w:rsidRPr="002E56B9" w:rsidRDefault="00B15A11" w:rsidP="00B15A11">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B15A11" w:rsidRPr="002E56B9" w:rsidRDefault="00B15A11" w:rsidP="00B15A11">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18FE698"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88E3C06" w14:textId="77777777" w:rsidR="00B15A11" w:rsidRPr="002E56B9" w:rsidRDefault="00B15A11" w:rsidP="00B15A11">
            <w:pPr>
              <w:pStyle w:val="TAL"/>
            </w:pPr>
          </w:p>
        </w:tc>
      </w:tr>
      <w:tr w:rsidR="00B15A11" w:rsidRPr="00BB629B" w14:paraId="5FDD377A" w14:textId="77777777" w:rsidTr="00524C94">
        <w:trPr>
          <w:jc w:val="center"/>
        </w:trPr>
        <w:tc>
          <w:tcPr>
            <w:tcW w:w="1186" w:type="dxa"/>
            <w:tcBorders>
              <w:top w:val="single" w:sz="4" w:space="0" w:color="auto"/>
              <w:left w:val="single" w:sz="4" w:space="0" w:color="auto"/>
              <w:bottom w:val="nil"/>
              <w:right w:val="single" w:sz="4" w:space="0" w:color="auto"/>
            </w:tcBorders>
          </w:tcPr>
          <w:p w14:paraId="02FC21BD" w14:textId="77777777" w:rsidR="00B15A11" w:rsidRPr="00524C94" w:rsidRDefault="00B15A11" w:rsidP="00B15A11">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1DA711F9" w14:textId="77777777" w:rsidR="00B15A11" w:rsidRPr="00524C94" w:rsidRDefault="00B15A11" w:rsidP="00B15A11">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B15A11" w:rsidRPr="00524C94" w:rsidRDefault="00B15A11" w:rsidP="00B15A11">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B15A11" w:rsidRPr="00524C94" w:rsidRDefault="00B15A11" w:rsidP="00B15A11">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2F3523BB" w14:textId="77777777" w:rsidR="00B15A11" w:rsidRPr="00524C94" w:rsidRDefault="00B15A11" w:rsidP="00B15A11">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B15A11" w:rsidRPr="00702A3B" w:rsidRDefault="00B15A11" w:rsidP="00B15A11">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AD7E21"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DCCAB86" w14:textId="77777777" w:rsidR="00B15A11" w:rsidRPr="00BB629B" w:rsidRDefault="00B15A11" w:rsidP="00B15A11">
            <w:pPr>
              <w:pStyle w:val="TAL"/>
            </w:pPr>
          </w:p>
        </w:tc>
      </w:tr>
      <w:tr w:rsidR="00B15A11" w:rsidRPr="00BB629B" w14:paraId="75ABF937" w14:textId="77777777" w:rsidTr="00524C94">
        <w:trPr>
          <w:jc w:val="center"/>
        </w:trPr>
        <w:tc>
          <w:tcPr>
            <w:tcW w:w="1186" w:type="dxa"/>
            <w:tcBorders>
              <w:top w:val="nil"/>
              <w:left w:val="single" w:sz="4" w:space="0" w:color="auto"/>
              <w:bottom w:val="single" w:sz="4" w:space="0" w:color="auto"/>
              <w:right w:val="single" w:sz="4" w:space="0" w:color="auto"/>
            </w:tcBorders>
          </w:tcPr>
          <w:p w14:paraId="00E0E1FE" w14:textId="77777777" w:rsidR="00B15A11" w:rsidRPr="00524C9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4E4A6CE5" w14:textId="77777777" w:rsidR="00B15A11" w:rsidRPr="00524C9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B15A11" w:rsidRPr="00524C94" w:rsidRDefault="00B15A11" w:rsidP="00B15A11">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B15A11" w:rsidRPr="00524C94" w:rsidRDefault="00B15A11" w:rsidP="00B15A11">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83085D4" w14:textId="6731ACFA" w:rsidR="00B15A11" w:rsidRPr="00524C94" w:rsidRDefault="00B15A11" w:rsidP="00B15A11">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B15A11" w:rsidRPr="00BB629B" w:rsidRDefault="00B15A11" w:rsidP="00B15A11">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2D392"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B1B6985" w14:textId="77777777" w:rsidR="00B15A11" w:rsidRPr="00BB629B" w:rsidRDefault="00B15A11" w:rsidP="00B15A11">
            <w:pPr>
              <w:pStyle w:val="TAL"/>
            </w:pPr>
          </w:p>
        </w:tc>
      </w:tr>
      <w:tr w:rsidR="00B15A11" w:rsidRPr="00BB629B" w14:paraId="1BB816A6" w14:textId="77777777" w:rsidTr="00524C94">
        <w:trPr>
          <w:jc w:val="center"/>
        </w:trPr>
        <w:tc>
          <w:tcPr>
            <w:tcW w:w="1186" w:type="dxa"/>
            <w:tcBorders>
              <w:top w:val="single" w:sz="4" w:space="0" w:color="auto"/>
              <w:left w:val="single" w:sz="4" w:space="0" w:color="auto"/>
              <w:bottom w:val="nil"/>
              <w:right w:val="single" w:sz="4" w:space="0" w:color="auto"/>
            </w:tcBorders>
          </w:tcPr>
          <w:p w14:paraId="44A630A4" w14:textId="77777777" w:rsidR="00B15A11" w:rsidRPr="00524C94" w:rsidRDefault="00B15A11" w:rsidP="00B15A11">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36A4DDF1" w14:textId="77777777" w:rsidR="00B15A11" w:rsidRPr="00524C94" w:rsidRDefault="00B15A11" w:rsidP="00B15A11">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B15A11" w:rsidRPr="00524C94" w:rsidRDefault="00B15A11" w:rsidP="00B15A11">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B15A11" w:rsidRPr="00524C94" w:rsidRDefault="00B15A11" w:rsidP="00B15A11">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EA8581C" w14:textId="77777777" w:rsidR="00B15A11" w:rsidRPr="00524C94" w:rsidRDefault="00B15A11" w:rsidP="00B15A11">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B15A11" w:rsidRPr="00BB629B" w:rsidRDefault="00B15A11" w:rsidP="00B15A11">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1D5969"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FFBD8C7" w14:textId="77777777" w:rsidR="00B15A11" w:rsidRPr="00BB629B" w:rsidRDefault="00B15A11" w:rsidP="00B15A11">
            <w:pPr>
              <w:pStyle w:val="TAL"/>
            </w:pPr>
          </w:p>
        </w:tc>
      </w:tr>
      <w:tr w:rsidR="00B15A11" w:rsidRPr="00BB629B" w14:paraId="71A90490" w14:textId="77777777" w:rsidTr="00524C94">
        <w:trPr>
          <w:jc w:val="center"/>
        </w:trPr>
        <w:tc>
          <w:tcPr>
            <w:tcW w:w="1186" w:type="dxa"/>
            <w:tcBorders>
              <w:top w:val="nil"/>
              <w:left w:val="single" w:sz="4" w:space="0" w:color="auto"/>
              <w:bottom w:val="single" w:sz="4" w:space="0" w:color="auto"/>
              <w:right w:val="single" w:sz="4" w:space="0" w:color="auto"/>
            </w:tcBorders>
          </w:tcPr>
          <w:p w14:paraId="2E987855" w14:textId="77777777" w:rsidR="00B15A11" w:rsidRPr="00524C9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2A4D28CD" w14:textId="77777777" w:rsidR="00B15A11" w:rsidRPr="00524C9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B15A11" w:rsidRPr="00524C94" w:rsidRDefault="00B15A11" w:rsidP="00B15A11">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B15A11" w:rsidRPr="00524C94" w:rsidRDefault="00B15A11" w:rsidP="00B15A11">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1BB21AF" w14:textId="4E28B9BD" w:rsidR="00B15A11" w:rsidRPr="00524C94" w:rsidRDefault="00B15A11" w:rsidP="00B15A11">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B15A11" w:rsidRPr="00BB629B" w:rsidRDefault="00B15A11" w:rsidP="00B15A11">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7CC3FC9"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1B7C262" w14:textId="77777777" w:rsidR="00B15A11" w:rsidRPr="00BB629B" w:rsidRDefault="00B15A11" w:rsidP="00B15A11">
            <w:pPr>
              <w:pStyle w:val="TAL"/>
            </w:pPr>
          </w:p>
        </w:tc>
      </w:tr>
      <w:tr w:rsidR="00B15A11" w:rsidRPr="00BB629B" w14:paraId="5B7A237A" w14:textId="77777777" w:rsidTr="00524C94">
        <w:trPr>
          <w:jc w:val="center"/>
        </w:trPr>
        <w:tc>
          <w:tcPr>
            <w:tcW w:w="1186" w:type="dxa"/>
            <w:tcBorders>
              <w:top w:val="single" w:sz="4" w:space="0" w:color="auto"/>
              <w:left w:val="single" w:sz="4" w:space="0" w:color="auto"/>
              <w:bottom w:val="nil"/>
              <w:right w:val="single" w:sz="4" w:space="0" w:color="auto"/>
            </w:tcBorders>
          </w:tcPr>
          <w:p w14:paraId="6C67DAE8" w14:textId="7B4DDD34" w:rsidR="00B15A11" w:rsidRPr="00524C94" w:rsidRDefault="00B15A11" w:rsidP="00B15A11">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6745D450" w14:textId="752C1B35" w:rsidR="00B15A11" w:rsidRPr="00524C94" w:rsidRDefault="00B15A11" w:rsidP="00B15A11">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B15A11" w:rsidRPr="00524C94" w:rsidRDefault="00B15A11" w:rsidP="00B15A11">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B15A11" w:rsidRPr="00524C94" w:rsidRDefault="00B15A11" w:rsidP="00B15A11">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9A7799B" w14:textId="5565D6FC" w:rsidR="00B15A11" w:rsidRPr="00524C94" w:rsidRDefault="00B15A11" w:rsidP="00B15A11">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B15A11" w:rsidRPr="00524C94" w:rsidRDefault="00B15A11" w:rsidP="00B15A11">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B75937C"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A7E146" w14:textId="77777777" w:rsidR="00B15A11" w:rsidRPr="00BB629B" w:rsidRDefault="00B15A11" w:rsidP="00B15A11">
            <w:pPr>
              <w:pStyle w:val="TAL"/>
            </w:pPr>
          </w:p>
        </w:tc>
      </w:tr>
      <w:tr w:rsidR="00B15A11" w:rsidRPr="00BB629B" w14:paraId="5466E93D" w14:textId="77777777" w:rsidTr="00524C94">
        <w:trPr>
          <w:jc w:val="center"/>
        </w:trPr>
        <w:tc>
          <w:tcPr>
            <w:tcW w:w="1186" w:type="dxa"/>
            <w:tcBorders>
              <w:top w:val="nil"/>
              <w:left w:val="single" w:sz="4" w:space="0" w:color="auto"/>
              <w:bottom w:val="single" w:sz="4" w:space="0" w:color="auto"/>
              <w:right w:val="single" w:sz="4" w:space="0" w:color="auto"/>
            </w:tcBorders>
          </w:tcPr>
          <w:p w14:paraId="5AAB82A6" w14:textId="77777777" w:rsidR="00B15A11" w:rsidRPr="00524C9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00C00B13" w14:textId="77777777" w:rsidR="00B15A11" w:rsidRPr="00524C9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B15A11" w:rsidRPr="00524C94" w:rsidRDefault="00B15A11" w:rsidP="00B15A11">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B15A11" w:rsidRPr="00524C94" w:rsidRDefault="00B15A11" w:rsidP="00B15A11">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860D1D6" w14:textId="51576E9F" w:rsidR="00B15A11" w:rsidRPr="00524C94" w:rsidRDefault="00B15A11" w:rsidP="00B15A11">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B15A11" w:rsidRPr="00524C94" w:rsidRDefault="00B15A11" w:rsidP="00B15A11">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ED369E6"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F928E39" w14:textId="77777777" w:rsidR="00B15A11" w:rsidRPr="00BB629B" w:rsidRDefault="00B15A11" w:rsidP="00B15A11">
            <w:pPr>
              <w:pStyle w:val="TAL"/>
            </w:pPr>
          </w:p>
        </w:tc>
      </w:tr>
      <w:tr w:rsidR="00B15A11" w:rsidRPr="002E56B9" w14:paraId="623132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49954E" w14:textId="77777777" w:rsidR="00B15A11" w:rsidRPr="002E56B9" w:rsidRDefault="00B15A11" w:rsidP="00B15A11">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21F19140" w14:textId="77777777" w:rsidR="00B15A11" w:rsidRPr="002E56B9" w:rsidRDefault="00B15A11" w:rsidP="00B15A1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B15A11" w:rsidRPr="002E56B9" w:rsidRDefault="00B15A11" w:rsidP="00B15A11">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CBB3C7F" w14:textId="77777777" w:rsidR="00B15A11" w:rsidRPr="002E56B9" w:rsidRDefault="00B15A11" w:rsidP="00B15A1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86DF2B6"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D04F4D4" w14:textId="77777777" w:rsidR="00B15A11" w:rsidRPr="002E56B9" w:rsidRDefault="00B15A11" w:rsidP="00B15A11">
            <w:pPr>
              <w:pStyle w:val="TAL"/>
            </w:pPr>
          </w:p>
        </w:tc>
      </w:tr>
      <w:tr w:rsidR="00B15A11" w:rsidRPr="002E56B9" w14:paraId="0533AFB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5D9A13" w14:textId="77777777" w:rsidR="00B15A11" w:rsidRPr="002E56B9" w:rsidRDefault="00B15A11" w:rsidP="00B15A11">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65EC7C34" w14:textId="77777777" w:rsidR="00B15A11" w:rsidRPr="002E56B9" w:rsidRDefault="00B15A11" w:rsidP="00B15A11">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B15A11" w:rsidRPr="002E56B9" w:rsidRDefault="00B15A11" w:rsidP="00B15A1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B15A11" w:rsidRPr="002E56B9" w:rsidRDefault="00B15A11" w:rsidP="00B15A11">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6CD5659D" w14:textId="77777777" w:rsidR="00B15A11" w:rsidRPr="002E56B9" w:rsidRDefault="00B15A11" w:rsidP="00B15A1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B15A11" w:rsidRPr="002E56B9" w:rsidRDefault="00B15A11" w:rsidP="00B15A11">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9749CAB" w14:textId="77777777" w:rsidR="00B15A11" w:rsidRPr="002E56B9" w:rsidRDefault="00B15A11" w:rsidP="00B15A11">
            <w:pPr>
              <w:pStyle w:val="TAL"/>
            </w:pPr>
            <w:r w:rsidRPr="002E56B9">
              <w:t>NOTE 1</w:t>
            </w:r>
          </w:p>
          <w:p w14:paraId="49AB2AFB" w14:textId="77777777" w:rsidR="00B15A11" w:rsidRPr="002E56B9" w:rsidRDefault="00B15A11" w:rsidP="00B15A1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69CB760" w14:textId="77777777" w:rsidR="00B15A11" w:rsidRPr="002E56B9" w:rsidRDefault="00B15A11" w:rsidP="00B15A11">
            <w:pPr>
              <w:pStyle w:val="TAL"/>
            </w:pPr>
          </w:p>
        </w:tc>
      </w:tr>
      <w:tr w:rsidR="00B15A11" w:rsidRPr="002E56B9" w14:paraId="5DB23A2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E826FE" w14:textId="77777777" w:rsidR="00B15A11" w:rsidRPr="002E56B9" w:rsidRDefault="00B15A11" w:rsidP="00B15A11">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272CA442" w14:textId="77777777" w:rsidR="00B15A11" w:rsidRPr="002E56B9" w:rsidRDefault="00B15A11" w:rsidP="00B15A11">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B15A11" w:rsidRPr="002E56B9" w:rsidRDefault="00B15A11" w:rsidP="00B15A11">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BCB766F" w14:textId="77777777" w:rsidR="00B15A11" w:rsidRPr="002E56B9" w:rsidRDefault="00B15A11" w:rsidP="00B15A11">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7D271A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F5EAA26" w14:textId="77777777" w:rsidR="00B15A11" w:rsidRPr="002E56B9" w:rsidRDefault="00B15A11" w:rsidP="00B15A11">
            <w:pPr>
              <w:pStyle w:val="TAL"/>
            </w:pPr>
          </w:p>
        </w:tc>
      </w:tr>
      <w:tr w:rsidR="00B15A11" w:rsidRPr="002E56B9" w14:paraId="2FE3A1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6E263E" w14:textId="77777777" w:rsidR="00B15A11" w:rsidRPr="002E56B9" w:rsidRDefault="00B15A11" w:rsidP="00B15A11">
            <w:pPr>
              <w:pStyle w:val="TAL"/>
            </w:pPr>
            <w:r w:rsidRPr="002E56B9">
              <w:lastRenderedPageBreak/>
              <w:t>5.2A.2.1.2</w:t>
            </w:r>
          </w:p>
        </w:tc>
        <w:tc>
          <w:tcPr>
            <w:tcW w:w="4513" w:type="dxa"/>
            <w:tcBorders>
              <w:top w:val="single" w:sz="4" w:space="0" w:color="auto"/>
              <w:left w:val="single" w:sz="4" w:space="0" w:color="auto"/>
              <w:bottom w:val="single" w:sz="4" w:space="0" w:color="auto"/>
              <w:right w:val="single" w:sz="4" w:space="0" w:color="auto"/>
            </w:tcBorders>
          </w:tcPr>
          <w:p w14:paraId="31BDC8DA" w14:textId="77777777" w:rsidR="00B15A11" w:rsidRPr="002E56B9" w:rsidRDefault="00B15A11" w:rsidP="00B15A11">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B15A11" w:rsidRPr="002E56B9" w:rsidRDefault="00B15A11" w:rsidP="00B15A11">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2FBD0F16" w14:textId="77777777" w:rsidR="00B15A11" w:rsidRPr="002E56B9" w:rsidRDefault="00B15A11" w:rsidP="00B15A11">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B15A11" w:rsidRPr="002E56B9" w:rsidRDefault="00B15A11" w:rsidP="00B15A11">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31AD6F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7B46DC4" w14:textId="77777777" w:rsidR="00B15A11" w:rsidRPr="002E56B9" w:rsidRDefault="00B15A11" w:rsidP="00B15A11">
            <w:pPr>
              <w:pStyle w:val="TAL"/>
            </w:pPr>
          </w:p>
        </w:tc>
      </w:tr>
      <w:tr w:rsidR="00B15A11" w:rsidRPr="002E56B9" w14:paraId="5A25710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ABCD536" w14:textId="77777777" w:rsidR="00B15A11" w:rsidRPr="002E56B9" w:rsidRDefault="00B15A11" w:rsidP="00B15A11">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494C6124" w14:textId="77777777" w:rsidR="00B15A11" w:rsidRPr="002E56B9" w:rsidRDefault="00B15A11" w:rsidP="00B15A11">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B15A11" w:rsidRPr="002E56B9" w:rsidRDefault="00B15A11" w:rsidP="00B15A11">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DF2A7A0" w14:textId="77777777" w:rsidR="00B15A11" w:rsidRPr="002E56B9" w:rsidRDefault="00B15A11" w:rsidP="00B15A11">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B15A11" w:rsidRPr="002E56B9" w:rsidRDefault="00B15A11" w:rsidP="00B15A11">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46370F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5F243F2" w14:textId="77777777" w:rsidR="00B15A11" w:rsidRPr="002E56B9" w:rsidRDefault="00B15A11" w:rsidP="00B15A11">
            <w:pPr>
              <w:pStyle w:val="TAL"/>
            </w:pPr>
          </w:p>
        </w:tc>
      </w:tr>
      <w:tr w:rsidR="00B15A11" w:rsidRPr="002E56B9" w14:paraId="0378D68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96D2840" w14:textId="77777777" w:rsidR="00B15A11" w:rsidRPr="002E56B9" w:rsidRDefault="00B15A11" w:rsidP="00B15A11">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1BAE06E1" w14:textId="77777777" w:rsidR="00B15A11" w:rsidRPr="002E56B9" w:rsidRDefault="00B15A11" w:rsidP="00B15A11">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B15A11" w:rsidRPr="002E56B9" w:rsidRDefault="00B15A11" w:rsidP="00B15A11">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BFBB670" w14:textId="77777777" w:rsidR="00B15A11" w:rsidRPr="002E56B9" w:rsidRDefault="00B15A11" w:rsidP="00B15A11">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B15A11" w:rsidRPr="002E56B9" w:rsidRDefault="00B15A11" w:rsidP="00B15A11">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5CC0F3F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15C781D" w14:textId="77777777" w:rsidR="00B15A11" w:rsidRPr="002E56B9" w:rsidRDefault="00B15A11" w:rsidP="00B15A11">
            <w:pPr>
              <w:pStyle w:val="TAL"/>
            </w:pPr>
          </w:p>
        </w:tc>
      </w:tr>
      <w:tr w:rsidR="00B15A11" w:rsidRPr="002E56B9" w14:paraId="3BD9505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DCA41AC" w14:textId="77777777" w:rsidR="00B15A11" w:rsidRPr="002E56B9" w:rsidRDefault="00B15A11" w:rsidP="00B15A11">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3463468" w14:textId="77777777" w:rsidR="00B15A11" w:rsidRPr="002E56B9" w:rsidRDefault="00B15A11" w:rsidP="00B15A11">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B15A11" w:rsidRPr="002E56B9" w:rsidRDefault="00B15A11" w:rsidP="00B15A11">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D64FE18" w14:textId="77777777" w:rsidR="00B15A11" w:rsidRPr="002E56B9" w:rsidRDefault="00B15A11" w:rsidP="00B15A11">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B15A11" w:rsidRPr="002E56B9" w:rsidRDefault="00B15A11" w:rsidP="00B15A11">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744C94FA"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8FC230C" w14:textId="77777777" w:rsidR="00B15A11" w:rsidRPr="002E56B9" w:rsidRDefault="00B15A11" w:rsidP="00B15A11">
            <w:pPr>
              <w:pStyle w:val="TAL"/>
            </w:pPr>
          </w:p>
        </w:tc>
      </w:tr>
      <w:tr w:rsidR="00B15A11" w:rsidRPr="002E56B9" w14:paraId="215ABCC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EAD572" w14:textId="77777777" w:rsidR="00B15A11" w:rsidRPr="002E56B9" w:rsidRDefault="00B15A11" w:rsidP="00B15A11">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3E0B3BB9" w14:textId="77777777" w:rsidR="00B15A11" w:rsidRPr="002E56B9" w:rsidRDefault="00B15A11" w:rsidP="00B15A11">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B15A11" w:rsidRPr="002E56B9" w:rsidRDefault="00B15A11" w:rsidP="00B15A11">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CFDBD51" w14:textId="77777777" w:rsidR="00B15A11" w:rsidRPr="002E56B9" w:rsidRDefault="00B15A11" w:rsidP="00B15A11">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B15A11" w:rsidRPr="002E56B9" w:rsidRDefault="00B15A11" w:rsidP="00B15A11">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2C7F60D1"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DB20446" w14:textId="77777777" w:rsidR="00B15A11" w:rsidRPr="002E56B9" w:rsidRDefault="00B15A11" w:rsidP="00B15A11">
            <w:pPr>
              <w:pStyle w:val="TAL"/>
            </w:pPr>
          </w:p>
        </w:tc>
      </w:tr>
      <w:tr w:rsidR="00B15A11" w:rsidRPr="002E56B9" w14:paraId="2C8CA88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10A20B3" w14:textId="77777777" w:rsidR="00B15A11" w:rsidRPr="002E56B9" w:rsidRDefault="00B15A11" w:rsidP="00B15A11">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6C954226" w14:textId="77777777" w:rsidR="00B15A11" w:rsidRPr="002E56B9" w:rsidRDefault="00B15A11" w:rsidP="00B15A11">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B15A11" w:rsidRPr="002E56B9" w:rsidRDefault="00B15A11" w:rsidP="00B15A11">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04813ED1" w14:textId="77777777" w:rsidR="00B15A11" w:rsidRPr="002E56B9" w:rsidRDefault="00B15A11" w:rsidP="00B15A11">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B15A11" w:rsidRPr="002E56B9" w:rsidRDefault="00B15A11" w:rsidP="00B15A11">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3718171C"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3B6B35" w14:textId="77777777" w:rsidR="00B15A11" w:rsidRPr="002E56B9" w:rsidRDefault="00B15A11" w:rsidP="00B15A11">
            <w:pPr>
              <w:pStyle w:val="TAL"/>
            </w:pPr>
          </w:p>
        </w:tc>
      </w:tr>
      <w:tr w:rsidR="00B15A11" w:rsidRPr="002E56B9" w14:paraId="04321F5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B29CF1C" w14:textId="77777777" w:rsidR="00B15A11" w:rsidRPr="002E56B9" w:rsidRDefault="00B15A11" w:rsidP="00B15A11">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7DFB2203" w14:textId="77777777" w:rsidR="00B15A11" w:rsidRPr="002E56B9" w:rsidRDefault="00B15A11" w:rsidP="00B15A11">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B15A11" w:rsidRPr="002E56B9" w:rsidRDefault="00B15A11" w:rsidP="00B15A11">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B15A11" w:rsidRPr="002E56B9" w:rsidRDefault="00B15A11" w:rsidP="00B15A11">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C6E700F" w14:textId="77777777" w:rsidR="00B15A11" w:rsidRPr="002E56B9" w:rsidRDefault="00B15A11" w:rsidP="00B15A1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3CDCB3D"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8FAAA3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35FFB22" w14:textId="77777777" w:rsidR="00B15A11" w:rsidRPr="002E56B9" w:rsidRDefault="00B15A11" w:rsidP="00B15A11">
            <w:pPr>
              <w:pStyle w:val="TAL"/>
            </w:pPr>
          </w:p>
        </w:tc>
      </w:tr>
      <w:tr w:rsidR="00B15A11" w:rsidRPr="002E56B9" w14:paraId="38B1A9B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1E849B5" w14:textId="77777777" w:rsidR="00B15A11" w:rsidRPr="002E56B9" w:rsidRDefault="00B15A11" w:rsidP="00B15A11">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17607215" w14:textId="77777777" w:rsidR="00B15A11" w:rsidRPr="002E56B9" w:rsidRDefault="00B15A11" w:rsidP="00B15A11">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B15A11" w:rsidRPr="002E56B9" w:rsidRDefault="00B15A11" w:rsidP="00B15A11">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B15A11" w:rsidRPr="002E56B9" w:rsidRDefault="00B15A11" w:rsidP="00B15A11">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7E7622B4" w14:textId="77777777" w:rsidR="00B15A11" w:rsidRPr="002E56B9" w:rsidRDefault="00B15A11" w:rsidP="00B15A1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8" w:type="dxa"/>
            <w:tcBorders>
              <w:top w:val="single" w:sz="4" w:space="0" w:color="auto"/>
              <w:left w:val="single" w:sz="4" w:space="0" w:color="auto"/>
              <w:bottom w:val="single" w:sz="4" w:space="0" w:color="auto"/>
              <w:right w:val="single" w:sz="4" w:space="0" w:color="auto"/>
            </w:tcBorders>
          </w:tcPr>
          <w:p w14:paraId="151E522C"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743225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5898B4B" w14:textId="77777777" w:rsidR="00B15A11" w:rsidRPr="002E56B9" w:rsidRDefault="00B15A11" w:rsidP="00B15A11">
            <w:pPr>
              <w:pStyle w:val="TAL"/>
            </w:pPr>
          </w:p>
        </w:tc>
      </w:tr>
      <w:tr w:rsidR="00B15A11" w:rsidRPr="002E56B9" w14:paraId="02B3D7C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2C8B9DC" w14:textId="77777777" w:rsidR="00B15A11" w:rsidRPr="002E56B9" w:rsidRDefault="00B15A11" w:rsidP="00B15A11">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398EE15F" w14:textId="77777777" w:rsidR="00B15A11" w:rsidRPr="002E56B9" w:rsidRDefault="00B15A11" w:rsidP="00B15A11">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B15A11" w:rsidRPr="002E56B9" w:rsidRDefault="00B15A11" w:rsidP="00B15A11">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C39603A" w14:textId="77777777" w:rsidR="00B15A11" w:rsidRPr="002E56B9" w:rsidRDefault="00B15A11" w:rsidP="00B15A11">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BF20138"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E259436" w14:textId="77777777" w:rsidR="00B15A11" w:rsidRPr="002E56B9" w:rsidRDefault="00B15A11" w:rsidP="00B15A11">
            <w:pPr>
              <w:pStyle w:val="TAL"/>
            </w:pPr>
          </w:p>
        </w:tc>
      </w:tr>
      <w:tr w:rsidR="00B15A11" w:rsidRPr="002E56B9" w14:paraId="7DDD8DC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869A005" w14:textId="77777777" w:rsidR="00B15A11" w:rsidRPr="002E56B9" w:rsidRDefault="00B15A11" w:rsidP="00B15A11">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72CB889" w14:textId="77777777" w:rsidR="00B15A11" w:rsidRPr="002E56B9" w:rsidRDefault="00B15A11" w:rsidP="00B15A11">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B15A11" w:rsidRPr="002E56B9" w:rsidRDefault="00B15A11" w:rsidP="00B15A11">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2D886546" w14:textId="77777777" w:rsidR="00B15A11" w:rsidRPr="002E56B9" w:rsidRDefault="00B15A11" w:rsidP="00B15A11">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B15A11" w:rsidRPr="002E56B9" w:rsidRDefault="00B15A11" w:rsidP="00B15A11">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72F903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6BCA39D" w14:textId="77777777" w:rsidR="00B15A11" w:rsidRPr="002E56B9" w:rsidRDefault="00B15A11" w:rsidP="00B15A11">
            <w:pPr>
              <w:pStyle w:val="TAL"/>
            </w:pPr>
          </w:p>
        </w:tc>
      </w:tr>
      <w:tr w:rsidR="00B15A11" w:rsidRPr="002E56B9" w14:paraId="664555C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942F82" w14:textId="77777777" w:rsidR="00B15A11" w:rsidRPr="002E56B9" w:rsidRDefault="00B15A11" w:rsidP="00B15A11">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4AEF5495" w14:textId="77777777" w:rsidR="00B15A11" w:rsidRPr="002E56B9" w:rsidRDefault="00B15A11" w:rsidP="00B15A11">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B15A11" w:rsidRPr="002E56B9" w:rsidRDefault="00B15A11" w:rsidP="00B15A11">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EA91737" w14:textId="77777777" w:rsidR="00B15A11" w:rsidRPr="002E56B9" w:rsidRDefault="00B15A11" w:rsidP="00B15A11">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B15A11" w:rsidRPr="002E56B9" w:rsidRDefault="00B15A11" w:rsidP="00B15A11">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121DD51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D83D9C0" w14:textId="77777777" w:rsidR="00B15A11" w:rsidRPr="002E56B9" w:rsidRDefault="00B15A11" w:rsidP="00B15A11">
            <w:pPr>
              <w:pStyle w:val="TAL"/>
            </w:pPr>
          </w:p>
        </w:tc>
      </w:tr>
      <w:tr w:rsidR="00B15A11" w:rsidRPr="002E56B9" w14:paraId="5F69F33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CF92BAF" w14:textId="77777777" w:rsidR="00B15A11" w:rsidRPr="002E56B9" w:rsidRDefault="00B15A11" w:rsidP="00B15A11">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E0D915F" w14:textId="77777777" w:rsidR="00B15A11" w:rsidRPr="002E56B9" w:rsidRDefault="00B15A11" w:rsidP="00B15A11">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B15A11" w:rsidRPr="002E56B9" w:rsidRDefault="00B15A11" w:rsidP="00B15A11">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6BC5E40" w14:textId="77777777" w:rsidR="00B15A11" w:rsidRPr="002E56B9" w:rsidRDefault="00B15A11" w:rsidP="00B15A11">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B15A11" w:rsidRPr="002E56B9" w:rsidRDefault="00B15A11" w:rsidP="00B15A11">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4F59745"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CB8FA5E" w14:textId="77777777" w:rsidR="00B15A11" w:rsidRPr="002E56B9" w:rsidRDefault="00B15A11" w:rsidP="00B15A11">
            <w:pPr>
              <w:pStyle w:val="TAL"/>
            </w:pPr>
          </w:p>
        </w:tc>
      </w:tr>
      <w:tr w:rsidR="00B15A11" w:rsidRPr="002E56B9" w14:paraId="35D089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EA4639D" w14:textId="77777777" w:rsidR="00B15A11" w:rsidRPr="002E56B9" w:rsidRDefault="00B15A11" w:rsidP="00B15A11">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038E67B0" w14:textId="77777777" w:rsidR="00B15A11" w:rsidRPr="002E56B9" w:rsidRDefault="00B15A11" w:rsidP="00B15A11">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B15A11" w:rsidRPr="002E56B9" w:rsidRDefault="00B15A11" w:rsidP="00B15A1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B15A11" w:rsidRPr="002E56B9" w:rsidRDefault="00B15A11" w:rsidP="00B15A11">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1EAEE18B" w14:textId="77777777" w:rsidR="00B15A11" w:rsidRPr="002E56B9" w:rsidRDefault="00B15A11" w:rsidP="00B15A11">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B15A11" w:rsidRPr="002E56B9" w:rsidRDefault="00B15A11" w:rsidP="00B15A11">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476A361" w14:textId="77777777"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6668386" w14:textId="77777777" w:rsidR="00B15A11" w:rsidRPr="002E56B9" w:rsidRDefault="00B15A11" w:rsidP="00B15A11">
            <w:pPr>
              <w:pStyle w:val="TAL"/>
            </w:pPr>
          </w:p>
        </w:tc>
      </w:tr>
      <w:tr w:rsidR="00B15A11" w:rsidRPr="002E56B9" w14:paraId="6179D2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C45C97D" w14:textId="77777777" w:rsidR="00B15A11" w:rsidRPr="002E56B9" w:rsidRDefault="00B15A11" w:rsidP="00B15A11">
            <w:pPr>
              <w:pStyle w:val="TAL"/>
            </w:pPr>
            <w:r w:rsidRPr="002E56B9">
              <w:lastRenderedPageBreak/>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C4F90F5" w14:textId="77777777" w:rsidR="00B15A11" w:rsidRPr="002E56B9" w:rsidRDefault="00B15A11" w:rsidP="00B15A11">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B15A11" w:rsidRPr="002E56B9" w:rsidRDefault="00B15A11" w:rsidP="00B15A11">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B15A11" w:rsidRPr="002E56B9" w:rsidRDefault="00B15A11" w:rsidP="00B15A11">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3E0665B5" w14:textId="77777777" w:rsidR="00B15A11" w:rsidRPr="002E56B9" w:rsidRDefault="00B15A11" w:rsidP="00B15A1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E4C59D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2200558" w14:textId="77777777" w:rsidR="00B15A11" w:rsidRPr="002E56B9" w:rsidRDefault="00B15A11" w:rsidP="00B15A11">
            <w:pPr>
              <w:pStyle w:val="TAL"/>
            </w:pPr>
          </w:p>
        </w:tc>
      </w:tr>
      <w:tr w:rsidR="00B15A11" w:rsidRPr="002E56B9" w14:paraId="1275675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8177BF" w14:textId="77777777" w:rsidR="00B15A11" w:rsidRPr="002E56B9" w:rsidRDefault="00B15A11" w:rsidP="00B15A11">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16DB9AFA" w14:textId="77777777" w:rsidR="00B15A11" w:rsidRPr="002E56B9" w:rsidRDefault="00B15A11" w:rsidP="00B15A11">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B15A11" w:rsidRPr="002E56B9" w:rsidRDefault="00B15A11" w:rsidP="00B15A11">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B15A11" w:rsidRPr="002E56B9" w:rsidRDefault="00B15A11" w:rsidP="00B15A11">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599D7C67" w14:textId="77777777" w:rsidR="00B15A11" w:rsidRPr="002E56B9" w:rsidRDefault="00B15A11" w:rsidP="00B15A1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D5CCB8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F8CA4A" w14:textId="77777777" w:rsidR="00B15A11" w:rsidRPr="002E56B9" w:rsidRDefault="00B15A11" w:rsidP="00B15A11">
            <w:pPr>
              <w:pStyle w:val="TAL"/>
            </w:pPr>
          </w:p>
        </w:tc>
      </w:tr>
      <w:tr w:rsidR="00B15A11" w:rsidRPr="002E56B9" w14:paraId="5A11E3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09D177" w14:textId="77777777" w:rsidR="00B15A11" w:rsidRPr="002E56B9" w:rsidRDefault="00B15A11" w:rsidP="00B15A11">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CB594CD" w14:textId="77777777" w:rsidR="00B15A11" w:rsidRPr="002E56B9" w:rsidRDefault="00B15A11" w:rsidP="00B15A11">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B15A11" w:rsidRPr="002E56B9" w:rsidRDefault="00B15A11" w:rsidP="00B15A11">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292F449" w14:textId="77777777" w:rsidR="00B15A11" w:rsidRPr="002E56B9" w:rsidRDefault="00B15A11" w:rsidP="00B15A11">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B15A11" w:rsidRPr="002E56B9" w:rsidRDefault="00B15A11" w:rsidP="00B15A11">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7974FBF"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2DB1718" w14:textId="77777777" w:rsidR="00B15A11" w:rsidRPr="002E56B9" w:rsidRDefault="00B15A11" w:rsidP="00B15A11">
            <w:pPr>
              <w:pStyle w:val="TAL"/>
            </w:pPr>
          </w:p>
        </w:tc>
      </w:tr>
      <w:tr w:rsidR="00B15A11" w:rsidRPr="002E56B9" w14:paraId="038CF13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46733E" w14:textId="77777777" w:rsidR="00B15A11" w:rsidRPr="002E56B9" w:rsidRDefault="00B15A11" w:rsidP="00B15A11">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58C00F8D" w14:textId="77777777" w:rsidR="00B15A11" w:rsidRPr="002E56B9" w:rsidRDefault="00B15A11" w:rsidP="00B15A11">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B15A11" w:rsidRPr="002E56B9" w:rsidRDefault="00B15A11" w:rsidP="00B15A11">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0FCA222" w14:textId="77777777" w:rsidR="00B15A11" w:rsidRPr="002E56B9" w:rsidRDefault="00B15A11" w:rsidP="00B15A11">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B15A11" w:rsidRPr="002E56B9" w:rsidRDefault="00B15A11" w:rsidP="00B15A11">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44910A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210A4BE" w14:textId="77777777" w:rsidR="00B15A11" w:rsidRPr="002E56B9" w:rsidRDefault="00B15A11" w:rsidP="00B15A11">
            <w:pPr>
              <w:pStyle w:val="TAL"/>
            </w:pPr>
          </w:p>
        </w:tc>
      </w:tr>
      <w:tr w:rsidR="00B15A11" w:rsidRPr="002E56B9" w14:paraId="461665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10E2C2F" w14:textId="77777777" w:rsidR="00B15A11" w:rsidRPr="002E56B9" w:rsidRDefault="00B15A11" w:rsidP="00B15A11">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27C1EE2D" w14:textId="77777777" w:rsidR="00B15A11" w:rsidRPr="002E56B9" w:rsidRDefault="00B15A11" w:rsidP="00B15A11">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B15A11" w:rsidRPr="002E56B9" w:rsidRDefault="00B15A11" w:rsidP="00B15A1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B15A11" w:rsidRPr="002E56B9" w:rsidRDefault="00B15A11" w:rsidP="00B15A11">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354EE410" w14:textId="77777777" w:rsidR="00B15A11" w:rsidRPr="002E56B9" w:rsidRDefault="00B15A11" w:rsidP="00B15A11">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B15A11" w:rsidRPr="002E56B9" w:rsidRDefault="00B15A11" w:rsidP="00B15A11">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4C54813"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6AFA6F" w14:textId="77777777" w:rsidR="00B15A11" w:rsidRPr="002E56B9" w:rsidRDefault="00B15A11" w:rsidP="00B15A11">
            <w:pPr>
              <w:pStyle w:val="TAL"/>
            </w:pPr>
          </w:p>
        </w:tc>
      </w:tr>
      <w:tr w:rsidR="00B15A11" w:rsidRPr="00BB629B" w14:paraId="6684971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45389E1" w14:textId="77777777" w:rsidR="00B15A11" w:rsidRPr="00BB629B" w:rsidRDefault="00B15A11" w:rsidP="00B15A11">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73DD56F3" w14:textId="77777777" w:rsidR="00B15A11" w:rsidRPr="00BB629B" w:rsidRDefault="00B15A11" w:rsidP="00B15A11">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B15A11" w:rsidRPr="00BB629B" w:rsidRDefault="00B15A11" w:rsidP="00B15A11">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B15A11" w:rsidRPr="00BB629B" w:rsidRDefault="00B15A11" w:rsidP="00B15A11">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619FFD60" w14:textId="77777777" w:rsidR="00B15A11" w:rsidRDefault="00B15A11" w:rsidP="00B15A1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B15A11" w:rsidRPr="00BB629B" w:rsidRDefault="00B15A11" w:rsidP="00B15A11">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BD6AC2"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BB554D7" w14:textId="77777777" w:rsidR="00B15A11" w:rsidRPr="00BB629B" w:rsidRDefault="00B15A11" w:rsidP="00B15A11">
            <w:pPr>
              <w:pStyle w:val="TAL"/>
            </w:pPr>
          </w:p>
        </w:tc>
      </w:tr>
      <w:tr w:rsidR="00B15A11" w:rsidRPr="002E56B9" w14:paraId="5BF6872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7A454A6" w14:textId="77777777" w:rsidR="00B15A11" w:rsidRPr="002E56B9" w:rsidRDefault="00B15A11" w:rsidP="00B15A11">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4650263E" w14:textId="77777777" w:rsidR="00B15A11" w:rsidRPr="002E56B9" w:rsidRDefault="00B15A11" w:rsidP="00B15A11">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B15A11" w:rsidRPr="002E56B9" w:rsidRDefault="00B15A11" w:rsidP="00B15A11">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B15A11" w:rsidRPr="002E56B9" w:rsidRDefault="00B15A11" w:rsidP="00B15A11">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B269A4" w14:textId="77777777" w:rsidR="00B15A11" w:rsidRPr="002E56B9" w:rsidRDefault="00B15A11" w:rsidP="00B15A11">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8B8F45"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0429F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0CB227B" w14:textId="77777777" w:rsidR="00B15A11" w:rsidRPr="002E56B9" w:rsidRDefault="00B15A11" w:rsidP="00B15A11">
            <w:pPr>
              <w:pStyle w:val="TAL"/>
            </w:pPr>
          </w:p>
        </w:tc>
      </w:tr>
      <w:tr w:rsidR="00B15A11" w:rsidRPr="002E56B9" w14:paraId="1BEAB69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BAC8F8F" w14:textId="77777777" w:rsidR="00B15A11" w:rsidRPr="002E56B9" w:rsidRDefault="00B15A11" w:rsidP="00B15A11">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460C1BFE" w14:textId="77777777" w:rsidR="00B15A11" w:rsidRPr="002E56B9" w:rsidRDefault="00B15A11" w:rsidP="00B15A11">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B15A11" w:rsidRPr="002E56B9" w:rsidRDefault="00B15A11" w:rsidP="00B15A11">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B15A11" w:rsidRPr="002E56B9" w:rsidRDefault="00B15A11" w:rsidP="00B15A11">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3516E35" w14:textId="77777777" w:rsidR="00B15A11" w:rsidRPr="002E56B9" w:rsidRDefault="00B15A11" w:rsidP="00B15A11">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FDCEF4"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4F94F7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B6A667D" w14:textId="77777777" w:rsidR="00B15A11" w:rsidRPr="002E56B9" w:rsidRDefault="00B15A11" w:rsidP="00B15A11">
            <w:pPr>
              <w:pStyle w:val="TAL"/>
            </w:pPr>
          </w:p>
        </w:tc>
      </w:tr>
      <w:tr w:rsidR="00B15A11" w:rsidRPr="002E56B9" w14:paraId="77E21D9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66B3E8F" w14:textId="77777777" w:rsidR="00B15A11" w:rsidRPr="002E56B9" w:rsidRDefault="00B15A11" w:rsidP="00B15A11">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2B4BB1EB" w14:textId="77777777" w:rsidR="00B15A11" w:rsidRPr="002E56B9" w:rsidRDefault="00B15A11" w:rsidP="00B15A1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B15A11" w:rsidRPr="002E56B9" w:rsidRDefault="00B15A11" w:rsidP="00B15A11">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B15A11" w:rsidRPr="002E56B9" w:rsidRDefault="00B15A11" w:rsidP="00B15A11">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207851E" w14:textId="77777777" w:rsidR="00B15A11" w:rsidRPr="002E56B9" w:rsidRDefault="00B15A11" w:rsidP="00B15A11">
            <w:pPr>
              <w:pStyle w:val="TAL"/>
              <w:rPr>
                <w:lang w:eastAsia="zh-CN"/>
              </w:rPr>
            </w:pPr>
            <w:r w:rsidRPr="002E56B9">
              <w:rPr>
                <w:lang w:eastAsia="zh-CN"/>
              </w:rPr>
              <w:t>UEs supporting 5GS FDD FR1 and Long DRX Cycle and DRX adaptation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8AA158" w14:textId="77777777" w:rsidR="00B15A11" w:rsidRPr="002E56B9" w:rsidRDefault="00B15A11" w:rsidP="00B15A11">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5C97D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5390785" w14:textId="77777777" w:rsidR="00B15A11" w:rsidRPr="002E56B9" w:rsidRDefault="00B15A11" w:rsidP="00B15A11">
            <w:pPr>
              <w:pStyle w:val="TAL"/>
            </w:pPr>
          </w:p>
        </w:tc>
      </w:tr>
      <w:tr w:rsidR="00B15A11" w:rsidRPr="002E56B9" w14:paraId="15E4443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895B3AC" w14:textId="77777777" w:rsidR="00B15A11" w:rsidRPr="002E56B9" w:rsidRDefault="00B15A11" w:rsidP="00B15A11">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621A9F87" w14:textId="77777777" w:rsidR="00B15A11" w:rsidRPr="002E56B9" w:rsidRDefault="00B15A11" w:rsidP="00B15A11">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B15A11" w:rsidRPr="002E56B9" w:rsidRDefault="00B15A11" w:rsidP="00B15A11">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09D3C323" w14:textId="77777777" w:rsidR="00B15A11" w:rsidRPr="002E56B9" w:rsidRDefault="00B15A11" w:rsidP="00B15A11">
            <w:pPr>
              <w:pStyle w:val="TAL"/>
              <w:rPr>
                <w:lang w:eastAsia="zh-CN"/>
              </w:rPr>
            </w:pPr>
            <w:r w:rsidRPr="002E56B9">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B15A11" w:rsidRPr="002E56B9" w:rsidRDefault="00B15A11" w:rsidP="00B15A11">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C8A29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1BF49" w14:textId="77777777" w:rsidR="00B15A11" w:rsidRPr="002E56B9" w:rsidRDefault="00B15A11" w:rsidP="00B15A11">
            <w:pPr>
              <w:pStyle w:val="TAL"/>
            </w:pPr>
          </w:p>
        </w:tc>
      </w:tr>
      <w:tr w:rsidR="00B15A11" w:rsidRPr="002E56B9" w14:paraId="6A0B525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F6D67C2" w14:textId="78A88692" w:rsidR="00B15A11" w:rsidRPr="002E56B9" w:rsidRDefault="00B15A11" w:rsidP="00B15A11">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33325CDD" w14:textId="743F7FE1" w:rsidR="00B15A11" w:rsidRPr="002E56B9" w:rsidRDefault="00B15A11" w:rsidP="00B15A11">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B15A11" w:rsidRPr="002E56B9" w:rsidRDefault="00B15A11" w:rsidP="00B15A11">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B15A11" w:rsidRPr="002E56B9" w:rsidRDefault="00B15A11" w:rsidP="00B15A11">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6232672F" w14:textId="73E0F1E5" w:rsidR="00B15A11" w:rsidRPr="002E56B9" w:rsidRDefault="00B15A11" w:rsidP="00B15A11">
            <w:pPr>
              <w:pStyle w:val="TAL"/>
              <w:rPr>
                <w:rFonts w:cs="Arial"/>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AD7022" w14:textId="17ACC5F8" w:rsidR="00B15A11" w:rsidRPr="002E56B9" w:rsidRDefault="00B15A11" w:rsidP="00B15A11">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39E13"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FC3EA97" w14:textId="77777777" w:rsidR="00B15A11" w:rsidRPr="002E56B9" w:rsidRDefault="00B15A11" w:rsidP="00B15A11">
            <w:pPr>
              <w:pStyle w:val="TAL"/>
            </w:pPr>
          </w:p>
        </w:tc>
      </w:tr>
      <w:tr w:rsidR="00B15A11" w:rsidRPr="002E56B9" w14:paraId="795563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119ACA6" w14:textId="77777777" w:rsidR="00B15A11" w:rsidRPr="002E56B9" w:rsidRDefault="00B15A11" w:rsidP="00B15A11">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01013EC4" w14:textId="77777777" w:rsidR="00B15A11" w:rsidRPr="002E56B9" w:rsidRDefault="00B15A11" w:rsidP="00B15A11">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B15A11" w:rsidRPr="002E56B9" w:rsidRDefault="00B15A11" w:rsidP="00B15A11">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B15A11" w:rsidRPr="002E56B9" w:rsidRDefault="00B15A11" w:rsidP="00B15A11">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1D418EE" w14:textId="77777777" w:rsidR="00B15A11" w:rsidRPr="002E56B9" w:rsidRDefault="00B15A11" w:rsidP="00B15A11">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CD01E5" w14:textId="77777777" w:rsidR="00B15A11" w:rsidRPr="002E56B9" w:rsidRDefault="00B15A11" w:rsidP="00B15A11">
            <w:pPr>
              <w:pStyle w:val="TAL"/>
              <w:rPr>
                <w:rFonts w:eastAsia="SimSu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CE7C7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3896786" w14:textId="77777777" w:rsidR="00B15A11" w:rsidRPr="002E56B9" w:rsidRDefault="00B15A11" w:rsidP="00B15A11">
            <w:pPr>
              <w:pStyle w:val="TAL"/>
            </w:pPr>
          </w:p>
        </w:tc>
      </w:tr>
      <w:tr w:rsidR="00B15A11" w:rsidRPr="002E56B9" w14:paraId="142B041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BD383FE" w14:textId="77777777" w:rsidR="00B15A11" w:rsidRPr="002E56B9" w:rsidRDefault="00B15A11" w:rsidP="00B15A11">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5C7B80D0" w14:textId="77777777" w:rsidR="00B15A11" w:rsidRPr="002E56B9" w:rsidRDefault="00B15A11" w:rsidP="00B15A11">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B15A11" w:rsidRPr="002E56B9" w:rsidRDefault="00B15A11" w:rsidP="00B15A11">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B15A11" w:rsidRPr="002E56B9" w:rsidRDefault="00B15A11" w:rsidP="00B15A11">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B2B285B" w14:textId="77777777" w:rsidR="00B15A11" w:rsidRPr="002E56B9" w:rsidRDefault="00B15A11" w:rsidP="00B15A11">
            <w:pPr>
              <w:pStyle w:val="TAL"/>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B804E6" w14:textId="77777777" w:rsidR="00B15A11" w:rsidRPr="002E56B9" w:rsidRDefault="00B15A11" w:rsidP="00B15A11">
            <w:pPr>
              <w:pStyle w:val="TAL"/>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A0BD3A"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0883376" w14:textId="77777777" w:rsidR="00B15A11" w:rsidRPr="002E56B9" w:rsidRDefault="00B15A11" w:rsidP="00B15A11">
            <w:pPr>
              <w:pStyle w:val="TAL"/>
              <w:rPr>
                <w:lang w:eastAsia="ko-KR"/>
              </w:rPr>
            </w:pPr>
          </w:p>
        </w:tc>
      </w:tr>
      <w:tr w:rsidR="00B15A11" w:rsidRPr="002E56B9" w14:paraId="5A9A370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148D878" w14:textId="77777777" w:rsidR="00B15A11" w:rsidRPr="002E56B9" w:rsidRDefault="00B15A11" w:rsidP="00B15A11">
            <w:pPr>
              <w:pStyle w:val="TAL"/>
            </w:pPr>
            <w:r w:rsidRPr="002E56B9">
              <w:lastRenderedPageBreak/>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2A565EE" w14:textId="77777777" w:rsidR="00B15A11" w:rsidRPr="002E56B9" w:rsidRDefault="00B15A11" w:rsidP="00B15A11">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B15A11" w:rsidRPr="002E56B9" w:rsidRDefault="00B15A11" w:rsidP="00B15A11">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B15A11" w:rsidRPr="002E56B9" w:rsidRDefault="00B15A11" w:rsidP="00B15A11">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74E0C8F1" w14:textId="77777777" w:rsidR="00B15A11" w:rsidRPr="002E56B9" w:rsidRDefault="00B15A11" w:rsidP="00B15A11">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6E89B2DE"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39FEF74"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B1F1E9" w14:textId="77777777" w:rsidR="00B15A11" w:rsidRPr="002E56B9" w:rsidRDefault="00B15A11" w:rsidP="00B15A11">
            <w:pPr>
              <w:pStyle w:val="TAL"/>
              <w:rPr>
                <w:lang w:eastAsia="ko-KR"/>
              </w:rPr>
            </w:pPr>
          </w:p>
        </w:tc>
      </w:tr>
      <w:tr w:rsidR="00B15A11" w:rsidRPr="002E56B9" w14:paraId="5318CA6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93E215E" w14:textId="77777777" w:rsidR="00B15A11" w:rsidRPr="002E56B9" w:rsidRDefault="00B15A11" w:rsidP="00B15A11">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0F930FD5" w14:textId="77777777" w:rsidR="00B15A11" w:rsidRPr="002E56B9" w:rsidRDefault="00B15A11" w:rsidP="00B15A11">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B15A11" w:rsidRPr="002E56B9" w:rsidRDefault="00B15A11" w:rsidP="00B15A11">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B15A11" w:rsidRPr="002E56B9" w:rsidRDefault="00B15A11" w:rsidP="00B15A11">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1B5632D5" w14:textId="77777777" w:rsidR="00B15A11" w:rsidRPr="002E56B9" w:rsidRDefault="00B15A11" w:rsidP="00B15A11">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B15A11" w:rsidRPr="002E56B9" w:rsidRDefault="00B15A11" w:rsidP="00B15A11">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120AEBA"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DDBC4C6" w14:textId="77777777" w:rsidR="00B15A11" w:rsidRPr="002E56B9" w:rsidRDefault="00B15A11" w:rsidP="00B15A11">
            <w:pPr>
              <w:pStyle w:val="TAL"/>
              <w:rPr>
                <w:lang w:eastAsia="ko-KR"/>
              </w:rPr>
            </w:pPr>
          </w:p>
        </w:tc>
      </w:tr>
      <w:tr w:rsidR="00B15A11" w:rsidRPr="002E56B9" w14:paraId="578763E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2A23C2" w14:textId="7B152E93" w:rsidR="00B15A11" w:rsidRPr="002E56B9" w:rsidRDefault="00B15A11" w:rsidP="00B15A11">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1DAAAA49" w14:textId="76A8C685" w:rsidR="00B15A11" w:rsidRPr="002E56B9" w:rsidRDefault="00B15A11" w:rsidP="00B15A11">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B15A11" w:rsidRPr="002E56B9" w:rsidRDefault="00B15A11" w:rsidP="00B15A11">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B15A11" w:rsidRPr="002E56B9" w:rsidRDefault="00B15A11" w:rsidP="00B15A11">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5495D70A" w14:textId="6B640368" w:rsidR="00B15A11" w:rsidRPr="002E56B9" w:rsidRDefault="00B15A11" w:rsidP="00B15A1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677825" w14:textId="76E39E72" w:rsidR="00B15A11" w:rsidRPr="002E56B9" w:rsidRDefault="00B15A11" w:rsidP="00B15A11">
            <w:pPr>
              <w:pStyle w:val="TAL"/>
              <w:rPr>
                <w:rFonts w:eastAsia="SimSun"/>
                <w:szCs w:val="18"/>
                <w:lang w:eastAsia="zh-CN"/>
              </w:rPr>
            </w:pPr>
            <w:r w:rsidRPr="002E56B9">
              <w:rPr>
                <w:rFonts w:eastAsia="SimSun"/>
                <w:szCs w:val="18"/>
                <w:lang w:eastAsia="zh-CN"/>
              </w:rPr>
              <w:t>D009</w:t>
            </w:r>
            <w:r>
              <w:rPr>
                <w:rFonts w:eastAsia="SimSun"/>
                <w:szCs w:val="18"/>
                <w:lang w:eastAsia="zh-CN"/>
              </w:rPr>
              <w:t>4</w:t>
            </w:r>
          </w:p>
        </w:tc>
        <w:tc>
          <w:tcPr>
            <w:tcW w:w="1982" w:type="dxa"/>
            <w:tcBorders>
              <w:top w:val="single" w:sz="4" w:space="0" w:color="auto"/>
              <w:left w:val="single" w:sz="4" w:space="0" w:color="auto"/>
              <w:bottom w:val="single" w:sz="4" w:space="0" w:color="auto"/>
              <w:right w:val="single" w:sz="4" w:space="0" w:color="auto"/>
            </w:tcBorders>
          </w:tcPr>
          <w:p w14:paraId="0378F14C"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1CD9985" w14:textId="77777777" w:rsidR="00B15A11" w:rsidRPr="002E56B9" w:rsidRDefault="00B15A11" w:rsidP="00B15A11">
            <w:pPr>
              <w:pStyle w:val="TAL"/>
              <w:rPr>
                <w:lang w:eastAsia="ko-KR"/>
              </w:rPr>
            </w:pPr>
          </w:p>
        </w:tc>
      </w:tr>
      <w:tr w:rsidR="00B15A11" w:rsidRPr="002E56B9" w14:paraId="7A82574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19BAFD" w14:textId="77777777" w:rsidR="00B15A11" w:rsidRPr="002E56B9" w:rsidRDefault="00B15A11" w:rsidP="00B15A11">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6B27797D" w14:textId="77777777" w:rsidR="00B15A11" w:rsidRPr="002E56B9" w:rsidRDefault="00B15A11" w:rsidP="00B15A11">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B15A11" w:rsidRPr="002E56B9" w:rsidRDefault="00B15A11" w:rsidP="00B15A11">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B6438F0" w14:textId="77777777" w:rsidR="00B15A11" w:rsidRPr="002E56B9" w:rsidRDefault="00B15A11" w:rsidP="00B15A11">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B15A11" w:rsidRPr="002E56B9" w:rsidRDefault="00B15A11" w:rsidP="00B15A11">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6165267"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16428EA" w14:textId="77777777" w:rsidR="00B15A11" w:rsidRPr="002E56B9" w:rsidRDefault="00B15A11" w:rsidP="00B15A11">
            <w:pPr>
              <w:pStyle w:val="TAL"/>
              <w:rPr>
                <w:lang w:eastAsia="ko-KR"/>
              </w:rPr>
            </w:pPr>
          </w:p>
        </w:tc>
      </w:tr>
      <w:tr w:rsidR="00B15A11" w:rsidRPr="002E56B9" w14:paraId="6DA117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55AF018" w14:textId="77777777" w:rsidR="00B15A11" w:rsidRPr="002E56B9" w:rsidRDefault="00B15A11" w:rsidP="00B15A11">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3CB9C207" w14:textId="77777777" w:rsidR="00B15A11" w:rsidRPr="002E56B9" w:rsidRDefault="00B15A11" w:rsidP="00B15A11">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B15A11" w:rsidRPr="002E56B9" w:rsidRDefault="00B15A11" w:rsidP="00B15A11">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241F73" w14:textId="77777777" w:rsidR="00B15A11" w:rsidRPr="002E56B9" w:rsidRDefault="00B15A11" w:rsidP="00B15A11">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B15A11" w:rsidRPr="002E56B9" w:rsidRDefault="00B15A11" w:rsidP="00B15A11">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311378"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CC49BFE" w14:textId="77777777" w:rsidR="00B15A11" w:rsidRPr="002E56B9" w:rsidRDefault="00B15A11" w:rsidP="00B15A11">
            <w:pPr>
              <w:pStyle w:val="TAL"/>
              <w:rPr>
                <w:lang w:eastAsia="ko-KR"/>
              </w:rPr>
            </w:pPr>
          </w:p>
        </w:tc>
      </w:tr>
      <w:tr w:rsidR="00B15A11" w:rsidRPr="002E56B9" w14:paraId="388628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226F5D" w14:textId="77777777" w:rsidR="00B15A11" w:rsidRPr="002E56B9" w:rsidRDefault="00B15A11" w:rsidP="00B15A11">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C171655" w14:textId="77777777" w:rsidR="00B15A11" w:rsidRPr="002E56B9" w:rsidRDefault="00B15A11" w:rsidP="00B15A11">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B15A11" w:rsidRPr="002E56B9" w:rsidRDefault="00B15A11" w:rsidP="00B15A11">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B15A11" w:rsidRPr="002E56B9" w:rsidRDefault="00B15A11" w:rsidP="00B15A11">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13D379B2" w14:textId="77777777" w:rsidR="00B15A11" w:rsidRPr="002E56B9" w:rsidRDefault="00B15A11" w:rsidP="00B15A11">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AF900FD"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DA7C6E5" w14:textId="77777777" w:rsidR="00B15A11" w:rsidRPr="002E56B9" w:rsidRDefault="00B15A11" w:rsidP="00B15A11">
            <w:pPr>
              <w:pStyle w:val="TAL"/>
              <w:rPr>
                <w:lang w:eastAsia="ko-KR"/>
              </w:rPr>
            </w:pPr>
          </w:p>
        </w:tc>
      </w:tr>
      <w:tr w:rsidR="00B15A11" w:rsidRPr="002E56B9" w14:paraId="15F2A1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F914128" w14:textId="27832007" w:rsidR="00B15A11" w:rsidRPr="002E56B9" w:rsidRDefault="00B15A11" w:rsidP="00B15A11">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427D6303" w14:textId="6C706C61" w:rsidR="00B15A11" w:rsidRPr="002E56B9" w:rsidRDefault="00B15A11" w:rsidP="00B15A11">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B15A11" w:rsidRPr="002E56B9" w:rsidRDefault="00B15A11" w:rsidP="00B15A11">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B15A11" w:rsidRPr="002E56B9" w:rsidRDefault="00B15A11" w:rsidP="00B15A11">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F96FCC7" w14:textId="3FB49506" w:rsidR="00B15A11" w:rsidRPr="002E56B9" w:rsidRDefault="00B15A11" w:rsidP="00B15A11">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96759E1"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CEFC8AD" w14:textId="77777777" w:rsidR="00B15A11" w:rsidRPr="002E56B9" w:rsidRDefault="00B15A11" w:rsidP="00B15A11">
            <w:pPr>
              <w:pStyle w:val="TAL"/>
              <w:rPr>
                <w:lang w:eastAsia="ko-KR"/>
              </w:rPr>
            </w:pPr>
          </w:p>
        </w:tc>
      </w:tr>
      <w:tr w:rsidR="00B15A11" w:rsidRPr="002E56B9" w14:paraId="3A3E227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DF5E09" w14:textId="77777777" w:rsidR="00B15A11" w:rsidRPr="002E56B9" w:rsidRDefault="00B15A11" w:rsidP="00B15A11">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4D2736DE" w14:textId="77777777" w:rsidR="00B15A11" w:rsidRPr="002E56B9" w:rsidRDefault="00B15A11" w:rsidP="00B15A11">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B15A11" w:rsidRPr="002E56B9" w:rsidRDefault="00B15A11" w:rsidP="00B15A11">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468AC7B" w14:textId="77777777" w:rsidR="00B15A11" w:rsidRPr="002E56B9" w:rsidRDefault="00B15A11" w:rsidP="00B15A11">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B15A11" w:rsidRPr="002E56B9" w:rsidRDefault="00B15A11" w:rsidP="00B15A11">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B493D6" w14:textId="77777777" w:rsidR="00B15A11" w:rsidRPr="002E56B9"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0983536" w14:textId="77777777" w:rsidR="00B15A11" w:rsidRPr="002E56B9" w:rsidRDefault="00B15A11" w:rsidP="00B15A11">
            <w:pPr>
              <w:pStyle w:val="TAL"/>
              <w:rPr>
                <w:lang w:eastAsia="ko-KR"/>
              </w:rPr>
            </w:pPr>
          </w:p>
        </w:tc>
      </w:tr>
      <w:tr w:rsidR="00B15A11" w:rsidRPr="002E56B9" w14:paraId="465B2E6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CBE3FB8" w14:textId="77777777" w:rsidR="00B15A11" w:rsidRPr="002E56B9" w:rsidRDefault="00B15A11" w:rsidP="00B15A11">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299F7107" w14:textId="77777777" w:rsidR="00B15A11" w:rsidRPr="002E56B9" w:rsidRDefault="00B15A11" w:rsidP="00B15A11">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B15A11" w:rsidRPr="002E56B9" w:rsidRDefault="00B15A11" w:rsidP="00B15A1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B15A11" w:rsidRPr="002E56B9" w:rsidRDefault="00B15A11" w:rsidP="00B15A11">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96EEC40" w14:textId="77777777" w:rsidR="00B15A11" w:rsidRPr="002E56B9" w:rsidRDefault="00B15A11" w:rsidP="00B15A11">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B15A11" w:rsidRPr="002E56B9" w:rsidRDefault="00B15A11" w:rsidP="00B15A11">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118B6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D0524" w14:textId="77777777" w:rsidR="00B15A11" w:rsidRPr="002E56B9" w:rsidRDefault="00B15A11" w:rsidP="00B15A11">
            <w:pPr>
              <w:pStyle w:val="TAL"/>
            </w:pPr>
          </w:p>
        </w:tc>
      </w:tr>
      <w:tr w:rsidR="00B15A11" w:rsidRPr="002E56B9" w14:paraId="3F8D838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310678F" w14:textId="77777777" w:rsidR="00B15A11" w:rsidRPr="002E56B9" w:rsidRDefault="00B15A11" w:rsidP="00B15A11">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761A4A1" w14:textId="77777777" w:rsidR="00B15A11" w:rsidRPr="002E56B9" w:rsidRDefault="00B15A11" w:rsidP="00B15A11">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B15A11" w:rsidRPr="002E56B9" w:rsidRDefault="00B15A11" w:rsidP="00B15A11">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B15A11" w:rsidRPr="002E56B9" w:rsidRDefault="00B15A11" w:rsidP="00B15A11">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03EA533A" w14:textId="77777777" w:rsidR="00B15A11" w:rsidRPr="002E56B9" w:rsidRDefault="00B15A11" w:rsidP="00B15A11">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E76CB3"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41C0C7" w14:textId="77777777" w:rsidR="00B15A11" w:rsidRPr="002E56B9" w:rsidRDefault="00B15A11" w:rsidP="00B15A11">
            <w:pPr>
              <w:pStyle w:val="TAL"/>
            </w:pPr>
          </w:p>
        </w:tc>
      </w:tr>
      <w:tr w:rsidR="00B15A11" w:rsidRPr="002E56B9" w14:paraId="77EC62F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33D401C" w14:textId="390E634D" w:rsidR="00B15A11" w:rsidRPr="002E56B9" w:rsidRDefault="00B15A11" w:rsidP="00B15A11">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3FD16317" w14:textId="7804442E" w:rsidR="00B15A11" w:rsidRPr="002E56B9" w:rsidRDefault="00B15A11" w:rsidP="00B15A11">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B15A11" w:rsidRPr="002E56B9" w:rsidRDefault="00B15A11" w:rsidP="00B15A11">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B15A11" w:rsidRPr="002E56B9" w:rsidRDefault="00B15A11" w:rsidP="00B15A11">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AEF8E1C" w14:textId="4A9EE46D" w:rsidR="00B15A11" w:rsidRPr="002E56B9" w:rsidRDefault="00B15A11" w:rsidP="00B15A11">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E0406F8"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B8C141C" w14:textId="77777777" w:rsidR="00B15A11" w:rsidRPr="002E56B9" w:rsidRDefault="00B15A11" w:rsidP="00B15A11">
            <w:pPr>
              <w:pStyle w:val="TAL"/>
            </w:pPr>
          </w:p>
        </w:tc>
      </w:tr>
      <w:tr w:rsidR="00B15A11" w:rsidRPr="002E56B9" w14:paraId="477DCC9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2FAFDAD" w14:textId="77777777" w:rsidR="00B15A11" w:rsidRPr="002E56B9" w:rsidRDefault="00B15A11" w:rsidP="00B15A11">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61E29B74" w14:textId="77777777" w:rsidR="00B15A11" w:rsidRPr="002E56B9" w:rsidRDefault="00B15A11" w:rsidP="00B15A11">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B15A11" w:rsidRPr="002E56B9" w:rsidRDefault="00B15A11" w:rsidP="00B15A11">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B15A11" w:rsidRPr="002E56B9" w:rsidRDefault="00B15A11" w:rsidP="00B15A11">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6C6F934A" w14:textId="77777777" w:rsidR="00B15A11" w:rsidRPr="002E56B9" w:rsidRDefault="00B15A11" w:rsidP="00B15A11">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F7267C3" w14:textId="77777777" w:rsidR="00B15A11" w:rsidRPr="002E56B9" w:rsidRDefault="00B15A11" w:rsidP="00B15A11">
            <w:pPr>
              <w:pStyle w:val="TAL"/>
              <w:rPr>
                <w:rFonts w:cs="Arial"/>
              </w:rPr>
            </w:pPr>
            <w:r w:rsidRPr="002E56B9">
              <w:rPr>
                <w:rFonts w:cs="Arial"/>
              </w:rPr>
              <w:t>D008</w:t>
            </w:r>
          </w:p>
          <w:p w14:paraId="33034A47" w14:textId="77777777" w:rsidR="00B15A11" w:rsidRPr="002E56B9" w:rsidRDefault="00B15A11" w:rsidP="00B15A11">
            <w:pPr>
              <w:pStyle w:val="TAL"/>
              <w:rPr>
                <w:rFonts w:eastAsia="SimSun" w:cs="Arial"/>
                <w:lang w:eastAsia="zh-CN"/>
              </w:rPr>
            </w:pPr>
            <w:r w:rsidRPr="002E56B9">
              <w:rPr>
                <w:rFonts w:cs="Arial"/>
              </w:rPr>
              <w:t>D009</w:t>
            </w:r>
          </w:p>
          <w:p w14:paraId="2045669A"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17DEF8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759B4E6" w14:textId="77777777" w:rsidR="00B15A11" w:rsidRPr="002E56B9" w:rsidRDefault="00B15A11" w:rsidP="00B15A11">
            <w:pPr>
              <w:pStyle w:val="TAL"/>
            </w:pPr>
          </w:p>
        </w:tc>
      </w:tr>
      <w:tr w:rsidR="00B15A11" w:rsidRPr="002E56B9" w14:paraId="1828D8D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01FCD59" w14:textId="77777777" w:rsidR="00B15A11" w:rsidRPr="002E56B9" w:rsidRDefault="00B15A11" w:rsidP="00B15A11">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1F15A427" w14:textId="77777777" w:rsidR="00B15A11" w:rsidRPr="002E56B9" w:rsidRDefault="00B15A11" w:rsidP="00B15A11">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B15A11" w:rsidRPr="002E56B9" w:rsidRDefault="00B15A11" w:rsidP="00B15A1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B15A11" w:rsidRPr="002E56B9" w:rsidRDefault="00B15A11" w:rsidP="00B15A11">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00EEBE1" w14:textId="77777777" w:rsidR="00B15A11" w:rsidRPr="002E56B9" w:rsidRDefault="00B15A11" w:rsidP="00B15A11">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B15A11" w:rsidRPr="002E56B9" w:rsidRDefault="00B15A11" w:rsidP="00B15A11">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41CD3FE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87AB8" w14:textId="77777777" w:rsidR="00B15A11" w:rsidRPr="002E56B9" w:rsidRDefault="00B15A11" w:rsidP="00B15A11">
            <w:pPr>
              <w:pStyle w:val="TAL"/>
            </w:pPr>
          </w:p>
        </w:tc>
      </w:tr>
      <w:tr w:rsidR="00B15A11" w:rsidRPr="002E56B9" w14:paraId="286B896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213441C" w14:textId="77777777" w:rsidR="00B15A11" w:rsidRPr="002E56B9" w:rsidRDefault="00B15A11" w:rsidP="00B15A11">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6828D31E" w14:textId="77777777" w:rsidR="00B15A11" w:rsidRPr="002E56B9" w:rsidRDefault="00B15A11" w:rsidP="00B15A11">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B15A11" w:rsidRPr="002E56B9" w:rsidRDefault="00B15A11" w:rsidP="00B15A1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B15A11" w:rsidRPr="002E56B9" w:rsidRDefault="00B15A11" w:rsidP="00B15A11">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050B26" w14:textId="77777777" w:rsidR="00B15A11" w:rsidRPr="002E56B9" w:rsidRDefault="00B15A11" w:rsidP="00B15A11">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B15A11" w:rsidRPr="002E56B9" w:rsidRDefault="00B15A11" w:rsidP="00B15A11">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29F80BE1"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BEC6F03" w14:textId="77777777" w:rsidR="00B15A11" w:rsidRPr="002E56B9" w:rsidRDefault="00B15A11" w:rsidP="00B15A11">
            <w:pPr>
              <w:pStyle w:val="TAL"/>
            </w:pPr>
          </w:p>
        </w:tc>
      </w:tr>
      <w:tr w:rsidR="00B15A11" w:rsidRPr="002E56B9" w14:paraId="77EB50C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082060F" w14:textId="77777777" w:rsidR="00B15A11" w:rsidRPr="002E56B9" w:rsidRDefault="00B15A11" w:rsidP="00B15A11">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72F53A6" w14:textId="77777777" w:rsidR="00B15A11" w:rsidRPr="002E56B9" w:rsidRDefault="00B15A11" w:rsidP="00B15A11">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B15A11" w:rsidRPr="002E56B9" w:rsidRDefault="00B15A11" w:rsidP="00B15A1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B15A11" w:rsidRPr="002E56B9" w:rsidRDefault="00B15A11" w:rsidP="00B15A11">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53F92180" w14:textId="77777777" w:rsidR="00B15A11" w:rsidRPr="002E56B9" w:rsidRDefault="00B15A11" w:rsidP="00B15A11">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B15A11" w:rsidRPr="002E56B9" w:rsidRDefault="00B15A11" w:rsidP="00B15A11">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34B06C1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F2EF7F4" w14:textId="77777777" w:rsidR="00B15A11" w:rsidRPr="002E56B9" w:rsidRDefault="00B15A11" w:rsidP="00B15A11">
            <w:pPr>
              <w:pStyle w:val="TAL"/>
            </w:pPr>
          </w:p>
        </w:tc>
      </w:tr>
      <w:tr w:rsidR="00B15A11" w:rsidRPr="002E56B9" w14:paraId="3E2007E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8726AF" w14:textId="77777777" w:rsidR="00B15A11" w:rsidRPr="002E56B9" w:rsidRDefault="00B15A11" w:rsidP="00B15A11">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70E3BE32" w14:textId="77777777" w:rsidR="00B15A11" w:rsidRPr="002E56B9" w:rsidRDefault="00B15A11" w:rsidP="00B15A11">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B15A11" w:rsidRPr="002E56B9" w:rsidRDefault="00B15A11" w:rsidP="00B15A1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B15A11" w:rsidRPr="002E56B9" w:rsidRDefault="00B15A11" w:rsidP="00B15A11">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46FE3372" w14:textId="77777777" w:rsidR="00B15A11" w:rsidRPr="002E56B9" w:rsidRDefault="00B15A11" w:rsidP="00B15A11">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B15A11" w:rsidRPr="002E56B9" w:rsidRDefault="00B15A11" w:rsidP="00B15A11">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5C711B7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377F6A" w14:textId="77777777" w:rsidR="00B15A11" w:rsidRPr="002E56B9" w:rsidRDefault="00B15A11" w:rsidP="00B15A11">
            <w:pPr>
              <w:pStyle w:val="TAL"/>
            </w:pPr>
          </w:p>
        </w:tc>
      </w:tr>
      <w:tr w:rsidR="00B15A11" w:rsidRPr="002E56B9" w14:paraId="1A86D8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B15A11" w:rsidRPr="002E56B9" w:rsidRDefault="00B15A11" w:rsidP="00B15A11">
            <w:pPr>
              <w:pStyle w:val="TAL"/>
              <w:rPr>
                <w:b/>
                <w:lang w:eastAsia="zh-TW"/>
              </w:rPr>
            </w:pPr>
            <w:r w:rsidRPr="002E56B9">
              <w:rPr>
                <w:b/>
                <w:lang w:eastAsia="zh-TW"/>
              </w:rPr>
              <w:lastRenderedPageBreak/>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B15A11" w:rsidRPr="002E56B9" w:rsidRDefault="00B15A11" w:rsidP="00B15A11">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B15A11" w:rsidRPr="002E56B9" w:rsidRDefault="00B15A11" w:rsidP="00B15A1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B15A11" w:rsidRPr="002E56B9" w:rsidRDefault="00B15A11" w:rsidP="00B15A1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B15A11" w:rsidRPr="002E56B9" w:rsidRDefault="00B15A11" w:rsidP="00B15A1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B15A11" w:rsidRPr="002E56B9" w:rsidRDefault="00B15A11" w:rsidP="00B15A1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B15A11" w:rsidRPr="002E56B9" w:rsidRDefault="00B15A11" w:rsidP="00B15A1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E9879D5" w14:textId="77777777" w:rsidR="00B15A11" w:rsidRPr="002E56B9" w:rsidRDefault="00B15A11" w:rsidP="00B15A11">
            <w:pPr>
              <w:pStyle w:val="TAL"/>
              <w:rPr>
                <w:b/>
              </w:rPr>
            </w:pPr>
          </w:p>
        </w:tc>
      </w:tr>
      <w:tr w:rsidR="00B15A11" w:rsidRPr="002E56B9" w14:paraId="2817A2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231D382" w14:textId="77777777" w:rsidR="00B15A11" w:rsidRPr="002E56B9" w:rsidRDefault="00B15A11" w:rsidP="00B15A11">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0C8C0A75" w14:textId="77777777" w:rsidR="00B15A11" w:rsidRPr="002E56B9" w:rsidRDefault="00B15A11" w:rsidP="00B15A11">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B15A11" w:rsidRPr="002E56B9" w:rsidRDefault="00B15A11" w:rsidP="00B15A11">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B15A11" w:rsidRPr="002E56B9" w:rsidRDefault="00B15A11" w:rsidP="00B15A11">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1596EF" w14:textId="77777777" w:rsidR="00B15A11" w:rsidRPr="002E56B9" w:rsidRDefault="00B15A11" w:rsidP="00B15A11">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B15A11" w:rsidRPr="002E56B9" w:rsidRDefault="00B15A11" w:rsidP="00B15A11">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9764A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5FDE3C3" w14:textId="77777777" w:rsidR="00B15A11" w:rsidRPr="002E56B9" w:rsidRDefault="00B15A11" w:rsidP="00B15A11">
            <w:pPr>
              <w:pStyle w:val="TAL"/>
            </w:pPr>
          </w:p>
        </w:tc>
      </w:tr>
      <w:tr w:rsidR="00B15A11" w:rsidRPr="002E56B9" w14:paraId="47F124D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C4AF463" w14:textId="25153EE1" w:rsidR="00B15A11" w:rsidRPr="002E56B9" w:rsidRDefault="00B15A11" w:rsidP="00B15A11">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328E3BE7" w14:textId="3B19F1F7" w:rsidR="00B15A11" w:rsidRPr="002E56B9" w:rsidRDefault="00B15A11" w:rsidP="00B15A11">
            <w:pPr>
              <w:pStyle w:val="TAL"/>
            </w:pPr>
            <w:r w:rsidRPr="002E56B9">
              <w:t xml:space="preserve">1Rx FDD FR1 periodic </w:t>
            </w:r>
            <w:r>
              <w:t xml:space="preserve">wideband </w:t>
            </w:r>
            <w:r w:rsidRPr="002E56B9">
              <w:t xml:space="preserve">CQI reporting under </w:t>
            </w:r>
            <w:r>
              <w:t>fading</w:t>
            </w:r>
            <w:r w:rsidRPr="002E56B9">
              <w:t xml:space="preserve">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B15A11" w:rsidRPr="002E56B9" w:rsidRDefault="00B15A11" w:rsidP="00B15A1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B15A11" w:rsidRPr="002E56B9" w:rsidRDefault="00B15A11" w:rsidP="00B15A11">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231FDDF1" w14:textId="47720BC7" w:rsidR="00B15A11" w:rsidRPr="002E56B9" w:rsidRDefault="00B15A11" w:rsidP="00B15A11">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B15A11" w:rsidRPr="002E56B9" w:rsidRDefault="00B15A11" w:rsidP="00B15A11">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D41739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2FB2618" w14:textId="77777777" w:rsidR="00B15A11" w:rsidRPr="002E56B9" w:rsidRDefault="00B15A11" w:rsidP="00B15A11">
            <w:pPr>
              <w:pStyle w:val="TAL"/>
            </w:pPr>
          </w:p>
        </w:tc>
      </w:tr>
      <w:tr w:rsidR="00B15A11" w:rsidRPr="002E56B9" w14:paraId="406E9C3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BE3F48" w14:textId="77777777" w:rsidR="00B15A11" w:rsidRPr="002E56B9" w:rsidRDefault="00B15A11" w:rsidP="00B15A11">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768E7C47" w14:textId="77777777" w:rsidR="00B15A11" w:rsidRPr="002E56B9" w:rsidRDefault="00B15A11" w:rsidP="00B15A11">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B15A11" w:rsidRPr="002E56B9" w:rsidRDefault="00B15A11" w:rsidP="00B15A11">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60FC2974" w14:textId="77777777" w:rsidR="00B15A11" w:rsidRPr="002E56B9" w:rsidRDefault="00B15A11" w:rsidP="00B15A11">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B15A11" w:rsidRPr="002E56B9" w:rsidRDefault="00B15A11" w:rsidP="00B15A11">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CF123A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9F1E86E" w14:textId="77777777" w:rsidR="00B15A11" w:rsidRPr="002E56B9" w:rsidRDefault="00B15A11" w:rsidP="00B15A11">
            <w:pPr>
              <w:pStyle w:val="TAL"/>
            </w:pPr>
          </w:p>
        </w:tc>
      </w:tr>
      <w:tr w:rsidR="00B15A11" w:rsidRPr="002E56B9" w14:paraId="275A53C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E6C35DC" w14:textId="77777777" w:rsidR="00B15A11" w:rsidRPr="002E56B9" w:rsidRDefault="00B15A11" w:rsidP="00B15A11">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85B1C20" w14:textId="77777777" w:rsidR="00B15A11" w:rsidRPr="002E56B9" w:rsidRDefault="00B15A11" w:rsidP="00B15A11">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B15A11" w:rsidRPr="002E56B9" w:rsidRDefault="00B15A11" w:rsidP="00B15A1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B15A11" w:rsidRPr="002E56B9" w:rsidRDefault="00B15A11" w:rsidP="00B15A11">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1D991AC2" w14:textId="77777777" w:rsidR="00B15A11" w:rsidRPr="002E56B9" w:rsidRDefault="00B15A11" w:rsidP="00B15A11">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B15A11" w:rsidRPr="002E56B9" w:rsidRDefault="00B15A11" w:rsidP="00B15A11">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8EC32D6"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672098" w14:textId="77777777" w:rsidR="00B15A11" w:rsidRPr="002E56B9" w:rsidRDefault="00B15A11" w:rsidP="00B15A11">
            <w:pPr>
              <w:pStyle w:val="TAL"/>
            </w:pPr>
          </w:p>
        </w:tc>
      </w:tr>
      <w:tr w:rsidR="00B15A11" w:rsidRPr="002E56B9" w14:paraId="06B895A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F4D4DDD" w14:textId="77777777" w:rsidR="00B15A11" w:rsidRPr="002E56B9" w:rsidRDefault="00B15A11" w:rsidP="00B15A11">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63B0FD30" w14:textId="77777777" w:rsidR="00B15A11" w:rsidRPr="002E56B9" w:rsidRDefault="00B15A11" w:rsidP="00B15A11">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B15A11" w:rsidRPr="002E56B9" w:rsidRDefault="00B15A11" w:rsidP="00B15A1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B15A11" w:rsidRPr="002E56B9" w:rsidRDefault="00B15A11" w:rsidP="00B15A11">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6161DF" w14:textId="77777777" w:rsidR="00B15A11" w:rsidRPr="002E56B9" w:rsidRDefault="00B15A11" w:rsidP="00B15A11">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F47C3C" w14:textId="77777777" w:rsidR="00B15A11" w:rsidRPr="002E56B9" w:rsidRDefault="00B15A11" w:rsidP="00B15A11">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54EC392"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9B16D3D" w14:textId="77777777" w:rsidR="00B15A11" w:rsidRPr="002E56B9" w:rsidRDefault="00B15A11" w:rsidP="00B15A11">
            <w:pPr>
              <w:pStyle w:val="TAL"/>
            </w:pPr>
          </w:p>
        </w:tc>
      </w:tr>
      <w:tr w:rsidR="00B15A11" w:rsidRPr="002E56B9" w14:paraId="42886F4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251EEFF" w14:textId="77777777" w:rsidR="00B15A11" w:rsidRPr="002E56B9" w:rsidRDefault="00B15A11" w:rsidP="00B15A11">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4C4AA9D7" w14:textId="77777777" w:rsidR="00B15A11" w:rsidRPr="002E56B9" w:rsidRDefault="00B15A11" w:rsidP="00B15A11">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B15A11" w:rsidRPr="002E56B9" w:rsidRDefault="00B15A11" w:rsidP="00B15A1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B15A11" w:rsidRPr="002E56B9" w:rsidRDefault="00B15A11" w:rsidP="00B15A11">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1E397595" w14:textId="77777777" w:rsidR="00B15A11" w:rsidRPr="002E56B9" w:rsidRDefault="00B15A11" w:rsidP="00B15A1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6094AC" w14:textId="77777777" w:rsidR="00B15A11" w:rsidRPr="002E56B9" w:rsidRDefault="00B15A11" w:rsidP="00B15A11">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D343F2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67D5F7" w14:textId="77777777" w:rsidR="00B15A11" w:rsidRPr="002E56B9" w:rsidRDefault="00B15A11" w:rsidP="00B15A11">
            <w:pPr>
              <w:pStyle w:val="TAL"/>
            </w:pPr>
          </w:p>
        </w:tc>
      </w:tr>
      <w:tr w:rsidR="00B15A11" w:rsidRPr="00BB629B" w14:paraId="5403BBC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721A4BA" w14:textId="77777777" w:rsidR="00B15A11" w:rsidRPr="00BB629B" w:rsidRDefault="00B15A11" w:rsidP="00B15A11">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30B9344F" w14:textId="77777777" w:rsidR="00B15A11" w:rsidRPr="00BB629B" w:rsidRDefault="00B15A11" w:rsidP="00B15A11">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B15A11" w:rsidRPr="00BB629B" w:rsidRDefault="00B15A11" w:rsidP="00B15A11">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B15A11" w:rsidRPr="00BB629B" w:rsidRDefault="00B15A11" w:rsidP="00B15A11">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76F3D2B9" w14:textId="77777777" w:rsidR="00B15A11" w:rsidRDefault="00B15A11" w:rsidP="00B15A1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B15A11" w:rsidRPr="00BB629B" w:rsidRDefault="00B15A11" w:rsidP="00B15A11">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164E2D8F"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03673C2" w14:textId="77777777" w:rsidR="00B15A11" w:rsidRPr="00BB629B" w:rsidRDefault="00B15A11" w:rsidP="00B15A11">
            <w:pPr>
              <w:pStyle w:val="TAL"/>
            </w:pPr>
          </w:p>
        </w:tc>
      </w:tr>
      <w:tr w:rsidR="00B15A11" w:rsidRPr="002E56B9" w14:paraId="74A81CD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E47CD7C" w14:textId="77777777" w:rsidR="00B15A11" w:rsidRPr="002E56B9" w:rsidRDefault="00B15A11" w:rsidP="00B15A11">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3A2E21F" w14:textId="77777777" w:rsidR="00B15A11" w:rsidRPr="002E56B9" w:rsidRDefault="00B15A11" w:rsidP="00B15A11">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B15A11" w:rsidRPr="002E56B9" w:rsidRDefault="00B15A11" w:rsidP="00B15A1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B15A11" w:rsidRPr="002E56B9" w:rsidRDefault="00B15A11" w:rsidP="00B15A11">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3A9FB6C" w14:textId="77777777" w:rsidR="00B15A11" w:rsidRPr="002E56B9" w:rsidRDefault="00B15A11" w:rsidP="00B15A11">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1F2C9B" w14:textId="77777777" w:rsidR="00B15A11" w:rsidRPr="002E56B9" w:rsidRDefault="00B15A11" w:rsidP="00B15A11">
            <w:pPr>
              <w:pStyle w:val="TAL"/>
              <w:rPr>
                <w:lang w:eastAsia="zh-CN"/>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5FF365D"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D55198" w14:textId="77777777" w:rsidR="00B15A11" w:rsidRPr="002E56B9" w:rsidRDefault="00B15A11" w:rsidP="00B15A11">
            <w:pPr>
              <w:pStyle w:val="TAL"/>
            </w:pPr>
          </w:p>
        </w:tc>
      </w:tr>
      <w:tr w:rsidR="00B15A11" w:rsidRPr="002E56B9" w14:paraId="47B3E0B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0666DA4" w14:textId="77777777" w:rsidR="00B15A11" w:rsidRPr="002E56B9" w:rsidRDefault="00B15A11" w:rsidP="00B15A11">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4892630" w14:textId="77777777" w:rsidR="00B15A11" w:rsidRPr="002E56B9" w:rsidRDefault="00B15A11" w:rsidP="00B15A11">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B15A11" w:rsidRPr="002E56B9" w:rsidRDefault="00B15A11" w:rsidP="00B15A11">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B15A11" w:rsidRPr="002E56B9" w:rsidRDefault="00B15A11" w:rsidP="00B15A11">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BA338E" w14:textId="77777777" w:rsidR="00B15A11" w:rsidRPr="002E56B9" w:rsidRDefault="00B15A11" w:rsidP="00B15A11">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589DB6" w14:textId="77777777" w:rsidR="00B15A11" w:rsidRPr="002E56B9" w:rsidRDefault="00B15A11" w:rsidP="00B15A11">
            <w:pPr>
              <w:pStyle w:val="TAL"/>
              <w:rPr>
                <w:lang w:eastAsia="ko-KR"/>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8A721C3"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C71D17" w14:textId="77777777" w:rsidR="00B15A11" w:rsidRPr="002E56B9" w:rsidRDefault="00B15A11" w:rsidP="00B15A11">
            <w:pPr>
              <w:pStyle w:val="TAL"/>
            </w:pPr>
          </w:p>
        </w:tc>
      </w:tr>
      <w:tr w:rsidR="00B15A11" w:rsidRPr="002E56B9" w14:paraId="28AB692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C15CEB" w14:textId="77777777" w:rsidR="00B15A11" w:rsidRPr="002E56B9" w:rsidRDefault="00B15A11" w:rsidP="00B15A11">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47168E4B" w14:textId="77777777" w:rsidR="00B15A11" w:rsidRPr="002E56B9" w:rsidRDefault="00B15A11" w:rsidP="00B15A11">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B15A11" w:rsidRPr="002E56B9" w:rsidRDefault="00B15A11" w:rsidP="00B15A11">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B15A11" w:rsidRPr="002E56B9" w:rsidRDefault="00B15A11" w:rsidP="00B15A11">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76E94BE2" w14:textId="77777777" w:rsidR="00B15A11" w:rsidRPr="002E56B9" w:rsidRDefault="00B15A11" w:rsidP="00B15A11">
            <w:pPr>
              <w:pStyle w:val="TAL"/>
              <w:rPr>
                <w:rFonts w:cs="Arial"/>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1111EA" w14:textId="77777777" w:rsidR="00B15A11" w:rsidRPr="002E56B9" w:rsidRDefault="00B15A11" w:rsidP="00B15A11">
            <w:pPr>
              <w:pStyle w:val="TAL"/>
              <w:rPr>
                <w:rFonts w:cs="Arial"/>
              </w:rPr>
            </w:pPr>
            <w:r w:rsidRPr="00E10EB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CE91EBD" w14:textId="77777777" w:rsidR="00B15A11" w:rsidRPr="002E56B9" w:rsidRDefault="00B15A11" w:rsidP="00B15A11">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164D25AF" w14:textId="77777777" w:rsidR="00B15A11" w:rsidRPr="00E10EBB" w:rsidRDefault="00B15A11" w:rsidP="00B15A11">
            <w:pPr>
              <w:pStyle w:val="TAL"/>
              <w:rPr>
                <w:lang w:eastAsia="zh-CN"/>
              </w:rPr>
            </w:pPr>
          </w:p>
        </w:tc>
      </w:tr>
      <w:tr w:rsidR="00B15A11" w:rsidRPr="002E56B9" w14:paraId="45BCB4C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89F5FE7" w14:textId="30D04068" w:rsidR="00B15A11" w:rsidRPr="002E56B9" w:rsidRDefault="00B15A11" w:rsidP="00B15A11">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252F0EB1" w14:textId="40439D1D" w:rsidR="00B15A11" w:rsidRPr="002E56B9" w:rsidRDefault="00B15A11" w:rsidP="00B15A11">
            <w:pPr>
              <w:pStyle w:val="TAL"/>
              <w:rPr>
                <w:lang w:eastAsia="zh-CN"/>
              </w:rPr>
            </w:pPr>
            <w:r w:rsidRPr="00763549">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B15A11" w:rsidRPr="002E56B9" w:rsidRDefault="00B15A11" w:rsidP="00B15A1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B15A11" w:rsidRPr="002E56B9" w:rsidRDefault="00B15A11" w:rsidP="00B15A11">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77310752" w14:textId="7E1F7FC5" w:rsidR="00B15A11" w:rsidRPr="002E56B9" w:rsidRDefault="00B15A11" w:rsidP="00B15A1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B15A11" w:rsidRPr="002E56B9" w:rsidRDefault="00B15A11" w:rsidP="00B15A11">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361E17CC"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B83AE26" w14:textId="77777777" w:rsidR="00B15A11" w:rsidRPr="002E56B9" w:rsidRDefault="00B15A11" w:rsidP="00B15A11">
            <w:pPr>
              <w:pStyle w:val="TAL"/>
            </w:pPr>
          </w:p>
        </w:tc>
      </w:tr>
      <w:tr w:rsidR="00B15A11" w:rsidRPr="002E56B9" w14:paraId="6C4A994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2ED5741" w14:textId="77777777" w:rsidR="00B15A11" w:rsidRPr="002E56B9" w:rsidRDefault="00B15A11" w:rsidP="00B15A11">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763935E5" w14:textId="77777777" w:rsidR="00B15A11" w:rsidRPr="002E56B9" w:rsidRDefault="00B15A11" w:rsidP="00B15A11">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B15A11" w:rsidRPr="002E56B9" w:rsidRDefault="00B15A11" w:rsidP="00B15A1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B15A11" w:rsidRPr="002E56B9" w:rsidRDefault="00B15A11" w:rsidP="00B15A11">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2084131" w14:textId="77777777" w:rsidR="00B15A11" w:rsidRPr="002E56B9" w:rsidRDefault="00B15A11" w:rsidP="00B15A11">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B9DE60" w14:textId="77777777" w:rsidR="00B15A11" w:rsidRPr="002E56B9" w:rsidRDefault="00B15A11" w:rsidP="00B15A11">
            <w:pPr>
              <w:pStyle w:val="TAL"/>
              <w:rPr>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1294E02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4689C8C" w14:textId="77777777" w:rsidR="00B15A11" w:rsidRPr="002E56B9" w:rsidRDefault="00B15A11" w:rsidP="00B15A11">
            <w:pPr>
              <w:pStyle w:val="TAL"/>
            </w:pPr>
          </w:p>
        </w:tc>
      </w:tr>
      <w:tr w:rsidR="00B15A11" w:rsidRPr="002E56B9" w14:paraId="08E502B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E6FA5C" w14:textId="77777777" w:rsidR="00B15A11" w:rsidRPr="002E56B9" w:rsidRDefault="00B15A11" w:rsidP="00B15A11">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2C1F4C80" w14:textId="77777777" w:rsidR="00B15A11" w:rsidRPr="002E56B9" w:rsidRDefault="00B15A11" w:rsidP="00B15A11">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B15A11" w:rsidRPr="002E56B9" w:rsidRDefault="00B15A11" w:rsidP="00B15A11">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B15A11" w:rsidRPr="002E56B9" w:rsidRDefault="00B15A11" w:rsidP="00B15A11">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0E756F9B" w14:textId="77777777" w:rsidR="00B15A11" w:rsidRPr="002E56B9" w:rsidRDefault="00B15A11" w:rsidP="00B15A1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4756AA" w14:textId="77777777" w:rsidR="00B15A11" w:rsidRPr="002E56B9" w:rsidRDefault="00B15A11" w:rsidP="00B15A11">
            <w:pPr>
              <w:pStyle w:val="TAL"/>
              <w:rPr>
                <w:rFonts w:eastAsia="SimSun"/>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2DD48AEE"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DE297C3" w14:textId="77777777" w:rsidR="00B15A11" w:rsidRPr="002E56B9" w:rsidRDefault="00B15A11" w:rsidP="00B15A11">
            <w:pPr>
              <w:pStyle w:val="TAL"/>
            </w:pPr>
          </w:p>
        </w:tc>
      </w:tr>
      <w:tr w:rsidR="00B15A11" w:rsidRPr="00BB629B" w14:paraId="0643243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4A6B98B" w14:textId="77777777" w:rsidR="00B15A11" w:rsidRPr="00BB629B" w:rsidRDefault="00B15A11" w:rsidP="00B15A11">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1B28DBC5" w14:textId="77777777" w:rsidR="00B15A11" w:rsidRPr="00BB629B" w:rsidRDefault="00B15A11" w:rsidP="00B15A11">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B15A11" w:rsidRPr="00BB629B" w:rsidRDefault="00B15A11" w:rsidP="00B15A1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B15A11" w:rsidRPr="00BB629B" w:rsidRDefault="00B15A11" w:rsidP="00B15A11">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6A5B37CC" w14:textId="77777777" w:rsidR="00B15A11" w:rsidRDefault="00B15A11" w:rsidP="00B15A1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B15A11" w:rsidRPr="00BB629B" w:rsidRDefault="00B15A11" w:rsidP="00B15A11">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53452E12"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054C0C" w14:textId="77777777" w:rsidR="00B15A11" w:rsidRPr="00BB629B" w:rsidRDefault="00B15A11" w:rsidP="00B15A11">
            <w:pPr>
              <w:pStyle w:val="TAL"/>
            </w:pPr>
          </w:p>
        </w:tc>
      </w:tr>
      <w:tr w:rsidR="00B15A11" w:rsidRPr="002E56B9" w14:paraId="7E45716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8D1A3EE" w14:textId="77777777" w:rsidR="00B15A11" w:rsidRPr="002E56B9" w:rsidRDefault="00B15A11" w:rsidP="00B15A11">
            <w:pPr>
              <w:pStyle w:val="TAL"/>
              <w:rPr>
                <w:lang w:eastAsia="zh-CN"/>
              </w:rPr>
            </w:pPr>
            <w:r w:rsidRPr="002E56B9">
              <w:rPr>
                <w:rFonts w:cs="Arial"/>
              </w:rPr>
              <w:lastRenderedPageBreak/>
              <w:t>6.2.2.2.2.1</w:t>
            </w:r>
          </w:p>
        </w:tc>
        <w:tc>
          <w:tcPr>
            <w:tcW w:w="4513" w:type="dxa"/>
            <w:tcBorders>
              <w:top w:val="single" w:sz="4" w:space="0" w:color="auto"/>
              <w:left w:val="single" w:sz="4" w:space="0" w:color="auto"/>
              <w:bottom w:val="single" w:sz="4" w:space="0" w:color="auto"/>
              <w:right w:val="single" w:sz="4" w:space="0" w:color="auto"/>
            </w:tcBorders>
            <w:hideMark/>
          </w:tcPr>
          <w:p w14:paraId="7D8AB9A6" w14:textId="77777777" w:rsidR="00B15A11" w:rsidRPr="002E56B9" w:rsidRDefault="00B15A11" w:rsidP="00B15A11">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B15A11" w:rsidRPr="002E56B9" w:rsidRDefault="00B15A11" w:rsidP="00B15A1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B15A11" w:rsidRPr="002E56B9" w:rsidRDefault="00B15A11" w:rsidP="00B15A11">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01F27A4" w14:textId="77777777" w:rsidR="00B15A11" w:rsidRPr="002E56B9" w:rsidRDefault="00B15A11" w:rsidP="00B15A1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40B172" w14:textId="77777777" w:rsidR="00B15A11" w:rsidRPr="002E56B9" w:rsidRDefault="00B15A11" w:rsidP="00B15A11">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E4275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DC65F5E" w14:textId="77777777" w:rsidR="00B15A11" w:rsidRPr="002E56B9" w:rsidRDefault="00B15A11" w:rsidP="00B15A11">
            <w:pPr>
              <w:pStyle w:val="TAL"/>
            </w:pPr>
          </w:p>
        </w:tc>
      </w:tr>
      <w:tr w:rsidR="00B15A11" w:rsidRPr="002E56B9" w14:paraId="7695708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91CC84C" w14:textId="77777777" w:rsidR="00B15A11" w:rsidRPr="002E56B9" w:rsidRDefault="00B15A11" w:rsidP="00B15A11">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03CEEE3" w14:textId="77777777" w:rsidR="00B15A11" w:rsidRPr="002E56B9" w:rsidRDefault="00B15A11" w:rsidP="00B15A11">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B15A11" w:rsidRPr="002E56B9" w:rsidRDefault="00B15A11" w:rsidP="00B15A1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B15A11" w:rsidRPr="002E56B9" w:rsidRDefault="00B15A11" w:rsidP="00B15A11">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BF80878" w14:textId="77777777" w:rsidR="00B15A11" w:rsidRPr="002E56B9" w:rsidRDefault="00B15A11" w:rsidP="00B15A1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69C6F3" w14:textId="77777777" w:rsidR="00B15A11" w:rsidRPr="002E56B9" w:rsidRDefault="00B15A11" w:rsidP="00B15A11">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6022C93"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C74C425" w14:textId="77777777" w:rsidR="00B15A11" w:rsidRPr="002E56B9" w:rsidRDefault="00B15A11" w:rsidP="00B15A11">
            <w:pPr>
              <w:pStyle w:val="TAL"/>
            </w:pPr>
          </w:p>
        </w:tc>
      </w:tr>
      <w:tr w:rsidR="00B15A11" w:rsidRPr="002E56B9" w14:paraId="3C4594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8B8BB18" w14:textId="035BA8F1" w:rsidR="00B15A11" w:rsidRPr="002E56B9" w:rsidRDefault="00B15A11" w:rsidP="00B15A11">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21EE47B6" w14:textId="6E6CE935" w:rsidR="00B15A11" w:rsidRPr="002E56B9" w:rsidRDefault="00B15A11" w:rsidP="00B15A11">
            <w:pPr>
              <w:pStyle w:val="TAL"/>
            </w:pPr>
            <w:r w:rsidRPr="00A33302">
              <w:rPr>
                <w:rFonts w:cs="Arial"/>
              </w:rPr>
              <w:t xml:space="preserve">2Rx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B15A11" w:rsidRPr="002E56B9" w:rsidRDefault="00B15A11" w:rsidP="00B15A11">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B15A11" w:rsidRPr="002E56B9" w:rsidRDefault="00B15A11" w:rsidP="00B15A11">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711C570" w14:textId="05095C48" w:rsidR="00B15A11" w:rsidRPr="002E56B9" w:rsidRDefault="00B15A11" w:rsidP="00B15A11">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D03F37" w14:textId="5325D9E6" w:rsidR="00B15A11" w:rsidRPr="002E56B9" w:rsidRDefault="00B15A11" w:rsidP="00B15A11">
            <w:pPr>
              <w:pStyle w:val="TAL"/>
              <w:rPr>
                <w:rFonts w:cs="Arial"/>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315FF8A" w14:textId="6E25270D" w:rsidR="00B15A11" w:rsidRPr="002E56B9" w:rsidRDefault="00B15A11" w:rsidP="00B15A11">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5DF933D0" w14:textId="77777777" w:rsidR="00B15A11" w:rsidRPr="002E56B9" w:rsidRDefault="00B15A11" w:rsidP="00B15A11">
            <w:pPr>
              <w:pStyle w:val="TAL"/>
            </w:pPr>
          </w:p>
        </w:tc>
      </w:tr>
      <w:tr w:rsidR="00B15A11" w:rsidRPr="002E56B9" w14:paraId="5F51C42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E0A772E" w14:textId="77777777" w:rsidR="00B15A11" w:rsidRPr="002E56B9" w:rsidRDefault="00B15A11" w:rsidP="00B15A11">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528B0A09" w14:textId="77777777" w:rsidR="00B15A11" w:rsidRPr="002E56B9" w:rsidRDefault="00B15A11" w:rsidP="00B15A11">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B15A11" w:rsidRPr="002E56B9" w:rsidRDefault="00B15A11" w:rsidP="00B15A11">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6A62FF7" w14:textId="77777777" w:rsidR="00B15A11" w:rsidRPr="002E56B9" w:rsidRDefault="00B15A11" w:rsidP="00B15A11">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A0007F4"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E3E18FE" w14:textId="77777777" w:rsidR="00B15A11" w:rsidRPr="002E56B9" w:rsidRDefault="00B15A11" w:rsidP="00B15A11">
            <w:pPr>
              <w:pStyle w:val="TAL"/>
            </w:pPr>
          </w:p>
        </w:tc>
      </w:tr>
      <w:tr w:rsidR="00B15A11" w:rsidRPr="00BB629B" w14:paraId="63643A7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EDE0991" w14:textId="77777777" w:rsidR="00B15A11" w:rsidRPr="00BB629B" w:rsidRDefault="00B15A11" w:rsidP="00B15A11">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0721E8E1" w14:textId="77777777" w:rsidR="00B15A11" w:rsidRPr="00BB629B" w:rsidRDefault="00B15A11" w:rsidP="00B15A11">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B15A11" w:rsidRPr="00BB629B" w:rsidRDefault="00B15A11" w:rsidP="00B15A11">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B15A11" w:rsidRPr="00BB629B" w:rsidRDefault="00B15A11" w:rsidP="00B15A11">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ADD4C0" w14:textId="77777777" w:rsidR="00B15A11" w:rsidRDefault="00B15A11" w:rsidP="00B15A11">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B15A11" w:rsidRPr="00BB629B" w:rsidRDefault="00B15A11" w:rsidP="00B15A11">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290AD808" w14:textId="77777777" w:rsidR="00B15A11" w:rsidRPr="00BB629B"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0E65CD" w14:textId="77777777" w:rsidR="00B15A11" w:rsidRPr="00BB629B" w:rsidRDefault="00B15A11" w:rsidP="00B15A11">
            <w:pPr>
              <w:pStyle w:val="TAL"/>
            </w:pPr>
          </w:p>
        </w:tc>
      </w:tr>
      <w:tr w:rsidR="00B15A11" w:rsidRPr="002E56B9" w14:paraId="672A72A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723F4FF" w14:textId="77777777" w:rsidR="00B15A11" w:rsidRPr="002E56B9" w:rsidRDefault="00B15A11" w:rsidP="00B15A11">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597AA796" w14:textId="77777777" w:rsidR="00B15A11" w:rsidRPr="002E56B9" w:rsidRDefault="00B15A11" w:rsidP="00B15A11">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B15A11" w:rsidRPr="002E56B9" w:rsidRDefault="00B15A11" w:rsidP="00B15A11">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B15A11" w:rsidRPr="002E56B9" w:rsidRDefault="00B15A11" w:rsidP="00B15A11">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33DA2F1C" w14:textId="77777777" w:rsidR="00B15A11" w:rsidRPr="002E56B9" w:rsidRDefault="00B15A11" w:rsidP="00B15A11">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0B5AE0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4E2AD97" w14:textId="77777777" w:rsidR="00B15A11" w:rsidRPr="002E56B9" w:rsidRDefault="00B15A11" w:rsidP="00B15A11">
            <w:pPr>
              <w:pStyle w:val="TAL"/>
            </w:pPr>
          </w:p>
        </w:tc>
      </w:tr>
      <w:tr w:rsidR="00B15A11" w:rsidRPr="002E56B9" w14:paraId="0939C2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7CCFEC" w14:textId="77777777" w:rsidR="00B15A11" w:rsidRPr="002E56B9" w:rsidRDefault="00B15A11" w:rsidP="00B15A11">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69418279" w14:textId="77777777" w:rsidR="00B15A11" w:rsidRPr="002E56B9" w:rsidRDefault="00B15A11" w:rsidP="00B15A11">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B15A11" w:rsidRPr="002E56B9" w:rsidRDefault="00B15A11" w:rsidP="00B15A11">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6F81927" w14:textId="77777777" w:rsidR="00B15A11" w:rsidRPr="002E56B9" w:rsidRDefault="00B15A11" w:rsidP="00B15A11">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386F24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0851DF" w14:textId="77777777" w:rsidR="00B15A11" w:rsidRPr="002E56B9" w:rsidRDefault="00B15A11" w:rsidP="00B15A11">
            <w:pPr>
              <w:pStyle w:val="TAL"/>
            </w:pPr>
          </w:p>
        </w:tc>
      </w:tr>
      <w:tr w:rsidR="00B15A11" w:rsidRPr="002E56B9" w14:paraId="0AE37E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7F82C76" w14:textId="77777777" w:rsidR="00B15A11" w:rsidRPr="002E56B9" w:rsidRDefault="00B15A11" w:rsidP="00B15A11">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6CE51FB" w14:textId="77777777" w:rsidR="00B15A11" w:rsidRPr="002E56B9" w:rsidRDefault="00B15A11" w:rsidP="00B15A11">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B15A11" w:rsidRPr="002E56B9" w:rsidRDefault="00B15A11" w:rsidP="00B15A11">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44221DE" w14:textId="77777777" w:rsidR="00B15A11" w:rsidRPr="002E56B9" w:rsidRDefault="00B15A11" w:rsidP="00B15A11">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B15A11" w:rsidRPr="002E56B9" w:rsidRDefault="00B15A11" w:rsidP="00B15A11">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598CCEA"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1F9E56E" w14:textId="77777777" w:rsidR="00B15A11" w:rsidRPr="002E56B9" w:rsidRDefault="00B15A11" w:rsidP="00B15A11">
            <w:pPr>
              <w:pStyle w:val="TAL"/>
            </w:pPr>
          </w:p>
        </w:tc>
      </w:tr>
      <w:tr w:rsidR="00B15A11" w:rsidRPr="002E56B9" w14:paraId="567BE0C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86514A9" w14:textId="752735B8" w:rsidR="00B15A11" w:rsidRPr="002E56B9" w:rsidRDefault="00B15A11" w:rsidP="00B15A11">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8D6537D" w14:textId="7C44D757" w:rsidR="00B15A11" w:rsidRPr="002E56B9" w:rsidRDefault="00B15A11" w:rsidP="00B15A11">
            <w:pPr>
              <w:pStyle w:val="TAL"/>
            </w:pPr>
            <w:r>
              <w:rPr>
                <w:rFonts w:cs="Arial"/>
              </w:rPr>
              <w:t>4</w:t>
            </w:r>
            <w:r w:rsidRPr="00A33302">
              <w:rPr>
                <w:rFonts w:cs="Arial"/>
              </w:rPr>
              <w:t xml:space="preserve">Rx </w:t>
            </w:r>
            <w:r>
              <w:rPr>
                <w:rFonts w:cs="Arial"/>
              </w:rPr>
              <w:t>F</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B15A11" w:rsidRPr="002E56B9" w:rsidRDefault="00B15A11" w:rsidP="00B15A11">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B15A11" w:rsidRPr="002E56B9" w:rsidRDefault="00B15A11" w:rsidP="00B15A11">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1EFF146" w14:textId="5E79D297" w:rsidR="00B15A11" w:rsidRPr="002E56B9" w:rsidRDefault="00B15A11" w:rsidP="00B15A11">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B15A11" w:rsidRPr="002E56B9" w:rsidRDefault="00B15A11" w:rsidP="00B15A11">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3FF791" w14:textId="0ABC2577" w:rsidR="00B15A11" w:rsidRPr="002E56B9" w:rsidRDefault="00B15A11" w:rsidP="00B15A11">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380943D4" w14:textId="77777777" w:rsidR="00B15A11" w:rsidRPr="002E56B9" w:rsidRDefault="00B15A11" w:rsidP="00B15A11">
            <w:pPr>
              <w:pStyle w:val="TAL"/>
            </w:pPr>
          </w:p>
        </w:tc>
      </w:tr>
      <w:tr w:rsidR="00B15A11" w:rsidRPr="002E56B9" w14:paraId="0513041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46CA704" w14:textId="77777777" w:rsidR="00B15A11" w:rsidRPr="002E56B9" w:rsidRDefault="00B15A11" w:rsidP="00B15A11">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7502B67" w14:textId="77777777" w:rsidR="00B15A11" w:rsidRPr="002E56B9" w:rsidRDefault="00B15A11" w:rsidP="00B15A11">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B15A11" w:rsidRPr="002E56B9" w:rsidRDefault="00B15A11" w:rsidP="00B15A11">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F643E8D" w14:textId="77777777" w:rsidR="00B15A11" w:rsidRPr="002E56B9" w:rsidRDefault="00B15A11" w:rsidP="00B15A11">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A8D110"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694899" w14:textId="77777777" w:rsidR="00B15A11" w:rsidRPr="002E56B9" w:rsidRDefault="00B15A11" w:rsidP="00B15A11">
            <w:pPr>
              <w:pStyle w:val="TAL"/>
            </w:pPr>
          </w:p>
        </w:tc>
      </w:tr>
      <w:tr w:rsidR="00B15A11" w:rsidRPr="002E56B9" w14:paraId="56E4F8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591304A" w14:textId="77777777" w:rsidR="00B15A11" w:rsidRPr="002E56B9" w:rsidRDefault="00B15A11" w:rsidP="00B15A11">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6DF64E5D" w14:textId="77777777" w:rsidR="00B15A11" w:rsidRPr="002E56B9" w:rsidRDefault="00B15A11" w:rsidP="00B15A11">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B15A11" w:rsidRPr="002E56B9" w:rsidRDefault="00B15A11" w:rsidP="00B15A11">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B15A11" w:rsidRPr="002E56B9" w:rsidRDefault="00B15A11" w:rsidP="00B15A11">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3402C568" w14:textId="77777777" w:rsidR="00B15A11" w:rsidRPr="002E56B9" w:rsidRDefault="00B15A11" w:rsidP="00B15A11">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9A7A467"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5ABBD6" w14:textId="77777777" w:rsidR="00B15A11" w:rsidRPr="002E56B9" w:rsidRDefault="00B15A11" w:rsidP="00B15A11">
            <w:pPr>
              <w:pStyle w:val="TAL"/>
            </w:pPr>
          </w:p>
        </w:tc>
      </w:tr>
      <w:tr w:rsidR="00B15A11" w:rsidRPr="002E56B9" w14:paraId="4B4FBB6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9178476" w14:textId="77777777" w:rsidR="00B15A11" w:rsidRPr="002E56B9" w:rsidRDefault="00B15A11" w:rsidP="00B15A11">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06416376" w14:textId="77777777" w:rsidR="00B15A11" w:rsidRPr="002E56B9" w:rsidRDefault="00B15A11" w:rsidP="00B15A11">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B15A11" w:rsidRPr="002E56B9" w:rsidRDefault="00B15A11" w:rsidP="00B15A11">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C9B7ECE" w14:textId="77777777" w:rsidR="00B15A11" w:rsidRPr="002E56B9" w:rsidRDefault="00B15A11" w:rsidP="00B15A11">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F95819"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0B56E29" w14:textId="77777777" w:rsidR="00B15A11" w:rsidRPr="002E56B9" w:rsidRDefault="00B15A11" w:rsidP="00B15A11">
            <w:pPr>
              <w:pStyle w:val="TAL"/>
            </w:pPr>
          </w:p>
        </w:tc>
      </w:tr>
      <w:tr w:rsidR="00B15A11" w:rsidRPr="002E56B9" w14:paraId="1ABF29B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CD5A4E7" w14:textId="77777777" w:rsidR="00B15A11" w:rsidRPr="002E56B9" w:rsidRDefault="00B15A11" w:rsidP="00B15A11">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3B241D97" w14:textId="77777777" w:rsidR="00B15A11" w:rsidRPr="002E56B9" w:rsidRDefault="00B15A11" w:rsidP="00B15A11">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B15A11" w:rsidRPr="002E56B9" w:rsidRDefault="00B15A11" w:rsidP="00B15A11">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0E996BA" w14:textId="77777777" w:rsidR="00B15A11" w:rsidRPr="002E56B9" w:rsidRDefault="00B15A11" w:rsidP="00B15A11">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B15A11" w:rsidRPr="002E56B9" w:rsidRDefault="00B15A11" w:rsidP="00B15A11">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94CD1B" w14:textId="77777777" w:rsidR="00B15A11" w:rsidRPr="002E56B9"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8D388C" w14:textId="77777777" w:rsidR="00B15A11" w:rsidRPr="002E56B9" w:rsidRDefault="00B15A11" w:rsidP="00B15A11">
            <w:pPr>
              <w:pStyle w:val="TAL"/>
            </w:pPr>
          </w:p>
        </w:tc>
      </w:tr>
      <w:tr w:rsidR="00B15A11" w:rsidRPr="002E56B9" w14:paraId="5AE306E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CD4361" w14:textId="76745B86" w:rsidR="00B15A11" w:rsidRPr="002E56B9" w:rsidRDefault="00B15A11" w:rsidP="00B15A11">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4F9E8D6B" w14:textId="68E80981" w:rsidR="00B15A11" w:rsidRPr="002E56B9" w:rsidRDefault="00B15A11" w:rsidP="00B15A11">
            <w:pPr>
              <w:pStyle w:val="TAL"/>
              <w:rPr>
                <w:rFonts w:cs="Arial"/>
              </w:rPr>
            </w:pPr>
            <w:r>
              <w:rPr>
                <w:rFonts w:cs="Arial"/>
              </w:rPr>
              <w:t>4</w:t>
            </w:r>
            <w:r w:rsidRPr="00A33302">
              <w:rPr>
                <w:rFonts w:cs="Arial"/>
              </w:rPr>
              <w:t xml:space="preserve">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B15A11" w:rsidRPr="002E56B9" w:rsidRDefault="00B15A11" w:rsidP="00B15A11">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B15A11" w:rsidRPr="002E56B9" w:rsidRDefault="00B15A11" w:rsidP="00B15A11">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677C525" w14:textId="4F5CA188" w:rsidR="00B15A11" w:rsidRPr="002E56B9" w:rsidRDefault="00B15A11" w:rsidP="00B15A1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B15A11" w:rsidRPr="002E56B9" w:rsidRDefault="00B15A11" w:rsidP="00B15A11">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792549" w14:textId="363FFD89" w:rsidR="00B15A11" w:rsidRPr="002E56B9" w:rsidRDefault="00B15A11" w:rsidP="00B15A11">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79981824" w14:textId="77777777" w:rsidR="00B15A11" w:rsidRPr="002E56B9" w:rsidRDefault="00B15A11" w:rsidP="00B15A11">
            <w:pPr>
              <w:pStyle w:val="TAL"/>
            </w:pPr>
          </w:p>
        </w:tc>
      </w:tr>
      <w:tr w:rsidR="00B15A11" w:rsidRPr="002E56B9" w14:paraId="3EFAC7C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2B115C5" w14:textId="77777777" w:rsidR="00B15A11" w:rsidRPr="002E56B9" w:rsidRDefault="00B15A11" w:rsidP="00B15A11">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4E9D05CD" w14:textId="77777777" w:rsidR="00B15A11" w:rsidRPr="002E56B9" w:rsidRDefault="00B15A11" w:rsidP="00B15A11">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B15A11" w:rsidRPr="002E56B9" w:rsidRDefault="00B15A11" w:rsidP="00B15A11">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2ABE0C4F" w14:textId="77777777" w:rsidR="00B15A11" w:rsidRPr="002E56B9" w:rsidRDefault="00B15A11" w:rsidP="00B15A11">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B15A11" w:rsidRPr="002E56B9" w:rsidRDefault="00B15A11" w:rsidP="00B15A11">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6ABAF070" w14:textId="77777777" w:rsidR="00B15A11" w:rsidRPr="002E56B9" w:rsidRDefault="00B15A11" w:rsidP="00B15A11">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0A6EDBA" w14:textId="77777777" w:rsidR="00B15A11" w:rsidRPr="002E56B9" w:rsidRDefault="00B15A11" w:rsidP="00B15A11">
            <w:pPr>
              <w:pStyle w:val="TAL"/>
              <w:rPr>
                <w:lang w:eastAsia="zh-CN"/>
              </w:rPr>
            </w:pPr>
          </w:p>
        </w:tc>
      </w:tr>
      <w:tr w:rsidR="00B15A11" w:rsidRPr="002E56B9" w14:paraId="31DCFE7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5CEAA2E" w14:textId="77777777" w:rsidR="00B15A11" w:rsidRPr="002E56B9" w:rsidRDefault="00B15A11" w:rsidP="00B15A11">
            <w:pPr>
              <w:pStyle w:val="TAL"/>
              <w:rPr>
                <w:rFonts w:cs="Arial"/>
              </w:rPr>
            </w:pPr>
            <w:r w:rsidRPr="002E56B9">
              <w:rPr>
                <w:rFonts w:cs="Arial"/>
              </w:rPr>
              <w:lastRenderedPageBreak/>
              <w:t>6.2A.3.1.2</w:t>
            </w:r>
          </w:p>
        </w:tc>
        <w:tc>
          <w:tcPr>
            <w:tcW w:w="4513" w:type="dxa"/>
            <w:tcBorders>
              <w:top w:val="single" w:sz="4" w:space="0" w:color="auto"/>
              <w:left w:val="single" w:sz="4" w:space="0" w:color="auto"/>
              <w:bottom w:val="single" w:sz="4" w:space="0" w:color="auto"/>
              <w:right w:val="single" w:sz="4" w:space="0" w:color="auto"/>
            </w:tcBorders>
          </w:tcPr>
          <w:p w14:paraId="546389D7" w14:textId="77777777" w:rsidR="00B15A11" w:rsidRPr="002E56B9" w:rsidRDefault="00B15A11" w:rsidP="00B15A11">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B15A11" w:rsidRPr="002E56B9" w:rsidRDefault="00B15A11" w:rsidP="00B15A11">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61BABF7F" w14:textId="77777777" w:rsidR="00B15A11" w:rsidRPr="002E56B9" w:rsidRDefault="00B15A11" w:rsidP="00B15A11">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B15A11" w:rsidRPr="002E56B9" w:rsidRDefault="00B15A11" w:rsidP="00B15A11">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E3FEBF0" w14:textId="77777777" w:rsidR="00B15A11" w:rsidRPr="002E56B9" w:rsidRDefault="00B15A11" w:rsidP="00B15A11">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54B392C" w14:textId="77777777" w:rsidR="00B15A11" w:rsidRPr="002E56B9" w:rsidRDefault="00B15A11" w:rsidP="00B15A11">
            <w:pPr>
              <w:pStyle w:val="TAL"/>
              <w:rPr>
                <w:lang w:eastAsia="zh-CN"/>
              </w:rPr>
            </w:pPr>
          </w:p>
        </w:tc>
      </w:tr>
      <w:tr w:rsidR="00B15A11" w:rsidRPr="002E56B9" w14:paraId="773DE13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619E409" w14:textId="77777777" w:rsidR="00B15A11" w:rsidRPr="002E56B9" w:rsidRDefault="00B15A11" w:rsidP="00B15A11">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2A4DDC7A" w14:textId="77777777" w:rsidR="00B15A11" w:rsidRPr="002E56B9" w:rsidRDefault="00B15A11" w:rsidP="00B15A11">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B15A11" w:rsidRPr="002E56B9" w:rsidRDefault="00B15A11" w:rsidP="00B15A1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B15A11" w:rsidRPr="002E56B9" w:rsidRDefault="00B15A11" w:rsidP="00B15A11">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76B6FBC5" w14:textId="77777777" w:rsidR="00B15A11" w:rsidRPr="002E56B9" w:rsidRDefault="00B15A11" w:rsidP="00B15A11">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B15A11" w:rsidRPr="002E56B9" w:rsidRDefault="00B15A11" w:rsidP="00B15A11">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5A8E644F" w14:textId="77777777" w:rsidR="00B15A11" w:rsidRPr="002E56B9"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AB21D6" w14:textId="77777777" w:rsidR="00B15A11" w:rsidRPr="002E56B9" w:rsidRDefault="00B15A11" w:rsidP="00B15A11">
            <w:pPr>
              <w:pStyle w:val="TAL"/>
              <w:rPr>
                <w:lang w:eastAsia="zh-CN"/>
              </w:rPr>
            </w:pPr>
          </w:p>
        </w:tc>
      </w:tr>
      <w:tr w:rsidR="00B15A11" w:rsidRPr="002E56B9" w14:paraId="169C23B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5BD4029" w14:textId="5BF51CBD" w:rsidR="00B15A11" w:rsidRPr="002E56B9" w:rsidRDefault="00B15A11" w:rsidP="00B15A11">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8535C1A" w14:textId="655C71D3" w:rsidR="00B15A11" w:rsidRPr="002E56B9" w:rsidRDefault="00B15A11" w:rsidP="00B15A11">
            <w:pPr>
              <w:pStyle w:val="TAL"/>
              <w:rPr>
                <w:lang w:eastAsia="zh-CN"/>
              </w:rPr>
            </w:pPr>
            <w:r w:rsidRPr="00E26B18">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B15A11" w:rsidRPr="002E56B9" w:rsidRDefault="00B15A11" w:rsidP="00B15A11">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3924586B" w:rsidR="00B15A11" w:rsidRPr="002E56B9" w:rsidRDefault="00B15A11" w:rsidP="00B15A11">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8E86E85" w14:textId="4260DAA3" w:rsidR="00B15A11" w:rsidRPr="002E56B9" w:rsidRDefault="00B15A11" w:rsidP="00B15A11">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B15A11" w:rsidRPr="002E56B9" w:rsidRDefault="00B15A11" w:rsidP="00B15A11">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ACAB3F3" w14:textId="42DC39E2" w:rsidR="00B15A11" w:rsidRPr="002E56B9" w:rsidRDefault="00B15A11" w:rsidP="00B15A11">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D663F6E" w14:textId="77777777" w:rsidR="00B15A11" w:rsidRPr="002E56B9" w:rsidRDefault="00B15A11" w:rsidP="00B15A11">
            <w:pPr>
              <w:pStyle w:val="TAL"/>
            </w:pPr>
          </w:p>
        </w:tc>
      </w:tr>
      <w:tr w:rsidR="00C51722" w:rsidRPr="002E56B9" w14:paraId="02F1B43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BC27282" w14:textId="43D819B5" w:rsidR="00C51722" w:rsidRPr="002E56B9" w:rsidRDefault="00C51722" w:rsidP="00C51722">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1DAFDF4A" w14:textId="545F1E1A" w:rsidR="00C51722" w:rsidRPr="002E56B9" w:rsidRDefault="00C51722" w:rsidP="00C51722">
            <w:pPr>
              <w:pStyle w:val="TAL"/>
              <w:rPr>
                <w:lang w:eastAsia="zh-CN"/>
              </w:rPr>
            </w:pPr>
            <w:r w:rsidRPr="00E25248">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C51722" w:rsidRPr="002E56B9" w:rsidRDefault="00C51722" w:rsidP="00C51722">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C51722" w:rsidRPr="002E56B9" w:rsidRDefault="00C51722" w:rsidP="00C51722">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7596002" w14:textId="116C1E8B" w:rsidR="00C51722" w:rsidRPr="002E56B9" w:rsidRDefault="00C51722" w:rsidP="00C51722">
            <w:pPr>
              <w:pStyle w:val="TAL"/>
              <w:rPr>
                <w:rFonts w:cs="Arial"/>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A53A3F6"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C5DE66" w14:textId="77777777" w:rsidR="00C51722" w:rsidRPr="002E56B9" w:rsidRDefault="00C51722" w:rsidP="00C51722">
            <w:pPr>
              <w:pStyle w:val="TAL"/>
            </w:pPr>
          </w:p>
        </w:tc>
      </w:tr>
      <w:tr w:rsidR="00C51722" w:rsidRPr="002E56B9" w14:paraId="1956EEF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2C474F" w14:textId="54A70FAD" w:rsidR="00C51722" w:rsidRPr="002E56B9" w:rsidRDefault="00C51722" w:rsidP="00C51722">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08B88CDA" w14:textId="2811363E" w:rsidR="00C51722" w:rsidRPr="002E56B9" w:rsidRDefault="00C51722" w:rsidP="00C51722">
            <w:pPr>
              <w:pStyle w:val="TAL"/>
              <w:rPr>
                <w:lang w:eastAsia="zh-CN"/>
              </w:rPr>
            </w:pPr>
            <w:r w:rsidRPr="00E25248">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C51722" w:rsidRPr="002E56B9" w:rsidRDefault="00C51722" w:rsidP="00C51722">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C51722" w:rsidRPr="002E56B9" w:rsidRDefault="00C51722" w:rsidP="00C51722">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66E5D422" w14:textId="47EE72B6" w:rsidR="00C51722" w:rsidRPr="002E56B9" w:rsidRDefault="00C51722" w:rsidP="00C51722">
            <w:pPr>
              <w:pStyle w:val="TAL"/>
              <w:rPr>
                <w:rFonts w:cs="Arial"/>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C51722" w:rsidRPr="002E56B9" w:rsidRDefault="00C51722" w:rsidP="00C51722">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40F20B27"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0A29C67" w14:textId="77777777" w:rsidR="00C51722" w:rsidRPr="002E56B9" w:rsidRDefault="00C51722" w:rsidP="00C51722">
            <w:pPr>
              <w:pStyle w:val="TAL"/>
            </w:pPr>
          </w:p>
        </w:tc>
      </w:tr>
      <w:tr w:rsidR="00C51722" w:rsidRPr="002E56B9" w14:paraId="1114EE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BF6BA7A" w14:textId="77777777" w:rsidR="00C51722" w:rsidRPr="002E56B9" w:rsidRDefault="00C51722" w:rsidP="00C51722">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635CA193" w14:textId="77777777" w:rsidR="00C51722" w:rsidRPr="002E56B9" w:rsidRDefault="00C51722" w:rsidP="00C51722">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C51722" w:rsidRPr="002E56B9" w:rsidRDefault="00C51722" w:rsidP="00C51722">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C51722" w:rsidRPr="002E56B9" w:rsidRDefault="00C51722" w:rsidP="00C51722">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9A1630" w14:textId="77777777" w:rsidR="00C51722" w:rsidRPr="002E56B9" w:rsidRDefault="00C51722" w:rsidP="00C51722">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521F89" w14:textId="77777777" w:rsidR="00C51722" w:rsidRPr="002E56B9" w:rsidRDefault="00C51722" w:rsidP="00C51722">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690740F"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EC11A26" w14:textId="77777777" w:rsidR="00C51722" w:rsidRPr="002E56B9" w:rsidRDefault="00C51722" w:rsidP="00C51722">
            <w:pPr>
              <w:pStyle w:val="TAL"/>
            </w:pPr>
          </w:p>
        </w:tc>
      </w:tr>
      <w:tr w:rsidR="00C51722" w:rsidRPr="002E56B9" w14:paraId="436B9F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034F41" w14:textId="77777777" w:rsidR="00C51722" w:rsidRPr="002E56B9" w:rsidRDefault="00C51722" w:rsidP="00C51722">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79044EF2" w14:textId="77777777" w:rsidR="00C51722" w:rsidRPr="002E56B9" w:rsidRDefault="00C51722" w:rsidP="00C51722">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C51722" w:rsidRPr="002E56B9" w:rsidRDefault="00C51722" w:rsidP="00C51722">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C51722" w:rsidRPr="002E56B9" w:rsidRDefault="00C51722" w:rsidP="00C51722">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F3565CC" w14:textId="77777777" w:rsidR="00C51722" w:rsidRPr="002E56B9" w:rsidRDefault="00C51722" w:rsidP="00C51722">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8EF7A3" w14:textId="77777777" w:rsidR="00C51722" w:rsidRPr="002E56B9" w:rsidRDefault="00C51722" w:rsidP="00C51722">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DBEE85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FE4B11E" w14:textId="77777777" w:rsidR="00C51722" w:rsidRPr="002E56B9" w:rsidRDefault="00C51722" w:rsidP="00C51722">
            <w:pPr>
              <w:pStyle w:val="TAL"/>
            </w:pPr>
          </w:p>
        </w:tc>
      </w:tr>
      <w:tr w:rsidR="00C51722" w:rsidRPr="002E56B9" w14:paraId="54AA223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2CDC054" w14:textId="77777777" w:rsidR="00C51722" w:rsidRPr="002E56B9" w:rsidRDefault="00C51722" w:rsidP="00C51722">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7A580E8F" w14:textId="77777777" w:rsidR="00C51722" w:rsidRPr="002E56B9" w:rsidRDefault="00C51722" w:rsidP="00C51722">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77777777" w:rsidR="00C51722" w:rsidRPr="002E56B9" w:rsidRDefault="00C51722" w:rsidP="00C51722">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E26B6" w14:textId="77777777" w:rsidR="00C51722" w:rsidRPr="002E56B9" w:rsidRDefault="00C51722" w:rsidP="00C51722">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F3FD9CC" w14:textId="77777777" w:rsidR="00C51722" w:rsidRPr="002E56B9" w:rsidRDefault="00C51722" w:rsidP="00C51722">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936476" w14:textId="77777777"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481FEB9"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A15E2CA" w14:textId="77777777" w:rsidR="00C51722" w:rsidRPr="002E56B9" w:rsidRDefault="00C51722" w:rsidP="00C51722">
            <w:pPr>
              <w:pStyle w:val="TAL"/>
            </w:pPr>
          </w:p>
        </w:tc>
      </w:tr>
      <w:tr w:rsidR="00C51722" w:rsidRPr="002E56B9" w14:paraId="27D2E7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EF9916" w14:textId="77777777" w:rsidR="00C51722" w:rsidRPr="002E56B9" w:rsidRDefault="00C51722" w:rsidP="00C51722">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0BD09333" w14:textId="77777777" w:rsidR="00C51722" w:rsidRPr="002E56B9" w:rsidRDefault="00C51722" w:rsidP="00C51722">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77777777" w:rsidR="00C51722" w:rsidRPr="002E56B9" w:rsidRDefault="00C51722" w:rsidP="00C51722">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0AEF3" w14:textId="77777777" w:rsidR="00C51722" w:rsidRPr="002E56B9" w:rsidRDefault="00C51722" w:rsidP="00C51722">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148E7F" w14:textId="77777777" w:rsidR="00C51722" w:rsidRPr="002E56B9" w:rsidRDefault="00C51722" w:rsidP="00C51722">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AB7F65" w14:textId="77777777"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D4316B1"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1CA4556" w14:textId="77777777" w:rsidR="00C51722" w:rsidRPr="002E56B9" w:rsidRDefault="00C51722" w:rsidP="00C51722">
            <w:pPr>
              <w:pStyle w:val="TAL"/>
            </w:pPr>
          </w:p>
        </w:tc>
      </w:tr>
      <w:tr w:rsidR="00C51722" w:rsidRPr="002E56B9" w14:paraId="01FBFE9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10A2154" w14:textId="77777777" w:rsidR="00C51722" w:rsidRPr="002E56B9" w:rsidRDefault="00C51722" w:rsidP="00C51722">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5CAD7F30" w14:textId="77777777" w:rsidR="00C51722" w:rsidRPr="002E56B9" w:rsidRDefault="00C51722" w:rsidP="00C51722">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77777777" w:rsidR="00C51722" w:rsidRPr="002E56B9" w:rsidRDefault="00C51722" w:rsidP="00C51722">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C51722" w:rsidRPr="002E56B9" w:rsidRDefault="00C51722" w:rsidP="00C51722">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19F306A3" w14:textId="77777777" w:rsidR="00C51722" w:rsidRPr="002E56B9" w:rsidRDefault="00C51722" w:rsidP="00C51722">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26CD0" w14:textId="77777777"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42539FC"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32E4AE4" w14:textId="77777777" w:rsidR="00C51722" w:rsidRPr="002E56B9" w:rsidRDefault="00C51722" w:rsidP="00C51722">
            <w:pPr>
              <w:pStyle w:val="TAL"/>
            </w:pPr>
          </w:p>
        </w:tc>
      </w:tr>
      <w:tr w:rsidR="00C51722" w:rsidRPr="002E56B9" w14:paraId="0316707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B61F68A" w14:textId="77777777" w:rsidR="00C51722" w:rsidRPr="002E56B9" w:rsidRDefault="00C51722" w:rsidP="00C51722">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383BDB43" w14:textId="77777777" w:rsidR="00C51722" w:rsidRPr="002E56B9" w:rsidRDefault="00C51722" w:rsidP="00C51722">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C51722" w:rsidRPr="002E56B9" w:rsidRDefault="00C51722" w:rsidP="00C51722">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C51722" w:rsidRPr="002E56B9" w:rsidRDefault="00C51722" w:rsidP="00C51722">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5A0E70FA" w14:textId="77777777" w:rsidR="00C51722" w:rsidRPr="002E56B9" w:rsidRDefault="00C51722" w:rsidP="00C51722">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10FE55" w14:textId="77777777"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1FA091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03B0407" w14:textId="77777777" w:rsidR="00C51722" w:rsidRPr="002E56B9" w:rsidRDefault="00C51722" w:rsidP="00C51722">
            <w:pPr>
              <w:pStyle w:val="TAL"/>
            </w:pPr>
          </w:p>
        </w:tc>
      </w:tr>
      <w:tr w:rsidR="00C51722" w:rsidRPr="002E56B9" w14:paraId="45F5517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3DEB7B" w14:textId="75F2BBF9" w:rsidR="00C51722" w:rsidRPr="002E56B9" w:rsidRDefault="00C51722" w:rsidP="00C51722">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2A7FB829" w14:textId="7C224726" w:rsidR="00C51722" w:rsidRPr="002E56B9" w:rsidRDefault="00C51722" w:rsidP="00C51722">
            <w:pPr>
              <w:pStyle w:val="TAL"/>
            </w:pPr>
            <w:r w:rsidRPr="00082F7D">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C51722" w:rsidRPr="002E56B9" w:rsidRDefault="00C51722" w:rsidP="00C51722">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C51722" w:rsidRPr="002E56B9" w:rsidRDefault="00C51722" w:rsidP="00C51722">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D2BBE3C" w14:textId="20F81FF1" w:rsidR="00C51722" w:rsidRPr="002E56B9" w:rsidRDefault="00C51722" w:rsidP="00C51722">
            <w:pPr>
              <w:pStyle w:val="TAL"/>
              <w:rPr>
                <w:rFonts w:cs="Arial"/>
              </w:rPr>
            </w:pPr>
            <w:r w:rsidRPr="002E56B9">
              <w:rPr>
                <w:lang w:eastAsia="zh-CN"/>
              </w:rPr>
              <w:t xml:space="preserve">UEs supporting 5GS FDD FR1 and </w:t>
            </w:r>
            <w:r w:rsidRPr="002E56B9">
              <w:rPr>
                <w:bCs/>
                <w:iCs/>
              </w:rPr>
              <w:t>single DCI based spatial division multiplexing scheme</w:t>
            </w:r>
          </w:p>
        </w:tc>
        <w:tc>
          <w:tcPr>
            <w:tcW w:w="1558" w:type="dxa"/>
            <w:tcBorders>
              <w:top w:val="single" w:sz="4" w:space="0" w:color="auto"/>
              <w:left w:val="single" w:sz="4" w:space="0" w:color="auto"/>
              <w:bottom w:val="single" w:sz="4" w:space="0" w:color="auto"/>
              <w:right w:val="single" w:sz="4" w:space="0" w:color="auto"/>
            </w:tcBorders>
          </w:tcPr>
          <w:p w14:paraId="322DCC84" w14:textId="69EE21D0"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20BB571" w14:textId="6F940A6B" w:rsidR="00C51722" w:rsidRPr="00395076" w:rsidRDefault="00C51722" w:rsidP="00C51722">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363C64D7" w14:textId="77777777" w:rsidR="00C51722" w:rsidRPr="002E56B9" w:rsidRDefault="00C51722" w:rsidP="00C51722">
            <w:pPr>
              <w:pStyle w:val="TAL"/>
            </w:pPr>
          </w:p>
        </w:tc>
      </w:tr>
      <w:tr w:rsidR="00C51722" w:rsidRPr="002E56B9" w14:paraId="5F9975E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EE62D20" w14:textId="77777777" w:rsidR="00C51722" w:rsidRPr="002E56B9" w:rsidRDefault="00C51722" w:rsidP="00C51722">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2F5DE392" w14:textId="77777777" w:rsidR="00C51722" w:rsidRPr="002E56B9" w:rsidRDefault="00C51722" w:rsidP="00C51722">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C51722" w:rsidRPr="002E56B9" w:rsidRDefault="00C51722" w:rsidP="00C51722">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C51722" w:rsidRPr="002E56B9" w:rsidRDefault="00C51722" w:rsidP="00C51722">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51AF91" w14:textId="77777777" w:rsidR="00C51722" w:rsidRPr="002E56B9" w:rsidRDefault="00C51722" w:rsidP="00C51722">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C917A0" w14:textId="77777777" w:rsidR="00C51722" w:rsidRPr="002E56B9" w:rsidRDefault="00C51722" w:rsidP="00C51722">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59C600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B1D56D7" w14:textId="77777777" w:rsidR="00C51722" w:rsidRPr="002E56B9" w:rsidRDefault="00C51722" w:rsidP="00C51722">
            <w:pPr>
              <w:pStyle w:val="TAL"/>
            </w:pPr>
          </w:p>
        </w:tc>
      </w:tr>
      <w:tr w:rsidR="00C51722" w:rsidRPr="002E56B9" w14:paraId="5F5FCE7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4E272C" w14:textId="77777777" w:rsidR="00C51722" w:rsidRPr="002E56B9" w:rsidRDefault="00C51722" w:rsidP="00C51722">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A417230" w14:textId="77777777" w:rsidR="00C51722" w:rsidRPr="002E56B9" w:rsidRDefault="00C51722" w:rsidP="00C51722">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C51722" w:rsidRPr="002E56B9" w:rsidRDefault="00C51722" w:rsidP="00C51722">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44E059" w14:textId="77777777" w:rsidR="00C51722" w:rsidRPr="002E56B9" w:rsidRDefault="00C51722" w:rsidP="00C51722">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5F8B00"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A646294"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826B0F7" w14:textId="77777777" w:rsidR="00C51722" w:rsidRPr="002E56B9" w:rsidRDefault="00C51722" w:rsidP="00C51722">
            <w:pPr>
              <w:pStyle w:val="TAL"/>
            </w:pPr>
          </w:p>
        </w:tc>
      </w:tr>
      <w:tr w:rsidR="00C51722" w:rsidRPr="002E56B9" w14:paraId="501CBAD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80AA28" w14:textId="77777777" w:rsidR="00C51722" w:rsidRPr="002E56B9" w:rsidRDefault="00C51722" w:rsidP="00C51722">
            <w:pPr>
              <w:pStyle w:val="TAL"/>
              <w:rPr>
                <w:rFonts w:cs="Arial"/>
                <w:lang w:eastAsia="zh-CN"/>
              </w:rPr>
            </w:pPr>
            <w:r w:rsidRPr="002E56B9">
              <w:rPr>
                <w:rFonts w:cs="Arial"/>
                <w:lang w:eastAsia="zh-CN"/>
              </w:rPr>
              <w:lastRenderedPageBreak/>
              <w:t>6.3.2.2.3</w:t>
            </w:r>
          </w:p>
        </w:tc>
        <w:tc>
          <w:tcPr>
            <w:tcW w:w="4513" w:type="dxa"/>
            <w:tcBorders>
              <w:top w:val="single" w:sz="4" w:space="0" w:color="auto"/>
              <w:left w:val="single" w:sz="4" w:space="0" w:color="auto"/>
              <w:bottom w:val="single" w:sz="4" w:space="0" w:color="auto"/>
              <w:right w:val="single" w:sz="4" w:space="0" w:color="auto"/>
            </w:tcBorders>
            <w:hideMark/>
          </w:tcPr>
          <w:p w14:paraId="580CB532" w14:textId="77777777" w:rsidR="00C51722" w:rsidRPr="002E56B9" w:rsidRDefault="00C51722" w:rsidP="00C51722">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DD932" w14:textId="77777777" w:rsidR="00C51722" w:rsidRPr="002E56B9" w:rsidRDefault="00C51722" w:rsidP="00C51722">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25209F0" w14:textId="77777777" w:rsidR="00C51722" w:rsidRPr="002E56B9" w:rsidRDefault="00C51722" w:rsidP="00C51722">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540D8F"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990AD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14145B9" w14:textId="77777777" w:rsidR="00C51722" w:rsidRPr="002E56B9" w:rsidRDefault="00C51722" w:rsidP="00C51722">
            <w:pPr>
              <w:pStyle w:val="TAL"/>
            </w:pPr>
          </w:p>
        </w:tc>
      </w:tr>
      <w:tr w:rsidR="00C51722" w:rsidRPr="002E56B9" w14:paraId="6E24397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380AB7" w14:textId="77777777" w:rsidR="00C51722" w:rsidRPr="002E56B9" w:rsidRDefault="00C51722" w:rsidP="00C51722">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5FFF50E" w14:textId="77777777" w:rsidR="00C51722" w:rsidRPr="002E56B9" w:rsidRDefault="00C51722" w:rsidP="00C51722">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9B09E" w14:textId="77777777" w:rsidR="00C51722" w:rsidRPr="002E56B9" w:rsidRDefault="00C51722" w:rsidP="00C51722">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4396183" w14:textId="77777777" w:rsidR="00C51722" w:rsidRPr="002E56B9" w:rsidRDefault="00C51722" w:rsidP="00C51722">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5E9657"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FBA407A"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7485CFD" w14:textId="77777777" w:rsidR="00C51722" w:rsidRPr="002E56B9" w:rsidRDefault="00C51722" w:rsidP="00C51722">
            <w:pPr>
              <w:pStyle w:val="TAL"/>
            </w:pPr>
          </w:p>
        </w:tc>
      </w:tr>
      <w:tr w:rsidR="00C51722" w:rsidRPr="002E56B9" w14:paraId="40163B6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EBE599B" w14:textId="77777777" w:rsidR="00C51722" w:rsidRPr="002E56B9" w:rsidRDefault="00C51722" w:rsidP="00C51722">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67809068" w14:textId="77777777" w:rsidR="00C51722" w:rsidRPr="002E56B9" w:rsidRDefault="00C51722" w:rsidP="00C51722">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C51722" w:rsidRPr="002E56B9" w:rsidRDefault="00C51722" w:rsidP="00C51722">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EA18D7B" w14:textId="77777777" w:rsidR="00C51722" w:rsidRPr="002E56B9" w:rsidRDefault="00C51722" w:rsidP="00C51722">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BD9648"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3AFF87"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C69C0CD" w14:textId="77777777" w:rsidR="00C51722" w:rsidRPr="002E56B9" w:rsidRDefault="00C51722" w:rsidP="00C51722">
            <w:pPr>
              <w:pStyle w:val="TAL"/>
            </w:pPr>
          </w:p>
        </w:tc>
      </w:tr>
      <w:tr w:rsidR="00C51722" w:rsidRPr="002E56B9" w14:paraId="729F5C0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FF1004F" w14:textId="77777777" w:rsidR="00C51722" w:rsidRPr="002E56B9" w:rsidRDefault="00C51722" w:rsidP="00C51722">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4BA5AB25" w14:textId="77777777" w:rsidR="00C51722" w:rsidRPr="002E56B9" w:rsidRDefault="00C51722" w:rsidP="00C51722">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C51722" w:rsidRPr="002E56B9" w:rsidRDefault="00C51722" w:rsidP="00C51722">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C51722" w:rsidRPr="002E56B9" w:rsidRDefault="00C51722" w:rsidP="00C51722">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4E9CEFB2" w14:textId="77777777" w:rsidR="00C51722" w:rsidRPr="002E56B9" w:rsidRDefault="00C51722" w:rsidP="00C51722">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A462CB"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EEB80"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04D5AC0" w14:textId="77777777" w:rsidR="00C51722" w:rsidRPr="002E56B9" w:rsidRDefault="00C51722" w:rsidP="00C51722">
            <w:pPr>
              <w:pStyle w:val="TAL"/>
            </w:pPr>
          </w:p>
        </w:tc>
      </w:tr>
      <w:tr w:rsidR="00C51722" w:rsidRPr="002E56B9" w14:paraId="5D1C789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2E993DF" w14:textId="4B3C2938" w:rsidR="00C51722" w:rsidRPr="002E56B9" w:rsidRDefault="00C51722" w:rsidP="00C51722">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25DA9FDD" w14:textId="5E06311E" w:rsidR="00C51722" w:rsidRPr="002E56B9" w:rsidRDefault="00C51722" w:rsidP="00C51722">
            <w:pPr>
              <w:pStyle w:val="TAL"/>
            </w:pPr>
            <w:r w:rsidRPr="00E25248">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C51722" w:rsidRPr="002E56B9" w:rsidRDefault="00C51722" w:rsidP="00C51722">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C51722" w:rsidRPr="002E56B9" w:rsidRDefault="00C51722" w:rsidP="00C51722">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6B0C66B" w14:textId="10F7E93C" w:rsidR="00C51722" w:rsidRPr="002E56B9" w:rsidRDefault="00C51722" w:rsidP="00C51722">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C51722" w:rsidRPr="002E56B9" w:rsidRDefault="00C51722" w:rsidP="00C51722">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674354C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18D7D3" w14:textId="77777777" w:rsidR="00C51722" w:rsidRPr="002E56B9" w:rsidRDefault="00C51722" w:rsidP="00C51722">
            <w:pPr>
              <w:pStyle w:val="TAL"/>
            </w:pPr>
          </w:p>
        </w:tc>
      </w:tr>
      <w:tr w:rsidR="00C51722" w:rsidRPr="002E56B9" w14:paraId="080677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C055DD" w14:textId="38D15E98" w:rsidR="00C51722" w:rsidRPr="002E56B9" w:rsidRDefault="00C51722" w:rsidP="00C51722">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38AAC86A" w14:textId="5326B094" w:rsidR="00C51722" w:rsidRPr="002E56B9" w:rsidRDefault="00C51722" w:rsidP="00C51722">
            <w:pPr>
              <w:pStyle w:val="TAL"/>
            </w:pPr>
            <w:r w:rsidRPr="00B03D30">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C51722" w:rsidRPr="002E56B9" w:rsidRDefault="00C51722" w:rsidP="00C51722">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C51722" w:rsidRPr="002E56B9" w:rsidRDefault="00C51722" w:rsidP="00C51722">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010A9C03" w14:textId="2961DA11" w:rsidR="00C51722" w:rsidRPr="002E56B9" w:rsidRDefault="00C51722" w:rsidP="00C51722">
            <w:pPr>
              <w:pStyle w:val="TAL"/>
              <w:rPr>
                <w:rFonts w:cs="Arial"/>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0FD68A" w14:textId="29F7783F"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A62F7E"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B78E56E" w14:textId="77777777" w:rsidR="00C51722" w:rsidRPr="002E56B9" w:rsidRDefault="00C51722" w:rsidP="00C51722">
            <w:pPr>
              <w:pStyle w:val="TAL"/>
            </w:pPr>
          </w:p>
        </w:tc>
      </w:tr>
      <w:tr w:rsidR="00C51722" w:rsidRPr="002E56B9" w14:paraId="6B98DF0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6996D8D" w14:textId="77777777" w:rsidR="00C51722" w:rsidRPr="002E56B9" w:rsidRDefault="00C51722" w:rsidP="00C51722">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270C9650" w14:textId="77777777" w:rsidR="00C51722" w:rsidRPr="002E56B9" w:rsidRDefault="00C51722" w:rsidP="00C51722">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C51722" w:rsidRPr="002E56B9" w:rsidRDefault="00C51722" w:rsidP="00C51722">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193A0600"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C51722" w:rsidRPr="002E56B9" w:rsidRDefault="00C51722" w:rsidP="00C51722">
            <w:pPr>
              <w:pStyle w:val="TAL"/>
              <w:rPr>
                <w:rFonts w:cs="Arial"/>
              </w:rPr>
            </w:pPr>
            <w:r w:rsidRPr="002E56B9">
              <w:rPr>
                <w:rFonts w:cs="Arial"/>
              </w:rPr>
              <w:t>D008</w:t>
            </w:r>
          </w:p>
          <w:p w14:paraId="6F9E5EC0"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9A5D63A"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A1826E4" w14:textId="77777777" w:rsidR="00C51722" w:rsidRPr="002E56B9" w:rsidRDefault="00C51722" w:rsidP="00C51722">
            <w:pPr>
              <w:pStyle w:val="TAL"/>
            </w:pPr>
          </w:p>
        </w:tc>
      </w:tr>
      <w:tr w:rsidR="00C51722" w:rsidRPr="002E56B9" w14:paraId="409397F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B10674" w14:textId="77777777" w:rsidR="00C51722" w:rsidRPr="002E56B9" w:rsidRDefault="00C51722" w:rsidP="00C51722">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3C51742C" w14:textId="77777777" w:rsidR="00C51722" w:rsidRPr="002E56B9" w:rsidRDefault="00C51722" w:rsidP="00C51722">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C51722" w:rsidRPr="002E56B9" w:rsidRDefault="00C51722" w:rsidP="00C51722">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CFC0113"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C51722" w:rsidRPr="002E56B9" w:rsidRDefault="00C51722" w:rsidP="00C51722">
            <w:pPr>
              <w:pStyle w:val="TAL"/>
              <w:rPr>
                <w:rFonts w:cs="Arial"/>
              </w:rPr>
            </w:pPr>
            <w:r w:rsidRPr="002E56B9">
              <w:rPr>
                <w:rFonts w:cs="Arial"/>
              </w:rPr>
              <w:t>D008</w:t>
            </w:r>
          </w:p>
          <w:p w14:paraId="387CF1BA"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C5246A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B6C9B6D" w14:textId="77777777" w:rsidR="00C51722" w:rsidRPr="002E56B9" w:rsidRDefault="00C51722" w:rsidP="00C51722">
            <w:pPr>
              <w:pStyle w:val="TAL"/>
            </w:pPr>
          </w:p>
        </w:tc>
      </w:tr>
      <w:tr w:rsidR="00C51722" w:rsidRPr="002E56B9" w14:paraId="4A2B5FB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3A9442" w14:textId="77777777" w:rsidR="00C51722" w:rsidRPr="002E56B9" w:rsidRDefault="00C51722" w:rsidP="00C51722">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57568F87" w14:textId="77777777" w:rsidR="00C51722" w:rsidRPr="002E56B9" w:rsidRDefault="00C51722" w:rsidP="00C51722">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77777777" w:rsidR="00C51722" w:rsidRPr="002E56B9" w:rsidRDefault="00C51722" w:rsidP="00C51722">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238B5" w14:textId="77777777" w:rsidR="00C51722" w:rsidRPr="002E56B9" w:rsidRDefault="00C51722" w:rsidP="00C51722">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3A63592"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C51722" w:rsidRPr="002E56B9" w:rsidRDefault="00C51722" w:rsidP="00C51722">
            <w:pPr>
              <w:pStyle w:val="TAL"/>
              <w:rPr>
                <w:rFonts w:cs="Arial"/>
              </w:rPr>
            </w:pPr>
            <w:r w:rsidRPr="002E56B9">
              <w:rPr>
                <w:rFonts w:cs="Arial"/>
              </w:rPr>
              <w:t>D008</w:t>
            </w:r>
          </w:p>
          <w:p w14:paraId="5B31221C"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6F667BD"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F66FCA" w14:textId="77777777" w:rsidR="00C51722" w:rsidRPr="002E56B9" w:rsidRDefault="00C51722" w:rsidP="00C51722">
            <w:pPr>
              <w:pStyle w:val="TAL"/>
            </w:pPr>
          </w:p>
        </w:tc>
      </w:tr>
      <w:tr w:rsidR="00C51722" w:rsidRPr="002E56B9" w14:paraId="60EE8FE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D03C652" w14:textId="77777777" w:rsidR="00C51722" w:rsidRPr="002E56B9" w:rsidRDefault="00C51722" w:rsidP="00C51722">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14DC25A3" w14:textId="77777777" w:rsidR="00C51722" w:rsidRPr="002E56B9" w:rsidRDefault="00C51722" w:rsidP="00C51722">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77777777" w:rsidR="00C51722" w:rsidRPr="002E56B9" w:rsidRDefault="00C51722" w:rsidP="00C51722">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71D4" w14:textId="77777777" w:rsidR="00C51722" w:rsidRPr="002E56B9" w:rsidRDefault="00C51722" w:rsidP="00C51722">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D16D5AB"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C51722" w:rsidRPr="002E56B9" w:rsidRDefault="00C51722" w:rsidP="00C51722">
            <w:pPr>
              <w:pStyle w:val="TAL"/>
              <w:rPr>
                <w:rFonts w:cs="Arial"/>
              </w:rPr>
            </w:pPr>
            <w:r w:rsidRPr="002E56B9">
              <w:rPr>
                <w:rFonts w:cs="Arial"/>
              </w:rPr>
              <w:t>D008</w:t>
            </w:r>
          </w:p>
          <w:p w14:paraId="3664D9AF"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5FFE9E9"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5BD7998" w14:textId="77777777" w:rsidR="00C51722" w:rsidRPr="002E56B9" w:rsidRDefault="00C51722" w:rsidP="00C51722">
            <w:pPr>
              <w:pStyle w:val="TAL"/>
            </w:pPr>
          </w:p>
        </w:tc>
      </w:tr>
      <w:tr w:rsidR="00C51722" w:rsidRPr="002E56B9" w14:paraId="11113E4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B13D9BA" w14:textId="77777777" w:rsidR="00C51722" w:rsidRPr="002E56B9" w:rsidRDefault="00C51722" w:rsidP="00C51722">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0394869F" w14:textId="77777777" w:rsidR="00C51722" w:rsidRPr="002E56B9" w:rsidRDefault="00C51722" w:rsidP="00C51722">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77777777" w:rsidR="00C51722" w:rsidRPr="002E56B9" w:rsidRDefault="00C51722" w:rsidP="00C51722">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C51722" w:rsidRPr="002E56B9" w:rsidRDefault="00C51722" w:rsidP="00C51722">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6CE076A3" w14:textId="77777777" w:rsidR="00C51722" w:rsidRPr="002E56B9" w:rsidRDefault="00C51722" w:rsidP="00C51722">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C51722" w:rsidRPr="002E56B9" w:rsidRDefault="00C51722" w:rsidP="00C51722">
            <w:pPr>
              <w:pStyle w:val="TAL"/>
              <w:rPr>
                <w:rFonts w:cs="Arial"/>
              </w:rPr>
            </w:pPr>
            <w:r w:rsidRPr="002E56B9">
              <w:rPr>
                <w:rFonts w:cs="Arial"/>
              </w:rPr>
              <w:t>D008</w:t>
            </w:r>
          </w:p>
          <w:p w14:paraId="3F9223D5"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47580B6"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AD7BA42" w14:textId="77777777" w:rsidR="00C51722" w:rsidRPr="002E56B9" w:rsidRDefault="00C51722" w:rsidP="00C51722">
            <w:pPr>
              <w:pStyle w:val="TAL"/>
            </w:pPr>
          </w:p>
        </w:tc>
      </w:tr>
      <w:tr w:rsidR="00C51722" w:rsidRPr="002E56B9" w14:paraId="41A90F1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D8F34DC" w14:textId="77777777" w:rsidR="00C51722" w:rsidRPr="002E56B9" w:rsidRDefault="00C51722" w:rsidP="00C51722">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59EBBA8E" w14:textId="77777777" w:rsidR="00C51722" w:rsidRPr="002E56B9" w:rsidRDefault="00C51722" w:rsidP="00C51722">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C51722" w:rsidRPr="002E56B9" w:rsidRDefault="00C51722" w:rsidP="00C51722">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C51722" w:rsidRPr="002E56B9" w:rsidRDefault="00C51722" w:rsidP="00C51722">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4952D64" w14:textId="77777777" w:rsidR="00C51722" w:rsidRPr="002E56B9" w:rsidRDefault="00C51722" w:rsidP="00C51722">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C51722" w:rsidRPr="002E56B9" w:rsidRDefault="00C51722" w:rsidP="00C51722">
            <w:pPr>
              <w:pStyle w:val="TAL"/>
              <w:rPr>
                <w:rFonts w:cs="Arial"/>
              </w:rPr>
            </w:pPr>
            <w:r w:rsidRPr="002E56B9">
              <w:rPr>
                <w:rFonts w:cs="Arial"/>
              </w:rPr>
              <w:t>D008</w:t>
            </w:r>
          </w:p>
          <w:p w14:paraId="5D29288B"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F05422D"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7C87E7B" w14:textId="77777777" w:rsidR="00C51722" w:rsidRPr="002E56B9" w:rsidRDefault="00C51722" w:rsidP="00C51722">
            <w:pPr>
              <w:pStyle w:val="TAL"/>
            </w:pPr>
          </w:p>
        </w:tc>
      </w:tr>
      <w:tr w:rsidR="00C51722" w:rsidRPr="002E56B9" w14:paraId="2F7BCA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5FFA2B8" w14:textId="4B4E529B" w:rsidR="00C51722" w:rsidRPr="002E56B9" w:rsidRDefault="00C51722" w:rsidP="00C51722">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0B123C92" w14:textId="16C3D9E1" w:rsidR="00C51722" w:rsidRPr="002E56B9" w:rsidRDefault="00C51722" w:rsidP="00C51722">
            <w:pPr>
              <w:pStyle w:val="TAL"/>
            </w:pPr>
            <w:r w:rsidRPr="00B03D30">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C51722" w:rsidRPr="002E56B9" w:rsidRDefault="00C51722" w:rsidP="00C51722">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C51722" w:rsidRPr="002E56B9" w:rsidRDefault="00C51722" w:rsidP="00C51722">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0DC009A6" w14:textId="72E266C8" w:rsidR="00C51722" w:rsidRPr="002E56B9" w:rsidRDefault="00C51722" w:rsidP="00C51722">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C51722" w:rsidRPr="002E56B9" w:rsidRDefault="00C51722" w:rsidP="00C51722">
            <w:pPr>
              <w:pStyle w:val="TAL"/>
              <w:rPr>
                <w:rFonts w:cs="Arial"/>
              </w:rPr>
            </w:pPr>
            <w:r w:rsidRPr="002E56B9">
              <w:rPr>
                <w:rFonts w:cs="Arial"/>
              </w:rPr>
              <w:t>D008</w:t>
            </w:r>
          </w:p>
          <w:p w14:paraId="1B3ED9C2" w14:textId="4CE3A0AB"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534A0A5"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F03CA7B" w14:textId="77777777" w:rsidR="00C51722" w:rsidRPr="002E56B9" w:rsidRDefault="00C51722" w:rsidP="00C51722">
            <w:pPr>
              <w:pStyle w:val="TAL"/>
            </w:pPr>
          </w:p>
        </w:tc>
      </w:tr>
      <w:tr w:rsidR="00C51722" w:rsidRPr="002E56B9" w14:paraId="6A3A8A0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B5FB52" w14:textId="77777777" w:rsidR="00C51722" w:rsidRPr="002E56B9" w:rsidRDefault="00C51722" w:rsidP="00C51722">
            <w:pPr>
              <w:pStyle w:val="TAL"/>
              <w:rPr>
                <w:lang w:eastAsia="zh-CN"/>
              </w:rPr>
            </w:pPr>
            <w:r w:rsidRPr="002E56B9">
              <w:rPr>
                <w:rFonts w:cs="Arial"/>
              </w:rPr>
              <w:lastRenderedPageBreak/>
              <w:t>6.3.3.2.1</w:t>
            </w:r>
          </w:p>
        </w:tc>
        <w:tc>
          <w:tcPr>
            <w:tcW w:w="4513" w:type="dxa"/>
            <w:tcBorders>
              <w:top w:val="single" w:sz="4" w:space="0" w:color="auto"/>
              <w:left w:val="single" w:sz="4" w:space="0" w:color="auto"/>
              <w:bottom w:val="single" w:sz="4" w:space="0" w:color="auto"/>
              <w:right w:val="single" w:sz="4" w:space="0" w:color="auto"/>
            </w:tcBorders>
            <w:hideMark/>
          </w:tcPr>
          <w:p w14:paraId="19773136" w14:textId="77777777" w:rsidR="00C51722" w:rsidRPr="002E56B9" w:rsidRDefault="00C51722" w:rsidP="00C51722">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C51722" w:rsidRPr="002E56B9" w:rsidRDefault="00C51722" w:rsidP="00C51722">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75CEE64F"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C51722" w:rsidRPr="002E56B9" w:rsidRDefault="00C51722" w:rsidP="00C51722">
            <w:pPr>
              <w:pStyle w:val="TAL"/>
              <w:rPr>
                <w:rFonts w:cs="Arial"/>
              </w:rPr>
            </w:pPr>
            <w:r w:rsidRPr="002E56B9">
              <w:rPr>
                <w:rFonts w:cs="Arial"/>
              </w:rPr>
              <w:t>D010</w:t>
            </w:r>
          </w:p>
          <w:p w14:paraId="79C71FDB"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71E04F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5B0C9CE" w14:textId="77777777" w:rsidR="00C51722" w:rsidRPr="002E56B9" w:rsidRDefault="00C51722" w:rsidP="00C51722">
            <w:pPr>
              <w:pStyle w:val="TAL"/>
            </w:pPr>
          </w:p>
        </w:tc>
      </w:tr>
      <w:tr w:rsidR="00C51722" w:rsidRPr="002E56B9" w14:paraId="794BC0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CEE0A0" w14:textId="77777777" w:rsidR="00C51722" w:rsidRPr="002E56B9" w:rsidRDefault="00C51722" w:rsidP="00C51722">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58C340A" w14:textId="77777777" w:rsidR="00C51722" w:rsidRPr="002E56B9" w:rsidRDefault="00C51722" w:rsidP="00C51722">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C51722" w:rsidRPr="002E56B9" w:rsidRDefault="00C51722" w:rsidP="00C51722">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66487A0"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C51722" w:rsidRPr="002E56B9" w:rsidRDefault="00C51722" w:rsidP="00C51722">
            <w:pPr>
              <w:pStyle w:val="TAL"/>
              <w:rPr>
                <w:rFonts w:cs="Arial"/>
              </w:rPr>
            </w:pPr>
            <w:r w:rsidRPr="002E56B9">
              <w:rPr>
                <w:rFonts w:cs="Arial"/>
              </w:rPr>
              <w:t>D010</w:t>
            </w:r>
          </w:p>
          <w:p w14:paraId="3799B794"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F248B86"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8095697" w14:textId="77777777" w:rsidR="00C51722" w:rsidRPr="002E56B9" w:rsidRDefault="00C51722" w:rsidP="00C51722">
            <w:pPr>
              <w:pStyle w:val="TAL"/>
            </w:pPr>
          </w:p>
        </w:tc>
      </w:tr>
      <w:tr w:rsidR="00C51722" w:rsidRPr="002E56B9" w14:paraId="05EA443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2728C1" w14:textId="77777777" w:rsidR="00C51722" w:rsidRPr="002E56B9" w:rsidRDefault="00C51722" w:rsidP="00C51722">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7B536939" w14:textId="77777777" w:rsidR="00C51722" w:rsidRPr="002E56B9" w:rsidRDefault="00C51722" w:rsidP="00C51722">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475CD" w14:textId="77777777" w:rsidR="00C51722" w:rsidRPr="002E56B9" w:rsidRDefault="00C51722" w:rsidP="00C51722">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4582AEA" w14:textId="77777777" w:rsidR="00C51722" w:rsidRPr="002E56B9" w:rsidRDefault="00C51722" w:rsidP="00C51722">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92123F"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4D2CC08" w14:textId="77777777" w:rsidR="00C51722" w:rsidRPr="002E56B9" w:rsidRDefault="00C51722" w:rsidP="00C51722">
            <w:pPr>
              <w:pStyle w:val="TAL"/>
            </w:pPr>
          </w:p>
        </w:tc>
      </w:tr>
      <w:tr w:rsidR="00C51722" w:rsidRPr="002E56B9" w14:paraId="5834C46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748E99A" w14:textId="77777777" w:rsidR="00C51722" w:rsidRPr="002E56B9" w:rsidRDefault="00C51722" w:rsidP="00C51722">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3365BB7" w14:textId="77777777" w:rsidR="00C51722" w:rsidRPr="002E56B9" w:rsidRDefault="00C51722" w:rsidP="00C51722">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D92C0E" w14:textId="77777777" w:rsidR="00C51722" w:rsidRPr="002E56B9" w:rsidRDefault="00C51722" w:rsidP="00C51722">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487BDC7E" w14:textId="77777777" w:rsidR="00C51722" w:rsidRPr="002E56B9" w:rsidRDefault="00C51722" w:rsidP="00C51722">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AB15CD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7143FC59" w14:textId="77777777" w:rsidR="00C51722" w:rsidRPr="002E56B9" w:rsidRDefault="00C51722" w:rsidP="00C51722">
            <w:pPr>
              <w:pStyle w:val="TAL"/>
            </w:pPr>
          </w:p>
        </w:tc>
      </w:tr>
      <w:tr w:rsidR="00C51722" w:rsidRPr="002E56B9" w14:paraId="04DDD25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5FE781" w14:textId="77777777" w:rsidR="00C51722" w:rsidRPr="002E56B9" w:rsidRDefault="00C51722" w:rsidP="00C51722">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29412744" w14:textId="77777777" w:rsidR="00C51722" w:rsidRPr="002E56B9" w:rsidRDefault="00C51722" w:rsidP="00C51722">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7777777" w:rsidR="00C51722" w:rsidRPr="002E56B9" w:rsidRDefault="00C51722" w:rsidP="00C51722">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C51722" w:rsidRPr="002E56B9" w:rsidRDefault="00C51722" w:rsidP="00C51722">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74D810D0" w14:textId="77777777" w:rsidR="00C51722" w:rsidRPr="002E56B9" w:rsidRDefault="00C51722" w:rsidP="00C51722">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A291EA8"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689F08A" w14:textId="77777777" w:rsidR="00C51722" w:rsidRPr="002E56B9" w:rsidRDefault="00C51722" w:rsidP="00C51722">
            <w:pPr>
              <w:pStyle w:val="TAL"/>
            </w:pPr>
          </w:p>
        </w:tc>
      </w:tr>
      <w:tr w:rsidR="00C51722" w:rsidRPr="002E56B9" w14:paraId="5F5C1C4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CDB6F9B" w14:textId="77777777" w:rsidR="00C51722" w:rsidRPr="002E56B9" w:rsidRDefault="00C51722" w:rsidP="00C51722">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19556DE5" w14:textId="77777777" w:rsidR="00C51722" w:rsidRPr="002E56B9" w:rsidRDefault="00C51722" w:rsidP="00C51722">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C51722" w:rsidRPr="002E56B9" w:rsidRDefault="00C51722" w:rsidP="00C51722">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C51722" w:rsidRPr="002E56B9" w:rsidRDefault="00C51722" w:rsidP="00C51722">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029421AC" w14:textId="77777777" w:rsidR="00C51722" w:rsidRPr="002E56B9" w:rsidRDefault="00C51722" w:rsidP="00C51722">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D3A4AA9"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04EF00E" w14:textId="77777777" w:rsidR="00C51722" w:rsidRPr="002E56B9" w:rsidRDefault="00C51722" w:rsidP="00C51722">
            <w:pPr>
              <w:pStyle w:val="TAL"/>
            </w:pPr>
          </w:p>
        </w:tc>
      </w:tr>
      <w:tr w:rsidR="00C51722" w:rsidRPr="002E56B9" w14:paraId="5E7423E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CD150D" w14:textId="29E2ABDD" w:rsidR="00C51722" w:rsidRPr="002E56B9" w:rsidRDefault="00C51722" w:rsidP="00C51722">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7FAD5668" w14:textId="77E8079C" w:rsidR="00C51722" w:rsidRPr="002E56B9" w:rsidRDefault="00C51722" w:rsidP="00C51722">
            <w:pPr>
              <w:pStyle w:val="TAL"/>
            </w:pPr>
            <w:r w:rsidRPr="00B03D30">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C51722" w:rsidRPr="002E56B9" w:rsidRDefault="00C51722" w:rsidP="00C51722">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C51722" w:rsidRPr="002E56B9" w:rsidRDefault="00C51722" w:rsidP="00C51722">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4BEF0A0" w14:textId="3B3373A6" w:rsidR="00C51722" w:rsidRPr="002E56B9" w:rsidRDefault="00C51722" w:rsidP="00C51722">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C51722" w:rsidRPr="002E56B9" w:rsidRDefault="00C51722" w:rsidP="00C51722">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51DB16F"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F2CA2F3" w14:textId="77777777" w:rsidR="00C51722" w:rsidRPr="002E56B9" w:rsidRDefault="00C51722" w:rsidP="00C51722">
            <w:pPr>
              <w:pStyle w:val="TAL"/>
            </w:pPr>
          </w:p>
        </w:tc>
      </w:tr>
      <w:tr w:rsidR="00C51722" w:rsidRPr="002E56B9" w14:paraId="5EC313D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B64B36" w14:textId="77777777" w:rsidR="00C51722" w:rsidRPr="002E56B9" w:rsidRDefault="00C51722" w:rsidP="00C51722">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B705698" w14:textId="77777777" w:rsidR="00C51722" w:rsidRPr="002E56B9" w:rsidRDefault="00C51722" w:rsidP="00C51722">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C51722" w:rsidRPr="002E56B9" w:rsidRDefault="00C51722" w:rsidP="00C51722">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C51722" w:rsidRPr="002E56B9" w:rsidRDefault="00C51722" w:rsidP="00C51722">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0640D17" w14:textId="77777777" w:rsidR="00C51722" w:rsidRPr="002E56B9" w:rsidRDefault="00C51722" w:rsidP="00C51722">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572809" w14:textId="77777777" w:rsidR="00C51722" w:rsidRPr="002E56B9" w:rsidRDefault="00C51722" w:rsidP="00C51722">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FA7C4B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231E24A" w14:textId="77777777" w:rsidR="00C51722" w:rsidRPr="002E56B9" w:rsidRDefault="00C51722" w:rsidP="00C51722">
            <w:pPr>
              <w:pStyle w:val="TAL"/>
            </w:pPr>
          </w:p>
        </w:tc>
      </w:tr>
      <w:tr w:rsidR="00C51722" w:rsidRPr="002E56B9" w14:paraId="053F9B2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CDDDD19" w14:textId="77777777" w:rsidR="00C51722" w:rsidRPr="002E56B9" w:rsidRDefault="00C51722" w:rsidP="00C51722">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67803C9" w14:textId="77777777" w:rsidR="00C51722" w:rsidRPr="002E56B9" w:rsidRDefault="00C51722" w:rsidP="00C51722">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C51722" w:rsidRPr="002E56B9" w:rsidRDefault="00C51722" w:rsidP="00C51722">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C51722" w:rsidRPr="002E56B9" w:rsidRDefault="00C51722" w:rsidP="00C51722">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058D0AC1" w14:textId="77777777" w:rsidR="00C51722" w:rsidRPr="002E56B9" w:rsidRDefault="00C51722" w:rsidP="00C51722">
            <w:pPr>
              <w:pStyle w:val="TAL"/>
              <w:rPr>
                <w:rFonts w:cs="Arial"/>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C51722" w:rsidRPr="002E56B9" w:rsidRDefault="00C51722" w:rsidP="00C51722">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9D86592"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BD6104" w14:textId="77777777" w:rsidR="00C51722" w:rsidRPr="002E56B9" w:rsidRDefault="00C51722" w:rsidP="00C51722">
            <w:pPr>
              <w:pStyle w:val="TAL"/>
            </w:pPr>
          </w:p>
        </w:tc>
      </w:tr>
      <w:tr w:rsidR="00C51722" w:rsidRPr="002E56B9" w14:paraId="575156C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4306363" w14:textId="77777777" w:rsidR="00C51722" w:rsidRPr="002E56B9" w:rsidRDefault="00C51722" w:rsidP="00C51722">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F61B197" w14:textId="77777777" w:rsidR="00C51722" w:rsidRPr="002E56B9" w:rsidRDefault="00C51722" w:rsidP="00C51722">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C51722" w:rsidRPr="002E56B9" w:rsidRDefault="00C51722" w:rsidP="00C51722">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C51722" w:rsidRPr="002E56B9" w:rsidRDefault="00C51722" w:rsidP="00C51722">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A66D496" w14:textId="77777777" w:rsidR="00C51722" w:rsidRPr="002E56B9" w:rsidRDefault="00C51722" w:rsidP="00C51722">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F63E42" w14:textId="77777777" w:rsidR="00C51722" w:rsidRPr="002E56B9" w:rsidRDefault="00C51722" w:rsidP="00C51722">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2BF338E"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C29B6AA" w14:textId="77777777" w:rsidR="00C51722" w:rsidRPr="002E56B9" w:rsidRDefault="00C51722" w:rsidP="00C51722">
            <w:pPr>
              <w:pStyle w:val="TAL"/>
            </w:pPr>
          </w:p>
        </w:tc>
      </w:tr>
      <w:tr w:rsidR="00C51722" w:rsidRPr="002E56B9" w14:paraId="2C48B24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67ABA8D" w14:textId="77777777" w:rsidR="00C51722" w:rsidRPr="002E56B9" w:rsidRDefault="00C51722" w:rsidP="00C51722">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0D539E26" w14:textId="77777777" w:rsidR="00C51722" w:rsidRPr="002E56B9" w:rsidRDefault="00C51722" w:rsidP="00C51722">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C51722" w:rsidRPr="002E56B9" w:rsidRDefault="00C51722" w:rsidP="00C51722">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C51722" w:rsidRPr="002E56B9" w:rsidRDefault="00C51722" w:rsidP="00C51722">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532AEB24" w14:textId="77777777" w:rsidR="00C51722" w:rsidRPr="002E56B9" w:rsidRDefault="00C51722" w:rsidP="00C51722">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C51722" w:rsidRPr="002E56B9" w:rsidRDefault="00C51722" w:rsidP="00C51722">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7B40E37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363F207" w14:textId="77777777" w:rsidR="00C51722" w:rsidRPr="002E56B9" w:rsidRDefault="00C51722" w:rsidP="00C51722">
            <w:pPr>
              <w:pStyle w:val="TAL"/>
            </w:pPr>
          </w:p>
        </w:tc>
      </w:tr>
      <w:tr w:rsidR="00C51722" w:rsidRPr="002E56B9" w14:paraId="28F1713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BEB8542" w14:textId="77777777" w:rsidR="00C51722" w:rsidRPr="002E56B9" w:rsidRDefault="00C51722" w:rsidP="00C51722">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15643BC7" w14:textId="77777777" w:rsidR="00C51722" w:rsidRPr="002E56B9" w:rsidRDefault="00C51722" w:rsidP="00C51722">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C51722" w:rsidRPr="002E56B9" w:rsidRDefault="00C51722" w:rsidP="00C51722">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C51722" w:rsidRPr="002E56B9" w:rsidRDefault="00C51722" w:rsidP="00C51722">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81A313C" w14:textId="77777777" w:rsidR="00C51722" w:rsidRPr="002E56B9" w:rsidRDefault="00C51722" w:rsidP="00C51722">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C51722" w:rsidRPr="002E56B9" w:rsidRDefault="00C51722" w:rsidP="00C51722">
            <w:pPr>
              <w:pStyle w:val="TAL"/>
              <w:rPr>
                <w:rFonts w:cs="Arial"/>
              </w:rPr>
            </w:pPr>
            <w:r w:rsidRPr="002E56B9">
              <w:rPr>
                <w:rFonts w:cs="Arial"/>
              </w:rPr>
              <w:t>D008</w:t>
            </w:r>
          </w:p>
          <w:p w14:paraId="7F3ACFB9"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E3FEA3D" w14:textId="77777777" w:rsidR="00C51722" w:rsidRPr="002E56B9" w:rsidRDefault="00C51722" w:rsidP="00C51722">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4509EDB7" w14:textId="77777777" w:rsidR="00C51722" w:rsidRPr="002E56B9" w:rsidRDefault="00C51722" w:rsidP="00C51722">
            <w:pPr>
              <w:pStyle w:val="TAL"/>
              <w:rPr>
                <w:rFonts w:cs="Arial"/>
              </w:rPr>
            </w:pPr>
          </w:p>
        </w:tc>
      </w:tr>
      <w:tr w:rsidR="00C51722" w:rsidRPr="002E56B9" w14:paraId="14BE51F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1919F8D" w14:textId="77777777" w:rsidR="00C51722" w:rsidRPr="002E56B9" w:rsidRDefault="00C51722" w:rsidP="00C51722">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AA2CA20" w14:textId="77777777" w:rsidR="00C51722" w:rsidRPr="002E56B9" w:rsidRDefault="00C51722" w:rsidP="00C51722">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C51722" w:rsidRPr="002E56B9" w:rsidRDefault="00C51722" w:rsidP="00C51722">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C51722" w:rsidRPr="002E56B9" w:rsidRDefault="00C51722" w:rsidP="00C51722">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A05E28F" w14:textId="77777777" w:rsidR="00C51722" w:rsidRPr="002E56B9" w:rsidRDefault="00C51722" w:rsidP="00C51722">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C51722" w:rsidRPr="002E56B9" w:rsidRDefault="00C51722" w:rsidP="00C51722">
            <w:pPr>
              <w:pStyle w:val="TAL"/>
              <w:rPr>
                <w:rFonts w:cs="Arial"/>
              </w:rPr>
            </w:pPr>
            <w:r w:rsidRPr="002E56B9">
              <w:rPr>
                <w:rFonts w:cs="Arial"/>
              </w:rPr>
              <w:t>D010</w:t>
            </w:r>
          </w:p>
          <w:p w14:paraId="10C9BDC2" w14:textId="77777777" w:rsidR="00C51722" w:rsidRPr="002E56B9" w:rsidRDefault="00C51722" w:rsidP="00C51722">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68170AD"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ECC7556" w14:textId="77777777" w:rsidR="00C51722" w:rsidRPr="002E56B9" w:rsidRDefault="00C51722" w:rsidP="00C51722">
            <w:pPr>
              <w:pStyle w:val="TAL"/>
            </w:pPr>
          </w:p>
        </w:tc>
      </w:tr>
      <w:tr w:rsidR="00C51722" w:rsidRPr="002E56B9" w14:paraId="1913E13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C51722" w:rsidRPr="002E56B9" w:rsidRDefault="00C51722" w:rsidP="00C51722">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C51722" w:rsidRPr="002E56B9" w:rsidRDefault="00C51722" w:rsidP="00C51722">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C51722" w:rsidRPr="002E56B9" w:rsidRDefault="00C51722" w:rsidP="00C5172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C51722" w:rsidRPr="002E56B9" w:rsidRDefault="00C51722" w:rsidP="00C51722">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C51722" w:rsidRPr="002E56B9" w:rsidRDefault="00C51722" w:rsidP="00C51722">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C51722" w:rsidRPr="002E56B9" w:rsidRDefault="00C51722" w:rsidP="00C51722">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0758FA0" w14:textId="77777777" w:rsidR="00C51722" w:rsidRPr="002E56B9" w:rsidRDefault="00C51722" w:rsidP="00C51722">
            <w:pPr>
              <w:pStyle w:val="TAL"/>
              <w:rPr>
                <w:b/>
              </w:rPr>
            </w:pPr>
          </w:p>
        </w:tc>
      </w:tr>
      <w:tr w:rsidR="00C51722" w:rsidRPr="002E56B9" w14:paraId="1356272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AB2D624" w14:textId="77777777" w:rsidR="00C51722" w:rsidRPr="002E56B9" w:rsidRDefault="00C51722" w:rsidP="00C51722">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9CDE58B" w14:textId="77777777" w:rsidR="00C51722" w:rsidRPr="002E56B9" w:rsidRDefault="00C51722" w:rsidP="00C51722">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C51722" w:rsidRPr="002E56B9" w:rsidRDefault="00C51722" w:rsidP="00C5172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C51722" w:rsidRPr="002E56B9" w:rsidRDefault="00C51722" w:rsidP="00C51722">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97A04EE" w14:textId="77777777" w:rsidR="00C51722" w:rsidRPr="002E56B9" w:rsidRDefault="00C51722" w:rsidP="00C51722">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C51722" w:rsidRPr="002E56B9" w:rsidRDefault="00C51722" w:rsidP="00C51722">
            <w:pPr>
              <w:pStyle w:val="TAL"/>
              <w:rPr>
                <w:rFonts w:eastAsia="SimSun"/>
                <w:lang w:eastAsia="zh-CN"/>
              </w:rPr>
            </w:pPr>
            <w:r w:rsidRPr="002E56B9">
              <w:rPr>
                <w:rFonts w:eastAsia="SimSun"/>
                <w:lang w:eastAsia="zh-CN"/>
              </w:rPr>
              <w:t>D013</w:t>
            </w:r>
          </w:p>
          <w:p w14:paraId="2CE423C1" w14:textId="77777777" w:rsidR="00C51722" w:rsidRPr="002E56B9" w:rsidRDefault="00C51722" w:rsidP="00C51722">
            <w:pPr>
              <w:pStyle w:val="TAL"/>
              <w:rPr>
                <w:rFonts w:eastAsia="SimSun"/>
                <w:lang w:eastAsia="zh-CN"/>
              </w:rPr>
            </w:pPr>
            <w:r w:rsidRPr="002E56B9">
              <w:rPr>
                <w:rFonts w:eastAsia="SimSun"/>
                <w:lang w:eastAsia="zh-CN"/>
              </w:rPr>
              <w:t>D014</w:t>
            </w:r>
          </w:p>
          <w:p w14:paraId="473C7B01" w14:textId="77777777" w:rsidR="00C51722" w:rsidRPr="002E56B9" w:rsidRDefault="00C51722" w:rsidP="00C51722">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7647B1AC"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7780B4C" w14:textId="77777777" w:rsidR="00C51722" w:rsidRPr="002E56B9" w:rsidRDefault="00C51722" w:rsidP="00C51722">
            <w:pPr>
              <w:pStyle w:val="TAL"/>
            </w:pPr>
          </w:p>
        </w:tc>
      </w:tr>
      <w:tr w:rsidR="00C51722" w:rsidRPr="002E56B9" w14:paraId="6D19DDE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297E2D" w14:textId="77777777" w:rsidR="00C51722" w:rsidRPr="002E56B9" w:rsidRDefault="00C51722" w:rsidP="00C51722">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31DA7138" w14:textId="77777777" w:rsidR="00C51722" w:rsidRPr="002E56B9" w:rsidRDefault="00C51722" w:rsidP="00C51722">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C51722" w:rsidRPr="002E56B9" w:rsidRDefault="00C51722" w:rsidP="00C5172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C51722" w:rsidRPr="002E56B9" w:rsidRDefault="00C51722" w:rsidP="00C51722">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E948FED" w14:textId="77777777" w:rsidR="00C51722" w:rsidRPr="002E56B9" w:rsidRDefault="00C51722" w:rsidP="00C51722">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C51722" w:rsidRPr="002E56B9" w:rsidRDefault="00C51722" w:rsidP="00C51722">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7267A132"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C9FE4D1" w14:textId="77777777" w:rsidR="00C51722" w:rsidRPr="002E56B9" w:rsidRDefault="00C51722" w:rsidP="00C51722">
            <w:pPr>
              <w:pStyle w:val="TAL"/>
            </w:pPr>
          </w:p>
        </w:tc>
      </w:tr>
      <w:tr w:rsidR="00C51722" w:rsidRPr="002E56B9" w14:paraId="24C3C1B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628E55" w14:textId="77777777" w:rsidR="00C51722" w:rsidRPr="002E56B9" w:rsidRDefault="00C51722" w:rsidP="00C51722">
            <w:pPr>
              <w:pStyle w:val="TAL"/>
              <w:rPr>
                <w:lang w:eastAsia="zh-CN"/>
              </w:rPr>
            </w:pPr>
            <w:r w:rsidRPr="002E56B9">
              <w:lastRenderedPageBreak/>
              <w:t>7.2.2.2.1_3</w:t>
            </w:r>
          </w:p>
        </w:tc>
        <w:tc>
          <w:tcPr>
            <w:tcW w:w="4513" w:type="dxa"/>
            <w:tcBorders>
              <w:top w:val="single" w:sz="4" w:space="0" w:color="auto"/>
              <w:left w:val="single" w:sz="4" w:space="0" w:color="auto"/>
              <w:bottom w:val="single" w:sz="4" w:space="0" w:color="auto"/>
              <w:right w:val="single" w:sz="4" w:space="0" w:color="auto"/>
            </w:tcBorders>
          </w:tcPr>
          <w:p w14:paraId="23FB1B56" w14:textId="77777777" w:rsidR="00C51722" w:rsidRPr="002E56B9" w:rsidRDefault="00C51722" w:rsidP="00C51722">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C51722" w:rsidRPr="002E56B9" w:rsidRDefault="00C51722" w:rsidP="00C51722">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C51722" w:rsidRPr="002E56B9" w:rsidRDefault="00C51722" w:rsidP="00C51722">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43842C3A" w14:textId="77777777" w:rsidR="00C51722" w:rsidRPr="002E56B9" w:rsidRDefault="00C51722" w:rsidP="00C51722">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C51722" w:rsidRPr="002E56B9" w:rsidRDefault="00C51722" w:rsidP="00C51722">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106542F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7C61296" w14:textId="77777777" w:rsidR="00C51722" w:rsidRPr="002E56B9" w:rsidRDefault="00C51722" w:rsidP="00C51722">
            <w:pPr>
              <w:pStyle w:val="TAL"/>
            </w:pPr>
          </w:p>
        </w:tc>
      </w:tr>
      <w:tr w:rsidR="00C51722" w:rsidRPr="002E56B9" w14:paraId="2635FE5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EB25F5" w14:textId="77777777" w:rsidR="00C51722" w:rsidRPr="002E56B9" w:rsidRDefault="00C51722" w:rsidP="00C51722">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4C1BDC61" w14:textId="77777777" w:rsidR="00C51722" w:rsidRPr="002E56B9" w:rsidRDefault="00C51722" w:rsidP="00C51722">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C51722" w:rsidRPr="002E56B9" w:rsidRDefault="00C51722" w:rsidP="00C51722">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C51722" w:rsidRPr="002E56B9" w:rsidRDefault="00C51722" w:rsidP="00C51722">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8255F6F" w14:textId="77777777" w:rsidR="00C51722" w:rsidRPr="002E56B9" w:rsidRDefault="00C51722" w:rsidP="00C51722">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C51722" w:rsidRPr="002E56B9" w:rsidRDefault="00C51722" w:rsidP="00C51722">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15B99CC2"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CBF6944" w14:textId="77777777" w:rsidR="00C51722" w:rsidRPr="002E56B9" w:rsidRDefault="00C51722" w:rsidP="00C51722">
            <w:pPr>
              <w:pStyle w:val="TAL"/>
            </w:pPr>
          </w:p>
        </w:tc>
      </w:tr>
      <w:tr w:rsidR="00C51722" w:rsidRPr="002E56B9" w14:paraId="672208E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6A2E24" w14:textId="77777777" w:rsidR="00C51722" w:rsidRPr="002E56B9" w:rsidRDefault="00C51722" w:rsidP="00C51722">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0478BDD9" w14:textId="77777777" w:rsidR="00C51722" w:rsidRPr="002E56B9" w:rsidRDefault="00C51722" w:rsidP="00C51722">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C51722" w:rsidRPr="002E56B9" w:rsidRDefault="00C51722" w:rsidP="00C51722">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C51722" w:rsidRPr="002E56B9" w:rsidRDefault="00C51722" w:rsidP="00C51722">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5731654C" w14:textId="77777777" w:rsidR="00C51722" w:rsidRPr="002E56B9" w:rsidRDefault="00C51722" w:rsidP="00C51722">
            <w:pPr>
              <w:pStyle w:val="TAL"/>
              <w:rPr>
                <w:rFonts w:cs="Arial"/>
              </w:rPr>
            </w:pPr>
            <w:r w:rsidRPr="002E56B9">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C51722" w:rsidRPr="002E56B9" w:rsidRDefault="00C51722" w:rsidP="00C51722">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57B4BC85"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BB12D42" w14:textId="77777777" w:rsidR="00C51722" w:rsidRPr="002E56B9" w:rsidRDefault="00C51722" w:rsidP="00C51722">
            <w:pPr>
              <w:pStyle w:val="TAL"/>
            </w:pPr>
          </w:p>
        </w:tc>
      </w:tr>
      <w:tr w:rsidR="00C51722" w:rsidRPr="002E56B9" w14:paraId="6B24861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FBB79A8" w14:textId="77777777" w:rsidR="00C51722" w:rsidRPr="002E56B9" w:rsidRDefault="00C51722" w:rsidP="00C51722">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7636D44E" w14:textId="77777777" w:rsidR="00C51722" w:rsidRPr="002E56B9" w:rsidRDefault="00C51722" w:rsidP="00C51722">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C51722" w:rsidRPr="002E56B9" w:rsidRDefault="00C51722" w:rsidP="00C5172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C51722" w:rsidRPr="002E56B9" w:rsidRDefault="00C51722" w:rsidP="00C51722">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5973B3A3" w14:textId="77777777" w:rsidR="00C51722" w:rsidRPr="002E56B9" w:rsidRDefault="00C51722" w:rsidP="00C51722">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C51722" w:rsidRPr="002E56B9" w:rsidRDefault="00C51722" w:rsidP="00C51722">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337B8843"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5272E36" w14:textId="77777777" w:rsidR="00C51722" w:rsidRPr="002E56B9" w:rsidRDefault="00C51722" w:rsidP="00C51722">
            <w:pPr>
              <w:pStyle w:val="TAL"/>
            </w:pPr>
          </w:p>
        </w:tc>
      </w:tr>
      <w:tr w:rsidR="00C51722" w:rsidRPr="002E56B9" w:rsidDel="00F07413" w14:paraId="0A4A8E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339DEB9" w14:textId="77777777" w:rsidR="00C51722" w:rsidRPr="002E56B9" w:rsidRDefault="00C51722" w:rsidP="00C51722">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0E225778" w14:textId="77777777" w:rsidR="00C51722" w:rsidRPr="002E56B9" w:rsidRDefault="00C51722" w:rsidP="00C51722">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C51722" w:rsidRPr="002E56B9" w:rsidRDefault="00C51722" w:rsidP="00C5172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C51722" w:rsidRPr="002E56B9" w:rsidRDefault="00C51722" w:rsidP="00C51722">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179B550D" w14:textId="77777777" w:rsidR="00C51722" w:rsidRPr="002E56B9" w:rsidRDefault="00C51722" w:rsidP="00C51722">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C51722" w:rsidRPr="002E56B9" w:rsidRDefault="00C51722" w:rsidP="00C51722">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3FE68880" w14:textId="77777777" w:rsidR="00C51722" w:rsidRPr="002E56B9" w:rsidDel="00F07413"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A0F5C09" w14:textId="77777777" w:rsidR="00C51722" w:rsidRPr="002E56B9" w:rsidDel="00F07413" w:rsidRDefault="00C51722" w:rsidP="00C51722">
            <w:pPr>
              <w:pStyle w:val="TAL"/>
            </w:pPr>
          </w:p>
        </w:tc>
      </w:tr>
      <w:tr w:rsidR="00C51722" w:rsidRPr="002E56B9" w14:paraId="09E7BAD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942E3CF" w14:textId="77777777" w:rsidR="00C51722" w:rsidRPr="002E56B9" w:rsidRDefault="00C51722" w:rsidP="00C51722">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62A7E59" w14:textId="77777777" w:rsidR="00C51722" w:rsidRPr="002E56B9" w:rsidRDefault="00C51722" w:rsidP="00C51722">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C51722" w:rsidRPr="002E56B9" w:rsidRDefault="00C51722" w:rsidP="00C5172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C51722" w:rsidRPr="002E56B9" w:rsidRDefault="00C51722" w:rsidP="00C51722">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8D746E3" w14:textId="77777777" w:rsidR="00C51722" w:rsidRPr="002E56B9" w:rsidRDefault="00C51722" w:rsidP="00C51722">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C51722" w:rsidRPr="002E56B9" w:rsidRDefault="00C51722" w:rsidP="00C51722">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5718FEE"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0AB6252" w14:textId="77777777" w:rsidR="00C51722" w:rsidRPr="002E56B9" w:rsidRDefault="00C51722" w:rsidP="00C51722">
            <w:pPr>
              <w:pStyle w:val="TAL"/>
            </w:pPr>
          </w:p>
        </w:tc>
      </w:tr>
      <w:tr w:rsidR="00C51722" w:rsidRPr="002E56B9" w14:paraId="3308854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9F83FF3" w14:textId="77777777" w:rsidR="00C51722" w:rsidRPr="002E56B9" w:rsidRDefault="00C51722" w:rsidP="00C51722">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63B9FF54" w14:textId="77777777" w:rsidR="00C51722" w:rsidRPr="002E56B9" w:rsidRDefault="00C51722" w:rsidP="00C51722">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C51722" w:rsidRPr="002E56B9" w:rsidRDefault="00C51722" w:rsidP="00C5172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C51722" w:rsidRPr="002E56B9" w:rsidRDefault="00C51722" w:rsidP="00C51722">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5CF13AC" w14:textId="77777777" w:rsidR="00C51722" w:rsidRPr="002E56B9" w:rsidRDefault="00C51722" w:rsidP="00C51722">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C51722" w:rsidRPr="002E56B9" w:rsidRDefault="00C51722" w:rsidP="00C51722">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A40403D"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ED48A4" w14:textId="77777777" w:rsidR="00C51722" w:rsidRPr="002E56B9" w:rsidRDefault="00C51722" w:rsidP="00C51722">
            <w:pPr>
              <w:pStyle w:val="TAL"/>
            </w:pPr>
          </w:p>
        </w:tc>
      </w:tr>
      <w:tr w:rsidR="00C51722" w:rsidRPr="002E56B9" w14:paraId="634717B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EEF759" w14:textId="77777777" w:rsidR="00C51722" w:rsidRPr="002E56B9" w:rsidRDefault="00C51722" w:rsidP="00C51722">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293EE65" w14:textId="77777777" w:rsidR="00C51722" w:rsidRPr="002E56B9" w:rsidRDefault="00C51722" w:rsidP="00C51722">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C51722" w:rsidRPr="002E56B9" w:rsidRDefault="00C51722" w:rsidP="00C51722">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C51722" w:rsidRPr="002E56B9" w:rsidRDefault="00C51722" w:rsidP="00C51722">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55E0AC2D" w14:textId="77777777" w:rsidR="00C51722" w:rsidRPr="002E56B9" w:rsidRDefault="00C51722" w:rsidP="00C51722">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C51722" w:rsidRPr="002E56B9" w:rsidRDefault="00C51722" w:rsidP="00C51722">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E1639B6"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B1062F" w14:textId="77777777" w:rsidR="00C51722" w:rsidRPr="002E56B9" w:rsidRDefault="00C51722" w:rsidP="00C51722">
            <w:pPr>
              <w:pStyle w:val="TAL"/>
            </w:pPr>
          </w:p>
        </w:tc>
      </w:tr>
      <w:tr w:rsidR="00C51722" w:rsidRPr="002E56B9" w14:paraId="5E70E5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9656467" w14:textId="77777777" w:rsidR="00C51722" w:rsidRPr="002E56B9" w:rsidRDefault="00C51722" w:rsidP="00C51722">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1C9A19B" w14:textId="77777777" w:rsidR="00C51722" w:rsidRPr="002E56B9" w:rsidRDefault="00C51722" w:rsidP="00C51722">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C51722" w:rsidRPr="002E56B9" w:rsidRDefault="00C51722" w:rsidP="00C51722">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56A920A7" w14:textId="77777777" w:rsidR="00C51722" w:rsidRPr="002E56B9" w:rsidRDefault="00C51722" w:rsidP="00C51722">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C51722" w:rsidRPr="002E56B9" w:rsidRDefault="00C51722" w:rsidP="00C51722">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5EF7281D"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ACABAE6" w14:textId="77777777" w:rsidR="00C51722" w:rsidRPr="002E56B9" w:rsidRDefault="00C51722" w:rsidP="00C51722">
            <w:pPr>
              <w:pStyle w:val="TAL"/>
            </w:pPr>
          </w:p>
        </w:tc>
      </w:tr>
      <w:tr w:rsidR="00C51722" w:rsidRPr="002E56B9" w14:paraId="17535A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562840" w14:textId="139B4806" w:rsidR="00C51722" w:rsidRPr="002E56B9" w:rsidRDefault="00C51722" w:rsidP="00C51722">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7652E2D5" w14:textId="4726BDD5" w:rsidR="00C51722" w:rsidRPr="002E56B9" w:rsidRDefault="00C51722" w:rsidP="00C51722">
            <w:pPr>
              <w:pStyle w:val="TAL"/>
            </w:pPr>
            <w:r w:rsidRPr="002E56B9">
              <w:t xml:space="preserve">FR2 Sustained downlink data rate performance for </w:t>
            </w:r>
            <w:r>
              <w:t>RedCap</w:t>
            </w:r>
          </w:p>
        </w:tc>
        <w:tc>
          <w:tcPr>
            <w:tcW w:w="850" w:type="dxa"/>
            <w:tcBorders>
              <w:top w:val="single" w:sz="4" w:space="0" w:color="auto"/>
              <w:left w:val="single" w:sz="4" w:space="0" w:color="auto"/>
              <w:bottom w:val="single" w:sz="4" w:space="0" w:color="auto"/>
              <w:right w:val="single" w:sz="4" w:space="0" w:color="auto"/>
            </w:tcBorders>
          </w:tcPr>
          <w:p w14:paraId="64D4FF6F" w14:textId="344D824D" w:rsidR="00C51722" w:rsidRPr="002E56B9" w:rsidRDefault="00C51722" w:rsidP="00C51722">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A58417B" w14:textId="1C8C895C" w:rsidR="00C51722" w:rsidRPr="002E56B9" w:rsidRDefault="00C51722" w:rsidP="00C51722">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06D4E4B4" w14:textId="567E498A" w:rsidR="00C51722" w:rsidRPr="002E56B9" w:rsidRDefault="00C51722" w:rsidP="00C51722">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05678C7" w14:textId="45D81909" w:rsidR="00C51722" w:rsidRPr="002E56B9" w:rsidRDefault="00C51722" w:rsidP="00C51722">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0064244B"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CD0F4FD" w14:textId="77777777" w:rsidR="00C51722" w:rsidRPr="002E56B9" w:rsidRDefault="00C51722" w:rsidP="00C51722">
            <w:pPr>
              <w:pStyle w:val="TAL"/>
            </w:pPr>
          </w:p>
        </w:tc>
      </w:tr>
      <w:tr w:rsidR="00C51722" w:rsidRPr="002E56B9" w14:paraId="5ABB229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C26A77C" w14:textId="77777777" w:rsidR="00C51722" w:rsidRPr="002E56B9" w:rsidRDefault="00C51722" w:rsidP="00C51722">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61F410E5" w14:textId="77777777" w:rsidR="00C51722" w:rsidRPr="002E56B9" w:rsidRDefault="00C51722" w:rsidP="00C51722">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C51722" w:rsidRPr="002E56B9" w:rsidRDefault="00C51722" w:rsidP="00C51722">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27E7CC6" w14:textId="77777777" w:rsidR="00C51722" w:rsidRPr="002E56B9" w:rsidRDefault="00C51722" w:rsidP="00C51722">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C51722" w:rsidRPr="002E56B9" w:rsidRDefault="00C51722" w:rsidP="00C51722">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08FBAD47"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A333D15" w14:textId="77777777" w:rsidR="00C51722" w:rsidRPr="002E56B9" w:rsidRDefault="00C51722" w:rsidP="00C51722">
            <w:pPr>
              <w:pStyle w:val="TAL"/>
            </w:pPr>
          </w:p>
        </w:tc>
      </w:tr>
      <w:tr w:rsidR="00C51722" w:rsidRPr="002E56B9" w14:paraId="7DB80A2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2C1F5A" w14:textId="77777777" w:rsidR="00C51722" w:rsidRPr="002E56B9" w:rsidRDefault="00C51722" w:rsidP="00C51722">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2FBBA79F" w14:textId="77777777" w:rsidR="00C51722" w:rsidRPr="002E56B9" w:rsidRDefault="00C51722" w:rsidP="00C51722">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C51722" w:rsidRPr="002E56B9" w:rsidRDefault="00C51722" w:rsidP="00C51722">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8C02966" w14:textId="77777777" w:rsidR="00C51722" w:rsidRPr="002E56B9" w:rsidRDefault="00C51722" w:rsidP="00C51722">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C51722" w:rsidRPr="002E56B9" w:rsidRDefault="00C51722" w:rsidP="00C51722">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2200D740" w14:textId="77777777" w:rsidR="00C51722" w:rsidRPr="002E56B9" w:rsidRDefault="00C51722" w:rsidP="00C51722">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54E73AA" w14:textId="77777777" w:rsidR="00C51722" w:rsidRPr="002E56B9" w:rsidRDefault="00C51722" w:rsidP="00C51722">
            <w:pPr>
              <w:pStyle w:val="TAL"/>
            </w:pPr>
          </w:p>
        </w:tc>
      </w:tr>
      <w:tr w:rsidR="00C51722" w:rsidRPr="002E56B9" w14:paraId="263BD9E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86BAD94" w14:textId="77777777" w:rsidR="00C51722" w:rsidRPr="002E56B9" w:rsidRDefault="00C51722" w:rsidP="00C51722">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75EECE05" w14:textId="77777777" w:rsidR="00C51722" w:rsidRPr="002E56B9" w:rsidRDefault="00C51722" w:rsidP="00C51722">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C51722" w:rsidRPr="002E56B9" w:rsidRDefault="00C51722" w:rsidP="00C51722">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529C414" w14:textId="77777777" w:rsidR="00C51722" w:rsidRPr="002E56B9" w:rsidRDefault="00C51722" w:rsidP="00C51722">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C51722" w:rsidRPr="002E56B9" w:rsidRDefault="00C51722" w:rsidP="00C51722">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055882F" w14:textId="77777777" w:rsidR="00C51722" w:rsidRPr="002E56B9" w:rsidRDefault="00C51722" w:rsidP="00C51722">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564FAF" w14:textId="77777777" w:rsidR="00C51722" w:rsidRPr="002E56B9" w:rsidRDefault="00C51722" w:rsidP="00C51722">
            <w:pPr>
              <w:pStyle w:val="TAL"/>
            </w:pPr>
          </w:p>
        </w:tc>
      </w:tr>
      <w:tr w:rsidR="00C51722" w:rsidRPr="002E56B9" w14:paraId="20AD3BE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123008E" w14:textId="77777777" w:rsidR="00C51722" w:rsidRPr="002E56B9" w:rsidRDefault="00C51722" w:rsidP="00C51722">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16D923AD" w14:textId="77777777" w:rsidR="00C51722" w:rsidRPr="002E56B9" w:rsidRDefault="00C51722" w:rsidP="00C51722">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C51722" w:rsidRPr="002E56B9" w:rsidRDefault="00C51722" w:rsidP="00C51722">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65070CF" w14:textId="77777777" w:rsidR="00C51722" w:rsidRPr="002E56B9" w:rsidRDefault="00C51722" w:rsidP="00C51722">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C51722" w:rsidRPr="002E56B9" w:rsidRDefault="00C51722" w:rsidP="00C51722">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59FDCA2F" w14:textId="77777777" w:rsidR="00C51722" w:rsidRPr="002E56B9" w:rsidRDefault="00C51722" w:rsidP="00C51722">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424064" w14:textId="77777777" w:rsidR="00C51722" w:rsidRPr="002E56B9" w:rsidRDefault="00C51722" w:rsidP="00C51722">
            <w:pPr>
              <w:pStyle w:val="TAL"/>
            </w:pPr>
          </w:p>
        </w:tc>
      </w:tr>
      <w:tr w:rsidR="00C51722" w:rsidRPr="002E56B9" w14:paraId="3FFC251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0E10030" w14:textId="77777777" w:rsidR="00C51722" w:rsidRPr="002E56B9" w:rsidRDefault="00C51722" w:rsidP="00C51722">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2D10C67" w14:textId="77777777" w:rsidR="00C51722" w:rsidRPr="002E56B9" w:rsidRDefault="00C51722" w:rsidP="00C51722">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C51722" w:rsidRPr="002E56B9" w:rsidRDefault="00C51722" w:rsidP="00C51722">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60F9F07" w14:textId="77777777" w:rsidR="00C51722" w:rsidRPr="002E56B9" w:rsidRDefault="00C51722" w:rsidP="00C51722">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C51722" w:rsidRPr="002E56B9" w:rsidRDefault="00C51722" w:rsidP="00C51722">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2C6B7555" w14:textId="77777777" w:rsidR="00C51722" w:rsidRPr="002E56B9" w:rsidRDefault="00C51722" w:rsidP="00C51722">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181147F" w14:textId="77777777" w:rsidR="00C51722" w:rsidRPr="002E56B9" w:rsidRDefault="00C51722" w:rsidP="00C51722">
            <w:pPr>
              <w:pStyle w:val="TAL"/>
            </w:pPr>
          </w:p>
        </w:tc>
      </w:tr>
      <w:tr w:rsidR="00C51722" w:rsidRPr="002E56B9" w14:paraId="425D714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273B0B" w14:textId="77777777" w:rsidR="00C51722" w:rsidRPr="002E56B9" w:rsidRDefault="00C51722" w:rsidP="00C51722">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4710F97A" w14:textId="77777777" w:rsidR="00C51722" w:rsidRPr="002E56B9" w:rsidRDefault="00C51722" w:rsidP="00C51722">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C51722" w:rsidRPr="002E56B9" w:rsidRDefault="00C51722" w:rsidP="00C51722">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CF92A6" w14:textId="77777777" w:rsidR="00C51722" w:rsidRPr="002E56B9" w:rsidRDefault="00C51722" w:rsidP="00C51722">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C51722" w:rsidRPr="002E56B9" w:rsidRDefault="00C51722" w:rsidP="00C51722">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59E1BFBA" w14:textId="77777777" w:rsidR="00C51722" w:rsidRPr="002E56B9" w:rsidRDefault="00C51722" w:rsidP="00C51722">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485215B" w14:textId="77777777" w:rsidR="00C51722" w:rsidRPr="002E56B9" w:rsidRDefault="00C51722" w:rsidP="00C51722">
            <w:pPr>
              <w:pStyle w:val="TAL"/>
            </w:pPr>
          </w:p>
        </w:tc>
      </w:tr>
      <w:tr w:rsidR="00C51722" w:rsidRPr="002E56B9" w14:paraId="59CB6F2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5CFAD1A" w14:textId="77777777" w:rsidR="00C51722" w:rsidRPr="002E56B9" w:rsidRDefault="00C51722" w:rsidP="00C51722">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5B307F08" w14:textId="77777777" w:rsidR="00C51722" w:rsidRPr="002E56B9" w:rsidRDefault="00C51722" w:rsidP="00C51722">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C51722" w:rsidRPr="002E56B9" w:rsidRDefault="00C51722" w:rsidP="00C51722">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DCEA8B2" w14:textId="77777777" w:rsidR="00C51722" w:rsidRPr="002E56B9" w:rsidRDefault="00C51722" w:rsidP="00C51722">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C51722" w:rsidRPr="002E56B9" w:rsidRDefault="00C51722" w:rsidP="00C51722">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352E791E"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2E94366" w14:textId="77777777" w:rsidR="00C51722" w:rsidRPr="002E56B9" w:rsidRDefault="00C51722" w:rsidP="00C51722">
            <w:pPr>
              <w:pStyle w:val="TAL"/>
            </w:pPr>
          </w:p>
        </w:tc>
      </w:tr>
      <w:tr w:rsidR="00C51722" w:rsidRPr="002E56B9" w14:paraId="6AD219D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C51722" w:rsidRPr="002E56B9" w:rsidRDefault="00C51722" w:rsidP="00C51722">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C51722" w:rsidRPr="002E56B9" w:rsidRDefault="00C51722" w:rsidP="00C51722">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C51722" w:rsidRPr="002E56B9"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C51722" w:rsidRPr="002E56B9"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C51722" w:rsidRPr="002E56B9"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C51722" w:rsidRPr="002E56B9"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60CE2B" w14:textId="77777777" w:rsidR="00C51722" w:rsidRPr="002E56B9" w:rsidRDefault="00C51722" w:rsidP="00C51722">
            <w:pPr>
              <w:pStyle w:val="TAL"/>
              <w:rPr>
                <w:b/>
              </w:rPr>
            </w:pPr>
          </w:p>
        </w:tc>
      </w:tr>
      <w:tr w:rsidR="00C51722" w:rsidRPr="002E56B9" w14:paraId="0DDBACB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9354ABC" w14:textId="77777777" w:rsidR="00C51722" w:rsidRPr="002E56B9" w:rsidRDefault="00C51722" w:rsidP="00C51722">
            <w:pPr>
              <w:pStyle w:val="TAL"/>
              <w:rPr>
                <w:lang w:eastAsia="zh-CN"/>
              </w:rPr>
            </w:pPr>
            <w:r w:rsidRPr="002E56B9">
              <w:rPr>
                <w:rFonts w:cs="Arial"/>
                <w:lang w:eastAsia="zh-TW"/>
              </w:rPr>
              <w:lastRenderedPageBreak/>
              <w:t>8.2.2.2.1.1</w:t>
            </w:r>
          </w:p>
        </w:tc>
        <w:tc>
          <w:tcPr>
            <w:tcW w:w="4513" w:type="dxa"/>
            <w:tcBorders>
              <w:top w:val="single" w:sz="4" w:space="0" w:color="auto"/>
              <w:left w:val="single" w:sz="4" w:space="0" w:color="auto"/>
              <w:bottom w:val="single" w:sz="4" w:space="0" w:color="auto"/>
              <w:right w:val="single" w:sz="4" w:space="0" w:color="auto"/>
            </w:tcBorders>
            <w:hideMark/>
          </w:tcPr>
          <w:p w14:paraId="2C80BFAD" w14:textId="77777777" w:rsidR="00C51722" w:rsidRPr="002E56B9" w:rsidRDefault="00C51722" w:rsidP="00C51722">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C51722" w:rsidRPr="002E56B9" w:rsidRDefault="00C51722" w:rsidP="00C51722">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C51722" w:rsidRPr="002E56B9" w:rsidRDefault="00C51722" w:rsidP="00C51722">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DECEECA" w14:textId="77777777" w:rsidR="00C51722" w:rsidRPr="002E56B9" w:rsidRDefault="00C51722" w:rsidP="00C51722">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C51722" w:rsidRPr="002E56B9" w:rsidRDefault="00C51722" w:rsidP="00C51722">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E417001"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F72B021" w14:textId="77777777" w:rsidR="00C51722" w:rsidRPr="002E56B9" w:rsidRDefault="00C51722" w:rsidP="00C51722">
            <w:pPr>
              <w:pStyle w:val="TAL"/>
            </w:pPr>
          </w:p>
        </w:tc>
      </w:tr>
      <w:tr w:rsidR="00C51722" w:rsidRPr="002E56B9" w14:paraId="4A3F4A6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F7CDFD0" w14:textId="77777777" w:rsidR="00C51722" w:rsidRPr="002E56B9" w:rsidRDefault="00C51722" w:rsidP="00C51722">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4A2FC6A" w14:textId="77777777" w:rsidR="00C51722" w:rsidRPr="002E56B9" w:rsidRDefault="00C51722" w:rsidP="00C51722">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C51722" w:rsidRPr="002E56B9" w:rsidRDefault="00C51722" w:rsidP="00C51722">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77777777" w:rsidR="00C51722" w:rsidRPr="002E56B9" w:rsidRDefault="00C51722" w:rsidP="00C51722">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6D1FBD3E" w14:textId="77777777" w:rsidR="00C51722" w:rsidRPr="002E56B9" w:rsidRDefault="00C51722" w:rsidP="00C51722">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C51722" w:rsidRPr="002E56B9" w:rsidRDefault="00C51722" w:rsidP="00C51722">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5DD4F938" w14:textId="77777777" w:rsidR="00C51722" w:rsidRPr="002E56B9" w:rsidRDefault="00C51722" w:rsidP="00C51722">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E69C1DE" w14:textId="77777777" w:rsidR="00C51722" w:rsidRPr="002E56B9" w:rsidRDefault="00C51722" w:rsidP="00C51722">
            <w:pPr>
              <w:pStyle w:val="TAL"/>
              <w:rPr>
                <w:lang w:eastAsia="ko-KR"/>
              </w:rPr>
            </w:pPr>
          </w:p>
        </w:tc>
      </w:tr>
      <w:tr w:rsidR="00C51722" w:rsidRPr="002E56B9" w14:paraId="5B4E6B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9160258" w14:textId="77777777" w:rsidR="00C51722" w:rsidRPr="002E56B9" w:rsidRDefault="00C51722" w:rsidP="00C51722">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5C64DB42" w14:textId="77777777" w:rsidR="00C51722" w:rsidRPr="002E56B9" w:rsidRDefault="00C51722" w:rsidP="00C51722">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C51722" w:rsidRPr="002E56B9" w:rsidRDefault="00C51722" w:rsidP="00C51722">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C51722" w:rsidRPr="002E56B9" w:rsidRDefault="00C51722" w:rsidP="00C51722">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7D09D61B" w14:textId="77777777" w:rsidR="00C51722" w:rsidRPr="002E56B9" w:rsidRDefault="00C51722" w:rsidP="00C51722">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C51722" w:rsidRPr="002E56B9" w:rsidRDefault="00C51722" w:rsidP="00C51722">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12B0D5C" w14:textId="77777777" w:rsidR="00C51722" w:rsidRPr="002E56B9" w:rsidRDefault="00C51722" w:rsidP="00C51722">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BAC47E2" w14:textId="77777777" w:rsidR="00C51722" w:rsidRPr="002E56B9" w:rsidRDefault="00C51722" w:rsidP="00C51722">
            <w:pPr>
              <w:pStyle w:val="TAL"/>
              <w:rPr>
                <w:rFonts w:cs="Arial"/>
              </w:rPr>
            </w:pPr>
          </w:p>
        </w:tc>
      </w:tr>
      <w:tr w:rsidR="00C51722" w:rsidRPr="002E56B9" w14:paraId="7B6E79D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A72F237" w14:textId="77777777" w:rsidR="00C51722" w:rsidRPr="002E56B9" w:rsidRDefault="00C51722" w:rsidP="00C51722">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56C329C1" w14:textId="77777777" w:rsidR="00C51722" w:rsidRPr="002E56B9" w:rsidRDefault="00C51722" w:rsidP="00C51722">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C51722" w:rsidRPr="002E56B9" w:rsidRDefault="00C51722" w:rsidP="00C51722">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C51722" w:rsidRPr="002E56B9" w:rsidRDefault="00C51722" w:rsidP="00C51722">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176150C7" w14:textId="77777777" w:rsidR="00C51722" w:rsidRPr="002E56B9" w:rsidRDefault="00C51722" w:rsidP="00C51722">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C51722" w:rsidRPr="002E56B9" w:rsidRDefault="00C51722" w:rsidP="00C51722">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0E3096C" w14:textId="77777777" w:rsidR="00C51722" w:rsidRPr="002E56B9" w:rsidRDefault="00C51722" w:rsidP="00C51722">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ED51F9" w14:textId="77777777" w:rsidR="00C51722" w:rsidRPr="002E56B9" w:rsidRDefault="00C51722" w:rsidP="00C51722">
            <w:pPr>
              <w:pStyle w:val="TAL"/>
              <w:rPr>
                <w:lang w:eastAsia="zh-CN"/>
              </w:rPr>
            </w:pPr>
          </w:p>
        </w:tc>
      </w:tr>
      <w:tr w:rsidR="00C51722" w:rsidRPr="002E56B9" w14:paraId="40DA1AF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45631B" w14:textId="77777777" w:rsidR="00C51722" w:rsidRPr="002E56B9" w:rsidRDefault="00C51722" w:rsidP="00C51722">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78F7E496" w14:textId="77777777" w:rsidR="00C51722" w:rsidRPr="002E56B9" w:rsidRDefault="00C51722" w:rsidP="00C51722">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C51722" w:rsidRPr="002E56B9" w:rsidRDefault="00C51722" w:rsidP="00C51722">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C51722" w:rsidRPr="002E56B9" w:rsidRDefault="00C51722" w:rsidP="00C51722">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59D17056" w14:textId="77777777" w:rsidR="00C51722" w:rsidRPr="002E56B9" w:rsidRDefault="00C51722" w:rsidP="00C51722">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C51722" w:rsidRPr="002E56B9" w:rsidRDefault="00C51722" w:rsidP="00C51722">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7A08D6C4" w14:textId="77777777" w:rsidR="00C51722" w:rsidRPr="002E56B9" w:rsidRDefault="00C51722" w:rsidP="00C51722">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02404D4" w14:textId="77777777" w:rsidR="00C51722" w:rsidRPr="002E56B9" w:rsidRDefault="00C51722" w:rsidP="00C51722">
            <w:pPr>
              <w:pStyle w:val="TAL"/>
              <w:rPr>
                <w:lang w:eastAsia="zh-CN"/>
              </w:rPr>
            </w:pPr>
          </w:p>
        </w:tc>
      </w:tr>
      <w:tr w:rsidR="00C51722" w:rsidRPr="002E56B9" w14:paraId="31CD351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A489F44" w14:textId="77777777" w:rsidR="00C51722" w:rsidRPr="002E56B9" w:rsidRDefault="00C51722" w:rsidP="00C51722">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1F12B604" w14:textId="77777777" w:rsidR="00C51722" w:rsidRPr="002E56B9" w:rsidRDefault="00C51722" w:rsidP="00C51722">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C51722" w:rsidRPr="002E56B9" w:rsidRDefault="00C51722" w:rsidP="00C51722">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C51722" w:rsidRPr="002E56B9" w:rsidRDefault="00C51722" w:rsidP="00C51722">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041677A6" w14:textId="77777777" w:rsidR="00C51722" w:rsidRPr="002E56B9" w:rsidRDefault="00C51722" w:rsidP="00C51722">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C51722" w:rsidRPr="002E56B9" w:rsidRDefault="00C51722" w:rsidP="00C51722">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22C801CF" w14:textId="77777777" w:rsidR="00C51722" w:rsidRPr="002E56B9" w:rsidRDefault="00C51722" w:rsidP="00C51722">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6DFA2E40" w14:textId="77777777" w:rsidR="00C51722" w:rsidRPr="002E56B9" w:rsidRDefault="00C51722" w:rsidP="00C51722">
            <w:pPr>
              <w:pStyle w:val="TAL"/>
              <w:rPr>
                <w:rFonts w:cs="Arial"/>
              </w:rPr>
            </w:pPr>
          </w:p>
        </w:tc>
      </w:tr>
      <w:tr w:rsidR="00C51722" w:rsidRPr="002E56B9" w14:paraId="2B920F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87AF6FF" w14:textId="77777777" w:rsidR="00C51722" w:rsidRPr="002E56B9" w:rsidRDefault="00C51722" w:rsidP="00C51722">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1062523B" w14:textId="77777777" w:rsidR="00C51722" w:rsidRPr="002E56B9" w:rsidRDefault="00C51722" w:rsidP="00C51722">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C51722" w:rsidRPr="002E56B9" w:rsidRDefault="00C51722" w:rsidP="00C51722">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C51722" w:rsidRPr="002E56B9" w:rsidRDefault="00C51722" w:rsidP="00C51722">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9949789" w14:textId="77777777" w:rsidR="00C51722" w:rsidRPr="002E56B9" w:rsidRDefault="00C51722" w:rsidP="00C51722">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C51722" w:rsidRPr="002E56B9" w:rsidRDefault="00C51722" w:rsidP="00C51722">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3F14C5F"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B0BB7AC" w14:textId="77777777" w:rsidR="00C51722" w:rsidRPr="002E56B9" w:rsidRDefault="00C51722" w:rsidP="00C51722">
            <w:pPr>
              <w:pStyle w:val="TAL"/>
            </w:pPr>
          </w:p>
        </w:tc>
      </w:tr>
      <w:tr w:rsidR="00C51722" w:rsidRPr="002E56B9" w14:paraId="29688F4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5D65C7" w14:textId="77777777" w:rsidR="00C51722" w:rsidRPr="002E56B9" w:rsidRDefault="00C51722" w:rsidP="00C51722">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231645C2" w14:textId="77777777" w:rsidR="00C51722" w:rsidRPr="002E56B9" w:rsidRDefault="00C51722" w:rsidP="00C51722">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77777777" w:rsidR="00C51722" w:rsidRPr="002E56B9" w:rsidRDefault="00C51722" w:rsidP="00C51722">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B2B8AF" w14:textId="77777777" w:rsidR="00C51722" w:rsidRPr="002E56B9" w:rsidRDefault="00C51722" w:rsidP="00C51722">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5463DE00" w14:textId="77777777" w:rsidR="00C51722" w:rsidRPr="002E56B9" w:rsidRDefault="00C51722" w:rsidP="00C51722">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16488A55" w14:textId="77777777" w:rsidR="00C51722" w:rsidRPr="002E56B9" w:rsidRDefault="00C51722" w:rsidP="00C51722">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77EF9AAB" w14:textId="77777777" w:rsidR="00C51722" w:rsidRPr="002E56B9" w:rsidRDefault="00C51722" w:rsidP="00C51722">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E0D9060" w14:textId="77777777" w:rsidR="00C51722" w:rsidRPr="002E56B9" w:rsidRDefault="00C51722" w:rsidP="00C51722">
            <w:pPr>
              <w:pStyle w:val="TAL"/>
              <w:rPr>
                <w:rFonts w:cs="Arial"/>
              </w:rPr>
            </w:pPr>
          </w:p>
        </w:tc>
      </w:tr>
      <w:tr w:rsidR="00C51722" w:rsidRPr="002E56B9" w14:paraId="110B99F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C51722" w:rsidRPr="002E56B9" w:rsidRDefault="00C51722" w:rsidP="00C51722">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C51722" w:rsidRPr="002E56B9" w:rsidRDefault="00C51722" w:rsidP="00C51722">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C51722" w:rsidRPr="002E56B9"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C51722" w:rsidRPr="002E56B9"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C51722" w:rsidRPr="002E56B9"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C51722" w:rsidRPr="002E56B9"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07B30CB" w14:textId="77777777" w:rsidR="00C51722" w:rsidRPr="002E56B9" w:rsidRDefault="00C51722" w:rsidP="00C51722">
            <w:pPr>
              <w:pStyle w:val="TAL"/>
              <w:rPr>
                <w:b/>
              </w:rPr>
            </w:pPr>
          </w:p>
        </w:tc>
      </w:tr>
      <w:tr w:rsidR="00C51722" w:rsidRPr="002E56B9" w14:paraId="1EDCBA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1D5CE4" w14:textId="77777777" w:rsidR="00C51722" w:rsidRPr="002E56B9" w:rsidRDefault="00C51722" w:rsidP="00C51722">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281477E" w14:textId="77777777" w:rsidR="00C51722" w:rsidRPr="002E56B9" w:rsidRDefault="00C51722" w:rsidP="00C51722">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C51722" w:rsidRPr="002E56B9" w:rsidRDefault="00C51722" w:rsidP="00C51722">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C51722" w:rsidRPr="002E56B9" w:rsidRDefault="00C51722" w:rsidP="00C51722">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1F5E4F75" w14:textId="77777777" w:rsidR="00C51722" w:rsidRPr="002E56B9" w:rsidRDefault="00C51722" w:rsidP="00C51722">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01B02FD" w14:textId="77777777" w:rsidR="00C51722" w:rsidRPr="002E56B9" w:rsidRDefault="00C51722" w:rsidP="00C51722">
            <w:pPr>
              <w:pStyle w:val="TAL"/>
              <w:rPr>
                <w:rFonts w:eastAsia="SimSun" w:cs="Arial"/>
                <w:lang w:eastAsia="zh-CN"/>
              </w:rPr>
            </w:pPr>
            <w:r w:rsidRPr="002E56B9">
              <w:rPr>
                <w:rFonts w:cs="Arial"/>
              </w:rPr>
              <w:t>D008</w:t>
            </w:r>
          </w:p>
          <w:p w14:paraId="274E6254" w14:textId="77777777" w:rsidR="00C51722" w:rsidRPr="002E56B9" w:rsidRDefault="00C51722" w:rsidP="00C51722">
            <w:pPr>
              <w:pStyle w:val="TAL"/>
              <w:rPr>
                <w:rFonts w:eastAsia="SimSun" w:cs="Arial"/>
                <w:lang w:eastAsia="zh-CN"/>
              </w:rPr>
            </w:pPr>
            <w:r w:rsidRPr="002E56B9">
              <w:rPr>
                <w:rFonts w:cs="Arial"/>
              </w:rPr>
              <w:t>D009</w:t>
            </w:r>
          </w:p>
          <w:p w14:paraId="051EEFC3" w14:textId="77777777" w:rsidR="00C51722" w:rsidRPr="002E56B9" w:rsidRDefault="00C51722" w:rsidP="00C51722">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E0B308" w14:textId="77777777" w:rsidR="00C51722" w:rsidRPr="002E56B9"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D40ED4E" w14:textId="77777777" w:rsidR="00C51722" w:rsidRPr="002E56B9" w:rsidRDefault="00C51722" w:rsidP="00C51722">
            <w:pPr>
              <w:pStyle w:val="TAL"/>
            </w:pPr>
          </w:p>
        </w:tc>
      </w:tr>
      <w:tr w:rsidR="00C51722" w:rsidRPr="002E56B9" w14:paraId="04DBBEE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4E7DEEE" w14:textId="77777777" w:rsidR="00C51722" w:rsidRPr="002E56B9" w:rsidRDefault="00C51722" w:rsidP="00C51722">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1E601E50" w14:textId="77777777" w:rsidR="00C51722" w:rsidRPr="002E56B9" w:rsidRDefault="00C51722" w:rsidP="00C51722">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77777777" w:rsidR="00C51722" w:rsidRPr="002E56B9" w:rsidRDefault="00C51722" w:rsidP="00C51722">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016DD3" w14:textId="77777777" w:rsidR="00C51722" w:rsidRPr="002E56B9" w:rsidRDefault="00C51722" w:rsidP="00C51722">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78DF16A9" w14:textId="77777777" w:rsidR="00C51722" w:rsidRPr="002E56B9" w:rsidRDefault="00C51722" w:rsidP="00C51722">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1753786" w14:textId="77777777" w:rsidR="00C51722" w:rsidRPr="002E56B9" w:rsidRDefault="00C51722" w:rsidP="00C51722">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8DFD956" w14:textId="77777777" w:rsidR="00C51722" w:rsidRPr="002E56B9" w:rsidRDefault="00C51722" w:rsidP="00C51722">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EA180ED" w14:textId="77777777" w:rsidR="00C51722" w:rsidRPr="002E56B9" w:rsidRDefault="00C51722" w:rsidP="00C51722">
            <w:pPr>
              <w:pStyle w:val="TAL"/>
              <w:rPr>
                <w:rFonts w:cs="Arial"/>
              </w:rPr>
            </w:pPr>
          </w:p>
        </w:tc>
      </w:tr>
      <w:tr w:rsidR="00C51722" w:rsidRPr="002E56B9" w14:paraId="0430463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C51722" w:rsidRPr="002E56B9" w:rsidRDefault="00C51722" w:rsidP="00C51722">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C51722" w:rsidRPr="002E56B9" w:rsidRDefault="00C51722" w:rsidP="00C51722">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C51722" w:rsidRPr="002E56B9"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C51722" w:rsidRPr="002E56B9"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C51722" w:rsidRPr="002E56B9"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C51722" w:rsidRPr="002E56B9"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A2E7AF8" w14:textId="77777777" w:rsidR="00C51722" w:rsidRPr="002E56B9" w:rsidRDefault="00C51722" w:rsidP="00C51722">
            <w:pPr>
              <w:pStyle w:val="TAL"/>
              <w:rPr>
                <w:b/>
              </w:rPr>
            </w:pPr>
          </w:p>
        </w:tc>
      </w:tr>
      <w:tr w:rsidR="00C51722" w:rsidRPr="002E56B9" w14:paraId="3DA40C5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C51722" w:rsidRPr="002E56B9" w:rsidRDefault="00C51722" w:rsidP="00C51722">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C51722" w:rsidRPr="002E56B9" w:rsidRDefault="00C51722" w:rsidP="00C51722">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C51722" w:rsidRPr="002E56B9"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C51722" w:rsidRPr="002E56B9"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C51722" w:rsidRPr="002E56B9"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C51722" w:rsidRPr="002E56B9"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77777777" w:rsidR="00C51722" w:rsidRPr="002E56B9" w:rsidRDefault="00C51722" w:rsidP="00C51722">
            <w:pPr>
              <w:pStyle w:val="TAL"/>
              <w:rPr>
                <w:b/>
              </w:rPr>
            </w:pPr>
          </w:p>
        </w:tc>
      </w:tr>
      <w:tr w:rsidR="00C51722" w:rsidRPr="002E56B9" w14:paraId="3D67314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C51722" w:rsidRPr="002E56B9" w:rsidRDefault="00C51722" w:rsidP="00C51722">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C51722" w:rsidRPr="002E56B9" w:rsidRDefault="00C51722" w:rsidP="00C51722">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77777777" w:rsidR="00C51722" w:rsidRPr="002E56B9" w:rsidRDefault="00C51722" w:rsidP="00C51722">
            <w:pPr>
              <w:pStyle w:val="TAL"/>
              <w:rPr>
                <w:b/>
              </w:rPr>
            </w:pPr>
          </w:p>
        </w:tc>
      </w:tr>
      <w:tr w:rsidR="00C51722" w:rsidRPr="002E56B9" w14:paraId="58506C5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C51722" w:rsidRPr="002E56B9" w:rsidRDefault="00C51722" w:rsidP="00C51722">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C51722" w:rsidRPr="002E56B9" w:rsidRDefault="00C51722" w:rsidP="00C51722">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77777777" w:rsidR="00C51722" w:rsidRPr="002E56B9" w:rsidRDefault="00C51722" w:rsidP="00C51722">
            <w:pPr>
              <w:pStyle w:val="TAL"/>
              <w:rPr>
                <w:b/>
              </w:rPr>
            </w:pPr>
          </w:p>
        </w:tc>
      </w:tr>
      <w:tr w:rsidR="00C51722" w:rsidRPr="002E56B9" w14:paraId="586E08C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C51722" w:rsidRPr="002E56B9" w:rsidRDefault="00C51722" w:rsidP="00C51722">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C51722" w:rsidRPr="002E56B9" w:rsidRDefault="00C51722" w:rsidP="00C51722">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77777777" w:rsidR="00C51722" w:rsidRPr="002E56B9" w:rsidRDefault="00C51722" w:rsidP="00C51722">
            <w:pPr>
              <w:pStyle w:val="TAL"/>
              <w:rPr>
                <w:b/>
              </w:rPr>
            </w:pPr>
          </w:p>
        </w:tc>
      </w:tr>
      <w:tr w:rsidR="00C51722" w:rsidRPr="002E56B9" w14:paraId="60A4F52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C51722" w:rsidRPr="002E56B9" w:rsidRDefault="00C51722" w:rsidP="00C51722">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C51722" w:rsidRPr="002E56B9" w:rsidRDefault="00C51722" w:rsidP="00C51722">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77777777" w:rsidR="00C51722" w:rsidRPr="002E56B9" w:rsidRDefault="00C51722" w:rsidP="00C51722">
            <w:pPr>
              <w:pStyle w:val="TAL"/>
              <w:rPr>
                <w:b/>
              </w:rPr>
            </w:pPr>
          </w:p>
        </w:tc>
      </w:tr>
      <w:tr w:rsidR="00C51722" w:rsidRPr="002E56B9" w14:paraId="2B81446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C51722" w:rsidRPr="002E56B9" w:rsidRDefault="00C51722" w:rsidP="00C51722">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C51722" w:rsidRPr="002E56B9" w:rsidRDefault="00C51722" w:rsidP="00C51722">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77777777" w:rsidR="00C51722" w:rsidRPr="002E56B9" w:rsidRDefault="00C51722" w:rsidP="00C51722">
            <w:pPr>
              <w:pStyle w:val="TAL"/>
              <w:rPr>
                <w:b/>
              </w:rPr>
            </w:pPr>
          </w:p>
        </w:tc>
      </w:tr>
      <w:tr w:rsidR="00C51722" w:rsidRPr="002E56B9" w14:paraId="7F17C46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C51722" w:rsidRPr="002E56B9" w:rsidRDefault="00C51722" w:rsidP="00C51722">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C51722" w:rsidRPr="002E56B9" w:rsidRDefault="00C51722" w:rsidP="00C51722">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77777777" w:rsidR="00C51722" w:rsidRPr="002E56B9" w:rsidRDefault="00C51722" w:rsidP="00C51722">
            <w:pPr>
              <w:pStyle w:val="TAL"/>
              <w:rPr>
                <w:b/>
              </w:rPr>
            </w:pPr>
          </w:p>
        </w:tc>
      </w:tr>
      <w:tr w:rsidR="00C51722" w:rsidRPr="002E56B9" w14:paraId="2E76E58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C51722" w:rsidRPr="002E56B9" w:rsidRDefault="00C51722" w:rsidP="00C51722">
            <w:pPr>
              <w:pStyle w:val="TAL"/>
              <w:rPr>
                <w:rFonts w:cs="Arial"/>
                <w:b/>
                <w:lang w:eastAsia="zh-TW"/>
              </w:rPr>
            </w:pPr>
            <w:r w:rsidRPr="002E56B9">
              <w:lastRenderedPageBreak/>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C51722" w:rsidRPr="002E56B9" w:rsidRDefault="00C51722" w:rsidP="00C51722">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C51722" w:rsidRPr="002E56B9" w:rsidRDefault="00C51722" w:rsidP="00C51722">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C51722" w:rsidRPr="002E56B9" w:rsidRDefault="00C51722" w:rsidP="00C51722">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C51722" w:rsidRPr="002E56B9" w:rsidRDefault="00C51722" w:rsidP="00C51722">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C51722" w:rsidRPr="002E56B9" w:rsidRDefault="00C51722" w:rsidP="00C51722">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C51722" w:rsidRPr="002E56B9"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77777777" w:rsidR="00C51722" w:rsidRPr="002E56B9" w:rsidRDefault="00C51722" w:rsidP="00C51722">
            <w:pPr>
              <w:pStyle w:val="TAL"/>
              <w:rPr>
                <w:b/>
              </w:rPr>
            </w:pPr>
          </w:p>
        </w:tc>
      </w:tr>
      <w:tr w:rsidR="00C51722" w:rsidRPr="002E56B9" w14:paraId="6A8274C4" w14:textId="77777777" w:rsidTr="00C51722">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250B886" w14:textId="77777777" w:rsidR="00C51722" w:rsidRPr="002E56B9" w:rsidRDefault="00C51722" w:rsidP="00C5172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0DC3BAE9" w14:textId="77777777" w:rsidR="00C51722" w:rsidRPr="002E56B9" w:rsidRDefault="00C51722" w:rsidP="00C51722">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8E62209" w14:textId="77777777" w:rsidR="00C51722" w:rsidRPr="002E56B9" w:rsidRDefault="00C51722" w:rsidP="00C51722">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1FB47F40" w14:textId="77777777" w:rsidR="00C51722" w:rsidRPr="002E56B9" w:rsidRDefault="00C51722" w:rsidP="00C51722">
            <w:pPr>
              <w:pStyle w:val="TAN"/>
              <w:rPr>
                <w:lang w:eastAsia="zh-TW"/>
              </w:rPr>
            </w:pPr>
          </w:p>
        </w:tc>
      </w:tr>
    </w:tbl>
    <w:p w14:paraId="5C6352CD" w14:textId="7A8696AA" w:rsidR="00A735B3" w:rsidRPr="002E56B9" w:rsidRDefault="00A735B3" w:rsidP="00A735B3"/>
    <w:p w14:paraId="696C65C0" w14:textId="77777777" w:rsidR="00A735B3" w:rsidRPr="002E56B9" w:rsidRDefault="00A735B3" w:rsidP="00A735B3">
      <w:pPr>
        <w:pStyle w:val="TH"/>
      </w:pPr>
      <w:r w:rsidRPr="002E56B9">
        <w:t>Table 4.1.4-1a: Void</w:t>
      </w:r>
    </w:p>
    <w:p w14:paraId="7E886A70" w14:textId="77777777" w:rsidR="00A735B3" w:rsidRPr="002E56B9" w:rsidRDefault="00A735B3" w:rsidP="00A735B3">
      <w:pPr>
        <w:pStyle w:val="TH"/>
      </w:pPr>
      <w:r w:rsidRPr="002E56B9">
        <w:t>Table 4.1</w:t>
      </w:r>
      <w:r w:rsidRPr="002E56B9">
        <w:rPr>
          <w:lang w:eastAsia="zh-CN"/>
        </w:rPr>
        <w:t>.4</w:t>
      </w:r>
      <w:r w:rsidRPr="002E56B9">
        <w:t>-1b: Void</w:t>
      </w:r>
    </w:p>
    <w:p w14:paraId="526835E9" w14:textId="77777777" w:rsidR="00A735B3" w:rsidRPr="002E56B9" w:rsidRDefault="00A735B3" w:rsidP="00A735B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2E902CA" w14:textId="77777777" w:rsidR="00A735B3" w:rsidRPr="002E56B9" w:rsidRDefault="00A735B3" w:rsidP="00A735B3">
      <w:pPr>
        <w:rPr>
          <w:lang w:eastAsia="zh-CN"/>
        </w:rPr>
      </w:pPr>
    </w:p>
    <w:p w14:paraId="401CBC60" w14:textId="77777777" w:rsidR="00A735B3" w:rsidRPr="002E56B9" w:rsidRDefault="00A735B3" w:rsidP="00A735B3">
      <w:pPr>
        <w:pStyle w:val="Heading2"/>
      </w:pPr>
      <w:bookmarkStart w:id="142" w:name="_Toc20936811"/>
      <w:bookmarkStart w:id="143" w:name="_Toc36713257"/>
      <w:bookmarkStart w:id="144" w:name="_Toc36713660"/>
      <w:bookmarkStart w:id="145" w:name="_Toc52217973"/>
      <w:bookmarkStart w:id="146" w:name="_Toc58499585"/>
      <w:bookmarkStart w:id="147" w:name="_Toc68538442"/>
      <w:bookmarkStart w:id="148" w:name="_Toc75510025"/>
      <w:bookmarkStart w:id="149" w:name="_Toc90971503"/>
      <w:bookmarkStart w:id="150" w:name="_Toc100158411"/>
      <w:bookmarkStart w:id="151" w:name="_Toc163814691"/>
      <w:r w:rsidRPr="002E56B9">
        <w:t>4.2</w:t>
      </w:r>
      <w:r w:rsidRPr="002E56B9">
        <w:tab/>
        <w:t>RRM conformance test cases</w:t>
      </w:r>
      <w:bookmarkEnd w:id="142"/>
      <w:bookmarkEnd w:id="143"/>
      <w:bookmarkEnd w:id="144"/>
      <w:bookmarkEnd w:id="145"/>
      <w:bookmarkEnd w:id="146"/>
      <w:bookmarkEnd w:id="147"/>
      <w:bookmarkEnd w:id="148"/>
      <w:bookmarkEnd w:id="149"/>
      <w:bookmarkEnd w:id="150"/>
      <w:bookmarkEnd w:id="151"/>
    </w:p>
    <w:p w14:paraId="2973832C" w14:textId="77777777" w:rsidR="00A735B3" w:rsidRPr="002E56B9" w:rsidRDefault="00A735B3" w:rsidP="00A735B3">
      <w:pPr>
        <w:spacing w:after="0"/>
        <w:rPr>
          <w:rFonts w:ascii="Arial" w:hAnsi="Arial"/>
          <w:b/>
        </w:rPr>
        <w:sectPr w:rsidR="00A735B3" w:rsidRPr="002E56B9" w:rsidSect="00D3541C">
          <w:footnotePr>
            <w:numRestart w:val="eachSect"/>
          </w:footnotePr>
          <w:pgSz w:w="16840" w:h="11907" w:orient="landscape"/>
          <w:pgMar w:top="1138" w:right="1411" w:bottom="1138" w:left="1138" w:header="567" w:footer="567" w:gutter="0"/>
          <w:cols w:space="720"/>
        </w:sectPr>
      </w:pPr>
    </w:p>
    <w:p w14:paraId="4F7C06BA" w14:textId="77777777" w:rsidR="00A735B3" w:rsidRPr="002E56B9" w:rsidRDefault="00A735B3" w:rsidP="00A735B3">
      <w:pPr>
        <w:pStyle w:val="TH"/>
      </w:pPr>
      <w:bookmarkStart w:id="152" w:name="_Hlk68461152"/>
      <w:r w:rsidRPr="002E56B9">
        <w:lastRenderedPageBreak/>
        <w:t>Table 4.2-1</w:t>
      </w:r>
      <w:bookmarkEnd w:id="15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742DC" w:rsidRPr="002E56B9" w14:paraId="24A4D99C" w14:textId="206DD865" w:rsidTr="00CF1882">
        <w:trPr>
          <w:tblHeader/>
          <w:jc w:val="center"/>
        </w:trPr>
        <w:tc>
          <w:tcPr>
            <w:tcW w:w="1176" w:type="dxa"/>
            <w:tcBorders>
              <w:top w:val="single" w:sz="4" w:space="0" w:color="auto"/>
              <w:left w:val="single" w:sz="4" w:space="0" w:color="auto"/>
              <w:bottom w:val="nil"/>
              <w:right w:val="single" w:sz="4" w:space="0" w:color="auto"/>
            </w:tcBorders>
            <w:hideMark/>
          </w:tcPr>
          <w:p w14:paraId="641ADBF2" w14:textId="77777777" w:rsidR="00D742DC" w:rsidRPr="002E56B9" w:rsidRDefault="00D742DC" w:rsidP="00560F4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7574AC9A" w14:textId="77777777" w:rsidR="00D742DC" w:rsidRPr="002E56B9" w:rsidRDefault="00D742DC"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80E7A0C" w14:textId="77777777" w:rsidR="00D742DC" w:rsidRPr="002E56B9" w:rsidRDefault="00D742DC" w:rsidP="00560F4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E6CD9A0" w14:textId="77777777" w:rsidR="00D742DC" w:rsidRPr="002E56B9" w:rsidRDefault="00D742DC" w:rsidP="00560F4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30E5C2F7" w14:textId="77777777" w:rsidR="00D742DC" w:rsidRPr="002E56B9" w:rsidRDefault="00D742DC" w:rsidP="00560F48">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797550AC" w14:textId="77777777" w:rsidR="00D742DC" w:rsidRPr="002E56B9" w:rsidRDefault="00D742DC" w:rsidP="00560F48">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1135D14" w14:textId="6B0E970A" w:rsidR="00D742DC" w:rsidRPr="002E56B9" w:rsidRDefault="00510237" w:rsidP="00560F48">
            <w:pPr>
              <w:pStyle w:val="TAH"/>
              <w:rPr>
                <w:lang w:eastAsia="zh-TW"/>
              </w:rPr>
            </w:pPr>
            <w:r w:rsidRPr="00510237">
              <w:t>Subt</w:t>
            </w:r>
            <w:r w:rsidR="00D742DC">
              <w:t>est Selection Criteria</w:t>
            </w:r>
          </w:p>
        </w:tc>
      </w:tr>
      <w:tr w:rsidR="00D742DC" w:rsidRPr="002E56B9" w14:paraId="4E50A513" w14:textId="4EE69F8E" w:rsidTr="00CF1882">
        <w:trPr>
          <w:tblHeader/>
          <w:jc w:val="center"/>
        </w:trPr>
        <w:tc>
          <w:tcPr>
            <w:tcW w:w="1176" w:type="dxa"/>
            <w:tcBorders>
              <w:top w:val="nil"/>
              <w:left w:val="single" w:sz="4" w:space="0" w:color="auto"/>
              <w:bottom w:val="single" w:sz="4" w:space="0" w:color="auto"/>
              <w:right w:val="single" w:sz="4" w:space="0" w:color="auto"/>
            </w:tcBorders>
          </w:tcPr>
          <w:p w14:paraId="633D0AB7" w14:textId="77777777" w:rsidR="00D742DC" w:rsidRPr="002E56B9" w:rsidRDefault="00D742DC" w:rsidP="00560F48">
            <w:pPr>
              <w:pStyle w:val="TAH"/>
            </w:pPr>
          </w:p>
        </w:tc>
        <w:tc>
          <w:tcPr>
            <w:tcW w:w="4538" w:type="dxa"/>
            <w:tcBorders>
              <w:top w:val="nil"/>
              <w:left w:val="single" w:sz="4" w:space="0" w:color="auto"/>
              <w:bottom w:val="single" w:sz="4" w:space="0" w:color="auto"/>
              <w:right w:val="single" w:sz="4" w:space="0" w:color="auto"/>
            </w:tcBorders>
          </w:tcPr>
          <w:p w14:paraId="37D0EE8A" w14:textId="77777777" w:rsidR="00D742DC" w:rsidRPr="002E56B9" w:rsidRDefault="00D742DC" w:rsidP="00560F48">
            <w:pPr>
              <w:pStyle w:val="TAH"/>
            </w:pPr>
          </w:p>
        </w:tc>
        <w:tc>
          <w:tcPr>
            <w:tcW w:w="854" w:type="dxa"/>
            <w:tcBorders>
              <w:top w:val="nil"/>
              <w:left w:val="single" w:sz="4" w:space="0" w:color="auto"/>
              <w:bottom w:val="single" w:sz="4" w:space="0" w:color="auto"/>
              <w:right w:val="single" w:sz="4" w:space="0" w:color="auto"/>
            </w:tcBorders>
          </w:tcPr>
          <w:p w14:paraId="655BF8BA" w14:textId="77777777" w:rsidR="00D742DC" w:rsidRPr="002E56B9" w:rsidRDefault="00D742DC" w:rsidP="00560F4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461D42F" w14:textId="77777777" w:rsidR="00D742DC" w:rsidRPr="002E56B9" w:rsidRDefault="00D742DC" w:rsidP="00560F4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0815D609" w14:textId="77777777" w:rsidR="00D742DC" w:rsidRPr="002E56B9" w:rsidRDefault="00D742DC" w:rsidP="00560F4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8C0CB45" w14:textId="77777777" w:rsidR="00D742DC" w:rsidRPr="002E56B9"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2742F228" w14:textId="77777777" w:rsidR="00D742DC" w:rsidRPr="002E56B9"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0083FBE2" w14:textId="77777777" w:rsidR="00D742DC" w:rsidRPr="002E56B9" w:rsidRDefault="00D742DC" w:rsidP="00560F48">
            <w:pPr>
              <w:pStyle w:val="TAH"/>
            </w:pPr>
          </w:p>
        </w:tc>
      </w:tr>
      <w:tr w:rsidR="00D742DC" w:rsidRPr="002E56B9" w14:paraId="30F92F38" w14:textId="6262B2C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99AC1" w14:textId="77777777" w:rsidR="00D742DC" w:rsidRPr="002E56B9" w:rsidRDefault="00D742DC" w:rsidP="00560F4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129136" w14:textId="77777777" w:rsidR="00D742DC" w:rsidRPr="002E56B9" w:rsidRDefault="00D742DC" w:rsidP="00560F4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59C02D"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E45FA"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F7A89"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4CB72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1A5343"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71D73B" w14:textId="77777777" w:rsidR="00D742DC" w:rsidRPr="002E56B9" w:rsidRDefault="00D742DC" w:rsidP="00560F48">
            <w:pPr>
              <w:pStyle w:val="TAL"/>
              <w:rPr>
                <w:b/>
                <w:lang w:eastAsia="zh-CN"/>
              </w:rPr>
            </w:pPr>
          </w:p>
        </w:tc>
      </w:tr>
      <w:tr w:rsidR="00D742DC" w:rsidRPr="002E56B9" w14:paraId="17A3611D" w14:textId="4D5AF4A9"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95572D" w14:textId="77777777" w:rsidR="00D742DC" w:rsidRPr="002E56B9" w:rsidRDefault="00D742DC" w:rsidP="00560F4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3E3F67" w14:textId="77777777" w:rsidR="00D742DC" w:rsidRPr="002E56B9" w:rsidRDefault="00D742DC" w:rsidP="00560F4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31507"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1A99BE"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88CC96"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1D8A09"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53231"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68C58C" w14:textId="77777777" w:rsidR="00D742DC" w:rsidRPr="002E56B9" w:rsidRDefault="00D742DC" w:rsidP="00560F48">
            <w:pPr>
              <w:pStyle w:val="TAL"/>
              <w:rPr>
                <w:b/>
                <w:lang w:eastAsia="zh-CN"/>
              </w:rPr>
            </w:pPr>
          </w:p>
        </w:tc>
      </w:tr>
      <w:tr w:rsidR="00D742DC" w:rsidRPr="002E56B9" w14:paraId="5C67D39E" w14:textId="0F6F50A6"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D14ACE" w14:textId="77777777" w:rsidR="00D742DC" w:rsidRPr="002E56B9" w:rsidRDefault="00D742DC" w:rsidP="00560F4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2FC6A9" w14:textId="77777777" w:rsidR="00D742DC" w:rsidRPr="002E56B9" w:rsidRDefault="00D742DC" w:rsidP="00560F4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E504C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44545"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1223C9"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F3A6F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584BFC"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759A0A" w14:textId="77777777" w:rsidR="00D742DC" w:rsidRPr="002E56B9" w:rsidRDefault="00D742DC" w:rsidP="00560F48">
            <w:pPr>
              <w:pStyle w:val="TAL"/>
              <w:rPr>
                <w:b/>
                <w:lang w:eastAsia="zh-CN"/>
              </w:rPr>
            </w:pPr>
          </w:p>
        </w:tc>
      </w:tr>
      <w:tr w:rsidR="00D742DC" w:rsidRPr="002E56B9" w14:paraId="61BC4564" w14:textId="06A3522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62E42C5" w14:textId="77777777" w:rsidR="00D742DC" w:rsidRPr="002E56B9" w:rsidRDefault="00D742DC" w:rsidP="00560F4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07C44867" w14:textId="77777777" w:rsidR="00D742DC" w:rsidRPr="002E56B9" w:rsidRDefault="00D742DC" w:rsidP="00560F4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1A39D0"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28A259" w14:textId="77777777" w:rsidR="00D742DC" w:rsidRPr="002E56B9" w:rsidRDefault="00D742DC" w:rsidP="00560F4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6E91C9B" w14:textId="77777777" w:rsidR="00D742DC" w:rsidRPr="002E56B9" w:rsidRDefault="00D742DC" w:rsidP="00560F4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FB2BD8" w14:textId="77777777" w:rsidR="00D742DC" w:rsidRPr="002E56B9" w:rsidRDefault="00D742DC" w:rsidP="00560F48">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CDC686" w14:textId="77777777" w:rsidR="00D742DC" w:rsidRPr="002E56B9" w:rsidRDefault="00D742DC" w:rsidP="00560F48">
            <w:pPr>
              <w:pStyle w:val="TAL"/>
            </w:pPr>
            <w:r w:rsidRPr="002E56B9">
              <w:t>2Rx</w:t>
            </w:r>
          </w:p>
          <w:p w14:paraId="2645E05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93071E" w14:textId="77777777" w:rsidR="00D742DC" w:rsidRPr="002E56B9" w:rsidRDefault="00D742DC" w:rsidP="00560F48">
            <w:pPr>
              <w:pStyle w:val="TAL"/>
            </w:pPr>
          </w:p>
        </w:tc>
      </w:tr>
      <w:tr w:rsidR="00D742DC" w:rsidRPr="002E56B9" w14:paraId="30CFB7B4" w14:textId="1D84F42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EBEFABA" w14:textId="77777777" w:rsidR="00D742DC" w:rsidRPr="002E56B9" w:rsidRDefault="00D742DC" w:rsidP="00560F4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FA56C8A" w14:textId="77777777" w:rsidR="00D742DC" w:rsidRPr="002E56B9" w:rsidRDefault="00D742DC" w:rsidP="00560F4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841C21A"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01C5D" w14:textId="23E5D056" w:rsidR="00D742DC" w:rsidRPr="002E56B9" w:rsidRDefault="00D742DC" w:rsidP="00560F48">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3E0CE91D" w14:textId="42763C39" w:rsidR="00D742DC" w:rsidRPr="002E56B9" w:rsidRDefault="00D742DC" w:rsidP="00560F48">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57C266" w14:textId="77777777" w:rsidR="00D742DC" w:rsidRPr="002E56B9" w:rsidRDefault="00D742DC" w:rsidP="00560F48">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C973C3" w14:textId="77777777" w:rsidR="00D742DC" w:rsidRPr="002E56B9" w:rsidRDefault="00D742DC" w:rsidP="00560F48">
            <w:pPr>
              <w:pStyle w:val="TAL"/>
            </w:pPr>
            <w:r w:rsidRPr="002E56B9">
              <w:t>2Rx</w:t>
            </w:r>
          </w:p>
          <w:p w14:paraId="786AB5DC"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971F03" w14:textId="28C25042" w:rsidR="00D742DC" w:rsidRPr="002E56B9" w:rsidRDefault="00D742DC" w:rsidP="00560F48">
            <w:pPr>
              <w:pStyle w:val="TAL"/>
            </w:pPr>
            <w:r>
              <w:t>Subtest 2: F001</w:t>
            </w:r>
          </w:p>
        </w:tc>
      </w:tr>
      <w:tr w:rsidR="00D742DC" w:rsidRPr="002E56B9" w14:paraId="1C868C45" w14:textId="108D7B5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BC734C1" w14:textId="77777777" w:rsidR="00D742DC" w:rsidRPr="002E56B9" w:rsidRDefault="00D742DC" w:rsidP="00560F4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43FAB14" w14:textId="77777777" w:rsidR="00D742DC" w:rsidRPr="002E56B9" w:rsidRDefault="00D742DC" w:rsidP="00560F4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992E55F" w14:textId="77777777" w:rsidR="00D742DC" w:rsidRPr="002E56B9" w:rsidRDefault="00D742DC"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7655D0" w14:textId="77777777" w:rsidR="00D742DC" w:rsidRPr="002E56B9" w:rsidRDefault="00D742DC" w:rsidP="00560F4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DC6E069" w14:textId="77777777" w:rsidR="00D742DC" w:rsidRPr="002E56B9" w:rsidRDefault="00D742DC" w:rsidP="00560F4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19BD970" w14:textId="77777777" w:rsidR="00D742DC" w:rsidRPr="002E56B9" w:rsidRDefault="00D742DC" w:rsidP="00560F48">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2F1677F" w14:textId="77777777" w:rsidR="00D742DC" w:rsidRPr="002E56B9" w:rsidRDefault="00D742DC" w:rsidP="00560F48">
            <w:pPr>
              <w:pStyle w:val="TAL"/>
            </w:pPr>
            <w:r w:rsidRPr="002E56B9">
              <w:t>2Rx</w:t>
            </w:r>
          </w:p>
          <w:p w14:paraId="521C236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C0F2B3" w14:textId="77777777" w:rsidR="00D742DC" w:rsidRPr="002E56B9" w:rsidRDefault="00D742DC" w:rsidP="00560F48">
            <w:pPr>
              <w:pStyle w:val="TAL"/>
            </w:pPr>
          </w:p>
        </w:tc>
      </w:tr>
      <w:tr w:rsidR="00D742DC" w:rsidRPr="002E56B9" w14:paraId="05526022" w14:textId="6B2B84CE"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70BFFDD8" w14:textId="77777777" w:rsidR="00D742DC" w:rsidRPr="002E56B9" w:rsidRDefault="00D742DC" w:rsidP="00560F4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107A2BF3" w14:textId="77777777" w:rsidR="00D742DC" w:rsidRPr="002E56B9" w:rsidRDefault="00D742DC" w:rsidP="00560F4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9F4D315" w14:textId="77777777" w:rsidR="00D742DC" w:rsidRPr="002E56B9" w:rsidRDefault="00D742DC"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52A340" w14:textId="77777777" w:rsidR="00D742DC" w:rsidRPr="002E56B9" w:rsidRDefault="00D742DC" w:rsidP="00560F4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D4D80D3" w14:textId="77777777" w:rsidR="00D742DC" w:rsidRPr="002E56B9" w:rsidRDefault="00D742DC" w:rsidP="00560F4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1540FCC" w14:textId="77777777" w:rsidR="00D742DC" w:rsidRPr="002E56B9" w:rsidRDefault="00D742DC" w:rsidP="00560F48">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0EED19D" w14:textId="77777777" w:rsidR="00D742DC" w:rsidRPr="002E56B9" w:rsidRDefault="00D742DC" w:rsidP="00560F48">
            <w:pPr>
              <w:pStyle w:val="TAL"/>
            </w:pPr>
            <w:r w:rsidRPr="002E56B9">
              <w:t>2Rx</w:t>
            </w:r>
          </w:p>
          <w:p w14:paraId="54EC38F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92D37C" w14:textId="77777777" w:rsidR="00D742DC" w:rsidRPr="002E56B9" w:rsidRDefault="00D742DC" w:rsidP="00560F48">
            <w:pPr>
              <w:pStyle w:val="TAL"/>
            </w:pPr>
          </w:p>
        </w:tc>
      </w:tr>
      <w:tr w:rsidR="00D742DC" w:rsidRPr="002E56B9" w14:paraId="71643C81" w14:textId="3EC837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3EAA41" w14:textId="77777777" w:rsidR="00D742DC" w:rsidRPr="002E56B9" w:rsidRDefault="00D742DC" w:rsidP="00560F4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65868" w14:textId="77777777" w:rsidR="00D742DC" w:rsidRPr="002E56B9" w:rsidRDefault="00D742DC" w:rsidP="00560F4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4A4A9F"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DA27B"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EF381A"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81B2E"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79677"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9FD04" w14:textId="77777777" w:rsidR="00D742DC" w:rsidRPr="002E56B9" w:rsidRDefault="00D742DC" w:rsidP="00560F48">
            <w:pPr>
              <w:pStyle w:val="TAL"/>
              <w:rPr>
                <w:b/>
              </w:rPr>
            </w:pPr>
          </w:p>
        </w:tc>
      </w:tr>
      <w:tr w:rsidR="00D742DC" w:rsidRPr="002E56B9" w14:paraId="3B618760" w14:textId="743C55C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720292" w14:textId="77777777" w:rsidR="00D742DC" w:rsidRPr="002E56B9" w:rsidRDefault="00D742DC" w:rsidP="00560F4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96F7D" w14:textId="77777777" w:rsidR="00D742DC" w:rsidRPr="002E56B9" w:rsidRDefault="00D742DC" w:rsidP="00560F4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6B6B8"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ECA668"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8BD78"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498EB1"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3FDE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B3662B" w14:textId="77777777" w:rsidR="00D742DC" w:rsidRPr="002E56B9" w:rsidRDefault="00D742DC" w:rsidP="00560F48">
            <w:pPr>
              <w:pStyle w:val="TAL"/>
              <w:rPr>
                <w:b/>
              </w:rPr>
            </w:pPr>
          </w:p>
        </w:tc>
      </w:tr>
      <w:tr w:rsidR="00D742DC" w:rsidRPr="002E56B9" w14:paraId="156F60B8" w14:textId="0263665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79347A4" w14:textId="77777777" w:rsidR="00D742DC" w:rsidRPr="002E56B9" w:rsidRDefault="00D742DC" w:rsidP="00560F4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58302948" w14:textId="77777777" w:rsidR="00D742DC" w:rsidRPr="002E56B9" w:rsidRDefault="00D742DC" w:rsidP="00560F4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AAC8CAB"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D49F8" w14:textId="77777777" w:rsidR="00D742DC" w:rsidRPr="002E56B9" w:rsidRDefault="00D742DC"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52BA4BC"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5B7A85" w14:textId="77777777" w:rsidR="00D742DC" w:rsidRPr="002E56B9" w:rsidRDefault="00D742DC" w:rsidP="00560F48">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77F8F6" w14:textId="77777777" w:rsidR="00D742DC" w:rsidRPr="002E56B9" w:rsidRDefault="00D742DC" w:rsidP="00560F48">
            <w:pPr>
              <w:pStyle w:val="TAL"/>
            </w:pPr>
            <w:r w:rsidRPr="002E56B9">
              <w:t>2Rx</w:t>
            </w:r>
          </w:p>
          <w:p w14:paraId="6B96DB7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5A3F4C" w14:textId="592C4572" w:rsidR="00D742DC" w:rsidRPr="002E56B9" w:rsidRDefault="00D742DC" w:rsidP="00560F48">
            <w:pPr>
              <w:pStyle w:val="TAL"/>
            </w:pPr>
            <w:r>
              <w:t>Subtest 2: F002</w:t>
            </w:r>
          </w:p>
        </w:tc>
      </w:tr>
      <w:tr w:rsidR="00D742DC" w:rsidRPr="002E56B9" w14:paraId="6BD14112" w14:textId="333B0DB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34B4" w14:textId="77777777" w:rsidR="00D742DC" w:rsidRPr="002E56B9" w:rsidRDefault="00D742DC" w:rsidP="00560F4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8D0A2" w14:textId="77777777" w:rsidR="00D742DC" w:rsidRPr="002E56B9" w:rsidRDefault="00D742DC" w:rsidP="00560F4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986A"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4BF1DF"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8AF04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30756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6128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24C8" w14:textId="77777777" w:rsidR="00D742DC" w:rsidRPr="002E56B9" w:rsidRDefault="00D742DC" w:rsidP="00560F48">
            <w:pPr>
              <w:pStyle w:val="TAL"/>
              <w:rPr>
                <w:b/>
              </w:rPr>
            </w:pPr>
          </w:p>
        </w:tc>
      </w:tr>
      <w:tr w:rsidR="00D742DC" w:rsidRPr="002E56B9" w14:paraId="0558E5DC" w14:textId="7DB1FDC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BA37B0" w14:textId="77777777" w:rsidR="00D742DC" w:rsidRPr="002E56B9" w:rsidRDefault="00D742DC" w:rsidP="00560F4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F7475B" w14:textId="77777777" w:rsidR="00D742DC" w:rsidRPr="002E56B9" w:rsidRDefault="00D742DC" w:rsidP="00560F4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7967E5"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37D0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2F6DC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319AC"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4CC61B"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625FBD" w14:textId="77777777" w:rsidR="00D742DC" w:rsidRPr="002E56B9" w:rsidRDefault="00D742DC" w:rsidP="00560F48">
            <w:pPr>
              <w:pStyle w:val="TAL"/>
              <w:rPr>
                <w:b/>
              </w:rPr>
            </w:pPr>
          </w:p>
        </w:tc>
      </w:tr>
      <w:tr w:rsidR="00D742DC" w:rsidRPr="002E56B9" w14:paraId="5593227F" w14:textId="48FFAD6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E76D9B3" w14:textId="77777777" w:rsidR="00D742DC" w:rsidRPr="002E56B9" w:rsidRDefault="00D742DC" w:rsidP="00560F4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08A8B61" w14:textId="77777777" w:rsidR="00D742DC" w:rsidRPr="002E56B9" w:rsidRDefault="00D742DC" w:rsidP="00560F4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E1202E6"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5F25E"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32FDE8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9E8B1" w14:textId="77777777" w:rsidR="00D742DC" w:rsidRPr="002E56B9" w:rsidRDefault="00D742DC" w:rsidP="00560F48">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E0B8D9" w14:textId="77777777" w:rsidR="00D742DC" w:rsidRPr="002E56B9" w:rsidRDefault="00D742DC" w:rsidP="00560F48">
            <w:pPr>
              <w:pStyle w:val="TAL"/>
            </w:pPr>
            <w:r w:rsidRPr="002E56B9">
              <w:t>2Rx</w:t>
            </w:r>
          </w:p>
          <w:p w14:paraId="2920421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AC16CC" w14:textId="77777777" w:rsidR="00D742DC" w:rsidRPr="002E56B9" w:rsidRDefault="00D742DC" w:rsidP="00560F48">
            <w:pPr>
              <w:pStyle w:val="TAL"/>
            </w:pPr>
          </w:p>
        </w:tc>
      </w:tr>
      <w:tr w:rsidR="00D742DC" w:rsidRPr="002E56B9" w14:paraId="54348EEC" w14:textId="4BF3436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9F554E" w14:textId="77777777" w:rsidR="00D742DC" w:rsidRPr="002E56B9" w:rsidRDefault="00D742DC" w:rsidP="00560F4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984BC7" w14:textId="77777777" w:rsidR="00D742DC" w:rsidRPr="002E56B9" w:rsidRDefault="00D742DC" w:rsidP="00560F4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A00535"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49C04"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12368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269D4"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62B7DE"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6EE36C" w14:textId="77777777" w:rsidR="00D742DC" w:rsidRPr="002E56B9" w:rsidRDefault="00D742DC" w:rsidP="00560F48">
            <w:pPr>
              <w:pStyle w:val="TAL"/>
              <w:rPr>
                <w:b/>
              </w:rPr>
            </w:pPr>
          </w:p>
        </w:tc>
      </w:tr>
      <w:tr w:rsidR="00D742DC" w:rsidRPr="002E56B9" w14:paraId="132D49AC" w14:textId="0F1787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5BD450" w14:textId="77777777" w:rsidR="00D742DC" w:rsidRPr="002E56B9" w:rsidRDefault="00D742DC" w:rsidP="00560F4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ED0670" w14:textId="77777777" w:rsidR="00D742DC" w:rsidRPr="002E56B9" w:rsidRDefault="00D742DC" w:rsidP="00560F4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CB674"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9049BA"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690B6C"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E7FBD3"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B497B9"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C41D21" w14:textId="77777777" w:rsidR="00D742DC" w:rsidRPr="002E56B9" w:rsidRDefault="00D742DC" w:rsidP="00560F48">
            <w:pPr>
              <w:pStyle w:val="TAL"/>
              <w:rPr>
                <w:b/>
              </w:rPr>
            </w:pPr>
          </w:p>
        </w:tc>
      </w:tr>
      <w:tr w:rsidR="00D742DC" w:rsidRPr="002E56B9" w14:paraId="7BE65F03" w14:textId="429E276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B7002D2" w14:textId="77777777" w:rsidR="00D742DC" w:rsidRPr="002E56B9" w:rsidRDefault="00D742DC" w:rsidP="00560F4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2328FE61" w14:textId="77777777" w:rsidR="00D742DC" w:rsidRPr="002E56B9" w:rsidRDefault="00D742DC" w:rsidP="00560F48">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B3A75A"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2818E9"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E508E2B"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6AD434" w14:textId="77777777" w:rsidR="00D742DC" w:rsidRPr="002E56B9" w:rsidRDefault="00D742DC" w:rsidP="00560F48">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5B746E" w14:textId="77777777" w:rsidR="00D742DC" w:rsidRPr="002E56B9" w:rsidRDefault="00D742DC" w:rsidP="00560F48">
            <w:pPr>
              <w:pStyle w:val="TAL"/>
            </w:pPr>
            <w:r w:rsidRPr="002E56B9">
              <w:t>2Rx</w:t>
            </w:r>
          </w:p>
          <w:p w14:paraId="338E79E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5B290F" w14:textId="77777777" w:rsidR="00D742DC" w:rsidRPr="002E56B9" w:rsidRDefault="00D742DC" w:rsidP="00560F48">
            <w:pPr>
              <w:pStyle w:val="TAL"/>
            </w:pPr>
          </w:p>
        </w:tc>
      </w:tr>
      <w:tr w:rsidR="00D742DC" w:rsidRPr="002E56B9" w14:paraId="59BB89C5" w14:textId="6C43019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FD7F1B9" w14:textId="77777777" w:rsidR="00D742DC" w:rsidRPr="002E56B9" w:rsidRDefault="00D742DC" w:rsidP="00560F4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A6114F5" w14:textId="77777777" w:rsidR="00D742DC" w:rsidRPr="002E56B9" w:rsidRDefault="00D742DC" w:rsidP="00560F48">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6DD12B"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FE5A7B" w14:textId="77777777" w:rsidR="00D742DC" w:rsidRPr="002E56B9" w:rsidRDefault="00D742DC"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CE1DDD4"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07C9E3" w14:textId="77777777" w:rsidR="00D742DC" w:rsidRPr="002E56B9" w:rsidRDefault="00D742DC" w:rsidP="00560F48">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D8C1F5" w14:textId="77777777" w:rsidR="00D742DC" w:rsidRPr="002E56B9" w:rsidRDefault="00D742DC" w:rsidP="00560F48">
            <w:pPr>
              <w:pStyle w:val="TAL"/>
            </w:pPr>
            <w:r w:rsidRPr="002E56B9">
              <w:t>2Rx</w:t>
            </w:r>
          </w:p>
          <w:p w14:paraId="4795D28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A0A8DD" w14:textId="77777777" w:rsidR="00D742DC" w:rsidRPr="002E56B9" w:rsidRDefault="00D742DC" w:rsidP="00560F48">
            <w:pPr>
              <w:pStyle w:val="TAL"/>
            </w:pPr>
          </w:p>
        </w:tc>
      </w:tr>
      <w:tr w:rsidR="00D742DC" w:rsidRPr="002E56B9" w14:paraId="7593FD70" w14:textId="6B7B0A5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AA131E5" w14:textId="77777777" w:rsidR="00D742DC" w:rsidRPr="002E56B9" w:rsidRDefault="00D742DC" w:rsidP="00560F4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6503E42C" w14:textId="77777777" w:rsidR="00D742DC" w:rsidRPr="002E56B9" w:rsidRDefault="00D742DC" w:rsidP="00560F48">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555ED9"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3249622" w14:textId="77777777" w:rsidR="00D742DC" w:rsidRPr="002E56B9" w:rsidRDefault="00D742DC" w:rsidP="00560F4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DA04E06"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9DE1473" w14:textId="77777777" w:rsidR="00D742DC" w:rsidRPr="002E56B9" w:rsidRDefault="00D742DC" w:rsidP="00560F48">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C33233" w14:textId="77777777" w:rsidR="00D742DC" w:rsidRPr="002E56B9" w:rsidRDefault="00D742DC" w:rsidP="00560F48">
            <w:pPr>
              <w:pStyle w:val="TAL"/>
            </w:pPr>
            <w:r w:rsidRPr="002E56B9">
              <w:t>2Rx</w:t>
            </w:r>
          </w:p>
          <w:p w14:paraId="1669D81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478BB5" w14:textId="77777777" w:rsidR="00D742DC" w:rsidRPr="002E56B9" w:rsidRDefault="00D742DC" w:rsidP="00560F48">
            <w:pPr>
              <w:pStyle w:val="TAL"/>
            </w:pPr>
          </w:p>
        </w:tc>
      </w:tr>
      <w:tr w:rsidR="00D742DC" w:rsidRPr="002E56B9" w14:paraId="2A1F3D85" w14:textId="55C7874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96EA108" w14:textId="77777777" w:rsidR="00D742DC" w:rsidRPr="002E56B9" w:rsidRDefault="00D742DC" w:rsidP="00560F4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342486C0" w14:textId="77777777" w:rsidR="00D742DC" w:rsidRPr="002E56B9" w:rsidRDefault="00D742DC" w:rsidP="00560F48">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523B3A"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5B72B37" w14:textId="77777777" w:rsidR="00D742DC" w:rsidRPr="002E56B9" w:rsidRDefault="00D742DC" w:rsidP="00560F4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019C4B" w14:textId="77777777" w:rsidR="00D742DC" w:rsidRPr="002E56B9" w:rsidRDefault="00D742DC" w:rsidP="00560F4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BD5D5BE" w14:textId="77777777" w:rsidR="00D742DC" w:rsidRPr="002E56B9" w:rsidRDefault="00D742DC" w:rsidP="00560F48">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5B476" w14:textId="77777777" w:rsidR="00D742DC" w:rsidRPr="002E56B9" w:rsidRDefault="00D742DC" w:rsidP="00560F48">
            <w:pPr>
              <w:pStyle w:val="TAL"/>
            </w:pPr>
            <w:r w:rsidRPr="002E56B9">
              <w:t>2Rx</w:t>
            </w:r>
          </w:p>
          <w:p w14:paraId="7F98F5E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9D978A" w14:textId="77777777" w:rsidR="00D742DC" w:rsidRPr="002E56B9" w:rsidRDefault="00D742DC" w:rsidP="00560F48">
            <w:pPr>
              <w:pStyle w:val="TAL"/>
            </w:pPr>
          </w:p>
        </w:tc>
      </w:tr>
      <w:tr w:rsidR="00D742DC" w:rsidRPr="002E56B9" w14:paraId="068BBCF2" w14:textId="52CB86C9"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B87E89E" w14:textId="77777777" w:rsidR="00D742DC" w:rsidRPr="002E56B9" w:rsidRDefault="00D742DC" w:rsidP="00560F4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7F3ABF1" w14:textId="77777777" w:rsidR="00D742DC" w:rsidRPr="002E56B9" w:rsidRDefault="00D742DC" w:rsidP="00560F48">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1845B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387A57" w14:textId="77777777" w:rsidR="00D742DC" w:rsidRPr="002E56B9" w:rsidRDefault="00D742DC"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1BA4029"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13C35BF" w14:textId="77777777" w:rsidR="00D742DC" w:rsidRPr="002E56B9" w:rsidRDefault="00D742DC" w:rsidP="00560F48">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E6937D" w14:textId="77777777" w:rsidR="00D742DC" w:rsidRPr="002E56B9" w:rsidRDefault="00D742DC" w:rsidP="00560F48">
            <w:pPr>
              <w:pStyle w:val="TAL"/>
            </w:pPr>
            <w:r w:rsidRPr="002E56B9">
              <w:t>2Rx</w:t>
            </w:r>
          </w:p>
          <w:p w14:paraId="31B4F79B"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FEBE4F" w14:textId="77777777" w:rsidR="00D742DC" w:rsidRPr="002E56B9" w:rsidRDefault="00D742DC" w:rsidP="00560F48">
            <w:pPr>
              <w:pStyle w:val="TAL"/>
            </w:pPr>
          </w:p>
        </w:tc>
      </w:tr>
      <w:tr w:rsidR="00D742DC" w:rsidRPr="002E56B9" w14:paraId="163202BA" w14:textId="1BD7CF1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9DC35E7" w14:textId="77777777" w:rsidR="00D742DC" w:rsidRPr="002E56B9" w:rsidRDefault="00D742DC" w:rsidP="00560F48">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00CBC47" w14:textId="77777777" w:rsidR="00D742DC" w:rsidRPr="002E56B9" w:rsidRDefault="00D742DC" w:rsidP="00560F48">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9FD613"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E4480D" w14:textId="77777777" w:rsidR="00D742DC" w:rsidRPr="002E56B9" w:rsidRDefault="00D742DC"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1AD20EB"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D4BD7F" w14:textId="77777777" w:rsidR="00D742DC" w:rsidRPr="002E56B9" w:rsidRDefault="00D742DC" w:rsidP="00560F48">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6A114" w14:textId="77777777" w:rsidR="00D742DC" w:rsidRPr="002E56B9" w:rsidRDefault="00D742DC" w:rsidP="00560F48">
            <w:pPr>
              <w:pStyle w:val="TAL"/>
            </w:pPr>
            <w:r w:rsidRPr="002E56B9">
              <w:t>2Rx</w:t>
            </w:r>
          </w:p>
          <w:p w14:paraId="6F0E647D"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1317363" w14:textId="77777777" w:rsidR="00D742DC" w:rsidRPr="002E56B9" w:rsidRDefault="00D742DC" w:rsidP="00560F48">
            <w:pPr>
              <w:pStyle w:val="TAL"/>
            </w:pPr>
          </w:p>
        </w:tc>
      </w:tr>
      <w:tr w:rsidR="00D742DC" w:rsidRPr="002E56B9" w14:paraId="18500092" w14:textId="21246D5D"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79F6207" w14:textId="77777777" w:rsidR="00D742DC" w:rsidRPr="002E56B9" w:rsidRDefault="00D742DC" w:rsidP="00560F4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8072D2" w14:textId="77777777" w:rsidR="00D742DC" w:rsidRPr="002E56B9" w:rsidRDefault="00D742DC" w:rsidP="00560F48">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C1B8A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D6D59B" w14:textId="77777777" w:rsidR="00D742DC" w:rsidRPr="002E56B9" w:rsidRDefault="00D742DC" w:rsidP="00560F4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8CD98D1"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6C46FE" w14:textId="77777777" w:rsidR="00D742DC" w:rsidRPr="002E56B9" w:rsidRDefault="00D742DC" w:rsidP="00560F48">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EC598A" w14:textId="77777777" w:rsidR="00D742DC" w:rsidRPr="002E56B9" w:rsidRDefault="00D742DC" w:rsidP="00560F48">
            <w:pPr>
              <w:pStyle w:val="TAL"/>
            </w:pPr>
            <w:r w:rsidRPr="002E56B9">
              <w:t>2Rx</w:t>
            </w:r>
          </w:p>
          <w:p w14:paraId="6C33BFBF"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845ECE" w14:textId="77777777" w:rsidR="00D742DC" w:rsidRPr="002E56B9" w:rsidRDefault="00D742DC" w:rsidP="00560F48">
            <w:pPr>
              <w:pStyle w:val="TAL"/>
            </w:pPr>
          </w:p>
        </w:tc>
      </w:tr>
      <w:tr w:rsidR="00D742DC" w:rsidRPr="002E56B9" w14:paraId="7347AF91" w14:textId="2A35CC6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329005" w14:textId="77777777" w:rsidR="00D742DC" w:rsidRPr="002E56B9" w:rsidRDefault="00D742DC" w:rsidP="00560F4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ECBE563" w14:textId="77777777" w:rsidR="00D742DC" w:rsidRPr="002E56B9" w:rsidRDefault="00D742DC" w:rsidP="00560F48">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2BCB13"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A7603" w14:textId="77777777" w:rsidR="00D742DC" w:rsidRPr="002E56B9" w:rsidRDefault="00D742DC" w:rsidP="00560F4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82E3054"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F00B4D2" w14:textId="77777777" w:rsidR="00D742DC" w:rsidRPr="002E56B9" w:rsidRDefault="00D742DC" w:rsidP="00560F48">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5BFDF" w14:textId="77777777" w:rsidR="00D742DC" w:rsidRPr="002E56B9" w:rsidRDefault="00D742DC" w:rsidP="00560F48">
            <w:pPr>
              <w:pStyle w:val="TAL"/>
            </w:pPr>
            <w:r w:rsidRPr="002E56B9">
              <w:t>2Rx</w:t>
            </w:r>
          </w:p>
          <w:p w14:paraId="583E90D9"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EF0413" w14:textId="77777777" w:rsidR="00D742DC" w:rsidRPr="002E56B9" w:rsidRDefault="00D742DC" w:rsidP="00560F48">
            <w:pPr>
              <w:pStyle w:val="TAL"/>
            </w:pPr>
          </w:p>
        </w:tc>
      </w:tr>
      <w:tr w:rsidR="00D742DC" w:rsidRPr="00657628" w14:paraId="1EC21466" w14:textId="287C2E63"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E7E216A" w14:textId="77777777" w:rsidR="00D742DC" w:rsidRPr="00657628" w:rsidRDefault="00D742DC" w:rsidP="00560F4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57D4B2D4" w14:textId="77777777" w:rsidR="00D742DC" w:rsidRPr="00657628" w:rsidRDefault="00D742DC" w:rsidP="00560F48">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5DD4842" w14:textId="77777777" w:rsidR="00D742DC" w:rsidRPr="00657628" w:rsidRDefault="00D742DC" w:rsidP="00560F4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529CC43" w14:textId="77777777" w:rsidR="00D742DC" w:rsidRPr="00657628" w:rsidRDefault="00D742DC" w:rsidP="00560F4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F8E20B3" w14:textId="77777777" w:rsidR="00D742DC" w:rsidRPr="00657628" w:rsidRDefault="00D742DC" w:rsidP="00560F4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A893E41" w14:textId="77777777" w:rsidR="00D742DC" w:rsidRPr="00657628"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E262B8A" w14:textId="77777777" w:rsidR="00D742DC" w:rsidRPr="00657628" w:rsidRDefault="00D742DC" w:rsidP="00560F48">
            <w:pPr>
              <w:pStyle w:val="TAL"/>
            </w:pPr>
            <w:r w:rsidRPr="00657628">
              <w:t>2Rx</w:t>
            </w:r>
          </w:p>
          <w:p w14:paraId="7961247F" w14:textId="77777777" w:rsidR="00D742DC" w:rsidRPr="00657628" w:rsidRDefault="00D742DC" w:rsidP="00560F48">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3F0C4B94" w14:textId="77777777" w:rsidR="00D742DC" w:rsidRPr="00657628" w:rsidRDefault="00D742DC" w:rsidP="00560F48">
            <w:pPr>
              <w:pStyle w:val="TAL"/>
            </w:pPr>
          </w:p>
        </w:tc>
      </w:tr>
      <w:tr w:rsidR="00D742DC" w:rsidRPr="002E56B9" w14:paraId="11D1047B" w14:textId="55BC4EC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274C9B" w14:textId="77777777" w:rsidR="00D742DC" w:rsidRPr="002E56B9" w:rsidRDefault="00D742DC" w:rsidP="00560F4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B2A4C3" w14:textId="77777777" w:rsidR="00D742DC" w:rsidRPr="002E56B9" w:rsidRDefault="00D742DC" w:rsidP="00560F4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67872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B80955"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4ABD86"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5587A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413667"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26CBE3" w14:textId="77777777" w:rsidR="00D742DC" w:rsidRPr="002E56B9" w:rsidRDefault="00D742DC" w:rsidP="00560F48">
            <w:pPr>
              <w:pStyle w:val="TAL"/>
              <w:rPr>
                <w:b/>
              </w:rPr>
            </w:pPr>
          </w:p>
        </w:tc>
      </w:tr>
      <w:tr w:rsidR="00D742DC" w:rsidRPr="002E56B9" w14:paraId="2210699D" w14:textId="4F6881A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A5AE37" w14:textId="77777777" w:rsidR="00D742DC" w:rsidRPr="002E56B9" w:rsidRDefault="00D742DC" w:rsidP="00560F4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61192B0D" w14:textId="77777777" w:rsidR="00D742DC" w:rsidRPr="002E56B9" w:rsidRDefault="00D742DC" w:rsidP="00560F4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957EF8"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34C37E"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3C729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05F9ED"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51F3D5" w14:textId="77777777" w:rsidR="00D742DC" w:rsidRPr="002E56B9" w:rsidRDefault="00D742DC" w:rsidP="00560F48">
            <w:pPr>
              <w:pStyle w:val="TAL"/>
            </w:pPr>
            <w:r w:rsidRPr="002E56B9">
              <w:t>2Rx</w:t>
            </w:r>
          </w:p>
          <w:p w14:paraId="67041116"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42DABA" w14:textId="77777777" w:rsidR="00D742DC" w:rsidRPr="002E56B9" w:rsidRDefault="00D742DC" w:rsidP="00560F48">
            <w:pPr>
              <w:pStyle w:val="TAL"/>
            </w:pPr>
          </w:p>
        </w:tc>
      </w:tr>
      <w:tr w:rsidR="00D742DC" w:rsidRPr="002E56B9" w14:paraId="38CFE693" w14:textId="5ACE037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AB05FBC" w14:textId="77777777" w:rsidR="00D742DC" w:rsidRPr="002E56B9" w:rsidRDefault="00D742DC" w:rsidP="00560F4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B5595E1" w14:textId="77777777" w:rsidR="00D742DC" w:rsidRPr="002E56B9" w:rsidRDefault="00D742DC" w:rsidP="00560F4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D637F66"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1B61C5"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E8283D4"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083DE0"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3A7664" w14:textId="77777777" w:rsidR="00D742DC" w:rsidRPr="002E56B9" w:rsidRDefault="00D742DC" w:rsidP="00560F48">
            <w:pPr>
              <w:pStyle w:val="TAL"/>
            </w:pPr>
            <w:r w:rsidRPr="002E56B9">
              <w:t>2Rx</w:t>
            </w:r>
          </w:p>
          <w:p w14:paraId="28DCC72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67A34E" w14:textId="77777777" w:rsidR="00D742DC" w:rsidRPr="002E56B9" w:rsidRDefault="00D742DC" w:rsidP="00560F48">
            <w:pPr>
              <w:pStyle w:val="TAL"/>
            </w:pPr>
          </w:p>
        </w:tc>
      </w:tr>
      <w:tr w:rsidR="00D742DC" w:rsidRPr="002E56B9" w14:paraId="75A5830C" w14:textId="1EF0AE3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CD67FA" w14:textId="77777777" w:rsidR="00D742DC" w:rsidRPr="002E56B9" w:rsidRDefault="00D742DC" w:rsidP="00560F4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51A9BBD" w14:textId="77777777" w:rsidR="00D742DC" w:rsidRPr="002E56B9" w:rsidRDefault="00D742DC" w:rsidP="00560F4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8D58B28"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487425"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9C7798"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A4FF59"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E4E05C" w14:textId="77777777" w:rsidR="00D742DC" w:rsidRPr="002E56B9" w:rsidRDefault="00D742DC" w:rsidP="00560F48">
            <w:pPr>
              <w:pStyle w:val="TAL"/>
            </w:pPr>
            <w:r w:rsidRPr="002E56B9">
              <w:t>2Rx</w:t>
            </w:r>
          </w:p>
          <w:p w14:paraId="117FF9F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586DBE" w14:textId="77777777" w:rsidR="00D742DC" w:rsidRPr="002E56B9" w:rsidRDefault="00D742DC" w:rsidP="00560F48">
            <w:pPr>
              <w:pStyle w:val="TAL"/>
            </w:pPr>
          </w:p>
        </w:tc>
      </w:tr>
      <w:tr w:rsidR="00D742DC" w:rsidRPr="002E56B9" w14:paraId="3035CA7B" w14:textId="6576CBD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9A14909" w14:textId="77777777" w:rsidR="00D742DC" w:rsidRPr="002E56B9" w:rsidRDefault="00D742DC" w:rsidP="00560F4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6B7BCAD7" w14:textId="77777777" w:rsidR="00D742DC" w:rsidRPr="002E56B9" w:rsidRDefault="00D742DC" w:rsidP="00560F4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7217B84"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8C2F87"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0806D6"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1FB33CE"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FF4D8A" w14:textId="77777777" w:rsidR="00D742DC" w:rsidRPr="002E56B9" w:rsidRDefault="00D742DC" w:rsidP="00560F48">
            <w:pPr>
              <w:pStyle w:val="TAL"/>
            </w:pPr>
            <w:r w:rsidRPr="002E56B9">
              <w:t>2Rx</w:t>
            </w:r>
          </w:p>
          <w:p w14:paraId="594E699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77E62F" w14:textId="77777777" w:rsidR="00D742DC" w:rsidRPr="002E56B9" w:rsidRDefault="00D742DC" w:rsidP="00560F48">
            <w:pPr>
              <w:pStyle w:val="TAL"/>
            </w:pPr>
          </w:p>
        </w:tc>
      </w:tr>
      <w:tr w:rsidR="00D742DC" w:rsidRPr="002E56B9" w14:paraId="5BC7C0C9" w14:textId="27C6471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A5977E" w14:textId="77777777" w:rsidR="00D742DC" w:rsidRPr="002E56B9" w:rsidRDefault="00D742DC" w:rsidP="00560F48">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5DB18933" w14:textId="77777777" w:rsidR="00D742DC" w:rsidRPr="002E56B9" w:rsidRDefault="00D742DC" w:rsidP="00560F4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EE94DDA"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5CACB7" w14:textId="77777777" w:rsidR="00D742DC" w:rsidRPr="002E56B9" w:rsidRDefault="00D742DC"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5AC086" w14:textId="77777777" w:rsidR="00D742DC" w:rsidRPr="002E56B9" w:rsidRDefault="00D742DC"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9989891"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21BBE1" w14:textId="77777777" w:rsidR="00D742DC" w:rsidRPr="002E56B9" w:rsidRDefault="00D742DC" w:rsidP="00560F48">
            <w:pPr>
              <w:pStyle w:val="TAL"/>
            </w:pPr>
            <w:r w:rsidRPr="002E56B9">
              <w:t>2Rx</w:t>
            </w:r>
          </w:p>
          <w:p w14:paraId="6F319255"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A1B855" w14:textId="77777777" w:rsidR="00D742DC" w:rsidRPr="002E56B9" w:rsidRDefault="00D742DC" w:rsidP="00560F48">
            <w:pPr>
              <w:pStyle w:val="TAL"/>
            </w:pPr>
          </w:p>
        </w:tc>
      </w:tr>
      <w:tr w:rsidR="00D742DC" w:rsidRPr="002E56B9" w14:paraId="5850A393" w14:textId="63298E9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93BCD3E" w14:textId="77777777" w:rsidR="00D742DC" w:rsidRPr="002E56B9" w:rsidRDefault="00D742DC" w:rsidP="00560F4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3D7E6B" w14:textId="77777777" w:rsidR="00D742DC" w:rsidRPr="002E56B9" w:rsidRDefault="00D742DC" w:rsidP="00560F4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0279FDF"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CEF0D" w14:textId="77777777" w:rsidR="00D742DC" w:rsidRPr="002E56B9" w:rsidRDefault="00D742DC"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DB92AC" w14:textId="77777777" w:rsidR="00D742DC" w:rsidRPr="002E56B9" w:rsidRDefault="00D742DC"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396BF3B"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32FFE4" w14:textId="77777777" w:rsidR="00D742DC" w:rsidRPr="002E56B9" w:rsidRDefault="00D742DC" w:rsidP="00560F48">
            <w:pPr>
              <w:pStyle w:val="TAL"/>
            </w:pPr>
            <w:r w:rsidRPr="002E56B9">
              <w:t>2Rx</w:t>
            </w:r>
          </w:p>
          <w:p w14:paraId="448FB64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4F038D" w14:textId="77777777" w:rsidR="00D742DC" w:rsidRPr="002E56B9" w:rsidRDefault="00D742DC" w:rsidP="00560F48">
            <w:pPr>
              <w:pStyle w:val="TAL"/>
            </w:pPr>
          </w:p>
        </w:tc>
      </w:tr>
      <w:tr w:rsidR="00D742DC" w:rsidRPr="002E56B9" w14:paraId="669861A4" w14:textId="0E481EE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78A979D1" w14:textId="795F4CA6" w:rsidR="00D742DC" w:rsidRPr="002E56B9" w:rsidRDefault="00D742DC" w:rsidP="00506302">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18B33CA4" w14:textId="580C67C0" w:rsidR="00D742DC" w:rsidRPr="002E56B9" w:rsidRDefault="00D742DC" w:rsidP="00506302">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F2A20D8" w14:textId="6EF51CDE" w:rsidR="00D742DC" w:rsidRPr="002E56B9" w:rsidRDefault="00D742DC" w:rsidP="00506302">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E3AB9F5" w14:textId="655F2EA2" w:rsidR="00D742DC" w:rsidRPr="002E56B9" w:rsidRDefault="00D742DC" w:rsidP="00506302">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DFCF4C0" w14:textId="51D145E7" w:rsidR="00D742DC" w:rsidRPr="002E56B9" w:rsidRDefault="00D742DC" w:rsidP="00506302">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C463042" w14:textId="77777777" w:rsidR="00D742DC" w:rsidRPr="002E56B9" w:rsidRDefault="00D742DC" w:rsidP="0050630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7399C4" w14:textId="77777777" w:rsidR="00D742DC" w:rsidRPr="000C420B" w:rsidRDefault="00D742DC" w:rsidP="00506302">
            <w:pPr>
              <w:pStyle w:val="TAL"/>
            </w:pPr>
            <w:r w:rsidRPr="000C420B">
              <w:t>2Rx</w:t>
            </w:r>
          </w:p>
          <w:p w14:paraId="0BB62AE6" w14:textId="41DECECB" w:rsidR="00D742DC" w:rsidRPr="002E56B9" w:rsidRDefault="00D742DC" w:rsidP="00506302">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7FD54B5E" w14:textId="77777777" w:rsidR="00D742DC" w:rsidRPr="000C420B" w:rsidRDefault="00D742DC" w:rsidP="00506302">
            <w:pPr>
              <w:pStyle w:val="TAL"/>
            </w:pPr>
          </w:p>
        </w:tc>
      </w:tr>
      <w:tr w:rsidR="00D742DC" w:rsidRPr="002E56B9" w14:paraId="4BD67BE0" w14:textId="34B946B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A019D1" w14:textId="77777777" w:rsidR="00D742DC" w:rsidRPr="002E56B9" w:rsidRDefault="00D742DC" w:rsidP="00560F4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0B317B" w14:textId="77777777" w:rsidR="00D742DC" w:rsidRPr="002E56B9" w:rsidRDefault="00D742DC" w:rsidP="00560F48">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760B4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AB91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BAB611"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E76B70"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11898B"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BA896" w14:textId="77777777" w:rsidR="00D742DC" w:rsidRPr="002E56B9" w:rsidRDefault="00D742DC" w:rsidP="00560F48">
            <w:pPr>
              <w:pStyle w:val="TAL"/>
              <w:rPr>
                <w:b/>
              </w:rPr>
            </w:pPr>
          </w:p>
        </w:tc>
      </w:tr>
      <w:tr w:rsidR="00D742DC" w:rsidRPr="002E56B9" w14:paraId="174BECDB" w14:textId="7FDF59D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E5B2D2B" w14:textId="77777777" w:rsidR="00D742DC" w:rsidRPr="002E56B9" w:rsidRDefault="00D742DC" w:rsidP="00560F4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AE0C0F0" w14:textId="14F8F6AF" w:rsidR="00D742DC" w:rsidRPr="002E56B9" w:rsidRDefault="00D742DC" w:rsidP="00560F48">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B566378"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2D9D8"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DC18FE"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7B7CD46"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4AB9CB" w14:textId="77777777" w:rsidR="00D742DC" w:rsidRPr="002E56B9" w:rsidRDefault="00D742DC" w:rsidP="00560F48">
            <w:pPr>
              <w:pStyle w:val="TAL"/>
            </w:pPr>
            <w:r w:rsidRPr="002E56B9">
              <w:t>2Rx</w:t>
            </w:r>
          </w:p>
          <w:p w14:paraId="2AC65F8A"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871ED2" w14:textId="77777777" w:rsidR="00D742DC" w:rsidRPr="002E56B9" w:rsidRDefault="00D742DC" w:rsidP="00560F48">
            <w:pPr>
              <w:pStyle w:val="TAL"/>
            </w:pPr>
          </w:p>
        </w:tc>
      </w:tr>
      <w:tr w:rsidR="00D742DC" w:rsidRPr="002E56B9" w14:paraId="51940514" w14:textId="78B6264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6CA439E" w14:textId="77777777" w:rsidR="00D742DC" w:rsidRPr="002E56B9" w:rsidRDefault="00D742DC" w:rsidP="00560F4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890F37B" w14:textId="10DC47DA" w:rsidR="00D742DC" w:rsidRPr="002E56B9" w:rsidRDefault="00D742DC" w:rsidP="00560F48">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BD98734"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24C7B5"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0E4138"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E8F2B6"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B40337" w14:textId="77777777" w:rsidR="00D742DC" w:rsidRPr="002E56B9" w:rsidRDefault="00D742DC" w:rsidP="00560F48">
            <w:pPr>
              <w:pStyle w:val="TAL"/>
            </w:pPr>
            <w:r w:rsidRPr="002E56B9">
              <w:t>2Rx</w:t>
            </w:r>
          </w:p>
          <w:p w14:paraId="59EC195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E7FA70" w14:textId="77777777" w:rsidR="00D742DC" w:rsidRPr="002E56B9" w:rsidRDefault="00D742DC" w:rsidP="00560F48">
            <w:pPr>
              <w:pStyle w:val="TAL"/>
            </w:pPr>
          </w:p>
        </w:tc>
      </w:tr>
      <w:tr w:rsidR="00D742DC" w:rsidRPr="002E56B9" w14:paraId="671317B5" w14:textId="247F89CF"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693A323" w14:textId="77777777" w:rsidR="00D742DC" w:rsidRPr="002E56B9" w:rsidRDefault="00D742DC" w:rsidP="00560F4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58E64B82" w14:textId="0D92960C" w:rsidR="00D742DC" w:rsidRPr="002E56B9" w:rsidRDefault="00D742DC" w:rsidP="00560F48">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5EB933F"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7C8346"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C4CE6E"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12FF5B5"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F1C685" w14:textId="77777777" w:rsidR="00D742DC" w:rsidRPr="002E56B9" w:rsidRDefault="00D742DC" w:rsidP="00560F48">
            <w:pPr>
              <w:pStyle w:val="TAL"/>
            </w:pPr>
            <w:r w:rsidRPr="002E56B9">
              <w:t>2Rx</w:t>
            </w:r>
          </w:p>
          <w:p w14:paraId="0159A4C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D68C10" w14:textId="77777777" w:rsidR="00D742DC" w:rsidRPr="002E56B9" w:rsidRDefault="00D742DC" w:rsidP="00560F48">
            <w:pPr>
              <w:pStyle w:val="TAL"/>
            </w:pPr>
          </w:p>
        </w:tc>
      </w:tr>
      <w:tr w:rsidR="00D742DC" w:rsidRPr="002E56B9" w14:paraId="4DBF9A7D" w14:textId="00C80EB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2815FCB" w14:textId="77777777" w:rsidR="00D742DC" w:rsidRPr="002E56B9" w:rsidRDefault="00D742DC" w:rsidP="00560F4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844E510" w14:textId="7042894B" w:rsidR="00D742DC" w:rsidRPr="002E56B9" w:rsidRDefault="00D742DC" w:rsidP="00560F48">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6144306" w14:textId="77777777" w:rsidR="00D742DC" w:rsidRPr="002E56B9" w:rsidRDefault="00D742DC" w:rsidP="00560F4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25BF719" w14:textId="77777777" w:rsidR="00D742DC" w:rsidRPr="002E56B9" w:rsidRDefault="00D742DC" w:rsidP="00560F4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4D236395" w14:textId="77777777" w:rsidR="00D742DC" w:rsidRPr="002E56B9" w:rsidRDefault="00D742DC" w:rsidP="00560F48">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1B01B60"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C172052" w14:textId="77777777" w:rsidR="00D742DC" w:rsidRPr="002E56B9" w:rsidRDefault="00D742DC" w:rsidP="00560F48">
            <w:pPr>
              <w:pStyle w:val="TAL"/>
              <w:rPr>
                <w:lang w:val="fr-FR" w:eastAsia="fr-FR"/>
              </w:rPr>
            </w:pPr>
            <w:r w:rsidRPr="002E56B9">
              <w:rPr>
                <w:lang w:val="fr-FR" w:eastAsia="fr-FR"/>
              </w:rPr>
              <w:t>2Rx</w:t>
            </w:r>
          </w:p>
          <w:p w14:paraId="5E3FB996" w14:textId="77777777" w:rsidR="00D742DC" w:rsidRPr="002E56B9" w:rsidRDefault="00D742DC" w:rsidP="00560F48">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5E85DB7" w14:textId="77777777" w:rsidR="00D742DC" w:rsidRPr="002E56B9" w:rsidRDefault="00D742DC" w:rsidP="00560F48">
            <w:pPr>
              <w:pStyle w:val="TAL"/>
              <w:rPr>
                <w:lang w:val="fr-FR" w:eastAsia="fr-FR"/>
              </w:rPr>
            </w:pPr>
          </w:p>
        </w:tc>
      </w:tr>
      <w:tr w:rsidR="00D742DC" w14:paraId="11FE9D0D" w14:textId="0E5FFEE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6C6BB06" w14:textId="77777777" w:rsidR="00D742DC" w:rsidRDefault="00D742DC" w:rsidP="00560F4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101B0BE" w14:textId="77777777" w:rsidR="00D742DC" w:rsidRDefault="00D742DC" w:rsidP="00560F48">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48E64183" w14:textId="77777777" w:rsidR="00D742DC" w:rsidRDefault="00D742DC"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C2C49" w14:textId="5E2780C5" w:rsidR="00D742DC" w:rsidRDefault="00D742DC"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4EBC35E" w14:textId="77777777" w:rsidR="00D742DC" w:rsidRDefault="00D742DC"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3B28E44" w14:textId="29C545DB" w:rsidR="00D742DC" w:rsidRDefault="00D742DC" w:rsidP="00560F48">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5408AB7B" w14:textId="77777777" w:rsidR="00D742DC" w:rsidRDefault="00D742DC" w:rsidP="00560F48">
            <w:pPr>
              <w:pStyle w:val="TAL"/>
              <w:rPr>
                <w:lang w:val="fr-FR" w:eastAsia="fr-FR"/>
              </w:rPr>
            </w:pPr>
            <w:r>
              <w:rPr>
                <w:lang w:val="fr-FR" w:eastAsia="fr-FR"/>
              </w:rPr>
              <w:t>2Rx</w:t>
            </w:r>
          </w:p>
          <w:p w14:paraId="6BA77349" w14:textId="77777777" w:rsidR="00D742DC" w:rsidRDefault="00D742DC" w:rsidP="00560F4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3C3164A" w14:textId="77777777" w:rsidR="00D742DC" w:rsidRDefault="00D742DC" w:rsidP="00560F48">
            <w:pPr>
              <w:pStyle w:val="TAL"/>
              <w:rPr>
                <w:lang w:val="fr-FR" w:eastAsia="fr-FR"/>
              </w:rPr>
            </w:pPr>
          </w:p>
        </w:tc>
      </w:tr>
      <w:tr w:rsidR="00D742DC" w14:paraId="4624EEDE" w14:textId="3E3AC45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FDBB3FE" w14:textId="77777777" w:rsidR="00D742DC" w:rsidRDefault="00D742DC" w:rsidP="00560F4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5A9500EC" w14:textId="77777777" w:rsidR="00D742DC" w:rsidRDefault="00D742DC" w:rsidP="00560F48">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21513C12" w14:textId="77777777" w:rsidR="00D742DC" w:rsidRDefault="00D742DC"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7A4C51" w14:textId="05847D78" w:rsidR="00D742DC" w:rsidRDefault="00D742DC"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2CE87BC" w14:textId="77777777" w:rsidR="00D742DC" w:rsidRDefault="00D742DC"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839F5A3" w14:textId="1015B9B4" w:rsidR="00D742DC" w:rsidRDefault="00D742DC" w:rsidP="00560F48">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12914CDA" w14:textId="77777777" w:rsidR="00D742DC" w:rsidRDefault="00D742DC" w:rsidP="00560F48">
            <w:pPr>
              <w:pStyle w:val="TAL"/>
              <w:rPr>
                <w:lang w:val="fr-FR" w:eastAsia="fr-FR"/>
              </w:rPr>
            </w:pPr>
            <w:r>
              <w:rPr>
                <w:lang w:val="fr-FR" w:eastAsia="fr-FR"/>
              </w:rPr>
              <w:t>2Rx</w:t>
            </w:r>
          </w:p>
          <w:p w14:paraId="6B3E0A7B" w14:textId="77777777" w:rsidR="00D742DC" w:rsidRDefault="00D742DC" w:rsidP="00560F4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F8B7A03" w14:textId="77777777" w:rsidR="00D742DC" w:rsidRDefault="00D742DC" w:rsidP="00560F48">
            <w:pPr>
              <w:pStyle w:val="TAL"/>
              <w:rPr>
                <w:lang w:val="fr-FR" w:eastAsia="fr-FR"/>
              </w:rPr>
            </w:pPr>
          </w:p>
        </w:tc>
      </w:tr>
      <w:tr w:rsidR="00D742DC" w:rsidRPr="002E56B9" w14:paraId="44066A96" w14:textId="54D4A7F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9695EF" w14:textId="77777777" w:rsidR="00D742DC" w:rsidRPr="002E56B9" w:rsidRDefault="00D742DC" w:rsidP="00560F4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2DA94" w14:textId="77777777" w:rsidR="00D742DC" w:rsidRPr="002E56B9" w:rsidRDefault="00D742DC" w:rsidP="00560F4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810B2"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54797"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C85E46"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564EC"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8D5BC5"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3DB27B" w14:textId="77777777" w:rsidR="00D742DC" w:rsidRPr="002E56B9" w:rsidRDefault="00D742DC" w:rsidP="00560F48">
            <w:pPr>
              <w:pStyle w:val="TAL"/>
              <w:rPr>
                <w:b/>
              </w:rPr>
            </w:pPr>
          </w:p>
        </w:tc>
      </w:tr>
      <w:tr w:rsidR="00D742DC" w:rsidRPr="002E56B9" w14:paraId="0EE4841F" w14:textId="42F51883"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533C40C" w14:textId="77777777" w:rsidR="00D742DC" w:rsidRPr="002E56B9" w:rsidRDefault="00D742DC" w:rsidP="00560F4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F4EC1B" w14:textId="77777777" w:rsidR="00D742DC" w:rsidRPr="002E56B9" w:rsidRDefault="00D742DC" w:rsidP="00560F4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812A94A"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561DD" w14:textId="77777777" w:rsidR="00D742DC" w:rsidRPr="002E56B9" w:rsidRDefault="00D742DC" w:rsidP="00560F4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6B816EE" w14:textId="77777777" w:rsidR="00D742DC" w:rsidRPr="002E56B9" w:rsidRDefault="00D742DC" w:rsidP="00560F4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F54726B" w14:textId="77777777" w:rsidR="00D742DC" w:rsidRPr="002E56B9" w:rsidRDefault="00D742DC" w:rsidP="00560F48">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B63110" w14:textId="77777777" w:rsidR="00D742DC" w:rsidRPr="002E56B9" w:rsidRDefault="00D742DC" w:rsidP="00560F48">
            <w:pPr>
              <w:pStyle w:val="TAL"/>
            </w:pPr>
            <w:r w:rsidRPr="002E56B9">
              <w:t>2Rx</w:t>
            </w:r>
          </w:p>
          <w:p w14:paraId="49850383"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BA2EEF" w14:textId="77777777" w:rsidR="00D742DC" w:rsidRPr="002E56B9" w:rsidRDefault="00D742DC" w:rsidP="00560F48">
            <w:pPr>
              <w:pStyle w:val="TAL"/>
            </w:pPr>
          </w:p>
        </w:tc>
      </w:tr>
      <w:tr w:rsidR="00D742DC" w:rsidRPr="002E56B9" w14:paraId="4512BE08" w14:textId="34A75C6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AD5055" w14:textId="77777777" w:rsidR="00D742DC" w:rsidRPr="002E56B9" w:rsidRDefault="00D742DC" w:rsidP="00560F4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EFBA1F" w14:textId="77777777" w:rsidR="00D742DC" w:rsidRPr="002E56B9" w:rsidRDefault="00D742DC" w:rsidP="00560F4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C4312C"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9F2CC5"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5357E"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61F7E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6FCCDA"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9052CE" w14:textId="77777777" w:rsidR="00D742DC" w:rsidRPr="002E56B9" w:rsidRDefault="00D742DC" w:rsidP="00560F48">
            <w:pPr>
              <w:pStyle w:val="TAL"/>
              <w:rPr>
                <w:b/>
              </w:rPr>
            </w:pPr>
          </w:p>
        </w:tc>
      </w:tr>
      <w:tr w:rsidR="00D742DC" w:rsidRPr="002E56B9" w14:paraId="0720B5F6" w14:textId="22C5609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B11160A" w14:textId="77777777" w:rsidR="00D742DC" w:rsidRPr="002E56B9" w:rsidRDefault="00D742DC" w:rsidP="00560F4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5987755E" w14:textId="77777777" w:rsidR="00D742DC" w:rsidRPr="002E56B9" w:rsidRDefault="00D742DC" w:rsidP="00560F4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CAE7B2E"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B859FF" w14:textId="77777777" w:rsidR="00D742DC" w:rsidRPr="002E56B9" w:rsidRDefault="00D742DC" w:rsidP="00560F4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7614DA7"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AECB41F" w14:textId="77777777" w:rsidR="00D742DC" w:rsidRPr="002E56B9" w:rsidRDefault="00D742DC" w:rsidP="00560F48">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C6C26F" w14:textId="77777777" w:rsidR="00D742DC" w:rsidRPr="002E56B9" w:rsidRDefault="00D742DC" w:rsidP="00560F48">
            <w:pPr>
              <w:pStyle w:val="TAL"/>
            </w:pPr>
            <w:r w:rsidRPr="002E56B9">
              <w:t>2Rx</w:t>
            </w:r>
          </w:p>
          <w:p w14:paraId="251DE68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17135E" w14:textId="77777777" w:rsidR="00D742DC" w:rsidRPr="002E56B9" w:rsidRDefault="00D742DC" w:rsidP="00560F48">
            <w:pPr>
              <w:pStyle w:val="TAL"/>
            </w:pPr>
          </w:p>
        </w:tc>
      </w:tr>
      <w:tr w:rsidR="00D742DC" w:rsidRPr="002E56B9" w14:paraId="349B75C8" w14:textId="554EAB74"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CF162B5" w14:textId="77777777" w:rsidR="00D742DC" w:rsidRPr="002E56B9" w:rsidRDefault="00D742DC" w:rsidP="00560F4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2364600B" w14:textId="77777777" w:rsidR="00D742DC" w:rsidRPr="002E56B9" w:rsidRDefault="00D742DC" w:rsidP="00560F4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CC558DE"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EF1272" w14:textId="77777777" w:rsidR="00D742DC" w:rsidRPr="002E56B9" w:rsidRDefault="00D742DC" w:rsidP="00560F4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3A35212"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B9027ED" w14:textId="77777777" w:rsidR="00D742DC" w:rsidRPr="002E56B9" w:rsidRDefault="00D742DC" w:rsidP="00560F48">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86917" w14:textId="77777777" w:rsidR="00D742DC" w:rsidRPr="002E56B9" w:rsidRDefault="00D742DC" w:rsidP="00560F48">
            <w:pPr>
              <w:pStyle w:val="TAL"/>
            </w:pPr>
            <w:r w:rsidRPr="002E56B9">
              <w:t>2Rx</w:t>
            </w:r>
          </w:p>
          <w:p w14:paraId="5EC487D2"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1464B8" w14:textId="77777777" w:rsidR="00D742DC" w:rsidRPr="002E56B9" w:rsidRDefault="00D742DC" w:rsidP="00560F48">
            <w:pPr>
              <w:pStyle w:val="TAL"/>
            </w:pPr>
          </w:p>
        </w:tc>
      </w:tr>
      <w:tr w:rsidR="00D742DC" w:rsidRPr="002E56B9" w14:paraId="64EB2E32" w14:textId="1768D00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B02421D" w14:textId="77777777" w:rsidR="00D742DC" w:rsidRPr="002E56B9" w:rsidRDefault="00D742DC" w:rsidP="00560F4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0AF1ED0" w14:textId="77777777" w:rsidR="00D742DC" w:rsidRPr="002E56B9" w:rsidRDefault="00D742DC" w:rsidP="00560F4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93DE7F4"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86609" w14:textId="77777777" w:rsidR="00D742DC" w:rsidRPr="002E56B9" w:rsidRDefault="00D742DC" w:rsidP="00560F4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626F64C6"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679E348" w14:textId="77777777" w:rsidR="00D742DC" w:rsidRPr="002E56B9" w:rsidRDefault="00D742DC" w:rsidP="00560F48">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113BD0" w14:textId="77777777" w:rsidR="00D742DC" w:rsidRPr="002E56B9" w:rsidRDefault="00D742DC" w:rsidP="00560F48">
            <w:pPr>
              <w:pStyle w:val="TAL"/>
            </w:pPr>
            <w:r w:rsidRPr="002E56B9">
              <w:t>2Rx</w:t>
            </w:r>
          </w:p>
          <w:p w14:paraId="493081AA"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0210BC" w14:textId="77777777" w:rsidR="00D742DC" w:rsidRPr="002E56B9" w:rsidRDefault="00D742DC" w:rsidP="00560F48">
            <w:pPr>
              <w:pStyle w:val="TAL"/>
            </w:pPr>
          </w:p>
        </w:tc>
      </w:tr>
      <w:tr w:rsidR="00D742DC" w:rsidRPr="002E56B9" w14:paraId="38A9582C" w14:textId="0948D4D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D583365" w14:textId="77777777" w:rsidR="00D742DC" w:rsidRPr="002E56B9" w:rsidRDefault="00D742DC" w:rsidP="00560F4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2BB86D81" w14:textId="77777777" w:rsidR="00D742DC" w:rsidRPr="002E56B9" w:rsidRDefault="00D742DC" w:rsidP="00560F4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4DB019"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99ECE" w14:textId="77777777" w:rsidR="00D742DC" w:rsidRPr="002E56B9" w:rsidRDefault="00D742DC" w:rsidP="00560F4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56FDF1A4"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72C123E" w14:textId="77777777" w:rsidR="00D742DC" w:rsidRPr="002E56B9" w:rsidRDefault="00D742DC" w:rsidP="00560F48">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C4C36B" w14:textId="77777777" w:rsidR="00D742DC" w:rsidRPr="002E56B9" w:rsidRDefault="00D742DC" w:rsidP="00560F48">
            <w:pPr>
              <w:pStyle w:val="TAL"/>
            </w:pPr>
            <w:r w:rsidRPr="002E56B9">
              <w:t>2Rx</w:t>
            </w:r>
          </w:p>
          <w:p w14:paraId="3789B31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1AF096" w14:textId="77777777" w:rsidR="00D742DC" w:rsidRPr="002E56B9" w:rsidRDefault="00D742DC" w:rsidP="00560F48">
            <w:pPr>
              <w:pStyle w:val="TAL"/>
            </w:pPr>
          </w:p>
        </w:tc>
      </w:tr>
      <w:tr w:rsidR="00D742DC" w:rsidRPr="002E56B9" w14:paraId="12D08342" w14:textId="068C7D38"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53A85465" w14:textId="77777777" w:rsidR="00D742DC" w:rsidRPr="002E56B9" w:rsidRDefault="00D742DC" w:rsidP="00560F4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BBA7A4F" w14:textId="77777777" w:rsidR="00D742DC" w:rsidRPr="002E56B9" w:rsidRDefault="00D742DC" w:rsidP="00560F48">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BF31DD0" w14:textId="77777777" w:rsidR="00D742DC" w:rsidRPr="002E56B9" w:rsidRDefault="00D742DC"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CB8ACD" w14:textId="77777777" w:rsidR="00D742DC" w:rsidRPr="002E56B9" w:rsidRDefault="00D742DC" w:rsidP="00560F4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398DD4C"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6E8C26" w14:textId="77777777" w:rsidR="00D742DC" w:rsidRPr="002E56B9" w:rsidRDefault="00D742DC" w:rsidP="00560F48">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E03319F"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6B9373D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C6ED6" w14:textId="77777777" w:rsidR="00D742DC" w:rsidRPr="002E56B9" w:rsidRDefault="00D742DC" w:rsidP="00560F48">
            <w:pPr>
              <w:keepNext/>
              <w:keepLines/>
              <w:spacing w:after="0"/>
              <w:rPr>
                <w:rFonts w:ascii="Arial" w:hAnsi="Arial"/>
                <w:sz w:val="18"/>
              </w:rPr>
            </w:pPr>
          </w:p>
        </w:tc>
      </w:tr>
      <w:tr w:rsidR="00D742DC" w:rsidRPr="002E56B9" w14:paraId="12E37773" w14:textId="3024E900"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44847A0" w14:textId="77777777" w:rsidR="00D742DC" w:rsidRPr="002E56B9" w:rsidRDefault="00D742DC" w:rsidP="00560F4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3F0BE5C" w14:textId="77777777" w:rsidR="00D742DC" w:rsidRPr="002E56B9" w:rsidRDefault="00D742DC" w:rsidP="00560F48">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5C3A538" w14:textId="77777777" w:rsidR="00D742DC" w:rsidRPr="002E56B9" w:rsidRDefault="00D742DC"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DA607FF" w14:textId="77777777" w:rsidR="00D742DC" w:rsidRPr="002E56B9" w:rsidRDefault="00D742DC" w:rsidP="00560F4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58D9363"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35BF6F6" w14:textId="77777777" w:rsidR="00D742DC" w:rsidRPr="002E56B9" w:rsidRDefault="00D742DC" w:rsidP="00560F48">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3A1E0579"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2CC4BF16"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0B7600" w14:textId="77777777" w:rsidR="00D742DC" w:rsidRPr="002E56B9" w:rsidRDefault="00D742DC" w:rsidP="00560F48">
            <w:pPr>
              <w:keepNext/>
              <w:keepLines/>
              <w:spacing w:after="0"/>
              <w:rPr>
                <w:rFonts w:ascii="Arial" w:hAnsi="Arial"/>
                <w:sz w:val="18"/>
              </w:rPr>
            </w:pPr>
          </w:p>
        </w:tc>
      </w:tr>
      <w:tr w:rsidR="00CF1882" w:rsidRPr="002E56B9" w14:paraId="116A6F0F"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4215093" w14:textId="15C39A5A" w:rsidR="00CF1882" w:rsidRPr="002E56B9" w:rsidRDefault="00CF1882" w:rsidP="00CF1882">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2D1CD9B8" w14:textId="0C052B9E" w:rsidR="00CF1882" w:rsidRPr="002E56B9" w:rsidRDefault="00CF1882" w:rsidP="00CF1882">
            <w:pPr>
              <w:pStyle w:val="TAL"/>
            </w:pPr>
            <w:r w:rsidRPr="00675F43">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46D928CE" w14:textId="3D66F35D" w:rsidR="00CF1882" w:rsidRPr="002E56B9" w:rsidRDefault="00CF1882" w:rsidP="00CF1882">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13FF532F" w14:textId="3192FBA5" w:rsidR="00CF1882" w:rsidRPr="002E56B9" w:rsidRDefault="00CF1882" w:rsidP="00CF1882">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4526FE93" w14:textId="6ECCC001" w:rsidR="00CF1882" w:rsidRPr="002E56B9" w:rsidRDefault="00CF1882" w:rsidP="00CF1882">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40138B4"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EEE91D" w14:textId="77777777" w:rsidR="00CF1882" w:rsidRPr="002E56B9" w:rsidRDefault="00CF1882" w:rsidP="00524C94">
            <w:pPr>
              <w:pStyle w:val="TAL"/>
            </w:pPr>
            <w:r w:rsidRPr="002E56B9">
              <w:t>2Rx</w:t>
            </w:r>
          </w:p>
          <w:p w14:paraId="3DE90910" w14:textId="4B71D606" w:rsidR="00CF1882" w:rsidRPr="002E56B9" w:rsidRDefault="00CF1882" w:rsidP="00524C94">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00D8314" w14:textId="77777777" w:rsidR="00CF1882" w:rsidRPr="002E56B9" w:rsidRDefault="00CF1882" w:rsidP="00CF1882">
            <w:pPr>
              <w:keepNext/>
              <w:keepLines/>
              <w:spacing w:after="0"/>
              <w:rPr>
                <w:rFonts w:ascii="Arial" w:hAnsi="Arial"/>
                <w:sz w:val="18"/>
              </w:rPr>
            </w:pPr>
          </w:p>
        </w:tc>
      </w:tr>
      <w:tr w:rsidR="00CF1882" w:rsidRPr="002E56B9" w14:paraId="71BAAF52"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8BE129D" w14:textId="1622250C" w:rsidR="00CF1882" w:rsidRPr="002E56B9" w:rsidRDefault="00CF1882" w:rsidP="00CF1882">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5EDD0E3D" w14:textId="36F3F029" w:rsidR="00CF1882" w:rsidRPr="002E56B9" w:rsidRDefault="00CF1882" w:rsidP="00CF1882">
            <w:pPr>
              <w:pStyle w:val="TAL"/>
            </w:pPr>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1782801" w14:textId="47513494" w:rsidR="00CF1882" w:rsidRPr="002E56B9" w:rsidRDefault="00CF1882" w:rsidP="00CF1882">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59A39324" w14:textId="115AE9E2" w:rsidR="00CF1882" w:rsidRPr="002E56B9" w:rsidRDefault="00CF1882" w:rsidP="00CF1882">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7350B1AE" w14:textId="67CB4DF4" w:rsidR="00CF1882" w:rsidRPr="002E56B9" w:rsidRDefault="00CF1882" w:rsidP="00CF1882">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79BD45BC"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7A7516" w14:textId="77777777" w:rsidR="00CF1882" w:rsidRPr="002E56B9" w:rsidRDefault="00CF1882" w:rsidP="00524C94">
            <w:pPr>
              <w:pStyle w:val="TAL"/>
            </w:pPr>
            <w:r w:rsidRPr="002E56B9">
              <w:t>2Rx</w:t>
            </w:r>
          </w:p>
          <w:p w14:paraId="6D29424B" w14:textId="5DEAB8F6" w:rsidR="00CF1882" w:rsidRPr="002E56B9" w:rsidRDefault="00CF1882" w:rsidP="00524C94">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E120F8" w14:textId="77777777" w:rsidR="00CF1882" w:rsidRPr="002E56B9" w:rsidRDefault="00CF1882" w:rsidP="00CF1882">
            <w:pPr>
              <w:keepNext/>
              <w:keepLines/>
              <w:spacing w:after="0"/>
              <w:rPr>
                <w:rFonts w:ascii="Arial" w:hAnsi="Arial"/>
                <w:sz w:val="18"/>
              </w:rPr>
            </w:pPr>
          </w:p>
        </w:tc>
      </w:tr>
      <w:tr w:rsidR="00CF1882" w:rsidRPr="002E56B9" w14:paraId="13772929" w14:textId="39BA9F0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6A430E" w14:textId="77777777" w:rsidR="00CF1882" w:rsidRPr="002E56B9" w:rsidRDefault="00CF1882" w:rsidP="00CF1882">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B467A" w14:textId="77777777" w:rsidR="00CF1882" w:rsidRPr="002E56B9" w:rsidRDefault="00CF1882" w:rsidP="00CF1882">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BA0B8"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189FD"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976BE6"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135137"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1F6BCC"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40F96" w14:textId="77777777" w:rsidR="00CF1882" w:rsidRPr="002E56B9" w:rsidRDefault="00CF1882" w:rsidP="00CF1882">
            <w:pPr>
              <w:pStyle w:val="TAL"/>
              <w:rPr>
                <w:b/>
              </w:rPr>
            </w:pPr>
          </w:p>
        </w:tc>
      </w:tr>
      <w:tr w:rsidR="00CF1882" w:rsidRPr="002E56B9" w14:paraId="51668251" w14:textId="4A86B5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72B846" w14:textId="77777777" w:rsidR="00CF1882" w:rsidRPr="002E56B9" w:rsidRDefault="00CF1882" w:rsidP="00CF1882">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143FFB" w14:textId="77777777" w:rsidR="00CF1882" w:rsidRPr="002E56B9" w:rsidRDefault="00CF1882" w:rsidP="00CF1882">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E73EE6"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4D8AA"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D8ED2B"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0F4464"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F8BE3"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FC17AF" w14:textId="77777777" w:rsidR="00CF1882" w:rsidRPr="002E56B9" w:rsidRDefault="00CF1882" w:rsidP="00CF1882">
            <w:pPr>
              <w:pStyle w:val="TAL"/>
              <w:rPr>
                <w:b/>
              </w:rPr>
            </w:pPr>
          </w:p>
        </w:tc>
      </w:tr>
      <w:tr w:rsidR="00CF1882" w:rsidRPr="002E56B9" w14:paraId="4184865B" w14:textId="5E256F1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4A24B1E" w14:textId="77777777" w:rsidR="00CF1882" w:rsidRPr="002E56B9" w:rsidRDefault="00CF1882" w:rsidP="00CF1882">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4128BB1B" w14:textId="77777777" w:rsidR="00CF1882" w:rsidRPr="002E56B9" w:rsidRDefault="00CF1882" w:rsidP="00CF1882">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9EC24A"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9075AA" w14:textId="77777777" w:rsidR="00CF1882" w:rsidRPr="002E56B9" w:rsidRDefault="00CF1882" w:rsidP="00CF1882">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53FEB9FF"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E325129"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6096D2" w14:textId="77777777" w:rsidR="00CF1882" w:rsidRPr="002E56B9" w:rsidRDefault="00CF1882" w:rsidP="00CF1882">
            <w:pPr>
              <w:pStyle w:val="TAL"/>
            </w:pPr>
            <w:r w:rsidRPr="002E56B9">
              <w:t>2Rx</w:t>
            </w:r>
          </w:p>
          <w:p w14:paraId="6386B2C1"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238904" w14:textId="77777777" w:rsidR="00CF1882" w:rsidRPr="002E56B9" w:rsidRDefault="00CF1882" w:rsidP="00CF1882">
            <w:pPr>
              <w:pStyle w:val="TAL"/>
            </w:pPr>
          </w:p>
        </w:tc>
      </w:tr>
      <w:tr w:rsidR="00CF1882" w:rsidRPr="002E56B9" w14:paraId="4DC2012B" w14:textId="374C391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4232EA6" w14:textId="77777777" w:rsidR="00CF1882" w:rsidRPr="002E56B9" w:rsidRDefault="00CF1882" w:rsidP="00CF1882">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4C144C3" w14:textId="4399F9E8" w:rsidR="00CF1882" w:rsidRPr="002E56B9" w:rsidRDefault="00CF1882" w:rsidP="00CF1882">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7B7FF"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DA6C3A" w14:textId="77777777" w:rsidR="00CF1882" w:rsidRPr="002E56B9" w:rsidRDefault="00CF1882" w:rsidP="00CF1882">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276EEEB"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7B8A556"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B804D" w14:textId="77777777" w:rsidR="00CF1882" w:rsidRPr="002E56B9" w:rsidRDefault="00CF1882" w:rsidP="00CF1882">
            <w:pPr>
              <w:pStyle w:val="TAL"/>
            </w:pPr>
            <w:r w:rsidRPr="002E56B9">
              <w:t>2Rx</w:t>
            </w:r>
          </w:p>
          <w:p w14:paraId="3B65DC52"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380580" w14:textId="77777777" w:rsidR="00CF1882" w:rsidRPr="002E56B9" w:rsidRDefault="00CF1882" w:rsidP="00CF1882">
            <w:pPr>
              <w:pStyle w:val="TAL"/>
            </w:pPr>
          </w:p>
        </w:tc>
      </w:tr>
      <w:tr w:rsidR="00CF1882" w:rsidRPr="002E56B9" w14:paraId="223631B3" w14:textId="3A37AB8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B39E1F" w14:textId="77777777" w:rsidR="00CF1882" w:rsidRPr="002E56B9" w:rsidRDefault="00CF1882" w:rsidP="00CF1882">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5DA63" w14:textId="77777777" w:rsidR="00CF1882" w:rsidRPr="002E56B9" w:rsidRDefault="00CF1882" w:rsidP="00CF1882">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57DA9C" w14:textId="77777777" w:rsidR="00CF1882" w:rsidRPr="002E56B9"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A79ED" w14:textId="77777777" w:rsidR="00CF1882" w:rsidRPr="002E56B9"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D4381D" w14:textId="77777777" w:rsidR="00CF1882" w:rsidRPr="002E56B9"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798129"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5CC675"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BD5F4D" w14:textId="77777777" w:rsidR="00CF1882" w:rsidRPr="002E56B9" w:rsidRDefault="00CF1882" w:rsidP="00CF1882">
            <w:pPr>
              <w:pStyle w:val="TAL"/>
              <w:rPr>
                <w:b/>
              </w:rPr>
            </w:pPr>
          </w:p>
        </w:tc>
      </w:tr>
      <w:tr w:rsidR="00CF1882" w:rsidRPr="002E56B9" w14:paraId="25F62134" w14:textId="6FFDC8FD"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41D668A" w14:textId="77777777" w:rsidR="00CF1882" w:rsidRPr="002E56B9" w:rsidRDefault="00CF1882" w:rsidP="00CF1882">
            <w:pPr>
              <w:pStyle w:val="TAL"/>
            </w:pPr>
            <w:r w:rsidRPr="002E56B9">
              <w:lastRenderedPageBreak/>
              <w:t>4.5.6.2.1</w:t>
            </w:r>
          </w:p>
        </w:tc>
        <w:tc>
          <w:tcPr>
            <w:tcW w:w="4538" w:type="dxa"/>
            <w:tcBorders>
              <w:top w:val="single" w:sz="4" w:space="0" w:color="auto"/>
              <w:left w:val="single" w:sz="4" w:space="0" w:color="auto"/>
              <w:bottom w:val="single" w:sz="4" w:space="0" w:color="auto"/>
              <w:right w:val="single" w:sz="4" w:space="0" w:color="auto"/>
            </w:tcBorders>
            <w:hideMark/>
          </w:tcPr>
          <w:p w14:paraId="46F36CB0" w14:textId="77777777" w:rsidR="00CF1882" w:rsidRPr="002E56B9" w:rsidRDefault="00CF1882" w:rsidP="00CF1882">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9D6A64"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07389F" w14:textId="77777777" w:rsidR="00CF1882" w:rsidRPr="002E56B9" w:rsidRDefault="00CF1882" w:rsidP="00CF1882">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51411BD"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DF961AA"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324A713" w14:textId="77777777" w:rsidR="00CF1882" w:rsidRPr="002E56B9" w:rsidRDefault="00CF1882" w:rsidP="00CF1882">
            <w:pPr>
              <w:pStyle w:val="TAL"/>
            </w:pPr>
            <w:r w:rsidRPr="002E56B9">
              <w:t>2Rx</w:t>
            </w:r>
          </w:p>
          <w:p w14:paraId="702A6874"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147EB4" w14:textId="77777777" w:rsidR="00CF1882" w:rsidRPr="002E56B9" w:rsidRDefault="00CF1882" w:rsidP="00CF1882">
            <w:pPr>
              <w:pStyle w:val="TAL"/>
            </w:pPr>
          </w:p>
        </w:tc>
      </w:tr>
      <w:tr w:rsidR="00CF1882" w:rsidRPr="00BB629B" w14:paraId="7E94792E" w14:textId="0B4DB5B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4E6D1B" w14:textId="77777777" w:rsidR="00CF1882" w:rsidRPr="00BB629B" w:rsidRDefault="00CF1882" w:rsidP="00CF1882">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BC6E9C" w14:textId="77777777" w:rsidR="00CF1882" w:rsidRPr="00BB629B" w:rsidRDefault="00CF1882" w:rsidP="00CF1882">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EC53A8" w14:textId="77777777" w:rsidR="00CF1882" w:rsidRPr="00BB629B"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52069B" w14:textId="77777777" w:rsidR="00CF1882" w:rsidRPr="00BB629B"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D45974" w14:textId="77777777" w:rsidR="00CF1882" w:rsidRPr="00BB629B"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787567"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3CEE73"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408D09" w14:textId="77777777" w:rsidR="00CF1882" w:rsidRPr="00BB629B" w:rsidRDefault="00CF1882" w:rsidP="00CF1882">
            <w:pPr>
              <w:pStyle w:val="TAL"/>
              <w:rPr>
                <w:b/>
              </w:rPr>
            </w:pPr>
          </w:p>
        </w:tc>
      </w:tr>
      <w:tr w:rsidR="00CF1882" w:rsidRPr="00BB629B" w14:paraId="1E9FD3E0" w14:textId="2A6F798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0F9DDE3" w14:textId="77777777" w:rsidR="00CF1882" w:rsidRPr="00BB629B" w:rsidRDefault="00CF1882" w:rsidP="00CF1882">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CC210D4" w14:textId="77777777" w:rsidR="00CF1882" w:rsidRPr="00BB629B" w:rsidRDefault="00CF1882" w:rsidP="00CF1882">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C53CF" w14:textId="77777777" w:rsidR="00CF1882" w:rsidRPr="00BB629B" w:rsidRDefault="00CF1882" w:rsidP="00CF1882">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FF7E7EA" w14:textId="77777777" w:rsidR="00CF1882" w:rsidRPr="00BB629B" w:rsidRDefault="00CF1882" w:rsidP="00CF1882">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88F34C" w14:textId="77777777" w:rsidR="00CF1882" w:rsidRPr="00BB629B" w:rsidRDefault="00CF1882" w:rsidP="00CF1882">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EA64AD" w14:textId="77777777" w:rsidR="00CF1882" w:rsidRPr="00BB629B" w:rsidRDefault="00CF1882" w:rsidP="00CF1882">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0F253849" w14:textId="77777777" w:rsidR="00CF1882" w:rsidRPr="00BB629B" w:rsidRDefault="00CF1882" w:rsidP="00CF1882">
            <w:pPr>
              <w:pStyle w:val="TAL"/>
            </w:pPr>
            <w:r w:rsidRPr="00BB629B">
              <w:t>2Rx</w:t>
            </w:r>
          </w:p>
          <w:p w14:paraId="21ED1087" w14:textId="77777777" w:rsidR="00CF1882" w:rsidRPr="00BB629B" w:rsidRDefault="00CF1882" w:rsidP="00CF1882">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195C8B3" w14:textId="77777777" w:rsidR="00CF1882" w:rsidRPr="00BB629B" w:rsidRDefault="00CF1882" w:rsidP="00CF1882">
            <w:pPr>
              <w:pStyle w:val="TAL"/>
            </w:pPr>
          </w:p>
        </w:tc>
      </w:tr>
      <w:tr w:rsidR="00CF1882" w:rsidRPr="00BB629B" w14:paraId="00B72858" w14:textId="3A41254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900121" w14:textId="77777777" w:rsidR="00CF1882" w:rsidRPr="00BB629B" w:rsidRDefault="00CF1882" w:rsidP="00CF1882">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83723" w14:textId="223309D8" w:rsidR="00CF1882" w:rsidRPr="00BB629B" w:rsidRDefault="00CF1882" w:rsidP="00CF1882">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82623" w14:textId="77777777" w:rsidR="00CF1882" w:rsidRPr="00BB629B"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9BE02F" w14:textId="77777777" w:rsidR="00CF1882" w:rsidRPr="00BB629B"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F45240" w14:textId="77777777" w:rsidR="00CF1882" w:rsidRPr="00BB629B"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043FA8"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B0B23"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04C71" w14:textId="77777777" w:rsidR="00CF1882" w:rsidRPr="00BB629B" w:rsidRDefault="00CF1882" w:rsidP="00CF1882">
            <w:pPr>
              <w:pStyle w:val="TAL"/>
              <w:rPr>
                <w:b/>
              </w:rPr>
            </w:pPr>
          </w:p>
        </w:tc>
      </w:tr>
      <w:tr w:rsidR="00CF1882" w:rsidRPr="00BB629B" w14:paraId="76B829E5" w14:textId="6DC16C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93574B" w14:textId="77777777" w:rsidR="00CF1882" w:rsidRPr="00BB629B" w:rsidRDefault="00CF1882" w:rsidP="00CF1882">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888E0" w14:textId="77777777" w:rsidR="00CF1882" w:rsidRPr="00BB629B" w:rsidRDefault="00CF1882" w:rsidP="00CF1882">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F7DA4B" w14:textId="77777777" w:rsidR="00CF1882" w:rsidRPr="00BB629B"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7E5A65" w14:textId="77777777" w:rsidR="00CF1882" w:rsidRPr="00BB629B"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5EA4CB" w14:textId="77777777" w:rsidR="00CF1882" w:rsidRPr="00BB629B"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E4B9E5"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BC37DE" w14:textId="77777777" w:rsidR="00CF1882" w:rsidRPr="00BB629B"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706355" w14:textId="77777777" w:rsidR="00CF1882" w:rsidRPr="00BB629B" w:rsidRDefault="00CF1882" w:rsidP="00CF1882">
            <w:pPr>
              <w:pStyle w:val="TAL"/>
              <w:rPr>
                <w:b/>
              </w:rPr>
            </w:pPr>
          </w:p>
        </w:tc>
      </w:tr>
      <w:tr w:rsidR="00CF1882" w:rsidRPr="00BB629B" w14:paraId="66A201A3" w14:textId="629F727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22C25C3" w14:textId="77777777" w:rsidR="00CF1882" w:rsidRPr="00BB629B" w:rsidRDefault="00CF1882" w:rsidP="00CF1882">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2B16F26" w14:textId="77777777" w:rsidR="00CF1882" w:rsidRPr="00BB629B" w:rsidRDefault="00CF1882" w:rsidP="00CF1882">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1DF52" w14:textId="77777777" w:rsidR="00CF1882" w:rsidRPr="00BB629B" w:rsidRDefault="00CF1882" w:rsidP="00CF1882">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5EE11073" w14:textId="77777777" w:rsidR="00CF1882" w:rsidRPr="00BB629B" w:rsidRDefault="00CF1882" w:rsidP="00CF1882">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B40E670" w14:textId="77777777" w:rsidR="00CF1882" w:rsidRPr="00BB629B" w:rsidRDefault="00CF1882" w:rsidP="00CF1882">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3D54EA7" w14:textId="77777777" w:rsidR="00CF1882" w:rsidRPr="00BB629B" w:rsidRDefault="00CF1882" w:rsidP="00CF1882">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293708CD" w14:textId="77777777" w:rsidR="00CF1882" w:rsidRPr="00BB629B" w:rsidRDefault="00CF1882" w:rsidP="00CF1882">
            <w:pPr>
              <w:pStyle w:val="TAL"/>
            </w:pPr>
            <w:r w:rsidRPr="00BB629B">
              <w:t>2Rx</w:t>
            </w:r>
          </w:p>
          <w:p w14:paraId="3F5979CA" w14:textId="77777777" w:rsidR="00CF1882" w:rsidRPr="00BB629B" w:rsidRDefault="00CF1882" w:rsidP="00CF1882">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9F64C98" w14:textId="77777777" w:rsidR="00CF1882" w:rsidRPr="00BB629B" w:rsidRDefault="00CF1882" w:rsidP="00CF1882">
            <w:pPr>
              <w:pStyle w:val="TAL"/>
            </w:pPr>
          </w:p>
        </w:tc>
      </w:tr>
      <w:tr w:rsidR="00CF1882" w:rsidRPr="002E56B9" w14:paraId="10F7CF5C" w14:textId="18E51A2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E64937E" w14:textId="77777777" w:rsidR="00CF1882" w:rsidRPr="002E56B9" w:rsidRDefault="00CF1882" w:rsidP="00CF1882">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37B2D2E" w14:textId="77777777" w:rsidR="00CF1882" w:rsidRPr="002E56B9" w:rsidRDefault="00CF1882" w:rsidP="00CF1882">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7810079" w14:textId="77777777" w:rsidR="00CF1882" w:rsidRPr="002E56B9"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AFBF5BA" w14:textId="77777777" w:rsidR="00CF1882" w:rsidRPr="002E56B9"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F0EBD41" w14:textId="77777777" w:rsidR="00CF1882" w:rsidRPr="002E56B9"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7F5AE7"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7CF2629"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28B664" w14:textId="77777777" w:rsidR="00CF1882" w:rsidRPr="002E56B9" w:rsidRDefault="00CF1882" w:rsidP="00CF1882">
            <w:pPr>
              <w:pStyle w:val="TAL"/>
              <w:rPr>
                <w:b/>
              </w:rPr>
            </w:pPr>
          </w:p>
        </w:tc>
      </w:tr>
      <w:tr w:rsidR="00CF1882" w:rsidRPr="002E56B9" w14:paraId="34CDE143" w14:textId="3CE9CF9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DDAB572" w14:textId="77777777" w:rsidR="00CF1882" w:rsidRPr="002E56B9" w:rsidRDefault="00CF1882" w:rsidP="00CF1882">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A6F92A9" w14:textId="77777777" w:rsidR="00CF1882" w:rsidRPr="002E56B9" w:rsidRDefault="00CF1882" w:rsidP="00CF1882">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55A125E" w14:textId="77777777" w:rsidR="00CF1882" w:rsidRPr="002E56B9" w:rsidRDefault="00CF1882" w:rsidP="00CF1882">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F8A19" w14:textId="77777777" w:rsidR="00CF1882" w:rsidRPr="002E56B9" w:rsidRDefault="00CF1882" w:rsidP="00CF1882">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1B4C7" w14:textId="77777777" w:rsidR="00CF1882" w:rsidRPr="002E56B9" w:rsidRDefault="00CF1882" w:rsidP="00CF1882">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E10C03"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96A122" w14:textId="77777777" w:rsidR="00CF1882" w:rsidRPr="002E56B9" w:rsidRDefault="00CF1882" w:rsidP="00CF1882">
            <w:pPr>
              <w:pStyle w:val="TAL"/>
            </w:pPr>
            <w:r w:rsidRPr="002E56B9">
              <w:t>2Rx</w:t>
            </w:r>
          </w:p>
          <w:p w14:paraId="74B09194"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CE2667" w14:textId="77777777" w:rsidR="00CF1882" w:rsidRPr="002E56B9" w:rsidRDefault="00CF1882" w:rsidP="00CF1882">
            <w:pPr>
              <w:pStyle w:val="TAL"/>
            </w:pPr>
          </w:p>
        </w:tc>
      </w:tr>
      <w:tr w:rsidR="00CF1882" w:rsidRPr="002E56B9" w14:paraId="4605D9D6" w14:textId="2FA426F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2FA" w14:textId="77777777" w:rsidR="00CF1882" w:rsidRPr="002E56B9" w:rsidRDefault="00CF1882" w:rsidP="00CF1882">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43048" w14:textId="77777777" w:rsidR="00CF1882" w:rsidRPr="002E56B9" w:rsidRDefault="00CF1882" w:rsidP="00CF1882">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FD5E" w14:textId="77777777" w:rsidR="00CF1882" w:rsidRPr="002E56B9" w:rsidRDefault="00CF1882" w:rsidP="00CF1882">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D65D" w14:textId="77777777" w:rsidR="00CF1882" w:rsidRPr="002E56B9" w:rsidRDefault="00CF1882" w:rsidP="00CF1882">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981D" w14:textId="77777777" w:rsidR="00CF1882" w:rsidRPr="002E56B9"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43A59"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F2973"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8B591" w14:textId="77777777" w:rsidR="00CF1882" w:rsidRPr="002E56B9" w:rsidRDefault="00CF1882" w:rsidP="00CF1882">
            <w:pPr>
              <w:pStyle w:val="TAL"/>
            </w:pPr>
          </w:p>
        </w:tc>
      </w:tr>
      <w:tr w:rsidR="00CF1882" w:rsidRPr="002E56B9" w14:paraId="3FC91708" w14:textId="7CDA469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982B9A6" w14:textId="77777777" w:rsidR="00CF1882" w:rsidRPr="002E56B9" w:rsidRDefault="00CF1882" w:rsidP="00CF1882">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571901CD" w14:textId="77777777" w:rsidR="00CF1882" w:rsidRPr="002E56B9" w:rsidRDefault="00CF1882" w:rsidP="00CF1882">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566EFE8" w14:textId="77777777" w:rsidR="00CF1882" w:rsidRPr="002E56B9" w:rsidRDefault="00CF1882" w:rsidP="00CF1882">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90EA0B4" w14:textId="77777777" w:rsidR="00CF1882" w:rsidRPr="002E56B9" w:rsidRDefault="00CF1882" w:rsidP="00CF1882">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137D1F7" w14:textId="77777777" w:rsidR="00CF1882" w:rsidRPr="002E56B9" w:rsidRDefault="00CF1882" w:rsidP="00CF1882">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7EA987"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073A6DBF" w14:textId="77777777" w:rsidR="00CF1882" w:rsidRPr="002E56B9" w:rsidRDefault="00CF1882" w:rsidP="00CF1882">
            <w:pPr>
              <w:pStyle w:val="TAL"/>
            </w:pPr>
            <w:r w:rsidRPr="002E56B9">
              <w:t>2Rx</w:t>
            </w:r>
          </w:p>
          <w:p w14:paraId="6790F9B9"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D3745C" w14:textId="77777777" w:rsidR="00CF1882" w:rsidRPr="002E56B9" w:rsidRDefault="00CF1882" w:rsidP="00CF1882">
            <w:pPr>
              <w:pStyle w:val="TAL"/>
            </w:pPr>
          </w:p>
        </w:tc>
      </w:tr>
      <w:tr w:rsidR="00CF1882" w:rsidRPr="002E56B9" w14:paraId="567B631C" w14:textId="3723D559"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60EEEF8" w14:textId="2C8AB7F0" w:rsidR="00CF1882" w:rsidRPr="002E56B9" w:rsidRDefault="00CF1882" w:rsidP="00CF1882">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25F25C1D" w14:textId="60BF3134" w:rsidR="00CF1882" w:rsidRPr="002E56B9" w:rsidRDefault="00CF1882" w:rsidP="00CF1882">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DC48AF7" w14:textId="77777777" w:rsidR="00CF1882" w:rsidRPr="002E56B9" w:rsidRDefault="00CF1882" w:rsidP="00CF1882">
            <w:pPr>
              <w:pStyle w:val="TAC"/>
            </w:pPr>
          </w:p>
        </w:tc>
        <w:tc>
          <w:tcPr>
            <w:tcW w:w="1127" w:type="dxa"/>
            <w:tcBorders>
              <w:top w:val="single" w:sz="4" w:space="0" w:color="auto"/>
              <w:left w:val="single" w:sz="4" w:space="0" w:color="auto"/>
              <w:bottom w:val="single" w:sz="4" w:space="0" w:color="auto"/>
              <w:right w:val="single" w:sz="4" w:space="0" w:color="auto"/>
            </w:tcBorders>
          </w:tcPr>
          <w:p w14:paraId="58141C0B" w14:textId="77777777" w:rsidR="00CF1882" w:rsidRPr="002E56B9" w:rsidRDefault="00CF1882" w:rsidP="00CF1882">
            <w:pPr>
              <w:pStyle w:val="TAL"/>
            </w:pPr>
          </w:p>
        </w:tc>
        <w:tc>
          <w:tcPr>
            <w:tcW w:w="3117" w:type="dxa"/>
            <w:tcBorders>
              <w:top w:val="single" w:sz="4" w:space="0" w:color="auto"/>
              <w:left w:val="single" w:sz="4" w:space="0" w:color="auto"/>
              <w:bottom w:val="single" w:sz="4" w:space="0" w:color="auto"/>
              <w:right w:val="single" w:sz="4" w:space="0" w:color="auto"/>
            </w:tcBorders>
          </w:tcPr>
          <w:p w14:paraId="1684A492" w14:textId="77777777" w:rsidR="00CF1882" w:rsidRPr="002E56B9" w:rsidRDefault="00CF1882" w:rsidP="00CF1882">
            <w:pPr>
              <w:pStyle w:val="TAL"/>
            </w:pPr>
          </w:p>
        </w:tc>
        <w:tc>
          <w:tcPr>
            <w:tcW w:w="2190" w:type="dxa"/>
            <w:tcBorders>
              <w:top w:val="single" w:sz="4" w:space="0" w:color="auto"/>
              <w:left w:val="single" w:sz="4" w:space="0" w:color="auto"/>
              <w:bottom w:val="single" w:sz="4" w:space="0" w:color="auto"/>
              <w:right w:val="single" w:sz="4" w:space="0" w:color="auto"/>
            </w:tcBorders>
          </w:tcPr>
          <w:p w14:paraId="79AA2EF5"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10D85682"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74BC8EB2" w14:textId="77777777" w:rsidR="00CF1882" w:rsidRPr="002E56B9" w:rsidRDefault="00CF1882" w:rsidP="00CF1882">
            <w:pPr>
              <w:pStyle w:val="TAL"/>
            </w:pPr>
          </w:p>
        </w:tc>
      </w:tr>
      <w:tr w:rsidR="00CF1882" w:rsidRPr="002E56B9" w14:paraId="0B387D39" w14:textId="00BB3AEE"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9699A68" w14:textId="21CF7404" w:rsidR="00CF1882" w:rsidRPr="002E56B9" w:rsidRDefault="00CF1882" w:rsidP="00CF1882">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3555FE5" w14:textId="2EA290A0" w:rsidR="00CF1882" w:rsidRPr="002E56B9" w:rsidRDefault="00CF1882" w:rsidP="00CF1882">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D4CC569" w14:textId="2D93156E" w:rsidR="00CF1882" w:rsidRPr="002E56B9" w:rsidRDefault="00CF1882" w:rsidP="00CF1882">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553E123A" w14:textId="36E4C94D" w:rsidR="00CF1882" w:rsidRPr="002E56B9" w:rsidRDefault="00CF1882" w:rsidP="00CF1882">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94E270B" w14:textId="56D5E605" w:rsidR="00CF1882" w:rsidRPr="002E56B9" w:rsidRDefault="00CF1882" w:rsidP="00CF1882">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63CA105"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66E62029" w14:textId="77777777" w:rsidR="00CF1882" w:rsidRPr="000C420B" w:rsidRDefault="00CF1882" w:rsidP="00CF1882">
            <w:pPr>
              <w:pStyle w:val="TAL"/>
            </w:pPr>
            <w:r w:rsidRPr="000C420B">
              <w:t>2Rx</w:t>
            </w:r>
          </w:p>
          <w:p w14:paraId="6EFA165A" w14:textId="256CB6A3" w:rsidR="00CF1882" w:rsidRPr="002E56B9" w:rsidRDefault="00CF1882" w:rsidP="00CF1882">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9D05E1B" w14:textId="77777777" w:rsidR="00CF1882" w:rsidRPr="000C420B" w:rsidRDefault="00CF1882" w:rsidP="00CF1882">
            <w:pPr>
              <w:pStyle w:val="TAL"/>
            </w:pPr>
          </w:p>
        </w:tc>
      </w:tr>
      <w:tr w:rsidR="00CF1882" w14:paraId="1A54AE47" w14:textId="39B6FAA4"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494" w14:textId="77777777" w:rsidR="00CF1882" w:rsidRDefault="00CF1882" w:rsidP="00CF1882">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ADF7" w14:textId="77777777" w:rsidR="00CF1882" w:rsidRPr="00382E8B" w:rsidRDefault="00CF1882" w:rsidP="00CF1882">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D284" w14:textId="77777777" w:rsidR="00CF1882" w:rsidRDefault="00CF1882" w:rsidP="00CF1882">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007A" w14:textId="77777777" w:rsidR="00CF1882" w:rsidRDefault="00CF1882" w:rsidP="00CF1882">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F8BA" w14:textId="77777777" w:rsidR="00CF1882" w:rsidRDefault="00CF1882" w:rsidP="00CF1882">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2B816" w14:textId="77777777" w:rsidR="00CF1882" w:rsidRDefault="00CF1882" w:rsidP="00CF1882">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CE688" w14:textId="77777777" w:rsidR="00CF1882" w:rsidRDefault="00CF1882" w:rsidP="00CF1882">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39D6" w14:textId="77777777" w:rsidR="00CF1882" w:rsidRDefault="00CF1882" w:rsidP="00CF1882">
            <w:pPr>
              <w:pStyle w:val="TAL"/>
              <w:rPr>
                <w:lang w:val="fr-FR" w:eastAsia="fr-FR"/>
              </w:rPr>
            </w:pPr>
          </w:p>
        </w:tc>
      </w:tr>
      <w:tr w:rsidR="00CF1882" w14:paraId="7297FF3E" w14:textId="72499736"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3DAE8D1C" w14:textId="77777777" w:rsidR="00CF1882" w:rsidRDefault="00CF1882" w:rsidP="00CF1882">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6C684605" w14:textId="77777777" w:rsidR="00CF1882" w:rsidRDefault="00CF1882" w:rsidP="00CF1882">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7753240D" w14:textId="77777777" w:rsidR="00CF1882" w:rsidRDefault="00CF1882" w:rsidP="00CF1882">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B9AF8D7" w14:textId="34964DDB" w:rsidR="00CF1882" w:rsidRDefault="00CF1882" w:rsidP="00CF1882">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13491C29" w14:textId="77777777" w:rsidR="00CF1882" w:rsidRDefault="00CF1882" w:rsidP="00CF1882">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6CA1261" w14:textId="2C81EB62" w:rsidR="00CF1882" w:rsidRDefault="00CF1882" w:rsidP="00CF1882">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41300A00" w14:textId="77777777" w:rsidR="00CF1882" w:rsidRDefault="00CF1882" w:rsidP="00CF1882">
            <w:pPr>
              <w:pStyle w:val="TAL"/>
              <w:rPr>
                <w:lang w:val="fr-FR" w:eastAsia="fr-FR"/>
              </w:rPr>
            </w:pPr>
            <w:r>
              <w:rPr>
                <w:lang w:val="fr-FR" w:eastAsia="fr-FR"/>
              </w:rPr>
              <w:t>2Rx</w:t>
            </w:r>
          </w:p>
          <w:p w14:paraId="6AFC7817" w14:textId="77777777" w:rsidR="00CF1882" w:rsidRDefault="00CF1882" w:rsidP="00CF1882">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C3AF5F8" w14:textId="77777777" w:rsidR="00CF1882" w:rsidRDefault="00CF1882" w:rsidP="00CF1882">
            <w:pPr>
              <w:pStyle w:val="TAL"/>
              <w:rPr>
                <w:lang w:val="fr-FR" w:eastAsia="fr-FR"/>
              </w:rPr>
            </w:pPr>
          </w:p>
        </w:tc>
      </w:tr>
      <w:tr w:rsidR="00CF1882" w:rsidRPr="002E56B9" w14:paraId="4F8F4F51" w14:textId="4CFAEE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856C2B" w14:textId="77777777" w:rsidR="00CF1882" w:rsidRPr="002E56B9" w:rsidRDefault="00CF1882" w:rsidP="00CF1882">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3746E" w14:textId="77777777" w:rsidR="00CF1882" w:rsidRPr="002E56B9" w:rsidRDefault="00CF1882" w:rsidP="00CF1882">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66C63"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8F64B"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6D7D68"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0B076"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2E62C1"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07D09" w14:textId="77777777" w:rsidR="00CF1882" w:rsidRPr="002E56B9" w:rsidRDefault="00CF1882" w:rsidP="00CF1882">
            <w:pPr>
              <w:pStyle w:val="TAL"/>
              <w:rPr>
                <w:b/>
              </w:rPr>
            </w:pPr>
          </w:p>
        </w:tc>
      </w:tr>
      <w:tr w:rsidR="00CF1882" w:rsidRPr="002E56B9" w14:paraId="3770B5E9" w14:textId="14E99C1D"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E2C206" w14:textId="77777777" w:rsidR="00CF1882" w:rsidRPr="002E56B9" w:rsidRDefault="00CF1882" w:rsidP="00CF1882">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A33B9" w14:textId="77777777" w:rsidR="00CF1882" w:rsidRPr="002E56B9" w:rsidRDefault="00CF1882" w:rsidP="00CF1882">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DF2E5B"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020CFC"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B8F4AB"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8F04C8"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B7637F"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16AFD8" w14:textId="77777777" w:rsidR="00CF1882" w:rsidRPr="002E56B9" w:rsidRDefault="00CF1882" w:rsidP="00CF1882">
            <w:pPr>
              <w:pStyle w:val="TAL"/>
              <w:rPr>
                <w:b/>
              </w:rPr>
            </w:pPr>
          </w:p>
        </w:tc>
      </w:tr>
      <w:tr w:rsidR="00CF1882" w:rsidRPr="002E56B9" w14:paraId="668DA868" w14:textId="3E64CAD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9FF7D03" w14:textId="77777777" w:rsidR="00CF1882" w:rsidRPr="002E56B9" w:rsidRDefault="00CF1882" w:rsidP="00CF1882">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96BE655" w14:textId="77777777" w:rsidR="00CF1882" w:rsidRPr="002E56B9" w:rsidRDefault="00CF1882" w:rsidP="00CF1882">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7029AA"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FB2FFB" w14:textId="77777777" w:rsidR="00CF1882" w:rsidRPr="002E56B9" w:rsidRDefault="00CF1882" w:rsidP="00CF1882">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76C8621"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26094" w14:textId="77777777" w:rsidR="00CF1882" w:rsidRPr="002E56B9" w:rsidRDefault="00CF1882" w:rsidP="00CF1882">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FD746" w14:textId="77777777" w:rsidR="00CF1882" w:rsidRPr="002E56B9" w:rsidRDefault="00CF1882" w:rsidP="00CF1882">
            <w:pPr>
              <w:pStyle w:val="TAL"/>
            </w:pPr>
            <w:r w:rsidRPr="002E56B9">
              <w:t>2Rx</w:t>
            </w:r>
          </w:p>
          <w:p w14:paraId="7692532C"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C72826" w14:textId="77777777" w:rsidR="00CF1882" w:rsidRPr="002E56B9" w:rsidRDefault="00CF1882" w:rsidP="00CF1882">
            <w:pPr>
              <w:pStyle w:val="TAL"/>
            </w:pPr>
          </w:p>
        </w:tc>
      </w:tr>
      <w:tr w:rsidR="00CF1882" w:rsidRPr="002E56B9" w14:paraId="39434463" w14:textId="625C058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3828D7F" w14:textId="77777777" w:rsidR="00CF1882" w:rsidRPr="002E56B9" w:rsidRDefault="00CF1882" w:rsidP="00CF1882">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227B3AAC" w14:textId="77777777" w:rsidR="00CF1882" w:rsidRPr="002E56B9" w:rsidRDefault="00CF1882" w:rsidP="00CF1882">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C86A3C9"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44EB" w14:textId="77777777" w:rsidR="00CF1882" w:rsidRPr="002E56B9" w:rsidRDefault="00CF1882" w:rsidP="00CF1882">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CE9842"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B3C7E3" w14:textId="77777777" w:rsidR="00CF1882" w:rsidRPr="002E56B9" w:rsidRDefault="00CF1882" w:rsidP="00CF1882">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0813E0" w14:textId="77777777" w:rsidR="00CF1882" w:rsidRPr="002E56B9" w:rsidRDefault="00CF1882" w:rsidP="00CF1882">
            <w:pPr>
              <w:pStyle w:val="TAL"/>
            </w:pPr>
            <w:r w:rsidRPr="002E56B9">
              <w:t>2Rx</w:t>
            </w:r>
          </w:p>
          <w:p w14:paraId="2AEF4BFF"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4E0AEC" w14:textId="77777777" w:rsidR="00CF1882" w:rsidRPr="002E56B9" w:rsidRDefault="00CF1882" w:rsidP="00CF1882">
            <w:pPr>
              <w:pStyle w:val="TAL"/>
            </w:pPr>
          </w:p>
        </w:tc>
      </w:tr>
      <w:tr w:rsidR="00CF1882" w:rsidRPr="002E56B9" w14:paraId="7E1EC6C6" w14:textId="700606F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4A36021" w14:textId="77777777" w:rsidR="00CF1882" w:rsidRPr="002E56B9" w:rsidRDefault="00CF1882" w:rsidP="00CF1882">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AABCDD8" w14:textId="77777777" w:rsidR="00CF1882" w:rsidRPr="002E56B9" w:rsidRDefault="00CF1882" w:rsidP="00CF1882">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C04BAF9"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85C4B0" w14:textId="77777777" w:rsidR="00CF1882" w:rsidRPr="002E56B9" w:rsidRDefault="00CF1882" w:rsidP="00CF1882">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2D772CB"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E5BD44D" w14:textId="77777777" w:rsidR="00CF1882" w:rsidRPr="002E56B9" w:rsidRDefault="00CF1882" w:rsidP="00CF1882">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EC5FDF" w14:textId="77777777" w:rsidR="00CF1882" w:rsidRPr="002E56B9" w:rsidRDefault="00CF1882" w:rsidP="00CF1882">
            <w:pPr>
              <w:pStyle w:val="TAL"/>
            </w:pPr>
            <w:r w:rsidRPr="002E56B9">
              <w:t>2Rx</w:t>
            </w:r>
          </w:p>
          <w:p w14:paraId="0E26B5F2"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469FC7" w14:textId="77777777" w:rsidR="00CF1882" w:rsidRPr="002E56B9" w:rsidRDefault="00CF1882" w:rsidP="00CF1882">
            <w:pPr>
              <w:pStyle w:val="TAL"/>
            </w:pPr>
          </w:p>
        </w:tc>
      </w:tr>
      <w:tr w:rsidR="00CF1882" w:rsidRPr="002E56B9" w14:paraId="7F34E185" w14:textId="5A6C71F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DBC8D2A" w14:textId="77777777" w:rsidR="00CF1882" w:rsidRPr="002E56B9" w:rsidRDefault="00CF1882" w:rsidP="00CF1882">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4580928C" w14:textId="77777777" w:rsidR="00CF1882" w:rsidRPr="002E56B9" w:rsidRDefault="00CF1882" w:rsidP="00CF1882">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082DC4C"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4A4ED6" w14:textId="77777777" w:rsidR="00CF1882" w:rsidRPr="002E56B9" w:rsidRDefault="00CF1882" w:rsidP="00CF1882">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8BF5211"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BC2659" w14:textId="77777777" w:rsidR="00CF1882" w:rsidRPr="002E56B9" w:rsidRDefault="00CF1882" w:rsidP="00CF1882">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80BCF" w14:textId="77777777" w:rsidR="00CF1882" w:rsidRPr="002E56B9" w:rsidRDefault="00CF1882" w:rsidP="00CF1882">
            <w:pPr>
              <w:pStyle w:val="TAL"/>
            </w:pPr>
            <w:r w:rsidRPr="002E56B9">
              <w:t>2Rx</w:t>
            </w:r>
          </w:p>
          <w:p w14:paraId="6C89D81E"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5D781D" w14:textId="77777777" w:rsidR="00CF1882" w:rsidRPr="002E56B9" w:rsidRDefault="00CF1882" w:rsidP="00CF1882">
            <w:pPr>
              <w:pStyle w:val="TAL"/>
            </w:pPr>
          </w:p>
        </w:tc>
      </w:tr>
      <w:tr w:rsidR="00CF1882" w:rsidRPr="002E56B9" w14:paraId="0576F62E" w14:textId="55D5A06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ABC9771" w14:textId="77777777" w:rsidR="00CF1882" w:rsidRPr="002E56B9" w:rsidRDefault="00CF1882" w:rsidP="00CF1882">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00A81BA" w14:textId="77777777" w:rsidR="00CF1882" w:rsidRPr="002E56B9" w:rsidRDefault="00CF1882" w:rsidP="00CF1882">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E1F6E79"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DDF0C0" w14:textId="77777777" w:rsidR="00CF1882" w:rsidRPr="002E56B9" w:rsidRDefault="00CF1882" w:rsidP="00CF1882">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2B69B298"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0F53794" w14:textId="77777777" w:rsidR="00CF1882" w:rsidRPr="002E56B9" w:rsidRDefault="00CF1882" w:rsidP="00CF1882">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61F1BF" w14:textId="77777777" w:rsidR="00CF1882" w:rsidRPr="002E56B9" w:rsidRDefault="00CF1882" w:rsidP="00CF1882">
            <w:pPr>
              <w:pStyle w:val="TAL"/>
            </w:pPr>
            <w:r w:rsidRPr="002E56B9">
              <w:t>2Rx</w:t>
            </w:r>
          </w:p>
          <w:p w14:paraId="0A840315"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77DEF7" w14:textId="77777777" w:rsidR="00CF1882" w:rsidRPr="002E56B9" w:rsidRDefault="00CF1882" w:rsidP="00CF1882">
            <w:pPr>
              <w:pStyle w:val="TAL"/>
            </w:pPr>
          </w:p>
        </w:tc>
      </w:tr>
      <w:tr w:rsidR="00CF1882" w:rsidRPr="002E56B9" w14:paraId="01224F05" w14:textId="34B1AF7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FCEE301" w14:textId="77777777" w:rsidR="00CF1882" w:rsidRPr="002E56B9" w:rsidRDefault="00CF1882" w:rsidP="00CF1882">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7EE78237" w14:textId="77777777" w:rsidR="00CF1882" w:rsidRPr="002E56B9" w:rsidRDefault="00CF1882" w:rsidP="00CF1882">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7B648E"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CD56B5" w14:textId="77777777" w:rsidR="00CF1882" w:rsidRPr="002E56B9" w:rsidRDefault="00CF1882" w:rsidP="00CF1882">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A841D4B"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64A148" w14:textId="77777777" w:rsidR="00CF1882" w:rsidRPr="002E56B9" w:rsidRDefault="00CF1882" w:rsidP="00CF1882">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8C3B99" w14:textId="77777777" w:rsidR="00CF1882" w:rsidRPr="002E56B9" w:rsidRDefault="00CF1882" w:rsidP="00CF1882">
            <w:pPr>
              <w:pStyle w:val="TAL"/>
            </w:pPr>
            <w:r w:rsidRPr="002E56B9">
              <w:t>2Rx</w:t>
            </w:r>
          </w:p>
          <w:p w14:paraId="32D71A8D"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A5BE01" w14:textId="77777777" w:rsidR="00CF1882" w:rsidRPr="002E56B9" w:rsidRDefault="00CF1882" w:rsidP="00CF1882">
            <w:pPr>
              <w:pStyle w:val="TAL"/>
            </w:pPr>
          </w:p>
        </w:tc>
      </w:tr>
      <w:tr w:rsidR="00CF1882" w:rsidRPr="002E56B9" w14:paraId="56B496DF" w14:textId="3476E84F"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C3E2459" w14:textId="77777777" w:rsidR="00CF1882" w:rsidRPr="002E56B9" w:rsidRDefault="00CF1882" w:rsidP="00CF1882">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17052049" w14:textId="77777777" w:rsidR="00CF1882" w:rsidRPr="002E56B9" w:rsidRDefault="00CF1882" w:rsidP="00CF1882">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AB4471B" w14:textId="0F2FE2E6" w:rsidR="00CF1882" w:rsidRPr="002E56B9" w:rsidRDefault="00CF1882" w:rsidP="00CF1882">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118A9F1" w14:textId="77777777" w:rsidR="00CF1882" w:rsidRPr="002E56B9" w:rsidRDefault="00CF1882" w:rsidP="00CF1882">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1A3C5D84" w14:textId="77777777" w:rsidR="00CF1882" w:rsidRPr="002E56B9" w:rsidRDefault="00CF1882" w:rsidP="00CF1882">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5810" w14:textId="77777777" w:rsidR="00CF1882" w:rsidRPr="002E56B9" w:rsidRDefault="00CF1882" w:rsidP="00CF1882">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582B1FC0" w14:textId="77777777" w:rsidR="00CF1882" w:rsidRPr="002E56B9" w:rsidRDefault="00CF1882" w:rsidP="00CF1882">
            <w:pPr>
              <w:pStyle w:val="TAL"/>
            </w:pPr>
            <w:r w:rsidRPr="002E56B9">
              <w:t>2Rx</w:t>
            </w:r>
          </w:p>
          <w:p w14:paraId="096DDC99"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BADE2A" w14:textId="77777777" w:rsidR="00CF1882" w:rsidRPr="002E56B9" w:rsidRDefault="00CF1882" w:rsidP="00CF1882">
            <w:pPr>
              <w:pStyle w:val="TAL"/>
            </w:pPr>
          </w:p>
        </w:tc>
      </w:tr>
      <w:tr w:rsidR="00CF1882" w:rsidRPr="002E56B9" w14:paraId="57C4EECB" w14:textId="2BE9C55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90CD92D" w14:textId="77777777" w:rsidR="00CF1882" w:rsidRPr="002E56B9" w:rsidRDefault="00CF1882" w:rsidP="00CF1882">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CF49054" w14:textId="77777777" w:rsidR="00CF1882" w:rsidRPr="002E56B9" w:rsidRDefault="00CF1882" w:rsidP="00CF1882">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D51BF75" w14:textId="3B20524B" w:rsidR="00CF1882" w:rsidRPr="002E56B9" w:rsidRDefault="00CF1882" w:rsidP="00CF1882">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42AB649" w14:textId="77777777" w:rsidR="00CF1882" w:rsidRPr="002E56B9" w:rsidRDefault="00CF1882" w:rsidP="00CF1882">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759FCCA2" w14:textId="77777777" w:rsidR="00CF1882" w:rsidRPr="002E56B9" w:rsidRDefault="00CF1882" w:rsidP="00CF1882">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E7A52F3" w14:textId="77777777" w:rsidR="00CF1882" w:rsidRPr="002E56B9" w:rsidRDefault="00CF1882" w:rsidP="00CF1882">
            <w:pPr>
              <w:pStyle w:val="TAL"/>
              <w:rPr>
                <w:lang w:eastAsia="zh-CN"/>
              </w:rPr>
            </w:pPr>
          </w:p>
          <w:p w14:paraId="05CCDD91" w14:textId="77777777" w:rsidR="00CF1882" w:rsidRPr="002E56B9" w:rsidRDefault="00CF1882" w:rsidP="00CF1882">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F5CBA60" w14:textId="77777777" w:rsidR="00CF1882" w:rsidRPr="002E56B9" w:rsidRDefault="00CF1882" w:rsidP="00CF1882">
            <w:pPr>
              <w:pStyle w:val="TAL"/>
            </w:pPr>
            <w:r w:rsidRPr="002E56B9">
              <w:t>2Rx</w:t>
            </w:r>
          </w:p>
          <w:p w14:paraId="4366BF47"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43F9B6" w14:textId="77777777" w:rsidR="00CF1882" w:rsidRPr="002E56B9" w:rsidRDefault="00CF1882" w:rsidP="00CF1882">
            <w:pPr>
              <w:pStyle w:val="TAL"/>
            </w:pPr>
          </w:p>
        </w:tc>
      </w:tr>
      <w:tr w:rsidR="00CF1882" w:rsidRPr="002E56B9" w14:paraId="5F95ABDB" w14:textId="44CF9EEC"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09C015" w14:textId="77777777" w:rsidR="00CF1882" w:rsidRPr="002E56B9" w:rsidRDefault="00CF1882" w:rsidP="00CF1882">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1AB368" w14:textId="77777777" w:rsidR="00CF1882" w:rsidRPr="002E56B9" w:rsidRDefault="00CF1882" w:rsidP="00CF1882">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616517"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6FE1B1"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2484C"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C7555"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FE231B"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109B79" w14:textId="77777777" w:rsidR="00CF1882" w:rsidRPr="002E56B9" w:rsidRDefault="00CF1882" w:rsidP="00CF1882">
            <w:pPr>
              <w:pStyle w:val="TAL"/>
              <w:rPr>
                <w:b/>
              </w:rPr>
            </w:pPr>
          </w:p>
        </w:tc>
      </w:tr>
      <w:tr w:rsidR="00CF1882" w:rsidRPr="002E56B9" w14:paraId="7CD551D5" w14:textId="542965B2" w:rsidTr="00CF1882">
        <w:trPr>
          <w:jc w:val="center"/>
        </w:trPr>
        <w:tc>
          <w:tcPr>
            <w:tcW w:w="1176" w:type="dxa"/>
            <w:tcBorders>
              <w:top w:val="single" w:sz="4" w:space="0" w:color="auto"/>
              <w:left w:val="single" w:sz="4" w:space="0" w:color="auto"/>
              <w:bottom w:val="nil"/>
              <w:right w:val="single" w:sz="4" w:space="0" w:color="auto"/>
            </w:tcBorders>
            <w:hideMark/>
          </w:tcPr>
          <w:p w14:paraId="0BEEE3E0" w14:textId="77777777" w:rsidR="00CF1882" w:rsidRPr="002E56B9" w:rsidRDefault="00CF1882" w:rsidP="00CF1882">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66A8D0C1" w14:textId="77777777" w:rsidR="00CF1882" w:rsidRPr="002E56B9" w:rsidRDefault="00CF1882" w:rsidP="00CF1882">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55D67C8"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636489" w14:textId="77777777" w:rsidR="00CF1882" w:rsidRPr="002E56B9" w:rsidRDefault="00CF1882" w:rsidP="00CF1882">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149F6E"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35199F" w14:textId="77777777" w:rsidR="00CF1882" w:rsidRPr="002E56B9" w:rsidRDefault="00CF1882" w:rsidP="00CF1882">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24E0B9" w14:textId="77777777" w:rsidR="00CF1882" w:rsidRPr="002E56B9" w:rsidRDefault="00CF1882" w:rsidP="00CF1882">
            <w:pPr>
              <w:pStyle w:val="TAL"/>
            </w:pPr>
            <w:r w:rsidRPr="002E56B9">
              <w:t>2Rx</w:t>
            </w:r>
          </w:p>
          <w:p w14:paraId="3ECDEBA1"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2F3781" w14:textId="77777777" w:rsidR="00CF1882" w:rsidRPr="002E56B9" w:rsidRDefault="00CF1882" w:rsidP="00CF1882">
            <w:pPr>
              <w:pStyle w:val="TAL"/>
            </w:pPr>
          </w:p>
        </w:tc>
      </w:tr>
      <w:tr w:rsidR="00CF1882" w:rsidRPr="002E56B9" w14:paraId="6D344CFF" w14:textId="55712189" w:rsidTr="00CF1882">
        <w:trPr>
          <w:jc w:val="center"/>
        </w:trPr>
        <w:tc>
          <w:tcPr>
            <w:tcW w:w="1176" w:type="dxa"/>
            <w:tcBorders>
              <w:top w:val="single" w:sz="4" w:space="0" w:color="auto"/>
              <w:left w:val="single" w:sz="4" w:space="0" w:color="auto"/>
              <w:bottom w:val="nil"/>
              <w:right w:val="single" w:sz="4" w:space="0" w:color="auto"/>
            </w:tcBorders>
            <w:hideMark/>
          </w:tcPr>
          <w:p w14:paraId="1EB14A1F" w14:textId="77777777" w:rsidR="00CF1882" w:rsidRPr="002E56B9" w:rsidRDefault="00CF1882" w:rsidP="00CF1882">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27556EA" w14:textId="77777777" w:rsidR="00CF1882" w:rsidRPr="002E56B9" w:rsidRDefault="00CF1882" w:rsidP="00CF1882">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A9405B5"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BBB28" w14:textId="77777777" w:rsidR="00CF1882" w:rsidRPr="002E56B9" w:rsidRDefault="00CF1882" w:rsidP="00CF1882">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637D588"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07A0BF" w14:textId="77777777" w:rsidR="00CF1882" w:rsidRPr="002E56B9" w:rsidRDefault="00CF1882" w:rsidP="00CF1882">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AE66CC" w14:textId="77777777" w:rsidR="00CF1882" w:rsidRPr="002E56B9" w:rsidRDefault="00CF1882" w:rsidP="00CF1882">
            <w:pPr>
              <w:pStyle w:val="TAL"/>
            </w:pPr>
            <w:r w:rsidRPr="002E56B9">
              <w:t>2Rx</w:t>
            </w:r>
          </w:p>
          <w:p w14:paraId="1FAA8EC8"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205E28" w14:textId="77777777" w:rsidR="00CF1882" w:rsidRPr="002E56B9" w:rsidRDefault="00CF1882" w:rsidP="00CF1882">
            <w:pPr>
              <w:pStyle w:val="TAL"/>
            </w:pPr>
          </w:p>
        </w:tc>
      </w:tr>
      <w:tr w:rsidR="00CF1882" w:rsidRPr="002E56B9" w14:paraId="63DF2970" w14:textId="24C9191F" w:rsidTr="00CF1882">
        <w:trPr>
          <w:jc w:val="center"/>
        </w:trPr>
        <w:tc>
          <w:tcPr>
            <w:tcW w:w="1176" w:type="dxa"/>
            <w:tcBorders>
              <w:top w:val="single" w:sz="4" w:space="0" w:color="auto"/>
              <w:left w:val="single" w:sz="4" w:space="0" w:color="auto"/>
              <w:bottom w:val="nil"/>
              <w:right w:val="single" w:sz="4" w:space="0" w:color="auto"/>
            </w:tcBorders>
            <w:hideMark/>
          </w:tcPr>
          <w:p w14:paraId="0A7AB146" w14:textId="77777777" w:rsidR="00CF1882" w:rsidRPr="002E56B9" w:rsidRDefault="00CF1882" w:rsidP="00CF1882">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FEF8DCB" w14:textId="77777777" w:rsidR="00CF1882" w:rsidRPr="002E56B9" w:rsidRDefault="00CF1882" w:rsidP="00CF1882">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41F6389"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3A60DB" w14:textId="77777777" w:rsidR="00CF1882" w:rsidRPr="002E56B9" w:rsidRDefault="00CF1882" w:rsidP="00CF1882">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A25C1D"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B4CB55" w14:textId="77777777" w:rsidR="00CF1882" w:rsidRPr="002E56B9" w:rsidRDefault="00CF1882" w:rsidP="00CF1882">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E963F4" w14:textId="77777777" w:rsidR="00CF1882" w:rsidRPr="002E56B9" w:rsidRDefault="00CF1882" w:rsidP="00CF1882">
            <w:pPr>
              <w:pStyle w:val="TAL"/>
            </w:pPr>
            <w:r w:rsidRPr="002E56B9">
              <w:t>2Rx</w:t>
            </w:r>
          </w:p>
          <w:p w14:paraId="1AAC6D05"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D58603" w14:textId="77777777" w:rsidR="00CF1882" w:rsidRPr="002E56B9" w:rsidRDefault="00CF1882" w:rsidP="00CF1882">
            <w:pPr>
              <w:pStyle w:val="TAL"/>
            </w:pPr>
          </w:p>
        </w:tc>
      </w:tr>
      <w:tr w:rsidR="00CF1882" w:rsidRPr="002E56B9" w14:paraId="236CCE83" w14:textId="0783136F" w:rsidTr="00CF1882">
        <w:trPr>
          <w:jc w:val="center"/>
        </w:trPr>
        <w:tc>
          <w:tcPr>
            <w:tcW w:w="1176" w:type="dxa"/>
            <w:tcBorders>
              <w:top w:val="single" w:sz="4" w:space="0" w:color="auto"/>
              <w:left w:val="single" w:sz="4" w:space="0" w:color="auto"/>
              <w:bottom w:val="nil"/>
              <w:right w:val="single" w:sz="4" w:space="0" w:color="auto"/>
            </w:tcBorders>
            <w:hideMark/>
          </w:tcPr>
          <w:p w14:paraId="0345989D" w14:textId="77777777" w:rsidR="00CF1882" w:rsidRPr="002E56B9" w:rsidRDefault="00CF1882" w:rsidP="00CF1882">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1FFC7A3B" w14:textId="77777777" w:rsidR="00CF1882" w:rsidRPr="002E56B9" w:rsidRDefault="00CF1882" w:rsidP="00CF1882">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3E9EFF2"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6DE79" w14:textId="77777777" w:rsidR="00CF1882" w:rsidRPr="002E56B9" w:rsidRDefault="00CF1882" w:rsidP="00CF1882">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CB18D58"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2882417" w14:textId="77777777" w:rsidR="00CF1882" w:rsidRPr="002E56B9" w:rsidRDefault="00CF1882" w:rsidP="00CF1882">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DD45E6" w14:textId="77777777" w:rsidR="00CF1882" w:rsidRPr="002E56B9" w:rsidRDefault="00CF1882" w:rsidP="00CF1882">
            <w:pPr>
              <w:pStyle w:val="TAL"/>
            </w:pPr>
            <w:r w:rsidRPr="002E56B9">
              <w:t>2Rx</w:t>
            </w:r>
          </w:p>
          <w:p w14:paraId="42CF3D3B"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8D43D8" w14:textId="77777777" w:rsidR="00CF1882" w:rsidRPr="002E56B9" w:rsidRDefault="00CF1882" w:rsidP="00CF1882">
            <w:pPr>
              <w:pStyle w:val="TAL"/>
            </w:pPr>
          </w:p>
        </w:tc>
      </w:tr>
      <w:tr w:rsidR="00CF1882" w:rsidRPr="002E56B9" w14:paraId="49941237" w14:textId="287089FD" w:rsidTr="00CF1882">
        <w:trPr>
          <w:jc w:val="center"/>
        </w:trPr>
        <w:tc>
          <w:tcPr>
            <w:tcW w:w="1176" w:type="dxa"/>
            <w:tcBorders>
              <w:top w:val="single" w:sz="4" w:space="0" w:color="auto"/>
              <w:left w:val="single" w:sz="4" w:space="0" w:color="auto"/>
              <w:bottom w:val="nil"/>
              <w:right w:val="single" w:sz="4" w:space="0" w:color="auto"/>
            </w:tcBorders>
          </w:tcPr>
          <w:p w14:paraId="203B3568" w14:textId="77777777" w:rsidR="00CF1882" w:rsidRPr="002E56B9" w:rsidRDefault="00CF1882" w:rsidP="00CF1882">
            <w:pPr>
              <w:pStyle w:val="TAL"/>
            </w:pPr>
            <w:r w:rsidRPr="002E56B9">
              <w:t>4.6.2.9</w:t>
            </w:r>
          </w:p>
        </w:tc>
        <w:tc>
          <w:tcPr>
            <w:tcW w:w="4538" w:type="dxa"/>
            <w:tcBorders>
              <w:top w:val="single" w:sz="4" w:space="0" w:color="auto"/>
              <w:left w:val="single" w:sz="4" w:space="0" w:color="auto"/>
              <w:bottom w:val="nil"/>
              <w:right w:val="single" w:sz="4" w:space="0" w:color="auto"/>
            </w:tcBorders>
          </w:tcPr>
          <w:p w14:paraId="1A7CAB01" w14:textId="77777777" w:rsidR="00CF1882" w:rsidRPr="002E56B9" w:rsidRDefault="00CF1882" w:rsidP="00CF1882">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B8FF22" w14:textId="6201DEB0" w:rsidR="00CF1882" w:rsidRPr="002E56B9" w:rsidRDefault="00CF1882" w:rsidP="00CF1882">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432096EA" w14:textId="77777777" w:rsidR="00CF1882" w:rsidRPr="002E56B9" w:rsidRDefault="00CF1882" w:rsidP="00CF1882">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44A677F" w14:textId="77777777" w:rsidR="00CF1882" w:rsidRPr="002E56B9" w:rsidRDefault="00CF1882" w:rsidP="00CF1882">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7160D5" w14:textId="77777777" w:rsidR="00CF1882" w:rsidRPr="002E56B9" w:rsidRDefault="00CF1882" w:rsidP="00CF1882">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99CA239" w14:textId="77777777" w:rsidR="00CF1882" w:rsidRPr="002E56B9" w:rsidRDefault="00CF1882" w:rsidP="00CF1882">
            <w:pPr>
              <w:pStyle w:val="TAL"/>
            </w:pPr>
            <w:r w:rsidRPr="002E56B9">
              <w:t>2Rx</w:t>
            </w:r>
          </w:p>
          <w:p w14:paraId="79082C2F"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6A848F" w14:textId="4C780124" w:rsidR="00CF1882" w:rsidRPr="002E56B9" w:rsidRDefault="00CF1882" w:rsidP="00CF1882">
            <w:pPr>
              <w:pStyle w:val="TAL"/>
            </w:pPr>
            <w:r w:rsidRPr="00510237">
              <w:t>Subtest 2: F016</w:t>
            </w:r>
          </w:p>
        </w:tc>
      </w:tr>
      <w:tr w:rsidR="00CF1882" w:rsidRPr="002E56B9" w14:paraId="6B00FB8E" w14:textId="116C06A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08BADA8" w14:textId="77777777" w:rsidR="00CF1882" w:rsidRPr="002E56B9" w:rsidRDefault="00CF1882" w:rsidP="00CF1882">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991F288" w14:textId="77777777" w:rsidR="00CF1882" w:rsidRPr="002E56B9" w:rsidRDefault="00CF1882" w:rsidP="00CF1882">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11FF7C"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082F4BD" w14:textId="77777777" w:rsidR="00CF1882" w:rsidRPr="002E56B9" w:rsidRDefault="00CF1882" w:rsidP="00CF1882">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F3D571" w14:textId="77777777" w:rsidR="00CF1882" w:rsidRPr="002E56B9" w:rsidRDefault="00CF1882" w:rsidP="00CF1882">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5047A2"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DD90E28"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84881BF" w14:textId="77777777" w:rsidR="00CF1882" w:rsidRPr="002E56B9" w:rsidRDefault="00CF1882" w:rsidP="00CF1882">
            <w:pPr>
              <w:pStyle w:val="TAL"/>
              <w:rPr>
                <w:b/>
              </w:rPr>
            </w:pPr>
          </w:p>
        </w:tc>
      </w:tr>
      <w:tr w:rsidR="00CF1882" w:rsidRPr="002E56B9" w14:paraId="64AC0EA7" w14:textId="10A6678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FBF6D6D" w14:textId="77777777" w:rsidR="00CF1882" w:rsidRPr="002E56B9" w:rsidRDefault="00CF1882" w:rsidP="00CF1882">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DD5A560" w14:textId="77777777" w:rsidR="00CF1882" w:rsidRPr="002E56B9" w:rsidRDefault="00CF1882" w:rsidP="00CF1882">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35FEE2"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8007FC" w14:textId="77777777" w:rsidR="00CF1882" w:rsidRPr="002E56B9" w:rsidRDefault="00CF1882" w:rsidP="00CF1882">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CBF06E5" w14:textId="77777777" w:rsidR="00CF1882" w:rsidRPr="002E56B9" w:rsidRDefault="00CF1882" w:rsidP="00CF1882">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7784973" w14:textId="77777777" w:rsidR="00CF1882" w:rsidRPr="002E56B9" w:rsidRDefault="00CF1882" w:rsidP="00CF1882">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7479" w14:textId="77777777" w:rsidR="00CF1882" w:rsidRPr="002E56B9" w:rsidRDefault="00CF1882" w:rsidP="00CF1882">
            <w:pPr>
              <w:pStyle w:val="TAL"/>
            </w:pPr>
            <w:r w:rsidRPr="002E56B9">
              <w:t>2Rx</w:t>
            </w:r>
          </w:p>
          <w:p w14:paraId="18CF52E6"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DD52F8" w14:textId="77777777" w:rsidR="00CF1882" w:rsidRPr="002E56B9" w:rsidRDefault="00CF1882" w:rsidP="00CF1882">
            <w:pPr>
              <w:pStyle w:val="TAL"/>
            </w:pPr>
          </w:p>
        </w:tc>
      </w:tr>
      <w:tr w:rsidR="00CF1882" w:rsidRPr="002E56B9" w14:paraId="6C8CE42C" w14:textId="77C4DA2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7BB1959" w14:textId="77777777" w:rsidR="00CF1882" w:rsidRPr="002E56B9" w:rsidRDefault="00CF1882" w:rsidP="00CF1882">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FC84EC4" w14:textId="77777777" w:rsidR="00CF1882" w:rsidRPr="002E56B9" w:rsidRDefault="00CF1882" w:rsidP="00CF1882">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826A1A"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2D4A6D" w14:textId="77777777" w:rsidR="00CF1882" w:rsidRPr="002E56B9" w:rsidRDefault="00CF1882" w:rsidP="00CF1882">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48D0F6A" w14:textId="77777777" w:rsidR="00CF1882" w:rsidRPr="002E56B9" w:rsidRDefault="00CF1882" w:rsidP="00CF1882">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2952ADA" w14:textId="77777777" w:rsidR="00CF1882" w:rsidRPr="002E56B9" w:rsidRDefault="00CF1882" w:rsidP="00CF1882">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99C2C4" w14:textId="77777777" w:rsidR="00CF1882" w:rsidRPr="002E56B9" w:rsidRDefault="00CF1882" w:rsidP="00CF1882">
            <w:pPr>
              <w:pStyle w:val="TAL"/>
            </w:pPr>
            <w:r w:rsidRPr="002E56B9">
              <w:t>2Rx</w:t>
            </w:r>
          </w:p>
          <w:p w14:paraId="08D19D51"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F1A66A" w14:textId="77777777" w:rsidR="00CF1882" w:rsidRPr="002E56B9" w:rsidRDefault="00CF1882" w:rsidP="00CF1882">
            <w:pPr>
              <w:pStyle w:val="TAL"/>
            </w:pPr>
          </w:p>
        </w:tc>
      </w:tr>
      <w:tr w:rsidR="00CF1882" w:rsidRPr="002E56B9" w14:paraId="146714DA" w14:textId="328A1CC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41A4B37" w14:textId="77777777" w:rsidR="00CF1882" w:rsidRPr="002E56B9" w:rsidRDefault="00CF1882" w:rsidP="00CF1882">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FC47817" w14:textId="77777777" w:rsidR="00CF1882" w:rsidRPr="002E56B9" w:rsidRDefault="00CF1882" w:rsidP="00CF1882">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F3FCE9E"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E64914" w14:textId="77777777" w:rsidR="00CF1882" w:rsidRPr="002E56B9" w:rsidRDefault="00CF1882" w:rsidP="00CF1882">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68E819F" w14:textId="77777777" w:rsidR="00CF1882" w:rsidRPr="002E56B9" w:rsidRDefault="00CF1882" w:rsidP="00CF1882">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0F8642" w14:textId="77777777" w:rsidR="00CF1882" w:rsidRPr="002E56B9" w:rsidRDefault="00CF1882" w:rsidP="00CF1882">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E4F1F" w14:textId="77777777" w:rsidR="00CF1882" w:rsidRPr="002E56B9" w:rsidRDefault="00CF1882" w:rsidP="00CF1882">
            <w:pPr>
              <w:pStyle w:val="TAL"/>
            </w:pPr>
            <w:r w:rsidRPr="002E56B9">
              <w:t>2Rx</w:t>
            </w:r>
          </w:p>
          <w:p w14:paraId="7E4E1420"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7EEA30" w14:textId="77777777" w:rsidR="00CF1882" w:rsidRPr="002E56B9" w:rsidRDefault="00CF1882" w:rsidP="00CF1882">
            <w:pPr>
              <w:pStyle w:val="TAL"/>
            </w:pPr>
          </w:p>
        </w:tc>
      </w:tr>
      <w:tr w:rsidR="00CF1882" w:rsidRPr="002E56B9" w14:paraId="2A333EA4" w14:textId="5AEB22D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197A12C" w14:textId="77777777" w:rsidR="00CF1882" w:rsidRPr="002E56B9" w:rsidRDefault="00CF1882" w:rsidP="00CF1882">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10EF4BE" w14:textId="77777777" w:rsidR="00CF1882" w:rsidRPr="002E56B9" w:rsidRDefault="00CF1882" w:rsidP="00CF1882">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5CFFC1B" w14:textId="77777777" w:rsidR="00CF1882" w:rsidRPr="002E56B9" w:rsidRDefault="00CF1882" w:rsidP="00CF1882">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784E7" w14:textId="77777777" w:rsidR="00CF1882" w:rsidRPr="002E56B9" w:rsidRDefault="00CF1882" w:rsidP="00CF1882">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6827DBE" w14:textId="77777777" w:rsidR="00CF1882" w:rsidRPr="002E56B9" w:rsidRDefault="00CF1882" w:rsidP="00CF1882">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71EA41C" w14:textId="77777777" w:rsidR="00CF1882" w:rsidRPr="002E56B9" w:rsidRDefault="00CF1882" w:rsidP="00CF1882">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8AA7F4" w14:textId="77777777" w:rsidR="00CF1882" w:rsidRPr="002E56B9" w:rsidRDefault="00CF1882" w:rsidP="00CF1882">
            <w:pPr>
              <w:pStyle w:val="TAL"/>
            </w:pPr>
            <w:r w:rsidRPr="002E56B9">
              <w:t>2Rx</w:t>
            </w:r>
          </w:p>
          <w:p w14:paraId="5B5A170D"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A5094C" w14:textId="77777777" w:rsidR="00CF1882" w:rsidRPr="002E56B9" w:rsidRDefault="00CF1882" w:rsidP="00CF1882">
            <w:pPr>
              <w:pStyle w:val="TAL"/>
            </w:pPr>
          </w:p>
        </w:tc>
      </w:tr>
      <w:tr w:rsidR="00CF1882" w:rsidRPr="002E56B9" w14:paraId="42D8FFC9" w14:textId="1B62650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AF6E928" w14:textId="77777777" w:rsidR="00CF1882" w:rsidRPr="002E56B9" w:rsidRDefault="00CF1882" w:rsidP="00CF1882">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D5B5343" w14:textId="77777777" w:rsidR="00CF1882" w:rsidRPr="002E56B9" w:rsidRDefault="00CF1882" w:rsidP="00CF1882">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395FFDD" w14:textId="7CC8DECD" w:rsidR="00CF1882" w:rsidRPr="002E56B9" w:rsidRDefault="00CF1882" w:rsidP="00CF1882">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C85A8E9" w14:textId="77777777" w:rsidR="00CF1882" w:rsidRPr="002E56B9" w:rsidRDefault="00CF1882" w:rsidP="00CF1882">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EADD494" w14:textId="77777777" w:rsidR="00CF1882" w:rsidRPr="002E56B9" w:rsidRDefault="00CF1882" w:rsidP="00CF1882">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C0F4C1" w14:textId="77777777" w:rsidR="00CF1882" w:rsidRPr="002E56B9" w:rsidRDefault="00CF1882" w:rsidP="00CF1882">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E7A526D" w14:textId="77777777" w:rsidR="00CF1882" w:rsidRPr="002E56B9" w:rsidRDefault="00CF1882" w:rsidP="00CF1882">
            <w:pPr>
              <w:pStyle w:val="TAL"/>
            </w:pPr>
            <w:r w:rsidRPr="002E56B9">
              <w:t>2Rx</w:t>
            </w:r>
          </w:p>
          <w:p w14:paraId="25B8EFEC"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C99A47" w14:textId="77777777" w:rsidR="00CF1882" w:rsidRPr="002E56B9" w:rsidRDefault="00CF1882" w:rsidP="00CF1882">
            <w:pPr>
              <w:pStyle w:val="TAL"/>
            </w:pPr>
          </w:p>
        </w:tc>
      </w:tr>
      <w:tr w:rsidR="00CF1882" w:rsidRPr="002E56B9" w14:paraId="62A24001" w14:textId="59305123"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9D98DB3" w14:textId="77777777" w:rsidR="00CF1882" w:rsidRPr="002E56B9" w:rsidRDefault="00CF1882" w:rsidP="00CF1882">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4A1DD109" w14:textId="77777777" w:rsidR="00CF1882" w:rsidRPr="002E56B9" w:rsidRDefault="00CF1882" w:rsidP="00CF1882">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E92B45"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2DF093" w14:textId="77777777" w:rsidR="00CF1882" w:rsidRPr="002E56B9" w:rsidRDefault="00CF1882" w:rsidP="00CF1882">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7310A4" w14:textId="77777777" w:rsidR="00CF1882" w:rsidRPr="002E56B9" w:rsidRDefault="00CF1882" w:rsidP="00CF1882">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524A3A"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9F68D94"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DA58029" w14:textId="77777777" w:rsidR="00CF1882" w:rsidRPr="002E56B9" w:rsidRDefault="00CF1882" w:rsidP="00CF1882">
            <w:pPr>
              <w:pStyle w:val="TAL"/>
              <w:rPr>
                <w:b/>
              </w:rPr>
            </w:pPr>
          </w:p>
        </w:tc>
      </w:tr>
      <w:tr w:rsidR="00CF1882" w:rsidRPr="002E56B9" w14:paraId="535F5BED" w14:textId="41327392"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57E4D05" w14:textId="77777777" w:rsidR="00CF1882" w:rsidRPr="002E56B9" w:rsidRDefault="00CF1882" w:rsidP="00CF1882">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95D6672" w14:textId="77777777" w:rsidR="00CF1882" w:rsidRPr="002E56B9" w:rsidRDefault="00CF1882" w:rsidP="00CF1882">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F301501" w14:textId="77777777" w:rsidR="00CF1882" w:rsidRPr="002E56B9" w:rsidRDefault="00CF1882" w:rsidP="00CF1882">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2A2AF4A" w14:textId="77777777" w:rsidR="00CF1882" w:rsidRPr="002E56B9" w:rsidRDefault="00CF1882" w:rsidP="00CF1882">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62B8153" w14:textId="77777777" w:rsidR="00CF1882" w:rsidRPr="002E56B9" w:rsidRDefault="00CF1882" w:rsidP="00CF1882">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E0D2604"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7851A1" w14:textId="77777777" w:rsidR="00CF1882" w:rsidRPr="002E56B9" w:rsidRDefault="00CF1882" w:rsidP="00CF1882">
            <w:pPr>
              <w:pStyle w:val="TAL"/>
            </w:pPr>
            <w:r w:rsidRPr="002E56B9">
              <w:t>2Rx</w:t>
            </w:r>
          </w:p>
          <w:p w14:paraId="57E04FB9"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88773D" w14:textId="77777777" w:rsidR="00CF1882" w:rsidRPr="002E56B9" w:rsidRDefault="00CF1882" w:rsidP="00CF1882">
            <w:pPr>
              <w:pStyle w:val="TAL"/>
            </w:pPr>
          </w:p>
        </w:tc>
      </w:tr>
      <w:tr w:rsidR="00CF1882" w:rsidRPr="002E56B9" w14:paraId="1D610AEE" w14:textId="595338C6"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C566646" w14:textId="77777777" w:rsidR="00CF1882" w:rsidRPr="002E56B9" w:rsidRDefault="00CF1882" w:rsidP="00CF1882">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99E305E" w14:textId="77777777" w:rsidR="00CF1882" w:rsidRPr="002E56B9" w:rsidRDefault="00CF1882" w:rsidP="00CF1882">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B2750A" w14:textId="77777777" w:rsidR="00CF1882" w:rsidRPr="002E56B9" w:rsidRDefault="00CF1882" w:rsidP="00CF1882">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40FA3D" w14:textId="77777777" w:rsidR="00CF1882" w:rsidRPr="002E56B9" w:rsidRDefault="00CF1882" w:rsidP="00CF1882">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40CCEEDF" w14:textId="77777777" w:rsidR="00CF1882" w:rsidRPr="002E56B9" w:rsidRDefault="00CF1882" w:rsidP="00CF1882">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0F4AC78"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58927B3" w14:textId="77777777" w:rsidR="00CF1882" w:rsidRPr="002E56B9" w:rsidRDefault="00CF1882" w:rsidP="00CF1882">
            <w:pPr>
              <w:pStyle w:val="TAL"/>
            </w:pPr>
            <w:r w:rsidRPr="002E56B9">
              <w:t>2Rx</w:t>
            </w:r>
          </w:p>
          <w:p w14:paraId="49C4C908"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B5E70F" w14:textId="77777777" w:rsidR="00CF1882" w:rsidRPr="002E56B9" w:rsidRDefault="00CF1882" w:rsidP="00CF1882">
            <w:pPr>
              <w:pStyle w:val="TAL"/>
            </w:pPr>
          </w:p>
        </w:tc>
      </w:tr>
      <w:tr w:rsidR="00CF1882" w:rsidRPr="002E56B9" w14:paraId="0360B7AE" w14:textId="256E103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EED09D4" w14:textId="77777777" w:rsidR="00CF1882" w:rsidRPr="002E56B9" w:rsidRDefault="00CF1882" w:rsidP="00CF1882">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69EDACA" w14:textId="77777777" w:rsidR="00CF1882" w:rsidRPr="002E56B9" w:rsidRDefault="00CF1882" w:rsidP="00CF1882">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73C49E1" w14:textId="77777777" w:rsidR="00CF1882" w:rsidRPr="002E56B9" w:rsidRDefault="00CF1882" w:rsidP="00CF1882">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EEB160D" w14:textId="77777777" w:rsidR="00CF1882" w:rsidRPr="002E56B9" w:rsidRDefault="00CF1882" w:rsidP="00CF1882">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BB9DE58" w14:textId="77777777" w:rsidR="00CF1882" w:rsidRPr="002E56B9" w:rsidRDefault="00CF1882" w:rsidP="00CF1882">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493A5D8" w14:textId="77777777" w:rsidR="00CF1882" w:rsidRPr="002E56B9"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F4E1B11" w14:textId="77777777" w:rsidR="00CF1882" w:rsidRPr="002E56B9" w:rsidRDefault="00CF1882" w:rsidP="00CF1882">
            <w:pPr>
              <w:pStyle w:val="TAL"/>
            </w:pPr>
            <w:r w:rsidRPr="002E56B9">
              <w:t>2Rx</w:t>
            </w:r>
          </w:p>
          <w:p w14:paraId="727165F1"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7067FF" w14:textId="77777777" w:rsidR="00CF1882" w:rsidRPr="002E56B9" w:rsidRDefault="00CF1882" w:rsidP="00CF1882">
            <w:pPr>
              <w:pStyle w:val="TAL"/>
            </w:pPr>
          </w:p>
        </w:tc>
      </w:tr>
      <w:tr w:rsidR="00CF1882" w:rsidRPr="002E56B9" w14:paraId="77C3D6FE" w14:textId="1552519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33BB2" w14:textId="77777777" w:rsidR="00CF1882" w:rsidRPr="002E56B9" w:rsidRDefault="00CF1882" w:rsidP="00CF1882">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C5D8F4" w14:textId="77777777" w:rsidR="00CF1882" w:rsidRPr="002E56B9" w:rsidRDefault="00CF1882" w:rsidP="00CF1882">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20F8CE"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F5F3D1"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9771DF"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81C6E"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613"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0F14A" w14:textId="77777777" w:rsidR="00CF1882" w:rsidRPr="002E56B9" w:rsidRDefault="00CF1882" w:rsidP="00CF1882">
            <w:pPr>
              <w:pStyle w:val="TAL"/>
              <w:rPr>
                <w:b/>
              </w:rPr>
            </w:pPr>
          </w:p>
        </w:tc>
      </w:tr>
      <w:tr w:rsidR="00CF1882" w:rsidRPr="002E56B9" w14:paraId="2DB0A607" w14:textId="2F0558C9"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1BC449" w14:textId="77777777" w:rsidR="00CF1882" w:rsidRPr="002E56B9" w:rsidRDefault="00CF1882" w:rsidP="00CF1882">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601A8" w14:textId="77777777" w:rsidR="00CF1882" w:rsidRPr="002E56B9" w:rsidRDefault="00CF1882" w:rsidP="00CF1882">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A5B68"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51624D"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34DC52"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F5000B"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0F800F"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BD3A2" w14:textId="77777777" w:rsidR="00CF1882" w:rsidRPr="002E56B9" w:rsidRDefault="00CF1882" w:rsidP="00CF1882">
            <w:pPr>
              <w:pStyle w:val="TAL"/>
              <w:rPr>
                <w:b/>
              </w:rPr>
            </w:pPr>
          </w:p>
        </w:tc>
      </w:tr>
      <w:tr w:rsidR="00CF1882" w:rsidRPr="002E56B9" w14:paraId="62427893" w14:textId="5B62EC0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2791" w14:textId="77777777" w:rsidR="00CF1882" w:rsidRPr="002E56B9" w:rsidRDefault="00CF1882" w:rsidP="00CF1882">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A0DB64" w14:textId="77777777" w:rsidR="00CF1882" w:rsidRPr="002E56B9" w:rsidRDefault="00CF1882" w:rsidP="00CF1882">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D4C97"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401EB7"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70E7F"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240AEE"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442C5"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05C43F" w14:textId="77777777" w:rsidR="00CF1882" w:rsidRPr="002E56B9" w:rsidRDefault="00CF1882" w:rsidP="00CF1882">
            <w:pPr>
              <w:pStyle w:val="TAL"/>
              <w:rPr>
                <w:b/>
              </w:rPr>
            </w:pPr>
          </w:p>
        </w:tc>
      </w:tr>
      <w:tr w:rsidR="00CF1882" w:rsidRPr="002E56B9" w14:paraId="7BE7383A" w14:textId="6146A0D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B1886BB" w14:textId="77777777" w:rsidR="00CF1882" w:rsidRPr="002E56B9" w:rsidRDefault="00CF1882" w:rsidP="00CF1882">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66F579EA" w14:textId="77777777" w:rsidR="00CF1882" w:rsidRPr="002E56B9" w:rsidRDefault="00CF1882" w:rsidP="00CF1882">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52F8DF" w14:textId="77777777" w:rsidR="00CF1882" w:rsidRPr="002E56B9" w:rsidRDefault="00CF1882" w:rsidP="00CF1882">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226E4E" w14:textId="77777777" w:rsidR="00CF1882" w:rsidRPr="002E56B9" w:rsidRDefault="00CF1882" w:rsidP="00CF1882">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EAABB"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A18C6A3" w14:textId="77777777" w:rsidR="00CF1882" w:rsidRPr="002E56B9" w:rsidRDefault="00CF1882" w:rsidP="00CF1882">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893AF9" w14:textId="77777777" w:rsidR="00CF1882" w:rsidRPr="002E56B9" w:rsidRDefault="00CF1882" w:rsidP="00CF1882">
            <w:pPr>
              <w:pStyle w:val="TAL"/>
            </w:pPr>
            <w:r w:rsidRPr="002E56B9">
              <w:t>2Rx</w:t>
            </w:r>
          </w:p>
          <w:p w14:paraId="32A8418B"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945C8C" w14:textId="77777777" w:rsidR="00CF1882" w:rsidRPr="002E56B9" w:rsidRDefault="00CF1882" w:rsidP="00CF1882">
            <w:pPr>
              <w:pStyle w:val="TAL"/>
            </w:pPr>
          </w:p>
        </w:tc>
      </w:tr>
      <w:tr w:rsidR="00CF1882" w:rsidRPr="002E56B9" w14:paraId="3C95306C" w14:textId="6FAF52E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064F4E4" w14:textId="77777777" w:rsidR="00CF1882" w:rsidRPr="002E56B9" w:rsidRDefault="00CF1882" w:rsidP="00CF1882">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6C13B75A" w14:textId="77777777" w:rsidR="00CF1882" w:rsidRPr="002E56B9" w:rsidRDefault="00CF1882" w:rsidP="00CF1882">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6DE085" w14:textId="77777777" w:rsidR="00CF1882" w:rsidRPr="002E56B9" w:rsidRDefault="00CF1882" w:rsidP="00CF1882">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4B2CA7" w14:textId="77777777" w:rsidR="00CF1882" w:rsidRPr="002E56B9" w:rsidRDefault="00CF1882" w:rsidP="00CF1882">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FCD071"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56DB8" w14:textId="77777777" w:rsidR="00CF1882" w:rsidRPr="002E56B9" w:rsidRDefault="00CF1882" w:rsidP="00CF1882">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DF108C" w14:textId="77777777" w:rsidR="00CF1882" w:rsidRPr="002E56B9" w:rsidRDefault="00CF1882" w:rsidP="00CF1882">
            <w:pPr>
              <w:pStyle w:val="TAL"/>
            </w:pPr>
            <w:r w:rsidRPr="002E56B9">
              <w:t>2Rx</w:t>
            </w:r>
          </w:p>
          <w:p w14:paraId="228AA97F"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0C656D" w14:textId="77777777" w:rsidR="00CF1882" w:rsidRPr="002E56B9" w:rsidRDefault="00CF1882" w:rsidP="00CF1882">
            <w:pPr>
              <w:pStyle w:val="TAL"/>
            </w:pPr>
          </w:p>
        </w:tc>
      </w:tr>
      <w:tr w:rsidR="00CF1882" w:rsidRPr="002E56B9" w14:paraId="5017C6E9" w14:textId="5A9BC3A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F7D6B" w14:textId="77777777" w:rsidR="00CF1882" w:rsidRPr="002E56B9" w:rsidRDefault="00CF1882" w:rsidP="00CF1882">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2B5813" w14:textId="77777777" w:rsidR="00CF1882" w:rsidRPr="002E56B9" w:rsidRDefault="00CF1882" w:rsidP="00CF1882">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EA172"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E49CBC"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5D97C3"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3E7E9"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34A7D8"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AE2C06" w14:textId="77777777" w:rsidR="00CF1882" w:rsidRPr="002E56B9" w:rsidRDefault="00CF1882" w:rsidP="00CF1882">
            <w:pPr>
              <w:pStyle w:val="TAL"/>
              <w:rPr>
                <w:b/>
              </w:rPr>
            </w:pPr>
          </w:p>
        </w:tc>
      </w:tr>
      <w:tr w:rsidR="00CF1882" w:rsidRPr="002E56B9" w14:paraId="15895601" w14:textId="48DB9EC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B36B063" w14:textId="77777777" w:rsidR="00CF1882" w:rsidRPr="002E56B9" w:rsidRDefault="00CF1882" w:rsidP="00CF1882">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3C199457" w14:textId="77777777" w:rsidR="00CF1882" w:rsidRPr="002E56B9" w:rsidRDefault="00CF1882" w:rsidP="00CF1882">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5CA74C" w14:textId="77777777" w:rsidR="00CF1882" w:rsidRPr="002E56B9" w:rsidRDefault="00CF1882" w:rsidP="00CF1882">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8AD258" w14:textId="77777777" w:rsidR="00CF1882" w:rsidRPr="002E56B9" w:rsidRDefault="00CF1882" w:rsidP="00CF1882">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B45B99"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2AF06C" w14:textId="77777777" w:rsidR="00CF1882" w:rsidRPr="002E56B9" w:rsidRDefault="00CF1882" w:rsidP="00CF1882">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56322D" w14:textId="77777777" w:rsidR="00CF1882" w:rsidRPr="002E56B9" w:rsidRDefault="00CF1882" w:rsidP="00CF1882">
            <w:pPr>
              <w:pStyle w:val="TAL"/>
            </w:pPr>
            <w:r w:rsidRPr="002E56B9">
              <w:t>2Rx</w:t>
            </w:r>
          </w:p>
          <w:p w14:paraId="7ACFEB78"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67CFED" w14:textId="77777777" w:rsidR="00CF1882" w:rsidRPr="002E56B9" w:rsidRDefault="00CF1882" w:rsidP="00CF1882">
            <w:pPr>
              <w:pStyle w:val="TAL"/>
            </w:pPr>
          </w:p>
        </w:tc>
      </w:tr>
      <w:tr w:rsidR="00CF1882" w:rsidRPr="002E56B9" w14:paraId="4D4691A8" w14:textId="25A08C7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B51E22" w14:textId="77777777" w:rsidR="00CF1882" w:rsidRPr="002E56B9" w:rsidRDefault="00CF1882" w:rsidP="00CF1882">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F51D9EA" w14:textId="77777777" w:rsidR="00CF1882" w:rsidRPr="002E56B9" w:rsidRDefault="00CF1882" w:rsidP="00CF1882">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1BE80" w14:textId="77777777" w:rsidR="00CF1882" w:rsidRPr="002E56B9" w:rsidRDefault="00CF1882" w:rsidP="00CF1882">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95FBD5" w14:textId="77777777" w:rsidR="00CF1882" w:rsidRPr="002E56B9" w:rsidRDefault="00CF1882" w:rsidP="00CF1882">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EAF139"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4DF31" w14:textId="77777777" w:rsidR="00CF1882" w:rsidRPr="002E56B9" w:rsidRDefault="00CF1882" w:rsidP="00CF1882">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631937" w14:textId="77777777" w:rsidR="00CF1882" w:rsidRPr="002E56B9" w:rsidRDefault="00CF1882" w:rsidP="00CF1882">
            <w:pPr>
              <w:pStyle w:val="TAL"/>
            </w:pPr>
            <w:r w:rsidRPr="002E56B9">
              <w:t>2Rx</w:t>
            </w:r>
          </w:p>
          <w:p w14:paraId="56CB3895"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38A09F" w14:textId="77777777" w:rsidR="00CF1882" w:rsidRPr="002E56B9" w:rsidRDefault="00CF1882" w:rsidP="00CF1882">
            <w:pPr>
              <w:pStyle w:val="TAL"/>
            </w:pPr>
          </w:p>
        </w:tc>
      </w:tr>
      <w:tr w:rsidR="00CF1882" w:rsidRPr="002E56B9" w14:paraId="7F8E9E0E" w14:textId="6676B7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4EB898" w14:textId="77777777" w:rsidR="00CF1882" w:rsidRPr="002E56B9" w:rsidRDefault="00CF1882" w:rsidP="00CF1882">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0C5B8A" w14:textId="77777777" w:rsidR="00CF1882" w:rsidRPr="002E56B9" w:rsidRDefault="00CF1882" w:rsidP="00CF1882">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7912"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D1B3BC"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8E114"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0F956E"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47CA5"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78C41E" w14:textId="77777777" w:rsidR="00CF1882" w:rsidRPr="002E56B9" w:rsidRDefault="00CF1882" w:rsidP="00CF1882">
            <w:pPr>
              <w:pStyle w:val="TAL"/>
              <w:rPr>
                <w:b/>
              </w:rPr>
            </w:pPr>
          </w:p>
        </w:tc>
      </w:tr>
      <w:tr w:rsidR="00CF1882" w:rsidRPr="002E56B9" w14:paraId="0455ED23" w14:textId="7B08B87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D52704E" w14:textId="77777777" w:rsidR="00CF1882" w:rsidRPr="002E56B9" w:rsidRDefault="00CF1882" w:rsidP="00CF1882">
            <w:pPr>
              <w:pStyle w:val="TAL"/>
            </w:pPr>
            <w:r w:rsidRPr="002E56B9">
              <w:rPr>
                <w:lang w:eastAsia="zh-CN"/>
              </w:rPr>
              <w:lastRenderedPageBreak/>
              <w:t>4.7.2.1</w:t>
            </w:r>
          </w:p>
        </w:tc>
        <w:tc>
          <w:tcPr>
            <w:tcW w:w="4538" w:type="dxa"/>
            <w:tcBorders>
              <w:top w:val="single" w:sz="4" w:space="0" w:color="auto"/>
              <w:left w:val="single" w:sz="4" w:space="0" w:color="auto"/>
              <w:bottom w:val="single" w:sz="4" w:space="0" w:color="auto"/>
              <w:right w:val="single" w:sz="4" w:space="0" w:color="auto"/>
            </w:tcBorders>
            <w:hideMark/>
          </w:tcPr>
          <w:p w14:paraId="7EAB257E" w14:textId="77777777" w:rsidR="00CF1882" w:rsidRPr="002E56B9" w:rsidRDefault="00CF1882" w:rsidP="00CF1882">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A45B8" w14:textId="77777777" w:rsidR="00CF1882" w:rsidRPr="002E56B9" w:rsidRDefault="00CF1882" w:rsidP="00CF1882">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14989" w14:textId="77777777" w:rsidR="00CF1882" w:rsidRPr="002E56B9" w:rsidRDefault="00CF1882" w:rsidP="00CF1882">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ECE42"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CB8A60" w14:textId="77777777" w:rsidR="00CF1882" w:rsidRPr="002E56B9" w:rsidRDefault="00CF1882" w:rsidP="00CF1882">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885AE4" w14:textId="77777777" w:rsidR="00CF1882" w:rsidRPr="002E56B9" w:rsidRDefault="00CF1882" w:rsidP="00CF1882">
            <w:pPr>
              <w:pStyle w:val="TAL"/>
            </w:pPr>
            <w:r w:rsidRPr="002E56B9">
              <w:t>2Rx</w:t>
            </w:r>
          </w:p>
          <w:p w14:paraId="1A13CAC0"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9AB4E2" w14:textId="77777777" w:rsidR="00CF1882" w:rsidRPr="002E56B9" w:rsidRDefault="00CF1882" w:rsidP="00CF1882">
            <w:pPr>
              <w:pStyle w:val="TAL"/>
            </w:pPr>
          </w:p>
        </w:tc>
      </w:tr>
      <w:tr w:rsidR="00CF1882" w:rsidRPr="002E56B9" w14:paraId="0EA8645C" w14:textId="021A065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F7712D5" w14:textId="77777777" w:rsidR="00CF1882" w:rsidRPr="002E56B9" w:rsidRDefault="00CF1882" w:rsidP="00CF1882">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61A5B48" w14:textId="77777777" w:rsidR="00CF1882" w:rsidRPr="002E56B9" w:rsidRDefault="00CF1882" w:rsidP="00CF1882">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2CB431" w14:textId="77777777" w:rsidR="00CF1882" w:rsidRPr="002E56B9" w:rsidRDefault="00CF1882" w:rsidP="00CF1882">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09B03D" w14:textId="77777777" w:rsidR="00CF1882" w:rsidRPr="002E56B9" w:rsidRDefault="00CF1882" w:rsidP="00CF1882">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BAF87D"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DBB591" w14:textId="77777777" w:rsidR="00CF1882" w:rsidRPr="002E56B9" w:rsidRDefault="00CF1882" w:rsidP="00CF1882">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D15392" w14:textId="77777777" w:rsidR="00CF1882" w:rsidRPr="002E56B9" w:rsidRDefault="00CF1882" w:rsidP="00CF1882">
            <w:pPr>
              <w:pStyle w:val="TAL"/>
            </w:pPr>
            <w:r w:rsidRPr="002E56B9">
              <w:t>2Rx</w:t>
            </w:r>
          </w:p>
          <w:p w14:paraId="1B7FBDFD"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72E378" w14:textId="77777777" w:rsidR="00CF1882" w:rsidRPr="002E56B9" w:rsidRDefault="00CF1882" w:rsidP="00CF1882">
            <w:pPr>
              <w:pStyle w:val="TAL"/>
            </w:pPr>
          </w:p>
        </w:tc>
      </w:tr>
      <w:tr w:rsidR="00CF1882" w:rsidRPr="002E56B9" w14:paraId="2165098A" w14:textId="418D499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D1EE1E7" w14:textId="77777777" w:rsidR="00CF1882" w:rsidRPr="002E56B9" w:rsidRDefault="00CF1882" w:rsidP="00CF1882">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CD5BDE" w14:textId="77777777" w:rsidR="00CF1882" w:rsidRPr="002E56B9" w:rsidRDefault="00CF1882" w:rsidP="00CF1882">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4A44B7" w14:textId="77777777" w:rsidR="00CF1882" w:rsidRPr="002E56B9" w:rsidRDefault="00CF1882" w:rsidP="00CF1882">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3AFDFD" w14:textId="77777777" w:rsidR="00CF1882" w:rsidRPr="002E56B9" w:rsidRDefault="00CF1882" w:rsidP="00CF1882">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B2EC721" w14:textId="77777777" w:rsidR="00CF1882" w:rsidRPr="002E56B9" w:rsidRDefault="00CF1882" w:rsidP="00CF1882">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99E5FA" w14:textId="77777777" w:rsidR="00CF1882" w:rsidRPr="002E56B9" w:rsidRDefault="00CF1882" w:rsidP="00CF1882">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186902" w14:textId="77777777" w:rsidR="00CF1882" w:rsidRPr="002E56B9" w:rsidRDefault="00CF1882" w:rsidP="00CF1882">
            <w:pPr>
              <w:pStyle w:val="TAL"/>
            </w:pPr>
            <w:r w:rsidRPr="002E56B9">
              <w:t>2Rx</w:t>
            </w:r>
          </w:p>
          <w:p w14:paraId="5E814C9D"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4CEBE9" w14:textId="77777777" w:rsidR="00CF1882" w:rsidRPr="002E56B9" w:rsidRDefault="00CF1882" w:rsidP="00CF1882">
            <w:pPr>
              <w:pStyle w:val="TAL"/>
            </w:pPr>
          </w:p>
        </w:tc>
      </w:tr>
      <w:tr w:rsidR="00CF1882" w:rsidRPr="002E56B9" w14:paraId="3B54F277" w14:textId="7603437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BB931" w14:textId="77777777" w:rsidR="00CF1882" w:rsidRPr="002E56B9" w:rsidRDefault="00CF1882" w:rsidP="00CF1882">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C6045" w14:textId="77777777" w:rsidR="00CF1882" w:rsidRPr="002E56B9" w:rsidRDefault="00CF1882" w:rsidP="00CF1882">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B61E3D" w14:textId="77777777" w:rsidR="00CF1882" w:rsidRPr="002E56B9"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30F01" w14:textId="77777777" w:rsidR="00CF1882" w:rsidRPr="002E56B9"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39B83" w14:textId="77777777" w:rsidR="00CF1882" w:rsidRPr="002E56B9"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1DE10"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0CDD4"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40867E" w14:textId="77777777" w:rsidR="00CF1882" w:rsidRPr="002E56B9" w:rsidRDefault="00CF1882" w:rsidP="00CF1882">
            <w:pPr>
              <w:pStyle w:val="TAL"/>
              <w:rPr>
                <w:b/>
              </w:rPr>
            </w:pPr>
          </w:p>
        </w:tc>
      </w:tr>
      <w:tr w:rsidR="00CF1882" w:rsidRPr="002E56B9" w14:paraId="519B4529" w14:textId="247494A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4E69EC4" w14:textId="77777777" w:rsidR="00CF1882" w:rsidRPr="002E56B9" w:rsidRDefault="00CF1882" w:rsidP="00CF1882">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E658F61" w14:textId="77777777" w:rsidR="00CF1882" w:rsidRPr="002E56B9" w:rsidRDefault="00CF1882" w:rsidP="00CF1882">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3A75B2" w14:textId="77777777" w:rsidR="00CF1882" w:rsidRPr="002E56B9" w:rsidRDefault="00CF1882" w:rsidP="00CF1882">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C2185C" w14:textId="77777777" w:rsidR="00CF1882" w:rsidRPr="002E56B9" w:rsidRDefault="00CF1882" w:rsidP="00CF1882">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2D746F" w14:textId="77777777" w:rsidR="00CF1882" w:rsidRPr="002E56B9" w:rsidRDefault="00CF1882" w:rsidP="00CF1882">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D8BF90" w14:textId="77777777" w:rsidR="00CF1882" w:rsidRPr="002E56B9" w:rsidRDefault="00CF1882" w:rsidP="00CF1882">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39A6E5" w14:textId="77777777" w:rsidR="00CF1882" w:rsidRPr="002E56B9" w:rsidRDefault="00CF1882" w:rsidP="00CF1882">
            <w:pPr>
              <w:pStyle w:val="TAL"/>
            </w:pPr>
            <w:r w:rsidRPr="002E56B9">
              <w:t>2Rx</w:t>
            </w:r>
          </w:p>
          <w:p w14:paraId="5DC45FC7"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76738D" w14:textId="77777777" w:rsidR="00CF1882" w:rsidRPr="002E56B9" w:rsidRDefault="00CF1882" w:rsidP="00CF1882">
            <w:pPr>
              <w:pStyle w:val="TAL"/>
            </w:pPr>
          </w:p>
        </w:tc>
      </w:tr>
      <w:tr w:rsidR="00CF1882" w:rsidRPr="002E56B9" w14:paraId="62A88244" w14:textId="063BAF42"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CB91700" w14:textId="77777777" w:rsidR="00CF1882" w:rsidRPr="002E56B9" w:rsidRDefault="00CF1882" w:rsidP="00CF1882">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3B4446C" w14:textId="77777777" w:rsidR="00CF1882" w:rsidRPr="002E56B9" w:rsidRDefault="00CF1882" w:rsidP="00CF1882">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1D2E0" w14:textId="77777777" w:rsidR="00CF1882" w:rsidRPr="002E56B9" w:rsidRDefault="00CF1882" w:rsidP="00CF1882">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F3CE16" w14:textId="77777777" w:rsidR="00CF1882" w:rsidRPr="002E56B9" w:rsidRDefault="00CF1882" w:rsidP="00CF1882">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625B8" w14:textId="77777777" w:rsidR="00CF1882" w:rsidRPr="002E56B9" w:rsidRDefault="00CF1882" w:rsidP="00CF1882">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51C3E9" w14:textId="77777777" w:rsidR="00CF1882" w:rsidRPr="002E56B9" w:rsidRDefault="00CF1882" w:rsidP="00CF1882">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D580BC" w14:textId="77777777" w:rsidR="00CF1882" w:rsidRPr="002E56B9" w:rsidRDefault="00CF1882" w:rsidP="00CF1882">
            <w:pPr>
              <w:pStyle w:val="TAL"/>
            </w:pPr>
            <w:r w:rsidRPr="002E56B9">
              <w:t>2Rx</w:t>
            </w:r>
          </w:p>
          <w:p w14:paraId="15B883E4"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BF31F2" w14:textId="77777777" w:rsidR="00CF1882" w:rsidRPr="002E56B9" w:rsidRDefault="00CF1882" w:rsidP="00CF1882">
            <w:pPr>
              <w:pStyle w:val="TAL"/>
            </w:pPr>
          </w:p>
        </w:tc>
      </w:tr>
      <w:tr w:rsidR="00CF1882" w:rsidRPr="002E56B9" w14:paraId="01D728EE" w14:textId="53EBE8E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59A4CA2" w14:textId="77777777" w:rsidR="00CF1882" w:rsidRPr="002E56B9" w:rsidRDefault="00CF1882" w:rsidP="00CF1882">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3B7ACC34" w14:textId="77777777" w:rsidR="00CF1882" w:rsidRPr="002E56B9" w:rsidRDefault="00CF1882" w:rsidP="00CF1882">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F8A959" w14:textId="77777777" w:rsidR="00CF1882" w:rsidRPr="002E56B9" w:rsidRDefault="00CF1882" w:rsidP="00CF1882">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85BFF5" w14:textId="77777777" w:rsidR="00CF1882" w:rsidRPr="002E56B9" w:rsidRDefault="00CF1882" w:rsidP="00CF1882">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21E0F6" w14:textId="77777777" w:rsidR="00CF1882" w:rsidRPr="002E56B9" w:rsidRDefault="00CF1882" w:rsidP="00CF1882">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AC017BA" w14:textId="77777777" w:rsidR="00CF1882" w:rsidRPr="002E56B9" w:rsidRDefault="00CF1882" w:rsidP="00CF1882">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5B3D05" w14:textId="77777777" w:rsidR="00CF1882" w:rsidRPr="002E56B9" w:rsidRDefault="00CF1882" w:rsidP="00CF1882">
            <w:pPr>
              <w:pStyle w:val="TAL"/>
            </w:pPr>
            <w:r w:rsidRPr="002E56B9">
              <w:t>2Rx</w:t>
            </w:r>
          </w:p>
          <w:p w14:paraId="6540CBCB"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51E305" w14:textId="77777777" w:rsidR="00CF1882" w:rsidRPr="002E56B9" w:rsidRDefault="00CF1882" w:rsidP="00CF1882">
            <w:pPr>
              <w:pStyle w:val="TAL"/>
            </w:pPr>
          </w:p>
        </w:tc>
      </w:tr>
      <w:tr w:rsidR="00CF1882" w:rsidRPr="002E56B9" w14:paraId="3EEACEFC" w14:textId="0C7F042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49E171" w14:textId="77777777" w:rsidR="00CF1882" w:rsidRPr="002E56B9" w:rsidRDefault="00CF1882" w:rsidP="00CF1882">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5A819F" w14:textId="77777777" w:rsidR="00CF1882" w:rsidRPr="002E56B9" w:rsidRDefault="00CF1882" w:rsidP="00CF1882">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B8BDF"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A1E56C"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EB19EF"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4E940F" w14:textId="77777777" w:rsidR="00CF1882" w:rsidRPr="002E56B9"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92B9B2"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EC44C" w14:textId="77777777" w:rsidR="00CF1882" w:rsidRPr="002E56B9" w:rsidRDefault="00CF1882" w:rsidP="00CF1882">
            <w:pPr>
              <w:pStyle w:val="TAL"/>
              <w:rPr>
                <w:b/>
              </w:rPr>
            </w:pPr>
          </w:p>
        </w:tc>
      </w:tr>
      <w:tr w:rsidR="00CF1882" w:rsidRPr="002E56B9" w14:paraId="202FC6AE" w14:textId="3A4D950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11373E9" w14:textId="77777777" w:rsidR="00CF1882" w:rsidRPr="002E56B9" w:rsidRDefault="00CF1882" w:rsidP="00CF1882">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2528DBB" w14:textId="77777777" w:rsidR="00CF1882" w:rsidRPr="002E56B9" w:rsidRDefault="00CF1882" w:rsidP="00CF1882">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1421D6" w14:textId="77777777" w:rsidR="00CF1882" w:rsidRPr="002E56B9" w:rsidRDefault="00CF1882" w:rsidP="00CF1882">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6305F3" w14:textId="77777777" w:rsidR="00CF1882" w:rsidRPr="002E56B9" w:rsidRDefault="00CF1882" w:rsidP="00CF1882">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E83B1B"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305027" w14:textId="77777777" w:rsidR="00CF1882" w:rsidRPr="002E56B9" w:rsidRDefault="00CF1882" w:rsidP="00CF1882">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FBDBD" w14:textId="77777777" w:rsidR="00CF1882" w:rsidRPr="002E56B9" w:rsidRDefault="00CF1882" w:rsidP="00CF1882">
            <w:pPr>
              <w:pStyle w:val="TAL"/>
            </w:pPr>
            <w:r w:rsidRPr="002E56B9">
              <w:t>2Rx</w:t>
            </w:r>
          </w:p>
          <w:p w14:paraId="779EBFC4"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5B7D2B" w14:textId="77777777" w:rsidR="00CF1882" w:rsidRPr="002E56B9" w:rsidRDefault="00CF1882" w:rsidP="00CF1882">
            <w:pPr>
              <w:pStyle w:val="TAL"/>
            </w:pPr>
          </w:p>
        </w:tc>
      </w:tr>
      <w:tr w:rsidR="00CF1882" w:rsidRPr="002E56B9" w14:paraId="55ACCB76" w14:textId="49DDC0F9"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3E5BA14" w14:textId="77777777" w:rsidR="00CF1882" w:rsidRPr="002E56B9" w:rsidRDefault="00CF1882" w:rsidP="00CF1882">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7F208C4B" w14:textId="77777777" w:rsidR="00CF1882" w:rsidRPr="002E56B9" w:rsidRDefault="00CF1882" w:rsidP="00CF1882">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B32331" w14:textId="77777777" w:rsidR="00CF1882" w:rsidRPr="002E56B9" w:rsidRDefault="00CF1882" w:rsidP="00CF1882">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9D1B6" w14:textId="77777777" w:rsidR="00CF1882" w:rsidRPr="002E56B9" w:rsidRDefault="00CF1882" w:rsidP="00CF1882">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F14D2" w14:textId="77777777" w:rsidR="00CF1882" w:rsidRPr="002E56B9" w:rsidRDefault="00CF1882" w:rsidP="00CF1882">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5EB718" w14:textId="77777777" w:rsidR="00CF1882" w:rsidRPr="002E56B9" w:rsidRDefault="00CF1882" w:rsidP="00CF1882">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308C2" w14:textId="77777777" w:rsidR="00CF1882" w:rsidRPr="002E56B9" w:rsidRDefault="00CF1882" w:rsidP="00CF1882">
            <w:pPr>
              <w:pStyle w:val="TAL"/>
            </w:pPr>
            <w:r w:rsidRPr="002E56B9">
              <w:t>2Rx</w:t>
            </w:r>
          </w:p>
          <w:p w14:paraId="1993C9AE"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40EEF1" w14:textId="77777777" w:rsidR="00CF1882" w:rsidRPr="002E56B9" w:rsidRDefault="00CF1882" w:rsidP="00CF1882">
            <w:pPr>
              <w:pStyle w:val="TAL"/>
            </w:pPr>
          </w:p>
        </w:tc>
      </w:tr>
      <w:tr w:rsidR="00CF1882" w:rsidRPr="002E56B9" w14:paraId="656AE42F" w14:textId="651B6F43"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10650FF" w14:textId="77777777" w:rsidR="00CF1882" w:rsidRPr="002E56B9" w:rsidRDefault="00CF1882" w:rsidP="00CF1882">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A5E2C64" w14:textId="77777777" w:rsidR="00CF1882" w:rsidRPr="002E56B9" w:rsidRDefault="00CF1882" w:rsidP="00CF1882">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9C56F" w14:textId="77777777" w:rsidR="00CF1882" w:rsidRPr="002E56B9" w:rsidRDefault="00CF1882" w:rsidP="00CF1882">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7E347" w14:textId="77777777" w:rsidR="00CF1882" w:rsidRPr="002E56B9" w:rsidRDefault="00CF1882" w:rsidP="00CF1882">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56FE39" w14:textId="77777777" w:rsidR="00CF1882" w:rsidRPr="002E56B9" w:rsidRDefault="00CF1882" w:rsidP="00CF1882">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63ABF9" w14:textId="77777777" w:rsidR="00CF1882" w:rsidRPr="002E56B9" w:rsidRDefault="00CF1882" w:rsidP="00CF1882">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C92C13" w14:textId="77777777" w:rsidR="00CF1882" w:rsidRPr="002E56B9" w:rsidRDefault="00CF1882" w:rsidP="00CF1882">
            <w:pPr>
              <w:pStyle w:val="TAL"/>
            </w:pPr>
            <w:r w:rsidRPr="002E56B9">
              <w:t>2Rx</w:t>
            </w:r>
          </w:p>
          <w:p w14:paraId="72ACACB7"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8843C4" w14:textId="77777777" w:rsidR="00CF1882" w:rsidRPr="002E56B9" w:rsidRDefault="00CF1882" w:rsidP="00CF1882">
            <w:pPr>
              <w:pStyle w:val="TAL"/>
            </w:pPr>
          </w:p>
        </w:tc>
      </w:tr>
      <w:tr w:rsidR="00CF1882" w:rsidRPr="002E56B9" w14:paraId="5817D366" w14:textId="4E9C9BA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C0DB14" w14:textId="77777777" w:rsidR="00CF1882" w:rsidRPr="002E56B9" w:rsidRDefault="00CF1882" w:rsidP="00CF1882">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1A17FB6" w14:textId="77777777" w:rsidR="00CF1882" w:rsidRPr="002E56B9" w:rsidRDefault="00CF1882" w:rsidP="00CF1882">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D1CBD" w14:textId="77777777" w:rsidR="00CF1882" w:rsidRPr="002E56B9" w:rsidRDefault="00CF1882" w:rsidP="00CF1882">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3484A2" w14:textId="77777777" w:rsidR="00CF1882" w:rsidRPr="002E56B9" w:rsidRDefault="00CF1882" w:rsidP="00CF1882">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D10BFF" w14:textId="77777777" w:rsidR="00CF1882" w:rsidRPr="002E56B9" w:rsidRDefault="00CF1882" w:rsidP="00CF1882">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C62AFA" w14:textId="77777777" w:rsidR="00CF1882" w:rsidRPr="002E56B9" w:rsidRDefault="00CF1882" w:rsidP="00CF1882">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B7D87" w14:textId="77777777" w:rsidR="00CF1882" w:rsidRPr="002E56B9" w:rsidRDefault="00CF1882" w:rsidP="00CF1882">
            <w:pPr>
              <w:pStyle w:val="TAL"/>
            </w:pPr>
            <w:r w:rsidRPr="002E56B9">
              <w:t>2Rx</w:t>
            </w:r>
          </w:p>
          <w:p w14:paraId="15BB938A"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0C539F" w14:textId="77777777" w:rsidR="00CF1882" w:rsidRPr="002E56B9" w:rsidRDefault="00CF1882" w:rsidP="00CF1882">
            <w:pPr>
              <w:pStyle w:val="TAL"/>
            </w:pPr>
          </w:p>
        </w:tc>
      </w:tr>
      <w:tr w:rsidR="00CF1882" w:rsidRPr="002E56B9" w14:paraId="3CC0D16C" w14:textId="18F0E191"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15C7B9" w14:textId="77777777" w:rsidR="00CF1882" w:rsidRPr="002E56B9" w:rsidRDefault="00CF1882" w:rsidP="00CF1882">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BCB9D" w14:textId="77777777" w:rsidR="00CF1882" w:rsidRPr="002E56B9" w:rsidRDefault="00CF1882" w:rsidP="00CF1882">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DF23D9" w14:textId="77777777" w:rsidR="00CF1882" w:rsidRPr="002E56B9"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EFF31" w14:textId="77777777" w:rsidR="00CF1882" w:rsidRPr="002E56B9"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40DFF5" w14:textId="77777777" w:rsidR="00CF1882" w:rsidRPr="002E56B9"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C75B8"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9D0B21" w14:textId="77777777" w:rsidR="00CF1882" w:rsidRPr="002E56B9"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0A333E" w14:textId="77777777" w:rsidR="00CF1882" w:rsidRPr="002E56B9" w:rsidRDefault="00CF1882" w:rsidP="00CF1882">
            <w:pPr>
              <w:pStyle w:val="TAL"/>
              <w:rPr>
                <w:b/>
              </w:rPr>
            </w:pPr>
          </w:p>
        </w:tc>
      </w:tr>
      <w:tr w:rsidR="00CF1882" w:rsidRPr="002E56B9" w14:paraId="46B66DD3" w14:textId="5E5CBADF"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C2EED62" w14:textId="77777777" w:rsidR="00CF1882" w:rsidRPr="002E56B9" w:rsidRDefault="00CF1882" w:rsidP="00CF1882">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F559794" w14:textId="77777777" w:rsidR="00CF1882" w:rsidRPr="002E56B9" w:rsidRDefault="00CF1882" w:rsidP="00CF1882">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A4CD79" w14:textId="77777777" w:rsidR="00CF1882" w:rsidRPr="002E56B9" w:rsidRDefault="00CF1882" w:rsidP="00CF1882">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8A73" w14:textId="77777777" w:rsidR="00CF1882" w:rsidRPr="002E56B9" w:rsidRDefault="00CF1882" w:rsidP="00CF1882">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AAB4268" w14:textId="77777777" w:rsidR="00CF1882" w:rsidRPr="002E56B9" w:rsidRDefault="00CF1882" w:rsidP="00CF1882">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71F6773"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AD06E2E" w14:textId="77777777" w:rsidR="00CF1882" w:rsidRPr="002E56B9" w:rsidRDefault="00CF1882" w:rsidP="00CF1882">
            <w:pPr>
              <w:pStyle w:val="TAL"/>
            </w:pPr>
            <w:r w:rsidRPr="002E56B9">
              <w:t>2Rx</w:t>
            </w:r>
          </w:p>
          <w:p w14:paraId="291FDEE3"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79E5D7" w14:textId="77777777" w:rsidR="00CF1882" w:rsidRPr="002E56B9" w:rsidRDefault="00CF1882" w:rsidP="00CF1882">
            <w:pPr>
              <w:pStyle w:val="TAL"/>
            </w:pPr>
          </w:p>
        </w:tc>
      </w:tr>
      <w:tr w:rsidR="00CF1882" w:rsidRPr="002E56B9" w14:paraId="4AB67E21" w14:textId="2D732101"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1CCE" w14:textId="77777777" w:rsidR="00CF1882" w:rsidRPr="002E56B9" w:rsidRDefault="00CF1882" w:rsidP="00CF1882">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DECEB" w14:textId="77777777" w:rsidR="00CF1882" w:rsidRPr="002E56B9" w:rsidRDefault="00CF1882" w:rsidP="00CF1882">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6C44C" w14:textId="77777777" w:rsidR="00CF1882" w:rsidRPr="002E56B9" w:rsidRDefault="00CF1882" w:rsidP="00CF1882">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1AF" w14:textId="77777777" w:rsidR="00CF1882" w:rsidRPr="002E56B9" w:rsidRDefault="00CF1882" w:rsidP="00CF1882">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5149" w14:textId="77777777" w:rsidR="00CF1882" w:rsidRPr="002E56B9"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2588"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E74E0"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5EA2C" w14:textId="77777777" w:rsidR="00CF1882" w:rsidRPr="002E56B9" w:rsidRDefault="00CF1882" w:rsidP="00CF1882">
            <w:pPr>
              <w:pStyle w:val="TAL"/>
            </w:pPr>
          </w:p>
        </w:tc>
      </w:tr>
      <w:tr w:rsidR="00CF1882" w:rsidRPr="002E56B9" w14:paraId="5C6C3807" w14:textId="27B5666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5611A023" w14:textId="77777777" w:rsidR="00CF1882" w:rsidRPr="002E56B9" w:rsidRDefault="00CF1882" w:rsidP="00CF1882">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D394AFC" w14:textId="77777777" w:rsidR="00CF1882" w:rsidRPr="002E56B9" w:rsidRDefault="00CF1882" w:rsidP="00CF1882">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9FE9172" w14:textId="77777777" w:rsidR="00CF1882" w:rsidRPr="002E56B9" w:rsidRDefault="00CF1882" w:rsidP="00CF1882">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1E8B78" w14:textId="77777777" w:rsidR="00CF1882" w:rsidRPr="002E56B9" w:rsidRDefault="00CF1882" w:rsidP="00CF1882">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CD95840" w14:textId="77777777" w:rsidR="00CF1882" w:rsidRPr="002E56B9" w:rsidRDefault="00CF1882" w:rsidP="00CF1882">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91B9166" w14:textId="77777777" w:rsidR="00CF1882" w:rsidRPr="002E56B9" w:rsidRDefault="00CF1882" w:rsidP="00CF1882">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61A5E386" w14:textId="77777777" w:rsidR="00CF1882" w:rsidRPr="002E56B9" w:rsidRDefault="00CF1882" w:rsidP="00CF1882">
            <w:pPr>
              <w:keepNext/>
              <w:keepLines/>
              <w:spacing w:after="0"/>
              <w:rPr>
                <w:rFonts w:ascii="Arial" w:hAnsi="Arial"/>
                <w:sz w:val="18"/>
              </w:rPr>
            </w:pPr>
            <w:r w:rsidRPr="002E56B9">
              <w:rPr>
                <w:rFonts w:ascii="Arial" w:hAnsi="Arial"/>
                <w:sz w:val="18"/>
              </w:rPr>
              <w:t>2Rx</w:t>
            </w:r>
          </w:p>
          <w:p w14:paraId="341673FB"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26AE78" w14:textId="77777777" w:rsidR="00CF1882" w:rsidRPr="002E56B9" w:rsidRDefault="00CF1882" w:rsidP="00CF1882">
            <w:pPr>
              <w:keepNext/>
              <w:keepLines/>
              <w:spacing w:after="0"/>
              <w:rPr>
                <w:rFonts w:ascii="Arial" w:hAnsi="Arial"/>
                <w:sz w:val="18"/>
              </w:rPr>
            </w:pPr>
          </w:p>
        </w:tc>
      </w:tr>
      <w:tr w:rsidR="00CF1882" w:rsidRPr="002E56B9" w14:paraId="5224B176" w14:textId="68003A1C"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3EAE4833" w14:textId="77777777" w:rsidR="00CF1882" w:rsidRPr="002E56B9" w:rsidRDefault="00CF1882" w:rsidP="00CF1882">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F149655" w14:textId="77777777" w:rsidR="00CF1882" w:rsidRPr="002E56B9" w:rsidRDefault="00CF1882" w:rsidP="00CF1882">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3D81180" w14:textId="77777777" w:rsidR="00CF1882" w:rsidRPr="002E56B9" w:rsidRDefault="00CF1882" w:rsidP="00CF1882">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240E13" w14:textId="77777777" w:rsidR="00CF1882" w:rsidRPr="002E56B9" w:rsidRDefault="00CF1882" w:rsidP="00CF1882">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93CE00A" w14:textId="77777777" w:rsidR="00CF1882" w:rsidRPr="002E56B9" w:rsidRDefault="00CF1882" w:rsidP="00CF1882">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6BEA7A" w14:textId="77777777" w:rsidR="00CF1882" w:rsidRPr="002E56B9" w:rsidRDefault="00CF1882" w:rsidP="00CF1882">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A0F1420" w14:textId="77777777" w:rsidR="00CF1882" w:rsidRPr="002E56B9" w:rsidRDefault="00CF1882" w:rsidP="00CF1882">
            <w:pPr>
              <w:pStyle w:val="TAL"/>
            </w:pPr>
            <w:r w:rsidRPr="002E56B9">
              <w:t>2Rx</w:t>
            </w:r>
          </w:p>
          <w:p w14:paraId="0F83E63F"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C24293" w14:textId="77777777" w:rsidR="00CF1882" w:rsidRPr="002E56B9" w:rsidRDefault="00CF1882" w:rsidP="00CF1882">
            <w:pPr>
              <w:pStyle w:val="TAL"/>
            </w:pPr>
          </w:p>
        </w:tc>
      </w:tr>
      <w:tr w:rsidR="00CF1882" w:rsidRPr="002E56B9" w14:paraId="0A620E76" w14:textId="1680EBA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4B8ED02" w14:textId="77777777" w:rsidR="00CF1882" w:rsidRPr="002E56B9" w:rsidRDefault="00CF1882" w:rsidP="00CF1882">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5694A35" w14:textId="77777777" w:rsidR="00CF1882" w:rsidRPr="002E56B9" w:rsidRDefault="00CF1882" w:rsidP="00CF1882">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3509CFC" w14:textId="77777777" w:rsidR="00CF1882" w:rsidRPr="002E56B9" w:rsidRDefault="00CF1882" w:rsidP="00CF1882">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A33F32" w14:textId="77777777" w:rsidR="00CF1882" w:rsidRPr="002E56B9" w:rsidRDefault="00CF1882" w:rsidP="00CF1882">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FBC3E39" w14:textId="77777777" w:rsidR="00CF1882" w:rsidRPr="002E56B9" w:rsidRDefault="00CF1882" w:rsidP="00CF1882">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3AC017A" w14:textId="77777777" w:rsidR="00CF1882" w:rsidRPr="002E56B9" w:rsidRDefault="00CF1882" w:rsidP="00CF1882">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78C166F4" w14:textId="77777777" w:rsidR="00CF1882" w:rsidRPr="002E56B9" w:rsidRDefault="00CF1882" w:rsidP="00CF1882">
            <w:pPr>
              <w:keepNext/>
              <w:keepLines/>
              <w:spacing w:after="0"/>
              <w:rPr>
                <w:rFonts w:ascii="Arial" w:hAnsi="Arial"/>
                <w:sz w:val="18"/>
              </w:rPr>
            </w:pPr>
            <w:r w:rsidRPr="002E56B9">
              <w:rPr>
                <w:rFonts w:ascii="Arial" w:hAnsi="Arial"/>
                <w:sz w:val="18"/>
              </w:rPr>
              <w:t>2Rx</w:t>
            </w:r>
          </w:p>
          <w:p w14:paraId="2E97A357"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DD2F05" w14:textId="77777777" w:rsidR="00CF1882" w:rsidRPr="002E56B9" w:rsidRDefault="00CF1882" w:rsidP="00CF1882">
            <w:pPr>
              <w:keepNext/>
              <w:keepLines/>
              <w:spacing w:after="0"/>
              <w:rPr>
                <w:rFonts w:ascii="Arial" w:hAnsi="Arial"/>
                <w:sz w:val="18"/>
              </w:rPr>
            </w:pPr>
          </w:p>
        </w:tc>
      </w:tr>
      <w:tr w:rsidR="00CF1882" w:rsidRPr="002E56B9" w14:paraId="343FE514" w14:textId="4261CC5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ED16DC7" w14:textId="77777777" w:rsidR="00CF1882" w:rsidRPr="002E56B9" w:rsidRDefault="00CF1882" w:rsidP="00CF1882">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36D4BDF" w14:textId="77777777" w:rsidR="00CF1882" w:rsidRPr="002E56B9" w:rsidRDefault="00CF1882" w:rsidP="00CF1882">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304AF76" w14:textId="77777777" w:rsidR="00CF1882" w:rsidRPr="002E56B9" w:rsidRDefault="00CF1882" w:rsidP="00CF1882">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CC08AD" w14:textId="77777777" w:rsidR="00CF1882" w:rsidRPr="002E56B9" w:rsidRDefault="00CF1882" w:rsidP="00CF1882">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F75A147"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EB8DEC1" w14:textId="77777777" w:rsidR="00CF1882" w:rsidRPr="002E56B9" w:rsidRDefault="00CF1882" w:rsidP="00CF1882">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15469AA3" w14:textId="77777777" w:rsidR="00CF1882" w:rsidRPr="002E56B9" w:rsidRDefault="00CF1882" w:rsidP="00CF1882">
            <w:pPr>
              <w:pStyle w:val="TAL"/>
            </w:pPr>
            <w:r w:rsidRPr="002E56B9">
              <w:t>2Rx</w:t>
            </w:r>
          </w:p>
          <w:p w14:paraId="50A710E4"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E96426" w14:textId="77777777" w:rsidR="00CF1882" w:rsidRPr="002E56B9" w:rsidRDefault="00CF1882" w:rsidP="00CF1882">
            <w:pPr>
              <w:pStyle w:val="TAL"/>
            </w:pPr>
          </w:p>
        </w:tc>
      </w:tr>
      <w:tr w:rsidR="00CF1882" w:rsidRPr="002E56B9" w14:paraId="7B2FA049" w14:textId="60B3DC45"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243F979" w14:textId="77777777" w:rsidR="00CF1882" w:rsidRPr="002E56B9" w:rsidRDefault="00CF1882" w:rsidP="00CF1882">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4C65C31" w14:textId="77777777" w:rsidR="00CF1882" w:rsidRPr="002E56B9" w:rsidRDefault="00CF1882" w:rsidP="00CF1882">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CB9758" w14:textId="77777777" w:rsidR="00CF1882" w:rsidRPr="002E56B9" w:rsidRDefault="00CF1882" w:rsidP="00CF1882">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579F91E" w14:textId="77777777" w:rsidR="00CF1882" w:rsidRPr="002E56B9" w:rsidRDefault="00CF1882" w:rsidP="00CF1882">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356A7D4" w14:textId="77777777" w:rsidR="00CF1882" w:rsidRPr="002E56B9" w:rsidRDefault="00CF1882" w:rsidP="00CF1882">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711EC6" w14:textId="77777777" w:rsidR="00CF1882" w:rsidRPr="002E56B9" w:rsidRDefault="00CF1882" w:rsidP="00CF1882">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4B65298" w14:textId="77777777" w:rsidR="00CF1882" w:rsidRPr="002E56B9" w:rsidRDefault="00CF1882" w:rsidP="00CF1882">
            <w:pPr>
              <w:pStyle w:val="TAL"/>
            </w:pPr>
            <w:r w:rsidRPr="002E56B9">
              <w:t>2Rx</w:t>
            </w:r>
          </w:p>
          <w:p w14:paraId="218B61B2"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16346E" w14:textId="77777777" w:rsidR="00CF1882" w:rsidRPr="002E56B9" w:rsidRDefault="00CF1882" w:rsidP="00CF1882">
            <w:pPr>
              <w:pStyle w:val="TAL"/>
            </w:pPr>
          </w:p>
        </w:tc>
      </w:tr>
      <w:tr w:rsidR="00CF1882" w:rsidRPr="002E56B9" w14:paraId="58BAEE8E" w14:textId="41E6595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4FA51" w14:textId="77777777" w:rsidR="00CF1882" w:rsidRPr="002E56B9" w:rsidRDefault="00CF1882" w:rsidP="00CF1882">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3E18C" w14:textId="77777777" w:rsidR="00CF1882" w:rsidRPr="002E56B9" w:rsidRDefault="00CF1882" w:rsidP="00CF1882">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095E5" w14:textId="77777777" w:rsidR="00CF1882" w:rsidRPr="002E56B9"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34A76" w14:textId="77777777" w:rsidR="00CF1882" w:rsidRPr="002E56B9"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434C" w14:textId="77777777" w:rsidR="00CF1882" w:rsidRPr="002E56B9"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7773"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9637F" w14:textId="77777777" w:rsidR="00CF1882" w:rsidRPr="002E56B9"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FE68B3" w14:textId="77777777" w:rsidR="00CF1882" w:rsidRPr="002E56B9" w:rsidRDefault="00CF1882" w:rsidP="00CF1882">
            <w:pPr>
              <w:keepNext/>
              <w:keepLines/>
              <w:spacing w:after="0"/>
              <w:rPr>
                <w:rFonts w:ascii="Arial" w:hAnsi="Arial"/>
                <w:sz w:val="18"/>
              </w:rPr>
            </w:pPr>
          </w:p>
        </w:tc>
      </w:tr>
      <w:tr w:rsidR="00CF1882" w:rsidRPr="002E56B9" w14:paraId="000CAF6E" w14:textId="07036BC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9B40" w14:textId="77777777" w:rsidR="00CF1882" w:rsidRPr="002E56B9" w:rsidRDefault="00CF1882" w:rsidP="00CF1882">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69BAC" w14:textId="77777777" w:rsidR="00CF1882" w:rsidRPr="002E56B9" w:rsidRDefault="00CF1882" w:rsidP="00CF1882">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F02E1" w14:textId="77777777" w:rsidR="00CF1882" w:rsidRPr="002E56B9"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E5312" w14:textId="77777777" w:rsidR="00CF1882" w:rsidRPr="002E56B9"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5B182" w14:textId="77777777" w:rsidR="00CF1882" w:rsidRPr="002E56B9"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78526"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BA9C4" w14:textId="77777777" w:rsidR="00CF1882" w:rsidRPr="002E56B9"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69F8" w14:textId="77777777" w:rsidR="00CF1882" w:rsidRPr="002E56B9" w:rsidRDefault="00CF1882" w:rsidP="00CF1882">
            <w:pPr>
              <w:keepNext/>
              <w:keepLines/>
              <w:spacing w:after="0"/>
              <w:rPr>
                <w:rFonts w:ascii="Arial" w:hAnsi="Arial"/>
                <w:sz w:val="18"/>
              </w:rPr>
            </w:pPr>
          </w:p>
        </w:tc>
      </w:tr>
      <w:tr w:rsidR="00CF1882" w:rsidRPr="002E56B9" w14:paraId="7F7BB54B" w14:textId="4D2D286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2BFAB" w14:textId="77777777" w:rsidR="00CF1882" w:rsidRPr="002E56B9" w:rsidRDefault="00CF1882" w:rsidP="00CF1882">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FB925" w14:textId="77777777" w:rsidR="00CF1882" w:rsidRPr="002E56B9" w:rsidRDefault="00CF1882" w:rsidP="00CF1882">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EA682" w14:textId="77777777" w:rsidR="00CF1882" w:rsidRPr="002E56B9"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D0B3" w14:textId="77777777" w:rsidR="00CF1882" w:rsidRPr="002E56B9"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12618" w14:textId="77777777" w:rsidR="00CF1882" w:rsidRPr="002E56B9"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F09A3" w14:textId="77777777" w:rsidR="00CF1882" w:rsidRPr="002E56B9"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17E6B" w14:textId="77777777" w:rsidR="00CF1882" w:rsidRPr="002E56B9"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740B66" w14:textId="77777777" w:rsidR="00CF1882" w:rsidRPr="002E56B9" w:rsidRDefault="00CF1882" w:rsidP="00CF1882">
            <w:pPr>
              <w:keepNext/>
              <w:keepLines/>
              <w:spacing w:after="0"/>
              <w:rPr>
                <w:rFonts w:ascii="Arial" w:hAnsi="Arial"/>
                <w:sz w:val="18"/>
              </w:rPr>
            </w:pPr>
          </w:p>
        </w:tc>
      </w:tr>
      <w:tr w:rsidR="00CF1882" w:rsidRPr="002E56B9" w14:paraId="465B4F42" w14:textId="76E63E4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7E70A10" w14:textId="77777777" w:rsidR="00CF1882" w:rsidRPr="002E56B9" w:rsidRDefault="00CF1882" w:rsidP="00CF1882">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579DF8F" w14:textId="77777777" w:rsidR="00CF1882" w:rsidRPr="002E56B9" w:rsidRDefault="00CF1882" w:rsidP="00CF1882">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F8218F6" w14:textId="77777777" w:rsidR="00CF1882" w:rsidRPr="002E56B9" w:rsidRDefault="00CF1882" w:rsidP="00CF1882">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D046F0F" w14:textId="77777777" w:rsidR="00CF1882" w:rsidRPr="002E56B9" w:rsidRDefault="00CF1882" w:rsidP="00CF1882">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1E255630" w14:textId="77777777" w:rsidR="00CF1882" w:rsidRPr="002E56B9" w:rsidRDefault="00CF1882" w:rsidP="00CF1882">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9682AB5" w14:textId="77777777" w:rsidR="00CF1882" w:rsidRPr="002E56B9" w:rsidRDefault="00CF1882" w:rsidP="00CF1882">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4C3B2F3B" w14:textId="77777777" w:rsidR="00CF1882" w:rsidRPr="002E56B9" w:rsidRDefault="00CF1882" w:rsidP="00CF1882">
            <w:pPr>
              <w:pStyle w:val="TAL"/>
            </w:pPr>
            <w:r w:rsidRPr="002E56B9">
              <w:t>2Rx</w:t>
            </w:r>
          </w:p>
          <w:p w14:paraId="158FBD3B" w14:textId="77777777" w:rsidR="00CF1882" w:rsidRPr="002E56B9" w:rsidRDefault="00CF1882" w:rsidP="00CF1882">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F08ED8" w14:textId="77777777" w:rsidR="00CF1882" w:rsidRPr="002E56B9" w:rsidRDefault="00CF1882" w:rsidP="00CF1882">
            <w:pPr>
              <w:pStyle w:val="TAL"/>
            </w:pPr>
          </w:p>
        </w:tc>
      </w:tr>
      <w:tr w:rsidR="00CF1882" w:rsidRPr="002E56B9" w14:paraId="5F5CA129" w14:textId="1CA4FF50" w:rsidTr="00CF1882">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7FC741D" w14:textId="77777777" w:rsidR="00CF1882" w:rsidRPr="002E56B9" w:rsidRDefault="00CF1882" w:rsidP="00CF1882">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AFF4DE8" w14:textId="77777777" w:rsidR="00CF1882" w:rsidRPr="002E56B9" w:rsidRDefault="00CF1882" w:rsidP="00CF1882">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0E369DF" w14:textId="77777777" w:rsidR="00CF1882" w:rsidRPr="002E56B9" w:rsidRDefault="00CF1882" w:rsidP="00CF1882">
            <w:pPr>
              <w:pStyle w:val="TAN"/>
              <w:rPr>
                <w:lang w:eastAsia="zh-TW"/>
              </w:rPr>
            </w:pPr>
          </w:p>
        </w:tc>
      </w:tr>
    </w:tbl>
    <w:p w14:paraId="7F9F80AD" w14:textId="77777777" w:rsidR="00A735B3" w:rsidRPr="002E56B9" w:rsidRDefault="00A735B3" w:rsidP="00A735B3"/>
    <w:p w14:paraId="2518646F" w14:textId="77777777" w:rsidR="00A735B3" w:rsidRPr="002E56B9" w:rsidRDefault="00A735B3" w:rsidP="00A735B3">
      <w:pPr>
        <w:pStyle w:val="TH"/>
      </w:pPr>
      <w:r w:rsidRPr="002E56B9">
        <w:t>Table 4.2-1a: Void</w:t>
      </w:r>
    </w:p>
    <w:p w14:paraId="33D1CC45" w14:textId="77777777" w:rsidR="00A735B3" w:rsidRPr="002E56B9" w:rsidRDefault="00A735B3" w:rsidP="00A735B3">
      <w:pPr>
        <w:rPr>
          <w:lang w:eastAsia="zh-CN"/>
        </w:rPr>
      </w:pPr>
    </w:p>
    <w:p w14:paraId="129633A8" w14:textId="77777777" w:rsidR="00A735B3" w:rsidRPr="002E56B9" w:rsidRDefault="00A735B3" w:rsidP="00A735B3">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742DC" w:rsidRPr="002E56B9" w14:paraId="0E5D715B" w14:textId="202819D6" w:rsidTr="00CF1882">
        <w:trPr>
          <w:cantSplit/>
          <w:tblHeader/>
          <w:jc w:val="center"/>
        </w:trPr>
        <w:tc>
          <w:tcPr>
            <w:tcW w:w="1171" w:type="dxa"/>
            <w:tcBorders>
              <w:top w:val="single" w:sz="4" w:space="0" w:color="auto"/>
              <w:left w:val="single" w:sz="4" w:space="0" w:color="auto"/>
              <w:bottom w:val="nil"/>
              <w:right w:val="single" w:sz="4" w:space="0" w:color="auto"/>
            </w:tcBorders>
            <w:hideMark/>
          </w:tcPr>
          <w:p w14:paraId="27487D8A" w14:textId="77777777" w:rsidR="00D742DC" w:rsidRPr="002E56B9" w:rsidRDefault="00D742DC" w:rsidP="00560F4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304D1E1" w14:textId="77777777" w:rsidR="00D742DC" w:rsidRPr="002E56B9" w:rsidRDefault="00D742DC"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AF467CD" w14:textId="77777777" w:rsidR="00D742DC" w:rsidRPr="002E56B9" w:rsidRDefault="00D742DC" w:rsidP="00560F4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D3EECC0" w14:textId="77777777" w:rsidR="00D742DC" w:rsidRPr="002E56B9" w:rsidRDefault="00D742DC" w:rsidP="00560F4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520D7451" w14:textId="77777777" w:rsidR="00D742DC" w:rsidRPr="002E56B9" w:rsidRDefault="00D742DC" w:rsidP="00560F4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93416D9" w14:textId="77777777" w:rsidR="00D742DC" w:rsidRPr="002E56B9" w:rsidRDefault="00D742DC" w:rsidP="00560F48">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3D73F69E" w14:textId="411848A5" w:rsidR="00D742DC" w:rsidRPr="002E56B9" w:rsidRDefault="00510237" w:rsidP="00560F48">
            <w:pPr>
              <w:pStyle w:val="TAH"/>
              <w:rPr>
                <w:lang w:eastAsia="zh-TW"/>
              </w:rPr>
            </w:pPr>
            <w:r w:rsidRPr="00510237">
              <w:rPr>
                <w:lang w:eastAsia="zh-TW"/>
              </w:rPr>
              <w:t>Subt</w:t>
            </w:r>
            <w:r w:rsidR="00D742DC">
              <w:rPr>
                <w:lang w:eastAsia="zh-TW"/>
              </w:rPr>
              <w:t>est Selection Criteria</w:t>
            </w:r>
          </w:p>
        </w:tc>
      </w:tr>
      <w:tr w:rsidR="00D742DC" w:rsidRPr="002E56B9" w14:paraId="0CE9CCAC" w14:textId="24C8D701" w:rsidTr="00CF1882">
        <w:trPr>
          <w:cantSplit/>
          <w:tblHeader/>
          <w:jc w:val="center"/>
        </w:trPr>
        <w:tc>
          <w:tcPr>
            <w:tcW w:w="1171" w:type="dxa"/>
            <w:tcBorders>
              <w:top w:val="nil"/>
              <w:left w:val="single" w:sz="4" w:space="0" w:color="auto"/>
              <w:bottom w:val="single" w:sz="4" w:space="0" w:color="auto"/>
              <w:right w:val="single" w:sz="4" w:space="0" w:color="auto"/>
            </w:tcBorders>
          </w:tcPr>
          <w:p w14:paraId="31D26077" w14:textId="77777777" w:rsidR="00D742DC" w:rsidRPr="002E56B9" w:rsidRDefault="00D742DC" w:rsidP="00560F48">
            <w:pPr>
              <w:pStyle w:val="TAH"/>
            </w:pPr>
          </w:p>
        </w:tc>
        <w:tc>
          <w:tcPr>
            <w:tcW w:w="4519" w:type="dxa"/>
            <w:tcBorders>
              <w:top w:val="nil"/>
              <w:left w:val="single" w:sz="4" w:space="0" w:color="auto"/>
              <w:bottom w:val="single" w:sz="4" w:space="0" w:color="auto"/>
              <w:right w:val="single" w:sz="4" w:space="0" w:color="auto"/>
            </w:tcBorders>
          </w:tcPr>
          <w:p w14:paraId="6ECB75BE" w14:textId="77777777" w:rsidR="00D742DC" w:rsidRPr="002E56B9" w:rsidRDefault="00D742DC" w:rsidP="00560F48">
            <w:pPr>
              <w:pStyle w:val="TAH"/>
            </w:pPr>
          </w:p>
        </w:tc>
        <w:tc>
          <w:tcPr>
            <w:tcW w:w="850" w:type="dxa"/>
            <w:tcBorders>
              <w:top w:val="nil"/>
              <w:left w:val="single" w:sz="4" w:space="0" w:color="auto"/>
              <w:bottom w:val="single" w:sz="4" w:space="0" w:color="auto"/>
              <w:right w:val="single" w:sz="4" w:space="0" w:color="auto"/>
            </w:tcBorders>
          </w:tcPr>
          <w:p w14:paraId="0E70E2ED" w14:textId="77777777" w:rsidR="00D742DC" w:rsidRPr="002E56B9" w:rsidRDefault="00D742DC"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BE5CF7" w14:textId="77777777" w:rsidR="00D742DC" w:rsidRPr="002E56B9" w:rsidRDefault="00D742DC" w:rsidP="00560F4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101326A" w14:textId="77777777" w:rsidR="00D742DC" w:rsidRPr="002E56B9" w:rsidRDefault="00D742DC" w:rsidP="00560F4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5F7FFAC" w14:textId="77777777" w:rsidR="00D742DC" w:rsidRPr="002E56B9" w:rsidRDefault="00D742DC" w:rsidP="00560F48">
            <w:pPr>
              <w:pStyle w:val="TAH"/>
            </w:pPr>
          </w:p>
        </w:tc>
        <w:tc>
          <w:tcPr>
            <w:tcW w:w="1363" w:type="dxa"/>
            <w:tcBorders>
              <w:top w:val="nil"/>
              <w:left w:val="single" w:sz="4" w:space="0" w:color="auto"/>
              <w:bottom w:val="single" w:sz="4" w:space="0" w:color="auto"/>
              <w:right w:val="single" w:sz="4" w:space="0" w:color="auto"/>
            </w:tcBorders>
          </w:tcPr>
          <w:p w14:paraId="26184A5E" w14:textId="77777777" w:rsidR="00D742DC" w:rsidRPr="002E56B9" w:rsidRDefault="00D742DC" w:rsidP="00560F48">
            <w:pPr>
              <w:pStyle w:val="TAH"/>
            </w:pPr>
          </w:p>
        </w:tc>
        <w:tc>
          <w:tcPr>
            <w:tcW w:w="1283" w:type="dxa"/>
            <w:tcBorders>
              <w:top w:val="nil"/>
              <w:left w:val="single" w:sz="4" w:space="0" w:color="auto"/>
              <w:bottom w:val="single" w:sz="4" w:space="0" w:color="auto"/>
              <w:right w:val="single" w:sz="4" w:space="0" w:color="auto"/>
            </w:tcBorders>
          </w:tcPr>
          <w:p w14:paraId="47ECFF67" w14:textId="77777777" w:rsidR="00D742DC" w:rsidRPr="002E56B9" w:rsidRDefault="00D742DC" w:rsidP="00560F48">
            <w:pPr>
              <w:pStyle w:val="TAH"/>
            </w:pPr>
          </w:p>
        </w:tc>
      </w:tr>
      <w:tr w:rsidR="00D742DC" w:rsidRPr="002E56B9" w14:paraId="311DD77B" w14:textId="6A0EFB8A"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D91C5" w14:textId="77777777" w:rsidR="00D742DC" w:rsidRPr="002E56B9" w:rsidRDefault="00D742DC" w:rsidP="00560F4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ADD749" w14:textId="77777777" w:rsidR="00D742DC" w:rsidRPr="002E56B9" w:rsidRDefault="00D742DC" w:rsidP="00560F4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BF25"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39DC6F"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CA8109"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C539F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EABB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D4D744" w14:textId="77777777" w:rsidR="00D742DC" w:rsidRPr="002E56B9" w:rsidRDefault="00D742DC" w:rsidP="00560F48">
            <w:pPr>
              <w:pStyle w:val="TAL"/>
              <w:rPr>
                <w:b/>
                <w:lang w:eastAsia="zh-CN"/>
              </w:rPr>
            </w:pPr>
          </w:p>
        </w:tc>
      </w:tr>
      <w:tr w:rsidR="00D742DC" w:rsidRPr="002E56B9" w14:paraId="36AC4A03" w14:textId="0F532865"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06146" w14:textId="77777777" w:rsidR="00D742DC" w:rsidRPr="002E56B9" w:rsidRDefault="00D742DC" w:rsidP="00560F4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00A13C" w14:textId="77777777" w:rsidR="00D742DC" w:rsidRPr="002E56B9" w:rsidRDefault="00D742DC" w:rsidP="00560F4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6365E"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07722"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773C06"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6BFD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3B941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415242" w14:textId="77777777" w:rsidR="00D742DC" w:rsidRPr="002E56B9" w:rsidRDefault="00D742DC" w:rsidP="00560F48">
            <w:pPr>
              <w:pStyle w:val="TAL"/>
              <w:rPr>
                <w:b/>
                <w:lang w:eastAsia="zh-CN"/>
              </w:rPr>
            </w:pPr>
          </w:p>
        </w:tc>
      </w:tr>
      <w:tr w:rsidR="00D742DC" w:rsidRPr="002E56B9" w14:paraId="4E1BDC9D" w14:textId="58FD5DDB"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A015E8" w14:textId="77777777" w:rsidR="00D742DC" w:rsidRPr="002E56B9" w:rsidRDefault="00D742DC" w:rsidP="00560F4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51D54" w14:textId="77777777" w:rsidR="00D742DC" w:rsidRPr="002E56B9" w:rsidRDefault="00D742DC" w:rsidP="00560F4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2F443"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17286"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E363C2"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6E497"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C49E6"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B067706" w14:textId="77777777" w:rsidR="00D742DC" w:rsidRPr="002E56B9" w:rsidRDefault="00D742DC" w:rsidP="00560F48">
            <w:pPr>
              <w:pStyle w:val="TAL"/>
              <w:rPr>
                <w:b/>
                <w:lang w:eastAsia="zh-CN"/>
              </w:rPr>
            </w:pPr>
          </w:p>
        </w:tc>
      </w:tr>
      <w:tr w:rsidR="00D742DC" w:rsidRPr="002E56B9" w14:paraId="785C4773" w14:textId="1210DA34"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47A2" w14:textId="77777777" w:rsidR="00D742DC" w:rsidRPr="002E56B9" w:rsidRDefault="00D742DC" w:rsidP="00560F4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6627C819" w14:textId="77777777" w:rsidR="00D742DC" w:rsidRPr="002E56B9" w:rsidRDefault="00D742DC" w:rsidP="00560F4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345468" w14:textId="77777777" w:rsidR="00D742DC" w:rsidRPr="002E56B9" w:rsidRDefault="00D742DC"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6CDC8"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614DBD" w14:textId="77777777" w:rsidR="00D742DC" w:rsidRPr="002E56B9" w:rsidRDefault="00D742DC"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054EE"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AD532A" w14:textId="5B6781F6"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8FB922" w14:textId="77777777" w:rsidR="00D742DC" w:rsidRPr="002E56B9" w:rsidRDefault="00D742DC" w:rsidP="00560F48">
            <w:pPr>
              <w:pStyle w:val="TAL"/>
              <w:rPr>
                <w:lang w:eastAsia="zh-CN"/>
              </w:rPr>
            </w:pPr>
          </w:p>
        </w:tc>
      </w:tr>
      <w:tr w:rsidR="00D742DC" w:rsidRPr="002E56B9" w14:paraId="79F5CF67" w14:textId="43BE28B0"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2DF4C7" w14:textId="77777777" w:rsidR="00D742DC" w:rsidRPr="002E56B9" w:rsidRDefault="00D742DC" w:rsidP="00560F4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9141C49" w14:textId="77777777" w:rsidR="00D742DC" w:rsidRPr="002E56B9" w:rsidRDefault="00D742DC" w:rsidP="00560F4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38DD384" w14:textId="77777777" w:rsidR="00D742DC" w:rsidRPr="002E56B9" w:rsidRDefault="00D742DC"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8553B" w14:textId="2CF1A764" w:rsidR="00D742DC" w:rsidRPr="002E56B9" w:rsidRDefault="00D742DC" w:rsidP="00560F48">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BEA8FF4" w14:textId="4DAF65D1" w:rsidR="00D742DC" w:rsidRPr="002E56B9" w:rsidRDefault="00D742DC"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A13D1D"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7D10AF" w14:textId="62ADBC8B"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2BD1E2" w14:textId="07813A19" w:rsidR="00D742DC" w:rsidRPr="002E56B9" w:rsidRDefault="00D742DC" w:rsidP="00560F48">
            <w:pPr>
              <w:pStyle w:val="TAL"/>
              <w:rPr>
                <w:lang w:eastAsia="zh-CN"/>
              </w:rPr>
            </w:pPr>
            <w:r>
              <w:rPr>
                <w:lang w:eastAsia="zh-CN"/>
              </w:rPr>
              <w:t>Subtest 2: F003</w:t>
            </w:r>
          </w:p>
        </w:tc>
      </w:tr>
      <w:tr w:rsidR="00D742DC" w:rsidRPr="002E56B9" w14:paraId="0E14B96D" w14:textId="391FC529"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6622ADB5" w14:textId="77777777" w:rsidR="00D742DC" w:rsidRPr="002E56B9" w:rsidRDefault="00D742DC" w:rsidP="00560F4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B6EEC5E" w14:textId="77777777" w:rsidR="00D742DC" w:rsidRPr="002E56B9" w:rsidRDefault="00D742DC" w:rsidP="00560F4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6EB667" w14:textId="77777777" w:rsidR="00D742DC" w:rsidRPr="002E56B9" w:rsidRDefault="00D742DC"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58689B" w14:textId="77777777" w:rsidR="00D742DC" w:rsidRPr="002E56B9" w:rsidRDefault="00D742DC"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B1DE52" w14:textId="77777777" w:rsidR="00D742DC" w:rsidRPr="002E56B9" w:rsidRDefault="00D742DC"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3AACBBA" w14:textId="77777777" w:rsidR="00D742DC" w:rsidRPr="002E56B9" w:rsidRDefault="00D742DC"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9B4E3A" w14:textId="7921FE1E" w:rsidR="00D742DC" w:rsidRPr="002E56B9" w:rsidRDefault="00D742DC" w:rsidP="00560F4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2DB8BB1" w14:textId="77777777" w:rsidR="00D742DC" w:rsidRPr="002E56B9" w:rsidRDefault="00D742DC" w:rsidP="00560F48">
            <w:pPr>
              <w:pStyle w:val="TAL"/>
            </w:pPr>
          </w:p>
        </w:tc>
      </w:tr>
      <w:tr w:rsidR="00D742DC" w:rsidRPr="002E56B9" w14:paraId="5C238FE7" w14:textId="0B8AB7F5"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4C1A4078" w14:textId="77777777" w:rsidR="00D742DC" w:rsidRPr="002E56B9" w:rsidRDefault="00D742DC" w:rsidP="00560F4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6282C70" w14:textId="77777777" w:rsidR="00D742DC" w:rsidRPr="002E56B9" w:rsidRDefault="00D742DC" w:rsidP="00560F4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3D8D4A" w14:textId="77777777" w:rsidR="00D742DC" w:rsidRPr="002E56B9" w:rsidRDefault="00D742DC"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25076" w14:textId="77777777" w:rsidR="00D742DC" w:rsidRPr="002E56B9" w:rsidRDefault="00D742DC"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8B58D05" w14:textId="77777777" w:rsidR="00D742DC" w:rsidRPr="002E56B9" w:rsidRDefault="00D742DC"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EFBD9A" w14:textId="77777777" w:rsidR="00D742DC" w:rsidRPr="002E56B9" w:rsidRDefault="00D742DC"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7B4BF81" w14:textId="3DAA9D25" w:rsidR="00D742DC" w:rsidRPr="002E56B9" w:rsidRDefault="00D742DC" w:rsidP="00560F4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3BFDD63" w14:textId="77777777" w:rsidR="00D742DC" w:rsidRPr="002E56B9" w:rsidRDefault="00D742DC" w:rsidP="00560F48">
            <w:pPr>
              <w:pStyle w:val="TAL"/>
            </w:pPr>
          </w:p>
        </w:tc>
      </w:tr>
      <w:tr w:rsidR="00D742DC" w:rsidRPr="002E56B9" w14:paraId="6AC48F42" w14:textId="529CFF52"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47B2A" w14:textId="77777777" w:rsidR="00D742DC" w:rsidRPr="002E56B9" w:rsidRDefault="00D742DC" w:rsidP="00560F4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5E9D3" w14:textId="77777777" w:rsidR="00D742DC" w:rsidRPr="002E56B9" w:rsidRDefault="00D742DC" w:rsidP="00560F4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E82F40"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97DCB"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0BC2E4"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07F45"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5F36C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FBDD41" w14:textId="77777777" w:rsidR="00D742DC" w:rsidRPr="002E56B9" w:rsidRDefault="00D742DC" w:rsidP="00560F48">
            <w:pPr>
              <w:pStyle w:val="TAL"/>
              <w:rPr>
                <w:b/>
                <w:lang w:eastAsia="zh-CN"/>
              </w:rPr>
            </w:pPr>
          </w:p>
        </w:tc>
      </w:tr>
      <w:tr w:rsidR="00D742DC" w:rsidRPr="002E56B9" w14:paraId="22B806C3" w14:textId="3863F91B"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B8CE91" w14:textId="77777777" w:rsidR="00D742DC" w:rsidRPr="002E56B9" w:rsidRDefault="00D742DC" w:rsidP="00560F4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D94041" w14:textId="77777777" w:rsidR="00D742DC" w:rsidRPr="002E56B9" w:rsidRDefault="00D742DC" w:rsidP="00560F4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2E491"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875855"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547D8F"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61B822"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1BA61"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84943" w14:textId="77777777" w:rsidR="00D742DC" w:rsidRPr="002E56B9" w:rsidRDefault="00D742DC" w:rsidP="00560F48">
            <w:pPr>
              <w:pStyle w:val="TAL"/>
              <w:rPr>
                <w:b/>
                <w:lang w:eastAsia="zh-CN"/>
              </w:rPr>
            </w:pPr>
          </w:p>
        </w:tc>
      </w:tr>
      <w:tr w:rsidR="00D742DC" w:rsidRPr="002E56B9" w14:paraId="101F7E2A" w14:textId="4BFF81FB"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E8336C" w14:textId="77777777" w:rsidR="00D742DC" w:rsidRPr="002E56B9" w:rsidRDefault="00D742DC" w:rsidP="00560F4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F095BC6" w14:textId="77777777" w:rsidR="00D742DC" w:rsidRPr="002E56B9" w:rsidRDefault="00D742DC" w:rsidP="00560F4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51294D8" w14:textId="77777777" w:rsidR="00D742DC" w:rsidRPr="002E56B9" w:rsidRDefault="00D742DC"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4FB1C"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23670" w14:textId="77777777" w:rsidR="00D742DC" w:rsidRPr="002E56B9" w:rsidRDefault="00D742DC"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F5BA7"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1BDDF9"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2A50BA" w14:textId="3F39C6CF" w:rsidR="00D742DC" w:rsidRPr="002E56B9" w:rsidRDefault="00D742DC" w:rsidP="00560F48">
            <w:pPr>
              <w:pStyle w:val="TAL"/>
              <w:rPr>
                <w:lang w:eastAsia="zh-CN"/>
              </w:rPr>
            </w:pPr>
            <w:r>
              <w:rPr>
                <w:lang w:eastAsia="zh-CN"/>
              </w:rPr>
              <w:t>Subtest 2: F004</w:t>
            </w:r>
          </w:p>
        </w:tc>
      </w:tr>
      <w:tr w:rsidR="00D742DC" w:rsidRPr="002E56B9" w14:paraId="31248FFC" w14:textId="0667C18C"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7C988" w14:textId="77777777" w:rsidR="00D742DC" w:rsidRPr="002E56B9" w:rsidRDefault="00D742DC" w:rsidP="00560F4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B29B1" w14:textId="77777777" w:rsidR="00D742DC" w:rsidRPr="002E56B9" w:rsidRDefault="00D742DC" w:rsidP="00560F4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B497D"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F003F"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967CD"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FE10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087E"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78C065" w14:textId="77777777" w:rsidR="00D742DC" w:rsidRPr="002E56B9" w:rsidRDefault="00D742DC" w:rsidP="00560F48">
            <w:pPr>
              <w:pStyle w:val="TAL"/>
              <w:rPr>
                <w:b/>
                <w:lang w:eastAsia="zh-CN"/>
              </w:rPr>
            </w:pPr>
          </w:p>
        </w:tc>
      </w:tr>
      <w:tr w:rsidR="00D742DC" w:rsidRPr="002E56B9" w14:paraId="35A3F322" w14:textId="1479C6CC"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47197" w14:textId="77777777" w:rsidR="00D742DC" w:rsidRPr="002E56B9" w:rsidRDefault="00D742DC" w:rsidP="00560F4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768CCA" w14:textId="77777777" w:rsidR="00D742DC" w:rsidRPr="002E56B9" w:rsidRDefault="00D742DC" w:rsidP="00560F4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04008B"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5A233"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3FDE"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AAEA1C"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126E"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CC4D5D" w14:textId="77777777" w:rsidR="00D742DC" w:rsidRPr="002E56B9" w:rsidRDefault="00D742DC" w:rsidP="00560F48">
            <w:pPr>
              <w:pStyle w:val="TAL"/>
              <w:rPr>
                <w:b/>
                <w:lang w:eastAsia="zh-CN"/>
              </w:rPr>
            </w:pPr>
          </w:p>
        </w:tc>
      </w:tr>
      <w:tr w:rsidR="00D742DC" w:rsidRPr="002E56B9" w14:paraId="663A5718" w14:textId="1EC0A6AE"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32BC7" w14:textId="77777777" w:rsidR="00D742DC" w:rsidRPr="002E56B9" w:rsidRDefault="00D742DC" w:rsidP="00560F4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DA355A0" w14:textId="77777777" w:rsidR="00D742DC" w:rsidRPr="002E56B9" w:rsidRDefault="00D742DC" w:rsidP="00560F4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E1896FE" w14:textId="77777777" w:rsidR="00D742DC" w:rsidRPr="002E56B9" w:rsidRDefault="00D742DC"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6D23"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18898A" w14:textId="77777777" w:rsidR="00D742DC" w:rsidRPr="002E56B9" w:rsidRDefault="00D742DC"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616B51"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5EE9C1"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C71609" w14:textId="77777777" w:rsidR="00D742DC" w:rsidRPr="002E56B9" w:rsidRDefault="00D742DC" w:rsidP="00560F48">
            <w:pPr>
              <w:pStyle w:val="TAL"/>
              <w:rPr>
                <w:lang w:eastAsia="zh-CN"/>
              </w:rPr>
            </w:pPr>
          </w:p>
        </w:tc>
      </w:tr>
      <w:tr w:rsidR="00D742DC" w:rsidRPr="002E56B9" w14:paraId="73F67157" w14:textId="73A53347"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2C2695" w14:textId="77777777" w:rsidR="00D742DC" w:rsidRPr="002E56B9" w:rsidRDefault="00D742DC" w:rsidP="00560F4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10D6E" w14:textId="77777777" w:rsidR="00D742DC" w:rsidRPr="002E56B9" w:rsidRDefault="00D742DC" w:rsidP="00560F4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FCECA2"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0EDB1D"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8E6B1"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B6D138"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51EAC"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AD2D18" w14:textId="77777777" w:rsidR="00D742DC" w:rsidRPr="002E56B9" w:rsidRDefault="00D742DC" w:rsidP="00560F48">
            <w:pPr>
              <w:pStyle w:val="TAL"/>
              <w:rPr>
                <w:b/>
                <w:lang w:eastAsia="zh-CN"/>
              </w:rPr>
            </w:pPr>
          </w:p>
        </w:tc>
      </w:tr>
      <w:tr w:rsidR="00D742DC" w:rsidRPr="002E56B9" w14:paraId="6DD74F69" w14:textId="45A7C6C3"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71409" w14:textId="77777777" w:rsidR="00D742DC" w:rsidRPr="002E56B9" w:rsidRDefault="00D742DC" w:rsidP="00560F4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879CF" w14:textId="77777777" w:rsidR="00D742DC" w:rsidRPr="002E56B9" w:rsidRDefault="00D742DC" w:rsidP="00560F4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E5BA30"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4A1EC"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4B672"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819D8"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432A2"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8106E6" w14:textId="77777777" w:rsidR="00D742DC" w:rsidRPr="002E56B9" w:rsidRDefault="00D742DC" w:rsidP="00560F48">
            <w:pPr>
              <w:pStyle w:val="TAL"/>
              <w:rPr>
                <w:b/>
                <w:lang w:eastAsia="zh-CN"/>
              </w:rPr>
            </w:pPr>
          </w:p>
        </w:tc>
      </w:tr>
      <w:tr w:rsidR="00D742DC" w:rsidRPr="002E56B9" w14:paraId="5256A611" w14:textId="00F27A27"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0E51D2" w14:textId="77777777" w:rsidR="00D742DC" w:rsidRPr="002E56B9" w:rsidRDefault="00D742DC" w:rsidP="00560F4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5865EE08" w14:textId="77777777" w:rsidR="00D742DC" w:rsidRPr="002E56B9" w:rsidRDefault="00D742DC" w:rsidP="00560F48">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6995C7" w14:textId="555B5DDF"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CA36" w14:textId="2D2D0E27" w:rsidR="00D742DC" w:rsidRPr="002E56B9" w:rsidRDefault="00D742DC" w:rsidP="00560F4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914812" w14:textId="3484B55A" w:rsidR="00D742DC" w:rsidRPr="002E56B9" w:rsidRDefault="00D742DC" w:rsidP="00560F4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8694D6" w14:textId="5BA7CA9D"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08955B"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44E06A" w14:textId="77777777" w:rsidR="00D742DC" w:rsidRPr="002E56B9" w:rsidRDefault="00D742DC" w:rsidP="00560F48">
            <w:pPr>
              <w:pStyle w:val="TAL"/>
              <w:rPr>
                <w:lang w:eastAsia="zh-CN"/>
              </w:rPr>
            </w:pPr>
          </w:p>
        </w:tc>
      </w:tr>
      <w:tr w:rsidR="00D742DC" w:rsidRPr="002E56B9" w14:paraId="46A05345" w14:textId="7A622FD3"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2DAF98" w14:textId="77777777" w:rsidR="00D742DC" w:rsidRPr="002E56B9" w:rsidRDefault="00D742DC" w:rsidP="00560F4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0B636C2" w14:textId="77777777" w:rsidR="00D742DC" w:rsidRPr="002E56B9" w:rsidRDefault="00D742DC" w:rsidP="00560F48">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F7077" w14:textId="622E0699"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A63B7" w14:textId="1AC011AC" w:rsidR="00D742DC" w:rsidRPr="002E56B9" w:rsidRDefault="00D742DC" w:rsidP="00560F4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03F32" w14:textId="5572B126" w:rsidR="00D742DC" w:rsidRPr="002E56B9" w:rsidRDefault="00D742DC" w:rsidP="00560F4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405213B" w14:textId="4F14DFB9"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D89386"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1BDFF" w14:textId="77777777" w:rsidR="00D742DC" w:rsidRPr="002E56B9" w:rsidRDefault="00D742DC" w:rsidP="00560F48">
            <w:pPr>
              <w:pStyle w:val="TAL"/>
              <w:rPr>
                <w:lang w:eastAsia="zh-CN"/>
              </w:rPr>
            </w:pPr>
          </w:p>
        </w:tc>
      </w:tr>
      <w:tr w:rsidR="00D742DC" w:rsidRPr="002E56B9" w14:paraId="1C62D723" w14:textId="40729B5B"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764DF" w14:textId="77777777" w:rsidR="00D742DC" w:rsidRPr="002E56B9" w:rsidRDefault="00D742DC" w:rsidP="00560F4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3D57A95" w14:textId="77777777" w:rsidR="00D742DC" w:rsidRPr="002E56B9" w:rsidRDefault="00D742DC" w:rsidP="00560F48">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CC691D" w14:textId="2C02EB74"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96635" w14:textId="070F8328" w:rsidR="00D742DC" w:rsidRPr="002E56B9" w:rsidRDefault="00D742DC" w:rsidP="00560F4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02F5F0" w14:textId="792749FA" w:rsidR="00D742DC" w:rsidRPr="002E56B9" w:rsidRDefault="00D742DC" w:rsidP="00560F4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A1ED99" w14:textId="734E01B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24F89F"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BEC2FC" w14:textId="77777777" w:rsidR="00D742DC" w:rsidRPr="002E56B9" w:rsidRDefault="00D742DC" w:rsidP="00560F48">
            <w:pPr>
              <w:pStyle w:val="TAL"/>
              <w:rPr>
                <w:lang w:eastAsia="zh-CN"/>
              </w:rPr>
            </w:pPr>
          </w:p>
        </w:tc>
      </w:tr>
      <w:tr w:rsidR="00D742DC" w:rsidRPr="002E56B9" w14:paraId="3C5706F8" w14:textId="3C4AF79E"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185C" w14:textId="77777777" w:rsidR="00D742DC" w:rsidRPr="002E56B9" w:rsidRDefault="00D742DC" w:rsidP="00560F4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47872F34" w14:textId="77777777" w:rsidR="00D742DC" w:rsidRPr="002E56B9" w:rsidRDefault="00D742DC" w:rsidP="00560F48">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2AB70F" w14:textId="12A4BA1A"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D73C6" w14:textId="54842B38" w:rsidR="00D742DC" w:rsidRPr="002E56B9" w:rsidRDefault="00D742DC" w:rsidP="00560F4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0F24AF" w14:textId="6D7AF0E3" w:rsidR="00D742DC" w:rsidRPr="002E56B9" w:rsidRDefault="00D742DC" w:rsidP="00560F4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3FF186E" w14:textId="207823BC"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8F90C"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0A3979" w14:textId="77777777" w:rsidR="00D742DC" w:rsidRPr="002E56B9" w:rsidRDefault="00D742DC" w:rsidP="00560F48">
            <w:pPr>
              <w:pStyle w:val="TAL"/>
              <w:rPr>
                <w:lang w:eastAsia="zh-CN"/>
              </w:rPr>
            </w:pPr>
          </w:p>
        </w:tc>
      </w:tr>
      <w:tr w:rsidR="00D742DC" w:rsidRPr="002E56B9" w14:paraId="1088BC05" w14:textId="5A4B9EF6"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B3281D" w14:textId="77777777" w:rsidR="00D742DC" w:rsidRPr="002E56B9" w:rsidRDefault="00D742DC" w:rsidP="00560F4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116E071" w14:textId="77777777" w:rsidR="00D742DC" w:rsidRPr="002E56B9" w:rsidRDefault="00D742DC" w:rsidP="00560F48">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AD04EC" w14:textId="3BFFB319"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A2C294" w14:textId="5B868AB7" w:rsidR="00D742DC" w:rsidRPr="002E56B9" w:rsidRDefault="00D742DC" w:rsidP="00560F4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40F7BD6" w14:textId="53847701" w:rsidR="00D742DC" w:rsidRPr="002E56B9" w:rsidRDefault="00D742DC" w:rsidP="00560F4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510E92F0"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27E4FE"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E3290" w14:textId="77777777" w:rsidR="00D742DC" w:rsidRPr="002E56B9" w:rsidRDefault="00D742DC" w:rsidP="00560F48">
            <w:pPr>
              <w:pStyle w:val="TAL"/>
              <w:rPr>
                <w:lang w:eastAsia="zh-CN"/>
              </w:rPr>
            </w:pPr>
          </w:p>
        </w:tc>
      </w:tr>
      <w:tr w:rsidR="00D742DC" w:rsidRPr="002E56B9" w14:paraId="01EB7E1C" w14:textId="7B868711"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1B3D3" w14:textId="77777777" w:rsidR="00D742DC" w:rsidRPr="002E56B9" w:rsidRDefault="00D742DC" w:rsidP="00560F4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E7CA5B5" w14:textId="77777777" w:rsidR="00D742DC" w:rsidRPr="002E56B9" w:rsidRDefault="00D742DC" w:rsidP="00560F48">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EDD47E" w14:textId="1BD64A1E"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DA10A" w14:textId="06E611D5" w:rsidR="00D742DC" w:rsidRPr="002E56B9" w:rsidRDefault="00D742DC" w:rsidP="00560F4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17F079" w14:textId="4346BCF2" w:rsidR="00D742DC" w:rsidRPr="002E56B9" w:rsidRDefault="00D742DC" w:rsidP="00560F4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E7124E7"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A18EAD"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F87F53" w14:textId="77777777" w:rsidR="00D742DC" w:rsidRPr="002E56B9" w:rsidRDefault="00D742DC" w:rsidP="00560F48">
            <w:pPr>
              <w:pStyle w:val="TAL"/>
              <w:rPr>
                <w:lang w:eastAsia="zh-CN"/>
              </w:rPr>
            </w:pPr>
          </w:p>
        </w:tc>
      </w:tr>
      <w:tr w:rsidR="00D742DC" w:rsidRPr="002E56B9" w14:paraId="06EF2539" w14:textId="42397F93"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1A3EE" w14:textId="77777777" w:rsidR="00D742DC" w:rsidRPr="002E56B9" w:rsidRDefault="00D742DC" w:rsidP="00560F4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10ABE4C" w14:textId="77777777" w:rsidR="00D742DC" w:rsidRPr="002E56B9" w:rsidRDefault="00D742DC" w:rsidP="00560F48">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335C7A" w14:textId="0BCB5BF8"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F7941" w14:textId="1393FA96" w:rsidR="00D742DC" w:rsidRPr="002E56B9" w:rsidRDefault="00D742DC" w:rsidP="00560F4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C8B90A7" w14:textId="2F00F687" w:rsidR="00D742DC" w:rsidRPr="002E56B9" w:rsidRDefault="00D742DC" w:rsidP="00560F4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390892" w14:textId="52FE6F0F"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AA1D4"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FFDF3" w14:textId="77777777" w:rsidR="00D742DC" w:rsidRPr="002E56B9" w:rsidRDefault="00D742DC" w:rsidP="00560F48">
            <w:pPr>
              <w:pStyle w:val="TAL"/>
              <w:rPr>
                <w:lang w:eastAsia="zh-CN"/>
              </w:rPr>
            </w:pPr>
          </w:p>
        </w:tc>
      </w:tr>
      <w:tr w:rsidR="00D742DC" w:rsidRPr="002E56B9" w14:paraId="236B45E3" w14:textId="561E1B0F"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3C211" w14:textId="77777777" w:rsidR="00D742DC" w:rsidRPr="002E56B9" w:rsidRDefault="00D742DC" w:rsidP="00560F48">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6E8CF28" w14:textId="77777777" w:rsidR="00D742DC" w:rsidRPr="002E56B9" w:rsidRDefault="00D742DC" w:rsidP="00560F48">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60083A" w14:textId="05F7805F"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8529E" w14:textId="030481E6" w:rsidR="00D742DC" w:rsidRPr="002E56B9" w:rsidRDefault="00D742DC" w:rsidP="00560F4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4F63E0E" w14:textId="5EF80FAC" w:rsidR="00D742DC" w:rsidRPr="002E56B9" w:rsidRDefault="00D742DC" w:rsidP="00560F4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B783F1" w14:textId="6D7E1F63"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4D7AC2"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00E8BD" w14:textId="77777777" w:rsidR="00D742DC" w:rsidRPr="002E56B9" w:rsidRDefault="00D742DC" w:rsidP="00560F48">
            <w:pPr>
              <w:pStyle w:val="TAL"/>
              <w:rPr>
                <w:lang w:eastAsia="zh-CN"/>
              </w:rPr>
            </w:pPr>
          </w:p>
        </w:tc>
      </w:tr>
      <w:tr w:rsidR="00D742DC" w:rsidRPr="002E56B9" w14:paraId="46E0F6F2" w14:textId="29ED6FC8"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4CE09" w14:textId="77777777" w:rsidR="00D742DC" w:rsidRPr="002E56B9" w:rsidRDefault="00D742DC" w:rsidP="005570D5">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7410E6D" w14:textId="77777777" w:rsidR="00D742DC" w:rsidRPr="002E56B9" w:rsidRDefault="00D742DC" w:rsidP="005570D5">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D35FA9" w14:textId="1A870B02" w:rsidR="00D742DC" w:rsidRPr="002E56B9" w:rsidRDefault="00D742DC" w:rsidP="005570D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09BE18" w14:textId="49BE10E3" w:rsidR="00D742DC" w:rsidRPr="002E56B9" w:rsidRDefault="00D742DC" w:rsidP="005570D5">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5CE878B" w14:textId="1B9AA10B" w:rsidR="00D742DC" w:rsidRPr="002E56B9" w:rsidRDefault="00D742DC" w:rsidP="005570D5">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F32BDC2" w14:textId="77777777" w:rsidR="00D742DC" w:rsidRPr="002E56B9" w:rsidRDefault="00D742DC" w:rsidP="005570D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A68249" w14:textId="77777777" w:rsidR="00D742DC" w:rsidRPr="002E56B9" w:rsidRDefault="00D742DC" w:rsidP="005570D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E60C53" w14:textId="77777777" w:rsidR="00D742DC" w:rsidRPr="002E56B9" w:rsidRDefault="00D742DC" w:rsidP="005570D5">
            <w:pPr>
              <w:pStyle w:val="TAL"/>
              <w:rPr>
                <w:lang w:eastAsia="zh-CN"/>
              </w:rPr>
            </w:pPr>
          </w:p>
        </w:tc>
      </w:tr>
      <w:tr w:rsidR="00D742DC" w:rsidRPr="00657628" w14:paraId="3D51D705" w14:textId="58737643"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5C614DE7" w14:textId="77777777" w:rsidR="00D742DC" w:rsidRPr="00657628" w:rsidRDefault="00D742DC" w:rsidP="005570D5">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F68391" w14:textId="77777777" w:rsidR="00D742DC" w:rsidRPr="00657628" w:rsidRDefault="00D742DC" w:rsidP="005570D5">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B2213B0" w14:textId="77777777" w:rsidR="00D742DC" w:rsidRPr="00657628" w:rsidRDefault="00D742DC" w:rsidP="005570D5">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55A21C0" w14:textId="77777777" w:rsidR="00D742DC" w:rsidRPr="00657628" w:rsidRDefault="00D742DC" w:rsidP="005570D5">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DCDA249" w14:textId="77777777" w:rsidR="00D742DC" w:rsidRPr="00657628" w:rsidRDefault="00D742DC" w:rsidP="005570D5">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4D794B3" w14:textId="77777777" w:rsidR="00D742DC" w:rsidRPr="00657628" w:rsidRDefault="00D742DC" w:rsidP="005570D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CA411F5" w14:textId="0879C779" w:rsidR="00D742DC" w:rsidRPr="00657628" w:rsidRDefault="00D742DC" w:rsidP="005570D5">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608CC553" w14:textId="77777777" w:rsidR="00D742DC" w:rsidRPr="00657628" w:rsidRDefault="00D742DC" w:rsidP="005570D5">
            <w:pPr>
              <w:pStyle w:val="TAL"/>
            </w:pPr>
          </w:p>
        </w:tc>
      </w:tr>
      <w:tr w:rsidR="00D742DC" w:rsidRPr="002E56B9" w14:paraId="7C493449" w14:textId="137AEAF4"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E863E" w14:textId="77777777" w:rsidR="00D742DC" w:rsidRPr="002E56B9" w:rsidRDefault="00D742DC" w:rsidP="005570D5">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20DAAF" w14:textId="77777777" w:rsidR="00D742DC" w:rsidRPr="002E56B9" w:rsidRDefault="00D742DC" w:rsidP="005570D5">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21D1B"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D34AC2"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E7C5EC"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0D994"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C803DF" w14:textId="77777777" w:rsidR="00D742DC" w:rsidRPr="002E56B9" w:rsidRDefault="00D742DC" w:rsidP="005570D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945865" w14:textId="77777777" w:rsidR="00D742DC" w:rsidRPr="002E56B9" w:rsidRDefault="00D742DC" w:rsidP="005570D5">
            <w:pPr>
              <w:pStyle w:val="TAL"/>
              <w:rPr>
                <w:b/>
                <w:lang w:eastAsia="zh-CN"/>
              </w:rPr>
            </w:pPr>
          </w:p>
        </w:tc>
      </w:tr>
      <w:tr w:rsidR="00D742DC" w:rsidRPr="002E56B9" w14:paraId="1648B252" w14:textId="6F101F03"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7D027" w14:textId="77777777" w:rsidR="00D742DC" w:rsidRPr="002E56B9" w:rsidRDefault="00D742DC" w:rsidP="005570D5">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CA936EA" w14:textId="77777777" w:rsidR="00D742DC" w:rsidRPr="002E56B9" w:rsidRDefault="00D742DC" w:rsidP="005570D5">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ACAB8A" w14:textId="42E61F3C"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DA2C7" w14:textId="11491612" w:rsidR="00D742DC" w:rsidRPr="002E56B9" w:rsidRDefault="00D742DC" w:rsidP="005570D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9A775F" w14:textId="3BE058C7" w:rsidR="00D742DC" w:rsidRPr="002E56B9" w:rsidRDefault="00D742DC" w:rsidP="005570D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E25180" w14:textId="28BA928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D7B1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82ADE6" w14:textId="77777777" w:rsidR="00D742DC" w:rsidRPr="002E56B9" w:rsidRDefault="00D742DC" w:rsidP="005570D5">
            <w:pPr>
              <w:pStyle w:val="TAL"/>
              <w:rPr>
                <w:lang w:eastAsia="zh-CN"/>
              </w:rPr>
            </w:pPr>
          </w:p>
        </w:tc>
      </w:tr>
      <w:tr w:rsidR="00D742DC" w:rsidRPr="002E56B9" w14:paraId="6EEC0BAB" w14:textId="28563B7B"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DC2C3" w14:textId="77777777" w:rsidR="00D742DC" w:rsidRPr="002E56B9" w:rsidRDefault="00D742DC" w:rsidP="005570D5">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559DEA" w14:textId="77777777" w:rsidR="00D742DC" w:rsidRPr="002E56B9" w:rsidRDefault="00D742DC" w:rsidP="005570D5">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097E336" w14:textId="1893FC6B"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F47A37" w14:textId="00475144" w:rsidR="00D742DC" w:rsidRPr="002E56B9" w:rsidRDefault="00D742DC" w:rsidP="005570D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016386" w14:textId="4B05609D" w:rsidR="00D742DC" w:rsidRPr="002E56B9" w:rsidRDefault="00D742DC" w:rsidP="005570D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53F9D3" w14:textId="285848B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A3EDF1"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3498E1" w14:textId="77777777" w:rsidR="00D742DC" w:rsidRPr="002E56B9" w:rsidRDefault="00D742DC" w:rsidP="005570D5">
            <w:pPr>
              <w:pStyle w:val="TAL"/>
              <w:rPr>
                <w:lang w:eastAsia="zh-CN"/>
              </w:rPr>
            </w:pPr>
          </w:p>
        </w:tc>
      </w:tr>
      <w:tr w:rsidR="00D742DC" w:rsidRPr="002E56B9" w14:paraId="71B7E91C" w14:textId="6FD9B63E"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88625" w14:textId="77777777" w:rsidR="00D742DC" w:rsidRPr="002E56B9" w:rsidRDefault="00D742DC" w:rsidP="005570D5">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08F305A" w14:textId="77777777" w:rsidR="00D742DC" w:rsidRPr="002E56B9" w:rsidRDefault="00D742DC" w:rsidP="005570D5">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ED0B9" w14:textId="5DEB83DA"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A35DB" w14:textId="2F2E3270" w:rsidR="00D742DC" w:rsidRPr="002E56B9" w:rsidRDefault="00D742DC" w:rsidP="005570D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250D493" w14:textId="1A51D047" w:rsidR="00D742DC" w:rsidRPr="002E56B9" w:rsidRDefault="00D742DC" w:rsidP="005570D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F7BFDA" w14:textId="4FAFE23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87EDBA"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3165CF" w14:textId="77777777" w:rsidR="00D742DC" w:rsidRPr="002E56B9" w:rsidRDefault="00D742DC" w:rsidP="005570D5">
            <w:pPr>
              <w:pStyle w:val="TAL"/>
              <w:rPr>
                <w:lang w:eastAsia="zh-CN"/>
              </w:rPr>
            </w:pPr>
          </w:p>
        </w:tc>
      </w:tr>
      <w:tr w:rsidR="00D742DC" w:rsidRPr="002E56B9" w14:paraId="3E04BD8F" w14:textId="181B5E4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6D0A2" w14:textId="77777777" w:rsidR="00D742DC" w:rsidRPr="002E56B9" w:rsidRDefault="00D742DC" w:rsidP="005570D5">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42E9B42" w14:textId="77777777" w:rsidR="00D742DC" w:rsidRPr="002E56B9" w:rsidRDefault="00D742DC" w:rsidP="005570D5">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072CF5" w14:textId="29877C68"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54A81F" w14:textId="4DBC5C60" w:rsidR="00D742DC" w:rsidRPr="002E56B9" w:rsidRDefault="00D742DC" w:rsidP="005570D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3C25D25" w14:textId="4E30AA5D" w:rsidR="00D742DC" w:rsidRPr="002E56B9" w:rsidRDefault="00D742DC" w:rsidP="005570D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27C0A8A" w14:textId="3C04834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AD2F83"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FCF72D" w14:textId="77777777" w:rsidR="00D742DC" w:rsidRPr="002E56B9" w:rsidRDefault="00D742DC" w:rsidP="005570D5">
            <w:pPr>
              <w:pStyle w:val="TAL"/>
              <w:rPr>
                <w:lang w:eastAsia="zh-CN"/>
              </w:rPr>
            </w:pPr>
          </w:p>
        </w:tc>
      </w:tr>
      <w:tr w:rsidR="00D742DC" w:rsidRPr="002E56B9" w14:paraId="7993C683" w14:textId="3FA35F53"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8F249" w14:textId="77777777" w:rsidR="00D742DC" w:rsidRPr="002E56B9" w:rsidRDefault="00D742DC" w:rsidP="005570D5">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A3C478" w14:textId="77777777" w:rsidR="00D742DC" w:rsidRPr="002E56B9" w:rsidRDefault="00D742DC" w:rsidP="005570D5">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B5034A" w14:textId="77777777" w:rsidR="00D742DC" w:rsidRPr="002E56B9" w:rsidRDefault="00D742DC" w:rsidP="005570D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C039A" w14:textId="77777777" w:rsidR="00D742DC" w:rsidRPr="002E56B9" w:rsidRDefault="00D742DC" w:rsidP="005570D5">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2FCFE" w14:textId="77777777" w:rsidR="00D742DC" w:rsidRPr="002E56B9" w:rsidRDefault="00D742DC" w:rsidP="005570D5">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07223"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AC7AF1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8CD53B" w14:textId="77777777" w:rsidR="00D742DC" w:rsidRPr="002E56B9" w:rsidRDefault="00D742DC" w:rsidP="005570D5">
            <w:pPr>
              <w:pStyle w:val="TAL"/>
              <w:rPr>
                <w:lang w:eastAsia="zh-CN"/>
              </w:rPr>
            </w:pPr>
          </w:p>
        </w:tc>
      </w:tr>
      <w:tr w:rsidR="00D742DC" w:rsidRPr="002E56B9" w14:paraId="2804BC35" w14:textId="2ADD2FB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3774B" w14:textId="77777777" w:rsidR="00D742DC" w:rsidRPr="002E56B9" w:rsidRDefault="00D742DC" w:rsidP="005570D5">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2743AB6" w14:textId="77777777" w:rsidR="00D742DC" w:rsidRPr="002E56B9" w:rsidRDefault="00D742DC" w:rsidP="005570D5">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FFD1004" w14:textId="77777777" w:rsidR="00D742DC" w:rsidRPr="002E56B9" w:rsidRDefault="00D742DC" w:rsidP="005570D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5C3042" w14:textId="77777777" w:rsidR="00D742DC" w:rsidRPr="002E56B9" w:rsidRDefault="00D742DC" w:rsidP="005570D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B446C4" w14:textId="77777777" w:rsidR="00D742DC" w:rsidRPr="002E56B9" w:rsidRDefault="00D742DC" w:rsidP="005570D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B188"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3A69091"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7C8648" w14:textId="77777777" w:rsidR="00D742DC" w:rsidRPr="002E56B9" w:rsidRDefault="00D742DC" w:rsidP="005570D5">
            <w:pPr>
              <w:pStyle w:val="TAL"/>
              <w:rPr>
                <w:lang w:eastAsia="zh-CN"/>
              </w:rPr>
            </w:pPr>
          </w:p>
        </w:tc>
      </w:tr>
      <w:tr w:rsidR="00D742DC" w:rsidRPr="002E56B9" w14:paraId="7496EC35" w14:textId="7E3822DD"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F333" w14:textId="77777777" w:rsidR="00D742DC" w:rsidRPr="002E56B9" w:rsidRDefault="00D742DC" w:rsidP="005570D5">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2E357" w14:textId="77777777" w:rsidR="00D742DC" w:rsidRPr="002E56B9" w:rsidRDefault="00D742DC" w:rsidP="005570D5">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384518"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F5DF3"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3D78B"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F0C60A"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EA3F9B"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9E66A8" w14:textId="77777777" w:rsidR="00D742DC" w:rsidRPr="002E56B9" w:rsidRDefault="00D742DC" w:rsidP="005570D5">
            <w:pPr>
              <w:pStyle w:val="TAL"/>
              <w:rPr>
                <w:b/>
              </w:rPr>
            </w:pPr>
          </w:p>
        </w:tc>
      </w:tr>
      <w:tr w:rsidR="00D742DC" w:rsidRPr="002E56B9" w14:paraId="42BF4BD8" w14:textId="39D51ADE"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0915B" w14:textId="77777777" w:rsidR="00D742DC" w:rsidRPr="002E56B9" w:rsidRDefault="00D742DC" w:rsidP="005570D5">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140543AD" w14:textId="05151645" w:rsidR="00D742DC" w:rsidRPr="002E56B9" w:rsidRDefault="00D742DC" w:rsidP="005570D5">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90201BD" w14:textId="77777777" w:rsidR="00D742DC" w:rsidRPr="002E56B9" w:rsidRDefault="00D742DC" w:rsidP="005570D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98AD9" w14:textId="77777777" w:rsidR="00D742DC" w:rsidRPr="002E56B9" w:rsidRDefault="00D742DC" w:rsidP="005570D5">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2082D9" w14:textId="77777777" w:rsidR="00D742DC" w:rsidRPr="002E56B9" w:rsidRDefault="00D742DC" w:rsidP="005570D5">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487468"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A68EC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747656" w14:textId="77777777" w:rsidR="00D742DC" w:rsidRPr="002E56B9" w:rsidRDefault="00D742DC" w:rsidP="005570D5">
            <w:pPr>
              <w:pStyle w:val="TAL"/>
              <w:rPr>
                <w:lang w:eastAsia="zh-CN"/>
              </w:rPr>
            </w:pPr>
          </w:p>
        </w:tc>
      </w:tr>
      <w:tr w:rsidR="00D742DC" w:rsidRPr="002E56B9" w14:paraId="6BC87A58" w14:textId="71ECAA37"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3FCD6D1E" w14:textId="77777777" w:rsidR="00D742DC" w:rsidRPr="002E56B9" w:rsidRDefault="00D742DC" w:rsidP="005570D5">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DFF4F6" w14:textId="2798FBB9" w:rsidR="00D742DC" w:rsidRPr="002E56B9" w:rsidRDefault="00D742DC" w:rsidP="005570D5">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8C54BC6" w14:textId="77777777" w:rsidR="00D742DC" w:rsidRPr="002E56B9" w:rsidRDefault="00D742DC" w:rsidP="005570D5">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3F8AC91" w14:textId="77777777" w:rsidR="00D742DC" w:rsidRPr="002E56B9" w:rsidRDefault="00D742DC" w:rsidP="005570D5">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6011502" w14:textId="77777777" w:rsidR="00D742DC" w:rsidRPr="002E56B9" w:rsidRDefault="00D742DC" w:rsidP="005570D5">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28FE1DF"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64D8C9F4" w14:textId="77777777" w:rsidR="00D742DC" w:rsidRPr="002E56B9" w:rsidRDefault="00D742DC" w:rsidP="005570D5">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F4AEC2E" w14:textId="77777777" w:rsidR="00D742DC" w:rsidRPr="002E56B9" w:rsidRDefault="00D742DC" w:rsidP="005570D5">
            <w:pPr>
              <w:pStyle w:val="TAL"/>
              <w:rPr>
                <w:lang w:val="fr-FR" w:eastAsia="zh-CN"/>
              </w:rPr>
            </w:pPr>
          </w:p>
        </w:tc>
      </w:tr>
      <w:tr w:rsidR="00D742DC" w14:paraId="3C83D8CC" w14:textId="18535F47"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044051F2" w14:textId="77777777" w:rsidR="00D742DC" w:rsidRDefault="00D742DC" w:rsidP="005570D5">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3294613E" w14:textId="77777777" w:rsidR="00D742DC" w:rsidRDefault="00D742DC" w:rsidP="005570D5">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1636770" w14:textId="77777777" w:rsidR="00D742DC" w:rsidRDefault="00D742DC" w:rsidP="005570D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D83D3FB" w14:textId="5C3E2AEC" w:rsidR="00D742DC" w:rsidRDefault="00D742DC" w:rsidP="005570D5">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568290A" w14:textId="77777777" w:rsidR="00D742DC" w:rsidRDefault="00D742DC" w:rsidP="005570D5">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7FB364E" w14:textId="6ED78B41" w:rsidR="00D742DC" w:rsidRDefault="00D742DC" w:rsidP="005570D5">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6B5F27B9" w14:textId="77777777" w:rsidR="00D742DC" w:rsidRDefault="00D742DC" w:rsidP="005570D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517AF3F8" w14:textId="77777777" w:rsidR="00D742DC" w:rsidRDefault="00D742DC" w:rsidP="005570D5">
            <w:pPr>
              <w:pStyle w:val="TAL"/>
              <w:rPr>
                <w:lang w:val="fr-FR" w:eastAsia="zh-CN"/>
              </w:rPr>
            </w:pPr>
          </w:p>
        </w:tc>
      </w:tr>
      <w:tr w:rsidR="00D742DC" w14:paraId="07A3BCC4" w14:textId="74EE4E60"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7D7A9123" w14:textId="6162E907" w:rsidR="00D742DC" w:rsidRDefault="00D742DC" w:rsidP="00FB54FF">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621EE7DF" w14:textId="2A9294C0" w:rsidR="00D742DC" w:rsidRDefault="00D742DC" w:rsidP="00FB54FF">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6B22F1A" w14:textId="5461501B" w:rsidR="00D742DC" w:rsidRDefault="00D742DC" w:rsidP="00FB54FF">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CC5D12A" w14:textId="344B0B27" w:rsidR="00D742DC" w:rsidRDefault="00D742DC" w:rsidP="00FB54FF">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1BF5EE22" w14:textId="3DF7ADDC" w:rsidR="00D742DC" w:rsidRDefault="00D742DC" w:rsidP="00FB54FF">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4BD58D5" w14:textId="61D5B0D4" w:rsidR="00D742DC" w:rsidRDefault="00D742DC" w:rsidP="00FB54FF">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2F05ABFC" w14:textId="5DEDA209" w:rsidR="00D742DC" w:rsidRDefault="00D742DC" w:rsidP="00FB54FF">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541BE8B" w14:textId="77777777" w:rsidR="00D742DC" w:rsidRDefault="00D742DC" w:rsidP="00FB54FF">
            <w:pPr>
              <w:pStyle w:val="TAL"/>
              <w:rPr>
                <w:lang w:val="fr-FR" w:eastAsia="zh-CN"/>
              </w:rPr>
            </w:pPr>
          </w:p>
        </w:tc>
      </w:tr>
      <w:tr w:rsidR="00D742DC" w:rsidRPr="002E56B9" w14:paraId="4FC15FE7" w14:textId="7637DC7E"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A779C" w14:textId="77777777" w:rsidR="00D742DC" w:rsidRPr="002E56B9" w:rsidRDefault="00D742DC" w:rsidP="005570D5">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9B560A" w14:textId="77777777" w:rsidR="00D742DC" w:rsidRPr="002E56B9" w:rsidRDefault="00D742DC" w:rsidP="005570D5">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40AA94"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DCCDCE"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D009BD"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27073"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0CEFC"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12D3AB" w14:textId="77777777" w:rsidR="00D742DC" w:rsidRPr="002E56B9" w:rsidRDefault="00D742DC" w:rsidP="005570D5">
            <w:pPr>
              <w:pStyle w:val="TAL"/>
              <w:rPr>
                <w:b/>
              </w:rPr>
            </w:pPr>
          </w:p>
        </w:tc>
      </w:tr>
      <w:tr w:rsidR="00D742DC" w:rsidRPr="002E56B9" w14:paraId="2F6DCA88" w14:textId="654F37BD"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91043" w14:textId="77777777" w:rsidR="00D742DC" w:rsidRPr="002E56B9" w:rsidRDefault="00D742DC" w:rsidP="005570D5">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41B108" w14:textId="77777777" w:rsidR="00D742DC" w:rsidRPr="002E56B9" w:rsidRDefault="00D742DC" w:rsidP="005570D5">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315FD0"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59B95"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E880F"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6749F"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FB69"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1A27BA" w14:textId="77777777" w:rsidR="00D742DC" w:rsidRPr="002E56B9" w:rsidRDefault="00D742DC" w:rsidP="005570D5">
            <w:pPr>
              <w:pStyle w:val="TAL"/>
              <w:rPr>
                <w:b/>
              </w:rPr>
            </w:pPr>
          </w:p>
        </w:tc>
      </w:tr>
      <w:tr w:rsidR="00D742DC" w:rsidRPr="002E56B9" w14:paraId="6ABEB3F2" w14:textId="2572CAC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F7FA7" w14:textId="77777777" w:rsidR="00D742DC" w:rsidRPr="002E56B9" w:rsidRDefault="00D742DC" w:rsidP="005570D5">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1D0DEA4" w14:textId="77777777" w:rsidR="00D742DC" w:rsidRPr="002E56B9" w:rsidRDefault="00D742DC" w:rsidP="005570D5">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FA2387"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31C5BD"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7BB961" w14:textId="77777777" w:rsidR="00D742DC" w:rsidRPr="002E56B9" w:rsidRDefault="00D742DC" w:rsidP="005570D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839049"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1664"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DA4E0C" w14:textId="77777777" w:rsidR="00D742DC" w:rsidRPr="002E56B9" w:rsidRDefault="00D742DC" w:rsidP="005570D5">
            <w:pPr>
              <w:pStyle w:val="TAL"/>
              <w:rPr>
                <w:lang w:eastAsia="zh-CN"/>
              </w:rPr>
            </w:pPr>
          </w:p>
        </w:tc>
      </w:tr>
      <w:tr w:rsidR="00D742DC" w:rsidRPr="002E56B9" w14:paraId="2C3D2D24" w14:textId="34F0F1B6"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A3EE7" w14:textId="77777777" w:rsidR="00D742DC" w:rsidRPr="002E56B9" w:rsidRDefault="00D742DC" w:rsidP="005570D5">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11C04A6" w14:textId="77777777" w:rsidR="00D742DC" w:rsidRPr="002E56B9" w:rsidRDefault="00D742DC" w:rsidP="005570D5">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EB4140"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3124A"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5152C9" w14:textId="77777777" w:rsidR="00D742DC" w:rsidRPr="002E56B9" w:rsidRDefault="00D742DC" w:rsidP="005570D5">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2E1C1CF"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D50567"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5944F" w14:textId="77777777" w:rsidR="00D742DC" w:rsidRPr="002E56B9" w:rsidRDefault="00D742DC" w:rsidP="005570D5">
            <w:pPr>
              <w:pStyle w:val="TAL"/>
              <w:rPr>
                <w:lang w:eastAsia="zh-CN"/>
              </w:rPr>
            </w:pPr>
          </w:p>
        </w:tc>
      </w:tr>
      <w:tr w:rsidR="00D742DC" w:rsidRPr="002E56B9" w14:paraId="5A96E714" w14:textId="2BC74F3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9870F" w14:textId="77777777" w:rsidR="00D742DC" w:rsidRPr="002E56B9" w:rsidRDefault="00D742DC" w:rsidP="005570D5">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BF2125" w14:textId="77777777" w:rsidR="00D742DC" w:rsidRPr="002E56B9" w:rsidRDefault="00D742DC" w:rsidP="005570D5">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6741FC"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5B4D91" w14:textId="77777777" w:rsidR="00D742DC" w:rsidRPr="002E56B9" w:rsidRDefault="00D742DC" w:rsidP="005570D5">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0BB989B" w14:textId="77777777" w:rsidR="00D742DC" w:rsidRPr="002E56B9" w:rsidRDefault="00D742DC" w:rsidP="005570D5">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7DA3F90"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53534"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372436" w14:textId="77777777" w:rsidR="00D742DC" w:rsidRPr="002E56B9" w:rsidRDefault="00D742DC" w:rsidP="005570D5">
            <w:pPr>
              <w:pStyle w:val="TAL"/>
              <w:rPr>
                <w:lang w:eastAsia="zh-CN"/>
              </w:rPr>
            </w:pPr>
          </w:p>
        </w:tc>
      </w:tr>
      <w:tr w:rsidR="00D742DC" w:rsidRPr="002E56B9" w14:paraId="72522F63" w14:textId="1674F1AE"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BC646" w14:textId="77777777" w:rsidR="00D742DC" w:rsidRPr="002E56B9" w:rsidRDefault="00D742DC" w:rsidP="005570D5">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C626DBB" w14:textId="77777777" w:rsidR="00D742DC" w:rsidRPr="002E56B9" w:rsidRDefault="00D742DC" w:rsidP="005570D5">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1873E7"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233E02" w14:textId="01F58EFE" w:rsidR="00D742DC" w:rsidRPr="002E56B9" w:rsidRDefault="00D742DC" w:rsidP="005570D5">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30EAB71" w14:textId="77777777" w:rsidR="00D742DC" w:rsidRPr="002E56B9" w:rsidRDefault="00D742DC" w:rsidP="005570D5">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4D3EA4A"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FE35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84D52" w14:textId="77777777" w:rsidR="00D742DC" w:rsidRPr="002E56B9" w:rsidRDefault="00D742DC" w:rsidP="005570D5">
            <w:pPr>
              <w:pStyle w:val="TAL"/>
              <w:rPr>
                <w:lang w:eastAsia="zh-CN"/>
              </w:rPr>
            </w:pPr>
          </w:p>
        </w:tc>
      </w:tr>
      <w:tr w:rsidR="00D742DC" w:rsidRPr="002E56B9" w14:paraId="5127348F" w14:textId="7F6B039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0E99E" w14:textId="77777777" w:rsidR="00D742DC" w:rsidRPr="002E56B9" w:rsidRDefault="00D742DC" w:rsidP="005570D5">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63F2798" w14:textId="77777777" w:rsidR="00D742DC" w:rsidRPr="002E56B9" w:rsidRDefault="00D742DC" w:rsidP="005570D5">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DEB9DA"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8CAC8B"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45439" w14:textId="77777777" w:rsidR="00D742DC" w:rsidRPr="002E56B9" w:rsidRDefault="00D742DC" w:rsidP="005570D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DFCEC5"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0C4105"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76095B" w14:textId="77777777" w:rsidR="00D742DC" w:rsidRPr="002E56B9" w:rsidRDefault="00D742DC" w:rsidP="005570D5">
            <w:pPr>
              <w:pStyle w:val="TAL"/>
              <w:rPr>
                <w:lang w:eastAsia="zh-CN"/>
              </w:rPr>
            </w:pPr>
          </w:p>
        </w:tc>
      </w:tr>
      <w:tr w:rsidR="00D742DC" w:rsidRPr="002E56B9" w14:paraId="3F2FA3EC" w14:textId="1651BCCE"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68182052" w14:textId="77777777" w:rsidR="00D742DC" w:rsidRPr="002E56B9" w:rsidRDefault="00D742DC" w:rsidP="005570D5">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09CE9D9" w14:textId="32FDB981" w:rsidR="00D742DC" w:rsidRPr="002E56B9" w:rsidRDefault="00D742DC" w:rsidP="005570D5">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EC3C735" w14:textId="77777777" w:rsidR="00D742DC" w:rsidRPr="002E56B9" w:rsidRDefault="00D742DC" w:rsidP="005570D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BDF786" w14:textId="77777777" w:rsidR="00D742DC" w:rsidRPr="002E56B9" w:rsidRDefault="00D742DC" w:rsidP="005570D5">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DCDA8A9" w14:textId="77777777" w:rsidR="00D742DC" w:rsidRPr="002E56B9" w:rsidRDefault="00D742DC" w:rsidP="005570D5">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5CC1670"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4185A59F" w14:textId="0859D911" w:rsidR="00D742DC" w:rsidRPr="002E56B9" w:rsidRDefault="00D742DC" w:rsidP="005570D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C4EF05" w14:textId="77777777" w:rsidR="00D742DC" w:rsidRPr="005570D5" w:rsidRDefault="00D742DC" w:rsidP="005570D5">
            <w:pPr>
              <w:pStyle w:val="TAL"/>
              <w:rPr>
                <w:lang w:eastAsia="zh-CN"/>
              </w:rPr>
            </w:pPr>
          </w:p>
        </w:tc>
      </w:tr>
      <w:tr w:rsidR="00D742DC" w:rsidRPr="002E56B9" w14:paraId="641D2EEB" w14:textId="161277E6"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21B06270" w14:textId="77777777" w:rsidR="00D742DC" w:rsidRPr="002E56B9" w:rsidRDefault="00D742DC" w:rsidP="005570D5">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BD2407" w14:textId="4AC266C6" w:rsidR="00D742DC" w:rsidRPr="002E56B9" w:rsidRDefault="00D742DC" w:rsidP="005570D5">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11BE302" w14:textId="77777777" w:rsidR="00D742DC" w:rsidRPr="002E56B9" w:rsidRDefault="00D742DC" w:rsidP="005570D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E07B9F" w14:textId="77777777" w:rsidR="00D742DC" w:rsidRPr="002E56B9" w:rsidRDefault="00D742DC" w:rsidP="005570D5">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FF36FEE" w14:textId="77777777" w:rsidR="00D742DC" w:rsidRPr="002E56B9" w:rsidRDefault="00D742DC" w:rsidP="005570D5">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919F040"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0322AB95" w14:textId="67405909" w:rsidR="00D742DC" w:rsidRPr="002E56B9" w:rsidRDefault="00D742DC" w:rsidP="005570D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E674D" w14:textId="77777777" w:rsidR="00D742DC" w:rsidRPr="005570D5" w:rsidRDefault="00D742DC" w:rsidP="005570D5">
            <w:pPr>
              <w:pStyle w:val="TAL"/>
              <w:rPr>
                <w:lang w:eastAsia="zh-CN"/>
              </w:rPr>
            </w:pPr>
          </w:p>
        </w:tc>
      </w:tr>
      <w:tr w:rsidR="00CF1882" w:rsidRPr="002E56B9" w14:paraId="21564690" w14:textId="77777777"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40298806" w14:textId="05A4E818" w:rsidR="00CF1882" w:rsidRPr="002E56B9" w:rsidRDefault="00CF1882" w:rsidP="00CF1882">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14542D57" w14:textId="22689326" w:rsidR="00CF1882" w:rsidRPr="002E56B9" w:rsidRDefault="00CF1882" w:rsidP="00CF1882">
            <w:pPr>
              <w:pStyle w:val="TAL"/>
            </w:pPr>
            <w:r w:rsidRPr="00655267">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C5C304E" w14:textId="20E1D5A6" w:rsidR="00CF1882" w:rsidRPr="002E56B9" w:rsidRDefault="00CF1882" w:rsidP="00CF1882">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77B60809" w14:textId="12CE07AA" w:rsidR="00CF1882" w:rsidRPr="002E56B9" w:rsidRDefault="00CF1882" w:rsidP="00CF1882">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1D5F2A19" w14:textId="0508CDBE" w:rsidR="00CF1882" w:rsidRPr="002E56B9" w:rsidRDefault="00CF1882" w:rsidP="00CF1882">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6DEB90D"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096E1BDD" w14:textId="3DC9A25A" w:rsidR="00CF1882" w:rsidRPr="005570D5" w:rsidRDefault="00CF1882" w:rsidP="00CF1882">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2FB597" w14:textId="77777777" w:rsidR="00CF1882" w:rsidRPr="005570D5" w:rsidRDefault="00CF1882" w:rsidP="00CF1882">
            <w:pPr>
              <w:pStyle w:val="TAL"/>
              <w:rPr>
                <w:lang w:eastAsia="zh-CN"/>
              </w:rPr>
            </w:pPr>
          </w:p>
        </w:tc>
      </w:tr>
      <w:tr w:rsidR="00CF1882" w:rsidRPr="00BB629B" w14:paraId="2DBAFEE8" w14:textId="3B1DF061"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783167C4" w14:textId="77777777" w:rsidR="00CF1882" w:rsidRPr="00BB629B" w:rsidRDefault="00CF1882" w:rsidP="00CF1882">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A66B2BB" w14:textId="77777777" w:rsidR="00CF1882" w:rsidRPr="00BB629B" w:rsidRDefault="00CF1882" w:rsidP="00CF1882">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E37264" w14:textId="77777777" w:rsidR="00CF1882" w:rsidRPr="00BB629B" w:rsidRDefault="00CF1882" w:rsidP="00CF1882">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0A86AF3" w14:textId="5E062EA7" w:rsidR="00CF1882" w:rsidRPr="00BB629B" w:rsidRDefault="00274288" w:rsidP="00CF1882">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381BD999" w14:textId="77777777" w:rsidR="00CF1882" w:rsidRDefault="00CF1882" w:rsidP="00CF1882">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F779CF3" w14:textId="77777777" w:rsidR="00CF1882" w:rsidRPr="00BB629B"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4ACCCC00" w14:textId="6BB54F07" w:rsidR="00CF1882" w:rsidRPr="00BB629B" w:rsidRDefault="00CF1882" w:rsidP="00CF1882">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9B994D" w14:textId="77777777" w:rsidR="00CF1882" w:rsidRPr="005570D5" w:rsidRDefault="00CF1882" w:rsidP="00CF1882">
            <w:pPr>
              <w:pStyle w:val="TAL"/>
              <w:rPr>
                <w:lang w:eastAsia="zh-CN"/>
              </w:rPr>
            </w:pPr>
          </w:p>
        </w:tc>
      </w:tr>
      <w:tr w:rsidR="00CF1882" w:rsidRPr="002E56B9" w14:paraId="57FFE6E2" w14:textId="1A54CD35"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DEBA1" w14:textId="77777777" w:rsidR="00CF1882" w:rsidRPr="002E56B9" w:rsidRDefault="00CF1882" w:rsidP="00CF1882">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4C71" w14:textId="77777777" w:rsidR="00CF1882" w:rsidRPr="002E56B9" w:rsidRDefault="00CF1882" w:rsidP="00CF1882">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32536F"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78EA2"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7B75D"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54D0"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C63DE"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512081" w14:textId="77777777" w:rsidR="00CF1882" w:rsidRPr="002E56B9" w:rsidRDefault="00CF1882" w:rsidP="00CF1882">
            <w:pPr>
              <w:pStyle w:val="TAL"/>
              <w:rPr>
                <w:b/>
              </w:rPr>
            </w:pPr>
          </w:p>
        </w:tc>
      </w:tr>
      <w:tr w:rsidR="00CF1882" w:rsidRPr="002E56B9" w14:paraId="41F869CA" w14:textId="3D58BBD2"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93E87" w14:textId="77777777" w:rsidR="00CF1882" w:rsidRPr="002E56B9" w:rsidRDefault="00CF1882" w:rsidP="00CF1882">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F06D08" w14:textId="77777777" w:rsidR="00CF1882" w:rsidRPr="002E56B9" w:rsidRDefault="00CF1882" w:rsidP="00CF1882">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370EC"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FDD3D"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B715EC"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D0D162"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5D7C"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2A41A8" w14:textId="77777777" w:rsidR="00CF1882" w:rsidRPr="002E56B9" w:rsidRDefault="00CF1882" w:rsidP="00CF1882">
            <w:pPr>
              <w:pStyle w:val="TAL"/>
              <w:rPr>
                <w:b/>
              </w:rPr>
            </w:pPr>
          </w:p>
        </w:tc>
      </w:tr>
      <w:tr w:rsidR="00CF1882" w:rsidRPr="002E56B9" w14:paraId="71F5F476" w14:textId="40257FC1"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F3B14" w14:textId="77777777" w:rsidR="00CF1882" w:rsidRPr="002E56B9" w:rsidRDefault="00CF1882" w:rsidP="00CF1882">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78A6028" w14:textId="77777777" w:rsidR="00CF1882" w:rsidRPr="002E56B9" w:rsidRDefault="00CF1882" w:rsidP="00CF1882">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7BBF8" w14:textId="77777777" w:rsidR="00CF1882" w:rsidRPr="002E56B9" w:rsidRDefault="00CF1882" w:rsidP="00CF1882">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2DFFA" w14:textId="77777777" w:rsidR="00CF1882" w:rsidRPr="002E56B9" w:rsidRDefault="00CF1882" w:rsidP="00CF1882">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274D37" w14:textId="77777777" w:rsidR="00CF1882" w:rsidRPr="002E56B9" w:rsidRDefault="00CF1882" w:rsidP="00CF1882">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A1731" w14:textId="77777777" w:rsidR="00CF1882" w:rsidRPr="002E56B9" w:rsidRDefault="00CF1882" w:rsidP="00CF1882">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AE86EF7"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2F204" w14:textId="77777777" w:rsidR="00CF1882" w:rsidRPr="002E56B9" w:rsidRDefault="00CF1882" w:rsidP="00CF1882">
            <w:pPr>
              <w:pStyle w:val="TAL"/>
              <w:rPr>
                <w:lang w:eastAsia="zh-CN"/>
              </w:rPr>
            </w:pPr>
          </w:p>
        </w:tc>
      </w:tr>
      <w:tr w:rsidR="00CF1882" w:rsidRPr="002E56B9" w14:paraId="186F0E71" w14:textId="7B2B7AA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B04117" w14:textId="77777777" w:rsidR="00CF1882" w:rsidRPr="002E56B9" w:rsidRDefault="00CF1882" w:rsidP="00CF1882">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BBDCA54" w14:textId="1EED9CC3" w:rsidR="00CF1882" w:rsidRPr="002E56B9" w:rsidRDefault="00CF1882" w:rsidP="00CF1882">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07AA1E" w14:textId="142E3928" w:rsidR="00CF1882" w:rsidRPr="002E56B9" w:rsidRDefault="00CF1882" w:rsidP="00CF1882">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6242E" w14:textId="4C5363A3" w:rsidR="00CF1882" w:rsidRPr="002E56B9" w:rsidRDefault="00CF1882" w:rsidP="00CF1882">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76C609" w14:textId="36222F38" w:rsidR="00CF1882" w:rsidRPr="002E56B9" w:rsidRDefault="00CF1882" w:rsidP="00CF1882">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98327D" w14:textId="77777777" w:rsidR="00CF1882" w:rsidRPr="002E56B9" w:rsidRDefault="00CF1882" w:rsidP="00CF1882">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D5E2EB"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0DA54C" w14:textId="77777777" w:rsidR="00CF1882" w:rsidRPr="002E56B9" w:rsidRDefault="00CF1882" w:rsidP="00CF1882">
            <w:pPr>
              <w:pStyle w:val="TAL"/>
              <w:rPr>
                <w:lang w:eastAsia="zh-CN"/>
              </w:rPr>
            </w:pPr>
          </w:p>
        </w:tc>
      </w:tr>
      <w:tr w:rsidR="00CF1882" w:rsidRPr="002E56B9" w14:paraId="6BDEE94B" w14:textId="7C8B30D8"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9B9F2" w14:textId="77777777" w:rsidR="00CF1882" w:rsidRPr="002E56B9" w:rsidRDefault="00CF1882" w:rsidP="00CF1882">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AF8241" w14:textId="77777777" w:rsidR="00CF1882" w:rsidRPr="002E56B9" w:rsidRDefault="00CF1882" w:rsidP="00CF1882">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24F5DE" w14:textId="77777777" w:rsidR="00CF1882" w:rsidRPr="002E56B9"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92208" w14:textId="77777777" w:rsidR="00CF1882" w:rsidRPr="002E56B9"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B8BB0" w14:textId="77777777" w:rsidR="00CF1882" w:rsidRPr="002E56B9"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A9F4D" w14:textId="77777777" w:rsidR="00CF1882" w:rsidRPr="002E56B9"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E27EF"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DDBF51" w14:textId="77777777" w:rsidR="00CF1882" w:rsidRPr="002E56B9" w:rsidRDefault="00CF1882" w:rsidP="00CF1882">
            <w:pPr>
              <w:pStyle w:val="TAL"/>
              <w:rPr>
                <w:b/>
              </w:rPr>
            </w:pPr>
          </w:p>
        </w:tc>
      </w:tr>
      <w:tr w:rsidR="00CF1882" w:rsidRPr="002E56B9" w14:paraId="19F01393" w14:textId="100128D2"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A8CA8B" w14:textId="77777777" w:rsidR="00CF1882" w:rsidRPr="002E56B9" w:rsidRDefault="00CF1882" w:rsidP="00CF1882">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6F30B5" w14:textId="77777777" w:rsidR="00CF1882" w:rsidRPr="002E56B9" w:rsidRDefault="00CF1882" w:rsidP="00CF1882">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AC4D0B" w14:textId="77777777" w:rsidR="00CF1882" w:rsidRPr="002E56B9" w:rsidRDefault="00CF1882" w:rsidP="00CF1882">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48F2B" w14:textId="77777777" w:rsidR="00CF1882" w:rsidRPr="002E56B9" w:rsidRDefault="00CF1882" w:rsidP="00CF1882">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BC514F3" w14:textId="77777777" w:rsidR="00CF1882" w:rsidRPr="002E56B9" w:rsidRDefault="00CF1882" w:rsidP="00CF1882">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C18E30"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88E18"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7C215" w14:textId="77777777" w:rsidR="00CF1882" w:rsidRPr="002E56B9" w:rsidRDefault="00CF1882" w:rsidP="00CF1882">
            <w:pPr>
              <w:pStyle w:val="TAL"/>
              <w:rPr>
                <w:lang w:eastAsia="zh-CN"/>
              </w:rPr>
            </w:pPr>
          </w:p>
        </w:tc>
      </w:tr>
      <w:tr w:rsidR="00CF1882" w:rsidRPr="002E56B9" w14:paraId="7B8E2C87" w14:textId="4E2D562D"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BB49D" w14:textId="77777777" w:rsidR="00CF1882" w:rsidRPr="002E56B9" w:rsidRDefault="00CF1882" w:rsidP="00CF1882">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CA614" w14:textId="587A4A5D" w:rsidR="00CF1882" w:rsidRPr="002E56B9" w:rsidRDefault="00CF1882" w:rsidP="00CF1882">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3C2C34" w14:textId="77777777" w:rsidR="00CF1882" w:rsidRPr="002E56B9"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87FAF" w14:textId="77777777" w:rsidR="00CF1882" w:rsidRPr="002E56B9"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750A3" w14:textId="77777777" w:rsidR="00CF1882" w:rsidRPr="002E56B9"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D64FD" w14:textId="77777777" w:rsidR="00CF1882" w:rsidRPr="002E56B9" w:rsidRDefault="00CF1882" w:rsidP="00CF1882">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82DB4"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4FDF2E" w14:textId="77777777" w:rsidR="00CF1882" w:rsidRPr="002E56B9" w:rsidRDefault="00CF1882" w:rsidP="00CF1882">
            <w:pPr>
              <w:pStyle w:val="TAL"/>
              <w:rPr>
                <w:b/>
              </w:rPr>
            </w:pPr>
          </w:p>
        </w:tc>
      </w:tr>
      <w:tr w:rsidR="00CF1882" w:rsidRPr="002E56B9" w14:paraId="0BF3F0EB" w14:textId="76147029"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4813B" w14:textId="77777777" w:rsidR="00CF1882" w:rsidRPr="002E56B9" w:rsidRDefault="00CF1882" w:rsidP="00CF1882">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7E9FA8" w14:textId="77777777" w:rsidR="00CF1882" w:rsidRPr="002E56B9" w:rsidRDefault="00CF1882" w:rsidP="00CF1882">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FC71A" w14:textId="77777777" w:rsidR="00CF1882" w:rsidRPr="002E56B9"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5E677" w14:textId="77777777" w:rsidR="00CF1882" w:rsidRPr="002E56B9"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A76202" w14:textId="77777777" w:rsidR="00CF1882" w:rsidRPr="002E56B9"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7CD75" w14:textId="77777777" w:rsidR="00CF1882" w:rsidRPr="002E56B9" w:rsidRDefault="00CF1882" w:rsidP="00CF1882">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1B61A"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FDC38" w14:textId="77777777" w:rsidR="00CF1882" w:rsidRPr="002E56B9" w:rsidRDefault="00CF1882" w:rsidP="00CF1882">
            <w:pPr>
              <w:pStyle w:val="TAL"/>
              <w:rPr>
                <w:b/>
              </w:rPr>
            </w:pPr>
          </w:p>
        </w:tc>
      </w:tr>
      <w:tr w:rsidR="00CF1882" w:rsidRPr="002E56B9" w14:paraId="22E8CD2E" w14:textId="2650059F"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E2962" w14:textId="77777777" w:rsidR="00CF1882" w:rsidRPr="002E56B9" w:rsidRDefault="00CF1882" w:rsidP="00CF1882">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5366F6B" w14:textId="77777777" w:rsidR="00CF1882" w:rsidRPr="002E56B9" w:rsidRDefault="00CF1882" w:rsidP="00CF1882">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45D150B" w14:textId="77777777" w:rsidR="00CF1882" w:rsidRPr="002E56B9" w:rsidRDefault="00CF1882" w:rsidP="00CF1882">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FD112C" w14:textId="77777777" w:rsidR="00CF1882" w:rsidRPr="002E56B9" w:rsidRDefault="00CF1882" w:rsidP="00CF1882">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88BE72" w14:textId="77777777" w:rsidR="00CF1882" w:rsidRPr="002E56B9" w:rsidRDefault="00CF1882" w:rsidP="00CF1882">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FEDFD2" w14:textId="77777777" w:rsidR="00CF1882" w:rsidRPr="002E56B9" w:rsidRDefault="00CF1882" w:rsidP="00CF1882">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8DD7546"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45DDB" w14:textId="77777777" w:rsidR="00CF1882" w:rsidRPr="002E56B9" w:rsidRDefault="00CF1882" w:rsidP="00CF1882">
            <w:pPr>
              <w:pStyle w:val="TAL"/>
              <w:rPr>
                <w:lang w:eastAsia="zh-CN"/>
              </w:rPr>
            </w:pPr>
          </w:p>
        </w:tc>
      </w:tr>
      <w:tr w:rsidR="00CF1882" w:rsidRPr="002E56B9" w14:paraId="0CAE2241" w14:textId="47C18422"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1433E1" w14:textId="77777777" w:rsidR="00CF1882" w:rsidRPr="002E56B9" w:rsidRDefault="00CF1882" w:rsidP="00CF1882">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A17143C" w14:textId="77777777" w:rsidR="00CF1882" w:rsidRPr="002E56B9" w:rsidRDefault="00CF1882" w:rsidP="00CF1882">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6FFEF1" w14:textId="77777777" w:rsidR="00CF1882" w:rsidRPr="002E56B9" w:rsidRDefault="00CF1882" w:rsidP="00CF1882">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941F6C" w14:textId="77777777" w:rsidR="00CF1882" w:rsidRPr="002E56B9" w:rsidRDefault="00CF1882" w:rsidP="00CF1882">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6862ABB" w14:textId="77777777" w:rsidR="00CF1882" w:rsidRPr="002E56B9" w:rsidRDefault="00CF1882" w:rsidP="00CF1882">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4223720" w14:textId="77777777" w:rsidR="00CF1882" w:rsidRPr="002E56B9" w:rsidRDefault="00CF1882" w:rsidP="00CF1882">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A9B5BE"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F6E391" w14:textId="77777777" w:rsidR="00CF1882" w:rsidRPr="002E56B9" w:rsidRDefault="00CF1882" w:rsidP="00CF1882">
            <w:pPr>
              <w:pStyle w:val="TAL"/>
              <w:rPr>
                <w:lang w:eastAsia="zh-CN"/>
              </w:rPr>
            </w:pPr>
          </w:p>
        </w:tc>
      </w:tr>
      <w:tr w:rsidR="00CF1882" w:rsidRPr="00BB629B" w14:paraId="3A5632AB" w14:textId="4B851C00"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33E40" w14:textId="77777777" w:rsidR="00CF1882" w:rsidRPr="00BB629B" w:rsidRDefault="00CF1882" w:rsidP="00CF1882">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8034D" w14:textId="77777777" w:rsidR="00CF1882" w:rsidRPr="00BB629B" w:rsidRDefault="00CF1882" w:rsidP="00CF1882">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389F3" w14:textId="77777777" w:rsidR="00CF1882" w:rsidRPr="00BB629B"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4FF51C" w14:textId="77777777" w:rsidR="00CF1882" w:rsidRPr="00BB629B"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B181A" w14:textId="77777777" w:rsidR="00CF1882" w:rsidRPr="00BB629B"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86A9F" w14:textId="77777777" w:rsidR="00CF1882" w:rsidRPr="00BB629B" w:rsidRDefault="00CF1882" w:rsidP="00CF1882">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FF330C" w14:textId="77777777" w:rsidR="00CF1882" w:rsidRPr="00BB629B"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FFC2C" w14:textId="77777777" w:rsidR="00CF1882" w:rsidRPr="00BB629B" w:rsidRDefault="00CF1882" w:rsidP="00CF1882">
            <w:pPr>
              <w:pStyle w:val="TAL"/>
              <w:rPr>
                <w:b/>
              </w:rPr>
            </w:pPr>
          </w:p>
        </w:tc>
      </w:tr>
      <w:tr w:rsidR="00CF1882" w:rsidRPr="00BB629B" w14:paraId="313C77FB" w14:textId="4ACA0B76"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2A5C3" w14:textId="77777777" w:rsidR="00CF1882" w:rsidRPr="00BB629B" w:rsidRDefault="00CF1882" w:rsidP="00CF1882">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CFDE2EF" w14:textId="77777777" w:rsidR="00CF1882" w:rsidRPr="00BB629B" w:rsidRDefault="00CF1882" w:rsidP="00CF1882">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F7D465" w14:textId="77777777" w:rsidR="00CF1882" w:rsidRPr="00BB629B" w:rsidRDefault="00CF1882" w:rsidP="00CF1882">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9C2458" w14:textId="740A007B" w:rsidR="00CF1882" w:rsidRPr="00BB629B" w:rsidRDefault="00CF1882" w:rsidP="00CF1882">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92B3542" w14:textId="77777777" w:rsidR="00CF1882" w:rsidRPr="00BB629B" w:rsidRDefault="00CF1882" w:rsidP="00CF1882">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9A71765" w14:textId="77777777" w:rsidR="00CF1882" w:rsidRPr="00BB629B" w:rsidRDefault="00CF1882" w:rsidP="00CF1882">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393F40" w14:textId="77777777" w:rsidR="00CF1882" w:rsidRPr="00BB629B" w:rsidRDefault="00CF1882" w:rsidP="00CF1882">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2681C9" w14:textId="77777777" w:rsidR="00CF1882" w:rsidRPr="00BB629B" w:rsidRDefault="00CF1882" w:rsidP="00CF1882">
            <w:pPr>
              <w:pStyle w:val="TAL"/>
              <w:rPr>
                <w:lang w:eastAsia="zh-CN"/>
              </w:rPr>
            </w:pPr>
          </w:p>
        </w:tc>
      </w:tr>
      <w:tr w:rsidR="00CF1882" w:rsidRPr="00BB629B" w14:paraId="7E3840AB" w14:textId="144DE6A5"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538BE00C" w14:textId="58670E16" w:rsidR="00CF1882" w:rsidRPr="00BB629B" w:rsidRDefault="00CF1882" w:rsidP="00CF1882">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381F16AF" w14:textId="04944B92" w:rsidR="00CF1882" w:rsidRPr="007B2D6F" w:rsidRDefault="00CF1882" w:rsidP="00CF1882">
            <w:pPr>
              <w:pStyle w:val="TAL"/>
            </w:pPr>
            <w:r w:rsidRPr="00C043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BB607C0" w14:textId="77777777" w:rsidR="00CF1882" w:rsidRPr="00BB629B" w:rsidRDefault="00CF1882" w:rsidP="00CF188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15411DD" w14:textId="77777777" w:rsidR="00CF1882" w:rsidRDefault="00CF1882" w:rsidP="00CF1882">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013E1F36" w14:textId="77777777" w:rsidR="00CF1882" w:rsidRDefault="00CF1882" w:rsidP="00CF1882">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473FF883" w14:textId="77777777" w:rsidR="00CF1882" w:rsidRPr="00BB629B"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7C2DA5A2" w14:textId="77777777" w:rsidR="00CF1882" w:rsidRPr="00BB629B" w:rsidRDefault="00CF1882" w:rsidP="00CF1882">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B960DA1" w14:textId="77777777" w:rsidR="00CF1882" w:rsidRPr="00BB629B" w:rsidRDefault="00CF1882" w:rsidP="00CF1882">
            <w:pPr>
              <w:pStyle w:val="TAL"/>
              <w:rPr>
                <w:lang w:eastAsia="zh-CN"/>
              </w:rPr>
            </w:pPr>
          </w:p>
        </w:tc>
      </w:tr>
      <w:tr w:rsidR="00CF1882" w:rsidRPr="00BB629B" w14:paraId="68700B1B" w14:textId="16958A1F"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5E536F6D" w14:textId="4823D0E4" w:rsidR="00CF1882" w:rsidRPr="00BB629B" w:rsidRDefault="00CF1882" w:rsidP="00CF1882">
            <w:pPr>
              <w:pStyle w:val="TAL"/>
              <w:rPr>
                <w:rFonts w:eastAsia="MS Mincho"/>
              </w:rPr>
            </w:pPr>
            <w:r w:rsidRPr="000C420B">
              <w:rPr>
                <w:rFonts w:hint="eastAsia"/>
                <w:lang w:eastAsia="zh-TW"/>
              </w:rPr>
              <w:lastRenderedPageBreak/>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1E69530" w14:textId="2111A527" w:rsidR="00CF1882" w:rsidRPr="007B2D6F" w:rsidRDefault="00CF1882" w:rsidP="00CF1882">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5F62BFA" w14:textId="3CF99957" w:rsidR="00CF1882" w:rsidRPr="00BB629B" w:rsidRDefault="00CF1882" w:rsidP="00CF1882">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001F1FC" w14:textId="52625462" w:rsidR="00CF1882" w:rsidRDefault="00CF1882" w:rsidP="00CF1882">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5AD140F" w14:textId="1A30A78D" w:rsidR="00CF1882" w:rsidRDefault="00CF1882" w:rsidP="00CF1882">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BE7502D" w14:textId="77777777" w:rsidR="00CF1882" w:rsidRPr="00BB629B"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03FBA831" w14:textId="5798907B" w:rsidR="00CF1882" w:rsidRPr="00BB629B" w:rsidRDefault="00CF1882" w:rsidP="00CF1882">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01E07652" w14:textId="77777777" w:rsidR="00CF1882" w:rsidRPr="000C420B" w:rsidRDefault="00CF1882" w:rsidP="00CF1882">
            <w:pPr>
              <w:pStyle w:val="TAL"/>
              <w:rPr>
                <w:lang w:eastAsia="zh-TW"/>
              </w:rPr>
            </w:pPr>
          </w:p>
        </w:tc>
      </w:tr>
      <w:tr w:rsidR="00CF1882" w:rsidRPr="00BB629B" w14:paraId="6D58A874" w14:textId="1B27DDF7"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3AA14" w14:textId="77777777" w:rsidR="00CF1882" w:rsidRPr="00BB629B" w:rsidRDefault="00CF1882" w:rsidP="00CF1882">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E30AF90" w14:textId="77777777" w:rsidR="00CF1882" w:rsidRPr="00BB629B" w:rsidRDefault="00CF1882" w:rsidP="00CF1882">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CCBE92C" w14:textId="77777777" w:rsidR="00CF1882" w:rsidRPr="00BB629B" w:rsidRDefault="00CF1882" w:rsidP="00CF1882">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BD303A" w14:textId="18D42684" w:rsidR="00CF1882" w:rsidRPr="00BB629B" w:rsidRDefault="00CF1882" w:rsidP="00CF1882">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35EFE2A2" w14:textId="77777777" w:rsidR="00CF1882" w:rsidRPr="00BB629B" w:rsidRDefault="00CF1882" w:rsidP="00CF1882">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ED63838" w14:textId="77777777" w:rsidR="00CF1882" w:rsidRPr="00BB629B" w:rsidRDefault="00CF1882" w:rsidP="00CF1882">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B378E3E" w14:textId="77777777" w:rsidR="00CF1882" w:rsidRPr="00BB629B" w:rsidRDefault="00CF1882" w:rsidP="00CF1882">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B0CB8" w14:textId="77777777" w:rsidR="00CF1882" w:rsidRPr="00BB629B" w:rsidRDefault="00CF1882" w:rsidP="00CF1882">
            <w:pPr>
              <w:pStyle w:val="TAL"/>
              <w:rPr>
                <w:lang w:eastAsia="zh-CN"/>
              </w:rPr>
            </w:pPr>
          </w:p>
        </w:tc>
      </w:tr>
      <w:tr w:rsidR="00CF1882" w:rsidRPr="00BB629B" w14:paraId="222BEA4C" w14:textId="02A3E456"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7D43525D" w14:textId="77777777" w:rsidR="00CF1882" w:rsidRPr="00BB629B" w:rsidRDefault="00CF1882" w:rsidP="00CF1882">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ABBAD1A" w14:textId="77777777" w:rsidR="00CF1882" w:rsidRPr="00BB629B" w:rsidRDefault="00CF1882" w:rsidP="00CF1882">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2CEC86E7" w14:textId="77777777" w:rsidR="00CF1882" w:rsidRPr="00BB629B" w:rsidRDefault="00CF1882" w:rsidP="00CF188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9001833" w14:textId="381BFB7B" w:rsidR="00CF1882" w:rsidRPr="00BB629B" w:rsidRDefault="00CF1882" w:rsidP="00CF1882">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AD0C8E" w14:textId="77777777" w:rsidR="00CF1882" w:rsidRDefault="00CF1882" w:rsidP="00CF1882">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C78DFD" w14:textId="77777777" w:rsidR="00CF1882" w:rsidRPr="00BB629B" w:rsidRDefault="00CF1882" w:rsidP="00CF1882">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029ED3B1" w14:textId="77777777" w:rsidR="00CF1882" w:rsidRPr="00BB629B" w:rsidRDefault="00CF1882" w:rsidP="00CF1882">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7B6386" w14:textId="77777777" w:rsidR="00CF1882" w:rsidRPr="00BB629B" w:rsidRDefault="00CF1882" w:rsidP="00CF1882">
            <w:pPr>
              <w:pStyle w:val="TAL"/>
              <w:rPr>
                <w:lang w:eastAsia="zh-CN"/>
              </w:rPr>
            </w:pPr>
          </w:p>
        </w:tc>
      </w:tr>
      <w:tr w:rsidR="00CF1882" w:rsidRPr="002E56B9" w14:paraId="38C91399" w14:textId="6CA5F2EE"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BE21" w14:textId="77777777" w:rsidR="00CF1882" w:rsidRPr="002E56B9" w:rsidRDefault="00CF1882" w:rsidP="00CF1882">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DEB967" w14:textId="77777777" w:rsidR="00CF1882" w:rsidRPr="002E56B9" w:rsidRDefault="00CF1882" w:rsidP="00CF1882">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B6DD9" w14:textId="77777777" w:rsidR="00CF1882" w:rsidRPr="002E56B9" w:rsidRDefault="00CF1882" w:rsidP="00CF1882">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1F7F9" w14:textId="77777777" w:rsidR="00CF1882" w:rsidRPr="002E56B9" w:rsidRDefault="00CF1882" w:rsidP="00CF1882">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2D2A3" w14:textId="77777777" w:rsidR="00CF1882" w:rsidRPr="002E56B9" w:rsidRDefault="00CF1882" w:rsidP="00CF1882">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57A67C" w14:textId="77777777" w:rsidR="00CF1882" w:rsidRPr="002E56B9" w:rsidRDefault="00CF1882" w:rsidP="00CF1882">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9AB2C5"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56590D8" w14:textId="77777777" w:rsidR="00CF1882" w:rsidRPr="002E56B9" w:rsidRDefault="00CF1882" w:rsidP="00CF1882">
            <w:pPr>
              <w:pStyle w:val="TAL"/>
              <w:rPr>
                <w:b/>
              </w:rPr>
            </w:pPr>
          </w:p>
        </w:tc>
      </w:tr>
      <w:tr w:rsidR="00CF1882" w:rsidRPr="002E56B9" w14:paraId="12EB8357" w14:textId="14727607"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9ADE" w14:textId="77777777" w:rsidR="00CF1882" w:rsidRPr="002E56B9" w:rsidRDefault="00CF1882" w:rsidP="00CF1882">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9EF8A8" w14:textId="77777777" w:rsidR="00CF1882" w:rsidRPr="002E56B9" w:rsidRDefault="00CF1882" w:rsidP="00CF1882">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B64635"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3ECB" w14:textId="77777777" w:rsidR="00CF1882" w:rsidRPr="002E56B9" w:rsidRDefault="00CF1882" w:rsidP="00CF1882">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659590" w14:textId="77777777" w:rsidR="00CF1882" w:rsidRPr="002E56B9" w:rsidRDefault="00CF1882" w:rsidP="00CF1882">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278869" w14:textId="77777777" w:rsidR="00CF1882" w:rsidRPr="002E56B9"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8E87B" w14:textId="77777777" w:rsidR="00CF1882" w:rsidRPr="002E56B9" w:rsidRDefault="00CF1882" w:rsidP="00CF1882">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26AFEE" w14:textId="77777777" w:rsidR="00CF1882" w:rsidRPr="002E56B9" w:rsidRDefault="00CF1882" w:rsidP="00CF1882">
            <w:pPr>
              <w:pStyle w:val="TAL"/>
              <w:rPr>
                <w:b/>
                <w:lang w:eastAsia="ko-KR"/>
              </w:rPr>
            </w:pPr>
          </w:p>
        </w:tc>
      </w:tr>
      <w:tr w:rsidR="00CF1882" w:rsidRPr="002E56B9" w14:paraId="173FFF30" w14:textId="1537F895"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A4D1C" w14:textId="77777777" w:rsidR="00CF1882" w:rsidRPr="002E56B9" w:rsidRDefault="00CF1882" w:rsidP="00CF1882">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0D2754" w14:textId="77777777" w:rsidR="00CF1882" w:rsidRPr="002E56B9" w:rsidRDefault="00CF1882" w:rsidP="00CF1882">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A9A9B" w14:textId="77777777" w:rsidR="00CF1882" w:rsidRPr="002E56B9" w:rsidRDefault="00CF1882" w:rsidP="00CF1882">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A0506" w14:textId="77777777" w:rsidR="00CF1882" w:rsidRPr="002E56B9" w:rsidRDefault="00CF1882" w:rsidP="00CF1882">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9F936B" w14:textId="77777777" w:rsidR="00CF1882" w:rsidRPr="002E56B9" w:rsidRDefault="00CF1882" w:rsidP="00CF1882">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E73A5A" w14:textId="6683B583"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B6574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482BAC" w14:textId="77777777" w:rsidR="00CF1882" w:rsidRPr="002E56B9" w:rsidRDefault="00CF1882" w:rsidP="00CF1882">
            <w:pPr>
              <w:pStyle w:val="TAL"/>
              <w:rPr>
                <w:lang w:eastAsia="zh-CN"/>
              </w:rPr>
            </w:pPr>
          </w:p>
        </w:tc>
      </w:tr>
      <w:tr w:rsidR="00CF1882" w:rsidRPr="002E56B9" w14:paraId="4C6A024D" w14:textId="2EC01A2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DA297" w14:textId="77777777" w:rsidR="00CF1882" w:rsidRPr="002E56B9" w:rsidRDefault="00CF1882" w:rsidP="00CF1882">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AC33FA4" w14:textId="77777777" w:rsidR="00CF1882" w:rsidRPr="002E56B9" w:rsidRDefault="00CF1882" w:rsidP="00CF1882">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F6D46AE" w14:textId="77777777" w:rsidR="00CF1882" w:rsidRPr="002E56B9" w:rsidRDefault="00CF1882" w:rsidP="00CF188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3D3B5B" w14:textId="77777777" w:rsidR="00CF1882" w:rsidRPr="002E56B9" w:rsidRDefault="00CF1882" w:rsidP="00CF1882">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1AEA19" w14:textId="77777777" w:rsidR="00CF1882" w:rsidRPr="002E56B9" w:rsidRDefault="00CF1882" w:rsidP="00CF1882">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93AB54"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0A516"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B864F9" w14:textId="77777777" w:rsidR="00CF1882" w:rsidRPr="002E56B9" w:rsidRDefault="00CF1882" w:rsidP="00CF1882">
            <w:pPr>
              <w:pStyle w:val="TAL"/>
              <w:rPr>
                <w:lang w:eastAsia="zh-CN"/>
              </w:rPr>
            </w:pPr>
          </w:p>
        </w:tc>
      </w:tr>
      <w:tr w:rsidR="00CF1882" w:rsidRPr="002E56B9" w14:paraId="2AF233FB" w14:textId="2F066246"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1E7D" w14:textId="77777777" w:rsidR="00CF1882" w:rsidRPr="002E56B9" w:rsidRDefault="00CF1882" w:rsidP="00CF1882">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2896512" w14:textId="77777777" w:rsidR="00CF1882" w:rsidRPr="002E56B9" w:rsidRDefault="00CF1882" w:rsidP="00CF1882">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BF73E33" w14:textId="77777777" w:rsidR="00CF1882" w:rsidRPr="002E56B9" w:rsidRDefault="00CF1882" w:rsidP="00CF1882">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A227D" w14:textId="77777777" w:rsidR="00CF1882" w:rsidRPr="002E56B9" w:rsidRDefault="00CF1882" w:rsidP="00CF1882">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A9E7E9" w14:textId="77777777" w:rsidR="00CF1882" w:rsidRPr="002E56B9" w:rsidRDefault="00CF1882" w:rsidP="00CF1882">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328899" w14:textId="65D759B9"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AF1CD6"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4EBA7" w14:textId="77777777" w:rsidR="00CF1882" w:rsidRPr="002E56B9" w:rsidRDefault="00CF1882" w:rsidP="00CF1882">
            <w:pPr>
              <w:pStyle w:val="TAL"/>
              <w:rPr>
                <w:lang w:eastAsia="zh-CN"/>
              </w:rPr>
            </w:pPr>
          </w:p>
        </w:tc>
      </w:tr>
      <w:tr w:rsidR="00CF1882" w:rsidRPr="002E56B9" w14:paraId="19A5F75C" w14:textId="29011F70"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0EFF0" w14:textId="77777777" w:rsidR="00CF1882" w:rsidRPr="002E56B9" w:rsidRDefault="00CF1882" w:rsidP="00CF1882">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CC1962B" w14:textId="77777777" w:rsidR="00CF1882" w:rsidRPr="002E56B9" w:rsidRDefault="00CF1882" w:rsidP="00CF1882">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9AAAA23" w14:textId="77777777" w:rsidR="00CF1882" w:rsidRPr="002E56B9" w:rsidRDefault="00CF1882" w:rsidP="00CF1882">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DFB99" w14:textId="77777777" w:rsidR="00CF1882" w:rsidRPr="002E56B9" w:rsidRDefault="00CF1882" w:rsidP="00CF1882">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1B9F23B" w14:textId="77777777" w:rsidR="00CF1882" w:rsidRPr="002E56B9" w:rsidRDefault="00CF1882" w:rsidP="00CF1882">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58E6626"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199C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1FE740" w14:textId="77777777" w:rsidR="00CF1882" w:rsidRPr="002E56B9" w:rsidRDefault="00CF1882" w:rsidP="00CF1882">
            <w:pPr>
              <w:pStyle w:val="TAL"/>
              <w:rPr>
                <w:lang w:eastAsia="zh-CN"/>
              </w:rPr>
            </w:pPr>
          </w:p>
        </w:tc>
      </w:tr>
      <w:tr w:rsidR="00CF1882" w:rsidRPr="002E56B9" w14:paraId="33467F21" w14:textId="01F75ABF"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0F4C82" w14:textId="77777777" w:rsidR="00CF1882" w:rsidRPr="002E56B9" w:rsidRDefault="00CF1882" w:rsidP="00CF1882">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F6C0A9" w14:textId="77777777" w:rsidR="00CF1882" w:rsidRPr="002E56B9" w:rsidRDefault="00CF1882" w:rsidP="00CF1882">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49FE65"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B12ADA" w14:textId="77777777" w:rsidR="00CF1882" w:rsidRPr="002E56B9" w:rsidRDefault="00CF1882" w:rsidP="00CF1882">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C5D5F2" w14:textId="77777777" w:rsidR="00CF1882" w:rsidRPr="002E56B9" w:rsidRDefault="00CF1882" w:rsidP="00CF1882">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D7C35" w14:textId="77777777" w:rsidR="00CF1882" w:rsidRPr="002E56B9"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2C830" w14:textId="77777777" w:rsidR="00CF1882" w:rsidRPr="002E56B9" w:rsidRDefault="00CF1882" w:rsidP="00CF1882">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60F25C" w14:textId="77777777" w:rsidR="00CF1882" w:rsidRPr="002E56B9" w:rsidRDefault="00CF1882" w:rsidP="00CF1882">
            <w:pPr>
              <w:pStyle w:val="TAL"/>
              <w:rPr>
                <w:b/>
                <w:lang w:eastAsia="ko-KR"/>
              </w:rPr>
            </w:pPr>
          </w:p>
        </w:tc>
      </w:tr>
      <w:tr w:rsidR="00CF1882" w:rsidRPr="002E56B9" w14:paraId="04E3A8CB" w14:textId="673E63E7"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7D67A" w14:textId="77777777" w:rsidR="00CF1882" w:rsidRPr="002E56B9" w:rsidRDefault="00CF1882" w:rsidP="00CF1882">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03BD6B8" w14:textId="77777777" w:rsidR="00CF1882" w:rsidRPr="002E56B9" w:rsidRDefault="00CF1882" w:rsidP="00CF1882">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A926DD" w14:textId="77777777" w:rsidR="00CF1882" w:rsidRPr="002E56B9" w:rsidRDefault="00CF1882" w:rsidP="00CF1882">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44B3D8" w14:textId="77777777" w:rsidR="00CF1882" w:rsidRPr="002E56B9" w:rsidRDefault="00CF1882" w:rsidP="00CF1882">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B42ADA" w14:textId="77777777" w:rsidR="00CF1882" w:rsidRPr="002E56B9" w:rsidRDefault="00CF1882" w:rsidP="00CF1882">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6DCCEAE"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1A8C0" w14:textId="77777777" w:rsidR="00CF1882" w:rsidRPr="002E56B9" w:rsidRDefault="00CF1882" w:rsidP="00CF1882">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8B7364" w14:textId="32A2279E" w:rsidR="00CF1882" w:rsidRPr="002E56B9" w:rsidRDefault="00CF1882" w:rsidP="00CF1882">
            <w:pPr>
              <w:pStyle w:val="TAL"/>
              <w:rPr>
                <w:lang w:eastAsia="zh-CN"/>
              </w:rPr>
            </w:pPr>
            <w:r w:rsidRPr="00510237">
              <w:rPr>
                <w:lang w:eastAsia="zh-CN"/>
              </w:rPr>
              <w:t>Subtest 2: F014</w:t>
            </w:r>
          </w:p>
        </w:tc>
      </w:tr>
      <w:tr w:rsidR="00CF1882" w:rsidRPr="002E56B9" w14:paraId="28EBEF28" w14:textId="03D6B61F"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F1B76" w14:textId="77777777" w:rsidR="00CF1882" w:rsidRPr="002E56B9" w:rsidRDefault="00CF1882" w:rsidP="00CF1882">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05D3BAF" w14:textId="77777777" w:rsidR="00CF1882" w:rsidRPr="002E56B9" w:rsidRDefault="00CF1882" w:rsidP="00CF1882">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C77CCB" w14:textId="77777777" w:rsidR="00CF1882" w:rsidRPr="002E56B9" w:rsidRDefault="00CF1882" w:rsidP="00CF1882">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0B57E2" w14:textId="77777777" w:rsidR="00CF1882" w:rsidRPr="002E56B9" w:rsidRDefault="00CF1882" w:rsidP="00CF1882">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372E4D" w14:textId="77777777" w:rsidR="00CF1882" w:rsidRPr="002E56B9" w:rsidRDefault="00CF1882" w:rsidP="00CF1882">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F81877"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5490" w14:textId="77777777" w:rsidR="00CF1882" w:rsidRPr="002E56B9" w:rsidRDefault="00CF1882" w:rsidP="00CF1882">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5813A" w14:textId="545E3922" w:rsidR="00CF1882" w:rsidRPr="002E56B9" w:rsidRDefault="00CF1882" w:rsidP="00CF1882">
            <w:pPr>
              <w:pStyle w:val="TAL"/>
              <w:rPr>
                <w:lang w:eastAsia="zh-CN"/>
              </w:rPr>
            </w:pPr>
            <w:r w:rsidRPr="00510237">
              <w:rPr>
                <w:lang w:eastAsia="zh-CN"/>
              </w:rPr>
              <w:t>Subtests 3,4: F015</w:t>
            </w:r>
          </w:p>
        </w:tc>
      </w:tr>
      <w:tr w:rsidR="00CF1882" w:rsidRPr="002E56B9" w14:paraId="0F76BBD7" w14:textId="570B703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29902" w14:textId="77777777" w:rsidR="00CF1882" w:rsidRPr="002E56B9" w:rsidRDefault="00CF1882" w:rsidP="00CF1882">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F4ECDE" w14:textId="77777777" w:rsidR="00CF1882" w:rsidRPr="002E56B9" w:rsidRDefault="00CF1882" w:rsidP="00CF1882">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2FE653" w14:textId="77777777" w:rsidR="00CF1882" w:rsidRPr="002E56B9" w:rsidRDefault="00CF1882" w:rsidP="00CF1882">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A3EAA5" w14:textId="77777777" w:rsidR="00CF1882" w:rsidRPr="002E56B9" w:rsidRDefault="00CF1882" w:rsidP="00CF1882">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6DBCBF" w14:textId="77777777" w:rsidR="00CF1882" w:rsidRPr="002E56B9" w:rsidRDefault="00CF1882" w:rsidP="00CF1882">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EEA828"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5C5E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DD38F5" w14:textId="133518A6" w:rsidR="00CF1882" w:rsidRPr="002E56B9" w:rsidRDefault="00CF1882" w:rsidP="00CF1882">
            <w:pPr>
              <w:pStyle w:val="TAL"/>
              <w:rPr>
                <w:lang w:eastAsia="zh-CN"/>
              </w:rPr>
            </w:pPr>
            <w:r w:rsidRPr="00510237">
              <w:rPr>
                <w:lang w:eastAsia="zh-CN"/>
              </w:rPr>
              <w:t>Subtest 2: F014</w:t>
            </w:r>
          </w:p>
        </w:tc>
      </w:tr>
      <w:tr w:rsidR="00CF1882" w:rsidRPr="002E56B9" w14:paraId="4BF915ED" w14:textId="7DDF11AD"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0D70F" w14:textId="77777777" w:rsidR="00CF1882" w:rsidRPr="002E56B9" w:rsidRDefault="00CF1882" w:rsidP="00CF1882">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6173DE0" w14:textId="77777777" w:rsidR="00CF1882" w:rsidRPr="002E56B9" w:rsidRDefault="00CF1882" w:rsidP="00CF1882">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DBC00" w14:textId="77777777" w:rsidR="00CF1882" w:rsidRPr="002E56B9" w:rsidRDefault="00CF1882" w:rsidP="00CF1882">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122F21" w14:textId="77777777" w:rsidR="00CF1882" w:rsidRPr="002E56B9" w:rsidRDefault="00CF1882" w:rsidP="00CF1882">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A6EAD0" w14:textId="77777777" w:rsidR="00CF1882" w:rsidRPr="002E56B9" w:rsidRDefault="00CF1882" w:rsidP="00CF1882">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A8B27FF"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A33F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B611A8" w14:textId="1EF61271" w:rsidR="00CF1882" w:rsidRPr="002E56B9" w:rsidRDefault="00CF1882" w:rsidP="00CF1882">
            <w:pPr>
              <w:pStyle w:val="TAL"/>
              <w:rPr>
                <w:lang w:eastAsia="zh-CN"/>
              </w:rPr>
            </w:pPr>
            <w:r w:rsidRPr="00510237">
              <w:rPr>
                <w:lang w:eastAsia="zh-CN"/>
              </w:rPr>
              <w:t>Subtests 3,4: F015</w:t>
            </w:r>
          </w:p>
        </w:tc>
      </w:tr>
      <w:tr w:rsidR="00CF1882" w:rsidRPr="002E56B9" w14:paraId="20193978" w14:textId="70D044F4"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AF499" w14:textId="77777777" w:rsidR="00CF1882" w:rsidRPr="002E56B9" w:rsidRDefault="00CF1882" w:rsidP="00CF1882">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E1660B4" w14:textId="77777777" w:rsidR="00CF1882" w:rsidRPr="002E56B9" w:rsidRDefault="00CF1882" w:rsidP="00CF1882">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B88D267" w14:textId="77777777" w:rsidR="00CF1882" w:rsidRPr="002E56B9" w:rsidRDefault="00CF1882" w:rsidP="00CF1882">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AFC7A4E" w14:textId="119A0712" w:rsidR="00CF1882" w:rsidRPr="002E56B9" w:rsidRDefault="00CF1882" w:rsidP="00CF1882">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ECE7B6" w14:textId="7ACFD907" w:rsidR="00CF1882" w:rsidRPr="002E56B9" w:rsidRDefault="00CF1882" w:rsidP="00CF1882">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582282F" w14:textId="2396B803" w:rsidR="00CF1882" w:rsidRPr="002E56B9" w:rsidRDefault="00CF1882" w:rsidP="00CF1882">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D4C3850"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F22647" w14:textId="77777777" w:rsidR="00CF1882" w:rsidRPr="002E56B9" w:rsidRDefault="00CF1882" w:rsidP="00CF1882">
            <w:pPr>
              <w:pStyle w:val="TAL"/>
              <w:rPr>
                <w:lang w:eastAsia="zh-CN"/>
              </w:rPr>
            </w:pPr>
          </w:p>
        </w:tc>
      </w:tr>
      <w:tr w:rsidR="00CF1882" w:rsidRPr="002E56B9" w14:paraId="0622136D" w14:textId="64B318FB"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E735C" w14:textId="77777777" w:rsidR="00CF1882" w:rsidRPr="002E56B9" w:rsidRDefault="00CF1882" w:rsidP="00CF1882">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F5C3DD4" w14:textId="77777777" w:rsidR="00CF1882" w:rsidRPr="002E56B9" w:rsidRDefault="00CF1882" w:rsidP="00CF1882">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BCCAB4" w14:textId="77777777" w:rsidR="00CF1882" w:rsidRPr="002E56B9" w:rsidRDefault="00CF1882" w:rsidP="00CF1882">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5B94052" w14:textId="12C5D7C8" w:rsidR="00CF1882" w:rsidRPr="002E56B9" w:rsidRDefault="00CF1882" w:rsidP="00CF1882">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55709" w14:textId="76BC0524" w:rsidR="00CF1882" w:rsidRPr="002E56B9" w:rsidRDefault="00CF1882" w:rsidP="00CF1882">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8FEE3" w14:textId="5FD6CBAC" w:rsidR="00CF1882" w:rsidRPr="002E56B9" w:rsidRDefault="00CF1882" w:rsidP="00CF1882">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E6725C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D22EF3" w14:textId="77777777" w:rsidR="00CF1882" w:rsidRPr="002E56B9" w:rsidRDefault="00CF1882" w:rsidP="00CF1882">
            <w:pPr>
              <w:pStyle w:val="TAL"/>
              <w:rPr>
                <w:lang w:eastAsia="zh-CN"/>
              </w:rPr>
            </w:pPr>
          </w:p>
        </w:tc>
      </w:tr>
      <w:tr w:rsidR="00CF1882" w:rsidRPr="002E56B9" w14:paraId="4D77FBE1" w14:textId="2B5FF672"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FEA14" w14:textId="77777777" w:rsidR="00CF1882" w:rsidRPr="002E56B9" w:rsidRDefault="00CF1882" w:rsidP="00CF1882">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8D3E4EB" w14:textId="77777777" w:rsidR="00CF1882" w:rsidRPr="002E56B9" w:rsidRDefault="00CF1882" w:rsidP="00CF1882">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01FB8A"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B1BB3BF" w14:textId="261E30F6" w:rsidR="00CF1882" w:rsidRPr="002E56B9" w:rsidRDefault="00CF1882" w:rsidP="00CF1882">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CBA5B0" w14:textId="63D0F52B" w:rsidR="00CF1882" w:rsidRPr="002E56B9" w:rsidRDefault="00CF1882" w:rsidP="00CF1882">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A04227" w14:textId="0F23F4DB"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16BDB0"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E48E9" w14:textId="77777777" w:rsidR="00CF1882" w:rsidRPr="002E56B9" w:rsidRDefault="00CF1882" w:rsidP="00CF1882">
            <w:pPr>
              <w:pStyle w:val="TAL"/>
              <w:rPr>
                <w:lang w:eastAsia="zh-CN"/>
              </w:rPr>
            </w:pPr>
          </w:p>
        </w:tc>
      </w:tr>
      <w:tr w:rsidR="00CF1882" w:rsidRPr="002E56B9" w14:paraId="1F8801DA" w14:textId="56BFCFC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6B2A5" w14:textId="77777777" w:rsidR="00CF1882" w:rsidRPr="002E56B9" w:rsidRDefault="00CF1882" w:rsidP="00CF1882">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F00177F" w14:textId="77777777" w:rsidR="00CF1882" w:rsidRPr="002E56B9" w:rsidRDefault="00CF1882" w:rsidP="00CF1882">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92156B"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C4C58C7" w14:textId="625A4CC2" w:rsidR="00CF1882" w:rsidRPr="002E56B9" w:rsidRDefault="00CF1882" w:rsidP="00CF1882">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F698E6" w14:textId="68202AB7" w:rsidR="00CF1882" w:rsidRPr="002E56B9" w:rsidRDefault="00CF1882" w:rsidP="00CF1882">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54516D" w14:textId="61F057A2"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479F9"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933441" w14:textId="77777777" w:rsidR="00CF1882" w:rsidRPr="002E56B9" w:rsidRDefault="00CF1882" w:rsidP="00CF1882">
            <w:pPr>
              <w:pStyle w:val="TAL"/>
              <w:rPr>
                <w:lang w:eastAsia="zh-CN"/>
              </w:rPr>
            </w:pPr>
          </w:p>
        </w:tc>
      </w:tr>
      <w:tr w:rsidR="00CF1882" w:rsidRPr="002E56B9" w14:paraId="4BDDCCAD" w14:textId="05485A1D"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BCB1B" w14:textId="77777777" w:rsidR="00CF1882" w:rsidRPr="002E56B9" w:rsidRDefault="00CF1882" w:rsidP="00CF1882">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6BAC84" w14:textId="77777777" w:rsidR="00CF1882" w:rsidRPr="002E56B9" w:rsidRDefault="00CF1882" w:rsidP="00CF1882">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C61866"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A2CFBB"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2080821" w14:textId="77777777" w:rsidR="00CF1882" w:rsidRPr="002E56B9" w:rsidRDefault="00CF1882" w:rsidP="00CF1882">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92CD9F7" w14:textId="77777777" w:rsidR="00CF1882" w:rsidRPr="002E56B9"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8B2BBDD"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3B5BC5D" w14:textId="77777777" w:rsidR="00CF1882" w:rsidRPr="002E56B9" w:rsidRDefault="00CF1882" w:rsidP="00CF1882">
            <w:pPr>
              <w:pStyle w:val="TAL"/>
              <w:rPr>
                <w:b/>
              </w:rPr>
            </w:pPr>
          </w:p>
        </w:tc>
      </w:tr>
      <w:tr w:rsidR="00CF1882" w:rsidRPr="002E56B9" w14:paraId="01A340EB" w14:textId="2E080D9C"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1D5F4" w14:textId="77777777" w:rsidR="00CF1882" w:rsidRPr="002E56B9" w:rsidRDefault="00CF1882" w:rsidP="00CF1882">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C79A198" w14:textId="77777777" w:rsidR="00CF1882" w:rsidRPr="002E56B9" w:rsidRDefault="00CF1882" w:rsidP="00CF1882">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13927A7"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8B2E692" w14:textId="77777777" w:rsidR="00CF1882" w:rsidRPr="002E56B9" w:rsidRDefault="00CF1882" w:rsidP="00CF1882">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42BA7" w14:textId="77777777" w:rsidR="00CF1882" w:rsidRPr="002E56B9" w:rsidRDefault="00CF1882" w:rsidP="00CF1882">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4BA3D9"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D9912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FEDAA3" w14:textId="77777777" w:rsidR="00CF1882" w:rsidRPr="002E56B9" w:rsidRDefault="00CF1882" w:rsidP="00CF1882">
            <w:pPr>
              <w:pStyle w:val="TAL"/>
              <w:rPr>
                <w:lang w:eastAsia="zh-CN"/>
              </w:rPr>
            </w:pPr>
          </w:p>
        </w:tc>
      </w:tr>
      <w:tr w:rsidR="00CF1882" w:rsidRPr="002E56B9" w14:paraId="24E5469F" w14:textId="1D166533"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FE3B7A" w14:textId="77777777" w:rsidR="00CF1882" w:rsidRPr="002E56B9" w:rsidRDefault="00CF1882" w:rsidP="00CF1882">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A3CBBCC" w14:textId="77777777" w:rsidR="00CF1882" w:rsidRPr="002E56B9" w:rsidRDefault="00CF1882" w:rsidP="00CF1882">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6FD4584"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60D2EF" w14:textId="77777777" w:rsidR="00CF1882" w:rsidRPr="002E56B9" w:rsidRDefault="00CF1882" w:rsidP="00CF1882">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890FF0" w14:textId="77777777" w:rsidR="00CF1882" w:rsidRPr="002E56B9" w:rsidRDefault="00CF1882" w:rsidP="00CF1882">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35406E"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CF5986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352207" w14:textId="77777777" w:rsidR="00CF1882" w:rsidRPr="002E56B9" w:rsidRDefault="00CF1882" w:rsidP="00CF1882">
            <w:pPr>
              <w:pStyle w:val="TAL"/>
              <w:rPr>
                <w:lang w:eastAsia="zh-CN"/>
              </w:rPr>
            </w:pPr>
          </w:p>
        </w:tc>
      </w:tr>
      <w:tr w:rsidR="00CF1882" w:rsidRPr="002E56B9" w14:paraId="53A5D356" w14:textId="346751D7"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2FE15" w14:textId="77777777" w:rsidR="00CF1882" w:rsidRPr="002E56B9" w:rsidRDefault="00CF1882" w:rsidP="00CF1882">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B6A2792" w14:textId="77777777" w:rsidR="00CF1882" w:rsidRPr="002E56B9" w:rsidRDefault="00CF1882" w:rsidP="00CF1882">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7CF1DF"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E57A5B7" w14:textId="77777777" w:rsidR="00CF1882" w:rsidRPr="002E56B9" w:rsidRDefault="00CF1882" w:rsidP="00CF1882">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D560A" w14:textId="77777777" w:rsidR="00CF1882" w:rsidRPr="002E56B9" w:rsidRDefault="00CF1882" w:rsidP="00CF1882">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A5AA170"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F01D6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BB8323" w14:textId="77777777" w:rsidR="00CF1882" w:rsidRPr="002E56B9" w:rsidRDefault="00CF1882" w:rsidP="00CF1882">
            <w:pPr>
              <w:pStyle w:val="TAL"/>
              <w:rPr>
                <w:lang w:eastAsia="zh-CN"/>
              </w:rPr>
            </w:pPr>
          </w:p>
        </w:tc>
      </w:tr>
      <w:tr w:rsidR="00CF1882" w:rsidRPr="002E56B9" w14:paraId="36188449" w14:textId="06A2D45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A963EF" w14:textId="77777777" w:rsidR="00CF1882" w:rsidRPr="002E56B9" w:rsidRDefault="00CF1882" w:rsidP="00CF1882">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C6B8B8F" w14:textId="77777777" w:rsidR="00CF1882" w:rsidRPr="002E56B9" w:rsidRDefault="00CF1882" w:rsidP="00CF1882">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CE94" w14:textId="77777777" w:rsidR="00CF1882" w:rsidRPr="002E56B9" w:rsidRDefault="00CF1882" w:rsidP="00CF1882">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962F79B" w14:textId="77777777" w:rsidR="00CF1882" w:rsidRPr="002E56B9" w:rsidRDefault="00CF1882" w:rsidP="00CF1882">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1C81A" w14:textId="77777777" w:rsidR="00CF1882" w:rsidRPr="002E56B9" w:rsidRDefault="00CF1882" w:rsidP="00CF1882">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2682A3"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6E5DF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B90CE9" w14:textId="77777777" w:rsidR="00CF1882" w:rsidRPr="002E56B9" w:rsidRDefault="00CF1882" w:rsidP="00CF1882">
            <w:pPr>
              <w:pStyle w:val="TAL"/>
              <w:rPr>
                <w:lang w:eastAsia="zh-CN"/>
              </w:rPr>
            </w:pPr>
          </w:p>
        </w:tc>
      </w:tr>
      <w:tr w:rsidR="00CF1882" w:rsidRPr="002E56B9" w14:paraId="17FBDA06" w14:textId="6931116C"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6597A209" w14:textId="77777777" w:rsidR="00CF1882" w:rsidRPr="002E56B9" w:rsidRDefault="00CF1882" w:rsidP="00CF1882">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53011FC" w14:textId="77777777" w:rsidR="00CF1882" w:rsidRPr="002E56B9" w:rsidRDefault="00CF1882" w:rsidP="00CF1882">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02E9471" w14:textId="77777777" w:rsidR="00CF1882" w:rsidRPr="002E56B9" w:rsidRDefault="00CF1882" w:rsidP="00CF1882">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60166C1" w14:textId="77777777" w:rsidR="00CF1882" w:rsidRPr="002E56B9" w:rsidRDefault="00CF1882" w:rsidP="00CF1882">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ECFBA53" w14:textId="77777777" w:rsidR="00CF1882" w:rsidRPr="002E56B9" w:rsidRDefault="00CF1882" w:rsidP="00CF1882">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22BF58B"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5B77A4D8" w14:textId="77777777" w:rsidR="00CF1882" w:rsidRPr="002E56B9" w:rsidRDefault="00CF1882" w:rsidP="00CF1882">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640B7" w14:textId="77777777" w:rsidR="00CF1882" w:rsidRPr="002E56B9" w:rsidRDefault="00CF1882" w:rsidP="00CF1882">
            <w:pPr>
              <w:pStyle w:val="TAL"/>
              <w:rPr>
                <w:lang w:eastAsia="zh-CN"/>
              </w:rPr>
            </w:pPr>
          </w:p>
        </w:tc>
      </w:tr>
      <w:tr w:rsidR="00CF1882" w:rsidRPr="002E56B9" w14:paraId="0140CF85" w14:textId="459D7636"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7CCB5" w14:textId="77777777" w:rsidR="00CF1882" w:rsidRPr="002E56B9" w:rsidRDefault="00CF1882" w:rsidP="00CF1882">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EA4FBE4" w14:textId="77777777" w:rsidR="00CF1882" w:rsidRPr="002E56B9" w:rsidRDefault="00CF1882" w:rsidP="00CF1882">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60463F"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A73D8B8"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4DF22C" w14:textId="77777777" w:rsidR="00CF1882" w:rsidRPr="002E56B9" w:rsidRDefault="00CF1882" w:rsidP="00CF1882">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E5047F8" w14:textId="77777777" w:rsidR="00CF1882" w:rsidRPr="002E56B9"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E5C198"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4CCC544" w14:textId="77777777" w:rsidR="00CF1882" w:rsidRPr="002E56B9" w:rsidRDefault="00CF1882" w:rsidP="00CF1882">
            <w:pPr>
              <w:pStyle w:val="TAL"/>
              <w:rPr>
                <w:b/>
              </w:rPr>
            </w:pPr>
          </w:p>
        </w:tc>
      </w:tr>
      <w:tr w:rsidR="00CF1882" w:rsidRPr="002E56B9" w14:paraId="3526F0DF" w14:textId="7EB89EC3"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2E65D8FD" w14:textId="77777777" w:rsidR="00CF1882" w:rsidRPr="002E56B9" w:rsidRDefault="00CF1882" w:rsidP="00CF1882">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423A2E" w14:textId="77777777" w:rsidR="00CF1882" w:rsidRPr="002E56B9" w:rsidRDefault="00CF1882" w:rsidP="00CF1882">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BBEB4A4" w14:textId="77777777" w:rsidR="00CF1882" w:rsidRPr="002E56B9" w:rsidRDefault="00CF1882" w:rsidP="00CF1882">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E24C311" w14:textId="77777777" w:rsidR="00CF1882" w:rsidRPr="002E56B9" w:rsidRDefault="00CF1882" w:rsidP="00CF1882">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35C5046" w14:textId="77777777" w:rsidR="00CF1882" w:rsidRPr="002E56B9" w:rsidRDefault="00CF1882" w:rsidP="00CF1882">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78052E3"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108E10CB" w14:textId="4AE871DF" w:rsidR="00CF1882" w:rsidRPr="002E56B9" w:rsidRDefault="00CF1882" w:rsidP="00CF1882">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BAF8F9C" w14:textId="77777777" w:rsidR="00CF1882" w:rsidRPr="002E56B9" w:rsidRDefault="00CF1882" w:rsidP="00CF1882">
            <w:pPr>
              <w:pStyle w:val="TAL"/>
            </w:pPr>
          </w:p>
        </w:tc>
      </w:tr>
      <w:tr w:rsidR="00CF1882" w:rsidRPr="002E56B9" w14:paraId="3EE26556" w14:textId="69251562"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31F36C89" w14:textId="77777777" w:rsidR="00CF1882" w:rsidRPr="002E56B9" w:rsidRDefault="00CF1882" w:rsidP="00CF1882">
            <w:pPr>
              <w:pStyle w:val="TAL"/>
              <w:rPr>
                <w:rFonts w:cs="Arial"/>
                <w:szCs w:val="18"/>
              </w:rPr>
            </w:pPr>
            <w:r w:rsidRPr="002E56B9">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62978F38" w14:textId="77777777" w:rsidR="00CF1882" w:rsidRPr="002E56B9" w:rsidRDefault="00CF1882" w:rsidP="00CF1882">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B5E542C" w14:textId="77777777" w:rsidR="00CF1882" w:rsidRPr="002E56B9" w:rsidRDefault="00CF1882" w:rsidP="00CF1882">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D00D5A" w14:textId="77777777" w:rsidR="00CF1882" w:rsidRPr="002E56B9" w:rsidRDefault="00CF1882" w:rsidP="00CF1882">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749D08CA" w14:textId="77777777" w:rsidR="00CF1882" w:rsidRPr="002E56B9" w:rsidRDefault="00CF1882" w:rsidP="00CF1882">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671815"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62785F06" w14:textId="162F90C8" w:rsidR="00CF1882" w:rsidRPr="002E56B9" w:rsidRDefault="00CF1882" w:rsidP="00CF1882">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EB235E7" w14:textId="77777777" w:rsidR="00CF1882" w:rsidRPr="002E56B9" w:rsidRDefault="00CF1882" w:rsidP="00CF1882">
            <w:pPr>
              <w:pStyle w:val="TAL"/>
            </w:pPr>
          </w:p>
        </w:tc>
      </w:tr>
      <w:tr w:rsidR="00CF1882" w:rsidRPr="002E56B9" w14:paraId="2396D7EF" w14:textId="25CACEF0" w:rsidTr="00CF1882">
        <w:trPr>
          <w:cantSplit/>
          <w:jc w:val="center"/>
        </w:trPr>
        <w:tc>
          <w:tcPr>
            <w:tcW w:w="1171" w:type="dxa"/>
            <w:tcBorders>
              <w:top w:val="single" w:sz="4" w:space="0" w:color="auto"/>
              <w:left w:val="single" w:sz="4" w:space="0" w:color="auto"/>
              <w:bottom w:val="single" w:sz="4" w:space="0" w:color="auto"/>
              <w:right w:val="single" w:sz="4" w:space="0" w:color="auto"/>
            </w:tcBorders>
          </w:tcPr>
          <w:p w14:paraId="0E566D43" w14:textId="77777777" w:rsidR="00CF1882" w:rsidRPr="002E56B9" w:rsidRDefault="00CF1882" w:rsidP="00CF1882">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4AA4EBA" w14:textId="77777777" w:rsidR="00CF1882" w:rsidRPr="002E56B9" w:rsidRDefault="00CF1882" w:rsidP="00CF1882">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9AEF91" w14:textId="77777777" w:rsidR="00CF1882" w:rsidRPr="002E56B9" w:rsidRDefault="00CF1882" w:rsidP="00CF1882">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E557C8" w14:textId="77777777" w:rsidR="00CF1882" w:rsidRPr="002E56B9" w:rsidRDefault="00CF1882" w:rsidP="00CF1882">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17655FC9" w14:textId="77777777" w:rsidR="00CF1882" w:rsidRPr="002E56B9" w:rsidRDefault="00CF1882" w:rsidP="00CF1882">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7186A7A" w14:textId="77777777" w:rsidR="00CF1882" w:rsidRPr="002E56B9"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60D341F9" w14:textId="489CEC32" w:rsidR="00CF1882" w:rsidRPr="002E56B9" w:rsidRDefault="00CF1882" w:rsidP="00CF1882">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07195DE" w14:textId="77777777" w:rsidR="00CF1882" w:rsidRPr="002E56B9" w:rsidRDefault="00CF1882" w:rsidP="00CF1882">
            <w:pPr>
              <w:pStyle w:val="TAL"/>
            </w:pPr>
          </w:p>
        </w:tc>
      </w:tr>
      <w:tr w:rsidR="00CF1882" w:rsidRPr="002E56B9" w14:paraId="6E67DC3D" w14:textId="508F46D4"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6A392" w14:textId="77777777" w:rsidR="00CF1882" w:rsidRPr="002E56B9" w:rsidRDefault="00CF1882" w:rsidP="00CF1882">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DF745" w14:textId="77777777" w:rsidR="00CF1882" w:rsidRPr="002E56B9" w:rsidRDefault="00CF1882" w:rsidP="00CF1882">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0D2D"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A3B88"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AB57D"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41312A"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07C6F1"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9D237C" w14:textId="77777777" w:rsidR="00CF1882" w:rsidRPr="002E56B9" w:rsidRDefault="00CF1882" w:rsidP="00CF1882">
            <w:pPr>
              <w:pStyle w:val="TAL"/>
              <w:rPr>
                <w:b/>
              </w:rPr>
            </w:pPr>
          </w:p>
        </w:tc>
      </w:tr>
      <w:tr w:rsidR="00CF1882" w:rsidRPr="002E56B9" w14:paraId="60D6DD51" w14:textId="5E67182C"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154F" w14:textId="77777777" w:rsidR="00CF1882" w:rsidRPr="002E56B9" w:rsidRDefault="00CF1882" w:rsidP="00CF1882">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48FF" w14:textId="77777777" w:rsidR="00CF1882" w:rsidRPr="002E56B9" w:rsidRDefault="00CF1882" w:rsidP="00CF1882">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843B8C"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D4CB1"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A3EC41"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5E2B"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86851"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173ECE" w14:textId="77777777" w:rsidR="00CF1882" w:rsidRPr="002E56B9" w:rsidRDefault="00CF1882" w:rsidP="00CF1882">
            <w:pPr>
              <w:pStyle w:val="TAL"/>
              <w:rPr>
                <w:b/>
              </w:rPr>
            </w:pPr>
          </w:p>
        </w:tc>
      </w:tr>
      <w:tr w:rsidR="00CF1882" w:rsidRPr="002E56B9" w14:paraId="68AE594A" w14:textId="7AD1311C"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F549DD" w14:textId="77777777" w:rsidR="00CF1882" w:rsidRPr="002E56B9" w:rsidRDefault="00CF1882" w:rsidP="00CF1882">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361F6A2B" w14:textId="77777777" w:rsidR="00CF1882" w:rsidRPr="002E56B9" w:rsidRDefault="00CF1882" w:rsidP="00CF1882">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38C704"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C4AA" w14:textId="77777777" w:rsidR="00CF1882" w:rsidRPr="002E56B9" w:rsidRDefault="00CF1882" w:rsidP="00CF1882">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8069EC" w14:textId="77777777" w:rsidR="00CF1882" w:rsidRPr="002E56B9" w:rsidRDefault="00CF1882" w:rsidP="00CF1882">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6C7D78"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62C4D"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5FBED" w14:textId="77777777" w:rsidR="00CF1882" w:rsidRPr="002E56B9" w:rsidRDefault="00CF1882" w:rsidP="00CF1882">
            <w:pPr>
              <w:pStyle w:val="TAL"/>
              <w:rPr>
                <w:lang w:eastAsia="zh-CN"/>
              </w:rPr>
            </w:pPr>
          </w:p>
        </w:tc>
      </w:tr>
      <w:tr w:rsidR="00CF1882" w:rsidRPr="002E56B9" w14:paraId="1C4A6DD4" w14:textId="6BAE9D92"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6B7D" w14:textId="77777777" w:rsidR="00CF1882" w:rsidRPr="002E56B9" w:rsidRDefault="00CF1882" w:rsidP="00CF1882">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5BC5AB3" w14:textId="77777777" w:rsidR="00CF1882" w:rsidRPr="002E56B9" w:rsidRDefault="00CF1882" w:rsidP="00CF1882">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F05906"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40668" w14:textId="77777777" w:rsidR="00CF1882" w:rsidRPr="002E56B9" w:rsidRDefault="00CF1882" w:rsidP="00CF1882">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6ABB5" w14:textId="77777777" w:rsidR="00CF1882" w:rsidRPr="002E56B9" w:rsidRDefault="00CF1882" w:rsidP="00CF1882">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B6161F"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B7528"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DFC827" w14:textId="77777777" w:rsidR="00CF1882" w:rsidRPr="002E56B9" w:rsidRDefault="00CF1882" w:rsidP="00CF1882">
            <w:pPr>
              <w:pStyle w:val="TAL"/>
              <w:rPr>
                <w:lang w:eastAsia="zh-CN"/>
              </w:rPr>
            </w:pPr>
          </w:p>
        </w:tc>
      </w:tr>
      <w:tr w:rsidR="00CF1882" w:rsidRPr="002E56B9" w14:paraId="01601FAF" w14:textId="380E390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41FE0" w14:textId="77777777" w:rsidR="00CF1882" w:rsidRPr="002E56B9" w:rsidRDefault="00CF1882" w:rsidP="00CF1882">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227C79E" w14:textId="77777777" w:rsidR="00CF1882" w:rsidRPr="002E56B9" w:rsidRDefault="00CF1882" w:rsidP="00CF1882">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1B9F7"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7E9BB" w14:textId="77777777" w:rsidR="00CF1882" w:rsidRPr="002E56B9" w:rsidRDefault="00CF1882" w:rsidP="00CF1882">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FEA332" w14:textId="471E0D42" w:rsidR="00CF1882" w:rsidRPr="002E56B9" w:rsidRDefault="00CF1882" w:rsidP="00CF1882">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1C77D2C" w14:textId="17A46CCE"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D19C9D1"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F094E" w14:textId="77777777" w:rsidR="00CF1882" w:rsidRPr="002E56B9" w:rsidRDefault="00CF1882" w:rsidP="00CF1882">
            <w:pPr>
              <w:pStyle w:val="TAL"/>
              <w:rPr>
                <w:lang w:eastAsia="zh-CN"/>
              </w:rPr>
            </w:pPr>
          </w:p>
        </w:tc>
      </w:tr>
      <w:tr w:rsidR="00CF1882" w:rsidRPr="002E56B9" w14:paraId="41214A0B" w14:textId="1A04B28E"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AC3E5C" w14:textId="77777777" w:rsidR="00CF1882" w:rsidRPr="002E56B9" w:rsidRDefault="00CF1882" w:rsidP="00CF1882">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E13BB1" w14:textId="77777777" w:rsidR="00CF1882" w:rsidRPr="002E56B9" w:rsidRDefault="00CF1882" w:rsidP="00CF1882">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BECA9"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2F6DE"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759D02"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1520F4"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9E1890"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42B46C" w14:textId="77777777" w:rsidR="00CF1882" w:rsidRPr="002E56B9" w:rsidRDefault="00CF1882" w:rsidP="00CF1882">
            <w:pPr>
              <w:pStyle w:val="TAL"/>
              <w:rPr>
                <w:b/>
              </w:rPr>
            </w:pPr>
          </w:p>
        </w:tc>
      </w:tr>
      <w:tr w:rsidR="00CF1882" w:rsidRPr="002E56B9" w14:paraId="79192C34" w14:textId="37106DF9"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225A0B" w14:textId="77777777" w:rsidR="00CF1882" w:rsidRPr="002E56B9" w:rsidRDefault="00CF1882" w:rsidP="00CF1882">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1E52DDE" w14:textId="77777777" w:rsidR="00CF1882" w:rsidRPr="002E56B9" w:rsidRDefault="00CF1882" w:rsidP="00CF1882">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1D5745"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9BFB3" w14:textId="77777777" w:rsidR="00CF1882" w:rsidRPr="002E56B9" w:rsidRDefault="00CF1882" w:rsidP="00CF1882">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2BE109" w14:textId="77777777" w:rsidR="00CF1882" w:rsidRPr="002E56B9" w:rsidRDefault="00CF1882" w:rsidP="00CF1882">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4FA26"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D6283"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57C207" w14:textId="77777777" w:rsidR="00CF1882" w:rsidRPr="002E56B9" w:rsidRDefault="00CF1882" w:rsidP="00CF1882">
            <w:pPr>
              <w:pStyle w:val="TAL"/>
              <w:rPr>
                <w:lang w:eastAsia="zh-CN"/>
              </w:rPr>
            </w:pPr>
          </w:p>
        </w:tc>
      </w:tr>
      <w:tr w:rsidR="00CF1882" w:rsidRPr="002E56B9" w14:paraId="6A9E7173" w14:textId="1DBB2E7B"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1C751" w14:textId="77777777" w:rsidR="00CF1882" w:rsidRPr="002E56B9" w:rsidRDefault="00CF1882" w:rsidP="00CF1882">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06085528" w14:textId="77777777" w:rsidR="00CF1882" w:rsidRPr="002E56B9" w:rsidRDefault="00CF1882" w:rsidP="00CF1882">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B79422"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A376" w14:textId="77777777" w:rsidR="00CF1882" w:rsidRPr="002E56B9" w:rsidRDefault="00CF1882" w:rsidP="00CF1882">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1DA7CD" w14:textId="77777777" w:rsidR="00CF1882" w:rsidRPr="002E56B9" w:rsidRDefault="00CF1882" w:rsidP="00CF1882">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B5DAE" w14:textId="66EF87AC"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05BFDE"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F2F768" w14:textId="77777777" w:rsidR="00CF1882" w:rsidRPr="002E56B9" w:rsidRDefault="00CF1882" w:rsidP="00CF1882">
            <w:pPr>
              <w:pStyle w:val="TAL"/>
              <w:rPr>
                <w:lang w:eastAsia="zh-CN"/>
              </w:rPr>
            </w:pPr>
          </w:p>
        </w:tc>
      </w:tr>
      <w:tr w:rsidR="00CF1882" w:rsidRPr="002E56B9" w14:paraId="100A420B" w14:textId="740A18A2"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345C2" w14:textId="77777777" w:rsidR="00CF1882" w:rsidRPr="002E56B9" w:rsidRDefault="00CF1882" w:rsidP="00CF1882">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7FC6A" w14:textId="77777777" w:rsidR="00CF1882" w:rsidRPr="002E56B9" w:rsidRDefault="00CF1882" w:rsidP="00CF1882">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AB5FA7"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147F0"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B1737E"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8702E"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47286"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600679" w14:textId="77777777" w:rsidR="00CF1882" w:rsidRPr="002E56B9" w:rsidRDefault="00CF1882" w:rsidP="00CF1882">
            <w:pPr>
              <w:pStyle w:val="TAL"/>
              <w:rPr>
                <w:b/>
              </w:rPr>
            </w:pPr>
          </w:p>
        </w:tc>
      </w:tr>
      <w:tr w:rsidR="00CF1882" w:rsidRPr="002E56B9" w14:paraId="62A376FE" w14:textId="78E5211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45EC8" w14:textId="77777777" w:rsidR="00CF1882" w:rsidRPr="002E56B9" w:rsidRDefault="00CF1882" w:rsidP="00CF1882">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052719" w14:textId="77777777" w:rsidR="00CF1882" w:rsidRPr="002E56B9" w:rsidRDefault="00CF1882" w:rsidP="00CF1882">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B9E172"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0A9386" w14:textId="77777777" w:rsidR="00CF1882" w:rsidRPr="002E56B9" w:rsidRDefault="00CF1882" w:rsidP="00CF1882">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CA75F6" w14:textId="77777777" w:rsidR="00CF1882" w:rsidRPr="002E56B9" w:rsidRDefault="00CF1882" w:rsidP="00CF1882">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31C48FD"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8FDF4"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33D7C9" w14:textId="77777777" w:rsidR="00CF1882" w:rsidRPr="002E56B9" w:rsidRDefault="00CF1882" w:rsidP="00CF1882">
            <w:pPr>
              <w:pStyle w:val="TAL"/>
              <w:rPr>
                <w:lang w:eastAsia="zh-CN"/>
              </w:rPr>
            </w:pPr>
          </w:p>
        </w:tc>
      </w:tr>
      <w:tr w:rsidR="00CF1882" w:rsidRPr="002E56B9" w14:paraId="1D9ED648" w14:textId="24E9FEE1"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8EA22" w14:textId="77777777" w:rsidR="00CF1882" w:rsidRPr="002E56B9" w:rsidRDefault="00CF1882" w:rsidP="00CF1882">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ADAD77E" w14:textId="77777777" w:rsidR="00CF1882" w:rsidRPr="002E56B9" w:rsidRDefault="00CF1882" w:rsidP="00CF1882">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89DF00" w14:textId="77777777" w:rsidR="00CF1882" w:rsidRPr="002E56B9" w:rsidRDefault="00CF1882" w:rsidP="00CF1882">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D0839" w14:textId="77777777" w:rsidR="00CF1882" w:rsidRPr="002E56B9" w:rsidRDefault="00CF1882" w:rsidP="00CF1882">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714B0D" w14:textId="77777777" w:rsidR="00CF1882" w:rsidRPr="002E56B9" w:rsidRDefault="00CF1882" w:rsidP="00CF1882">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158EB1F" w14:textId="0E34C481"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40BCF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E3D4CE" w14:textId="77777777" w:rsidR="00CF1882" w:rsidRPr="002E56B9" w:rsidRDefault="00CF1882" w:rsidP="00CF1882">
            <w:pPr>
              <w:pStyle w:val="TAL"/>
              <w:rPr>
                <w:lang w:eastAsia="zh-CN"/>
              </w:rPr>
            </w:pPr>
          </w:p>
        </w:tc>
      </w:tr>
      <w:tr w:rsidR="00CF1882" w:rsidRPr="002E56B9" w14:paraId="1095B30E" w14:textId="2267BF3A"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F4D9D" w14:textId="77777777" w:rsidR="00CF1882" w:rsidRPr="002E56B9" w:rsidRDefault="00CF1882" w:rsidP="00CF1882">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A1687D" w14:textId="77777777" w:rsidR="00CF1882" w:rsidRPr="002E56B9" w:rsidRDefault="00CF1882" w:rsidP="00CF1882">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323EFA"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A6E62B"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8E84B"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47BEF"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34EE0"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1FC620" w14:textId="77777777" w:rsidR="00CF1882" w:rsidRPr="002E56B9" w:rsidRDefault="00CF1882" w:rsidP="00CF1882">
            <w:pPr>
              <w:pStyle w:val="TAL"/>
              <w:rPr>
                <w:b/>
              </w:rPr>
            </w:pPr>
          </w:p>
        </w:tc>
      </w:tr>
      <w:tr w:rsidR="00CF1882" w:rsidRPr="002E56B9" w14:paraId="7E0F721D" w14:textId="3B0079FD"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2E518" w14:textId="77777777" w:rsidR="00CF1882" w:rsidRPr="002E56B9" w:rsidRDefault="00CF1882" w:rsidP="00CF1882">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1BAEB9" w14:textId="77777777" w:rsidR="00CF1882" w:rsidRPr="002E56B9" w:rsidRDefault="00CF1882" w:rsidP="00CF1882">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AC35B" w14:textId="77777777" w:rsidR="00CF1882" w:rsidRPr="002E56B9" w:rsidRDefault="00CF1882" w:rsidP="00CF1882">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52CDB" w14:textId="77777777" w:rsidR="00CF1882" w:rsidRPr="002E56B9" w:rsidRDefault="00CF1882" w:rsidP="00CF1882">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8C6D39C" w14:textId="77777777" w:rsidR="00CF1882" w:rsidRPr="002E56B9" w:rsidRDefault="00CF1882" w:rsidP="00CF1882">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B0B980"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C93552" w14:textId="77777777" w:rsidR="00CF1882" w:rsidRPr="002E56B9" w:rsidRDefault="00CF1882" w:rsidP="00CF1882">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54B9E0" w14:textId="77777777" w:rsidR="00CF1882" w:rsidRPr="002E56B9" w:rsidRDefault="00CF1882" w:rsidP="00CF1882">
            <w:pPr>
              <w:pStyle w:val="TAL"/>
              <w:rPr>
                <w:lang w:eastAsia="zh-CN"/>
              </w:rPr>
            </w:pPr>
          </w:p>
        </w:tc>
      </w:tr>
      <w:tr w:rsidR="00CF1882" w:rsidRPr="002E56B9" w14:paraId="2251951B" w14:textId="796B98F1"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99AEF5" w14:textId="77777777" w:rsidR="00CF1882" w:rsidRPr="002E56B9" w:rsidRDefault="00CF1882" w:rsidP="00CF1882">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D9C08C" w14:textId="77777777" w:rsidR="00CF1882" w:rsidRPr="002E56B9" w:rsidRDefault="00CF1882" w:rsidP="00CF1882">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CA902" w14:textId="77777777" w:rsidR="00CF1882" w:rsidRPr="002E56B9" w:rsidRDefault="00CF1882" w:rsidP="00CF1882">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65CD" w14:textId="77777777" w:rsidR="00CF1882" w:rsidRPr="002E56B9" w:rsidRDefault="00CF1882" w:rsidP="00CF1882">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CA4C88" w14:textId="77777777" w:rsidR="00CF1882" w:rsidRPr="002E56B9" w:rsidRDefault="00CF1882" w:rsidP="00CF1882">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E6B5D4"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DA573E" w14:textId="77777777" w:rsidR="00CF1882" w:rsidRPr="002E56B9" w:rsidRDefault="00CF1882" w:rsidP="00CF1882">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D75C33" w14:textId="77777777" w:rsidR="00CF1882" w:rsidRPr="002E56B9" w:rsidRDefault="00CF1882" w:rsidP="00CF1882">
            <w:pPr>
              <w:pStyle w:val="TAL"/>
              <w:rPr>
                <w:lang w:eastAsia="zh-CN"/>
              </w:rPr>
            </w:pPr>
          </w:p>
        </w:tc>
      </w:tr>
      <w:tr w:rsidR="00CF1882" w:rsidRPr="002E56B9" w14:paraId="1A954FF1" w14:textId="73F8D3BC"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ED66" w14:textId="77777777" w:rsidR="00CF1882" w:rsidRPr="002E56B9" w:rsidRDefault="00CF1882" w:rsidP="00CF1882">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68D2B8F" w14:textId="77777777" w:rsidR="00CF1882" w:rsidRPr="002E56B9" w:rsidRDefault="00CF1882" w:rsidP="00CF1882">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EE0F" w14:textId="77777777" w:rsidR="00CF1882" w:rsidRPr="002E56B9" w:rsidRDefault="00CF1882" w:rsidP="00CF1882">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57883" w14:textId="77777777" w:rsidR="00CF1882" w:rsidRPr="002E56B9" w:rsidRDefault="00CF1882" w:rsidP="00CF1882">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87D02DE" w14:textId="77777777" w:rsidR="00CF1882" w:rsidRPr="002E56B9" w:rsidRDefault="00CF1882" w:rsidP="00CF1882">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E3F137"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9A99A68" w14:textId="77777777" w:rsidR="00CF1882" w:rsidRPr="002E56B9" w:rsidRDefault="00CF1882" w:rsidP="00CF1882">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DFD0E1" w14:textId="77777777" w:rsidR="00CF1882" w:rsidRPr="002E56B9" w:rsidRDefault="00CF1882" w:rsidP="00CF1882">
            <w:pPr>
              <w:pStyle w:val="TAL"/>
              <w:rPr>
                <w:lang w:eastAsia="zh-CN"/>
              </w:rPr>
            </w:pPr>
          </w:p>
        </w:tc>
      </w:tr>
      <w:tr w:rsidR="00CF1882" w:rsidRPr="002E56B9" w14:paraId="3464BC0A" w14:textId="445D0BB3" w:rsidTr="00CF188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880F4" w14:textId="77777777" w:rsidR="00CF1882" w:rsidRPr="002E56B9" w:rsidRDefault="00CF1882" w:rsidP="00CF1882">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E7F784" w14:textId="77777777" w:rsidR="00CF1882" w:rsidRPr="002E56B9" w:rsidRDefault="00CF1882" w:rsidP="00CF1882">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0F6BED" w14:textId="77777777" w:rsidR="00CF1882" w:rsidRPr="002E56B9"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C4F4B" w14:textId="77777777" w:rsidR="00CF1882" w:rsidRPr="002E56B9"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6AD52D" w14:textId="77777777" w:rsidR="00CF1882" w:rsidRPr="002E56B9"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80EC87" w14:textId="77777777" w:rsidR="00CF1882" w:rsidRPr="002E56B9"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EADF7" w14:textId="77777777" w:rsidR="00CF1882" w:rsidRPr="002E56B9"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96A233" w14:textId="77777777" w:rsidR="00CF1882" w:rsidRPr="002E56B9" w:rsidRDefault="00CF1882" w:rsidP="00CF1882">
            <w:pPr>
              <w:pStyle w:val="TAL"/>
              <w:rPr>
                <w:b/>
              </w:rPr>
            </w:pPr>
          </w:p>
        </w:tc>
      </w:tr>
      <w:tr w:rsidR="00CF1882" w:rsidRPr="002E56B9" w14:paraId="74AC4D7C" w14:textId="6DD96600"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EA746" w14:textId="77777777" w:rsidR="00CF1882" w:rsidRPr="002E56B9" w:rsidRDefault="00CF1882" w:rsidP="00CF1882">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56B3E186" w14:textId="77777777" w:rsidR="00CF1882" w:rsidRPr="002E56B9" w:rsidRDefault="00CF1882" w:rsidP="00CF1882">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FBB41" w14:textId="77777777" w:rsidR="00CF1882" w:rsidRPr="002E56B9" w:rsidRDefault="00CF1882" w:rsidP="00CF1882">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1F83D5" w14:textId="77777777" w:rsidR="00CF1882" w:rsidRPr="002E56B9" w:rsidRDefault="00CF1882" w:rsidP="00CF1882">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23114657"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8C447C7"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284C5"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2B0848" w14:textId="77777777" w:rsidR="00CF1882" w:rsidRPr="002E56B9" w:rsidRDefault="00CF1882" w:rsidP="00CF1882">
            <w:pPr>
              <w:pStyle w:val="TAL"/>
              <w:rPr>
                <w:lang w:eastAsia="zh-CN"/>
              </w:rPr>
            </w:pPr>
          </w:p>
        </w:tc>
      </w:tr>
      <w:tr w:rsidR="00CF1882" w:rsidRPr="002E56B9" w14:paraId="425CCEF5" w14:textId="35E99CC8"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578AC" w14:textId="77777777" w:rsidR="00CF1882" w:rsidRPr="002E56B9" w:rsidRDefault="00CF1882" w:rsidP="00CF1882">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593243E" w14:textId="77777777" w:rsidR="00CF1882" w:rsidRPr="002E56B9" w:rsidRDefault="00CF1882" w:rsidP="00CF1882">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23C7B" w14:textId="77777777" w:rsidR="00CF1882" w:rsidRPr="002E56B9" w:rsidRDefault="00CF1882" w:rsidP="00CF1882">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373257" w14:textId="77777777" w:rsidR="00CF1882" w:rsidRPr="002E56B9" w:rsidRDefault="00CF1882" w:rsidP="00CF1882">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29336E2"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AD3891"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6002EC"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306A57" w14:textId="77777777" w:rsidR="00CF1882" w:rsidRPr="002E56B9" w:rsidRDefault="00CF1882" w:rsidP="00CF1882">
            <w:pPr>
              <w:pStyle w:val="TAL"/>
              <w:rPr>
                <w:lang w:eastAsia="zh-CN"/>
              </w:rPr>
            </w:pPr>
          </w:p>
        </w:tc>
      </w:tr>
      <w:tr w:rsidR="00CF1882" w:rsidRPr="002E56B9" w14:paraId="31E51266" w14:textId="026C629A" w:rsidTr="00CF188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C61D2" w14:textId="77777777" w:rsidR="00CF1882" w:rsidRPr="002E56B9" w:rsidRDefault="00CF1882" w:rsidP="00CF1882">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27C1A6CF" w14:textId="77777777" w:rsidR="00CF1882" w:rsidRPr="002E56B9" w:rsidRDefault="00CF1882" w:rsidP="00CF1882">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290DDE" w14:textId="77777777" w:rsidR="00CF1882" w:rsidRPr="002E56B9" w:rsidRDefault="00CF1882" w:rsidP="00CF1882">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05E01C" w14:textId="77777777" w:rsidR="00CF1882" w:rsidRPr="002E56B9" w:rsidRDefault="00CF1882" w:rsidP="00CF1882">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9733935" w14:textId="77777777" w:rsidR="00CF1882" w:rsidRPr="002E56B9" w:rsidRDefault="00CF1882" w:rsidP="00CF1882">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4669872" w14:textId="77777777" w:rsidR="00CF1882" w:rsidRPr="002E56B9"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32BD2" w14:textId="77777777" w:rsidR="00CF1882" w:rsidRPr="002E56B9" w:rsidRDefault="00CF1882" w:rsidP="00CF1882">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0F5D01" w14:textId="77777777" w:rsidR="00CF1882" w:rsidRPr="002E56B9" w:rsidRDefault="00CF1882" w:rsidP="00CF1882">
            <w:pPr>
              <w:pStyle w:val="TAL"/>
              <w:rPr>
                <w:lang w:eastAsia="zh-CN"/>
              </w:rPr>
            </w:pPr>
          </w:p>
        </w:tc>
      </w:tr>
      <w:tr w:rsidR="00CF1882" w:rsidRPr="002E56B9" w14:paraId="44D6F979" w14:textId="4F6FA58A" w:rsidTr="00CF1882">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FF973D" w14:textId="77777777" w:rsidR="00CF1882" w:rsidRPr="002E56B9" w:rsidRDefault="00CF1882" w:rsidP="00CF188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59E43D" w14:textId="77777777" w:rsidR="00CF1882" w:rsidRPr="002E56B9" w:rsidRDefault="00CF1882" w:rsidP="00CF1882">
            <w:pPr>
              <w:pStyle w:val="TAN"/>
              <w:rPr>
                <w:lang w:eastAsia="zh-TW"/>
              </w:rPr>
            </w:pPr>
            <w:r w:rsidRPr="002E56B9">
              <w:rPr>
                <w:rFonts w:eastAsia="SimSun"/>
              </w:rPr>
              <w:t>NOTE 2:</w:t>
            </w:r>
            <w:r w:rsidRPr="002E56B9">
              <w:rPr>
                <w:lang w:eastAsia="zh-TW"/>
              </w:rPr>
              <w:tab/>
            </w:r>
            <w:r w:rsidRPr="002E56B9">
              <w:t>Void.</w:t>
            </w:r>
          </w:p>
          <w:p w14:paraId="2E95D346" w14:textId="77777777" w:rsidR="00CF1882" w:rsidRPr="002E56B9" w:rsidRDefault="00CF1882" w:rsidP="00CF1882">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092E7621" w14:textId="77777777" w:rsidR="00CF1882" w:rsidRPr="002E56B9" w:rsidRDefault="00CF1882" w:rsidP="00CF1882">
            <w:pPr>
              <w:pStyle w:val="TAN"/>
              <w:rPr>
                <w:lang w:eastAsia="zh-TW"/>
              </w:rPr>
            </w:pPr>
          </w:p>
        </w:tc>
      </w:tr>
    </w:tbl>
    <w:p w14:paraId="062D7705" w14:textId="77777777" w:rsidR="00A735B3" w:rsidRPr="002E56B9" w:rsidRDefault="00A735B3" w:rsidP="00A735B3"/>
    <w:p w14:paraId="193BA90D" w14:textId="77777777" w:rsidR="00A735B3" w:rsidRPr="002E56B9" w:rsidRDefault="00A735B3" w:rsidP="00A735B3">
      <w:pPr>
        <w:pStyle w:val="TH"/>
      </w:pPr>
      <w:r w:rsidRPr="002E56B9">
        <w:t>Table 4.2-2a: Void</w:t>
      </w:r>
    </w:p>
    <w:p w14:paraId="20D10DF9" w14:textId="77777777" w:rsidR="00A735B3" w:rsidRPr="002E56B9" w:rsidRDefault="00A735B3" w:rsidP="00A735B3">
      <w:pPr>
        <w:rPr>
          <w:lang w:eastAsia="zh-CN"/>
        </w:rPr>
      </w:pPr>
    </w:p>
    <w:p w14:paraId="0F11D06B" w14:textId="77777777" w:rsidR="00A735B3" w:rsidRPr="002E56B9" w:rsidRDefault="00A735B3" w:rsidP="00A735B3">
      <w:pPr>
        <w:pStyle w:val="TH"/>
      </w:pPr>
      <w:bookmarkStart w:id="153" w:name="_Hlk68461561"/>
      <w:r w:rsidRPr="002E56B9">
        <w:lastRenderedPageBreak/>
        <w:t>Table 4.2-3</w:t>
      </w:r>
      <w:bookmarkEnd w:id="153"/>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D742DC" w:rsidRPr="002E56B9" w14:paraId="0A1E0E19" w14:textId="4F742677" w:rsidTr="00CF1882">
        <w:trPr>
          <w:tblHeader/>
          <w:jc w:val="center"/>
        </w:trPr>
        <w:tc>
          <w:tcPr>
            <w:tcW w:w="1171" w:type="dxa"/>
            <w:tcBorders>
              <w:top w:val="single" w:sz="4" w:space="0" w:color="auto"/>
              <w:left w:val="single" w:sz="4" w:space="0" w:color="auto"/>
              <w:bottom w:val="nil"/>
              <w:right w:val="single" w:sz="4" w:space="0" w:color="auto"/>
            </w:tcBorders>
            <w:hideMark/>
          </w:tcPr>
          <w:p w14:paraId="39754CDF" w14:textId="77777777" w:rsidR="00D742DC" w:rsidRPr="002E56B9" w:rsidRDefault="00D742DC" w:rsidP="00560F4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412E319" w14:textId="77777777" w:rsidR="00D742DC" w:rsidRPr="002E56B9" w:rsidRDefault="00D742DC" w:rsidP="00560F4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9F18FD" w14:textId="77777777" w:rsidR="00D742DC" w:rsidRPr="002E56B9" w:rsidRDefault="00D742DC" w:rsidP="00560F4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98E72C2" w14:textId="77777777" w:rsidR="00D742DC" w:rsidRPr="002E56B9" w:rsidRDefault="00D742DC" w:rsidP="00560F4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78D555F0" w14:textId="77777777" w:rsidR="00D742DC" w:rsidRPr="002E56B9" w:rsidRDefault="00D742DC" w:rsidP="00560F4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B4ED3BF" w14:textId="77777777" w:rsidR="00D742DC" w:rsidRPr="002E56B9" w:rsidRDefault="00D742DC" w:rsidP="00560F4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35F47C9F" w14:textId="2E38A831" w:rsidR="00D742DC" w:rsidRPr="002E56B9" w:rsidRDefault="00510237" w:rsidP="00560F48">
            <w:pPr>
              <w:pStyle w:val="TAH"/>
              <w:rPr>
                <w:lang w:eastAsia="zh-TW"/>
              </w:rPr>
            </w:pPr>
            <w:r w:rsidRPr="00510237">
              <w:rPr>
                <w:lang w:eastAsia="zh-TW"/>
              </w:rPr>
              <w:t>Subt</w:t>
            </w:r>
            <w:r w:rsidR="00D742DC">
              <w:rPr>
                <w:lang w:eastAsia="zh-TW"/>
              </w:rPr>
              <w:t>est Selection Criteria</w:t>
            </w:r>
          </w:p>
        </w:tc>
      </w:tr>
      <w:tr w:rsidR="00D742DC" w:rsidRPr="002E56B9" w14:paraId="75C86C90" w14:textId="7F5DADFC" w:rsidTr="00CF1882">
        <w:trPr>
          <w:tblHeader/>
          <w:jc w:val="center"/>
        </w:trPr>
        <w:tc>
          <w:tcPr>
            <w:tcW w:w="1171" w:type="dxa"/>
            <w:tcBorders>
              <w:top w:val="nil"/>
              <w:left w:val="single" w:sz="4" w:space="0" w:color="auto"/>
              <w:bottom w:val="single" w:sz="4" w:space="0" w:color="auto"/>
              <w:right w:val="single" w:sz="4" w:space="0" w:color="auto"/>
            </w:tcBorders>
          </w:tcPr>
          <w:p w14:paraId="3E0F820A" w14:textId="77777777" w:rsidR="00D742DC" w:rsidRPr="002E56B9" w:rsidRDefault="00D742DC" w:rsidP="00560F48">
            <w:pPr>
              <w:pStyle w:val="TAH"/>
            </w:pPr>
          </w:p>
        </w:tc>
        <w:tc>
          <w:tcPr>
            <w:tcW w:w="4521" w:type="dxa"/>
            <w:tcBorders>
              <w:top w:val="nil"/>
              <w:left w:val="single" w:sz="4" w:space="0" w:color="auto"/>
              <w:bottom w:val="single" w:sz="4" w:space="0" w:color="auto"/>
              <w:right w:val="single" w:sz="4" w:space="0" w:color="auto"/>
            </w:tcBorders>
          </w:tcPr>
          <w:p w14:paraId="73FC92DF" w14:textId="77777777" w:rsidR="00D742DC" w:rsidRPr="002E56B9" w:rsidRDefault="00D742DC" w:rsidP="00560F48">
            <w:pPr>
              <w:pStyle w:val="TAH"/>
            </w:pPr>
          </w:p>
        </w:tc>
        <w:tc>
          <w:tcPr>
            <w:tcW w:w="827" w:type="dxa"/>
            <w:tcBorders>
              <w:top w:val="nil"/>
              <w:left w:val="single" w:sz="4" w:space="0" w:color="auto"/>
              <w:bottom w:val="single" w:sz="4" w:space="0" w:color="auto"/>
              <w:right w:val="single" w:sz="4" w:space="0" w:color="auto"/>
            </w:tcBorders>
          </w:tcPr>
          <w:p w14:paraId="3B9B5BAA" w14:textId="77777777" w:rsidR="00D742DC" w:rsidRPr="002E56B9" w:rsidRDefault="00D742DC" w:rsidP="00560F4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2185CE7" w14:textId="77777777" w:rsidR="00D742DC" w:rsidRPr="002E56B9" w:rsidRDefault="00D742DC"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BB0E316" w14:textId="77777777" w:rsidR="00D742DC" w:rsidRPr="002E56B9" w:rsidRDefault="00D742DC" w:rsidP="00560F4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1C047C51" w14:textId="77777777" w:rsidR="00D742DC" w:rsidRPr="002E56B9"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7321E12D" w14:textId="77777777" w:rsidR="00D742DC" w:rsidRPr="002E56B9"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47E88EAA" w14:textId="77777777" w:rsidR="00D742DC" w:rsidRPr="002E56B9" w:rsidRDefault="00D742DC" w:rsidP="00560F48">
            <w:pPr>
              <w:pStyle w:val="TAH"/>
            </w:pPr>
          </w:p>
        </w:tc>
      </w:tr>
      <w:tr w:rsidR="00D742DC" w:rsidRPr="002E56B9" w14:paraId="6DF5559C" w14:textId="3FB5DBC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9BBD6" w14:textId="77777777" w:rsidR="00D742DC" w:rsidRPr="002E56B9" w:rsidRDefault="00D742DC" w:rsidP="00560F4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A7CD65" w14:textId="77777777" w:rsidR="00D742DC" w:rsidRPr="002E56B9" w:rsidRDefault="00D742DC" w:rsidP="00560F4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F6E91"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C1601B"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90C4D2"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BA46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3EBD6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BE7C0D" w14:textId="77777777" w:rsidR="00D742DC" w:rsidRPr="002E56B9" w:rsidRDefault="00D742DC" w:rsidP="00560F48">
            <w:pPr>
              <w:pStyle w:val="TAL"/>
              <w:rPr>
                <w:b/>
                <w:lang w:eastAsia="zh-CN"/>
              </w:rPr>
            </w:pPr>
          </w:p>
        </w:tc>
      </w:tr>
      <w:tr w:rsidR="00D742DC" w:rsidRPr="002E56B9" w14:paraId="72055AC2" w14:textId="2CA9CF1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E23429" w14:textId="77777777" w:rsidR="00D742DC" w:rsidRPr="002E56B9" w:rsidRDefault="00D742DC" w:rsidP="00560F4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F7F7B7" w14:textId="77777777" w:rsidR="00D742DC" w:rsidRPr="002E56B9" w:rsidRDefault="00D742DC" w:rsidP="00560F4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6F3D5"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250FB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D9ABE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5EDB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CF23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BAE48" w14:textId="77777777" w:rsidR="00D742DC" w:rsidRPr="002E56B9" w:rsidRDefault="00D742DC" w:rsidP="00560F48">
            <w:pPr>
              <w:pStyle w:val="TAL"/>
              <w:rPr>
                <w:b/>
                <w:lang w:eastAsia="zh-CN"/>
              </w:rPr>
            </w:pPr>
          </w:p>
        </w:tc>
      </w:tr>
      <w:tr w:rsidR="00D742DC" w:rsidRPr="002E56B9" w14:paraId="4DBD3049" w14:textId="68D9C7B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277AD9A" w14:textId="77777777" w:rsidR="00D742DC" w:rsidRPr="002E56B9" w:rsidRDefault="00D742DC" w:rsidP="00560F4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44BC0CA" w14:textId="77777777" w:rsidR="00D742DC" w:rsidRPr="002E56B9" w:rsidRDefault="00D742DC" w:rsidP="00560F4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2FE909"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BEE70"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C71561"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8C0A2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E1A77" w14:textId="77777777" w:rsidR="00D742DC" w:rsidRPr="002E56B9" w:rsidRDefault="00D742DC" w:rsidP="00560F48">
            <w:pPr>
              <w:pStyle w:val="TAL"/>
              <w:rPr>
                <w:lang w:eastAsia="zh-CN"/>
              </w:rPr>
            </w:pPr>
            <w:r w:rsidRPr="002E56B9">
              <w:rPr>
                <w:lang w:eastAsia="zh-CN"/>
              </w:rPr>
              <w:t>2Rx</w:t>
            </w:r>
          </w:p>
          <w:p w14:paraId="77FA05C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CF7CDE" w14:textId="77777777" w:rsidR="00D742DC" w:rsidRPr="002E56B9" w:rsidRDefault="00D742DC" w:rsidP="00560F48">
            <w:pPr>
              <w:pStyle w:val="TAL"/>
              <w:rPr>
                <w:lang w:eastAsia="zh-CN"/>
              </w:rPr>
            </w:pPr>
          </w:p>
        </w:tc>
      </w:tr>
      <w:tr w:rsidR="00D742DC" w:rsidRPr="002E56B9" w14:paraId="5ADB3DCF" w14:textId="03F60BC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DF24957" w14:textId="77777777" w:rsidR="00D742DC" w:rsidRPr="002E56B9" w:rsidRDefault="00D742DC" w:rsidP="00560F4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2F4933C" w14:textId="77777777" w:rsidR="00D742DC" w:rsidRPr="002E56B9" w:rsidRDefault="00D742DC" w:rsidP="00560F4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BC10563"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8A7B2"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462476"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F1CA0A"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E0AF2F" w14:textId="77777777" w:rsidR="00D742DC" w:rsidRPr="002E56B9" w:rsidRDefault="00D742DC" w:rsidP="00560F48">
            <w:pPr>
              <w:pStyle w:val="TAL"/>
              <w:rPr>
                <w:lang w:eastAsia="zh-CN"/>
              </w:rPr>
            </w:pPr>
            <w:r w:rsidRPr="002E56B9">
              <w:rPr>
                <w:lang w:eastAsia="zh-CN"/>
              </w:rPr>
              <w:t>2Rx</w:t>
            </w:r>
          </w:p>
          <w:p w14:paraId="35AD77D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E441C" w14:textId="77777777" w:rsidR="00D742DC" w:rsidRPr="002E56B9" w:rsidRDefault="00D742DC" w:rsidP="00560F48">
            <w:pPr>
              <w:pStyle w:val="TAL"/>
              <w:rPr>
                <w:lang w:eastAsia="zh-CN"/>
              </w:rPr>
            </w:pPr>
          </w:p>
        </w:tc>
      </w:tr>
      <w:tr w:rsidR="00D742DC" w:rsidRPr="002E56B9" w14:paraId="5B5EFE9F" w14:textId="36F79AD9"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7DF0BB6" w14:textId="77777777" w:rsidR="00D742DC" w:rsidRPr="002E56B9" w:rsidRDefault="00D742DC" w:rsidP="00560F4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2D112F8" w14:textId="77777777" w:rsidR="00D742DC" w:rsidRPr="002E56B9" w:rsidRDefault="00D742DC" w:rsidP="00560F4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D1835F"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A98DBC"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AF1DF2"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1C8CAD"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DB8CA" w14:textId="77777777" w:rsidR="00D742DC" w:rsidRPr="002E56B9" w:rsidRDefault="00D742DC" w:rsidP="00560F48">
            <w:pPr>
              <w:pStyle w:val="TAL"/>
              <w:rPr>
                <w:lang w:eastAsia="zh-CN"/>
              </w:rPr>
            </w:pPr>
            <w:r w:rsidRPr="002E56B9">
              <w:rPr>
                <w:lang w:eastAsia="zh-CN"/>
              </w:rPr>
              <w:t>2Rx</w:t>
            </w:r>
          </w:p>
          <w:p w14:paraId="6FB7059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FC44E8" w14:textId="77777777" w:rsidR="00D742DC" w:rsidRPr="002E56B9" w:rsidRDefault="00D742DC" w:rsidP="00560F48">
            <w:pPr>
              <w:pStyle w:val="TAL"/>
              <w:rPr>
                <w:lang w:eastAsia="zh-CN"/>
              </w:rPr>
            </w:pPr>
          </w:p>
        </w:tc>
      </w:tr>
      <w:tr w:rsidR="00D742DC" w:rsidRPr="002E56B9" w14:paraId="0A398FF3" w14:textId="0FEC5C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65B0894" w14:textId="77777777" w:rsidR="00D742DC" w:rsidRPr="002E56B9" w:rsidRDefault="00D742DC" w:rsidP="00560F4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D650868" w14:textId="77777777" w:rsidR="00D742DC" w:rsidRPr="002E56B9" w:rsidRDefault="00D742DC" w:rsidP="00560F4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00542D"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AA0661"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8C3B4BE"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F9C07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8FD66" w14:textId="77777777" w:rsidR="00D742DC" w:rsidRPr="002E56B9" w:rsidRDefault="00D742DC" w:rsidP="00560F48">
            <w:pPr>
              <w:pStyle w:val="TAL"/>
              <w:rPr>
                <w:lang w:eastAsia="zh-CN"/>
              </w:rPr>
            </w:pPr>
            <w:r w:rsidRPr="002E56B9">
              <w:rPr>
                <w:lang w:eastAsia="zh-CN"/>
              </w:rPr>
              <w:t>2Rx</w:t>
            </w:r>
          </w:p>
          <w:p w14:paraId="4EFE3B6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A3EF15" w14:textId="77777777" w:rsidR="00D742DC" w:rsidRPr="002E56B9" w:rsidRDefault="00D742DC" w:rsidP="00560F48">
            <w:pPr>
              <w:pStyle w:val="TAL"/>
              <w:rPr>
                <w:lang w:eastAsia="zh-CN"/>
              </w:rPr>
            </w:pPr>
          </w:p>
        </w:tc>
      </w:tr>
      <w:tr w:rsidR="00D742DC" w:rsidRPr="002E56B9" w14:paraId="74EB4B04" w14:textId="2117FF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D541339" w14:textId="77777777" w:rsidR="00D742DC" w:rsidRPr="002E56B9" w:rsidRDefault="00D742DC" w:rsidP="00560F4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D726984" w14:textId="77777777" w:rsidR="00D742DC" w:rsidRPr="002E56B9" w:rsidRDefault="00D742DC" w:rsidP="00560F4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46D7CD"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D1AE37"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152630"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66A76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2FE098" w14:textId="77777777" w:rsidR="00D742DC" w:rsidRPr="002E56B9" w:rsidRDefault="00D742DC" w:rsidP="00560F48">
            <w:pPr>
              <w:pStyle w:val="TAL"/>
              <w:rPr>
                <w:lang w:eastAsia="zh-CN"/>
              </w:rPr>
            </w:pPr>
            <w:r w:rsidRPr="002E56B9">
              <w:rPr>
                <w:lang w:eastAsia="zh-CN"/>
              </w:rPr>
              <w:t>2Rx</w:t>
            </w:r>
          </w:p>
          <w:p w14:paraId="76C8156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A34A43" w14:textId="77777777" w:rsidR="00D742DC" w:rsidRPr="002E56B9" w:rsidRDefault="00D742DC" w:rsidP="00560F48">
            <w:pPr>
              <w:pStyle w:val="TAL"/>
              <w:rPr>
                <w:lang w:eastAsia="zh-CN"/>
              </w:rPr>
            </w:pPr>
          </w:p>
        </w:tc>
      </w:tr>
      <w:tr w:rsidR="00D742DC" w:rsidRPr="002E56B9" w14:paraId="02F02787" w14:textId="0364CBCD"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1A9D6DC" w14:textId="77777777" w:rsidR="00D742DC" w:rsidRPr="002E56B9" w:rsidRDefault="00D742DC" w:rsidP="00560F4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BA479E1" w14:textId="77777777" w:rsidR="00D742DC" w:rsidRPr="002E56B9" w:rsidRDefault="00D742DC" w:rsidP="00560F4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E4A347"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58A772"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11C9348"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4B2D5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162F13" w14:textId="77777777" w:rsidR="00D742DC" w:rsidRPr="002E56B9" w:rsidRDefault="00D742DC" w:rsidP="00560F48">
            <w:pPr>
              <w:pStyle w:val="TAL"/>
              <w:rPr>
                <w:lang w:eastAsia="zh-CN"/>
              </w:rPr>
            </w:pPr>
            <w:r w:rsidRPr="002E56B9">
              <w:rPr>
                <w:lang w:eastAsia="zh-CN"/>
              </w:rPr>
              <w:t>2Rx</w:t>
            </w:r>
          </w:p>
          <w:p w14:paraId="1118E40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EB3AAF" w14:textId="77777777" w:rsidR="00D742DC" w:rsidRPr="002E56B9" w:rsidRDefault="00D742DC" w:rsidP="00560F48">
            <w:pPr>
              <w:pStyle w:val="TAL"/>
              <w:rPr>
                <w:lang w:eastAsia="zh-CN"/>
              </w:rPr>
            </w:pPr>
          </w:p>
        </w:tc>
      </w:tr>
      <w:tr w:rsidR="00D742DC" w:rsidRPr="002E56B9" w14:paraId="465820E1" w14:textId="773722C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22910C0" w14:textId="77777777" w:rsidR="00D742DC" w:rsidRPr="002E56B9" w:rsidRDefault="00D742DC" w:rsidP="00560F4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C748420" w14:textId="77777777" w:rsidR="00D742DC" w:rsidRPr="002E56B9" w:rsidRDefault="00D742DC" w:rsidP="00560F4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FD7918" w14:textId="4E992C60" w:rsidR="00D742DC" w:rsidRPr="002E56B9" w:rsidRDefault="00D742DC" w:rsidP="00560F48">
            <w:pPr>
              <w:pStyle w:val="TAC"/>
              <w:rPr>
                <w:lang w:eastAsia="zh-CN"/>
              </w:rPr>
            </w:pPr>
            <w:r w:rsidRPr="002E56B9">
              <w:rPr>
                <w:lang w:eastAsia="zh-CN"/>
              </w:rPr>
              <w:t>Rel-1</w:t>
            </w:r>
            <w:r w:rsidR="00D3238B">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31B73C5" w14:textId="77777777" w:rsidR="00D742DC" w:rsidRPr="002E56B9" w:rsidRDefault="00D742DC"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535B0"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599B13"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9EDE39" w14:textId="77777777" w:rsidR="00D742DC" w:rsidRPr="002E56B9" w:rsidRDefault="00D742DC" w:rsidP="00560F48">
            <w:pPr>
              <w:pStyle w:val="TAL"/>
              <w:rPr>
                <w:lang w:eastAsia="zh-CN"/>
              </w:rPr>
            </w:pPr>
            <w:r w:rsidRPr="002E56B9">
              <w:rPr>
                <w:lang w:eastAsia="zh-CN"/>
              </w:rPr>
              <w:t>2Rx</w:t>
            </w:r>
          </w:p>
          <w:p w14:paraId="60C024F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E89B5" w14:textId="77777777" w:rsidR="00D742DC" w:rsidRPr="002E56B9" w:rsidRDefault="00D742DC" w:rsidP="00560F48">
            <w:pPr>
              <w:pStyle w:val="TAL"/>
              <w:rPr>
                <w:lang w:eastAsia="zh-CN"/>
              </w:rPr>
            </w:pPr>
          </w:p>
        </w:tc>
      </w:tr>
      <w:tr w:rsidR="00D742DC" w:rsidRPr="002E56B9" w14:paraId="78C939DB" w14:textId="0F35B50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DF23433" w14:textId="77777777" w:rsidR="00D742DC" w:rsidRPr="002E56B9" w:rsidRDefault="00D742DC" w:rsidP="00560F4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C967EA" w14:textId="77777777" w:rsidR="00D742DC" w:rsidRPr="002E56B9" w:rsidRDefault="00D742DC" w:rsidP="00560F4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A43840" w14:textId="65485124" w:rsidR="00D742DC" w:rsidRPr="002E56B9" w:rsidRDefault="00D742DC" w:rsidP="00560F48">
            <w:pPr>
              <w:pStyle w:val="TAC"/>
              <w:rPr>
                <w:lang w:val="en-US" w:eastAsia="zh-CN"/>
              </w:rPr>
            </w:pPr>
            <w:r w:rsidRPr="002E56B9">
              <w:rPr>
                <w:lang w:eastAsia="zh-CN"/>
              </w:rPr>
              <w:t>Rel-1</w:t>
            </w:r>
            <w:r w:rsidR="00D3238B">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030ECA97" w14:textId="77777777" w:rsidR="00D742DC" w:rsidRPr="002E56B9" w:rsidRDefault="00D742DC" w:rsidP="00560F4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7EC670"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FB0C0"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7C7C1D" w14:textId="77777777" w:rsidR="00D742DC" w:rsidRPr="002E56B9" w:rsidRDefault="00D742DC" w:rsidP="00560F48">
            <w:pPr>
              <w:pStyle w:val="TAL"/>
              <w:rPr>
                <w:lang w:eastAsia="zh-CN"/>
              </w:rPr>
            </w:pPr>
            <w:r w:rsidRPr="002E56B9">
              <w:rPr>
                <w:lang w:eastAsia="zh-CN"/>
              </w:rPr>
              <w:t>2Rx</w:t>
            </w:r>
          </w:p>
          <w:p w14:paraId="70B2072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DAF72" w14:textId="77777777" w:rsidR="00D742DC" w:rsidRPr="002E56B9" w:rsidRDefault="00D742DC" w:rsidP="00560F48">
            <w:pPr>
              <w:pStyle w:val="TAL"/>
              <w:rPr>
                <w:lang w:eastAsia="zh-CN"/>
              </w:rPr>
            </w:pPr>
          </w:p>
        </w:tc>
      </w:tr>
      <w:tr w:rsidR="00D742DC" w:rsidRPr="002E56B9" w14:paraId="6AAC8C40" w14:textId="7CF0783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D8CE7" w14:textId="77777777" w:rsidR="00D742DC" w:rsidRPr="002E56B9" w:rsidRDefault="00D742DC" w:rsidP="00560F4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D36DFC" w14:textId="77777777" w:rsidR="00D742DC" w:rsidRPr="002E56B9" w:rsidRDefault="00D742DC" w:rsidP="00560F4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F1DE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A4FE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9155C"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5313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E70DD"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9A9E" w14:textId="77777777" w:rsidR="00D742DC" w:rsidRPr="002E56B9" w:rsidRDefault="00D742DC" w:rsidP="00560F48">
            <w:pPr>
              <w:pStyle w:val="TAL"/>
              <w:rPr>
                <w:b/>
                <w:lang w:eastAsia="zh-CN"/>
              </w:rPr>
            </w:pPr>
          </w:p>
        </w:tc>
      </w:tr>
      <w:tr w:rsidR="00D742DC" w:rsidRPr="002E56B9" w14:paraId="194F0B9B" w14:textId="3978619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88D5567" w14:textId="77777777" w:rsidR="00D742DC" w:rsidRPr="002E56B9" w:rsidRDefault="00D742DC" w:rsidP="00560F4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124EAC" w14:textId="77777777" w:rsidR="00D742DC" w:rsidRPr="002E56B9" w:rsidRDefault="00D742DC" w:rsidP="00560F4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660F8E0"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5B6E"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184B5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0E8A1D"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56802" w14:textId="77777777" w:rsidR="00D742DC" w:rsidRPr="002E56B9" w:rsidRDefault="00D742DC" w:rsidP="00560F48">
            <w:pPr>
              <w:pStyle w:val="TAL"/>
              <w:rPr>
                <w:lang w:eastAsia="zh-CN"/>
              </w:rPr>
            </w:pPr>
            <w:r w:rsidRPr="002E56B9">
              <w:rPr>
                <w:lang w:eastAsia="zh-CN"/>
              </w:rPr>
              <w:t>2Rx</w:t>
            </w:r>
          </w:p>
          <w:p w14:paraId="6703D6A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4393B3" w14:textId="77777777" w:rsidR="00D742DC" w:rsidRPr="002E56B9" w:rsidRDefault="00D742DC" w:rsidP="00560F48">
            <w:pPr>
              <w:pStyle w:val="TAL"/>
              <w:rPr>
                <w:lang w:eastAsia="zh-CN"/>
              </w:rPr>
            </w:pPr>
          </w:p>
        </w:tc>
      </w:tr>
      <w:tr w:rsidR="00D742DC" w:rsidRPr="002E56B9" w14:paraId="4CCFDE59" w14:textId="6D861151"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87CF69B" w14:textId="77777777" w:rsidR="00D742DC" w:rsidRPr="002E56B9" w:rsidRDefault="00D742DC" w:rsidP="00560F4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D0D3BC0" w14:textId="77777777" w:rsidR="00D742DC" w:rsidRPr="002E56B9" w:rsidRDefault="00D742DC" w:rsidP="00560F4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BA0B5E"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2EE16"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84B32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D903D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74CC1C" w14:textId="77777777" w:rsidR="00D742DC" w:rsidRPr="002E56B9" w:rsidRDefault="00D742DC" w:rsidP="00560F48">
            <w:pPr>
              <w:pStyle w:val="TAL"/>
              <w:rPr>
                <w:lang w:eastAsia="zh-CN"/>
              </w:rPr>
            </w:pPr>
            <w:r w:rsidRPr="002E56B9">
              <w:rPr>
                <w:lang w:eastAsia="zh-CN"/>
              </w:rPr>
              <w:t>2Rx</w:t>
            </w:r>
          </w:p>
          <w:p w14:paraId="17C71DD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5341B8" w14:textId="77777777" w:rsidR="00D742DC" w:rsidRPr="002E56B9" w:rsidRDefault="00D742DC" w:rsidP="00560F48">
            <w:pPr>
              <w:pStyle w:val="TAL"/>
              <w:rPr>
                <w:lang w:eastAsia="zh-CN"/>
              </w:rPr>
            </w:pPr>
          </w:p>
        </w:tc>
      </w:tr>
      <w:tr w:rsidR="00D742DC" w:rsidRPr="002E56B9" w14:paraId="490FF2F8" w14:textId="540CFBE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D91ED19" w14:textId="77777777" w:rsidR="00D742DC" w:rsidRPr="002E56B9" w:rsidRDefault="00D742DC" w:rsidP="00560F4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241C015" w14:textId="77777777" w:rsidR="00D742DC" w:rsidRPr="002E56B9" w:rsidRDefault="00D742DC" w:rsidP="00560F4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F72C3F6"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D4A882" w14:textId="77777777" w:rsidR="00D742DC" w:rsidRPr="002E56B9" w:rsidRDefault="00D742DC"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514BAF"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144DA"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4B3597" w14:textId="77777777" w:rsidR="00D742DC" w:rsidRPr="002E56B9" w:rsidRDefault="00D742DC" w:rsidP="00560F48">
            <w:pPr>
              <w:pStyle w:val="TAL"/>
              <w:rPr>
                <w:lang w:eastAsia="zh-CN"/>
              </w:rPr>
            </w:pPr>
            <w:r w:rsidRPr="002E56B9">
              <w:rPr>
                <w:lang w:eastAsia="zh-CN"/>
              </w:rPr>
              <w:t>2Rx</w:t>
            </w:r>
          </w:p>
          <w:p w14:paraId="6953A5E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8680C" w14:textId="77777777" w:rsidR="00D742DC" w:rsidRPr="002E56B9" w:rsidRDefault="00D742DC" w:rsidP="00560F48">
            <w:pPr>
              <w:pStyle w:val="TAL"/>
              <w:rPr>
                <w:lang w:eastAsia="zh-CN"/>
              </w:rPr>
            </w:pPr>
          </w:p>
        </w:tc>
      </w:tr>
      <w:tr w:rsidR="00D742DC" w:rsidRPr="002E56B9" w14:paraId="19BD79F3" w14:textId="562C3E6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3E8F774" w14:textId="77777777" w:rsidR="00D742DC" w:rsidRPr="002E56B9" w:rsidRDefault="00D742DC" w:rsidP="00560F4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69CB13" w14:textId="77777777" w:rsidR="00D742DC" w:rsidRPr="002E56B9" w:rsidRDefault="00D742DC" w:rsidP="00560F4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A058A4"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56305" w14:textId="77777777" w:rsidR="00D742DC" w:rsidRPr="002E56B9" w:rsidRDefault="00D742DC"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648FAE"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E8F06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AC846" w14:textId="77777777" w:rsidR="00D742DC" w:rsidRPr="002E56B9" w:rsidRDefault="00D742DC" w:rsidP="00560F48">
            <w:pPr>
              <w:pStyle w:val="TAL"/>
              <w:rPr>
                <w:lang w:eastAsia="zh-CN"/>
              </w:rPr>
            </w:pPr>
            <w:r w:rsidRPr="002E56B9">
              <w:rPr>
                <w:lang w:eastAsia="zh-CN"/>
              </w:rPr>
              <w:t>2Rx</w:t>
            </w:r>
          </w:p>
          <w:p w14:paraId="08C21C1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627EB5" w14:textId="77777777" w:rsidR="00D742DC" w:rsidRPr="002E56B9" w:rsidRDefault="00D742DC" w:rsidP="00560F48">
            <w:pPr>
              <w:pStyle w:val="TAL"/>
              <w:rPr>
                <w:lang w:eastAsia="zh-CN"/>
              </w:rPr>
            </w:pPr>
          </w:p>
        </w:tc>
      </w:tr>
      <w:tr w:rsidR="00D742DC" w:rsidRPr="002E56B9" w14:paraId="71B46F81" w14:textId="2FA3D3AD"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4FC2AF5" w14:textId="77777777" w:rsidR="00D742DC" w:rsidRPr="002E56B9" w:rsidRDefault="00D742DC" w:rsidP="00560F4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908BE04" w14:textId="77777777" w:rsidR="00D742DC" w:rsidRPr="002E56B9" w:rsidRDefault="00D742DC" w:rsidP="00560F4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F6E5E18" w14:textId="225DABFF" w:rsidR="00D742DC" w:rsidRPr="002E56B9" w:rsidRDefault="00D742DC" w:rsidP="00560F48">
            <w:pPr>
              <w:pStyle w:val="TAC"/>
              <w:rPr>
                <w:lang w:eastAsia="zh-CN"/>
              </w:rPr>
            </w:pPr>
            <w:r w:rsidRPr="002E56B9">
              <w:rPr>
                <w:lang w:eastAsia="zh-CN"/>
              </w:rPr>
              <w:t>Rel-1</w:t>
            </w:r>
            <w:r w:rsidR="00D3238B">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1C92DD" w14:textId="38F70625" w:rsidR="00D742DC" w:rsidRPr="002E56B9" w:rsidRDefault="00D742DC" w:rsidP="00560F48">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5B3B0173" w14:textId="77777777" w:rsidR="00D742DC" w:rsidRPr="002E56B9" w:rsidRDefault="00D742DC" w:rsidP="00560F4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B37877"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11EFB" w14:textId="77777777" w:rsidR="00D742DC" w:rsidRPr="002E56B9" w:rsidRDefault="00D742DC" w:rsidP="00560F48">
            <w:pPr>
              <w:pStyle w:val="TAL"/>
              <w:rPr>
                <w:lang w:eastAsia="zh-CN"/>
              </w:rPr>
            </w:pPr>
            <w:r w:rsidRPr="002E56B9">
              <w:rPr>
                <w:lang w:eastAsia="zh-CN"/>
              </w:rPr>
              <w:t>2Rx</w:t>
            </w:r>
          </w:p>
          <w:p w14:paraId="5AAE746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C594F" w14:textId="77777777" w:rsidR="00D742DC" w:rsidRPr="002E56B9" w:rsidRDefault="00D742DC" w:rsidP="00560F48">
            <w:pPr>
              <w:pStyle w:val="TAL"/>
              <w:rPr>
                <w:lang w:eastAsia="zh-CN"/>
              </w:rPr>
            </w:pPr>
          </w:p>
        </w:tc>
      </w:tr>
      <w:tr w:rsidR="00D742DC" w:rsidRPr="002E56B9" w14:paraId="018818DF" w14:textId="7DFAEDC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68AC5" w14:textId="77777777" w:rsidR="00D742DC" w:rsidRPr="002E56B9" w:rsidRDefault="00D742DC" w:rsidP="00560F4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A6786B" w14:textId="77777777" w:rsidR="00D742DC" w:rsidRPr="002E56B9" w:rsidRDefault="00D742DC" w:rsidP="00560F4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6653FA"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B04CA6"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96A4D"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EFD85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AC58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8119CE" w14:textId="77777777" w:rsidR="00D742DC" w:rsidRPr="002E56B9" w:rsidRDefault="00D742DC" w:rsidP="00560F48">
            <w:pPr>
              <w:pStyle w:val="TAL"/>
              <w:rPr>
                <w:b/>
                <w:lang w:eastAsia="zh-CN"/>
              </w:rPr>
            </w:pPr>
          </w:p>
        </w:tc>
      </w:tr>
      <w:tr w:rsidR="00D742DC" w:rsidRPr="00DC1ECE" w14:paraId="52738CDB" w14:textId="59C7A8F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F1B340" w14:textId="22421290" w:rsidR="00D742DC" w:rsidRPr="00DC1ECE" w:rsidRDefault="00D742DC" w:rsidP="00293B33">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76565F" w14:textId="5BCEE1F9" w:rsidR="00D742DC" w:rsidRPr="00DC1ECE" w:rsidRDefault="00D742DC" w:rsidP="00293B33">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DC5639" w14:textId="2ABFE81F" w:rsidR="00D742DC" w:rsidRPr="00DC1ECE" w:rsidRDefault="00D742DC" w:rsidP="00293B33">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E4AF23" w14:textId="1F38BEDC" w:rsidR="00D742DC" w:rsidRPr="00DC1ECE" w:rsidRDefault="00D742DC" w:rsidP="00293B33">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1F90CD" w14:textId="5EFED057" w:rsidR="00D742DC" w:rsidRPr="00DC1ECE" w:rsidRDefault="00D742DC" w:rsidP="00293B33">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03066D" w14:textId="77777777" w:rsidR="00D742DC" w:rsidRPr="00DC1ECE" w:rsidRDefault="00D742DC" w:rsidP="00293B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8B9250" w14:textId="77777777" w:rsidR="00D742DC" w:rsidRPr="00DC1ECE" w:rsidRDefault="00D742DC" w:rsidP="00293B33">
            <w:pPr>
              <w:pStyle w:val="TAL"/>
              <w:rPr>
                <w:lang w:eastAsia="zh-CN"/>
              </w:rPr>
            </w:pPr>
            <w:r w:rsidRPr="00DC1ECE">
              <w:rPr>
                <w:lang w:eastAsia="zh-CN"/>
              </w:rPr>
              <w:t>2Rx</w:t>
            </w:r>
          </w:p>
          <w:p w14:paraId="2A1A6A7A" w14:textId="3578F8CE" w:rsidR="00D742DC" w:rsidRPr="00DC1ECE" w:rsidRDefault="00D742DC" w:rsidP="00293B33">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A9B6E3" w14:textId="77777777" w:rsidR="00D742DC" w:rsidRPr="00DC1ECE" w:rsidRDefault="00D742DC" w:rsidP="00293B33">
            <w:pPr>
              <w:pStyle w:val="TAL"/>
              <w:rPr>
                <w:lang w:eastAsia="zh-CN"/>
              </w:rPr>
            </w:pPr>
          </w:p>
        </w:tc>
      </w:tr>
      <w:tr w:rsidR="00D742DC" w:rsidRPr="002E56B9" w14:paraId="66D84BE5" w14:textId="18DA144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ED42A" w14:textId="77777777" w:rsidR="00D742DC" w:rsidRPr="002E56B9" w:rsidRDefault="00D742DC" w:rsidP="00560F4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E2F17" w14:textId="77777777" w:rsidR="00D742DC" w:rsidRPr="002E56B9" w:rsidRDefault="00D742DC" w:rsidP="00560F4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76DF"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A29F9"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8EA9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C27A7"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0B81"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48E4A1" w14:textId="77777777" w:rsidR="00D742DC" w:rsidRPr="002E56B9" w:rsidRDefault="00D742DC" w:rsidP="00560F48">
            <w:pPr>
              <w:pStyle w:val="TAL"/>
              <w:rPr>
                <w:b/>
                <w:lang w:eastAsia="zh-CN"/>
              </w:rPr>
            </w:pPr>
          </w:p>
        </w:tc>
      </w:tr>
      <w:tr w:rsidR="00D742DC" w:rsidRPr="002E56B9" w14:paraId="10C6E6E4" w14:textId="6477992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49019" w14:textId="77777777" w:rsidR="00D742DC" w:rsidRPr="002E56B9" w:rsidRDefault="00D742DC" w:rsidP="00560F4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78C4E1" w14:textId="77777777" w:rsidR="00D742DC" w:rsidRPr="002E56B9" w:rsidRDefault="00D742DC" w:rsidP="00560F4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5D59C"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80B4C2"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76AE"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0CC2F5"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15C"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3A5A02" w14:textId="77777777" w:rsidR="00D742DC" w:rsidRPr="002E56B9" w:rsidRDefault="00D742DC" w:rsidP="00560F48">
            <w:pPr>
              <w:pStyle w:val="TAL"/>
              <w:rPr>
                <w:b/>
                <w:lang w:eastAsia="zh-CN"/>
              </w:rPr>
            </w:pPr>
          </w:p>
        </w:tc>
      </w:tr>
      <w:tr w:rsidR="00D742DC" w:rsidRPr="002E56B9" w14:paraId="4846050A" w14:textId="689BEDE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99484F5" w14:textId="77777777" w:rsidR="00D742DC" w:rsidRPr="002E56B9" w:rsidRDefault="00D742DC" w:rsidP="00560F4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11BD7376" w14:textId="77777777" w:rsidR="00D742DC" w:rsidRPr="002E56B9" w:rsidRDefault="00D742DC" w:rsidP="00560F4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034225"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40D5BD6"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88E4C7"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BD7D70"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81EEAD" w14:textId="77777777" w:rsidR="00D742DC" w:rsidRPr="002E56B9" w:rsidRDefault="00D742DC" w:rsidP="00560F48">
            <w:pPr>
              <w:pStyle w:val="TAL"/>
              <w:rPr>
                <w:lang w:eastAsia="zh-CN"/>
              </w:rPr>
            </w:pPr>
            <w:r w:rsidRPr="002E56B9">
              <w:rPr>
                <w:lang w:eastAsia="zh-CN"/>
              </w:rPr>
              <w:t>2Rx</w:t>
            </w:r>
          </w:p>
          <w:p w14:paraId="7CAE5D8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33F7D" w14:textId="77777777" w:rsidR="00D742DC" w:rsidRPr="002E56B9" w:rsidRDefault="00D742DC" w:rsidP="00560F48">
            <w:pPr>
              <w:pStyle w:val="TAL"/>
              <w:rPr>
                <w:lang w:eastAsia="zh-CN"/>
              </w:rPr>
            </w:pPr>
          </w:p>
        </w:tc>
      </w:tr>
      <w:tr w:rsidR="00D742DC" w:rsidRPr="002E56B9" w14:paraId="0A4839FE" w14:textId="34A7869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3C2F1E" w14:textId="77777777" w:rsidR="00D742DC" w:rsidRPr="002E56B9" w:rsidRDefault="00D742DC" w:rsidP="00560F4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E86D9C" w14:textId="77777777" w:rsidR="00D742DC" w:rsidRPr="002E56B9" w:rsidRDefault="00D742DC" w:rsidP="00560F4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C1E019"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BF048A"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DD35D"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2573A"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1907A4" w14:textId="77777777" w:rsidR="00D742DC" w:rsidRPr="002E56B9" w:rsidRDefault="00D742DC" w:rsidP="00560F48">
            <w:pPr>
              <w:pStyle w:val="TAL"/>
              <w:rPr>
                <w:lang w:eastAsia="zh-CN"/>
              </w:rPr>
            </w:pPr>
            <w:r w:rsidRPr="002E56B9">
              <w:rPr>
                <w:lang w:eastAsia="zh-CN"/>
              </w:rPr>
              <w:t>2Rx</w:t>
            </w:r>
          </w:p>
          <w:p w14:paraId="1046E19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E20839" w14:textId="77777777" w:rsidR="00D742DC" w:rsidRPr="002E56B9" w:rsidRDefault="00D742DC" w:rsidP="00560F48">
            <w:pPr>
              <w:pStyle w:val="TAL"/>
              <w:rPr>
                <w:lang w:eastAsia="zh-CN"/>
              </w:rPr>
            </w:pPr>
          </w:p>
        </w:tc>
      </w:tr>
      <w:tr w:rsidR="00D742DC" w:rsidRPr="002E56B9" w14:paraId="40B43AAA" w14:textId="0F62383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FE56F3D" w14:textId="77777777" w:rsidR="00D742DC" w:rsidRPr="002E56B9" w:rsidRDefault="00D742DC" w:rsidP="00560F4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E91FD8" w14:textId="77777777" w:rsidR="00D742DC" w:rsidRPr="002E56B9" w:rsidRDefault="00D742DC" w:rsidP="00560F4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779382"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F62CDBF"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C0B5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CB616B"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51FC9" w14:textId="77777777" w:rsidR="00D742DC" w:rsidRPr="002E56B9" w:rsidRDefault="00D742DC" w:rsidP="00560F48">
            <w:pPr>
              <w:pStyle w:val="TAL"/>
              <w:rPr>
                <w:lang w:eastAsia="zh-CN"/>
              </w:rPr>
            </w:pPr>
            <w:r w:rsidRPr="002E56B9">
              <w:rPr>
                <w:lang w:eastAsia="zh-CN"/>
              </w:rPr>
              <w:t>2Rx</w:t>
            </w:r>
          </w:p>
          <w:p w14:paraId="68813AA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146B94" w14:textId="77777777" w:rsidR="00D742DC" w:rsidRPr="002E56B9" w:rsidRDefault="00D742DC" w:rsidP="00560F48">
            <w:pPr>
              <w:pStyle w:val="TAL"/>
              <w:rPr>
                <w:lang w:eastAsia="zh-CN"/>
              </w:rPr>
            </w:pPr>
          </w:p>
        </w:tc>
      </w:tr>
      <w:tr w:rsidR="00D742DC" w:rsidRPr="002E56B9" w14:paraId="40E11BF9" w14:textId="186FEA6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D3B5A5B" w14:textId="77777777" w:rsidR="00D742DC" w:rsidRPr="002E56B9" w:rsidRDefault="00D742DC" w:rsidP="00560F4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0643A7" w14:textId="77777777" w:rsidR="00D742DC" w:rsidRPr="002E56B9" w:rsidRDefault="00D742DC" w:rsidP="00560F4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E3B68"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9C12D"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149E4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82BAF"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80AD05" w14:textId="77777777" w:rsidR="00D742DC" w:rsidRPr="002E56B9" w:rsidRDefault="00D742DC" w:rsidP="00560F48">
            <w:pPr>
              <w:pStyle w:val="TAL"/>
              <w:rPr>
                <w:lang w:eastAsia="zh-CN"/>
              </w:rPr>
            </w:pPr>
            <w:r w:rsidRPr="002E56B9">
              <w:rPr>
                <w:lang w:eastAsia="zh-CN"/>
              </w:rPr>
              <w:t>2Rx</w:t>
            </w:r>
          </w:p>
          <w:p w14:paraId="267A677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813363" w14:textId="77777777" w:rsidR="00D742DC" w:rsidRPr="002E56B9" w:rsidRDefault="00D742DC" w:rsidP="00560F48">
            <w:pPr>
              <w:pStyle w:val="TAL"/>
              <w:rPr>
                <w:lang w:eastAsia="zh-CN"/>
              </w:rPr>
            </w:pPr>
          </w:p>
        </w:tc>
      </w:tr>
      <w:tr w:rsidR="00D742DC" w:rsidRPr="002E56B9" w14:paraId="3A8EFBE7" w14:textId="2F9D24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6FAF913" w14:textId="77777777" w:rsidR="00D742DC" w:rsidRPr="002E56B9" w:rsidRDefault="00D742DC" w:rsidP="00560F4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5320AAC" w14:textId="77777777" w:rsidR="00D742DC" w:rsidRPr="002E56B9" w:rsidRDefault="00D742DC" w:rsidP="00560F4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D027DF"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6897A"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924E3A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3DC7A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20E033" w14:textId="77777777" w:rsidR="00D742DC" w:rsidRPr="002E56B9" w:rsidRDefault="00D742DC" w:rsidP="00560F48">
            <w:pPr>
              <w:pStyle w:val="TAL"/>
              <w:rPr>
                <w:lang w:eastAsia="zh-CN"/>
              </w:rPr>
            </w:pPr>
            <w:r w:rsidRPr="002E56B9">
              <w:rPr>
                <w:lang w:eastAsia="zh-CN"/>
              </w:rPr>
              <w:t>2Rx</w:t>
            </w:r>
          </w:p>
          <w:p w14:paraId="20460D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ACEF8" w14:textId="77777777" w:rsidR="00D742DC" w:rsidRPr="002E56B9" w:rsidRDefault="00D742DC" w:rsidP="00560F48">
            <w:pPr>
              <w:pStyle w:val="TAL"/>
              <w:rPr>
                <w:lang w:eastAsia="zh-CN"/>
              </w:rPr>
            </w:pPr>
          </w:p>
        </w:tc>
      </w:tr>
      <w:tr w:rsidR="00D742DC" w:rsidRPr="002E56B9" w14:paraId="5E34F3D5" w14:textId="1462D810"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A62A93B" w14:textId="77777777" w:rsidR="00D742DC" w:rsidRPr="002E56B9" w:rsidRDefault="00D742DC" w:rsidP="00560F4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6030DE1" w14:textId="77777777" w:rsidR="00D742DC" w:rsidRPr="002E56B9" w:rsidRDefault="00D742DC" w:rsidP="00560F4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E385B96"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1E6414" w14:textId="77777777" w:rsidR="00D742DC" w:rsidRPr="002E56B9" w:rsidRDefault="00D742DC" w:rsidP="00560F4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FF24443" w14:textId="77777777" w:rsidR="00D742DC" w:rsidRPr="002E56B9" w:rsidRDefault="00D742DC" w:rsidP="00560F4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C316E8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69B649" w14:textId="77777777" w:rsidR="00D742DC" w:rsidRPr="002E56B9" w:rsidRDefault="00D742DC" w:rsidP="00560F48">
            <w:pPr>
              <w:pStyle w:val="TAL"/>
              <w:rPr>
                <w:lang w:eastAsia="zh-CN"/>
              </w:rPr>
            </w:pPr>
            <w:r w:rsidRPr="002E56B9">
              <w:rPr>
                <w:lang w:eastAsia="zh-CN"/>
              </w:rPr>
              <w:t>2Rx</w:t>
            </w:r>
          </w:p>
          <w:p w14:paraId="158303C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079ABB" w14:textId="77777777" w:rsidR="00D742DC" w:rsidRPr="002E56B9" w:rsidRDefault="00D742DC" w:rsidP="00560F48">
            <w:pPr>
              <w:pStyle w:val="TAL"/>
              <w:rPr>
                <w:lang w:eastAsia="zh-CN"/>
              </w:rPr>
            </w:pPr>
          </w:p>
        </w:tc>
      </w:tr>
      <w:tr w:rsidR="00D742DC" w:rsidRPr="002E56B9" w14:paraId="1393F456" w14:textId="51C7C54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07B2CF6" w14:textId="77777777" w:rsidR="00D742DC" w:rsidRPr="002E56B9" w:rsidRDefault="00D742DC" w:rsidP="00560F4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078B981" w14:textId="77777777" w:rsidR="00D742DC" w:rsidRPr="002E56B9" w:rsidRDefault="00D742DC" w:rsidP="00560F4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2713F10"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8D214E" w14:textId="77777777" w:rsidR="00D742DC" w:rsidRPr="002E56B9" w:rsidRDefault="00D742DC" w:rsidP="00560F4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6A43802B" w14:textId="77777777" w:rsidR="00D742DC" w:rsidRPr="002E56B9" w:rsidRDefault="00D742DC" w:rsidP="00560F4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98D713"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7FCB7F" w14:textId="77777777" w:rsidR="00D742DC" w:rsidRPr="002E56B9" w:rsidRDefault="00D742DC" w:rsidP="00560F48">
            <w:pPr>
              <w:pStyle w:val="TAL"/>
              <w:rPr>
                <w:lang w:eastAsia="zh-CN"/>
              </w:rPr>
            </w:pPr>
            <w:r w:rsidRPr="002E56B9">
              <w:rPr>
                <w:lang w:eastAsia="zh-CN"/>
              </w:rPr>
              <w:t>2Rx</w:t>
            </w:r>
          </w:p>
          <w:p w14:paraId="05AE879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E76032" w14:textId="77777777" w:rsidR="00D742DC" w:rsidRPr="002E56B9" w:rsidRDefault="00D742DC" w:rsidP="00560F48">
            <w:pPr>
              <w:pStyle w:val="TAL"/>
              <w:rPr>
                <w:lang w:eastAsia="zh-CN"/>
              </w:rPr>
            </w:pPr>
          </w:p>
        </w:tc>
      </w:tr>
      <w:tr w:rsidR="00D742DC" w:rsidRPr="002E56B9" w14:paraId="43C82C2F" w14:textId="02625B99"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E114A3B" w14:textId="77777777" w:rsidR="00D742DC" w:rsidRPr="002E56B9" w:rsidRDefault="00D742DC" w:rsidP="00560F4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8597BBE" w14:textId="77777777" w:rsidR="00D742DC" w:rsidRPr="002E56B9" w:rsidRDefault="00D742DC" w:rsidP="00560F4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BED1EB6"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BFFB2A" w14:textId="77777777" w:rsidR="00D742DC" w:rsidRPr="002E56B9" w:rsidRDefault="00D742DC" w:rsidP="00560F4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136C4C" w14:textId="77777777" w:rsidR="00D742DC" w:rsidRPr="002E56B9" w:rsidRDefault="00D742DC" w:rsidP="00560F4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62E8AF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96A443" w14:textId="77777777" w:rsidR="00D742DC" w:rsidRPr="002E56B9" w:rsidRDefault="00D742DC" w:rsidP="00560F48">
            <w:pPr>
              <w:pStyle w:val="TAL"/>
              <w:rPr>
                <w:lang w:eastAsia="zh-CN"/>
              </w:rPr>
            </w:pPr>
            <w:r w:rsidRPr="002E56B9">
              <w:rPr>
                <w:lang w:eastAsia="zh-CN"/>
              </w:rPr>
              <w:t>2Rx</w:t>
            </w:r>
          </w:p>
          <w:p w14:paraId="7828797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60B2C2" w14:textId="77777777" w:rsidR="00D742DC" w:rsidRPr="002E56B9" w:rsidRDefault="00D742DC" w:rsidP="00560F48">
            <w:pPr>
              <w:pStyle w:val="TAL"/>
              <w:rPr>
                <w:lang w:eastAsia="zh-CN"/>
              </w:rPr>
            </w:pPr>
          </w:p>
        </w:tc>
      </w:tr>
      <w:tr w:rsidR="00D742DC" w:rsidRPr="002E56B9" w14:paraId="2249D51D" w14:textId="22B67C7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153E734" w14:textId="77777777" w:rsidR="00D742DC" w:rsidRPr="002E56B9" w:rsidRDefault="00D742DC" w:rsidP="00560F4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AD9B7D1" w14:textId="77777777" w:rsidR="00D742DC" w:rsidRPr="002E56B9" w:rsidRDefault="00D742DC" w:rsidP="00560F4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D6DA591"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7580F3" w14:textId="77777777" w:rsidR="00D742DC" w:rsidRPr="002E56B9" w:rsidRDefault="00D742DC"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0E09283"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619A2F"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64F1E4" w14:textId="77777777" w:rsidR="00D742DC" w:rsidRPr="002E56B9" w:rsidRDefault="00D742DC" w:rsidP="00560F48">
            <w:pPr>
              <w:pStyle w:val="TAL"/>
              <w:rPr>
                <w:lang w:eastAsia="zh-CN"/>
              </w:rPr>
            </w:pPr>
            <w:r w:rsidRPr="002E56B9">
              <w:rPr>
                <w:lang w:eastAsia="zh-CN"/>
              </w:rPr>
              <w:t>2Rx</w:t>
            </w:r>
          </w:p>
          <w:p w14:paraId="2CA0723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D6B8" w14:textId="77777777" w:rsidR="00D742DC" w:rsidRPr="002E56B9" w:rsidRDefault="00D742DC" w:rsidP="00560F48">
            <w:pPr>
              <w:pStyle w:val="TAL"/>
              <w:rPr>
                <w:lang w:eastAsia="zh-CN"/>
              </w:rPr>
            </w:pPr>
          </w:p>
        </w:tc>
      </w:tr>
      <w:tr w:rsidR="00D742DC" w:rsidRPr="002E56B9" w14:paraId="00C79082" w14:textId="0627237E" w:rsidTr="00CF18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817110" w14:textId="77777777" w:rsidR="00D742DC" w:rsidRPr="002E56B9" w:rsidRDefault="00D742DC" w:rsidP="00560F4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1DB16C7" w14:textId="77777777" w:rsidR="00D742DC" w:rsidRPr="002E56B9" w:rsidRDefault="00D742DC" w:rsidP="00560F4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D05B153"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709F9C" w14:textId="77777777" w:rsidR="00D742DC" w:rsidRPr="002E56B9" w:rsidRDefault="00D742DC"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1A7F114"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D831B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8A5E1" w14:textId="77777777" w:rsidR="00D742DC" w:rsidRPr="002E56B9" w:rsidRDefault="00D742DC" w:rsidP="00560F48">
            <w:pPr>
              <w:pStyle w:val="TAL"/>
              <w:rPr>
                <w:lang w:eastAsia="zh-CN"/>
              </w:rPr>
            </w:pPr>
            <w:r w:rsidRPr="002E56B9">
              <w:rPr>
                <w:lang w:eastAsia="zh-CN"/>
              </w:rPr>
              <w:t>2Rx</w:t>
            </w:r>
          </w:p>
          <w:p w14:paraId="1000910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8959AA" w14:textId="77777777" w:rsidR="00D742DC" w:rsidRPr="002E56B9" w:rsidRDefault="00D742DC" w:rsidP="00560F48">
            <w:pPr>
              <w:pStyle w:val="TAL"/>
              <w:rPr>
                <w:lang w:eastAsia="zh-CN"/>
              </w:rPr>
            </w:pPr>
          </w:p>
        </w:tc>
      </w:tr>
      <w:tr w:rsidR="00D742DC" w:rsidRPr="002E56B9" w14:paraId="7A0F8418" w14:textId="7E418DC5" w:rsidTr="00CF1882">
        <w:trPr>
          <w:jc w:val="center"/>
        </w:trPr>
        <w:tc>
          <w:tcPr>
            <w:tcW w:w="1171" w:type="dxa"/>
            <w:tcBorders>
              <w:top w:val="single" w:sz="4" w:space="0" w:color="auto"/>
              <w:left w:val="single" w:sz="4" w:space="0" w:color="auto"/>
              <w:bottom w:val="nil"/>
              <w:right w:val="single" w:sz="4" w:space="0" w:color="auto"/>
            </w:tcBorders>
            <w:vAlign w:val="center"/>
          </w:tcPr>
          <w:p w14:paraId="02FF8719" w14:textId="77777777" w:rsidR="00D742DC" w:rsidRPr="002E56B9" w:rsidRDefault="00D742DC" w:rsidP="00560F4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FEE8295" w14:textId="77777777" w:rsidR="00D742DC" w:rsidRPr="002E56B9" w:rsidRDefault="00D742DC" w:rsidP="00560F4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C144B75"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F90F8" w14:textId="77777777" w:rsidR="00D742DC" w:rsidRPr="002E56B9" w:rsidRDefault="00D742DC"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896AE5"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D6D1D2" w14:textId="77777777" w:rsidR="00D742DC" w:rsidRPr="002E56B9" w:rsidRDefault="00D742DC"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F3C3E3B" w14:textId="77777777" w:rsidR="00D742DC" w:rsidRPr="002E56B9" w:rsidRDefault="00D742DC" w:rsidP="00560F48">
            <w:pPr>
              <w:pStyle w:val="TAL"/>
              <w:rPr>
                <w:lang w:eastAsia="zh-CN"/>
              </w:rPr>
            </w:pPr>
            <w:r w:rsidRPr="002E56B9">
              <w:rPr>
                <w:lang w:eastAsia="zh-CN"/>
              </w:rPr>
              <w:t>2Rx</w:t>
            </w:r>
          </w:p>
          <w:p w14:paraId="352C283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8B58E" w14:textId="77777777" w:rsidR="00D742DC" w:rsidRPr="002E56B9" w:rsidRDefault="00D742DC" w:rsidP="00560F48">
            <w:pPr>
              <w:pStyle w:val="TAL"/>
              <w:rPr>
                <w:lang w:eastAsia="zh-CN"/>
              </w:rPr>
            </w:pPr>
          </w:p>
        </w:tc>
      </w:tr>
      <w:tr w:rsidR="00D742DC" w:rsidRPr="002E56B9" w14:paraId="387C8650" w14:textId="0189CD26" w:rsidTr="00CF1882">
        <w:trPr>
          <w:jc w:val="center"/>
        </w:trPr>
        <w:tc>
          <w:tcPr>
            <w:tcW w:w="1171" w:type="dxa"/>
            <w:tcBorders>
              <w:top w:val="nil"/>
              <w:left w:val="single" w:sz="4" w:space="0" w:color="auto"/>
              <w:bottom w:val="single" w:sz="4" w:space="0" w:color="auto"/>
              <w:right w:val="single" w:sz="4" w:space="0" w:color="auto"/>
            </w:tcBorders>
            <w:vAlign w:val="center"/>
          </w:tcPr>
          <w:p w14:paraId="404B7CD0" w14:textId="77777777" w:rsidR="00D742DC" w:rsidRPr="002E56B9"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B000736" w14:textId="77777777" w:rsidR="00D742DC" w:rsidRPr="002E56B9" w:rsidRDefault="00D742DC" w:rsidP="00560F4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17FAE" w14:textId="77777777" w:rsidR="00D742DC" w:rsidRPr="002E56B9"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2C009E" w14:textId="77777777" w:rsidR="00D742DC" w:rsidRPr="002E56B9" w:rsidRDefault="00D742DC" w:rsidP="00560F4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06F0A"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5508A9B" w14:textId="77777777" w:rsidR="00D742DC" w:rsidRPr="002E56B9" w:rsidRDefault="00D742DC"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DE22A16" w14:textId="77777777" w:rsidR="00D742DC" w:rsidRPr="002E56B9" w:rsidRDefault="00D742DC" w:rsidP="00560F48">
            <w:pPr>
              <w:pStyle w:val="TAL"/>
              <w:rPr>
                <w:lang w:eastAsia="zh-CN"/>
              </w:rPr>
            </w:pPr>
            <w:r w:rsidRPr="002E56B9">
              <w:rPr>
                <w:lang w:eastAsia="zh-CN"/>
              </w:rPr>
              <w:t>2Rx</w:t>
            </w:r>
          </w:p>
          <w:p w14:paraId="2875564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8FE600" w14:textId="77777777" w:rsidR="00D742DC" w:rsidRPr="002E56B9" w:rsidRDefault="00D742DC" w:rsidP="00560F48">
            <w:pPr>
              <w:pStyle w:val="TAL"/>
              <w:rPr>
                <w:lang w:eastAsia="zh-CN"/>
              </w:rPr>
            </w:pPr>
          </w:p>
        </w:tc>
      </w:tr>
      <w:tr w:rsidR="00D742DC" w:rsidRPr="002E56B9" w14:paraId="7AE2B4C2" w14:textId="11775483" w:rsidTr="00CF1882">
        <w:trPr>
          <w:jc w:val="center"/>
        </w:trPr>
        <w:tc>
          <w:tcPr>
            <w:tcW w:w="1171" w:type="dxa"/>
            <w:tcBorders>
              <w:top w:val="single" w:sz="4" w:space="0" w:color="auto"/>
              <w:left w:val="single" w:sz="4" w:space="0" w:color="auto"/>
              <w:bottom w:val="nil"/>
              <w:right w:val="single" w:sz="4" w:space="0" w:color="auto"/>
            </w:tcBorders>
            <w:vAlign w:val="center"/>
          </w:tcPr>
          <w:p w14:paraId="1C3989B3" w14:textId="77777777" w:rsidR="00D742DC" w:rsidRPr="002E56B9" w:rsidRDefault="00D742DC" w:rsidP="00560F4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6645B50" w14:textId="77777777" w:rsidR="00D742DC" w:rsidRPr="002E56B9" w:rsidRDefault="00D742DC" w:rsidP="00560F4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0FEA40"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9A5918" w14:textId="77777777" w:rsidR="00D742DC" w:rsidRPr="002E56B9" w:rsidRDefault="00D742DC"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05897E8"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1C85CDF" w14:textId="77777777" w:rsidR="00D742DC" w:rsidRPr="002E56B9" w:rsidRDefault="00D742DC"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E9FBCB1" w14:textId="77777777" w:rsidR="00D742DC" w:rsidRPr="002E56B9" w:rsidRDefault="00D742DC" w:rsidP="00560F48">
            <w:pPr>
              <w:pStyle w:val="TAL"/>
              <w:rPr>
                <w:lang w:eastAsia="zh-CN"/>
              </w:rPr>
            </w:pPr>
            <w:r w:rsidRPr="002E56B9">
              <w:rPr>
                <w:lang w:eastAsia="zh-CN"/>
              </w:rPr>
              <w:t>2Rx</w:t>
            </w:r>
          </w:p>
          <w:p w14:paraId="2116987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1E1A6" w14:textId="77777777" w:rsidR="00D742DC" w:rsidRPr="002E56B9" w:rsidRDefault="00D742DC" w:rsidP="00560F48">
            <w:pPr>
              <w:pStyle w:val="TAL"/>
              <w:rPr>
                <w:lang w:eastAsia="zh-CN"/>
              </w:rPr>
            </w:pPr>
          </w:p>
        </w:tc>
      </w:tr>
      <w:tr w:rsidR="00D742DC" w:rsidRPr="002E56B9" w14:paraId="3614FAD6" w14:textId="3F6A540A" w:rsidTr="00CF1882">
        <w:trPr>
          <w:jc w:val="center"/>
        </w:trPr>
        <w:tc>
          <w:tcPr>
            <w:tcW w:w="1171" w:type="dxa"/>
            <w:tcBorders>
              <w:top w:val="nil"/>
              <w:left w:val="single" w:sz="4" w:space="0" w:color="auto"/>
              <w:bottom w:val="single" w:sz="4" w:space="0" w:color="auto"/>
              <w:right w:val="single" w:sz="4" w:space="0" w:color="auto"/>
            </w:tcBorders>
            <w:vAlign w:val="center"/>
          </w:tcPr>
          <w:p w14:paraId="663D7FE5" w14:textId="77777777" w:rsidR="00D742DC" w:rsidRPr="002E56B9"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605320" w14:textId="77777777" w:rsidR="00D742DC" w:rsidRPr="002E56B9" w:rsidRDefault="00D742DC" w:rsidP="00560F48">
            <w:pPr>
              <w:pStyle w:val="TAL"/>
            </w:pPr>
          </w:p>
        </w:tc>
        <w:tc>
          <w:tcPr>
            <w:tcW w:w="827" w:type="dxa"/>
            <w:tcBorders>
              <w:top w:val="nil"/>
              <w:left w:val="single" w:sz="4" w:space="0" w:color="auto"/>
              <w:bottom w:val="single" w:sz="4" w:space="0" w:color="auto"/>
              <w:right w:val="single" w:sz="4" w:space="0" w:color="auto"/>
            </w:tcBorders>
          </w:tcPr>
          <w:p w14:paraId="6A61D1C8" w14:textId="77777777" w:rsidR="00D742DC" w:rsidRPr="002E56B9"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5B9D9B8" w14:textId="77777777" w:rsidR="00D742DC" w:rsidRPr="002E56B9" w:rsidRDefault="00D742DC" w:rsidP="00560F4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5E24F8C"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6127052" w14:textId="77777777" w:rsidR="00D742DC" w:rsidRPr="002E56B9" w:rsidRDefault="00D742DC"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C6BD80D" w14:textId="77777777" w:rsidR="00D742DC" w:rsidRPr="002E56B9" w:rsidRDefault="00D742DC" w:rsidP="00560F48">
            <w:pPr>
              <w:pStyle w:val="TAL"/>
              <w:rPr>
                <w:lang w:eastAsia="zh-CN"/>
              </w:rPr>
            </w:pPr>
            <w:r w:rsidRPr="002E56B9">
              <w:rPr>
                <w:lang w:eastAsia="zh-CN"/>
              </w:rPr>
              <w:t>2Rx</w:t>
            </w:r>
          </w:p>
          <w:p w14:paraId="704C318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6E4B3" w14:textId="77777777" w:rsidR="00D742DC" w:rsidRPr="002E56B9" w:rsidRDefault="00D742DC" w:rsidP="00560F48">
            <w:pPr>
              <w:pStyle w:val="TAL"/>
              <w:rPr>
                <w:lang w:eastAsia="zh-CN"/>
              </w:rPr>
            </w:pPr>
          </w:p>
        </w:tc>
      </w:tr>
      <w:tr w:rsidR="00D742DC" w:rsidRPr="002E56B9" w14:paraId="262C6E50" w14:textId="0820A01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7A1B5" w14:textId="77777777" w:rsidR="00D742DC" w:rsidRPr="002E56B9" w:rsidRDefault="00D742DC" w:rsidP="00560F4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337EEA" w14:textId="77777777" w:rsidR="00D742DC" w:rsidRPr="002E56B9" w:rsidRDefault="00D742DC" w:rsidP="00560F4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8888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ACC15"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41313"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CCAABF"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BF625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B4064" w14:textId="77777777" w:rsidR="00D742DC" w:rsidRPr="002E56B9" w:rsidRDefault="00D742DC" w:rsidP="00560F48">
            <w:pPr>
              <w:pStyle w:val="TAL"/>
              <w:rPr>
                <w:b/>
                <w:lang w:eastAsia="zh-CN"/>
              </w:rPr>
            </w:pPr>
          </w:p>
        </w:tc>
      </w:tr>
      <w:tr w:rsidR="00D742DC" w:rsidRPr="002E56B9" w14:paraId="4F021CF3" w14:textId="52D21D9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0AA37" w14:textId="77777777" w:rsidR="00D742DC" w:rsidRPr="002E56B9" w:rsidRDefault="00D742DC" w:rsidP="00560F4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EBE78" w14:textId="77777777" w:rsidR="00D742DC" w:rsidRPr="002E56B9" w:rsidRDefault="00D742DC" w:rsidP="00560F4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DEE2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E6A2B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E12A3"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1DD93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329A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C5D47D" w14:textId="77777777" w:rsidR="00D742DC" w:rsidRPr="002E56B9" w:rsidRDefault="00D742DC" w:rsidP="00560F48">
            <w:pPr>
              <w:pStyle w:val="TAL"/>
              <w:rPr>
                <w:b/>
                <w:lang w:eastAsia="zh-CN"/>
              </w:rPr>
            </w:pPr>
          </w:p>
        </w:tc>
      </w:tr>
      <w:tr w:rsidR="00D742DC" w:rsidRPr="002E56B9" w14:paraId="565013F5" w14:textId="7D75A6C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F1D66FA" w14:textId="77777777" w:rsidR="00D742DC" w:rsidRPr="002E56B9" w:rsidRDefault="00D742DC" w:rsidP="00560F4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6045059" w14:textId="77777777" w:rsidR="00D742DC" w:rsidRPr="002E56B9" w:rsidRDefault="00D742DC" w:rsidP="00560F4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8B43C5"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3A373"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2462D"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9AE63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7DC855" w14:textId="77777777" w:rsidR="00D742DC" w:rsidRPr="002E56B9" w:rsidRDefault="00D742DC" w:rsidP="00560F48">
            <w:pPr>
              <w:pStyle w:val="TAL"/>
              <w:rPr>
                <w:lang w:eastAsia="zh-CN"/>
              </w:rPr>
            </w:pPr>
            <w:r w:rsidRPr="002E56B9">
              <w:rPr>
                <w:lang w:eastAsia="zh-CN"/>
              </w:rPr>
              <w:t>2Rx</w:t>
            </w:r>
          </w:p>
          <w:p w14:paraId="147B394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8D4684" w14:textId="77777777" w:rsidR="00D742DC" w:rsidRPr="002E56B9" w:rsidRDefault="00D742DC" w:rsidP="00560F48">
            <w:pPr>
              <w:pStyle w:val="TAL"/>
              <w:rPr>
                <w:lang w:eastAsia="zh-CN"/>
              </w:rPr>
            </w:pPr>
          </w:p>
        </w:tc>
      </w:tr>
      <w:tr w:rsidR="00D742DC" w:rsidRPr="002E56B9" w14:paraId="5DF80218" w14:textId="37D6FE6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91A7153" w14:textId="77777777" w:rsidR="00D742DC" w:rsidRPr="002E56B9" w:rsidRDefault="00D742DC" w:rsidP="00560F4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67A5664" w14:textId="77777777" w:rsidR="00D742DC" w:rsidRPr="002E56B9" w:rsidRDefault="00D742DC" w:rsidP="00560F4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5120FA"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6B112F"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EDD03"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F1AAF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3958CA" w14:textId="77777777" w:rsidR="00D742DC" w:rsidRPr="002E56B9" w:rsidRDefault="00D742DC" w:rsidP="00560F48">
            <w:pPr>
              <w:pStyle w:val="TAL"/>
              <w:rPr>
                <w:lang w:eastAsia="zh-CN"/>
              </w:rPr>
            </w:pPr>
            <w:r w:rsidRPr="002E56B9">
              <w:rPr>
                <w:lang w:eastAsia="zh-CN"/>
              </w:rPr>
              <w:t>2Rx</w:t>
            </w:r>
          </w:p>
          <w:p w14:paraId="5910361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EACE6C" w14:textId="77777777" w:rsidR="00D742DC" w:rsidRPr="002E56B9" w:rsidRDefault="00D742DC" w:rsidP="00560F48">
            <w:pPr>
              <w:pStyle w:val="TAL"/>
              <w:rPr>
                <w:lang w:eastAsia="zh-CN"/>
              </w:rPr>
            </w:pPr>
          </w:p>
        </w:tc>
      </w:tr>
      <w:tr w:rsidR="00D742DC" w:rsidRPr="002E56B9" w14:paraId="4D35A30B" w14:textId="43FDDBA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E754896" w14:textId="77777777" w:rsidR="00D742DC" w:rsidRPr="002E56B9" w:rsidRDefault="00D742DC" w:rsidP="00560F4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446E4B41" w14:textId="77777777" w:rsidR="00D742DC" w:rsidRPr="002E56B9" w:rsidRDefault="00D742DC" w:rsidP="00560F4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49CF42" w14:textId="77777777" w:rsidR="00D742DC" w:rsidRPr="002E56B9" w:rsidRDefault="00D742DC" w:rsidP="00560F4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A0FE3A" w14:textId="77777777" w:rsidR="00D742DC" w:rsidRPr="002E56B9" w:rsidRDefault="00D742DC" w:rsidP="00560F4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345DC74" w14:textId="77777777" w:rsidR="00D742DC" w:rsidRPr="002E56B9" w:rsidRDefault="00D742DC" w:rsidP="00560F4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26F867" w14:textId="77777777" w:rsidR="00D742DC" w:rsidRPr="002E56B9"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144BFB" w14:textId="77777777" w:rsidR="00D742DC" w:rsidRPr="002E56B9" w:rsidRDefault="00D742DC" w:rsidP="00560F48">
            <w:pPr>
              <w:pStyle w:val="TAL"/>
              <w:rPr>
                <w:lang w:eastAsia="zh-CN"/>
              </w:rPr>
            </w:pPr>
            <w:r w:rsidRPr="002E56B9">
              <w:rPr>
                <w:lang w:eastAsia="zh-CN"/>
              </w:rPr>
              <w:t>2Rx</w:t>
            </w:r>
          </w:p>
          <w:p w14:paraId="09B3AE62"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DF7385" w14:textId="77777777" w:rsidR="00D742DC" w:rsidRPr="002E56B9" w:rsidRDefault="00D742DC" w:rsidP="00560F48">
            <w:pPr>
              <w:pStyle w:val="TAL"/>
              <w:rPr>
                <w:lang w:eastAsia="zh-CN"/>
              </w:rPr>
            </w:pPr>
          </w:p>
        </w:tc>
      </w:tr>
      <w:tr w:rsidR="00D742DC" w:rsidRPr="002E56B9" w14:paraId="08C4045B" w14:textId="235FB2D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CB4BD" w14:textId="77777777" w:rsidR="00D742DC" w:rsidRPr="002E56B9" w:rsidRDefault="00D742DC" w:rsidP="00560F4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E8508" w14:textId="77777777" w:rsidR="00D742DC" w:rsidRPr="002E56B9" w:rsidRDefault="00D742DC" w:rsidP="00560F4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F283F6"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D382E"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0FEF2"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179A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0F1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C05B8" w14:textId="77777777" w:rsidR="00D742DC" w:rsidRPr="002E56B9" w:rsidRDefault="00D742DC" w:rsidP="00560F48">
            <w:pPr>
              <w:pStyle w:val="TAL"/>
              <w:rPr>
                <w:b/>
                <w:lang w:eastAsia="zh-CN"/>
              </w:rPr>
            </w:pPr>
          </w:p>
        </w:tc>
      </w:tr>
      <w:tr w:rsidR="00D742DC" w:rsidRPr="002E56B9" w14:paraId="1EBF2A4B" w14:textId="4A543F1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2E7DB9E" w14:textId="77777777" w:rsidR="00D742DC" w:rsidRPr="002E56B9" w:rsidRDefault="00D742DC" w:rsidP="00560F4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3E11DF4" w14:textId="77777777" w:rsidR="00D742DC" w:rsidRPr="002E56B9" w:rsidRDefault="00D742DC" w:rsidP="00560F4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E470684"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D1A695"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0778B"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271266" w14:textId="77777777" w:rsidR="00D742DC" w:rsidRPr="002E56B9" w:rsidRDefault="00D742DC" w:rsidP="00560F4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9931F" w14:textId="77777777" w:rsidR="00D742DC" w:rsidRPr="002E56B9" w:rsidRDefault="00D742DC" w:rsidP="00560F48">
            <w:pPr>
              <w:pStyle w:val="TAL"/>
              <w:rPr>
                <w:lang w:eastAsia="zh-CN"/>
              </w:rPr>
            </w:pPr>
            <w:r w:rsidRPr="002E56B9">
              <w:rPr>
                <w:lang w:eastAsia="zh-CN"/>
              </w:rPr>
              <w:t>2Rx</w:t>
            </w:r>
          </w:p>
          <w:p w14:paraId="148DCB5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05D1CB" w14:textId="77777777" w:rsidR="00D742DC" w:rsidRPr="002E56B9" w:rsidRDefault="00D742DC" w:rsidP="00560F48">
            <w:pPr>
              <w:pStyle w:val="TAL"/>
              <w:rPr>
                <w:lang w:eastAsia="zh-CN"/>
              </w:rPr>
            </w:pPr>
          </w:p>
        </w:tc>
      </w:tr>
      <w:tr w:rsidR="00D742DC" w:rsidRPr="002E56B9" w14:paraId="643C23E9" w14:textId="034E0A3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6C6369F" w14:textId="77777777" w:rsidR="00D742DC" w:rsidRPr="002E56B9" w:rsidRDefault="00D742DC" w:rsidP="00560F4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2A2E28" w14:textId="77777777" w:rsidR="00D742DC" w:rsidRPr="002E56B9" w:rsidRDefault="00D742DC" w:rsidP="00560F4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397770"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80BC3" w14:textId="19633560" w:rsidR="00D742DC" w:rsidRPr="002E56B9" w:rsidRDefault="00D742DC" w:rsidP="00560F48">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6AD7E5EB" w14:textId="0E03534F"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9C5D68" w14:textId="77777777" w:rsidR="00D742DC" w:rsidRPr="002E56B9" w:rsidRDefault="00D742DC" w:rsidP="00560F4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8547E" w14:textId="77777777" w:rsidR="00D742DC" w:rsidRPr="002E56B9" w:rsidRDefault="00D742DC" w:rsidP="00560F48">
            <w:pPr>
              <w:pStyle w:val="TAL"/>
              <w:rPr>
                <w:lang w:eastAsia="zh-CN"/>
              </w:rPr>
            </w:pPr>
            <w:r w:rsidRPr="002E56B9">
              <w:rPr>
                <w:lang w:eastAsia="zh-CN"/>
              </w:rPr>
              <w:t>2Rx</w:t>
            </w:r>
          </w:p>
          <w:p w14:paraId="6E8E4D6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EA1BDE" w14:textId="1A571587" w:rsidR="00D742DC" w:rsidRPr="002E56B9" w:rsidRDefault="00D742DC" w:rsidP="00560F48">
            <w:pPr>
              <w:pStyle w:val="TAL"/>
              <w:rPr>
                <w:lang w:eastAsia="zh-CN"/>
              </w:rPr>
            </w:pPr>
            <w:r>
              <w:rPr>
                <w:lang w:eastAsia="zh-CN"/>
              </w:rPr>
              <w:t>Subtest 2: F005</w:t>
            </w:r>
          </w:p>
        </w:tc>
      </w:tr>
      <w:tr w:rsidR="00D742DC" w:rsidRPr="002E56B9" w14:paraId="0F60AE45" w14:textId="273C0F96"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23A842C" w14:textId="77777777" w:rsidR="00D742DC" w:rsidRPr="002E56B9" w:rsidRDefault="00D742DC" w:rsidP="00560F4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9ED86B7" w14:textId="77777777" w:rsidR="00D742DC" w:rsidRPr="002E56B9" w:rsidRDefault="00D742DC" w:rsidP="00560F4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85608B3"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989C48" w14:textId="77777777" w:rsidR="00D742DC" w:rsidRPr="002E56B9" w:rsidRDefault="00D742DC"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B06D8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66485B" w14:textId="77777777" w:rsidR="00D742DC" w:rsidRPr="002E56B9" w:rsidRDefault="00D742DC" w:rsidP="00560F4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1F29803" w14:textId="77777777" w:rsidR="00D742DC" w:rsidRPr="002E56B9" w:rsidRDefault="00D742DC" w:rsidP="00560F48">
            <w:pPr>
              <w:pStyle w:val="TAL"/>
              <w:rPr>
                <w:lang w:eastAsia="zh-CN"/>
              </w:rPr>
            </w:pPr>
            <w:r w:rsidRPr="002E56B9">
              <w:rPr>
                <w:lang w:eastAsia="zh-CN"/>
              </w:rPr>
              <w:t>2Rx</w:t>
            </w:r>
          </w:p>
          <w:p w14:paraId="72BE737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EA23E" w14:textId="77777777" w:rsidR="00D742DC" w:rsidRPr="002E56B9" w:rsidRDefault="00D742DC" w:rsidP="00560F48">
            <w:pPr>
              <w:pStyle w:val="TAL"/>
              <w:rPr>
                <w:lang w:eastAsia="zh-CN"/>
              </w:rPr>
            </w:pPr>
          </w:p>
        </w:tc>
      </w:tr>
      <w:tr w:rsidR="00D742DC" w:rsidRPr="002E56B9" w14:paraId="3EE69DD2" w14:textId="0612F99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B0A414C" w14:textId="77777777" w:rsidR="00D742DC" w:rsidRPr="002E56B9" w:rsidRDefault="00D742DC" w:rsidP="00560F4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77A4E0" w14:textId="77777777" w:rsidR="00D742DC" w:rsidRPr="002E56B9" w:rsidRDefault="00D742DC" w:rsidP="00560F4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FCFBEB"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593857" w14:textId="77777777" w:rsidR="00D742DC" w:rsidRPr="002E56B9" w:rsidRDefault="00D742DC"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D356DE"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AB866C1" w14:textId="77777777" w:rsidR="00D742DC" w:rsidRPr="002E56B9" w:rsidRDefault="00D742DC" w:rsidP="00560F4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F4AC75E" w14:textId="77777777" w:rsidR="00D742DC" w:rsidRPr="002E56B9" w:rsidRDefault="00D742DC" w:rsidP="00560F48">
            <w:pPr>
              <w:pStyle w:val="TAL"/>
              <w:rPr>
                <w:lang w:eastAsia="zh-CN"/>
              </w:rPr>
            </w:pPr>
            <w:r w:rsidRPr="002E56B9">
              <w:rPr>
                <w:lang w:eastAsia="zh-CN"/>
              </w:rPr>
              <w:t>2Rx</w:t>
            </w:r>
          </w:p>
          <w:p w14:paraId="62CF1F0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0FBC" w14:textId="77777777" w:rsidR="00D742DC" w:rsidRPr="002E56B9" w:rsidRDefault="00D742DC" w:rsidP="00560F48">
            <w:pPr>
              <w:pStyle w:val="TAL"/>
              <w:rPr>
                <w:lang w:eastAsia="zh-CN"/>
              </w:rPr>
            </w:pPr>
          </w:p>
        </w:tc>
      </w:tr>
      <w:tr w:rsidR="00D742DC" w:rsidRPr="002E56B9" w14:paraId="54B26CE2" w14:textId="275173E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15D4D" w14:textId="77777777" w:rsidR="00D742DC" w:rsidRPr="002E56B9" w:rsidRDefault="00D742DC" w:rsidP="00560F4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52EE9" w14:textId="77777777" w:rsidR="00D742DC" w:rsidRPr="002E56B9" w:rsidRDefault="00D742DC" w:rsidP="00560F4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5759E"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E120"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26158"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CD22D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E82F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D7CE70" w14:textId="77777777" w:rsidR="00D742DC" w:rsidRPr="002E56B9" w:rsidRDefault="00D742DC" w:rsidP="00560F48">
            <w:pPr>
              <w:pStyle w:val="TAL"/>
              <w:rPr>
                <w:b/>
                <w:lang w:eastAsia="zh-CN"/>
              </w:rPr>
            </w:pPr>
          </w:p>
        </w:tc>
      </w:tr>
      <w:tr w:rsidR="00D742DC" w:rsidRPr="002E56B9" w14:paraId="7C7803FA" w14:textId="44178C0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C07F450" w14:textId="77777777" w:rsidR="00D742DC" w:rsidRPr="002E56B9" w:rsidRDefault="00D742DC" w:rsidP="00560F4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8349594" w14:textId="77777777" w:rsidR="00D742DC" w:rsidRPr="002E56B9" w:rsidRDefault="00D742DC" w:rsidP="00560F4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45B138D"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9D852"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BCA24C"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0AB15A6"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A6B8D" w14:textId="77777777" w:rsidR="00D742DC" w:rsidRPr="002E56B9" w:rsidRDefault="00D742DC" w:rsidP="00560F48">
            <w:pPr>
              <w:pStyle w:val="TAL"/>
              <w:rPr>
                <w:lang w:eastAsia="zh-CN"/>
              </w:rPr>
            </w:pPr>
            <w:r w:rsidRPr="002E56B9">
              <w:rPr>
                <w:lang w:eastAsia="zh-CN"/>
              </w:rPr>
              <w:t>2Rx</w:t>
            </w:r>
          </w:p>
          <w:p w14:paraId="63ACEFC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63032A" w14:textId="77777777" w:rsidR="00D742DC" w:rsidRPr="002E56B9" w:rsidRDefault="00D742DC" w:rsidP="00560F48">
            <w:pPr>
              <w:pStyle w:val="TAL"/>
              <w:rPr>
                <w:lang w:eastAsia="zh-CN"/>
              </w:rPr>
            </w:pPr>
          </w:p>
        </w:tc>
      </w:tr>
      <w:tr w:rsidR="00D742DC" w:rsidRPr="002E56B9" w14:paraId="6E406C1A" w14:textId="2F7D455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33D87BB" w14:textId="77777777" w:rsidR="00D742DC" w:rsidRPr="002E56B9" w:rsidRDefault="00D742DC" w:rsidP="00560F4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A8CD8CB" w14:textId="77777777" w:rsidR="00D742DC" w:rsidRPr="002E56B9" w:rsidRDefault="00D742DC" w:rsidP="00560F4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8659EA3"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3CA93"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FF50CD"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4CBBBC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FFCC4" w14:textId="77777777" w:rsidR="00D742DC" w:rsidRPr="002E56B9" w:rsidRDefault="00D742DC" w:rsidP="00560F48">
            <w:pPr>
              <w:pStyle w:val="TAL"/>
              <w:rPr>
                <w:lang w:eastAsia="zh-CN"/>
              </w:rPr>
            </w:pPr>
            <w:r w:rsidRPr="002E56B9">
              <w:rPr>
                <w:lang w:eastAsia="zh-CN"/>
              </w:rPr>
              <w:t>2Rx</w:t>
            </w:r>
          </w:p>
          <w:p w14:paraId="0FC0B08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D8ECD8" w14:textId="77777777" w:rsidR="00D742DC" w:rsidRPr="002E56B9" w:rsidRDefault="00D742DC" w:rsidP="00560F48">
            <w:pPr>
              <w:pStyle w:val="TAL"/>
              <w:rPr>
                <w:lang w:eastAsia="zh-CN"/>
              </w:rPr>
            </w:pPr>
          </w:p>
        </w:tc>
      </w:tr>
      <w:tr w:rsidR="00D742DC" w:rsidRPr="002E56B9" w14:paraId="20C9F8F1" w14:textId="6403120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800B78" w14:textId="77777777" w:rsidR="00D742DC" w:rsidRPr="002E56B9" w:rsidRDefault="00D742DC" w:rsidP="00560F4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44D556" w14:textId="77777777" w:rsidR="00D742DC" w:rsidRPr="002E56B9" w:rsidRDefault="00D742DC" w:rsidP="00560F4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8F672"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341B7"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8CDC3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87EC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5346A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D87907" w14:textId="77777777" w:rsidR="00D742DC" w:rsidRPr="002E56B9" w:rsidRDefault="00D742DC" w:rsidP="00560F48">
            <w:pPr>
              <w:pStyle w:val="TAL"/>
              <w:rPr>
                <w:b/>
                <w:lang w:eastAsia="zh-CN"/>
              </w:rPr>
            </w:pPr>
          </w:p>
        </w:tc>
      </w:tr>
      <w:tr w:rsidR="00D742DC" w:rsidRPr="002E56B9" w14:paraId="0A78C398" w14:textId="5FA7E87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F5FF696" w14:textId="77777777" w:rsidR="00D742DC" w:rsidRPr="002E56B9" w:rsidRDefault="00D742DC" w:rsidP="00560F4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F83CBCF" w14:textId="77777777" w:rsidR="00D742DC" w:rsidRPr="002E56B9" w:rsidRDefault="00D742DC" w:rsidP="00560F4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2E8CA8" w14:textId="77777777" w:rsidR="00D742DC" w:rsidRPr="002E56B9" w:rsidRDefault="00D742DC"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6D54E" w14:textId="77777777" w:rsidR="00D742DC" w:rsidRPr="002E56B9" w:rsidRDefault="00D742DC"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20E18" w14:textId="77777777" w:rsidR="00D742DC" w:rsidRPr="002E56B9" w:rsidRDefault="00D742DC"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5A372D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90D20" w14:textId="77777777" w:rsidR="00D742DC" w:rsidRPr="002E56B9" w:rsidRDefault="00D742DC" w:rsidP="00560F48">
            <w:pPr>
              <w:pStyle w:val="TAL"/>
              <w:rPr>
                <w:lang w:eastAsia="zh-CN"/>
              </w:rPr>
            </w:pPr>
            <w:r w:rsidRPr="002E56B9">
              <w:rPr>
                <w:lang w:eastAsia="zh-CN"/>
              </w:rPr>
              <w:t>2Rx</w:t>
            </w:r>
          </w:p>
          <w:p w14:paraId="50F963D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8F19A4" w14:textId="77777777" w:rsidR="00D742DC" w:rsidRPr="002E56B9" w:rsidRDefault="00D742DC" w:rsidP="00560F48">
            <w:pPr>
              <w:pStyle w:val="TAL"/>
              <w:rPr>
                <w:lang w:eastAsia="zh-CN"/>
              </w:rPr>
            </w:pPr>
          </w:p>
        </w:tc>
      </w:tr>
      <w:tr w:rsidR="00D742DC" w:rsidRPr="002E56B9" w14:paraId="75AF0716" w14:textId="57D789A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5F45B6F" w14:textId="77777777" w:rsidR="00D742DC" w:rsidRPr="002E56B9" w:rsidRDefault="00D742DC" w:rsidP="00560F4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A649A87" w14:textId="77777777" w:rsidR="00D742DC" w:rsidRPr="002E56B9" w:rsidRDefault="00D742DC" w:rsidP="00560F4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88E16C" w14:textId="77777777" w:rsidR="00D742DC" w:rsidRPr="002E56B9" w:rsidRDefault="00D742DC"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3C9E70" w14:textId="77777777" w:rsidR="00D742DC" w:rsidRPr="002E56B9" w:rsidRDefault="00D742DC"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696FCFD" w14:textId="77777777" w:rsidR="00D742DC" w:rsidRPr="002E56B9" w:rsidRDefault="00D742DC"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97448A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336B5" w14:textId="77777777" w:rsidR="00D742DC" w:rsidRPr="002E56B9" w:rsidRDefault="00D742DC" w:rsidP="00560F48">
            <w:pPr>
              <w:pStyle w:val="TAL"/>
              <w:rPr>
                <w:lang w:eastAsia="zh-CN"/>
              </w:rPr>
            </w:pPr>
            <w:r w:rsidRPr="002E56B9">
              <w:rPr>
                <w:lang w:eastAsia="zh-CN"/>
              </w:rPr>
              <w:t>2Rx</w:t>
            </w:r>
          </w:p>
          <w:p w14:paraId="45269F0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C9E801" w14:textId="77777777" w:rsidR="00D742DC" w:rsidRPr="002E56B9" w:rsidRDefault="00D742DC" w:rsidP="00560F48">
            <w:pPr>
              <w:pStyle w:val="TAL"/>
              <w:rPr>
                <w:lang w:eastAsia="zh-CN"/>
              </w:rPr>
            </w:pPr>
          </w:p>
        </w:tc>
      </w:tr>
      <w:tr w:rsidR="00D742DC" w:rsidRPr="002E56B9" w14:paraId="4780ACF6" w14:textId="16D6114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FBE64" w14:textId="77777777" w:rsidR="00D742DC" w:rsidRPr="002E56B9" w:rsidRDefault="00D742DC" w:rsidP="00560F4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27F5A5" w14:textId="77777777" w:rsidR="00D742DC" w:rsidRPr="002E56B9" w:rsidRDefault="00D742DC" w:rsidP="00560F4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7835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45CC76"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1A561"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2644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D3902"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61C35D" w14:textId="77777777" w:rsidR="00D742DC" w:rsidRPr="002E56B9" w:rsidRDefault="00D742DC" w:rsidP="00560F48">
            <w:pPr>
              <w:pStyle w:val="TAL"/>
              <w:rPr>
                <w:b/>
                <w:lang w:eastAsia="zh-CN"/>
              </w:rPr>
            </w:pPr>
          </w:p>
        </w:tc>
      </w:tr>
      <w:tr w:rsidR="00D742DC" w:rsidRPr="002E56B9" w14:paraId="6BEC4BC8" w14:textId="1A9086D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82BCB" w14:textId="77777777" w:rsidR="00D742DC" w:rsidRPr="002E56B9" w:rsidRDefault="00D742DC" w:rsidP="00560F4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34CDBB" w14:textId="77777777" w:rsidR="00D742DC" w:rsidRPr="002E56B9" w:rsidRDefault="00D742DC" w:rsidP="00560F4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5679C"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49BFF"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154B0"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AAF9D"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0056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921849" w14:textId="77777777" w:rsidR="00D742DC" w:rsidRPr="002E56B9" w:rsidRDefault="00D742DC" w:rsidP="00560F48">
            <w:pPr>
              <w:pStyle w:val="TAL"/>
              <w:rPr>
                <w:b/>
                <w:lang w:eastAsia="zh-CN"/>
              </w:rPr>
            </w:pPr>
          </w:p>
        </w:tc>
      </w:tr>
      <w:tr w:rsidR="00D742DC" w:rsidRPr="002E56B9" w14:paraId="06B77FE3" w14:textId="40BA801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324322A" w14:textId="77777777" w:rsidR="00D742DC" w:rsidRPr="002E56B9" w:rsidRDefault="00D742DC" w:rsidP="00560F4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A54E7E" w14:textId="77777777" w:rsidR="00D742DC" w:rsidRPr="002E56B9" w:rsidRDefault="00D742DC" w:rsidP="00560F4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6C144CA" w14:textId="77777777" w:rsidR="00D742DC" w:rsidRPr="002E56B9" w:rsidRDefault="00D742DC" w:rsidP="00560F4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78CD87"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18D3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4309EF" w14:textId="77777777" w:rsidR="00D742DC" w:rsidRPr="002E56B9" w:rsidRDefault="00D742DC" w:rsidP="00560F4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1144D" w14:textId="77777777" w:rsidR="00D742DC" w:rsidRPr="002E56B9" w:rsidRDefault="00D742DC" w:rsidP="00560F48">
            <w:pPr>
              <w:pStyle w:val="TAL"/>
              <w:rPr>
                <w:lang w:eastAsia="zh-CN"/>
              </w:rPr>
            </w:pPr>
            <w:r w:rsidRPr="002E56B9">
              <w:rPr>
                <w:lang w:eastAsia="zh-CN"/>
              </w:rPr>
              <w:t>2Rx</w:t>
            </w:r>
          </w:p>
          <w:p w14:paraId="12D4BF3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98F9" w14:textId="49468EF5" w:rsidR="00D742DC" w:rsidRPr="002E56B9" w:rsidRDefault="00D742DC" w:rsidP="00560F48">
            <w:pPr>
              <w:pStyle w:val="TAL"/>
              <w:rPr>
                <w:lang w:eastAsia="zh-CN"/>
              </w:rPr>
            </w:pPr>
            <w:r>
              <w:rPr>
                <w:lang w:eastAsia="zh-CN"/>
              </w:rPr>
              <w:t>Subtest 2: F006</w:t>
            </w:r>
          </w:p>
        </w:tc>
      </w:tr>
      <w:tr w:rsidR="00D742DC" w:rsidRPr="002E56B9" w14:paraId="4009D0F0" w14:textId="7CE66A6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1ED13" w14:textId="77777777" w:rsidR="00D742DC" w:rsidRPr="002E56B9" w:rsidRDefault="00D742DC" w:rsidP="00560F4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E0C1EC" w14:textId="77777777" w:rsidR="00D742DC" w:rsidRPr="002E56B9" w:rsidRDefault="00D742DC" w:rsidP="00560F4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C7AA4"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99B74"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D7B9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C4B5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42F5C"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C4151" w14:textId="77777777" w:rsidR="00D742DC" w:rsidRPr="002E56B9" w:rsidRDefault="00D742DC" w:rsidP="00560F48">
            <w:pPr>
              <w:pStyle w:val="TAL"/>
              <w:rPr>
                <w:b/>
                <w:lang w:eastAsia="zh-CN"/>
              </w:rPr>
            </w:pPr>
          </w:p>
        </w:tc>
      </w:tr>
      <w:tr w:rsidR="00D742DC" w:rsidRPr="002E56B9" w14:paraId="131A00E2" w14:textId="55B282E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4C0C" w14:textId="77777777" w:rsidR="00D742DC" w:rsidRPr="002E56B9" w:rsidRDefault="00D742DC" w:rsidP="00560F4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EF3F6C" w14:textId="77777777" w:rsidR="00D742DC" w:rsidRPr="002E56B9" w:rsidRDefault="00D742DC" w:rsidP="00560F4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6114FD"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EE00A"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5A6F6"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33289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A856E2"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41CBA" w14:textId="77777777" w:rsidR="00D742DC" w:rsidRPr="002E56B9" w:rsidRDefault="00D742DC" w:rsidP="00560F48">
            <w:pPr>
              <w:pStyle w:val="TAL"/>
              <w:rPr>
                <w:b/>
                <w:lang w:eastAsia="zh-CN"/>
              </w:rPr>
            </w:pPr>
          </w:p>
        </w:tc>
      </w:tr>
      <w:tr w:rsidR="00D742DC" w:rsidRPr="002E56B9" w14:paraId="0E4820C4" w14:textId="01DED26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A09D57" w14:textId="77777777" w:rsidR="00D742DC" w:rsidRPr="002E56B9" w:rsidRDefault="00D742DC" w:rsidP="00560F4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C0F823" w14:textId="77777777" w:rsidR="00D742DC" w:rsidRPr="002E56B9" w:rsidRDefault="00D742DC" w:rsidP="00560F4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0FC0EE9"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0D4E353"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21C97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A7355" w14:textId="77777777" w:rsidR="00D742DC" w:rsidRPr="002E56B9" w:rsidRDefault="00D742DC" w:rsidP="00560F4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6757F3" w14:textId="77777777" w:rsidR="00D742DC" w:rsidRPr="002E56B9" w:rsidRDefault="00D742DC" w:rsidP="00560F48">
            <w:pPr>
              <w:pStyle w:val="TAL"/>
              <w:rPr>
                <w:lang w:eastAsia="zh-CN"/>
              </w:rPr>
            </w:pPr>
            <w:r w:rsidRPr="002E56B9">
              <w:rPr>
                <w:lang w:eastAsia="zh-CN"/>
              </w:rPr>
              <w:t>2Rx</w:t>
            </w:r>
          </w:p>
          <w:p w14:paraId="6DA5D77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99FAA" w14:textId="77777777" w:rsidR="00D742DC" w:rsidRPr="002E56B9" w:rsidRDefault="00D742DC" w:rsidP="00560F48">
            <w:pPr>
              <w:pStyle w:val="TAL"/>
              <w:rPr>
                <w:lang w:eastAsia="zh-CN"/>
              </w:rPr>
            </w:pPr>
          </w:p>
        </w:tc>
      </w:tr>
      <w:tr w:rsidR="00D742DC" w:rsidRPr="002E56B9" w14:paraId="56052F4E" w14:textId="29AF211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DB096" w14:textId="77777777" w:rsidR="00D742DC" w:rsidRPr="002E56B9" w:rsidRDefault="00D742DC" w:rsidP="00560F4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C1282" w14:textId="77777777" w:rsidR="00D742DC" w:rsidRPr="002E56B9" w:rsidRDefault="00D742DC" w:rsidP="00560F4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2EB88F"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AF1B1"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6D19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4B59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8190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54227" w14:textId="77777777" w:rsidR="00D742DC" w:rsidRPr="002E56B9" w:rsidRDefault="00D742DC" w:rsidP="00560F48">
            <w:pPr>
              <w:pStyle w:val="TAL"/>
              <w:rPr>
                <w:b/>
                <w:lang w:eastAsia="zh-CN"/>
              </w:rPr>
            </w:pPr>
          </w:p>
        </w:tc>
      </w:tr>
      <w:tr w:rsidR="00D742DC" w:rsidRPr="002E56B9" w14:paraId="71D39F06" w14:textId="7F17A0F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4B6A7" w14:textId="77777777" w:rsidR="00D742DC" w:rsidRPr="002E56B9" w:rsidRDefault="00D742DC" w:rsidP="00560F4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FED0D" w14:textId="77777777" w:rsidR="00D742DC" w:rsidRPr="002E56B9" w:rsidRDefault="00D742DC" w:rsidP="00560F4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D10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30FA6C"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03C4E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A55FD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B262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80D69" w14:textId="77777777" w:rsidR="00D742DC" w:rsidRPr="002E56B9" w:rsidRDefault="00D742DC" w:rsidP="00560F48">
            <w:pPr>
              <w:pStyle w:val="TAL"/>
              <w:rPr>
                <w:b/>
                <w:lang w:eastAsia="zh-CN"/>
              </w:rPr>
            </w:pPr>
          </w:p>
        </w:tc>
      </w:tr>
      <w:tr w:rsidR="00D742DC" w:rsidRPr="002E56B9" w14:paraId="476FB279" w14:textId="2677469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E88A8DB" w14:textId="77777777" w:rsidR="00D742DC" w:rsidRPr="002E56B9" w:rsidRDefault="00D742DC" w:rsidP="00560F4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BC2C72E" w14:textId="1CA3AEB9" w:rsidR="00D742DC" w:rsidRPr="002E56B9" w:rsidRDefault="00D742DC" w:rsidP="00560F48">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5FFF96"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DCE919"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72220"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4E863" w14:textId="77777777" w:rsidR="00D742DC" w:rsidRPr="002E56B9" w:rsidRDefault="00D742DC" w:rsidP="00560F4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3F1BC" w14:textId="77777777" w:rsidR="00D742DC" w:rsidRPr="002E56B9" w:rsidRDefault="00D742DC" w:rsidP="00560F48">
            <w:pPr>
              <w:pStyle w:val="TAL"/>
              <w:rPr>
                <w:lang w:eastAsia="zh-CN"/>
              </w:rPr>
            </w:pPr>
            <w:r w:rsidRPr="002E56B9">
              <w:rPr>
                <w:lang w:eastAsia="zh-CN"/>
              </w:rPr>
              <w:t>2Rx</w:t>
            </w:r>
          </w:p>
          <w:p w14:paraId="1CFD95F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BF9B4" w14:textId="77777777" w:rsidR="00D742DC" w:rsidRPr="002E56B9" w:rsidRDefault="00D742DC" w:rsidP="00560F48">
            <w:pPr>
              <w:pStyle w:val="TAL"/>
              <w:rPr>
                <w:lang w:eastAsia="zh-CN"/>
              </w:rPr>
            </w:pPr>
          </w:p>
        </w:tc>
      </w:tr>
      <w:tr w:rsidR="00D742DC" w:rsidRPr="002E56B9" w14:paraId="26B6136D" w14:textId="3A0748F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31EA234" w14:textId="77777777" w:rsidR="00D742DC" w:rsidRPr="002E56B9" w:rsidRDefault="00D742DC" w:rsidP="00560F48">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69415AFD" w14:textId="4E72A66E" w:rsidR="00D742DC" w:rsidRPr="002E56B9" w:rsidRDefault="00D742DC" w:rsidP="00560F48">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B4C7B4C"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22CEDB"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665C89"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F8B75B" w14:textId="77777777" w:rsidR="00D742DC" w:rsidRPr="002E56B9" w:rsidRDefault="00D742DC" w:rsidP="00560F4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9EF1C1" w14:textId="77777777" w:rsidR="00D742DC" w:rsidRPr="002E56B9" w:rsidRDefault="00D742DC" w:rsidP="00560F48">
            <w:pPr>
              <w:pStyle w:val="TAL"/>
              <w:rPr>
                <w:lang w:eastAsia="zh-CN"/>
              </w:rPr>
            </w:pPr>
            <w:r w:rsidRPr="002E56B9">
              <w:rPr>
                <w:lang w:eastAsia="zh-CN"/>
              </w:rPr>
              <w:t>2Rx</w:t>
            </w:r>
          </w:p>
          <w:p w14:paraId="2FAD4ED5"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78FD0" w14:textId="77777777" w:rsidR="00D742DC" w:rsidRPr="002E56B9" w:rsidRDefault="00D742DC" w:rsidP="00560F48">
            <w:pPr>
              <w:pStyle w:val="TAL"/>
              <w:rPr>
                <w:lang w:eastAsia="zh-CN"/>
              </w:rPr>
            </w:pPr>
          </w:p>
        </w:tc>
      </w:tr>
      <w:tr w:rsidR="00D742DC" w:rsidRPr="002E56B9" w14:paraId="314FCD94" w14:textId="1FA4F51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2141277" w14:textId="77777777" w:rsidR="00D742DC" w:rsidRPr="002E56B9" w:rsidRDefault="00D742DC" w:rsidP="00560F4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153F37" w14:textId="1F679EC8" w:rsidR="00D742DC" w:rsidRPr="002E56B9" w:rsidRDefault="00D742DC" w:rsidP="00560F48">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26EE9C"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19C910B" w14:textId="77777777" w:rsidR="00D742DC" w:rsidRPr="002E56B9" w:rsidRDefault="00D742DC"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75199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6320A7" w14:textId="77777777" w:rsidR="00D742DC" w:rsidRPr="002E56B9" w:rsidRDefault="00D742DC" w:rsidP="00560F4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70FF" w14:textId="77777777" w:rsidR="00D742DC" w:rsidRPr="002E56B9" w:rsidRDefault="00D742DC" w:rsidP="00560F48">
            <w:pPr>
              <w:pStyle w:val="TAL"/>
              <w:rPr>
                <w:lang w:eastAsia="zh-CN"/>
              </w:rPr>
            </w:pPr>
            <w:r w:rsidRPr="002E56B9">
              <w:rPr>
                <w:lang w:eastAsia="zh-CN"/>
              </w:rPr>
              <w:t>2Rx</w:t>
            </w:r>
          </w:p>
          <w:p w14:paraId="4643C7A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BDEC8" w14:textId="77777777" w:rsidR="00D742DC" w:rsidRPr="002E56B9" w:rsidRDefault="00D742DC" w:rsidP="00560F48">
            <w:pPr>
              <w:pStyle w:val="TAL"/>
              <w:rPr>
                <w:lang w:eastAsia="zh-CN"/>
              </w:rPr>
            </w:pPr>
          </w:p>
        </w:tc>
      </w:tr>
      <w:tr w:rsidR="00D742DC" w:rsidRPr="002E56B9" w14:paraId="19A3CDEF" w14:textId="5D7E6D8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D8E742A" w14:textId="77777777" w:rsidR="00D742DC" w:rsidRPr="002E56B9" w:rsidRDefault="00D742DC" w:rsidP="00560F4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0B6173" w14:textId="654329CF" w:rsidR="00D742DC" w:rsidRPr="002E56B9" w:rsidRDefault="00D742DC" w:rsidP="00560F48">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A64BB8"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EB3D4F8" w14:textId="77777777" w:rsidR="00D742DC" w:rsidRPr="002E56B9" w:rsidRDefault="00D742DC"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FE0322"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CB35C5" w14:textId="77777777" w:rsidR="00D742DC" w:rsidRPr="002E56B9" w:rsidRDefault="00D742DC" w:rsidP="00560F4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DAC1AC" w14:textId="77777777" w:rsidR="00D742DC" w:rsidRPr="002E56B9" w:rsidRDefault="00D742DC" w:rsidP="00560F48">
            <w:pPr>
              <w:pStyle w:val="TAL"/>
              <w:rPr>
                <w:lang w:eastAsia="zh-CN"/>
              </w:rPr>
            </w:pPr>
            <w:r w:rsidRPr="002E56B9">
              <w:rPr>
                <w:lang w:eastAsia="zh-CN"/>
              </w:rPr>
              <w:t>2Rx</w:t>
            </w:r>
          </w:p>
          <w:p w14:paraId="7B44CE1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3DC4B0" w14:textId="77777777" w:rsidR="00D742DC" w:rsidRPr="002E56B9" w:rsidRDefault="00D742DC" w:rsidP="00560F48">
            <w:pPr>
              <w:pStyle w:val="TAL"/>
              <w:rPr>
                <w:lang w:eastAsia="zh-CN"/>
              </w:rPr>
            </w:pPr>
          </w:p>
        </w:tc>
      </w:tr>
      <w:tr w:rsidR="00D742DC" w:rsidRPr="002E56B9" w14:paraId="72F94E87" w14:textId="1AAF878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C20017F" w14:textId="77777777" w:rsidR="00D742DC" w:rsidRPr="002E56B9" w:rsidRDefault="00D742DC" w:rsidP="00560F4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2E63D67" w14:textId="2C299905" w:rsidR="00D742DC" w:rsidRPr="002E56B9" w:rsidRDefault="00D742DC" w:rsidP="00560F48">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CE7135"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9E176" w14:textId="77777777" w:rsidR="00D742DC" w:rsidRPr="002E56B9" w:rsidRDefault="00D742DC"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AB323A"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12B2A40E" w14:textId="77777777" w:rsidR="00D742DC" w:rsidRPr="002E56B9" w:rsidRDefault="00D742DC" w:rsidP="00560F4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4C5D6A" w14:textId="77777777" w:rsidR="00D742DC" w:rsidRPr="002E56B9" w:rsidRDefault="00D742DC" w:rsidP="00560F48">
            <w:pPr>
              <w:pStyle w:val="TAL"/>
              <w:rPr>
                <w:lang w:eastAsia="zh-CN"/>
              </w:rPr>
            </w:pPr>
            <w:r w:rsidRPr="002E56B9">
              <w:rPr>
                <w:lang w:eastAsia="zh-CN"/>
              </w:rPr>
              <w:t>2Rx</w:t>
            </w:r>
          </w:p>
          <w:p w14:paraId="0EA88B6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F0107A" w14:textId="77777777" w:rsidR="00D742DC" w:rsidRPr="002E56B9" w:rsidRDefault="00D742DC" w:rsidP="00560F48">
            <w:pPr>
              <w:pStyle w:val="TAL"/>
              <w:rPr>
                <w:lang w:eastAsia="zh-CN"/>
              </w:rPr>
            </w:pPr>
          </w:p>
        </w:tc>
      </w:tr>
      <w:tr w:rsidR="00D742DC" w:rsidRPr="002E56B9" w14:paraId="1F8BFAB0" w14:textId="46B4F38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14675E5" w14:textId="77777777" w:rsidR="00D742DC" w:rsidRPr="002E56B9" w:rsidRDefault="00D742DC" w:rsidP="00560F4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725BEE9" w14:textId="52E02656" w:rsidR="00D742DC" w:rsidRPr="002E56B9" w:rsidRDefault="00D742DC" w:rsidP="00560F48">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19DFFD"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2C39A" w14:textId="77777777" w:rsidR="00D742DC" w:rsidRPr="002E56B9" w:rsidRDefault="00D742DC"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06CAD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9A0FA37" w14:textId="77777777" w:rsidR="00D742DC" w:rsidRPr="002E56B9" w:rsidRDefault="00D742DC" w:rsidP="00560F4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BF4D6" w14:textId="77777777" w:rsidR="00D742DC" w:rsidRPr="002E56B9" w:rsidRDefault="00D742DC" w:rsidP="00560F48">
            <w:pPr>
              <w:pStyle w:val="TAL"/>
              <w:rPr>
                <w:lang w:eastAsia="zh-CN"/>
              </w:rPr>
            </w:pPr>
            <w:r w:rsidRPr="002E56B9">
              <w:rPr>
                <w:lang w:eastAsia="zh-CN"/>
              </w:rPr>
              <w:t>2Rx</w:t>
            </w:r>
          </w:p>
          <w:p w14:paraId="42DC7BF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EE9E3E" w14:textId="77777777" w:rsidR="00D742DC" w:rsidRPr="002E56B9" w:rsidRDefault="00D742DC" w:rsidP="00560F48">
            <w:pPr>
              <w:pStyle w:val="TAL"/>
              <w:rPr>
                <w:lang w:eastAsia="zh-CN"/>
              </w:rPr>
            </w:pPr>
          </w:p>
        </w:tc>
      </w:tr>
      <w:tr w:rsidR="00D742DC" w:rsidRPr="002E56B9" w14:paraId="4A4F8657" w14:textId="2B39661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81CEA82" w14:textId="77777777" w:rsidR="00D742DC" w:rsidRPr="002E56B9" w:rsidRDefault="00D742DC" w:rsidP="00560F4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85D5C62" w14:textId="7C2BA30E" w:rsidR="00D742DC" w:rsidRPr="002E56B9" w:rsidRDefault="00D742DC" w:rsidP="00560F48">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AE0FAA"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BD476" w14:textId="77777777" w:rsidR="00D742DC" w:rsidRPr="002E56B9" w:rsidRDefault="00D742DC"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32755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BF5C7" w14:textId="77777777" w:rsidR="00D742DC" w:rsidRPr="002E56B9" w:rsidRDefault="00D742DC" w:rsidP="00560F4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09A1A" w14:textId="77777777" w:rsidR="00D742DC" w:rsidRPr="002E56B9" w:rsidRDefault="00D742DC" w:rsidP="00560F48">
            <w:pPr>
              <w:pStyle w:val="TAL"/>
              <w:rPr>
                <w:lang w:eastAsia="zh-CN"/>
              </w:rPr>
            </w:pPr>
            <w:r w:rsidRPr="002E56B9">
              <w:rPr>
                <w:lang w:eastAsia="zh-CN"/>
              </w:rPr>
              <w:t>2Rx</w:t>
            </w:r>
          </w:p>
          <w:p w14:paraId="1E44A3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EA20D" w14:textId="77777777" w:rsidR="00D742DC" w:rsidRPr="002E56B9" w:rsidRDefault="00D742DC" w:rsidP="00560F48">
            <w:pPr>
              <w:pStyle w:val="TAL"/>
              <w:rPr>
                <w:lang w:eastAsia="zh-CN"/>
              </w:rPr>
            </w:pPr>
          </w:p>
        </w:tc>
      </w:tr>
      <w:tr w:rsidR="00D742DC" w:rsidRPr="002E56B9" w14:paraId="0B29E80D" w14:textId="506BA5D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E199C2" w14:textId="77777777" w:rsidR="00D742DC" w:rsidRPr="002E56B9" w:rsidRDefault="00D742DC" w:rsidP="00560F4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4D4A5BB" w14:textId="311B4CEB" w:rsidR="00D742DC" w:rsidRPr="002E56B9" w:rsidRDefault="00D742DC" w:rsidP="00560F48">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E6D33E"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2E956" w14:textId="77777777" w:rsidR="00D742DC" w:rsidRPr="002E56B9" w:rsidRDefault="00D742DC"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FE4CCE"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D53607" w14:textId="77777777" w:rsidR="00D742DC" w:rsidRPr="002E56B9" w:rsidRDefault="00D742DC" w:rsidP="00560F4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6976A" w14:textId="77777777" w:rsidR="00D742DC" w:rsidRPr="002E56B9" w:rsidRDefault="00D742DC" w:rsidP="00560F48">
            <w:pPr>
              <w:pStyle w:val="TAL"/>
              <w:rPr>
                <w:lang w:eastAsia="zh-CN"/>
              </w:rPr>
            </w:pPr>
            <w:r w:rsidRPr="002E56B9">
              <w:rPr>
                <w:lang w:eastAsia="zh-CN"/>
              </w:rPr>
              <w:t>2Rx</w:t>
            </w:r>
          </w:p>
          <w:p w14:paraId="056B946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C4F547" w14:textId="77777777" w:rsidR="00D742DC" w:rsidRPr="002E56B9" w:rsidRDefault="00D742DC" w:rsidP="00560F48">
            <w:pPr>
              <w:pStyle w:val="TAL"/>
              <w:rPr>
                <w:lang w:eastAsia="zh-CN"/>
              </w:rPr>
            </w:pPr>
          </w:p>
        </w:tc>
      </w:tr>
      <w:tr w:rsidR="00D742DC" w:rsidRPr="00BB629B" w14:paraId="1147B036" w14:textId="3B02810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656AB34" w14:textId="77777777" w:rsidR="00D742DC" w:rsidRPr="00BB629B" w:rsidRDefault="00D742DC" w:rsidP="00560F4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45F2A3E3" w14:textId="309FB05A" w:rsidR="00D742DC" w:rsidRPr="00BB629B" w:rsidRDefault="00D742DC" w:rsidP="00560F48">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860593" w14:textId="77777777" w:rsidR="00D742DC" w:rsidRPr="00BB629B" w:rsidRDefault="00D742DC" w:rsidP="00560F4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8907E2B" w14:textId="793D3E70" w:rsidR="00D742DC" w:rsidRPr="00BB629B" w:rsidRDefault="00D742DC" w:rsidP="00560F48">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7A450013" w14:textId="77777777" w:rsidR="00D742DC" w:rsidRDefault="00D742DC" w:rsidP="00560F4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420CB8B" w14:textId="77777777" w:rsidR="00D742DC"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6A0A" w14:textId="77777777" w:rsidR="00D742DC" w:rsidRDefault="00D742DC" w:rsidP="00560F48">
            <w:pPr>
              <w:pStyle w:val="TAL"/>
              <w:rPr>
                <w:lang w:eastAsia="zh-CN"/>
              </w:rPr>
            </w:pPr>
            <w:r>
              <w:rPr>
                <w:lang w:eastAsia="zh-CN"/>
              </w:rPr>
              <w:t>2Rx</w:t>
            </w:r>
          </w:p>
          <w:p w14:paraId="1E49D39B" w14:textId="77777777" w:rsidR="00D742DC" w:rsidRPr="00BB629B" w:rsidRDefault="00D742DC" w:rsidP="00560F48">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1CDA62" w14:textId="77777777" w:rsidR="00D742DC" w:rsidRDefault="00D742DC" w:rsidP="00560F48">
            <w:pPr>
              <w:pStyle w:val="TAL"/>
              <w:rPr>
                <w:lang w:eastAsia="zh-CN"/>
              </w:rPr>
            </w:pPr>
          </w:p>
        </w:tc>
      </w:tr>
      <w:tr w:rsidR="00D742DC" w:rsidRPr="002E56B9" w14:paraId="139DCC8A" w14:textId="6FF2D09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7F504" w14:textId="77777777" w:rsidR="00D742DC" w:rsidRPr="002E56B9" w:rsidRDefault="00D742DC" w:rsidP="00560F4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F806E" w14:textId="77777777" w:rsidR="00D742DC" w:rsidRPr="002E56B9" w:rsidRDefault="00D742DC" w:rsidP="00560F4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EDDF8"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3D0C"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60D9E9"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4B6B4"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095B"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84B41" w14:textId="77777777" w:rsidR="00D742DC" w:rsidRPr="002E56B9" w:rsidRDefault="00D742DC" w:rsidP="00560F48">
            <w:pPr>
              <w:pStyle w:val="TAL"/>
              <w:rPr>
                <w:b/>
                <w:lang w:eastAsia="zh-CN"/>
              </w:rPr>
            </w:pPr>
          </w:p>
        </w:tc>
      </w:tr>
      <w:tr w:rsidR="00D742DC" w:rsidRPr="002E56B9" w14:paraId="4893FD7D" w14:textId="77ABCAC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7BC93DD" w14:textId="77777777" w:rsidR="00D742DC" w:rsidRPr="002E56B9" w:rsidRDefault="00D742DC" w:rsidP="00560F4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88154F0" w14:textId="77777777" w:rsidR="00D742DC" w:rsidRPr="002E56B9" w:rsidRDefault="00D742DC" w:rsidP="00560F4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4A431E2"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A9BDF"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9DA7BA6"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DC66DA5"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8FA5B" w14:textId="77777777" w:rsidR="00D742DC" w:rsidRPr="002E56B9" w:rsidRDefault="00D742DC" w:rsidP="00560F48">
            <w:pPr>
              <w:pStyle w:val="TAL"/>
              <w:rPr>
                <w:lang w:eastAsia="zh-CN"/>
              </w:rPr>
            </w:pPr>
            <w:r w:rsidRPr="002E56B9">
              <w:rPr>
                <w:lang w:eastAsia="zh-CN"/>
              </w:rPr>
              <w:t>2Rx</w:t>
            </w:r>
          </w:p>
          <w:p w14:paraId="26593D5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8E85FE" w14:textId="77777777" w:rsidR="00D742DC" w:rsidRPr="002E56B9" w:rsidRDefault="00D742DC" w:rsidP="00560F48">
            <w:pPr>
              <w:pStyle w:val="TAL"/>
              <w:rPr>
                <w:lang w:eastAsia="zh-CN"/>
              </w:rPr>
            </w:pPr>
          </w:p>
        </w:tc>
      </w:tr>
      <w:tr w:rsidR="00D742DC" w:rsidRPr="002E56B9" w14:paraId="7ED8098B" w14:textId="3AB70B2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0830B" w14:textId="77777777" w:rsidR="00D742DC" w:rsidRPr="002E56B9" w:rsidRDefault="00D742DC" w:rsidP="00560F4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6026A6" w14:textId="77777777" w:rsidR="00D742DC" w:rsidRPr="002E56B9" w:rsidRDefault="00D742DC" w:rsidP="00560F48">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76647"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B7F91"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9CC59"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E130AC"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5151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3EBFA" w14:textId="77777777" w:rsidR="00D742DC" w:rsidRPr="002E56B9" w:rsidRDefault="00D742DC" w:rsidP="00560F48">
            <w:pPr>
              <w:pStyle w:val="TAL"/>
              <w:rPr>
                <w:b/>
                <w:lang w:eastAsia="zh-CN"/>
              </w:rPr>
            </w:pPr>
          </w:p>
        </w:tc>
      </w:tr>
      <w:tr w:rsidR="00D742DC" w:rsidRPr="002E56B9" w14:paraId="01B33E89" w14:textId="31F0A59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0F31E32" w14:textId="77777777" w:rsidR="00D742DC" w:rsidRPr="002E56B9" w:rsidRDefault="00D742DC" w:rsidP="00560F4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49DA3204" w14:textId="0F9057DB" w:rsidR="00D742DC" w:rsidRPr="002E56B9" w:rsidRDefault="00D742DC" w:rsidP="00560F48">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2BD92BA"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B2CA27"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02192D"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8CB979"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446E7" w14:textId="77777777" w:rsidR="00D742DC" w:rsidRPr="002E56B9" w:rsidRDefault="00D742DC" w:rsidP="00560F48">
            <w:pPr>
              <w:pStyle w:val="TAL"/>
              <w:rPr>
                <w:lang w:eastAsia="zh-CN"/>
              </w:rPr>
            </w:pPr>
            <w:r w:rsidRPr="002E56B9">
              <w:rPr>
                <w:lang w:eastAsia="zh-CN"/>
              </w:rPr>
              <w:t>2Rx</w:t>
            </w:r>
          </w:p>
          <w:p w14:paraId="4A10CDC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0E8965" w14:textId="77777777" w:rsidR="00D742DC" w:rsidRPr="002E56B9" w:rsidRDefault="00D742DC" w:rsidP="00560F48">
            <w:pPr>
              <w:pStyle w:val="TAL"/>
              <w:rPr>
                <w:lang w:eastAsia="zh-CN"/>
              </w:rPr>
            </w:pPr>
          </w:p>
        </w:tc>
      </w:tr>
      <w:tr w:rsidR="00D742DC" w:rsidRPr="002E56B9" w14:paraId="68D244C0" w14:textId="60B9D03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472CF2E" w14:textId="77777777" w:rsidR="00D742DC" w:rsidRPr="002E56B9" w:rsidRDefault="00D742DC" w:rsidP="00560F4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53830781" w14:textId="4BEB5EBD" w:rsidR="00D742DC" w:rsidRPr="002E56B9" w:rsidRDefault="00D742DC" w:rsidP="00560F48">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4C3D101"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5F7D8"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71E332"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25EB2D"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BBFA7C" w14:textId="77777777" w:rsidR="00D742DC" w:rsidRPr="002E56B9" w:rsidRDefault="00D742DC" w:rsidP="00560F48">
            <w:pPr>
              <w:pStyle w:val="TAL"/>
              <w:rPr>
                <w:lang w:eastAsia="zh-CN"/>
              </w:rPr>
            </w:pPr>
            <w:r w:rsidRPr="002E56B9">
              <w:rPr>
                <w:lang w:eastAsia="zh-CN"/>
              </w:rPr>
              <w:t>2Rx</w:t>
            </w:r>
          </w:p>
          <w:p w14:paraId="4385386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5B6CE" w14:textId="77777777" w:rsidR="00D742DC" w:rsidRPr="002E56B9" w:rsidRDefault="00D742DC" w:rsidP="00560F48">
            <w:pPr>
              <w:pStyle w:val="TAL"/>
              <w:rPr>
                <w:lang w:eastAsia="zh-CN"/>
              </w:rPr>
            </w:pPr>
          </w:p>
        </w:tc>
      </w:tr>
      <w:tr w:rsidR="00D742DC" w:rsidRPr="002E56B9" w14:paraId="19CC9D10" w14:textId="65F2DB1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5A45875" w14:textId="77777777" w:rsidR="00D742DC" w:rsidRPr="002E56B9" w:rsidRDefault="00D742DC" w:rsidP="00560F4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CE2711E" w14:textId="1A482DB9" w:rsidR="00D742DC" w:rsidRPr="002E56B9" w:rsidRDefault="00D742DC" w:rsidP="00560F48">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61A8C53"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8632E2"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5ABCB3"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060C80"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1A4C70" w14:textId="77777777" w:rsidR="00D742DC" w:rsidRPr="002E56B9" w:rsidRDefault="00D742DC" w:rsidP="00560F48">
            <w:pPr>
              <w:pStyle w:val="TAL"/>
              <w:rPr>
                <w:lang w:eastAsia="zh-CN"/>
              </w:rPr>
            </w:pPr>
            <w:r w:rsidRPr="002E56B9">
              <w:rPr>
                <w:lang w:eastAsia="zh-CN"/>
              </w:rPr>
              <w:t>2Rx</w:t>
            </w:r>
          </w:p>
          <w:p w14:paraId="7CF3388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C14E4" w14:textId="77777777" w:rsidR="00D742DC" w:rsidRPr="002E56B9" w:rsidRDefault="00D742DC" w:rsidP="00560F48">
            <w:pPr>
              <w:pStyle w:val="TAL"/>
              <w:rPr>
                <w:lang w:eastAsia="zh-CN"/>
              </w:rPr>
            </w:pPr>
          </w:p>
        </w:tc>
      </w:tr>
      <w:tr w:rsidR="00D742DC" w:rsidRPr="002E56B9" w14:paraId="12981051" w14:textId="204A3B4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9B238C4" w14:textId="77777777" w:rsidR="00D742DC" w:rsidRPr="002E56B9" w:rsidRDefault="00D742DC" w:rsidP="00560F4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5389BC2" w14:textId="79CDC4B5" w:rsidR="00D742DC" w:rsidRPr="002E56B9" w:rsidRDefault="00D742DC" w:rsidP="00560F48">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7BC322E" w14:textId="77777777" w:rsidR="00D742DC" w:rsidRPr="002E56B9" w:rsidRDefault="00D742DC"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9DDB3E0" w14:textId="77777777" w:rsidR="00D742DC" w:rsidRPr="002E56B9" w:rsidRDefault="00D742DC"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94A75D0" w14:textId="77777777" w:rsidR="00D742DC" w:rsidRPr="002E56B9" w:rsidRDefault="00D742DC"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8967372"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2ED7AFD0" w14:textId="77777777" w:rsidR="00D742DC" w:rsidRPr="002E56B9" w:rsidRDefault="00D742DC" w:rsidP="00560F48">
            <w:pPr>
              <w:pStyle w:val="TAL"/>
              <w:rPr>
                <w:lang w:val="fr-FR" w:eastAsia="zh-CN"/>
              </w:rPr>
            </w:pPr>
            <w:r w:rsidRPr="002E56B9">
              <w:rPr>
                <w:lang w:val="fr-FR" w:eastAsia="zh-CN"/>
              </w:rPr>
              <w:t>2Rx</w:t>
            </w:r>
          </w:p>
          <w:p w14:paraId="23807869" w14:textId="77777777" w:rsidR="00D742DC" w:rsidRPr="002E56B9" w:rsidRDefault="00D742DC" w:rsidP="00560F4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5AD010F1" w14:textId="77777777" w:rsidR="00D742DC" w:rsidRPr="002E56B9" w:rsidRDefault="00D742DC" w:rsidP="00560F48">
            <w:pPr>
              <w:pStyle w:val="TAL"/>
              <w:rPr>
                <w:lang w:val="fr-FR" w:eastAsia="zh-CN"/>
              </w:rPr>
            </w:pPr>
          </w:p>
        </w:tc>
      </w:tr>
      <w:tr w:rsidR="00D742DC" w:rsidRPr="002E56B9" w14:paraId="7C091F85" w14:textId="7B26CFB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EB6A16E" w14:textId="77777777" w:rsidR="00D742DC" w:rsidRPr="002E56B9" w:rsidRDefault="00D742DC" w:rsidP="00560F4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6F5BE707" w14:textId="7D2176E0" w:rsidR="00D742DC" w:rsidRPr="002E56B9" w:rsidRDefault="00D742DC" w:rsidP="00560F48">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3BAF14D" w14:textId="77777777" w:rsidR="00D742DC" w:rsidRPr="002E56B9" w:rsidRDefault="00D742DC"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5C7F742" w14:textId="77777777" w:rsidR="00D742DC" w:rsidRPr="002E56B9" w:rsidRDefault="00D742DC"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365621E" w14:textId="77777777" w:rsidR="00D742DC" w:rsidRPr="002E56B9" w:rsidRDefault="00D742DC"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6371C2C8" w14:textId="07DA72A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1E4A611A" w14:textId="77777777" w:rsidR="00D742DC" w:rsidRPr="002E56B9" w:rsidRDefault="00D742DC" w:rsidP="00560F48">
            <w:pPr>
              <w:pStyle w:val="TAL"/>
              <w:rPr>
                <w:lang w:val="fr-FR" w:eastAsia="zh-CN"/>
              </w:rPr>
            </w:pPr>
            <w:r w:rsidRPr="002E56B9">
              <w:rPr>
                <w:lang w:val="fr-FR" w:eastAsia="zh-CN"/>
              </w:rPr>
              <w:t>2Rx</w:t>
            </w:r>
          </w:p>
          <w:p w14:paraId="267BF23F" w14:textId="77777777" w:rsidR="00D742DC" w:rsidRPr="002E56B9" w:rsidRDefault="00D742DC" w:rsidP="00560F4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AFB2AA6" w14:textId="77777777" w:rsidR="00D742DC" w:rsidRPr="002E56B9" w:rsidRDefault="00D742DC" w:rsidP="00560F48">
            <w:pPr>
              <w:pStyle w:val="TAL"/>
              <w:rPr>
                <w:lang w:val="fr-FR" w:eastAsia="zh-CN"/>
              </w:rPr>
            </w:pPr>
          </w:p>
        </w:tc>
      </w:tr>
      <w:tr w:rsidR="00D742DC" w14:paraId="094D0ACF" w14:textId="309FD85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A3E77B7" w14:textId="77777777" w:rsidR="00D742DC" w:rsidRDefault="00D742DC" w:rsidP="00560F4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19834B13" w14:textId="77777777" w:rsidR="00D742DC" w:rsidRDefault="00D742DC" w:rsidP="00560F48">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5CE3D617" w14:textId="77777777" w:rsidR="00D742DC" w:rsidRDefault="00D742DC"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B99276B" w14:textId="3135CCAF" w:rsidR="00D742DC" w:rsidRDefault="00D742DC"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2D89FF66" w14:textId="77777777" w:rsidR="00D742DC" w:rsidRDefault="00D742DC"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217C97E" w14:textId="7E9C07E9" w:rsidR="00D742DC" w:rsidRDefault="00D742DC" w:rsidP="00560F4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0599ADA9" w14:textId="77777777" w:rsidR="00D742DC" w:rsidRDefault="00D742DC" w:rsidP="00560F48">
            <w:pPr>
              <w:pStyle w:val="TAL"/>
              <w:rPr>
                <w:lang w:val="fr-FR" w:eastAsia="zh-CN"/>
              </w:rPr>
            </w:pPr>
            <w:r>
              <w:rPr>
                <w:lang w:val="fr-FR" w:eastAsia="zh-CN"/>
              </w:rPr>
              <w:t>2Rx</w:t>
            </w:r>
          </w:p>
          <w:p w14:paraId="73A7D96C" w14:textId="77777777" w:rsidR="00D742DC" w:rsidRDefault="00D742DC" w:rsidP="00560F4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F3AE6ED" w14:textId="77777777" w:rsidR="00D742DC" w:rsidRDefault="00D742DC" w:rsidP="00560F48">
            <w:pPr>
              <w:pStyle w:val="TAL"/>
              <w:rPr>
                <w:lang w:val="fr-FR" w:eastAsia="zh-CN"/>
              </w:rPr>
            </w:pPr>
          </w:p>
        </w:tc>
      </w:tr>
      <w:tr w:rsidR="00D742DC" w14:paraId="46506416" w14:textId="11BA1F3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BA4635D" w14:textId="77777777" w:rsidR="00D742DC" w:rsidRDefault="00D742DC" w:rsidP="00560F4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1C84E185" w14:textId="77777777" w:rsidR="00D742DC" w:rsidRDefault="00D742DC" w:rsidP="00560F48">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30CC732D" w14:textId="77777777" w:rsidR="00D742DC" w:rsidRDefault="00D742DC"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E6B403E" w14:textId="4715FAB7" w:rsidR="00D742DC" w:rsidRDefault="00D742DC"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38C5B85" w14:textId="77777777" w:rsidR="00D742DC" w:rsidRDefault="00D742DC"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A9FE4B8" w14:textId="42E87147" w:rsidR="00D742DC" w:rsidRDefault="00D742DC" w:rsidP="00560F4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031633CD" w14:textId="77777777" w:rsidR="00D742DC" w:rsidRDefault="00D742DC" w:rsidP="00560F48">
            <w:pPr>
              <w:pStyle w:val="TAL"/>
              <w:rPr>
                <w:lang w:val="fr-FR" w:eastAsia="zh-CN"/>
              </w:rPr>
            </w:pPr>
            <w:r>
              <w:rPr>
                <w:lang w:val="fr-FR" w:eastAsia="zh-CN"/>
              </w:rPr>
              <w:t>2Rx</w:t>
            </w:r>
          </w:p>
          <w:p w14:paraId="05CDE17E" w14:textId="77777777" w:rsidR="00D742DC" w:rsidRDefault="00D742DC" w:rsidP="00560F4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C4B4F7A" w14:textId="77777777" w:rsidR="00D742DC" w:rsidRDefault="00D742DC" w:rsidP="00560F48">
            <w:pPr>
              <w:pStyle w:val="TAL"/>
              <w:rPr>
                <w:lang w:val="fr-FR" w:eastAsia="zh-CN"/>
              </w:rPr>
            </w:pPr>
          </w:p>
        </w:tc>
      </w:tr>
      <w:tr w:rsidR="00D742DC" w:rsidRPr="002E56B9" w14:paraId="1EAAE4FA" w14:textId="6034C96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19D8" w14:textId="77777777" w:rsidR="00D742DC" w:rsidRPr="002E56B9" w:rsidRDefault="00D742DC" w:rsidP="00560F4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EB35EF" w14:textId="77777777" w:rsidR="00D742DC" w:rsidRPr="002E56B9" w:rsidRDefault="00D742DC" w:rsidP="00560F4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0C9B8"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78504"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46B6F4"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E599F0"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F6A3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1F0BDE" w14:textId="77777777" w:rsidR="00D742DC" w:rsidRPr="002E56B9" w:rsidRDefault="00D742DC" w:rsidP="00560F48">
            <w:pPr>
              <w:pStyle w:val="TAL"/>
              <w:rPr>
                <w:b/>
                <w:lang w:eastAsia="zh-CN"/>
              </w:rPr>
            </w:pPr>
          </w:p>
        </w:tc>
      </w:tr>
      <w:tr w:rsidR="00D742DC" w:rsidRPr="002E56B9" w14:paraId="2C70410E" w14:textId="16173E3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D1EFD40" w14:textId="77777777" w:rsidR="00D742DC" w:rsidRPr="002E56B9" w:rsidRDefault="00D742DC" w:rsidP="00560F4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8E63D17" w14:textId="77777777" w:rsidR="00D742DC" w:rsidRPr="002E56B9" w:rsidRDefault="00D742DC" w:rsidP="00560F4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3C28814" w14:textId="77777777" w:rsidR="00D742DC" w:rsidRPr="002E56B9" w:rsidRDefault="00D742DC"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B3040" w14:textId="77777777" w:rsidR="00D742DC" w:rsidRPr="002E56B9" w:rsidRDefault="00D742DC" w:rsidP="00560F4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A6B795" w14:textId="77777777" w:rsidR="00D742DC" w:rsidRPr="002E56B9" w:rsidRDefault="00D742DC" w:rsidP="00560F4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DD88AD" w14:textId="77777777" w:rsidR="00D742DC" w:rsidRPr="002E56B9" w:rsidRDefault="00D742DC" w:rsidP="00560F4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D11B82" w14:textId="77777777" w:rsidR="00D742DC" w:rsidRPr="002E56B9" w:rsidRDefault="00D742DC" w:rsidP="00560F48">
            <w:pPr>
              <w:pStyle w:val="TAL"/>
              <w:rPr>
                <w:lang w:eastAsia="zh-CN"/>
              </w:rPr>
            </w:pPr>
            <w:r w:rsidRPr="002E56B9">
              <w:rPr>
                <w:lang w:eastAsia="zh-CN"/>
              </w:rPr>
              <w:t>2Rx</w:t>
            </w:r>
          </w:p>
          <w:p w14:paraId="051908B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BB3D92" w14:textId="77777777" w:rsidR="00D742DC" w:rsidRPr="002E56B9" w:rsidRDefault="00D742DC" w:rsidP="00560F48">
            <w:pPr>
              <w:pStyle w:val="TAL"/>
              <w:rPr>
                <w:lang w:eastAsia="zh-CN"/>
              </w:rPr>
            </w:pPr>
          </w:p>
        </w:tc>
      </w:tr>
      <w:tr w:rsidR="00D742DC" w:rsidRPr="002E56B9" w14:paraId="5AE77F73" w14:textId="6E35BF3C"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C7121" w14:textId="77777777" w:rsidR="00D742DC" w:rsidRPr="002E56B9" w:rsidRDefault="00D742DC" w:rsidP="00560F4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0CDDEC" w14:textId="77777777" w:rsidR="00D742DC" w:rsidRPr="002E56B9" w:rsidRDefault="00D742DC" w:rsidP="00560F4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A85E5"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F6FE5"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D46587"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7D4D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E26E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F65FA7" w14:textId="77777777" w:rsidR="00D742DC" w:rsidRPr="002E56B9" w:rsidRDefault="00D742DC" w:rsidP="00560F48">
            <w:pPr>
              <w:pStyle w:val="TAL"/>
              <w:rPr>
                <w:b/>
                <w:lang w:eastAsia="zh-CN"/>
              </w:rPr>
            </w:pPr>
          </w:p>
        </w:tc>
      </w:tr>
      <w:tr w:rsidR="00D742DC" w:rsidRPr="002E56B9" w14:paraId="03E49D9C" w14:textId="6CC0511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E115190" w14:textId="77777777" w:rsidR="00D742DC" w:rsidRPr="002E56B9" w:rsidRDefault="00D742DC" w:rsidP="00560F4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9730C00" w14:textId="77777777" w:rsidR="00D742DC" w:rsidRPr="002E56B9" w:rsidRDefault="00D742DC" w:rsidP="00560F4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A06498"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3FFA28" w14:textId="77777777" w:rsidR="00D742DC" w:rsidRPr="002E56B9" w:rsidRDefault="00D742DC" w:rsidP="00560F4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A6C895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0DD2937" w14:textId="77777777" w:rsidR="00D742DC" w:rsidRPr="002E56B9" w:rsidRDefault="00D742DC" w:rsidP="00560F4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0AAE" w14:textId="77777777" w:rsidR="00D742DC" w:rsidRPr="002E56B9" w:rsidRDefault="00D742DC" w:rsidP="00560F48">
            <w:pPr>
              <w:pStyle w:val="TAL"/>
              <w:rPr>
                <w:lang w:eastAsia="zh-CN"/>
              </w:rPr>
            </w:pPr>
            <w:r w:rsidRPr="002E56B9">
              <w:rPr>
                <w:lang w:eastAsia="zh-CN"/>
              </w:rPr>
              <w:t>2Rx</w:t>
            </w:r>
          </w:p>
          <w:p w14:paraId="113D9E0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323B7" w14:textId="77777777" w:rsidR="00D742DC" w:rsidRPr="002E56B9" w:rsidRDefault="00D742DC" w:rsidP="00560F48">
            <w:pPr>
              <w:pStyle w:val="TAL"/>
              <w:rPr>
                <w:lang w:eastAsia="zh-CN"/>
              </w:rPr>
            </w:pPr>
          </w:p>
        </w:tc>
      </w:tr>
      <w:tr w:rsidR="00D742DC" w:rsidRPr="002E56B9" w14:paraId="33FF4346" w14:textId="12ADE6D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47F1115" w14:textId="77777777" w:rsidR="00D742DC" w:rsidRPr="002E56B9" w:rsidRDefault="00D742DC" w:rsidP="00560F4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BF414C" w14:textId="77777777" w:rsidR="00D742DC" w:rsidRPr="002E56B9" w:rsidRDefault="00D742DC" w:rsidP="00560F4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38E563"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6C4EC92" w14:textId="77777777" w:rsidR="00D742DC" w:rsidRPr="002E56B9" w:rsidRDefault="00D742DC" w:rsidP="00560F4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BB45C3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421574" w14:textId="77777777" w:rsidR="00D742DC" w:rsidRPr="002E56B9" w:rsidRDefault="00D742DC" w:rsidP="00560F4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3DBF9B" w14:textId="77777777" w:rsidR="00D742DC" w:rsidRPr="002E56B9" w:rsidRDefault="00D742DC" w:rsidP="00560F48">
            <w:pPr>
              <w:pStyle w:val="TAL"/>
              <w:rPr>
                <w:lang w:eastAsia="zh-CN"/>
              </w:rPr>
            </w:pPr>
            <w:r w:rsidRPr="002E56B9">
              <w:rPr>
                <w:lang w:eastAsia="zh-CN"/>
              </w:rPr>
              <w:t>2Rx</w:t>
            </w:r>
          </w:p>
          <w:p w14:paraId="5EEC8D8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7DAB42" w14:textId="77777777" w:rsidR="00D742DC" w:rsidRPr="002E56B9" w:rsidRDefault="00D742DC" w:rsidP="00560F48">
            <w:pPr>
              <w:pStyle w:val="TAL"/>
              <w:rPr>
                <w:lang w:eastAsia="zh-CN"/>
              </w:rPr>
            </w:pPr>
          </w:p>
        </w:tc>
      </w:tr>
      <w:tr w:rsidR="00D742DC" w:rsidRPr="002E56B9" w14:paraId="63C406FE" w14:textId="541FE50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2C4A13B" w14:textId="77777777" w:rsidR="00D742DC" w:rsidRPr="002E56B9" w:rsidRDefault="00D742DC" w:rsidP="00560F4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6A353E" w14:textId="77777777" w:rsidR="00D742DC" w:rsidRPr="002E56B9" w:rsidRDefault="00D742DC" w:rsidP="00560F4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1895914"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B07AB" w14:textId="77777777" w:rsidR="00D742DC" w:rsidRPr="002E56B9" w:rsidRDefault="00D742DC" w:rsidP="00560F4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6D1F5D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D088A9" w14:textId="77777777" w:rsidR="00D742DC" w:rsidRPr="002E56B9" w:rsidRDefault="00D742DC" w:rsidP="00560F4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7BE37" w14:textId="77777777" w:rsidR="00D742DC" w:rsidRPr="002E56B9" w:rsidRDefault="00D742DC" w:rsidP="00560F48">
            <w:pPr>
              <w:pStyle w:val="TAL"/>
              <w:rPr>
                <w:lang w:eastAsia="zh-CN"/>
              </w:rPr>
            </w:pPr>
            <w:r w:rsidRPr="002E56B9">
              <w:rPr>
                <w:lang w:eastAsia="zh-CN"/>
              </w:rPr>
              <w:t>2Rx</w:t>
            </w:r>
          </w:p>
          <w:p w14:paraId="6FE949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3415F" w14:textId="77777777" w:rsidR="00D742DC" w:rsidRPr="002E56B9" w:rsidRDefault="00D742DC" w:rsidP="00560F48">
            <w:pPr>
              <w:pStyle w:val="TAL"/>
              <w:rPr>
                <w:lang w:eastAsia="zh-CN"/>
              </w:rPr>
            </w:pPr>
          </w:p>
        </w:tc>
      </w:tr>
      <w:tr w:rsidR="00D742DC" w:rsidRPr="002E56B9" w14:paraId="19917E2A" w14:textId="200FB9F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24D1869" w14:textId="77777777" w:rsidR="00D742DC" w:rsidRPr="002E56B9" w:rsidRDefault="00D742DC" w:rsidP="00560F4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2AE61B1" w14:textId="77777777" w:rsidR="00D742DC" w:rsidRPr="002E56B9" w:rsidRDefault="00D742DC" w:rsidP="00560F4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6E68C5B"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35CB9" w14:textId="77777777" w:rsidR="00D742DC" w:rsidRPr="002E56B9" w:rsidRDefault="00D742DC" w:rsidP="00560F4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728DAA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5583FE2" w14:textId="77777777" w:rsidR="00D742DC" w:rsidRPr="002E56B9" w:rsidRDefault="00D742DC" w:rsidP="00560F4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97A270" w14:textId="77777777" w:rsidR="00D742DC" w:rsidRPr="002E56B9" w:rsidRDefault="00D742DC" w:rsidP="00560F48">
            <w:pPr>
              <w:pStyle w:val="TAL"/>
              <w:rPr>
                <w:lang w:eastAsia="zh-CN"/>
              </w:rPr>
            </w:pPr>
            <w:r w:rsidRPr="002E56B9">
              <w:rPr>
                <w:lang w:eastAsia="zh-CN"/>
              </w:rPr>
              <w:t>2Rx</w:t>
            </w:r>
          </w:p>
          <w:p w14:paraId="753F544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D49FD" w14:textId="77777777" w:rsidR="00D742DC" w:rsidRPr="002E56B9" w:rsidRDefault="00D742DC" w:rsidP="00560F48">
            <w:pPr>
              <w:pStyle w:val="TAL"/>
              <w:rPr>
                <w:lang w:eastAsia="zh-CN"/>
              </w:rPr>
            </w:pPr>
          </w:p>
        </w:tc>
      </w:tr>
      <w:tr w:rsidR="00D742DC" w:rsidRPr="002E56B9" w14:paraId="05B0B4B6" w14:textId="13EC36EB"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DA1DEA8" w14:textId="77777777" w:rsidR="00D742DC" w:rsidRPr="002E56B9" w:rsidRDefault="00D742DC" w:rsidP="00560F48">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45E7C539" w14:textId="77777777" w:rsidR="00D742DC" w:rsidRPr="002E56B9" w:rsidRDefault="00D742DC" w:rsidP="00560F48">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785EEA7"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21596F" w14:textId="77777777" w:rsidR="00D742DC" w:rsidRPr="002E56B9" w:rsidRDefault="00D742DC" w:rsidP="00560F4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270A5D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69794AE" w14:textId="77777777" w:rsidR="00D742DC" w:rsidRPr="002E56B9" w:rsidRDefault="00D742DC" w:rsidP="00560F4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02FB40C" w14:textId="77777777" w:rsidR="00D742DC" w:rsidRPr="002E56B9" w:rsidRDefault="00D742DC" w:rsidP="00560F48">
            <w:pPr>
              <w:pStyle w:val="TAL"/>
              <w:rPr>
                <w:lang w:eastAsia="zh-CN"/>
              </w:rPr>
            </w:pPr>
            <w:r w:rsidRPr="002E56B9">
              <w:rPr>
                <w:lang w:eastAsia="zh-CN"/>
              </w:rPr>
              <w:t>2Rx</w:t>
            </w:r>
          </w:p>
          <w:p w14:paraId="011B0C3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39E33" w14:textId="77777777" w:rsidR="00D742DC" w:rsidRPr="002E56B9" w:rsidRDefault="00D742DC" w:rsidP="00560F48">
            <w:pPr>
              <w:pStyle w:val="TAL"/>
              <w:rPr>
                <w:lang w:eastAsia="zh-CN"/>
              </w:rPr>
            </w:pPr>
          </w:p>
        </w:tc>
      </w:tr>
      <w:tr w:rsidR="00D742DC" w:rsidRPr="002E56B9" w14:paraId="6CC6F6DB" w14:textId="6DD8F9A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71160F7" w14:textId="77777777" w:rsidR="00D742DC" w:rsidRPr="002E56B9" w:rsidRDefault="00D742DC" w:rsidP="00560F4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0C1C792" w14:textId="77777777" w:rsidR="00D742DC" w:rsidRPr="002E56B9" w:rsidRDefault="00D742DC" w:rsidP="00560F48">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511EC7A"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A9E640" w14:textId="77777777" w:rsidR="00D742DC" w:rsidRPr="002E56B9" w:rsidRDefault="00D742DC" w:rsidP="00560F4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FF30E9A"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A83EC42" w14:textId="77777777" w:rsidR="00D742DC" w:rsidRPr="002E56B9" w:rsidRDefault="00D742DC" w:rsidP="00560F4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20B704D" w14:textId="77777777" w:rsidR="00D742DC" w:rsidRPr="002E56B9" w:rsidRDefault="00D742DC" w:rsidP="00560F48">
            <w:pPr>
              <w:pStyle w:val="TAL"/>
              <w:rPr>
                <w:lang w:eastAsia="zh-CN"/>
              </w:rPr>
            </w:pPr>
            <w:r w:rsidRPr="002E56B9">
              <w:rPr>
                <w:lang w:eastAsia="zh-CN"/>
              </w:rPr>
              <w:t>2Rx</w:t>
            </w:r>
          </w:p>
          <w:p w14:paraId="4BE0090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E1718" w14:textId="77777777" w:rsidR="00D742DC" w:rsidRPr="002E56B9" w:rsidRDefault="00D742DC" w:rsidP="00560F48">
            <w:pPr>
              <w:pStyle w:val="TAL"/>
              <w:rPr>
                <w:lang w:eastAsia="zh-CN"/>
              </w:rPr>
            </w:pPr>
          </w:p>
        </w:tc>
      </w:tr>
      <w:tr w:rsidR="00CF1882" w:rsidRPr="002E56B9" w14:paraId="63040A0C"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A01F4D3" w14:textId="464BF68A" w:rsidR="00CF1882" w:rsidRPr="002E56B9" w:rsidRDefault="00CF1882" w:rsidP="00CF1882">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81A1F1E" w14:textId="6B3DDF13" w:rsidR="00CF1882" w:rsidRPr="002E56B9" w:rsidRDefault="00CF1882" w:rsidP="00CF1882">
            <w:pPr>
              <w:pStyle w:val="TAL"/>
              <w:rPr>
                <w:lang w:eastAsia="zh-CN"/>
              </w:rPr>
            </w:pPr>
            <w:r w:rsidRPr="00F26D6A">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0D287AEC" w14:textId="3FA3DF07" w:rsidR="00CF1882" w:rsidRPr="002E56B9" w:rsidRDefault="00CF1882" w:rsidP="00CF1882">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5006BFA" w14:textId="0CAFE497" w:rsidR="00CF1882" w:rsidRPr="002E56B9" w:rsidRDefault="00CF1882" w:rsidP="00CF1882">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5C3B3128" w14:textId="52E12E8D" w:rsidR="00CF1882" w:rsidRPr="002E56B9" w:rsidRDefault="00CF1882" w:rsidP="00CF1882">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D9B57A"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C3ABD2" w14:textId="77777777" w:rsidR="00CF1882" w:rsidRPr="002E56B9" w:rsidRDefault="00CF1882" w:rsidP="00CF1882">
            <w:pPr>
              <w:pStyle w:val="TAL"/>
              <w:rPr>
                <w:lang w:eastAsia="zh-CN"/>
              </w:rPr>
            </w:pPr>
            <w:r w:rsidRPr="002E56B9">
              <w:rPr>
                <w:lang w:eastAsia="zh-CN"/>
              </w:rPr>
              <w:t>2Rx</w:t>
            </w:r>
          </w:p>
          <w:p w14:paraId="6C140360" w14:textId="24A34D8A"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275F5" w14:textId="77777777" w:rsidR="00CF1882" w:rsidRPr="002E56B9" w:rsidRDefault="00CF1882" w:rsidP="00CF1882">
            <w:pPr>
              <w:pStyle w:val="TAL"/>
              <w:rPr>
                <w:lang w:eastAsia="zh-CN"/>
              </w:rPr>
            </w:pPr>
          </w:p>
        </w:tc>
      </w:tr>
      <w:tr w:rsidR="00CF1882" w:rsidRPr="002E56B9" w14:paraId="1BB01CCF" w14:textId="43F8B9C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AEF" w14:textId="77777777" w:rsidR="00CF1882" w:rsidRPr="002E56B9" w:rsidRDefault="00CF1882" w:rsidP="00CF1882">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8B018B" w14:textId="77777777" w:rsidR="00CF1882" w:rsidRPr="002E56B9" w:rsidRDefault="00CF1882" w:rsidP="00CF1882">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6E63E" w14:textId="77777777" w:rsidR="00CF1882" w:rsidRPr="002E56B9"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7BD3EF"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7E3184"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3E8FE9"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23BA54"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FBDAC4" w14:textId="77777777" w:rsidR="00CF1882" w:rsidRPr="002E56B9" w:rsidRDefault="00CF1882" w:rsidP="00CF1882">
            <w:pPr>
              <w:pStyle w:val="TAL"/>
              <w:rPr>
                <w:b/>
                <w:lang w:eastAsia="zh-CN"/>
              </w:rPr>
            </w:pPr>
          </w:p>
        </w:tc>
      </w:tr>
      <w:tr w:rsidR="00CF1882" w:rsidRPr="002E56B9" w14:paraId="4874E64A" w14:textId="54045204"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4DE114" w14:textId="77777777" w:rsidR="00CF1882" w:rsidRPr="002E56B9" w:rsidRDefault="00CF1882" w:rsidP="00CF1882">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C098BB" w14:textId="77777777" w:rsidR="00CF1882" w:rsidRPr="002E56B9" w:rsidRDefault="00CF1882" w:rsidP="00CF1882">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FF6F5" w14:textId="77777777" w:rsidR="00CF1882" w:rsidRPr="002E56B9"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1D13F"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53939"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129A8"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7E5BA"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B41DD" w14:textId="77777777" w:rsidR="00CF1882" w:rsidRPr="002E56B9" w:rsidRDefault="00CF1882" w:rsidP="00CF1882">
            <w:pPr>
              <w:pStyle w:val="TAL"/>
              <w:rPr>
                <w:b/>
                <w:lang w:eastAsia="zh-CN"/>
              </w:rPr>
            </w:pPr>
          </w:p>
        </w:tc>
      </w:tr>
      <w:tr w:rsidR="00CF1882" w:rsidRPr="002E56B9" w14:paraId="7CF1620B" w14:textId="44AA900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7B376EE" w14:textId="77777777" w:rsidR="00CF1882" w:rsidRPr="002E56B9" w:rsidRDefault="00CF1882" w:rsidP="00CF1882">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AE65E54" w14:textId="77777777" w:rsidR="00CF1882" w:rsidRPr="002E56B9" w:rsidRDefault="00CF1882" w:rsidP="00CF1882">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2BD9C81"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9A820" w14:textId="77777777" w:rsidR="00CF1882" w:rsidRPr="002E56B9" w:rsidRDefault="00CF1882" w:rsidP="00CF1882">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C23B45C"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0CB0B02"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2208C" w14:textId="77777777" w:rsidR="00CF1882" w:rsidRPr="002E56B9" w:rsidRDefault="00CF1882" w:rsidP="00CF1882">
            <w:pPr>
              <w:pStyle w:val="TAL"/>
              <w:rPr>
                <w:lang w:eastAsia="zh-CN"/>
              </w:rPr>
            </w:pPr>
            <w:r w:rsidRPr="002E56B9">
              <w:rPr>
                <w:lang w:eastAsia="zh-CN"/>
              </w:rPr>
              <w:t>2Rx</w:t>
            </w:r>
          </w:p>
          <w:p w14:paraId="5D576603"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44717" w14:textId="77777777" w:rsidR="00CF1882" w:rsidRPr="002E56B9" w:rsidRDefault="00CF1882" w:rsidP="00CF1882">
            <w:pPr>
              <w:pStyle w:val="TAL"/>
              <w:rPr>
                <w:lang w:eastAsia="zh-CN"/>
              </w:rPr>
            </w:pPr>
          </w:p>
        </w:tc>
      </w:tr>
      <w:tr w:rsidR="00CF1882" w:rsidRPr="002E56B9" w14:paraId="304F98FA" w14:textId="4808226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34B41D9" w14:textId="77777777" w:rsidR="00CF1882" w:rsidRPr="002E56B9" w:rsidRDefault="00CF1882" w:rsidP="00CF1882">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0929F36F" w14:textId="77777777" w:rsidR="00CF1882" w:rsidRPr="002E56B9" w:rsidRDefault="00CF1882" w:rsidP="00CF1882">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6C9562" w14:textId="77777777" w:rsidR="00CF1882" w:rsidRPr="002E56B9" w:rsidRDefault="00CF1882" w:rsidP="00CF1882">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BA2F3" w14:textId="77777777" w:rsidR="00CF1882" w:rsidRPr="002E56B9" w:rsidRDefault="00CF1882" w:rsidP="00CF1882">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4970FA7"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406F89"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038388" w14:textId="77777777" w:rsidR="00CF1882" w:rsidRPr="002E56B9" w:rsidRDefault="00CF1882" w:rsidP="00CF1882">
            <w:pPr>
              <w:pStyle w:val="TAL"/>
              <w:rPr>
                <w:lang w:eastAsia="zh-CN"/>
              </w:rPr>
            </w:pPr>
            <w:r w:rsidRPr="002E56B9">
              <w:rPr>
                <w:lang w:eastAsia="zh-CN"/>
              </w:rPr>
              <w:t>2Rx</w:t>
            </w:r>
          </w:p>
          <w:p w14:paraId="1AD9CB0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DD76F" w14:textId="77777777" w:rsidR="00CF1882" w:rsidRPr="002E56B9" w:rsidRDefault="00CF1882" w:rsidP="00CF1882">
            <w:pPr>
              <w:pStyle w:val="TAL"/>
              <w:rPr>
                <w:lang w:eastAsia="zh-CN"/>
              </w:rPr>
            </w:pPr>
          </w:p>
        </w:tc>
      </w:tr>
      <w:tr w:rsidR="00CF1882" w:rsidRPr="002E56B9" w14:paraId="2A48B43C" w14:textId="42DEB8BB"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C6DD5" w14:textId="77777777" w:rsidR="00CF1882" w:rsidRPr="002E56B9" w:rsidRDefault="00CF1882" w:rsidP="00CF1882">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FE7B5E" w14:textId="77777777" w:rsidR="00CF1882" w:rsidRPr="002E56B9" w:rsidRDefault="00CF1882" w:rsidP="00CF1882">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CF89B6" w14:textId="77777777" w:rsidR="00CF1882" w:rsidRPr="002E56B9"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E2C64F" w14:textId="77777777" w:rsidR="00CF1882" w:rsidRPr="002E56B9"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EB193" w14:textId="77777777" w:rsidR="00CF1882" w:rsidRPr="002E56B9"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F1BF5"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071C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61BE10" w14:textId="77777777" w:rsidR="00CF1882" w:rsidRPr="002E56B9" w:rsidRDefault="00CF1882" w:rsidP="00CF1882">
            <w:pPr>
              <w:pStyle w:val="TAL"/>
              <w:rPr>
                <w:b/>
                <w:lang w:eastAsia="zh-CN"/>
              </w:rPr>
            </w:pPr>
          </w:p>
        </w:tc>
      </w:tr>
      <w:tr w:rsidR="00CF1882" w:rsidRPr="002E56B9" w14:paraId="3E64BAE6" w14:textId="41C56DB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2372156" w14:textId="77777777" w:rsidR="00CF1882" w:rsidRPr="002E56B9" w:rsidRDefault="00CF1882" w:rsidP="00CF1882">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806BB47" w14:textId="77777777" w:rsidR="00CF1882" w:rsidRPr="002E56B9" w:rsidRDefault="00CF1882" w:rsidP="00CF1882">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4B873C"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FC69E" w14:textId="77777777" w:rsidR="00CF1882" w:rsidRPr="002E56B9" w:rsidRDefault="00CF1882" w:rsidP="00CF1882">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FC34941"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1DE22BF"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7D4F4" w14:textId="77777777" w:rsidR="00CF1882" w:rsidRPr="002E56B9" w:rsidRDefault="00CF1882" w:rsidP="00CF1882">
            <w:pPr>
              <w:pStyle w:val="TAL"/>
              <w:rPr>
                <w:lang w:eastAsia="zh-CN"/>
              </w:rPr>
            </w:pPr>
            <w:r w:rsidRPr="002E56B9">
              <w:rPr>
                <w:lang w:eastAsia="zh-CN"/>
              </w:rPr>
              <w:t>2Rx</w:t>
            </w:r>
          </w:p>
          <w:p w14:paraId="55E146C4"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0FC44D" w14:textId="77777777" w:rsidR="00CF1882" w:rsidRPr="002E56B9" w:rsidRDefault="00CF1882" w:rsidP="00CF1882">
            <w:pPr>
              <w:pStyle w:val="TAL"/>
              <w:rPr>
                <w:lang w:eastAsia="zh-CN"/>
              </w:rPr>
            </w:pPr>
          </w:p>
        </w:tc>
      </w:tr>
      <w:tr w:rsidR="00CF1882" w:rsidRPr="00BB629B" w14:paraId="72DB6E39" w14:textId="4DEA933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43F9B" w14:textId="77777777" w:rsidR="00CF1882" w:rsidRPr="00BB629B" w:rsidRDefault="00CF1882" w:rsidP="00CF1882">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8F8CC" w14:textId="77777777" w:rsidR="00CF1882" w:rsidRPr="00BB629B" w:rsidRDefault="00CF1882" w:rsidP="00CF1882">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D7BA2" w14:textId="77777777" w:rsidR="00CF1882" w:rsidRPr="00BB629B"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C14E" w14:textId="77777777" w:rsidR="00CF1882" w:rsidRPr="00BB629B"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E0A3CD" w14:textId="77777777" w:rsidR="00CF1882" w:rsidRPr="00BB629B"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E0D6" w14:textId="77777777" w:rsidR="00CF1882" w:rsidRPr="00BB629B"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66B34" w14:textId="77777777" w:rsidR="00CF1882" w:rsidRPr="00BB629B"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1F8020" w14:textId="77777777" w:rsidR="00CF1882" w:rsidRPr="00BB629B" w:rsidRDefault="00CF1882" w:rsidP="00CF1882">
            <w:pPr>
              <w:pStyle w:val="TAL"/>
              <w:rPr>
                <w:b/>
                <w:lang w:eastAsia="zh-CN"/>
              </w:rPr>
            </w:pPr>
          </w:p>
        </w:tc>
      </w:tr>
      <w:tr w:rsidR="00CF1882" w:rsidRPr="00BB629B" w14:paraId="49731F8A" w14:textId="428313D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2073B8" w14:textId="77777777" w:rsidR="00CF1882" w:rsidRPr="00BB629B" w:rsidRDefault="00CF1882" w:rsidP="00CF1882">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045327" w14:textId="77777777" w:rsidR="00CF1882" w:rsidRPr="00BB629B" w:rsidRDefault="00CF1882" w:rsidP="00CF1882">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F6DBEE" w14:textId="77777777" w:rsidR="00CF1882" w:rsidRPr="00BB629B" w:rsidRDefault="00CF1882" w:rsidP="00CF1882">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4600E5C" w14:textId="77777777" w:rsidR="00CF1882" w:rsidRPr="00BB629B" w:rsidRDefault="00CF1882" w:rsidP="00CF1882">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4138B2E" w14:textId="77777777" w:rsidR="00CF1882" w:rsidRPr="00BB629B" w:rsidRDefault="00CF1882" w:rsidP="00CF1882">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CCF408C" w14:textId="77777777" w:rsidR="00CF1882" w:rsidRPr="00BB629B" w:rsidRDefault="00CF1882" w:rsidP="00CF1882">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5EC16B8" w14:textId="77777777" w:rsidR="00CF1882" w:rsidRPr="00BB629B" w:rsidRDefault="00CF1882" w:rsidP="00CF1882">
            <w:pPr>
              <w:pStyle w:val="TAL"/>
              <w:rPr>
                <w:lang w:eastAsia="zh-CN"/>
              </w:rPr>
            </w:pPr>
            <w:r w:rsidRPr="00BB629B">
              <w:rPr>
                <w:lang w:eastAsia="zh-CN"/>
              </w:rPr>
              <w:t>2Rx</w:t>
            </w:r>
          </w:p>
          <w:p w14:paraId="7D308534" w14:textId="77777777" w:rsidR="00CF1882" w:rsidRPr="00BB629B"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D964B" w14:textId="77777777" w:rsidR="00CF1882" w:rsidRPr="00BB629B" w:rsidRDefault="00CF1882" w:rsidP="00CF1882">
            <w:pPr>
              <w:pStyle w:val="TAL"/>
              <w:rPr>
                <w:lang w:eastAsia="zh-CN"/>
              </w:rPr>
            </w:pPr>
          </w:p>
        </w:tc>
      </w:tr>
      <w:tr w:rsidR="00CF1882" w:rsidRPr="00BB629B" w14:paraId="5BDEC458" w14:textId="6D9B9E0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8DD084" w14:textId="77777777" w:rsidR="00CF1882" w:rsidRPr="00BB629B" w:rsidRDefault="00CF1882" w:rsidP="00CF1882">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853A8F" w14:textId="77777777" w:rsidR="00CF1882" w:rsidRPr="00BB629B" w:rsidRDefault="00CF1882" w:rsidP="00CF1882">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45B4A" w14:textId="77777777" w:rsidR="00CF1882" w:rsidRPr="00BB629B"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EE977" w14:textId="77777777" w:rsidR="00CF1882" w:rsidRPr="00BB629B"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F744B" w14:textId="77777777" w:rsidR="00CF1882" w:rsidRPr="00BB629B"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D1C36" w14:textId="77777777" w:rsidR="00CF1882" w:rsidRPr="00BB629B"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B041F2" w14:textId="77777777" w:rsidR="00CF1882" w:rsidRPr="00BB629B"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094F47" w14:textId="77777777" w:rsidR="00CF1882" w:rsidRPr="00BB629B" w:rsidRDefault="00CF1882" w:rsidP="00CF1882">
            <w:pPr>
              <w:pStyle w:val="TAL"/>
              <w:rPr>
                <w:b/>
                <w:lang w:eastAsia="zh-CN"/>
              </w:rPr>
            </w:pPr>
          </w:p>
        </w:tc>
      </w:tr>
      <w:tr w:rsidR="00CF1882" w:rsidRPr="00BB629B" w14:paraId="1D3CF5ED" w14:textId="2E33123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F3F3C" w14:textId="77777777" w:rsidR="00CF1882" w:rsidRPr="00BB629B" w:rsidRDefault="00CF1882" w:rsidP="00CF1882">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99D6A" w14:textId="77777777" w:rsidR="00CF1882" w:rsidRPr="00BB629B" w:rsidRDefault="00CF1882" w:rsidP="00CF1882">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8C353" w14:textId="77777777" w:rsidR="00CF1882" w:rsidRPr="00BB629B"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5A1C7E" w14:textId="77777777" w:rsidR="00CF1882" w:rsidRPr="00BB629B"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409B5" w14:textId="77777777" w:rsidR="00CF1882" w:rsidRPr="00BB629B"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528DC" w14:textId="77777777" w:rsidR="00CF1882" w:rsidRPr="00BB629B"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D8464" w14:textId="77777777" w:rsidR="00CF1882" w:rsidRPr="00BB629B"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4E7D07" w14:textId="77777777" w:rsidR="00CF1882" w:rsidRPr="00BB629B" w:rsidRDefault="00CF1882" w:rsidP="00CF1882">
            <w:pPr>
              <w:pStyle w:val="TAL"/>
              <w:rPr>
                <w:b/>
                <w:lang w:eastAsia="zh-CN"/>
              </w:rPr>
            </w:pPr>
          </w:p>
        </w:tc>
      </w:tr>
      <w:tr w:rsidR="00CF1882" w:rsidRPr="00BB629B" w14:paraId="523F663E" w14:textId="761F667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6B359D7" w14:textId="77777777" w:rsidR="00CF1882" w:rsidRPr="00BB629B" w:rsidRDefault="00CF1882" w:rsidP="00CF1882">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98A77A7" w14:textId="77777777" w:rsidR="00CF1882" w:rsidRPr="00BB629B" w:rsidRDefault="00CF1882" w:rsidP="00CF1882">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D26C0" w14:textId="77777777" w:rsidR="00CF1882" w:rsidRPr="00BB629B" w:rsidRDefault="00CF1882" w:rsidP="00CF1882">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964487F" w14:textId="77777777" w:rsidR="00CF1882" w:rsidRPr="00BB629B" w:rsidRDefault="00CF1882" w:rsidP="00CF1882">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173E2B8C" w14:textId="77777777" w:rsidR="00CF1882" w:rsidRPr="00BB629B" w:rsidRDefault="00CF1882" w:rsidP="00CF1882">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196204" w14:textId="77777777" w:rsidR="00CF1882" w:rsidRPr="00BB629B" w:rsidRDefault="00CF1882" w:rsidP="00CF1882">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3D20A39" w14:textId="77777777" w:rsidR="00CF1882" w:rsidRPr="00BB629B" w:rsidRDefault="00CF1882" w:rsidP="00CF1882">
            <w:pPr>
              <w:pStyle w:val="TAL"/>
              <w:rPr>
                <w:lang w:eastAsia="zh-CN"/>
              </w:rPr>
            </w:pPr>
            <w:r w:rsidRPr="00BB629B">
              <w:rPr>
                <w:lang w:eastAsia="zh-CN"/>
              </w:rPr>
              <w:t>2Rx</w:t>
            </w:r>
          </w:p>
          <w:p w14:paraId="1BDEED39" w14:textId="77777777" w:rsidR="00CF1882" w:rsidRPr="00BB629B"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AA8C84" w14:textId="77777777" w:rsidR="00CF1882" w:rsidRPr="00BB629B" w:rsidRDefault="00CF1882" w:rsidP="00CF1882">
            <w:pPr>
              <w:pStyle w:val="TAL"/>
              <w:rPr>
                <w:lang w:eastAsia="zh-CN"/>
              </w:rPr>
            </w:pPr>
          </w:p>
        </w:tc>
      </w:tr>
      <w:tr w:rsidR="00CF1882" w:rsidRPr="002E56B9" w14:paraId="3845FAC5" w14:textId="02DD811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962E066" w14:textId="77777777" w:rsidR="00CF1882" w:rsidRPr="002E56B9" w:rsidRDefault="00CF1882" w:rsidP="00CF1882">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47708A" w14:textId="77777777" w:rsidR="00CF1882" w:rsidRPr="002E56B9" w:rsidRDefault="00CF1882" w:rsidP="00CF1882">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51C8C" w14:textId="77777777" w:rsidR="00CF1882" w:rsidRPr="002E56B9" w:rsidRDefault="00CF1882" w:rsidP="00CF1882">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50C76" w14:textId="77777777" w:rsidR="00CF1882" w:rsidRPr="002E56B9" w:rsidRDefault="00CF1882" w:rsidP="00CF1882">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BF065" w14:textId="77777777" w:rsidR="00CF1882" w:rsidRPr="002E56B9" w:rsidRDefault="00CF1882" w:rsidP="00CF1882">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23141" w14:textId="77777777" w:rsidR="00CF1882" w:rsidRPr="002E56B9" w:rsidRDefault="00CF1882" w:rsidP="00CF1882">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846EF" w14:textId="77777777" w:rsidR="00CF1882" w:rsidRPr="002E56B9"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AE20BB" w14:textId="77777777" w:rsidR="00CF1882" w:rsidRPr="002E56B9" w:rsidRDefault="00CF1882" w:rsidP="00CF1882">
            <w:pPr>
              <w:keepNext/>
              <w:keepLines/>
              <w:spacing w:after="0"/>
              <w:rPr>
                <w:rFonts w:ascii="Arial" w:hAnsi="Arial"/>
                <w:b/>
                <w:sz w:val="18"/>
                <w:lang w:eastAsia="zh-CN"/>
              </w:rPr>
            </w:pPr>
          </w:p>
        </w:tc>
      </w:tr>
      <w:tr w:rsidR="00CF1882" w:rsidRPr="002E56B9" w14:paraId="7B2BF901" w14:textId="612A637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22286" w14:textId="77777777" w:rsidR="00CF1882" w:rsidRPr="002E56B9" w:rsidRDefault="00CF1882" w:rsidP="00CF1882">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FE37028" w14:textId="77777777" w:rsidR="00CF1882" w:rsidRPr="002E56B9" w:rsidRDefault="00CF1882" w:rsidP="00CF1882">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528392" w14:textId="77777777" w:rsidR="00CF1882" w:rsidRPr="002E56B9" w:rsidRDefault="00CF1882" w:rsidP="00CF1882">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8E7E76" w14:textId="77777777" w:rsidR="00CF1882" w:rsidRPr="002E56B9" w:rsidRDefault="00CF1882" w:rsidP="00CF1882">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6499C" w14:textId="77777777" w:rsidR="00CF1882" w:rsidRPr="002E56B9" w:rsidRDefault="00CF1882" w:rsidP="00CF1882">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92D039"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AD96C" w14:textId="77777777" w:rsidR="00CF1882" w:rsidRPr="002E56B9" w:rsidRDefault="00CF1882" w:rsidP="00CF1882">
            <w:pPr>
              <w:pStyle w:val="TAL"/>
              <w:rPr>
                <w:lang w:eastAsia="zh-CN"/>
              </w:rPr>
            </w:pPr>
            <w:r w:rsidRPr="002E56B9">
              <w:rPr>
                <w:lang w:eastAsia="zh-CN"/>
              </w:rPr>
              <w:t>2Rx</w:t>
            </w:r>
          </w:p>
          <w:p w14:paraId="531C2E60" w14:textId="626D2D22" w:rsidR="00CF1882" w:rsidRPr="002E56B9" w:rsidRDefault="00CF1882" w:rsidP="00CF1882">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36287B" w14:textId="77777777" w:rsidR="00CF1882" w:rsidRPr="002E56B9" w:rsidRDefault="00CF1882" w:rsidP="00CF1882">
            <w:pPr>
              <w:pStyle w:val="TAL"/>
              <w:rPr>
                <w:lang w:eastAsia="zh-CN"/>
              </w:rPr>
            </w:pPr>
          </w:p>
        </w:tc>
      </w:tr>
      <w:tr w:rsidR="00CF1882" w:rsidRPr="002E56B9" w14:paraId="14488D02" w14:textId="62BBCEF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C9D4A" w14:textId="77777777" w:rsidR="00CF1882" w:rsidRPr="002E56B9" w:rsidRDefault="00CF1882" w:rsidP="00CF1882">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2AF886" w14:textId="77777777" w:rsidR="00CF1882" w:rsidRPr="002E56B9" w:rsidRDefault="00CF1882" w:rsidP="00CF1882">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8D01F3" w14:textId="77777777" w:rsidR="00CF1882" w:rsidRPr="002E56B9" w:rsidRDefault="00CF1882" w:rsidP="00CF1882">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9095E1" w14:textId="727ABDB3" w:rsidR="00CF1882" w:rsidRPr="002E56B9" w:rsidRDefault="00CF1882" w:rsidP="00CF1882">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2A0F8" w14:textId="77777777" w:rsidR="00CF1882" w:rsidRPr="002E56B9" w:rsidRDefault="00CF1882" w:rsidP="00CF1882">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627D4"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E2D2C5" w14:textId="77777777" w:rsidR="00CF1882" w:rsidRPr="002E56B9" w:rsidRDefault="00CF1882" w:rsidP="00CF1882">
            <w:pPr>
              <w:pStyle w:val="TAL"/>
              <w:rPr>
                <w:lang w:eastAsia="zh-CN"/>
              </w:rPr>
            </w:pPr>
            <w:r w:rsidRPr="002E56B9">
              <w:rPr>
                <w:lang w:eastAsia="zh-CN"/>
              </w:rPr>
              <w:t>2Rx</w:t>
            </w:r>
          </w:p>
          <w:p w14:paraId="7B0BF1CF" w14:textId="11696199" w:rsidR="00CF1882" w:rsidRPr="002E56B9" w:rsidRDefault="00CF1882" w:rsidP="00CF1882">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FF1911" w14:textId="77777777" w:rsidR="00CF1882" w:rsidRPr="002E56B9" w:rsidRDefault="00CF1882" w:rsidP="00CF1882">
            <w:pPr>
              <w:pStyle w:val="TAL"/>
              <w:rPr>
                <w:lang w:eastAsia="zh-CN"/>
              </w:rPr>
            </w:pPr>
          </w:p>
        </w:tc>
      </w:tr>
      <w:tr w:rsidR="00CF1882" w:rsidRPr="002E56B9" w14:paraId="27E46323"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2A00FC" w14:textId="77777777" w:rsidR="00CF1882" w:rsidRPr="002E56B9" w:rsidRDefault="00CF1882" w:rsidP="00CF1882">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74C759" w14:textId="77777777" w:rsidR="00CF1882" w:rsidRPr="002E56B9" w:rsidRDefault="00CF1882" w:rsidP="00CF1882">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10684B" w14:textId="77777777" w:rsidR="00CF1882" w:rsidRPr="002E56B9" w:rsidRDefault="00CF1882" w:rsidP="00CF1882">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7DB93F" w14:textId="77777777" w:rsidR="00CF1882" w:rsidRPr="002E56B9" w:rsidRDefault="00CF1882" w:rsidP="00CF1882">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3881FA" w14:textId="77777777" w:rsidR="00CF1882" w:rsidRPr="002E56B9" w:rsidRDefault="00CF1882" w:rsidP="00CF1882">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DF105E"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8390A1"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5E507050" w14:textId="77777777" w:rsidR="00CF1882" w:rsidRPr="002E56B9"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F1A8C5" w14:textId="77777777" w:rsidR="00CF1882" w:rsidRPr="002E56B9" w:rsidRDefault="00CF1882" w:rsidP="00CF1882">
            <w:pPr>
              <w:pStyle w:val="TAL"/>
              <w:rPr>
                <w:lang w:eastAsia="zh-CN"/>
              </w:rPr>
            </w:pPr>
          </w:p>
        </w:tc>
      </w:tr>
      <w:tr w:rsidR="00CF1882" w:rsidRPr="00BB629B" w14:paraId="7B92DED3" w14:textId="2A71846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5ED2E5" w14:textId="77777777" w:rsidR="00CF1882" w:rsidRPr="00BB629B" w:rsidRDefault="00CF1882" w:rsidP="00CF1882">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CD538A" w14:textId="77777777" w:rsidR="00CF1882" w:rsidRPr="00BB629B" w:rsidRDefault="00CF1882" w:rsidP="00CF1882">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0A9F64" w14:textId="77777777" w:rsidR="00CF1882" w:rsidRPr="00BB629B" w:rsidRDefault="00CF1882" w:rsidP="00CF1882">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917307" w14:textId="77777777" w:rsidR="00CF1882" w:rsidRPr="00AE209F" w:rsidRDefault="00CF1882" w:rsidP="00CF1882">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6BA1E" w14:textId="77777777" w:rsidR="00CF1882" w:rsidRDefault="00CF1882" w:rsidP="00CF1882">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4F044A" w14:textId="77777777" w:rsidR="00CF1882" w:rsidRPr="00BB629B"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645A3C"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31894E70" w14:textId="2A4246F9"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F069F5" w14:textId="77777777" w:rsidR="00CF1882" w:rsidRPr="00BB629B" w:rsidRDefault="00CF1882" w:rsidP="00CF1882">
            <w:pPr>
              <w:keepNext/>
              <w:keepLines/>
              <w:spacing w:after="0"/>
              <w:rPr>
                <w:rFonts w:ascii="Arial" w:hAnsi="Arial"/>
                <w:sz w:val="18"/>
                <w:lang w:eastAsia="zh-CN"/>
              </w:rPr>
            </w:pPr>
          </w:p>
        </w:tc>
      </w:tr>
      <w:tr w:rsidR="00CF1882" w:rsidRPr="00BB629B" w14:paraId="13C76A41"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31281F" w14:textId="77777777" w:rsidR="00CF1882" w:rsidRDefault="00CF1882" w:rsidP="00CF1882">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DCF57E" w14:textId="77777777" w:rsidR="00CF1882" w:rsidRPr="00AA7F18" w:rsidRDefault="00CF1882" w:rsidP="00CF1882">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C2C081" w14:textId="77777777" w:rsidR="00CF1882" w:rsidRDefault="00CF1882" w:rsidP="00CF1882">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601DFB" w14:textId="77777777" w:rsidR="00CF1882" w:rsidRPr="00560F48" w:rsidRDefault="00CF1882" w:rsidP="00CF1882">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6B0F9C" w14:textId="77777777" w:rsidR="00CF1882" w:rsidRPr="3BED5325" w:rsidRDefault="00CF1882" w:rsidP="00CF1882">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429D06" w14:textId="77777777" w:rsidR="00CF1882" w:rsidRPr="00BB629B"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8EE8B7"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60827FEE"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72CA4C" w14:textId="77777777" w:rsidR="00CF1882" w:rsidRPr="00BB629B" w:rsidRDefault="00CF1882" w:rsidP="00CF1882">
            <w:pPr>
              <w:keepNext/>
              <w:keepLines/>
              <w:spacing w:after="0"/>
              <w:rPr>
                <w:rFonts w:ascii="Arial" w:hAnsi="Arial"/>
                <w:sz w:val="18"/>
                <w:lang w:eastAsia="zh-CN"/>
              </w:rPr>
            </w:pPr>
          </w:p>
        </w:tc>
      </w:tr>
      <w:tr w:rsidR="00CF1882" w:rsidRPr="00BB629B" w14:paraId="0E1BB78E" w14:textId="251DCB5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7B3113" w14:textId="77777777" w:rsidR="00CF1882" w:rsidRDefault="00CF1882" w:rsidP="00CF1882">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67973" w14:textId="77777777" w:rsidR="00CF1882" w:rsidRPr="00AA7F18" w:rsidRDefault="00CF1882" w:rsidP="00CF1882">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3DF88F" w14:textId="77777777" w:rsidR="00CF1882" w:rsidRDefault="00CF1882" w:rsidP="00CF1882">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5603D" w14:textId="77777777" w:rsidR="00CF1882" w:rsidRPr="00AE209F" w:rsidRDefault="00CF1882" w:rsidP="00CF1882">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9D947" w14:textId="77777777" w:rsidR="00CF1882" w:rsidRDefault="00CF1882" w:rsidP="00CF1882">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15FD1" w14:textId="77777777" w:rsidR="00CF1882" w:rsidRPr="00BB629B"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95CBC2"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2A154C45" w14:textId="6A5DBA0A"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0EEC07" w14:textId="77777777" w:rsidR="00CF1882" w:rsidRPr="00BB629B" w:rsidRDefault="00CF1882" w:rsidP="00CF1882">
            <w:pPr>
              <w:keepNext/>
              <w:keepLines/>
              <w:spacing w:after="0"/>
              <w:rPr>
                <w:rFonts w:ascii="Arial" w:hAnsi="Arial"/>
                <w:sz w:val="18"/>
                <w:lang w:eastAsia="zh-CN"/>
              </w:rPr>
            </w:pPr>
          </w:p>
        </w:tc>
      </w:tr>
      <w:tr w:rsidR="00CF1882" w:rsidRPr="00BB629B" w14:paraId="588C2A78" w14:textId="6E81821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5D76CF" w14:textId="77777777" w:rsidR="00CF1882" w:rsidRDefault="00CF1882" w:rsidP="00CF1882">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A3D432" w14:textId="77777777" w:rsidR="00CF1882" w:rsidRPr="00851ACD" w:rsidRDefault="00CF1882" w:rsidP="00CF1882">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103257" w14:textId="77777777" w:rsidR="00CF1882" w:rsidRDefault="00CF1882" w:rsidP="00CF1882">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682BF1" w14:textId="77777777" w:rsidR="00CF1882" w:rsidRPr="00AE209F" w:rsidRDefault="00CF1882" w:rsidP="00CF1882">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A8B99" w14:textId="77777777" w:rsidR="00CF1882" w:rsidRDefault="00CF1882" w:rsidP="00CF1882">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8CE548" w14:textId="3D915569" w:rsidR="00CF1882" w:rsidRPr="006A54B3"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44EE2B"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6CCEE74B" w14:textId="4C4C8596"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687303" w14:textId="77777777" w:rsidR="00CF1882" w:rsidRPr="00BB629B" w:rsidRDefault="00CF1882" w:rsidP="00CF1882">
            <w:pPr>
              <w:keepNext/>
              <w:keepLines/>
              <w:spacing w:after="0"/>
              <w:rPr>
                <w:rFonts w:ascii="Arial" w:hAnsi="Arial"/>
                <w:sz w:val="18"/>
                <w:lang w:eastAsia="zh-CN"/>
              </w:rPr>
            </w:pPr>
          </w:p>
        </w:tc>
      </w:tr>
      <w:tr w:rsidR="00CF1882" w:rsidRPr="00BB629B" w14:paraId="0C835F36" w14:textId="371135F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46321C" w14:textId="77777777" w:rsidR="00CF1882" w:rsidRPr="00BB629B" w:rsidRDefault="00CF1882" w:rsidP="00CF1882">
            <w:pPr>
              <w:keepNext/>
              <w:keepLines/>
              <w:spacing w:after="0"/>
              <w:rPr>
                <w:rFonts w:ascii="Arial" w:hAnsi="Arial"/>
                <w:bCs/>
                <w:sz w:val="18"/>
                <w:lang w:eastAsia="zh-TW"/>
              </w:rPr>
            </w:pPr>
            <w:r>
              <w:rPr>
                <w:rFonts w:ascii="Arial" w:hAnsi="Arial"/>
                <w:bCs/>
                <w:sz w:val="18"/>
                <w:lang w:eastAsia="zh-TW"/>
              </w:rPr>
              <w:lastRenderedPageBreak/>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FD20F4" w14:textId="77777777" w:rsidR="00CF1882" w:rsidRPr="00851ACD" w:rsidRDefault="00CF1882" w:rsidP="00CF1882">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E6271B" w14:textId="77777777" w:rsidR="00CF1882" w:rsidRPr="00BB629B" w:rsidRDefault="00CF1882" w:rsidP="00CF1882">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76F0F5" w14:textId="77777777" w:rsidR="00CF1882" w:rsidRPr="00560F48" w:rsidRDefault="00CF1882" w:rsidP="00CF1882">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0698AF" w14:textId="77777777" w:rsidR="00CF1882" w:rsidRDefault="00CF1882" w:rsidP="00CF1882">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4F538" w14:textId="0B866767" w:rsidR="00CF1882" w:rsidRPr="006A54B3"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05164"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2Rx</w:t>
            </w:r>
          </w:p>
          <w:p w14:paraId="03EF4053" w14:textId="77777777" w:rsidR="00CF1882" w:rsidRPr="00BB629B" w:rsidRDefault="00CF1882" w:rsidP="00CF1882">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F687F" w14:textId="77777777" w:rsidR="00CF1882" w:rsidRPr="00BB629B" w:rsidRDefault="00CF1882" w:rsidP="00CF1882">
            <w:pPr>
              <w:keepNext/>
              <w:keepLines/>
              <w:spacing w:after="0"/>
              <w:rPr>
                <w:rFonts w:ascii="Arial" w:hAnsi="Arial"/>
                <w:sz w:val="18"/>
                <w:lang w:eastAsia="zh-CN"/>
              </w:rPr>
            </w:pPr>
          </w:p>
        </w:tc>
      </w:tr>
      <w:tr w:rsidR="00CF1882" w:rsidRPr="002E56B9" w14:paraId="3AF3CAC2" w14:textId="436892F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6547A" w14:textId="77777777" w:rsidR="00CF1882" w:rsidRPr="002E56B9" w:rsidRDefault="00CF1882" w:rsidP="00CF1882">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F3A27E" w14:textId="77777777" w:rsidR="00CF1882" w:rsidRPr="002E56B9" w:rsidRDefault="00CF1882" w:rsidP="00CF1882">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AD6AE7" w14:textId="77777777" w:rsidR="00CF1882" w:rsidRPr="002E56B9" w:rsidRDefault="00CF1882" w:rsidP="00CF1882">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EB036D" w14:textId="77777777" w:rsidR="00CF1882" w:rsidRPr="002E56B9" w:rsidRDefault="00CF1882" w:rsidP="00CF1882">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EF2877" w14:textId="77777777" w:rsidR="00CF1882" w:rsidRPr="002E56B9"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F03C16"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E168B"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DB3533" w14:textId="77777777" w:rsidR="00CF1882" w:rsidRPr="002E56B9" w:rsidRDefault="00CF1882" w:rsidP="00CF1882">
            <w:pPr>
              <w:pStyle w:val="TAL"/>
              <w:rPr>
                <w:lang w:eastAsia="zh-CN"/>
              </w:rPr>
            </w:pPr>
          </w:p>
        </w:tc>
      </w:tr>
      <w:tr w:rsidR="00CF1882" w:rsidRPr="002E56B9" w14:paraId="6A94995A" w14:textId="7D9497B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B63C7C" w14:textId="77777777" w:rsidR="00CF1882" w:rsidRPr="002E56B9" w:rsidRDefault="00CF1882" w:rsidP="00CF1882">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3B29E1" w14:textId="12D1E1CF" w:rsidR="00CF1882" w:rsidRPr="002E56B9" w:rsidRDefault="00CF1882" w:rsidP="00CF1882">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C2657F" w14:textId="77777777" w:rsidR="00CF1882" w:rsidRPr="002E56B9" w:rsidRDefault="00CF1882" w:rsidP="00CF1882">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BC7AED" w14:textId="77777777" w:rsidR="00CF1882" w:rsidRPr="002E56B9" w:rsidRDefault="00CF1882" w:rsidP="00CF1882">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C49C02" w14:textId="77777777" w:rsidR="00CF1882" w:rsidRPr="002E56B9" w:rsidRDefault="00CF1882" w:rsidP="00CF1882">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A1BE42"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CD965" w14:textId="77777777" w:rsidR="00CF1882" w:rsidRPr="002E56B9" w:rsidRDefault="00CF1882" w:rsidP="00CF1882">
            <w:pPr>
              <w:pStyle w:val="TAL"/>
              <w:rPr>
                <w:lang w:eastAsia="zh-CN"/>
              </w:rPr>
            </w:pPr>
            <w:r w:rsidRPr="002E56B9">
              <w:rPr>
                <w:lang w:eastAsia="zh-CN"/>
              </w:rPr>
              <w:t>2Rx</w:t>
            </w:r>
          </w:p>
          <w:p w14:paraId="5CFCD56D"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8DAF3C" w14:textId="77777777" w:rsidR="00CF1882" w:rsidRPr="002E56B9" w:rsidRDefault="00CF1882" w:rsidP="00CF1882">
            <w:pPr>
              <w:pStyle w:val="TAL"/>
              <w:rPr>
                <w:lang w:eastAsia="zh-CN"/>
              </w:rPr>
            </w:pPr>
          </w:p>
        </w:tc>
      </w:tr>
      <w:tr w:rsidR="00CF1882" w:rsidRPr="002E56B9" w14:paraId="6976ECCD" w14:textId="7E88639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FAF8" w14:textId="77777777" w:rsidR="00CF1882" w:rsidRPr="002E56B9" w:rsidRDefault="00CF1882" w:rsidP="00CF1882">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7DDCC" w14:textId="77777777" w:rsidR="00CF1882" w:rsidRPr="002E56B9" w:rsidRDefault="00CF1882" w:rsidP="00CF1882">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B4D5EB"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F670C"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1068E"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5759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BF87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18D0B" w14:textId="77777777" w:rsidR="00CF1882" w:rsidRPr="002E56B9" w:rsidRDefault="00CF1882" w:rsidP="00CF1882">
            <w:pPr>
              <w:pStyle w:val="TAL"/>
              <w:rPr>
                <w:b/>
                <w:lang w:eastAsia="zh-CN"/>
              </w:rPr>
            </w:pPr>
          </w:p>
        </w:tc>
      </w:tr>
      <w:tr w:rsidR="00CF1882" w:rsidRPr="002E56B9" w14:paraId="12A4A785" w14:textId="266CBC2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76817" w14:textId="77777777" w:rsidR="00CF1882" w:rsidRPr="002E56B9" w:rsidRDefault="00CF1882" w:rsidP="00CF1882">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F840" w14:textId="77777777" w:rsidR="00CF1882" w:rsidRPr="002E56B9" w:rsidRDefault="00CF1882" w:rsidP="00CF1882">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106413"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DC08EB"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4ED4F3"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C1CE3"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FCE331"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A35BA" w14:textId="77777777" w:rsidR="00CF1882" w:rsidRPr="002E56B9" w:rsidRDefault="00CF1882" w:rsidP="00CF1882">
            <w:pPr>
              <w:pStyle w:val="TAL"/>
              <w:rPr>
                <w:b/>
                <w:lang w:eastAsia="zh-CN"/>
              </w:rPr>
            </w:pPr>
          </w:p>
        </w:tc>
      </w:tr>
      <w:tr w:rsidR="00CF1882" w:rsidRPr="002E56B9" w14:paraId="341D61D4" w14:textId="4F6BDE1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1BB4F30" w14:textId="77777777" w:rsidR="00CF1882" w:rsidRPr="002E56B9" w:rsidRDefault="00CF1882" w:rsidP="00CF1882">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9D9D548" w14:textId="77777777" w:rsidR="00CF1882" w:rsidRPr="002E56B9" w:rsidRDefault="00CF1882" w:rsidP="00CF1882">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4D7F3C3"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F5A0D" w14:textId="77777777" w:rsidR="00CF1882" w:rsidRPr="002E56B9" w:rsidRDefault="00CF1882" w:rsidP="00CF1882">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E993D"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E97E05" w14:textId="77777777" w:rsidR="00CF1882" w:rsidRPr="002E56B9" w:rsidRDefault="00CF1882" w:rsidP="00CF1882">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945CE2" w14:textId="77777777" w:rsidR="00CF1882" w:rsidRPr="002E56B9" w:rsidRDefault="00CF1882" w:rsidP="00CF1882">
            <w:pPr>
              <w:pStyle w:val="TAL"/>
              <w:rPr>
                <w:lang w:eastAsia="zh-CN"/>
              </w:rPr>
            </w:pPr>
            <w:r w:rsidRPr="002E56B9">
              <w:rPr>
                <w:lang w:eastAsia="zh-CN"/>
              </w:rPr>
              <w:t>2Rx</w:t>
            </w:r>
          </w:p>
          <w:p w14:paraId="13BC267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3D0B3" w14:textId="77777777" w:rsidR="00CF1882" w:rsidRPr="002E56B9" w:rsidRDefault="00CF1882" w:rsidP="00CF1882">
            <w:pPr>
              <w:pStyle w:val="TAL"/>
              <w:rPr>
                <w:lang w:eastAsia="zh-CN"/>
              </w:rPr>
            </w:pPr>
          </w:p>
        </w:tc>
      </w:tr>
      <w:tr w:rsidR="00CF1882" w:rsidRPr="002E56B9" w14:paraId="5DD59DE4" w14:textId="76DA53A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63EC261" w14:textId="77777777" w:rsidR="00CF1882" w:rsidRPr="002E56B9" w:rsidRDefault="00CF1882" w:rsidP="00CF1882">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0B3DE34" w14:textId="77777777" w:rsidR="00CF1882" w:rsidRPr="002E56B9" w:rsidRDefault="00CF1882" w:rsidP="00CF1882">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F6037FF"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119F1" w14:textId="77777777" w:rsidR="00CF1882" w:rsidRPr="002E56B9" w:rsidRDefault="00CF1882" w:rsidP="00CF1882">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5CE009"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0B7690" w14:textId="77777777" w:rsidR="00CF1882" w:rsidRPr="002E56B9" w:rsidRDefault="00CF1882" w:rsidP="00CF1882">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D03C1D" w14:textId="77777777" w:rsidR="00CF1882" w:rsidRPr="002E56B9" w:rsidRDefault="00CF1882" w:rsidP="00CF1882">
            <w:pPr>
              <w:pStyle w:val="TAL"/>
              <w:rPr>
                <w:lang w:eastAsia="zh-CN"/>
              </w:rPr>
            </w:pPr>
            <w:r w:rsidRPr="002E56B9">
              <w:rPr>
                <w:lang w:eastAsia="zh-CN"/>
              </w:rPr>
              <w:t>2Rx</w:t>
            </w:r>
          </w:p>
          <w:p w14:paraId="729F2183"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7BB15" w14:textId="77777777" w:rsidR="00CF1882" w:rsidRPr="002E56B9" w:rsidRDefault="00CF1882" w:rsidP="00CF1882">
            <w:pPr>
              <w:pStyle w:val="TAL"/>
              <w:rPr>
                <w:lang w:eastAsia="zh-CN"/>
              </w:rPr>
            </w:pPr>
          </w:p>
        </w:tc>
      </w:tr>
      <w:tr w:rsidR="00CF1882" w:rsidRPr="002E56B9" w14:paraId="2623F8CC" w14:textId="7960DBE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17250B" w14:textId="77777777" w:rsidR="00CF1882" w:rsidRPr="002E56B9" w:rsidRDefault="00CF1882" w:rsidP="00CF1882">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DF50271" w14:textId="77777777" w:rsidR="00CF1882" w:rsidRPr="002E56B9" w:rsidRDefault="00CF1882" w:rsidP="00CF1882">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B6B9506"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40D748" w14:textId="77777777" w:rsidR="00CF1882" w:rsidRPr="002E56B9" w:rsidRDefault="00CF1882" w:rsidP="00CF1882">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8F9F4D"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BDF2504" w14:textId="77777777" w:rsidR="00CF1882" w:rsidRPr="002E56B9" w:rsidRDefault="00CF1882" w:rsidP="00CF1882">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BCE56" w14:textId="77777777" w:rsidR="00CF1882" w:rsidRPr="002E56B9" w:rsidRDefault="00CF1882" w:rsidP="00CF1882">
            <w:pPr>
              <w:pStyle w:val="TAL"/>
              <w:rPr>
                <w:lang w:eastAsia="zh-CN"/>
              </w:rPr>
            </w:pPr>
            <w:r w:rsidRPr="002E56B9">
              <w:rPr>
                <w:lang w:eastAsia="zh-CN"/>
              </w:rPr>
              <w:t>2Rx</w:t>
            </w:r>
          </w:p>
          <w:p w14:paraId="2647A8D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E06357" w14:textId="77777777" w:rsidR="00CF1882" w:rsidRPr="002E56B9" w:rsidRDefault="00CF1882" w:rsidP="00CF1882">
            <w:pPr>
              <w:pStyle w:val="TAL"/>
              <w:rPr>
                <w:lang w:eastAsia="zh-CN"/>
              </w:rPr>
            </w:pPr>
          </w:p>
        </w:tc>
      </w:tr>
      <w:tr w:rsidR="00CF1882" w:rsidRPr="002E56B9" w14:paraId="08AA63E2" w14:textId="224FCC5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D0C7DA7" w14:textId="77777777" w:rsidR="00CF1882" w:rsidRPr="002E56B9" w:rsidRDefault="00CF1882" w:rsidP="00CF1882">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3D5DCF" w14:textId="77777777" w:rsidR="00CF1882" w:rsidRPr="002E56B9" w:rsidRDefault="00CF1882" w:rsidP="00CF1882">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444CEDB"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C05664" w14:textId="77777777" w:rsidR="00CF1882" w:rsidRPr="002E56B9" w:rsidRDefault="00CF1882" w:rsidP="00CF1882">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3BF01F6"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BB06B7" w14:textId="77777777" w:rsidR="00CF1882" w:rsidRPr="002E56B9" w:rsidRDefault="00CF1882" w:rsidP="00CF1882">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D9E35" w14:textId="77777777" w:rsidR="00CF1882" w:rsidRPr="002E56B9" w:rsidRDefault="00CF1882" w:rsidP="00CF1882">
            <w:pPr>
              <w:pStyle w:val="TAL"/>
              <w:rPr>
                <w:lang w:eastAsia="zh-CN"/>
              </w:rPr>
            </w:pPr>
            <w:r w:rsidRPr="002E56B9">
              <w:rPr>
                <w:lang w:eastAsia="zh-CN"/>
              </w:rPr>
              <w:t>2Rx</w:t>
            </w:r>
          </w:p>
          <w:p w14:paraId="52AB1751"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5FB166" w14:textId="77777777" w:rsidR="00CF1882" w:rsidRPr="002E56B9" w:rsidRDefault="00CF1882" w:rsidP="00CF1882">
            <w:pPr>
              <w:pStyle w:val="TAL"/>
              <w:rPr>
                <w:lang w:eastAsia="zh-CN"/>
              </w:rPr>
            </w:pPr>
          </w:p>
        </w:tc>
      </w:tr>
      <w:tr w:rsidR="00CF1882" w:rsidRPr="002E56B9" w14:paraId="65B77B70" w14:textId="742576E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BC68655" w14:textId="77777777" w:rsidR="00CF1882" w:rsidRPr="002E56B9" w:rsidRDefault="00CF1882" w:rsidP="00CF1882">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A1C2B51" w14:textId="77777777" w:rsidR="00CF1882" w:rsidRPr="002E56B9" w:rsidRDefault="00CF1882" w:rsidP="00CF1882">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B6A45C"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CC2068" w14:textId="77777777" w:rsidR="00CF1882" w:rsidRPr="002E56B9" w:rsidRDefault="00CF1882" w:rsidP="00CF1882">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4041E76"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113ED3" w14:textId="77777777" w:rsidR="00CF1882" w:rsidRPr="002E56B9" w:rsidRDefault="00CF1882" w:rsidP="00CF1882">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A41A11" w14:textId="77777777" w:rsidR="00CF1882" w:rsidRPr="002E56B9" w:rsidRDefault="00CF1882" w:rsidP="00CF1882">
            <w:pPr>
              <w:pStyle w:val="TAL"/>
              <w:rPr>
                <w:lang w:eastAsia="zh-CN"/>
              </w:rPr>
            </w:pPr>
            <w:r w:rsidRPr="002E56B9">
              <w:rPr>
                <w:lang w:eastAsia="zh-CN"/>
              </w:rPr>
              <w:t>2Rx</w:t>
            </w:r>
          </w:p>
          <w:p w14:paraId="4788C9E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0A9B5" w14:textId="77777777" w:rsidR="00CF1882" w:rsidRPr="002E56B9" w:rsidRDefault="00CF1882" w:rsidP="00CF1882">
            <w:pPr>
              <w:pStyle w:val="TAL"/>
              <w:rPr>
                <w:lang w:eastAsia="zh-CN"/>
              </w:rPr>
            </w:pPr>
          </w:p>
        </w:tc>
      </w:tr>
      <w:tr w:rsidR="00CF1882" w:rsidRPr="002E56B9" w14:paraId="35E0963B" w14:textId="1D8B5A6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B075892" w14:textId="77777777" w:rsidR="00CF1882" w:rsidRPr="002E56B9" w:rsidRDefault="00CF1882" w:rsidP="00CF1882">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3DDAD8E" w14:textId="77777777" w:rsidR="00CF1882" w:rsidRPr="002E56B9" w:rsidRDefault="00CF1882" w:rsidP="00CF1882">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581C98"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DBE5F" w14:textId="77777777" w:rsidR="00CF1882" w:rsidRPr="002E56B9" w:rsidRDefault="00CF1882" w:rsidP="00CF1882">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E8D2378"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7968E14" w14:textId="77777777" w:rsidR="00CF1882" w:rsidRPr="002E56B9" w:rsidRDefault="00CF1882" w:rsidP="00CF1882">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D58D27" w14:textId="77777777" w:rsidR="00CF1882" w:rsidRPr="002E56B9" w:rsidRDefault="00CF1882" w:rsidP="00CF1882">
            <w:pPr>
              <w:pStyle w:val="TAL"/>
              <w:rPr>
                <w:lang w:eastAsia="zh-CN"/>
              </w:rPr>
            </w:pPr>
            <w:r w:rsidRPr="002E56B9">
              <w:rPr>
                <w:lang w:eastAsia="zh-CN"/>
              </w:rPr>
              <w:t>2Rx</w:t>
            </w:r>
          </w:p>
          <w:p w14:paraId="3C94DC9F"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17C623" w14:textId="77777777" w:rsidR="00CF1882" w:rsidRPr="002E56B9" w:rsidRDefault="00CF1882" w:rsidP="00CF1882">
            <w:pPr>
              <w:pStyle w:val="TAL"/>
              <w:rPr>
                <w:lang w:eastAsia="zh-CN"/>
              </w:rPr>
            </w:pPr>
          </w:p>
        </w:tc>
      </w:tr>
      <w:tr w:rsidR="00CF1882" w:rsidRPr="002E56B9" w14:paraId="2177D37B" w14:textId="5918E05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3F02071" w14:textId="77777777" w:rsidR="00CF1882" w:rsidRPr="002E56B9" w:rsidRDefault="00CF1882" w:rsidP="00CF1882">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E193BB6" w14:textId="77777777" w:rsidR="00CF1882" w:rsidRPr="002E56B9" w:rsidRDefault="00CF1882" w:rsidP="00CF1882">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14727C" w14:textId="6A4E7F8A" w:rsidR="00CF1882" w:rsidRPr="002E56B9" w:rsidRDefault="00CF1882" w:rsidP="00CF1882">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078CFD2" w14:textId="77777777" w:rsidR="00CF1882" w:rsidRPr="002E56B9" w:rsidRDefault="00CF1882" w:rsidP="00CF1882">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C97DC8"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EB6155" w14:textId="77777777" w:rsidR="00CF1882" w:rsidRPr="002E56B9" w:rsidRDefault="00CF1882" w:rsidP="00CF1882">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01E77F" w14:textId="77777777" w:rsidR="00CF1882" w:rsidRPr="002E56B9" w:rsidRDefault="00CF1882" w:rsidP="00CF1882">
            <w:pPr>
              <w:pStyle w:val="TAL"/>
              <w:rPr>
                <w:lang w:eastAsia="zh-CN"/>
              </w:rPr>
            </w:pPr>
            <w:r w:rsidRPr="002E56B9">
              <w:rPr>
                <w:lang w:eastAsia="zh-CN"/>
              </w:rPr>
              <w:t>2Rx</w:t>
            </w:r>
          </w:p>
          <w:p w14:paraId="161AE96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634937" w14:textId="77777777" w:rsidR="00CF1882" w:rsidRPr="002E56B9" w:rsidRDefault="00CF1882" w:rsidP="00CF1882">
            <w:pPr>
              <w:pStyle w:val="TAL"/>
              <w:rPr>
                <w:lang w:eastAsia="zh-CN"/>
              </w:rPr>
            </w:pPr>
          </w:p>
        </w:tc>
      </w:tr>
      <w:tr w:rsidR="00CF1882" w:rsidRPr="002E56B9" w14:paraId="51A770B4" w14:textId="3DFC94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CF8D3BA" w14:textId="77777777" w:rsidR="00CF1882" w:rsidRPr="002E56B9" w:rsidRDefault="00CF1882" w:rsidP="00CF1882">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0DF4955" w14:textId="77777777" w:rsidR="00CF1882" w:rsidRPr="002E56B9" w:rsidRDefault="00CF1882" w:rsidP="00CF1882">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10D15A6" w14:textId="607FCDA9" w:rsidR="00CF1882" w:rsidRPr="002E56B9" w:rsidRDefault="00CF1882" w:rsidP="00CF1882">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7E045DFD" w14:textId="77777777" w:rsidR="00CF1882" w:rsidRPr="002E56B9" w:rsidRDefault="00CF1882" w:rsidP="00CF1882">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896A734"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9925C6" w14:textId="77777777" w:rsidR="00CF1882" w:rsidRPr="002E56B9" w:rsidRDefault="00CF1882" w:rsidP="00CF1882">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C4AD308" w14:textId="77777777" w:rsidR="00CF1882" w:rsidRPr="002E56B9" w:rsidRDefault="00CF1882" w:rsidP="00CF1882">
            <w:pPr>
              <w:pStyle w:val="TAL"/>
              <w:rPr>
                <w:lang w:eastAsia="zh-CN"/>
              </w:rPr>
            </w:pPr>
            <w:r w:rsidRPr="002E56B9">
              <w:rPr>
                <w:lang w:eastAsia="zh-CN"/>
              </w:rPr>
              <w:t>2Rx</w:t>
            </w:r>
          </w:p>
          <w:p w14:paraId="2D8E92E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CB84F7" w14:textId="77777777" w:rsidR="00CF1882" w:rsidRPr="002E56B9" w:rsidRDefault="00CF1882" w:rsidP="00CF1882">
            <w:pPr>
              <w:pStyle w:val="TAL"/>
              <w:rPr>
                <w:lang w:eastAsia="zh-CN"/>
              </w:rPr>
            </w:pPr>
          </w:p>
        </w:tc>
      </w:tr>
      <w:tr w:rsidR="00CF1882" w:rsidRPr="002E56B9" w14:paraId="5CEAA8B5" w14:textId="23B8BC7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B84BB" w14:textId="77777777" w:rsidR="00CF1882" w:rsidRPr="002E56B9" w:rsidRDefault="00CF1882" w:rsidP="00CF1882">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FBD85" w14:textId="77777777" w:rsidR="00CF1882" w:rsidRPr="002E56B9" w:rsidRDefault="00CF1882" w:rsidP="00CF1882">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566B03"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427CF"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80240"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CB00C2"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8CC18"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22042F" w14:textId="77777777" w:rsidR="00CF1882" w:rsidRPr="002E56B9" w:rsidRDefault="00CF1882" w:rsidP="00CF1882">
            <w:pPr>
              <w:pStyle w:val="TAL"/>
              <w:rPr>
                <w:b/>
                <w:lang w:eastAsia="zh-CN"/>
              </w:rPr>
            </w:pPr>
          </w:p>
        </w:tc>
      </w:tr>
      <w:tr w:rsidR="00CF1882" w:rsidRPr="002E56B9" w14:paraId="5EBBDD53" w14:textId="11073D58" w:rsidTr="00CF1882">
        <w:trPr>
          <w:jc w:val="center"/>
        </w:trPr>
        <w:tc>
          <w:tcPr>
            <w:tcW w:w="1171" w:type="dxa"/>
            <w:tcBorders>
              <w:top w:val="single" w:sz="4" w:space="0" w:color="auto"/>
              <w:left w:val="single" w:sz="4" w:space="0" w:color="auto"/>
              <w:bottom w:val="nil"/>
              <w:right w:val="single" w:sz="4" w:space="0" w:color="auto"/>
            </w:tcBorders>
            <w:hideMark/>
          </w:tcPr>
          <w:p w14:paraId="3157087D" w14:textId="77777777" w:rsidR="00CF1882" w:rsidRPr="002E56B9" w:rsidRDefault="00CF1882" w:rsidP="00CF1882">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2ED69FD" w14:textId="77777777" w:rsidR="00CF1882" w:rsidRPr="002E56B9" w:rsidRDefault="00CF1882" w:rsidP="00CF1882">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9081329" w14:textId="77777777" w:rsidR="00CF1882" w:rsidRPr="002E56B9" w:rsidRDefault="00CF1882" w:rsidP="00CF1882">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D3D64C" w14:textId="77777777" w:rsidR="00CF1882" w:rsidRPr="002E56B9" w:rsidRDefault="00CF1882" w:rsidP="00CF1882">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AD1099D"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6A8403" w14:textId="77777777" w:rsidR="00CF1882" w:rsidRPr="002E56B9" w:rsidRDefault="00CF1882" w:rsidP="00CF1882">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570E80" w14:textId="77777777" w:rsidR="00CF1882" w:rsidRPr="002E56B9" w:rsidRDefault="00CF1882" w:rsidP="00CF1882">
            <w:pPr>
              <w:pStyle w:val="TAL"/>
              <w:rPr>
                <w:lang w:eastAsia="zh-CN"/>
              </w:rPr>
            </w:pPr>
            <w:r w:rsidRPr="002E56B9">
              <w:rPr>
                <w:lang w:eastAsia="zh-CN"/>
              </w:rPr>
              <w:t>2Rx</w:t>
            </w:r>
          </w:p>
          <w:p w14:paraId="63D4332B"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90A45" w14:textId="77777777" w:rsidR="00CF1882" w:rsidRPr="002E56B9" w:rsidRDefault="00CF1882" w:rsidP="00CF1882">
            <w:pPr>
              <w:pStyle w:val="TAL"/>
              <w:rPr>
                <w:lang w:eastAsia="zh-CN"/>
              </w:rPr>
            </w:pPr>
          </w:p>
        </w:tc>
      </w:tr>
      <w:tr w:rsidR="00CF1882" w:rsidRPr="002E56B9" w14:paraId="6DDAF93A" w14:textId="049BF258" w:rsidTr="00CF1882">
        <w:trPr>
          <w:jc w:val="center"/>
        </w:trPr>
        <w:tc>
          <w:tcPr>
            <w:tcW w:w="1171" w:type="dxa"/>
            <w:tcBorders>
              <w:top w:val="single" w:sz="4" w:space="0" w:color="auto"/>
              <w:left w:val="single" w:sz="4" w:space="0" w:color="auto"/>
              <w:bottom w:val="nil"/>
              <w:right w:val="single" w:sz="4" w:space="0" w:color="auto"/>
            </w:tcBorders>
            <w:hideMark/>
          </w:tcPr>
          <w:p w14:paraId="682697C9" w14:textId="77777777" w:rsidR="00CF1882" w:rsidRPr="002E56B9" w:rsidRDefault="00CF1882" w:rsidP="00CF1882">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2B99E3AC" w14:textId="77777777" w:rsidR="00CF1882" w:rsidRPr="002E56B9" w:rsidRDefault="00CF1882" w:rsidP="00CF1882">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9BFF54E" w14:textId="77777777" w:rsidR="00CF1882" w:rsidRPr="002E56B9" w:rsidRDefault="00CF1882" w:rsidP="00CF1882">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329789" w14:textId="77777777" w:rsidR="00CF1882" w:rsidRPr="002E56B9" w:rsidRDefault="00CF1882" w:rsidP="00CF1882">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3EC59AF"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394C2B" w14:textId="77777777" w:rsidR="00CF1882" w:rsidRPr="002E56B9" w:rsidRDefault="00CF1882" w:rsidP="00CF1882">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BCCF0" w14:textId="77777777" w:rsidR="00CF1882" w:rsidRPr="002E56B9" w:rsidRDefault="00CF1882" w:rsidP="00CF1882">
            <w:pPr>
              <w:pStyle w:val="TAL"/>
              <w:rPr>
                <w:lang w:eastAsia="zh-CN"/>
              </w:rPr>
            </w:pPr>
            <w:r w:rsidRPr="002E56B9">
              <w:rPr>
                <w:lang w:eastAsia="zh-CN"/>
              </w:rPr>
              <w:t>2Rx</w:t>
            </w:r>
          </w:p>
          <w:p w14:paraId="3D61D952"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ACB9BC" w14:textId="77777777" w:rsidR="00CF1882" w:rsidRPr="002E56B9" w:rsidRDefault="00CF1882" w:rsidP="00CF1882">
            <w:pPr>
              <w:pStyle w:val="TAL"/>
              <w:rPr>
                <w:lang w:eastAsia="zh-CN"/>
              </w:rPr>
            </w:pPr>
          </w:p>
        </w:tc>
      </w:tr>
      <w:tr w:rsidR="00CF1882" w:rsidRPr="002E56B9" w14:paraId="0B521104" w14:textId="165E621A" w:rsidTr="00CF1882">
        <w:trPr>
          <w:jc w:val="center"/>
        </w:trPr>
        <w:tc>
          <w:tcPr>
            <w:tcW w:w="1171" w:type="dxa"/>
            <w:tcBorders>
              <w:top w:val="single" w:sz="4" w:space="0" w:color="auto"/>
              <w:left w:val="single" w:sz="4" w:space="0" w:color="auto"/>
              <w:bottom w:val="nil"/>
              <w:right w:val="single" w:sz="4" w:space="0" w:color="auto"/>
            </w:tcBorders>
            <w:hideMark/>
          </w:tcPr>
          <w:p w14:paraId="04980921" w14:textId="77777777" w:rsidR="00CF1882" w:rsidRPr="002E56B9" w:rsidRDefault="00CF1882" w:rsidP="00CF1882">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7A2EF8F" w14:textId="77777777" w:rsidR="00CF1882" w:rsidRPr="002E56B9" w:rsidRDefault="00CF1882" w:rsidP="00CF1882">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0CD201C" w14:textId="77777777" w:rsidR="00CF1882" w:rsidRPr="002E56B9" w:rsidRDefault="00CF1882" w:rsidP="00CF1882">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559FDF" w14:textId="77777777" w:rsidR="00CF1882" w:rsidRPr="002E56B9" w:rsidRDefault="00CF1882" w:rsidP="00CF1882">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E315B7"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C4CFF1" w14:textId="77777777" w:rsidR="00CF1882" w:rsidRPr="002E56B9" w:rsidRDefault="00CF1882" w:rsidP="00CF1882">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A2ECF" w14:textId="77777777" w:rsidR="00CF1882" w:rsidRPr="002E56B9" w:rsidRDefault="00CF1882" w:rsidP="00CF1882">
            <w:pPr>
              <w:pStyle w:val="TAL"/>
              <w:rPr>
                <w:lang w:eastAsia="zh-CN"/>
              </w:rPr>
            </w:pPr>
            <w:r w:rsidRPr="002E56B9">
              <w:rPr>
                <w:lang w:eastAsia="zh-CN"/>
              </w:rPr>
              <w:t>2Rx</w:t>
            </w:r>
          </w:p>
          <w:p w14:paraId="6E92A85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E63C36" w14:textId="77777777" w:rsidR="00CF1882" w:rsidRPr="002E56B9" w:rsidRDefault="00CF1882" w:rsidP="00CF1882">
            <w:pPr>
              <w:pStyle w:val="TAL"/>
              <w:rPr>
                <w:lang w:eastAsia="zh-CN"/>
              </w:rPr>
            </w:pPr>
          </w:p>
        </w:tc>
      </w:tr>
      <w:tr w:rsidR="00CF1882" w:rsidRPr="002E56B9" w14:paraId="3C234FCC" w14:textId="44A0C95F" w:rsidTr="00CF1882">
        <w:trPr>
          <w:jc w:val="center"/>
        </w:trPr>
        <w:tc>
          <w:tcPr>
            <w:tcW w:w="1171" w:type="dxa"/>
            <w:tcBorders>
              <w:top w:val="single" w:sz="4" w:space="0" w:color="auto"/>
              <w:left w:val="single" w:sz="4" w:space="0" w:color="auto"/>
              <w:bottom w:val="nil"/>
              <w:right w:val="single" w:sz="4" w:space="0" w:color="auto"/>
            </w:tcBorders>
            <w:hideMark/>
          </w:tcPr>
          <w:p w14:paraId="66638B76" w14:textId="77777777" w:rsidR="00CF1882" w:rsidRPr="002E56B9" w:rsidRDefault="00CF1882" w:rsidP="00CF1882">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3EA12E0" w14:textId="77777777" w:rsidR="00CF1882" w:rsidRPr="002E56B9" w:rsidRDefault="00CF1882" w:rsidP="00CF1882">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5E2C929" w14:textId="77777777" w:rsidR="00CF1882" w:rsidRPr="002E56B9" w:rsidRDefault="00CF1882" w:rsidP="00CF1882">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4BDCB2" w14:textId="77777777" w:rsidR="00CF1882" w:rsidRPr="002E56B9" w:rsidRDefault="00CF1882" w:rsidP="00CF1882">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5E7859"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BC673" w14:textId="77777777" w:rsidR="00CF1882" w:rsidRPr="002E56B9" w:rsidRDefault="00CF1882" w:rsidP="00CF1882">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8F4A3" w14:textId="77777777" w:rsidR="00CF1882" w:rsidRPr="002E56B9" w:rsidRDefault="00CF1882" w:rsidP="00CF1882">
            <w:pPr>
              <w:pStyle w:val="TAL"/>
              <w:rPr>
                <w:lang w:eastAsia="zh-CN"/>
              </w:rPr>
            </w:pPr>
            <w:r w:rsidRPr="002E56B9">
              <w:rPr>
                <w:lang w:eastAsia="zh-CN"/>
              </w:rPr>
              <w:t>2Rx</w:t>
            </w:r>
          </w:p>
          <w:p w14:paraId="240DAFF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5A0E9C" w14:textId="77777777" w:rsidR="00CF1882" w:rsidRPr="002E56B9" w:rsidRDefault="00CF1882" w:rsidP="00CF1882">
            <w:pPr>
              <w:pStyle w:val="TAL"/>
              <w:rPr>
                <w:lang w:eastAsia="zh-CN"/>
              </w:rPr>
            </w:pPr>
          </w:p>
        </w:tc>
      </w:tr>
      <w:tr w:rsidR="00CF1882" w:rsidRPr="002E56B9" w14:paraId="65D3A47F" w14:textId="04EF735B" w:rsidTr="00CF1882">
        <w:trPr>
          <w:jc w:val="center"/>
        </w:trPr>
        <w:tc>
          <w:tcPr>
            <w:tcW w:w="1171" w:type="dxa"/>
            <w:tcBorders>
              <w:top w:val="single" w:sz="4" w:space="0" w:color="auto"/>
              <w:left w:val="single" w:sz="4" w:space="0" w:color="auto"/>
              <w:bottom w:val="nil"/>
              <w:right w:val="single" w:sz="4" w:space="0" w:color="auto"/>
            </w:tcBorders>
          </w:tcPr>
          <w:p w14:paraId="16B338E5" w14:textId="080F13BB" w:rsidR="00CF1882" w:rsidRPr="002E56B9" w:rsidRDefault="00CF1882" w:rsidP="00CF1882">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49A7038" w14:textId="4574A91A" w:rsidR="00CF1882" w:rsidRPr="002E56B9" w:rsidRDefault="00CF1882" w:rsidP="00CF1882">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3D01C09" w14:textId="27881ED1" w:rsidR="00CF1882" w:rsidRPr="002E56B9" w:rsidRDefault="00CF1882" w:rsidP="00CF1882">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1D083AC" w14:textId="2C12FFA2" w:rsidR="00CF1882" w:rsidRPr="002E56B9" w:rsidRDefault="00CF1882" w:rsidP="00CF1882">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775847BB" w14:textId="6FE5BD2B" w:rsidR="00CF1882" w:rsidRPr="002E56B9" w:rsidRDefault="00CF1882" w:rsidP="00CF1882">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C4C081" w14:textId="5B971A39" w:rsidR="00CF1882" w:rsidRPr="002E56B9" w:rsidRDefault="00CF1882" w:rsidP="00CF1882">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ED5E36F" w14:textId="77777777" w:rsidR="00CF1882" w:rsidRPr="00BB629B" w:rsidRDefault="00CF1882" w:rsidP="00CF1882">
            <w:pPr>
              <w:pStyle w:val="TAL"/>
              <w:rPr>
                <w:lang w:eastAsia="zh-CN"/>
              </w:rPr>
            </w:pPr>
            <w:r w:rsidRPr="00BB629B">
              <w:rPr>
                <w:lang w:eastAsia="zh-CN"/>
              </w:rPr>
              <w:t>2Rx</w:t>
            </w:r>
          </w:p>
          <w:p w14:paraId="6719DA2B" w14:textId="7E82F449" w:rsidR="00CF1882" w:rsidRPr="002E56B9"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9271F" w14:textId="77777777" w:rsidR="00CF1882" w:rsidRPr="00BB629B" w:rsidRDefault="00CF1882" w:rsidP="00CF1882">
            <w:pPr>
              <w:pStyle w:val="TAL"/>
              <w:rPr>
                <w:lang w:eastAsia="zh-CN"/>
              </w:rPr>
            </w:pPr>
          </w:p>
        </w:tc>
      </w:tr>
      <w:tr w:rsidR="00CF1882" w:rsidRPr="002E56B9" w14:paraId="5ADB43C8" w14:textId="52CED1E3" w:rsidTr="00CF1882">
        <w:trPr>
          <w:jc w:val="center"/>
        </w:trPr>
        <w:tc>
          <w:tcPr>
            <w:tcW w:w="1171" w:type="dxa"/>
            <w:tcBorders>
              <w:top w:val="single" w:sz="4" w:space="0" w:color="auto"/>
              <w:left w:val="single" w:sz="4" w:space="0" w:color="auto"/>
              <w:bottom w:val="nil"/>
              <w:right w:val="single" w:sz="4" w:space="0" w:color="auto"/>
            </w:tcBorders>
          </w:tcPr>
          <w:p w14:paraId="70949C8A" w14:textId="00E281FE" w:rsidR="00CF1882" w:rsidRPr="002E56B9" w:rsidRDefault="00CF1882" w:rsidP="00CF1882">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10463E51" w14:textId="0CA1AF4A" w:rsidR="00CF1882" w:rsidRPr="002E56B9" w:rsidRDefault="00CF1882" w:rsidP="00CF1882">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71D1575B" w14:textId="31CE5E56" w:rsidR="00CF1882" w:rsidRPr="002E56B9" w:rsidRDefault="00CF1882" w:rsidP="00CF1882">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711252A" w14:textId="153DF593" w:rsidR="00CF1882" w:rsidRPr="002E56B9" w:rsidRDefault="00CF1882" w:rsidP="00CF1882">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37CB6D56" w14:textId="5AB962D6" w:rsidR="00CF1882" w:rsidRPr="002E56B9" w:rsidRDefault="00CF1882" w:rsidP="00CF1882">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22E551C" w14:textId="15117F37" w:rsidR="00CF1882" w:rsidRPr="002E56B9" w:rsidRDefault="00CF1882" w:rsidP="00CF1882">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4A21CB" w14:textId="77777777" w:rsidR="00CF1882" w:rsidRPr="00BB629B" w:rsidRDefault="00CF1882" w:rsidP="00CF1882">
            <w:pPr>
              <w:pStyle w:val="TAL"/>
              <w:rPr>
                <w:lang w:eastAsia="zh-CN"/>
              </w:rPr>
            </w:pPr>
            <w:r w:rsidRPr="00BB629B">
              <w:rPr>
                <w:lang w:eastAsia="zh-CN"/>
              </w:rPr>
              <w:t>2Rx</w:t>
            </w:r>
          </w:p>
          <w:p w14:paraId="1683D6FC" w14:textId="45FF4728" w:rsidR="00CF1882" w:rsidRPr="002E56B9"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56D498" w14:textId="77777777" w:rsidR="00CF1882" w:rsidRPr="00BB629B" w:rsidRDefault="00CF1882" w:rsidP="00CF1882">
            <w:pPr>
              <w:pStyle w:val="TAL"/>
              <w:rPr>
                <w:lang w:eastAsia="zh-CN"/>
              </w:rPr>
            </w:pPr>
          </w:p>
        </w:tc>
      </w:tr>
      <w:tr w:rsidR="00CF1882" w:rsidRPr="002E56B9" w14:paraId="6AAB9775" w14:textId="1526B0F9" w:rsidTr="00CF1882">
        <w:trPr>
          <w:jc w:val="center"/>
        </w:trPr>
        <w:tc>
          <w:tcPr>
            <w:tcW w:w="1171" w:type="dxa"/>
            <w:tcBorders>
              <w:top w:val="single" w:sz="4" w:space="0" w:color="auto"/>
              <w:left w:val="single" w:sz="4" w:space="0" w:color="auto"/>
              <w:bottom w:val="nil"/>
              <w:right w:val="single" w:sz="4" w:space="0" w:color="auto"/>
            </w:tcBorders>
          </w:tcPr>
          <w:p w14:paraId="34975504" w14:textId="6D599E46" w:rsidR="00CF1882" w:rsidRPr="002E56B9" w:rsidRDefault="00CF1882" w:rsidP="00CF1882">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CA546A8" w14:textId="2219CDFB" w:rsidR="00CF1882" w:rsidRPr="002E56B9" w:rsidRDefault="00CF1882" w:rsidP="00CF1882">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B946A74" w14:textId="52FFD50C" w:rsidR="00CF1882" w:rsidRPr="002E56B9" w:rsidRDefault="00CF1882" w:rsidP="00CF1882">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7C4D2A8" w14:textId="7F4C7B79" w:rsidR="00CF1882" w:rsidRPr="002E56B9" w:rsidRDefault="00CF1882" w:rsidP="00CF1882">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04D2742A" w14:textId="147186F3" w:rsidR="00CF1882" w:rsidRPr="002E56B9" w:rsidRDefault="00CF1882" w:rsidP="00CF1882">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8BF2FC6" w14:textId="6252D2B8" w:rsidR="00CF1882" w:rsidRPr="002E56B9" w:rsidRDefault="00CF1882" w:rsidP="00CF1882">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E6AD0C3" w14:textId="77777777" w:rsidR="00CF1882" w:rsidRPr="00BB629B" w:rsidRDefault="00CF1882" w:rsidP="00CF1882">
            <w:pPr>
              <w:pStyle w:val="TAL"/>
              <w:rPr>
                <w:lang w:eastAsia="zh-CN"/>
              </w:rPr>
            </w:pPr>
            <w:r w:rsidRPr="00BB629B">
              <w:rPr>
                <w:lang w:eastAsia="zh-CN"/>
              </w:rPr>
              <w:t>2Rx</w:t>
            </w:r>
          </w:p>
          <w:p w14:paraId="79988176" w14:textId="02D77C3F" w:rsidR="00CF1882" w:rsidRPr="002E56B9" w:rsidRDefault="00CF1882" w:rsidP="00CF1882">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600D90" w14:textId="77777777" w:rsidR="00CF1882" w:rsidRPr="00BB629B" w:rsidRDefault="00CF1882" w:rsidP="00CF1882">
            <w:pPr>
              <w:pStyle w:val="TAL"/>
              <w:rPr>
                <w:lang w:eastAsia="zh-CN"/>
              </w:rPr>
            </w:pPr>
          </w:p>
        </w:tc>
      </w:tr>
      <w:tr w:rsidR="00CF1882" w:rsidRPr="002E56B9" w14:paraId="633204FD" w14:textId="67F4FD44" w:rsidTr="00CF1882">
        <w:trPr>
          <w:jc w:val="center"/>
        </w:trPr>
        <w:tc>
          <w:tcPr>
            <w:tcW w:w="1171" w:type="dxa"/>
            <w:tcBorders>
              <w:top w:val="single" w:sz="4" w:space="0" w:color="auto"/>
              <w:left w:val="single" w:sz="4" w:space="0" w:color="auto"/>
              <w:bottom w:val="nil"/>
              <w:right w:val="single" w:sz="4" w:space="0" w:color="auto"/>
            </w:tcBorders>
          </w:tcPr>
          <w:p w14:paraId="31B92385" w14:textId="77777777" w:rsidR="00CF1882" w:rsidRPr="002E56B9" w:rsidRDefault="00CF1882" w:rsidP="00CF1882">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26947A10" w14:textId="77777777" w:rsidR="00CF1882" w:rsidRPr="002E56B9" w:rsidRDefault="00CF1882" w:rsidP="00CF1882">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91B7C00" w14:textId="2201C841" w:rsidR="00CF1882" w:rsidRPr="002E56B9" w:rsidRDefault="00CF1882" w:rsidP="00CF1882">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1E70CAB8" w14:textId="77777777" w:rsidR="00CF1882" w:rsidRPr="002E56B9" w:rsidRDefault="00CF1882" w:rsidP="00CF1882">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1DA997" w14:textId="77777777" w:rsidR="00CF1882" w:rsidRPr="002E56B9" w:rsidRDefault="00CF1882" w:rsidP="00CF1882">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5000143" w14:textId="77777777" w:rsidR="00CF1882" w:rsidRPr="002E56B9" w:rsidRDefault="00CF1882" w:rsidP="00CF1882">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C3D4765" w14:textId="77777777" w:rsidR="00CF1882" w:rsidRPr="002E56B9" w:rsidRDefault="00CF1882" w:rsidP="00CF1882">
            <w:pPr>
              <w:pStyle w:val="TAL"/>
              <w:rPr>
                <w:lang w:eastAsia="zh-CN"/>
              </w:rPr>
            </w:pPr>
            <w:r w:rsidRPr="002E56B9">
              <w:rPr>
                <w:lang w:eastAsia="zh-CN"/>
              </w:rPr>
              <w:t>2Rx</w:t>
            </w:r>
          </w:p>
          <w:p w14:paraId="55E8E8A6"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A4FD22" w14:textId="275A0BC6" w:rsidR="00CF1882" w:rsidRPr="002E56B9" w:rsidRDefault="00CF1882" w:rsidP="00CF1882">
            <w:pPr>
              <w:pStyle w:val="TAL"/>
              <w:rPr>
                <w:lang w:eastAsia="zh-CN"/>
              </w:rPr>
            </w:pPr>
            <w:r w:rsidRPr="00510237">
              <w:rPr>
                <w:lang w:eastAsia="zh-CN"/>
              </w:rPr>
              <w:t>Subtest 2: F017</w:t>
            </w:r>
          </w:p>
        </w:tc>
      </w:tr>
      <w:tr w:rsidR="00CF1882" w:rsidRPr="002E56B9" w14:paraId="59F47203" w14:textId="208FDC9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65234" w14:textId="77777777" w:rsidR="00CF1882" w:rsidRPr="002E56B9" w:rsidRDefault="00CF1882" w:rsidP="00CF1882">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BC44C5" w14:textId="77777777" w:rsidR="00CF1882" w:rsidRPr="002E56B9" w:rsidRDefault="00CF1882" w:rsidP="00CF1882">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71607"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4E9EE"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8F0BB5"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3BA"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877086"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0F5604" w14:textId="77777777" w:rsidR="00CF1882" w:rsidRPr="002E56B9" w:rsidRDefault="00CF1882" w:rsidP="00CF1882">
            <w:pPr>
              <w:pStyle w:val="TAL"/>
              <w:rPr>
                <w:b/>
                <w:lang w:eastAsia="zh-CN"/>
              </w:rPr>
            </w:pPr>
          </w:p>
        </w:tc>
      </w:tr>
      <w:tr w:rsidR="00CF1882" w:rsidRPr="002E56B9" w14:paraId="7BC8F876" w14:textId="4963AF4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1C6B2D0" w14:textId="77777777" w:rsidR="00CF1882" w:rsidRPr="002E56B9" w:rsidRDefault="00CF1882" w:rsidP="00CF1882">
            <w:pPr>
              <w:pStyle w:val="TAL"/>
            </w:pPr>
            <w:r w:rsidRPr="002E56B9">
              <w:rPr>
                <w:rFonts w:eastAsia="MS Mincho"/>
              </w:rPr>
              <w:lastRenderedPageBreak/>
              <w:t>6.6.3.1</w:t>
            </w:r>
          </w:p>
        </w:tc>
        <w:tc>
          <w:tcPr>
            <w:tcW w:w="4521" w:type="dxa"/>
            <w:tcBorders>
              <w:top w:val="single" w:sz="4" w:space="0" w:color="auto"/>
              <w:left w:val="single" w:sz="4" w:space="0" w:color="auto"/>
              <w:bottom w:val="single" w:sz="4" w:space="0" w:color="auto"/>
              <w:right w:val="single" w:sz="4" w:space="0" w:color="auto"/>
            </w:tcBorders>
            <w:hideMark/>
          </w:tcPr>
          <w:p w14:paraId="0EC68140" w14:textId="77777777" w:rsidR="00CF1882" w:rsidRPr="002E56B9" w:rsidRDefault="00CF1882" w:rsidP="00CF1882">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5923C0" w14:textId="77777777" w:rsidR="00CF1882" w:rsidRPr="002E56B9" w:rsidRDefault="00CF1882" w:rsidP="00CF1882">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D8319" w14:textId="77777777" w:rsidR="00CF1882" w:rsidRPr="002E56B9" w:rsidRDefault="00CF1882" w:rsidP="00CF1882">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5B23C8"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678975B"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366E3" w14:textId="77777777" w:rsidR="00CF1882" w:rsidRPr="002E56B9" w:rsidRDefault="00CF1882" w:rsidP="00CF1882">
            <w:pPr>
              <w:pStyle w:val="TAL"/>
              <w:rPr>
                <w:lang w:eastAsia="zh-CN"/>
              </w:rPr>
            </w:pPr>
            <w:r w:rsidRPr="002E56B9">
              <w:rPr>
                <w:lang w:eastAsia="zh-CN"/>
              </w:rPr>
              <w:t>2Rx</w:t>
            </w:r>
          </w:p>
          <w:p w14:paraId="199ECA7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47BF6A" w14:textId="77777777" w:rsidR="00CF1882" w:rsidRPr="002E56B9" w:rsidRDefault="00CF1882" w:rsidP="00CF1882">
            <w:pPr>
              <w:pStyle w:val="TAL"/>
              <w:rPr>
                <w:lang w:eastAsia="zh-CN"/>
              </w:rPr>
            </w:pPr>
          </w:p>
        </w:tc>
      </w:tr>
      <w:tr w:rsidR="00CF1882" w:rsidRPr="002E56B9" w14:paraId="4C1D30DE" w14:textId="2B86F4B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F0B589" w14:textId="77777777" w:rsidR="00CF1882" w:rsidRPr="002E56B9" w:rsidRDefault="00CF1882" w:rsidP="00CF1882">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8712D8D" w14:textId="77777777" w:rsidR="00CF1882" w:rsidRPr="002E56B9" w:rsidRDefault="00CF1882" w:rsidP="00CF1882">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ED3976" w14:textId="77777777" w:rsidR="00CF1882" w:rsidRPr="002E56B9" w:rsidRDefault="00CF1882" w:rsidP="00CF1882">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24965" w14:textId="77777777" w:rsidR="00CF1882" w:rsidRPr="002E56B9" w:rsidRDefault="00CF1882" w:rsidP="00CF1882">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868640" w14:textId="77777777" w:rsidR="00CF1882" w:rsidRPr="002E56B9" w:rsidRDefault="00CF1882" w:rsidP="00CF188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927EF" w14:textId="77777777" w:rsidR="00CF1882" w:rsidRPr="002E56B9" w:rsidRDefault="00CF1882" w:rsidP="00CF1882">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DB7D7" w14:textId="77777777" w:rsidR="00CF1882" w:rsidRPr="002E56B9" w:rsidRDefault="00CF1882" w:rsidP="00CF1882">
            <w:pPr>
              <w:pStyle w:val="TAL"/>
              <w:rPr>
                <w:lang w:eastAsia="zh-CN"/>
              </w:rPr>
            </w:pPr>
            <w:r w:rsidRPr="002E56B9">
              <w:rPr>
                <w:lang w:eastAsia="zh-CN"/>
              </w:rPr>
              <w:t>2Rx</w:t>
            </w:r>
          </w:p>
          <w:p w14:paraId="77E29FE6"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66D496" w14:textId="77777777" w:rsidR="00CF1882" w:rsidRPr="002E56B9" w:rsidRDefault="00CF1882" w:rsidP="00CF1882">
            <w:pPr>
              <w:pStyle w:val="TAL"/>
              <w:rPr>
                <w:lang w:eastAsia="zh-CN"/>
              </w:rPr>
            </w:pPr>
          </w:p>
        </w:tc>
      </w:tr>
      <w:tr w:rsidR="00CF1882" w:rsidRPr="002E56B9" w14:paraId="608AEF5A" w14:textId="4AF682F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6E8874C" w14:textId="77777777" w:rsidR="00CF1882" w:rsidRPr="002E56B9" w:rsidRDefault="00CF1882" w:rsidP="00CF1882">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19B2F7F" w14:textId="77777777" w:rsidR="00CF1882" w:rsidRPr="002E56B9" w:rsidRDefault="00CF1882" w:rsidP="00CF1882">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97A0083" w14:textId="396C22C1" w:rsidR="00CF1882" w:rsidRPr="002E56B9" w:rsidRDefault="00CF1882" w:rsidP="00CF1882">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7298A8" w14:textId="77777777" w:rsidR="00CF1882" w:rsidRPr="002E56B9" w:rsidRDefault="00CF1882" w:rsidP="00CF1882">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2F570A32"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92EFD9A" w14:textId="77777777" w:rsidR="00CF1882" w:rsidRPr="002E56B9" w:rsidRDefault="00CF1882" w:rsidP="00CF1882">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C3C3D3" w14:textId="77777777" w:rsidR="00CF1882" w:rsidRPr="002E56B9" w:rsidRDefault="00CF1882" w:rsidP="00CF1882">
            <w:pPr>
              <w:pStyle w:val="TAL"/>
              <w:rPr>
                <w:lang w:eastAsia="zh-CN"/>
              </w:rPr>
            </w:pPr>
            <w:r w:rsidRPr="002E56B9">
              <w:rPr>
                <w:lang w:eastAsia="zh-CN"/>
              </w:rPr>
              <w:t>2Rx</w:t>
            </w:r>
          </w:p>
          <w:p w14:paraId="233C6F6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0B1CF6" w14:textId="77777777" w:rsidR="00CF1882" w:rsidRPr="002E56B9" w:rsidRDefault="00CF1882" w:rsidP="00CF1882">
            <w:pPr>
              <w:pStyle w:val="TAL"/>
              <w:rPr>
                <w:lang w:eastAsia="zh-CN"/>
              </w:rPr>
            </w:pPr>
          </w:p>
        </w:tc>
      </w:tr>
      <w:tr w:rsidR="00CF1882" w:rsidRPr="002E56B9" w14:paraId="747037B9" w14:textId="3B63046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0D323A" w14:textId="77777777" w:rsidR="00CF1882" w:rsidRPr="002E56B9" w:rsidRDefault="00CF1882" w:rsidP="00CF1882">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4CAF71" w14:textId="77777777" w:rsidR="00CF1882" w:rsidRPr="002E56B9" w:rsidRDefault="00CF1882" w:rsidP="00CF1882">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F349C2" w14:textId="77777777" w:rsidR="00CF1882" w:rsidRPr="002E56B9"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616ACC"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4AED5A"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8055FC" w14:textId="77777777" w:rsidR="00CF1882" w:rsidRPr="002E56B9" w:rsidRDefault="00CF1882" w:rsidP="00CF1882">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6F788A"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ACA0C8" w14:textId="77777777" w:rsidR="00CF1882" w:rsidRPr="002E56B9" w:rsidRDefault="00CF1882" w:rsidP="00CF1882">
            <w:pPr>
              <w:pStyle w:val="TAL"/>
              <w:rPr>
                <w:b/>
                <w:lang w:eastAsia="zh-CN"/>
              </w:rPr>
            </w:pPr>
          </w:p>
        </w:tc>
      </w:tr>
      <w:tr w:rsidR="00CF1882" w:rsidRPr="002E56B9" w14:paraId="1988A8E4" w14:textId="59A10FC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0169C23" w14:textId="77777777" w:rsidR="00CF1882" w:rsidRPr="002E56B9" w:rsidRDefault="00CF1882" w:rsidP="00CF1882">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709BCB" w14:textId="77777777" w:rsidR="00CF1882" w:rsidRPr="002E56B9" w:rsidRDefault="00CF1882" w:rsidP="00CF1882">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15939C" w14:textId="77777777" w:rsidR="00CF1882" w:rsidRPr="002E56B9" w:rsidRDefault="00CF1882" w:rsidP="00CF1882">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CCB1D8" w14:textId="77777777" w:rsidR="00CF1882" w:rsidRPr="002E56B9" w:rsidRDefault="00CF1882" w:rsidP="00CF1882">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CF9412"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703FE5" w14:textId="77777777" w:rsidR="00CF1882" w:rsidRPr="002E56B9" w:rsidRDefault="00CF1882" w:rsidP="00CF1882">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0075D" w14:textId="77777777" w:rsidR="00CF1882" w:rsidRPr="002E56B9" w:rsidRDefault="00CF1882" w:rsidP="00CF1882">
            <w:pPr>
              <w:pStyle w:val="TAL"/>
              <w:rPr>
                <w:lang w:eastAsia="zh-CN"/>
              </w:rPr>
            </w:pPr>
            <w:r w:rsidRPr="002E56B9">
              <w:rPr>
                <w:lang w:eastAsia="zh-CN"/>
              </w:rPr>
              <w:t>2Rx</w:t>
            </w:r>
          </w:p>
          <w:p w14:paraId="2E374617"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7B13F" w14:textId="77777777" w:rsidR="00CF1882" w:rsidRPr="002E56B9" w:rsidRDefault="00CF1882" w:rsidP="00CF1882">
            <w:pPr>
              <w:pStyle w:val="TAL"/>
              <w:rPr>
                <w:lang w:eastAsia="zh-CN"/>
              </w:rPr>
            </w:pPr>
          </w:p>
        </w:tc>
      </w:tr>
      <w:tr w:rsidR="00CF1882" w:rsidRPr="002E56B9" w14:paraId="40BF6D45" w14:textId="5D8770D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AC3DFB6" w14:textId="77777777" w:rsidR="00CF1882" w:rsidRPr="002E56B9" w:rsidRDefault="00CF1882" w:rsidP="00CF1882">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76A1B64" w14:textId="77777777" w:rsidR="00CF1882" w:rsidRPr="002E56B9" w:rsidRDefault="00CF1882" w:rsidP="00CF1882">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A98FBC" w14:textId="77777777" w:rsidR="00CF1882" w:rsidRPr="002E56B9" w:rsidRDefault="00CF1882" w:rsidP="00CF1882">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FC1949" w14:textId="77777777" w:rsidR="00CF1882" w:rsidRPr="002E56B9" w:rsidRDefault="00CF1882" w:rsidP="00CF1882">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62ADE8"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B67373" w14:textId="77777777" w:rsidR="00CF1882" w:rsidRPr="002E56B9" w:rsidRDefault="00CF1882" w:rsidP="00CF1882">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77D846" w14:textId="77777777" w:rsidR="00CF1882" w:rsidRPr="002E56B9" w:rsidRDefault="00CF1882" w:rsidP="00CF1882">
            <w:pPr>
              <w:pStyle w:val="TAL"/>
              <w:rPr>
                <w:lang w:eastAsia="zh-CN"/>
              </w:rPr>
            </w:pPr>
            <w:r w:rsidRPr="002E56B9">
              <w:rPr>
                <w:lang w:eastAsia="zh-CN"/>
              </w:rPr>
              <w:t>2Rx</w:t>
            </w:r>
          </w:p>
          <w:p w14:paraId="27B0B293"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0AF5D" w14:textId="77777777" w:rsidR="00CF1882" w:rsidRPr="002E56B9" w:rsidRDefault="00CF1882" w:rsidP="00CF1882">
            <w:pPr>
              <w:pStyle w:val="TAL"/>
              <w:rPr>
                <w:lang w:eastAsia="zh-CN"/>
              </w:rPr>
            </w:pPr>
          </w:p>
        </w:tc>
      </w:tr>
      <w:tr w:rsidR="00CF1882" w:rsidRPr="002E56B9" w14:paraId="370CA3C9" w14:textId="255452A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ACFCEEE" w14:textId="77777777" w:rsidR="00CF1882" w:rsidRPr="002E56B9" w:rsidRDefault="00CF1882" w:rsidP="00CF1882">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423249" w14:textId="77777777" w:rsidR="00CF1882" w:rsidRPr="002E56B9" w:rsidRDefault="00CF1882" w:rsidP="00CF1882">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9012B4" w14:textId="77777777" w:rsidR="00CF1882" w:rsidRPr="002E56B9" w:rsidRDefault="00CF1882" w:rsidP="00CF1882">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2A6AB8" w14:textId="77777777" w:rsidR="00CF1882" w:rsidRPr="002E56B9" w:rsidRDefault="00CF1882" w:rsidP="00CF1882">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4CDAD4"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3C385" w14:textId="77777777" w:rsidR="00CF1882" w:rsidRPr="002E56B9" w:rsidRDefault="00CF1882" w:rsidP="00CF1882">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208A41" w14:textId="77777777" w:rsidR="00CF1882" w:rsidRPr="002E56B9" w:rsidRDefault="00CF1882" w:rsidP="00CF1882">
            <w:pPr>
              <w:pStyle w:val="TAL"/>
              <w:rPr>
                <w:lang w:eastAsia="zh-CN"/>
              </w:rPr>
            </w:pPr>
            <w:r w:rsidRPr="002E56B9">
              <w:rPr>
                <w:lang w:eastAsia="zh-CN"/>
              </w:rPr>
              <w:t>2Rx</w:t>
            </w:r>
          </w:p>
          <w:p w14:paraId="1D64974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F3E900" w14:textId="77777777" w:rsidR="00CF1882" w:rsidRPr="002E56B9" w:rsidRDefault="00CF1882" w:rsidP="00CF1882">
            <w:pPr>
              <w:pStyle w:val="TAL"/>
              <w:rPr>
                <w:lang w:eastAsia="zh-CN"/>
              </w:rPr>
            </w:pPr>
          </w:p>
        </w:tc>
      </w:tr>
      <w:tr w:rsidR="00CF1882" w:rsidRPr="002E56B9" w14:paraId="3C68CC7C" w14:textId="5E3E630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AF42ECE" w14:textId="77777777" w:rsidR="00CF1882" w:rsidRPr="002E56B9" w:rsidRDefault="00CF1882" w:rsidP="00CF1882">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4B49E69" w14:textId="77777777" w:rsidR="00CF1882" w:rsidRPr="002E56B9" w:rsidRDefault="00CF1882" w:rsidP="00CF1882">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2DC224" w14:textId="77777777" w:rsidR="00CF1882" w:rsidRPr="002E56B9" w:rsidRDefault="00CF1882" w:rsidP="00CF1882">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7DA810" w14:textId="77777777" w:rsidR="00CF1882" w:rsidRPr="002E56B9" w:rsidRDefault="00CF1882" w:rsidP="00CF1882">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DA51E24"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822AFC" w14:textId="77777777" w:rsidR="00CF1882" w:rsidRPr="002E56B9" w:rsidRDefault="00CF1882" w:rsidP="00CF1882">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7F292" w14:textId="77777777" w:rsidR="00CF1882" w:rsidRPr="002E56B9" w:rsidRDefault="00CF1882" w:rsidP="00CF1882">
            <w:pPr>
              <w:pStyle w:val="TAL"/>
              <w:rPr>
                <w:lang w:eastAsia="zh-CN"/>
              </w:rPr>
            </w:pPr>
            <w:r w:rsidRPr="002E56B9">
              <w:rPr>
                <w:lang w:eastAsia="zh-CN"/>
              </w:rPr>
              <w:t>2Rx</w:t>
            </w:r>
          </w:p>
          <w:p w14:paraId="59E1899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A5FC3" w14:textId="77777777" w:rsidR="00CF1882" w:rsidRPr="002E56B9" w:rsidRDefault="00CF1882" w:rsidP="00CF1882">
            <w:pPr>
              <w:pStyle w:val="TAL"/>
              <w:rPr>
                <w:lang w:eastAsia="zh-CN"/>
              </w:rPr>
            </w:pPr>
          </w:p>
        </w:tc>
      </w:tr>
      <w:tr w:rsidR="00CF1882" w:rsidRPr="002E56B9" w14:paraId="64072C66" w14:textId="7DE8693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B798E56" w14:textId="77777777" w:rsidR="00CF1882" w:rsidRPr="002E56B9" w:rsidRDefault="00CF1882" w:rsidP="00CF1882">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563231" w14:textId="77777777" w:rsidR="00CF1882" w:rsidRPr="002E56B9" w:rsidRDefault="00CF1882" w:rsidP="00CF1882">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2D03714" w14:textId="047E2859" w:rsidR="00CF1882" w:rsidRPr="002E56B9" w:rsidRDefault="00CF1882" w:rsidP="00CF1882">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8DDB35D" w14:textId="77777777" w:rsidR="00CF1882" w:rsidRPr="002E56B9" w:rsidRDefault="00CF1882" w:rsidP="00CF1882">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C36BA00" w14:textId="77777777" w:rsidR="00CF1882" w:rsidRPr="002E56B9" w:rsidRDefault="00CF1882" w:rsidP="00CF1882">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8A59D9" w14:textId="77777777" w:rsidR="00CF1882" w:rsidRPr="002E56B9" w:rsidRDefault="00CF1882" w:rsidP="00CF1882">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8A5ABCE" w14:textId="77777777" w:rsidR="00CF1882" w:rsidRPr="002E56B9" w:rsidRDefault="00CF1882" w:rsidP="00CF1882">
            <w:pPr>
              <w:pStyle w:val="TAL"/>
              <w:rPr>
                <w:lang w:eastAsia="zh-CN"/>
              </w:rPr>
            </w:pPr>
            <w:r w:rsidRPr="002E56B9">
              <w:rPr>
                <w:lang w:eastAsia="zh-CN"/>
              </w:rPr>
              <w:t>2Rx</w:t>
            </w:r>
          </w:p>
          <w:p w14:paraId="16BCCCBD"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A7292" w14:textId="77777777" w:rsidR="00CF1882" w:rsidRPr="002E56B9" w:rsidRDefault="00CF1882" w:rsidP="00CF1882">
            <w:pPr>
              <w:pStyle w:val="TAL"/>
              <w:rPr>
                <w:lang w:eastAsia="zh-CN"/>
              </w:rPr>
            </w:pPr>
          </w:p>
        </w:tc>
      </w:tr>
      <w:tr w:rsidR="00CF1882" w:rsidRPr="002E56B9" w14:paraId="73190504" w14:textId="09AA3F6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F38AC" w14:textId="77777777" w:rsidR="00CF1882" w:rsidRPr="002E56B9" w:rsidRDefault="00CF1882" w:rsidP="00CF1882">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DDC60" w14:textId="77777777" w:rsidR="00CF1882" w:rsidRPr="002E56B9" w:rsidRDefault="00CF1882" w:rsidP="00CF1882">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C2A10"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69AD4"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FE89E4"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C9F41"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67FFF"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4F2FA0" w14:textId="77777777" w:rsidR="00CF1882" w:rsidRPr="002E56B9" w:rsidRDefault="00CF1882" w:rsidP="00CF1882">
            <w:pPr>
              <w:pStyle w:val="TAL"/>
              <w:rPr>
                <w:b/>
                <w:lang w:eastAsia="zh-CN"/>
              </w:rPr>
            </w:pPr>
          </w:p>
        </w:tc>
      </w:tr>
      <w:tr w:rsidR="00CF1882" w:rsidRPr="002E56B9" w14:paraId="1827E1B6" w14:textId="6FE30BD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1E2712D" w14:textId="77777777" w:rsidR="00CF1882" w:rsidRPr="002E56B9" w:rsidRDefault="00CF1882" w:rsidP="00CF1882">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71C959B" w14:textId="0F7EA830" w:rsidR="00CF1882" w:rsidRPr="002E56B9" w:rsidRDefault="00CF1882" w:rsidP="00CF1882">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A40F02" w14:textId="77777777" w:rsidR="00CF1882" w:rsidRPr="002E56B9" w:rsidRDefault="00CF1882" w:rsidP="00CF1882">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0A64E" w14:textId="77777777" w:rsidR="00CF1882" w:rsidRPr="002E56B9" w:rsidRDefault="00CF1882" w:rsidP="00CF1882">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358CB71" w14:textId="77777777" w:rsidR="00CF1882" w:rsidRPr="002E56B9" w:rsidRDefault="00CF1882" w:rsidP="00CF1882">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0815E01"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002FCC"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38365A02" w14:textId="77777777" w:rsidR="00CF1882" w:rsidRPr="002E56B9" w:rsidRDefault="00CF1882" w:rsidP="00CF1882">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49A3C5" w14:textId="77777777" w:rsidR="00CF1882" w:rsidRPr="002E56B9" w:rsidRDefault="00CF1882" w:rsidP="00CF1882">
            <w:pPr>
              <w:keepNext/>
              <w:keepLines/>
              <w:spacing w:after="0"/>
              <w:rPr>
                <w:rFonts w:ascii="Arial" w:hAnsi="Arial" w:cs="Arial"/>
                <w:sz w:val="18"/>
                <w:lang w:eastAsia="zh-CN"/>
              </w:rPr>
            </w:pPr>
          </w:p>
        </w:tc>
      </w:tr>
      <w:tr w:rsidR="00CF1882" w:rsidRPr="002E56B9" w14:paraId="3382DE74" w14:textId="481CC22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D0AB492" w14:textId="77777777" w:rsidR="00CF1882" w:rsidRPr="002E56B9" w:rsidRDefault="00CF1882" w:rsidP="00CF1882">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EBE1A62" w14:textId="77777777" w:rsidR="00CF1882" w:rsidRPr="002E56B9" w:rsidRDefault="00CF1882" w:rsidP="00CF1882">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6F72B" w14:textId="77777777" w:rsidR="00CF1882" w:rsidRPr="002E56B9"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451717"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93D1D5"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E59140" w14:textId="77777777" w:rsidR="00CF1882" w:rsidRPr="002E56B9" w:rsidRDefault="00CF1882" w:rsidP="00CF1882">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0218EB"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19A01" w14:textId="77777777" w:rsidR="00CF1882" w:rsidRPr="002E56B9" w:rsidRDefault="00CF1882" w:rsidP="00CF1882">
            <w:pPr>
              <w:pStyle w:val="TAL"/>
              <w:rPr>
                <w:b/>
                <w:lang w:eastAsia="zh-CN"/>
              </w:rPr>
            </w:pPr>
          </w:p>
        </w:tc>
      </w:tr>
      <w:tr w:rsidR="00CF1882" w:rsidRPr="002E56B9" w14:paraId="06E315D8" w14:textId="5F8DDC8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E9CD9AA" w14:textId="77777777" w:rsidR="00CF1882" w:rsidRPr="002E56B9" w:rsidRDefault="00CF1882" w:rsidP="00CF1882">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2571A36" w14:textId="77777777" w:rsidR="00CF1882" w:rsidRPr="002E56B9" w:rsidRDefault="00CF1882" w:rsidP="00CF1882">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956017" w14:textId="77777777" w:rsidR="00CF1882" w:rsidRPr="002E56B9" w:rsidRDefault="00CF1882" w:rsidP="00CF1882">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793F6FF" w14:textId="77777777" w:rsidR="00CF1882" w:rsidRPr="002E56B9" w:rsidRDefault="00CF1882" w:rsidP="00CF1882">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27767A9"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9D092C3" w14:textId="77777777" w:rsidR="00CF1882" w:rsidRPr="002E56B9"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19B30E9"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49B02E0A" w14:textId="77777777" w:rsidR="00CF1882" w:rsidRPr="002E56B9" w:rsidRDefault="00CF1882" w:rsidP="00CF1882">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52CBF0" w14:textId="77777777" w:rsidR="00CF1882" w:rsidRPr="002E56B9" w:rsidRDefault="00CF1882" w:rsidP="00CF1882">
            <w:pPr>
              <w:keepNext/>
              <w:keepLines/>
              <w:spacing w:after="0"/>
              <w:rPr>
                <w:rFonts w:ascii="Arial" w:hAnsi="Arial" w:cs="Arial"/>
                <w:sz w:val="18"/>
                <w:lang w:eastAsia="zh-CN"/>
              </w:rPr>
            </w:pPr>
          </w:p>
        </w:tc>
      </w:tr>
      <w:tr w:rsidR="00CF1882" w:rsidRPr="002E56B9" w14:paraId="7A1A9F2A" w14:textId="6366914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0C9BBA3" w14:textId="77777777" w:rsidR="00CF1882" w:rsidRPr="002E56B9" w:rsidRDefault="00CF1882" w:rsidP="00CF1882">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6303095" w14:textId="77777777" w:rsidR="00CF1882" w:rsidRPr="002E56B9" w:rsidRDefault="00CF1882" w:rsidP="00CF1882">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C4B232" w14:textId="77777777" w:rsidR="00CF1882" w:rsidRPr="002E56B9" w:rsidRDefault="00CF1882" w:rsidP="00CF1882">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1F521D9" w14:textId="77777777" w:rsidR="00CF1882" w:rsidRPr="002E56B9" w:rsidRDefault="00CF1882" w:rsidP="00CF1882">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4205B12" w14:textId="77777777" w:rsidR="00CF1882" w:rsidRPr="002E56B9" w:rsidRDefault="00CF1882" w:rsidP="00CF1882">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52A831" w14:textId="77777777" w:rsidR="00CF1882" w:rsidRPr="002E56B9"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0B33CD"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76CEE456" w14:textId="77777777" w:rsidR="00CF1882" w:rsidRPr="002E56B9" w:rsidRDefault="00CF1882" w:rsidP="00CF1882">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E10C03" w14:textId="77777777" w:rsidR="00CF1882" w:rsidRPr="002E56B9" w:rsidRDefault="00CF1882" w:rsidP="00CF1882">
            <w:pPr>
              <w:keepNext/>
              <w:keepLines/>
              <w:spacing w:after="0"/>
              <w:rPr>
                <w:rFonts w:ascii="Arial" w:hAnsi="Arial" w:cs="Arial"/>
                <w:sz w:val="18"/>
                <w:lang w:eastAsia="zh-CN"/>
              </w:rPr>
            </w:pPr>
          </w:p>
        </w:tc>
      </w:tr>
      <w:tr w:rsidR="00CF1882" w:rsidRPr="002E56B9" w14:paraId="1C1E8640" w14:textId="0496D58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A590C0F" w14:textId="77777777" w:rsidR="00CF1882" w:rsidRPr="002E56B9" w:rsidRDefault="00CF1882" w:rsidP="00CF1882">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309AC0" w14:textId="77777777" w:rsidR="00CF1882" w:rsidRPr="002E56B9" w:rsidRDefault="00CF1882" w:rsidP="00CF1882">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4ADA8E4" w14:textId="77777777" w:rsidR="00CF1882" w:rsidRPr="002E56B9" w:rsidRDefault="00CF1882" w:rsidP="00CF1882">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5351774" w14:textId="77777777" w:rsidR="00CF1882" w:rsidRPr="002E56B9" w:rsidRDefault="00CF1882" w:rsidP="00CF1882">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0D1BB2C" w14:textId="77777777" w:rsidR="00CF1882" w:rsidRPr="002E56B9" w:rsidRDefault="00CF1882" w:rsidP="00CF1882">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9064E8A" w14:textId="77777777" w:rsidR="00CF1882" w:rsidRPr="002E56B9"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1FFEFE1"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32A26C39" w14:textId="77777777" w:rsidR="00CF1882" w:rsidRPr="002E56B9" w:rsidRDefault="00CF1882" w:rsidP="00CF1882">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89D756" w14:textId="77777777" w:rsidR="00CF1882" w:rsidRPr="002E56B9" w:rsidRDefault="00CF1882" w:rsidP="00CF1882">
            <w:pPr>
              <w:keepNext/>
              <w:keepLines/>
              <w:spacing w:after="0"/>
              <w:rPr>
                <w:rFonts w:ascii="Arial" w:hAnsi="Arial" w:cs="Arial"/>
                <w:sz w:val="18"/>
                <w:lang w:eastAsia="zh-CN"/>
              </w:rPr>
            </w:pPr>
          </w:p>
        </w:tc>
      </w:tr>
      <w:tr w:rsidR="00CF1882" w:rsidRPr="002E56B9" w14:paraId="5210C96F" w14:textId="2816C26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0F9EC" w14:textId="77777777" w:rsidR="00CF1882" w:rsidRPr="002E56B9" w:rsidRDefault="00CF1882" w:rsidP="00CF1882">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50C72C" w14:textId="77777777" w:rsidR="00CF1882" w:rsidRPr="002E56B9" w:rsidRDefault="00CF1882" w:rsidP="00CF1882">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F5C72A"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66A7A"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FAA74"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AFFB5"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8074E1"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2DB4AE" w14:textId="77777777" w:rsidR="00CF1882" w:rsidRPr="002E56B9" w:rsidRDefault="00CF1882" w:rsidP="00CF1882">
            <w:pPr>
              <w:pStyle w:val="TAL"/>
              <w:rPr>
                <w:b/>
                <w:lang w:eastAsia="zh-CN"/>
              </w:rPr>
            </w:pPr>
          </w:p>
        </w:tc>
      </w:tr>
      <w:tr w:rsidR="00CF1882" w:rsidRPr="002E56B9" w14:paraId="07983543" w14:textId="50792BF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90C7E2A" w14:textId="77777777" w:rsidR="00CF1882" w:rsidRPr="002E56B9" w:rsidRDefault="00CF1882" w:rsidP="00CF1882">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F50FF1B" w14:textId="0906F409" w:rsidR="00CF1882" w:rsidRPr="002E56B9" w:rsidRDefault="00CF1882" w:rsidP="00CF1882">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1576D3A" w14:textId="77777777" w:rsidR="00CF1882" w:rsidRPr="002E56B9" w:rsidRDefault="00CF1882" w:rsidP="00CF1882">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2060950" w14:textId="77777777" w:rsidR="00CF1882" w:rsidRPr="002E56B9" w:rsidRDefault="00CF1882" w:rsidP="00CF1882">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A0013B"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5BF821"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AFB51"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985169" w14:textId="77777777" w:rsidR="00CF1882" w:rsidRPr="002E56B9" w:rsidRDefault="00CF1882" w:rsidP="00CF1882">
            <w:pPr>
              <w:pStyle w:val="TAL"/>
              <w:rPr>
                <w:lang w:eastAsia="zh-CN"/>
              </w:rPr>
            </w:pPr>
          </w:p>
        </w:tc>
      </w:tr>
      <w:tr w:rsidR="00CF1882" w:rsidRPr="002E56B9" w14:paraId="0123E5AB" w14:textId="1578093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FEEEE" w14:textId="77777777" w:rsidR="00CF1882" w:rsidRPr="002E56B9" w:rsidRDefault="00CF1882" w:rsidP="00CF1882">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E0504" w14:textId="77777777" w:rsidR="00CF1882" w:rsidRPr="002E56B9" w:rsidRDefault="00CF1882" w:rsidP="00CF1882">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33B4E"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6D270"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3E7E1"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B390BC"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448A6"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05E47C" w14:textId="77777777" w:rsidR="00CF1882" w:rsidRPr="002E56B9" w:rsidRDefault="00CF1882" w:rsidP="00CF1882">
            <w:pPr>
              <w:pStyle w:val="TAL"/>
              <w:rPr>
                <w:b/>
                <w:lang w:eastAsia="zh-CN"/>
              </w:rPr>
            </w:pPr>
          </w:p>
        </w:tc>
      </w:tr>
      <w:tr w:rsidR="00CF1882" w:rsidRPr="002E56B9" w14:paraId="447462E1" w14:textId="321B45A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92E9109" w14:textId="77777777" w:rsidR="00CF1882" w:rsidRPr="002E56B9" w:rsidRDefault="00CF1882" w:rsidP="00CF1882">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A7EDDC9" w14:textId="77777777" w:rsidR="00CF1882" w:rsidRPr="002E56B9" w:rsidRDefault="00CF1882" w:rsidP="00CF1882">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00F5352" w14:textId="77777777" w:rsidR="00CF1882" w:rsidRPr="002E56B9" w:rsidRDefault="00CF1882" w:rsidP="00CF1882">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C2877" w14:textId="77777777" w:rsidR="00CF1882" w:rsidRPr="002E56B9" w:rsidRDefault="00CF1882" w:rsidP="00CF1882">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2A90F23" w14:textId="77777777" w:rsidR="00CF1882" w:rsidRPr="002E56B9" w:rsidRDefault="00CF1882" w:rsidP="00CF1882">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AB66423"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2C9C49"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4C2B5A" w14:textId="77777777" w:rsidR="00CF1882" w:rsidRPr="002E56B9" w:rsidRDefault="00CF1882" w:rsidP="00CF1882">
            <w:pPr>
              <w:pStyle w:val="TAL"/>
              <w:rPr>
                <w:lang w:eastAsia="zh-CN"/>
              </w:rPr>
            </w:pPr>
          </w:p>
        </w:tc>
      </w:tr>
      <w:tr w:rsidR="00CF1882" w:rsidRPr="002E56B9" w14:paraId="4AC970D9" w14:textId="1427F61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0021AB8" w14:textId="77777777" w:rsidR="00CF1882" w:rsidRPr="002E56B9" w:rsidRDefault="00CF1882" w:rsidP="00CF1882">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7DB8A" w14:textId="77777777" w:rsidR="00CF1882" w:rsidRPr="002E56B9" w:rsidRDefault="00CF1882" w:rsidP="00CF1882">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F6AE" w14:textId="77777777" w:rsidR="00CF1882" w:rsidRPr="002E56B9" w:rsidRDefault="00CF1882" w:rsidP="00CF1882">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2D37DE" w14:textId="77777777" w:rsidR="00CF1882" w:rsidRPr="002E56B9" w:rsidRDefault="00CF1882" w:rsidP="00CF1882">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481" w14:textId="77777777" w:rsidR="00CF1882" w:rsidRPr="002E56B9" w:rsidRDefault="00CF1882" w:rsidP="00CF1882">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62F12" w14:textId="77777777" w:rsidR="00CF1882" w:rsidRPr="002E56B9" w:rsidRDefault="00CF1882" w:rsidP="00CF1882">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18A6F3" w14:textId="77777777" w:rsidR="00CF1882" w:rsidRPr="002E56B9" w:rsidRDefault="00CF1882" w:rsidP="00CF1882">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77989" w14:textId="77777777" w:rsidR="00CF1882" w:rsidRPr="002E56B9" w:rsidRDefault="00CF1882" w:rsidP="00CF1882">
            <w:pPr>
              <w:pStyle w:val="TAL"/>
              <w:rPr>
                <w:b/>
                <w:bCs/>
                <w:lang w:eastAsia="zh-CN"/>
              </w:rPr>
            </w:pPr>
          </w:p>
        </w:tc>
      </w:tr>
      <w:tr w:rsidR="00CF1882" w:rsidRPr="002E56B9" w14:paraId="30BEE48A" w14:textId="0B9E5FA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CFB13FE" w14:textId="77777777" w:rsidR="00CF1882" w:rsidRPr="002E56B9" w:rsidRDefault="00CF1882" w:rsidP="00CF1882">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373AC4FA" w14:textId="77777777" w:rsidR="00CF1882" w:rsidRPr="002E56B9" w:rsidRDefault="00CF1882" w:rsidP="00CF1882">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4A36C28" w14:textId="77777777" w:rsidR="00CF1882" w:rsidRPr="002E56B9" w:rsidRDefault="00CF1882" w:rsidP="00CF1882">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79235B" w14:textId="77777777" w:rsidR="00CF1882" w:rsidRPr="002E56B9" w:rsidRDefault="00CF1882" w:rsidP="00CF1882">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E4E3851" w14:textId="77777777" w:rsidR="00CF1882" w:rsidRPr="002E56B9" w:rsidRDefault="00CF1882" w:rsidP="00CF1882">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9D368C0" w14:textId="6ACCB264"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tcPr>
          <w:p w14:paraId="5E6641D3" w14:textId="77777777" w:rsidR="00CF1882" w:rsidRPr="002E56B9" w:rsidRDefault="00CF1882" w:rsidP="00CF1882">
            <w:pPr>
              <w:pStyle w:val="TAL"/>
            </w:pPr>
            <w:r w:rsidRPr="002E56B9">
              <w:t>2Rx</w:t>
            </w:r>
          </w:p>
          <w:p w14:paraId="13F81EB6" w14:textId="77777777" w:rsidR="00CF1882" w:rsidRPr="002E56B9" w:rsidRDefault="00CF1882" w:rsidP="00CF1882">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5C940B2" w14:textId="77777777" w:rsidR="00CF1882" w:rsidRPr="002E56B9" w:rsidRDefault="00CF1882" w:rsidP="00CF1882">
            <w:pPr>
              <w:pStyle w:val="TAL"/>
            </w:pPr>
          </w:p>
        </w:tc>
      </w:tr>
      <w:tr w:rsidR="00CF1882" w:rsidRPr="002E56B9" w14:paraId="34467946" w14:textId="24C3C6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652535B" w14:textId="77777777" w:rsidR="00CF1882" w:rsidRPr="002E56B9" w:rsidRDefault="00CF1882" w:rsidP="00CF1882">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3F54A000" w14:textId="77777777" w:rsidR="00CF1882" w:rsidRPr="002E56B9" w:rsidRDefault="00CF1882" w:rsidP="00CF1882">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8B06F4" w14:textId="77777777" w:rsidR="00CF1882" w:rsidRPr="002E56B9" w:rsidRDefault="00CF1882" w:rsidP="00CF1882">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968825" w14:textId="77777777" w:rsidR="00CF1882" w:rsidRPr="002E56B9" w:rsidRDefault="00CF1882" w:rsidP="00CF1882">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65F1D48C" w14:textId="77777777" w:rsidR="00CF1882" w:rsidRPr="002E56B9" w:rsidRDefault="00CF1882" w:rsidP="00CF1882">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73E84A" w14:textId="49E49E3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tcPr>
          <w:p w14:paraId="3EA301CD" w14:textId="77777777" w:rsidR="00CF1882" w:rsidRPr="002E56B9" w:rsidRDefault="00CF1882" w:rsidP="00CF1882">
            <w:pPr>
              <w:pStyle w:val="TAL"/>
            </w:pPr>
            <w:r w:rsidRPr="002E56B9">
              <w:t>2Rx</w:t>
            </w:r>
          </w:p>
          <w:p w14:paraId="0E88E1AE" w14:textId="77777777" w:rsidR="00CF1882" w:rsidRPr="002E56B9" w:rsidRDefault="00CF1882" w:rsidP="00CF1882">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594B530" w14:textId="77777777" w:rsidR="00CF1882" w:rsidRPr="002E56B9" w:rsidRDefault="00CF1882" w:rsidP="00CF1882">
            <w:pPr>
              <w:pStyle w:val="TAL"/>
            </w:pPr>
          </w:p>
        </w:tc>
      </w:tr>
      <w:tr w:rsidR="00CF1882" w:rsidRPr="002E56B9" w14:paraId="2B450FF5" w14:textId="34F793B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A73A97" w14:textId="77777777" w:rsidR="00CF1882" w:rsidRPr="002E56B9" w:rsidRDefault="00CF1882" w:rsidP="00CF1882">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07F6342" w14:textId="77777777" w:rsidR="00CF1882" w:rsidRPr="002E56B9" w:rsidRDefault="00CF1882" w:rsidP="00CF1882">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0FC1DA" w14:textId="77777777" w:rsidR="00CF1882" w:rsidRPr="002E56B9" w:rsidRDefault="00CF1882" w:rsidP="00CF1882">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CB118" w14:textId="77777777" w:rsidR="00CF1882" w:rsidRPr="002E56B9" w:rsidRDefault="00CF1882" w:rsidP="00CF1882">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2CAF2" w14:textId="77777777" w:rsidR="00CF1882" w:rsidRPr="002E56B9" w:rsidRDefault="00CF1882" w:rsidP="00CF1882">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08EF6" w14:textId="77777777" w:rsidR="00CF1882" w:rsidRPr="002E56B9"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966AF" w14:textId="77777777" w:rsidR="00CF1882" w:rsidRPr="002E56B9"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A531C" w14:textId="77777777" w:rsidR="00CF1882" w:rsidRPr="002E56B9" w:rsidRDefault="00CF1882" w:rsidP="00CF1882">
            <w:pPr>
              <w:keepNext/>
              <w:keepLines/>
              <w:spacing w:after="0"/>
              <w:rPr>
                <w:rFonts w:ascii="Arial" w:hAnsi="Arial"/>
                <w:b/>
                <w:sz w:val="18"/>
                <w:lang w:eastAsia="zh-CN"/>
              </w:rPr>
            </w:pPr>
          </w:p>
        </w:tc>
      </w:tr>
      <w:tr w:rsidR="00CF1882" w:rsidRPr="002E56B9" w14:paraId="07642777" w14:textId="7083102B"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81EF51"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C6AA93"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AB36D" w14:textId="77777777" w:rsidR="00CF1882" w:rsidRPr="002E56B9" w:rsidRDefault="00CF1882" w:rsidP="00CF1882">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123757"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E1B6CE"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2EF180" w14:textId="62966F6E" w:rsidR="00CF1882" w:rsidRPr="002E56B9"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F38E4C"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46A6C86F"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027E5" w14:textId="77777777" w:rsidR="00CF1882" w:rsidRPr="002E56B9" w:rsidRDefault="00CF1882" w:rsidP="00CF1882">
            <w:pPr>
              <w:keepNext/>
              <w:keepLines/>
              <w:spacing w:after="0"/>
              <w:rPr>
                <w:rFonts w:ascii="Arial" w:hAnsi="Arial"/>
                <w:sz w:val="18"/>
                <w:lang w:eastAsia="zh-CN"/>
              </w:rPr>
            </w:pPr>
          </w:p>
        </w:tc>
      </w:tr>
      <w:tr w:rsidR="00CF1882" w:rsidRPr="002E56B9" w14:paraId="5ED87BFE" w14:textId="59D77A2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4AAB3E"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98270A"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1E8958" w14:textId="77777777" w:rsidR="00CF1882" w:rsidRPr="002E56B9" w:rsidRDefault="00CF1882" w:rsidP="00CF1882">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87BF3A"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BFC7C5"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5FB725" w14:textId="403DCBCB" w:rsidR="00CF1882" w:rsidRPr="002E56B9"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01D38C"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6B1D51D0"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5C452" w14:textId="77777777" w:rsidR="00CF1882" w:rsidRPr="002E56B9" w:rsidRDefault="00CF1882" w:rsidP="00CF1882">
            <w:pPr>
              <w:keepNext/>
              <w:keepLines/>
              <w:spacing w:after="0"/>
              <w:rPr>
                <w:rFonts w:ascii="Arial" w:hAnsi="Arial"/>
                <w:sz w:val="18"/>
                <w:lang w:eastAsia="zh-CN"/>
              </w:rPr>
            </w:pPr>
          </w:p>
        </w:tc>
      </w:tr>
      <w:tr w:rsidR="00CF1882" w:rsidRPr="002E56B9" w14:paraId="2EAB7B9F" w14:textId="52F9405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199A9D"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4D3C9F"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1B7374" w14:textId="77777777" w:rsidR="00CF1882" w:rsidRPr="002E56B9" w:rsidRDefault="00CF1882" w:rsidP="00CF1882">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292539"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85CDC1"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333AFC" w14:textId="3E398E1E" w:rsidR="00CF1882" w:rsidRPr="002E56B9"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A8F2B"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6D03323F"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259561" w14:textId="77777777" w:rsidR="00CF1882" w:rsidRPr="002E56B9" w:rsidRDefault="00CF1882" w:rsidP="00CF1882">
            <w:pPr>
              <w:keepNext/>
              <w:keepLines/>
              <w:spacing w:after="0"/>
              <w:rPr>
                <w:rFonts w:ascii="Arial" w:hAnsi="Arial"/>
                <w:sz w:val="18"/>
                <w:lang w:eastAsia="zh-CN"/>
              </w:rPr>
            </w:pPr>
          </w:p>
        </w:tc>
      </w:tr>
      <w:tr w:rsidR="00CF1882" w:rsidRPr="002E56B9" w14:paraId="3D49753C" w14:textId="1FE0934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B2496C"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B772B9"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B90FC7" w14:textId="77777777" w:rsidR="00CF1882" w:rsidRPr="002E56B9" w:rsidRDefault="00CF1882" w:rsidP="00CF1882">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9F26B2"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9C7FF7"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E5DF99" w14:textId="410DFB7A" w:rsidR="00CF1882" w:rsidRPr="002E56B9"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BFEB9E"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07BEC99E"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7F4AB0" w14:textId="77777777" w:rsidR="00CF1882" w:rsidRPr="002E56B9" w:rsidRDefault="00CF1882" w:rsidP="00CF1882">
            <w:pPr>
              <w:keepNext/>
              <w:keepLines/>
              <w:spacing w:after="0"/>
              <w:rPr>
                <w:rFonts w:ascii="Arial" w:hAnsi="Arial"/>
                <w:sz w:val="18"/>
                <w:lang w:eastAsia="zh-CN"/>
              </w:rPr>
            </w:pPr>
          </w:p>
        </w:tc>
      </w:tr>
      <w:tr w:rsidR="00CF1882" w:rsidRPr="002E56B9" w14:paraId="746CDADA" w14:textId="7F60FC6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35989" w14:textId="77777777" w:rsidR="00CF1882" w:rsidRPr="002E56B9" w:rsidRDefault="00CF1882" w:rsidP="00CF1882">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52EB555" w14:textId="77777777" w:rsidR="00CF1882" w:rsidRPr="002E56B9" w:rsidRDefault="00CF1882" w:rsidP="00CF1882">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F728A" w14:textId="77777777" w:rsidR="00CF1882" w:rsidRPr="002E56B9"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A1138" w14:textId="77777777" w:rsidR="00CF1882" w:rsidRPr="002E56B9" w:rsidRDefault="00CF1882" w:rsidP="00CF1882">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435934" w14:textId="77777777" w:rsidR="00CF1882" w:rsidRPr="002E56B9"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1DAC9"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32204"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F0927" w14:textId="77777777" w:rsidR="00CF1882" w:rsidRPr="002E56B9" w:rsidRDefault="00CF1882" w:rsidP="00CF1882">
            <w:pPr>
              <w:pStyle w:val="TAL"/>
              <w:rPr>
                <w:lang w:eastAsia="zh-CN"/>
              </w:rPr>
            </w:pPr>
          </w:p>
        </w:tc>
      </w:tr>
      <w:tr w:rsidR="00CF1882" w:rsidRPr="002E56B9" w14:paraId="44135958" w14:textId="29CEF702" w:rsidTr="00CF1882">
        <w:trPr>
          <w:jc w:val="center"/>
        </w:trPr>
        <w:tc>
          <w:tcPr>
            <w:tcW w:w="1171" w:type="dxa"/>
            <w:vMerge w:val="restart"/>
            <w:tcBorders>
              <w:top w:val="single" w:sz="4" w:space="0" w:color="auto"/>
              <w:left w:val="single" w:sz="4" w:space="0" w:color="auto"/>
              <w:right w:val="single" w:sz="4" w:space="0" w:color="auto"/>
            </w:tcBorders>
            <w:shd w:val="clear" w:color="auto" w:fill="auto"/>
          </w:tcPr>
          <w:p w14:paraId="0F14D083" w14:textId="77777777" w:rsidR="00CF1882" w:rsidRPr="002E56B9" w:rsidRDefault="00CF1882" w:rsidP="00CF1882">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2C8FFA0C" w14:textId="1DBFF5C0" w:rsidR="00CF1882" w:rsidRPr="002E56B9" w:rsidRDefault="00CF1882" w:rsidP="00CF1882">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786AA3" w14:textId="77777777" w:rsidR="00CF1882" w:rsidRPr="002E56B9" w:rsidRDefault="00CF1882" w:rsidP="00CF1882">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9FC59B" w14:textId="77777777" w:rsidR="00CF1882" w:rsidRPr="002E56B9" w:rsidRDefault="00CF1882" w:rsidP="00CF1882">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CB5B5" w14:textId="77777777" w:rsidR="00CF1882" w:rsidRPr="002E56B9" w:rsidRDefault="00CF1882" w:rsidP="00CF1882">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83B7E5" w14:textId="77777777" w:rsidR="00CF1882" w:rsidRPr="002E56B9" w:rsidRDefault="00CF1882" w:rsidP="00CF1882">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32AF8B" w14:textId="77777777" w:rsidR="00CF1882" w:rsidRPr="002E56B9" w:rsidRDefault="00CF1882" w:rsidP="00CF1882">
            <w:pPr>
              <w:pStyle w:val="TAL"/>
              <w:rPr>
                <w:lang w:eastAsia="zh-CN"/>
              </w:rPr>
            </w:pPr>
            <w:r w:rsidRPr="002E56B9">
              <w:rPr>
                <w:lang w:eastAsia="zh-CN"/>
              </w:rPr>
              <w:t>2Rx</w:t>
            </w:r>
          </w:p>
          <w:p w14:paraId="1C856228"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6D967" w14:textId="77777777" w:rsidR="00CF1882" w:rsidRPr="002E56B9" w:rsidRDefault="00CF1882" w:rsidP="00CF1882">
            <w:pPr>
              <w:pStyle w:val="TAL"/>
              <w:rPr>
                <w:lang w:eastAsia="zh-CN"/>
              </w:rPr>
            </w:pPr>
          </w:p>
        </w:tc>
      </w:tr>
      <w:tr w:rsidR="00CF1882" w:rsidRPr="002E56B9" w14:paraId="17E2542A" w14:textId="4A2EF772" w:rsidTr="00CF1882">
        <w:trPr>
          <w:jc w:val="center"/>
        </w:trPr>
        <w:tc>
          <w:tcPr>
            <w:tcW w:w="1171" w:type="dxa"/>
            <w:vMerge/>
            <w:tcBorders>
              <w:left w:val="single" w:sz="4" w:space="0" w:color="auto"/>
              <w:bottom w:val="single" w:sz="4" w:space="0" w:color="auto"/>
              <w:right w:val="single" w:sz="4" w:space="0" w:color="auto"/>
            </w:tcBorders>
            <w:shd w:val="clear" w:color="auto" w:fill="auto"/>
          </w:tcPr>
          <w:p w14:paraId="35576361" w14:textId="77777777" w:rsidR="00CF1882" w:rsidRPr="002E56B9" w:rsidRDefault="00CF1882" w:rsidP="00CF1882">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48C54FB" w14:textId="77777777" w:rsidR="00CF1882" w:rsidRPr="002E56B9" w:rsidRDefault="00CF1882" w:rsidP="00CF1882">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6A50BBB" w14:textId="77777777" w:rsidR="00CF1882" w:rsidRPr="002E56B9"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BFEA29" w14:textId="77777777" w:rsidR="00CF1882" w:rsidRPr="002E56B9" w:rsidRDefault="00CF1882" w:rsidP="00CF1882">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870FF2" w14:textId="77777777" w:rsidR="00CF1882" w:rsidRPr="002E56B9" w:rsidRDefault="00CF1882" w:rsidP="00CF1882">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7B83B8" w14:textId="77777777" w:rsidR="00CF1882" w:rsidRPr="002E56B9" w:rsidRDefault="00CF1882" w:rsidP="00CF1882">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78E449" w14:textId="77777777" w:rsidR="00CF1882" w:rsidRPr="002E56B9" w:rsidRDefault="00CF1882" w:rsidP="00CF1882">
            <w:pPr>
              <w:pStyle w:val="TAL"/>
              <w:rPr>
                <w:lang w:eastAsia="zh-CN"/>
              </w:rPr>
            </w:pPr>
            <w:r w:rsidRPr="002E56B9">
              <w:rPr>
                <w:lang w:eastAsia="zh-CN"/>
              </w:rPr>
              <w:t>2Rx</w:t>
            </w:r>
          </w:p>
          <w:p w14:paraId="2EDAB86F"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79EA5" w14:textId="77777777" w:rsidR="00CF1882" w:rsidRPr="002E56B9" w:rsidRDefault="00CF1882" w:rsidP="00CF1882">
            <w:pPr>
              <w:pStyle w:val="TAL"/>
              <w:rPr>
                <w:lang w:eastAsia="zh-CN"/>
              </w:rPr>
            </w:pPr>
          </w:p>
        </w:tc>
      </w:tr>
      <w:tr w:rsidR="00CF1882" w:rsidRPr="002E56B9" w14:paraId="5789348D" w14:textId="18EDC555" w:rsidTr="00CF1882">
        <w:trPr>
          <w:jc w:val="center"/>
        </w:trPr>
        <w:tc>
          <w:tcPr>
            <w:tcW w:w="1171" w:type="dxa"/>
            <w:vMerge w:val="restart"/>
            <w:tcBorders>
              <w:left w:val="single" w:sz="4" w:space="0" w:color="auto"/>
              <w:right w:val="single" w:sz="4" w:space="0" w:color="auto"/>
            </w:tcBorders>
            <w:shd w:val="clear" w:color="auto" w:fill="auto"/>
          </w:tcPr>
          <w:p w14:paraId="60C3A0EE" w14:textId="77777777" w:rsidR="00CF1882" w:rsidRPr="002E56B9" w:rsidRDefault="00CF1882" w:rsidP="00CF1882">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C01A3DA" w14:textId="684399C5" w:rsidR="00CF1882" w:rsidRPr="002E56B9" w:rsidRDefault="00CF1882" w:rsidP="00CF1882">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5F7B06B" w14:textId="77777777" w:rsidR="00CF1882" w:rsidRPr="002E56B9" w:rsidRDefault="00CF1882" w:rsidP="00CF1882">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37EAFD" w14:textId="77777777" w:rsidR="00CF1882" w:rsidRPr="002E56B9" w:rsidRDefault="00CF1882" w:rsidP="00CF1882">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3EB7F7" w14:textId="77777777" w:rsidR="00CF1882" w:rsidRPr="002E56B9" w:rsidRDefault="00CF1882" w:rsidP="00CF1882">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244038" w14:textId="77777777" w:rsidR="00CF1882" w:rsidRPr="002E56B9" w:rsidRDefault="00CF1882" w:rsidP="00CF1882">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C074BD" w14:textId="77777777" w:rsidR="00CF1882" w:rsidRPr="002E56B9" w:rsidRDefault="00CF1882" w:rsidP="00CF1882">
            <w:pPr>
              <w:pStyle w:val="TAL"/>
              <w:rPr>
                <w:lang w:eastAsia="zh-CN"/>
              </w:rPr>
            </w:pPr>
            <w:r w:rsidRPr="002E56B9">
              <w:rPr>
                <w:lang w:eastAsia="zh-CN"/>
              </w:rPr>
              <w:t>2Rx</w:t>
            </w:r>
          </w:p>
          <w:p w14:paraId="464B730B"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B819DA" w14:textId="77777777" w:rsidR="00CF1882" w:rsidRPr="002E56B9" w:rsidRDefault="00CF1882" w:rsidP="00CF1882">
            <w:pPr>
              <w:pStyle w:val="TAL"/>
              <w:rPr>
                <w:lang w:eastAsia="zh-CN"/>
              </w:rPr>
            </w:pPr>
          </w:p>
        </w:tc>
      </w:tr>
      <w:tr w:rsidR="00CF1882" w:rsidRPr="002E56B9" w14:paraId="1268172C" w14:textId="55C4C771" w:rsidTr="00CF1882">
        <w:trPr>
          <w:jc w:val="center"/>
        </w:trPr>
        <w:tc>
          <w:tcPr>
            <w:tcW w:w="1171" w:type="dxa"/>
            <w:vMerge/>
            <w:tcBorders>
              <w:left w:val="single" w:sz="4" w:space="0" w:color="auto"/>
              <w:bottom w:val="single" w:sz="4" w:space="0" w:color="auto"/>
              <w:right w:val="single" w:sz="4" w:space="0" w:color="auto"/>
            </w:tcBorders>
            <w:shd w:val="clear" w:color="auto" w:fill="auto"/>
          </w:tcPr>
          <w:p w14:paraId="45B1F0F8" w14:textId="77777777" w:rsidR="00CF1882" w:rsidRPr="002E56B9" w:rsidRDefault="00CF1882" w:rsidP="00CF1882">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763B93" w14:textId="77777777" w:rsidR="00CF1882" w:rsidRPr="002E56B9" w:rsidRDefault="00CF1882" w:rsidP="00CF1882">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0D85C4F" w14:textId="77777777" w:rsidR="00CF1882" w:rsidRPr="002E56B9"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59F75F" w14:textId="77777777" w:rsidR="00CF1882" w:rsidRPr="002E56B9" w:rsidRDefault="00CF1882" w:rsidP="00CF1882">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73EBF4" w14:textId="77777777" w:rsidR="00CF1882" w:rsidRPr="002E56B9" w:rsidRDefault="00CF1882" w:rsidP="00CF1882">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2FAD75" w14:textId="77777777" w:rsidR="00CF1882" w:rsidRPr="002E56B9" w:rsidRDefault="00CF1882" w:rsidP="00CF1882">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1E35BA" w14:textId="77777777" w:rsidR="00CF1882" w:rsidRPr="002E56B9" w:rsidRDefault="00CF1882" w:rsidP="00CF1882">
            <w:pPr>
              <w:pStyle w:val="TAL"/>
              <w:rPr>
                <w:lang w:eastAsia="zh-CN"/>
              </w:rPr>
            </w:pPr>
            <w:r w:rsidRPr="002E56B9">
              <w:rPr>
                <w:lang w:eastAsia="zh-CN"/>
              </w:rPr>
              <w:t>2Rx</w:t>
            </w:r>
          </w:p>
          <w:p w14:paraId="20FFDA58"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240EA4" w14:textId="77777777" w:rsidR="00CF1882" w:rsidRPr="002E56B9" w:rsidRDefault="00CF1882" w:rsidP="00CF1882">
            <w:pPr>
              <w:pStyle w:val="TAL"/>
              <w:rPr>
                <w:lang w:eastAsia="zh-CN"/>
              </w:rPr>
            </w:pPr>
          </w:p>
        </w:tc>
      </w:tr>
      <w:tr w:rsidR="00CF1882" w:rsidRPr="002E56B9" w14:paraId="13D1DC47" w14:textId="7752AC8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4DA51D" w14:textId="77777777" w:rsidR="00CF1882" w:rsidRPr="002E56B9" w:rsidRDefault="00CF1882" w:rsidP="00CF1882">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C410DE" w14:textId="046EFE4D" w:rsidR="00CF1882" w:rsidRPr="002E56B9" w:rsidRDefault="00CF1882" w:rsidP="00CF1882">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C7EB7D" w14:textId="77777777" w:rsidR="00CF1882" w:rsidRPr="002E56B9" w:rsidRDefault="00CF1882" w:rsidP="00CF1882">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A20842" w14:textId="77777777" w:rsidR="00CF1882" w:rsidRPr="002E56B9" w:rsidRDefault="00CF1882" w:rsidP="00CF1882">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238A64" w14:textId="77777777" w:rsidR="00CF1882" w:rsidRPr="002E56B9" w:rsidRDefault="00CF1882" w:rsidP="00CF1882">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8103EF"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80A6FD" w14:textId="77777777" w:rsidR="00CF1882" w:rsidRPr="002E56B9" w:rsidRDefault="00CF1882" w:rsidP="00CF1882">
            <w:pPr>
              <w:pStyle w:val="TAL"/>
              <w:rPr>
                <w:lang w:eastAsia="zh-CN"/>
              </w:rPr>
            </w:pPr>
            <w:r w:rsidRPr="002E56B9">
              <w:rPr>
                <w:lang w:eastAsia="zh-CN"/>
              </w:rPr>
              <w:t>2Rx</w:t>
            </w:r>
          </w:p>
          <w:p w14:paraId="46931678"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B28A8B" w14:textId="77777777" w:rsidR="00CF1882" w:rsidRPr="002E56B9" w:rsidRDefault="00CF1882" w:rsidP="00CF1882">
            <w:pPr>
              <w:pStyle w:val="TAL"/>
              <w:rPr>
                <w:lang w:eastAsia="zh-CN"/>
              </w:rPr>
            </w:pPr>
          </w:p>
        </w:tc>
      </w:tr>
      <w:tr w:rsidR="00CF1882" w:rsidRPr="002E56B9" w14:paraId="53867A21" w14:textId="1179D0F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FC4BBC" w14:textId="77777777" w:rsidR="00CF1882" w:rsidRPr="002E56B9" w:rsidRDefault="00CF1882" w:rsidP="00CF1882">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F25121" w14:textId="77777777" w:rsidR="00CF1882" w:rsidRPr="002E56B9" w:rsidRDefault="00CF1882" w:rsidP="00CF1882">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1F0CC6" w14:textId="77777777" w:rsidR="00CF1882" w:rsidRPr="002E56B9" w:rsidRDefault="00CF1882" w:rsidP="00CF1882">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9BABB" w14:textId="77777777" w:rsidR="00CF1882" w:rsidRPr="002E56B9" w:rsidRDefault="00CF1882" w:rsidP="00CF1882">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BD779D" w14:textId="77777777" w:rsidR="00CF1882" w:rsidRPr="002E56B9" w:rsidRDefault="00CF1882" w:rsidP="00CF1882">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A2C084"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052CE" w14:textId="77777777" w:rsidR="00CF1882" w:rsidRPr="002E56B9" w:rsidRDefault="00CF1882" w:rsidP="00CF1882">
            <w:pPr>
              <w:pStyle w:val="TAL"/>
              <w:rPr>
                <w:lang w:eastAsia="zh-CN"/>
              </w:rPr>
            </w:pPr>
            <w:r w:rsidRPr="002E56B9">
              <w:rPr>
                <w:lang w:eastAsia="zh-CN"/>
              </w:rPr>
              <w:t>2Rx</w:t>
            </w:r>
          </w:p>
          <w:p w14:paraId="65359448"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5143E2" w14:textId="77777777" w:rsidR="00CF1882" w:rsidRPr="002E56B9" w:rsidRDefault="00CF1882" w:rsidP="00CF1882">
            <w:pPr>
              <w:pStyle w:val="TAL"/>
              <w:rPr>
                <w:lang w:eastAsia="zh-CN"/>
              </w:rPr>
            </w:pPr>
          </w:p>
        </w:tc>
      </w:tr>
      <w:tr w:rsidR="00CF1882" w:rsidRPr="002E56B9" w14:paraId="7B0B3D9B" w14:textId="0DA5ED8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81402" w14:textId="77777777" w:rsidR="00CF1882" w:rsidRPr="002E56B9" w:rsidRDefault="00CF1882" w:rsidP="00CF1882">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490A0" w14:textId="77777777" w:rsidR="00CF1882" w:rsidRPr="002E56B9" w:rsidRDefault="00CF1882" w:rsidP="00CF1882">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D4CA6" w14:textId="77777777" w:rsidR="00CF1882" w:rsidRPr="002E56B9" w:rsidRDefault="00CF1882" w:rsidP="00CF1882">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26655" w14:textId="77777777" w:rsidR="00CF1882" w:rsidRPr="002E56B9" w:rsidRDefault="00CF1882" w:rsidP="00CF1882">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7F2E" w14:textId="77777777" w:rsidR="00CF1882" w:rsidRPr="002E56B9"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7D94E"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87E1E"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FEE7" w14:textId="77777777" w:rsidR="00CF1882" w:rsidRPr="002E56B9" w:rsidRDefault="00CF1882" w:rsidP="00CF1882">
            <w:pPr>
              <w:pStyle w:val="TAL"/>
              <w:rPr>
                <w:lang w:eastAsia="zh-CN"/>
              </w:rPr>
            </w:pPr>
          </w:p>
        </w:tc>
      </w:tr>
      <w:tr w:rsidR="00CF1882" w:rsidRPr="002E56B9" w14:paraId="08BA15FB" w14:textId="6260B9D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947551F" w14:textId="77777777" w:rsidR="00CF1882" w:rsidRPr="002E56B9" w:rsidRDefault="00CF1882" w:rsidP="00CF1882">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099832B" w14:textId="77777777" w:rsidR="00CF1882" w:rsidRPr="002E56B9" w:rsidRDefault="00CF1882" w:rsidP="00CF1882">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C49DAAB" w14:textId="77777777" w:rsidR="00CF1882" w:rsidRPr="002E56B9" w:rsidRDefault="00CF1882" w:rsidP="00CF1882">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6A7FE" w14:textId="77777777" w:rsidR="00CF1882" w:rsidRPr="002E56B9" w:rsidRDefault="00CF1882" w:rsidP="00CF1882">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F7774E5"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4CC42D1"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2C2CA9" w14:textId="77777777" w:rsidR="00CF1882" w:rsidRPr="002E56B9" w:rsidRDefault="00CF1882" w:rsidP="00CF1882">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C713E0" w14:textId="77777777" w:rsidR="00CF1882" w:rsidRPr="002E56B9" w:rsidRDefault="00CF1882" w:rsidP="00CF1882">
            <w:pPr>
              <w:pStyle w:val="TAL"/>
              <w:rPr>
                <w:lang w:eastAsia="zh-CN"/>
              </w:rPr>
            </w:pPr>
          </w:p>
        </w:tc>
      </w:tr>
      <w:tr w:rsidR="00CF1882" w:rsidRPr="002E56B9" w14:paraId="291B4199" w14:textId="775241E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F5B4" w14:textId="77777777" w:rsidR="00CF1882" w:rsidRPr="002E56B9" w:rsidRDefault="00CF1882" w:rsidP="00CF1882">
            <w:pPr>
              <w:pStyle w:val="TAL"/>
            </w:pPr>
            <w:r w:rsidRPr="002E56B9">
              <w:rPr>
                <w:b/>
              </w:rPr>
              <w:lastRenderedPageBreak/>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EB15" w14:textId="77777777" w:rsidR="00CF1882" w:rsidRPr="002E56B9" w:rsidRDefault="00CF1882" w:rsidP="00CF1882">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65A9" w14:textId="77777777" w:rsidR="00CF1882" w:rsidRPr="002E56B9" w:rsidRDefault="00CF1882" w:rsidP="00CF1882">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E6D9" w14:textId="77777777" w:rsidR="00CF1882" w:rsidRPr="002E56B9" w:rsidRDefault="00CF1882" w:rsidP="00CF1882">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06BF" w14:textId="77777777" w:rsidR="00CF1882" w:rsidRPr="002E56B9"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A726"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4DDF"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635D9" w14:textId="77777777" w:rsidR="00CF1882" w:rsidRPr="002E56B9" w:rsidRDefault="00CF1882" w:rsidP="00CF1882">
            <w:pPr>
              <w:pStyle w:val="TAL"/>
              <w:rPr>
                <w:lang w:eastAsia="zh-CN"/>
              </w:rPr>
            </w:pPr>
          </w:p>
        </w:tc>
      </w:tr>
      <w:tr w:rsidR="00CF1882" w:rsidRPr="002E56B9" w14:paraId="6D4E5C49" w14:textId="4E3C88E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5B05F67" w14:textId="77777777" w:rsidR="00CF1882" w:rsidRPr="002E56B9" w:rsidRDefault="00CF1882" w:rsidP="00CF1882">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A48BD93" w14:textId="77777777" w:rsidR="00CF1882" w:rsidRPr="002E56B9" w:rsidRDefault="00CF1882" w:rsidP="00CF1882">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39D6AFF" w14:textId="77777777" w:rsidR="00CF1882" w:rsidRPr="002E56B9" w:rsidRDefault="00CF1882" w:rsidP="00CF1882">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91E9421" w14:textId="77777777" w:rsidR="00CF1882" w:rsidRPr="002E56B9" w:rsidRDefault="00CF1882" w:rsidP="00CF1882">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5256125"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60CBA42" w14:textId="77777777" w:rsidR="00CF1882" w:rsidRPr="002E56B9"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524C85" w14:textId="77777777" w:rsidR="00CF1882" w:rsidRPr="002E56B9" w:rsidRDefault="00CF1882" w:rsidP="00CF1882">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5C827A" w14:textId="77777777" w:rsidR="00CF1882" w:rsidRPr="002E56B9" w:rsidRDefault="00CF1882" w:rsidP="00CF1882">
            <w:pPr>
              <w:pStyle w:val="TAL"/>
              <w:rPr>
                <w:lang w:eastAsia="zh-CN"/>
              </w:rPr>
            </w:pPr>
          </w:p>
        </w:tc>
      </w:tr>
      <w:tr w:rsidR="00CF1882" w:rsidRPr="002E56B9" w14:paraId="2E68ADC3" w14:textId="0F06282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751C8" w14:textId="77777777" w:rsidR="00CF1882" w:rsidRPr="002E56B9" w:rsidRDefault="00CF1882" w:rsidP="00CF1882">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4949D6" w14:textId="77777777" w:rsidR="00CF1882" w:rsidRPr="002E56B9" w:rsidRDefault="00CF1882" w:rsidP="00CF1882">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26B09"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1F5E"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D56F5"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DA796"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E2C9E9"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F7C51" w14:textId="77777777" w:rsidR="00CF1882" w:rsidRPr="002E56B9" w:rsidRDefault="00CF1882" w:rsidP="00CF1882">
            <w:pPr>
              <w:pStyle w:val="TAL"/>
              <w:rPr>
                <w:b/>
                <w:lang w:eastAsia="zh-CN"/>
              </w:rPr>
            </w:pPr>
          </w:p>
        </w:tc>
      </w:tr>
      <w:tr w:rsidR="00CF1882" w:rsidRPr="002E56B9" w14:paraId="74D83FF6" w14:textId="70911DF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DEE712" w14:textId="77777777" w:rsidR="00CF1882" w:rsidRPr="002E56B9" w:rsidRDefault="00CF1882" w:rsidP="00CF1882">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4DD6" w14:textId="77777777" w:rsidR="00CF1882" w:rsidRPr="002E56B9" w:rsidRDefault="00CF1882" w:rsidP="00CF1882">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DDAD9F"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5A9429"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2C535"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8453B4"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BE4E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6A3C2" w14:textId="77777777" w:rsidR="00CF1882" w:rsidRPr="002E56B9" w:rsidRDefault="00CF1882" w:rsidP="00CF1882">
            <w:pPr>
              <w:pStyle w:val="TAL"/>
              <w:rPr>
                <w:b/>
                <w:lang w:eastAsia="zh-CN"/>
              </w:rPr>
            </w:pPr>
          </w:p>
        </w:tc>
      </w:tr>
      <w:tr w:rsidR="00CF1882" w:rsidRPr="002E56B9" w14:paraId="7620E7FD" w14:textId="6D35110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1AB15C" w14:textId="77777777" w:rsidR="00CF1882" w:rsidRPr="002E56B9" w:rsidRDefault="00CF1882" w:rsidP="00CF1882">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2ECF7" w14:textId="77777777" w:rsidR="00CF1882" w:rsidRPr="002E56B9" w:rsidRDefault="00CF1882" w:rsidP="00CF1882">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991B3"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F7754A"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B7BFD"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06629"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C1727"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DB4BA8" w14:textId="77777777" w:rsidR="00CF1882" w:rsidRPr="002E56B9" w:rsidRDefault="00CF1882" w:rsidP="00CF1882">
            <w:pPr>
              <w:pStyle w:val="TAL"/>
              <w:rPr>
                <w:b/>
                <w:lang w:eastAsia="zh-CN"/>
              </w:rPr>
            </w:pPr>
          </w:p>
        </w:tc>
      </w:tr>
      <w:tr w:rsidR="00CF1882" w:rsidRPr="002E56B9" w14:paraId="1D38D19D" w14:textId="22F2274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70D749" w14:textId="77777777" w:rsidR="00CF1882" w:rsidRPr="002E56B9" w:rsidRDefault="00CF1882" w:rsidP="00CF1882">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EFFE774" w14:textId="77777777" w:rsidR="00CF1882" w:rsidRPr="002E56B9" w:rsidRDefault="00CF1882" w:rsidP="00CF1882">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F4878"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6C2332" w14:textId="77777777" w:rsidR="00CF1882" w:rsidRPr="002E56B9" w:rsidRDefault="00CF1882" w:rsidP="00CF1882">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F1BD1" w14:textId="77777777" w:rsidR="00CF1882" w:rsidRPr="002E56B9" w:rsidRDefault="00CF1882" w:rsidP="00CF1882">
            <w:pPr>
              <w:pStyle w:val="TAL"/>
              <w:rPr>
                <w:lang w:eastAsia="zh-CN"/>
              </w:rPr>
            </w:pPr>
            <w:bookmarkStart w:id="154"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54"/>
          </w:p>
        </w:tc>
        <w:tc>
          <w:tcPr>
            <w:tcW w:w="2078" w:type="dxa"/>
            <w:tcBorders>
              <w:top w:val="single" w:sz="4" w:space="0" w:color="auto"/>
              <w:left w:val="single" w:sz="4" w:space="0" w:color="auto"/>
              <w:bottom w:val="single" w:sz="4" w:space="0" w:color="auto"/>
              <w:right w:val="single" w:sz="4" w:space="0" w:color="auto"/>
            </w:tcBorders>
          </w:tcPr>
          <w:p w14:paraId="442AF4EC" w14:textId="77777777" w:rsidR="00CF1882" w:rsidRPr="002E56B9" w:rsidRDefault="00CF1882" w:rsidP="00CF1882">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2CCF6" w14:textId="77777777" w:rsidR="00CF1882" w:rsidRPr="002E56B9" w:rsidRDefault="00CF1882" w:rsidP="00CF1882">
            <w:pPr>
              <w:pStyle w:val="TAL"/>
              <w:rPr>
                <w:lang w:eastAsia="zh-CN"/>
              </w:rPr>
            </w:pPr>
            <w:r w:rsidRPr="002E56B9">
              <w:rPr>
                <w:lang w:eastAsia="zh-CN"/>
              </w:rPr>
              <w:t>2Rx</w:t>
            </w:r>
          </w:p>
          <w:p w14:paraId="697DE14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DA8273" w14:textId="77777777" w:rsidR="00CF1882" w:rsidRPr="002E56B9" w:rsidRDefault="00CF1882" w:rsidP="00CF1882">
            <w:pPr>
              <w:pStyle w:val="TAL"/>
              <w:rPr>
                <w:lang w:eastAsia="zh-CN"/>
              </w:rPr>
            </w:pPr>
          </w:p>
        </w:tc>
      </w:tr>
      <w:tr w:rsidR="00CF1882" w:rsidRPr="002E56B9" w14:paraId="24E797BB" w14:textId="5FCB489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7CE45EF" w14:textId="77777777" w:rsidR="00CF1882" w:rsidRPr="002E56B9" w:rsidRDefault="00CF1882" w:rsidP="00CF1882">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F5DA9C2" w14:textId="77777777" w:rsidR="00CF1882" w:rsidRPr="002E56B9" w:rsidRDefault="00CF1882" w:rsidP="00CF1882">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463957"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28B7C" w14:textId="77777777" w:rsidR="00CF1882" w:rsidRPr="002E56B9" w:rsidRDefault="00CF1882" w:rsidP="00CF1882">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DD576"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2D94D" w14:textId="77777777" w:rsidR="00CF1882" w:rsidRPr="002E56B9" w:rsidRDefault="00CF1882" w:rsidP="00CF1882">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712C0" w14:textId="77777777" w:rsidR="00CF1882" w:rsidRPr="002E56B9" w:rsidRDefault="00CF1882" w:rsidP="00CF1882">
            <w:pPr>
              <w:pStyle w:val="TAL"/>
              <w:rPr>
                <w:lang w:eastAsia="zh-CN"/>
              </w:rPr>
            </w:pPr>
            <w:r w:rsidRPr="002E56B9">
              <w:rPr>
                <w:lang w:eastAsia="zh-CN"/>
              </w:rPr>
              <w:t>2Rx</w:t>
            </w:r>
          </w:p>
          <w:p w14:paraId="036716F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ABFE3B" w14:textId="77777777" w:rsidR="00CF1882" w:rsidRPr="002E56B9" w:rsidRDefault="00CF1882" w:rsidP="00CF1882">
            <w:pPr>
              <w:pStyle w:val="TAL"/>
              <w:rPr>
                <w:lang w:eastAsia="zh-CN"/>
              </w:rPr>
            </w:pPr>
          </w:p>
        </w:tc>
      </w:tr>
      <w:tr w:rsidR="00CF1882" w:rsidRPr="002E56B9" w14:paraId="5122692E" w14:textId="2544D43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4B0A8" w14:textId="77777777" w:rsidR="00CF1882" w:rsidRPr="002E56B9" w:rsidRDefault="00CF1882" w:rsidP="00CF1882">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EA0110" w14:textId="77777777" w:rsidR="00CF1882" w:rsidRPr="002E56B9" w:rsidRDefault="00CF1882" w:rsidP="00CF1882">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78919" w14:textId="77777777" w:rsidR="00CF1882" w:rsidRPr="002E56B9"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34617"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F4E189"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CFDF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6D0BB"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DC6A0" w14:textId="77777777" w:rsidR="00CF1882" w:rsidRPr="002E56B9" w:rsidRDefault="00CF1882" w:rsidP="00CF1882">
            <w:pPr>
              <w:pStyle w:val="TAL"/>
              <w:rPr>
                <w:b/>
                <w:lang w:eastAsia="zh-CN"/>
              </w:rPr>
            </w:pPr>
          </w:p>
        </w:tc>
      </w:tr>
      <w:tr w:rsidR="00CF1882" w:rsidRPr="002E56B9" w14:paraId="22C02E99" w14:textId="4609CC01"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029DBFC" w14:textId="77777777" w:rsidR="00CF1882" w:rsidRPr="002E56B9" w:rsidRDefault="00CF1882" w:rsidP="00CF1882">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E916F5" w14:textId="77777777" w:rsidR="00CF1882" w:rsidRPr="002E56B9" w:rsidRDefault="00CF1882" w:rsidP="00CF1882">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2288A0"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030E0" w14:textId="77777777" w:rsidR="00CF1882" w:rsidRPr="002E56B9" w:rsidRDefault="00CF1882" w:rsidP="00CF1882">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BFD78B"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CC4FE" w14:textId="77777777" w:rsidR="00CF1882" w:rsidRPr="002E56B9" w:rsidRDefault="00CF1882" w:rsidP="00CF1882">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DE016A" w14:textId="77777777" w:rsidR="00CF1882" w:rsidRPr="002E56B9" w:rsidRDefault="00CF1882" w:rsidP="00CF1882">
            <w:pPr>
              <w:pStyle w:val="TAL"/>
              <w:rPr>
                <w:lang w:eastAsia="zh-CN"/>
              </w:rPr>
            </w:pPr>
            <w:r w:rsidRPr="002E56B9">
              <w:rPr>
                <w:lang w:eastAsia="zh-CN"/>
              </w:rPr>
              <w:t>2Rx</w:t>
            </w:r>
          </w:p>
          <w:p w14:paraId="78E921BC"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E42114" w14:textId="77777777" w:rsidR="00CF1882" w:rsidRPr="002E56B9" w:rsidRDefault="00CF1882" w:rsidP="00CF1882">
            <w:pPr>
              <w:pStyle w:val="TAL"/>
              <w:rPr>
                <w:lang w:eastAsia="zh-CN"/>
              </w:rPr>
            </w:pPr>
          </w:p>
        </w:tc>
      </w:tr>
      <w:tr w:rsidR="00CF1882" w:rsidRPr="002E56B9" w14:paraId="45D5CE4D" w14:textId="4AD5A02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C85C74" w14:textId="77777777" w:rsidR="00CF1882" w:rsidRPr="002E56B9" w:rsidRDefault="00CF1882" w:rsidP="00CF1882">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E8FA2CF" w14:textId="77777777" w:rsidR="00CF1882" w:rsidRPr="002E56B9" w:rsidRDefault="00CF1882" w:rsidP="00CF1882">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5C2C8"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E357F" w14:textId="77777777" w:rsidR="00CF1882" w:rsidRPr="002E56B9" w:rsidRDefault="00CF1882" w:rsidP="00CF1882">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86FD84"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B86328" w14:textId="77777777" w:rsidR="00CF1882" w:rsidRPr="002E56B9" w:rsidRDefault="00CF1882" w:rsidP="00CF1882">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C0C3D5" w14:textId="77777777" w:rsidR="00CF1882" w:rsidRPr="002E56B9" w:rsidRDefault="00CF1882" w:rsidP="00CF1882">
            <w:pPr>
              <w:pStyle w:val="TAL"/>
              <w:rPr>
                <w:lang w:eastAsia="zh-CN"/>
              </w:rPr>
            </w:pPr>
            <w:r w:rsidRPr="002E56B9">
              <w:rPr>
                <w:lang w:eastAsia="zh-CN"/>
              </w:rPr>
              <w:t>2Rx</w:t>
            </w:r>
          </w:p>
          <w:p w14:paraId="1D25951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DF89A" w14:textId="77777777" w:rsidR="00CF1882" w:rsidRPr="002E56B9" w:rsidRDefault="00CF1882" w:rsidP="00CF1882">
            <w:pPr>
              <w:pStyle w:val="TAL"/>
              <w:rPr>
                <w:lang w:eastAsia="zh-CN"/>
              </w:rPr>
            </w:pPr>
          </w:p>
        </w:tc>
      </w:tr>
      <w:tr w:rsidR="00CF1882" w:rsidRPr="002E56B9" w14:paraId="4D72A332" w14:textId="15E6D14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58413B" w14:textId="77777777" w:rsidR="00CF1882" w:rsidRPr="002E56B9" w:rsidRDefault="00CF1882" w:rsidP="00CF1882">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CB456E" w14:textId="77777777" w:rsidR="00CF1882" w:rsidRPr="002E56B9" w:rsidRDefault="00CF1882" w:rsidP="00CF1882">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3745C" w14:textId="77777777" w:rsidR="00CF1882" w:rsidRPr="002E56B9"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3E0BE" w14:textId="77777777" w:rsidR="00CF1882" w:rsidRPr="002E56B9"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17B1E" w14:textId="77777777" w:rsidR="00CF1882" w:rsidRPr="002E56B9"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CFA2E"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67490"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F6BC59" w14:textId="77777777" w:rsidR="00CF1882" w:rsidRPr="002E56B9" w:rsidRDefault="00CF1882" w:rsidP="00CF1882">
            <w:pPr>
              <w:pStyle w:val="TAL"/>
              <w:rPr>
                <w:b/>
                <w:lang w:eastAsia="zh-CN"/>
              </w:rPr>
            </w:pPr>
          </w:p>
        </w:tc>
      </w:tr>
      <w:tr w:rsidR="00CF1882" w:rsidRPr="002E56B9" w14:paraId="6965174F" w14:textId="5EA492D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EBA688" w14:textId="77777777" w:rsidR="00CF1882" w:rsidRPr="002E56B9" w:rsidRDefault="00CF1882" w:rsidP="00CF1882">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860826E" w14:textId="77777777" w:rsidR="00CF1882" w:rsidRPr="002E56B9" w:rsidRDefault="00CF1882" w:rsidP="00CF1882">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787353" w14:textId="77777777" w:rsidR="00CF1882" w:rsidRPr="002E56B9" w:rsidRDefault="00CF1882" w:rsidP="00CF1882">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D2E4A" w14:textId="77777777" w:rsidR="00CF1882" w:rsidRPr="002E56B9" w:rsidRDefault="00CF1882" w:rsidP="00CF1882">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59F87"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5E54C" w14:textId="77777777" w:rsidR="00CF1882" w:rsidRPr="002E56B9" w:rsidRDefault="00CF1882" w:rsidP="00CF1882">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8A539F" w14:textId="77777777" w:rsidR="00CF1882" w:rsidRPr="002E56B9" w:rsidRDefault="00CF1882" w:rsidP="00CF1882">
            <w:pPr>
              <w:pStyle w:val="TAL"/>
              <w:rPr>
                <w:lang w:eastAsia="zh-CN"/>
              </w:rPr>
            </w:pPr>
            <w:r w:rsidRPr="002E56B9">
              <w:rPr>
                <w:lang w:eastAsia="zh-CN"/>
              </w:rPr>
              <w:t>2Rx</w:t>
            </w:r>
          </w:p>
          <w:p w14:paraId="34B6F1C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A1FE7F" w14:textId="77777777" w:rsidR="00CF1882" w:rsidRPr="002E56B9" w:rsidRDefault="00CF1882" w:rsidP="00CF1882">
            <w:pPr>
              <w:pStyle w:val="TAL"/>
              <w:rPr>
                <w:lang w:eastAsia="zh-CN"/>
              </w:rPr>
            </w:pPr>
          </w:p>
        </w:tc>
      </w:tr>
      <w:tr w:rsidR="00CF1882" w:rsidRPr="002E56B9" w14:paraId="69E4EB76" w14:textId="63AD376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63C1341" w14:textId="77777777" w:rsidR="00CF1882" w:rsidRPr="002E56B9" w:rsidRDefault="00CF1882" w:rsidP="00CF1882">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9BB917C" w14:textId="77777777" w:rsidR="00CF1882" w:rsidRPr="002E56B9" w:rsidRDefault="00CF1882" w:rsidP="00CF1882">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18F7" w14:textId="77777777" w:rsidR="00CF1882" w:rsidRPr="002E56B9" w:rsidRDefault="00CF1882" w:rsidP="00CF1882">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CF8A2F" w14:textId="77777777" w:rsidR="00CF1882" w:rsidRPr="002E56B9" w:rsidRDefault="00CF1882" w:rsidP="00CF1882">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F4E75F"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5CE721" w14:textId="77777777" w:rsidR="00CF1882" w:rsidRPr="002E56B9" w:rsidRDefault="00CF1882" w:rsidP="00CF1882">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1B98A1" w14:textId="77777777" w:rsidR="00CF1882" w:rsidRPr="002E56B9" w:rsidRDefault="00CF1882" w:rsidP="00CF1882">
            <w:pPr>
              <w:pStyle w:val="TAL"/>
              <w:rPr>
                <w:lang w:eastAsia="zh-CN"/>
              </w:rPr>
            </w:pPr>
            <w:r w:rsidRPr="002E56B9">
              <w:rPr>
                <w:lang w:eastAsia="zh-CN"/>
              </w:rPr>
              <w:t>2Rx</w:t>
            </w:r>
          </w:p>
          <w:p w14:paraId="56BB48C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3398DB" w14:textId="77777777" w:rsidR="00CF1882" w:rsidRPr="002E56B9" w:rsidRDefault="00CF1882" w:rsidP="00CF1882">
            <w:pPr>
              <w:pStyle w:val="TAL"/>
              <w:rPr>
                <w:lang w:eastAsia="zh-CN"/>
              </w:rPr>
            </w:pPr>
          </w:p>
        </w:tc>
      </w:tr>
      <w:tr w:rsidR="00CF1882" w:rsidRPr="002E56B9" w14:paraId="2218C5AF" w14:textId="617BB7A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E2A0BE6" w14:textId="77777777" w:rsidR="00CF1882" w:rsidRPr="002E56B9" w:rsidRDefault="00CF1882" w:rsidP="00CF1882">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173DF5" w14:textId="77777777" w:rsidR="00CF1882" w:rsidRPr="002E56B9" w:rsidRDefault="00CF1882" w:rsidP="00CF1882">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B0E42D" w14:textId="77777777" w:rsidR="00CF1882" w:rsidRPr="002E56B9" w:rsidRDefault="00CF1882" w:rsidP="00CF188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E7C13" w14:textId="77777777" w:rsidR="00CF1882" w:rsidRPr="002E56B9" w:rsidRDefault="00CF1882" w:rsidP="00CF1882">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AA3B1"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69F62" w14:textId="77777777" w:rsidR="00CF1882" w:rsidRPr="002E56B9" w:rsidRDefault="00CF1882" w:rsidP="00CF1882">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4386" w14:textId="77777777" w:rsidR="00CF1882" w:rsidRPr="002E56B9" w:rsidRDefault="00CF1882" w:rsidP="00CF1882">
            <w:pPr>
              <w:pStyle w:val="TAL"/>
              <w:rPr>
                <w:lang w:eastAsia="zh-CN"/>
              </w:rPr>
            </w:pPr>
            <w:r w:rsidRPr="002E56B9">
              <w:rPr>
                <w:lang w:eastAsia="zh-CN"/>
              </w:rPr>
              <w:t>2Rx</w:t>
            </w:r>
          </w:p>
          <w:p w14:paraId="67F44C1C"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40DD40" w14:textId="77777777" w:rsidR="00CF1882" w:rsidRPr="002E56B9" w:rsidRDefault="00CF1882" w:rsidP="00CF1882">
            <w:pPr>
              <w:pStyle w:val="TAL"/>
              <w:rPr>
                <w:lang w:eastAsia="zh-CN"/>
              </w:rPr>
            </w:pPr>
          </w:p>
        </w:tc>
      </w:tr>
      <w:tr w:rsidR="00CF1882" w:rsidRPr="002E56B9" w14:paraId="14A30838" w14:textId="6D74D5C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4998D" w14:textId="77777777" w:rsidR="00CF1882" w:rsidRPr="002E56B9" w:rsidRDefault="00CF1882" w:rsidP="00CF1882">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7AEE" w14:textId="77777777" w:rsidR="00CF1882" w:rsidRPr="002E56B9" w:rsidRDefault="00CF1882" w:rsidP="00CF1882">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6FEBF3" w14:textId="77777777" w:rsidR="00CF1882" w:rsidRPr="002E56B9"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BBD444" w14:textId="77777777" w:rsidR="00CF1882" w:rsidRPr="002E56B9"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CB32CE" w14:textId="77777777" w:rsidR="00CF1882" w:rsidRPr="002E56B9"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68FDA7"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D7AA09"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B662D" w14:textId="77777777" w:rsidR="00CF1882" w:rsidRPr="002E56B9" w:rsidRDefault="00CF1882" w:rsidP="00CF1882">
            <w:pPr>
              <w:pStyle w:val="TAL"/>
              <w:rPr>
                <w:b/>
                <w:lang w:eastAsia="zh-CN"/>
              </w:rPr>
            </w:pPr>
          </w:p>
        </w:tc>
      </w:tr>
      <w:tr w:rsidR="00CF1882" w:rsidRPr="002E56B9" w14:paraId="45F00AAC" w14:textId="1FCBAF7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D7F03DD" w14:textId="77777777" w:rsidR="00CF1882" w:rsidRPr="002E56B9" w:rsidRDefault="00CF1882" w:rsidP="00CF1882">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425FB" w14:textId="77777777" w:rsidR="00CF1882" w:rsidRPr="002E56B9" w:rsidRDefault="00CF1882" w:rsidP="00CF1882">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F1C8DB"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335A6" w14:textId="77777777" w:rsidR="00CF1882" w:rsidRPr="002E56B9" w:rsidRDefault="00CF1882" w:rsidP="00CF1882">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1E1511"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81B1F71" w14:textId="77777777" w:rsidR="00CF1882" w:rsidRPr="002E56B9" w:rsidRDefault="00CF1882" w:rsidP="00CF1882">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20C0B" w14:textId="77777777" w:rsidR="00CF1882" w:rsidRPr="002E56B9" w:rsidRDefault="00CF1882" w:rsidP="00CF1882">
            <w:pPr>
              <w:pStyle w:val="TAL"/>
              <w:rPr>
                <w:lang w:eastAsia="zh-CN"/>
              </w:rPr>
            </w:pPr>
            <w:r w:rsidRPr="002E56B9">
              <w:rPr>
                <w:lang w:eastAsia="zh-CN"/>
              </w:rPr>
              <w:t>2Rx</w:t>
            </w:r>
          </w:p>
          <w:p w14:paraId="34E4BB3E"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7C112" w14:textId="77777777" w:rsidR="00CF1882" w:rsidRPr="002E56B9" w:rsidRDefault="00CF1882" w:rsidP="00CF1882">
            <w:pPr>
              <w:pStyle w:val="TAL"/>
              <w:rPr>
                <w:lang w:eastAsia="zh-CN"/>
              </w:rPr>
            </w:pPr>
          </w:p>
        </w:tc>
      </w:tr>
      <w:tr w:rsidR="00CF1882" w:rsidRPr="002E56B9" w14:paraId="2FFD59F1" w14:textId="7E56C3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4D63776" w14:textId="77777777" w:rsidR="00CF1882" w:rsidRPr="002E56B9" w:rsidRDefault="00CF1882" w:rsidP="00CF1882">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91A6E94" w14:textId="77777777" w:rsidR="00CF1882" w:rsidRPr="002E56B9" w:rsidRDefault="00CF1882" w:rsidP="00CF1882">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10ECE6" w14:textId="77777777" w:rsidR="00CF1882" w:rsidRPr="002E56B9" w:rsidRDefault="00CF1882" w:rsidP="00CF1882">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CF1D2" w14:textId="77777777" w:rsidR="00CF1882" w:rsidRPr="002E56B9" w:rsidRDefault="00CF1882" w:rsidP="00CF1882">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DCF4"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5EA6A68" w14:textId="77777777" w:rsidR="00CF1882" w:rsidRPr="002E56B9" w:rsidRDefault="00CF1882" w:rsidP="00CF1882">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011BF5" w14:textId="77777777" w:rsidR="00CF1882" w:rsidRPr="002E56B9" w:rsidRDefault="00CF1882" w:rsidP="00CF1882">
            <w:pPr>
              <w:pStyle w:val="TAL"/>
              <w:rPr>
                <w:lang w:eastAsia="zh-CN"/>
              </w:rPr>
            </w:pPr>
            <w:r w:rsidRPr="002E56B9">
              <w:rPr>
                <w:lang w:eastAsia="zh-CN"/>
              </w:rPr>
              <w:t>2Rx</w:t>
            </w:r>
          </w:p>
          <w:p w14:paraId="6E9A495D"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83D3AE" w14:textId="77777777" w:rsidR="00CF1882" w:rsidRPr="002E56B9" w:rsidRDefault="00CF1882" w:rsidP="00CF1882">
            <w:pPr>
              <w:pStyle w:val="TAL"/>
              <w:rPr>
                <w:lang w:eastAsia="zh-CN"/>
              </w:rPr>
            </w:pPr>
          </w:p>
        </w:tc>
      </w:tr>
      <w:tr w:rsidR="00CF1882" w:rsidRPr="002E56B9" w14:paraId="53BC202F" w14:textId="195C9DA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5702E6C" w14:textId="77777777" w:rsidR="00CF1882" w:rsidRPr="002E56B9" w:rsidRDefault="00CF1882" w:rsidP="00CF1882">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BB19DBB" w14:textId="77777777" w:rsidR="00CF1882" w:rsidRPr="002E56B9" w:rsidRDefault="00CF1882" w:rsidP="00CF1882">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FCE720" w14:textId="77777777" w:rsidR="00CF1882" w:rsidRPr="002E56B9" w:rsidRDefault="00CF1882" w:rsidP="00CF188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B8872" w14:textId="77777777" w:rsidR="00CF1882" w:rsidRPr="002E56B9" w:rsidRDefault="00CF1882" w:rsidP="00CF1882">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EE64BE"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B9302" w14:textId="77777777" w:rsidR="00CF1882" w:rsidRPr="002E56B9" w:rsidRDefault="00CF1882" w:rsidP="00CF1882">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3803B" w14:textId="77777777" w:rsidR="00CF1882" w:rsidRPr="002E56B9" w:rsidRDefault="00CF1882" w:rsidP="00CF1882">
            <w:pPr>
              <w:pStyle w:val="TAL"/>
              <w:rPr>
                <w:lang w:eastAsia="zh-CN"/>
              </w:rPr>
            </w:pPr>
            <w:r w:rsidRPr="002E56B9">
              <w:rPr>
                <w:lang w:eastAsia="zh-CN"/>
              </w:rPr>
              <w:t>2Rx</w:t>
            </w:r>
          </w:p>
          <w:p w14:paraId="013B1C5F"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1877D8" w14:textId="77777777" w:rsidR="00CF1882" w:rsidRPr="002E56B9" w:rsidRDefault="00CF1882" w:rsidP="00CF1882">
            <w:pPr>
              <w:pStyle w:val="TAL"/>
              <w:rPr>
                <w:lang w:eastAsia="zh-CN"/>
              </w:rPr>
            </w:pPr>
          </w:p>
        </w:tc>
      </w:tr>
      <w:tr w:rsidR="00CF1882" w:rsidRPr="002E56B9" w14:paraId="217078AA" w14:textId="72BA561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B8357" w14:textId="77777777" w:rsidR="00CF1882" w:rsidRPr="002E56B9" w:rsidRDefault="00CF1882" w:rsidP="00CF1882">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5A84DC" w14:textId="77777777" w:rsidR="00CF1882" w:rsidRPr="002E56B9" w:rsidRDefault="00CF1882" w:rsidP="00CF1882">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7C743" w14:textId="77777777" w:rsidR="00CF1882" w:rsidRPr="002E56B9"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9418ED" w14:textId="77777777" w:rsidR="00CF1882" w:rsidRPr="002E56B9"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8D0FCA" w14:textId="77777777" w:rsidR="00CF1882" w:rsidRPr="002E56B9"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3B477"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F0B48"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561CE" w14:textId="77777777" w:rsidR="00CF1882" w:rsidRPr="002E56B9" w:rsidRDefault="00CF1882" w:rsidP="00CF1882">
            <w:pPr>
              <w:pStyle w:val="TAL"/>
              <w:rPr>
                <w:b/>
                <w:lang w:eastAsia="zh-CN"/>
              </w:rPr>
            </w:pPr>
          </w:p>
        </w:tc>
      </w:tr>
      <w:tr w:rsidR="00CF1882" w:rsidRPr="002E56B9" w14:paraId="07023C84" w14:textId="2506178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2D1CB60" w14:textId="77777777" w:rsidR="00CF1882" w:rsidRPr="002E56B9" w:rsidRDefault="00CF1882" w:rsidP="00CF1882">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57415DC" w14:textId="311E7A62" w:rsidR="00CF1882" w:rsidRPr="002E56B9" w:rsidRDefault="00CF1882" w:rsidP="00CF1882">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77A006" w14:textId="77777777" w:rsidR="00CF1882" w:rsidRPr="002E56B9" w:rsidRDefault="00CF1882" w:rsidP="00CF188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42A679" w14:textId="77777777" w:rsidR="00CF1882" w:rsidRPr="002E56B9" w:rsidRDefault="00CF1882" w:rsidP="00CF1882">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F954D0" w14:textId="77777777" w:rsidR="00CF1882" w:rsidRPr="002E56B9" w:rsidRDefault="00CF1882" w:rsidP="00CF188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37813D" w14:textId="77777777" w:rsidR="00CF1882" w:rsidRPr="002E56B9" w:rsidRDefault="00CF1882" w:rsidP="00CF1882">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5B431" w14:textId="77777777" w:rsidR="00CF1882" w:rsidRPr="002E56B9" w:rsidRDefault="00CF1882" w:rsidP="00CF1882">
            <w:pPr>
              <w:pStyle w:val="TAL"/>
              <w:rPr>
                <w:lang w:eastAsia="zh-CN"/>
              </w:rPr>
            </w:pPr>
            <w:r w:rsidRPr="002E56B9">
              <w:rPr>
                <w:lang w:eastAsia="zh-CN"/>
              </w:rPr>
              <w:t>2Rx</w:t>
            </w:r>
          </w:p>
          <w:p w14:paraId="34BE63A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C20523" w14:textId="77777777" w:rsidR="00CF1882" w:rsidRPr="002E56B9" w:rsidRDefault="00CF1882" w:rsidP="00CF1882">
            <w:pPr>
              <w:pStyle w:val="TAL"/>
              <w:rPr>
                <w:lang w:eastAsia="zh-CN"/>
              </w:rPr>
            </w:pPr>
          </w:p>
        </w:tc>
      </w:tr>
      <w:tr w:rsidR="00CF1882" w:rsidRPr="002E56B9" w14:paraId="54853029" w14:textId="2F4C012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BD83990" w14:textId="77777777" w:rsidR="00CF1882" w:rsidRPr="002E56B9" w:rsidRDefault="00CF1882" w:rsidP="00CF1882">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125508F" w14:textId="7949D418" w:rsidR="00CF1882" w:rsidRPr="002E56B9" w:rsidRDefault="00CF1882" w:rsidP="00CF1882">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0528A" w14:textId="77777777" w:rsidR="00CF1882" w:rsidRPr="002E56B9" w:rsidRDefault="00CF1882" w:rsidP="00CF1882">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B7B1B" w14:textId="77777777" w:rsidR="00CF1882" w:rsidRPr="002E56B9" w:rsidRDefault="00CF1882" w:rsidP="00CF1882">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6EA821"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34D45B" w14:textId="77777777" w:rsidR="00CF1882" w:rsidRPr="002E56B9" w:rsidRDefault="00CF1882" w:rsidP="00CF1882">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C35CC8" w14:textId="77777777" w:rsidR="00CF1882" w:rsidRPr="002E56B9" w:rsidRDefault="00CF1882" w:rsidP="00CF1882">
            <w:pPr>
              <w:pStyle w:val="TAL"/>
              <w:rPr>
                <w:lang w:eastAsia="zh-CN"/>
              </w:rPr>
            </w:pPr>
            <w:r w:rsidRPr="002E56B9">
              <w:rPr>
                <w:lang w:eastAsia="zh-CN"/>
              </w:rPr>
              <w:t>2Rx</w:t>
            </w:r>
          </w:p>
          <w:p w14:paraId="1FCB4790"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535AC" w14:textId="77777777" w:rsidR="00CF1882" w:rsidRPr="002E56B9" w:rsidRDefault="00CF1882" w:rsidP="00CF1882">
            <w:pPr>
              <w:pStyle w:val="TAL"/>
              <w:rPr>
                <w:lang w:eastAsia="zh-CN"/>
              </w:rPr>
            </w:pPr>
          </w:p>
        </w:tc>
      </w:tr>
      <w:tr w:rsidR="00CF1882" w:rsidRPr="002E56B9" w14:paraId="2BAFAB4A" w14:textId="3B78CEA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4956E5D" w14:textId="77777777" w:rsidR="00CF1882" w:rsidRPr="002E56B9" w:rsidRDefault="00CF1882" w:rsidP="00CF1882">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3B7949E" w14:textId="205A9C66" w:rsidR="00CF1882" w:rsidRPr="002E56B9" w:rsidRDefault="00CF1882" w:rsidP="00CF1882">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CD3907" w14:textId="77777777" w:rsidR="00CF1882" w:rsidRPr="002E56B9" w:rsidRDefault="00CF1882" w:rsidP="00CF1882">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1B443" w14:textId="77777777" w:rsidR="00CF1882" w:rsidRPr="002E56B9" w:rsidRDefault="00CF1882" w:rsidP="00CF1882">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3D256A"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D11A64" w14:textId="77777777" w:rsidR="00CF1882" w:rsidRPr="002E56B9" w:rsidRDefault="00CF1882" w:rsidP="00CF1882">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EE4F5B" w14:textId="77777777" w:rsidR="00CF1882" w:rsidRPr="002E56B9" w:rsidRDefault="00CF1882" w:rsidP="00CF1882">
            <w:pPr>
              <w:pStyle w:val="TAL"/>
              <w:rPr>
                <w:lang w:eastAsia="zh-CN"/>
              </w:rPr>
            </w:pPr>
            <w:r w:rsidRPr="002E56B9">
              <w:rPr>
                <w:lang w:eastAsia="zh-CN"/>
              </w:rPr>
              <w:t>2Rx</w:t>
            </w:r>
          </w:p>
          <w:p w14:paraId="2F675EE1"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D3F07" w14:textId="77777777" w:rsidR="00CF1882" w:rsidRPr="002E56B9" w:rsidRDefault="00CF1882" w:rsidP="00CF1882">
            <w:pPr>
              <w:pStyle w:val="TAL"/>
              <w:rPr>
                <w:lang w:eastAsia="zh-CN"/>
              </w:rPr>
            </w:pPr>
          </w:p>
        </w:tc>
      </w:tr>
      <w:tr w:rsidR="00CF1882" w:rsidRPr="002E56B9" w14:paraId="6577D9F9" w14:textId="3F87BF4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D4B0FA6" w14:textId="77777777" w:rsidR="00CF1882" w:rsidRPr="002E56B9" w:rsidRDefault="00CF1882" w:rsidP="00CF1882">
            <w:pPr>
              <w:pStyle w:val="TAL"/>
              <w:rPr>
                <w:lang w:eastAsia="zh-CN"/>
              </w:rPr>
            </w:pPr>
            <w:r w:rsidRPr="002E56B9">
              <w:lastRenderedPageBreak/>
              <w:t>6.7.4.2.2</w:t>
            </w:r>
          </w:p>
        </w:tc>
        <w:tc>
          <w:tcPr>
            <w:tcW w:w="4521" w:type="dxa"/>
            <w:tcBorders>
              <w:top w:val="single" w:sz="4" w:space="0" w:color="auto"/>
              <w:left w:val="single" w:sz="4" w:space="0" w:color="auto"/>
              <w:bottom w:val="single" w:sz="4" w:space="0" w:color="auto"/>
              <w:right w:val="single" w:sz="4" w:space="0" w:color="auto"/>
            </w:tcBorders>
            <w:hideMark/>
          </w:tcPr>
          <w:p w14:paraId="13A41E03" w14:textId="4F2EBC50" w:rsidR="00CF1882" w:rsidRPr="002E56B9" w:rsidRDefault="00CF1882" w:rsidP="00CF1882">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20103D" w14:textId="77777777" w:rsidR="00CF1882" w:rsidRPr="002E56B9" w:rsidRDefault="00CF1882" w:rsidP="00CF188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BC202" w14:textId="77777777" w:rsidR="00CF1882" w:rsidRPr="002E56B9" w:rsidRDefault="00CF1882" w:rsidP="00CF1882">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EBC5D" w14:textId="77777777" w:rsidR="00CF1882" w:rsidRPr="002E56B9" w:rsidRDefault="00CF1882" w:rsidP="00CF188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D1C5F" w14:textId="77777777" w:rsidR="00CF1882" w:rsidRPr="002E56B9" w:rsidRDefault="00CF1882" w:rsidP="00CF1882">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F62129" w14:textId="77777777" w:rsidR="00CF1882" w:rsidRPr="002E56B9" w:rsidRDefault="00CF1882" w:rsidP="00CF1882">
            <w:pPr>
              <w:pStyle w:val="TAL"/>
              <w:rPr>
                <w:lang w:eastAsia="zh-CN"/>
              </w:rPr>
            </w:pPr>
            <w:r w:rsidRPr="002E56B9">
              <w:rPr>
                <w:lang w:eastAsia="zh-CN"/>
              </w:rPr>
              <w:t>2Rx</w:t>
            </w:r>
          </w:p>
          <w:p w14:paraId="4D62E1A8"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C177BB" w14:textId="77777777" w:rsidR="00CF1882" w:rsidRPr="002E56B9" w:rsidRDefault="00CF1882" w:rsidP="00CF1882">
            <w:pPr>
              <w:pStyle w:val="TAL"/>
              <w:rPr>
                <w:lang w:eastAsia="zh-CN"/>
              </w:rPr>
            </w:pPr>
          </w:p>
        </w:tc>
      </w:tr>
      <w:tr w:rsidR="00CF1882" w:rsidRPr="002E56B9" w14:paraId="7ED8A144" w14:textId="7A1B2D94"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F20D88" w14:textId="77777777" w:rsidR="00CF1882" w:rsidRPr="002E56B9" w:rsidRDefault="00CF1882" w:rsidP="00CF1882">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FDFFB5" w14:textId="77777777" w:rsidR="00CF1882" w:rsidRPr="002E56B9" w:rsidRDefault="00CF1882" w:rsidP="00CF1882">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47B2C6" w14:textId="77777777" w:rsidR="00CF1882" w:rsidRPr="002E56B9"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DA21EB0" w14:textId="77777777" w:rsidR="00CF1882" w:rsidRPr="002E56B9"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8007B9" w14:textId="77777777" w:rsidR="00CF1882" w:rsidRPr="002E56B9"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DB5307B"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11A44B"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B06F23" w14:textId="77777777" w:rsidR="00CF1882" w:rsidRPr="002E56B9" w:rsidRDefault="00CF1882" w:rsidP="00CF1882">
            <w:pPr>
              <w:pStyle w:val="TAL"/>
              <w:rPr>
                <w:b/>
                <w:lang w:eastAsia="zh-CN"/>
              </w:rPr>
            </w:pPr>
          </w:p>
        </w:tc>
      </w:tr>
      <w:tr w:rsidR="00CF1882" w:rsidRPr="002E56B9" w14:paraId="4C27D095" w14:textId="2EA492F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7AFAD9B" w14:textId="77777777" w:rsidR="00CF1882" w:rsidRPr="002E56B9" w:rsidRDefault="00CF1882" w:rsidP="00CF1882">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09A3EF8D" w14:textId="77777777" w:rsidR="00CF1882" w:rsidRPr="002E56B9" w:rsidRDefault="00CF1882" w:rsidP="00CF1882">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299856" w14:textId="77777777" w:rsidR="00CF1882" w:rsidRPr="002E56B9" w:rsidRDefault="00CF1882" w:rsidP="00CF1882">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60A36" w14:textId="77777777" w:rsidR="00CF1882" w:rsidRPr="002E56B9" w:rsidRDefault="00CF1882" w:rsidP="00CF1882">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293E8"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10067"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293014" w14:textId="77777777" w:rsidR="00CF1882" w:rsidRPr="002E56B9" w:rsidRDefault="00CF1882" w:rsidP="00CF1882">
            <w:pPr>
              <w:pStyle w:val="TAL"/>
              <w:rPr>
                <w:lang w:eastAsia="zh-CN"/>
              </w:rPr>
            </w:pPr>
            <w:r w:rsidRPr="002E56B9">
              <w:rPr>
                <w:lang w:eastAsia="zh-CN"/>
              </w:rPr>
              <w:t>2Rx</w:t>
            </w:r>
          </w:p>
          <w:p w14:paraId="3026661A"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6F44E" w14:textId="77777777" w:rsidR="00CF1882" w:rsidRPr="002E56B9" w:rsidRDefault="00CF1882" w:rsidP="00CF1882">
            <w:pPr>
              <w:pStyle w:val="TAL"/>
              <w:rPr>
                <w:lang w:eastAsia="zh-CN"/>
              </w:rPr>
            </w:pPr>
          </w:p>
        </w:tc>
      </w:tr>
      <w:tr w:rsidR="00CF1882" w:rsidRPr="002E56B9" w14:paraId="4DA0F670" w14:textId="71F747B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79B581" w14:textId="77777777" w:rsidR="00CF1882" w:rsidRPr="002E56B9" w:rsidRDefault="00CF1882" w:rsidP="00CF1882">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34D362" w14:textId="77777777" w:rsidR="00CF1882" w:rsidRPr="002E56B9" w:rsidRDefault="00CF1882" w:rsidP="00CF1882">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9E0EF3" w14:textId="77777777" w:rsidR="00CF1882" w:rsidRPr="002E56B9"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B04A89" w14:textId="77777777" w:rsidR="00CF1882" w:rsidRPr="002E56B9"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281D79" w14:textId="77777777" w:rsidR="00CF1882" w:rsidRPr="002E56B9"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FF6B2B"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BF4403"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8779EC" w14:textId="77777777" w:rsidR="00CF1882" w:rsidRPr="002E56B9" w:rsidRDefault="00CF1882" w:rsidP="00CF1882">
            <w:pPr>
              <w:pStyle w:val="TAL"/>
              <w:rPr>
                <w:b/>
                <w:lang w:eastAsia="zh-CN"/>
              </w:rPr>
            </w:pPr>
          </w:p>
        </w:tc>
      </w:tr>
      <w:tr w:rsidR="00CF1882" w:rsidRPr="002E56B9" w14:paraId="3B15B038" w14:textId="065D14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31B0E3D" w14:textId="77777777" w:rsidR="00CF1882" w:rsidRPr="002E56B9" w:rsidRDefault="00CF1882" w:rsidP="00CF1882">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FFE150D" w14:textId="77777777" w:rsidR="00CF1882" w:rsidRPr="002E56B9" w:rsidRDefault="00CF1882" w:rsidP="00CF1882">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7A53DD" w14:textId="77777777" w:rsidR="00CF1882" w:rsidRPr="002E56B9" w:rsidRDefault="00CF1882" w:rsidP="00CF1882">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00B59" w14:textId="77777777" w:rsidR="00CF1882" w:rsidRPr="002E56B9" w:rsidRDefault="00CF1882" w:rsidP="00CF1882">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F00270"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9A69DD"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DC21C4" w14:textId="77777777" w:rsidR="00CF1882" w:rsidRPr="002E56B9" w:rsidRDefault="00CF1882" w:rsidP="00CF1882">
            <w:pPr>
              <w:pStyle w:val="TAL"/>
              <w:rPr>
                <w:lang w:eastAsia="zh-CN"/>
              </w:rPr>
            </w:pPr>
            <w:r w:rsidRPr="002E56B9">
              <w:rPr>
                <w:lang w:eastAsia="zh-CN"/>
              </w:rPr>
              <w:t>2Rx</w:t>
            </w:r>
          </w:p>
          <w:p w14:paraId="6B085E47"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D4FF7E" w14:textId="77777777" w:rsidR="00CF1882" w:rsidRPr="002E56B9" w:rsidRDefault="00CF1882" w:rsidP="00CF1882">
            <w:pPr>
              <w:pStyle w:val="TAL"/>
              <w:rPr>
                <w:lang w:eastAsia="zh-CN"/>
              </w:rPr>
            </w:pPr>
          </w:p>
        </w:tc>
      </w:tr>
      <w:tr w:rsidR="00CF1882" w:rsidRPr="002E56B9" w14:paraId="220FD844" w14:textId="755A672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1639DF" w14:textId="77777777" w:rsidR="00CF1882" w:rsidRPr="002E56B9" w:rsidRDefault="00CF1882" w:rsidP="00CF1882">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B6FE92" w14:textId="77777777" w:rsidR="00CF1882" w:rsidRPr="002E56B9" w:rsidRDefault="00CF1882" w:rsidP="00CF1882">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109B7" w14:textId="77777777" w:rsidR="00CF1882" w:rsidRPr="002E56B9"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3EEBA26" w14:textId="77777777" w:rsidR="00CF1882" w:rsidRPr="002E56B9"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6829A2" w14:textId="77777777" w:rsidR="00CF1882" w:rsidRPr="002E56B9"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11FFEC" w14:textId="77777777" w:rsidR="00CF1882" w:rsidRPr="002E56B9"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3D2EE" w14:textId="77777777" w:rsidR="00CF1882" w:rsidRPr="002E56B9"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342FF7" w14:textId="77777777" w:rsidR="00CF1882" w:rsidRPr="002E56B9" w:rsidRDefault="00CF1882" w:rsidP="00CF1882">
            <w:pPr>
              <w:pStyle w:val="TAL"/>
              <w:rPr>
                <w:b/>
                <w:lang w:eastAsia="zh-CN"/>
              </w:rPr>
            </w:pPr>
          </w:p>
        </w:tc>
      </w:tr>
      <w:tr w:rsidR="00CF1882" w:rsidRPr="002E56B9" w14:paraId="57FA4669" w14:textId="7520E6A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4E88071" w14:textId="77777777" w:rsidR="00CF1882" w:rsidRPr="002E56B9" w:rsidRDefault="00CF1882" w:rsidP="00CF1882">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69463C9" w14:textId="77777777" w:rsidR="00CF1882" w:rsidRPr="002E56B9" w:rsidRDefault="00CF1882" w:rsidP="00CF1882">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51613" w14:textId="77777777" w:rsidR="00CF1882" w:rsidRPr="002E56B9" w:rsidRDefault="00CF1882" w:rsidP="00CF1882">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C9AB6" w14:textId="77777777" w:rsidR="00CF1882" w:rsidRPr="002E56B9" w:rsidRDefault="00CF1882" w:rsidP="00CF1882">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3F820B7"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10BFC33" w14:textId="77777777" w:rsidR="00CF1882" w:rsidRPr="002E56B9"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D703B4" w14:textId="77777777" w:rsidR="00CF1882" w:rsidRPr="002E56B9" w:rsidRDefault="00CF1882" w:rsidP="00CF1882">
            <w:pPr>
              <w:pStyle w:val="TAL"/>
              <w:rPr>
                <w:lang w:eastAsia="zh-CN"/>
              </w:rPr>
            </w:pPr>
            <w:r w:rsidRPr="002E56B9">
              <w:rPr>
                <w:lang w:eastAsia="zh-CN"/>
              </w:rPr>
              <w:t>2Rx</w:t>
            </w:r>
          </w:p>
          <w:p w14:paraId="6AB5B554"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3E73C9" w14:textId="77777777" w:rsidR="00CF1882" w:rsidRPr="002E56B9" w:rsidRDefault="00CF1882" w:rsidP="00CF1882">
            <w:pPr>
              <w:pStyle w:val="TAL"/>
              <w:rPr>
                <w:lang w:eastAsia="zh-CN"/>
              </w:rPr>
            </w:pPr>
          </w:p>
        </w:tc>
      </w:tr>
      <w:tr w:rsidR="00CF1882" w:rsidRPr="002E56B9" w14:paraId="47A3D3D8" w14:textId="18ECA01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BFD64" w14:textId="77777777" w:rsidR="00CF1882" w:rsidRPr="002E56B9" w:rsidRDefault="00CF1882" w:rsidP="00CF1882">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E4B799" w14:textId="77777777" w:rsidR="00CF1882" w:rsidRPr="002E56B9" w:rsidRDefault="00CF1882" w:rsidP="00CF1882">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4535C" w14:textId="77777777" w:rsidR="00CF1882" w:rsidRPr="002E56B9"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E9DAE" w14:textId="77777777" w:rsidR="00CF1882" w:rsidRPr="002E56B9"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3EAF6" w14:textId="77777777" w:rsidR="00CF1882" w:rsidRPr="002E56B9"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69B589" w14:textId="77777777" w:rsidR="00CF1882" w:rsidRPr="002E56B9" w:rsidRDefault="00CF1882" w:rsidP="00CF1882">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61E43" w14:textId="77777777" w:rsidR="00CF1882" w:rsidRPr="002E56B9" w:rsidRDefault="00CF1882" w:rsidP="00CF1882">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6636D" w14:textId="77777777" w:rsidR="00CF1882" w:rsidRPr="002E56B9" w:rsidRDefault="00CF1882" w:rsidP="00CF1882">
            <w:pPr>
              <w:pStyle w:val="TAL"/>
              <w:rPr>
                <w:rFonts w:eastAsia="SimSun"/>
                <w:b/>
                <w:szCs w:val="18"/>
                <w:lang w:eastAsia="zh-CN"/>
              </w:rPr>
            </w:pPr>
          </w:p>
        </w:tc>
      </w:tr>
      <w:tr w:rsidR="00CF1882" w:rsidRPr="002E56B9" w14:paraId="018BC6A6" w14:textId="7DE13AF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302E7B2" w14:textId="77777777" w:rsidR="00CF1882" w:rsidRPr="002E56B9" w:rsidRDefault="00CF1882" w:rsidP="00CF1882">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17F9CE3" w14:textId="77777777" w:rsidR="00CF1882" w:rsidRPr="002E56B9" w:rsidRDefault="00CF1882" w:rsidP="00CF1882">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7B288CF" w14:textId="77777777" w:rsidR="00CF1882" w:rsidRPr="002E56B9" w:rsidRDefault="00CF1882" w:rsidP="00CF1882">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7372699" w14:textId="77777777" w:rsidR="00CF1882" w:rsidRPr="002E56B9" w:rsidRDefault="00CF1882" w:rsidP="00CF1882">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69D0744D"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0A9B11" w14:textId="77777777" w:rsidR="00CF1882" w:rsidRPr="002E56B9" w:rsidRDefault="00CF1882" w:rsidP="00CF1882">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AEBC700"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623E0D29"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04ED" w14:textId="77777777" w:rsidR="00CF1882" w:rsidRPr="002E56B9" w:rsidRDefault="00CF1882" w:rsidP="00CF1882">
            <w:pPr>
              <w:keepNext/>
              <w:keepLines/>
              <w:spacing w:after="0"/>
              <w:rPr>
                <w:rFonts w:ascii="Arial" w:hAnsi="Arial"/>
                <w:sz w:val="18"/>
                <w:lang w:eastAsia="zh-CN"/>
              </w:rPr>
            </w:pPr>
          </w:p>
        </w:tc>
      </w:tr>
      <w:tr w:rsidR="00CF1882" w:rsidRPr="002E56B9" w14:paraId="61C575B6" w14:textId="49E9C0DA"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A507F3B" w14:textId="77777777" w:rsidR="00CF1882" w:rsidRPr="002E56B9" w:rsidRDefault="00CF1882" w:rsidP="00CF1882">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D2DEBBA" w14:textId="77777777" w:rsidR="00CF1882" w:rsidRPr="002E56B9" w:rsidRDefault="00CF1882" w:rsidP="00CF1882">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B91616" w14:textId="77777777" w:rsidR="00CF1882" w:rsidRPr="002E56B9" w:rsidRDefault="00CF1882" w:rsidP="00CF1882">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9129D4" w14:textId="77777777" w:rsidR="00CF1882" w:rsidRPr="002E56B9" w:rsidRDefault="00CF1882" w:rsidP="00CF1882">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3FE69B5" w14:textId="77777777" w:rsidR="00CF1882" w:rsidRPr="002E56B9" w:rsidRDefault="00CF1882" w:rsidP="00CF1882">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A075E" w14:textId="77777777" w:rsidR="00CF1882" w:rsidRPr="002E56B9" w:rsidRDefault="00CF1882" w:rsidP="00CF1882">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16966FB" w14:textId="77777777" w:rsidR="00CF1882" w:rsidRPr="002E56B9" w:rsidRDefault="00CF1882" w:rsidP="00CF1882">
            <w:pPr>
              <w:pStyle w:val="TAL"/>
              <w:rPr>
                <w:lang w:eastAsia="zh-CN"/>
              </w:rPr>
            </w:pPr>
            <w:r w:rsidRPr="002E56B9">
              <w:rPr>
                <w:lang w:eastAsia="zh-CN"/>
              </w:rPr>
              <w:t>2Rx</w:t>
            </w:r>
          </w:p>
          <w:p w14:paraId="23A0901D"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85359" w14:textId="77777777" w:rsidR="00CF1882" w:rsidRPr="002E56B9" w:rsidRDefault="00CF1882" w:rsidP="00CF1882">
            <w:pPr>
              <w:pStyle w:val="TAL"/>
              <w:rPr>
                <w:lang w:eastAsia="zh-CN"/>
              </w:rPr>
            </w:pPr>
          </w:p>
        </w:tc>
      </w:tr>
      <w:tr w:rsidR="00CF1882" w:rsidRPr="002E56B9" w14:paraId="46FE0135" w14:textId="19C2433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F41A466" w14:textId="77777777" w:rsidR="00CF1882" w:rsidRPr="002E56B9" w:rsidRDefault="00CF1882" w:rsidP="00CF1882">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44CE2BA" w14:textId="77777777" w:rsidR="00CF1882" w:rsidRPr="002E56B9" w:rsidRDefault="00CF1882" w:rsidP="00CF1882">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4A2D535" w14:textId="77777777" w:rsidR="00CF1882" w:rsidRPr="002E56B9" w:rsidRDefault="00CF1882" w:rsidP="00CF1882">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DA31B7" w14:textId="77777777" w:rsidR="00CF1882" w:rsidRPr="002E56B9" w:rsidRDefault="00CF1882" w:rsidP="00CF1882">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1EB1FCB2"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D37E985" w14:textId="77777777" w:rsidR="00CF1882" w:rsidRPr="002E56B9" w:rsidRDefault="00CF1882" w:rsidP="00CF1882">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5065747"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6F4F0EF7"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9A670E" w14:textId="77777777" w:rsidR="00CF1882" w:rsidRPr="002E56B9" w:rsidRDefault="00CF1882" w:rsidP="00CF1882">
            <w:pPr>
              <w:keepNext/>
              <w:keepLines/>
              <w:spacing w:after="0"/>
              <w:rPr>
                <w:rFonts w:ascii="Arial" w:hAnsi="Arial"/>
                <w:sz w:val="18"/>
                <w:lang w:eastAsia="zh-CN"/>
              </w:rPr>
            </w:pPr>
          </w:p>
        </w:tc>
      </w:tr>
      <w:tr w:rsidR="00CF1882" w:rsidRPr="002E56B9" w14:paraId="6B64E606" w14:textId="5A70738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9812240" w14:textId="77777777" w:rsidR="00CF1882" w:rsidRPr="002E56B9" w:rsidRDefault="00CF1882" w:rsidP="00CF1882">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A0BBC7B" w14:textId="77777777" w:rsidR="00CF1882" w:rsidRPr="002E56B9" w:rsidRDefault="00CF1882" w:rsidP="00CF1882">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4A7C3E" w14:textId="77777777" w:rsidR="00CF1882" w:rsidRPr="002E56B9" w:rsidRDefault="00CF1882" w:rsidP="00CF1882">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78D5440" w14:textId="77777777" w:rsidR="00CF1882" w:rsidRPr="002E56B9" w:rsidRDefault="00CF1882" w:rsidP="00CF1882">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E613A9"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C8D1044" w14:textId="77777777" w:rsidR="00CF1882" w:rsidRPr="002E56B9" w:rsidRDefault="00CF1882" w:rsidP="00CF1882">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AB5BA52" w14:textId="77777777" w:rsidR="00CF1882" w:rsidRPr="002E56B9" w:rsidRDefault="00CF1882" w:rsidP="00CF1882">
            <w:pPr>
              <w:keepNext/>
              <w:keepLines/>
              <w:spacing w:after="0"/>
              <w:rPr>
                <w:rFonts w:ascii="Arial" w:hAnsi="Arial"/>
                <w:sz w:val="18"/>
                <w:lang w:eastAsia="zh-CN"/>
              </w:rPr>
            </w:pPr>
            <w:r w:rsidRPr="002E56B9">
              <w:rPr>
                <w:rFonts w:ascii="Arial" w:hAnsi="Arial"/>
                <w:sz w:val="18"/>
                <w:lang w:eastAsia="zh-CN"/>
              </w:rPr>
              <w:t>2Rx</w:t>
            </w:r>
          </w:p>
          <w:p w14:paraId="58B9CFC7"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0BF987" w14:textId="77777777" w:rsidR="00CF1882" w:rsidRPr="002E56B9" w:rsidRDefault="00CF1882" w:rsidP="00CF1882">
            <w:pPr>
              <w:keepNext/>
              <w:keepLines/>
              <w:spacing w:after="0"/>
              <w:rPr>
                <w:rFonts w:ascii="Arial" w:hAnsi="Arial"/>
                <w:sz w:val="18"/>
                <w:lang w:eastAsia="zh-CN"/>
              </w:rPr>
            </w:pPr>
          </w:p>
        </w:tc>
      </w:tr>
      <w:tr w:rsidR="00CF1882" w:rsidRPr="002E56B9" w14:paraId="0492051B" w14:textId="1170657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8D96121" w14:textId="77777777" w:rsidR="00CF1882" w:rsidRPr="002E56B9" w:rsidRDefault="00CF1882" w:rsidP="00CF1882">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66FE6A8" w14:textId="77777777" w:rsidR="00CF1882" w:rsidRPr="002E56B9" w:rsidRDefault="00CF1882" w:rsidP="00CF1882">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DF0B9A8" w14:textId="77777777" w:rsidR="00CF1882" w:rsidRPr="002E56B9" w:rsidRDefault="00CF1882" w:rsidP="00CF1882">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0F612F" w14:textId="77777777" w:rsidR="00CF1882" w:rsidRPr="002E56B9" w:rsidRDefault="00CF1882" w:rsidP="00CF1882">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102B5B" w14:textId="77777777" w:rsidR="00CF1882" w:rsidRPr="002E56B9" w:rsidRDefault="00CF1882" w:rsidP="00CF1882">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5C0F62" w14:textId="77777777" w:rsidR="00CF1882" w:rsidRPr="002E56B9" w:rsidRDefault="00CF1882" w:rsidP="00CF1882">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5C70DD3" w14:textId="77777777" w:rsidR="00CF1882" w:rsidRPr="002E56B9" w:rsidRDefault="00CF1882" w:rsidP="00CF1882">
            <w:pPr>
              <w:pStyle w:val="TAL"/>
              <w:rPr>
                <w:lang w:eastAsia="zh-CN"/>
              </w:rPr>
            </w:pPr>
            <w:r w:rsidRPr="002E56B9">
              <w:rPr>
                <w:lang w:eastAsia="zh-CN"/>
              </w:rPr>
              <w:t>2Rx</w:t>
            </w:r>
          </w:p>
          <w:p w14:paraId="006A2ECC" w14:textId="77777777" w:rsidR="00CF1882" w:rsidRPr="002E56B9" w:rsidRDefault="00CF1882" w:rsidP="00CF188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F173A1" w14:textId="77777777" w:rsidR="00CF1882" w:rsidRPr="002E56B9" w:rsidRDefault="00CF1882" w:rsidP="00CF1882">
            <w:pPr>
              <w:pStyle w:val="TAL"/>
              <w:rPr>
                <w:lang w:eastAsia="zh-CN"/>
              </w:rPr>
            </w:pPr>
          </w:p>
        </w:tc>
      </w:tr>
      <w:tr w:rsidR="00CF1882" w:rsidRPr="002E56B9" w14:paraId="479BE394" w14:textId="0CEDA276" w:rsidTr="00CF188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0DA8ABD" w14:textId="77777777" w:rsidR="00CF1882" w:rsidRPr="002E56B9" w:rsidRDefault="00CF1882" w:rsidP="00CF188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B096743" w14:textId="77777777" w:rsidR="00CF1882" w:rsidRPr="002E56B9" w:rsidRDefault="00CF1882" w:rsidP="00CF1882">
            <w:pPr>
              <w:pStyle w:val="TAN"/>
              <w:rPr>
                <w:lang w:eastAsia="zh-TW"/>
              </w:rPr>
            </w:pPr>
            <w:r w:rsidRPr="002E56B9">
              <w:rPr>
                <w:lang w:eastAsia="zh-TW"/>
              </w:rPr>
              <w:t>NOTE 2:</w:t>
            </w:r>
            <w:r w:rsidRPr="002E56B9">
              <w:rPr>
                <w:lang w:eastAsia="zh-TW"/>
              </w:rPr>
              <w:tab/>
              <w:t>Test X refers to the corresponding Sub-Test as defined in TS 38.533 [5].</w:t>
            </w:r>
          </w:p>
          <w:p w14:paraId="02CB2D77" w14:textId="77777777" w:rsidR="00CF1882" w:rsidRPr="002E56B9" w:rsidRDefault="00CF1882" w:rsidP="00CF1882">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37E3A79" w14:textId="77777777" w:rsidR="00CF1882" w:rsidRPr="002E56B9" w:rsidRDefault="00CF1882" w:rsidP="00CF1882">
            <w:pPr>
              <w:pStyle w:val="TAN"/>
              <w:rPr>
                <w:lang w:eastAsia="zh-TW"/>
              </w:rPr>
            </w:pPr>
          </w:p>
        </w:tc>
      </w:tr>
    </w:tbl>
    <w:p w14:paraId="42768B32" w14:textId="77777777" w:rsidR="00A735B3" w:rsidRPr="002E56B9" w:rsidRDefault="00A735B3" w:rsidP="00A735B3"/>
    <w:p w14:paraId="58C6D341" w14:textId="77777777" w:rsidR="00A735B3" w:rsidRPr="002E56B9" w:rsidRDefault="00A735B3" w:rsidP="00A735B3">
      <w:pPr>
        <w:pStyle w:val="TH"/>
      </w:pPr>
      <w:r w:rsidRPr="002E56B9">
        <w:t>Table 4.2-3a: Void</w:t>
      </w:r>
    </w:p>
    <w:p w14:paraId="5EA35980" w14:textId="77777777" w:rsidR="00A735B3" w:rsidRPr="002E56B9" w:rsidRDefault="00A735B3" w:rsidP="00A735B3">
      <w:pPr>
        <w:rPr>
          <w:lang w:eastAsia="zh-CN"/>
        </w:rPr>
      </w:pPr>
    </w:p>
    <w:p w14:paraId="3BAD6B20" w14:textId="77777777" w:rsidR="00A735B3" w:rsidRPr="002E56B9" w:rsidRDefault="00A735B3" w:rsidP="00A735B3">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742DC" w:rsidRPr="002E56B9" w14:paraId="4CBAF878" w14:textId="279964C4" w:rsidTr="00CF1882">
        <w:trPr>
          <w:tblHeader/>
          <w:jc w:val="center"/>
        </w:trPr>
        <w:tc>
          <w:tcPr>
            <w:tcW w:w="1160" w:type="dxa"/>
            <w:tcBorders>
              <w:top w:val="single" w:sz="4" w:space="0" w:color="auto"/>
              <w:left w:val="single" w:sz="4" w:space="0" w:color="auto"/>
              <w:bottom w:val="nil"/>
              <w:right w:val="single" w:sz="4" w:space="0" w:color="auto"/>
            </w:tcBorders>
            <w:hideMark/>
          </w:tcPr>
          <w:p w14:paraId="06F38C7C" w14:textId="77777777" w:rsidR="00D742DC" w:rsidRPr="002E56B9" w:rsidRDefault="00D742DC" w:rsidP="00560F4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8612D10" w14:textId="77777777" w:rsidR="00D742DC" w:rsidRPr="002E56B9" w:rsidRDefault="00D742DC" w:rsidP="00560F4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530AAB9C" w14:textId="77777777" w:rsidR="00D742DC" w:rsidRPr="002E56B9" w:rsidRDefault="00D742DC" w:rsidP="00560F4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664F9E" w14:textId="77777777" w:rsidR="00D742DC" w:rsidRPr="002E56B9" w:rsidRDefault="00D742DC" w:rsidP="00560F4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7F095954" w14:textId="77777777" w:rsidR="00D742DC" w:rsidRPr="002E56B9" w:rsidRDefault="00D742DC" w:rsidP="00560F4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4B4F22A" w14:textId="77777777" w:rsidR="00D742DC" w:rsidRPr="002E56B9" w:rsidRDefault="00D742DC" w:rsidP="00560F48">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42BB791D" w14:textId="4BAFDAFF" w:rsidR="00D742DC" w:rsidRPr="002E56B9" w:rsidRDefault="00D742DC" w:rsidP="00560F48">
            <w:pPr>
              <w:pStyle w:val="TAH"/>
              <w:rPr>
                <w:lang w:eastAsia="zh-TW"/>
              </w:rPr>
            </w:pPr>
            <w:r>
              <w:rPr>
                <w:lang w:eastAsia="zh-TW"/>
              </w:rPr>
              <w:t>Test Selection Criteria</w:t>
            </w:r>
          </w:p>
        </w:tc>
      </w:tr>
      <w:tr w:rsidR="00D742DC" w:rsidRPr="002E56B9" w14:paraId="0D892414" w14:textId="2D221312" w:rsidTr="00CF1882">
        <w:trPr>
          <w:tblHeader/>
          <w:jc w:val="center"/>
        </w:trPr>
        <w:tc>
          <w:tcPr>
            <w:tcW w:w="1160" w:type="dxa"/>
            <w:tcBorders>
              <w:top w:val="nil"/>
              <w:left w:val="single" w:sz="4" w:space="0" w:color="auto"/>
              <w:bottom w:val="single" w:sz="4" w:space="0" w:color="auto"/>
              <w:right w:val="single" w:sz="4" w:space="0" w:color="auto"/>
            </w:tcBorders>
          </w:tcPr>
          <w:p w14:paraId="3BDAEAD0" w14:textId="77777777" w:rsidR="00D742DC" w:rsidRPr="002E56B9" w:rsidRDefault="00D742DC" w:rsidP="00560F48">
            <w:pPr>
              <w:pStyle w:val="TAH"/>
            </w:pPr>
          </w:p>
        </w:tc>
        <w:tc>
          <w:tcPr>
            <w:tcW w:w="4428" w:type="dxa"/>
            <w:tcBorders>
              <w:top w:val="nil"/>
              <w:left w:val="single" w:sz="4" w:space="0" w:color="auto"/>
              <w:bottom w:val="single" w:sz="4" w:space="0" w:color="auto"/>
              <w:right w:val="single" w:sz="4" w:space="0" w:color="auto"/>
            </w:tcBorders>
          </w:tcPr>
          <w:p w14:paraId="586EF185" w14:textId="77777777" w:rsidR="00D742DC" w:rsidRPr="002E56B9" w:rsidRDefault="00D742DC" w:rsidP="00560F48">
            <w:pPr>
              <w:pStyle w:val="TAH"/>
            </w:pPr>
          </w:p>
        </w:tc>
        <w:tc>
          <w:tcPr>
            <w:tcW w:w="851" w:type="dxa"/>
            <w:tcBorders>
              <w:top w:val="nil"/>
              <w:left w:val="single" w:sz="4" w:space="0" w:color="auto"/>
              <w:bottom w:val="single" w:sz="4" w:space="0" w:color="auto"/>
              <w:right w:val="single" w:sz="4" w:space="0" w:color="auto"/>
            </w:tcBorders>
          </w:tcPr>
          <w:p w14:paraId="333471DB" w14:textId="77777777" w:rsidR="00D742DC" w:rsidRPr="002E56B9" w:rsidRDefault="00D742DC" w:rsidP="00560F4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E009FAB" w14:textId="77777777" w:rsidR="00D742DC" w:rsidRPr="002E56B9" w:rsidRDefault="00D742DC" w:rsidP="00560F4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78FA5D67" w14:textId="77777777" w:rsidR="00D742DC" w:rsidRPr="002E56B9" w:rsidRDefault="00D742DC" w:rsidP="00560F4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37DE230B" w14:textId="77777777" w:rsidR="00D742DC" w:rsidRPr="002E56B9"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5FF322C1" w14:textId="77777777" w:rsidR="00D742DC" w:rsidRPr="002E56B9"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0F426299" w14:textId="77777777" w:rsidR="00D742DC" w:rsidRPr="002E56B9" w:rsidRDefault="00D742DC" w:rsidP="00560F48">
            <w:pPr>
              <w:pStyle w:val="TAH"/>
            </w:pPr>
          </w:p>
        </w:tc>
      </w:tr>
      <w:tr w:rsidR="00D742DC" w:rsidRPr="002E56B9" w14:paraId="0EA7F321" w14:textId="00CD3EE2" w:rsidTr="00CF188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39BE33" w14:textId="77777777" w:rsidR="00D742DC" w:rsidRPr="002E56B9" w:rsidRDefault="00D742DC" w:rsidP="00560F4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42876F" w14:textId="77777777" w:rsidR="00D742DC" w:rsidRPr="002E56B9" w:rsidRDefault="00D742DC" w:rsidP="00560F4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52B685"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30D646"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98F99F"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AD1975"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68F64"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F21986" w14:textId="77777777" w:rsidR="00D742DC" w:rsidRPr="002E56B9" w:rsidRDefault="00D742DC" w:rsidP="00560F48">
            <w:pPr>
              <w:pStyle w:val="TAL"/>
              <w:rPr>
                <w:b/>
              </w:rPr>
            </w:pPr>
          </w:p>
        </w:tc>
      </w:tr>
      <w:tr w:rsidR="00D742DC" w:rsidRPr="002E56B9" w14:paraId="7285EC2C" w14:textId="4ECA1713" w:rsidTr="00CF188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26FFF2" w14:textId="77777777" w:rsidR="00D742DC" w:rsidRPr="002E56B9" w:rsidRDefault="00D742DC" w:rsidP="00560F4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F35C147" w14:textId="77777777" w:rsidR="00D742DC" w:rsidRPr="002E56B9" w:rsidRDefault="00D742DC" w:rsidP="00560F4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C449CE2"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346A4"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F8CA"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CA36D9"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6F806"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E420B3" w14:textId="77777777" w:rsidR="00D742DC" w:rsidRPr="002E56B9" w:rsidRDefault="00D742DC" w:rsidP="00560F48">
            <w:pPr>
              <w:pStyle w:val="TAL"/>
              <w:rPr>
                <w:b/>
              </w:rPr>
            </w:pPr>
          </w:p>
        </w:tc>
      </w:tr>
      <w:tr w:rsidR="00D742DC" w:rsidRPr="002E56B9" w14:paraId="2BEB0F57" w14:textId="7FC742F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16C246B4" w14:textId="77777777" w:rsidR="00D742DC" w:rsidRPr="002E56B9" w:rsidRDefault="00D742DC" w:rsidP="00560F4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361F1E77" w14:textId="77777777" w:rsidR="00D742DC" w:rsidRPr="002E56B9" w:rsidRDefault="00D742DC" w:rsidP="00560F4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2E0821C" w14:textId="77777777" w:rsidR="00D742DC" w:rsidRPr="002E56B9" w:rsidRDefault="00D742DC"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EC65EE" w14:textId="77777777" w:rsidR="00D742DC" w:rsidRPr="002E56B9" w:rsidRDefault="00D742DC"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F3BAB" w14:textId="77777777" w:rsidR="00D742DC" w:rsidRPr="002E56B9" w:rsidRDefault="00D742DC"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0F1A7" w14:textId="4EFB18EF"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F3680B"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614365" w14:textId="77777777" w:rsidR="00D742DC" w:rsidRPr="002E56B9" w:rsidRDefault="00D742DC" w:rsidP="00560F48">
            <w:pPr>
              <w:pStyle w:val="TAL"/>
            </w:pPr>
          </w:p>
        </w:tc>
      </w:tr>
      <w:tr w:rsidR="00D742DC" w:rsidRPr="002E56B9" w14:paraId="36110898" w14:textId="206333C3"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3B84FEC" w14:textId="77777777" w:rsidR="00D742DC" w:rsidRPr="002E56B9" w:rsidRDefault="00D742DC" w:rsidP="00560F4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0DF1057" w14:textId="77777777" w:rsidR="00D742DC" w:rsidRPr="002E56B9" w:rsidRDefault="00D742DC" w:rsidP="00560F4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8299F9" w14:textId="77777777" w:rsidR="00D742DC" w:rsidRPr="002E56B9" w:rsidRDefault="00D742DC"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599A10" w14:textId="77777777" w:rsidR="00D742DC" w:rsidRPr="002E56B9" w:rsidRDefault="00D742DC"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78040F" w14:textId="77777777" w:rsidR="00D742DC" w:rsidRPr="002E56B9" w:rsidRDefault="00D742DC"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08408" w14:textId="11F87ACB"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162187"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C590EA" w14:textId="77777777" w:rsidR="00D742DC" w:rsidRPr="002E56B9" w:rsidRDefault="00D742DC" w:rsidP="00560F48">
            <w:pPr>
              <w:pStyle w:val="TAL"/>
            </w:pPr>
          </w:p>
        </w:tc>
      </w:tr>
      <w:tr w:rsidR="00D742DC" w:rsidRPr="002E56B9" w14:paraId="21C27493" w14:textId="6E552903"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6836CCF" w14:textId="77777777" w:rsidR="00D742DC" w:rsidRPr="002E56B9" w:rsidRDefault="00D742DC" w:rsidP="00560F4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AF226E1" w14:textId="77777777" w:rsidR="00D742DC" w:rsidRPr="002E56B9" w:rsidRDefault="00D742DC" w:rsidP="00560F4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CA4BDE"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CD8473"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F12E8"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6653409"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8A0A8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134748" w14:textId="77777777" w:rsidR="00D742DC" w:rsidRPr="002E56B9" w:rsidRDefault="00D742DC" w:rsidP="00560F48">
            <w:pPr>
              <w:pStyle w:val="TAL"/>
            </w:pPr>
          </w:p>
        </w:tc>
      </w:tr>
      <w:tr w:rsidR="00D742DC" w:rsidRPr="002E56B9" w14:paraId="2D3A247C" w14:textId="02A2844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3BFEE03A" w14:textId="77777777" w:rsidR="00D742DC" w:rsidRPr="002E56B9" w:rsidRDefault="00D742DC" w:rsidP="00560F4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ECED15" w14:textId="77777777" w:rsidR="00D742DC" w:rsidRPr="002E56B9" w:rsidRDefault="00D742DC" w:rsidP="00560F4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501A92"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1801A6"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03F009"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C3B9F"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281F00"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B95995" w14:textId="77777777" w:rsidR="00D742DC" w:rsidRPr="002E56B9" w:rsidRDefault="00D742DC" w:rsidP="00560F48">
            <w:pPr>
              <w:pStyle w:val="TAL"/>
            </w:pPr>
          </w:p>
        </w:tc>
      </w:tr>
      <w:tr w:rsidR="00D742DC" w:rsidRPr="002E56B9" w14:paraId="2CB1BEE4" w14:textId="74AE6F09"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2A966896" w14:textId="77777777" w:rsidR="00D742DC" w:rsidRPr="002E56B9" w:rsidRDefault="00D742DC" w:rsidP="00560F4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371D87" w14:textId="77777777" w:rsidR="00D742DC" w:rsidRPr="002E56B9" w:rsidRDefault="00D742DC" w:rsidP="00560F4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74B87B"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D62ADD"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373480"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E61900"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9CA46"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E6AF2B" w14:textId="77777777" w:rsidR="00D742DC" w:rsidRPr="002E56B9" w:rsidRDefault="00D742DC" w:rsidP="00560F48">
            <w:pPr>
              <w:pStyle w:val="TAL"/>
            </w:pPr>
          </w:p>
        </w:tc>
      </w:tr>
      <w:tr w:rsidR="00D742DC" w:rsidRPr="002E56B9" w14:paraId="6BEF740F" w14:textId="46DAEB0C"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39F4F40A" w14:textId="77777777" w:rsidR="00D742DC" w:rsidRPr="002E56B9" w:rsidRDefault="00D742DC" w:rsidP="00560F4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542FADA" w14:textId="77777777" w:rsidR="00D742DC" w:rsidRPr="002E56B9" w:rsidRDefault="00D742DC" w:rsidP="00560F4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9E4127"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366BB4"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CEC004"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BA93B4F"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552814"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7810D0" w14:textId="77777777" w:rsidR="00D742DC" w:rsidRPr="002E56B9" w:rsidRDefault="00D742DC" w:rsidP="00560F48">
            <w:pPr>
              <w:pStyle w:val="TAL"/>
            </w:pPr>
          </w:p>
        </w:tc>
      </w:tr>
      <w:tr w:rsidR="00D742DC" w:rsidRPr="00BB629B" w14:paraId="02006390" w14:textId="3429D328"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53213373" w14:textId="77777777" w:rsidR="00D742DC" w:rsidRPr="00BB629B" w:rsidRDefault="00D742DC" w:rsidP="00560F4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BBFB3D8" w14:textId="77777777" w:rsidR="00D742DC" w:rsidRPr="00BB629B" w:rsidRDefault="00D742DC" w:rsidP="00560F4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6342FB" w14:textId="77777777" w:rsidR="00D742DC" w:rsidRPr="00BB629B" w:rsidRDefault="00D742DC" w:rsidP="00560F4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0D6509" w14:textId="77777777" w:rsidR="00D742DC" w:rsidRPr="00BB629B" w:rsidRDefault="00D742DC" w:rsidP="00560F4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9D98C" w14:textId="77777777" w:rsidR="00D742DC" w:rsidRDefault="00D742DC"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94B8A14" w14:textId="77777777" w:rsidR="00D742DC" w:rsidRPr="00BB629B" w:rsidRDefault="00D742DC" w:rsidP="00560F48">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1FD0047" w14:textId="77777777" w:rsidR="00D742DC" w:rsidRPr="00BB629B" w:rsidRDefault="00D742DC" w:rsidP="00560F48">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39665F8" w14:textId="77777777" w:rsidR="00D742DC" w:rsidRDefault="00D742DC" w:rsidP="00560F48">
            <w:pPr>
              <w:pStyle w:val="TAL"/>
            </w:pPr>
          </w:p>
        </w:tc>
      </w:tr>
      <w:tr w:rsidR="00D742DC" w:rsidRPr="002E56B9" w14:paraId="5FCC84DF" w14:textId="7BD2BD06" w:rsidTr="00CF188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4459C2" w14:textId="77777777" w:rsidR="00D742DC" w:rsidRPr="002E56B9" w:rsidRDefault="00D742DC" w:rsidP="00560F4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4607C" w14:textId="77777777" w:rsidR="00D742DC" w:rsidRPr="002E56B9" w:rsidRDefault="00D742DC" w:rsidP="00560F4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5665C4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FB4FD"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F1E8A"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33254"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EEA21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AA7887" w14:textId="77777777" w:rsidR="00D742DC" w:rsidRPr="002E56B9" w:rsidRDefault="00D742DC" w:rsidP="00560F48">
            <w:pPr>
              <w:pStyle w:val="TAL"/>
              <w:rPr>
                <w:b/>
              </w:rPr>
            </w:pPr>
          </w:p>
        </w:tc>
      </w:tr>
      <w:tr w:rsidR="00D742DC" w:rsidRPr="002E56B9" w14:paraId="4C82B0FD" w14:textId="4CDEBBDE" w:rsidTr="00CF1882">
        <w:trPr>
          <w:jc w:val="center"/>
        </w:trPr>
        <w:tc>
          <w:tcPr>
            <w:tcW w:w="1160" w:type="dxa"/>
            <w:tcBorders>
              <w:top w:val="nil"/>
              <w:left w:val="single" w:sz="4" w:space="0" w:color="auto"/>
              <w:bottom w:val="single" w:sz="4" w:space="0" w:color="auto"/>
              <w:right w:val="single" w:sz="4" w:space="0" w:color="auto"/>
            </w:tcBorders>
            <w:shd w:val="clear" w:color="auto" w:fill="E7E6E6"/>
          </w:tcPr>
          <w:p w14:paraId="4412546D" w14:textId="77777777" w:rsidR="00D742DC" w:rsidRPr="002E56B9" w:rsidRDefault="00D742DC" w:rsidP="00560F4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E3DA547" w14:textId="77777777" w:rsidR="00D742DC" w:rsidRPr="002E56B9" w:rsidRDefault="00D742DC" w:rsidP="00560F4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DFA59C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53F27A"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8A0678"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26DC65"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E1EE60"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7DA11E9" w14:textId="77777777" w:rsidR="00D742DC" w:rsidRPr="002E56B9" w:rsidRDefault="00D742DC" w:rsidP="00560F48">
            <w:pPr>
              <w:pStyle w:val="TAL"/>
              <w:rPr>
                <w:b/>
              </w:rPr>
            </w:pPr>
          </w:p>
        </w:tc>
      </w:tr>
      <w:tr w:rsidR="00D742DC" w:rsidRPr="002E56B9" w14:paraId="5B945634" w14:textId="23EDDE74" w:rsidTr="00CF1882">
        <w:trPr>
          <w:jc w:val="center"/>
        </w:trPr>
        <w:tc>
          <w:tcPr>
            <w:tcW w:w="1160" w:type="dxa"/>
            <w:tcBorders>
              <w:top w:val="nil"/>
              <w:left w:val="single" w:sz="4" w:space="0" w:color="auto"/>
              <w:bottom w:val="single" w:sz="4" w:space="0" w:color="auto"/>
              <w:right w:val="single" w:sz="4" w:space="0" w:color="auto"/>
            </w:tcBorders>
            <w:shd w:val="clear" w:color="auto" w:fill="auto"/>
          </w:tcPr>
          <w:p w14:paraId="4CCCCB20" w14:textId="77777777" w:rsidR="00D742DC" w:rsidRPr="002E56B9" w:rsidRDefault="00D742DC" w:rsidP="00560F4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7997612" w14:textId="77777777" w:rsidR="00D742DC" w:rsidRPr="002E56B9" w:rsidRDefault="00D742DC" w:rsidP="00560F4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5537C84" w14:textId="77777777" w:rsidR="00D742DC" w:rsidRPr="002E56B9" w:rsidRDefault="00D742DC" w:rsidP="00560F4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DC7D9C" w14:textId="77777777" w:rsidR="00D742DC" w:rsidRPr="002E56B9" w:rsidRDefault="00D742DC" w:rsidP="00560F4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CBC994"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00E8A3" w14:textId="77777777" w:rsidR="00D742DC" w:rsidRPr="002E56B9" w:rsidRDefault="00D742DC" w:rsidP="00560F48">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1E9A60E" w14:textId="77777777" w:rsidR="00D742DC" w:rsidRPr="002E56B9" w:rsidRDefault="00D742DC" w:rsidP="00560F48">
            <w:pPr>
              <w:pStyle w:val="TAL"/>
            </w:pPr>
            <w:r w:rsidRPr="002E56B9">
              <w:t>2RX</w:t>
            </w:r>
          </w:p>
        </w:tc>
        <w:tc>
          <w:tcPr>
            <w:tcW w:w="1420" w:type="dxa"/>
            <w:tcBorders>
              <w:top w:val="nil"/>
              <w:left w:val="single" w:sz="4" w:space="0" w:color="auto"/>
              <w:bottom w:val="single" w:sz="4" w:space="0" w:color="auto"/>
              <w:right w:val="single" w:sz="4" w:space="0" w:color="auto"/>
            </w:tcBorders>
          </w:tcPr>
          <w:p w14:paraId="777BD490" w14:textId="77777777" w:rsidR="00D742DC" w:rsidRPr="002E56B9" w:rsidRDefault="00D742DC" w:rsidP="00560F48">
            <w:pPr>
              <w:pStyle w:val="TAL"/>
            </w:pPr>
          </w:p>
        </w:tc>
      </w:tr>
      <w:tr w:rsidR="00D742DC" w:rsidRPr="002E56B9" w14:paraId="6983800E" w14:textId="6496A301" w:rsidTr="00CF188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BBF10A" w14:textId="77777777" w:rsidR="00D742DC" w:rsidRPr="002E56B9" w:rsidRDefault="00D742DC" w:rsidP="00560F4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1AF8E8" w14:textId="77777777" w:rsidR="00D742DC" w:rsidRPr="002E56B9" w:rsidRDefault="00D742DC" w:rsidP="00560F4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CBA1D1"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B97FB"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255D9"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341B4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067A0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F83F99" w14:textId="77777777" w:rsidR="00D742DC" w:rsidRPr="002E56B9" w:rsidRDefault="00D742DC" w:rsidP="00560F48">
            <w:pPr>
              <w:pStyle w:val="TAL"/>
              <w:rPr>
                <w:b/>
              </w:rPr>
            </w:pPr>
          </w:p>
        </w:tc>
      </w:tr>
      <w:tr w:rsidR="00D742DC" w:rsidRPr="002E56B9" w14:paraId="7D8CF64D" w14:textId="2BAC8914" w:rsidTr="00CF188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D4976A" w14:textId="77777777" w:rsidR="00D742DC" w:rsidRPr="002E56B9" w:rsidRDefault="00D742DC" w:rsidP="00560F4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AC1A0CA" w14:textId="77777777" w:rsidR="00D742DC" w:rsidRPr="002E56B9" w:rsidRDefault="00D742DC" w:rsidP="00560F4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4232C9"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A314D9"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39BC8"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5BFE0F"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2E33FA"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139C76" w14:textId="77777777" w:rsidR="00D742DC" w:rsidRPr="002E56B9" w:rsidRDefault="00D742DC" w:rsidP="00560F48">
            <w:pPr>
              <w:pStyle w:val="TAL"/>
              <w:rPr>
                <w:b/>
              </w:rPr>
            </w:pPr>
          </w:p>
        </w:tc>
      </w:tr>
      <w:tr w:rsidR="00D742DC" w:rsidRPr="002E56B9" w14:paraId="11D5E12E" w14:textId="2C661D55" w:rsidTr="00CF1882">
        <w:trPr>
          <w:jc w:val="center"/>
        </w:trPr>
        <w:tc>
          <w:tcPr>
            <w:tcW w:w="1160" w:type="dxa"/>
            <w:tcBorders>
              <w:top w:val="nil"/>
              <w:left w:val="single" w:sz="4" w:space="0" w:color="auto"/>
              <w:bottom w:val="single" w:sz="4" w:space="0" w:color="auto"/>
              <w:right w:val="single" w:sz="4" w:space="0" w:color="auto"/>
            </w:tcBorders>
            <w:shd w:val="clear" w:color="auto" w:fill="auto"/>
          </w:tcPr>
          <w:p w14:paraId="23D1EB2D" w14:textId="77777777" w:rsidR="00D742DC" w:rsidRPr="002E56B9" w:rsidRDefault="00D742DC" w:rsidP="00560F4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37D2EC" w14:textId="77777777" w:rsidR="00D742DC" w:rsidRPr="002E56B9" w:rsidRDefault="00D742DC" w:rsidP="00560F4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A37CB4" w14:textId="77777777" w:rsidR="00D742DC" w:rsidRPr="002E56B9" w:rsidRDefault="00D742DC"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3DE7A" w14:textId="50754459" w:rsidR="00D742DC" w:rsidRPr="002E56B9" w:rsidRDefault="00D742DC" w:rsidP="00560F48">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AED66" w14:textId="506ACFC3" w:rsidR="00D742DC" w:rsidRPr="002E56B9" w:rsidRDefault="00D742DC" w:rsidP="00560F48">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F623E4B" w14:textId="77777777" w:rsidR="00D742DC" w:rsidRPr="002E56B9" w:rsidRDefault="00D742DC"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FC8DBA" w14:textId="77777777" w:rsidR="00D742DC" w:rsidRPr="002E56B9" w:rsidRDefault="00D742DC" w:rsidP="00560F48">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647FFDC6" w14:textId="77777777" w:rsidR="00D742DC" w:rsidRPr="002E56B9" w:rsidRDefault="00D742DC" w:rsidP="00560F48">
            <w:pPr>
              <w:pStyle w:val="TAL"/>
            </w:pPr>
          </w:p>
        </w:tc>
      </w:tr>
      <w:tr w:rsidR="00D742DC" w:rsidRPr="002E56B9" w14:paraId="442B5AF5" w14:textId="1D37821A" w:rsidTr="00CF1882">
        <w:trPr>
          <w:jc w:val="center"/>
        </w:trPr>
        <w:tc>
          <w:tcPr>
            <w:tcW w:w="1160" w:type="dxa"/>
            <w:tcBorders>
              <w:top w:val="nil"/>
              <w:left w:val="single" w:sz="4" w:space="0" w:color="auto"/>
              <w:bottom w:val="single" w:sz="4" w:space="0" w:color="auto"/>
              <w:right w:val="single" w:sz="4" w:space="0" w:color="auto"/>
            </w:tcBorders>
            <w:shd w:val="clear" w:color="auto" w:fill="auto"/>
          </w:tcPr>
          <w:p w14:paraId="552C558F" w14:textId="77777777" w:rsidR="00D742DC" w:rsidRPr="002E56B9" w:rsidRDefault="00D742DC" w:rsidP="00560F4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0DB4377" w14:textId="77777777" w:rsidR="00D742DC" w:rsidRPr="002E56B9" w:rsidRDefault="00D742DC" w:rsidP="00560F4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B7F104" w14:textId="77777777" w:rsidR="00D742DC" w:rsidRPr="002E56B9" w:rsidRDefault="00D742DC"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A5F68E" w14:textId="2CB146BB" w:rsidR="00D742DC" w:rsidRPr="002E56B9" w:rsidRDefault="00D742DC" w:rsidP="00560F48">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F05FBB" w14:textId="382182F6" w:rsidR="00D742DC" w:rsidRPr="002E56B9" w:rsidRDefault="00D742DC" w:rsidP="00560F48">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69560F9" w14:textId="77777777" w:rsidR="00D742DC" w:rsidRPr="002E56B9" w:rsidRDefault="00D742DC"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BB61AB4" w14:textId="77777777" w:rsidR="00D742DC" w:rsidRPr="002E56B9" w:rsidRDefault="00D742DC" w:rsidP="00560F48">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7586EBDF" w14:textId="77777777" w:rsidR="00D742DC" w:rsidRPr="002E56B9" w:rsidRDefault="00D742DC" w:rsidP="00560F48">
            <w:pPr>
              <w:pStyle w:val="TAL"/>
            </w:pPr>
          </w:p>
        </w:tc>
      </w:tr>
      <w:tr w:rsidR="00D742DC" w:rsidRPr="002E56B9" w14:paraId="74852D86" w14:textId="5413AE5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D54AD" w14:textId="77777777" w:rsidR="00D742DC" w:rsidRPr="002E56B9" w:rsidRDefault="00D742DC" w:rsidP="00560F4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B64B5D" w14:textId="77777777" w:rsidR="00D742DC" w:rsidRPr="002E56B9" w:rsidRDefault="00D742DC" w:rsidP="00560F4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F271"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2DA15"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030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E16A74"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BD9EE3"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1421D7" w14:textId="77777777" w:rsidR="00D742DC" w:rsidRPr="002E56B9" w:rsidRDefault="00D742DC" w:rsidP="00560F48">
            <w:pPr>
              <w:pStyle w:val="TAL"/>
              <w:rPr>
                <w:b/>
              </w:rPr>
            </w:pPr>
          </w:p>
        </w:tc>
      </w:tr>
      <w:tr w:rsidR="00D742DC" w:rsidRPr="002E56B9" w14:paraId="6073273F" w14:textId="2962ED9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05D53" w14:textId="77777777" w:rsidR="00D742DC" w:rsidRPr="002E56B9" w:rsidRDefault="00D742DC" w:rsidP="00560F4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790581" w14:textId="77777777" w:rsidR="00D742DC" w:rsidRPr="002E56B9" w:rsidRDefault="00D742DC" w:rsidP="00560F4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50339"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987FC"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2A610"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993A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206F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420523" w14:textId="77777777" w:rsidR="00D742DC" w:rsidRPr="002E56B9" w:rsidRDefault="00D742DC" w:rsidP="00560F48">
            <w:pPr>
              <w:pStyle w:val="TAL"/>
              <w:rPr>
                <w:b/>
              </w:rPr>
            </w:pPr>
          </w:p>
        </w:tc>
      </w:tr>
      <w:tr w:rsidR="00D742DC" w:rsidRPr="002E56B9" w14:paraId="54740A07" w14:textId="26CBE18A"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CB58815" w14:textId="77777777" w:rsidR="00D742DC" w:rsidRPr="002E56B9" w:rsidRDefault="00D742DC" w:rsidP="00560F4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B32728F" w14:textId="77777777" w:rsidR="00D742DC" w:rsidRPr="002E56B9" w:rsidRDefault="00D742DC" w:rsidP="00560F4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961A51F"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899E9"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055F08"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1B7226"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F6F72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982C18" w14:textId="77777777" w:rsidR="00D742DC" w:rsidRPr="002E56B9" w:rsidRDefault="00D742DC" w:rsidP="00560F48">
            <w:pPr>
              <w:pStyle w:val="TAL"/>
            </w:pPr>
          </w:p>
        </w:tc>
      </w:tr>
      <w:tr w:rsidR="00D742DC" w:rsidRPr="002E56B9" w14:paraId="26737E09" w14:textId="46E08111"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2B1823E" w14:textId="77777777" w:rsidR="00D742DC" w:rsidRPr="002E56B9" w:rsidRDefault="00D742DC" w:rsidP="00560F4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EDE33E0" w14:textId="77777777" w:rsidR="00D742DC" w:rsidRPr="002E56B9" w:rsidRDefault="00D742DC" w:rsidP="00560F4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7910C9"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85DBE5"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190C0"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2ABDD6"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C19B67"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DC435D4" w14:textId="77777777" w:rsidR="00D742DC" w:rsidRPr="002E56B9" w:rsidRDefault="00D742DC" w:rsidP="00560F48">
            <w:pPr>
              <w:pStyle w:val="TAL"/>
            </w:pPr>
          </w:p>
        </w:tc>
      </w:tr>
      <w:tr w:rsidR="00D742DC" w:rsidRPr="002E56B9" w14:paraId="53B307A2" w14:textId="5B51D8E3"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7B6DAEA" w14:textId="77777777" w:rsidR="00D742DC" w:rsidRPr="002E56B9" w:rsidRDefault="00D742DC" w:rsidP="00560F4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CF90CF5" w14:textId="77777777" w:rsidR="00D742DC" w:rsidRPr="002E56B9" w:rsidRDefault="00D742DC" w:rsidP="00560F4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9731DEB" w14:textId="77777777" w:rsidR="00D742DC" w:rsidRPr="002E56B9" w:rsidRDefault="00D742DC" w:rsidP="00560F4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04FB795" w14:textId="77777777" w:rsidR="00D742DC" w:rsidRPr="002E56B9" w:rsidRDefault="00D742DC" w:rsidP="00560F4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42A8AC" w14:textId="77777777" w:rsidR="00D742DC" w:rsidRPr="002E56B9" w:rsidRDefault="00D742DC" w:rsidP="00560F4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4D8449" w14:textId="77777777" w:rsidR="00D742DC" w:rsidRPr="002E56B9" w:rsidRDefault="00D742DC" w:rsidP="00560F48">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D8A808"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A5241" w14:textId="77777777" w:rsidR="00D742DC" w:rsidRPr="002E56B9" w:rsidRDefault="00D742DC" w:rsidP="00560F48">
            <w:pPr>
              <w:pStyle w:val="TAL"/>
            </w:pPr>
          </w:p>
        </w:tc>
      </w:tr>
      <w:tr w:rsidR="00D742DC" w:rsidRPr="002E56B9" w14:paraId="5B17A1AA" w14:textId="373286FE"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8ABB2" w14:textId="77777777" w:rsidR="00D742DC" w:rsidRPr="002E56B9" w:rsidRDefault="00D742DC" w:rsidP="00560F4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F76FA" w14:textId="77777777" w:rsidR="00D742DC" w:rsidRPr="002E56B9" w:rsidRDefault="00D742DC" w:rsidP="00560F4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407D9"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DDE0E"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CB13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6E3D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09CA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719006" w14:textId="77777777" w:rsidR="00D742DC" w:rsidRPr="002E56B9" w:rsidRDefault="00D742DC" w:rsidP="00560F48">
            <w:pPr>
              <w:pStyle w:val="TAL"/>
              <w:rPr>
                <w:b/>
              </w:rPr>
            </w:pPr>
          </w:p>
        </w:tc>
      </w:tr>
      <w:tr w:rsidR="00D742DC" w:rsidRPr="002E56B9" w14:paraId="5B453859" w14:textId="27AEF02D"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4A1EA86" w14:textId="77777777" w:rsidR="00D742DC" w:rsidRPr="002E56B9" w:rsidRDefault="00D742DC" w:rsidP="00D742D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2AEE282" w14:textId="77777777" w:rsidR="00D742DC" w:rsidRPr="002E56B9" w:rsidRDefault="00D742DC" w:rsidP="00D742D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A34682C" w14:textId="78A9EAD6" w:rsidR="00D742DC" w:rsidRPr="002E56B9" w:rsidRDefault="00D742DC" w:rsidP="00D742D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D3CBF" w14:textId="29A2FAEC" w:rsidR="00D742DC" w:rsidRPr="002E56B9" w:rsidRDefault="00D742DC" w:rsidP="00D742D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604047" w14:textId="6C80E7DA" w:rsidR="00D742DC" w:rsidRPr="002E56B9" w:rsidRDefault="00D742DC" w:rsidP="00D742D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8EDC47" w14:textId="77777777" w:rsidR="00D742DC" w:rsidRPr="002E56B9" w:rsidRDefault="00D742DC" w:rsidP="00D742D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56CA0" w14:textId="77777777" w:rsidR="00D742DC" w:rsidRPr="002E56B9" w:rsidRDefault="00D742DC" w:rsidP="00D742D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40B873" w14:textId="77777777" w:rsidR="00D742DC" w:rsidRPr="002E56B9" w:rsidRDefault="00D742DC" w:rsidP="00D742DC">
            <w:pPr>
              <w:pStyle w:val="TAL"/>
            </w:pPr>
          </w:p>
        </w:tc>
      </w:tr>
      <w:tr w:rsidR="00D742DC" w:rsidRPr="002E56B9" w14:paraId="718865A3" w14:textId="36F10645"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98FA2D9" w14:textId="77777777" w:rsidR="00D742DC" w:rsidRPr="002E56B9" w:rsidRDefault="00D742DC" w:rsidP="00D742D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6667239D" w14:textId="77777777" w:rsidR="00D742DC" w:rsidRPr="002E56B9" w:rsidRDefault="00D742DC" w:rsidP="00D742D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CE3480" w14:textId="284B9846" w:rsidR="00D742DC" w:rsidRPr="002E56B9" w:rsidRDefault="00D742DC" w:rsidP="00D742D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C0CCA6" w14:textId="771D757E" w:rsidR="00D742DC" w:rsidRPr="002E56B9" w:rsidRDefault="00D742DC" w:rsidP="00D742D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77ADFC" w14:textId="4031483A" w:rsidR="00D742DC" w:rsidRPr="002E56B9" w:rsidRDefault="00D742DC" w:rsidP="00D742D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75A6070" w14:textId="77777777" w:rsidR="00D742DC" w:rsidRPr="002E56B9" w:rsidRDefault="00D742DC" w:rsidP="00D742D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324B88" w14:textId="77777777" w:rsidR="00D742DC" w:rsidRPr="002E56B9" w:rsidRDefault="00D742DC" w:rsidP="00D742D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8A4D85" w14:textId="33EC6BD6" w:rsidR="00D742DC" w:rsidRPr="002E56B9" w:rsidRDefault="00D742DC" w:rsidP="00D742DC">
            <w:pPr>
              <w:pStyle w:val="TAL"/>
            </w:pPr>
            <w:r>
              <w:t>Subtest 2: F007</w:t>
            </w:r>
          </w:p>
        </w:tc>
      </w:tr>
      <w:tr w:rsidR="00D742DC" w:rsidRPr="002E56B9" w14:paraId="6C35B3CB" w14:textId="6FCCD9F4"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18B01820" w14:textId="77777777" w:rsidR="00D742DC" w:rsidRPr="002E56B9" w:rsidRDefault="00D742DC" w:rsidP="00560F48">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69A4B7B" w14:textId="77777777" w:rsidR="00D742DC" w:rsidRPr="002E56B9" w:rsidRDefault="00D742DC" w:rsidP="00560F4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4E8EF0"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CE848C" w14:textId="77777777" w:rsidR="00D742DC" w:rsidRPr="002E56B9" w:rsidRDefault="00D742DC" w:rsidP="00560F4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5BFD644" w14:textId="77777777" w:rsidR="00D742DC" w:rsidRPr="002E56B9" w:rsidRDefault="00D742DC" w:rsidP="00560F4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B8B954B" w14:textId="77777777" w:rsidR="00D742DC" w:rsidRPr="002E56B9" w:rsidRDefault="00D742DC" w:rsidP="00560F48">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EB26A1" w14:textId="77777777" w:rsidR="00D742DC" w:rsidRPr="002E56B9" w:rsidRDefault="00D742DC" w:rsidP="00560F48">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D26266" w14:textId="77777777" w:rsidR="00D742DC" w:rsidRPr="002E56B9" w:rsidRDefault="00D742DC" w:rsidP="00560F48">
            <w:pPr>
              <w:pStyle w:val="TAL"/>
              <w:rPr>
                <w:lang w:eastAsia="zh-CN"/>
              </w:rPr>
            </w:pPr>
          </w:p>
        </w:tc>
      </w:tr>
      <w:tr w:rsidR="00D742DC" w:rsidRPr="002E56B9" w14:paraId="1DF6FCDA" w14:textId="4215A72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F739F" w14:textId="77777777" w:rsidR="00D742DC" w:rsidRPr="002E56B9" w:rsidRDefault="00D742DC" w:rsidP="00560F4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4384CA" w14:textId="77777777" w:rsidR="00D742DC" w:rsidRPr="002E56B9" w:rsidRDefault="00D742DC" w:rsidP="00560F4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49EDAE"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0242D"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87E7C"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90E00"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ADD43"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D45E" w14:textId="77777777" w:rsidR="00D742DC" w:rsidRPr="002E56B9" w:rsidRDefault="00D742DC" w:rsidP="00560F48">
            <w:pPr>
              <w:pStyle w:val="TAL"/>
              <w:rPr>
                <w:b/>
              </w:rPr>
            </w:pPr>
          </w:p>
        </w:tc>
      </w:tr>
      <w:tr w:rsidR="00D742DC" w:rsidRPr="002E56B9" w14:paraId="398C02D5" w14:textId="4171F962"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74F02CD" w14:textId="77777777" w:rsidR="00D742DC" w:rsidRPr="002E56B9" w:rsidRDefault="00D742DC" w:rsidP="00560F4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D2B3084" w14:textId="77777777" w:rsidR="00D742DC" w:rsidRPr="002E56B9" w:rsidRDefault="00D742DC" w:rsidP="00560F4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F0FAB7" w14:textId="77777777" w:rsidR="00D742DC" w:rsidRPr="002E56B9" w:rsidRDefault="00D742DC"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CF1240" w14:textId="77777777" w:rsidR="00D742DC" w:rsidRPr="002E56B9" w:rsidRDefault="00D742DC"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BFDF0" w14:textId="77777777" w:rsidR="00D742DC" w:rsidRPr="002E56B9" w:rsidRDefault="00D742DC"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49AE1C" w14:textId="048B7BCA"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A964C6"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78F945" w14:textId="77777777" w:rsidR="00D742DC" w:rsidRPr="002E56B9" w:rsidRDefault="00D742DC" w:rsidP="00560F48">
            <w:pPr>
              <w:pStyle w:val="TAL"/>
            </w:pPr>
          </w:p>
        </w:tc>
      </w:tr>
      <w:tr w:rsidR="00D742DC" w:rsidRPr="002E56B9" w14:paraId="21258774" w14:textId="57FFAFA5"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56571" w14:textId="77777777" w:rsidR="00D742DC" w:rsidRPr="002E56B9" w:rsidRDefault="00D742DC" w:rsidP="00560F4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18581" w14:textId="77777777" w:rsidR="00D742DC" w:rsidRPr="002E56B9" w:rsidRDefault="00D742DC" w:rsidP="00560F4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0B7D74"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B1F2"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F4C7B"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5F408"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BF9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023625" w14:textId="77777777" w:rsidR="00D742DC" w:rsidRPr="002E56B9" w:rsidRDefault="00D742DC" w:rsidP="00560F48">
            <w:pPr>
              <w:pStyle w:val="TAL"/>
              <w:rPr>
                <w:b/>
              </w:rPr>
            </w:pPr>
          </w:p>
        </w:tc>
      </w:tr>
      <w:tr w:rsidR="00D742DC" w:rsidRPr="002E56B9" w14:paraId="511E3011" w14:textId="7AE3DDD0"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7CA3C31" w14:textId="77777777" w:rsidR="00D742DC" w:rsidRPr="002E56B9" w:rsidRDefault="00D742DC" w:rsidP="00560F4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473EF7A" w14:textId="77777777" w:rsidR="00D742DC" w:rsidRPr="002E56B9" w:rsidRDefault="00D742DC" w:rsidP="00560F4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B706B1" w14:textId="77777777" w:rsidR="00D742DC" w:rsidRPr="002E56B9" w:rsidRDefault="00D742DC"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E88994D" w14:textId="77777777" w:rsidR="00D742DC" w:rsidRPr="002E56B9" w:rsidRDefault="00D742DC"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96E197B" w14:textId="77777777" w:rsidR="00D742DC" w:rsidRPr="002E56B9" w:rsidRDefault="00D742DC"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D45CD9" w14:textId="7618B724"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FAD08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C1737E" w14:textId="77777777" w:rsidR="00D742DC" w:rsidRPr="002E56B9" w:rsidRDefault="00D742DC" w:rsidP="00560F48">
            <w:pPr>
              <w:pStyle w:val="TAL"/>
            </w:pPr>
          </w:p>
        </w:tc>
      </w:tr>
      <w:tr w:rsidR="00D742DC" w:rsidRPr="002E56B9" w14:paraId="2045B7BF" w14:textId="2278773A"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E26ED65" w14:textId="77777777" w:rsidR="00D742DC" w:rsidRPr="002E56B9" w:rsidRDefault="00D742DC" w:rsidP="00560F4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6E00C7" w14:textId="77777777" w:rsidR="00D742DC" w:rsidRPr="002E56B9" w:rsidRDefault="00D742DC" w:rsidP="00560F4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097E7" w14:textId="77777777" w:rsidR="00D742DC" w:rsidRPr="002E56B9" w:rsidRDefault="00D742DC"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7048F2" w14:textId="77777777" w:rsidR="00D742DC" w:rsidRPr="002E56B9" w:rsidRDefault="00D742DC"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AB1F18" w14:textId="77777777" w:rsidR="00D742DC" w:rsidRPr="002E56B9" w:rsidRDefault="00D742DC"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D49185" w14:textId="77777777" w:rsidR="00D742DC" w:rsidRPr="002E56B9" w:rsidRDefault="00D742DC"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DF5ED3"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282A65E" w14:textId="77777777" w:rsidR="00D742DC" w:rsidRPr="002E56B9" w:rsidRDefault="00D742DC" w:rsidP="00560F48">
            <w:pPr>
              <w:pStyle w:val="TAL"/>
            </w:pPr>
          </w:p>
        </w:tc>
      </w:tr>
      <w:tr w:rsidR="00D742DC" w:rsidRPr="002E56B9" w14:paraId="6C471AE7" w14:textId="693523C3"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6CDDD" w14:textId="77777777" w:rsidR="00D742DC" w:rsidRPr="002E56B9" w:rsidRDefault="00D742DC" w:rsidP="00560F4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468F4" w14:textId="77777777" w:rsidR="00D742DC" w:rsidRPr="002E56B9" w:rsidRDefault="00D742DC" w:rsidP="00560F4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B5865"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8FF"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792AFE"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3407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E0308"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A9D1D9" w14:textId="77777777" w:rsidR="00D742DC" w:rsidRPr="002E56B9" w:rsidRDefault="00D742DC" w:rsidP="00560F48">
            <w:pPr>
              <w:pStyle w:val="TAL"/>
              <w:rPr>
                <w:b/>
              </w:rPr>
            </w:pPr>
          </w:p>
        </w:tc>
      </w:tr>
      <w:tr w:rsidR="00D742DC" w:rsidRPr="002E56B9" w14:paraId="32D9E5E2" w14:textId="2BE452C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DFF751" w14:textId="77777777" w:rsidR="00D742DC" w:rsidRPr="002E56B9" w:rsidRDefault="00D742DC" w:rsidP="00560F4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FD1BD" w14:textId="77777777" w:rsidR="00D742DC" w:rsidRPr="002E56B9" w:rsidRDefault="00D742DC" w:rsidP="00560F4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E2E7A"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9F109"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0C3B5"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BDA4"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47E99D"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8EADE" w14:textId="77777777" w:rsidR="00D742DC" w:rsidRPr="002E56B9" w:rsidRDefault="00D742DC" w:rsidP="00560F48">
            <w:pPr>
              <w:pStyle w:val="TAL"/>
              <w:rPr>
                <w:b/>
              </w:rPr>
            </w:pPr>
          </w:p>
        </w:tc>
      </w:tr>
      <w:tr w:rsidR="00D742DC" w:rsidRPr="002E56B9" w14:paraId="19EC8557" w14:textId="15673E8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6C54CB44" w14:textId="77777777" w:rsidR="00D742DC" w:rsidRPr="002E56B9" w:rsidRDefault="00D742DC" w:rsidP="00560F4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C06EA70" w14:textId="77777777" w:rsidR="00D742DC" w:rsidRPr="002E56B9" w:rsidRDefault="00D742DC" w:rsidP="00560F4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05C928C"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6EBFC0"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BF201E" w14:textId="77777777" w:rsidR="00D742DC" w:rsidRPr="002E56B9" w:rsidRDefault="00D742DC"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3FC80A"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9D064"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D6D939" w14:textId="076F8ACE" w:rsidR="00D742DC" w:rsidRPr="002E56B9" w:rsidRDefault="00D742DC" w:rsidP="00560F48">
            <w:pPr>
              <w:pStyle w:val="TAL"/>
            </w:pPr>
            <w:r>
              <w:t>Subtest 2: F008</w:t>
            </w:r>
          </w:p>
        </w:tc>
      </w:tr>
      <w:tr w:rsidR="00D742DC" w:rsidRPr="002E56B9" w14:paraId="5484491F" w14:textId="3158362D"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41B92" w14:textId="77777777" w:rsidR="00D742DC" w:rsidRPr="002E56B9" w:rsidRDefault="00D742DC" w:rsidP="00560F4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27605" w14:textId="77777777" w:rsidR="00D742DC" w:rsidRPr="002E56B9" w:rsidRDefault="00D742DC" w:rsidP="00560F4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690AF"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94E96"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88F2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A7DF7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44D"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3275A" w14:textId="77777777" w:rsidR="00D742DC" w:rsidRPr="002E56B9" w:rsidRDefault="00D742DC" w:rsidP="00560F48">
            <w:pPr>
              <w:pStyle w:val="TAL"/>
              <w:rPr>
                <w:b/>
              </w:rPr>
            </w:pPr>
          </w:p>
        </w:tc>
      </w:tr>
      <w:tr w:rsidR="00D742DC" w:rsidRPr="002E56B9" w14:paraId="75DDB5F7" w14:textId="7FA97AB6"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F5FA5B" w14:textId="77777777" w:rsidR="00D742DC" w:rsidRPr="002E56B9" w:rsidRDefault="00D742DC" w:rsidP="00560F4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927BEF" w14:textId="77777777" w:rsidR="00D742DC" w:rsidRPr="002E56B9" w:rsidRDefault="00D742DC" w:rsidP="00560F4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93181"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CE5C0"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6BFF5"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EF63E"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7301"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5A236" w14:textId="77777777" w:rsidR="00D742DC" w:rsidRPr="002E56B9" w:rsidRDefault="00D742DC" w:rsidP="00560F48">
            <w:pPr>
              <w:pStyle w:val="TAL"/>
              <w:rPr>
                <w:b/>
              </w:rPr>
            </w:pPr>
          </w:p>
        </w:tc>
      </w:tr>
      <w:tr w:rsidR="00D742DC" w:rsidRPr="002E56B9" w14:paraId="59EE42D7" w14:textId="55BCC277"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59AC54E" w14:textId="77777777" w:rsidR="00D742DC" w:rsidRPr="002E56B9" w:rsidRDefault="00D742DC" w:rsidP="00560F4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9035DA" w14:textId="77777777" w:rsidR="00D742DC" w:rsidRPr="002E56B9" w:rsidRDefault="00D742DC" w:rsidP="00560F4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06EB0FC"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885D49"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F73A9" w14:textId="77777777" w:rsidR="00D742DC" w:rsidRPr="002E56B9" w:rsidRDefault="00D742DC"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9B518CD"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853FD2"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7D28B2" w14:textId="77777777" w:rsidR="00D742DC" w:rsidRPr="002E56B9" w:rsidRDefault="00D742DC" w:rsidP="00560F48">
            <w:pPr>
              <w:pStyle w:val="TAL"/>
            </w:pPr>
          </w:p>
        </w:tc>
      </w:tr>
      <w:tr w:rsidR="00D742DC" w:rsidRPr="002E56B9" w14:paraId="784F7C65" w14:textId="6D8F09DB"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70D25" w14:textId="77777777" w:rsidR="00D742DC" w:rsidRPr="002E56B9" w:rsidRDefault="00D742DC" w:rsidP="00560F4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01284" w14:textId="77777777" w:rsidR="00D742DC" w:rsidRPr="002E56B9" w:rsidRDefault="00D742DC" w:rsidP="00560F4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33622"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AA5"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3C30B"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4E5470"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A258E"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A048E" w14:textId="77777777" w:rsidR="00D742DC" w:rsidRPr="002E56B9" w:rsidRDefault="00D742DC" w:rsidP="00560F48">
            <w:pPr>
              <w:pStyle w:val="TAL"/>
              <w:rPr>
                <w:b/>
              </w:rPr>
            </w:pPr>
          </w:p>
        </w:tc>
      </w:tr>
      <w:tr w:rsidR="00D742DC" w:rsidRPr="002E56B9" w14:paraId="5BD6EA69" w14:textId="1B0D87F1"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4174B" w14:textId="77777777" w:rsidR="00D742DC" w:rsidRPr="002E56B9" w:rsidRDefault="00D742DC" w:rsidP="00560F4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DE619A" w14:textId="77777777" w:rsidR="00D742DC" w:rsidRPr="002E56B9" w:rsidRDefault="00D742DC" w:rsidP="00560F4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3241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9D5E33"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33B96C" w14:textId="77777777" w:rsidR="00D742DC" w:rsidRPr="002E56B9" w:rsidRDefault="00D742DC"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D377B"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3BF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24DF8C" w14:textId="77777777" w:rsidR="00D742DC" w:rsidRPr="002E56B9" w:rsidRDefault="00D742DC" w:rsidP="00560F48">
            <w:pPr>
              <w:pStyle w:val="TAL"/>
              <w:rPr>
                <w:b/>
              </w:rPr>
            </w:pPr>
          </w:p>
        </w:tc>
      </w:tr>
      <w:tr w:rsidR="00DC1ECE" w:rsidRPr="002E56B9" w14:paraId="61D443B9"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A32717" w14:textId="0ADA5790" w:rsidR="00DC1ECE" w:rsidRPr="002E56B9" w:rsidRDefault="00DC1ECE" w:rsidP="00DC1ECE">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1F7D31" w14:textId="755DD79F" w:rsidR="00DC1ECE" w:rsidRPr="002E56B9" w:rsidRDefault="00DC1ECE" w:rsidP="00DC1ECE">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2807D" w14:textId="2C25E453"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82463" w14:textId="44B51DD7" w:rsidR="00DC1ECE" w:rsidRPr="002E56B9" w:rsidRDefault="00DC1ECE" w:rsidP="00DC1ECE">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F8AFDF" w14:textId="7346AB33" w:rsidR="00DC1ECE" w:rsidRPr="002E56B9" w:rsidRDefault="00DC1ECE" w:rsidP="00DC1ECE">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7FE9E9" w14:textId="76DE96D3"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D58B3" w14:textId="46E6A13B"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80A8B1" w14:textId="77777777" w:rsidR="00DC1ECE" w:rsidRPr="002E56B9" w:rsidRDefault="00DC1ECE" w:rsidP="00DC1ECE">
            <w:pPr>
              <w:pStyle w:val="TAL"/>
              <w:rPr>
                <w:b/>
              </w:rPr>
            </w:pPr>
          </w:p>
        </w:tc>
      </w:tr>
      <w:tr w:rsidR="00DC1ECE" w:rsidRPr="002E56B9" w14:paraId="60DD8EB2"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E62735" w14:textId="18C42E46" w:rsidR="00DC1ECE" w:rsidRPr="002E56B9" w:rsidRDefault="00DC1ECE" w:rsidP="00DC1ECE">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7AFB69" w14:textId="3930051A" w:rsidR="00DC1ECE" w:rsidRPr="002E56B9" w:rsidRDefault="00DC1ECE" w:rsidP="00DC1ECE">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BDF35" w14:textId="02408FD7"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7EDBF4" w14:textId="01DAD2F9" w:rsidR="00DC1ECE" w:rsidRPr="002E56B9" w:rsidRDefault="00DC1ECE" w:rsidP="00DC1ECE">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0876" w14:textId="42DC3FD9" w:rsidR="00DC1ECE" w:rsidRPr="002E56B9" w:rsidRDefault="00DC1ECE" w:rsidP="00DC1ECE">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569B7D" w14:textId="544D1B35"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97F7BB" w14:textId="5264B75F"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A079B4D" w14:textId="77777777" w:rsidR="00DC1ECE" w:rsidRPr="002E56B9" w:rsidRDefault="00DC1ECE" w:rsidP="00DC1ECE">
            <w:pPr>
              <w:pStyle w:val="TAL"/>
              <w:rPr>
                <w:b/>
              </w:rPr>
            </w:pPr>
          </w:p>
        </w:tc>
      </w:tr>
      <w:tr w:rsidR="00DC1ECE" w:rsidRPr="002E56B9" w14:paraId="65578C3C"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7860A8" w14:textId="7CDB9EFC" w:rsidR="00DC1ECE" w:rsidRPr="002E56B9" w:rsidRDefault="00DC1ECE" w:rsidP="00DC1ECE">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20E945" w14:textId="106F23D5" w:rsidR="00DC1ECE" w:rsidRPr="002E56B9" w:rsidRDefault="00DC1ECE" w:rsidP="00DC1ECE">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1C68B" w14:textId="12BE66A4"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4AB177" w14:textId="2D746743" w:rsidR="00DC1ECE" w:rsidRPr="002E56B9" w:rsidRDefault="00DC1ECE" w:rsidP="00DC1ECE">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6FC72" w14:textId="65AA4C54" w:rsidR="00DC1ECE" w:rsidRPr="002E56B9" w:rsidRDefault="00DC1ECE" w:rsidP="00DC1ECE">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8F6F90"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B7D276" w14:textId="513F2E4C"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11C8F8" w14:textId="77777777" w:rsidR="00DC1ECE" w:rsidRPr="002E56B9" w:rsidRDefault="00DC1ECE" w:rsidP="00DC1ECE">
            <w:pPr>
              <w:pStyle w:val="TAL"/>
              <w:rPr>
                <w:b/>
              </w:rPr>
            </w:pPr>
          </w:p>
        </w:tc>
      </w:tr>
      <w:tr w:rsidR="00DC1ECE" w:rsidRPr="002E56B9" w14:paraId="5846C6F3"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B1125" w14:textId="7FDFF624" w:rsidR="00DC1ECE" w:rsidRPr="002E56B9" w:rsidRDefault="00DC1ECE" w:rsidP="00DC1ECE">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6D9307" w14:textId="4DF2CFCB" w:rsidR="00DC1ECE" w:rsidRPr="002E56B9" w:rsidRDefault="00DC1ECE" w:rsidP="00DC1ECE">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6489" w14:textId="771A7D61"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53B24F" w14:textId="4E48DBE3" w:rsidR="00DC1ECE" w:rsidRPr="002E56B9" w:rsidRDefault="00DC1ECE" w:rsidP="00DC1ECE">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C7909" w14:textId="5C2871CC" w:rsidR="00DC1ECE" w:rsidRPr="002E56B9" w:rsidRDefault="00DC1ECE" w:rsidP="00DC1ECE">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C1D52"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72D9E78" w14:textId="16A29340"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5269B" w14:textId="77777777" w:rsidR="00DC1ECE" w:rsidRPr="002E56B9" w:rsidRDefault="00DC1ECE" w:rsidP="00DC1ECE">
            <w:pPr>
              <w:pStyle w:val="TAL"/>
              <w:rPr>
                <w:b/>
              </w:rPr>
            </w:pPr>
          </w:p>
        </w:tc>
      </w:tr>
      <w:tr w:rsidR="00DC1ECE" w:rsidRPr="00BB629B" w14:paraId="31B5527C" w14:textId="38B9235D"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7AA8F40C" w14:textId="77777777" w:rsidR="00DC1ECE" w:rsidRPr="00BB629B" w:rsidRDefault="00DC1ECE" w:rsidP="00DC1ECE">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3EA7750F" w14:textId="77777777" w:rsidR="00DC1ECE" w:rsidRPr="00BB629B" w:rsidRDefault="00DC1ECE" w:rsidP="00DC1ECE">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9428E4D" w14:textId="77777777" w:rsidR="00DC1ECE" w:rsidRPr="00BB629B" w:rsidRDefault="00DC1ECE" w:rsidP="00DC1ECE">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59EF3F" w14:textId="77777777" w:rsidR="00DC1ECE" w:rsidRPr="00BB629B" w:rsidRDefault="00DC1ECE" w:rsidP="00DC1ECE">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A3C2479"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04FEE9B" w14:textId="77777777" w:rsidR="00DC1ECE" w:rsidRPr="00BB629B" w:rsidRDefault="00DC1ECE" w:rsidP="00DC1ECE">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5817012"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8E6BF2" w14:textId="77777777" w:rsidR="00DC1ECE" w:rsidRPr="00BB629B" w:rsidRDefault="00DC1ECE" w:rsidP="00DC1ECE">
            <w:pPr>
              <w:pStyle w:val="TAL"/>
            </w:pPr>
          </w:p>
        </w:tc>
      </w:tr>
      <w:tr w:rsidR="00DC1ECE" w:rsidRPr="00BB629B" w14:paraId="2A2E6039" w14:textId="3FCFEF7E"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142A20C3" w14:textId="77777777" w:rsidR="00DC1ECE" w:rsidRPr="00BB629B" w:rsidRDefault="00DC1ECE" w:rsidP="00DC1ECE">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F3797C8" w14:textId="77777777" w:rsidR="00DC1ECE" w:rsidRPr="00BB629B" w:rsidRDefault="00DC1ECE" w:rsidP="00DC1ECE">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2C69D51"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8DCEBF" w14:textId="77777777" w:rsidR="00DC1ECE" w:rsidRPr="00BB629B" w:rsidRDefault="00DC1ECE" w:rsidP="00DC1ECE">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3413036"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6E34249" w14:textId="77777777" w:rsidR="00DC1ECE" w:rsidRPr="00BB629B" w:rsidRDefault="00DC1ECE" w:rsidP="00DC1ECE">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772CCFA"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72380AD" w14:textId="77777777" w:rsidR="00DC1ECE" w:rsidRPr="00BB629B" w:rsidRDefault="00DC1ECE" w:rsidP="00DC1ECE">
            <w:pPr>
              <w:pStyle w:val="TAL"/>
            </w:pPr>
          </w:p>
        </w:tc>
      </w:tr>
      <w:tr w:rsidR="00DC1ECE" w:rsidRPr="00BB629B" w14:paraId="126FB046" w14:textId="180C46C4"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502E3689" w14:textId="77777777" w:rsidR="00DC1ECE" w:rsidRPr="00BB629B" w:rsidRDefault="00DC1ECE" w:rsidP="00DC1ECE">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7EEF8B8" w14:textId="77777777" w:rsidR="00DC1ECE" w:rsidRPr="00BB629B" w:rsidRDefault="00DC1ECE" w:rsidP="00DC1ECE">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C8613E"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75C6B" w14:textId="77777777" w:rsidR="00DC1ECE" w:rsidRPr="00BB629B" w:rsidRDefault="00DC1ECE" w:rsidP="00DC1ECE">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53B146FE"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2FD5B1C" w14:textId="3DACB0D0" w:rsidR="00DC1ECE" w:rsidRPr="00BB629B"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5C9D1D08"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A037F7B" w14:textId="77777777" w:rsidR="00DC1ECE" w:rsidRPr="00BB629B" w:rsidRDefault="00DC1ECE" w:rsidP="00DC1ECE">
            <w:pPr>
              <w:pStyle w:val="TAL"/>
            </w:pPr>
          </w:p>
        </w:tc>
      </w:tr>
      <w:tr w:rsidR="00DC1ECE" w:rsidRPr="00BB629B" w14:paraId="0D6DDDFB" w14:textId="633E66F3"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1CA2447" w14:textId="77777777" w:rsidR="00DC1ECE" w:rsidRPr="00BB629B" w:rsidRDefault="00DC1ECE" w:rsidP="00DC1ECE">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2DE9023" w14:textId="77777777" w:rsidR="00DC1ECE" w:rsidRPr="00BB629B" w:rsidRDefault="00DC1ECE" w:rsidP="00DC1ECE">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4C481C"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773942" w14:textId="77777777" w:rsidR="00DC1ECE" w:rsidRPr="00BB629B" w:rsidRDefault="00DC1ECE" w:rsidP="00DC1ECE">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4DC5FB5"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508E93" w14:textId="2507E9F1" w:rsidR="00DC1ECE" w:rsidRPr="00BB629B"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0E7A85DB"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C006D3D" w14:textId="77777777" w:rsidR="00DC1ECE" w:rsidRPr="00BB629B" w:rsidRDefault="00DC1ECE" w:rsidP="00DC1ECE">
            <w:pPr>
              <w:pStyle w:val="TAL"/>
            </w:pPr>
          </w:p>
        </w:tc>
      </w:tr>
      <w:tr w:rsidR="00DC1ECE" w:rsidRPr="002E56B9" w14:paraId="7A6F3116" w14:textId="676BABC1"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EEBB820" w14:textId="77777777" w:rsidR="00DC1ECE" w:rsidRPr="002E56B9" w:rsidRDefault="00DC1ECE" w:rsidP="00DC1ECE">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40398BE" w14:textId="77777777" w:rsidR="00DC1ECE" w:rsidRPr="002E56B9" w:rsidRDefault="00DC1ECE" w:rsidP="00DC1ECE">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90760D3"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A7A82" w14:textId="3BA675E1" w:rsidR="00DC1ECE" w:rsidRPr="002E56B9" w:rsidRDefault="00DC1ECE" w:rsidP="00DC1ECE">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21DAB0BC" w14:textId="0F6648CD"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5DBAD82A" w14:textId="77777777" w:rsidR="00DC1ECE" w:rsidRPr="002E56B9" w:rsidRDefault="00DC1ECE" w:rsidP="00DC1ECE">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403A21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A8E8DA" w14:textId="77777777" w:rsidR="00DC1ECE" w:rsidRPr="002E56B9" w:rsidRDefault="00DC1ECE" w:rsidP="00DC1ECE">
            <w:pPr>
              <w:pStyle w:val="TAL"/>
            </w:pPr>
          </w:p>
        </w:tc>
      </w:tr>
      <w:tr w:rsidR="00DC1ECE" w:rsidRPr="002E56B9" w14:paraId="32CEB5F0" w14:textId="72F9AF96"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B112E" w14:textId="77777777" w:rsidR="00DC1ECE" w:rsidRPr="002E56B9" w:rsidRDefault="00DC1ECE" w:rsidP="00DC1ECE">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ED2AD" w14:textId="77777777" w:rsidR="00DC1ECE" w:rsidRPr="002E56B9" w:rsidRDefault="00DC1ECE" w:rsidP="00DC1ECE">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34FCD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443E2"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3CFA1D"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3E92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377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1F6C4" w14:textId="77777777" w:rsidR="00DC1ECE" w:rsidRPr="002E56B9" w:rsidRDefault="00DC1ECE" w:rsidP="00DC1ECE">
            <w:pPr>
              <w:pStyle w:val="TAL"/>
              <w:rPr>
                <w:b/>
              </w:rPr>
            </w:pPr>
          </w:p>
        </w:tc>
      </w:tr>
      <w:tr w:rsidR="00DC1ECE" w:rsidRPr="002E56B9" w14:paraId="707100FB" w14:textId="64F49EFC"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F2697DF" w14:textId="77777777" w:rsidR="00DC1ECE" w:rsidRPr="002E56B9" w:rsidRDefault="00DC1ECE" w:rsidP="00DC1ECE">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9D1E21" w14:textId="77777777" w:rsidR="00DC1ECE" w:rsidRPr="002E56B9" w:rsidRDefault="00DC1ECE" w:rsidP="00DC1ECE">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499A2D8"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8FD8D" w14:textId="77777777" w:rsidR="00DC1ECE" w:rsidRPr="002E56B9" w:rsidRDefault="00DC1ECE" w:rsidP="00DC1ECE">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F3F632" w14:textId="77777777" w:rsidR="00DC1ECE" w:rsidRPr="002E56B9" w:rsidRDefault="00DC1ECE" w:rsidP="00DC1ECE">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E38AC30"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3286FB"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784050A" w14:textId="77777777" w:rsidR="00DC1ECE" w:rsidRPr="002E56B9" w:rsidRDefault="00DC1ECE" w:rsidP="00DC1ECE">
            <w:pPr>
              <w:pStyle w:val="TAL"/>
            </w:pPr>
          </w:p>
        </w:tc>
      </w:tr>
      <w:tr w:rsidR="00DC1ECE" w:rsidRPr="002E56B9" w14:paraId="6A0F1898" w14:textId="3EC1FBCB"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3F870F" w14:textId="77777777" w:rsidR="00DC1ECE" w:rsidRPr="002E56B9" w:rsidRDefault="00DC1ECE" w:rsidP="00DC1ECE">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D1740" w14:textId="77777777" w:rsidR="00DC1ECE" w:rsidRPr="002E56B9" w:rsidRDefault="00DC1ECE" w:rsidP="00DC1ECE">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1D310"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6AB401"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883DC4"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652E8"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976BCB"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E56633" w14:textId="77777777" w:rsidR="00DC1ECE" w:rsidRPr="002E56B9" w:rsidRDefault="00DC1ECE" w:rsidP="00DC1ECE">
            <w:pPr>
              <w:pStyle w:val="TAL"/>
              <w:rPr>
                <w:b/>
              </w:rPr>
            </w:pPr>
          </w:p>
        </w:tc>
      </w:tr>
      <w:tr w:rsidR="00DC1ECE" w:rsidRPr="002E56B9" w14:paraId="1085B71C" w14:textId="258E88F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602F74DB" w14:textId="77777777" w:rsidR="00DC1ECE" w:rsidRPr="002E56B9" w:rsidRDefault="00DC1ECE" w:rsidP="00DC1ECE">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17A2D625" w14:textId="2D36DA36" w:rsidR="00DC1ECE" w:rsidRPr="002E56B9" w:rsidRDefault="00DC1ECE" w:rsidP="00DC1ECE">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FE0216" w14:textId="77777777" w:rsidR="00DC1ECE" w:rsidRPr="002E56B9" w:rsidRDefault="00DC1ECE" w:rsidP="00DC1ECE">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2EC1F" w14:textId="77777777" w:rsidR="00DC1ECE" w:rsidRPr="002E56B9" w:rsidRDefault="00DC1ECE" w:rsidP="00DC1ECE">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92AD7" w14:textId="77777777" w:rsidR="00DC1ECE" w:rsidRPr="002E56B9" w:rsidRDefault="00DC1ECE" w:rsidP="00DC1ECE">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FD622E"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6404"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2A69A3" w14:textId="77777777" w:rsidR="00DC1ECE" w:rsidRPr="002E56B9" w:rsidRDefault="00DC1ECE" w:rsidP="00DC1ECE">
            <w:pPr>
              <w:pStyle w:val="TAL"/>
            </w:pPr>
          </w:p>
        </w:tc>
      </w:tr>
      <w:tr w:rsidR="00DC1ECE" w:rsidRPr="002E56B9" w14:paraId="38B22B36" w14:textId="3E238B9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4CE75D9" w14:textId="77777777" w:rsidR="00DC1ECE" w:rsidRPr="002E56B9" w:rsidRDefault="00DC1ECE" w:rsidP="00DC1ECE">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F8C0D61" w14:textId="2C5E2674" w:rsidR="00DC1ECE" w:rsidRPr="002E56B9" w:rsidRDefault="00DC1ECE" w:rsidP="00DC1ECE">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A0C58" w14:textId="7C04FC78" w:rsidR="00DC1ECE" w:rsidRPr="002E56B9" w:rsidRDefault="00DC1ECE" w:rsidP="00DC1ECE">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E85818" w14:textId="66568F96" w:rsidR="00DC1ECE" w:rsidRPr="002E56B9" w:rsidRDefault="00DC1ECE" w:rsidP="00DC1ECE">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887F8A" w14:textId="21CF6169" w:rsidR="00DC1ECE" w:rsidRPr="002E56B9" w:rsidRDefault="00DC1ECE" w:rsidP="00DC1ECE">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19D7B"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537B68"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AF504F" w14:textId="77777777" w:rsidR="00DC1ECE" w:rsidRPr="002E56B9" w:rsidRDefault="00DC1ECE" w:rsidP="00DC1ECE">
            <w:pPr>
              <w:pStyle w:val="TAL"/>
            </w:pPr>
          </w:p>
        </w:tc>
      </w:tr>
      <w:tr w:rsidR="00DC1ECE" w:rsidRPr="002E56B9" w14:paraId="34B6B68D" w14:textId="04A8DDD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263075B5" w14:textId="77777777" w:rsidR="00DC1ECE" w:rsidRPr="002E56B9" w:rsidRDefault="00DC1ECE" w:rsidP="00DC1ECE">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2C207859" w14:textId="77777777" w:rsidR="00DC1ECE" w:rsidRPr="002E56B9" w:rsidRDefault="00DC1ECE" w:rsidP="00DC1ECE">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4B5AEC4" w14:textId="77777777" w:rsidR="00DC1ECE" w:rsidRPr="002E56B9" w:rsidRDefault="00DC1ECE" w:rsidP="00DC1ECE">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8FE9D7F" w14:textId="77777777" w:rsidR="00DC1ECE" w:rsidRPr="002E56B9" w:rsidRDefault="00DC1ECE" w:rsidP="00DC1ECE">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AECFA8F" w14:textId="77777777" w:rsidR="00DC1ECE" w:rsidRPr="002E56B9" w:rsidRDefault="00DC1ECE" w:rsidP="00DC1ECE">
            <w:pPr>
              <w:pStyle w:val="TAL"/>
              <w:rPr>
                <w:rFonts w:eastAsia="SimSun"/>
              </w:rPr>
            </w:pPr>
            <w:bookmarkStart w:id="155"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55"/>
          </w:p>
        </w:tc>
        <w:tc>
          <w:tcPr>
            <w:tcW w:w="1969" w:type="dxa"/>
            <w:tcBorders>
              <w:top w:val="single" w:sz="4" w:space="0" w:color="auto"/>
              <w:left w:val="single" w:sz="4" w:space="0" w:color="auto"/>
              <w:bottom w:val="single" w:sz="4" w:space="0" w:color="auto"/>
              <w:right w:val="single" w:sz="4" w:space="0" w:color="auto"/>
            </w:tcBorders>
          </w:tcPr>
          <w:p w14:paraId="50552FAB" w14:textId="32F60C01"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6F12864A"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D532D63" w14:textId="77777777" w:rsidR="00DC1ECE" w:rsidRPr="002E56B9" w:rsidRDefault="00DC1ECE" w:rsidP="00DC1ECE">
            <w:pPr>
              <w:pStyle w:val="TAL"/>
            </w:pPr>
          </w:p>
        </w:tc>
      </w:tr>
      <w:tr w:rsidR="00DC1ECE" w:rsidRPr="002E56B9" w14:paraId="3CDD394C" w14:textId="5B01163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08607D4" w14:textId="77777777" w:rsidR="00DC1ECE" w:rsidRPr="002E56B9" w:rsidRDefault="00DC1ECE" w:rsidP="00DC1ECE">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E72A3C" w14:textId="7912DCFE" w:rsidR="00DC1ECE" w:rsidRPr="002E56B9" w:rsidRDefault="00DC1ECE" w:rsidP="00DC1ECE">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0F4BE796" w14:textId="77777777" w:rsidR="00DC1ECE" w:rsidRPr="002E56B9" w:rsidRDefault="00DC1ECE" w:rsidP="00DC1ECE">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02A46" w14:textId="77777777" w:rsidR="00DC1ECE" w:rsidRPr="002E56B9" w:rsidRDefault="00DC1ECE" w:rsidP="00DC1ECE">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762B5E5" w14:textId="77777777" w:rsidR="00DC1ECE" w:rsidRPr="002E56B9" w:rsidRDefault="00DC1ECE" w:rsidP="00DC1ECE">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E8CC69" w14:textId="63B4FAFA"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6B727" w14:textId="77777777" w:rsidR="00DC1ECE" w:rsidRPr="002E56B9" w:rsidRDefault="00DC1ECE" w:rsidP="00DC1ECE">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3BE215C" w14:textId="77777777" w:rsidR="00DC1ECE" w:rsidRPr="002E56B9" w:rsidRDefault="00DC1ECE" w:rsidP="00DC1ECE">
            <w:pPr>
              <w:pStyle w:val="TAL"/>
              <w:rPr>
                <w:lang w:val="fr-FR" w:eastAsia="fr-FR"/>
              </w:rPr>
            </w:pPr>
          </w:p>
        </w:tc>
      </w:tr>
      <w:tr w:rsidR="00DC1ECE" w:rsidRPr="002E56B9" w14:paraId="5252F986" w14:textId="4012970C"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0DEBE231" w14:textId="77777777" w:rsidR="00DC1ECE" w:rsidRPr="002E56B9" w:rsidRDefault="00DC1ECE" w:rsidP="00DC1ECE">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D513384" w14:textId="13A70120" w:rsidR="00DC1ECE" w:rsidRPr="002E56B9" w:rsidRDefault="00DC1ECE" w:rsidP="00DC1ECE">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F320DE5" w14:textId="77777777" w:rsidR="00DC1ECE" w:rsidRPr="002E56B9" w:rsidRDefault="00DC1ECE" w:rsidP="00DC1ECE">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BD3D8" w14:textId="77777777" w:rsidR="00DC1ECE" w:rsidRPr="002E56B9" w:rsidRDefault="00DC1ECE" w:rsidP="00DC1ECE">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E0AF484" w14:textId="77777777" w:rsidR="00DC1ECE" w:rsidRPr="002E56B9" w:rsidRDefault="00DC1ECE" w:rsidP="00DC1ECE">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55326C6" w14:textId="08E2E732"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0343F7" w14:textId="77777777" w:rsidR="00DC1ECE" w:rsidRPr="002E56B9" w:rsidRDefault="00DC1ECE" w:rsidP="00DC1ECE">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24396BEC" w14:textId="77777777" w:rsidR="00DC1ECE" w:rsidRPr="002E56B9" w:rsidRDefault="00DC1ECE" w:rsidP="00DC1ECE">
            <w:pPr>
              <w:pStyle w:val="TAL"/>
              <w:rPr>
                <w:lang w:val="fr-FR" w:eastAsia="fr-FR"/>
              </w:rPr>
            </w:pPr>
          </w:p>
        </w:tc>
      </w:tr>
      <w:tr w:rsidR="00DC1ECE" w14:paraId="78A13470" w14:textId="49EDF7ED"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375ABF5" w14:textId="77777777" w:rsidR="00DC1ECE" w:rsidRDefault="00DC1ECE" w:rsidP="00DC1ECE">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52CEF0" w14:textId="77777777" w:rsidR="00DC1ECE" w:rsidRDefault="00DC1ECE" w:rsidP="00DC1ECE">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D9AD78" w14:textId="77777777" w:rsidR="00DC1ECE" w:rsidRDefault="00DC1ECE" w:rsidP="00DC1ECE">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0BE18" w14:textId="7D1BEBC9" w:rsidR="00DC1ECE" w:rsidRDefault="00DC1ECE" w:rsidP="00DC1ECE">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5CE96EF7" w14:textId="759681B7" w:rsidR="00DC1ECE" w:rsidRDefault="00DC1ECE" w:rsidP="00DC1ECE">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52E82E" w14:textId="2D199227" w:rsidR="00DC1ECE" w:rsidRDefault="00DC1ECE" w:rsidP="00DC1ECE">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41A1D626" w14:textId="77777777" w:rsidR="00DC1ECE" w:rsidRDefault="00DC1ECE" w:rsidP="00DC1ECE">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94D2BF8" w14:textId="77777777" w:rsidR="00DC1ECE" w:rsidRDefault="00DC1ECE" w:rsidP="00DC1ECE">
            <w:pPr>
              <w:pStyle w:val="TAL"/>
              <w:rPr>
                <w:lang w:val="fr-FR" w:eastAsia="fr-FR"/>
              </w:rPr>
            </w:pPr>
          </w:p>
        </w:tc>
      </w:tr>
      <w:tr w:rsidR="00DC1ECE" w14:paraId="41A74ED5" w14:textId="309CA003"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52AA2AD0" w14:textId="3201FD66" w:rsidR="00DC1ECE" w:rsidRDefault="00DC1ECE" w:rsidP="00DC1ECE">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65394155" w14:textId="116300BC" w:rsidR="00DC1ECE" w:rsidRDefault="00DC1ECE" w:rsidP="00DC1ECE">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608C3690" w14:textId="1E1FD523" w:rsidR="00DC1ECE" w:rsidRDefault="00DC1ECE" w:rsidP="00DC1ECE">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7E162699" w14:textId="464052F7" w:rsidR="00DC1ECE" w:rsidRDefault="00DC1ECE" w:rsidP="00DC1ECE">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32D3B830" w14:textId="2CBBB0DD" w:rsidR="00DC1ECE" w:rsidRDefault="00DC1ECE" w:rsidP="00DC1ECE">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F4DE5F8" w14:textId="377CCDAD" w:rsidR="00DC1ECE" w:rsidRDefault="00DC1ECE" w:rsidP="00DC1ECE">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A7C67CF" w14:textId="49EB32F3" w:rsidR="00DC1ECE" w:rsidRDefault="00DC1ECE" w:rsidP="00DC1ECE">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3B3618B" w14:textId="77777777" w:rsidR="00DC1ECE" w:rsidRDefault="00DC1ECE" w:rsidP="00DC1ECE">
            <w:pPr>
              <w:pStyle w:val="TAL"/>
              <w:rPr>
                <w:lang w:val="fr-FR" w:eastAsia="fr-FR"/>
              </w:rPr>
            </w:pPr>
          </w:p>
        </w:tc>
      </w:tr>
      <w:tr w:rsidR="00DC1ECE" w:rsidRPr="002E56B9" w14:paraId="0003BB62" w14:textId="13B1CBCB"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B7C9F" w14:textId="77777777" w:rsidR="00DC1ECE" w:rsidRPr="002E56B9" w:rsidRDefault="00DC1ECE" w:rsidP="00DC1ECE">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8C2AC" w14:textId="77777777" w:rsidR="00DC1ECE" w:rsidRPr="002E56B9" w:rsidRDefault="00DC1ECE" w:rsidP="00DC1ECE">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0EAF7"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3058F"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9144C"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8C56D1"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B540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E3EA5D" w14:textId="77777777" w:rsidR="00DC1ECE" w:rsidRPr="002E56B9" w:rsidRDefault="00DC1ECE" w:rsidP="00DC1ECE">
            <w:pPr>
              <w:pStyle w:val="TAL"/>
              <w:rPr>
                <w:b/>
              </w:rPr>
            </w:pPr>
          </w:p>
        </w:tc>
      </w:tr>
      <w:tr w:rsidR="00DC1ECE" w:rsidRPr="002E56B9" w14:paraId="36AE8424" w14:textId="10A2AD6E"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A385779" w14:textId="77777777" w:rsidR="00DC1ECE" w:rsidRPr="002E56B9" w:rsidRDefault="00DC1ECE" w:rsidP="00DC1ECE">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E8091A0" w14:textId="77777777" w:rsidR="00DC1ECE" w:rsidRPr="002E56B9" w:rsidRDefault="00DC1ECE" w:rsidP="00DC1ECE">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55F9888"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6B5CB1" w14:textId="77777777" w:rsidR="00DC1ECE" w:rsidRPr="002E56B9" w:rsidRDefault="00DC1ECE" w:rsidP="00DC1ECE">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CFD07C" w14:textId="77777777"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7E0B3F" w14:textId="03CC0FFB"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266CC"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E41EEA" w14:textId="77777777" w:rsidR="00DC1ECE" w:rsidRPr="002E56B9" w:rsidRDefault="00DC1ECE" w:rsidP="00DC1ECE">
            <w:pPr>
              <w:pStyle w:val="TAL"/>
            </w:pPr>
          </w:p>
        </w:tc>
      </w:tr>
      <w:tr w:rsidR="00DC1ECE" w:rsidRPr="002E56B9" w14:paraId="290C6689" w14:textId="0982DB91"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60101F5C" w14:textId="77777777" w:rsidR="00DC1ECE" w:rsidRPr="002E56B9" w:rsidRDefault="00DC1ECE" w:rsidP="00DC1ECE">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58FF4CC" w14:textId="77777777" w:rsidR="00DC1ECE" w:rsidRPr="002E56B9" w:rsidRDefault="00DC1ECE" w:rsidP="00DC1ECE">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AF10EC"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90D44" w14:textId="77777777" w:rsidR="00DC1ECE" w:rsidRPr="002E56B9" w:rsidRDefault="00DC1ECE" w:rsidP="00DC1ECE">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AEEDA3F" w14:textId="77777777"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8377622" w14:textId="468DC71B"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BBC89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2DF402" w14:textId="77777777" w:rsidR="00DC1ECE" w:rsidRPr="002E56B9" w:rsidRDefault="00DC1ECE" w:rsidP="00DC1ECE">
            <w:pPr>
              <w:pStyle w:val="TAL"/>
            </w:pPr>
          </w:p>
        </w:tc>
      </w:tr>
      <w:tr w:rsidR="00DC1ECE" w:rsidRPr="002E56B9" w14:paraId="5CA31582" w14:textId="09F6E29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66977" w14:textId="77777777" w:rsidR="00DC1ECE" w:rsidRPr="002E56B9" w:rsidRDefault="00DC1ECE" w:rsidP="00DC1ECE">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5C8CFF2" w14:textId="77777777" w:rsidR="00DC1ECE" w:rsidRPr="002E56B9" w:rsidRDefault="00DC1ECE" w:rsidP="00DC1ECE">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DE6F52"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19905" w14:textId="77777777" w:rsidR="00DC1ECE" w:rsidRPr="002E56B9" w:rsidRDefault="00DC1ECE" w:rsidP="00DC1ECE">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63834CD" w14:textId="77777777" w:rsidR="00DC1ECE" w:rsidRPr="002E56B9" w:rsidRDefault="00DC1ECE" w:rsidP="00DC1ECE">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4E6A19" w14:textId="481C361E"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4921D1"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60A4D5" w14:textId="77777777" w:rsidR="00DC1ECE" w:rsidRPr="002E56B9" w:rsidRDefault="00DC1ECE" w:rsidP="00DC1ECE">
            <w:pPr>
              <w:pStyle w:val="TAL"/>
            </w:pPr>
          </w:p>
        </w:tc>
      </w:tr>
      <w:tr w:rsidR="00DC1ECE" w:rsidRPr="002E56B9" w14:paraId="4DEE15A6" w14:textId="19A06CA1"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77CFA1C" w14:textId="77777777" w:rsidR="00DC1ECE" w:rsidRPr="002E56B9" w:rsidRDefault="00DC1ECE" w:rsidP="00DC1ECE">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093F4DE" w14:textId="77777777" w:rsidR="00DC1ECE" w:rsidRPr="002E56B9" w:rsidRDefault="00DC1ECE" w:rsidP="00DC1ECE">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725A352"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73CE2" w14:textId="77777777" w:rsidR="00DC1ECE" w:rsidRPr="002E56B9" w:rsidRDefault="00DC1ECE" w:rsidP="00DC1ECE">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3CE77781" w14:textId="77777777" w:rsidR="00DC1ECE" w:rsidRPr="002E56B9" w:rsidRDefault="00DC1ECE" w:rsidP="00DC1ECE">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E05BB2" w14:textId="7D54F888"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2A683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740985" w14:textId="77777777" w:rsidR="00DC1ECE" w:rsidRPr="002E56B9" w:rsidRDefault="00DC1ECE" w:rsidP="00DC1ECE">
            <w:pPr>
              <w:pStyle w:val="TAL"/>
            </w:pPr>
          </w:p>
        </w:tc>
      </w:tr>
      <w:tr w:rsidR="00DC1ECE" w:rsidRPr="002E56B9" w14:paraId="4DD379F3" w14:textId="109E1387"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41C15633" w14:textId="77777777" w:rsidR="00DC1ECE" w:rsidRPr="002E56B9" w:rsidRDefault="00DC1ECE" w:rsidP="00DC1ECE">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14B4A6" w14:textId="77777777" w:rsidR="00DC1ECE" w:rsidRPr="002E56B9" w:rsidRDefault="00DC1ECE" w:rsidP="00DC1ECE">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2632125" w14:textId="77777777" w:rsidR="00DC1ECE" w:rsidRPr="002E56B9" w:rsidRDefault="00DC1ECE" w:rsidP="00DC1ECE">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B3DF1" w14:textId="77777777" w:rsidR="00DC1ECE" w:rsidRPr="002E56B9" w:rsidRDefault="00DC1ECE" w:rsidP="00DC1ECE">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484148D" w14:textId="77777777" w:rsidR="00DC1ECE" w:rsidRPr="002E56B9" w:rsidRDefault="00DC1ECE" w:rsidP="00DC1ECE">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15596F" w14:textId="3FCF7F3B"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14ECF6"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B5FDE37" w14:textId="77777777" w:rsidR="00DC1ECE" w:rsidRPr="002E56B9" w:rsidRDefault="00DC1ECE" w:rsidP="00DC1ECE">
            <w:pPr>
              <w:pStyle w:val="TAL"/>
            </w:pPr>
          </w:p>
        </w:tc>
      </w:tr>
      <w:tr w:rsidR="00DC1ECE" w:rsidRPr="002E56B9" w14:paraId="5250BAB6" w14:textId="47DC91FC"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4FA3E49" w14:textId="77777777" w:rsidR="00DC1ECE" w:rsidRPr="002E56B9" w:rsidRDefault="00DC1ECE" w:rsidP="00DC1ECE">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F345CA5" w14:textId="77777777" w:rsidR="00DC1ECE" w:rsidRPr="002E56B9" w:rsidRDefault="00DC1ECE" w:rsidP="00DC1ECE">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D315E3" w14:textId="77777777" w:rsidR="00DC1ECE" w:rsidRPr="002E56B9" w:rsidRDefault="00DC1ECE" w:rsidP="00DC1ECE">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FB672E" w14:textId="77777777" w:rsidR="00DC1ECE" w:rsidRPr="002E56B9" w:rsidRDefault="00DC1ECE" w:rsidP="00DC1ECE">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69B20EA6" w14:textId="77777777" w:rsidR="00DC1ECE" w:rsidRPr="002E56B9" w:rsidRDefault="00DC1ECE" w:rsidP="00DC1ECE">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E8E652"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7D8C6D4"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D95E9D" w14:textId="77777777" w:rsidR="00DC1ECE" w:rsidRPr="002E56B9" w:rsidRDefault="00DC1ECE" w:rsidP="00DC1ECE">
            <w:pPr>
              <w:pStyle w:val="TAL"/>
            </w:pPr>
          </w:p>
        </w:tc>
      </w:tr>
      <w:tr w:rsidR="00DC1ECE" w:rsidRPr="002E56B9" w14:paraId="47418888" w14:textId="750FA6B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7E17B028" w14:textId="77777777" w:rsidR="00DC1ECE" w:rsidRPr="002E56B9" w:rsidRDefault="00DC1ECE" w:rsidP="00DC1ECE">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DCDD8C7" w14:textId="77777777" w:rsidR="00DC1ECE" w:rsidRPr="002E56B9" w:rsidRDefault="00DC1ECE" w:rsidP="00DC1ECE">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D023A04" w14:textId="77777777" w:rsidR="00DC1ECE" w:rsidRPr="002E56B9" w:rsidRDefault="00DC1ECE" w:rsidP="00DC1ECE">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85856" w14:textId="77777777" w:rsidR="00DC1ECE" w:rsidRPr="002E56B9" w:rsidRDefault="00DC1ECE" w:rsidP="00DC1ECE">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08E1AD84" w14:textId="77777777" w:rsidR="00DC1ECE" w:rsidRPr="002E56B9" w:rsidRDefault="00DC1ECE" w:rsidP="00DC1ECE">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4CA655D"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39F7467"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7BBA15" w14:textId="77777777" w:rsidR="00DC1ECE" w:rsidRPr="002E56B9" w:rsidRDefault="00DC1ECE" w:rsidP="00DC1ECE">
            <w:pPr>
              <w:pStyle w:val="TAL"/>
            </w:pPr>
          </w:p>
        </w:tc>
      </w:tr>
      <w:tr w:rsidR="00CF1882" w:rsidRPr="002E56B9" w14:paraId="50638F1E"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097272EA" w14:textId="4C2F147D" w:rsidR="00CF1882" w:rsidRPr="002E56B9" w:rsidRDefault="00CF1882" w:rsidP="00CF1882">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06AF36BB" w14:textId="4531ED41" w:rsidR="00CF1882" w:rsidRPr="002E56B9" w:rsidRDefault="00CF1882" w:rsidP="00CF1882">
            <w:pPr>
              <w:pStyle w:val="TAL"/>
              <w:rPr>
                <w:lang w:eastAsia="zh-CN"/>
              </w:rPr>
            </w:pPr>
            <w:r w:rsidRPr="008E29CB">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D34E7F" w14:textId="2767BB65" w:rsidR="00CF1882" w:rsidRPr="002E56B9" w:rsidRDefault="00CF1882" w:rsidP="00CF1882">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771834" w14:textId="518CD0EE" w:rsidR="00CF1882" w:rsidRPr="002E56B9" w:rsidRDefault="00CF1882" w:rsidP="00CF1882">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5EE87A53" w14:textId="22381FFE" w:rsidR="00CF1882" w:rsidRPr="002E56B9" w:rsidRDefault="00CF1882" w:rsidP="00CF1882">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A9B086"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63E5CD82" w14:textId="5E300B78"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209E359" w14:textId="77777777" w:rsidR="00CF1882" w:rsidRPr="002E56B9" w:rsidRDefault="00CF1882" w:rsidP="00CF1882">
            <w:pPr>
              <w:pStyle w:val="TAL"/>
            </w:pPr>
          </w:p>
        </w:tc>
      </w:tr>
      <w:tr w:rsidR="00CF1882" w:rsidRPr="002E56B9" w14:paraId="743DBD75"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D4D58A7" w14:textId="0BEA4C16" w:rsidR="00CF1882" w:rsidRPr="002E56B9" w:rsidRDefault="00CF1882" w:rsidP="00CF1882">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2B4EE9AB" w14:textId="3675A07D" w:rsidR="00CF1882" w:rsidRPr="002E56B9" w:rsidRDefault="00CF1882" w:rsidP="00CF1882">
            <w:pPr>
              <w:pStyle w:val="TAL"/>
              <w:rPr>
                <w:lang w:eastAsia="zh-CN"/>
              </w:rPr>
            </w:pPr>
            <w:r w:rsidRPr="00EB341C">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D670749" w14:textId="599AB399" w:rsidR="00CF1882" w:rsidRPr="002E56B9" w:rsidRDefault="00CF1882" w:rsidP="00CF1882">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48F3DE8" w14:textId="1EE8ECC5" w:rsidR="00CF1882" w:rsidRPr="002E56B9" w:rsidRDefault="00CF1882" w:rsidP="00CF1882">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4646C493" w14:textId="68D0028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3F00655"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4A2FB6EE" w14:textId="0EFDE165"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389B050" w14:textId="77777777" w:rsidR="00CF1882" w:rsidRPr="002E56B9" w:rsidRDefault="00CF1882" w:rsidP="00CF1882">
            <w:pPr>
              <w:pStyle w:val="TAL"/>
            </w:pPr>
          </w:p>
        </w:tc>
      </w:tr>
      <w:tr w:rsidR="00CF1882" w:rsidRPr="002E56B9" w14:paraId="5B789657" w14:textId="499E9E5B"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1F9FA6" w14:textId="77777777" w:rsidR="00CF1882" w:rsidRPr="002E56B9" w:rsidRDefault="00CF1882" w:rsidP="00CF1882">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3C7FC4" w14:textId="77777777" w:rsidR="00CF1882" w:rsidRPr="002E56B9" w:rsidRDefault="00CF1882" w:rsidP="00CF1882">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FE6197" w14:textId="77777777" w:rsidR="00CF1882" w:rsidRPr="002E56B9" w:rsidRDefault="00CF1882" w:rsidP="00CF188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29A1A"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E8C6B" w14:textId="77777777" w:rsidR="00CF1882" w:rsidRPr="002E56B9" w:rsidRDefault="00CF1882" w:rsidP="00CF188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2DCED1"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421FC"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DE418" w14:textId="77777777" w:rsidR="00CF1882" w:rsidRPr="002E56B9" w:rsidRDefault="00CF1882" w:rsidP="00CF1882">
            <w:pPr>
              <w:pStyle w:val="TAL"/>
              <w:rPr>
                <w:b/>
              </w:rPr>
            </w:pPr>
          </w:p>
        </w:tc>
      </w:tr>
      <w:tr w:rsidR="00CF1882" w:rsidRPr="002E56B9" w14:paraId="3CF9EB9B" w14:textId="2C946129"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2C609F" w14:textId="77777777" w:rsidR="00CF1882" w:rsidRPr="002E56B9" w:rsidRDefault="00CF1882" w:rsidP="00CF1882">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38583" w14:textId="77777777" w:rsidR="00CF1882" w:rsidRPr="002E56B9" w:rsidRDefault="00CF1882" w:rsidP="00CF1882">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5AC97"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C099"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B79B5"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0393"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AEAAE"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01FB6" w14:textId="77777777" w:rsidR="00CF1882" w:rsidRPr="002E56B9" w:rsidRDefault="00CF1882" w:rsidP="00CF1882">
            <w:pPr>
              <w:pStyle w:val="TAL"/>
              <w:rPr>
                <w:b/>
              </w:rPr>
            </w:pPr>
          </w:p>
        </w:tc>
      </w:tr>
      <w:tr w:rsidR="00CF1882" w:rsidRPr="002E56B9" w14:paraId="76C0C8E6" w14:textId="29AD5D57"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AD05D58" w14:textId="77777777" w:rsidR="00CF1882" w:rsidRPr="002E56B9" w:rsidRDefault="00CF1882" w:rsidP="00CF1882">
            <w:pPr>
              <w:pStyle w:val="TAL"/>
              <w:rPr>
                <w:bCs/>
              </w:rPr>
            </w:pPr>
            <w:r w:rsidRPr="002E56B9">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0699D01D" w14:textId="1650BDCC" w:rsidR="00CF1882" w:rsidRPr="002E56B9" w:rsidRDefault="00CF1882" w:rsidP="00CF1882">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1A587" w14:textId="77777777" w:rsidR="00CF1882" w:rsidRPr="002E56B9" w:rsidRDefault="00CF1882" w:rsidP="00CF1882">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C80056" w14:textId="77777777" w:rsidR="00CF1882" w:rsidRPr="002E56B9" w:rsidRDefault="00CF1882" w:rsidP="00CF1882">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C1CA58" w14:textId="77777777" w:rsidR="00CF1882" w:rsidRPr="002E56B9" w:rsidRDefault="00CF1882" w:rsidP="00CF1882">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7C696A" w14:textId="77777777" w:rsidR="00CF1882" w:rsidRPr="002E56B9" w:rsidRDefault="00CF1882" w:rsidP="00CF1882">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9E4BA03"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E28C5F" w14:textId="77777777" w:rsidR="00CF1882" w:rsidRPr="002E56B9" w:rsidRDefault="00CF1882" w:rsidP="00CF1882">
            <w:pPr>
              <w:pStyle w:val="TAL"/>
            </w:pPr>
          </w:p>
        </w:tc>
      </w:tr>
      <w:tr w:rsidR="00CF1882" w:rsidRPr="002E56B9" w14:paraId="34CA2FBF" w14:textId="60301A70"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CE80827" w14:textId="77777777" w:rsidR="00CF1882" w:rsidRPr="002E56B9" w:rsidRDefault="00CF1882" w:rsidP="00CF1882">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8DAFE3" w14:textId="77777777" w:rsidR="00CF1882" w:rsidRPr="002E56B9" w:rsidRDefault="00CF1882" w:rsidP="00CF1882">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16AA2" w14:textId="2BD8AC8C" w:rsidR="00CF1882" w:rsidRPr="002E56B9" w:rsidRDefault="00CF1882" w:rsidP="00CF1882">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84BA85" w14:textId="32604190" w:rsidR="00CF1882" w:rsidRPr="002E56B9" w:rsidRDefault="00CF1882" w:rsidP="00CF1882">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F448EC" w14:textId="31C00ED3" w:rsidR="00CF1882" w:rsidRPr="002E56B9" w:rsidRDefault="00CF1882" w:rsidP="00CF1882">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99E5FF3" w14:textId="77777777" w:rsidR="00CF1882" w:rsidRPr="002E56B9" w:rsidRDefault="00CF1882" w:rsidP="00CF1882">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BD3BB6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731354" w14:textId="77777777" w:rsidR="00CF1882" w:rsidRPr="002E56B9" w:rsidRDefault="00CF1882" w:rsidP="00CF1882">
            <w:pPr>
              <w:pStyle w:val="TAL"/>
            </w:pPr>
          </w:p>
        </w:tc>
      </w:tr>
      <w:tr w:rsidR="00CF1882" w:rsidRPr="002E56B9" w14:paraId="61B91E01" w14:textId="49B952C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4B9682A2" w14:textId="77777777" w:rsidR="00CF1882" w:rsidRPr="002E56B9" w:rsidRDefault="00CF1882" w:rsidP="00CF1882">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81E6F4B" w14:textId="77777777" w:rsidR="00CF1882" w:rsidRPr="002E56B9" w:rsidRDefault="00CF1882" w:rsidP="00CF1882">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08668" w14:textId="77777777" w:rsidR="00CF1882" w:rsidRPr="002E56B9" w:rsidRDefault="00CF1882" w:rsidP="00CF1882">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12EC8" w14:textId="77777777" w:rsidR="00CF1882" w:rsidRPr="002E56B9" w:rsidRDefault="00CF1882" w:rsidP="00CF1882">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C7C70D2" w14:textId="77777777" w:rsidR="00CF1882" w:rsidRPr="002E56B9" w:rsidRDefault="00CF1882" w:rsidP="00CF188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00EAAD" w14:textId="77777777" w:rsidR="00CF1882" w:rsidRPr="002E56B9" w:rsidRDefault="00CF1882" w:rsidP="00CF1882">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737C623"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A9B79E" w14:textId="77777777" w:rsidR="00CF1882" w:rsidRPr="002E56B9" w:rsidRDefault="00CF1882" w:rsidP="00CF1882">
            <w:pPr>
              <w:pStyle w:val="TAL"/>
            </w:pPr>
          </w:p>
        </w:tc>
      </w:tr>
      <w:tr w:rsidR="00CF1882" w:rsidRPr="002E56B9" w14:paraId="43E2AA73" w14:textId="3AF616FE"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0FEC8" w14:textId="77777777" w:rsidR="00CF1882" w:rsidRPr="002E56B9" w:rsidRDefault="00CF1882" w:rsidP="00CF1882">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FB0025" w14:textId="77777777" w:rsidR="00CF1882" w:rsidRPr="002E56B9" w:rsidRDefault="00CF1882" w:rsidP="00CF1882">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415BD6"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D1D1F"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31C2F"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5CFC7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DF5FC"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CEC03" w14:textId="77777777" w:rsidR="00CF1882" w:rsidRPr="002E56B9" w:rsidRDefault="00CF1882" w:rsidP="00CF1882">
            <w:pPr>
              <w:pStyle w:val="TAL"/>
              <w:rPr>
                <w:b/>
              </w:rPr>
            </w:pPr>
          </w:p>
        </w:tc>
      </w:tr>
      <w:tr w:rsidR="00CF1882" w:rsidRPr="002E56B9" w14:paraId="35112DE2" w14:textId="6F56EB7B"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69B1D8D0" w14:textId="77777777" w:rsidR="00CF1882" w:rsidRPr="002E56B9" w:rsidRDefault="00CF1882" w:rsidP="00CF1882">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6D79800" w14:textId="77777777" w:rsidR="00CF1882" w:rsidRPr="002E56B9" w:rsidRDefault="00CF1882" w:rsidP="00CF1882">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F1C2D" w14:textId="77777777" w:rsidR="00CF1882" w:rsidRPr="002E56B9" w:rsidRDefault="00CF1882" w:rsidP="00CF1882">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18E4EF" w14:textId="77777777" w:rsidR="00CF1882" w:rsidRPr="002E56B9" w:rsidRDefault="00CF1882" w:rsidP="00CF1882">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135E97" w14:textId="77777777" w:rsidR="00CF1882" w:rsidRPr="002E56B9" w:rsidRDefault="00CF1882" w:rsidP="00CF1882">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20C8C9" w14:textId="77777777" w:rsidR="00CF1882" w:rsidRPr="002E56B9" w:rsidRDefault="00CF1882" w:rsidP="00CF1882">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BC3794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94B6F4" w14:textId="77777777" w:rsidR="00CF1882" w:rsidRPr="002E56B9" w:rsidRDefault="00CF1882" w:rsidP="00CF1882">
            <w:pPr>
              <w:pStyle w:val="TAL"/>
            </w:pPr>
          </w:p>
        </w:tc>
      </w:tr>
      <w:tr w:rsidR="00CF1882" w:rsidRPr="002E56B9" w14:paraId="45776761" w14:textId="083BB6C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9F657" w14:textId="77777777" w:rsidR="00CF1882" w:rsidRPr="002E56B9" w:rsidRDefault="00CF1882" w:rsidP="00CF1882">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C4D22" w14:textId="77777777" w:rsidR="00CF1882" w:rsidRPr="002E56B9" w:rsidRDefault="00CF1882" w:rsidP="00CF1882">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F7EFFD"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E8033"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DC59"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A288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1E051"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01881" w14:textId="77777777" w:rsidR="00CF1882" w:rsidRPr="002E56B9" w:rsidRDefault="00CF1882" w:rsidP="00CF1882">
            <w:pPr>
              <w:pStyle w:val="TAL"/>
              <w:rPr>
                <w:b/>
              </w:rPr>
            </w:pPr>
          </w:p>
        </w:tc>
      </w:tr>
      <w:tr w:rsidR="00CF1882" w:rsidRPr="002E56B9" w14:paraId="566EFAF8" w14:textId="311904C0"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10C5D9EB" w14:textId="77777777" w:rsidR="00CF1882" w:rsidRPr="002E56B9" w:rsidRDefault="00CF1882" w:rsidP="00CF1882">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1145D282" w14:textId="77777777" w:rsidR="00CF1882" w:rsidRPr="002E56B9" w:rsidRDefault="00CF1882" w:rsidP="00CF1882">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EA9794D" w14:textId="30058281" w:rsidR="00CF1882" w:rsidRPr="002E56B9" w:rsidRDefault="00CF1882" w:rsidP="00CF1882">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F6208" w14:textId="5E6C5E23" w:rsidR="00CF1882" w:rsidRPr="002E56B9" w:rsidRDefault="00CF1882" w:rsidP="00CF1882">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808554" w14:textId="7E64454B" w:rsidR="00CF1882" w:rsidRPr="002E56B9" w:rsidRDefault="00CF1882" w:rsidP="00CF1882">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87B8BC" w14:textId="77777777" w:rsidR="00CF1882" w:rsidRPr="002E56B9" w:rsidRDefault="00CF1882" w:rsidP="00CF1882">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C70099"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D80534" w14:textId="77777777" w:rsidR="00CF1882" w:rsidRPr="002E56B9" w:rsidRDefault="00CF1882" w:rsidP="00CF1882">
            <w:pPr>
              <w:pStyle w:val="TAL"/>
            </w:pPr>
          </w:p>
        </w:tc>
      </w:tr>
      <w:tr w:rsidR="00CF1882" w:rsidRPr="002E56B9" w14:paraId="000B16FE" w14:textId="254C725C"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A9EF300" w14:textId="77777777" w:rsidR="00CF1882" w:rsidRPr="002E56B9" w:rsidRDefault="00CF1882" w:rsidP="00CF1882">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3EDD5151" w14:textId="77777777" w:rsidR="00CF1882" w:rsidRPr="002E56B9" w:rsidRDefault="00CF1882" w:rsidP="00CF1882">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B857641" w14:textId="67C3539E" w:rsidR="00CF1882" w:rsidRPr="002E56B9" w:rsidRDefault="00CF1882" w:rsidP="00CF1882">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166FAE" w14:textId="4B6BBA86" w:rsidR="00CF1882" w:rsidRPr="002E56B9" w:rsidRDefault="00CF1882" w:rsidP="00CF1882">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C75EC6" w14:textId="7EDF969E" w:rsidR="00CF1882" w:rsidRPr="002E56B9" w:rsidRDefault="00CF1882" w:rsidP="00CF1882">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08B8F5F" w14:textId="77777777" w:rsidR="00CF1882" w:rsidRPr="002E56B9" w:rsidRDefault="00CF1882" w:rsidP="00CF1882">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80740"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CBFE6E" w14:textId="77777777" w:rsidR="00CF1882" w:rsidRPr="002E56B9" w:rsidRDefault="00CF1882" w:rsidP="00CF1882">
            <w:pPr>
              <w:pStyle w:val="TAL"/>
            </w:pPr>
          </w:p>
        </w:tc>
      </w:tr>
      <w:tr w:rsidR="00CF1882" w:rsidRPr="002E56B9" w14:paraId="499F8948" w14:textId="2CEC6E9F"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C199" w14:textId="77777777" w:rsidR="00CF1882" w:rsidRPr="002E56B9" w:rsidRDefault="00CF1882" w:rsidP="00CF1882">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8F4AF" w14:textId="77777777" w:rsidR="00CF1882" w:rsidRPr="002E56B9" w:rsidRDefault="00CF1882" w:rsidP="00CF1882">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A67A"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28C69"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55D0"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D2D8"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90D7"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C8722" w14:textId="77777777" w:rsidR="00CF1882" w:rsidRPr="002E56B9" w:rsidRDefault="00CF1882" w:rsidP="00CF1882">
            <w:pPr>
              <w:pStyle w:val="TAL"/>
              <w:rPr>
                <w:b/>
              </w:rPr>
            </w:pPr>
          </w:p>
        </w:tc>
      </w:tr>
      <w:tr w:rsidR="00CF1882" w:rsidRPr="002E56B9" w14:paraId="0790D17C" w14:textId="49B8D943"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6EB2" w14:textId="77777777" w:rsidR="00CF1882" w:rsidRPr="002E56B9" w:rsidRDefault="00CF1882" w:rsidP="00CF1882">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467B" w14:textId="77777777" w:rsidR="00CF1882" w:rsidRPr="002E56B9" w:rsidRDefault="00CF1882" w:rsidP="00CF1882">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AFC8"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4FFD"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A8FEE"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049F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84E3"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07C" w14:textId="77777777" w:rsidR="00CF1882" w:rsidRPr="002E56B9" w:rsidRDefault="00CF1882" w:rsidP="00CF1882">
            <w:pPr>
              <w:pStyle w:val="TAL"/>
              <w:rPr>
                <w:b/>
              </w:rPr>
            </w:pPr>
          </w:p>
        </w:tc>
      </w:tr>
      <w:tr w:rsidR="00CF1882" w:rsidRPr="002E56B9" w14:paraId="33E5213D" w14:textId="1AAC2ED0"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59C13BD1" w14:textId="77777777" w:rsidR="00CF1882" w:rsidRPr="002E56B9" w:rsidRDefault="00CF1882" w:rsidP="00CF1882">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65209C7C" w14:textId="77777777" w:rsidR="00CF1882" w:rsidRPr="002E56B9" w:rsidRDefault="00CF1882" w:rsidP="00CF1882">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203FE7" w14:textId="77777777" w:rsidR="00CF1882" w:rsidRPr="002E56B9" w:rsidRDefault="00CF1882" w:rsidP="00CF1882">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404841" w14:textId="77777777" w:rsidR="00CF1882" w:rsidRPr="002E56B9" w:rsidRDefault="00CF1882" w:rsidP="00CF1882">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4209617" w14:textId="77777777" w:rsidR="00CF1882" w:rsidRPr="002E56B9" w:rsidRDefault="00CF1882" w:rsidP="00CF1882">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12ADE35" w14:textId="328DF9E7" w:rsidR="00CF1882" w:rsidRPr="002E56B9"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9B464F"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8CAC44" w14:textId="77777777" w:rsidR="00CF1882" w:rsidRPr="002E56B9" w:rsidRDefault="00CF1882" w:rsidP="00CF1882">
            <w:pPr>
              <w:pStyle w:val="TAL"/>
            </w:pPr>
          </w:p>
        </w:tc>
      </w:tr>
      <w:tr w:rsidR="00CF1882" w:rsidRPr="002E56B9" w14:paraId="111C98FC" w14:textId="61B98A36"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8EC9C" w14:textId="77777777" w:rsidR="00CF1882" w:rsidRPr="002E56B9" w:rsidRDefault="00CF1882" w:rsidP="00CF1882">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1981" w14:textId="77777777" w:rsidR="00CF1882" w:rsidRPr="002E56B9" w:rsidRDefault="00CF1882" w:rsidP="00CF1882">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13504"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BB6A"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86A1"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6C65F"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1C54"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82DD5" w14:textId="77777777" w:rsidR="00CF1882" w:rsidRPr="002E56B9" w:rsidRDefault="00CF1882" w:rsidP="00CF1882">
            <w:pPr>
              <w:pStyle w:val="TAL"/>
              <w:rPr>
                <w:b/>
              </w:rPr>
            </w:pPr>
          </w:p>
        </w:tc>
      </w:tr>
      <w:tr w:rsidR="00CF1882" w:rsidRPr="002E56B9" w14:paraId="73E5541E" w14:textId="3D0313A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1125C68E" w14:textId="77777777" w:rsidR="00CF1882" w:rsidRPr="002E56B9" w:rsidRDefault="00CF1882" w:rsidP="00CF1882">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713EE23E" w14:textId="77777777" w:rsidR="00CF1882" w:rsidRPr="002E56B9" w:rsidRDefault="00CF1882" w:rsidP="00CF1882">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7A4842" w14:textId="77777777" w:rsidR="00CF1882" w:rsidRPr="002E56B9" w:rsidRDefault="00CF1882" w:rsidP="00CF1882">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2B676" w14:textId="77777777" w:rsidR="00CF1882" w:rsidRPr="002E56B9" w:rsidRDefault="00CF1882" w:rsidP="00CF1882">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E8EA654" w14:textId="77777777" w:rsidR="00CF1882" w:rsidRPr="002E56B9" w:rsidRDefault="00CF1882" w:rsidP="00CF1882">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18FE013" w14:textId="0BB8CEA4" w:rsidR="00CF1882" w:rsidRPr="002E56B9"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940089"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15CE40" w14:textId="77777777" w:rsidR="00CF1882" w:rsidRPr="002E56B9" w:rsidRDefault="00CF1882" w:rsidP="00CF1882">
            <w:pPr>
              <w:pStyle w:val="TAL"/>
            </w:pPr>
          </w:p>
        </w:tc>
      </w:tr>
      <w:tr w:rsidR="00CF1882" w:rsidRPr="002E56B9" w14:paraId="03BCB43D" w14:textId="71964C42"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D9069F" w14:textId="77777777" w:rsidR="00CF1882" w:rsidRPr="002E56B9" w:rsidRDefault="00CF1882" w:rsidP="00CF1882">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DFE831" w14:textId="77777777" w:rsidR="00CF1882" w:rsidRPr="002E56B9" w:rsidRDefault="00CF1882" w:rsidP="00CF1882">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B5EE4"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4286B"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1F77AD"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EE36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742DC"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F8661B" w14:textId="77777777" w:rsidR="00CF1882" w:rsidRPr="002E56B9" w:rsidRDefault="00CF1882" w:rsidP="00CF1882">
            <w:pPr>
              <w:pStyle w:val="TAL"/>
              <w:rPr>
                <w:b/>
              </w:rPr>
            </w:pPr>
          </w:p>
        </w:tc>
      </w:tr>
      <w:tr w:rsidR="00CF1882" w:rsidRPr="009E7A29" w14:paraId="748B78DA" w14:textId="2D71E377" w:rsidTr="00CF1882">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5B321E" w14:textId="77777777" w:rsidR="00CF1882" w:rsidRPr="009E7A29" w:rsidRDefault="00CF1882" w:rsidP="00CF1882">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E9E50" w14:textId="77777777" w:rsidR="00CF1882" w:rsidRPr="009E7A29" w:rsidRDefault="00CF1882" w:rsidP="00CF1882">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2ED0" w14:textId="77777777" w:rsidR="00CF1882" w:rsidRPr="009E7A29" w:rsidRDefault="00CF1882" w:rsidP="00CF1882">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0CD3E8" w14:textId="1F234166" w:rsidR="00CF1882" w:rsidRPr="009E7A29" w:rsidRDefault="00CF1882" w:rsidP="00CF1882">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2A25F4" w14:textId="77777777" w:rsidR="00CF1882" w:rsidRPr="009E7A29" w:rsidRDefault="00CF1882" w:rsidP="00CF1882">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FEBDBC" w14:textId="77777777" w:rsidR="00CF1882" w:rsidRPr="009E7A29" w:rsidRDefault="00CF1882" w:rsidP="00CF1882">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1A2B2" w14:textId="77777777" w:rsidR="00CF1882" w:rsidRPr="009E7A29" w:rsidRDefault="00CF1882" w:rsidP="00CF1882">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053014EA" w14:textId="77777777" w:rsidR="00CF1882" w:rsidRPr="009E7A29" w:rsidRDefault="00CF1882" w:rsidP="00CF1882">
            <w:pPr>
              <w:pStyle w:val="TAL"/>
              <w:rPr>
                <w:bCs/>
              </w:rPr>
            </w:pPr>
          </w:p>
        </w:tc>
      </w:tr>
      <w:tr w:rsidR="00CF1882" w:rsidRPr="002E56B9" w14:paraId="67FCCA01" w14:textId="209F0FD4"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83C82" w14:textId="77777777" w:rsidR="00CF1882" w:rsidRPr="002E56B9" w:rsidRDefault="00CF1882" w:rsidP="00CF1882">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25FDB3" w14:textId="77777777" w:rsidR="00CF1882" w:rsidRPr="002E56B9" w:rsidRDefault="00CF1882" w:rsidP="00CF1882">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297E4"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9D3D5"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04939"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0E6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F3B1E7"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F020C" w14:textId="77777777" w:rsidR="00CF1882" w:rsidRPr="002E56B9" w:rsidRDefault="00CF1882" w:rsidP="00CF1882">
            <w:pPr>
              <w:pStyle w:val="TAL"/>
              <w:rPr>
                <w:b/>
              </w:rPr>
            </w:pPr>
          </w:p>
        </w:tc>
      </w:tr>
      <w:tr w:rsidR="00CF1882" w:rsidRPr="002E56B9" w14:paraId="2CB1277E" w14:textId="536E4B84"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DE6619" w14:textId="77777777" w:rsidR="00CF1882" w:rsidRPr="002E56B9" w:rsidRDefault="00CF1882" w:rsidP="00CF1882">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FFAFD6" w14:textId="77777777" w:rsidR="00CF1882" w:rsidRPr="002E56B9" w:rsidRDefault="00CF1882" w:rsidP="00CF1882">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98E04" w14:textId="77777777" w:rsidR="00CF1882" w:rsidRPr="002E56B9" w:rsidRDefault="00CF1882" w:rsidP="00CF1882">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A1129" w14:textId="77777777" w:rsidR="00CF1882" w:rsidRPr="002E56B9" w:rsidRDefault="00CF1882" w:rsidP="00CF1882">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12656" w14:textId="77777777" w:rsidR="00CF1882" w:rsidRPr="002E56B9" w:rsidRDefault="00CF1882" w:rsidP="00CF1882">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8A647" w14:textId="4BDC1423"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58FE781" w14:textId="77777777" w:rsidR="00CF1882" w:rsidRPr="002E56B9" w:rsidRDefault="00CF1882" w:rsidP="00CF1882">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3F9E5" w14:textId="77777777" w:rsidR="00CF1882" w:rsidRPr="002E56B9" w:rsidRDefault="00CF1882" w:rsidP="00CF1882">
            <w:pPr>
              <w:pStyle w:val="TAL"/>
            </w:pPr>
          </w:p>
        </w:tc>
      </w:tr>
      <w:tr w:rsidR="00CF1882" w:rsidRPr="002E56B9" w14:paraId="51D4524D" w14:textId="35A69218"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F6EF5" w14:textId="0A27FF97" w:rsidR="00CF1882" w:rsidRPr="002E56B9" w:rsidRDefault="00CF1882" w:rsidP="00CF1882">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0A531" w14:textId="3B84FFB9" w:rsidR="00CF1882" w:rsidRPr="002E56B9" w:rsidRDefault="00CF1882" w:rsidP="00CF1882">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09C3" w14:textId="77777777" w:rsidR="00CF1882" w:rsidRPr="002E56B9" w:rsidRDefault="00CF1882" w:rsidP="00CF1882">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96A30" w14:textId="77777777" w:rsidR="00CF1882" w:rsidRPr="002E56B9" w:rsidRDefault="00CF1882" w:rsidP="00CF1882">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8016" w14:textId="77777777" w:rsidR="00CF1882" w:rsidRPr="002E56B9"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C53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17DC"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F7CA2" w14:textId="77777777" w:rsidR="00CF1882" w:rsidRPr="002E56B9" w:rsidRDefault="00CF1882" w:rsidP="00CF1882">
            <w:pPr>
              <w:pStyle w:val="TAL"/>
            </w:pPr>
          </w:p>
        </w:tc>
      </w:tr>
      <w:tr w:rsidR="00CF1882" w:rsidRPr="002E56B9" w14:paraId="6810805B" w14:textId="689D2B7D"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4F585" w14:textId="78533B10" w:rsidR="00CF1882" w:rsidRPr="002E56B9" w:rsidRDefault="00CF1882" w:rsidP="00CF1882">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6BB36D" w14:textId="2C0DD35E" w:rsidR="00CF1882" w:rsidRPr="002E56B9" w:rsidRDefault="00CF1882" w:rsidP="00CF1882">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F3AB5" w14:textId="29728F0C" w:rsidR="00CF1882" w:rsidRPr="002E56B9" w:rsidRDefault="00CF1882" w:rsidP="00CF1882">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0C10FD" w14:textId="2AE6874B" w:rsidR="00CF1882" w:rsidRPr="002E56B9" w:rsidRDefault="00CF1882" w:rsidP="00CF1882">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F48E95" w14:textId="68E10A1B" w:rsidR="00CF1882" w:rsidRPr="002E56B9" w:rsidRDefault="00CF1882" w:rsidP="00CF1882">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0EA75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36C42A"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709A560A" w14:textId="77777777" w:rsidR="00CF1882" w:rsidRPr="002E56B9" w:rsidRDefault="00CF1882" w:rsidP="00CF1882">
            <w:pPr>
              <w:pStyle w:val="TAL"/>
            </w:pPr>
          </w:p>
        </w:tc>
      </w:tr>
      <w:tr w:rsidR="00CF1882" w:rsidRPr="000F6278" w14:paraId="39BB8F88" w14:textId="6BE3B298"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43EE52" w14:textId="77777777" w:rsidR="00CF1882" w:rsidRPr="000F6278" w:rsidRDefault="00CF1882" w:rsidP="00CF1882">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A8D31" w14:textId="77777777" w:rsidR="00CF1882" w:rsidRPr="000F6278" w:rsidRDefault="00CF1882" w:rsidP="00CF1882">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75CA0" w14:textId="77777777" w:rsidR="00CF1882" w:rsidRPr="000F6278"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95F70" w14:textId="77777777" w:rsidR="00CF1882" w:rsidRPr="000F6278"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F0229" w14:textId="77777777" w:rsidR="00CF1882" w:rsidRPr="000F6278"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32BAC1" w14:textId="77777777" w:rsidR="00CF1882" w:rsidRPr="000F6278"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37279" w14:textId="77777777" w:rsidR="00CF1882" w:rsidRPr="000F6278"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75FE4" w14:textId="77777777" w:rsidR="00CF1882" w:rsidRPr="000F6278" w:rsidRDefault="00CF1882" w:rsidP="00CF1882">
            <w:pPr>
              <w:pStyle w:val="TAL"/>
              <w:rPr>
                <w:b/>
              </w:rPr>
            </w:pPr>
          </w:p>
        </w:tc>
      </w:tr>
      <w:tr w:rsidR="00CF1882" w:rsidRPr="000F6278" w14:paraId="4413695C" w14:textId="62366C3E"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7E2CBF" w14:textId="77777777" w:rsidR="00CF1882" w:rsidRPr="00A16264" w:rsidRDefault="00CF1882" w:rsidP="00CF1882">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77B25" w14:textId="77777777" w:rsidR="00CF1882" w:rsidRPr="00A16264" w:rsidRDefault="00CF1882" w:rsidP="00CF1882">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C19AE" w14:textId="77777777" w:rsidR="00CF1882" w:rsidRPr="00A16264" w:rsidRDefault="00CF1882" w:rsidP="00CF1882">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1D684" w14:textId="6775978C" w:rsidR="00CF1882" w:rsidRPr="00A16264" w:rsidRDefault="00CF1882" w:rsidP="00CF1882">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4F6989" w14:textId="77777777" w:rsidR="00CF1882" w:rsidRPr="00A16264" w:rsidRDefault="00CF1882" w:rsidP="00CF1882">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869C" w14:textId="77777777" w:rsidR="00CF1882" w:rsidRPr="00A16264" w:rsidRDefault="00CF1882" w:rsidP="00CF1882">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8E058" w14:textId="77777777" w:rsidR="00CF1882" w:rsidRPr="000F6278" w:rsidRDefault="00CF1882" w:rsidP="00CF1882">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5CE36C20" w14:textId="77777777" w:rsidR="00CF1882" w:rsidRPr="000F6278" w:rsidRDefault="00CF1882" w:rsidP="00CF1882">
            <w:pPr>
              <w:pStyle w:val="TAL"/>
            </w:pPr>
          </w:p>
        </w:tc>
      </w:tr>
      <w:tr w:rsidR="00CF1882" w:rsidRPr="000F6278" w14:paraId="675374B1" w14:textId="1BB7ED28"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BDBCA6" w14:textId="77777777" w:rsidR="00CF1882" w:rsidRPr="00A16264" w:rsidRDefault="00CF1882" w:rsidP="00CF1882">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AF810" w14:textId="77777777" w:rsidR="00CF1882" w:rsidRPr="00A16264" w:rsidRDefault="00CF1882" w:rsidP="00CF1882">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B236E" w14:textId="77777777" w:rsidR="00CF1882" w:rsidRPr="00A16264" w:rsidRDefault="00CF1882" w:rsidP="00CF1882">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5AED7A" w14:textId="38E4B167" w:rsidR="00CF1882" w:rsidRPr="00A16264" w:rsidRDefault="00CF1882" w:rsidP="00CF1882">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55C33" w14:textId="77777777" w:rsidR="00CF1882" w:rsidRPr="00A16264" w:rsidRDefault="00CF1882" w:rsidP="00CF1882">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BF0C89" w14:textId="77777777" w:rsidR="00CF1882" w:rsidRPr="00A16264" w:rsidRDefault="00CF1882" w:rsidP="00CF1882">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50AEEC" w14:textId="77777777" w:rsidR="00CF1882" w:rsidRPr="000F6278" w:rsidRDefault="00CF1882" w:rsidP="00CF1882">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7A11CFB9" w14:textId="77777777" w:rsidR="00CF1882" w:rsidRPr="000F6278" w:rsidRDefault="00CF1882" w:rsidP="00CF1882">
            <w:pPr>
              <w:pStyle w:val="TAL"/>
            </w:pPr>
          </w:p>
        </w:tc>
      </w:tr>
      <w:tr w:rsidR="00CF1882" w:rsidRPr="000F6278" w14:paraId="44295CD0" w14:textId="185AF541"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B085CB" w14:textId="77777777" w:rsidR="00CF1882" w:rsidRPr="00A16264" w:rsidRDefault="00CF1882" w:rsidP="00CF1882">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967E8" w14:textId="77777777" w:rsidR="00CF1882" w:rsidRPr="00A16264" w:rsidRDefault="00CF1882" w:rsidP="00CF1882">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3FABB" w14:textId="77777777" w:rsidR="00CF1882" w:rsidRPr="00A16264" w:rsidRDefault="00CF1882" w:rsidP="00CF1882">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16D4C4" w14:textId="174AB716" w:rsidR="00CF1882" w:rsidRPr="00A16264" w:rsidRDefault="00CF1882" w:rsidP="00CF1882">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ED2E5A" w14:textId="77777777" w:rsidR="00CF1882" w:rsidRPr="00A16264" w:rsidRDefault="00CF1882" w:rsidP="00CF1882">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183A04" w14:textId="77777777" w:rsidR="00CF1882" w:rsidRPr="00A16264" w:rsidRDefault="00CF1882" w:rsidP="00CF1882">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768718" w14:textId="77777777" w:rsidR="00CF1882" w:rsidRPr="000F6278" w:rsidRDefault="00CF1882" w:rsidP="00CF1882">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747F7AA1" w14:textId="77777777" w:rsidR="00CF1882" w:rsidRPr="000F6278" w:rsidRDefault="00CF1882" w:rsidP="00CF1882">
            <w:pPr>
              <w:pStyle w:val="TAL"/>
            </w:pPr>
          </w:p>
        </w:tc>
      </w:tr>
      <w:tr w:rsidR="00CF1882" w:rsidRPr="000F6278" w14:paraId="29556FDD" w14:textId="59905F48"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37855E" w14:textId="4DD13E5E" w:rsidR="00CF1882" w:rsidRPr="00A16264" w:rsidRDefault="00CF1882" w:rsidP="00CF1882">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045E10" w14:textId="6F526CFE" w:rsidR="00CF1882" w:rsidRDefault="00CF1882" w:rsidP="00CF1882">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9497A" w14:textId="482C4C1A" w:rsidR="00CF1882" w:rsidRPr="00A16264" w:rsidRDefault="00CF1882" w:rsidP="00CF1882">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B9F7" w14:textId="17B20E0A" w:rsidR="00CF1882" w:rsidRDefault="00CF1882" w:rsidP="00CF1882">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7F211C" w14:textId="7EBE58F3" w:rsidR="00CF1882" w:rsidRDefault="00CF1882" w:rsidP="00CF1882">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5E39F" w14:textId="77777777" w:rsidR="00CF1882" w:rsidRPr="00A16264"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A2A4D" w14:textId="77777777" w:rsidR="00CF1882" w:rsidRPr="000F6278"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12A44379" w14:textId="77777777" w:rsidR="00CF1882" w:rsidRPr="000F6278" w:rsidRDefault="00CF1882" w:rsidP="00CF1882">
            <w:pPr>
              <w:pStyle w:val="TAL"/>
            </w:pPr>
          </w:p>
        </w:tc>
      </w:tr>
      <w:tr w:rsidR="00CF1882" w:rsidRPr="002E56B9" w14:paraId="0084A66E" w14:textId="42BD252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4C858" w14:textId="77777777" w:rsidR="00CF1882" w:rsidRPr="002E56B9" w:rsidRDefault="00CF1882" w:rsidP="00CF1882">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C69AF5" w14:textId="77777777" w:rsidR="00CF1882" w:rsidRPr="002E56B9" w:rsidRDefault="00CF1882" w:rsidP="00CF1882">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336B50"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8D2C0"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9DECE"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52A2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EDF2D"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79C8A" w14:textId="77777777" w:rsidR="00CF1882" w:rsidRPr="002E56B9" w:rsidRDefault="00CF1882" w:rsidP="00CF1882">
            <w:pPr>
              <w:pStyle w:val="TAL"/>
              <w:rPr>
                <w:b/>
              </w:rPr>
            </w:pPr>
          </w:p>
        </w:tc>
      </w:tr>
      <w:tr w:rsidR="00CF1882" w:rsidRPr="002E56B9" w14:paraId="0B0ADD28" w14:textId="6F4D43A1"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F17EB5" w14:textId="77777777" w:rsidR="00CF1882" w:rsidRPr="002E56B9" w:rsidRDefault="00CF1882" w:rsidP="00CF1882">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96E129" w14:textId="77777777" w:rsidR="00CF1882" w:rsidRPr="002E56B9" w:rsidRDefault="00CF1882" w:rsidP="00CF1882">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8CD92"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030E44"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71156"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0C06B"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2C135"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86E1B" w14:textId="77777777" w:rsidR="00CF1882" w:rsidRPr="002E56B9" w:rsidRDefault="00CF1882" w:rsidP="00CF1882">
            <w:pPr>
              <w:pStyle w:val="TAL"/>
              <w:rPr>
                <w:b/>
              </w:rPr>
            </w:pPr>
          </w:p>
        </w:tc>
      </w:tr>
      <w:tr w:rsidR="00CF1882" w:rsidRPr="002E56B9" w14:paraId="4717ED09" w14:textId="6414A39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AD30546" w14:textId="77777777" w:rsidR="00CF1882" w:rsidRPr="002E56B9" w:rsidRDefault="00CF1882" w:rsidP="00CF1882">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C7E1BAE" w14:textId="77777777" w:rsidR="00CF1882" w:rsidRPr="002E56B9" w:rsidRDefault="00CF1882" w:rsidP="00CF1882">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CF8C678"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29E6C" w14:textId="77777777" w:rsidR="00CF1882" w:rsidRPr="002E56B9" w:rsidRDefault="00CF1882" w:rsidP="00CF1882">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6E44AE3"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199C0A" w14:textId="54FD6326"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84009A"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6D521B8" w14:textId="77777777" w:rsidR="00CF1882" w:rsidRPr="002E56B9" w:rsidRDefault="00CF1882" w:rsidP="00CF1882">
            <w:pPr>
              <w:pStyle w:val="TAL"/>
            </w:pPr>
          </w:p>
        </w:tc>
      </w:tr>
      <w:tr w:rsidR="00CF1882" w:rsidRPr="002E56B9" w14:paraId="19A5B1BC" w14:textId="397B40F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BED4AFB" w14:textId="77777777" w:rsidR="00CF1882" w:rsidRPr="002E56B9" w:rsidRDefault="00CF1882" w:rsidP="00CF1882">
            <w:pPr>
              <w:pStyle w:val="TAL"/>
              <w:rPr>
                <w:bCs/>
              </w:rPr>
            </w:pPr>
            <w:r w:rsidRPr="002E56B9">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596281C8" w14:textId="77777777" w:rsidR="00CF1882" w:rsidRPr="002E56B9" w:rsidRDefault="00CF1882" w:rsidP="00CF1882">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19C693"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E3C4F9" w14:textId="77777777" w:rsidR="00CF1882" w:rsidRPr="002E56B9" w:rsidRDefault="00CF1882" w:rsidP="00CF1882">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30880EB"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465F9B" w14:textId="17D179E1"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EABE8"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795678" w14:textId="77777777" w:rsidR="00CF1882" w:rsidRPr="002E56B9" w:rsidRDefault="00CF1882" w:rsidP="00CF1882">
            <w:pPr>
              <w:pStyle w:val="TAL"/>
            </w:pPr>
          </w:p>
        </w:tc>
      </w:tr>
      <w:tr w:rsidR="00CF1882" w:rsidRPr="002E56B9" w14:paraId="4D043F6E" w14:textId="71F71FA5"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4A03398" w14:textId="77777777" w:rsidR="00CF1882" w:rsidRPr="002E56B9" w:rsidRDefault="00CF1882" w:rsidP="00CF1882">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E80DD6" w14:textId="77777777" w:rsidR="00CF1882" w:rsidRPr="002E56B9" w:rsidRDefault="00CF1882" w:rsidP="00CF1882">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1678663"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9B4DEB" w14:textId="77777777" w:rsidR="00CF1882" w:rsidRPr="002E56B9" w:rsidRDefault="00CF1882" w:rsidP="00CF1882">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400914ED" w14:textId="77777777" w:rsidR="00CF1882" w:rsidRPr="002E56B9" w:rsidRDefault="00CF1882" w:rsidP="00CF1882">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7498F2" w14:textId="5A3D74BE"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1C5562"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85E5EB" w14:textId="77777777" w:rsidR="00CF1882" w:rsidRPr="002E56B9" w:rsidRDefault="00CF1882" w:rsidP="00CF1882">
            <w:pPr>
              <w:pStyle w:val="TAL"/>
            </w:pPr>
          </w:p>
        </w:tc>
      </w:tr>
      <w:tr w:rsidR="00CF1882" w:rsidRPr="002E56B9" w14:paraId="382CCC7B" w14:textId="1BD22E48"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7024CF5" w14:textId="77777777" w:rsidR="00CF1882" w:rsidRPr="002E56B9" w:rsidRDefault="00CF1882" w:rsidP="00CF1882">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E4F1F5A" w14:textId="77777777" w:rsidR="00CF1882" w:rsidRPr="002E56B9" w:rsidRDefault="00CF1882" w:rsidP="00CF1882">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C72C36B"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BFC64D" w14:textId="77777777" w:rsidR="00CF1882" w:rsidRPr="002E56B9" w:rsidRDefault="00CF1882" w:rsidP="00CF1882">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1D273724" w14:textId="77777777" w:rsidR="00CF1882" w:rsidRPr="002E56B9" w:rsidRDefault="00CF1882" w:rsidP="00CF1882">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7B1847" w14:textId="02B48C39"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5F181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94645B0" w14:textId="77777777" w:rsidR="00CF1882" w:rsidRPr="002E56B9" w:rsidRDefault="00CF1882" w:rsidP="00CF1882">
            <w:pPr>
              <w:pStyle w:val="TAL"/>
            </w:pPr>
          </w:p>
        </w:tc>
      </w:tr>
      <w:tr w:rsidR="00CF1882" w:rsidRPr="002E56B9" w14:paraId="0CCA01FD" w14:textId="47EC605B"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54649D43" w14:textId="710752F8" w:rsidR="00CF1882" w:rsidRPr="002E56B9" w:rsidRDefault="00CF1882" w:rsidP="00CF1882">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32F1E58A" w14:textId="4106D5BA" w:rsidR="00CF1882" w:rsidRPr="002E56B9" w:rsidRDefault="00CF1882" w:rsidP="00CF1882">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4FF9C94" w14:textId="3E420E1F" w:rsidR="00CF1882" w:rsidRPr="002E56B9" w:rsidRDefault="00CF1882" w:rsidP="00CF1882">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5D268B24" w14:textId="07249508" w:rsidR="00CF1882" w:rsidRPr="002E56B9" w:rsidRDefault="00CF1882" w:rsidP="00CF1882">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2AB4D8D1" w14:textId="2175F840" w:rsidR="00CF1882" w:rsidRPr="002E56B9" w:rsidRDefault="00CF1882" w:rsidP="00CF1882">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6EEA39D" w14:textId="45C16666" w:rsidR="00CF1882" w:rsidRPr="002E56B9" w:rsidRDefault="00CF1882" w:rsidP="00CF1882">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C07A822" w14:textId="278224E8"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3960B8" w14:textId="77777777" w:rsidR="00CF1882" w:rsidRPr="002E56B9" w:rsidRDefault="00CF1882" w:rsidP="00CF1882">
            <w:pPr>
              <w:pStyle w:val="TAL"/>
            </w:pPr>
          </w:p>
        </w:tc>
      </w:tr>
      <w:tr w:rsidR="00CF1882" w:rsidRPr="002E56B9" w14:paraId="674987D5" w14:textId="7E404EA1"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AD4A27" w14:textId="77777777" w:rsidR="00CF1882" w:rsidRPr="002E56B9" w:rsidRDefault="00CF1882" w:rsidP="00CF1882">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27356" w14:textId="77777777" w:rsidR="00CF1882" w:rsidRPr="002E56B9" w:rsidRDefault="00CF1882" w:rsidP="00CF1882">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F9ACA"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B1E444"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ED6FA"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9F93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B200E"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563E3" w14:textId="77777777" w:rsidR="00CF1882" w:rsidRPr="002E56B9" w:rsidRDefault="00CF1882" w:rsidP="00CF1882">
            <w:pPr>
              <w:pStyle w:val="TAL"/>
              <w:rPr>
                <w:b/>
              </w:rPr>
            </w:pPr>
          </w:p>
        </w:tc>
      </w:tr>
      <w:tr w:rsidR="00CF1882" w:rsidRPr="002E56B9" w14:paraId="28F84966" w14:textId="43A5B66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AECF2EA" w14:textId="77777777" w:rsidR="00CF1882" w:rsidRPr="002E56B9" w:rsidRDefault="00CF1882" w:rsidP="00CF1882">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2FAA23" w14:textId="77777777" w:rsidR="00CF1882" w:rsidRPr="002E56B9" w:rsidRDefault="00CF1882" w:rsidP="00CF1882">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29EE439"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61A93" w14:textId="77777777" w:rsidR="00CF1882" w:rsidRPr="002E56B9" w:rsidRDefault="00CF1882" w:rsidP="00CF1882">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565843"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84DA89"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0653B"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754984A" w14:textId="77777777" w:rsidR="00CF1882" w:rsidRPr="002E56B9" w:rsidRDefault="00CF1882" w:rsidP="00CF1882">
            <w:pPr>
              <w:pStyle w:val="TAL"/>
            </w:pPr>
          </w:p>
        </w:tc>
      </w:tr>
      <w:tr w:rsidR="00CF1882" w:rsidRPr="002E56B9" w14:paraId="51079D91" w14:textId="1363322A"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8249409" w14:textId="77777777" w:rsidR="00CF1882" w:rsidRPr="002E56B9" w:rsidRDefault="00CF1882" w:rsidP="00CF1882">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501023" w14:textId="77777777" w:rsidR="00CF1882" w:rsidRPr="002E56B9" w:rsidRDefault="00CF1882" w:rsidP="00CF1882">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87D3A6"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F6556" w14:textId="77777777" w:rsidR="00CF1882" w:rsidRPr="002E56B9" w:rsidRDefault="00CF1882" w:rsidP="00CF1882">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6F92DF"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624DCE"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4F94A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884295" w14:textId="77777777" w:rsidR="00CF1882" w:rsidRPr="002E56B9" w:rsidRDefault="00CF1882" w:rsidP="00CF1882">
            <w:pPr>
              <w:pStyle w:val="TAL"/>
            </w:pPr>
          </w:p>
        </w:tc>
      </w:tr>
      <w:tr w:rsidR="00CF1882" w:rsidRPr="002E56B9" w14:paraId="436FB22A" w14:textId="096F395B"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C34B305" w14:textId="77777777" w:rsidR="00CF1882" w:rsidRPr="002E56B9" w:rsidRDefault="00CF1882" w:rsidP="00CF1882">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CC49D81" w14:textId="77777777" w:rsidR="00CF1882" w:rsidRPr="002E56B9" w:rsidRDefault="00CF1882" w:rsidP="00CF1882">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DB6423"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9D5960" w14:textId="77777777" w:rsidR="00CF1882" w:rsidRPr="002E56B9" w:rsidRDefault="00CF1882" w:rsidP="00CF1882">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A765E"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BBA5C"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91677"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F808C4" w14:textId="77777777" w:rsidR="00CF1882" w:rsidRPr="002E56B9" w:rsidRDefault="00CF1882" w:rsidP="00CF1882">
            <w:pPr>
              <w:pStyle w:val="TAL"/>
            </w:pPr>
          </w:p>
        </w:tc>
      </w:tr>
      <w:tr w:rsidR="00CF1882" w:rsidRPr="002E56B9" w14:paraId="5BD8C618" w14:textId="6874FD3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F12D46B" w14:textId="77777777" w:rsidR="00CF1882" w:rsidRPr="002E56B9" w:rsidRDefault="00CF1882" w:rsidP="00CF1882">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06BDA93" w14:textId="77777777" w:rsidR="00CF1882" w:rsidRPr="002E56B9" w:rsidRDefault="00CF1882" w:rsidP="00CF1882">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ACFABD"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C0D7D" w14:textId="77777777" w:rsidR="00CF1882" w:rsidRPr="002E56B9" w:rsidRDefault="00CF1882" w:rsidP="00CF1882">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3E37C5"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EE65B7"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C125E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B23727C" w14:textId="77777777" w:rsidR="00CF1882" w:rsidRPr="002E56B9" w:rsidRDefault="00CF1882" w:rsidP="00CF1882">
            <w:pPr>
              <w:pStyle w:val="TAL"/>
            </w:pPr>
          </w:p>
        </w:tc>
      </w:tr>
      <w:tr w:rsidR="00CF1882" w:rsidRPr="002E56B9" w14:paraId="669D7D37" w14:textId="49EBE5C6"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6346E1F" w14:textId="77777777" w:rsidR="00CF1882" w:rsidRPr="002E56B9" w:rsidRDefault="00CF1882" w:rsidP="00CF1882">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4716837" w14:textId="77777777" w:rsidR="00CF1882" w:rsidRPr="002E56B9" w:rsidRDefault="00CF1882" w:rsidP="00CF1882">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DB7CE5C"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48B19" w14:textId="77777777" w:rsidR="00CF1882" w:rsidRPr="002E56B9" w:rsidRDefault="00CF1882" w:rsidP="00CF188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08F23B" w14:textId="62A239D6" w:rsidR="00CF1882" w:rsidRPr="002E56B9" w:rsidRDefault="00CF1882" w:rsidP="00CF1882">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41AB75" w14:textId="00B7231A"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5B822B"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DAB7F7" w14:textId="77777777" w:rsidR="00CF1882" w:rsidRPr="002E56B9" w:rsidRDefault="00CF1882" w:rsidP="00CF1882">
            <w:pPr>
              <w:pStyle w:val="TAL"/>
            </w:pPr>
          </w:p>
        </w:tc>
      </w:tr>
      <w:tr w:rsidR="00CF1882" w:rsidRPr="002E56B9" w14:paraId="17D285E0" w14:textId="56D0732B"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42D99FC4" w14:textId="77777777" w:rsidR="00CF1882" w:rsidRPr="002E56B9" w:rsidRDefault="00CF1882" w:rsidP="00CF1882">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1D2F48D" w14:textId="77777777" w:rsidR="00CF1882" w:rsidRPr="002E56B9" w:rsidRDefault="00CF1882" w:rsidP="00CF1882">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FC909B"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443371" w14:textId="77777777" w:rsidR="00CF1882" w:rsidRPr="002E56B9" w:rsidRDefault="00CF1882" w:rsidP="00CF188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766B8A" w14:textId="0491AC20" w:rsidR="00CF1882" w:rsidRPr="002E56B9" w:rsidRDefault="00CF1882" w:rsidP="00CF1882">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85FC8" w14:textId="65B87894"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14F3C8B"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5DF1CF4" w14:textId="77777777" w:rsidR="00CF1882" w:rsidRPr="002E56B9" w:rsidRDefault="00CF1882" w:rsidP="00CF1882">
            <w:pPr>
              <w:pStyle w:val="TAL"/>
            </w:pPr>
          </w:p>
        </w:tc>
      </w:tr>
      <w:tr w:rsidR="00CF1882" w:rsidRPr="002E56B9" w14:paraId="0D4CC7A9" w14:textId="2B66786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266B300" w14:textId="77777777" w:rsidR="00CF1882" w:rsidRPr="002E56B9" w:rsidRDefault="00CF1882" w:rsidP="00CF1882">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EDCB8F" w14:textId="77777777" w:rsidR="00CF1882" w:rsidRPr="002E56B9" w:rsidRDefault="00CF1882" w:rsidP="00CF1882">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A70E83"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46EBD" w14:textId="77777777" w:rsidR="00CF1882" w:rsidRPr="002E56B9" w:rsidRDefault="00CF1882" w:rsidP="00CF188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91684" w14:textId="6384F1E2" w:rsidR="00CF1882" w:rsidRPr="002E56B9" w:rsidRDefault="00CF1882" w:rsidP="00CF1882">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616EDD" w14:textId="4EE81C0C" w:rsidR="00CF1882" w:rsidRPr="002E56B9" w:rsidRDefault="00CF1882" w:rsidP="00CF1882">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EE6F4DE"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5271238" w14:textId="77777777" w:rsidR="00CF1882" w:rsidRPr="002E56B9" w:rsidRDefault="00CF1882" w:rsidP="00CF1882">
            <w:pPr>
              <w:pStyle w:val="TAL"/>
            </w:pPr>
          </w:p>
        </w:tc>
      </w:tr>
      <w:tr w:rsidR="00CF1882" w:rsidRPr="002E56B9" w14:paraId="4F32C6D9" w14:textId="16F2A44C"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5945E28" w14:textId="77777777" w:rsidR="00CF1882" w:rsidRPr="002E56B9" w:rsidRDefault="00CF1882" w:rsidP="00CF1882">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7ED147A" w14:textId="77777777" w:rsidR="00CF1882" w:rsidRPr="002E56B9" w:rsidRDefault="00CF1882" w:rsidP="00CF1882">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74E09" w14:textId="77777777" w:rsidR="00CF1882" w:rsidRPr="002E56B9" w:rsidRDefault="00CF1882" w:rsidP="00CF188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96E35" w14:textId="77777777" w:rsidR="00CF1882" w:rsidRPr="002E56B9" w:rsidRDefault="00CF1882" w:rsidP="00CF188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C5D745" w14:textId="7E405605" w:rsidR="00CF1882" w:rsidRPr="002E56B9" w:rsidRDefault="00CF1882" w:rsidP="00CF1882">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E06130" w14:textId="1A342EE2" w:rsidR="00CF1882" w:rsidRPr="002E56B9" w:rsidRDefault="00CF1882" w:rsidP="00CF1882">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D304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595A2B1" w14:textId="77777777" w:rsidR="00CF1882" w:rsidRPr="002E56B9" w:rsidRDefault="00CF1882" w:rsidP="00CF1882">
            <w:pPr>
              <w:pStyle w:val="TAL"/>
            </w:pPr>
          </w:p>
        </w:tc>
      </w:tr>
      <w:tr w:rsidR="00CF1882" w:rsidRPr="002E56B9" w14:paraId="7C422F36" w14:textId="088F4B2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035A9B" w14:textId="77777777" w:rsidR="00CF1882" w:rsidRPr="002E56B9" w:rsidRDefault="00CF1882" w:rsidP="00CF1882">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DB7DC1B" w14:textId="77777777" w:rsidR="00CF1882" w:rsidRPr="002E56B9" w:rsidRDefault="00CF1882" w:rsidP="00CF1882">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83AB96" w14:textId="77777777" w:rsidR="00CF1882" w:rsidRPr="002E56B9" w:rsidRDefault="00CF1882" w:rsidP="00CF1882">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35A60AD" w14:textId="77777777" w:rsidR="00CF1882" w:rsidRPr="002E56B9" w:rsidRDefault="00CF1882" w:rsidP="00CF188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3B95C0" w14:textId="77777777" w:rsidR="00CF1882" w:rsidRPr="002E56B9" w:rsidRDefault="00CF1882" w:rsidP="00CF1882">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1ECDCD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E0E1C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42CB8A" w14:textId="77777777" w:rsidR="00CF1882" w:rsidRPr="002E56B9" w:rsidRDefault="00CF1882" w:rsidP="00CF1882">
            <w:pPr>
              <w:pStyle w:val="TAL"/>
              <w:rPr>
                <w:b/>
              </w:rPr>
            </w:pPr>
          </w:p>
        </w:tc>
      </w:tr>
      <w:tr w:rsidR="00CF1882" w:rsidRPr="002E56B9" w14:paraId="3534C172" w14:textId="29876C10"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121A12FF" w14:textId="77777777" w:rsidR="00CF1882" w:rsidRPr="002E56B9" w:rsidRDefault="00CF1882" w:rsidP="00CF1882">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D57752A" w14:textId="77777777" w:rsidR="00CF1882" w:rsidRPr="002E56B9" w:rsidRDefault="00CF1882" w:rsidP="00CF1882">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368C65" w14:textId="77777777" w:rsidR="00CF1882" w:rsidRPr="002E56B9" w:rsidRDefault="00CF1882" w:rsidP="00CF188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4EB1E" w14:textId="77777777" w:rsidR="00CF1882" w:rsidRPr="002E56B9" w:rsidRDefault="00CF1882" w:rsidP="00CF1882">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AC8B15" w14:textId="77777777" w:rsidR="00CF1882" w:rsidRPr="002E56B9" w:rsidRDefault="00CF1882" w:rsidP="00CF188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606C69"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D2BD270"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497043" w14:textId="77777777" w:rsidR="00CF1882" w:rsidRPr="002E56B9" w:rsidRDefault="00CF1882" w:rsidP="00CF1882">
            <w:pPr>
              <w:pStyle w:val="TAL"/>
            </w:pPr>
          </w:p>
        </w:tc>
      </w:tr>
      <w:tr w:rsidR="00CF1882" w:rsidRPr="002E56B9" w14:paraId="5572B177" w14:textId="5B649AFF"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43EDF314" w14:textId="77777777" w:rsidR="00CF1882" w:rsidRPr="002E56B9" w:rsidRDefault="00CF1882" w:rsidP="00CF1882">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9316BE" w14:textId="77777777" w:rsidR="00CF1882" w:rsidRPr="002E56B9" w:rsidRDefault="00CF1882" w:rsidP="00CF1882">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DC2DA6" w14:textId="77777777" w:rsidR="00CF1882" w:rsidRPr="002E56B9" w:rsidRDefault="00CF1882" w:rsidP="00CF188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CFFCBD" w14:textId="77777777" w:rsidR="00CF1882" w:rsidRPr="002E56B9" w:rsidRDefault="00CF1882" w:rsidP="00CF1882">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1FCAC8" w14:textId="77777777" w:rsidR="00CF1882" w:rsidRPr="002E56B9" w:rsidRDefault="00CF1882" w:rsidP="00CF188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B338B1"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92B691"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9B0E9D" w14:textId="77777777" w:rsidR="00CF1882" w:rsidRPr="002E56B9" w:rsidRDefault="00CF1882" w:rsidP="00CF1882">
            <w:pPr>
              <w:pStyle w:val="TAL"/>
            </w:pPr>
          </w:p>
        </w:tc>
      </w:tr>
      <w:tr w:rsidR="00CF1882" w:rsidRPr="002E56B9" w14:paraId="289BD846" w14:textId="008C7F0C"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C0F0570" w14:textId="77777777" w:rsidR="00CF1882" w:rsidRPr="002E56B9" w:rsidRDefault="00CF1882" w:rsidP="00CF1882">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750600B" w14:textId="77777777" w:rsidR="00CF1882" w:rsidRPr="002E56B9" w:rsidRDefault="00CF1882" w:rsidP="00CF1882">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1817557" w14:textId="77777777" w:rsidR="00CF1882" w:rsidRPr="002E56B9" w:rsidRDefault="00CF1882" w:rsidP="00CF188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7F614D" w14:textId="77777777" w:rsidR="00CF1882" w:rsidRPr="002E56B9" w:rsidRDefault="00CF1882" w:rsidP="00CF1882">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C48085" w14:textId="77777777" w:rsidR="00CF1882" w:rsidRPr="002E56B9" w:rsidRDefault="00CF1882" w:rsidP="00CF188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8334F9"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941950"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F292F4" w14:textId="77777777" w:rsidR="00CF1882" w:rsidRPr="002E56B9" w:rsidRDefault="00CF1882" w:rsidP="00CF1882">
            <w:pPr>
              <w:pStyle w:val="TAL"/>
            </w:pPr>
          </w:p>
        </w:tc>
      </w:tr>
      <w:tr w:rsidR="00CF1882" w:rsidRPr="002E56B9" w14:paraId="6367F3F2" w14:textId="7CFC58D4"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DC4B078" w14:textId="77777777" w:rsidR="00CF1882" w:rsidRPr="002E56B9" w:rsidRDefault="00CF1882" w:rsidP="00CF1882">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DB2F0E3" w14:textId="77777777" w:rsidR="00CF1882" w:rsidRPr="002E56B9" w:rsidRDefault="00CF1882" w:rsidP="00CF1882">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D03A10" w14:textId="77777777" w:rsidR="00CF1882" w:rsidRPr="002E56B9" w:rsidRDefault="00CF1882" w:rsidP="00CF188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504C8E" w14:textId="77777777" w:rsidR="00CF1882" w:rsidRPr="002E56B9" w:rsidRDefault="00CF1882" w:rsidP="00CF1882">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95CE22" w14:textId="77777777" w:rsidR="00CF1882" w:rsidRPr="002E56B9" w:rsidRDefault="00CF1882" w:rsidP="00CF188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11D36D"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E8FE12"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E8BF93" w14:textId="77777777" w:rsidR="00CF1882" w:rsidRPr="002E56B9" w:rsidRDefault="00CF1882" w:rsidP="00CF1882">
            <w:pPr>
              <w:pStyle w:val="TAL"/>
            </w:pPr>
          </w:p>
        </w:tc>
      </w:tr>
      <w:tr w:rsidR="00CF1882" w14:paraId="4666B392" w14:textId="370A6B0E"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367DF891" w14:textId="77777777" w:rsidR="00CF1882" w:rsidRDefault="00CF1882" w:rsidP="00CF1882">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9B5966A" w14:textId="77777777" w:rsidR="00CF1882" w:rsidRDefault="00CF1882" w:rsidP="00CF1882">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66581BC6" w14:textId="77777777" w:rsidR="00CF1882" w:rsidRDefault="00CF1882" w:rsidP="00CF1882">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2E6EC4" w14:textId="39958466" w:rsidR="00CF1882" w:rsidRDefault="00CF1882" w:rsidP="00CF1882">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95C4E5C" w14:textId="77777777" w:rsidR="00CF1882" w:rsidRDefault="00CF1882" w:rsidP="00CF1882">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537149C" w14:textId="4908AA19" w:rsidR="00CF1882" w:rsidRDefault="00CF1882" w:rsidP="00CF1882">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D1E81CE" w14:textId="77777777" w:rsidR="00CF1882" w:rsidRDefault="00CF1882" w:rsidP="00CF1882">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5B9CD48" w14:textId="77777777" w:rsidR="00CF1882" w:rsidRDefault="00CF1882" w:rsidP="00CF1882">
            <w:pPr>
              <w:pStyle w:val="TAL"/>
            </w:pPr>
          </w:p>
        </w:tc>
      </w:tr>
      <w:tr w:rsidR="00CF1882" w14:paraId="654E00AA" w14:textId="64050AC9"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7CC4AFC7" w14:textId="23E94A2F" w:rsidR="00CF1882" w:rsidRDefault="00CF1882" w:rsidP="00CF1882">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20987322" w14:textId="47CFC0EB" w:rsidR="00CF1882" w:rsidRPr="00CF2139" w:rsidRDefault="00CF1882" w:rsidP="00CF1882">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385B359" w14:textId="0828DB08" w:rsidR="00CF1882" w:rsidRDefault="00CF1882" w:rsidP="00CF1882">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B3E2890" w14:textId="22676559" w:rsidR="00CF1882" w:rsidRDefault="00CF1882" w:rsidP="00CF1882">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AA6DDDF" w14:textId="73A7DDF2" w:rsidR="00CF1882" w:rsidRDefault="00CF1882" w:rsidP="00CF1882">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E9AB1BE" w14:textId="09FA8C39" w:rsidR="00CF1882" w:rsidRDefault="00CF1882" w:rsidP="00CF1882">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2FA197EC" w14:textId="6BE20B32" w:rsidR="00CF1882" w:rsidRDefault="00CF1882" w:rsidP="00CF1882">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07BB3BC" w14:textId="77777777" w:rsidR="00CF1882" w:rsidRDefault="00CF1882" w:rsidP="00CF1882">
            <w:pPr>
              <w:pStyle w:val="TAL"/>
            </w:pPr>
          </w:p>
        </w:tc>
      </w:tr>
      <w:tr w:rsidR="00CF1882" w:rsidRPr="002E56B9" w14:paraId="5C387D85" w14:textId="14AB10A9"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26066B0D" w14:textId="77777777" w:rsidR="00CF1882" w:rsidRPr="002E56B9" w:rsidRDefault="00CF1882" w:rsidP="00CF1882">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F4586EC" w14:textId="77777777" w:rsidR="00CF1882" w:rsidRPr="002E56B9" w:rsidRDefault="00CF1882" w:rsidP="00CF1882">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955E43A" w14:textId="77777777" w:rsidR="00CF1882" w:rsidRPr="002E56B9" w:rsidRDefault="00CF1882" w:rsidP="00CF188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F214C67" w14:textId="77777777" w:rsidR="00CF1882" w:rsidRPr="002E56B9" w:rsidRDefault="00CF1882" w:rsidP="00CF1882">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B7CE242" w14:textId="77777777" w:rsidR="00CF1882" w:rsidRPr="002E56B9" w:rsidRDefault="00CF1882" w:rsidP="00CF1882">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100EBD3"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1B63BC38"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1AAE350" w14:textId="77777777" w:rsidR="00CF1882" w:rsidRPr="002E56B9" w:rsidRDefault="00CF1882" w:rsidP="00CF1882">
            <w:pPr>
              <w:pStyle w:val="TAL"/>
            </w:pPr>
          </w:p>
        </w:tc>
      </w:tr>
      <w:tr w:rsidR="00CF1882" w:rsidRPr="002E56B9" w14:paraId="495E6C12" w14:textId="13DF2538"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E34401A" w14:textId="77777777" w:rsidR="00CF1882" w:rsidRPr="002E56B9" w:rsidRDefault="00CF1882" w:rsidP="00CF1882">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C1371" w14:textId="77777777" w:rsidR="00CF1882" w:rsidRPr="002E56B9" w:rsidRDefault="00CF1882" w:rsidP="00CF1882">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D2A267" w14:textId="77777777" w:rsidR="00CF1882" w:rsidRPr="002E56B9" w:rsidRDefault="00CF1882" w:rsidP="00CF1882">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AD26C8" w14:textId="77777777" w:rsidR="00CF1882" w:rsidRPr="002E56B9" w:rsidRDefault="00CF1882" w:rsidP="00CF188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B58693" w14:textId="77777777" w:rsidR="00CF1882" w:rsidRPr="002E56B9" w:rsidRDefault="00CF1882" w:rsidP="00CF1882">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7F8668F"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8340EB"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2A38ED0" w14:textId="77777777" w:rsidR="00CF1882" w:rsidRPr="002E56B9" w:rsidRDefault="00CF1882" w:rsidP="00CF1882">
            <w:pPr>
              <w:pStyle w:val="TAL"/>
              <w:rPr>
                <w:b/>
              </w:rPr>
            </w:pPr>
          </w:p>
        </w:tc>
      </w:tr>
      <w:tr w:rsidR="00CF1882" w:rsidRPr="002E56B9" w14:paraId="58557194" w14:textId="07AABE9F"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664D7E3" w14:textId="77777777" w:rsidR="00CF1882" w:rsidRPr="002E56B9" w:rsidRDefault="00CF1882" w:rsidP="00CF1882">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5BB0824" w14:textId="77777777" w:rsidR="00CF1882" w:rsidRPr="002E56B9" w:rsidRDefault="00CF1882" w:rsidP="00CF1882">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3341D68" w14:textId="77777777" w:rsidR="00CF1882" w:rsidRPr="002E56B9" w:rsidRDefault="00CF1882" w:rsidP="00CF188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58C777" w14:textId="77777777" w:rsidR="00CF1882" w:rsidRPr="002E56B9" w:rsidRDefault="00CF1882" w:rsidP="00CF1882">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E91245" w14:textId="77777777" w:rsidR="00CF1882" w:rsidRPr="002E56B9" w:rsidRDefault="00CF1882" w:rsidP="00CF188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96ECC70"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5AA5C9B1"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25375F72" w14:textId="77777777" w:rsidR="00CF1882" w:rsidRPr="002E56B9" w:rsidRDefault="00CF1882" w:rsidP="00CF1882">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C5F9362" w14:textId="77777777" w:rsidR="00CF1882" w:rsidRPr="002E56B9" w:rsidRDefault="00CF1882" w:rsidP="00CF1882">
            <w:pPr>
              <w:keepNext/>
              <w:keepLines/>
              <w:spacing w:after="0"/>
              <w:rPr>
                <w:rFonts w:ascii="Arial" w:hAnsi="Arial" w:cs="Arial"/>
                <w:sz w:val="18"/>
                <w:lang w:eastAsia="zh-CN"/>
              </w:rPr>
            </w:pPr>
          </w:p>
        </w:tc>
      </w:tr>
      <w:tr w:rsidR="00CF1882" w:rsidRPr="002E56B9" w14:paraId="6C325128" w14:textId="39A5E43A"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0F31A73" w14:textId="77777777" w:rsidR="00CF1882" w:rsidRPr="002E56B9" w:rsidRDefault="00CF1882" w:rsidP="00CF1882">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4A85E4" w14:textId="77777777" w:rsidR="00CF1882" w:rsidRPr="002E56B9" w:rsidRDefault="00CF1882" w:rsidP="00CF1882">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FF6D0B" w14:textId="77777777" w:rsidR="00CF1882" w:rsidRPr="002E56B9" w:rsidRDefault="00CF1882" w:rsidP="00CF188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072A71" w14:textId="77777777" w:rsidR="00CF1882" w:rsidRPr="002E56B9" w:rsidRDefault="00CF1882" w:rsidP="00CF1882">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1F41D2D" w14:textId="77777777" w:rsidR="00CF1882" w:rsidRPr="002E56B9" w:rsidRDefault="00CF1882" w:rsidP="00CF188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D0FFEF3"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39B45B37"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571C1A85" w14:textId="77777777" w:rsidR="00CF1882" w:rsidRPr="002E56B9" w:rsidRDefault="00CF1882" w:rsidP="00CF1882">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C3165CE" w14:textId="77777777" w:rsidR="00CF1882" w:rsidRPr="002E56B9" w:rsidRDefault="00CF1882" w:rsidP="00CF1882">
            <w:pPr>
              <w:keepNext/>
              <w:keepLines/>
              <w:spacing w:after="0"/>
              <w:rPr>
                <w:rFonts w:ascii="Arial" w:hAnsi="Arial" w:cs="Arial"/>
                <w:sz w:val="18"/>
                <w:lang w:eastAsia="zh-CN"/>
              </w:rPr>
            </w:pPr>
          </w:p>
        </w:tc>
      </w:tr>
      <w:tr w:rsidR="00CF1882" w:rsidRPr="002E56B9" w14:paraId="09B80863" w14:textId="7E1B566A"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1605A80" w14:textId="77777777" w:rsidR="00CF1882" w:rsidRPr="002E56B9" w:rsidRDefault="00CF1882" w:rsidP="00CF1882">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87CBACA" w14:textId="77777777" w:rsidR="00CF1882" w:rsidRPr="002E56B9" w:rsidRDefault="00CF1882" w:rsidP="00CF1882">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416AC80" w14:textId="77777777" w:rsidR="00CF1882" w:rsidRPr="002E56B9" w:rsidRDefault="00CF1882" w:rsidP="00CF188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E49187" w14:textId="77777777" w:rsidR="00CF1882" w:rsidRPr="002E56B9" w:rsidRDefault="00CF1882" w:rsidP="00CF1882">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FAFB897" w14:textId="77777777" w:rsidR="00CF1882" w:rsidRPr="002E56B9" w:rsidRDefault="00CF1882" w:rsidP="00CF188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3495CCF"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707A5706" w14:textId="77777777" w:rsidR="00CF1882" w:rsidRPr="002E56B9" w:rsidRDefault="00CF1882" w:rsidP="00CF1882">
            <w:pPr>
              <w:keepNext/>
              <w:keepLines/>
              <w:spacing w:after="0"/>
              <w:rPr>
                <w:rFonts w:ascii="Arial" w:hAnsi="Arial" w:cs="Arial"/>
                <w:sz w:val="18"/>
                <w:lang w:eastAsia="zh-CN"/>
              </w:rPr>
            </w:pPr>
            <w:r w:rsidRPr="002E56B9">
              <w:rPr>
                <w:rFonts w:ascii="Arial" w:hAnsi="Arial" w:cs="Arial"/>
                <w:sz w:val="18"/>
                <w:lang w:eastAsia="zh-CN"/>
              </w:rPr>
              <w:t>2Rx</w:t>
            </w:r>
          </w:p>
          <w:p w14:paraId="20697B9D" w14:textId="77777777" w:rsidR="00CF1882" w:rsidRPr="002E56B9" w:rsidRDefault="00CF1882" w:rsidP="00CF1882">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79CF24C1" w14:textId="77777777" w:rsidR="00CF1882" w:rsidRPr="002E56B9" w:rsidRDefault="00CF1882" w:rsidP="00CF1882">
            <w:pPr>
              <w:keepNext/>
              <w:keepLines/>
              <w:spacing w:after="0"/>
              <w:rPr>
                <w:rFonts w:ascii="Arial" w:hAnsi="Arial" w:cs="Arial"/>
                <w:sz w:val="18"/>
                <w:lang w:eastAsia="zh-CN"/>
              </w:rPr>
            </w:pPr>
          </w:p>
        </w:tc>
      </w:tr>
      <w:tr w:rsidR="00CF1882" w:rsidRPr="002E56B9" w14:paraId="47CF16CB" w14:textId="1AC1F0E2"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662FA" w14:textId="77777777" w:rsidR="00CF1882" w:rsidRPr="002E56B9" w:rsidRDefault="00CF1882" w:rsidP="00CF1882">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B006AE" w14:textId="77777777" w:rsidR="00CF1882" w:rsidRPr="002E56B9" w:rsidRDefault="00CF1882" w:rsidP="00CF1882">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FD36C7"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B239E"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024E7F"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8A3FC5"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D360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2CFD1" w14:textId="77777777" w:rsidR="00CF1882" w:rsidRPr="002E56B9" w:rsidRDefault="00CF1882" w:rsidP="00CF1882">
            <w:pPr>
              <w:pStyle w:val="TAL"/>
              <w:rPr>
                <w:b/>
              </w:rPr>
            </w:pPr>
          </w:p>
        </w:tc>
      </w:tr>
      <w:tr w:rsidR="00CF1882" w:rsidRPr="002E56B9" w14:paraId="0D18D7BF" w14:textId="272B43DE"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760A0363" w14:textId="63740919" w:rsidR="00CF1882" w:rsidRPr="002E56B9" w:rsidRDefault="00CF1882" w:rsidP="00CF1882">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7930D5C9" w14:textId="758DEC3B" w:rsidR="00CF1882" w:rsidRPr="002E56B9" w:rsidRDefault="00CF1882" w:rsidP="00CF1882">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18684B7" w14:textId="77777777" w:rsidR="00CF1882" w:rsidRPr="002E56B9" w:rsidRDefault="00CF1882" w:rsidP="00CF1882">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9E54B3" w14:textId="77777777" w:rsidR="00CF1882" w:rsidRPr="002E56B9" w:rsidRDefault="00CF1882" w:rsidP="00CF1882">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23FFF0"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1E7AC5"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6958C20A" w14:textId="77777777" w:rsidR="00CF1882" w:rsidRPr="002E56B9" w:rsidRDefault="00CF1882" w:rsidP="00CF1882">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D7654E" w14:textId="77777777" w:rsidR="00CF1882" w:rsidRPr="002E56B9" w:rsidRDefault="00CF1882" w:rsidP="00CF1882">
            <w:pPr>
              <w:pStyle w:val="TAL"/>
            </w:pPr>
          </w:p>
        </w:tc>
      </w:tr>
      <w:tr w:rsidR="00CF1882" w:rsidRPr="002E56B9" w14:paraId="1C7B9363" w14:textId="7F562A03"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EB0F5DB" w14:textId="60AC96B5" w:rsidR="00CF1882" w:rsidRPr="002E56B9" w:rsidRDefault="00CF1882" w:rsidP="00CF1882">
            <w:pPr>
              <w:pStyle w:val="TAL"/>
            </w:pPr>
            <w:r w:rsidRPr="002E56B9">
              <w:lastRenderedPageBreak/>
              <w:t>7.6.13.2</w:t>
            </w:r>
          </w:p>
        </w:tc>
        <w:tc>
          <w:tcPr>
            <w:tcW w:w="4428" w:type="dxa"/>
            <w:tcBorders>
              <w:top w:val="single" w:sz="4" w:space="0" w:color="auto"/>
              <w:left w:val="single" w:sz="4" w:space="0" w:color="auto"/>
              <w:bottom w:val="single" w:sz="4" w:space="0" w:color="auto"/>
              <w:right w:val="single" w:sz="4" w:space="0" w:color="auto"/>
            </w:tcBorders>
          </w:tcPr>
          <w:p w14:paraId="15D4B3D2" w14:textId="581E8095" w:rsidR="00CF1882" w:rsidRPr="002E56B9" w:rsidRDefault="00CF1882" w:rsidP="00CF1882">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C032A13" w14:textId="77777777"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71E9E1" w14:textId="77777777" w:rsidR="00CF1882" w:rsidRPr="002E56B9" w:rsidRDefault="00CF1882" w:rsidP="00CF1882">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262172" w14:textId="77777777" w:rsidR="00CF1882" w:rsidRPr="002E56B9" w:rsidRDefault="00CF1882" w:rsidP="00CF188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DE01E8" w14:textId="77777777"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FC05E9"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6BCA3" w14:textId="77777777" w:rsidR="00CF1882" w:rsidRPr="002E56B9" w:rsidRDefault="00CF1882" w:rsidP="00CF1882">
            <w:pPr>
              <w:pStyle w:val="TAL"/>
            </w:pPr>
          </w:p>
        </w:tc>
      </w:tr>
      <w:tr w:rsidR="00CF1882" w:rsidRPr="002E56B9" w14:paraId="7978B8C3"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E913E" w14:textId="666080C0" w:rsidR="00CF1882" w:rsidRPr="002E56B9" w:rsidRDefault="00CF1882" w:rsidP="00CF1882">
            <w:pPr>
              <w:pStyle w:val="TAL"/>
            </w:pPr>
            <w:r w:rsidRPr="00C043B5">
              <w:rPr>
                <w:b/>
                <w:bCs/>
                <w:lang w:eastAsia="en-U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6EFC8" w14:textId="1F38394B" w:rsidR="00CF1882" w:rsidRPr="002E56B9" w:rsidRDefault="00CF1882" w:rsidP="00CF1882">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BA08" w14:textId="77777777" w:rsidR="00CF1882" w:rsidRPr="002E56B9" w:rsidRDefault="00CF1882" w:rsidP="00CF1882">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26774" w14:textId="77777777" w:rsidR="00CF1882" w:rsidRPr="002E56B9" w:rsidRDefault="00CF1882" w:rsidP="00CF188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7767F" w14:textId="77777777" w:rsidR="00CF1882" w:rsidRPr="002E56B9"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9F088"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D57C3"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C32F" w14:textId="77777777" w:rsidR="00CF1882" w:rsidRPr="002E56B9" w:rsidRDefault="00CF1882" w:rsidP="00CF1882">
            <w:pPr>
              <w:pStyle w:val="TAL"/>
            </w:pPr>
          </w:p>
        </w:tc>
      </w:tr>
      <w:tr w:rsidR="00CF1882" w:rsidRPr="002E56B9" w14:paraId="0EDF9905"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05B9FBA4" w14:textId="4AFAA92B" w:rsidR="00CF1882" w:rsidRPr="002E56B9" w:rsidRDefault="00CF1882" w:rsidP="00CF1882">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4AF77C6C" w14:textId="0D38B5EF" w:rsidR="00CF1882" w:rsidRPr="002E56B9" w:rsidRDefault="00CF1882" w:rsidP="00CF1882">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36D1DC5" w14:textId="53A84719"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1BBC92" w14:textId="79BC698A" w:rsidR="00CF1882" w:rsidRPr="002E56B9" w:rsidRDefault="00CF1882" w:rsidP="00CF1882">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1E1B1C" w14:textId="4C29BCB5" w:rsidR="00CF1882" w:rsidRPr="002E56B9" w:rsidRDefault="00CF1882" w:rsidP="00CF1882">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02D47E" w14:textId="7839430B"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49EBF03" w14:textId="47CDEE4A" w:rsidR="00CF1882" w:rsidRPr="002E56B9" w:rsidRDefault="00CF1882" w:rsidP="00CF1882">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6912BCBD" w14:textId="77777777" w:rsidR="00CF1882" w:rsidRPr="002E56B9" w:rsidRDefault="00CF1882" w:rsidP="00CF1882">
            <w:pPr>
              <w:pStyle w:val="TAL"/>
            </w:pPr>
          </w:p>
        </w:tc>
      </w:tr>
      <w:tr w:rsidR="00CF1882" w:rsidRPr="002E56B9" w14:paraId="693EFEC0"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BB5F76D" w14:textId="423B58EF" w:rsidR="00CF1882" w:rsidRPr="002E56B9" w:rsidRDefault="00CF1882" w:rsidP="00CF1882">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1EE1F5FA" w14:textId="79CFB0AC" w:rsidR="00CF1882" w:rsidRPr="002E56B9" w:rsidRDefault="00CF1882" w:rsidP="00CF1882">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5DA64871" w14:textId="2FB9AD3F"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3601F9" w14:textId="01381FFC" w:rsidR="00CF1882" w:rsidRPr="002E56B9" w:rsidRDefault="00CF1882" w:rsidP="00CF1882">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F68F03" w14:textId="612FAEB5" w:rsidR="00CF1882" w:rsidRPr="002E56B9" w:rsidRDefault="00CF1882" w:rsidP="00CF1882">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D952F6" w14:textId="7D4E3D61"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2507E49" w14:textId="3D959F8F"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0984F8" w14:textId="77777777" w:rsidR="00CF1882" w:rsidRPr="002E56B9" w:rsidRDefault="00CF1882" w:rsidP="00CF1882">
            <w:pPr>
              <w:pStyle w:val="TAL"/>
            </w:pPr>
          </w:p>
        </w:tc>
      </w:tr>
      <w:tr w:rsidR="00CF1882" w:rsidRPr="002E56B9" w14:paraId="05F770EB"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810D" w14:textId="43066FCC" w:rsidR="00CF1882" w:rsidRPr="002E56B9" w:rsidRDefault="00CF1882" w:rsidP="00CF1882">
            <w:pPr>
              <w:pStyle w:val="TAL"/>
            </w:pPr>
            <w:r w:rsidRPr="00C043B5">
              <w:rPr>
                <w:b/>
                <w:bCs/>
                <w:lang w:eastAsia="en-U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8ADC2" w14:textId="68FBBF19" w:rsidR="00CF1882" w:rsidRPr="002E56B9" w:rsidRDefault="00CF1882" w:rsidP="00CF1882">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EC3BE" w14:textId="77777777" w:rsidR="00CF1882" w:rsidRPr="002E56B9" w:rsidRDefault="00CF1882" w:rsidP="00CF1882">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828CF" w14:textId="77777777" w:rsidR="00CF1882" w:rsidRPr="002E56B9" w:rsidRDefault="00CF1882" w:rsidP="00CF188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96C4" w14:textId="77777777" w:rsidR="00CF1882" w:rsidRPr="002E56B9"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C9EE"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214"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9FF6" w14:textId="77777777" w:rsidR="00CF1882" w:rsidRPr="002E56B9" w:rsidRDefault="00CF1882" w:rsidP="00CF1882">
            <w:pPr>
              <w:pStyle w:val="TAL"/>
            </w:pPr>
          </w:p>
        </w:tc>
      </w:tr>
      <w:tr w:rsidR="00CF1882" w:rsidRPr="002E56B9" w14:paraId="32B4FBD6"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2DA5F81" w14:textId="1CDF01B1" w:rsidR="00CF1882" w:rsidRPr="002E56B9" w:rsidRDefault="00CF1882" w:rsidP="00CF1882">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6E8ECF5F" w14:textId="3250B473" w:rsidR="00CF1882" w:rsidRPr="002E56B9" w:rsidRDefault="00CF1882" w:rsidP="00CF1882">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B664D9" w14:textId="5D276EC0"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47C40E" w14:textId="4CD0A6D2" w:rsidR="00CF1882" w:rsidRPr="002E56B9" w:rsidRDefault="00CF1882" w:rsidP="00CF1882">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392439" w14:textId="7B9CB5C7"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FA86D" w14:textId="45F69E49"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15D320A" w14:textId="21232E43"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559EAC" w14:textId="77777777" w:rsidR="00CF1882" w:rsidRPr="002E56B9" w:rsidRDefault="00CF1882" w:rsidP="00CF1882">
            <w:pPr>
              <w:pStyle w:val="TAL"/>
            </w:pPr>
          </w:p>
        </w:tc>
      </w:tr>
      <w:tr w:rsidR="00CF1882" w:rsidRPr="002E56B9" w14:paraId="3D4D2A28"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6E7C82DA" w14:textId="5DB28EB7" w:rsidR="00CF1882" w:rsidRPr="002E56B9" w:rsidRDefault="00CF1882" w:rsidP="00CF1882">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39B4DC68" w14:textId="2619DC2C" w:rsidR="00CF1882" w:rsidRPr="002E56B9" w:rsidRDefault="00CF1882" w:rsidP="00CF1882">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A785B51" w14:textId="492047B8"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5434F4" w14:textId="766C3F79" w:rsidR="00CF1882" w:rsidRPr="002E56B9" w:rsidRDefault="00CF1882" w:rsidP="00CF1882">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803828" w14:textId="31CBF8CC"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F6FCE5" w14:textId="79147D0D"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A50B709" w14:textId="220E5ED9"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8A7F94" w14:textId="77777777" w:rsidR="00CF1882" w:rsidRPr="002E56B9" w:rsidRDefault="00CF1882" w:rsidP="00CF1882">
            <w:pPr>
              <w:pStyle w:val="TAL"/>
            </w:pPr>
          </w:p>
        </w:tc>
      </w:tr>
      <w:tr w:rsidR="00CF1882" w:rsidRPr="002E56B9" w14:paraId="396D1BA3"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7B1E2D46" w14:textId="1C597FE1" w:rsidR="00CF1882" w:rsidRPr="002E56B9" w:rsidRDefault="00CF1882" w:rsidP="00CF1882">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4FBBC04E" w14:textId="308B946F" w:rsidR="00CF1882" w:rsidRPr="002E56B9" w:rsidRDefault="00CF1882" w:rsidP="00CF1882">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0CD3D23" w14:textId="75CA3AEA"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AF4887" w14:textId="6A4325FB" w:rsidR="00CF1882" w:rsidRPr="002E56B9" w:rsidRDefault="00CF1882" w:rsidP="00CF1882">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E0A3B" w14:textId="2D14FB81"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5B5332" w14:textId="19015E3B"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393963B" w14:textId="6488B328"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F73305" w14:textId="77777777" w:rsidR="00CF1882" w:rsidRPr="002E56B9" w:rsidRDefault="00CF1882" w:rsidP="00CF1882">
            <w:pPr>
              <w:pStyle w:val="TAL"/>
            </w:pPr>
          </w:p>
        </w:tc>
      </w:tr>
      <w:tr w:rsidR="00CF1882" w:rsidRPr="002E56B9" w14:paraId="2E7DF1E5"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1324A" w14:textId="3C31A226" w:rsidR="00CF1882" w:rsidRPr="002E56B9" w:rsidRDefault="00CF1882" w:rsidP="00CF1882">
            <w:pPr>
              <w:pStyle w:val="TAL"/>
            </w:pPr>
            <w:r w:rsidRPr="00C043B5">
              <w:rPr>
                <w:b/>
                <w:bCs/>
                <w:lang w:eastAsia="en-U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31FAA" w14:textId="572668A4" w:rsidR="00CF1882" w:rsidRPr="002E56B9" w:rsidRDefault="00CF1882" w:rsidP="00CF1882">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B457" w14:textId="77777777" w:rsidR="00CF1882" w:rsidRPr="002E56B9" w:rsidRDefault="00CF1882" w:rsidP="00CF1882">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D69E9" w14:textId="77777777" w:rsidR="00CF1882" w:rsidRPr="002E56B9" w:rsidRDefault="00CF1882" w:rsidP="00CF188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4F6AB" w14:textId="77777777" w:rsidR="00CF1882" w:rsidRPr="002E56B9"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7F508"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17DB"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8C0" w14:textId="77777777" w:rsidR="00CF1882" w:rsidRPr="002E56B9" w:rsidRDefault="00CF1882" w:rsidP="00CF1882">
            <w:pPr>
              <w:pStyle w:val="TAL"/>
            </w:pPr>
          </w:p>
        </w:tc>
      </w:tr>
      <w:tr w:rsidR="00CF1882" w:rsidRPr="002E56B9" w14:paraId="239817BC"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4078E621" w14:textId="77893770" w:rsidR="00CF1882" w:rsidRPr="002E56B9" w:rsidRDefault="00CF1882" w:rsidP="00CF1882">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79215C39" w14:textId="6620B80D" w:rsidR="00CF1882" w:rsidRPr="002E56B9" w:rsidRDefault="00CF1882" w:rsidP="00CF1882">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0FDBE78D" w14:textId="1041A803"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D4FB" w14:textId="41D73409" w:rsidR="00CF1882" w:rsidRPr="002E56B9" w:rsidRDefault="00CF1882" w:rsidP="00CF1882">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4D62F9" w14:textId="77F418E7"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DAB05F" w14:textId="6A6C5BBD"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4ACE2AF" w14:textId="5A084B62"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78139EE" w14:textId="77777777" w:rsidR="00CF1882" w:rsidRPr="002E56B9" w:rsidRDefault="00CF1882" w:rsidP="00CF1882">
            <w:pPr>
              <w:pStyle w:val="TAL"/>
            </w:pPr>
          </w:p>
        </w:tc>
      </w:tr>
      <w:tr w:rsidR="00CF1882" w:rsidRPr="002E56B9" w14:paraId="7F823111" w14:textId="77777777" w:rsidTr="00CF1882">
        <w:trPr>
          <w:jc w:val="center"/>
        </w:trPr>
        <w:tc>
          <w:tcPr>
            <w:tcW w:w="1160" w:type="dxa"/>
            <w:tcBorders>
              <w:top w:val="single" w:sz="4" w:space="0" w:color="auto"/>
              <w:left w:val="single" w:sz="4" w:space="0" w:color="auto"/>
              <w:bottom w:val="nil"/>
              <w:right w:val="single" w:sz="4" w:space="0" w:color="auto"/>
            </w:tcBorders>
          </w:tcPr>
          <w:p w14:paraId="4B4FC865" w14:textId="0B40D3C2" w:rsidR="00CF1882" w:rsidRPr="002E56B9" w:rsidRDefault="00CF1882" w:rsidP="00CF1882">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4EC7B983" w14:textId="51087532" w:rsidR="00CF1882" w:rsidRPr="002E56B9" w:rsidRDefault="00CF1882" w:rsidP="00CF1882">
            <w:pPr>
              <w:pStyle w:val="TAL"/>
              <w:rPr>
                <w:lang w:eastAsia="sv-SE"/>
              </w:rPr>
            </w:pPr>
            <w:r w:rsidRPr="00C043B5">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5F24A2DE" w14:textId="4C84D016"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88F50B" w14:textId="1E2FBC6D" w:rsidR="00CF1882" w:rsidRPr="002E56B9" w:rsidRDefault="00CF1882" w:rsidP="00CF1882">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2D6B07" w14:textId="285C72AC"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A7F87D" w14:textId="77777777" w:rsidR="00CF1882" w:rsidRDefault="00CF1882" w:rsidP="00CF1882">
            <w:pPr>
              <w:pStyle w:val="TAL"/>
            </w:pPr>
            <w:r w:rsidRPr="002E56B9">
              <w:rPr>
                <w:rFonts w:eastAsia="SimSun" w:hint="eastAsia"/>
                <w:lang w:eastAsia="zh-CN"/>
              </w:rPr>
              <w:t>F</w:t>
            </w:r>
            <w:r w:rsidRPr="002E56B9">
              <w:rPr>
                <w:rFonts w:eastAsia="SimSun"/>
                <w:lang w:eastAsia="zh-CN"/>
              </w:rPr>
              <w:t>or sub-test 1</w:t>
            </w:r>
          </w:p>
          <w:p w14:paraId="196FE90D" w14:textId="2FF4C29B"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54C54C9" w14:textId="5BDA7D10"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C5DA4A6" w14:textId="77777777" w:rsidR="00CF1882" w:rsidRPr="002E56B9" w:rsidRDefault="00CF1882" w:rsidP="00CF1882">
            <w:pPr>
              <w:pStyle w:val="TAL"/>
            </w:pPr>
          </w:p>
        </w:tc>
      </w:tr>
      <w:tr w:rsidR="00CF1882" w:rsidRPr="002E56B9" w14:paraId="014A7401" w14:textId="77777777" w:rsidTr="00CF1882">
        <w:trPr>
          <w:jc w:val="center"/>
        </w:trPr>
        <w:tc>
          <w:tcPr>
            <w:tcW w:w="1160" w:type="dxa"/>
            <w:tcBorders>
              <w:top w:val="nil"/>
              <w:left w:val="single" w:sz="4" w:space="0" w:color="auto"/>
              <w:bottom w:val="single" w:sz="4" w:space="0" w:color="auto"/>
              <w:right w:val="single" w:sz="4" w:space="0" w:color="auto"/>
            </w:tcBorders>
          </w:tcPr>
          <w:p w14:paraId="43C48647" w14:textId="77777777" w:rsidR="00CF1882" w:rsidRPr="002E56B9" w:rsidRDefault="00CF1882" w:rsidP="00CF1882">
            <w:pPr>
              <w:pStyle w:val="TAL"/>
            </w:pPr>
          </w:p>
        </w:tc>
        <w:tc>
          <w:tcPr>
            <w:tcW w:w="4428" w:type="dxa"/>
            <w:tcBorders>
              <w:top w:val="nil"/>
              <w:left w:val="single" w:sz="4" w:space="0" w:color="auto"/>
              <w:bottom w:val="single" w:sz="4" w:space="0" w:color="auto"/>
              <w:right w:val="single" w:sz="4" w:space="0" w:color="auto"/>
            </w:tcBorders>
          </w:tcPr>
          <w:p w14:paraId="6560209E" w14:textId="77777777" w:rsidR="00CF1882" w:rsidRPr="002E56B9" w:rsidRDefault="00CF1882" w:rsidP="00CF1882">
            <w:pPr>
              <w:pStyle w:val="TAL"/>
              <w:rPr>
                <w:lang w:eastAsia="sv-SE"/>
              </w:rPr>
            </w:pPr>
          </w:p>
        </w:tc>
        <w:tc>
          <w:tcPr>
            <w:tcW w:w="851" w:type="dxa"/>
            <w:tcBorders>
              <w:top w:val="nil"/>
              <w:left w:val="single" w:sz="4" w:space="0" w:color="auto"/>
              <w:bottom w:val="single" w:sz="4" w:space="0" w:color="auto"/>
              <w:right w:val="single" w:sz="4" w:space="0" w:color="auto"/>
            </w:tcBorders>
          </w:tcPr>
          <w:p w14:paraId="33D02A89" w14:textId="77777777" w:rsidR="00CF1882" w:rsidRPr="002E56B9" w:rsidRDefault="00CF1882" w:rsidP="00CF1882">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C9B24" w14:textId="67FCB6F6" w:rsidR="00CF1882" w:rsidRPr="002E56B9" w:rsidRDefault="00CF1882" w:rsidP="00CF1882">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D897F6" w14:textId="6503E7A3"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A441C" w14:textId="77777777" w:rsidR="00CF1882" w:rsidRDefault="00CF1882" w:rsidP="00CF1882">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4A70B7" w14:textId="0D73D598"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ED2E6BD" w14:textId="2FD5DF84"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EA945C" w14:textId="77777777" w:rsidR="00CF1882" w:rsidRPr="002E56B9" w:rsidRDefault="00CF1882" w:rsidP="00CF1882">
            <w:pPr>
              <w:pStyle w:val="TAL"/>
            </w:pPr>
          </w:p>
        </w:tc>
      </w:tr>
      <w:tr w:rsidR="00CF1882" w:rsidRPr="002E56B9" w14:paraId="4889FFB5" w14:textId="77777777"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00234AF1" w14:textId="3AECA6BE" w:rsidR="00CF1882" w:rsidRPr="002E56B9" w:rsidRDefault="00CF1882" w:rsidP="00CF1882">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64FEAE74" w14:textId="23C58E0F" w:rsidR="00CF1882" w:rsidRPr="002E56B9" w:rsidRDefault="00CF1882" w:rsidP="00CF1882">
            <w:pPr>
              <w:pStyle w:val="TAL"/>
              <w:rPr>
                <w:lang w:eastAsia="sv-SE"/>
              </w:rPr>
            </w:pPr>
            <w:r w:rsidRPr="00C043B5">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19778D1C" w14:textId="6CE7906A" w:rsidR="00CF1882" w:rsidRPr="002E56B9" w:rsidRDefault="00CF1882" w:rsidP="00CF188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6D1B6E" w14:textId="0A9C30D7" w:rsidR="00CF1882" w:rsidRPr="002E56B9" w:rsidRDefault="00CF1882" w:rsidP="00CF1882">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C1FD89" w14:textId="250A652D" w:rsidR="00CF1882" w:rsidRPr="002E56B9" w:rsidRDefault="00CF1882" w:rsidP="00CF1882">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2861E9" w14:textId="1AD82440" w:rsidR="00CF1882" w:rsidRPr="002E56B9" w:rsidRDefault="00CF1882" w:rsidP="00CF188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7410C20" w14:textId="70F367DD" w:rsidR="00CF1882" w:rsidRPr="002E56B9" w:rsidRDefault="00CF1882" w:rsidP="00CF1882">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57AF15B" w14:textId="77777777" w:rsidR="00CF1882" w:rsidRPr="002E56B9" w:rsidRDefault="00CF1882" w:rsidP="00CF1882">
            <w:pPr>
              <w:pStyle w:val="TAL"/>
            </w:pPr>
          </w:p>
        </w:tc>
      </w:tr>
      <w:tr w:rsidR="00CF1882" w:rsidRPr="002E56B9" w14:paraId="4C6418DA" w14:textId="593E1ADD"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20B57" w14:textId="77777777" w:rsidR="00CF1882" w:rsidRPr="002E56B9" w:rsidRDefault="00CF1882" w:rsidP="00CF1882">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9E24B" w14:textId="77777777" w:rsidR="00CF1882" w:rsidRPr="002E56B9" w:rsidRDefault="00CF1882" w:rsidP="00CF1882">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3B4159"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6AE99"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A5176C"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805D2E"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38A7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97D62" w14:textId="77777777" w:rsidR="00CF1882" w:rsidRPr="002E56B9" w:rsidRDefault="00CF1882" w:rsidP="00CF1882">
            <w:pPr>
              <w:pStyle w:val="TAL"/>
              <w:rPr>
                <w:b/>
              </w:rPr>
            </w:pPr>
          </w:p>
        </w:tc>
      </w:tr>
      <w:tr w:rsidR="00CF1882" w:rsidRPr="002E56B9" w14:paraId="3A2142F0" w14:textId="216BDE10"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1A3551" w14:textId="77777777" w:rsidR="00CF1882" w:rsidRPr="002E56B9" w:rsidRDefault="00CF1882" w:rsidP="00CF1882">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C4144" w14:textId="77777777" w:rsidR="00CF1882" w:rsidRPr="002E56B9" w:rsidRDefault="00CF1882" w:rsidP="00CF1882">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08334"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62FE4"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81B09"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26F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DFE4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2CDE6" w14:textId="77777777" w:rsidR="00CF1882" w:rsidRPr="002E56B9" w:rsidRDefault="00CF1882" w:rsidP="00CF1882">
            <w:pPr>
              <w:pStyle w:val="TAL"/>
              <w:rPr>
                <w:b/>
              </w:rPr>
            </w:pPr>
          </w:p>
        </w:tc>
      </w:tr>
      <w:tr w:rsidR="00CF1882" w:rsidRPr="002E56B9" w14:paraId="739197D1" w14:textId="3211D256"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911B3CD" w14:textId="77777777" w:rsidR="00CF1882" w:rsidRPr="002E56B9" w:rsidRDefault="00CF1882" w:rsidP="00CF1882">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272B854F" w14:textId="77777777" w:rsidR="00CF1882" w:rsidRPr="002E56B9" w:rsidRDefault="00CF1882" w:rsidP="00CF1882">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5E644" w14:textId="77777777" w:rsidR="00CF1882" w:rsidRPr="002E56B9" w:rsidRDefault="00CF1882" w:rsidP="00CF1882">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7F8BE1" w14:textId="77777777" w:rsidR="00CF1882" w:rsidRPr="002E56B9" w:rsidRDefault="00CF1882" w:rsidP="00CF1882">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261406"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DB097E"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7DC0D"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BF08A7" w14:textId="77777777" w:rsidR="00CF1882" w:rsidRPr="002E56B9" w:rsidRDefault="00CF1882" w:rsidP="00CF1882">
            <w:pPr>
              <w:pStyle w:val="TAL"/>
            </w:pPr>
          </w:p>
        </w:tc>
      </w:tr>
      <w:tr w:rsidR="00CF1882" w:rsidRPr="002E56B9" w14:paraId="0EF9D17E" w14:textId="6BBBDF95"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337A1680" w14:textId="77777777" w:rsidR="00CF1882" w:rsidRPr="002E56B9" w:rsidRDefault="00CF1882" w:rsidP="00CF1882">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6DBE03CA" w14:textId="77777777" w:rsidR="00CF1882" w:rsidRPr="002E56B9" w:rsidRDefault="00CF1882" w:rsidP="00CF1882">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A44DAD" w14:textId="77777777" w:rsidR="00CF1882" w:rsidRPr="002E56B9" w:rsidRDefault="00CF1882" w:rsidP="00CF1882">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44B1E7" w14:textId="77777777" w:rsidR="00CF1882" w:rsidRPr="002E56B9" w:rsidRDefault="00CF1882" w:rsidP="00CF1882">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69AC68" w14:textId="77777777" w:rsidR="00CF1882" w:rsidRPr="002E56B9" w:rsidRDefault="00CF1882" w:rsidP="00CF188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07E22D"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7CD4BA"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7D4D25" w14:textId="77777777" w:rsidR="00CF1882" w:rsidRPr="002E56B9" w:rsidRDefault="00CF1882" w:rsidP="00CF1882">
            <w:pPr>
              <w:pStyle w:val="TAL"/>
            </w:pPr>
          </w:p>
        </w:tc>
      </w:tr>
      <w:tr w:rsidR="00CF1882" w:rsidRPr="002E56B9" w14:paraId="7F39E135" w14:textId="5F053B36"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E69429" w14:textId="77777777" w:rsidR="00CF1882" w:rsidRPr="002E56B9" w:rsidRDefault="00CF1882" w:rsidP="00CF1882">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EA403" w14:textId="77777777" w:rsidR="00CF1882" w:rsidRPr="002E56B9" w:rsidRDefault="00CF1882" w:rsidP="00CF1882">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76ECFE" w14:textId="77777777" w:rsidR="00CF1882" w:rsidRPr="002E56B9"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6EA74F" w14:textId="77777777" w:rsidR="00CF1882" w:rsidRPr="002E56B9"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157623" w14:textId="77777777" w:rsidR="00CF1882" w:rsidRPr="002E56B9"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2010A"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EE527"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7E5A" w14:textId="77777777" w:rsidR="00CF1882" w:rsidRPr="002E56B9" w:rsidRDefault="00CF1882" w:rsidP="00CF1882">
            <w:pPr>
              <w:pStyle w:val="TAL"/>
              <w:rPr>
                <w:b/>
              </w:rPr>
            </w:pPr>
          </w:p>
        </w:tc>
      </w:tr>
      <w:tr w:rsidR="00CF1882" w:rsidRPr="002E56B9" w14:paraId="236E7E0C" w14:textId="0EA52694"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6A819880" w14:textId="77777777" w:rsidR="00CF1882" w:rsidRPr="002E56B9" w:rsidRDefault="00CF1882" w:rsidP="00CF1882">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C45639" w14:textId="77777777" w:rsidR="00CF1882" w:rsidRPr="002E56B9" w:rsidRDefault="00CF1882" w:rsidP="00CF1882">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2C7583" w14:textId="77777777" w:rsidR="00CF1882" w:rsidRPr="002E56B9" w:rsidRDefault="00CF1882" w:rsidP="00CF1882">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51442" w14:textId="053105BE" w:rsidR="00CF1882" w:rsidRPr="002E56B9" w:rsidRDefault="00CF1882" w:rsidP="00CF1882">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306F095" w14:textId="410F65BD" w:rsidR="00CF1882" w:rsidRPr="002E56B9" w:rsidRDefault="00CF1882" w:rsidP="00CF1882">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485E58" w14:textId="5A34B4F1" w:rsidR="00CF1882" w:rsidRPr="002E56B9" w:rsidRDefault="00CF1882" w:rsidP="00CF1882">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58241E"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C5B41C" w14:textId="77777777" w:rsidR="00CF1882" w:rsidRPr="002E56B9" w:rsidRDefault="00CF1882" w:rsidP="00CF1882">
            <w:pPr>
              <w:pStyle w:val="TAL"/>
            </w:pPr>
          </w:p>
        </w:tc>
      </w:tr>
      <w:tr w:rsidR="00CF1882" w:rsidRPr="002E56B9" w14:paraId="5F266B8E" w14:textId="6B9B86C9"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6629B" w14:textId="77777777" w:rsidR="00CF1882" w:rsidRPr="002E56B9" w:rsidRDefault="00CF1882" w:rsidP="00CF1882">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1C2C2" w14:textId="77777777" w:rsidR="00CF1882" w:rsidRPr="002E56B9" w:rsidRDefault="00CF1882" w:rsidP="00CF1882">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935EA"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1616A5"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F859C"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55C59"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473AC"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ECD85" w14:textId="77777777" w:rsidR="00CF1882" w:rsidRPr="002E56B9" w:rsidRDefault="00CF1882" w:rsidP="00CF1882">
            <w:pPr>
              <w:pStyle w:val="TAL"/>
              <w:rPr>
                <w:b/>
              </w:rPr>
            </w:pPr>
          </w:p>
        </w:tc>
      </w:tr>
      <w:tr w:rsidR="00CF1882" w:rsidRPr="002E56B9" w14:paraId="6BE653E9" w14:textId="296F54F0"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FF9157A" w14:textId="77777777" w:rsidR="00CF1882" w:rsidRPr="002E56B9" w:rsidRDefault="00CF1882" w:rsidP="00CF1882">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71B9E2ED" w14:textId="77777777" w:rsidR="00CF1882" w:rsidRPr="002E56B9" w:rsidRDefault="00CF1882" w:rsidP="00CF1882">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4396BC" w14:textId="77777777" w:rsidR="00CF1882" w:rsidRPr="002E56B9" w:rsidRDefault="00CF1882" w:rsidP="00CF188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FA6EDB" w14:textId="77777777" w:rsidR="00CF1882" w:rsidRPr="002E56B9" w:rsidRDefault="00CF1882" w:rsidP="00CF188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BA91D"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13C168"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EFA6FF"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1A4B10" w14:textId="77777777" w:rsidR="00CF1882" w:rsidRPr="002E56B9" w:rsidRDefault="00CF1882" w:rsidP="00CF1882">
            <w:pPr>
              <w:pStyle w:val="TAL"/>
            </w:pPr>
          </w:p>
        </w:tc>
      </w:tr>
      <w:tr w:rsidR="00CF1882" w:rsidRPr="002E56B9" w14:paraId="205D90CC" w14:textId="1EBE706B"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7E2DF239" w14:textId="77777777" w:rsidR="00CF1882" w:rsidRPr="002E56B9" w:rsidRDefault="00CF1882" w:rsidP="00CF1882">
            <w:pPr>
              <w:pStyle w:val="TAL"/>
            </w:pPr>
            <w:r w:rsidRPr="002E56B9">
              <w:lastRenderedPageBreak/>
              <w:t>7.7.2.2</w:t>
            </w:r>
          </w:p>
        </w:tc>
        <w:tc>
          <w:tcPr>
            <w:tcW w:w="4428" w:type="dxa"/>
            <w:tcBorders>
              <w:top w:val="single" w:sz="4" w:space="0" w:color="auto"/>
              <w:left w:val="single" w:sz="4" w:space="0" w:color="auto"/>
              <w:bottom w:val="single" w:sz="4" w:space="0" w:color="auto"/>
              <w:right w:val="single" w:sz="4" w:space="0" w:color="auto"/>
            </w:tcBorders>
            <w:hideMark/>
          </w:tcPr>
          <w:p w14:paraId="43B27A28" w14:textId="77777777" w:rsidR="00CF1882" w:rsidRPr="002E56B9" w:rsidRDefault="00CF1882" w:rsidP="00CF1882">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051757" w14:textId="77777777" w:rsidR="00CF1882" w:rsidRPr="002E56B9" w:rsidRDefault="00CF1882" w:rsidP="00CF188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5D3109" w14:textId="77777777" w:rsidR="00CF1882" w:rsidRPr="002E56B9" w:rsidRDefault="00CF1882" w:rsidP="00CF188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2EE43D"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F6B3F3"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626F89"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EB76EA" w14:textId="77777777" w:rsidR="00CF1882" w:rsidRPr="002E56B9" w:rsidRDefault="00CF1882" w:rsidP="00CF1882">
            <w:pPr>
              <w:pStyle w:val="TAL"/>
            </w:pPr>
          </w:p>
        </w:tc>
      </w:tr>
      <w:tr w:rsidR="00CF1882" w:rsidRPr="002E56B9" w14:paraId="0A23E72D" w14:textId="063DB1C6"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889429" w14:textId="77777777" w:rsidR="00CF1882" w:rsidRPr="002E56B9" w:rsidRDefault="00CF1882" w:rsidP="00CF1882">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8CF9F" w14:textId="77777777" w:rsidR="00CF1882" w:rsidRPr="002E56B9" w:rsidRDefault="00CF1882" w:rsidP="00CF1882">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31E1BA"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D63AD"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CC26"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05A1A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740F6"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9A657" w14:textId="77777777" w:rsidR="00CF1882" w:rsidRPr="002E56B9" w:rsidRDefault="00CF1882" w:rsidP="00CF1882">
            <w:pPr>
              <w:pStyle w:val="TAL"/>
              <w:rPr>
                <w:b/>
              </w:rPr>
            </w:pPr>
          </w:p>
        </w:tc>
      </w:tr>
      <w:tr w:rsidR="00CF1882" w:rsidRPr="002E56B9" w14:paraId="2602DC06" w14:textId="43CF0DEE"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1E68599B" w14:textId="77777777" w:rsidR="00CF1882" w:rsidRPr="002E56B9" w:rsidRDefault="00CF1882" w:rsidP="00CF1882">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44241E3" w14:textId="77777777" w:rsidR="00CF1882" w:rsidRPr="002E56B9" w:rsidRDefault="00CF1882" w:rsidP="00CF1882">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E66C3F" w14:textId="77777777" w:rsidR="00CF1882" w:rsidRPr="002E56B9" w:rsidRDefault="00CF1882" w:rsidP="00CF188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D36B00" w14:textId="77777777" w:rsidR="00CF1882" w:rsidRPr="002E56B9" w:rsidRDefault="00CF1882" w:rsidP="00CF188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BCCF18"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619B5F"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24236"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563162" w14:textId="77777777" w:rsidR="00CF1882" w:rsidRPr="002E56B9" w:rsidRDefault="00CF1882" w:rsidP="00CF1882">
            <w:pPr>
              <w:pStyle w:val="TAL"/>
            </w:pPr>
          </w:p>
        </w:tc>
      </w:tr>
      <w:tr w:rsidR="00CF1882" w:rsidRPr="002E56B9" w14:paraId="3877A6A8" w14:textId="7AB17934"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56BF93D1" w14:textId="77777777" w:rsidR="00CF1882" w:rsidRPr="002E56B9" w:rsidRDefault="00CF1882" w:rsidP="00CF1882">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E969744" w14:textId="77777777" w:rsidR="00CF1882" w:rsidRPr="002E56B9" w:rsidRDefault="00CF1882" w:rsidP="00CF1882">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5B31E" w14:textId="77777777" w:rsidR="00CF1882" w:rsidRPr="002E56B9" w:rsidRDefault="00CF1882" w:rsidP="00CF1882">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254E35" w14:textId="77777777" w:rsidR="00CF1882" w:rsidRPr="002E56B9" w:rsidRDefault="00CF1882" w:rsidP="00CF188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360598" w14:textId="77777777" w:rsidR="00CF1882" w:rsidRPr="002E56B9" w:rsidRDefault="00CF1882" w:rsidP="00CF188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8176DA"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972D7"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83C2CB" w14:textId="77777777" w:rsidR="00CF1882" w:rsidRPr="002E56B9" w:rsidRDefault="00CF1882" w:rsidP="00CF1882">
            <w:pPr>
              <w:pStyle w:val="TAL"/>
            </w:pPr>
          </w:p>
        </w:tc>
      </w:tr>
      <w:tr w:rsidR="00CF1882" w:rsidRPr="002E56B9" w14:paraId="30CD3D4E" w14:textId="2AD4A5D0"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13AF2" w14:textId="77777777" w:rsidR="00CF1882" w:rsidRPr="002E56B9" w:rsidRDefault="00CF1882" w:rsidP="00CF1882">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7F2D6F" w14:textId="77777777" w:rsidR="00CF1882" w:rsidRPr="002E56B9" w:rsidRDefault="00CF1882" w:rsidP="00CF1882">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FEB4CC"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6AB5CD"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CD3C15"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6DDD3"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8CC95"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E9DBA7" w14:textId="77777777" w:rsidR="00CF1882" w:rsidRPr="002E56B9" w:rsidRDefault="00CF1882" w:rsidP="00CF1882">
            <w:pPr>
              <w:pStyle w:val="TAL"/>
              <w:rPr>
                <w:b/>
              </w:rPr>
            </w:pPr>
          </w:p>
        </w:tc>
      </w:tr>
      <w:tr w:rsidR="00CF1882" w:rsidRPr="002E56B9" w14:paraId="0614ACEF" w14:textId="389C6D43"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5B69F" w14:textId="77777777" w:rsidR="00CF1882" w:rsidRPr="002E56B9" w:rsidRDefault="00CF1882" w:rsidP="00CF1882">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2BD111" w14:textId="77777777" w:rsidR="00CF1882" w:rsidRPr="002E56B9" w:rsidRDefault="00CF1882" w:rsidP="00CF1882">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07B2E" w14:textId="77777777" w:rsidR="00CF1882" w:rsidRPr="002E56B9" w:rsidRDefault="00CF1882" w:rsidP="00CF1882">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24CE2" w14:textId="77777777" w:rsidR="00CF1882" w:rsidRPr="002E56B9" w:rsidRDefault="00CF1882" w:rsidP="00CF1882">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CC4448" w14:textId="77777777" w:rsidR="00CF1882" w:rsidRPr="002E56B9" w:rsidRDefault="00CF1882" w:rsidP="00CF1882">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645140"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DEEF2" w14:textId="77777777" w:rsidR="00CF1882" w:rsidRPr="002E56B9" w:rsidRDefault="00CF1882" w:rsidP="00CF1882">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1863C7" w14:textId="77777777" w:rsidR="00CF1882" w:rsidRPr="002E56B9" w:rsidRDefault="00CF1882" w:rsidP="00CF1882">
            <w:pPr>
              <w:pStyle w:val="TAL"/>
            </w:pPr>
          </w:p>
        </w:tc>
      </w:tr>
      <w:tr w:rsidR="00CF1882" w:rsidRPr="002E56B9" w14:paraId="581F9D2B" w14:textId="16B8AB3A"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3AF954" w14:textId="77777777" w:rsidR="00CF1882" w:rsidRPr="002E56B9" w:rsidRDefault="00CF1882" w:rsidP="00CF1882">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7C07AD" w14:textId="77777777" w:rsidR="00CF1882" w:rsidRPr="002E56B9" w:rsidRDefault="00CF1882" w:rsidP="00CF1882">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2A80" w14:textId="77777777" w:rsidR="00CF1882" w:rsidRPr="002E56B9" w:rsidRDefault="00CF1882" w:rsidP="00CF1882">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4240" w14:textId="77777777" w:rsidR="00CF1882" w:rsidRPr="002E56B9" w:rsidRDefault="00CF1882" w:rsidP="00CF1882">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04B3F" w14:textId="77777777" w:rsidR="00CF1882" w:rsidRPr="002E56B9" w:rsidRDefault="00CF1882" w:rsidP="00CF1882">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379FF"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4BE868" w14:textId="77777777" w:rsidR="00CF1882" w:rsidRPr="002E56B9" w:rsidRDefault="00CF1882" w:rsidP="00CF1882">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8D930E" w14:textId="77777777" w:rsidR="00CF1882" w:rsidRPr="002E56B9" w:rsidRDefault="00CF1882" w:rsidP="00CF1882">
            <w:pPr>
              <w:pStyle w:val="TAL"/>
            </w:pPr>
          </w:p>
        </w:tc>
      </w:tr>
      <w:tr w:rsidR="00CF1882" w:rsidRPr="002E56B9" w14:paraId="2B80606C" w14:textId="634F68C2"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DD6E16" w14:textId="77777777" w:rsidR="00CF1882" w:rsidRPr="002E56B9" w:rsidRDefault="00CF1882" w:rsidP="00CF1882">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D523C5" w14:textId="77777777" w:rsidR="00CF1882" w:rsidRPr="002E56B9" w:rsidRDefault="00CF1882" w:rsidP="00CF1882">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CA3E58" w14:textId="77777777" w:rsidR="00CF1882" w:rsidRPr="002E56B9" w:rsidRDefault="00CF1882" w:rsidP="00CF1882">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68086" w14:textId="77777777" w:rsidR="00CF1882" w:rsidRPr="002E56B9" w:rsidRDefault="00CF1882" w:rsidP="00CF188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3D6442" w14:textId="77777777" w:rsidR="00CF1882" w:rsidRPr="002E56B9"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BE7B4"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4D947" w14:textId="77777777" w:rsidR="00CF1882" w:rsidRPr="002E56B9"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2D129" w14:textId="77777777" w:rsidR="00CF1882" w:rsidRPr="002E56B9" w:rsidRDefault="00CF1882" w:rsidP="00CF1882">
            <w:pPr>
              <w:pStyle w:val="TAL"/>
            </w:pPr>
          </w:p>
        </w:tc>
      </w:tr>
      <w:tr w:rsidR="00CF1882" w:rsidRPr="002E56B9" w14:paraId="7165D672" w14:textId="67CF074E"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FCAB9" w14:textId="77777777" w:rsidR="00CF1882" w:rsidRPr="002E56B9" w:rsidRDefault="00CF1882" w:rsidP="00CF1882">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1123F3" w14:textId="77777777" w:rsidR="00CF1882" w:rsidRPr="002E56B9" w:rsidRDefault="00CF1882" w:rsidP="00CF1882">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D0E27" w14:textId="77777777" w:rsidR="00CF1882" w:rsidRPr="002E56B9" w:rsidRDefault="00CF1882" w:rsidP="00CF188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349EB8" w14:textId="77777777" w:rsidR="00CF1882" w:rsidRPr="002E56B9" w:rsidRDefault="00CF1882" w:rsidP="00CF1882">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B9EDA9" w14:textId="77777777" w:rsidR="00CF1882" w:rsidRPr="002E56B9" w:rsidRDefault="00CF1882" w:rsidP="00CF1882">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DF3DB1"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4E8C36"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582D75" w14:textId="77777777" w:rsidR="00CF1882" w:rsidRPr="002E56B9" w:rsidRDefault="00CF1882" w:rsidP="00CF1882">
            <w:pPr>
              <w:pStyle w:val="TAL"/>
            </w:pPr>
          </w:p>
        </w:tc>
      </w:tr>
      <w:tr w:rsidR="00CF1882" w:rsidRPr="002E56B9" w14:paraId="713F46A9" w14:textId="2DD4871F" w:rsidTr="00CF188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0C3A8" w14:textId="77777777" w:rsidR="00CF1882" w:rsidRPr="002E56B9" w:rsidRDefault="00CF1882" w:rsidP="00CF1882">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BEE1C4" w14:textId="77777777" w:rsidR="00CF1882" w:rsidRPr="002E56B9" w:rsidRDefault="00CF1882" w:rsidP="00CF1882">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7FF08" w14:textId="77777777" w:rsidR="00CF1882" w:rsidRPr="002E56B9"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FC627" w14:textId="77777777" w:rsidR="00CF1882" w:rsidRPr="002E56B9"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17D8A" w14:textId="77777777" w:rsidR="00CF1882" w:rsidRPr="002E56B9"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9F9E4"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479BE" w14:textId="77777777" w:rsidR="00CF1882" w:rsidRPr="002E56B9"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506AC8" w14:textId="77777777" w:rsidR="00CF1882" w:rsidRPr="002E56B9" w:rsidRDefault="00CF1882" w:rsidP="00CF1882">
            <w:pPr>
              <w:pStyle w:val="TAL"/>
              <w:rPr>
                <w:b/>
              </w:rPr>
            </w:pPr>
          </w:p>
        </w:tc>
      </w:tr>
      <w:tr w:rsidR="00CF1882" w:rsidRPr="002E56B9" w14:paraId="2F2DC048" w14:textId="211D4F2D"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2386BD07" w14:textId="77777777" w:rsidR="00CF1882" w:rsidRPr="002E56B9" w:rsidRDefault="00CF1882" w:rsidP="00CF1882">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30E844C" w14:textId="77777777" w:rsidR="00CF1882" w:rsidRPr="002E56B9" w:rsidRDefault="00CF1882" w:rsidP="00CF1882">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F60769" w14:textId="77777777" w:rsidR="00CF1882" w:rsidRPr="002E56B9" w:rsidRDefault="00CF1882" w:rsidP="00CF1882">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874301" w14:textId="77777777" w:rsidR="00CF1882" w:rsidRPr="002E56B9" w:rsidRDefault="00CF1882" w:rsidP="00CF1882">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225183"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9DC163"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10F904"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7346FD" w14:textId="77777777" w:rsidR="00CF1882" w:rsidRPr="002E56B9" w:rsidRDefault="00CF1882" w:rsidP="00CF1882">
            <w:pPr>
              <w:pStyle w:val="TAL"/>
            </w:pPr>
          </w:p>
        </w:tc>
      </w:tr>
      <w:tr w:rsidR="00CF1882" w:rsidRPr="002E56B9" w14:paraId="5CEE07A9" w14:textId="6D774959" w:rsidTr="00CF1882">
        <w:trPr>
          <w:jc w:val="center"/>
        </w:trPr>
        <w:tc>
          <w:tcPr>
            <w:tcW w:w="1160" w:type="dxa"/>
            <w:tcBorders>
              <w:top w:val="single" w:sz="4" w:space="0" w:color="auto"/>
              <w:left w:val="single" w:sz="4" w:space="0" w:color="auto"/>
              <w:bottom w:val="single" w:sz="4" w:space="0" w:color="auto"/>
              <w:right w:val="single" w:sz="4" w:space="0" w:color="auto"/>
            </w:tcBorders>
            <w:hideMark/>
          </w:tcPr>
          <w:p w14:paraId="09365BFB" w14:textId="77777777" w:rsidR="00CF1882" w:rsidRPr="002E56B9" w:rsidRDefault="00CF1882" w:rsidP="00CF1882">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736D26" w14:textId="77777777" w:rsidR="00CF1882" w:rsidRPr="002E56B9" w:rsidRDefault="00CF1882" w:rsidP="00CF1882">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F10CA" w14:textId="77777777" w:rsidR="00CF1882" w:rsidRPr="002E56B9" w:rsidRDefault="00CF1882" w:rsidP="00CF1882">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A3E1E4" w14:textId="77777777" w:rsidR="00CF1882" w:rsidRPr="002E56B9" w:rsidRDefault="00CF1882" w:rsidP="00CF1882">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1D8667" w14:textId="77777777" w:rsidR="00CF1882" w:rsidRPr="002E56B9" w:rsidRDefault="00CF1882" w:rsidP="00CF188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9B9D517" w14:textId="77777777" w:rsidR="00CF1882" w:rsidRPr="002E56B9"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B71F"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445DBD6" w14:textId="77777777" w:rsidR="00CF1882" w:rsidRPr="002E56B9" w:rsidRDefault="00CF1882" w:rsidP="00CF1882">
            <w:pPr>
              <w:pStyle w:val="TAL"/>
            </w:pPr>
          </w:p>
        </w:tc>
      </w:tr>
      <w:tr w:rsidR="00CF1882" w:rsidRPr="002E56B9" w14:paraId="7D7937EC" w14:textId="570F67FF" w:rsidTr="00CF1882">
        <w:trPr>
          <w:jc w:val="center"/>
        </w:trPr>
        <w:tc>
          <w:tcPr>
            <w:tcW w:w="1160" w:type="dxa"/>
            <w:tcBorders>
              <w:top w:val="single" w:sz="4" w:space="0" w:color="auto"/>
              <w:left w:val="single" w:sz="4" w:space="0" w:color="auto"/>
              <w:bottom w:val="single" w:sz="4" w:space="0" w:color="auto"/>
              <w:right w:val="single" w:sz="4" w:space="0" w:color="auto"/>
            </w:tcBorders>
          </w:tcPr>
          <w:p w14:paraId="32A8D1B6" w14:textId="77777777" w:rsidR="00CF1882" w:rsidRPr="002E56B9" w:rsidRDefault="00CF1882" w:rsidP="00CF1882">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81FB80" w14:textId="77777777" w:rsidR="00CF1882" w:rsidRPr="002E56B9" w:rsidRDefault="00CF1882" w:rsidP="00CF1882">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22CF" w14:textId="77777777" w:rsidR="00CF1882" w:rsidRPr="002E56B9" w:rsidRDefault="00CF1882" w:rsidP="00CF1882">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3639B7" w14:textId="77777777" w:rsidR="00CF1882" w:rsidRPr="002E56B9" w:rsidRDefault="00CF1882" w:rsidP="00CF1882">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50E523" w14:textId="77777777" w:rsidR="00CF1882" w:rsidRPr="002E56B9" w:rsidRDefault="00CF1882" w:rsidP="00CF188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370BE" w14:textId="77777777" w:rsidR="00CF1882" w:rsidRPr="002E56B9"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B8FAC5" w14:textId="77777777" w:rsidR="00CF1882" w:rsidRPr="002E56B9" w:rsidRDefault="00CF1882" w:rsidP="00CF1882">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1597E1" w14:textId="77777777" w:rsidR="00CF1882" w:rsidRPr="002E56B9" w:rsidRDefault="00CF1882" w:rsidP="00CF1882">
            <w:pPr>
              <w:pStyle w:val="TAL"/>
            </w:pPr>
          </w:p>
        </w:tc>
      </w:tr>
      <w:tr w:rsidR="00CF1882" w:rsidRPr="002E56B9" w14:paraId="21941F5A" w14:textId="287037FB" w:rsidTr="00CF188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E634934" w14:textId="77777777" w:rsidR="00CF1882" w:rsidRPr="002E56B9" w:rsidRDefault="00CF1882" w:rsidP="00CF188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1FC1C18" w14:textId="77777777" w:rsidR="00CF1882" w:rsidRPr="002E56B9" w:rsidRDefault="00CF1882" w:rsidP="00CF1882">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FCE9425" w14:textId="77777777" w:rsidR="00CF1882" w:rsidRPr="002E56B9" w:rsidRDefault="00CF1882" w:rsidP="00CF1882">
            <w:pPr>
              <w:pStyle w:val="TAN"/>
            </w:pPr>
            <w:r w:rsidRPr="002E56B9">
              <w:rPr>
                <w:rFonts w:eastAsia="SimSun"/>
                <w:lang w:eastAsia="zh-CN"/>
              </w:rPr>
              <w:t>NOTE 3:</w:t>
            </w:r>
            <w:r w:rsidRPr="002E56B9">
              <w:rPr>
                <w:lang w:eastAsia="zh-TW"/>
              </w:rPr>
              <w:tab/>
              <w:t>Void</w:t>
            </w:r>
            <w:r w:rsidRPr="002E56B9">
              <w:t>.</w:t>
            </w:r>
          </w:p>
          <w:p w14:paraId="23161799" w14:textId="77777777" w:rsidR="00CF1882" w:rsidRPr="002E56B9" w:rsidRDefault="00CF1882" w:rsidP="00CF1882">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74205639" w14:textId="77777777" w:rsidR="00CF1882" w:rsidRPr="002E56B9" w:rsidRDefault="00CF1882" w:rsidP="00CF1882">
            <w:pPr>
              <w:pStyle w:val="TAN"/>
              <w:rPr>
                <w:lang w:eastAsia="zh-TW"/>
              </w:rPr>
            </w:pPr>
          </w:p>
        </w:tc>
      </w:tr>
    </w:tbl>
    <w:p w14:paraId="4A838035" w14:textId="77777777" w:rsidR="00A735B3" w:rsidRPr="002E56B9" w:rsidRDefault="00A735B3" w:rsidP="00A735B3"/>
    <w:p w14:paraId="31DA5A28" w14:textId="77777777" w:rsidR="00A735B3" w:rsidRPr="002E56B9" w:rsidRDefault="00A735B3" w:rsidP="00A735B3">
      <w:pPr>
        <w:pStyle w:val="TH"/>
      </w:pPr>
      <w:r w:rsidRPr="002E56B9">
        <w:t>Table 4.2-4a: Void</w:t>
      </w:r>
    </w:p>
    <w:p w14:paraId="20C16F66" w14:textId="77777777" w:rsidR="00A735B3" w:rsidRPr="002E56B9" w:rsidRDefault="00A735B3" w:rsidP="00A735B3">
      <w:pPr>
        <w:rPr>
          <w:rFonts w:eastAsia="SimSun"/>
          <w:lang w:eastAsia="zh-CN"/>
        </w:rPr>
      </w:pPr>
    </w:p>
    <w:p w14:paraId="37DB5EBE" w14:textId="77777777" w:rsidR="00A735B3" w:rsidRPr="002E56B9" w:rsidRDefault="00A735B3" w:rsidP="00A735B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742DC" w:rsidRPr="002E56B9" w14:paraId="2DE6CAF4" w14:textId="179D970D" w:rsidTr="00D742DC">
        <w:trPr>
          <w:tblHeader/>
          <w:jc w:val="center"/>
        </w:trPr>
        <w:tc>
          <w:tcPr>
            <w:tcW w:w="1157" w:type="dxa"/>
            <w:tcBorders>
              <w:top w:val="single" w:sz="4" w:space="0" w:color="auto"/>
              <w:left w:val="single" w:sz="4" w:space="0" w:color="auto"/>
              <w:bottom w:val="nil"/>
              <w:right w:val="single" w:sz="4" w:space="0" w:color="auto"/>
            </w:tcBorders>
            <w:hideMark/>
          </w:tcPr>
          <w:p w14:paraId="75CE6BD2" w14:textId="77777777" w:rsidR="00D742DC" w:rsidRPr="002E56B9" w:rsidRDefault="00D742DC" w:rsidP="00560F4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0B0B5E77" w14:textId="77777777" w:rsidR="00D742DC" w:rsidRPr="002E56B9" w:rsidRDefault="00D742DC" w:rsidP="00560F4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4E33A26B" w14:textId="77777777" w:rsidR="00D742DC" w:rsidRPr="002E56B9" w:rsidRDefault="00D742DC" w:rsidP="00560F4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DEABCA3" w14:textId="77777777" w:rsidR="00D742DC" w:rsidRPr="002E56B9" w:rsidRDefault="00D742DC" w:rsidP="00560F4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215383EC" w14:textId="77777777" w:rsidR="00D742DC" w:rsidRPr="002E56B9" w:rsidRDefault="00D742DC" w:rsidP="00560F4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BF8ABE2" w14:textId="77777777" w:rsidR="00D742DC" w:rsidRPr="002E56B9" w:rsidRDefault="00D742DC" w:rsidP="00560F48">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3B896B5" w14:textId="6C72694E" w:rsidR="00D742DC" w:rsidRPr="002E56B9" w:rsidRDefault="00510237" w:rsidP="00560F48">
            <w:pPr>
              <w:pStyle w:val="TAH"/>
              <w:rPr>
                <w:lang w:eastAsia="zh-TW"/>
              </w:rPr>
            </w:pPr>
            <w:r w:rsidRPr="00510237">
              <w:rPr>
                <w:lang w:eastAsia="zh-TW"/>
              </w:rPr>
              <w:t>Subt</w:t>
            </w:r>
            <w:r w:rsidR="00D742DC">
              <w:rPr>
                <w:lang w:eastAsia="zh-TW"/>
              </w:rPr>
              <w:t>est Selection Criteria</w:t>
            </w:r>
          </w:p>
        </w:tc>
      </w:tr>
      <w:tr w:rsidR="00D742DC" w:rsidRPr="002E56B9" w14:paraId="439EBA49" w14:textId="2B7A4E16" w:rsidTr="00D742DC">
        <w:trPr>
          <w:tblHeader/>
          <w:jc w:val="center"/>
        </w:trPr>
        <w:tc>
          <w:tcPr>
            <w:tcW w:w="1157" w:type="dxa"/>
            <w:tcBorders>
              <w:top w:val="nil"/>
              <w:left w:val="single" w:sz="4" w:space="0" w:color="auto"/>
              <w:bottom w:val="single" w:sz="4" w:space="0" w:color="auto"/>
              <w:right w:val="single" w:sz="4" w:space="0" w:color="auto"/>
            </w:tcBorders>
          </w:tcPr>
          <w:p w14:paraId="0A04C1EB" w14:textId="77777777" w:rsidR="00D742DC" w:rsidRPr="002E56B9" w:rsidRDefault="00D742DC" w:rsidP="00560F48">
            <w:pPr>
              <w:pStyle w:val="TAH"/>
            </w:pPr>
          </w:p>
        </w:tc>
        <w:tc>
          <w:tcPr>
            <w:tcW w:w="4418" w:type="dxa"/>
            <w:tcBorders>
              <w:top w:val="nil"/>
              <w:left w:val="single" w:sz="4" w:space="0" w:color="auto"/>
              <w:bottom w:val="single" w:sz="4" w:space="0" w:color="auto"/>
              <w:right w:val="single" w:sz="4" w:space="0" w:color="auto"/>
            </w:tcBorders>
          </w:tcPr>
          <w:p w14:paraId="73900E96" w14:textId="77777777" w:rsidR="00D742DC" w:rsidRPr="002E56B9" w:rsidRDefault="00D742DC" w:rsidP="00560F48">
            <w:pPr>
              <w:pStyle w:val="TAH"/>
            </w:pPr>
          </w:p>
        </w:tc>
        <w:tc>
          <w:tcPr>
            <w:tcW w:w="849" w:type="dxa"/>
            <w:tcBorders>
              <w:top w:val="nil"/>
              <w:left w:val="single" w:sz="4" w:space="0" w:color="auto"/>
              <w:bottom w:val="single" w:sz="4" w:space="0" w:color="auto"/>
              <w:right w:val="single" w:sz="4" w:space="0" w:color="auto"/>
            </w:tcBorders>
          </w:tcPr>
          <w:p w14:paraId="788C95DD" w14:textId="77777777" w:rsidR="00D742DC" w:rsidRPr="002E56B9" w:rsidRDefault="00D742DC" w:rsidP="00560F4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5E256A" w14:textId="77777777" w:rsidR="00D742DC" w:rsidRPr="002E56B9" w:rsidRDefault="00D742DC" w:rsidP="00560F4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ACE1D29" w14:textId="77777777" w:rsidR="00D742DC" w:rsidRPr="002E56B9" w:rsidRDefault="00D742DC" w:rsidP="00560F4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0419CF1" w14:textId="77777777" w:rsidR="00D742DC" w:rsidRPr="002E56B9"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702E8484" w14:textId="77777777" w:rsidR="00D742DC" w:rsidRPr="002E56B9"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0E125B8A" w14:textId="77777777" w:rsidR="00D742DC" w:rsidRPr="002E56B9" w:rsidRDefault="00D742DC" w:rsidP="00560F48">
            <w:pPr>
              <w:pStyle w:val="TAH"/>
            </w:pPr>
          </w:p>
        </w:tc>
      </w:tr>
      <w:tr w:rsidR="00D742DC" w:rsidRPr="002E56B9" w14:paraId="4EABF62D" w14:textId="714E83CA"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5D4DD3" w14:textId="77777777" w:rsidR="00D742DC" w:rsidRPr="002E56B9" w:rsidRDefault="00D742DC" w:rsidP="00560F4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57F6030" w14:textId="77777777" w:rsidR="00D742DC" w:rsidRPr="002E56B9" w:rsidRDefault="00D742DC" w:rsidP="00560F4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299BE53" w14:textId="77777777" w:rsidR="00D742DC" w:rsidRPr="002E56B9" w:rsidRDefault="00D742DC" w:rsidP="00560F4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7220F" w14:textId="77777777" w:rsidR="00D742DC" w:rsidRPr="002E56B9" w:rsidRDefault="00D742DC" w:rsidP="00560F4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28439" w14:textId="77777777" w:rsidR="00D742DC" w:rsidRPr="002E56B9" w:rsidRDefault="00D742DC" w:rsidP="00560F4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7A7695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C80A7A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2C13C" w14:textId="77777777" w:rsidR="00D742DC" w:rsidRPr="002E56B9" w:rsidRDefault="00D742DC" w:rsidP="00560F48">
            <w:pPr>
              <w:pStyle w:val="TAL"/>
            </w:pPr>
          </w:p>
        </w:tc>
      </w:tr>
      <w:tr w:rsidR="00D742DC" w:rsidRPr="002E56B9" w14:paraId="113D2E1D" w14:textId="0C5C0785"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0FEDA5"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C1CAFDB"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932107"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66D36D"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C9B3D3" w14:textId="77777777" w:rsidR="00D742DC" w:rsidRPr="002E56B9"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04541B"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31B8153"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99425F" w14:textId="77777777" w:rsidR="00D742DC" w:rsidRPr="002E56B9" w:rsidRDefault="00D742DC" w:rsidP="00560F48">
            <w:pPr>
              <w:pStyle w:val="TAL"/>
              <w:rPr>
                <w:rFonts w:eastAsia="PMingLiU" w:cs="Arial"/>
                <w:b/>
                <w:szCs w:val="18"/>
                <w:lang w:eastAsia="zh-TW"/>
              </w:rPr>
            </w:pPr>
          </w:p>
        </w:tc>
      </w:tr>
      <w:tr w:rsidR="00D742DC" w:rsidRPr="002E56B9" w14:paraId="7F1AF32C" w14:textId="2F94142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1EC3A8" w14:textId="77777777" w:rsidR="00D742DC" w:rsidRPr="002E56B9" w:rsidRDefault="00D742DC" w:rsidP="00560F4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E44FBEA" w14:textId="77777777" w:rsidR="00D742DC" w:rsidRPr="002E56B9" w:rsidRDefault="00D742DC" w:rsidP="00560F4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78131D3"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614231" w14:textId="77777777" w:rsidR="00D742DC" w:rsidRPr="002E56B9" w:rsidRDefault="00D742DC"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354A23"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9EFC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1FFDE2" w14:textId="77777777" w:rsidR="00D742DC" w:rsidRPr="002E56B9" w:rsidRDefault="00D742DC" w:rsidP="00560F48">
            <w:pPr>
              <w:pStyle w:val="TAL"/>
            </w:pPr>
            <w:r w:rsidRPr="002E56B9">
              <w:t>2Rx</w:t>
            </w:r>
          </w:p>
          <w:p w14:paraId="1C5B8C1D"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ED6B7C5" w14:textId="77777777" w:rsidR="00D742DC" w:rsidRPr="002E56B9" w:rsidRDefault="00D742DC" w:rsidP="00560F48">
            <w:pPr>
              <w:pStyle w:val="TAL"/>
            </w:pPr>
          </w:p>
        </w:tc>
      </w:tr>
      <w:tr w:rsidR="00D742DC" w:rsidRPr="002E56B9" w14:paraId="076215E7" w14:textId="6E54EDF6"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EFD97E" w14:textId="77777777" w:rsidR="00D742DC" w:rsidRPr="002E56B9" w:rsidRDefault="00D742DC" w:rsidP="00560F4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7779003" w14:textId="77777777" w:rsidR="00D742DC" w:rsidRPr="002E56B9" w:rsidRDefault="00D742DC" w:rsidP="00560F4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0DCA9BE" w14:textId="7C3EC893" w:rsidR="00D742DC" w:rsidRPr="002E56B9" w:rsidRDefault="00D742DC" w:rsidP="00560F48">
            <w:pPr>
              <w:pStyle w:val="TAL"/>
              <w:rPr>
                <w:lang w:eastAsia="zh-CN"/>
              </w:rPr>
            </w:pPr>
            <w:r w:rsidRPr="002E56B9">
              <w:rPr>
                <w:rFonts w:eastAsia="SimSun"/>
                <w:lang w:eastAsia="zh-CN"/>
              </w:rPr>
              <w:t>Rel-1</w:t>
            </w:r>
            <w:r w:rsidR="00D3238B">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68B205" w14:textId="77777777" w:rsidR="00D742DC" w:rsidRPr="002E56B9" w:rsidRDefault="00D742DC" w:rsidP="00560F4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2350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39CEE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C40B1B" w14:textId="77777777" w:rsidR="00D742DC" w:rsidRPr="002E56B9" w:rsidRDefault="00D742DC" w:rsidP="00560F48">
            <w:pPr>
              <w:pStyle w:val="TAL"/>
            </w:pPr>
            <w:r w:rsidRPr="002E56B9">
              <w:t>2Rx</w:t>
            </w:r>
          </w:p>
          <w:p w14:paraId="40EAB658"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39D7B3" w14:textId="77777777" w:rsidR="00D742DC" w:rsidRPr="002E56B9" w:rsidRDefault="00D742DC" w:rsidP="00560F48">
            <w:pPr>
              <w:pStyle w:val="TAL"/>
            </w:pPr>
          </w:p>
        </w:tc>
      </w:tr>
      <w:tr w:rsidR="00D742DC" w:rsidRPr="002E56B9" w14:paraId="0D98EBEE" w14:textId="0514C612" w:rsidTr="00D742D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EF00C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3FDC588"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98FDA2F"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20681"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05D00"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EECB68B"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23E1C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FF646E" w14:textId="77777777" w:rsidR="00D742DC" w:rsidRPr="002E56B9" w:rsidRDefault="00D742DC" w:rsidP="00560F48">
            <w:pPr>
              <w:pStyle w:val="TAL"/>
              <w:rPr>
                <w:rFonts w:eastAsia="PMingLiU" w:cs="Arial"/>
                <w:b/>
                <w:szCs w:val="18"/>
                <w:lang w:eastAsia="zh-TW"/>
              </w:rPr>
            </w:pPr>
          </w:p>
        </w:tc>
      </w:tr>
      <w:tr w:rsidR="00D742DC" w:rsidRPr="002E56B9" w14:paraId="48B80BBD" w14:textId="48BC72CD"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3E9FC721" w14:textId="77777777" w:rsidR="00D742DC" w:rsidRPr="002E56B9" w:rsidRDefault="00D742DC" w:rsidP="00560F4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2A70346" w14:textId="2537C460" w:rsidR="00D742DC" w:rsidRPr="002E56B9" w:rsidRDefault="00D742DC" w:rsidP="00560F4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2C355671" w14:textId="77777777" w:rsidR="00D742DC" w:rsidRPr="002E56B9" w:rsidRDefault="00D742DC"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4207DE" w14:textId="77777777" w:rsidR="00D742DC" w:rsidRPr="002E56B9" w:rsidRDefault="00D742DC" w:rsidP="00560F4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488D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771AA77"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EA590B0" w14:textId="77777777" w:rsidR="00D742DC" w:rsidRPr="002E56B9" w:rsidRDefault="00D742DC" w:rsidP="00560F48">
            <w:pPr>
              <w:pStyle w:val="TAL"/>
            </w:pPr>
            <w:r w:rsidRPr="002E56B9">
              <w:t>2Rx</w:t>
            </w:r>
          </w:p>
          <w:p w14:paraId="10AC9AB7"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8D0E13" w14:textId="77777777" w:rsidR="00D742DC" w:rsidRPr="002E56B9" w:rsidRDefault="00D742DC" w:rsidP="00560F48">
            <w:pPr>
              <w:pStyle w:val="TAL"/>
            </w:pPr>
          </w:p>
        </w:tc>
      </w:tr>
      <w:tr w:rsidR="00D742DC" w:rsidRPr="002E56B9" w14:paraId="24AF25CB" w14:textId="3E619C16"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57A72069" w14:textId="77777777" w:rsidR="00D742DC" w:rsidRPr="002E56B9" w:rsidRDefault="00D742DC" w:rsidP="00560F4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41933250" w14:textId="67754E18" w:rsidR="00D742DC" w:rsidRPr="002E56B9" w:rsidRDefault="00D742DC" w:rsidP="00560F4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6FDFC8E" w14:textId="77777777" w:rsidR="00D742DC" w:rsidRPr="002E56B9" w:rsidRDefault="00D742DC"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CEB718"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52CF96" w14:textId="77777777" w:rsidR="00D742DC" w:rsidRPr="002E56B9" w:rsidRDefault="00D742DC" w:rsidP="00560F4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CF28C59"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FFF30E2" w14:textId="77777777" w:rsidR="00D742DC" w:rsidRPr="002E56B9" w:rsidRDefault="00D742DC" w:rsidP="00560F48">
            <w:pPr>
              <w:pStyle w:val="TAL"/>
            </w:pPr>
            <w:r w:rsidRPr="002E56B9">
              <w:t>2Rx</w:t>
            </w:r>
          </w:p>
          <w:p w14:paraId="7C03465C"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1ADBFC6" w14:textId="77777777" w:rsidR="00D742DC" w:rsidRPr="002E56B9" w:rsidRDefault="00D742DC" w:rsidP="00560F48">
            <w:pPr>
              <w:pStyle w:val="TAL"/>
            </w:pPr>
          </w:p>
        </w:tc>
      </w:tr>
      <w:tr w:rsidR="00D742DC" w:rsidRPr="002E56B9" w14:paraId="327DC917" w14:textId="41A2F4AF"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49A5A6"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A64C765"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7422B5C"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862EB5"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BA97C5"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5D150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FC19FD"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91AAAD" w14:textId="77777777" w:rsidR="00D742DC" w:rsidRPr="002E56B9" w:rsidRDefault="00D742DC" w:rsidP="00560F48">
            <w:pPr>
              <w:pStyle w:val="TAL"/>
              <w:rPr>
                <w:rFonts w:eastAsia="PMingLiU" w:cs="Arial"/>
                <w:b/>
                <w:szCs w:val="18"/>
                <w:lang w:eastAsia="zh-TW"/>
              </w:rPr>
            </w:pPr>
          </w:p>
        </w:tc>
      </w:tr>
      <w:tr w:rsidR="00D742DC" w:rsidRPr="002E56B9" w14:paraId="14FA7982" w14:textId="264D852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984A74"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6D0879"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8EAFCFA"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7AF55"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0DFF4E"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0852B6"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5A083B"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FA7FB1" w14:textId="77777777" w:rsidR="00D742DC" w:rsidRPr="002E56B9" w:rsidRDefault="00D742DC" w:rsidP="00560F48">
            <w:pPr>
              <w:pStyle w:val="TAL"/>
              <w:rPr>
                <w:rFonts w:eastAsia="PMingLiU" w:cs="Arial"/>
                <w:b/>
                <w:szCs w:val="18"/>
                <w:lang w:eastAsia="zh-TW"/>
              </w:rPr>
            </w:pPr>
          </w:p>
        </w:tc>
      </w:tr>
      <w:tr w:rsidR="00D742DC" w:rsidRPr="002E56B9" w14:paraId="7A8CB2C2" w14:textId="53015E33"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141AEF" w14:textId="77777777" w:rsidR="00D742DC" w:rsidRPr="002E56B9" w:rsidRDefault="00D742DC" w:rsidP="00560F4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65A3131" w14:textId="77777777" w:rsidR="00D742DC" w:rsidRPr="002E56B9" w:rsidRDefault="00D742DC" w:rsidP="00560F4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1E13FF"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1E664" w14:textId="77777777" w:rsidR="00D742DC" w:rsidRPr="002E56B9" w:rsidRDefault="00D742DC"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20727A"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D49E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DAB27E" w14:textId="77777777" w:rsidR="00D742DC" w:rsidRPr="002E56B9" w:rsidRDefault="00D742DC" w:rsidP="00560F48">
            <w:pPr>
              <w:pStyle w:val="TAL"/>
            </w:pPr>
            <w:r w:rsidRPr="002E56B9">
              <w:t>2Rx</w:t>
            </w:r>
          </w:p>
          <w:p w14:paraId="56FE72F3"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687AD81" w14:textId="77777777" w:rsidR="00D742DC" w:rsidRPr="002E56B9" w:rsidRDefault="00D742DC" w:rsidP="00560F48">
            <w:pPr>
              <w:pStyle w:val="TAL"/>
            </w:pPr>
          </w:p>
        </w:tc>
      </w:tr>
      <w:tr w:rsidR="00D742DC" w:rsidRPr="002E56B9" w14:paraId="373D830A" w14:textId="4E182C0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B2BE8E"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E450DA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A297EC2"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F0C713"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11DB47"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15EF2F"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85C759"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5E7758" w14:textId="77777777" w:rsidR="00D742DC" w:rsidRPr="002E56B9" w:rsidRDefault="00D742DC" w:rsidP="00560F48">
            <w:pPr>
              <w:pStyle w:val="TAL"/>
              <w:rPr>
                <w:rFonts w:eastAsia="PMingLiU" w:cs="Arial"/>
                <w:b/>
                <w:szCs w:val="18"/>
                <w:lang w:eastAsia="zh-TW"/>
              </w:rPr>
            </w:pPr>
          </w:p>
        </w:tc>
      </w:tr>
      <w:tr w:rsidR="00D742DC" w:rsidRPr="002E56B9" w14:paraId="30089BDF" w14:textId="13151A2D"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D8EB14"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F2CF1"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2BE8C0"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CE75D"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94BDEA"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469FC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6BC8F1"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F476" w14:textId="77777777" w:rsidR="00D742DC" w:rsidRPr="002E56B9" w:rsidRDefault="00D742DC" w:rsidP="00560F48">
            <w:pPr>
              <w:pStyle w:val="TAL"/>
              <w:rPr>
                <w:rFonts w:eastAsia="PMingLiU" w:cs="Arial"/>
                <w:b/>
                <w:szCs w:val="18"/>
                <w:lang w:eastAsia="zh-TW"/>
              </w:rPr>
            </w:pPr>
          </w:p>
        </w:tc>
      </w:tr>
      <w:tr w:rsidR="00D742DC" w:rsidRPr="002E56B9" w14:paraId="53E8FE29" w14:textId="4C440A9D"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07714" w14:textId="77777777" w:rsidR="00D742DC" w:rsidRPr="002E56B9" w:rsidRDefault="00D742DC" w:rsidP="00560F4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F51588" w14:textId="77777777" w:rsidR="00D742DC" w:rsidRPr="002E56B9" w:rsidRDefault="00D742DC" w:rsidP="00560F4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747BF05"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782100" w14:textId="77777777" w:rsidR="00D742DC" w:rsidRPr="002E56B9" w:rsidRDefault="00D742DC"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96ABFC"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5091C0"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F45D39" w14:textId="77777777" w:rsidR="00D742DC" w:rsidRPr="002E56B9" w:rsidRDefault="00D742DC" w:rsidP="00560F48">
            <w:pPr>
              <w:pStyle w:val="TAL"/>
            </w:pPr>
            <w:r w:rsidRPr="002E56B9">
              <w:t>2Rx</w:t>
            </w:r>
          </w:p>
          <w:p w14:paraId="76A931D0"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80844" w14:textId="77777777" w:rsidR="00D742DC" w:rsidRPr="002E56B9" w:rsidRDefault="00D742DC" w:rsidP="00560F48">
            <w:pPr>
              <w:pStyle w:val="TAL"/>
            </w:pPr>
          </w:p>
        </w:tc>
      </w:tr>
      <w:tr w:rsidR="00D742DC" w:rsidRPr="002E56B9" w14:paraId="1031745B" w14:textId="714213B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B3FA4" w14:textId="77777777" w:rsidR="00D742DC" w:rsidRPr="002E56B9" w:rsidRDefault="00D742DC" w:rsidP="00560F4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9753AC4" w14:textId="77777777" w:rsidR="00D742DC" w:rsidRPr="002E56B9" w:rsidRDefault="00D742DC" w:rsidP="00560F4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15C2FEC"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A7257D" w14:textId="77777777" w:rsidR="00D742DC" w:rsidRPr="002E56B9" w:rsidRDefault="00D742DC" w:rsidP="00560F4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55DB17" w14:textId="77777777" w:rsidR="00D742DC" w:rsidRPr="002E56B9" w:rsidRDefault="00D742DC" w:rsidP="00560F4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BC2E169"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4E7419" w14:textId="77777777" w:rsidR="00D742DC" w:rsidRPr="002E56B9" w:rsidRDefault="00D742DC" w:rsidP="00560F48">
            <w:pPr>
              <w:pStyle w:val="TAL"/>
            </w:pPr>
            <w:r w:rsidRPr="002E56B9">
              <w:t>2Rx</w:t>
            </w:r>
          </w:p>
          <w:p w14:paraId="22C8E622"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EFBF6E1" w14:textId="77777777" w:rsidR="00D742DC" w:rsidRPr="002E56B9" w:rsidRDefault="00D742DC" w:rsidP="00560F48">
            <w:pPr>
              <w:pStyle w:val="TAL"/>
            </w:pPr>
          </w:p>
        </w:tc>
      </w:tr>
      <w:tr w:rsidR="00D742DC" w:rsidRPr="002E56B9" w14:paraId="5808E72F" w14:textId="733AD8A5"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497DE8"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27005A0"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E948485"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ACC166"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845327"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76C4A1"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62169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3963A03" w14:textId="77777777" w:rsidR="00D742DC" w:rsidRPr="002E56B9" w:rsidRDefault="00D742DC" w:rsidP="00560F48">
            <w:pPr>
              <w:pStyle w:val="TAL"/>
              <w:rPr>
                <w:rFonts w:eastAsia="PMingLiU" w:cs="Arial"/>
                <w:b/>
                <w:szCs w:val="18"/>
                <w:lang w:eastAsia="zh-TW"/>
              </w:rPr>
            </w:pPr>
          </w:p>
        </w:tc>
      </w:tr>
      <w:tr w:rsidR="00D742DC" w:rsidRPr="002E56B9" w14:paraId="2CF9563B" w14:textId="253C5989"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99D17C" w14:textId="77777777" w:rsidR="00D742DC" w:rsidRPr="002E56B9" w:rsidRDefault="00D742DC" w:rsidP="00560F4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0672F6" w14:textId="77777777" w:rsidR="00D742DC" w:rsidRPr="002E56B9" w:rsidRDefault="00D742DC" w:rsidP="00560F4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753D4E"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BDAF95" w14:textId="77777777" w:rsidR="00D742DC" w:rsidRPr="002E56B9" w:rsidRDefault="00D742DC"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059D3A"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06D997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A4D9BE" w14:textId="77777777" w:rsidR="00D742DC" w:rsidRPr="002E56B9" w:rsidRDefault="00D742DC" w:rsidP="00560F48">
            <w:pPr>
              <w:pStyle w:val="TAL"/>
            </w:pPr>
            <w:r w:rsidRPr="002E56B9">
              <w:t>2Rx</w:t>
            </w:r>
          </w:p>
          <w:p w14:paraId="0A424FBA"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743AB72" w14:textId="1ECAFDC9" w:rsidR="00D742DC" w:rsidRPr="002E56B9" w:rsidRDefault="00510237" w:rsidP="00560F48">
            <w:pPr>
              <w:pStyle w:val="TAL"/>
            </w:pPr>
            <w:r w:rsidRPr="00510237">
              <w:t>Subtest 2: F018</w:t>
            </w:r>
          </w:p>
        </w:tc>
      </w:tr>
      <w:tr w:rsidR="00D742DC" w:rsidRPr="002E56B9" w14:paraId="1979EF62" w14:textId="1A15039E"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6DF018" w14:textId="77777777" w:rsidR="00D742DC" w:rsidRPr="002E56B9" w:rsidRDefault="00D742DC" w:rsidP="00560F4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8A0C0AE" w14:textId="77777777" w:rsidR="00D742DC" w:rsidRPr="002E56B9" w:rsidRDefault="00D742DC" w:rsidP="00560F4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A0CA5B6"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3DEA12" w14:textId="77777777" w:rsidR="00D742DC" w:rsidRPr="002E56B9" w:rsidRDefault="00D742DC"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97BCC"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A1F10F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DB5F26" w14:textId="77777777" w:rsidR="00D742DC" w:rsidRPr="002E56B9" w:rsidRDefault="00D742DC" w:rsidP="00560F48">
            <w:pPr>
              <w:pStyle w:val="TAL"/>
            </w:pPr>
            <w:r w:rsidRPr="002E56B9">
              <w:t>2Rx</w:t>
            </w:r>
          </w:p>
          <w:p w14:paraId="2EDE1936"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33877A7" w14:textId="2AC6B60A" w:rsidR="00D742DC" w:rsidRPr="002E56B9" w:rsidRDefault="00510237" w:rsidP="00560F48">
            <w:pPr>
              <w:pStyle w:val="TAL"/>
            </w:pPr>
            <w:r w:rsidRPr="00510237">
              <w:t>Subtests 3,4: F019</w:t>
            </w:r>
          </w:p>
        </w:tc>
      </w:tr>
      <w:tr w:rsidR="00D742DC" w:rsidRPr="002E56B9" w14:paraId="0657FD9B" w14:textId="1852FE70"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5E13001" w14:textId="77777777" w:rsidR="00D742DC" w:rsidRPr="002E56B9" w:rsidRDefault="00D742DC" w:rsidP="00560F4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AFB9969" w14:textId="77777777" w:rsidR="00D742DC" w:rsidRPr="002E56B9" w:rsidRDefault="00D742DC" w:rsidP="00560F4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394583"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C6971" w14:textId="77777777" w:rsidR="00D742DC" w:rsidRPr="002E56B9" w:rsidRDefault="00D742DC"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5C607"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1AE5C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EED73E" w14:textId="77777777" w:rsidR="00D742DC" w:rsidRPr="002E56B9" w:rsidRDefault="00D742DC" w:rsidP="00560F48">
            <w:pPr>
              <w:pStyle w:val="TAL"/>
            </w:pPr>
            <w:r w:rsidRPr="002E56B9">
              <w:t>2Rx</w:t>
            </w:r>
          </w:p>
          <w:p w14:paraId="6AC44355"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2F7CE14" w14:textId="07FFC7C9" w:rsidR="00D742DC" w:rsidRPr="002E56B9" w:rsidRDefault="00510237" w:rsidP="00560F48">
            <w:pPr>
              <w:pStyle w:val="TAL"/>
            </w:pPr>
            <w:r w:rsidRPr="00510237">
              <w:t>Subtest 2: F018</w:t>
            </w:r>
          </w:p>
        </w:tc>
      </w:tr>
      <w:tr w:rsidR="00D742DC" w:rsidRPr="002E56B9" w14:paraId="66F9A520" w14:textId="37A9A25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A8E22C" w14:textId="77777777" w:rsidR="00D742DC" w:rsidRPr="002E56B9" w:rsidRDefault="00D742DC" w:rsidP="00560F4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99B0A" w14:textId="77777777" w:rsidR="00D742DC" w:rsidRPr="002E56B9" w:rsidRDefault="00D742DC" w:rsidP="00560F4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FBD7538"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46D418" w14:textId="77777777" w:rsidR="00D742DC" w:rsidRPr="002E56B9" w:rsidRDefault="00D742DC"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352AA"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BC73B9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452B87" w14:textId="77777777" w:rsidR="00D742DC" w:rsidRPr="002E56B9" w:rsidRDefault="00D742DC" w:rsidP="00560F48">
            <w:pPr>
              <w:pStyle w:val="TAL"/>
            </w:pPr>
            <w:r w:rsidRPr="002E56B9">
              <w:t>2Rx</w:t>
            </w:r>
          </w:p>
          <w:p w14:paraId="09A3AB92"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1C6C678" w14:textId="2AB64778" w:rsidR="00D742DC" w:rsidRPr="002E56B9" w:rsidRDefault="00510237" w:rsidP="00560F48">
            <w:pPr>
              <w:pStyle w:val="TAL"/>
            </w:pPr>
            <w:r w:rsidRPr="00510237">
              <w:t>Subtests 3,4: F019</w:t>
            </w:r>
          </w:p>
        </w:tc>
      </w:tr>
      <w:tr w:rsidR="00D742DC" w:rsidRPr="002E56B9" w14:paraId="7FC3B141" w14:textId="41B8A6A9"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240B975" w14:textId="77777777" w:rsidR="00D742DC" w:rsidRPr="002E56B9" w:rsidRDefault="00D742DC" w:rsidP="00560F48">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8178882" w14:textId="77777777" w:rsidR="00D742DC" w:rsidRPr="002E56B9" w:rsidRDefault="00D742DC" w:rsidP="00560F4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DCB640"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48729E"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1E82C"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14B27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FF1FF"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3DE7CA8" w14:textId="77777777" w:rsidR="00D742DC" w:rsidRPr="002E56B9" w:rsidRDefault="00D742DC" w:rsidP="00560F48">
            <w:pPr>
              <w:pStyle w:val="TAL"/>
            </w:pPr>
          </w:p>
        </w:tc>
      </w:tr>
      <w:tr w:rsidR="00D742DC" w:rsidRPr="002E56B9" w14:paraId="28606F21" w14:textId="69613303"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7400EE" w14:textId="77777777" w:rsidR="00D742DC" w:rsidRPr="002E56B9" w:rsidRDefault="00D742DC" w:rsidP="00560F4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A5456BF" w14:textId="77777777" w:rsidR="00D742DC" w:rsidRPr="002E56B9" w:rsidRDefault="00D742DC" w:rsidP="00560F4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909E47"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14C8CF"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87DD4"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FD7A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F1E164"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0EEEF34" w14:textId="77777777" w:rsidR="00D742DC" w:rsidRPr="002E56B9" w:rsidRDefault="00D742DC" w:rsidP="00560F48">
            <w:pPr>
              <w:pStyle w:val="TAL"/>
            </w:pPr>
          </w:p>
        </w:tc>
      </w:tr>
      <w:tr w:rsidR="00D742DC" w:rsidRPr="002E56B9" w14:paraId="691411DC" w14:textId="795B740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940880" w14:textId="77777777" w:rsidR="00D742DC" w:rsidRPr="002E56B9" w:rsidRDefault="00D742DC" w:rsidP="00560F4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16E33A" w14:textId="77777777" w:rsidR="00D742DC" w:rsidRPr="002E56B9" w:rsidRDefault="00D742DC" w:rsidP="00560F4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1801E9"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0E1952"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EE11D1"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C2E4D28"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52A86B"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48038F1" w14:textId="77777777" w:rsidR="00D742DC" w:rsidRPr="002E56B9" w:rsidRDefault="00D742DC" w:rsidP="00560F48">
            <w:pPr>
              <w:pStyle w:val="TAL"/>
            </w:pPr>
          </w:p>
        </w:tc>
      </w:tr>
      <w:tr w:rsidR="00D742DC" w:rsidRPr="002E56B9" w14:paraId="2580F393" w14:textId="06155922"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FE062E" w14:textId="77777777" w:rsidR="00D742DC" w:rsidRPr="002E56B9" w:rsidRDefault="00D742DC" w:rsidP="00560F4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3FE3B5" w14:textId="77777777" w:rsidR="00D742DC" w:rsidRPr="002E56B9" w:rsidRDefault="00D742DC" w:rsidP="00560F4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0F7E28"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7917B"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450A6D"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ADE36C"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FA6852"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C09302F" w14:textId="77777777" w:rsidR="00D742DC" w:rsidRPr="002E56B9" w:rsidRDefault="00D742DC" w:rsidP="00560F48">
            <w:pPr>
              <w:pStyle w:val="TAL"/>
            </w:pPr>
          </w:p>
        </w:tc>
      </w:tr>
      <w:tr w:rsidR="00D742DC" w:rsidRPr="002E56B9" w14:paraId="14A6A4B0" w14:textId="078A7C2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0D0373" w14:textId="77777777" w:rsidR="00D742DC" w:rsidRPr="002E56B9" w:rsidRDefault="00D742DC" w:rsidP="00560F4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14A43B3" w14:textId="4EB6B363" w:rsidR="00D742DC" w:rsidRPr="002E56B9" w:rsidRDefault="00D742DC" w:rsidP="00560F4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13D33C" w14:textId="0FA19755" w:rsidR="00D742DC" w:rsidRPr="002E56B9" w:rsidRDefault="00D742DC" w:rsidP="00560F48">
            <w:pPr>
              <w:pStyle w:val="TAL"/>
              <w:rPr>
                <w:rFonts w:eastAsia="SimSun"/>
                <w:lang w:eastAsia="zh-CN"/>
              </w:rPr>
            </w:pPr>
            <w:r w:rsidRPr="002E56B9">
              <w:rPr>
                <w:rFonts w:eastAsia="SimSun"/>
                <w:lang w:eastAsia="zh-CN"/>
              </w:rPr>
              <w:t>Rel-1</w:t>
            </w:r>
            <w:r w:rsidR="00D3238B">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9BA141" w14:textId="77777777" w:rsidR="00D742DC" w:rsidRPr="002E56B9" w:rsidRDefault="00D742DC" w:rsidP="00560F4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86092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2196B57"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7CA76" w14:textId="77777777" w:rsidR="00D742DC" w:rsidRPr="002E56B9" w:rsidRDefault="00D742DC" w:rsidP="00560F48">
            <w:pPr>
              <w:pStyle w:val="TAL"/>
            </w:pPr>
            <w:r w:rsidRPr="002E56B9">
              <w:t>2Rx</w:t>
            </w:r>
          </w:p>
          <w:p w14:paraId="4B5EF33F"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6CAA2FC" w14:textId="77777777" w:rsidR="00D742DC" w:rsidRPr="002E56B9" w:rsidRDefault="00D742DC" w:rsidP="00560F48">
            <w:pPr>
              <w:pStyle w:val="TAL"/>
            </w:pPr>
          </w:p>
        </w:tc>
      </w:tr>
      <w:tr w:rsidR="00D742DC" w:rsidRPr="002E56B9" w14:paraId="393A7541" w14:textId="06DB992F"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8089D86"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8FF040"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600A788"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7F5E9"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119588" w14:textId="77777777" w:rsidR="00D742DC" w:rsidRPr="002E56B9"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7A24A7D"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106D35"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1904850" w14:textId="77777777" w:rsidR="00D742DC" w:rsidRPr="002E56B9" w:rsidRDefault="00D742DC" w:rsidP="00560F48">
            <w:pPr>
              <w:pStyle w:val="TAL"/>
              <w:rPr>
                <w:rFonts w:eastAsia="PMingLiU" w:cs="Arial"/>
                <w:b/>
                <w:szCs w:val="18"/>
                <w:lang w:eastAsia="zh-TW"/>
              </w:rPr>
            </w:pPr>
          </w:p>
        </w:tc>
      </w:tr>
      <w:tr w:rsidR="00D742DC" w:rsidRPr="002E56B9" w14:paraId="2FA9874C" w14:textId="0732ED4C" w:rsidTr="00D742D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2B100C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B7794AE"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8FAE81"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2655CB"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DB618CD"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DE231F5"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9A37AC5"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7C633FB" w14:textId="77777777" w:rsidR="00D742DC" w:rsidRPr="002E56B9" w:rsidRDefault="00D742DC" w:rsidP="00560F48">
            <w:pPr>
              <w:pStyle w:val="TAL"/>
              <w:rPr>
                <w:rFonts w:eastAsia="PMingLiU" w:cs="Arial"/>
                <w:b/>
                <w:szCs w:val="18"/>
                <w:lang w:eastAsia="zh-TW"/>
              </w:rPr>
            </w:pPr>
          </w:p>
        </w:tc>
      </w:tr>
      <w:tr w:rsidR="00D742DC" w:rsidRPr="002E56B9" w14:paraId="5240D147" w14:textId="19C506F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B83D23" w14:textId="77777777" w:rsidR="00D742DC" w:rsidRPr="002E56B9" w:rsidRDefault="00D742DC" w:rsidP="00560F4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80E28FA" w14:textId="77777777" w:rsidR="00D742DC" w:rsidRPr="002E56B9" w:rsidRDefault="00D742DC" w:rsidP="00560F4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46E0AE"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262F3A" w14:textId="77777777" w:rsidR="00D742DC" w:rsidRPr="002E56B9" w:rsidRDefault="00D742DC"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EEB0DE"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B04049A"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4313427" w14:textId="77777777" w:rsidR="00D742DC" w:rsidRPr="002E56B9" w:rsidRDefault="00D742DC" w:rsidP="00560F48">
            <w:pPr>
              <w:pStyle w:val="TAL"/>
            </w:pPr>
            <w:r w:rsidRPr="002E56B9">
              <w:t>2Rx</w:t>
            </w:r>
          </w:p>
          <w:p w14:paraId="5EAA9C73"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A80E76" w14:textId="77777777" w:rsidR="00D742DC" w:rsidRPr="002E56B9" w:rsidRDefault="00D742DC" w:rsidP="00560F48">
            <w:pPr>
              <w:pStyle w:val="TAL"/>
            </w:pPr>
          </w:p>
        </w:tc>
      </w:tr>
      <w:tr w:rsidR="00D742DC" w:rsidRPr="002E56B9" w14:paraId="21E7748A" w14:textId="683FA692"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A9610B" w14:textId="77777777" w:rsidR="00D742DC" w:rsidRPr="002E56B9" w:rsidRDefault="00D742DC" w:rsidP="00560F4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FCAB14" w14:textId="77777777" w:rsidR="00D742DC" w:rsidRPr="002E56B9" w:rsidRDefault="00D742DC" w:rsidP="00560F4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EE11"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8C6D0"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DBB9"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D30F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CBFE4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E629D8" w14:textId="77777777" w:rsidR="00D742DC" w:rsidRPr="002E56B9" w:rsidRDefault="00D742DC" w:rsidP="00560F48">
            <w:pPr>
              <w:pStyle w:val="TAL"/>
            </w:pPr>
          </w:p>
        </w:tc>
      </w:tr>
      <w:tr w:rsidR="00D742DC" w:rsidRPr="002E56B9" w14:paraId="4DF2AD59" w14:textId="54E03881"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E9E2F" w14:textId="77777777" w:rsidR="00D742DC" w:rsidRPr="002E56B9" w:rsidRDefault="00D742DC" w:rsidP="00560F4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B758EC" w14:textId="77777777" w:rsidR="00D742DC" w:rsidRPr="002E56B9" w:rsidRDefault="00D742DC" w:rsidP="00560F4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DB4C80"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7A3B"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F7F6"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2059A1"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B5758"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E4A294" w14:textId="77777777" w:rsidR="00D742DC" w:rsidRPr="002E56B9" w:rsidRDefault="00D742DC" w:rsidP="00560F48">
            <w:pPr>
              <w:pStyle w:val="TAL"/>
            </w:pPr>
          </w:p>
        </w:tc>
      </w:tr>
      <w:tr w:rsidR="00D742DC" w:rsidRPr="002E56B9" w14:paraId="735D06C5" w14:textId="363DC8F4"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F11C20" w14:textId="77777777" w:rsidR="00D742DC" w:rsidRPr="002E56B9" w:rsidRDefault="00D742DC" w:rsidP="00560F48">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9D0EDF0" w14:textId="77777777" w:rsidR="00D742DC" w:rsidRPr="002E56B9" w:rsidRDefault="00D742DC" w:rsidP="00560F4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44E2D5"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BEECA1"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8C203"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487F20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5C3FEB" w14:textId="77777777" w:rsidR="00D742DC" w:rsidRPr="002E56B9" w:rsidRDefault="00D742DC" w:rsidP="00560F48">
            <w:pPr>
              <w:pStyle w:val="TAL"/>
            </w:pPr>
            <w:r w:rsidRPr="002E56B9">
              <w:t>2Rx</w:t>
            </w:r>
          </w:p>
          <w:p w14:paraId="340D0A9D"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B531386" w14:textId="77777777" w:rsidR="00D742DC" w:rsidRPr="002E56B9" w:rsidRDefault="00D742DC" w:rsidP="00560F48">
            <w:pPr>
              <w:pStyle w:val="TAL"/>
            </w:pPr>
          </w:p>
        </w:tc>
      </w:tr>
      <w:tr w:rsidR="00D742DC" w:rsidRPr="002E56B9" w14:paraId="781AE806" w14:textId="3D21088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99652" w14:textId="77777777" w:rsidR="00D742DC" w:rsidRPr="002E56B9" w:rsidRDefault="00D742DC" w:rsidP="00560F4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068B138" w14:textId="77777777" w:rsidR="00D742DC" w:rsidRPr="002E56B9" w:rsidRDefault="00D742DC" w:rsidP="00560F4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635443"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A45A8B"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32644F"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3EEE10"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3F9A9A"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751A8EB" w14:textId="77777777" w:rsidR="00D742DC" w:rsidRPr="002E56B9" w:rsidRDefault="00D742DC" w:rsidP="00560F48">
            <w:pPr>
              <w:pStyle w:val="TAL"/>
            </w:pPr>
          </w:p>
        </w:tc>
      </w:tr>
      <w:tr w:rsidR="00D742DC" w:rsidRPr="002E56B9" w14:paraId="42DB27CC" w14:textId="52CA12D7"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442577" w14:textId="77777777" w:rsidR="00D742DC" w:rsidRPr="002E56B9" w:rsidRDefault="00D742DC" w:rsidP="00560F4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5E26AA" w14:textId="77777777" w:rsidR="00D742DC" w:rsidRPr="002E56B9" w:rsidRDefault="00D742DC" w:rsidP="00560F4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E18D4"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6B63"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7DE0"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A0A3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64754"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41A948" w14:textId="77777777" w:rsidR="00D742DC" w:rsidRPr="002E56B9" w:rsidRDefault="00D742DC" w:rsidP="00560F48">
            <w:pPr>
              <w:pStyle w:val="TAL"/>
            </w:pPr>
          </w:p>
        </w:tc>
      </w:tr>
      <w:tr w:rsidR="00D742DC" w:rsidRPr="002E56B9" w14:paraId="4379E007" w14:textId="4B080D9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92A57B" w14:textId="77777777" w:rsidR="00D742DC" w:rsidRPr="002E56B9" w:rsidRDefault="00D742DC" w:rsidP="00560F4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0E360DC" w14:textId="77777777" w:rsidR="00D742DC" w:rsidRPr="002E56B9" w:rsidRDefault="00D742DC" w:rsidP="00560F4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07B775"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15CDAF"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085AB"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94DBD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1D3F1" w14:textId="77777777" w:rsidR="00D742DC" w:rsidRPr="002E56B9" w:rsidRDefault="00D742DC" w:rsidP="00560F48">
            <w:pPr>
              <w:pStyle w:val="TAL"/>
            </w:pPr>
            <w:r w:rsidRPr="002E56B9">
              <w:t>2Rx</w:t>
            </w:r>
          </w:p>
          <w:p w14:paraId="44EC976C"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EFD486C" w14:textId="77777777" w:rsidR="00D742DC" w:rsidRPr="002E56B9" w:rsidRDefault="00D742DC" w:rsidP="00560F48">
            <w:pPr>
              <w:pStyle w:val="TAL"/>
            </w:pPr>
          </w:p>
        </w:tc>
      </w:tr>
      <w:tr w:rsidR="00D742DC" w:rsidRPr="002E56B9" w14:paraId="2A28A33D" w14:textId="25D01B6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94458F" w14:textId="77777777" w:rsidR="00D742DC" w:rsidRPr="002E56B9" w:rsidRDefault="00D742DC" w:rsidP="00560F4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43D50B3" w14:textId="77777777" w:rsidR="00D742DC" w:rsidRPr="002E56B9" w:rsidRDefault="00D742DC" w:rsidP="00560F4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F4D9D06"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8DB949"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09F1A5"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8835C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834631"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BB8BCF3" w14:textId="77777777" w:rsidR="00D742DC" w:rsidRPr="002E56B9" w:rsidRDefault="00D742DC" w:rsidP="00560F48">
            <w:pPr>
              <w:pStyle w:val="TAL"/>
            </w:pPr>
          </w:p>
        </w:tc>
      </w:tr>
      <w:tr w:rsidR="00D742DC" w:rsidRPr="002E56B9" w14:paraId="6E1EE3C4" w14:textId="39359164"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0B220A" w14:textId="77777777" w:rsidR="00D742DC" w:rsidRPr="002E56B9" w:rsidRDefault="00D742DC" w:rsidP="00560F4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A25D364" w14:textId="77777777" w:rsidR="00D742DC" w:rsidRPr="002E56B9" w:rsidRDefault="00D742DC" w:rsidP="00560F4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B839C"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4E12C"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F253B"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436E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A258A"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177E5F" w14:textId="77777777" w:rsidR="00D742DC" w:rsidRPr="002E56B9" w:rsidRDefault="00D742DC" w:rsidP="00560F48">
            <w:pPr>
              <w:pStyle w:val="TAL"/>
            </w:pPr>
          </w:p>
        </w:tc>
      </w:tr>
      <w:tr w:rsidR="00D742DC" w:rsidRPr="002E56B9" w14:paraId="4FDF23ED" w14:textId="3B57E292"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14D5B9" w14:textId="77777777" w:rsidR="00D742DC" w:rsidRPr="002E56B9" w:rsidRDefault="00D742DC" w:rsidP="00560F4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457EAC1" w14:textId="77777777" w:rsidR="00D742DC" w:rsidRPr="002E56B9" w:rsidRDefault="00D742DC" w:rsidP="00560F4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D5D212"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E8BBDA"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7B86B2"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0EB0E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A14BB7" w14:textId="77777777" w:rsidR="00D742DC" w:rsidRPr="002E56B9" w:rsidRDefault="00D742DC" w:rsidP="00560F48">
            <w:pPr>
              <w:pStyle w:val="TAL"/>
            </w:pPr>
            <w:r w:rsidRPr="002E56B9">
              <w:t>2Rx</w:t>
            </w:r>
          </w:p>
          <w:p w14:paraId="2AE28A44"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59BCFA2" w14:textId="77777777" w:rsidR="00D742DC" w:rsidRPr="002E56B9" w:rsidRDefault="00D742DC" w:rsidP="00560F48">
            <w:pPr>
              <w:pStyle w:val="TAL"/>
            </w:pPr>
          </w:p>
        </w:tc>
      </w:tr>
      <w:tr w:rsidR="00D742DC" w:rsidRPr="002E56B9" w14:paraId="5692D517" w14:textId="35795677"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72110A" w14:textId="77777777" w:rsidR="00D742DC" w:rsidRPr="002E56B9" w:rsidRDefault="00D742DC" w:rsidP="00560F4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9049396" w14:textId="77777777" w:rsidR="00D742DC" w:rsidRPr="002E56B9" w:rsidRDefault="00D742DC" w:rsidP="00560F4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9EAAFE"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12D9BF"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383773"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4000E"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730BA7"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AF6DA31" w14:textId="77777777" w:rsidR="00D742DC" w:rsidRPr="002E56B9" w:rsidRDefault="00D742DC" w:rsidP="00560F48">
            <w:pPr>
              <w:pStyle w:val="TAL"/>
            </w:pPr>
          </w:p>
        </w:tc>
      </w:tr>
      <w:tr w:rsidR="00D742DC" w:rsidRPr="002E56B9" w14:paraId="4B5F9CF4" w14:textId="3B1D3DCD" w:rsidTr="00D742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A05C1E0" w14:textId="77777777" w:rsidR="00D742DC" w:rsidRPr="002E56B9" w:rsidRDefault="00D742DC"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9EB8525" w14:textId="77777777" w:rsidR="00D742DC" w:rsidRPr="002E56B9" w:rsidRDefault="00D742DC" w:rsidP="00560F48">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6BD8BD8F" w14:textId="77777777" w:rsidR="00D742DC" w:rsidRPr="002E56B9" w:rsidRDefault="00D742DC" w:rsidP="00560F48">
            <w:pPr>
              <w:pStyle w:val="TAN"/>
              <w:rPr>
                <w:lang w:eastAsia="zh-TW"/>
              </w:rPr>
            </w:pPr>
          </w:p>
        </w:tc>
      </w:tr>
    </w:tbl>
    <w:p w14:paraId="2E15258B" w14:textId="77777777" w:rsidR="00A735B3" w:rsidRPr="002E56B9" w:rsidRDefault="00A735B3" w:rsidP="00A735B3"/>
    <w:p w14:paraId="576AD9C6" w14:textId="77777777" w:rsidR="003315C9" w:rsidRPr="00BB629B" w:rsidRDefault="003315C9" w:rsidP="003315C9">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9B32BD" w:rsidRPr="00BB629B" w14:paraId="7823921B" w14:textId="55ADD286" w:rsidTr="000763C0">
        <w:trPr>
          <w:tblHeader/>
          <w:jc w:val="center"/>
        </w:trPr>
        <w:tc>
          <w:tcPr>
            <w:tcW w:w="518" w:type="pct"/>
            <w:tcBorders>
              <w:top w:val="single" w:sz="4" w:space="0" w:color="auto"/>
              <w:left w:val="single" w:sz="4" w:space="0" w:color="auto"/>
              <w:bottom w:val="nil"/>
              <w:right w:val="single" w:sz="4" w:space="0" w:color="auto"/>
            </w:tcBorders>
            <w:hideMark/>
          </w:tcPr>
          <w:p w14:paraId="345F745B" w14:textId="77777777" w:rsidR="00D742DC" w:rsidRPr="00BB629B" w:rsidRDefault="00D742DC" w:rsidP="00F236E6">
            <w:pPr>
              <w:pStyle w:val="TAH"/>
            </w:pPr>
            <w:r w:rsidRPr="00BB629B">
              <w:lastRenderedPageBreak/>
              <w:t>Clause</w:t>
            </w:r>
          </w:p>
        </w:tc>
        <w:tc>
          <w:tcPr>
            <w:tcW w:w="1229" w:type="pct"/>
            <w:tcBorders>
              <w:top w:val="single" w:sz="4" w:space="0" w:color="auto"/>
              <w:left w:val="single" w:sz="4" w:space="0" w:color="auto"/>
              <w:bottom w:val="nil"/>
              <w:right w:val="single" w:sz="4" w:space="0" w:color="auto"/>
            </w:tcBorders>
            <w:hideMark/>
          </w:tcPr>
          <w:p w14:paraId="4CFF9BF4" w14:textId="77777777" w:rsidR="00D742DC" w:rsidRPr="00BB629B" w:rsidRDefault="00D742DC" w:rsidP="00F236E6">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050EB1C4" w14:textId="77777777" w:rsidR="00D742DC" w:rsidRPr="00BB629B" w:rsidRDefault="00D742DC" w:rsidP="00F236E6">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FC662AE" w14:textId="77777777" w:rsidR="00D742DC" w:rsidRPr="00BB629B" w:rsidRDefault="00D742DC" w:rsidP="00F236E6">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18C462B6" w14:textId="77777777" w:rsidR="00D742DC" w:rsidRPr="00BB629B" w:rsidRDefault="00D742DC" w:rsidP="00F236E6">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410BAE1E" w14:textId="77777777" w:rsidR="00D742DC" w:rsidRPr="00BB629B" w:rsidRDefault="00D742DC" w:rsidP="00F236E6">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087250A6" w14:textId="0DCC0579" w:rsidR="00D742DC" w:rsidRPr="00BB629B" w:rsidRDefault="00D742DC" w:rsidP="00F236E6">
            <w:pPr>
              <w:pStyle w:val="TAH"/>
              <w:rPr>
                <w:lang w:eastAsia="zh-TW"/>
              </w:rPr>
            </w:pPr>
            <w:r>
              <w:rPr>
                <w:lang w:eastAsia="zh-TW"/>
              </w:rPr>
              <w:t>Test Selection Criteria</w:t>
            </w:r>
          </w:p>
        </w:tc>
      </w:tr>
      <w:tr w:rsidR="009B32BD" w:rsidRPr="00BB629B" w14:paraId="5039B4F4" w14:textId="248CAE59" w:rsidTr="000763C0">
        <w:trPr>
          <w:tblHeader/>
          <w:jc w:val="center"/>
        </w:trPr>
        <w:tc>
          <w:tcPr>
            <w:tcW w:w="518" w:type="pct"/>
            <w:tcBorders>
              <w:top w:val="nil"/>
              <w:left w:val="single" w:sz="4" w:space="0" w:color="auto"/>
              <w:bottom w:val="single" w:sz="4" w:space="0" w:color="auto"/>
              <w:right w:val="single" w:sz="4" w:space="0" w:color="auto"/>
            </w:tcBorders>
          </w:tcPr>
          <w:p w14:paraId="07A91484" w14:textId="77777777" w:rsidR="00D742DC" w:rsidRPr="00BB629B" w:rsidRDefault="00D742DC" w:rsidP="00F236E6">
            <w:pPr>
              <w:pStyle w:val="TAH"/>
            </w:pPr>
          </w:p>
        </w:tc>
        <w:tc>
          <w:tcPr>
            <w:tcW w:w="1229" w:type="pct"/>
            <w:tcBorders>
              <w:top w:val="nil"/>
              <w:left w:val="single" w:sz="4" w:space="0" w:color="auto"/>
              <w:bottom w:val="single" w:sz="4" w:space="0" w:color="auto"/>
              <w:right w:val="single" w:sz="4" w:space="0" w:color="auto"/>
            </w:tcBorders>
          </w:tcPr>
          <w:p w14:paraId="7C84C56B" w14:textId="77777777" w:rsidR="00D742DC" w:rsidRPr="00BB629B" w:rsidRDefault="00D742DC" w:rsidP="00F236E6">
            <w:pPr>
              <w:pStyle w:val="TAH"/>
            </w:pPr>
          </w:p>
        </w:tc>
        <w:tc>
          <w:tcPr>
            <w:tcW w:w="350" w:type="pct"/>
            <w:tcBorders>
              <w:top w:val="nil"/>
              <w:left w:val="single" w:sz="4" w:space="0" w:color="auto"/>
              <w:bottom w:val="single" w:sz="4" w:space="0" w:color="auto"/>
              <w:right w:val="single" w:sz="4" w:space="0" w:color="auto"/>
            </w:tcBorders>
          </w:tcPr>
          <w:p w14:paraId="0C96A64A" w14:textId="77777777" w:rsidR="00D742DC" w:rsidRPr="00BB629B" w:rsidRDefault="00D742DC" w:rsidP="00F236E6">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0A7627A6" w14:textId="77777777" w:rsidR="00D742DC" w:rsidRPr="00BB629B" w:rsidRDefault="00D742DC" w:rsidP="00F236E6">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71DBB8B5" w14:textId="77777777" w:rsidR="00D742DC" w:rsidRPr="00BB629B" w:rsidRDefault="00D742DC" w:rsidP="00F236E6">
            <w:pPr>
              <w:pStyle w:val="TAH"/>
            </w:pPr>
            <w:r w:rsidRPr="00BB629B">
              <w:t>Comment</w:t>
            </w:r>
          </w:p>
        </w:tc>
        <w:tc>
          <w:tcPr>
            <w:tcW w:w="647" w:type="pct"/>
            <w:tcBorders>
              <w:top w:val="nil"/>
              <w:left w:val="single" w:sz="4" w:space="0" w:color="auto"/>
              <w:bottom w:val="single" w:sz="4" w:space="0" w:color="auto"/>
              <w:right w:val="single" w:sz="4" w:space="0" w:color="auto"/>
            </w:tcBorders>
          </w:tcPr>
          <w:p w14:paraId="1549FACE" w14:textId="77777777" w:rsidR="00D742DC" w:rsidRPr="00BB629B" w:rsidRDefault="00D742DC" w:rsidP="00F236E6">
            <w:pPr>
              <w:pStyle w:val="TAH"/>
            </w:pPr>
          </w:p>
        </w:tc>
        <w:tc>
          <w:tcPr>
            <w:tcW w:w="446" w:type="pct"/>
            <w:tcBorders>
              <w:top w:val="nil"/>
              <w:left w:val="single" w:sz="4" w:space="0" w:color="auto"/>
              <w:bottom w:val="single" w:sz="4" w:space="0" w:color="auto"/>
              <w:right w:val="single" w:sz="4" w:space="0" w:color="auto"/>
            </w:tcBorders>
          </w:tcPr>
          <w:p w14:paraId="52277ED6" w14:textId="77777777" w:rsidR="00D742DC" w:rsidRPr="00BB629B" w:rsidRDefault="00D742DC" w:rsidP="00F236E6">
            <w:pPr>
              <w:pStyle w:val="TAH"/>
            </w:pPr>
          </w:p>
        </w:tc>
        <w:tc>
          <w:tcPr>
            <w:tcW w:w="444" w:type="pct"/>
            <w:tcBorders>
              <w:top w:val="nil"/>
              <w:left w:val="single" w:sz="4" w:space="0" w:color="auto"/>
              <w:bottom w:val="single" w:sz="4" w:space="0" w:color="auto"/>
              <w:right w:val="single" w:sz="4" w:space="0" w:color="auto"/>
            </w:tcBorders>
          </w:tcPr>
          <w:p w14:paraId="44094F18" w14:textId="77777777" w:rsidR="00D742DC" w:rsidRPr="00BB629B" w:rsidRDefault="00D742DC" w:rsidP="00F236E6">
            <w:pPr>
              <w:pStyle w:val="TAH"/>
            </w:pPr>
          </w:p>
        </w:tc>
      </w:tr>
      <w:tr w:rsidR="009B32BD" w:rsidRPr="00BB629B" w14:paraId="0E90F9EE" w14:textId="342C1F7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D742DC" w:rsidRPr="00BB629B" w:rsidRDefault="00D742DC" w:rsidP="00F236E6">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D742DC" w:rsidRPr="00BB629B" w:rsidRDefault="00D742DC" w:rsidP="00F236E6">
            <w:pPr>
              <w:pStyle w:val="TAL"/>
              <w:rPr>
                <w:b/>
                <w:lang w:eastAsia="zh-CN"/>
              </w:rPr>
            </w:pPr>
            <w:r w:rsidRPr="00BB629B">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D742DC" w:rsidRPr="00BB629B" w:rsidRDefault="00D742DC" w:rsidP="00F236E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D742DC" w:rsidRPr="00BB629B" w:rsidRDefault="00D742DC" w:rsidP="00F236E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D742DC" w:rsidRPr="00BB629B" w:rsidRDefault="00D742DC" w:rsidP="00F236E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D742DC" w:rsidRPr="00BB629B"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D742DC" w:rsidRPr="00BB629B" w:rsidRDefault="00D742DC" w:rsidP="00F236E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C0DB19" w14:textId="77777777" w:rsidR="00D742DC" w:rsidRPr="00BB629B" w:rsidRDefault="00D742DC" w:rsidP="00F236E6">
            <w:pPr>
              <w:pStyle w:val="TAL"/>
              <w:rPr>
                <w:b/>
                <w:lang w:eastAsia="zh-CN"/>
              </w:rPr>
            </w:pPr>
          </w:p>
        </w:tc>
      </w:tr>
      <w:tr w:rsidR="009B32BD" w:rsidRPr="004A0E7C" w14:paraId="3AAD890C" w14:textId="50A21C0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D742DC" w:rsidRPr="004A0E7C" w:rsidRDefault="00D742DC" w:rsidP="005C26C6">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D742DC" w:rsidRPr="004A0E7C" w:rsidRDefault="00D742DC" w:rsidP="005C26C6">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D742DC" w:rsidRPr="004A0E7C" w:rsidRDefault="00D742DC" w:rsidP="005C26C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D742DC" w:rsidRPr="004A0E7C" w:rsidRDefault="00D742DC" w:rsidP="005C26C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D742DC" w:rsidRPr="004A0E7C" w:rsidRDefault="00D742DC" w:rsidP="005C26C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D742DC" w:rsidRPr="004A0E7C" w:rsidRDefault="00D742DC" w:rsidP="005C26C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D742DC" w:rsidRPr="004A0E7C" w:rsidRDefault="00D742DC" w:rsidP="005C26C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194EF7" w14:textId="77777777" w:rsidR="00D742DC" w:rsidRPr="004A0E7C" w:rsidRDefault="00D742DC" w:rsidP="005C26C6">
            <w:pPr>
              <w:pStyle w:val="TAL"/>
              <w:rPr>
                <w:b/>
                <w:lang w:eastAsia="zh-CN"/>
              </w:rPr>
            </w:pPr>
          </w:p>
        </w:tc>
      </w:tr>
      <w:tr w:rsidR="009B32BD" w:rsidRPr="004A0E7C" w14:paraId="7790095F" w14:textId="43F75C8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6F66C7" w14:textId="77777777" w:rsidR="00D742DC" w:rsidRPr="004A0E7C" w:rsidRDefault="00D742DC" w:rsidP="000A5C5F">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02C6BCD5" w14:textId="77777777" w:rsidR="00D742DC" w:rsidRPr="004A0E7C" w:rsidRDefault="00D742DC" w:rsidP="000A5C5F">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46F75F"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8CAFA3" w14:textId="77777777" w:rsidR="00D742DC" w:rsidRPr="004A0E7C" w:rsidRDefault="00D742DC" w:rsidP="005C26C6">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3ACC92" w14:textId="545CC8C1" w:rsidR="00D742DC" w:rsidRPr="004A0E7C" w:rsidRDefault="00D742DC" w:rsidP="005C26C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0C6B409" w14:textId="06BEC813"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F5A38B"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3A69320" w14:textId="77777777" w:rsidR="00D742DC" w:rsidRPr="004A0E7C" w:rsidRDefault="00D742DC" w:rsidP="005C26C6">
            <w:pPr>
              <w:pStyle w:val="TAL"/>
              <w:rPr>
                <w:lang w:eastAsia="zh-CN"/>
              </w:rPr>
            </w:pPr>
          </w:p>
        </w:tc>
      </w:tr>
      <w:tr w:rsidR="009B32BD" w:rsidRPr="004A0E7C" w14:paraId="3E982EB2" w14:textId="2866D67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BC487B5" w14:textId="77777777" w:rsidR="00D742DC" w:rsidRPr="004A0E7C" w:rsidRDefault="00D742DC" w:rsidP="000A5C5F">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6D9710E1" w14:textId="77777777" w:rsidR="00D742DC" w:rsidRPr="004A0E7C" w:rsidRDefault="00D742DC" w:rsidP="000A5C5F">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576F77C1"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52163B" w14:textId="77777777" w:rsidR="00D742DC" w:rsidRPr="004A0E7C" w:rsidRDefault="00D742DC" w:rsidP="005C26C6">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A2BBD95" w14:textId="23591895" w:rsidR="00D742DC" w:rsidRPr="004A0E7C" w:rsidRDefault="00D742DC" w:rsidP="005C26C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B14E967"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C4AD9F3"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3D8026" w14:textId="77777777" w:rsidR="00D742DC" w:rsidRPr="004A0E7C" w:rsidRDefault="00D742DC" w:rsidP="005C26C6">
            <w:pPr>
              <w:pStyle w:val="TAL"/>
              <w:rPr>
                <w:lang w:eastAsia="zh-CN"/>
              </w:rPr>
            </w:pPr>
          </w:p>
        </w:tc>
      </w:tr>
      <w:tr w:rsidR="009B32BD" w:rsidRPr="004A0E7C" w14:paraId="2F3AA8F9" w14:textId="2E69F62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F444052" w14:textId="77777777" w:rsidR="00D742DC" w:rsidRPr="004A0E7C" w:rsidRDefault="00D742DC" w:rsidP="000A5C5F">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28648BF1" w14:textId="77777777" w:rsidR="00D742DC" w:rsidRPr="004A0E7C" w:rsidRDefault="00D742DC" w:rsidP="000A5C5F">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345963A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4510C54" w14:textId="77777777" w:rsidR="00D742DC" w:rsidRPr="004A0E7C" w:rsidRDefault="00D742DC" w:rsidP="005C26C6">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52ECBA" w14:textId="1BBB5627" w:rsidR="00D742DC" w:rsidRPr="004A0E7C" w:rsidRDefault="00D742DC" w:rsidP="005C26C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4C5058DC" w14:textId="600E2E28"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16DE017"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148FBB" w14:textId="77777777" w:rsidR="00D742DC" w:rsidRPr="004A0E7C" w:rsidRDefault="00D742DC" w:rsidP="005C26C6">
            <w:pPr>
              <w:pStyle w:val="TAL"/>
              <w:rPr>
                <w:lang w:eastAsia="zh-CN"/>
              </w:rPr>
            </w:pPr>
          </w:p>
        </w:tc>
      </w:tr>
      <w:tr w:rsidR="009B32BD" w:rsidRPr="004A0E7C" w14:paraId="76159643" w14:textId="59DACB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713165" w14:textId="77777777" w:rsidR="00D742DC" w:rsidRPr="004A0E7C" w:rsidRDefault="00D742DC" w:rsidP="000A5C5F">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2980E0D6" w14:textId="77777777" w:rsidR="00D742DC" w:rsidRPr="004A0E7C" w:rsidRDefault="00D742DC" w:rsidP="000A5C5F">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503E3002"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C49464" w14:textId="77777777" w:rsidR="00D742DC" w:rsidRPr="004A0E7C" w:rsidRDefault="00D742DC" w:rsidP="005C26C6">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7DAE1A" w14:textId="722F388E" w:rsidR="00D742DC" w:rsidRPr="004A0E7C" w:rsidRDefault="00D742DC" w:rsidP="005C26C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1C8CD2F8"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3E6C"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C973A1" w14:textId="77777777" w:rsidR="00D742DC" w:rsidRPr="004A0E7C" w:rsidRDefault="00D742DC" w:rsidP="005C26C6">
            <w:pPr>
              <w:pStyle w:val="TAL"/>
              <w:rPr>
                <w:lang w:eastAsia="zh-CN"/>
              </w:rPr>
            </w:pPr>
          </w:p>
        </w:tc>
      </w:tr>
      <w:tr w:rsidR="009B32BD" w:rsidRPr="004A0E7C" w14:paraId="132E2304" w14:textId="0065C08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329129" w14:textId="77777777" w:rsidR="00D742DC" w:rsidRPr="004A0E7C" w:rsidRDefault="00D742DC" w:rsidP="000A5C5F">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6FF79F71" w14:textId="77777777" w:rsidR="00D742DC" w:rsidRPr="004A0E7C" w:rsidRDefault="00D742DC" w:rsidP="000A5C5F">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9ACB22F"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3C5991" w14:textId="6B26C3FF" w:rsidR="00D742DC" w:rsidRPr="004A0E7C" w:rsidRDefault="00D742DC" w:rsidP="005C26C6">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344D4C3" w14:textId="77777777" w:rsidR="00D742DC" w:rsidRPr="004A0E7C" w:rsidRDefault="00D742DC"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2A30273" w14:textId="1B0DA9A6"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A1C5CE"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A96E69C" w14:textId="77777777" w:rsidR="00D742DC" w:rsidRPr="004A0E7C" w:rsidRDefault="00D742DC" w:rsidP="005C26C6">
            <w:pPr>
              <w:pStyle w:val="TAL"/>
              <w:rPr>
                <w:lang w:eastAsia="zh-CN"/>
              </w:rPr>
            </w:pPr>
          </w:p>
        </w:tc>
      </w:tr>
      <w:tr w:rsidR="009B32BD" w:rsidRPr="004A0E7C" w14:paraId="1B1951F7" w14:textId="6A19CF0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020640" w14:textId="77777777" w:rsidR="00D742DC" w:rsidRPr="004A0E7C" w:rsidRDefault="00D742DC" w:rsidP="000A5C5F">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24B6C621" w14:textId="77777777" w:rsidR="00D742DC" w:rsidRPr="004A0E7C" w:rsidRDefault="00D742DC" w:rsidP="000A5C5F">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2DBA3A7"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F21F1F9" w14:textId="2ACD141E" w:rsidR="00D742DC" w:rsidRPr="004A0E7C" w:rsidRDefault="00D742DC" w:rsidP="005C26C6">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44C88B1" w14:textId="77777777" w:rsidR="00D742DC" w:rsidRPr="004A0E7C" w:rsidRDefault="00D742DC"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724C0B9"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024B8E"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B283E65" w14:textId="77777777" w:rsidR="00D742DC" w:rsidRPr="004A0E7C" w:rsidRDefault="00D742DC" w:rsidP="005C26C6">
            <w:pPr>
              <w:pStyle w:val="TAL"/>
              <w:rPr>
                <w:lang w:eastAsia="zh-CN"/>
              </w:rPr>
            </w:pPr>
          </w:p>
        </w:tc>
      </w:tr>
      <w:tr w:rsidR="009B32BD" w:rsidRPr="004A0E7C" w14:paraId="2B7E8BE3" w14:textId="51EE966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6A403B" w14:textId="77777777" w:rsidR="00D742DC" w:rsidRPr="004A0E7C" w:rsidRDefault="00D742DC" w:rsidP="000A5C5F">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482EE68F" w14:textId="77777777" w:rsidR="00D742DC" w:rsidRPr="004A0E7C" w:rsidRDefault="00D742DC" w:rsidP="000A5C5F">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4FCE98"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B58478" w14:textId="7F856B5D" w:rsidR="00D742DC" w:rsidRPr="004A0E7C" w:rsidRDefault="00D742DC" w:rsidP="005C26C6">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8A7D4F9" w14:textId="77777777" w:rsidR="00D742DC" w:rsidRPr="004A0E7C" w:rsidRDefault="00D742DC"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9A22528" w14:textId="7631F51B"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C783B0E"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90C2ACE" w14:textId="77777777" w:rsidR="00D742DC" w:rsidRPr="004A0E7C" w:rsidRDefault="00D742DC" w:rsidP="005C26C6">
            <w:pPr>
              <w:pStyle w:val="TAL"/>
              <w:rPr>
                <w:lang w:eastAsia="zh-CN"/>
              </w:rPr>
            </w:pPr>
          </w:p>
        </w:tc>
      </w:tr>
      <w:tr w:rsidR="009B32BD" w:rsidRPr="004A0E7C" w14:paraId="2E181813" w14:textId="72D30EA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0C94A6C" w14:textId="77777777" w:rsidR="00D742DC" w:rsidRPr="004A0E7C" w:rsidRDefault="00D742DC" w:rsidP="000A5C5F">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3538EB99" w14:textId="77777777" w:rsidR="00D742DC" w:rsidRPr="004A0E7C" w:rsidRDefault="00D742DC" w:rsidP="000A5C5F">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3B328AB"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2C0B06" w14:textId="770675EE" w:rsidR="00D742DC" w:rsidRPr="004A0E7C" w:rsidRDefault="00D742DC" w:rsidP="005C26C6">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3AFDC65" w14:textId="77777777" w:rsidR="00D742DC" w:rsidRPr="004A0E7C" w:rsidRDefault="00D742DC"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CA6C1DE"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4683DD0"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5E70DFE" w14:textId="77777777" w:rsidR="00D742DC" w:rsidRPr="004A0E7C" w:rsidRDefault="00D742DC" w:rsidP="005C26C6">
            <w:pPr>
              <w:pStyle w:val="TAL"/>
              <w:rPr>
                <w:lang w:eastAsia="zh-CN"/>
              </w:rPr>
            </w:pPr>
          </w:p>
        </w:tc>
      </w:tr>
      <w:tr w:rsidR="009B32BD" w:rsidRPr="004A0E7C" w14:paraId="47BF083F" w14:textId="2C10889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D742DC" w:rsidRPr="004A0E7C" w:rsidRDefault="00D742DC" w:rsidP="005C26C6">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D742DC" w:rsidRPr="004A0E7C" w:rsidRDefault="00D742DC" w:rsidP="005C26C6">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D742DC" w:rsidRPr="004A0E7C" w:rsidRDefault="00D742DC" w:rsidP="005C26C6">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D742DC" w:rsidRPr="004A0E7C" w:rsidRDefault="00D742DC" w:rsidP="005C26C6">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D742DC" w:rsidRPr="004A0E7C" w:rsidRDefault="00D742DC" w:rsidP="005C26C6">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D742DC" w:rsidRPr="004A0E7C" w:rsidRDefault="00D742DC" w:rsidP="005C26C6">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54CEFE" w14:textId="77777777" w:rsidR="00D742DC" w:rsidRPr="004A0E7C" w:rsidRDefault="00D742DC" w:rsidP="005C26C6">
            <w:pPr>
              <w:pStyle w:val="TAL"/>
              <w:rPr>
                <w:lang w:eastAsia="zh-CN"/>
              </w:rPr>
            </w:pPr>
          </w:p>
        </w:tc>
      </w:tr>
      <w:tr w:rsidR="009B32BD" w:rsidRPr="004A0E7C" w14:paraId="79BA0FE7" w14:textId="7D959A5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AC2FBC" w14:textId="77777777" w:rsidR="00D742DC" w:rsidRPr="004A0E7C" w:rsidRDefault="00D742DC" w:rsidP="000A5C5F">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16AFE06B" w14:textId="77777777" w:rsidR="00D742DC" w:rsidRPr="004A0E7C" w:rsidRDefault="00D742DC" w:rsidP="000A5C5F">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7441274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28D0120" w14:textId="77777777" w:rsidR="00D742DC" w:rsidRPr="004A0E7C" w:rsidRDefault="00D742DC" w:rsidP="005C26C6">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670E7C9" w14:textId="77777777" w:rsidR="00D742DC" w:rsidRPr="004A0E7C" w:rsidRDefault="00D742DC" w:rsidP="005C26C6">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790EF1" w14:textId="759508AA"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33F2D50"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F4F2B62" w14:textId="77777777" w:rsidR="00D742DC" w:rsidRPr="004A0E7C" w:rsidRDefault="00D742DC" w:rsidP="005C26C6">
            <w:pPr>
              <w:pStyle w:val="TAL"/>
              <w:rPr>
                <w:lang w:eastAsia="zh-CN"/>
              </w:rPr>
            </w:pPr>
          </w:p>
        </w:tc>
      </w:tr>
      <w:tr w:rsidR="009B32BD" w:rsidRPr="004A0E7C" w14:paraId="5BFD247E" w14:textId="4B4053E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20119CF" w14:textId="77777777" w:rsidR="00D742DC" w:rsidRPr="004A0E7C" w:rsidRDefault="00D742DC" w:rsidP="000A5C5F">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2F481502" w14:textId="77777777" w:rsidR="00D742DC" w:rsidRPr="004A0E7C" w:rsidRDefault="00D742DC" w:rsidP="000A5C5F">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7B5ABC7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FD6A7C" w14:textId="77777777" w:rsidR="00D742DC" w:rsidRPr="004A0E7C" w:rsidRDefault="00D742DC" w:rsidP="005C26C6">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EEB130E" w14:textId="77777777" w:rsidR="00D742DC" w:rsidRPr="004A0E7C" w:rsidRDefault="00D742DC" w:rsidP="005C26C6">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46CB2B"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ECE43F"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DF7DC9" w14:textId="77777777" w:rsidR="00D742DC" w:rsidRPr="004A0E7C" w:rsidRDefault="00D742DC" w:rsidP="005C26C6">
            <w:pPr>
              <w:pStyle w:val="TAL"/>
              <w:rPr>
                <w:lang w:eastAsia="zh-CN"/>
              </w:rPr>
            </w:pPr>
          </w:p>
        </w:tc>
      </w:tr>
      <w:tr w:rsidR="009B32BD" w:rsidRPr="004A0E7C" w14:paraId="62C325D5" w14:textId="01E9830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96DED49" w14:textId="37100349" w:rsidR="00D742DC" w:rsidRPr="004A0E7C" w:rsidRDefault="00D742DC" w:rsidP="000A5C5F">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2934D87F" w14:textId="77777777" w:rsidR="00D742DC" w:rsidRPr="004A0E7C" w:rsidRDefault="00D742DC" w:rsidP="000A5C5F">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6B6244D8"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F801F7" w14:textId="77777777" w:rsidR="00D742DC" w:rsidRPr="004A0E7C" w:rsidRDefault="00D742DC" w:rsidP="005C26C6">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C701EFF" w14:textId="77777777" w:rsidR="00D742DC" w:rsidRPr="004A0E7C" w:rsidRDefault="00D742DC" w:rsidP="005C26C6">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61F44F" w14:textId="717A4556"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E61BBE"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556D73" w14:textId="77777777" w:rsidR="00D742DC" w:rsidRPr="004A0E7C" w:rsidRDefault="00D742DC" w:rsidP="005C26C6">
            <w:pPr>
              <w:pStyle w:val="TAL"/>
              <w:rPr>
                <w:lang w:eastAsia="zh-CN"/>
              </w:rPr>
            </w:pPr>
          </w:p>
        </w:tc>
      </w:tr>
      <w:tr w:rsidR="009B32BD" w:rsidRPr="004A0E7C" w14:paraId="5432A182" w14:textId="4654CBE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38F461A" w14:textId="2B0F1B57" w:rsidR="00D742DC" w:rsidRPr="004A0E7C" w:rsidRDefault="00D742DC" w:rsidP="000A5C5F">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5A813899" w14:textId="77777777" w:rsidR="00D742DC" w:rsidRPr="004A0E7C" w:rsidRDefault="00D742DC" w:rsidP="000A5C5F">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2A6527D1"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B5356D" w14:textId="77777777" w:rsidR="00D742DC" w:rsidRPr="004A0E7C" w:rsidRDefault="00D742DC" w:rsidP="005C26C6">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3CF486E" w14:textId="77777777" w:rsidR="00D742DC" w:rsidRPr="004A0E7C" w:rsidRDefault="00D742DC" w:rsidP="005C26C6">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21A4F6C" w14:textId="77777777"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65A333"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1FB995" w14:textId="77777777" w:rsidR="00D742DC" w:rsidRPr="004A0E7C" w:rsidRDefault="00D742DC" w:rsidP="005C26C6">
            <w:pPr>
              <w:pStyle w:val="TAL"/>
              <w:rPr>
                <w:lang w:eastAsia="zh-CN"/>
              </w:rPr>
            </w:pPr>
          </w:p>
        </w:tc>
      </w:tr>
      <w:tr w:rsidR="009B32BD" w:rsidRPr="004A0E7C" w14:paraId="627A441D" w14:textId="621F605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6AEB18" w14:textId="77777777" w:rsidR="00D742DC" w:rsidRPr="004A0E7C" w:rsidRDefault="00D742DC" w:rsidP="000A5C5F">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61C9BCA7" w14:textId="77777777" w:rsidR="00D742DC" w:rsidRPr="004A0E7C" w:rsidRDefault="00D742DC" w:rsidP="000A5C5F">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35730B5"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2F441A9" w14:textId="66FA83DF" w:rsidR="00D742DC" w:rsidRPr="004A0E7C" w:rsidRDefault="00D742DC" w:rsidP="005C26C6">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3F87A2D2" w14:textId="77777777" w:rsidR="00D742DC" w:rsidRPr="004A0E7C" w:rsidRDefault="00D742DC" w:rsidP="005C26C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17E357E" w14:textId="7AC2DD83"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D70F7E" w14:textId="77777777" w:rsidR="00D742DC" w:rsidRPr="004A0E7C" w:rsidRDefault="00D742DC" w:rsidP="005C26C6">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8BFFA4A" w14:textId="77777777" w:rsidR="00D742DC" w:rsidRPr="004A0E7C" w:rsidRDefault="00D742DC" w:rsidP="005C26C6">
            <w:pPr>
              <w:pStyle w:val="TAL"/>
              <w:rPr>
                <w:lang w:eastAsia="zh-CN"/>
              </w:rPr>
            </w:pPr>
          </w:p>
        </w:tc>
      </w:tr>
      <w:tr w:rsidR="009B32BD" w:rsidRPr="004A0E7C" w14:paraId="0056F108" w14:textId="27F1DF6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9409BE" w14:textId="77777777" w:rsidR="00D742DC" w:rsidRPr="004A0E7C" w:rsidRDefault="00D742DC" w:rsidP="000A5C5F">
            <w:pPr>
              <w:pStyle w:val="TAL"/>
            </w:pPr>
            <w:r w:rsidRPr="004A0E7C">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55468581" w14:textId="77777777" w:rsidR="00D742DC" w:rsidRPr="004A0E7C" w:rsidRDefault="00D742DC" w:rsidP="000A5C5F">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D7C8AA5"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DF9B2D" w14:textId="593930D1" w:rsidR="00D742DC" w:rsidRPr="004A0E7C" w:rsidRDefault="00D742DC" w:rsidP="005C26C6">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651193E" w14:textId="77777777" w:rsidR="00D742DC" w:rsidRPr="004A0E7C" w:rsidRDefault="00D742DC" w:rsidP="005C26C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04217CB" w14:textId="20B8F2BD" w:rsidR="00D742DC" w:rsidRPr="004A0E7C"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297B065" w14:textId="77777777" w:rsidR="00D742DC" w:rsidRPr="004A0E7C" w:rsidRDefault="00D742DC" w:rsidP="005C26C6">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14F35A" w14:textId="77777777" w:rsidR="00D742DC" w:rsidRPr="004A0E7C" w:rsidRDefault="00D742DC" w:rsidP="005C26C6">
            <w:pPr>
              <w:pStyle w:val="TAL"/>
              <w:rPr>
                <w:lang w:eastAsia="zh-CN"/>
              </w:rPr>
            </w:pPr>
          </w:p>
        </w:tc>
      </w:tr>
      <w:tr w:rsidR="009B32BD" w:rsidRPr="00BB629B" w14:paraId="382BA515" w14:textId="0FC87141"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D742DC" w:rsidRPr="00BB629B" w:rsidRDefault="00D742DC" w:rsidP="00F236E6">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D742DC" w:rsidRPr="00BB629B" w:rsidRDefault="00D742DC" w:rsidP="00F236E6">
            <w:pPr>
              <w:pStyle w:val="TAL"/>
              <w:rPr>
                <w:b/>
                <w:szCs w:val="18"/>
              </w:rPr>
            </w:pPr>
            <w:r w:rsidRPr="00BB629B">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D742DC" w:rsidRPr="00BB629B" w:rsidRDefault="00D742DC" w:rsidP="00F236E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D742DC" w:rsidRPr="00BB629B" w:rsidRDefault="00D742DC" w:rsidP="00F236E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D742DC" w:rsidRPr="00BB629B" w:rsidRDefault="00D742DC" w:rsidP="00F236E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D742DC" w:rsidRPr="00BB629B"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D742DC" w:rsidRPr="00BB629B" w:rsidRDefault="00D742DC" w:rsidP="00F236E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AD8EE0" w14:textId="77777777" w:rsidR="00D742DC" w:rsidRPr="00BB629B" w:rsidRDefault="00D742DC" w:rsidP="00F236E6">
            <w:pPr>
              <w:pStyle w:val="TAL"/>
              <w:rPr>
                <w:b/>
                <w:lang w:eastAsia="zh-CN"/>
              </w:rPr>
            </w:pPr>
          </w:p>
        </w:tc>
      </w:tr>
      <w:tr w:rsidR="009B32BD" w:rsidRPr="00BB629B" w14:paraId="66A9136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8B8C55" w14:textId="228D3BF0" w:rsidR="009F756C" w:rsidRPr="00BB629B" w:rsidRDefault="009F756C" w:rsidP="009F756C">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937B90" w14:textId="1F41250E" w:rsidR="009F756C" w:rsidRPr="00BB629B" w:rsidRDefault="009F756C" w:rsidP="009F756C">
            <w:pPr>
              <w:pStyle w:val="TAL"/>
              <w:rPr>
                <w:b/>
                <w:szCs w:val="18"/>
              </w:rPr>
            </w:pPr>
            <w:r w:rsidRPr="00AC7425">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F7FF41"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084671"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3311E"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004476"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4F204F"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B974E71" w14:textId="77777777" w:rsidR="009F756C" w:rsidRPr="00BB629B" w:rsidRDefault="009F756C" w:rsidP="009F756C">
            <w:pPr>
              <w:pStyle w:val="TAL"/>
              <w:rPr>
                <w:b/>
                <w:lang w:eastAsia="zh-CN"/>
              </w:rPr>
            </w:pPr>
          </w:p>
        </w:tc>
      </w:tr>
      <w:tr w:rsidR="009B32BD" w:rsidRPr="00BB629B" w14:paraId="3FF212E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A15669E" w14:textId="21374CC6" w:rsidR="009F756C" w:rsidRPr="00BB629B" w:rsidRDefault="009F756C" w:rsidP="009F756C">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0E93F8" w14:textId="618914BB" w:rsidR="009F756C" w:rsidRPr="00BB629B" w:rsidRDefault="009F756C" w:rsidP="009F756C">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44F3908" w14:textId="62ED2ABD" w:rsidR="009F756C" w:rsidRPr="00BB629B" w:rsidRDefault="009F756C" w:rsidP="009F756C">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E4BBAA0" w14:textId="5B733FE3" w:rsidR="009F756C" w:rsidRPr="00BB629B" w:rsidRDefault="009F756C" w:rsidP="009F756C">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A437A58" w14:textId="453748F5" w:rsidR="009F756C" w:rsidRPr="00BB629B" w:rsidRDefault="009F756C" w:rsidP="009F756C">
            <w:pPr>
              <w:pStyle w:val="TAL"/>
              <w:rPr>
                <w:b/>
                <w:lang w:eastAsia="zh-CN"/>
              </w:rPr>
            </w:pPr>
            <w:r w:rsidRPr="00AC7425">
              <w:rPr>
                <w:lang w:eastAsia="zh-CN"/>
              </w:rPr>
              <w:t>1Rx RedCap UEs supporting 5GS NR SA FR1</w:t>
            </w:r>
            <w:r w:rsidR="004B539E">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sidR="004B539E">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9B9634D" w14:textId="74F6B7DE"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82358F0" w14:textId="21816AAA" w:rsidR="009F756C" w:rsidRPr="00BB629B" w:rsidRDefault="009F756C" w:rsidP="009F756C">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F17D278" w14:textId="77777777" w:rsidR="009F756C" w:rsidRPr="00BB629B" w:rsidRDefault="009F756C" w:rsidP="009F756C">
            <w:pPr>
              <w:pStyle w:val="TAL"/>
              <w:rPr>
                <w:b/>
                <w:lang w:eastAsia="zh-CN"/>
              </w:rPr>
            </w:pPr>
          </w:p>
        </w:tc>
      </w:tr>
      <w:tr w:rsidR="009B32BD" w:rsidRPr="00BB629B" w14:paraId="110358B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B33A940" w14:textId="7CE5C99B" w:rsidR="009F756C" w:rsidRPr="00BB629B" w:rsidRDefault="009F756C" w:rsidP="009F756C">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7F0B86B" w14:textId="167434F3" w:rsidR="009F756C" w:rsidRPr="00BB629B" w:rsidRDefault="009F756C" w:rsidP="009F756C">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8DFB53D" w14:textId="032008A7" w:rsidR="009F756C" w:rsidRPr="00BB629B" w:rsidRDefault="009F756C" w:rsidP="009F756C">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38D33C" w14:textId="18711E21" w:rsidR="009F756C" w:rsidRPr="00BB629B" w:rsidRDefault="009F756C" w:rsidP="009F756C">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40C51C1" w14:textId="37F8A9D3" w:rsidR="009F756C" w:rsidRPr="00BB629B" w:rsidRDefault="009F756C" w:rsidP="009F756C">
            <w:pPr>
              <w:pStyle w:val="TAL"/>
              <w:rPr>
                <w:b/>
                <w:lang w:eastAsia="zh-CN"/>
              </w:rPr>
            </w:pPr>
            <w:r w:rsidRPr="00AC7425">
              <w:rPr>
                <w:lang w:eastAsia="zh-CN"/>
              </w:rPr>
              <w:t>2Rx RedCap UEs supporting 5GS NR SA FR1</w:t>
            </w:r>
            <w:r w:rsidR="004B539E">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sidR="004B539E">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A9325A" w14:textId="5997C5F6"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0FD8D5A" w14:textId="240A4283" w:rsidR="009F756C" w:rsidRPr="00BB629B" w:rsidRDefault="009F756C" w:rsidP="009F756C">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A246353" w14:textId="77777777" w:rsidR="009F756C" w:rsidRPr="00BB629B" w:rsidRDefault="009F756C" w:rsidP="009F756C">
            <w:pPr>
              <w:pStyle w:val="TAL"/>
              <w:rPr>
                <w:b/>
                <w:lang w:eastAsia="zh-CN"/>
              </w:rPr>
            </w:pPr>
          </w:p>
        </w:tc>
      </w:tr>
      <w:tr w:rsidR="009B32BD" w:rsidRPr="00BB629B" w14:paraId="5A295F3F" w14:textId="784EED0E"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9F756C" w:rsidRPr="00BB629B" w:rsidRDefault="009F756C" w:rsidP="009F756C">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9F756C" w:rsidRPr="00BB629B" w:rsidRDefault="009F756C" w:rsidP="009F756C">
            <w:pPr>
              <w:pStyle w:val="TAL"/>
              <w:rPr>
                <w:b/>
              </w:rPr>
            </w:pPr>
            <w:r w:rsidRPr="00BB629B">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92F72" w14:textId="77777777" w:rsidR="009F756C" w:rsidRPr="00BB629B" w:rsidRDefault="009F756C" w:rsidP="009F756C">
            <w:pPr>
              <w:pStyle w:val="TAL"/>
              <w:rPr>
                <w:b/>
                <w:lang w:eastAsia="zh-CN"/>
              </w:rPr>
            </w:pPr>
          </w:p>
        </w:tc>
      </w:tr>
      <w:tr w:rsidR="009B32BD" w:rsidRPr="00BB629B" w14:paraId="7F3EC5D3" w14:textId="3ACDD78B"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9F756C" w:rsidRPr="00BB629B" w:rsidRDefault="009F756C" w:rsidP="009F756C">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9F756C" w:rsidRPr="00BB629B" w:rsidRDefault="009F756C" w:rsidP="009F756C">
            <w:pPr>
              <w:pStyle w:val="TAL"/>
              <w:rPr>
                <w:b/>
              </w:rPr>
            </w:pPr>
            <w:r w:rsidRPr="00BB629B">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5D2D301" w14:textId="77777777" w:rsidR="009F756C" w:rsidRPr="00BB629B" w:rsidRDefault="009F756C" w:rsidP="009F756C">
            <w:pPr>
              <w:pStyle w:val="TAL"/>
              <w:rPr>
                <w:b/>
                <w:lang w:eastAsia="zh-CN"/>
              </w:rPr>
            </w:pPr>
          </w:p>
        </w:tc>
      </w:tr>
      <w:tr w:rsidR="009B32BD" w:rsidRPr="004A1425" w14:paraId="419DFFBC" w14:textId="03F5893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37E20C" w14:textId="77777777" w:rsidR="009F756C" w:rsidRDefault="009F756C" w:rsidP="009F756C">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7CE7D95F" w14:textId="77777777" w:rsidR="009F756C" w:rsidRPr="00350813" w:rsidRDefault="009F756C" w:rsidP="009F756C">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658B0ABE"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281755"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713D877"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F643D19" w14:textId="520CC6B0"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388C943"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E7B4A" w14:textId="77777777" w:rsidR="009F756C" w:rsidRDefault="009F756C" w:rsidP="009F756C">
            <w:pPr>
              <w:pStyle w:val="TAL"/>
              <w:rPr>
                <w:lang w:eastAsia="zh-CN"/>
              </w:rPr>
            </w:pPr>
          </w:p>
        </w:tc>
      </w:tr>
      <w:tr w:rsidR="009B32BD" w:rsidRPr="004A1425" w14:paraId="3DF242DF" w14:textId="43ECC47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5689474" w14:textId="77777777" w:rsidR="009F756C" w:rsidRDefault="009F756C" w:rsidP="009F756C">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78141914" w14:textId="77777777" w:rsidR="009F756C" w:rsidRPr="00350813" w:rsidRDefault="009F756C" w:rsidP="009F756C">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36130688"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2EE6966"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4E274C"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446861E" w14:textId="77777777"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94223D"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D38CE95" w14:textId="77777777" w:rsidR="009F756C" w:rsidRDefault="009F756C" w:rsidP="009F756C">
            <w:pPr>
              <w:pStyle w:val="TAL"/>
              <w:rPr>
                <w:lang w:eastAsia="zh-CN"/>
              </w:rPr>
            </w:pPr>
          </w:p>
        </w:tc>
      </w:tr>
      <w:tr w:rsidR="009B32BD" w:rsidRPr="004A1425" w14:paraId="1F5EF970" w14:textId="375A186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1FC2E25" w14:textId="77777777" w:rsidR="009F756C" w:rsidRDefault="009F756C" w:rsidP="009F756C">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1282FFB6" w14:textId="77777777" w:rsidR="009F756C" w:rsidRPr="006A0A79" w:rsidRDefault="009F756C" w:rsidP="009F756C">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6989A6C"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68E8A4"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B964"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321F4B0" w14:textId="4F2F3317"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8B4E918"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67CF76" w14:textId="77777777" w:rsidR="009F756C" w:rsidRDefault="009F756C" w:rsidP="009F756C">
            <w:pPr>
              <w:pStyle w:val="TAL"/>
              <w:rPr>
                <w:lang w:eastAsia="zh-CN"/>
              </w:rPr>
            </w:pPr>
          </w:p>
        </w:tc>
      </w:tr>
      <w:tr w:rsidR="009B32BD" w:rsidRPr="004A1425" w14:paraId="248F62A2" w14:textId="278EAEB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9940E9D" w14:textId="77777777" w:rsidR="009F756C" w:rsidRDefault="009F756C" w:rsidP="009F756C">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6001571A" w14:textId="77777777" w:rsidR="009F756C" w:rsidRPr="006A0A79" w:rsidRDefault="009F756C" w:rsidP="009F756C">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E7777E2"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83EE11C"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4EB800"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F5C71E" w14:textId="77777777"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4B20D"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7D296CD" w14:textId="77777777" w:rsidR="009F756C" w:rsidRDefault="009F756C" w:rsidP="009F756C">
            <w:pPr>
              <w:pStyle w:val="TAL"/>
              <w:rPr>
                <w:lang w:eastAsia="zh-CN"/>
              </w:rPr>
            </w:pPr>
          </w:p>
        </w:tc>
      </w:tr>
      <w:tr w:rsidR="009B32BD" w:rsidRPr="004A1425" w14:paraId="4FD9EEA2" w14:textId="54EFFFE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BC7A663" w14:textId="77777777" w:rsidR="009F756C" w:rsidRDefault="009F756C" w:rsidP="009F756C">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2546ED06" w14:textId="77777777" w:rsidR="009F756C" w:rsidRPr="006A0A79" w:rsidRDefault="009F756C" w:rsidP="009F756C">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FFB67A"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908421B"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DCF333"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36AF339" w14:textId="60C7DB6F"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901A9BF"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391B0F" w14:textId="77777777" w:rsidR="009F756C" w:rsidRDefault="009F756C" w:rsidP="009F756C">
            <w:pPr>
              <w:pStyle w:val="TAL"/>
              <w:rPr>
                <w:lang w:eastAsia="zh-CN"/>
              </w:rPr>
            </w:pPr>
          </w:p>
        </w:tc>
      </w:tr>
      <w:tr w:rsidR="009B32BD" w:rsidRPr="004A1425" w14:paraId="422A14BF" w14:textId="27CFD5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6A4AC91" w14:textId="77777777" w:rsidR="009F756C" w:rsidRDefault="009F756C" w:rsidP="009F756C">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267D3036" w14:textId="77777777" w:rsidR="009F756C" w:rsidRPr="006A0A79" w:rsidRDefault="009F756C" w:rsidP="009F756C">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BAF5312" w14:textId="77777777" w:rsidR="009F756C" w:rsidRDefault="009F756C" w:rsidP="009F756C">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012B003"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F707BA"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F063F6" w14:textId="77777777"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3377902"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4370C1" w14:textId="77777777" w:rsidR="009F756C" w:rsidRDefault="009F756C" w:rsidP="009F756C">
            <w:pPr>
              <w:pStyle w:val="TAL"/>
              <w:rPr>
                <w:lang w:eastAsia="zh-CN"/>
              </w:rPr>
            </w:pPr>
          </w:p>
        </w:tc>
      </w:tr>
      <w:tr w:rsidR="009B32BD" w:rsidRPr="00BB629B" w14:paraId="5185D245" w14:textId="1549923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63838E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55EC8695" w14:textId="77777777" w:rsidR="009F756C" w:rsidRPr="00BB629B" w:rsidRDefault="009F756C" w:rsidP="009F756C">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6DF3DB97"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F3C2B6A" w14:textId="77777777" w:rsidR="009F756C" w:rsidRPr="00BB629B" w:rsidRDefault="009F756C" w:rsidP="009F756C">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25A4938" w14:textId="77777777" w:rsidR="009F756C" w:rsidRPr="00BB629B" w:rsidRDefault="009F756C" w:rsidP="009F756C">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CB7964D" w14:textId="7244F1C8"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0A0DE138"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27A928F" w14:textId="77777777" w:rsidR="009F756C" w:rsidRPr="00BB629B" w:rsidRDefault="009F756C" w:rsidP="009F756C">
            <w:pPr>
              <w:pStyle w:val="TAL"/>
              <w:rPr>
                <w:lang w:eastAsia="zh-CN"/>
              </w:rPr>
            </w:pPr>
          </w:p>
        </w:tc>
      </w:tr>
      <w:tr w:rsidR="009B32BD" w:rsidRPr="00BB629B" w14:paraId="4D752750" w14:textId="73553E3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5E0925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635B9F79" w14:textId="77777777" w:rsidR="009F756C" w:rsidRPr="00BB629B" w:rsidRDefault="009F756C" w:rsidP="009F756C">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4D01CCCF"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91AF199" w14:textId="77777777" w:rsidR="009F756C" w:rsidRPr="00BB629B" w:rsidRDefault="009F756C" w:rsidP="009F756C">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9B35099" w14:textId="77777777" w:rsidR="009F756C" w:rsidRPr="00BB629B" w:rsidRDefault="009F756C" w:rsidP="009F756C">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27EB80" w14:textId="77777777"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69827952"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4145CF" w14:textId="77777777" w:rsidR="009F756C" w:rsidRPr="00BB629B" w:rsidRDefault="009F756C" w:rsidP="009F756C">
            <w:pPr>
              <w:pStyle w:val="TAL"/>
              <w:rPr>
                <w:lang w:eastAsia="zh-CN"/>
              </w:rPr>
            </w:pPr>
          </w:p>
        </w:tc>
      </w:tr>
      <w:tr w:rsidR="009B32BD" w:rsidRPr="00BB629B" w14:paraId="27900A0E" w14:textId="6B1FF11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27210D0"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0CFBD2DB" w14:textId="77777777" w:rsidR="009F756C" w:rsidRPr="00BB629B" w:rsidRDefault="009F756C" w:rsidP="009F756C">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3D4E67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9B1577" w14:textId="77777777" w:rsidR="009F756C" w:rsidRPr="00BB629B" w:rsidRDefault="009F756C" w:rsidP="009F756C">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D9337B8" w14:textId="77777777" w:rsidR="009F756C" w:rsidRPr="00BB629B" w:rsidRDefault="009F756C" w:rsidP="009F756C">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3CD5E3E" w14:textId="59FC7D8A"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68A5468A"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370BF7F" w14:textId="77777777" w:rsidR="009F756C" w:rsidRPr="00BB629B" w:rsidRDefault="009F756C" w:rsidP="009F756C">
            <w:pPr>
              <w:pStyle w:val="TAL"/>
              <w:rPr>
                <w:lang w:eastAsia="zh-CN"/>
              </w:rPr>
            </w:pPr>
          </w:p>
        </w:tc>
      </w:tr>
      <w:tr w:rsidR="009B32BD" w:rsidRPr="00BB629B" w14:paraId="67744E16" w14:textId="576F313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BDE8078"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01F35D14" w14:textId="77777777" w:rsidR="009F756C" w:rsidRPr="00BB629B" w:rsidRDefault="009F756C" w:rsidP="009F756C">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4687C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D4C4E0" w14:textId="77777777" w:rsidR="009F756C" w:rsidRPr="00BB629B" w:rsidRDefault="009F756C" w:rsidP="009F756C">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991AA73" w14:textId="77777777" w:rsidR="009F756C" w:rsidRPr="00BB629B" w:rsidRDefault="009F756C" w:rsidP="009F756C">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444FF42" w14:textId="77777777"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360135A8"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FBF1EA2" w14:textId="77777777" w:rsidR="009F756C" w:rsidRPr="00BB629B" w:rsidRDefault="009F756C" w:rsidP="009F756C">
            <w:pPr>
              <w:pStyle w:val="TAL"/>
              <w:rPr>
                <w:lang w:eastAsia="zh-CN"/>
              </w:rPr>
            </w:pPr>
          </w:p>
        </w:tc>
      </w:tr>
      <w:tr w:rsidR="009B32BD" w:rsidRPr="00BB629B" w14:paraId="0514010A" w14:textId="4207140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9F756C" w:rsidRPr="00BB629B" w:rsidRDefault="009F756C" w:rsidP="009F756C">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9F756C" w:rsidRPr="00BB629B" w:rsidRDefault="009F756C" w:rsidP="009F756C">
            <w:pPr>
              <w:pStyle w:val="TAL"/>
              <w:rPr>
                <w:b/>
              </w:rPr>
            </w:pPr>
            <w:r w:rsidRPr="00BB629B">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982EF4" w14:textId="77777777" w:rsidR="009F756C" w:rsidRPr="00BB629B" w:rsidRDefault="009F756C" w:rsidP="009F756C">
            <w:pPr>
              <w:pStyle w:val="TAL"/>
              <w:rPr>
                <w:b/>
                <w:lang w:eastAsia="zh-CN"/>
              </w:rPr>
            </w:pPr>
          </w:p>
        </w:tc>
      </w:tr>
      <w:tr w:rsidR="009B32BD" w:rsidRPr="00BB629B" w14:paraId="0A5CCECA" w14:textId="7D4E1B6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9F756C" w:rsidRPr="00BB629B" w:rsidRDefault="009F756C" w:rsidP="009F756C">
            <w:pPr>
              <w:pStyle w:val="TAL"/>
              <w:rPr>
                <w:b/>
              </w:rPr>
            </w:pPr>
            <w:r w:rsidRPr="00BB629B">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9F756C" w:rsidRPr="00BB629B" w:rsidRDefault="009F756C" w:rsidP="009F756C">
            <w:pPr>
              <w:pStyle w:val="TAL"/>
              <w:rPr>
                <w:b/>
              </w:rPr>
            </w:pPr>
            <w:r w:rsidRPr="00BB629B">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7D6927" w14:textId="77777777" w:rsidR="009F756C" w:rsidRPr="00BB629B" w:rsidRDefault="009F756C" w:rsidP="009F756C">
            <w:pPr>
              <w:pStyle w:val="TAL"/>
              <w:rPr>
                <w:b/>
                <w:lang w:eastAsia="zh-CN"/>
              </w:rPr>
            </w:pPr>
          </w:p>
        </w:tc>
      </w:tr>
      <w:tr w:rsidR="009B32BD" w:rsidRPr="00BB629B" w14:paraId="632725C3" w14:textId="3E37BC0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575D84D" w14:textId="77777777" w:rsidR="009F756C" w:rsidRPr="00BB629B" w:rsidRDefault="009F756C" w:rsidP="009F756C">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34F7CF4D" w14:textId="77777777" w:rsidR="009F756C" w:rsidRPr="00BB629B" w:rsidRDefault="009F756C" w:rsidP="009F756C">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1D881D5"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F99F73"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66B4CD"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32F4E4" w14:textId="466908F3"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8E98F30"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3567F4" w14:textId="77777777" w:rsidR="009F756C" w:rsidRPr="00BB629B" w:rsidRDefault="009F756C" w:rsidP="009F756C">
            <w:pPr>
              <w:pStyle w:val="TAL"/>
              <w:rPr>
                <w:lang w:eastAsia="zh-CN"/>
              </w:rPr>
            </w:pPr>
          </w:p>
        </w:tc>
      </w:tr>
      <w:tr w:rsidR="009B32BD" w:rsidRPr="00BB629B" w14:paraId="4BE7B0D4" w14:textId="4AE1EE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FE0974F" w14:textId="77777777" w:rsidR="009F756C" w:rsidRPr="00BB629B" w:rsidRDefault="009F756C" w:rsidP="009F756C">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16199A01" w14:textId="77777777" w:rsidR="009F756C" w:rsidRPr="00BB629B" w:rsidRDefault="009F756C" w:rsidP="009F756C">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6F35C5D8"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F3D31F"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F73C95"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DBDE66"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8EFA05B"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9335B8" w14:textId="77777777" w:rsidR="009F756C" w:rsidRPr="00BB629B" w:rsidRDefault="009F756C" w:rsidP="009F756C">
            <w:pPr>
              <w:pStyle w:val="TAL"/>
              <w:rPr>
                <w:lang w:eastAsia="zh-CN"/>
              </w:rPr>
            </w:pPr>
          </w:p>
        </w:tc>
      </w:tr>
      <w:tr w:rsidR="009B32BD" w:rsidRPr="00BB629B" w14:paraId="4D96273E" w14:textId="2280A85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27792D4" w14:textId="77777777" w:rsidR="009F756C" w:rsidRPr="00BB629B" w:rsidRDefault="009F756C" w:rsidP="009F756C">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10489261" w14:textId="77777777" w:rsidR="009F756C" w:rsidRPr="00BB629B" w:rsidRDefault="009F756C" w:rsidP="009F756C">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4B245207"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B6BB8A0"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E96A30B"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F9E3CA" w14:textId="468928BF"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A4B3E4"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C7CD6E" w14:textId="77777777" w:rsidR="009F756C" w:rsidRPr="00BB629B" w:rsidRDefault="009F756C" w:rsidP="009F756C">
            <w:pPr>
              <w:pStyle w:val="TAL"/>
              <w:rPr>
                <w:lang w:eastAsia="zh-CN"/>
              </w:rPr>
            </w:pPr>
          </w:p>
        </w:tc>
      </w:tr>
      <w:tr w:rsidR="009B32BD" w:rsidRPr="00BB629B" w14:paraId="1F8A08C6" w14:textId="5820C00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46C4134" w14:textId="77777777" w:rsidR="009F756C" w:rsidRPr="00BB629B" w:rsidRDefault="009F756C" w:rsidP="009F756C">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180E2CE7" w14:textId="77777777" w:rsidR="009F756C" w:rsidRPr="00BB629B" w:rsidRDefault="009F756C" w:rsidP="009F756C">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72DD588E"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9B3A18"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1083F5"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334A7"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27E507"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B74199E" w14:textId="77777777" w:rsidR="009F756C" w:rsidRPr="00BB629B" w:rsidRDefault="009F756C" w:rsidP="009F756C">
            <w:pPr>
              <w:pStyle w:val="TAL"/>
              <w:rPr>
                <w:lang w:eastAsia="zh-CN"/>
              </w:rPr>
            </w:pPr>
          </w:p>
        </w:tc>
      </w:tr>
      <w:tr w:rsidR="009B32BD" w:rsidRPr="00BB629B" w14:paraId="37ED1E8E" w14:textId="3007C85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D7F557F" w14:textId="77777777" w:rsidR="009F756C" w:rsidRPr="00BB629B" w:rsidRDefault="009F756C" w:rsidP="009F756C">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68FF9A23" w14:textId="77777777" w:rsidR="009F756C" w:rsidRPr="00BB629B" w:rsidRDefault="009F756C" w:rsidP="009F756C">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0C928FA"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35C6C1"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A169BFA"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6A92B2" w14:textId="16ECF265"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8A9E71"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9EB5A9" w14:textId="77777777" w:rsidR="009F756C" w:rsidRPr="00BB629B" w:rsidRDefault="009F756C" w:rsidP="009F756C">
            <w:pPr>
              <w:pStyle w:val="TAL"/>
              <w:rPr>
                <w:lang w:eastAsia="zh-CN"/>
              </w:rPr>
            </w:pPr>
          </w:p>
        </w:tc>
      </w:tr>
      <w:tr w:rsidR="009B32BD" w:rsidRPr="00BB629B" w14:paraId="63F0D1C2" w14:textId="24ABE35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BA0EB2" w14:textId="77777777" w:rsidR="009F756C" w:rsidRPr="00BB629B" w:rsidRDefault="009F756C" w:rsidP="009F756C">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2D285B9" w14:textId="77777777" w:rsidR="009F756C" w:rsidRPr="00BB629B" w:rsidRDefault="009F756C" w:rsidP="009F756C">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160F9DA"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DEC66"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42D47A"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DE3AD8"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8420F3"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13E7838" w14:textId="77777777" w:rsidR="009F756C" w:rsidRPr="00BB629B" w:rsidRDefault="009F756C" w:rsidP="009F756C">
            <w:pPr>
              <w:pStyle w:val="TAL"/>
              <w:rPr>
                <w:lang w:eastAsia="zh-CN"/>
              </w:rPr>
            </w:pPr>
          </w:p>
        </w:tc>
      </w:tr>
      <w:tr w:rsidR="009B32BD" w:rsidRPr="00BB629B" w14:paraId="28899ED3" w14:textId="0496EBD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9F756C" w:rsidRPr="00BB629B" w:rsidRDefault="009F756C" w:rsidP="009F756C">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9F756C" w:rsidRPr="00BB629B" w:rsidRDefault="009F756C" w:rsidP="009F756C">
            <w:pPr>
              <w:pStyle w:val="TAL"/>
              <w:rPr>
                <w:b/>
              </w:rPr>
            </w:pPr>
            <w:r w:rsidRPr="00BB629B">
              <w:rPr>
                <w:b/>
              </w:rPr>
              <w:t xml:space="preserve">Random access </w:t>
            </w:r>
            <w:r w:rsidRPr="00BB629B">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2555F" w14:textId="77777777" w:rsidR="009F756C" w:rsidRPr="00BB629B" w:rsidRDefault="009F756C" w:rsidP="009F756C">
            <w:pPr>
              <w:pStyle w:val="TAL"/>
              <w:rPr>
                <w:b/>
                <w:lang w:eastAsia="zh-CN"/>
              </w:rPr>
            </w:pPr>
          </w:p>
        </w:tc>
      </w:tr>
      <w:tr w:rsidR="009B32BD" w:rsidRPr="00BB629B" w14:paraId="62FB09FD" w14:textId="01F1F52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9ED6D9"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62A526A2" w14:textId="77777777" w:rsidR="009F756C" w:rsidRPr="00BB629B" w:rsidRDefault="009F756C" w:rsidP="009F756C">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4C812F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A8C0F61"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A36D614"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BF8EF1" w14:textId="1B1BB95A"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3DB6694"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A57AD1E" w14:textId="77777777" w:rsidR="009F756C" w:rsidRPr="00BB629B" w:rsidRDefault="009F756C" w:rsidP="009F756C">
            <w:pPr>
              <w:pStyle w:val="TAL"/>
              <w:rPr>
                <w:lang w:eastAsia="zh-CN"/>
              </w:rPr>
            </w:pPr>
          </w:p>
        </w:tc>
      </w:tr>
      <w:tr w:rsidR="009B32BD" w:rsidRPr="00BB629B" w14:paraId="54741D4B" w14:textId="509935B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3BB2106"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4CEED585" w14:textId="77777777" w:rsidR="009F756C" w:rsidRPr="00BB629B" w:rsidRDefault="009F756C" w:rsidP="009F756C">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182303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A7FE90B"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1C4702"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DCC80F"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F3A0FF"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AE617C" w14:textId="77777777" w:rsidR="009F756C" w:rsidRPr="00BB629B" w:rsidRDefault="009F756C" w:rsidP="009F756C">
            <w:pPr>
              <w:pStyle w:val="TAL"/>
              <w:rPr>
                <w:lang w:eastAsia="zh-CN"/>
              </w:rPr>
            </w:pPr>
          </w:p>
        </w:tc>
      </w:tr>
      <w:tr w:rsidR="009B32BD" w:rsidRPr="00BB629B" w14:paraId="341538B0" w14:textId="5CDE87C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594AB1A"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3374CAA7" w14:textId="77777777" w:rsidR="009F756C" w:rsidRPr="00BB629B" w:rsidRDefault="009F756C" w:rsidP="009F756C">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28F4A1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999D6" w14:textId="11A26F11" w:rsidR="009F756C" w:rsidRPr="00BB629B" w:rsidRDefault="009F756C" w:rsidP="009F756C">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72F85E6" w14:textId="1F8B8996"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30BCC5" w14:textId="472A11FD"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C6A0D7"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0B7378" w14:textId="57CC7296" w:rsidR="009F756C" w:rsidRPr="00BB629B" w:rsidRDefault="009F756C" w:rsidP="009F756C">
            <w:pPr>
              <w:pStyle w:val="TAL"/>
              <w:rPr>
                <w:lang w:eastAsia="zh-CN"/>
              </w:rPr>
            </w:pPr>
            <w:r>
              <w:rPr>
                <w:lang w:eastAsia="zh-CN"/>
              </w:rPr>
              <w:t>Subtest 2: F009</w:t>
            </w:r>
          </w:p>
        </w:tc>
      </w:tr>
      <w:tr w:rsidR="009B32BD" w:rsidRPr="00BB629B" w14:paraId="4D51074B" w14:textId="3259B9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2C96F3"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22A7A80B" w14:textId="77777777" w:rsidR="009F756C" w:rsidRPr="00BB629B" w:rsidRDefault="009F756C" w:rsidP="009F756C">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4E6779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862A7A" w14:textId="3400F03A" w:rsidR="009F756C" w:rsidRPr="00BB629B" w:rsidRDefault="009F756C" w:rsidP="009F756C">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7E186F9F" w14:textId="230CA854"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7F16C8"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99BF69"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39ED4D" w14:textId="5954CFCA" w:rsidR="009F756C" w:rsidRPr="00BB629B" w:rsidRDefault="009F756C" w:rsidP="009F756C">
            <w:pPr>
              <w:pStyle w:val="TAL"/>
              <w:rPr>
                <w:lang w:eastAsia="zh-CN"/>
              </w:rPr>
            </w:pPr>
            <w:r>
              <w:rPr>
                <w:lang w:eastAsia="zh-CN"/>
              </w:rPr>
              <w:t>Subtest 2: F010</w:t>
            </w:r>
          </w:p>
        </w:tc>
      </w:tr>
      <w:tr w:rsidR="009B32BD" w:rsidRPr="00BB629B" w14:paraId="2469E698" w14:textId="4451782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891B485"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48C717DA" w14:textId="77777777" w:rsidR="009F756C" w:rsidRPr="00BB629B" w:rsidRDefault="009F756C" w:rsidP="009F756C">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8EACF4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DA7EA" w14:textId="77777777" w:rsidR="009F756C" w:rsidRPr="00BB629B" w:rsidRDefault="009F756C" w:rsidP="009F756C">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3BF716F" w14:textId="77777777" w:rsidR="009F756C" w:rsidRPr="00BB629B" w:rsidRDefault="009F756C" w:rsidP="009F756C">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26F765D" w14:textId="37A26E64"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1C7966"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47BD142" w14:textId="77777777" w:rsidR="009F756C" w:rsidRPr="00BB629B" w:rsidRDefault="009F756C" w:rsidP="009F756C">
            <w:pPr>
              <w:pStyle w:val="TAL"/>
              <w:rPr>
                <w:lang w:eastAsia="zh-CN"/>
              </w:rPr>
            </w:pPr>
          </w:p>
        </w:tc>
      </w:tr>
      <w:tr w:rsidR="009B32BD" w:rsidRPr="00BB629B" w14:paraId="1D905E46" w14:textId="1D1776F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DC029F5"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201650F1" w14:textId="77777777" w:rsidR="009F756C" w:rsidRPr="00BB629B" w:rsidRDefault="009F756C" w:rsidP="009F756C">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32C00D6"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28D452" w14:textId="77777777" w:rsidR="009F756C" w:rsidRPr="00BB629B" w:rsidRDefault="009F756C" w:rsidP="009F756C">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B65FCF5" w14:textId="77777777" w:rsidR="009F756C" w:rsidRPr="00BB629B" w:rsidRDefault="009F756C" w:rsidP="009F756C">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2A616D1"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C5F68D"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3BBF18" w14:textId="77777777" w:rsidR="009F756C" w:rsidRPr="00BB629B" w:rsidRDefault="009F756C" w:rsidP="009F756C">
            <w:pPr>
              <w:pStyle w:val="TAL"/>
              <w:rPr>
                <w:lang w:eastAsia="zh-CN"/>
              </w:rPr>
            </w:pPr>
          </w:p>
        </w:tc>
      </w:tr>
      <w:tr w:rsidR="009B32BD" w:rsidRPr="00BB629B" w14:paraId="74C2BF65" w14:textId="171EBBA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67D6A76"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546A1233" w14:textId="77777777" w:rsidR="009F756C" w:rsidRPr="00BB629B" w:rsidRDefault="009F756C" w:rsidP="009F756C">
            <w:pPr>
              <w:pStyle w:val="TAL"/>
            </w:pPr>
            <w:r w:rsidRPr="00BB629B">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449067F"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08AF30F" w14:textId="77777777" w:rsidR="009F756C" w:rsidRPr="00BB629B" w:rsidRDefault="009F756C" w:rsidP="009F756C">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D9B2D69" w14:textId="77777777" w:rsidR="009F756C" w:rsidRPr="00BB629B" w:rsidRDefault="009F756C" w:rsidP="009F756C">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52A005D" w14:textId="6D71BDEE"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5CF8D4"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1110D5F" w14:textId="77777777" w:rsidR="009F756C" w:rsidRPr="00BB629B" w:rsidRDefault="009F756C" w:rsidP="009F756C">
            <w:pPr>
              <w:pStyle w:val="TAL"/>
              <w:rPr>
                <w:lang w:eastAsia="zh-CN"/>
              </w:rPr>
            </w:pPr>
          </w:p>
        </w:tc>
      </w:tr>
      <w:tr w:rsidR="009B32BD" w:rsidRPr="00BB629B" w14:paraId="5FB02403" w14:textId="563AAEF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E35727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375F55D" w14:textId="77777777" w:rsidR="009F756C" w:rsidRPr="00BB629B" w:rsidRDefault="009F756C" w:rsidP="009F756C">
            <w:pPr>
              <w:pStyle w:val="TAL"/>
            </w:pPr>
            <w:r w:rsidRPr="00BB629B">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F529D12"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F607C6E" w14:textId="77777777" w:rsidR="009F756C" w:rsidRPr="00BB629B" w:rsidRDefault="009F756C" w:rsidP="009F756C">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39246FB" w14:textId="77777777" w:rsidR="009F756C" w:rsidRPr="00BB629B" w:rsidRDefault="009F756C" w:rsidP="009F756C">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9B572"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729AF8"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57B93D" w14:textId="77777777" w:rsidR="009F756C" w:rsidRPr="00BB629B" w:rsidRDefault="009F756C" w:rsidP="009F756C">
            <w:pPr>
              <w:pStyle w:val="TAL"/>
              <w:rPr>
                <w:lang w:eastAsia="zh-CN"/>
              </w:rPr>
            </w:pPr>
          </w:p>
        </w:tc>
      </w:tr>
      <w:tr w:rsidR="009B32BD" w:rsidRPr="00BB629B" w14:paraId="283C367C" w14:textId="546A1BC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9F756C" w:rsidRPr="00BB629B" w:rsidRDefault="009F756C" w:rsidP="009F756C">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9F756C" w:rsidRPr="00BB629B" w:rsidRDefault="009F756C" w:rsidP="009F756C">
            <w:pPr>
              <w:pStyle w:val="TAL"/>
              <w:rPr>
                <w:b/>
              </w:rPr>
            </w:pPr>
            <w:r w:rsidRPr="00BB629B">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5B840C4" w14:textId="77777777" w:rsidR="009F756C" w:rsidRPr="00BB629B" w:rsidRDefault="009F756C" w:rsidP="009F756C">
            <w:pPr>
              <w:pStyle w:val="TAL"/>
              <w:rPr>
                <w:b/>
                <w:lang w:eastAsia="zh-CN"/>
              </w:rPr>
            </w:pPr>
          </w:p>
        </w:tc>
      </w:tr>
      <w:tr w:rsidR="009B32BD" w:rsidRPr="00BB629B" w14:paraId="5D555064" w14:textId="08995DC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9030326" w14:textId="77777777" w:rsidR="009F756C" w:rsidRPr="00BB629B" w:rsidRDefault="009F756C" w:rsidP="009F756C">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739C82F2" w14:textId="77777777" w:rsidR="009F756C" w:rsidRPr="00BB629B" w:rsidRDefault="009F756C" w:rsidP="009F756C">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56587C5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BA619C0"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36AAEC"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480736" w14:textId="3F9037DD"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49768A"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EAF1BBD" w14:textId="77777777" w:rsidR="009F756C" w:rsidRPr="00BB629B" w:rsidRDefault="009F756C" w:rsidP="009F756C">
            <w:pPr>
              <w:pStyle w:val="TAL"/>
              <w:rPr>
                <w:lang w:eastAsia="zh-CN"/>
              </w:rPr>
            </w:pPr>
          </w:p>
        </w:tc>
      </w:tr>
      <w:tr w:rsidR="009B32BD" w:rsidRPr="00BB629B" w14:paraId="60D8783F" w14:textId="1EC8255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CF9F860" w14:textId="77777777" w:rsidR="009F756C" w:rsidRPr="00BB629B" w:rsidRDefault="009F756C" w:rsidP="009F756C">
            <w:pPr>
              <w:pStyle w:val="TAL"/>
            </w:pPr>
            <w:r w:rsidRPr="00BB629B">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0CBA51DF" w14:textId="77777777" w:rsidR="009F756C" w:rsidRPr="00BB629B" w:rsidRDefault="009F756C" w:rsidP="009F756C">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62E3871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DC173B6"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80F379"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092115"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46D7FA"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4C2714" w14:textId="77777777" w:rsidR="009F756C" w:rsidRPr="00BB629B" w:rsidRDefault="009F756C" w:rsidP="009F756C">
            <w:pPr>
              <w:pStyle w:val="TAL"/>
              <w:rPr>
                <w:lang w:eastAsia="zh-CN"/>
              </w:rPr>
            </w:pPr>
          </w:p>
        </w:tc>
      </w:tr>
      <w:tr w:rsidR="009B32BD" w:rsidRPr="00BB629B" w14:paraId="1B20E265" w14:textId="2784333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B89EE56" w14:textId="77777777" w:rsidR="009F756C" w:rsidRPr="00BB629B" w:rsidRDefault="009F756C" w:rsidP="009F756C">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25895733" w14:textId="77777777" w:rsidR="009F756C" w:rsidRPr="00BB629B" w:rsidRDefault="009F756C" w:rsidP="009F756C">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20E3000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F856888" w14:textId="77777777" w:rsidR="009F756C" w:rsidRPr="00BB629B" w:rsidRDefault="009F756C" w:rsidP="009F756C">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C080EA2" w14:textId="77777777" w:rsidR="009F756C" w:rsidRPr="00BB629B" w:rsidRDefault="009F756C" w:rsidP="009F756C">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C2645E6" w14:textId="1ABC026A"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547BDF"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AE6023" w14:textId="77777777" w:rsidR="009F756C" w:rsidRPr="00BB629B" w:rsidRDefault="009F756C" w:rsidP="009F756C">
            <w:pPr>
              <w:pStyle w:val="TAL"/>
              <w:rPr>
                <w:lang w:eastAsia="zh-CN"/>
              </w:rPr>
            </w:pPr>
          </w:p>
        </w:tc>
      </w:tr>
      <w:tr w:rsidR="009B32BD" w:rsidRPr="00BB629B" w14:paraId="4BC0E9B5" w14:textId="5DAAE24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79A0200" w14:textId="77777777" w:rsidR="009F756C" w:rsidRPr="00BB629B" w:rsidRDefault="009F756C" w:rsidP="009F756C">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4A4B9483" w14:textId="77777777" w:rsidR="009F756C" w:rsidRPr="00BB629B" w:rsidRDefault="009F756C" w:rsidP="009F756C">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508D4F9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3414B2" w14:textId="77777777" w:rsidR="009F756C" w:rsidRPr="00BB629B" w:rsidRDefault="009F756C" w:rsidP="009F756C">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10AE89F" w14:textId="77777777" w:rsidR="009F756C" w:rsidRPr="00BB629B" w:rsidRDefault="009F756C" w:rsidP="009F756C">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A8B148B"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01135"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B877AA" w14:textId="77777777" w:rsidR="009F756C" w:rsidRPr="00BB629B" w:rsidRDefault="009F756C" w:rsidP="009F756C">
            <w:pPr>
              <w:pStyle w:val="TAL"/>
              <w:rPr>
                <w:lang w:eastAsia="zh-CN"/>
              </w:rPr>
            </w:pPr>
          </w:p>
        </w:tc>
      </w:tr>
      <w:tr w:rsidR="009B32BD" w:rsidRPr="00BB629B" w14:paraId="22F3861E" w14:textId="62D3B0D6"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9F756C" w:rsidRPr="00BB629B" w:rsidRDefault="009F756C" w:rsidP="009F756C">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9F756C" w:rsidRPr="00BB629B" w:rsidRDefault="009F756C" w:rsidP="009F756C">
            <w:pPr>
              <w:pStyle w:val="TAL"/>
              <w:rPr>
                <w:b/>
                <w:szCs w:val="18"/>
              </w:rPr>
            </w:pPr>
            <w:r w:rsidRPr="00BB629B">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E33FA26" w14:textId="77777777" w:rsidR="009F756C" w:rsidRPr="00BB629B" w:rsidRDefault="009F756C" w:rsidP="009F756C">
            <w:pPr>
              <w:pStyle w:val="TAL"/>
              <w:rPr>
                <w:b/>
                <w:lang w:eastAsia="zh-CN"/>
              </w:rPr>
            </w:pPr>
          </w:p>
        </w:tc>
      </w:tr>
      <w:tr w:rsidR="009B32BD" w:rsidRPr="00BB629B" w14:paraId="52543B46" w14:textId="5B108009"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9F756C" w:rsidRPr="00BB629B" w:rsidRDefault="009F756C" w:rsidP="009F756C">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9F756C" w:rsidRPr="00BB629B" w:rsidRDefault="009F756C" w:rsidP="009F756C">
            <w:pPr>
              <w:pStyle w:val="TAL"/>
              <w:rPr>
                <w:b/>
                <w:szCs w:val="18"/>
              </w:rPr>
            </w:pPr>
            <w:r w:rsidRPr="00BB629B">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0CB968" w14:textId="77777777" w:rsidR="009F756C" w:rsidRPr="00BB629B" w:rsidRDefault="009F756C" w:rsidP="009F756C">
            <w:pPr>
              <w:pStyle w:val="TAL"/>
              <w:rPr>
                <w:b/>
                <w:lang w:eastAsia="zh-CN"/>
              </w:rPr>
            </w:pPr>
          </w:p>
        </w:tc>
      </w:tr>
      <w:tr w:rsidR="009B32BD" w:rsidRPr="00BB629B" w14:paraId="0A84A9A8" w14:textId="3A317FF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72D050" w14:textId="77777777" w:rsidR="009F756C" w:rsidRPr="00BB629B" w:rsidRDefault="009F756C" w:rsidP="009F756C">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3AE4569" w14:textId="77777777" w:rsidR="009F756C" w:rsidRPr="00BB629B" w:rsidRDefault="009F756C" w:rsidP="009F756C">
            <w:pPr>
              <w:pStyle w:val="TAL"/>
            </w:pPr>
            <w:r w:rsidRPr="00BB629B">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0FA99767"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1FE1E"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EAB7A"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A5346B"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D8E98D"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0798AD" w14:textId="16C38F31" w:rsidR="009F756C" w:rsidRPr="00BB629B" w:rsidRDefault="009F756C" w:rsidP="009F756C">
            <w:pPr>
              <w:pStyle w:val="TAL"/>
              <w:rPr>
                <w:lang w:eastAsia="zh-CN"/>
              </w:rPr>
            </w:pPr>
            <w:r>
              <w:rPr>
                <w:lang w:eastAsia="zh-CN"/>
              </w:rPr>
              <w:t>Subtest 2: F011</w:t>
            </w:r>
          </w:p>
        </w:tc>
      </w:tr>
      <w:tr w:rsidR="009B32BD" w:rsidRPr="00BB629B" w14:paraId="28168EB4" w14:textId="7678EC2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6D46EF" w14:textId="77777777" w:rsidR="009F756C" w:rsidRPr="00BB629B" w:rsidRDefault="009F756C" w:rsidP="009F756C">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6146FB71" w14:textId="77777777" w:rsidR="009F756C" w:rsidRPr="00BB629B" w:rsidRDefault="009F756C" w:rsidP="009F756C">
            <w:pPr>
              <w:pStyle w:val="TAL"/>
            </w:pPr>
            <w:r w:rsidRPr="00BB629B">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7B28F5DD"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6D1AFD"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B157EB"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69D86"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55FEA3"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09778E" w14:textId="67590D7C" w:rsidR="009F756C" w:rsidRPr="00BB629B" w:rsidRDefault="009F756C" w:rsidP="009F756C">
            <w:pPr>
              <w:pStyle w:val="TAL"/>
              <w:rPr>
                <w:lang w:eastAsia="zh-CN"/>
              </w:rPr>
            </w:pPr>
            <w:r>
              <w:rPr>
                <w:lang w:eastAsia="zh-CN"/>
              </w:rPr>
              <w:t>Subtest 2: F012</w:t>
            </w:r>
          </w:p>
        </w:tc>
      </w:tr>
      <w:tr w:rsidR="009B32BD" w:rsidRPr="00BB629B" w14:paraId="7DEB729C" w14:textId="3E3C4A2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9F756C" w:rsidRPr="00BB629B" w:rsidRDefault="009F756C" w:rsidP="009F756C">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9F756C" w:rsidRPr="00BB629B" w:rsidRDefault="009F756C" w:rsidP="009F756C">
            <w:pPr>
              <w:pStyle w:val="TAL"/>
              <w:rPr>
                <w:b/>
                <w:szCs w:val="18"/>
              </w:rPr>
            </w:pPr>
            <w:r w:rsidRPr="00BB629B">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532D4" w14:textId="77777777" w:rsidR="009F756C" w:rsidRPr="00BB629B" w:rsidRDefault="009F756C" w:rsidP="009F756C">
            <w:pPr>
              <w:pStyle w:val="TAL"/>
              <w:rPr>
                <w:b/>
                <w:lang w:eastAsia="zh-CN"/>
              </w:rPr>
            </w:pPr>
          </w:p>
        </w:tc>
      </w:tr>
      <w:tr w:rsidR="009B32BD" w:rsidRPr="00BB629B" w14:paraId="16C02D79" w14:textId="3EABAA2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9F756C" w:rsidRPr="00BB629B" w:rsidRDefault="009F756C" w:rsidP="009F756C">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9F756C" w:rsidRPr="00BB629B" w:rsidRDefault="009F756C" w:rsidP="009F756C">
            <w:pPr>
              <w:pStyle w:val="TAL"/>
              <w:rPr>
                <w:b/>
              </w:rPr>
            </w:pPr>
            <w:r w:rsidRPr="00BB629B">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AAC041" w14:textId="77777777" w:rsidR="009F756C" w:rsidRPr="00BB629B" w:rsidRDefault="009F756C" w:rsidP="009F756C">
            <w:pPr>
              <w:pStyle w:val="TAL"/>
              <w:rPr>
                <w:b/>
                <w:lang w:eastAsia="zh-CN"/>
              </w:rPr>
            </w:pPr>
          </w:p>
        </w:tc>
      </w:tr>
      <w:tr w:rsidR="009B32BD" w:rsidRPr="004A1425" w14:paraId="16B6C16F" w14:textId="639E58A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88E40E" w14:textId="77777777" w:rsidR="009F756C" w:rsidRDefault="009F756C" w:rsidP="009F756C">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40A1A5F5" w14:textId="77777777" w:rsidR="009F756C" w:rsidRPr="004A1425" w:rsidRDefault="009F756C" w:rsidP="009F756C">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14687CAD" w14:textId="77777777" w:rsidR="009F756C" w:rsidRPr="004A1425" w:rsidRDefault="009F756C" w:rsidP="009F756C">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83B611" w14:textId="77777777" w:rsidR="009F756C" w:rsidRPr="004A1425"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EC6D03" w14:textId="77777777" w:rsidR="009F756C" w:rsidRPr="004A1425"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31EE6D5"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8A2B94" w14:textId="77777777" w:rsidR="009F756C" w:rsidRPr="004A1425"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CBBCCBE" w14:textId="77777777" w:rsidR="009F756C" w:rsidRDefault="009F756C" w:rsidP="009F756C">
            <w:pPr>
              <w:pStyle w:val="TAL"/>
              <w:rPr>
                <w:lang w:eastAsia="zh-CN"/>
              </w:rPr>
            </w:pPr>
          </w:p>
        </w:tc>
      </w:tr>
      <w:tr w:rsidR="009B32BD" w:rsidRPr="004A1425" w14:paraId="61585C73" w14:textId="5BAA793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C276BC1" w14:textId="77777777" w:rsidR="009F756C" w:rsidRDefault="009F756C" w:rsidP="009F756C">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0F5DC04E" w14:textId="77777777" w:rsidR="009F756C" w:rsidRPr="004A1425" w:rsidRDefault="009F756C" w:rsidP="009F756C">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AA7271C" w14:textId="77777777" w:rsidR="009F756C" w:rsidRPr="004A1425" w:rsidRDefault="009F756C" w:rsidP="009F756C">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42E8C" w14:textId="77777777" w:rsidR="009F756C" w:rsidRPr="004A1425"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4CA6E60" w14:textId="77777777" w:rsidR="009F756C" w:rsidRPr="004A1425"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4F93796"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D63FBF" w14:textId="77777777" w:rsidR="009F756C" w:rsidRPr="004A1425"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5F8941C" w14:textId="77777777" w:rsidR="009F756C" w:rsidRDefault="009F756C" w:rsidP="009F756C">
            <w:pPr>
              <w:pStyle w:val="TAL"/>
              <w:rPr>
                <w:lang w:eastAsia="zh-CN"/>
              </w:rPr>
            </w:pPr>
          </w:p>
        </w:tc>
      </w:tr>
      <w:tr w:rsidR="009B32BD" w:rsidRPr="00BB629B" w14:paraId="3B60A585" w14:textId="1C56D64F"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9F756C" w:rsidRPr="00BB629B" w:rsidRDefault="009F756C" w:rsidP="009F756C">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9F756C" w:rsidRPr="00BB629B" w:rsidRDefault="009F756C" w:rsidP="009F756C">
            <w:pPr>
              <w:pStyle w:val="TAL"/>
              <w:rPr>
                <w:b/>
              </w:rPr>
            </w:pPr>
            <w:r w:rsidRPr="00BB629B">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A6849E6" w14:textId="77777777" w:rsidR="009F756C" w:rsidRPr="00BB629B" w:rsidRDefault="009F756C" w:rsidP="009F756C">
            <w:pPr>
              <w:pStyle w:val="TAL"/>
              <w:rPr>
                <w:b/>
                <w:lang w:eastAsia="zh-CN"/>
              </w:rPr>
            </w:pPr>
          </w:p>
        </w:tc>
      </w:tr>
      <w:tr w:rsidR="009B32BD" w:rsidRPr="00BB629B" w14:paraId="5B6CD545" w14:textId="1DE7D50C"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9F756C" w:rsidRPr="00BB629B" w:rsidRDefault="009F756C" w:rsidP="009F756C">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9F756C" w:rsidRPr="00BB629B" w:rsidRDefault="009F756C" w:rsidP="009F756C">
            <w:pPr>
              <w:pStyle w:val="TAL"/>
              <w:rPr>
                <w:b/>
                <w:szCs w:val="18"/>
              </w:rPr>
            </w:pPr>
            <w:r w:rsidRPr="00BB629B">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E4F4B0" w14:textId="77777777" w:rsidR="009F756C" w:rsidRPr="00BB629B" w:rsidRDefault="009F756C" w:rsidP="009F756C">
            <w:pPr>
              <w:pStyle w:val="TAL"/>
              <w:rPr>
                <w:b/>
                <w:lang w:eastAsia="zh-CN"/>
              </w:rPr>
            </w:pPr>
          </w:p>
        </w:tc>
      </w:tr>
      <w:tr w:rsidR="009B32BD" w:rsidRPr="00BB629B" w14:paraId="6E9FD11E" w14:textId="278C012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3E9F3D" w14:textId="77777777" w:rsidR="009F756C" w:rsidRPr="00BB629B" w:rsidRDefault="009F756C" w:rsidP="009F756C">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26FEBEE" w14:textId="77777777" w:rsidR="009F756C" w:rsidRPr="00BB629B" w:rsidRDefault="009F756C" w:rsidP="009F756C">
            <w:pPr>
              <w:pStyle w:val="TAL"/>
              <w:rPr>
                <w:lang w:eastAsia="zh-CN"/>
              </w:rPr>
            </w:pPr>
            <w:r w:rsidRPr="00BB629B">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ABB049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B194E"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5F664A8"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05805" w14:textId="6E3A289C"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BDB39A"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14AFEC" w14:textId="77777777" w:rsidR="009F756C" w:rsidRPr="00BB629B" w:rsidRDefault="009F756C" w:rsidP="009F756C">
            <w:pPr>
              <w:pStyle w:val="TAL"/>
              <w:rPr>
                <w:lang w:eastAsia="zh-CN"/>
              </w:rPr>
            </w:pPr>
          </w:p>
        </w:tc>
      </w:tr>
      <w:tr w:rsidR="009B32BD" w:rsidRPr="00BB629B" w14:paraId="4FED83E3" w14:textId="51ADD58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265241" w14:textId="77777777" w:rsidR="009F756C" w:rsidRPr="00BB629B" w:rsidRDefault="009F756C" w:rsidP="009F756C">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4D2E3FE2" w14:textId="77777777" w:rsidR="009F756C" w:rsidRPr="00BB629B" w:rsidRDefault="009F756C" w:rsidP="009F756C">
            <w:pPr>
              <w:pStyle w:val="TAL"/>
              <w:rPr>
                <w:lang w:eastAsia="zh-CN"/>
              </w:rPr>
            </w:pPr>
            <w:r w:rsidRPr="00BB629B">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255AAC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8465F0"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476808"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6EBC17"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32BF9B"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E4E832" w14:textId="77777777" w:rsidR="009F756C" w:rsidRPr="00BB629B" w:rsidRDefault="009F756C" w:rsidP="009F756C">
            <w:pPr>
              <w:pStyle w:val="TAL"/>
              <w:rPr>
                <w:lang w:eastAsia="zh-CN"/>
              </w:rPr>
            </w:pPr>
          </w:p>
        </w:tc>
      </w:tr>
      <w:tr w:rsidR="009B32BD" w:rsidRPr="00BB629B" w14:paraId="42D43CD3" w14:textId="2CAC855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5E9687D" w14:textId="77777777" w:rsidR="009F756C" w:rsidRPr="00BB629B" w:rsidRDefault="009F756C" w:rsidP="009F756C">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65A791F" w14:textId="77777777" w:rsidR="009F756C" w:rsidRPr="00BB629B" w:rsidRDefault="009F756C" w:rsidP="009F756C">
            <w:pPr>
              <w:pStyle w:val="TAL"/>
              <w:rPr>
                <w:lang w:eastAsia="zh-CN"/>
              </w:rPr>
            </w:pPr>
            <w:r w:rsidRPr="00BB629B">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7E581D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B1E373" w14:textId="77777777" w:rsidR="009F756C" w:rsidRPr="00BB629B" w:rsidRDefault="009F756C" w:rsidP="009F756C">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6F9947" w14:textId="77777777" w:rsidR="009F756C" w:rsidRPr="00BB629B" w:rsidRDefault="009F756C" w:rsidP="009F756C">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582537" w14:textId="4834C91B"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988287"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83C613" w14:textId="77777777" w:rsidR="009F756C" w:rsidRPr="00BB629B" w:rsidRDefault="009F756C" w:rsidP="009F756C">
            <w:pPr>
              <w:pStyle w:val="TAL"/>
              <w:rPr>
                <w:lang w:eastAsia="zh-CN"/>
              </w:rPr>
            </w:pPr>
          </w:p>
        </w:tc>
      </w:tr>
      <w:tr w:rsidR="009B32BD" w:rsidRPr="00BB629B" w14:paraId="67C5CE39" w14:textId="6752A99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32E44F0" w14:textId="77777777" w:rsidR="009F756C" w:rsidRPr="00BB629B" w:rsidRDefault="009F756C" w:rsidP="009F756C">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117A6AC" w14:textId="77777777" w:rsidR="009F756C" w:rsidRPr="00BB629B" w:rsidRDefault="009F756C" w:rsidP="009F756C">
            <w:pPr>
              <w:pStyle w:val="TAL"/>
              <w:rPr>
                <w:lang w:eastAsia="zh-CN"/>
              </w:rPr>
            </w:pPr>
            <w:r w:rsidRPr="00BB629B">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361D527"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3AE347" w14:textId="77777777" w:rsidR="009F756C" w:rsidRPr="00BB629B" w:rsidRDefault="009F756C" w:rsidP="009F756C">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2E0346" w14:textId="77777777" w:rsidR="009F756C" w:rsidRPr="00BB629B" w:rsidRDefault="009F756C" w:rsidP="009F756C">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408545"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45972F"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9409B82" w14:textId="77777777" w:rsidR="009F756C" w:rsidRPr="00BB629B" w:rsidRDefault="009F756C" w:rsidP="009F756C">
            <w:pPr>
              <w:pStyle w:val="TAL"/>
              <w:rPr>
                <w:lang w:eastAsia="zh-CN"/>
              </w:rPr>
            </w:pPr>
          </w:p>
        </w:tc>
      </w:tr>
      <w:tr w:rsidR="009B32BD" w:rsidRPr="00BB629B" w14:paraId="035F431F" w14:textId="6E9AB70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5062D3" w14:textId="77777777" w:rsidR="009F756C" w:rsidRPr="00BB629B" w:rsidRDefault="009F756C" w:rsidP="009F756C">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EBF98A" w14:textId="77777777" w:rsidR="009F756C" w:rsidRPr="00BB629B" w:rsidRDefault="009F756C" w:rsidP="009F756C">
            <w:pPr>
              <w:pStyle w:val="TAL"/>
              <w:rPr>
                <w:lang w:eastAsia="zh-CN"/>
              </w:rPr>
            </w:pPr>
            <w:r w:rsidRPr="003E3ED1">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FD1088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405A37" w14:textId="77777777" w:rsidR="009F756C" w:rsidRPr="00BB629B" w:rsidRDefault="009F756C" w:rsidP="009F756C">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D1B48B" w14:textId="77777777" w:rsidR="009F756C" w:rsidRPr="00BB629B" w:rsidRDefault="009F756C" w:rsidP="009F756C">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407F3B0"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1C93D0"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6C3121" w14:textId="77777777" w:rsidR="009F756C" w:rsidRPr="00BB629B" w:rsidRDefault="009F756C" w:rsidP="009F756C">
            <w:pPr>
              <w:pStyle w:val="TAL"/>
              <w:rPr>
                <w:lang w:eastAsia="zh-CN"/>
              </w:rPr>
            </w:pPr>
          </w:p>
        </w:tc>
      </w:tr>
      <w:tr w:rsidR="009B32BD" w:rsidRPr="00BB629B" w14:paraId="60D17BB9" w14:textId="11A591A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9EA458" w14:textId="77777777" w:rsidR="009F756C" w:rsidRPr="00BB629B" w:rsidRDefault="009F756C" w:rsidP="009F756C">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7913CAFD" w14:textId="77777777" w:rsidR="009F756C" w:rsidRPr="00BB629B" w:rsidRDefault="009F756C" w:rsidP="009F756C">
            <w:pPr>
              <w:pStyle w:val="TAL"/>
              <w:rPr>
                <w:lang w:eastAsia="zh-CN"/>
              </w:rPr>
            </w:pPr>
            <w:r w:rsidRPr="003E3ED1">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75F320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F7349" w14:textId="77777777" w:rsidR="009F756C" w:rsidRPr="00BB629B" w:rsidRDefault="009F756C" w:rsidP="009F756C">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DC6A690" w14:textId="77777777" w:rsidR="009F756C" w:rsidRPr="00BB629B" w:rsidRDefault="009F756C" w:rsidP="009F756C">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8F0C37E"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788A93E"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7D0DB1B" w14:textId="77777777" w:rsidR="009F756C" w:rsidRPr="00BB629B" w:rsidRDefault="009F756C" w:rsidP="009F756C">
            <w:pPr>
              <w:pStyle w:val="TAL"/>
              <w:rPr>
                <w:lang w:eastAsia="zh-CN"/>
              </w:rPr>
            </w:pPr>
          </w:p>
        </w:tc>
      </w:tr>
      <w:tr w:rsidR="009B32BD" w:rsidRPr="00BB629B" w14:paraId="5D1EB3D2" w14:textId="427259D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A854D21" w14:textId="77777777" w:rsidR="009F756C" w:rsidRPr="00BB629B" w:rsidRDefault="009F756C" w:rsidP="009F756C">
            <w:pPr>
              <w:pStyle w:val="TAL"/>
              <w:rPr>
                <w:lang w:eastAsia="zh-CN"/>
              </w:rPr>
            </w:pPr>
            <w:r w:rsidRPr="00BB629B">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6ECBE75" w14:textId="77777777" w:rsidR="009F756C" w:rsidRPr="00BB629B" w:rsidRDefault="009F756C" w:rsidP="009F756C">
            <w:pPr>
              <w:pStyle w:val="TAL"/>
              <w:rPr>
                <w:lang w:eastAsia="zh-CN"/>
              </w:rPr>
            </w:pPr>
            <w:r w:rsidRPr="00BB629B">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535375AE"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6729F" w14:textId="77777777" w:rsidR="009F756C" w:rsidRPr="00BB629B" w:rsidRDefault="009F756C" w:rsidP="009F756C">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F81282" w14:textId="77777777" w:rsidR="009F756C" w:rsidRPr="00BB629B" w:rsidRDefault="009F756C" w:rsidP="009F756C">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EAC96A" w14:textId="2C13E1F5"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3DA639"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7ECC447" w14:textId="77777777" w:rsidR="009F756C" w:rsidRPr="00BB629B" w:rsidRDefault="009F756C" w:rsidP="009F756C">
            <w:pPr>
              <w:pStyle w:val="TAL"/>
              <w:rPr>
                <w:lang w:eastAsia="zh-CN"/>
              </w:rPr>
            </w:pPr>
          </w:p>
        </w:tc>
      </w:tr>
      <w:tr w:rsidR="009B32BD" w:rsidRPr="00BB629B" w14:paraId="1AA2F6DA" w14:textId="11329C5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DE55454" w14:textId="77777777" w:rsidR="009F756C" w:rsidRPr="00BB629B" w:rsidRDefault="009F756C" w:rsidP="009F756C">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61E120EF" w14:textId="77777777" w:rsidR="009F756C" w:rsidRPr="00BB629B" w:rsidRDefault="009F756C" w:rsidP="009F756C">
            <w:pPr>
              <w:pStyle w:val="TAL"/>
              <w:rPr>
                <w:lang w:eastAsia="zh-CN"/>
              </w:rPr>
            </w:pPr>
            <w:r w:rsidRPr="00BB629B">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14B96BEF"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86E7403" w14:textId="77777777" w:rsidR="009F756C" w:rsidRPr="00BB629B" w:rsidRDefault="009F756C" w:rsidP="009F756C">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06555CE" w14:textId="77777777" w:rsidR="009F756C" w:rsidRPr="00BB629B" w:rsidRDefault="009F756C" w:rsidP="009F756C">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A999AF3"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DA3152"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DA50A40" w14:textId="77777777" w:rsidR="009F756C" w:rsidRPr="00BB629B" w:rsidRDefault="009F756C" w:rsidP="009F756C">
            <w:pPr>
              <w:pStyle w:val="TAL"/>
              <w:rPr>
                <w:lang w:eastAsia="zh-CN"/>
              </w:rPr>
            </w:pPr>
          </w:p>
        </w:tc>
      </w:tr>
      <w:tr w:rsidR="009B32BD" w:rsidRPr="004A1425" w14:paraId="7AB320E8" w14:textId="1F87262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0415C8" w14:textId="77777777" w:rsidR="009F756C" w:rsidRPr="00D033C4" w:rsidRDefault="009F756C" w:rsidP="009F756C">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6C46497" w14:textId="77777777" w:rsidR="009F756C" w:rsidRPr="00D033C4" w:rsidRDefault="009F756C" w:rsidP="009F756C">
            <w:pPr>
              <w:pStyle w:val="TAL"/>
              <w:rPr>
                <w:lang w:eastAsia="zh-CN"/>
              </w:rPr>
            </w:pPr>
            <w:r w:rsidRPr="003C62A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7539A8C"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D5CAE59" w14:textId="321CFF8B" w:rsidR="009F756C" w:rsidRDefault="009F756C" w:rsidP="009F756C">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7995CBC" w14:textId="77777777" w:rsidR="009F756C" w:rsidRDefault="009F756C" w:rsidP="009F756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218747F4" w14:textId="11D042FB"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02332"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CE4A2E" w14:textId="77777777" w:rsidR="009F756C" w:rsidRDefault="009F756C" w:rsidP="009F756C">
            <w:pPr>
              <w:pStyle w:val="TAL"/>
              <w:rPr>
                <w:lang w:eastAsia="zh-CN"/>
              </w:rPr>
            </w:pPr>
          </w:p>
        </w:tc>
      </w:tr>
      <w:tr w:rsidR="009B32BD" w:rsidRPr="004A1425" w14:paraId="1A0540AD" w14:textId="6B00952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5026C20" w14:textId="77777777" w:rsidR="009F756C" w:rsidRPr="00D033C4" w:rsidRDefault="009F756C" w:rsidP="009F756C">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08FAED9B" w14:textId="77777777" w:rsidR="009F756C" w:rsidRPr="00D033C4" w:rsidRDefault="009F756C" w:rsidP="009F756C">
            <w:pPr>
              <w:pStyle w:val="TAL"/>
              <w:rPr>
                <w:lang w:eastAsia="zh-CN"/>
              </w:rPr>
            </w:pPr>
            <w:r w:rsidRPr="003C62A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D7A0EF4"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9C7098" w14:textId="13DCF022" w:rsidR="009F756C" w:rsidRDefault="009F756C" w:rsidP="009F756C">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02985BC7" w14:textId="77777777" w:rsidR="009F756C" w:rsidRDefault="009F756C" w:rsidP="009F756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2A058BC7"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D02AC3"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067268E" w14:textId="77777777" w:rsidR="009F756C" w:rsidRDefault="009F756C" w:rsidP="009F756C">
            <w:pPr>
              <w:pStyle w:val="TAL"/>
              <w:rPr>
                <w:lang w:eastAsia="zh-CN"/>
              </w:rPr>
            </w:pPr>
          </w:p>
        </w:tc>
      </w:tr>
      <w:tr w:rsidR="009B32BD" w:rsidRPr="004A1425" w14:paraId="647229D5" w14:textId="603ED55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68EEB69" w14:textId="77777777" w:rsidR="009F756C" w:rsidRPr="00D033C4" w:rsidRDefault="009F756C" w:rsidP="009F756C">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43EA0EAF" w14:textId="77777777" w:rsidR="009F756C" w:rsidRPr="00D033C4" w:rsidRDefault="009F756C" w:rsidP="009F756C">
            <w:pPr>
              <w:pStyle w:val="TAL"/>
              <w:rPr>
                <w:lang w:eastAsia="zh-CN"/>
              </w:rPr>
            </w:pPr>
            <w:r w:rsidRPr="003C62A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5422CDD"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6BFD33B" w14:textId="7AE28B55" w:rsidR="009F756C" w:rsidRDefault="009F756C" w:rsidP="009F756C">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18175A13" w14:textId="77777777" w:rsidR="009F756C" w:rsidRDefault="009F756C" w:rsidP="009F756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52E743FF" w14:textId="7DA65BE4"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287737"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8BA746" w14:textId="77777777" w:rsidR="009F756C" w:rsidRDefault="009F756C" w:rsidP="009F756C">
            <w:pPr>
              <w:pStyle w:val="TAL"/>
              <w:rPr>
                <w:lang w:eastAsia="zh-CN"/>
              </w:rPr>
            </w:pPr>
          </w:p>
        </w:tc>
      </w:tr>
      <w:tr w:rsidR="009B32BD" w:rsidRPr="004A1425" w14:paraId="3A550715" w14:textId="399D108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BBBAB5" w14:textId="77777777" w:rsidR="009F756C" w:rsidRPr="00D033C4" w:rsidRDefault="009F756C" w:rsidP="009F756C">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5EF65B90" w14:textId="77777777" w:rsidR="009F756C" w:rsidRPr="00D033C4" w:rsidRDefault="009F756C" w:rsidP="009F756C">
            <w:pPr>
              <w:pStyle w:val="TAL"/>
              <w:rPr>
                <w:lang w:eastAsia="zh-CN"/>
              </w:rPr>
            </w:pPr>
            <w:r w:rsidRPr="003C62A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C238ACA"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903B4D" w14:textId="56161630" w:rsidR="009F756C" w:rsidRDefault="009F756C" w:rsidP="009F756C">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3A3FE399" w14:textId="77777777" w:rsidR="009F756C" w:rsidRDefault="009F756C" w:rsidP="009F756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400B2A44"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6149B3"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98F0A2A" w14:textId="77777777" w:rsidR="009F756C" w:rsidRDefault="009F756C" w:rsidP="009F756C">
            <w:pPr>
              <w:pStyle w:val="TAL"/>
              <w:rPr>
                <w:lang w:eastAsia="zh-CN"/>
              </w:rPr>
            </w:pPr>
          </w:p>
        </w:tc>
      </w:tr>
      <w:tr w:rsidR="009B32BD" w:rsidRPr="004A1425" w14:paraId="7178684B" w14:textId="5F85DD4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FD8D2A" w14:textId="77777777" w:rsidR="009F756C" w:rsidRPr="00D033C4" w:rsidRDefault="009F756C" w:rsidP="009F756C">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1C1D6A9D" w14:textId="77777777" w:rsidR="009F756C" w:rsidRPr="00D033C4" w:rsidRDefault="009F756C" w:rsidP="009F756C">
            <w:pPr>
              <w:pStyle w:val="TAL"/>
              <w:rPr>
                <w:lang w:eastAsia="zh-CN"/>
              </w:rPr>
            </w:pPr>
            <w:r w:rsidRPr="003C62A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F8FC14F"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8F7B6FC" w14:textId="0E9FBF55" w:rsidR="009F756C" w:rsidRDefault="009F756C" w:rsidP="009F756C">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1233BFBC" w14:textId="77777777" w:rsidR="009F756C" w:rsidRDefault="009F756C" w:rsidP="009F756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64F4F22" w14:textId="72202952"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9BC244"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86B57A" w14:textId="77777777" w:rsidR="009F756C" w:rsidRDefault="009F756C" w:rsidP="009F756C">
            <w:pPr>
              <w:pStyle w:val="TAL"/>
              <w:rPr>
                <w:lang w:eastAsia="zh-CN"/>
              </w:rPr>
            </w:pPr>
          </w:p>
        </w:tc>
      </w:tr>
      <w:tr w:rsidR="009B32BD" w:rsidRPr="004A1425" w14:paraId="7E44BE36" w14:textId="23ECC42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345EAED" w14:textId="77777777" w:rsidR="009F756C" w:rsidRPr="00D033C4" w:rsidRDefault="009F756C" w:rsidP="009F756C">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1C524C4F" w14:textId="77777777" w:rsidR="009F756C" w:rsidRPr="00D033C4" w:rsidRDefault="009F756C" w:rsidP="009F756C">
            <w:pPr>
              <w:pStyle w:val="TAL"/>
              <w:rPr>
                <w:lang w:eastAsia="zh-CN"/>
              </w:rPr>
            </w:pPr>
            <w:r w:rsidRPr="003C62A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C462DBF"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B55B0F5" w14:textId="63600FFA" w:rsidR="009F756C" w:rsidRDefault="009F756C" w:rsidP="009F756C">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3172862A" w14:textId="77777777" w:rsidR="009F756C" w:rsidRDefault="009F756C" w:rsidP="009F756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91C6F6"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8A8CB5"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2D631B" w14:textId="77777777" w:rsidR="009F756C" w:rsidRDefault="009F756C" w:rsidP="009F756C">
            <w:pPr>
              <w:pStyle w:val="TAL"/>
              <w:rPr>
                <w:lang w:eastAsia="zh-CN"/>
              </w:rPr>
            </w:pPr>
          </w:p>
        </w:tc>
      </w:tr>
      <w:tr w:rsidR="009B32BD" w:rsidRPr="004A1425" w14:paraId="5A56C867" w14:textId="613FEE5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42223E" w14:textId="77777777" w:rsidR="009F756C" w:rsidRPr="00D033C4" w:rsidRDefault="009F756C" w:rsidP="009F756C">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3A286B7B" w14:textId="77777777" w:rsidR="009F756C" w:rsidRPr="00D033C4" w:rsidRDefault="009F756C" w:rsidP="009F756C">
            <w:pPr>
              <w:pStyle w:val="TAL"/>
              <w:rPr>
                <w:lang w:eastAsia="zh-CN"/>
              </w:rPr>
            </w:pPr>
            <w:r w:rsidRPr="003C62A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BB0280C"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FFD3072" w14:textId="77621E58" w:rsidR="009F756C" w:rsidRDefault="009F756C" w:rsidP="009F756C">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5F386851" w14:textId="77777777" w:rsidR="009F756C" w:rsidRDefault="009F756C" w:rsidP="009F756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06E2A4" w14:textId="56DE136B"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3160AE"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CA6FF74" w14:textId="77777777" w:rsidR="009F756C" w:rsidRDefault="009F756C" w:rsidP="009F756C">
            <w:pPr>
              <w:pStyle w:val="TAL"/>
              <w:rPr>
                <w:lang w:eastAsia="zh-CN"/>
              </w:rPr>
            </w:pPr>
          </w:p>
        </w:tc>
      </w:tr>
      <w:tr w:rsidR="009B32BD" w:rsidRPr="004A1425" w14:paraId="71AA0A22" w14:textId="5DA2F76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E53056A" w14:textId="77777777" w:rsidR="009F756C" w:rsidRPr="00D033C4" w:rsidRDefault="009F756C" w:rsidP="009F756C">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62037FDC" w14:textId="77777777" w:rsidR="009F756C" w:rsidRPr="00D033C4" w:rsidRDefault="009F756C" w:rsidP="009F756C">
            <w:pPr>
              <w:pStyle w:val="TAL"/>
              <w:rPr>
                <w:lang w:eastAsia="zh-CN"/>
              </w:rPr>
            </w:pPr>
            <w:r w:rsidRPr="003C62A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B4CF848"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2DDC870" w14:textId="2ACE7CCD" w:rsidR="009F756C" w:rsidRDefault="009F756C" w:rsidP="009F756C">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615F21D7" w14:textId="77777777" w:rsidR="009F756C" w:rsidRDefault="009F756C" w:rsidP="009F756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9A214F1"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0A213D"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FA2AC5" w14:textId="77777777" w:rsidR="009F756C" w:rsidRDefault="009F756C" w:rsidP="009F756C">
            <w:pPr>
              <w:pStyle w:val="TAL"/>
              <w:rPr>
                <w:lang w:eastAsia="zh-CN"/>
              </w:rPr>
            </w:pPr>
          </w:p>
        </w:tc>
      </w:tr>
      <w:tr w:rsidR="009B32BD" w:rsidRPr="00BB629B" w14:paraId="3D444A44" w14:textId="4B47A72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9F756C" w:rsidRPr="00BB629B" w:rsidRDefault="009F756C" w:rsidP="009F756C">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9F756C" w:rsidRPr="00BB629B" w:rsidRDefault="009F756C" w:rsidP="009F756C">
            <w:pPr>
              <w:pStyle w:val="TAL"/>
              <w:rPr>
                <w:b/>
              </w:rPr>
            </w:pPr>
            <w:r w:rsidRPr="00BB629B">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E53A7F" w14:textId="77777777" w:rsidR="009F756C" w:rsidRPr="00BB629B" w:rsidRDefault="009F756C" w:rsidP="009F756C">
            <w:pPr>
              <w:pStyle w:val="TAL"/>
              <w:rPr>
                <w:b/>
                <w:lang w:eastAsia="zh-CN"/>
              </w:rPr>
            </w:pPr>
          </w:p>
        </w:tc>
      </w:tr>
      <w:tr w:rsidR="009B32BD" w:rsidRPr="00BB629B" w14:paraId="3014F242" w14:textId="7301E91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FE1F9A7" w14:textId="77777777" w:rsidR="009F756C" w:rsidRPr="00BB629B" w:rsidRDefault="009F756C" w:rsidP="009F756C">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1B336B8A" w14:textId="77777777" w:rsidR="009F756C" w:rsidRPr="00BB629B" w:rsidRDefault="009F756C" w:rsidP="009F756C">
            <w:pPr>
              <w:pStyle w:val="TAL"/>
              <w:rPr>
                <w:szCs w:val="18"/>
              </w:rPr>
            </w:pPr>
            <w:r w:rsidRPr="00BB629B">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EB147F4"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22225AC" w14:textId="77777777" w:rsidR="009F756C" w:rsidRPr="00BB629B" w:rsidRDefault="009F756C" w:rsidP="009F756C">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30BFCA5" w14:textId="77777777" w:rsidR="009F756C" w:rsidRPr="00BB629B" w:rsidRDefault="009F756C" w:rsidP="009F756C">
            <w:pPr>
              <w:pStyle w:val="TAL"/>
              <w:rPr>
                <w:lang w:eastAsia="zh-CN"/>
              </w:rPr>
            </w:pPr>
            <w:r w:rsidRPr="00BB629B">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DE81285" w14:textId="39B549EA"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0B1B4439"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58C23F" w14:textId="77777777" w:rsidR="009F756C" w:rsidRPr="00BB629B" w:rsidRDefault="009F756C" w:rsidP="009F756C">
            <w:pPr>
              <w:pStyle w:val="TAL"/>
              <w:rPr>
                <w:lang w:eastAsia="zh-CN"/>
              </w:rPr>
            </w:pPr>
          </w:p>
        </w:tc>
      </w:tr>
      <w:tr w:rsidR="009B32BD" w:rsidRPr="00BB629B" w14:paraId="5342A1C8" w14:textId="0720B41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9EA69E" w14:textId="77777777" w:rsidR="009F756C" w:rsidRPr="00BB629B" w:rsidRDefault="009F756C" w:rsidP="009F756C">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76AD0AB" w14:textId="77777777" w:rsidR="009F756C" w:rsidRPr="00BB629B" w:rsidRDefault="009F756C" w:rsidP="009F756C">
            <w:pPr>
              <w:pStyle w:val="TAL"/>
              <w:rPr>
                <w:szCs w:val="18"/>
              </w:rPr>
            </w:pPr>
            <w:r w:rsidRPr="00BB629B">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7D3FEB8"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DFC771" w14:textId="77777777" w:rsidR="009F756C" w:rsidRPr="00BB629B" w:rsidRDefault="009F756C" w:rsidP="009F756C">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5F2F16D" w14:textId="77777777" w:rsidR="009F756C" w:rsidRPr="00BB629B" w:rsidRDefault="009F756C" w:rsidP="009F756C">
            <w:pPr>
              <w:pStyle w:val="TAL"/>
              <w:rPr>
                <w:lang w:eastAsia="zh-CN"/>
              </w:rPr>
            </w:pPr>
            <w:r w:rsidRPr="00BB629B">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4249EFE" w14:textId="77777777"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BF43930"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A9C1F5" w14:textId="77777777" w:rsidR="009F756C" w:rsidRPr="00BB629B" w:rsidRDefault="009F756C" w:rsidP="009F756C">
            <w:pPr>
              <w:pStyle w:val="TAL"/>
              <w:rPr>
                <w:lang w:eastAsia="zh-CN"/>
              </w:rPr>
            </w:pPr>
          </w:p>
        </w:tc>
      </w:tr>
      <w:tr w:rsidR="009B32BD" w:rsidRPr="00BB629B" w14:paraId="72DBDF71" w14:textId="6782812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F5D260A" w14:textId="77777777" w:rsidR="009F756C" w:rsidRPr="00BB629B" w:rsidRDefault="009F756C" w:rsidP="009F756C">
            <w:pPr>
              <w:pStyle w:val="TAL"/>
              <w:rPr>
                <w:lang w:eastAsia="zh-CN"/>
              </w:rPr>
            </w:pPr>
            <w:r w:rsidRPr="00EA7088">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23891DF5" w14:textId="77777777" w:rsidR="009F756C" w:rsidRPr="00BB629B" w:rsidRDefault="009F756C" w:rsidP="009F756C">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5E4F0F0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0157C4" w14:textId="13A10F19" w:rsidR="009F756C" w:rsidRPr="00BB629B" w:rsidRDefault="009F756C" w:rsidP="009F756C">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090BF36" w14:textId="77777777" w:rsidR="009F756C" w:rsidRPr="00BB629B" w:rsidRDefault="009F756C" w:rsidP="009F756C">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0C045FA0" w14:textId="77777777"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ED52AE9"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4A2D639" w14:textId="77777777" w:rsidR="009F756C" w:rsidRPr="00BB629B" w:rsidRDefault="009F756C" w:rsidP="009F756C">
            <w:pPr>
              <w:pStyle w:val="TAL"/>
              <w:rPr>
                <w:lang w:eastAsia="zh-CN"/>
              </w:rPr>
            </w:pPr>
          </w:p>
        </w:tc>
      </w:tr>
      <w:tr w:rsidR="009B32BD" w:rsidRPr="00BB629B" w14:paraId="436ACECD" w14:textId="4600FC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17F818" w14:textId="77777777" w:rsidR="009F756C" w:rsidRPr="00BB629B" w:rsidRDefault="009F756C" w:rsidP="009F756C">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4A95AF46" w14:textId="77777777" w:rsidR="009F756C" w:rsidRPr="00BB629B" w:rsidRDefault="009F756C" w:rsidP="009F756C">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6B71E25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047873" w14:textId="37D6F69B" w:rsidR="009F756C" w:rsidRPr="00BB629B" w:rsidRDefault="009F756C" w:rsidP="009F756C">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58D95A4" w14:textId="77777777" w:rsidR="009F756C" w:rsidRPr="00BB629B" w:rsidRDefault="009F756C" w:rsidP="009F756C">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63B28174" w14:textId="77777777" w:rsidR="009F756C" w:rsidRPr="00BB629B"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521D26EA"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EE8A7F9" w14:textId="77777777" w:rsidR="009F756C" w:rsidRPr="00BB629B" w:rsidRDefault="009F756C" w:rsidP="009F756C">
            <w:pPr>
              <w:pStyle w:val="TAL"/>
              <w:rPr>
                <w:lang w:eastAsia="zh-CN"/>
              </w:rPr>
            </w:pPr>
          </w:p>
        </w:tc>
      </w:tr>
      <w:tr w:rsidR="009B32BD" w:rsidRPr="004A1425" w14:paraId="13E65267" w14:textId="2E80BC1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9440C2" w14:textId="77777777" w:rsidR="009F756C" w:rsidRDefault="009F756C" w:rsidP="009F756C">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0E855588" w14:textId="77777777" w:rsidR="009F756C" w:rsidRPr="00D033C4" w:rsidRDefault="009F756C" w:rsidP="009F756C">
            <w:pPr>
              <w:pStyle w:val="TAL"/>
              <w:rPr>
                <w:szCs w:val="18"/>
              </w:rPr>
            </w:pPr>
            <w:r w:rsidRPr="00D02113">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C2EEA0B"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D58536" w14:textId="36164CE3" w:rsidR="009F756C" w:rsidRDefault="009F756C" w:rsidP="009F756C">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00641A99" w14:textId="77777777" w:rsidR="009F756C" w:rsidRDefault="009F756C" w:rsidP="009F756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B5D18FB" w14:textId="7AE172B1"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5D940DE8"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BBDC1BD" w14:textId="77777777" w:rsidR="009F756C" w:rsidRDefault="009F756C" w:rsidP="009F756C">
            <w:pPr>
              <w:pStyle w:val="TAL"/>
              <w:rPr>
                <w:lang w:eastAsia="zh-CN"/>
              </w:rPr>
            </w:pPr>
          </w:p>
        </w:tc>
      </w:tr>
      <w:tr w:rsidR="009B32BD" w:rsidRPr="004A1425" w14:paraId="5DF50106" w14:textId="59BE264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5F3FA16" w14:textId="77777777" w:rsidR="009F756C" w:rsidRDefault="009F756C" w:rsidP="009F756C">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7BCDC819" w14:textId="77777777" w:rsidR="009F756C" w:rsidRPr="00D033C4" w:rsidRDefault="009F756C" w:rsidP="009F756C">
            <w:pPr>
              <w:pStyle w:val="TAL"/>
              <w:rPr>
                <w:szCs w:val="18"/>
              </w:rPr>
            </w:pPr>
            <w:r w:rsidRPr="00D02113">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0826A6F"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39E7D6" w14:textId="0D761AF8" w:rsidR="009F756C" w:rsidRDefault="009F756C" w:rsidP="009F756C">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367FC978" w14:textId="77777777" w:rsidR="009F756C" w:rsidRDefault="009F756C" w:rsidP="009F756C">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60DA6E" w14:textId="77777777"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1A8A600"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ECF81F4" w14:textId="77777777" w:rsidR="009F756C" w:rsidRDefault="009F756C" w:rsidP="009F756C">
            <w:pPr>
              <w:pStyle w:val="TAL"/>
              <w:rPr>
                <w:lang w:eastAsia="zh-CN"/>
              </w:rPr>
            </w:pPr>
          </w:p>
        </w:tc>
      </w:tr>
      <w:tr w:rsidR="009B32BD" w:rsidRPr="004A1425" w14:paraId="78E88F90" w14:textId="29B959C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3537C5" w14:textId="77777777" w:rsidR="009F756C" w:rsidRDefault="009F756C" w:rsidP="009F756C">
            <w:pPr>
              <w:pStyle w:val="TAL"/>
              <w:rPr>
                <w:lang w:eastAsia="zh-CN"/>
              </w:rPr>
            </w:pPr>
            <w:bookmarkStart w:id="156"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63A94C51" w14:textId="77777777" w:rsidR="009F756C" w:rsidRPr="00D033C4" w:rsidRDefault="009F756C" w:rsidP="009F756C">
            <w:pPr>
              <w:pStyle w:val="TAL"/>
              <w:rPr>
                <w:szCs w:val="18"/>
              </w:rPr>
            </w:pPr>
            <w:r w:rsidRPr="00D02113">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70E1B1C4"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D6D8D16" w14:textId="7A705660" w:rsidR="009F756C" w:rsidRDefault="009F756C" w:rsidP="009F756C">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0ECA5997" w14:textId="77777777" w:rsidR="009F756C" w:rsidRDefault="009F756C" w:rsidP="009F756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3DBAC1C" w14:textId="35F9E497"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D664EC5"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6B56BE0" w14:textId="77777777" w:rsidR="009F756C" w:rsidRDefault="009F756C" w:rsidP="009F756C">
            <w:pPr>
              <w:pStyle w:val="TAL"/>
              <w:rPr>
                <w:lang w:eastAsia="zh-CN"/>
              </w:rPr>
            </w:pPr>
          </w:p>
        </w:tc>
      </w:tr>
      <w:tr w:rsidR="009B32BD" w:rsidRPr="004A1425" w14:paraId="42FCDEDD" w14:textId="38F848A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CD889C4" w14:textId="77777777" w:rsidR="009F756C" w:rsidRDefault="009F756C" w:rsidP="009F756C">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6A29E0D1" w14:textId="77777777" w:rsidR="009F756C" w:rsidRPr="00D033C4" w:rsidRDefault="009F756C" w:rsidP="009F756C">
            <w:pPr>
              <w:pStyle w:val="TAL"/>
              <w:rPr>
                <w:szCs w:val="18"/>
              </w:rPr>
            </w:pPr>
            <w:r w:rsidRPr="00D02113">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3A2B01A"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4AD126" w14:textId="10E7D82B" w:rsidR="009F756C" w:rsidRDefault="009F756C" w:rsidP="009F756C">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18469ABD" w14:textId="77777777" w:rsidR="009F756C" w:rsidRDefault="009F756C" w:rsidP="009F756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7AB08EB" w14:textId="77777777"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7820B6B"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07945F" w14:textId="77777777" w:rsidR="009F756C" w:rsidRDefault="009F756C" w:rsidP="009F756C">
            <w:pPr>
              <w:pStyle w:val="TAL"/>
              <w:rPr>
                <w:lang w:eastAsia="zh-CN"/>
              </w:rPr>
            </w:pPr>
          </w:p>
        </w:tc>
      </w:tr>
      <w:bookmarkEnd w:id="156"/>
      <w:tr w:rsidR="009B32BD" w:rsidRPr="00BB629B" w14:paraId="47C36F9C" w14:textId="45D3BD5A"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9F756C" w:rsidRPr="00BB629B" w:rsidRDefault="009F756C" w:rsidP="009F756C">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9F756C" w:rsidRPr="00BB629B" w:rsidRDefault="009F756C" w:rsidP="009F756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9F756C" w:rsidRPr="00BB629B"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9F756C" w:rsidRPr="00BB629B"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14126A" w14:textId="77777777" w:rsidR="009F756C" w:rsidRPr="00BB629B" w:rsidRDefault="009F756C" w:rsidP="009F756C">
            <w:pPr>
              <w:pStyle w:val="TAL"/>
              <w:rPr>
                <w:b/>
                <w:lang w:eastAsia="zh-CN"/>
              </w:rPr>
            </w:pPr>
          </w:p>
        </w:tc>
      </w:tr>
      <w:tr w:rsidR="009B32BD" w:rsidRPr="00BB629B" w14:paraId="431A8C0F" w14:textId="08135BDB"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85F36" w14:textId="77777777" w:rsidR="009F756C" w:rsidRPr="00BB629B" w:rsidRDefault="009F756C" w:rsidP="009F756C">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E497E58" w14:textId="77777777" w:rsidR="009F756C" w:rsidRPr="00BB629B" w:rsidRDefault="009F756C" w:rsidP="009F756C">
            <w:pPr>
              <w:pStyle w:val="TAL"/>
              <w:rPr>
                <w:b/>
                <w:lang w:eastAsia="zh-CN"/>
              </w:rPr>
            </w:pPr>
            <w:r w:rsidRPr="00B910DE">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80ED1B" w14:textId="77777777" w:rsidR="009F756C" w:rsidRPr="00BB629B"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14F74F"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6044A7"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3681ED" w14:textId="77777777" w:rsidR="009F756C" w:rsidRPr="00BB629B"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2330F9"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9B790E3" w14:textId="77777777" w:rsidR="009F756C" w:rsidRPr="00BB629B" w:rsidRDefault="009F756C" w:rsidP="009F756C">
            <w:pPr>
              <w:pStyle w:val="TAL"/>
              <w:rPr>
                <w:b/>
                <w:lang w:eastAsia="zh-CN"/>
              </w:rPr>
            </w:pPr>
          </w:p>
        </w:tc>
      </w:tr>
      <w:tr w:rsidR="009B32BD" w:rsidRPr="00BB629B" w14:paraId="26767AE9" w14:textId="423E3460"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C7BFFDA" w14:textId="77777777" w:rsidR="009F756C" w:rsidRPr="000C23E9" w:rsidRDefault="009F756C" w:rsidP="009F756C">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C133751" w14:textId="77777777" w:rsidR="009F756C" w:rsidRPr="00B910DE" w:rsidRDefault="009F756C" w:rsidP="009F756C">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83E18A2" w14:textId="77777777" w:rsidR="009F756C" w:rsidRPr="00BB629B" w:rsidRDefault="009F756C" w:rsidP="009F756C">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143E295" w14:textId="3A71DE0C" w:rsidR="009F756C" w:rsidRPr="00BB629B" w:rsidRDefault="009F756C" w:rsidP="009F756C">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4583EE6" w14:textId="77777777" w:rsidR="009F756C" w:rsidRPr="00BB629B" w:rsidRDefault="009F756C" w:rsidP="009F756C">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871F66A" w14:textId="77777777" w:rsidR="009F756C" w:rsidRPr="00BB629B"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70719D3" w14:textId="77777777" w:rsidR="009F756C" w:rsidRPr="00BB629B" w:rsidRDefault="009F756C" w:rsidP="009F756C">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76C0D88" w14:textId="77777777" w:rsidR="009F756C" w:rsidRDefault="009F756C" w:rsidP="009F756C">
            <w:pPr>
              <w:pStyle w:val="TAL"/>
              <w:rPr>
                <w:lang w:eastAsia="zh-CN"/>
              </w:rPr>
            </w:pPr>
          </w:p>
        </w:tc>
      </w:tr>
      <w:tr w:rsidR="009B32BD" w:rsidRPr="00BB629B" w14:paraId="7ECB72CD" w14:textId="374FFF43"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A560C85" w14:textId="77777777" w:rsidR="009F756C" w:rsidRPr="000C23E9" w:rsidRDefault="009F756C" w:rsidP="009F756C">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22B15EB" w14:textId="77777777" w:rsidR="009F756C" w:rsidRPr="00B910DE" w:rsidRDefault="009F756C" w:rsidP="009F756C">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F4BCC7" w14:textId="77777777" w:rsidR="009F756C" w:rsidRPr="00BB629B" w:rsidRDefault="009F756C" w:rsidP="009F756C">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CFAE10F" w14:textId="4C285894" w:rsidR="009F756C" w:rsidRPr="00BB629B" w:rsidRDefault="009F756C" w:rsidP="009F756C">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A9DC" w14:textId="77777777" w:rsidR="009F756C" w:rsidRPr="00BB629B" w:rsidRDefault="009F756C" w:rsidP="009F756C">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EB9133E" w14:textId="77777777" w:rsidR="009F756C" w:rsidRPr="00BB629B"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25D0" w14:textId="77777777" w:rsidR="009F756C" w:rsidRPr="00BB629B" w:rsidRDefault="009F756C" w:rsidP="009F756C">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300738D" w14:textId="77777777" w:rsidR="009F756C" w:rsidRDefault="009F756C" w:rsidP="009F756C">
            <w:pPr>
              <w:pStyle w:val="TAL"/>
              <w:rPr>
                <w:lang w:eastAsia="zh-CN"/>
              </w:rPr>
            </w:pPr>
          </w:p>
        </w:tc>
      </w:tr>
      <w:tr w:rsidR="009B32BD" w:rsidRPr="001C2513" w14:paraId="5F748D5D" w14:textId="135DA34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00254C" w14:textId="77777777" w:rsidR="009F756C" w:rsidRPr="001C2513" w:rsidRDefault="009F756C" w:rsidP="009F756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6A3B425" w14:textId="77777777" w:rsidR="009F756C" w:rsidRPr="001C2513" w:rsidRDefault="009F756C" w:rsidP="009F756C">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42B9A0" w14:textId="77777777" w:rsidR="009F756C" w:rsidRPr="001C2513" w:rsidRDefault="009F756C" w:rsidP="009F756C">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D7DBDB" w14:textId="77777777" w:rsidR="009F756C" w:rsidRPr="001C2513" w:rsidRDefault="009F756C" w:rsidP="009F756C">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1A4B42" w14:textId="77777777" w:rsidR="009F756C" w:rsidRPr="001C2513" w:rsidRDefault="009F756C" w:rsidP="009F756C">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C5EFA0" w14:textId="77777777" w:rsidR="009F756C" w:rsidRPr="001C2513" w:rsidRDefault="009F756C" w:rsidP="009F756C">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86C65C" w14:textId="77777777" w:rsidR="009F756C" w:rsidRPr="001C2513" w:rsidRDefault="009F756C" w:rsidP="009F756C">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46A4" w14:textId="77777777" w:rsidR="009F756C" w:rsidRPr="001C2513" w:rsidRDefault="009F756C" w:rsidP="009F756C">
            <w:pPr>
              <w:keepNext/>
              <w:keepLines/>
              <w:spacing w:after="0"/>
              <w:rPr>
                <w:rFonts w:ascii="Arial" w:hAnsi="Arial" w:cs="Arial"/>
                <w:b/>
                <w:sz w:val="18"/>
                <w:szCs w:val="18"/>
                <w:lang w:eastAsia="zh-CN"/>
              </w:rPr>
            </w:pPr>
          </w:p>
        </w:tc>
      </w:tr>
      <w:tr w:rsidR="009B32BD" w:rsidRPr="00426C83" w14:paraId="7EA34A46" w14:textId="519BBA5F"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5600FBD" w14:textId="77777777" w:rsidR="009F756C" w:rsidRPr="00E21258" w:rsidRDefault="009F756C" w:rsidP="009F756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1488F2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7A91F5D" w14:textId="77777777" w:rsidR="009F756C" w:rsidRPr="00E21258" w:rsidRDefault="009F756C" w:rsidP="009F756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E251C36" w14:textId="76A7F699" w:rsidR="009F756C" w:rsidRPr="00E21258" w:rsidRDefault="009F756C" w:rsidP="009F756C">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0B80CF8"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7FA1" w14:textId="77777777" w:rsidR="009F756C" w:rsidRPr="00E21258" w:rsidRDefault="009F756C" w:rsidP="009F756C">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2EB0EC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E49C293" w14:textId="77777777" w:rsidR="009F756C" w:rsidRPr="00E21258" w:rsidRDefault="009F756C" w:rsidP="009F756C">
            <w:pPr>
              <w:keepNext/>
              <w:keepLines/>
              <w:spacing w:after="0"/>
              <w:rPr>
                <w:rFonts w:ascii="Arial" w:hAnsi="Arial" w:cs="Arial"/>
                <w:sz w:val="18"/>
                <w:szCs w:val="18"/>
                <w:lang w:eastAsia="zh-CN"/>
              </w:rPr>
            </w:pPr>
          </w:p>
        </w:tc>
      </w:tr>
      <w:tr w:rsidR="009B32BD" w:rsidRPr="00426C83" w14:paraId="5A080CB5" w14:textId="4EBA691A"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9655909" w14:textId="77777777" w:rsidR="009F756C" w:rsidRPr="00E21258" w:rsidRDefault="009F756C" w:rsidP="009F756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A6F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B68F" w14:textId="77777777" w:rsidR="009F756C" w:rsidRPr="00E21258" w:rsidRDefault="009F756C" w:rsidP="009F756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E6F81CF" w14:textId="30DADBAF" w:rsidR="009F756C" w:rsidRPr="00E21258" w:rsidRDefault="009F756C" w:rsidP="009F756C">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6D3D7C4"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8092D87" w14:textId="77777777" w:rsidR="009F756C" w:rsidRPr="00E21258" w:rsidRDefault="009F756C" w:rsidP="009F756C">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247E23"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05EF345" w14:textId="77777777" w:rsidR="009F756C" w:rsidRPr="00E21258" w:rsidRDefault="009F756C" w:rsidP="009F756C">
            <w:pPr>
              <w:keepNext/>
              <w:keepLines/>
              <w:spacing w:after="0"/>
              <w:rPr>
                <w:rFonts w:ascii="Arial" w:hAnsi="Arial" w:cs="Arial"/>
                <w:sz w:val="18"/>
                <w:szCs w:val="18"/>
                <w:lang w:eastAsia="zh-CN"/>
              </w:rPr>
            </w:pPr>
          </w:p>
        </w:tc>
      </w:tr>
      <w:tr w:rsidR="009B32BD" w:rsidRPr="00BB629B" w14:paraId="602CDA75" w14:textId="35A77C54"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9F756C" w:rsidRPr="00BB629B" w:rsidRDefault="009F756C" w:rsidP="009F756C">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9F756C" w:rsidRPr="00BB629B" w:rsidRDefault="009F756C" w:rsidP="009F756C">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9F756C" w:rsidRPr="00BB629B" w:rsidRDefault="009F756C" w:rsidP="009F756C">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9F756C" w:rsidRPr="00BB629B" w:rsidRDefault="009F756C" w:rsidP="009F756C">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9F756C" w:rsidRPr="00BB629B" w:rsidRDefault="009F756C" w:rsidP="009F756C">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9F756C" w:rsidRPr="00BB629B" w:rsidRDefault="009F756C" w:rsidP="009F756C">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9F756C" w:rsidRPr="00BB629B" w:rsidRDefault="009F756C" w:rsidP="009F756C">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596952" w14:textId="77777777" w:rsidR="009F756C" w:rsidRPr="00BB629B" w:rsidRDefault="009F756C" w:rsidP="009F756C">
            <w:pPr>
              <w:keepNext/>
              <w:keepLines/>
              <w:spacing w:after="0"/>
              <w:rPr>
                <w:rFonts w:ascii="Arial" w:hAnsi="Arial"/>
                <w:b/>
                <w:sz w:val="18"/>
                <w:lang w:eastAsia="zh-CN"/>
              </w:rPr>
            </w:pPr>
          </w:p>
        </w:tc>
      </w:tr>
      <w:tr w:rsidR="009B32BD" w14:paraId="20B2624C" w14:textId="022A619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FB7210D" w14:textId="77777777" w:rsidR="009F756C" w:rsidRDefault="009F756C" w:rsidP="009F756C">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6F7BBFF8" w14:textId="77777777" w:rsidR="009F756C" w:rsidRPr="00D033C4" w:rsidRDefault="009F756C" w:rsidP="009F756C">
            <w:pPr>
              <w:pStyle w:val="TAL"/>
              <w:rPr>
                <w:szCs w:val="18"/>
              </w:rPr>
            </w:pPr>
            <w:r w:rsidRPr="008B4D1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79807B89"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02D15"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49E5146"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A0D1AE" w14:textId="77777777"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4C98E5BD"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EEE4F19" w14:textId="77777777" w:rsidR="009F756C" w:rsidRDefault="009F756C" w:rsidP="009F756C">
            <w:pPr>
              <w:pStyle w:val="TAL"/>
              <w:rPr>
                <w:lang w:eastAsia="zh-CN"/>
              </w:rPr>
            </w:pPr>
          </w:p>
        </w:tc>
      </w:tr>
      <w:tr w:rsidR="009B32BD" w14:paraId="5E3B47E4" w14:textId="075D2DE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671C0E4" w14:textId="77777777" w:rsidR="009F756C" w:rsidRDefault="009F756C" w:rsidP="009F756C">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501EF61" w14:textId="77777777" w:rsidR="009F756C" w:rsidRPr="00D033C4" w:rsidRDefault="009F756C" w:rsidP="009F756C">
            <w:pPr>
              <w:pStyle w:val="TAL"/>
              <w:rPr>
                <w:szCs w:val="18"/>
              </w:rPr>
            </w:pPr>
            <w:r w:rsidRPr="008B4D1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6491C27"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DC9DBB0"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FDA869"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53283D6" w14:textId="77777777" w:rsidR="009F756C" w:rsidRPr="00727962"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DF86B5B"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B5D945" w14:textId="77777777" w:rsidR="009F756C" w:rsidRDefault="009F756C" w:rsidP="009F756C">
            <w:pPr>
              <w:pStyle w:val="TAL"/>
              <w:rPr>
                <w:lang w:eastAsia="zh-CN"/>
              </w:rPr>
            </w:pPr>
          </w:p>
        </w:tc>
      </w:tr>
      <w:tr w:rsidR="009B32BD" w:rsidRPr="00BB629B" w14:paraId="71C654D3" w14:textId="075CFF51"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9F756C" w:rsidRPr="00BB629B" w:rsidRDefault="009F756C" w:rsidP="009F756C">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9F756C" w:rsidRPr="00BB629B" w:rsidRDefault="009F756C" w:rsidP="009F756C">
            <w:pPr>
              <w:pStyle w:val="TAL"/>
              <w:rPr>
                <w:b/>
              </w:rPr>
            </w:pPr>
            <w:r w:rsidRPr="00BB629B">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BB7256" w14:textId="77777777" w:rsidR="009F756C" w:rsidRPr="00BB629B" w:rsidRDefault="009F756C" w:rsidP="009F756C">
            <w:pPr>
              <w:pStyle w:val="TAL"/>
              <w:rPr>
                <w:b/>
                <w:lang w:eastAsia="zh-CN"/>
              </w:rPr>
            </w:pPr>
          </w:p>
        </w:tc>
      </w:tr>
      <w:tr w:rsidR="009B32BD" w:rsidRPr="00BB629B" w14:paraId="12B97B9C" w14:textId="531E11A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9F756C" w:rsidRPr="00BB629B" w:rsidRDefault="009F756C" w:rsidP="009F756C">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9F756C" w:rsidRPr="00BB629B" w:rsidRDefault="009F756C" w:rsidP="009F756C">
            <w:pPr>
              <w:pStyle w:val="TAL"/>
              <w:rPr>
                <w:b/>
              </w:rPr>
            </w:pPr>
            <w:r w:rsidRPr="00BB629B">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98074A" w14:textId="77777777" w:rsidR="009F756C" w:rsidRPr="00BB629B" w:rsidRDefault="009F756C" w:rsidP="009F756C">
            <w:pPr>
              <w:pStyle w:val="TAL"/>
              <w:rPr>
                <w:b/>
                <w:lang w:eastAsia="zh-CN"/>
              </w:rPr>
            </w:pPr>
          </w:p>
        </w:tc>
      </w:tr>
      <w:tr w:rsidR="009B32BD" w:rsidRPr="004A1425" w14:paraId="41CE22BE" w14:textId="3A5C70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9CC08F3" w14:textId="77777777" w:rsidR="009F756C" w:rsidRPr="00D033C4" w:rsidRDefault="009F756C" w:rsidP="009F756C">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638037A7" w14:textId="77777777" w:rsidR="009F756C" w:rsidRPr="00D033C4" w:rsidRDefault="009F756C" w:rsidP="009F756C">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8E3F8A7" w14:textId="77777777" w:rsidR="009F756C" w:rsidRPr="00563BBA" w:rsidRDefault="009F756C" w:rsidP="009F756C">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CC70997"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AC7C76A"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9F42A" w14:textId="209BC79D"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358D41D"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759CD06" w14:textId="77777777" w:rsidR="009F756C" w:rsidRDefault="009F756C" w:rsidP="009F756C">
            <w:pPr>
              <w:pStyle w:val="TAL"/>
              <w:rPr>
                <w:lang w:eastAsia="zh-CN"/>
              </w:rPr>
            </w:pPr>
          </w:p>
        </w:tc>
      </w:tr>
      <w:tr w:rsidR="009B32BD" w:rsidRPr="004A1425" w14:paraId="66EBA7B6" w14:textId="1B1B0E5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17B46F" w14:textId="77777777" w:rsidR="009F756C" w:rsidRPr="00D033C4" w:rsidRDefault="009F756C" w:rsidP="009F756C">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5471BEE5" w14:textId="77777777" w:rsidR="009F756C" w:rsidRPr="00D033C4" w:rsidRDefault="009F756C" w:rsidP="009F756C">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AB5365A" w14:textId="77777777" w:rsidR="009F756C" w:rsidRPr="00563BBA" w:rsidRDefault="009F756C" w:rsidP="009F756C">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4F2E866"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CA5264"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7AF26" w14:textId="77777777" w:rsidR="009F756C" w:rsidRPr="004A1425"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974981"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00D033" w14:textId="77777777" w:rsidR="009F756C" w:rsidRDefault="009F756C" w:rsidP="009F756C">
            <w:pPr>
              <w:pStyle w:val="TAL"/>
              <w:rPr>
                <w:lang w:eastAsia="zh-CN"/>
              </w:rPr>
            </w:pPr>
          </w:p>
        </w:tc>
      </w:tr>
      <w:tr w:rsidR="009B32BD" w:rsidRPr="00BB629B" w14:paraId="57DA3CEB" w14:textId="52403D1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0C7BC07" w14:textId="77777777" w:rsidR="009F756C" w:rsidRPr="00BB629B" w:rsidRDefault="009F756C" w:rsidP="009F756C">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398546C3" w14:textId="77777777" w:rsidR="009F756C" w:rsidRPr="00BB629B" w:rsidRDefault="009F756C" w:rsidP="009F756C">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8F8882C"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8CD7F4" w14:textId="77777777" w:rsidR="009F756C" w:rsidRPr="00BB629B" w:rsidRDefault="009F756C" w:rsidP="009F756C">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345688F" w14:textId="77777777" w:rsidR="009F756C" w:rsidRPr="00BB629B" w:rsidRDefault="009F756C" w:rsidP="009F756C">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C90346" w14:textId="1345A06A"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28F8B28"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5AD33" w14:textId="77777777" w:rsidR="009F756C" w:rsidRPr="00BB629B" w:rsidRDefault="009F756C" w:rsidP="009F756C">
            <w:pPr>
              <w:pStyle w:val="TAL"/>
              <w:rPr>
                <w:lang w:eastAsia="zh-CN"/>
              </w:rPr>
            </w:pPr>
          </w:p>
        </w:tc>
      </w:tr>
      <w:tr w:rsidR="009B32BD" w:rsidRPr="00BB629B" w14:paraId="58261EB1" w14:textId="0E82365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5FF6D6" w14:textId="77777777" w:rsidR="009F756C" w:rsidRPr="00BB629B" w:rsidRDefault="009F756C" w:rsidP="009F756C">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E8D5D0F" w14:textId="77777777" w:rsidR="009F756C" w:rsidRPr="00BB629B" w:rsidRDefault="009F756C" w:rsidP="009F756C">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038092E"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C4DF95" w14:textId="77777777" w:rsidR="009F756C" w:rsidRPr="00BB629B" w:rsidRDefault="009F756C" w:rsidP="009F756C">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BC247F9" w14:textId="77777777" w:rsidR="009F756C" w:rsidRPr="00BB629B" w:rsidRDefault="009F756C" w:rsidP="009F756C">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74FE410"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ED1407"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6ADBDB" w14:textId="77777777" w:rsidR="009F756C" w:rsidRPr="00BB629B" w:rsidRDefault="009F756C" w:rsidP="009F756C">
            <w:pPr>
              <w:pStyle w:val="TAL"/>
              <w:rPr>
                <w:lang w:eastAsia="zh-CN"/>
              </w:rPr>
            </w:pPr>
          </w:p>
        </w:tc>
      </w:tr>
      <w:tr w:rsidR="009B32BD" w:rsidRPr="004A1425" w14:paraId="106A1FBB" w14:textId="028121E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8575BD" w14:textId="77777777" w:rsidR="009F756C" w:rsidRPr="00D033C4" w:rsidRDefault="009F756C" w:rsidP="009F756C">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7402A6D4" w14:textId="77777777" w:rsidR="009F756C" w:rsidRPr="00D033C4" w:rsidRDefault="009F756C" w:rsidP="009F756C">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4C704AF"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20B762F" w14:textId="2E6FF1D2" w:rsidR="009F756C" w:rsidRDefault="009F756C" w:rsidP="009F756C">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0CC19CEE" w14:textId="77777777" w:rsidR="009F756C" w:rsidRDefault="009F756C" w:rsidP="009F756C">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AADFE3F" w14:textId="7127B5D5"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FFB906"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EFE3704" w14:textId="77777777" w:rsidR="009F756C" w:rsidRDefault="009F756C" w:rsidP="009F756C">
            <w:pPr>
              <w:pStyle w:val="TAL"/>
              <w:rPr>
                <w:lang w:eastAsia="zh-CN"/>
              </w:rPr>
            </w:pPr>
          </w:p>
        </w:tc>
      </w:tr>
      <w:tr w:rsidR="009B32BD" w:rsidRPr="004A1425" w14:paraId="7B0E6A53" w14:textId="699172B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25008D9" w14:textId="77777777" w:rsidR="009F756C" w:rsidRPr="00D033C4" w:rsidRDefault="009F756C" w:rsidP="009F756C">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63704459" w14:textId="77777777" w:rsidR="009F756C" w:rsidRPr="00D033C4" w:rsidRDefault="009F756C" w:rsidP="009F756C">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64FAEA2A"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8F63350" w14:textId="4DB5456A" w:rsidR="009F756C" w:rsidRDefault="009F756C" w:rsidP="009F756C">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681B46AC" w14:textId="77777777" w:rsidR="009F756C" w:rsidRDefault="009F756C" w:rsidP="009F756C">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97320AD"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B99823"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EAB44B" w14:textId="77777777" w:rsidR="009F756C" w:rsidRDefault="009F756C" w:rsidP="009F756C">
            <w:pPr>
              <w:pStyle w:val="TAL"/>
              <w:rPr>
                <w:lang w:eastAsia="zh-CN"/>
              </w:rPr>
            </w:pPr>
          </w:p>
        </w:tc>
      </w:tr>
      <w:tr w:rsidR="009B32BD" w:rsidRPr="00BB629B" w14:paraId="53441398" w14:textId="4613649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9745773" w14:textId="77777777" w:rsidR="009F756C" w:rsidRPr="00BB629B" w:rsidRDefault="009F756C" w:rsidP="009F756C">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F4BA6E1" w14:textId="77777777" w:rsidR="009F756C" w:rsidRPr="00BB629B" w:rsidRDefault="009F756C" w:rsidP="009F756C">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644DBFE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C71925" w14:textId="77777777" w:rsidR="009F756C" w:rsidRPr="00BB629B" w:rsidRDefault="009F756C" w:rsidP="009F756C">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121C6454" w14:textId="77777777" w:rsidR="009F756C" w:rsidRPr="00BB629B" w:rsidRDefault="009F756C" w:rsidP="009F756C">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641B3B8" w14:textId="1B77967B"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988572"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077376" w14:textId="77777777" w:rsidR="009F756C" w:rsidRPr="00BB629B" w:rsidRDefault="009F756C" w:rsidP="009F756C">
            <w:pPr>
              <w:pStyle w:val="TAL"/>
              <w:rPr>
                <w:lang w:eastAsia="zh-CN"/>
              </w:rPr>
            </w:pPr>
          </w:p>
        </w:tc>
      </w:tr>
      <w:tr w:rsidR="009B32BD" w:rsidRPr="00BB629B" w14:paraId="7FB3633D" w14:textId="45E557F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5B09C5D" w14:textId="77777777" w:rsidR="009F756C" w:rsidRPr="00BB629B" w:rsidRDefault="009F756C" w:rsidP="009F756C">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136B818A" w14:textId="77777777" w:rsidR="009F756C" w:rsidRPr="00BB629B" w:rsidRDefault="009F756C" w:rsidP="009F756C">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E55586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B2C8BDB" w14:textId="77777777" w:rsidR="009F756C" w:rsidRPr="00BB629B" w:rsidRDefault="009F756C" w:rsidP="009F756C">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6FE2BC0" w14:textId="77777777" w:rsidR="009F756C" w:rsidRPr="00BB629B" w:rsidRDefault="009F756C" w:rsidP="009F756C">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FE11A66"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E96FE"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6BD647" w14:textId="77777777" w:rsidR="009F756C" w:rsidRPr="00BB629B" w:rsidRDefault="009F756C" w:rsidP="009F756C">
            <w:pPr>
              <w:pStyle w:val="TAL"/>
              <w:rPr>
                <w:lang w:eastAsia="zh-CN"/>
              </w:rPr>
            </w:pPr>
          </w:p>
        </w:tc>
      </w:tr>
      <w:tr w:rsidR="009B32BD" w:rsidRPr="004A1425" w14:paraId="58A2D2F2" w14:textId="660822D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4FD7604" w14:textId="77777777" w:rsidR="009F756C" w:rsidRPr="00D033C4" w:rsidRDefault="009F756C" w:rsidP="009F756C">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2AA546CE" w14:textId="77777777" w:rsidR="009F756C" w:rsidRPr="00D033C4" w:rsidRDefault="009F756C" w:rsidP="009F756C">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219A0E07"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18D712"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FF8DAE"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BEB1245" w14:textId="55D4A7F3"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28B489"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2D1254" w14:textId="77777777" w:rsidR="009F756C" w:rsidRDefault="009F756C" w:rsidP="009F756C">
            <w:pPr>
              <w:pStyle w:val="TAL"/>
              <w:rPr>
                <w:lang w:eastAsia="zh-CN"/>
              </w:rPr>
            </w:pPr>
          </w:p>
        </w:tc>
      </w:tr>
      <w:tr w:rsidR="009B32BD" w:rsidRPr="004A1425" w14:paraId="5608208B" w14:textId="19250F4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836C65" w14:textId="77777777" w:rsidR="009F756C" w:rsidRPr="00D033C4" w:rsidRDefault="009F756C" w:rsidP="009F756C">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41E260C4" w14:textId="77777777" w:rsidR="009F756C" w:rsidRPr="00D033C4" w:rsidRDefault="009F756C" w:rsidP="009F756C">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4A725A2"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5B76F1"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EED324"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B26F2E1" w14:textId="77777777" w:rsidR="009F756C" w:rsidRPr="004A1425"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4083AB"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DC742A6" w14:textId="77777777" w:rsidR="009F756C" w:rsidRDefault="009F756C" w:rsidP="009F756C">
            <w:pPr>
              <w:pStyle w:val="TAL"/>
              <w:rPr>
                <w:lang w:eastAsia="zh-CN"/>
              </w:rPr>
            </w:pPr>
          </w:p>
        </w:tc>
      </w:tr>
      <w:tr w:rsidR="009B32BD" w:rsidRPr="00BB629B" w14:paraId="1E4B1DF6" w14:textId="2054B4D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FF31A9E" w14:textId="77777777" w:rsidR="009F756C" w:rsidRPr="00BB629B" w:rsidRDefault="009F756C" w:rsidP="009F756C">
            <w:pPr>
              <w:pStyle w:val="TAL"/>
              <w:rPr>
                <w:lang w:eastAsia="zh-CN"/>
              </w:rPr>
            </w:pPr>
            <w:r w:rsidRPr="00BB629B">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4C50D1D3" w14:textId="77777777" w:rsidR="009F756C" w:rsidRPr="00BB629B" w:rsidRDefault="009F756C" w:rsidP="009F756C">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38E6ED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3FB448" w14:textId="77777777" w:rsidR="009F756C" w:rsidRPr="00BB629B" w:rsidRDefault="009F756C" w:rsidP="009F756C">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8F3F724" w14:textId="77777777" w:rsidR="009F756C" w:rsidRPr="00BB629B" w:rsidRDefault="009F756C" w:rsidP="009F756C">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25CD068" w14:textId="5A3C091D"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405B1"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CA99FF2" w14:textId="77777777" w:rsidR="009F756C" w:rsidRPr="00BB629B" w:rsidRDefault="009F756C" w:rsidP="009F756C">
            <w:pPr>
              <w:pStyle w:val="TAL"/>
              <w:rPr>
                <w:lang w:eastAsia="zh-CN"/>
              </w:rPr>
            </w:pPr>
          </w:p>
        </w:tc>
      </w:tr>
      <w:tr w:rsidR="009B32BD" w:rsidRPr="00BB629B" w14:paraId="01693FD3" w14:textId="426A07F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C924DC" w14:textId="77777777" w:rsidR="009F756C" w:rsidRPr="00BB629B" w:rsidRDefault="009F756C" w:rsidP="009F756C">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3997D221" w14:textId="77777777" w:rsidR="009F756C" w:rsidRPr="00BB629B" w:rsidRDefault="009F756C" w:rsidP="009F756C">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0651D66"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2258AA1" w14:textId="77777777" w:rsidR="009F756C" w:rsidRPr="00BB629B" w:rsidRDefault="009F756C" w:rsidP="009F756C">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4543FB49" w14:textId="77777777" w:rsidR="009F756C" w:rsidRPr="00BB629B" w:rsidRDefault="009F756C" w:rsidP="009F756C">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C0BED38" w14:textId="77777777" w:rsidR="009F756C" w:rsidRPr="00BB629B"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98650B"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BF7A4B" w14:textId="77777777" w:rsidR="009F756C" w:rsidRPr="00BB629B" w:rsidRDefault="009F756C" w:rsidP="009F756C">
            <w:pPr>
              <w:pStyle w:val="TAL"/>
              <w:rPr>
                <w:lang w:eastAsia="zh-CN"/>
              </w:rPr>
            </w:pPr>
          </w:p>
        </w:tc>
      </w:tr>
      <w:tr w:rsidR="009B32BD" w:rsidRPr="00BB629B" w14:paraId="44844F01" w14:textId="64C395F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9F756C" w:rsidRPr="00BB629B" w:rsidRDefault="009F756C" w:rsidP="009F756C">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9F756C" w:rsidRPr="00BB629B" w:rsidRDefault="009F756C" w:rsidP="009F756C">
            <w:pPr>
              <w:pStyle w:val="TAL"/>
              <w:rPr>
                <w:b/>
              </w:rPr>
            </w:pPr>
            <w:r w:rsidRPr="00BB629B">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5D1559" w14:textId="77777777" w:rsidR="009F756C" w:rsidRPr="00BB629B" w:rsidRDefault="009F756C" w:rsidP="009F756C">
            <w:pPr>
              <w:pStyle w:val="TAL"/>
              <w:rPr>
                <w:b/>
                <w:lang w:eastAsia="zh-CN"/>
              </w:rPr>
            </w:pPr>
          </w:p>
        </w:tc>
      </w:tr>
      <w:tr w:rsidR="009B32BD" w:rsidRPr="004A0E7C" w14:paraId="08036EB6" w14:textId="1408D16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FE475F5" w14:textId="77777777" w:rsidR="009F756C" w:rsidRPr="004A0E7C" w:rsidRDefault="009F756C" w:rsidP="009F756C">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1A8E0662" w14:textId="77777777" w:rsidR="009F756C" w:rsidRPr="004A0E7C" w:rsidRDefault="009F756C" w:rsidP="009F756C">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59790ED"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29FBE32" w14:textId="2388CA4F" w:rsidR="009F756C" w:rsidRPr="004A0E7C" w:rsidRDefault="009F756C" w:rsidP="009F756C">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55065CC" w14:textId="2B63C940" w:rsidR="009F756C" w:rsidRPr="004A0E7C" w:rsidRDefault="009F756C" w:rsidP="009F756C">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5E1095" w14:textId="51C5FC49"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AF1D49"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155F645" w14:textId="77777777" w:rsidR="009F756C" w:rsidRPr="004A0E7C" w:rsidRDefault="009F756C" w:rsidP="009F756C">
            <w:pPr>
              <w:pStyle w:val="TAL"/>
            </w:pPr>
          </w:p>
        </w:tc>
      </w:tr>
      <w:tr w:rsidR="009B32BD" w:rsidRPr="004A0E7C" w14:paraId="21ED353C" w14:textId="49D5821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BAF2E5" w14:textId="77777777" w:rsidR="009F756C" w:rsidRPr="004A0E7C" w:rsidRDefault="009F756C" w:rsidP="009F756C">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4D04E633" w14:textId="77777777" w:rsidR="009F756C" w:rsidRPr="004A0E7C" w:rsidRDefault="009F756C" w:rsidP="009F756C">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001668"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68727E" w14:textId="336C5037" w:rsidR="009F756C" w:rsidRPr="004A0E7C" w:rsidRDefault="009F756C" w:rsidP="009F756C">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FD1606" w14:textId="76C9ED66" w:rsidR="009F756C" w:rsidRPr="004A0E7C" w:rsidRDefault="009F756C" w:rsidP="009F756C">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342E49B" w14:textId="5D4E23B2"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848F508"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1EECA212" w14:textId="77777777" w:rsidR="009F756C" w:rsidRPr="004A0E7C" w:rsidRDefault="009F756C" w:rsidP="009F756C">
            <w:pPr>
              <w:pStyle w:val="TAL"/>
            </w:pPr>
          </w:p>
        </w:tc>
      </w:tr>
      <w:tr w:rsidR="009B32BD" w:rsidRPr="004A0E7C" w14:paraId="741DD237" w14:textId="77124DB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420060E" w14:textId="77777777" w:rsidR="009F756C" w:rsidRPr="004A0E7C" w:rsidRDefault="009F756C" w:rsidP="009F756C">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7B9516F5" w14:textId="77777777" w:rsidR="009F756C" w:rsidRPr="004A0E7C" w:rsidRDefault="009F756C" w:rsidP="009F756C">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9EA6F9"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E785C92" w14:textId="19BC5C14" w:rsidR="009F756C" w:rsidRPr="004A0E7C" w:rsidRDefault="009F756C" w:rsidP="009F756C">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843D22" w14:textId="45AEB2F1" w:rsidR="009F756C" w:rsidRPr="004A0E7C" w:rsidRDefault="009F756C" w:rsidP="009F756C">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2A1100" w14:textId="6A251AC5"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EDB0A10"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43CB376" w14:textId="77777777" w:rsidR="009F756C" w:rsidRPr="004A0E7C" w:rsidRDefault="009F756C" w:rsidP="009F756C">
            <w:pPr>
              <w:pStyle w:val="TAL"/>
            </w:pPr>
          </w:p>
        </w:tc>
      </w:tr>
      <w:tr w:rsidR="009B32BD" w:rsidRPr="004A0E7C" w14:paraId="49CA5AD6" w14:textId="77BD761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7166FFB" w14:textId="77777777" w:rsidR="009F756C" w:rsidRPr="004A0E7C" w:rsidRDefault="009F756C" w:rsidP="009F756C">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72D2CE84" w14:textId="77777777" w:rsidR="009F756C" w:rsidRPr="004A0E7C" w:rsidRDefault="009F756C" w:rsidP="009F756C">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C499218"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D766B2D" w14:textId="2C80D78D" w:rsidR="009F756C" w:rsidRPr="004A0E7C" w:rsidRDefault="009F756C" w:rsidP="009F756C">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FA69A0" w14:textId="7E443B3D" w:rsidR="009F756C" w:rsidRPr="004A0E7C" w:rsidRDefault="009F756C" w:rsidP="009F756C">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B2F584" w14:textId="65DA09D9"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B81B35A"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67D0A8" w14:textId="77777777" w:rsidR="009F756C" w:rsidRPr="004A0E7C" w:rsidRDefault="009F756C" w:rsidP="009F756C">
            <w:pPr>
              <w:pStyle w:val="TAL"/>
            </w:pPr>
          </w:p>
        </w:tc>
      </w:tr>
      <w:tr w:rsidR="009B32BD" w:rsidRPr="004A0E7C" w14:paraId="0C3221C6" w14:textId="3BBC8C6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30BA718" w14:textId="77777777" w:rsidR="009F756C" w:rsidRPr="004A0E7C" w:rsidRDefault="009F756C" w:rsidP="009F756C">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21163E61" w14:textId="77777777" w:rsidR="009F756C" w:rsidRPr="004A0E7C" w:rsidRDefault="009F756C" w:rsidP="009F756C">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D63D00C"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9316122" w14:textId="78B8AA90" w:rsidR="009F756C" w:rsidRPr="004A0E7C" w:rsidRDefault="009F756C" w:rsidP="009F756C">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6682A18" w14:textId="4DEBAACE" w:rsidR="009F756C" w:rsidRPr="004A0E7C" w:rsidRDefault="009F756C" w:rsidP="009F756C">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23C544" w14:textId="5F744342"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53A6C9"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B624CCA" w14:textId="77777777" w:rsidR="009F756C" w:rsidRPr="004A0E7C" w:rsidRDefault="009F756C" w:rsidP="009F756C">
            <w:pPr>
              <w:pStyle w:val="TAL"/>
            </w:pPr>
          </w:p>
        </w:tc>
      </w:tr>
      <w:tr w:rsidR="009B32BD" w:rsidRPr="004A0E7C" w14:paraId="47BEDBE9" w14:textId="1528BC4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A46579B" w14:textId="77777777" w:rsidR="009F756C" w:rsidRPr="004A0E7C" w:rsidRDefault="009F756C" w:rsidP="009F756C">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779BDBBA" w14:textId="77777777" w:rsidR="009F756C" w:rsidRPr="004A0E7C" w:rsidRDefault="009F756C" w:rsidP="009F756C">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14969AE"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67FC78" w14:textId="0A451904" w:rsidR="009F756C" w:rsidRPr="004A0E7C" w:rsidRDefault="009F756C" w:rsidP="009F756C">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84D73A3" w14:textId="4D0BC88E" w:rsidR="009F756C" w:rsidRPr="004A0E7C" w:rsidRDefault="009F756C" w:rsidP="009F756C">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5A3192" w14:textId="17DD605C"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52C8388"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56CB8991" w14:textId="77777777" w:rsidR="009F756C" w:rsidRPr="004A0E7C" w:rsidRDefault="009F756C" w:rsidP="009F756C">
            <w:pPr>
              <w:pStyle w:val="TAL"/>
            </w:pPr>
          </w:p>
        </w:tc>
      </w:tr>
      <w:tr w:rsidR="009B32BD" w:rsidRPr="004A0E7C" w14:paraId="44820F1F" w14:textId="59696C1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0075BE1" w14:textId="77777777" w:rsidR="009F756C" w:rsidRPr="004A0E7C" w:rsidRDefault="009F756C" w:rsidP="009F756C">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355C7F3C" w14:textId="77777777" w:rsidR="009F756C" w:rsidRPr="004A0E7C" w:rsidRDefault="009F756C" w:rsidP="009F756C">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889F8FD"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21E15F" w14:textId="22C65BDA" w:rsidR="009F756C" w:rsidRPr="004A0E7C" w:rsidRDefault="009F756C" w:rsidP="009F756C">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ECFBCB9" w14:textId="4233A583" w:rsidR="009F756C" w:rsidRPr="004A0E7C" w:rsidRDefault="009F756C" w:rsidP="009F756C">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287DC6D" w14:textId="2EBE770A"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1200590"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C64CE8D" w14:textId="77777777" w:rsidR="009F756C" w:rsidRPr="004A0E7C" w:rsidRDefault="009F756C" w:rsidP="009F756C">
            <w:pPr>
              <w:pStyle w:val="TAL"/>
            </w:pPr>
          </w:p>
        </w:tc>
      </w:tr>
      <w:tr w:rsidR="009B32BD" w:rsidRPr="004A0E7C" w14:paraId="259AB70C" w14:textId="0254DE6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C8AFFBD" w14:textId="77777777" w:rsidR="009F756C" w:rsidRPr="004A0E7C" w:rsidRDefault="009F756C" w:rsidP="009F756C">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0B81D50C" w14:textId="77777777" w:rsidR="009F756C" w:rsidRPr="004A0E7C" w:rsidRDefault="009F756C" w:rsidP="009F756C">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ED6E99B"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CC9448" w14:textId="5BE980FD" w:rsidR="009F756C" w:rsidRPr="004A0E7C" w:rsidRDefault="009F756C" w:rsidP="009F756C">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61781A" w14:textId="42331F67" w:rsidR="009F756C" w:rsidRPr="004A0E7C" w:rsidRDefault="009F756C" w:rsidP="009F756C">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497781" w14:textId="28065941"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F7A65A8"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CE4CD78" w14:textId="77777777" w:rsidR="009F756C" w:rsidRPr="004A0E7C" w:rsidRDefault="009F756C" w:rsidP="009F756C">
            <w:pPr>
              <w:pStyle w:val="TAL"/>
            </w:pPr>
          </w:p>
        </w:tc>
      </w:tr>
      <w:tr w:rsidR="009B32BD" w:rsidRPr="004A0E7C" w14:paraId="0105AFF9" w14:textId="40AB22F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B6D191B" w14:textId="77777777" w:rsidR="009F756C" w:rsidRPr="004A0E7C" w:rsidRDefault="009F756C" w:rsidP="009F756C">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6369012A" w14:textId="77777777" w:rsidR="009F756C" w:rsidRPr="004A0E7C" w:rsidRDefault="009F756C" w:rsidP="009F756C">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5E98BA"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15E3B3" w14:textId="08758324" w:rsidR="009F756C" w:rsidRPr="004A0E7C" w:rsidRDefault="009F756C" w:rsidP="009F756C">
            <w:pPr>
              <w:pStyle w:val="TAL"/>
              <w:rPr>
                <w:b/>
                <w:lang w:eastAsia="zh-CN"/>
              </w:rPr>
            </w:pPr>
            <w:r w:rsidRPr="000F4963">
              <w:rPr>
                <w:lang w:eastAsia="zh-CN"/>
              </w:rPr>
              <w:t>C183</w:t>
            </w:r>
            <w:r w:rsidR="004B539E">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48CD127C" w14:textId="41AEF4DD" w:rsidR="009F756C" w:rsidRPr="004A0E7C" w:rsidRDefault="009F756C" w:rsidP="009F756C">
            <w:pPr>
              <w:pStyle w:val="TAL"/>
              <w:rPr>
                <w:b/>
                <w:lang w:eastAsia="zh-CN"/>
              </w:rPr>
            </w:pPr>
            <w:r w:rsidRPr="000F4963">
              <w:rPr>
                <w:lang w:eastAsia="zh-CN"/>
              </w:rPr>
              <w:t>1Rx RedCap UEs supporting 5GS NR SA FR1</w:t>
            </w:r>
            <w:r w:rsidR="004B539E">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E4AEB52" w14:textId="4FF5353E"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B32A58C"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0069AC01" w14:textId="77777777" w:rsidR="009F756C" w:rsidRPr="004A0E7C" w:rsidRDefault="009F756C" w:rsidP="009F756C">
            <w:pPr>
              <w:pStyle w:val="TAL"/>
            </w:pPr>
          </w:p>
        </w:tc>
      </w:tr>
      <w:tr w:rsidR="009B32BD" w:rsidRPr="004A0E7C" w14:paraId="0F84F4E3" w14:textId="70F848B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23C9B34" w14:textId="77777777" w:rsidR="009F756C" w:rsidRPr="004A0E7C" w:rsidRDefault="009F756C" w:rsidP="009F756C">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7A1AF91F" w14:textId="77777777" w:rsidR="009F756C" w:rsidRPr="004A0E7C" w:rsidRDefault="009F756C" w:rsidP="009F756C">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77D420C1"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F98E1E" w14:textId="23918A2F" w:rsidR="009F756C" w:rsidRPr="004A0E7C" w:rsidRDefault="009F756C" w:rsidP="009F756C">
            <w:pPr>
              <w:pStyle w:val="TAL"/>
              <w:rPr>
                <w:b/>
                <w:lang w:eastAsia="zh-CN"/>
              </w:rPr>
            </w:pPr>
            <w:r w:rsidRPr="000F4963">
              <w:rPr>
                <w:lang w:eastAsia="zh-CN"/>
              </w:rPr>
              <w:t>C184</w:t>
            </w:r>
            <w:r w:rsidR="004B539E">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43CDCE12" w14:textId="07B2405A" w:rsidR="009F756C" w:rsidRPr="004A0E7C" w:rsidRDefault="009F756C" w:rsidP="009F756C">
            <w:pPr>
              <w:pStyle w:val="TAL"/>
              <w:rPr>
                <w:b/>
                <w:lang w:eastAsia="zh-CN"/>
              </w:rPr>
            </w:pPr>
            <w:r w:rsidRPr="000F4963">
              <w:rPr>
                <w:lang w:eastAsia="zh-CN"/>
              </w:rPr>
              <w:t>2Rx RedCap UEs supporting 5GS NR SA FR1</w:t>
            </w:r>
            <w:r w:rsidR="004B539E">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496752B8" w14:textId="1905515A"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BDD2FF1"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00AE16A" w14:textId="77777777" w:rsidR="009F756C" w:rsidRPr="004A0E7C" w:rsidRDefault="009F756C" w:rsidP="009F756C">
            <w:pPr>
              <w:pStyle w:val="TAL"/>
            </w:pPr>
          </w:p>
        </w:tc>
      </w:tr>
      <w:tr w:rsidR="009B32BD" w:rsidRPr="004A0E7C" w14:paraId="6AE59326" w14:textId="3C76594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AB3751D" w14:textId="77777777" w:rsidR="009F756C" w:rsidRPr="004A0E7C" w:rsidRDefault="009F756C" w:rsidP="009F756C">
            <w:pPr>
              <w:pStyle w:val="TAL"/>
              <w:rPr>
                <w:b/>
              </w:rPr>
            </w:pPr>
            <w:r w:rsidRPr="004A0E7C">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51A0D2C5" w14:textId="77777777" w:rsidR="009F756C" w:rsidRPr="004A0E7C" w:rsidRDefault="009F756C" w:rsidP="009F756C">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C2A583"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4532E" w14:textId="7C0EAFE6" w:rsidR="009F756C" w:rsidRPr="004A0E7C" w:rsidRDefault="009F756C" w:rsidP="009F756C">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1507D538" w14:textId="393F7266" w:rsidR="009F756C" w:rsidRPr="004A0E7C" w:rsidRDefault="009F756C" w:rsidP="009F756C">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88B8016" w14:textId="5A7F1253"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ABDB56A" w14:textId="77777777" w:rsidR="009F756C" w:rsidRPr="004A0E7C" w:rsidRDefault="009F756C" w:rsidP="009F756C">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234BD45C" w14:textId="77777777" w:rsidR="009F756C" w:rsidRPr="004A0E7C" w:rsidRDefault="009F756C" w:rsidP="009F756C">
            <w:pPr>
              <w:pStyle w:val="TAL"/>
            </w:pPr>
          </w:p>
        </w:tc>
      </w:tr>
      <w:tr w:rsidR="009B32BD" w:rsidRPr="004A0E7C" w14:paraId="5512B8AA" w14:textId="2F1E8D3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4B0B60" w14:textId="77777777" w:rsidR="009F756C" w:rsidRPr="004A0E7C" w:rsidRDefault="009F756C" w:rsidP="009F756C">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4E000B03" w14:textId="77777777" w:rsidR="009F756C" w:rsidRPr="004A0E7C" w:rsidRDefault="009F756C" w:rsidP="009F756C">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72B34136"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D9ADA0" w14:textId="57EED916" w:rsidR="009F756C" w:rsidRPr="004A0E7C" w:rsidRDefault="009F756C" w:rsidP="009F756C">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76E6BA73" w14:textId="31506B11" w:rsidR="009F756C" w:rsidRPr="004A0E7C" w:rsidRDefault="009F756C" w:rsidP="009F756C">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C8BBA21" w14:textId="010B0028" w:rsidR="009F756C" w:rsidRPr="004A0E7C"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7702A46" w14:textId="77777777" w:rsidR="009F756C" w:rsidRPr="004A0E7C" w:rsidRDefault="009F756C" w:rsidP="009F756C">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21B3404" w14:textId="77777777" w:rsidR="009F756C" w:rsidRPr="004A0E7C" w:rsidRDefault="009F756C" w:rsidP="009F756C">
            <w:pPr>
              <w:pStyle w:val="TAL"/>
            </w:pPr>
          </w:p>
        </w:tc>
      </w:tr>
      <w:tr w:rsidR="009B32BD" w:rsidRPr="00BB629B" w14:paraId="0C80E698" w14:textId="28A76588"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9F756C" w:rsidRPr="00BB629B" w:rsidRDefault="009F756C" w:rsidP="009F756C">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9F756C" w:rsidRPr="00BB629B" w:rsidRDefault="009F756C" w:rsidP="009F756C">
            <w:pPr>
              <w:pStyle w:val="TAL"/>
              <w:rPr>
                <w:b/>
              </w:rPr>
            </w:pPr>
            <w:r w:rsidRPr="00BB629B">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9F756C" w:rsidRPr="00BB629B"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EED159" w14:textId="77777777" w:rsidR="009F756C" w:rsidRPr="00BB629B" w:rsidRDefault="009F756C" w:rsidP="009F756C">
            <w:pPr>
              <w:pStyle w:val="TAL"/>
              <w:rPr>
                <w:b/>
                <w:lang w:eastAsia="zh-CN"/>
              </w:rPr>
            </w:pPr>
          </w:p>
        </w:tc>
      </w:tr>
      <w:tr w:rsidR="009B32BD" w:rsidRPr="00BB629B" w14:paraId="5E76214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706EE8F" w14:textId="0D69AAD7" w:rsidR="009B32BD" w:rsidRPr="009B32BD" w:rsidRDefault="009B32BD" w:rsidP="009B32BD">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4FFAB5B2" w14:textId="049CDC94" w:rsidR="009B32BD" w:rsidRPr="00BB629B" w:rsidRDefault="009B32BD" w:rsidP="009B32BD">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60194E05" w14:textId="65AA5F8B" w:rsidR="009B32BD" w:rsidRPr="00BB629B" w:rsidRDefault="009B32BD" w:rsidP="009B32BD">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5D30649" w14:textId="74071B4E" w:rsidR="009B32BD" w:rsidRPr="00BB629B" w:rsidRDefault="009B32BD" w:rsidP="009B32BD">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BA4EAA5" w14:textId="1B9CD8CB" w:rsidR="009B32BD" w:rsidRPr="00BB629B" w:rsidRDefault="009B32BD" w:rsidP="009B32BD">
            <w:pPr>
              <w:pStyle w:val="TAL"/>
              <w:rPr>
                <w:rFonts w:eastAsia="MS Mincho"/>
              </w:rPr>
            </w:pPr>
            <w:r w:rsidRPr="00EB3D2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CAAAC3" w14:textId="77777777" w:rsidR="009B32BD" w:rsidRPr="00BB629B"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05C71E" w14:textId="06836301" w:rsidR="009B32BD" w:rsidRPr="00BB629B" w:rsidRDefault="009B32BD" w:rsidP="009B32BD">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AB4A04A" w14:textId="77777777" w:rsidR="009B32BD" w:rsidRPr="00BB629B" w:rsidRDefault="009B32BD" w:rsidP="009B32BD">
            <w:pPr>
              <w:pStyle w:val="TAL"/>
              <w:rPr>
                <w:lang w:eastAsia="zh-CN"/>
              </w:rPr>
            </w:pPr>
          </w:p>
        </w:tc>
      </w:tr>
      <w:tr w:rsidR="009B32BD" w:rsidRPr="00BB629B" w14:paraId="0EB49F4B"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4E79E4C" w14:textId="2ADEF365" w:rsidR="009B32BD" w:rsidRPr="009B32BD" w:rsidRDefault="009B32BD" w:rsidP="009B32BD">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74B0ACF6" w14:textId="44885D93" w:rsidR="009B32BD" w:rsidRPr="00BB629B" w:rsidRDefault="009B32BD" w:rsidP="009B32BD">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38E8542D" w14:textId="0A649720" w:rsidR="009B32BD" w:rsidRPr="00BB629B" w:rsidRDefault="009B32BD" w:rsidP="009B32BD">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F21119" w14:textId="1EA74A06" w:rsidR="009B32BD" w:rsidRPr="00BB629B" w:rsidRDefault="009B32BD" w:rsidP="009B32BD">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886C240" w14:textId="41091CB0" w:rsidR="009B32BD" w:rsidRPr="00BB629B" w:rsidRDefault="009B32BD" w:rsidP="009B32BD">
            <w:pPr>
              <w:pStyle w:val="TAL"/>
              <w:rPr>
                <w:rFonts w:eastAsia="MS Mincho"/>
              </w:rPr>
            </w:pPr>
            <w:r w:rsidRPr="00EB3D2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4D6E6BF" w14:textId="77777777" w:rsidR="009B32BD" w:rsidRPr="00BB629B"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5EEA87" w14:textId="7A48A2BA" w:rsidR="009B32BD" w:rsidRPr="00BB629B" w:rsidRDefault="009B32BD" w:rsidP="009B32BD">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4B581F46" w14:textId="77777777" w:rsidR="009B32BD" w:rsidRPr="00BB629B" w:rsidRDefault="009B32BD" w:rsidP="009B32BD">
            <w:pPr>
              <w:pStyle w:val="TAL"/>
              <w:rPr>
                <w:lang w:eastAsia="zh-CN"/>
              </w:rPr>
            </w:pPr>
          </w:p>
        </w:tc>
      </w:tr>
      <w:tr w:rsidR="009B32BD" w:rsidRPr="00BB629B" w14:paraId="2AF88D34"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4FB213" w14:textId="74847F58" w:rsidR="009B32BD" w:rsidRPr="009B32BD" w:rsidRDefault="009B32BD" w:rsidP="009B32BD">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066F54BA" w14:textId="61D2BB26" w:rsidR="009B32BD" w:rsidRPr="00BB629B" w:rsidRDefault="009B32BD" w:rsidP="009B32BD">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8122488" w14:textId="08BD48DF" w:rsidR="009B32BD" w:rsidRPr="00BB629B" w:rsidRDefault="009B32BD" w:rsidP="009B32BD">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1061C0" w14:textId="1A2BB9CF" w:rsidR="009B32BD" w:rsidRPr="00BB629B" w:rsidRDefault="009B32BD" w:rsidP="009B32BD">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6E82F5C3" w14:textId="5B703DEE" w:rsidR="009B32BD" w:rsidRPr="00BB629B" w:rsidRDefault="009B32BD" w:rsidP="009B32BD">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11B3326" w14:textId="77777777" w:rsidR="009B32BD" w:rsidRPr="00BB629B"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8615A3" w14:textId="5AA73293" w:rsidR="009B32BD" w:rsidRPr="00BB629B" w:rsidRDefault="009B32BD" w:rsidP="009B32BD">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1F91070" w14:textId="77777777" w:rsidR="009B32BD" w:rsidRPr="00BB629B" w:rsidRDefault="009B32BD" w:rsidP="009B32BD">
            <w:pPr>
              <w:pStyle w:val="TAL"/>
              <w:rPr>
                <w:lang w:eastAsia="zh-CN"/>
              </w:rPr>
            </w:pPr>
          </w:p>
        </w:tc>
      </w:tr>
      <w:tr w:rsidR="009B32BD" w:rsidRPr="00BB629B" w14:paraId="6B23C1D6"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4DC8AD" w14:textId="404B3279" w:rsidR="009B32BD" w:rsidRPr="009B32BD" w:rsidRDefault="009B32BD" w:rsidP="009B32BD">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F1864F2" w14:textId="5AAE7FC6" w:rsidR="009B32BD" w:rsidRPr="00BB629B" w:rsidRDefault="009B32BD" w:rsidP="009B32BD">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15E5786D" w14:textId="425CBBF5" w:rsidR="009B32BD" w:rsidRPr="00BB629B" w:rsidRDefault="009B32BD" w:rsidP="009B32BD">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499F47" w14:textId="22379B43" w:rsidR="009B32BD" w:rsidRPr="00BB629B" w:rsidRDefault="009B32BD" w:rsidP="009B32BD">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66702AAD" w14:textId="7F1A1424" w:rsidR="009B32BD" w:rsidRPr="00BB629B" w:rsidRDefault="009B32BD" w:rsidP="009B32BD">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8221E6A" w14:textId="77777777" w:rsidR="009B32BD" w:rsidRPr="00BB629B"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FF5B41B" w14:textId="2543F26C" w:rsidR="009B32BD" w:rsidRPr="00BB629B" w:rsidRDefault="009B32BD" w:rsidP="009B32BD">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200B435B" w14:textId="77777777" w:rsidR="009B32BD" w:rsidRPr="00BB629B" w:rsidRDefault="009B32BD" w:rsidP="009B32BD">
            <w:pPr>
              <w:pStyle w:val="TAL"/>
              <w:rPr>
                <w:lang w:eastAsia="zh-CN"/>
              </w:rPr>
            </w:pPr>
          </w:p>
        </w:tc>
      </w:tr>
      <w:tr w:rsidR="009B32BD" w:rsidRPr="00BB629B" w14:paraId="64C18EEC" w14:textId="3CE20CF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9F756C" w:rsidRPr="00BB629B" w:rsidRDefault="009F756C" w:rsidP="009F756C">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9F756C" w:rsidRPr="00BB629B" w:rsidRDefault="009F756C" w:rsidP="009F756C">
            <w:pPr>
              <w:pStyle w:val="TAL"/>
              <w:rPr>
                <w:b/>
              </w:rPr>
            </w:pPr>
            <w:r w:rsidRPr="00BB629B">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9F756C" w:rsidRPr="00BB629B"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9F756C" w:rsidRPr="00BB629B" w:rsidRDefault="009F756C" w:rsidP="009F756C">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47190E97" w14:textId="77777777" w:rsidR="009F756C" w:rsidRPr="00BB629B" w:rsidRDefault="009F756C" w:rsidP="009F756C">
            <w:pPr>
              <w:pStyle w:val="TAL"/>
              <w:rPr>
                <w:b/>
                <w:lang w:eastAsia="zh-CN"/>
              </w:rPr>
            </w:pPr>
          </w:p>
        </w:tc>
      </w:tr>
      <w:tr w:rsidR="009B32BD" w:rsidRPr="00BB629B" w14:paraId="6E09BAFF" w14:textId="2751980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094F2F6" w14:textId="77777777" w:rsidR="009F756C" w:rsidRPr="00BB629B" w:rsidRDefault="009F756C" w:rsidP="009F756C">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D39B18B" w14:textId="77777777" w:rsidR="009F756C" w:rsidRPr="00BB629B" w:rsidRDefault="009F756C" w:rsidP="009F756C">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95CE3CF"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C4C87" w14:textId="77777777" w:rsidR="009F756C" w:rsidRPr="00BB629B" w:rsidRDefault="009F756C" w:rsidP="009F756C">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307FBC" w14:textId="77777777" w:rsidR="009F756C" w:rsidRPr="00BB629B" w:rsidRDefault="009F756C" w:rsidP="009F756C">
            <w:pPr>
              <w:pStyle w:val="TAL"/>
              <w:rPr>
                <w:rFonts w:eastAsia="MS Mincho"/>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A0F49D" w14:textId="4C3696B2" w:rsidR="009F756C" w:rsidRPr="00BB629B"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D4F00B"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4281AB" w14:textId="77777777" w:rsidR="009F756C" w:rsidRPr="00BB629B" w:rsidRDefault="009F756C" w:rsidP="009F756C">
            <w:pPr>
              <w:pStyle w:val="TAL"/>
              <w:rPr>
                <w:lang w:eastAsia="zh-CN"/>
              </w:rPr>
            </w:pPr>
          </w:p>
        </w:tc>
      </w:tr>
      <w:tr w:rsidR="009B32BD" w:rsidRPr="00BB629B" w14:paraId="139968FC" w14:textId="12751BE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57C326" w14:textId="77777777" w:rsidR="009F756C" w:rsidRPr="00BB629B" w:rsidRDefault="009F756C" w:rsidP="009F756C">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6FE63BAE" w14:textId="77777777" w:rsidR="009F756C" w:rsidRPr="00BB629B" w:rsidRDefault="009F756C" w:rsidP="009F756C">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E8C68DC"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B9FBA6F" w14:textId="77777777" w:rsidR="009F756C" w:rsidRPr="00BB629B" w:rsidRDefault="009F756C" w:rsidP="009F756C">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BFE733" w14:textId="77777777" w:rsidR="009F756C" w:rsidRPr="00BB629B" w:rsidRDefault="009F756C" w:rsidP="009F756C">
            <w:pPr>
              <w:pStyle w:val="TAL"/>
              <w:rPr>
                <w:rFonts w:eastAsia="MS Mincho"/>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15762E" w14:textId="77777777" w:rsidR="009F756C" w:rsidRPr="00BB629B"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6396B4"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BCD2F3" w14:textId="77777777" w:rsidR="009F756C" w:rsidRPr="00BB629B" w:rsidRDefault="009F756C" w:rsidP="009F756C">
            <w:pPr>
              <w:pStyle w:val="TAL"/>
              <w:rPr>
                <w:lang w:eastAsia="zh-CN"/>
              </w:rPr>
            </w:pPr>
          </w:p>
        </w:tc>
      </w:tr>
      <w:tr w:rsidR="009B32BD" w:rsidRPr="00BB629B" w14:paraId="3C58B641" w14:textId="33F58E8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F5D4D1B" w14:textId="77777777" w:rsidR="009F756C" w:rsidRPr="00BB629B" w:rsidRDefault="009F756C" w:rsidP="009F756C">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3964028A" w14:textId="77777777" w:rsidR="009F756C" w:rsidRPr="00BB629B" w:rsidRDefault="009F756C" w:rsidP="009F756C">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CC23A2E"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23ECC94" w14:textId="77777777" w:rsidR="009F756C" w:rsidRPr="00BB629B" w:rsidRDefault="009F756C" w:rsidP="009F756C">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E3B29C0" w14:textId="77777777" w:rsidR="009F756C" w:rsidRPr="00BB629B" w:rsidRDefault="009F756C" w:rsidP="009F756C">
            <w:pPr>
              <w:pStyle w:val="TAL"/>
              <w:rPr>
                <w:rFonts w:eastAsia="MS Mincho"/>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BD7860" w14:textId="653FF97D" w:rsidR="009F756C" w:rsidRPr="00BB629B"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BFDB9B" w14:textId="77777777" w:rsidR="009F756C" w:rsidRPr="00BB629B" w:rsidRDefault="009F756C" w:rsidP="009F756C">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E6A6DD8" w14:textId="77777777" w:rsidR="009F756C" w:rsidRPr="00BB629B" w:rsidRDefault="009F756C" w:rsidP="009F756C">
            <w:pPr>
              <w:pStyle w:val="TAL"/>
              <w:rPr>
                <w:lang w:eastAsia="zh-CN"/>
              </w:rPr>
            </w:pPr>
          </w:p>
        </w:tc>
      </w:tr>
      <w:tr w:rsidR="009B32BD" w:rsidRPr="00BB629B" w14:paraId="48D40D02" w14:textId="0404E14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254B980" w14:textId="77777777" w:rsidR="009F756C" w:rsidRPr="00BB629B" w:rsidRDefault="009F756C" w:rsidP="009F756C">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775D2DD3" w14:textId="77777777" w:rsidR="009F756C" w:rsidRPr="00BB629B" w:rsidRDefault="009F756C" w:rsidP="009F756C">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CB3FF0C"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4C51E4" w14:textId="77777777" w:rsidR="009F756C" w:rsidRPr="00BB629B" w:rsidRDefault="009F756C" w:rsidP="009F756C">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AEE6C32" w14:textId="77777777" w:rsidR="009F756C" w:rsidRPr="00BB629B" w:rsidRDefault="009F756C" w:rsidP="009F756C">
            <w:pPr>
              <w:pStyle w:val="TAL"/>
              <w:rPr>
                <w:rFonts w:eastAsia="MS Mincho"/>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B9A83C" w14:textId="77777777" w:rsidR="009F756C" w:rsidRPr="00BB629B"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77D932" w14:textId="77777777" w:rsidR="009F756C" w:rsidRPr="00BB629B" w:rsidRDefault="009F756C" w:rsidP="009F756C">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A42D9D3" w14:textId="77777777" w:rsidR="009F756C" w:rsidRPr="00BB629B" w:rsidRDefault="009F756C" w:rsidP="009F756C">
            <w:pPr>
              <w:pStyle w:val="TAL"/>
              <w:rPr>
                <w:lang w:eastAsia="zh-CN"/>
              </w:rPr>
            </w:pPr>
          </w:p>
        </w:tc>
      </w:tr>
      <w:tr w:rsidR="009B32BD" w:rsidRPr="004A1425" w14:paraId="0CD11DA0" w14:textId="01AB519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8F92AB" w14:textId="77777777" w:rsidR="009F756C" w:rsidRPr="002B78FF" w:rsidRDefault="009F756C" w:rsidP="009F756C">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5AFA8B74" w14:textId="77777777" w:rsidR="009F756C" w:rsidRPr="002B78FF" w:rsidRDefault="009F756C" w:rsidP="009F756C">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8C4B92E"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0103F6" w14:textId="77777777" w:rsidR="009F756C" w:rsidRDefault="009F756C" w:rsidP="009F756C">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801BD92" w14:textId="77777777" w:rsidR="009F756C" w:rsidRDefault="009F756C" w:rsidP="009F756C">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5D275A3" w14:textId="62530D8B"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7C1C4"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466C556" w14:textId="77777777" w:rsidR="009F756C" w:rsidRDefault="009F756C" w:rsidP="009F756C">
            <w:pPr>
              <w:pStyle w:val="TAL"/>
              <w:rPr>
                <w:lang w:eastAsia="zh-CN"/>
              </w:rPr>
            </w:pPr>
          </w:p>
        </w:tc>
      </w:tr>
      <w:tr w:rsidR="009B32BD" w:rsidRPr="004A1425" w14:paraId="3A7F12F2" w14:textId="15AD2AC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D6A370D"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7ECEC2D6" w14:textId="77777777" w:rsidR="009F756C" w:rsidRPr="002B78FF" w:rsidRDefault="009F756C" w:rsidP="009F756C">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D159921"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A07DE7" w14:textId="77777777" w:rsidR="009F756C" w:rsidRDefault="009F756C" w:rsidP="009F756C">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0AC482" w14:textId="77777777" w:rsidR="009F756C" w:rsidRDefault="009F756C" w:rsidP="009F756C">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02194E7" w14:textId="77777777"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5A4E6B"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4F8138" w14:textId="77777777" w:rsidR="009F756C" w:rsidRDefault="009F756C" w:rsidP="009F756C">
            <w:pPr>
              <w:pStyle w:val="TAL"/>
              <w:rPr>
                <w:lang w:eastAsia="zh-CN"/>
              </w:rPr>
            </w:pPr>
          </w:p>
        </w:tc>
      </w:tr>
      <w:tr w:rsidR="009B32BD" w:rsidRPr="004A1425" w14:paraId="5A4894C7" w14:textId="181D022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806B0F8"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73BFF8E0" w14:textId="77777777" w:rsidR="009F756C" w:rsidRPr="002B78FF" w:rsidRDefault="009F756C" w:rsidP="009F756C">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6BBA0F6"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1AD350" w14:textId="77777777" w:rsidR="009F756C" w:rsidRDefault="009F756C" w:rsidP="009F756C">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B2964A7" w14:textId="77777777" w:rsidR="009F756C" w:rsidRDefault="009F756C" w:rsidP="009F756C">
            <w:pPr>
              <w:pStyle w:val="TAL"/>
              <w:rPr>
                <w:lang w:eastAsia="zh-CN"/>
              </w:rPr>
            </w:pPr>
            <w:r>
              <w:rPr>
                <w:lang w:eastAsia="zh-CN"/>
              </w:rPr>
              <w:t>1Rx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07242C" w14:textId="273B853C"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3038D18"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E896F1" w14:textId="77777777" w:rsidR="009F756C" w:rsidRDefault="009F756C" w:rsidP="009F756C">
            <w:pPr>
              <w:pStyle w:val="TAL"/>
              <w:rPr>
                <w:lang w:eastAsia="zh-CN"/>
              </w:rPr>
            </w:pPr>
          </w:p>
        </w:tc>
      </w:tr>
      <w:tr w:rsidR="009B32BD" w:rsidRPr="004A1425" w14:paraId="0DE56ED2" w14:textId="14F3704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8085F0"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369F1464" w14:textId="77777777" w:rsidR="009F756C" w:rsidRPr="002B78FF" w:rsidRDefault="009F756C" w:rsidP="009F756C">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FDE0FC1"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0F2745" w14:textId="77777777" w:rsidR="009F756C" w:rsidRDefault="009F756C" w:rsidP="009F756C">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16258D5" w14:textId="77777777" w:rsidR="009F756C" w:rsidRDefault="009F756C" w:rsidP="009F756C">
            <w:pPr>
              <w:pStyle w:val="TAL"/>
              <w:rPr>
                <w:lang w:eastAsia="zh-CN"/>
              </w:rPr>
            </w:pPr>
            <w:r>
              <w:rPr>
                <w:lang w:eastAsia="zh-CN"/>
              </w:rPr>
              <w:t>2Rx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F6CA41" w14:textId="77777777"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BA0883"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A27D7CB" w14:textId="77777777" w:rsidR="009F756C" w:rsidRDefault="009F756C" w:rsidP="009F756C">
            <w:pPr>
              <w:pStyle w:val="TAL"/>
              <w:rPr>
                <w:lang w:eastAsia="zh-CN"/>
              </w:rPr>
            </w:pPr>
          </w:p>
        </w:tc>
      </w:tr>
      <w:tr w:rsidR="009B32BD" w:rsidRPr="00BB629B" w14:paraId="755A68A0" w14:textId="458E6BD3"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43D11720" w14:textId="61E87DA5" w:rsidR="009F756C" w:rsidRPr="00BB629B" w:rsidRDefault="009F756C" w:rsidP="009F756C">
            <w:pPr>
              <w:pStyle w:val="TAL"/>
              <w:rPr>
                <w:b/>
              </w:rPr>
            </w:pPr>
            <w:r w:rsidRPr="00BB629B">
              <w:rPr>
                <w:rFonts w:cs="Arial"/>
                <w:b/>
                <w:szCs w:val="18"/>
              </w:rPr>
              <w:t>16.6</w:t>
            </w:r>
            <w:r w:rsidR="0090170D">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771124C" w14:textId="77777777" w:rsidR="009F756C" w:rsidRPr="00BB629B" w:rsidRDefault="009F756C" w:rsidP="009F756C">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7D7C81F" w14:textId="77777777" w:rsidR="009F756C" w:rsidRPr="00BB629B"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C25374A" w14:textId="77777777" w:rsidR="009F756C" w:rsidRPr="00BB629B"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0AC6C630" w14:textId="77777777" w:rsidR="009F756C" w:rsidRPr="00BB629B"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06ADCAAD" w14:textId="77777777" w:rsidR="009F756C" w:rsidRPr="00BB629B" w:rsidRDefault="009F756C" w:rsidP="009F756C">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5444FAE8" w14:textId="77777777" w:rsidR="009F756C" w:rsidRPr="00BB629B"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3CB58C5" w14:textId="77777777" w:rsidR="009F756C" w:rsidRPr="00BB629B" w:rsidRDefault="009F756C" w:rsidP="009F756C">
            <w:pPr>
              <w:pStyle w:val="TAL"/>
              <w:rPr>
                <w:b/>
                <w:lang w:eastAsia="zh-CN"/>
              </w:rPr>
            </w:pPr>
          </w:p>
        </w:tc>
      </w:tr>
      <w:tr w:rsidR="009B32BD" w14:paraId="456DDB2F" w14:textId="2B192C4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86CB3DE" w14:textId="56366B22" w:rsidR="009F756C" w:rsidRDefault="009F756C" w:rsidP="009F756C">
            <w:pPr>
              <w:pStyle w:val="TAL"/>
              <w:rPr>
                <w:rFonts w:cs="Arial"/>
                <w:szCs w:val="18"/>
                <w:lang w:eastAsia="zh-CN"/>
              </w:rPr>
            </w:pPr>
            <w:r w:rsidRPr="008B4766">
              <w:t>16.6</w:t>
            </w:r>
            <w:r w:rsidR="0090170D">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6D3D1B4B" w14:textId="2ADADBD4" w:rsidR="009F756C" w:rsidRPr="00C53ED5" w:rsidRDefault="009F756C" w:rsidP="009F756C">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5C4D0FAB" w14:textId="77777777" w:rsidR="009F756C" w:rsidRPr="00217060"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35F040B" w14:textId="1313D3A9" w:rsidR="009F756C" w:rsidRDefault="009F756C" w:rsidP="009F756C">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2AC335" w14:textId="611344DE" w:rsidR="009F756C" w:rsidRDefault="009F756C" w:rsidP="009F756C">
            <w:pPr>
              <w:pStyle w:val="TAL"/>
              <w:rPr>
                <w:lang w:eastAsia="zh-CN"/>
              </w:rPr>
            </w:pPr>
            <w:r>
              <w:rPr>
                <w:lang w:eastAsia="zh-CN"/>
              </w:rPr>
              <w:t>1Rx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68F9E58" w14:textId="7AABC0F0"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BA8ADC" w14:textId="77777777" w:rsidR="009F756C" w:rsidRDefault="009F756C" w:rsidP="009F756C">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C34CF1" w14:textId="77777777" w:rsidR="009F756C" w:rsidRDefault="009F756C" w:rsidP="009F756C">
            <w:pPr>
              <w:pStyle w:val="TAL"/>
              <w:rPr>
                <w:lang w:eastAsia="zh-CN"/>
              </w:rPr>
            </w:pPr>
          </w:p>
        </w:tc>
      </w:tr>
      <w:tr w:rsidR="009B32BD" w14:paraId="05EE7C94" w14:textId="026BB48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27E7BEF" w14:textId="4DDF0F3B" w:rsidR="009F756C" w:rsidRDefault="009F756C" w:rsidP="009F756C">
            <w:pPr>
              <w:pStyle w:val="TAL"/>
              <w:rPr>
                <w:rFonts w:cs="Arial"/>
                <w:szCs w:val="18"/>
                <w:lang w:eastAsia="zh-CN"/>
              </w:rPr>
            </w:pPr>
            <w:r w:rsidRPr="008B4766">
              <w:lastRenderedPageBreak/>
              <w:t>16.6</w:t>
            </w:r>
            <w:r w:rsidR="0090170D">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69653BD7" w14:textId="570BC5E4" w:rsidR="009F756C" w:rsidRPr="00C53ED5" w:rsidRDefault="009F756C" w:rsidP="009F756C">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6BB593E6" w14:textId="77777777" w:rsidR="009F756C" w:rsidRPr="00217060" w:rsidRDefault="009F756C" w:rsidP="009F756C">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F7D4DE" w14:textId="69C2D36F" w:rsidR="009F756C" w:rsidRDefault="009F756C" w:rsidP="009F756C">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1AE1B4B" w14:textId="22B4DD7B" w:rsidR="009F756C" w:rsidRDefault="009F756C" w:rsidP="009F756C">
            <w:pPr>
              <w:pStyle w:val="TAL"/>
              <w:rPr>
                <w:lang w:eastAsia="zh-CN"/>
              </w:rPr>
            </w:pPr>
            <w:r>
              <w:rPr>
                <w:lang w:eastAsia="zh-CN"/>
              </w:rPr>
              <w:t>2Rx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F59F380" w14:textId="1B5EF941" w:rsidR="009F756C" w:rsidRPr="004A1425"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DF3483" w14:textId="77777777" w:rsidR="009F756C" w:rsidRDefault="009F756C" w:rsidP="009F756C">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F8BBE9" w14:textId="77777777" w:rsidR="009F756C" w:rsidRDefault="009F756C" w:rsidP="009F756C">
            <w:pPr>
              <w:pStyle w:val="TAL"/>
              <w:rPr>
                <w:lang w:eastAsia="zh-CN"/>
              </w:rPr>
            </w:pPr>
          </w:p>
        </w:tc>
      </w:tr>
      <w:tr w:rsidR="009B32BD" w14:paraId="51F05DFD"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038B4F" w14:textId="31C3D628" w:rsidR="009F756C" w:rsidRPr="008B4766" w:rsidRDefault="009F756C" w:rsidP="009F756C">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2E04080D" w14:textId="40FB7F38" w:rsidR="009F756C" w:rsidRPr="008B4766" w:rsidRDefault="009F756C" w:rsidP="009F756C">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6BB5B6F5" w14:textId="0B4C5426"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538C5D9" w14:textId="00BC27B0" w:rsidR="009F756C" w:rsidDel="009F756C" w:rsidRDefault="009F756C" w:rsidP="009F756C">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E0ADE96" w14:textId="11C194CE" w:rsidR="009F756C" w:rsidRDefault="009F756C" w:rsidP="009F756C">
            <w:pPr>
              <w:pStyle w:val="TAL"/>
              <w:rPr>
                <w:lang w:eastAsia="zh-CN"/>
              </w:rPr>
            </w:pPr>
            <w:r w:rsidRPr="00AC7425">
              <w:rPr>
                <w:lang w:eastAsia="zh-CN"/>
              </w:rPr>
              <w:t xml:space="preserve">1Rx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20A08A4" w14:textId="2E92650E" w:rsidR="009F756C"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FA67DA" w14:textId="38D72CDD" w:rsidR="009F756C" w:rsidRDefault="009F756C" w:rsidP="009F756C">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26EDBBA" w14:textId="0EDF14D8" w:rsidR="009F756C" w:rsidRDefault="009F756C" w:rsidP="009F756C">
            <w:pPr>
              <w:pStyle w:val="TAL"/>
              <w:rPr>
                <w:lang w:eastAsia="zh-CN"/>
              </w:rPr>
            </w:pPr>
          </w:p>
        </w:tc>
      </w:tr>
      <w:tr w:rsidR="009B32BD" w14:paraId="2DE8C8F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E605D88" w14:textId="31E0F7CC" w:rsidR="009F756C" w:rsidRPr="008B4766" w:rsidRDefault="009F756C" w:rsidP="009F756C">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51F11E52" w14:textId="1E8F1AF6" w:rsidR="009F756C" w:rsidRPr="008B4766" w:rsidRDefault="009F756C" w:rsidP="009F756C">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2A2509A1" w14:textId="730A1EA3"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9EF3728" w14:textId="1A04D3B0" w:rsidR="009F756C" w:rsidDel="009F756C" w:rsidRDefault="009F756C" w:rsidP="009F756C">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923F949" w14:textId="33FDB5FB" w:rsidR="009F756C" w:rsidRDefault="009F756C" w:rsidP="009F756C">
            <w:pPr>
              <w:pStyle w:val="TAL"/>
              <w:rPr>
                <w:lang w:eastAsia="zh-CN"/>
              </w:rPr>
            </w:pPr>
            <w:r w:rsidRPr="00AC7425">
              <w:rPr>
                <w:lang w:eastAsia="zh-CN"/>
              </w:rPr>
              <w:t xml:space="preserve">2Rx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141F33BF" w14:textId="413B9923" w:rsidR="009F756C"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10F225" w14:textId="230410D5" w:rsidR="009F756C" w:rsidRDefault="009F756C" w:rsidP="009F756C">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261B0F" w14:textId="78E69537" w:rsidR="009F756C" w:rsidRDefault="009F756C" w:rsidP="009F756C">
            <w:pPr>
              <w:pStyle w:val="TAL"/>
              <w:rPr>
                <w:lang w:eastAsia="zh-CN"/>
              </w:rPr>
            </w:pPr>
          </w:p>
        </w:tc>
      </w:tr>
      <w:tr w:rsidR="009B32BD" w14:paraId="6CF18A5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5FE57" w14:textId="6E067D77" w:rsidR="009F756C" w:rsidRPr="008B4766" w:rsidRDefault="009F756C" w:rsidP="009F756C">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1F1B" w14:textId="0A082004" w:rsidR="009F756C" w:rsidRPr="008B4766" w:rsidRDefault="009F756C" w:rsidP="009F756C">
            <w:pPr>
              <w:pStyle w:val="TAL"/>
            </w:pPr>
            <w:r w:rsidRPr="00AC7425">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51DEF" w14:textId="77777777" w:rsidR="009F756C" w:rsidRPr="00217060"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A2C79" w14:textId="77777777" w:rsidR="009F756C"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DED8" w14:textId="77777777" w:rsidR="009F756C"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9E9D8" w14:textId="77777777" w:rsidR="009F756C"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CFA74" w14:textId="77777777" w:rsidR="009F756C"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11F11" w14:textId="6E9DCDB6" w:rsidR="009F756C" w:rsidRDefault="009F756C" w:rsidP="009F756C">
            <w:pPr>
              <w:pStyle w:val="TAL"/>
              <w:rPr>
                <w:lang w:eastAsia="zh-CN"/>
              </w:rPr>
            </w:pPr>
          </w:p>
        </w:tc>
      </w:tr>
      <w:tr w:rsidR="009B32BD" w14:paraId="2714380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86BB" w14:textId="74C0EE93" w:rsidR="009F756C" w:rsidRPr="008B4766" w:rsidRDefault="009F756C" w:rsidP="009F756C">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B26A" w14:textId="288D754A" w:rsidR="009F756C" w:rsidRPr="008B4766" w:rsidRDefault="009F756C" w:rsidP="009F756C">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8575C" w14:textId="77777777" w:rsidR="009F756C" w:rsidRPr="00217060"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4FDE" w14:textId="77777777" w:rsidR="009F756C"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E39E" w14:textId="77777777" w:rsidR="009F756C"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91ACA" w14:textId="77777777" w:rsidR="009F756C"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56A8F" w14:textId="77777777" w:rsidR="009F756C"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5CC1C" w14:textId="411E15F2" w:rsidR="009F756C" w:rsidRDefault="009F756C" w:rsidP="009F756C">
            <w:pPr>
              <w:pStyle w:val="TAL"/>
              <w:rPr>
                <w:lang w:eastAsia="zh-CN"/>
              </w:rPr>
            </w:pPr>
          </w:p>
        </w:tc>
      </w:tr>
      <w:tr w:rsidR="009B32BD" w14:paraId="0147C87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C3C19" w14:textId="55D96356" w:rsidR="009F756C" w:rsidRPr="008B4766" w:rsidRDefault="009F756C" w:rsidP="009F756C">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703C" w14:textId="0FC4B0B6" w:rsidR="009F756C" w:rsidRPr="008B4766" w:rsidRDefault="009F756C" w:rsidP="009F756C">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9007" w14:textId="77777777" w:rsidR="009F756C" w:rsidRPr="00217060"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B67" w14:textId="77777777" w:rsidR="009F756C"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DB69B" w14:textId="77777777" w:rsidR="009F756C"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507E" w14:textId="77777777" w:rsidR="009F756C"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D919" w14:textId="77777777" w:rsidR="009F756C"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C806D" w14:textId="3A3CC4AC" w:rsidR="009F756C" w:rsidRDefault="009F756C" w:rsidP="009F756C">
            <w:pPr>
              <w:pStyle w:val="TAL"/>
              <w:rPr>
                <w:lang w:eastAsia="zh-CN"/>
              </w:rPr>
            </w:pPr>
          </w:p>
        </w:tc>
      </w:tr>
      <w:tr w:rsidR="000763C0" w14:paraId="1869E95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257ABE9" w14:textId="5B30A4CE" w:rsidR="000763C0" w:rsidRPr="00AC7425" w:rsidRDefault="000763C0" w:rsidP="000763C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86AC583" w14:textId="742F6B51" w:rsidR="000763C0" w:rsidRPr="00AC7425" w:rsidRDefault="000763C0" w:rsidP="000763C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281173" w14:textId="5A3505A0" w:rsidR="000763C0" w:rsidRPr="00AC7425"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3240F7" w14:textId="3F25A710" w:rsidR="000763C0" w:rsidRPr="00AC7425"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33BEA" w14:textId="2286E5C9" w:rsidR="000763C0" w:rsidRPr="00AC7425"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4E6756" w14:textId="77777777" w:rsidR="000763C0" w:rsidRPr="00AC7425" w:rsidDel="00C51722" w:rsidRDefault="000763C0" w:rsidP="000763C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DF1439" w14:textId="2C2A02BF" w:rsidR="000763C0" w:rsidRPr="00AC7425"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617C192" w14:textId="77777777" w:rsidR="000763C0" w:rsidRDefault="000763C0" w:rsidP="000763C0">
            <w:pPr>
              <w:pStyle w:val="TAL"/>
              <w:rPr>
                <w:lang w:eastAsia="zh-CN"/>
              </w:rPr>
            </w:pPr>
          </w:p>
        </w:tc>
      </w:tr>
      <w:tr w:rsidR="000763C0" w14:paraId="78AD4DFB"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3498793" w14:textId="62B8321A" w:rsidR="000763C0" w:rsidRPr="00AC7425" w:rsidRDefault="000763C0" w:rsidP="000763C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36E2C222" w14:textId="4F66EBAE" w:rsidR="000763C0" w:rsidRPr="00AC7425" w:rsidRDefault="000763C0" w:rsidP="000763C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43E60E1" w14:textId="3A6C630E" w:rsidR="000763C0" w:rsidRPr="00AC7425"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177001" w14:textId="6B20D8B0" w:rsidR="000763C0" w:rsidRPr="00AC7425"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630AF28" w14:textId="6625D883" w:rsidR="000763C0" w:rsidRPr="00AC7425"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C4E5F" w14:textId="77777777" w:rsidR="000763C0" w:rsidRPr="00AC7425" w:rsidDel="00C51722" w:rsidRDefault="000763C0" w:rsidP="000763C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177F3C" w14:textId="54F00E1A" w:rsidR="000763C0" w:rsidRPr="00AC7425"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B78E9C7" w14:textId="77777777" w:rsidR="000763C0" w:rsidRDefault="000763C0" w:rsidP="000763C0">
            <w:pPr>
              <w:pStyle w:val="TAL"/>
              <w:rPr>
                <w:lang w:eastAsia="zh-CN"/>
              </w:rPr>
            </w:pPr>
          </w:p>
        </w:tc>
      </w:tr>
      <w:tr w:rsidR="000763C0" w14:paraId="213AA87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2C8A6B6" w14:textId="07BC0120" w:rsidR="000763C0" w:rsidRPr="008B4766" w:rsidRDefault="000763C0" w:rsidP="000763C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56B05946" w14:textId="5283D548" w:rsidR="000763C0" w:rsidRPr="008B4766" w:rsidRDefault="000763C0" w:rsidP="000763C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65DC55F" w14:textId="269A0EE3"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69996B" w14:textId="7F39EB3C"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F516B" w14:textId="6C0255A7"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5374DF" w14:textId="266E9F65"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2B78AB9" w14:textId="0E66E88A"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518A7D" w14:textId="78EE2769" w:rsidR="000763C0" w:rsidRDefault="000763C0" w:rsidP="000763C0">
            <w:pPr>
              <w:pStyle w:val="TAL"/>
              <w:rPr>
                <w:lang w:eastAsia="zh-CN"/>
              </w:rPr>
            </w:pPr>
          </w:p>
        </w:tc>
      </w:tr>
      <w:tr w:rsidR="000763C0" w14:paraId="7A5055B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4529720" w14:textId="1CF3A27E" w:rsidR="000763C0" w:rsidRPr="008B4766" w:rsidRDefault="000763C0" w:rsidP="000763C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3F7C7440" w14:textId="49AD83A1" w:rsidR="000763C0" w:rsidRPr="008B4766" w:rsidRDefault="000763C0" w:rsidP="000763C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24849BFC" w14:textId="209F98BF"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60D922" w14:textId="25B3A863"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476A4E0" w14:textId="784F9F00"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9FEFB4" w14:textId="7CE5AAB2"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0BBAD6D" w14:textId="3AC609E2"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AF8EAB1" w14:textId="723BE7B8" w:rsidR="000763C0" w:rsidRDefault="000763C0" w:rsidP="000763C0">
            <w:pPr>
              <w:pStyle w:val="TAL"/>
              <w:rPr>
                <w:lang w:eastAsia="zh-CN"/>
              </w:rPr>
            </w:pPr>
          </w:p>
        </w:tc>
      </w:tr>
      <w:tr w:rsidR="000763C0" w14:paraId="354975F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89B3A33" w14:textId="5A75EF61" w:rsidR="000763C0" w:rsidRPr="008B4766" w:rsidRDefault="000763C0" w:rsidP="000763C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2614AC04" w14:textId="796D32A1" w:rsidR="000763C0" w:rsidRPr="008B4766" w:rsidRDefault="000763C0" w:rsidP="000763C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217E81A" w14:textId="6D3C34E2"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2FEE55" w14:textId="39C5BF9B"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D71842" w14:textId="725480BC"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CA839B" w14:textId="11D27A09"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278CCE" w14:textId="3CAC19DD"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95176DB" w14:textId="32D03930" w:rsidR="000763C0" w:rsidRDefault="000763C0" w:rsidP="000763C0">
            <w:pPr>
              <w:pStyle w:val="TAL"/>
              <w:rPr>
                <w:lang w:eastAsia="zh-CN"/>
              </w:rPr>
            </w:pPr>
          </w:p>
        </w:tc>
      </w:tr>
      <w:tr w:rsidR="000763C0" w14:paraId="138937D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DE3132D" w14:textId="3169190A" w:rsidR="000763C0" w:rsidRPr="008B4766" w:rsidRDefault="000763C0" w:rsidP="000763C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2B637273" w14:textId="27F261BC" w:rsidR="000763C0" w:rsidRPr="008B4766" w:rsidRDefault="000763C0" w:rsidP="000763C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212A7C19" w14:textId="189C3F9E"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E78825" w14:textId="3D414D77"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5EF511" w14:textId="0D45A97F"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EC704F" w14:textId="52A0590D"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9D4617" w14:textId="1D42A8EF"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96AD75" w14:textId="2017BEF1" w:rsidR="000763C0" w:rsidRDefault="000763C0" w:rsidP="000763C0">
            <w:pPr>
              <w:pStyle w:val="TAL"/>
              <w:rPr>
                <w:lang w:eastAsia="zh-CN"/>
              </w:rPr>
            </w:pPr>
          </w:p>
        </w:tc>
      </w:tr>
      <w:tr w:rsidR="000763C0" w14:paraId="4038227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1630" w14:textId="215787CE" w:rsidR="000763C0" w:rsidRPr="008B4766" w:rsidRDefault="000763C0" w:rsidP="000763C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2261" w14:textId="3601BF68" w:rsidR="000763C0" w:rsidRPr="008B4766" w:rsidRDefault="000763C0" w:rsidP="000763C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AF24" w14:textId="77777777" w:rsidR="000763C0" w:rsidRPr="00217060"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5D1FE" w14:textId="77777777" w:rsidR="000763C0"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D5EA" w14:textId="77777777" w:rsidR="000763C0"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C4747" w14:textId="77777777"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3D65" w14:textId="77777777" w:rsidR="000763C0"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B13EC" w14:textId="4A04F18D" w:rsidR="000763C0" w:rsidRDefault="000763C0" w:rsidP="000763C0">
            <w:pPr>
              <w:pStyle w:val="TAL"/>
              <w:rPr>
                <w:lang w:eastAsia="zh-CN"/>
              </w:rPr>
            </w:pPr>
          </w:p>
        </w:tc>
      </w:tr>
      <w:tr w:rsidR="000763C0" w14:paraId="3F4BF800"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37FD5C" w14:textId="7C18BCE3" w:rsidR="000763C0" w:rsidRPr="008B4766" w:rsidRDefault="000763C0" w:rsidP="000763C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73FFB685" w14:textId="5C1354F0" w:rsidR="000763C0" w:rsidRPr="008B4766" w:rsidRDefault="000763C0" w:rsidP="000763C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3409EF26" w14:textId="6CAE5A6B"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284EC1" w14:textId="7C747B80" w:rsidR="000763C0" w:rsidDel="009F756C" w:rsidRDefault="000763C0" w:rsidP="000763C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1624D08" w14:textId="768242A5" w:rsidR="000763C0" w:rsidRDefault="000763C0" w:rsidP="000763C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331FCC2" w14:textId="6C8520E3"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FBA5194" w14:textId="0509D0B6"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D86FF6" w14:textId="37957D0A" w:rsidR="000763C0" w:rsidRDefault="000763C0" w:rsidP="000763C0">
            <w:pPr>
              <w:pStyle w:val="TAL"/>
              <w:rPr>
                <w:lang w:eastAsia="zh-CN"/>
              </w:rPr>
            </w:pPr>
          </w:p>
        </w:tc>
      </w:tr>
      <w:tr w:rsidR="000763C0" w14:paraId="5B6983C9"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36DFF2" w14:textId="64988BFD" w:rsidR="000763C0" w:rsidRPr="008B4766" w:rsidRDefault="000763C0" w:rsidP="000763C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003A1332" w14:textId="4B3F59C0" w:rsidR="000763C0" w:rsidRPr="008B4766" w:rsidRDefault="000763C0" w:rsidP="000763C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EFF1531" w14:textId="586309B8"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ADCE334" w14:textId="6E114CB6" w:rsidR="000763C0" w:rsidDel="009F756C" w:rsidRDefault="000763C0" w:rsidP="000763C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705010D" w14:textId="3353B79A" w:rsidR="000763C0" w:rsidRDefault="000763C0" w:rsidP="000763C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60654A6" w14:textId="4A4B8426"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BEA20C6" w14:textId="6D13FD08"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F815CF" w14:textId="52566E9B" w:rsidR="000763C0" w:rsidRDefault="000763C0" w:rsidP="000763C0">
            <w:pPr>
              <w:pStyle w:val="TAL"/>
              <w:rPr>
                <w:lang w:eastAsia="zh-CN"/>
              </w:rPr>
            </w:pPr>
          </w:p>
        </w:tc>
      </w:tr>
      <w:tr w:rsidR="000763C0" w14:paraId="1C8892A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E353A8" w14:textId="32DEFC6A" w:rsidR="000763C0" w:rsidRPr="008B4766" w:rsidRDefault="000763C0" w:rsidP="000763C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120D28C7" w14:textId="2F86468D" w:rsidR="000763C0" w:rsidRPr="008B4766" w:rsidRDefault="000763C0" w:rsidP="000763C0">
            <w:pPr>
              <w:pStyle w:val="TAL"/>
            </w:pPr>
            <w:r w:rsidRPr="00AC7425">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DE21E7B" w14:textId="4D4D531B"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B81367" w14:textId="2AD03C90" w:rsidR="000763C0" w:rsidDel="009F756C" w:rsidRDefault="000763C0" w:rsidP="000763C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ECD0B2A" w14:textId="2A85A879" w:rsidR="000763C0" w:rsidRDefault="000763C0" w:rsidP="000763C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245A9" w14:textId="4E197DFF"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A76AD1" w14:textId="75B605A4"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B9A8AB" w14:textId="36308616" w:rsidR="000763C0" w:rsidRDefault="000763C0" w:rsidP="000763C0">
            <w:pPr>
              <w:pStyle w:val="TAL"/>
              <w:rPr>
                <w:lang w:eastAsia="zh-CN"/>
              </w:rPr>
            </w:pPr>
          </w:p>
        </w:tc>
      </w:tr>
      <w:tr w:rsidR="000763C0" w14:paraId="0DF52AAD"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2EDC6F5" w14:textId="6303653A" w:rsidR="000763C0" w:rsidRPr="008B4766" w:rsidRDefault="000763C0" w:rsidP="000763C0">
            <w:pPr>
              <w:pStyle w:val="TAL"/>
            </w:pPr>
            <w:r w:rsidRPr="00AC7425">
              <w:rPr>
                <w:rFonts w:hint="eastAsia"/>
                <w:lang w:eastAsia="zh-CN"/>
              </w:rPr>
              <w:lastRenderedPageBreak/>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56F69A91" w14:textId="144F5DA1" w:rsidR="000763C0" w:rsidRPr="008B4766" w:rsidRDefault="000763C0" w:rsidP="000763C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D94864A" w14:textId="43C7B11F"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F0A803" w14:textId="6BE35DD7" w:rsidR="000763C0" w:rsidDel="009F756C" w:rsidRDefault="000763C0" w:rsidP="000763C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C6A60D9" w14:textId="3BB76A65" w:rsidR="000763C0" w:rsidRDefault="000763C0" w:rsidP="000763C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8120B91" w14:textId="43037175"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52B65C" w14:textId="7FD5239B"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B2AA47D" w14:textId="4A4EE131" w:rsidR="000763C0" w:rsidRDefault="000763C0" w:rsidP="000763C0">
            <w:pPr>
              <w:pStyle w:val="TAL"/>
              <w:rPr>
                <w:lang w:eastAsia="zh-CN"/>
              </w:rPr>
            </w:pPr>
          </w:p>
        </w:tc>
      </w:tr>
      <w:tr w:rsidR="000763C0" w14:paraId="5B8E7602"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098EB30" w14:textId="2EC3F782" w:rsidR="000763C0" w:rsidRPr="008B4766" w:rsidRDefault="000763C0" w:rsidP="000763C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4583572B" w14:textId="2EFAF5FE" w:rsidR="000763C0" w:rsidRPr="008B4766" w:rsidRDefault="000763C0" w:rsidP="000763C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5AB3F871" w14:textId="6CBBDADA"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54EEF80" w14:textId="5D7EDE6E" w:rsidR="000763C0" w:rsidDel="009F756C" w:rsidRDefault="000763C0" w:rsidP="000763C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046E349" w14:textId="73E7CD71" w:rsidR="000763C0" w:rsidRDefault="000763C0" w:rsidP="000763C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A8A1C92" w14:textId="76247CD4"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76D798" w14:textId="7B6AA722"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D39C02D" w14:textId="4E8C84D7" w:rsidR="000763C0" w:rsidRDefault="000763C0" w:rsidP="000763C0">
            <w:pPr>
              <w:pStyle w:val="TAL"/>
              <w:rPr>
                <w:lang w:eastAsia="zh-CN"/>
              </w:rPr>
            </w:pPr>
          </w:p>
        </w:tc>
      </w:tr>
      <w:tr w:rsidR="000763C0" w14:paraId="2BB0B45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E2FC60" w14:textId="459ACE1E" w:rsidR="000763C0" w:rsidRPr="008B4766" w:rsidRDefault="000763C0" w:rsidP="000763C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29F89265" w14:textId="5EE23E05" w:rsidR="000763C0" w:rsidRPr="008B4766" w:rsidRDefault="000763C0" w:rsidP="000763C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014E3EA" w14:textId="28723FF4"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785CD3" w14:textId="5403B4C5" w:rsidR="000763C0" w:rsidDel="009F756C" w:rsidRDefault="000763C0" w:rsidP="000763C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08DFC2C" w14:textId="67B2B6A7" w:rsidR="000763C0" w:rsidRDefault="000763C0" w:rsidP="000763C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20FDEA7" w14:textId="70D5BD5C"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D8F20" w14:textId="420756E4"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FC88C06" w14:textId="30160DA0" w:rsidR="000763C0" w:rsidRDefault="000763C0" w:rsidP="000763C0">
            <w:pPr>
              <w:pStyle w:val="TAL"/>
              <w:rPr>
                <w:lang w:eastAsia="zh-CN"/>
              </w:rPr>
            </w:pPr>
          </w:p>
        </w:tc>
      </w:tr>
      <w:tr w:rsidR="000763C0" w14:paraId="06683A85"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95C37" w14:textId="2E9D4837" w:rsidR="000763C0" w:rsidRPr="008B4766" w:rsidRDefault="000763C0" w:rsidP="000763C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3ADED" w14:textId="62E82239" w:rsidR="000763C0" w:rsidRPr="008B4766" w:rsidRDefault="000763C0" w:rsidP="000763C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4585A" w14:textId="77777777" w:rsidR="000763C0" w:rsidRPr="00217060"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E6D2D" w14:textId="77777777" w:rsidR="000763C0"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F5A8D" w14:textId="77777777" w:rsidR="000763C0"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188CB" w14:textId="77777777"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CF15" w14:textId="77777777" w:rsidR="000763C0"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0B81" w14:textId="6BF5ED2E" w:rsidR="000763C0" w:rsidRDefault="000763C0" w:rsidP="000763C0">
            <w:pPr>
              <w:pStyle w:val="TAL"/>
              <w:rPr>
                <w:lang w:eastAsia="zh-CN"/>
              </w:rPr>
            </w:pPr>
          </w:p>
        </w:tc>
      </w:tr>
      <w:tr w:rsidR="000763C0" w14:paraId="55390CF2"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105EB89" w14:textId="7E75C00B" w:rsidR="000763C0" w:rsidRPr="008B4766" w:rsidRDefault="000763C0" w:rsidP="000763C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B29A7E2" w14:textId="06554FF3" w:rsidR="000763C0" w:rsidRPr="008B4766" w:rsidRDefault="000763C0" w:rsidP="000763C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81A5D05" w14:textId="11E8CAC3"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6F7371" w14:textId="2AB75822"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AC7BD0" w14:textId="56BCDA28"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169229" w14:textId="52CE6570"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CF20032" w14:textId="69C115BE"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FE34B7" w14:textId="52F3435F" w:rsidR="000763C0" w:rsidRDefault="000763C0" w:rsidP="000763C0">
            <w:pPr>
              <w:pStyle w:val="TAL"/>
              <w:rPr>
                <w:lang w:eastAsia="zh-CN"/>
              </w:rPr>
            </w:pPr>
          </w:p>
        </w:tc>
      </w:tr>
      <w:tr w:rsidR="000763C0" w14:paraId="3B53F6F5"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FD3249" w14:textId="2F6C0B2B" w:rsidR="000763C0" w:rsidRPr="008B4766" w:rsidRDefault="000763C0" w:rsidP="000763C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B7ED470" w14:textId="5EF52EBC" w:rsidR="000763C0" w:rsidRPr="008B4766" w:rsidRDefault="000763C0" w:rsidP="000763C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2BA8B630" w14:textId="7F0ED263"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2621FB1" w14:textId="76AA15F9"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666B06" w14:textId="7619F4F4"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246E9E" w14:textId="53164CA2"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B47F07" w14:textId="45D122B3"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79FFB8" w14:textId="16702509" w:rsidR="000763C0" w:rsidRDefault="000763C0" w:rsidP="000763C0">
            <w:pPr>
              <w:pStyle w:val="TAL"/>
              <w:rPr>
                <w:lang w:eastAsia="zh-CN"/>
              </w:rPr>
            </w:pPr>
          </w:p>
        </w:tc>
      </w:tr>
      <w:tr w:rsidR="000763C0" w14:paraId="6C6C565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955F116" w14:textId="032D0E97" w:rsidR="000763C0" w:rsidRPr="008B4766" w:rsidRDefault="000763C0" w:rsidP="000763C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10EBC1F" w14:textId="729556FF" w:rsidR="000763C0" w:rsidRPr="008B4766" w:rsidRDefault="000763C0" w:rsidP="000763C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3D53D704" w14:textId="663771EB"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6C818E" w14:textId="781A29E5"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B2FAE7" w14:textId="1EC63B1E"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505359" w14:textId="1986BF9E"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9A5898" w14:textId="0752A208"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A45A233" w14:textId="4DDE324E" w:rsidR="000763C0" w:rsidRDefault="000763C0" w:rsidP="000763C0">
            <w:pPr>
              <w:pStyle w:val="TAL"/>
              <w:rPr>
                <w:lang w:eastAsia="zh-CN"/>
              </w:rPr>
            </w:pPr>
          </w:p>
        </w:tc>
      </w:tr>
      <w:tr w:rsidR="000763C0" w14:paraId="6D1C996A"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F5312D6" w14:textId="081EC422" w:rsidR="000763C0" w:rsidRPr="008B4766" w:rsidRDefault="000763C0" w:rsidP="000763C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1068BFD" w14:textId="1F56FACF" w:rsidR="000763C0" w:rsidRPr="008B4766" w:rsidRDefault="000763C0" w:rsidP="000763C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43352022" w14:textId="66E0A25A"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1E8D2B" w14:textId="52C137A7"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1A9C22" w14:textId="5980DD27"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E4CBAC" w14:textId="6171BEED"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666120" w14:textId="081AF98B"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A8C1B9" w14:textId="06EE7BFC" w:rsidR="000763C0" w:rsidRDefault="000763C0" w:rsidP="000763C0">
            <w:pPr>
              <w:pStyle w:val="TAL"/>
              <w:rPr>
                <w:lang w:eastAsia="zh-CN"/>
              </w:rPr>
            </w:pPr>
          </w:p>
        </w:tc>
      </w:tr>
      <w:tr w:rsidR="000763C0" w14:paraId="28A3BB5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62D0B6D" w14:textId="0DE3F99A" w:rsidR="000763C0" w:rsidRPr="008B4766" w:rsidRDefault="000763C0" w:rsidP="000763C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91C1C27" w14:textId="7DEB53F2" w:rsidR="000763C0" w:rsidRPr="008B4766" w:rsidRDefault="000763C0" w:rsidP="000763C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5670EFEA" w14:textId="4800644C"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5B0C57D" w14:textId="52149B57"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953250" w14:textId="7B982960"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B80219" w14:textId="63B68295"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356D85" w14:textId="7B5845AF"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B76B7F" w14:textId="56A9ABA7" w:rsidR="000763C0" w:rsidRDefault="000763C0" w:rsidP="000763C0">
            <w:pPr>
              <w:pStyle w:val="TAL"/>
              <w:rPr>
                <w:lang w:eastAsia="zh-CN"/>
              </w:rPr>
            </w:pPr>
          </w:p>
        </w:tc>
      </w:tr>
      <w:tr w:rsidR="000763C0" w14:paraId="275D6CA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86C7BFC" w14:textId="04763F2B" w:rsidR="000763C0" w:rsidRPr="008B4766" w:rsidRDefault="000763C0" w:rsidP="000763C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14DD2E0B" w14:textId="4761FA03" w:rsidR="000763C0" w:rsidRPr="008B4766" w:rsidRDefault="000763C0" w:rsidP="000763C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043C1805" w14:textId="14C11112"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7217E4" w14:textId="4DB89A0F"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0B2F6B" w14:textId="3DFB05F8"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26C814" w14:textId="6BBC6AF6"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D6878D" w14:textId="1FF4ADBE"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EF5B" w14:textId="404D6D37" w:rsidR="000763C0" w:rsidRDefault="000763C0" w:rsidP="000763C0">
            <w:pPr>
              <w:pStyle w:val="TAL"/>
              <w:rPr>
                <w:lang w:eastAsia="zh-CN"/>
              </w:rPr>
            </w:pPr>
          </w:p>
        </w:tc>
      </w:tr>
      <w:tr w:rsidR="000763C0" w14:paraId="1BCE451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EC731D1" w14:textId="08BA05A7" w:rsidR="000763C0" w:rsidRPr="008B4766" w:rsidRDefault="000763C0" w:rsidP="000763C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7ACEF47E" w14:textId="637790E9" w:rsidR="000763C0" w:rsidRPr="008B4766" w:rsidRDefault="000763C0" w:rsidP="000763C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7086703E" w14:textId="7CFF3227"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08CFF12" w14:textId="6533F781"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223BD0" w14:textId="15AAFB17"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5D9884" w14:textId="36606198"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B0E6D5" w14:textId="58ABE5D6"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943BFD" w14:textId="622ED3B8" w:rsidR="000763C0" w:rsidRDefault="000763C0" w:rsidP="000763C0">
            <w:pPr>
              <w:pStyle w:val="TAL"/>
              <w:rPr>
                <w:lang w:eastAsia="zh-CN"/>
              </w:rPr>
            </w:pPr>
          </w:p>
        </w:tc>
      </w:tr>
      <w:tr w:rsidR="000763C0" w14:paraId="7F997B0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C7FD2C7" w14:textId="559D1B28" w:rsidR="000763C0" w:rsidRPr="008B4766" w:rsidRDefault="000763C0" w:rsidP="000763C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EC5E1E8" w14:textId="0727B443" w:rsidR="000763C0" w:rsidRPr="008B4766" w:rsidRDefault="000763C0" w:rsidP="000763C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8782AF1" w14:textId="193B22F1"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143918" w14:textId="0CB83EA9"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3DF0384" w14:textId="13489B56"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96C8D3" w14:textId="2A8CD25F"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339BD" w14:textId="22429FDD"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EB07DD" w14:textId="78B0AAEF" w:rsidR="000763C0" w:rsidRDefault="000763C0" w:rsidP="000763C0">
            <w:pPr>
              <w:pStyle w:val="TAL"/>
              <w:rPr>
                <w:lang w:eastAsia="zh-CN"/>
              </w:rPr>
            </w:pPr>
          </w:p>
        </w:tc>
      </w:tr>
      <w:tr w:rsidR="000763C0" w14:paraId="099C88B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C47B" w14:textId="70FBAB16" w:rsidR="000763C0" w:rsidRPr="008B4766" w:rsidRDefault="000763C0" w:rsidP="000763C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47602" w14:textId="01DF67FA" w:rsidR="000763C0" w:rsidRPr="008B4766" w:rsidRDefault="000763C0" w:rsidP="000763C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DD9A" w14:textId="77777777" w:rsidR="000763C0" w:rsidRPr="00217060"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54399" w14:textId="77777777" w:rsidR="000763C0"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F18BA" w14:textId="77777777" w:rsidR="000763C0"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470BB" w14:textId="77777777"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5BBFC" w14:textId="77777777" w:rsidR="000763C0"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96460" w14:textId="2C9A8EC2" w:rsidR="000763C0" w:rsidRDefault="000763C0" w:rsidP="000763C0">
            <w:pPr>
              <w:pStyle w:val="TAL"/>
              <w:rPr>
                <w:lang w:eastAsia="zh-CN"/>
              </w:rPr>
            </w:pPr>
          </w:p>
        </w:tc>
      </w:tr>
      <w:tr w:rsidR="000763C0" w14:paraId="21BF6AF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A8E1B80" w14:textId="72A49465" w:rsidR="000763C0" w:rsidRPr="008B4766" w:rsidRDefault="000763C0" w:rsidP="000763C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58C1B8B1" w14:textId="2EDDD7D6" w:rsidR="000763C0" w:rsidRPr="008B4766" w:rsidRDefault="000763C0" w:rsidP="000763C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AD74B2D" w14:textId="0FAE01F0"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6BADE7" w14:textId="218D1BD2"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FB455E" w14:textId="3D7113A4"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A107CE" w14:textId="776F4B4B"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B54FD1" w14:textId="6C397876"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C3C091" w14:textId="40636CBD" w:rsidR="000763C0" w:rsidRDefault="000763C0" w:rsidP="000763C0">
            <w:pPr>
              <w:pStyle w:val="TAL"/>
              <w:rPr>
                <w:lang w:eastAsia="zh-CN"/>
              </w:rPr>
            </w:pPr>
          </w:p>
        </w:tc>
      </w:tr>
      <w:tr w:rsidR="000763C0" w14:paraId="606B748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B394A2C" w14:textId="73CF44BE" w:rsidR="000763C0" w:rsidRPr="008B4766" w:rsidRDefault="000763C0" w:rsidP="000763C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FDF4271" w14:textId="718D3338" w:rsidR="000763C0" w:rsidRPr="008B4766" w:rsidRDefault="000763C0" w:rsidP="000763C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2304B554" w14:textId="50F2D178"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AD2DE9" w14:textId="0E5AD89D"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C707AE" w14:textId="4E34C7B7"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7E755A" w14:textId="03A872B6"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068E10D" w14:textId="4B937BC9"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E8404" w14:textId="414F5458" w:rsidR="000763C0" w:rsidRDefault="000763C0" w:rsidP="000763C0">
            <w:pPr>
              <w:pStyle w:val="TAL"/>
              <w:rPr>
                <w:lang w:eastAsia="zh-CN"/>
              </w:rPr>
            </w:pPr>
          </w:p>
        </w:tc>
      </w:tr>
      <w:tr w:rsidR="000763C0" w14:paraId="458CCA0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B84C3" w14:textId="7400B98A" w:rsidR="000763C0" w:rsidRPr="008B4766" w:rsidRDefault="000763C0" w:rsidP="000763C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0FE96" w14:textId="5ADAD612" w:rsidR="000763C0" w:rsidRPr="008B4766" w:rsidRDefault="000763C0" w:rsidP="000763C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3A0DA" w14:textId="77777777" w:rsidR="000763C0" w:rsidRPr="00217060"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9573" w14:textId="77777777" w:rsidR="000763C0"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836D8" w14:textId="77777777" w:rsidR="000763C0"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CBCAE" w14:textId="77777777"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F5299" w14:textId="77777777" w:rsidR="000763C0"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0B8C2" w14:textId="50ADFF8E" w:rsidR="000763C0" w:rsidRDefault="000763C0" w:rsidP="000763C0">
            <w:pPr>
              <w:pStyle w:val="TAL"/>
              <w:rPr>
                <w:lang w:eastAsia="zh-CN"/>
              </w:rPr>
            </w:pPr>
          </w:p>
        </w:tc>
      </w:tr>
      <w:tr w:rsidR="000763C0" w14:paraId="56ADDC3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092D829" w14:textId="185362F5" w:rsidR="000763C0" w:rsidRPr="008B4766" w:rsidRDefault="000763C0" w:rsidP="000763C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7C7B84E4" w14:textId="5208127E" w:rsidR="000763C0" w:rsidRPr="008B4766" w:rsidRDefault="000763C0" w:rsidP="000763C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9A62387" w14:textId="1ABA3C2D"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ADBFE4" w14:textId="75A33A00" w:rsidR="000763C0" w:rsidDel="009F756C" w:rsidRDefault="000763C0" w:rsidP="000763C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5A78377" w14:textId="11F4FFEC" w:rsidR="000763C0" w:rsidRDefault="000763C0" w:rsidP="000763C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6B4CD1" w14:textId="70456A55"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6EA693" w14:textId="5B622E40" w:rsidR="000763C0" w:rsidRDefault="000763C0" w:rsidP="000763C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8F9152C" w14:textId="3E31D0F0" w:rsidR="000763C0" w:rsidRDefault="000763C0" w:rsidP="000763C0">
            <w:pPr>
              <w:pStyle w:val="TAL"/>
              <w:rPr>
                <w:lang w:eastAsia="zh-CN"/>
              </w:rPr>
            </w:pPr>
          </w:p>
        </w:tc>
      </w:tr>
      <w:tr w:rsidR="000763C0" w14:paraId="49A8B07A"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9C29186" w14:textId="60952F2E" w:rsidR="000763C0" w:rsidRPr="008B4766" w:rsidRDefault="000763C0" w:rsidP="000763C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4855ACE7" w14:textId="563FE10F" w:rsidR="000763C0" w:rsidRPr="008B4766" w:rsidRDefault="000763C0" w:rsidP="000763C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19D6F0FD" w14:textId="6BA9E51F" w:rsidR="000763C0" w:rsidRPr="00217060" w:rsidRDefault="000763C0" w:rsidP="000763C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7CFEE" w14:textId="6FC7CCF2" w:rsidR="000763C0" w:rsidDel="009F756C" w:rsidRDefault="000763C0" w:rsidP="000763C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20DC3E" w14:textId="5F0E5553" w:rsidR="000763C0" w:rsidRDefault="000763C0" w:rsidP="000763C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DF6E3" w14:textId="320D4441" w:rsidR="000763C0"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E53D6D" w14:textId="59DD7A0B" w:rsidR="000763C0" w:rsidRDefault="000763C0" w:rsidP="000763C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726C12" w14:textId="182965AD" w:rsidR="000763C0" w:rsidRDefault="000763C0" w:rsidP="000763C0">
            <w:pPr>
              <w:pStyle w:val="TAL"/>
              <w:rPr>
                <w:lang w:eastAsia="zh-CN"/>
              </w:rPr>
            </w:pPr>
          </w:p>
        </w:tc>
      </w:tr>
      <w:tr w:rsidR="000763C0" w:rsidRPr="00BB629B" w14:paraId="29041E0A" w14:textId="794DCDEF" w:rsidTr="000763C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0763C0" w:rsidRPr="00BB629B" w:rsidRDefault="000763C0" w:rsidP="000763C0">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0763C0" w:rsidRPr="00BB629B" w:rsidRDefault="000763C0" w:rsidP="000763C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38E23725" w14:textId="77777777" w:rsidR="000763C0" w:rsidRPr="00BB629B" w:rsidRDefault="000763C0" w:rsidP="000763C0">
            <w:pPr>
              <w:pStyle w:val="TAN"/>
              <w:rPr>
                <w:lang w:eastAsia="zh-TW"/>
              </w:rPr>
            </w:pPr>
          </w:p>
        </w:tc>
      </w:tr>
    </w:tbl>
    <w:p w14:paraId="1E0138F5" w14:textId="77777777" w:rsidR="003315C9" w:rsidRPr="00BB629B" w:rsidRDefault="003315C9" w:rsidP="003315C9">
      <w:pPr>
        <w:rPr>
          <w:lang w:eastAsia="zh-CN"/>
        </w:rPr>
      </w:pPr>
    </w:p>
    <w:p w14:paraId="04EC4ED8" w14:textId="77777777" w:rsidR="001B0892" w:rsidRDefault="001B0892" w:rsidP="003315C9">
      <w:pPr>
        <w:pStyle w:val="TH"/>
        <w:sectPr w:rsidR="001B0892" w:rsidSect="00D3541C">
          <w:footnotePr>
            <w:numRestart w:val="eachSect"/>
          </w:footnotePr>
          <w:pgSz w:w="11907" w:h="16840"/>
          <w:pgMar w:top="1412" w:right="1140" w:bottom="1140" w:left="1140" w:header="567" w:footer="567" w:gutter="0"/>
          <w:cols w:space="720"/>
        </w:sectPr>
      </w:pPr>
    </w:p>
    <w:p w14:paraId="2FF2C1E2" w14:textId="77777777" w:rsidR="003315C9" w:rsidRPr="00BB629B" w:rsidRDefault="003315C9" w:rsidP="003315C9">
      <w:pPr>
        <w:pStyle w:val="TH"/>
      </w:pPr>
      <w:r w:rsidRPr="00BB629B">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D742DC" w:rsidRPr="00BB629B" w14:paraId="4AE0AF1C" w14:textId="42573A72" w:rsidTr="009B32BD">
        <w:trPr>
          <w:tblHeader/>
          <w:jc w:val="center"/>
        </w:trPr>
        <w:tc>
          <w:tcPr>
            <w:tcW w:w="1161" w:type="dxa"/>
            <w:tcBorders>
              <w:top w:val="single" w:sz="4" w:space="0" w:color="auto"/>
              <w:left w:val="single" w:sz="4" w:space="0" w:color="auto"/>
              <w:bottom w:val="nil"/>
              <w:right w:val="single" w:sz="4" w:space="0" w:color="auto"/>
            </w:tcBorders>
            <w:hideMark/>
          </w:tcPr>
          <w:p w14:paraId="0F04BB65" w14:textId="77777777" w:rsidR="00D742DC" w:rsidRPr="00BB629B" w:rsidRDefault="00D742DC" w:rsidP="00F236E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395BF53" w14:textId="77777777" w:rsidR="00D742DC" w:rsidRPr="00BB629B" w:rsidRDefault="00D742DC"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D742DC" w:rsidRPr="00BB629B" w:rsidRDefault="00D742DC"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D742DC" w:rsidRPr="00BB629B" w:rsidRDefault="00D742DC"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D742DC" w:rsidRPr="00BB629B" w:rsidRDefault="00D742DC"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D742DC" w:rsidRPr="00BB629B" w:rsidRDefault="00D742DC" w:rsidP="00F236E6">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276A090C" w14:textId="311E7F39" w:rsidR="00D742DC" w:rsidRPr="00BB629B" w:rsidRDefault="00D742DC" w:rsidP="00F236E6">
            <w:pPr>
              <w:pStyle w:val="TAH"/>
              <w:rPr>
                <w:lang w:eastAsia="zh-TW"/>
              </w:rPr>
            </w:pPr>
            <w:r>
              <w:rPr>
                <w:lang w:eastAsia="zh-TW"/>
              </w:rPr>
              <w:t>Test Selection Criteria</w:t>
            </w:r>
          </w:p>
        </w:tc>
      </w:tr>
      <w:tr w:rsidR="00D742DC" w:rsidRPr="00BB629B" w14:paraId="1F42D6F7" w14:textId="29E9DED6" w:rsidTr="009B32BD">
        <w:trPr>
          <w:tblHeader/>
          <w:jc w:val="center"/>
        </w:trPr>
        <w:tc>
          <w:tcPr>
            <w:tcW w:w="1161" w:type="dxa"/>
            <w:tcBorders>
              <w:top w:val="nil"/>
              <w:left w:val="single" w:sz="4" w:space="0" w:color="auto"/>
              <w:bottom w:val="single" w:sz="4" w:space="0" w:color="auto"/>
              <w:right w:val="single" w:sz="4" w:space="0" w:color="auto"/>
            </w:tcBorders>
          </w:tcPr>
          <w:p w14:paraId="28AAAD66" w14:textId="77777777" w:rsidR="00D742DC" w:rsidRPr="00BB629B" w:rsidRDefault="00D742DC"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D742DC" w:rsidRPr="00BB629B" w:rsidRDefault="00D742DC"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D742DC" w:rsidRPr="00BB629B" w:rsidRDefault="00D742DC"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D742DC" w:rsidRPr="00BB629B" w:rsidRDefault="00D742DC"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D742DC" w:rsidRPr="00BB629B" w:rsidRDefault="00D742DC"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D742DC" w:rsidRPr="00BB629B"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D742DC" w:rsidRPr="00BB629B"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0C168A8B" w14:textId="77777777" w:rsidR="00D742DC" w:rsidRPr="00BB629B" w:rsidRDefault="00D742DC" w:rsidP="00F236E6">
            <w:pPr>
              <w:pStyle w:val="TAH"/>
            </w:pPr>
          </w:p>
        </w:tc>
      </w:tr>
      <w:tr w:rsidR="00D742DC" w:rsidRPr="00BB629B" w14:paraId="2D39D416" w14:textId="57CD9EF5" w:rsidTr="009B32BD">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23D865D" w14:textId="77777777" w:rsidR="00D742DC" w:rsidRPr="00BB629B" w:rsidRDefault="00D742DC"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D742DC" w:rsidRPr="00BB629B" w:rsidRDefault="00D742DC" w:rsidP="00F236E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D742DC" w:rsidRPr="00BB629B"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D742DC" w:rsidRPr="00BB629B"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D742DC" w:rsidRPr="00BB629B"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57FA25" w14:textId="77777777" w:rsidR="00D742DC" w:rsidRPr="00BB629B" w:rsidRDefault="00D742DC" w:rsidP="00F236E6">
            <w:pPr>
              <w:pStyle w:val="TAL"/>
              <w:rPr>
                <w:b/>
              </w:rPr>
            </w:pPr>
          </w:p>
        </w:tc>
      </w:tr>
      <w:tr w:rsidR="00D742DC" w:rsidRPr="004A0E7C" w14:paraId="6F959C72" w14:textId="78240872" w:rsidTr="009B32BD">
        <w:trPr>
          <w:jc w:val="center"/>
        </w:trPr>
        <w:tc>
          <w:tcPr>
            <w:tcW w:w="1161" w:type="dxa"/>
            <w:tcBorders>
              <w:top w:val="nil"/>
              <w:left w:val="single" w:sz="4" w:space="0" w:color="auto"/>
              <w:bottom w:val="single" w:sz="4" w:space="0" w:color="auto"/>
              <w:right w:val="single" w:sz="4" w:space="0" w:color="auto"/>
            </w:tcBorders>
            <w:shd w:val="clear" w:color="auto" w:fill="E7E6E6"/>
          </w:tcPr>
          <w:p w14:paraId="35811996" w14:textId="77777777" w:rsidR="00D742DC" w:rsidRPr="004A0E7C" w:rsidRDefault="00D742DC"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D742DC" w:rsidRPr="004A0E7C" w:rsidRDefault="00D742DC"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D742DC" w:rsidRPr="004A0E7C" w:rsidRDefault="00D742DC"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D742DC" w:rsidRPr="004A0E7C" w:rsidRDefault="00D742DC"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D742DC" w:rsidRPr="004A0E7C" w:rsidRDefault="00D742DC"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D742DC" w:rsidRPr="004A0E7C"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D742DC" w:rsidRPr="004A0E7C"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6507A9" w14:textId="77777777" w:rsidR="00D742DC" w:rsidRPr="004A0E7C" w:rsidRDefault="00D742DC" w:rsidP="005C26C6">
            <w:pPr>
              <w:pStyle w:val="TAL"/>
              <w:rPr>
                <w:b/>
              </w:rPr>
            </w:pPr>
          </w:p>
        </w:tc>
      </w:tr>
      <w:tr w:rsidR="00D742DC" w:rsidRPr="004A0E7C" w14:paraId="451E5C35" w14:textId="53E396D1"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599FC1EA" w14:textId="77777777" w:rsidR="00D742DC" w:rsidRPr="004A0E7C" w:rsidRDefault="00D742DC" w:rsidP="009372C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D742DC" w:rsidRPr="004A0E7C" w:rsidRDefault="00D742DC" w:rsidP="009372C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D742DC" w:rsidRPr="004A0E7C" w:rsidRDefault="00D742DC" w:rsidP="009372C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D742DC" w:rsidRPr="004A0E7C" w:rsidRDefault="00D742DC" w:rsidP="009372C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D742DC" w:rsidRPr="004A0E7C" w:rsidRDefault="00D742D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258CE45E"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D742DC" w:rsidRPr="004A0E7C" w:rsidRDefault="00D742DC" w:rsidP="009372C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D1DA126" w14:textId="77777777" w:rsidR="00D742DC" w:rsidRPr="004A0E7C" w:rsidRDefault="00D742DC" w:rsidP="009372CC">
            <w:pPr>
              <w:pStyle w:val="TAL"/>
            </w:pPr>
          </w:p>
        </w:tc>
      </w:tr>
      <w:tr w:rsidR="00D742DC" w:rsidRPr="004A0E7C" w14:paraId="3EDF5E11" w14:textId="54BC04BF"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8C43957" w14:textId="77777777" w:rsidR="00D742DC" w:rsidRPr="004A0E7C" w:rsidRDefault="00D742DC" w:rsidP="009372C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D742DC" w:rsidRPr="004A0E7C" w:rsidRDefault="00D742DC" w:rsidP="009372C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D742DC" w:rsidRPr="004A0E7C" w:rsidRDefault="00D742DC" w:rsidP="009372C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D742DC" w:rsidRPr="004A0E7C" w:rsidRDefault="00D742D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2921B501"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C0EFA56" w14:textId="77777777" w:rsidR="00D742DC" w:rsidRPr="004A0E7C" w:rsidRDefault="00D742DC" w:rsidP="009372CC">
            <w:pPr>
              <w:pStyle w:val="TAL"/>
            </w:pPr>
          </w:p>
        </w:tc>
      </w:tr>
      <w:tr w:rsidR="00D742DC" w:rsidRPr="004A0E7C" w14:paraId="54A3070B" w14:textId="75A6A51B"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A289875" w14:textId="77777777" w:rsidR="00D742DC" w:rsidRPr="004A0E7C" w:rsidRDefault="00D742DC" w:rsidP="009372C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D742DC" w:rsidRPr="004A0E7C" w:rsidRDefault="00D742DC" w:rsidP="009372C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D742DC" w:rsidRPr="004A0E7C" w:rsidRDefault="00D742D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D742DC" w:rsidRPr="004A0E7C" w:rsidRDefault="00D742D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0D29AC73"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5190448" w14:textId="77777777" w:rsidR="00D742DC" w:rsidRPr="004A0E7C" w:rsidRDefault="00D742DC" w:rsidP="009372CC">
            <w:pPr>
              <w:pStyle w:val="TAL"/>
            </w:pPr>
          </w:p>
        </w:tc>
      </w:tr>
      <w:tr w:rsidR="00D742DC" w:rsidRPr="004A0E7C" w14:paraId="0BE49262" w14:textId="7BC6013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D521541" w14:textId="77777777" w:rsidR="00D742DC" w:rsidRPr="004A0E7C" w:rsidRDefault="00D742DC" w:rsidP="009372C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D742DC" w:rsidRPr="004A0E7C" w:rsidRDefault="00D742DC" w:rsidP="009372C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D742DC" w:rsidRPr="004A0E7C" w:rsidRDefault="00D742D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D742DC" w:rsidRPr="004A0E7C" w:rsidRDefault="00D742D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12C97D64"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6298A9F" w14:textId="77777777" w:rsidR="00D742DC" w:rsidRPr="004A0E7C" w:rsidRDefault="00D742DC" w:rsidP="009372CC">
            <w:pPr>
              <w:pStyle w:val="TAL"/>
            </w:pPr>
          </w:p>
        </w:tc>
      </w:tr>
      <w:tr w:rsidR="00D742DC" w:rsidRPr="00BB629B" w14:paraId="255A7957" w14:textId="32B7E87A" w:rsidTr="009B32BD">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E8A1FA5" w14:textId="77777777" w:rsidR="00D742DC" w:rsidRPr="00BB629B" w:rsidRDefault="00D742DC"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D742DC" w:rsidRPr="00BB629B" w:rsidRDefault="00D742DC" w:rsidP="00F236E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D742DC" w:rsidRPr="00BB629B"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D742DC" w:rsidRPr="00BB629B"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D742DC" w:rsidRPr="00BB629B"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5E6DC1" w14:textId="77777777" w:rsidR="00D742DC" w:rsidRPr="00BB629B" w:rsidRDefault="00D742DC" w:rsidP="00F236E6">
            <w:pPr>
              <w:pStyle w:val="TAL"/>
              <w:rPr>
                <w:b/>
              </w:rPr>
            </w:pPr>
          </w:p>
        </w:tc>
      </w:tr>
      <w:tr w:rsidR="00C32935" w:rsidRPr="00BB629B" w14:paraId="71E86515" w14:textId="77777777" w:rsidTr="009B32BD">
        <w:trPr>
          <w:jc w:val="center"/>
        </w:trPr>
        <w:tc>
          <w:tcPr>
            <w:tcW w:w="1161" w:type="dxa"/>
            <w:tcBorders>
              <w:top w:val="nil"/>
              <w:left w:val="single" w:sz="4" w:space="0" w:color="auto"/>
              <w:bottom w:val="single" w:sz="4" w:space="0" w:color="auto"/>
              <w:right w:val="single" w:sz="4" w:space="0" w:color="auto"/>
            </w:tcBorders>
            <w:shd w:val="clear" w:color="auto" w:fill="E7E6E6"/>
          </w:tcPr>
          <w:p w14:paraId="4503C46E" w14:textId="4506D0A0" w:rsidR="00C32935" w:rsidRPr="00BB629B" w:rsidRDefault="00C32935" w:rsidP="00C32935">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C93854E" w14:textId="317E738D" w:rsidR="00C32935" w:rsidRPr="00BB629B" w:rsidRDefault="00C32935" w:rsidP="00C32935">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026DD6E8"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A4664"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CB4871"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6E6ED"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F5DDB4"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47006E" w14:textId="77777777" w:rsidR="00C32935" w:rsidRPr="00BB629B" w:rsidRDefault="00C32935" w:rsidP="00C32935">
            <w:pPr>
              <w:pStyle w:val="TAL"/>
              <w:rPr>
                <w:b/>
              </w:rPr>
            </w:pPr>
          </w:p>
        </w:tc>
      </w:tr>
      <w:tr w:rsidR="00C32935" w:rsidRPr="00BB629B" w14:paraId="0192716E" w14:textId="77777777" w:rsidTr="009B32BD">
        <w:trPr>
          <w:jc w:val="center"/>
        </w:trPr>
        <w:tc>
          <w:tcPr>
            <w:tcW w:w="1161" w:type="dxa"/>
            <w:tcBorders>
              <w:top w:val="nil"/>
              <w:left w:val="single" w:sz="4" w:space="0" w:color="auto"/>
              <w:bottom w:val="single" w:sz="4" w:space="0" w:color="auto"/>
              <w:right w:val="single" w:sz="4" w:space="0" w:color="auto"/>
            </w:tcBorders>
            <w:shd w:val="clear" w:color="auto" w:fill="auto"/>
          </w:tcPr>
          <w:p w14:paraId="6677379B" w14:textId="5B23B180" w:rsidR="00C32935" w:rsidRPr="00BB629B" w:rsidRDefault="00C32935" w:rsidP="00C32935">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069D2003" w14:textId="035D6E12" w:rsidR="00C32935" w:rsidRPr="00BB629B" w:rsidRDefault="00C32935" w:rsidP="00C32935">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4E1B961" w14:textId="3254519A"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1911B" w14:textId="289EFC49" w:rsidR="00C32935" w:rsidRPr="00BB629B" w:rsidRDefault="00C32935" w:rsidP="00C32935">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78B4F7" w14:textId="1C731FD2" w:rsidR="00C32935" w:rsidRPr="00BB629B" w:rsidRDefault="00C32935" w:rsidP="00C32935">
            <w:pPr>
              <w:pStyle w:val="TAL"/>
              <w:rPr>
                <w:b/>
              </w:rPr>
            </w:pPr>
            <w:r w:rsidRPr="00AC7425">
              <w:rPr>
                <w:rFonts w:hint="eastAsia"/>
                <w:lang w:eastAsia="zh-CN"/>
              </w:rPr>
              <w:t>R</w:t>
            </w:r>
            <w:r w:rsidRPr="00AC7425">
              <w:rPr>
                <w:lang w:eastAsia="zh-CN"/>
              </w:rPr>
              <w:t>edCap UEs supporting 5GS NR SA FR2</w:t>
            </w:r>
            <w:r w:rsidR="004B539E">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sidR="004B539E">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12C340D3" w14:textId="76929B7E"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79A9101" w14:textId="716419BF"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FB9AF9A" w14:textId="77777777" w:rsidR="00C32935" w:rsidRPr="00BB629B" w:rsidRDefault="00C32935" w:rsidP="00C32935">
            <w:pPr>
              <w:pStyle w:val="TAL"/>
              <w:rPr>
                <w:b/>
              </w:rPr>
            </w:pPr>
          </w:p>
        </w:tc>
      </w:tr>
      <w:tr w:rsidR="00C32935" w:rsidRPr="00BB629B" w14:paraId="14CF7F36" w14:textId="45A5725C" w:rsidTr="009B32BD">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AEDB6E1" w14:textId="77777777" w:rsidR="00C32935" w:rsidRPr="00BB629B" w:rsidRDefault="00C32935" w:rsidP="00C32935">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C32935" w:rsidRPr="00BB629B" w:rsidRDefault="00C32935" w:rsidP="00C32935">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2106D0" w14:textId="77777777" w:rsidR="00C32935" w:rsidRPr="00BB629B" w:rsidRDefault="00C32935" w:rsidP="00C32935">
            <w:pPr>
              <w:pStyle w:val="TAL"/>
              <w:rPr>
                <w:b/>
              </w:rPr>
            </w:pPr>
          </w:p>
        </w:tc>
      </w:tr>
      <w:tr w:rsidR="00C32935" w:rsidRPr="00BB629B" w14:paraId="1B420A93" w14:textId="490F6022" w:rsidTr="009B32BD">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74FEEB0" w14:textId="77777777" w:rsidR="00C32935" w:rsidRPr="00BB629B" w:rsidRDefault="00C32935" w:rsidP="00C32935">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C32935" w:rsidRPr="00BB629B" w:rsidRDefault="00C32935" w:rsidP="00C32935">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E7DAE1" w14:textId="77777777" w:rsidR="00C32935" w:rsidRPr="00BB629B" w:rsidRDefault="00C32935" w:rsidP="00C32935">
            <w:pPr>
              <w:pStyle w:val="TAL"/>
              <w:rPr>
                <w:b/>
              </w:rPr>
            </w:pPr>
          </w:p>
        </w:tc>
      </w:tr>
      <w:tr w:rsidR="00C32935" w:rsidRPr="00BB629B" w14:paraId="52F128F2" w14:textId="77777777" w:rsidTr="009B32BD">
        <w:trPr>
          <w:jc w:val="center"/>
        </w:trPr>
        <w:tc>
          <w:tcPr>
            <w:tcW w:w="1161" w:type="dxa"/>
            <w:tcBorders>
              <w:top w:val="nil"/>
              <w:left w:val="single" w:sz="4" w:space="0" w:color="auto"/>
              <w:bottom w:val="single" w:sz="4" w:space="0" w:color="auto"/>
              <w:right w:val="single" w:sz="4" w:space="0" w:color="auto"/>
            </w:tcBorders>
            <w:shd w:val="clear" w:color="auto" w:fill="auto"/>
          </w:tcPr>
          <w:p w14:paraId="62095F87" w14:textId="38A9775D" w:rsidR="00C32935" w:rsidRPr="00BB629B" w:rsidRDefault="00C32935" w:rsidP="00C32935">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1CA298DC" w14:textId="58550586" w:rsidR="00C32935" w:rsidRPr="00BB629B" w:rsidRDefault="00C32935" w:rsidP="00C32935">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4CEE918" w14:textId="50C1BE3F"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107E6" w14:textId="33AC4530" w:rsidR="00C32935" w:rsidRPr="00BB629B" w:rsidRDefault="00C32935" w:rsidP="00C32935">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28D5A6" w14:textId="72E71528" w:rsidR="00C32935" w:rsidRPr="00BB629B" w:rsidRDefault="00C32935" w:rsidP="00C32935">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F992C00" w14:textId="26238DC1"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239EF05" w14:textId="3D01E015"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53933F53" w14:textId="77777777" w:rsidR="00C32935" w:rsidRPr="00BB629B" w:rsidRDefault="00C32935" w:rsidP="00C32935">
            <w:pPr>
              <w:pStyle w:val="TAL"/>
              <w:rPr>
                <w:b/>
              </w:rPr>
            </w:pPr>
          </w:p>
        </w:tc>
      </w:tr>
      <w:tr w:rsidR="00C32935" w:rsidRPr="00BB629B" w14:paraId="4539A486" w14:textId="77777777" w:rsidTr="009B32BD">
        <w:trPr>
          <w:jc w:val="center"/>
        </w:trPr>
        <w:tc>
          <w:tcPr>
            <w:tcW w:w="1161" w:type="dxa"/>
            <w:tcBorders>
              <w:top w:val="nil"/>
              <w:left w:val="single" w:sz="4" w:space="0" w:color="auto"/>
              <w:bottom w:val="single" w:sz="4" w:space="0" w:color="auto"/>
              <w:right w:val="single" w:sz="4" w:space="0" w:color="auto"/>
            </w:tcBorders>
            <w:shd w:val="clear" w:color="auto" w:fill="auto"/>
          </w:tcPr>
          <w:p w14:paraId="46934015" w14:textId="0BFE5D99" w:rsidR="00C32935" w:rsidRPr="00BB629B" w:rsidRDefault="00C32935" w:rsidP="00C32935">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1A0E4C5C" w14:textId="38597380" w:rsidR="00C32935" w:rsidRPr="00BB629B" w:rsidRDefault="00C32935" w:rsidP="00C32935">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31941A06" w14:textId="5AB0C2D3"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B71F4A" w14:textId="4A2F03E0" w:rsidR="00C32935" w:rsidRPr="00BB629B" w:rsidRDefault="00C32935" w:rsidP="00C32935">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381BD2" w14:textId="08B47F72" w:rsidR="00C32935" w:rsidRPr="00BB629B" w:rsidRDefault="00C32935" w:rsidP="00C32935">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0901B23" w14:textId="0F89EE71"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36DCB02" w14:textId="398D171B"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611D589" w14:textId="77777777" w:rsidR="00C32935" w:rsidRPr="00BB629B" w:rsidRDefault="00C32935" w:rsidP="00C32935">
            <w:pPr>
              <w:pStyle w:val="TAL"/>
              <w:rPr>
                <w:b/>
              </w:rPr>
            </w:pPr>
          </w:p>
        </w:tc>
      </w:tr>
      <w:tr w:rsidR="00C32935" w:rsidRPr="00BB629B" w14:paraId="461F44C3" w14:textId="72C4E478"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C32935" w:rsidRPr="00BB629B" w:rsidRDefault="00C32935" w:rsidP="00C32935">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C32935" w:rsidRPr="00BB629B" w:rsidRDefault="00C32935" w:rsidP="00C32935">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7DBDD1" w14:textId="77777777" w:rsidR="00C32935" w:rsidRPr="00BB629B" w:rsidRDefault="00C32935" w:rsidP="00C32935">
            <w:pPr>
              <w:pStyle w:val="TAL"/>
              <w:rPr>
                <w:b/>
              </w:rPr>
            </w:pPr>
          </w:p>
        </w:tc>
      </w:tr>
      <w:tr w:rsidR="00C32935" w:rsidRPr="00BB629B" w14:paraId="1479F624" w14:textId="20E7B5E6"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C32935" w:rsidRPr="00BB629B" w:rsidRDefault="00C32935" w:rsidP="00C32935">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C32935" w:rsidRPr="00BB629B" w:rsidRDefault="00C32935" w:rsidP="00C32935">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9EA28" w14:textId="77777777" w:rsidR="00C32935" w:rsidRPr="00BB629B" w:rsidRDefault="00C32935" w:rsidP="00C32935">
            <w:pPr>
              <w:pStyle w:val="TAL"/>
              <w:rPr>
                <w:b/>
              </w:rPr>
            </w:pPr>
          </w:p>
        </w:tc>
      </w:tr>
      <w:tr w:rsidR="00C32935" w:rsidRPr="00BB629B" w14:paraId="29EAC384" w14:textId="6CD8E3CF"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5E4713C" w14:textId="77777777" w:rsidR="00C32935" w:rsidRPr="00BB629B" w:rsidRDefault="00C32935" w:rsidP="00C32935">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C32935" w:rsidRPr="00BB629B" w:rsidRDefault="00C32935" w:rsidP="00C32935">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C32935" w:rsidRPr="00BB629B" w:rsidRDefault="00C32935" w:rsidP="00C32935">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C32935" w:rsidRPr="00BB629B"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A86FF6" w14:textId="77777777" w:rsidR="00C32935" w:rsidRPr="00BB629B" w:rsidRDefault="00C32935" w:rsidP="00C32935">
            <w:pPr>
              <w:pStyle w:val="TAL"/>
            </w:pPr>
          </w:p>
        </w:tc>
      </w:tr>
      <w:tr w:rsidR="00C32935" w:rsidRPr="00BB629B" w14:paraId="67901934" w14:textId="73DC22A1"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E5B6816" w14:textId="77777777" w:rsidR="00C32935" w:rsidRPr="00BB629B" w:rsidRDefault="00C32935" w:rsidP="00C32935">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C32935" w:rsidRPr="00BB629B" w:rsidRDefault="00C32935" w:rsidP="00C32935">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C32935" w:rsidRPr="00BB629B" w:rsidRDefault="00C32935" w:rsidP="00C32935">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C32935" w:rsidRPr="00BB629B"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F297AC4" w14:textId="77777777" w:rsidR="00C32935" w:rsidRPr="00BB629B" w:rsidRDefault="00C32935" w:rsidP="00C32935">
            <w:pPr>
              <w:pStyle w:val="TAL"/>
            </w:pPr>
          </w:p>
        </w:tc>
      </w:tr>
      <w:tr w:rsidR="00C32935" w:rsidRPr="00BB629B" w14:paraId="64BF9586" w14:textId="555789D8"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E23D72E" w14:textId="77777777" w:rsidR="00C32935" w:rsidRPr="00BB629B" w:rsidRDefault="00C32935" w:rsidP="00C32935">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C32935" w:rsidRPr="00BB629B" w:rsidRDefault="00C32935" w:rsidP="00C32935">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C32935" w:rsidRPr="00BB629B" w:rsidRDefault="00C32935" w:rsidP="00C32935">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C32935" w:rsidRPr="00BB629B" w:rsidRDefault="00C32935" w:rsidP="00C32935">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A4FF8BD" w14:textId="77777777" w:rsidR="00C32935" w:rsidRPr="00BB629B" w:rsidRDefault="00C32935" w:rsidP="00C32935">
            <w:pPr>
              <w:pStyle w:val="TAL"/>
            </w:pPr>
          </w:p>
        </w:tc>
      </w:tr>
      <w:tr w:rsidR="00C32935" w:rsidRPr="004A1425" w14:paraId="50E526C6" w14:textId="09063943"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C32935" w:rsidRPr="000A5C5F" w:rsidRDefault="00C32935" w:rsidP="00C32935">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C32935" w:rsidRPr="000A5C5F" w:rsidRDefault="00C32935" w:rsidP="00C32935">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C32935" w:rsidRPr="000A5C5F" w:rsidRDefault="00C32935" w:rsidP="00C32935">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C32935" w:rsidRPr="000A5C5F" w:rsidRDefault="00C32935" w:rsidP="00C32935">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C32935" w:rsidRPr="000A5C5F" w:rsidRDefault="00C32935" w:rsidP="00C32935">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C32935" w:rsidRPr="004A1425"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F8792" w14:textId="77777777" w:rsidR="00C32935" w:rsidRPr="00040F21" w:rsidRDefault="00C32935" w:rsidP="00C32935">
            <w:pPr>
              <w:pStyle w:val="TAL"/>
            </w:pPr>
          </w:p>
        </w:tc>
      </w:tr>
      <w:tr w:rsidR="00C32935" w:rsidRPr="004A1425" w14:paraId="1B1B3BC0" w14:textId="0A90C9C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20D623C" w14:textId="77777777" w:rsidR="00C32935" w:rsidRPr="00F070E1" w:rsidRDefault="00C32935" w:rsidP="00C32935">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C32935" w:rsidRPr="00F070E1" w:rsidRDefault="00C32935" w:rsidP="00C32935">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C32935" w:rsidRDefault="00C32935" w:rsidP="00C32935">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C32935" w:rsidRDefault="00C32935" w:rsidP="00C32935">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C32935" w:rsidRPr="00F0670D"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F9993AF" w14:textId="77777777" w:rsidR="00C32935" w:rsidRPr="00262AF3" w:rsidRDefault="00C32935" w:rsidP="00C32935">
            <w:pPr>
              <w:pStyle w:val="TAL"/>
            </w:pPr>
          </w:p>
        </w:tc>
      </w:tr>
      <w:tr w:rsidR="00C32935" w:rsidRPr="004A1425" w14:paraId="6FD7EF82" w14:textId="71C389D9"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7ECFFA81" w14:textId="77777777" w:rsidR="00C32935" w:rsidRPr="00F070E1" w:rsidRDefault="00C32935" w:rsidP="00C32935">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C32935" w:rsidRPr="00F070E1" w:rsidRDefault="00C32935" w:rsidP="00C32935">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56DC0EFD" w:rsidR="00C32935" w:rsidRDefault="00C32935" w:rsidP="00C32935">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109A55DE" w14:textId="5337D973"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758C2B9C" w14:textId="10CB34C8" w:rsidR="00C32935" w:rsidRPr="00262AF3" w:rsidRDefault="00C32935" w:rsidP="00C32935">
            <w:pPr>
              <w:pStyle w:val="TAL"/>
            </w:pPr>
            <w:r>
              <w:t>Subtest 2: F013</w:t>
            </w:r>
          </w:p>
        </w:tc>
      </w:tr>
      <w:tr w:rsidR="00C32935" w:rsidRPr="004A1425" w14:paraId="78E25DCF" w14:textId="1D720186"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4A0C4450" w14:textId="77777777" w:rsidR="00C32935" w:rsidRPr="00F070E1" w:rsidRDefault="00C32935" w:rsidP="00C32935">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C32935" w:rsidRPr="00F070E1" w:rsidRDefault="00C32935" w:rsidP="00C32935">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C32935" w:rsidRDefault="00C32935" w:rsidP="00C32935">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9B14347" w14:textId="77777777" w:rsidR="00C32935" w:rsidRPr="00262AF3" w:rsidRDefault="00C32935" w:rsidP="00C32935">
            <w:pPr>
              <w:pStyle w:val="TAL"/>
            </w:pPr>
          </w:p>
        </w:tc>
      </w:tr>
      <w:tr w:rsidR="00C32935" w:rsidRPr="004A1425" w14:paraId="1C1EB615" w14:textId="606ECD36"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F35CFE7" w14:textId="77777777" w:rsidR="00C32935" w:rsidRPr="00F070E1" w:rsidRDefault="00C32935" w:rsidP="00C32935">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C32935" w:rsidRPr="00F070E1" w:rsidRDefault="00C32935" w:rsidP="00C32935">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C32935" w:rsidRDefault="00C32935" w:rsidP="00C32935">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5C38954" w14:textId="77777777" w:rsidR="00C32935" w:rsidRPr="00262AF3" w:rsidRDefault="00C32935" w:rsidP="00C32935">
            <w:pPr>
              <w:pStyle w:val="TAL"/>
            </w:pPr>
          </w:p>
        </w:tc>
      </w:tr>
      <w:tr w:rsidR="00C32935" w:rsidRPr="004A1425" w14:paraId="179EA1A9"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6ABC" w14:textId="11C157A5" w:rsidR="00C32935" w:rsidRPr="00FF533D" w:rsidRDefault="00C32935" w:rsidP="00C32935">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17E18" w14:textId="414C001A" w:rsidR="00C32935" w:rsidRPr="007F040D" w:rsidRDefault="00C32935" w:rsidP="00C32935">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F49B8"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DA01" w14:textId="77777777" w:rsidR="00C32935" w:rsidRPr="004A1425"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7411D"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9CCD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3ABF1" w14:textId="77777777" w:rsidR="00C32935" w:rsidRPr="00262AF3"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2EF7" w14:textId="77777777" w:rsidR="00C32935" w:rsidRPr="00262AF3" w:rsidRDefault="00C32935" w:rsidP="00C32935">
            <w:pPr>
              <w:pStyle w:val="TAL"/>
            </w:pPr>
          </w:p>
        </w:tc>
      </w:tr>
      <w:tr w:rsidR="00C32935" w:rsidRPr="004A1425" w14:paraId="238B7FF1"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E298A15" w14:textId="1BACB0E7" w:rsidR="00C32935" w:rsidRPr="00FF533D" w:rsidRDefault="00C32935" w:rsidP="00C32935">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0AA3151C" w14:textId="4B0B3E06" w:rsidR="00C32935" w:rsidRPr="007F040D" w:rsidRDefault="00C32935" w:rsidP="00C32935">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D6D7F9B" w14:textId="09573730"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52C22" w14:textId="71ECD918" w:rsidR="00C32935" w:rsidRPr="004A1425" w:rsidRDefault="00C32935" w:rsidP="00C32935">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3AF17E" w14:textId="26515173" w:rsidR="00C32935" w:rsidRDefault="00C32935" w:rsidP="00C32935">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74F19C8" w14:textId="18AE79A1"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9CF18A" w14:textId="787CC896" w:rsidR="00C32935" w:rsidRPr="00262AF3"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FEAF37A" w14:textId="77777777" w:rsidR="00C32935" w:rsidRPr="00262AF3" w:rsidRDefault="00C32935" w:rsidP="00C32935">
            <w:pPr>
              <w:pStyle w:val="TAL"/>
            </w:pPr>
          </w:p>
        </w:tc>
      </w:tr>
      <w:tr w:rsidR="00C32935" w:rsidRPr="00BB629B" w14:paraId="45B548C9" w14:textId="097826E6"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C32935" w:rsidRPr="00BB629B" w:rsidRDefault="00C32935" w:rsidP="00C32935">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C32935" w:rsidRPr="00BB629B" w:rsidRDefault="00C32935" w:rsidP="00C32935">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8EEB0" w14:textId="77777777" w:rsidR="00C32935" w:rsidRPr="00BB629B" w:rsidRDefault="00C32935" w:rsidP="00C32935">
            <w:pPr>
              <w:pStyle w:val="TAL"/>
              <w:rPr>
                <w:b/>
              </w:rPr>
            </w:pPr>
          </w:p>
        </w:tc>
      </w:tr>
      <w:tr w:rsidR="00C32935" w:rsidRPr="00BB629B" w14:paraId="114FB91E"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190F3C41" w14:textId="0DA80A2A" w:rsidR="00C32935" w:rsidRPr="00BB629B" w:rsidRDefault="00C32935" w:rsidP="00C32935">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874E18" w14:textId="029A9832" w:rsidR="00C32935" w:rsidRPr="00BB629B" w:rsidRDefault="00C32935" w:rsidP="00C32935">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CBEFAB"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B66431"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E6306"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9B20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4E7527"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13A21" w14:textId="77777777" w:rsidR="00C32935" w:rsidRPr="00BB629B" w:rsidRDefault="00C32935" w:rsidP="00C32935">
            <w:pPr>
              <w:pStyle w:val="TAL"/>
              <w:rPr>
                <w:b/>
              </w:rPr>
            </w:pPr>
          </w:p>
        </w:tc>
      </w:tr>
      <w:tr w:rsidR="00C32935" w:rsidRPr="00BB629B" w14:paraId="07826F15"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42CE157" w14:textId="7FCD6CB5" w:rsidR="00C32935" w:rsidRPr="00DC1ECE" w:rsidRDefault="00C32935" w:rsidP="00C32935">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CD7BF5" w14:textId="06D064F4" w:rsidR="00C32935" w:rsidRPr="00DC1ECE" w:rsidRDefault="00C32935" w:rsidP="00C32935">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92612" w14:textId="03BD9F2A" w:rsidR="00C32935" w:rsidRPr="00DC1ECE" w:rsidRDefault="00C32935" w:rsidP="00C32935">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63FA1" w14:textId="1C8FBC6B" w:rsidR="00C32935" w:rsidRPr="00DC1ECE" w:rsidRDefault="00C32935" w:rsidP="00C32935">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53DB14" w14:textId="513C0426" w:rsidR="00C32935" w:rsidRPr="00DC1ECE" w:rsidRDefault="00C32935" w:rsidP="00C32935">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087510" w14:textId="06781740" w:rsidR="00C32935" w:rsidRPr="00DC1ECE" w:rsidRDefault="00C32935" w:rsidP="00C32935">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7FEF1C" w14:textId="4820A5E0" w:rsidR="00C32935" w:rsidRPr="00DC1ECE" w:rsidRDefault="00C32935" w:rsidP="00C32935">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04C83C" w14:textId="77777777" w:rsidR="00C32935" w:rsidRPr="00DC1ECE" w:rsidRDefault="00C32935" w:rsidP="00C32935">
            <w:pPr>
              <w:pStyle w:val="TAL"/>
              <w:rPr>
                <w:b/>
              </w:rPr>
            </w:pPr>
          </w:p>
        </w:tc>
      </w:tr>
      <w:tr w:rsidR="00C32935" w:rsidRPr="00BB629B" w14:paraId="643628E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001D6B1" w14:textId="278861FC" w:rsidR="00C32935" w:rsidRPr="00BB629B" w:rsidRDefault="00C32935" w:rsidP="00C32935">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19621E3" w14:textId="3623D1B2" w:rsidR="00C32935" w:rsidRPr="00BB629B" w:rsidRDefault="00C32935" w:rsidP="00C32935">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ED64A"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F79AB"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B9C71"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D76B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F1D65"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479544" w14:textId="77777777" w:rsidR="00C32935" w:rsidRPr="00BB629B" w:rsidRDefault="00C32935" w:rsidP="00C32935">
            <w:pPr>
              <w:pStyle w:val="TAL"/>
              <w:rPr>
                <w:b/>
              </w:rPr>
            </w:pPr>
          </w:p>
        </w:tc>
      </w:tr>
      <w:tr w:rsidR="00C32935" w:rsidRPr="00BB629B" w14:paraId="2CFFDAC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129BAB6D" w14:textId="173068A4" w:rsidR="00C32935" w:rsidRPr="00BB629B" w:rsidRDefault="00C32935" w:rsidP="00C32935">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0C37BB" w14:textId="372B204A" w:rsidR="00C32935" w:rsidRPr="00BB629B" w:rsidRDefault="00C32935" w:rsidP="00C32935">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2F78B"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F7E04"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23638"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E939"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BDF23F"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319C1" w14:textId="77777777" w:rsidR="00C32935" w:rsidRPr="00BB629B" w:rsidRDefault="00C32935" w:rsidP="00C32935">
            <w:pPr>
              <w:pStyle w:val="TAL"/>
              <w:rPr>
                <w:b/>
              </w:rPr>
            </w:pPr>
          </w:p>
        </w:tc>
      </w:tr>
      <w:tr w:rsidR="00C32935" w:rsidRPr="00BB629B" w14:paraId="2279D9F1"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00471165" w14:textId="0C828004" w:rsidR="00C32935" w:rsidRPr="00BB629B" w:rsidRDefault="00C32935" w:rsidP="00C32935">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72F7B4" w14:textId="0575D7B9" w:rsidR="00C32935" w:rsidRPr="00BB629B" w:rsidRDefault="00C32935" w:rsidP="00C32935">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58E14" w14:textId="14E18583" w:rsidR="00C32935" w:rsidRPr="00BB629B" w:rsidRDefault="00C32935" w:rsidP="00C32935">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788DBF" w14:textId="2ACBBA00" w:rsidR="00C32935" w:rsidRPr="00BB629B" w:rsidRDefault="00C32935" w:rsidP="00C32935">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E2DB97" w14:textId="64AB4972" w:rsidR="00C32935" w:rsidRPr="00BB629B" w:rsidRDefault="00C32935" w:rsidP="00C32935">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0EE56F" w14:textId="1A2D8424" w:rsidR="00C32935" w:rsidRPr="00BB629B" w:rsidRDefault="00C32935" w:rsidP="00C32935">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8481EE" w14:textId="5F3317DE" w:rsidR="00C32935" w:rsidRPr="00BB629B" w:rsidRDefault="00C32935" w:rsidP="00C32935">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79608D" w14:textId="77777777" w:rsidR="00C32935" w:rsidRPr="00BB629B" w:rsidRDefault="00C32935" w:rsidP="00C32935">
            <w:pPr>
              <w:pStyle w:val="TAL"/>
              <w:rPr>
                <w:b/>
              </w:rPr>
            </w:pPr>
          </w:p>
        </w:tc>
      </w:tr>
      <w:tr w:rsidR="00C32935" w:rsidRPr="00BB629B" w14:paraId="5DCAF54B" w14:textId="7769CB6C"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C32935" w:rsidRPr="00BB629B" w:rsidRDefault="00C32935" w:rsidP="00C32935">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C32935" w:rsidRPr="00BB629B" w:rsidRDefault="00C32935" w:rsidP="00C32935">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ADE73F" w14:textId="77777777" w:rsidR="00C32935" w:rsidRPr="00BB629B" w:rsidRDefault="00C32935" w:rsidP="00C32935">
            <w:pPr>
              <w:pStyle w:val="TAL"/>
              <w:rPr>
                <w:b/>
              </w:rPr>
            </w:pPr>
          </w:p>
        </w:tc>
      </w:tr>
      <w:tr w:rsidR="00C32935" w:rsidRPr="00BB629B" w14:paraId="50A84BCD" w14:textId="1A8D1CDA"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C32935" w:rsidRPr="00BB629B" w:rsidRDefault="00C32935" w:rsidP="00C32935">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C32935" w:rsidRPr="00BB629B" w:rsidRDefault="00C32935" w:rsidP="00C32935">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89D2E" w14:textId="77777777" w:rsidR="00C32935" w:rsidRPr="00BB629B" w:rsidRDefault="00C32935" w:rsidP="00C32935">
            <w:pPr>
              <w:pStyle w:val="TAL"/>
              <w:rPr>
                <w:b/>
              </w:rPr>
            </w:pPr>
          </w:p>
        </w:tc>
      </w:tr>
      <w:tr w:rsidR="00C32935" w:rsidRPr="00BB629B" w14:paraId="20E14A52" w14:textId="23D2BA3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6370E77D"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C32935" w:rsidRPr="00BB629B" w:rsidRDefault="00C32935" w:rsidP="00C32935">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C32935" w:rsidRPr="00BB629B" w:rsidRDefault="00C32935" w:rsidP="00C32935">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63E94EA" w14:textId="77777777" w:rsidR="00C32935" w:rsidRPr="00BB629B" w:rsidRDefault="00C32935" w:rsidP="00C32935">
            <w:pPr>
              <w:pStyle w:val="TAL"/>
            </w:pPr>
          </w:p>
        </w:tc>
      </w:tr>
      <w:tr w:rsidR="00C32935" w:rsidRPr="00BB629B" w14:paraId="2A7FD78F" w14:textId="09E3B30C"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7DECDE23"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C32935" w:rsidRPr="00BB629B" w:rsidRDefault="00C32935" w:rsidP="00C32935">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C32935" w:rsidRPr="00BB629B" w:rsidRDefault="00C32935" w:rsidP="00C32935">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F588542" w14:textId="77777777" w:rsidR="00C32935" w:rsidRPr="00BB629B" w:rsidRDefault="00C32935" w:rsidP="00C32935">
            <w:pPr>
              <w:pStyle w:val="TAL"/>
            </w:pPr>
          </w:p>
        </w:tc>
      </w:tr>
      <w:tr w:rsidR="00C32935" w:rsidRPr="00BB629B" w14:paraId="123D810F" w14:textId="01FD3422"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57D64AA"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C32935" w:rsidRPr="00BB629B" w:rsidRDefault="00C32935" w:rsidP="00C32935">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C32935" w:rsidRPr="00BB629B" w:rsidRDefault="00C32935" w:rsidP="00C32935">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C32935" w:rsidRPr="00BB629B" w:rsidRDefault="00C32935" w:rsidP="00C32935">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9C5B944" w14:textId="77777777" w:rsidR="00C32935" w:rsidRPr="00BB629B" w:rsidRDefault="00C32935" w:rsidP="00C32935">
            <w:pPr>
              <w:pStyle w:val="TAL"/>
            </w:pPr>
          </w:p>
        </w:tc>
      </w:tr>
      <w:tr w:rsidR="00C32935" w:rsidRPr="00BB629B" w14:paraId="6E7A00F8"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2A27165" w14:textId="18E8B54F" w:rsidR="00C32935" w:rsidRPr="00BB629B" w:rsidRDefault="00C32935" w:rsidP="00C32935">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7CE4D860" w14:textId="32804ABA" w:rsidR="00C32935" w:rsidRPr="00BB629B" w:rsidRDefault="00C32935" w:rsidP="00C32935">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24DCCEA" w14:textId="7EBF8FCB"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BB1888" w14:textId="4E6C215B" w:rsidR="00C32935" w:rsidRPr="00BB629B" w:rsidRDefault="00C32935" w:rsidP="00C32935">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DA8E60E" w14:textId="0BB6FA57" w:rsidR="00C32935" w:rsidRPr="00BB629B" w:rsidRDefault="00C32935" w:rsidP="00C32935">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38EA052" w14:textId="05AE9D19"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A93FBC" w14:textId="16CD721F"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4FECFE2" w14:textId="77777777" w:rsidR="00C32935" w:rsidRPr="00BB629B" w:rsidRDefault="00C32935" w:rsidP="00C32935">
            <w:pPr>
              <w:pStyle w:val="TAL"/>
            </w:pPr>
          </w:p>
        </w:tc>
      </w:tr>
      <w:tr w:rsidR="00C32935" w:rsidRPr="00BB629B" w14:paraId="4318E1FD"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5E7B387" w14:textId="629FBEEA" w:rsidR="00C32935" w:rsidRPr="00BB629B" w:rsidRDefault="00C32935" w:rsidP="00C32935">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4DF0793" w14:textId="256C04EE" w:rsidR="00C32935" w:rsidRPr="00BB629B" w:rsidRDefault="00C32935" w:rsidP="00C32935">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3281D3" w14:textId="3C05E3D8"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AB3306" w14:textId="0219B2BA" w:rsidR="00C32935" w:rsidRPr="00BB629B" w:rsidRDefault="00C32935" w:rsidP="00C32935">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01D14FF0" w14:textId="08316E2F" w:rsidR="00C32935" w:rsidRPr="00BB629B" w:rsidRDefault="00C32935" w:rsidP="00C32935">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5F46D19" w14:textId="6B5CB5BF"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D0A39CB" w14:textId="5EB554D3"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57E5D5" w14:textId="77777777" w:rsidR="00C32935" w:rsidRPr="00BB629B" w:rsidRDefault="00C32935" w:rsidP="00C32935">
            <w:pPr>
              <w:pStyle w:val="TAL"/>
            </w:pPr>
          </w:p>
        </w:tc>
      </w:tr>
      <w:tr w:rsidR="00C32935" w:rsidRPr="00BB629B" w14:paraId="16F5D0A4"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62422E8C" w14:textId="6D8406FB" w:rsidR="00C32935" w:rsidRPr="00BB629B" w:rsidRDefault="00C32935" w:rsidP="00C32935">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000A18E" w14:textId="7D0CAD56" w:rsidR="00C32935" w:rsidRPr="00BB629B" w:rsidRDefault="00C32935" w:rsidP="00C32935">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3427F41" w14:textId="6A62BAA5"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18C312" w14:textId="3D099B18" w:rsidR="00C32935" w:rsidRPr="00BB629B" w:rsidRDefault="00C32935" w:rsidP="00C32935">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060056F2" w14:textId="3EF19EE0" w:rsidR="00C32935" w:rsidRPr="00BB629B" w:rsidRDefault="00C32935" w:rsidP="00C32935">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6142761" w14:textId="5668DEDA"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7872F" w14:textId="103A251E"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349F2D7" w14:textId="77777777" w:rsidR="00C32935" w:rsidRPr="00BB629B" w:rsidRDefault="00C32935" w:rsidP="00C32935">
            <w:pPr>
              <w:pStyle w:val="TAL"/>
            </w:pPr>
          </w:p>
        </w:tc>
      </w:tr>
      <w:tr w:rsidR="00C32935" w:rsidRPr="00BB629B" w14:paraId="6D0073F6"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653D3A8" w14:textId="21AEB429" w:rsidR="00C32935" w:rsidRPr="00BB629B" w:rsidRDefault="00C32935" w:rsidP="00C32935">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8EB89D4" w14:textId="46424E94" w:rsidR="00C32935" w:rsidRPr="00BB629B" w:rsidRDefault="00C32935" w:rsidP="00C32935">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F1373E3" w14:textId="78CD5AC1"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51BEA2" w14:textId="6141F32B" w:rsidR="00C32935" w:rsidRPr="00BB629B" w:rsidRDefault="00C32935" w:rsidP="00C32935">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0B075E" w14:textId="4C5FC2BA" w:rsidR="00C32935" w:rsidRPr="00BB629B" w:rsidRDefault="00C32935" w:rsidP="00C32935">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9269C08" w14:textId="10BE4000"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CB48D" w14:textId="6DA9FF16"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8E7504D" w14:textId="77777777" w:rsidR="00C32935" w:rsidRPr="00BB629B" w:rsidRDefault="00C32935" w:rsidP="00C32935">
            <w:pPr>
              <w:pStyle w:val="TAL"/>
            </w:pPr>
          </w:p>
        </w:tc>
      </w:tr>
      <w:tr w:rsidR="00C32935" w:rsidRPr="004A1425" w14:paraId="33D92438" w14:textId="61615965"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6017186F" w14:textId="77777777" w:rsidR="00C32935" w:rsidRDefault="00C32935" w:rsidP="00C32935">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C32935" w:rsidRPr="00F070E1" w:rsidRDefault="00C32935" w:rsidP="00C32935">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C32935" w:rsidRDefault="00C32935" w:rsidP="00C32935">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C32935" w:rsidRPr="004A1425" w:rsidRDefault="00C32935" w:rsidP="00C32935">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EAF538D" w14:textId="77777777" w:rsidR="00C32935" w:rsidRPr="00040F21" w:rsidRDefault="00C32935" w:rsidP="00C32935">
            <w:pPr>
              <w:pStyle w:val="TAL"/>
            </w:pPr>
          </w:p>
        </w:tc>
      </w:tr>
      <w:tr w:rsidR="00C32935" w:rsidRPr="004A1425" w14:paraId="679C7344" w14:textId="57253C96"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C32935" w:rsidRDefault="00C32935" w:rsidP="00C32935">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C32935" w:rsidRPr="005B3E40" w:rsidRDefault="00C32935" w:rsidP="00C32935">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D3665"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223C7" w14:textId="77777777" w:rsidR="00C32935" w:rsidRPr="00040F21" w:rsidRDefault="00C32935" w:rsidP="00C32935">
            <w:pPr>
              <w:pStyle w:val="TAL"/>
            </w:pPr>
          </w:p>
        </w:tc>
      </w:tr>
      <w:tr w:rsidR="00C32935" w:rsidRPr="004A1425" w14:paraId="43B902B1" w14:textId="6373689A"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77FEE8D7" w14:textId="77777777" w:rsidR="00C32935" w:rsidRDefault="00C32935" w:rsidP="00C32935">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C32935" w:rsidRPr="005B3E40" w:rsidRDefault="00C32935" w:rsidP="00C32935">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C32935" w:rsidRDefault="00C32935" w:rsidP="00C32935">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C32935" w:rsidRDefault="00C32935" w:rsidP="00C32935">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D80B795" w14:textId="77777777" w:rsidR="00C32935" w:rsidRPr="00040F21" w:rsidRDefault="00C32935" w:rsidP="00C32935">
            <w:pPr>
              <w:pStyle w:val="TAL"/>
            </w:pPr>
          </w:p>
        </w:tc>
      </w:tr>
      <w:tr w:rsidR="00C32935" w:rsidRPr="004A1425" w14:paraId="0ADAF170" w14:textId="2E0FAE9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BA91053" w14:textId="77777777" w:rsidR="00C32935" w:rsidRDefault="00C32935" w:rsidP="00C32935">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C32935" w:rsidRPr="005B3E40" w:rsidRDefault="00C32935" w:rsidP="00C32935">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C32935" w:rsidRDefault="00C32935" w:rsidP="00C32935">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C32935" w:rsidRDefault="00C32935" w:rsidP="00C32935">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AA99A11" w14:textId="77777777" w:rsidR="00C32935" w:rsidRPr="00040F21" w:rsidRDefault="00C32935" w:rsidP="00C32935">
            <w:pPr>
              <w:pStyle w:val="TAL"/>
            </w:pPr>
          </w:p>
        </w:tc>
      </w:tr>
      <w:tr w:rsidR="00C32935" w:rsidRPr="004A1425" w14:paraId="6484810C" w14:textId="47885564"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C6CFD8E" w14:textId="77777777" w:rsidR="00C32935" w:rsidRDefault="00C32935" w:rsidP="00C32935">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C32935" w:rsidRPr="005B3E40" w:rsidRDefault="00C32935" w:rsidP="00C32935">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C32935" w:rsidRDefault="00C32935" w:rsidP="00C32935">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C32935" w:rsidRDefault="00C32935" w:rsidP="00C32935">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440C7A7" w14:textId="77777777" w:rsidR="00C32935" w:rsidRPr="00040F21" w:rsidRDefault="00C32935" w:rsidP="00C32935">
            <w:pPr>
              <w:pStyle w:val="TAL"/>
            </w:pPr>
          </w:p>
        </w:tc>
      </w:tr>
      <w:tr w:rsidR="00C32935" w:rsidRPr="004A1425" w14:paraId="79895F25"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DB16" w14:textId="3BEA8B40" w:rsidR="00C32935" w:rsidRDefault="00C32935" w:rsidP="00C32935">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A000" w14:textId="2FECDB8F" w:rsidR="00C32935" w:rsidRPr="00892F7B" w:rsidRDefault="00C32935" w:rsidP="00C32935">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30501"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3CB82"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31363"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BC30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2247"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0F5FA" w14:textId="77777777" w:rsidR="00C32935" w:rsidRPr="00040F21" w:rsidRDefault="00C32935" w:rsidP="00C32935">
            <w:pPr>
              <w:pStyle w:val="TAL"/>
            </w:pPr>
          </w:p>
        </w:tc>
      </w:tr>
      <w:tr w:rsidR="00433713" w:rsidRPr="00040F21" w14:paraId="5C824233"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8D67" w14:textId="77777777" w:rsidR="00433713" w:rsidRPr="00AC7425" w:rsidRDefault="00433713" w:rsidP="00541D63">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1772C" w14:textId="77777777" w:rsidR="00433713" w:rsidRPr="00AC7425" w:rsidRDefault="00433713" w:rsidP="00541D63">
            <w:pPr>
              <w:pStyle w:val="TAL"/>
              <w:rPr>
                <w:b/>
              </w:rPr>
            </w:pPr>
            <w:r w:rsidRPr="005E798B">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582C9" w14:textId="77777777" w:rsidR="00433713" w:rsidRPr="00563BBA"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754E1"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FF8E2"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BB1F8" w14:textId="77777777" w:rsidR="00433713" w:rsidRPr="00471583"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755F4" w14:textId="77777777" w:rsidR="00433713" w:rsidRPr="00040F21"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949D5" w14:textId="77777777" w:rsidR="00433713" w:rsidRPr="00040F21" w:rsidRDefault="00433713" w:rsidP="00541D63">
            <w:pPr>
              <w:pStyle w:val="TAL"/>
            </w:pPr>
          </w:p>
        </w:tc>
      </w:tr>
      <w:tr w:rsidR="00433713" w:rsidRPr="00040F21" w14:paraId="0EA3AB5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C3285DB" w14:textId="77777777" w:rsidR="00433713" w:rsidRDefault="00433713" w:rsidP="00541D63">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945E88C" w14:textId="77777777" w:rsidR="00433713" w:rsidRPr="005B3E40" w:rsidRDefault="00433713" w:rsidP="00541D63">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9F6E8FF" w14:textId="77777777" w:rsidR="00433713" w:rsidRPr="00563BBA" w:rsidRDefault="00433713" w:rsidP="00541D6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5569EE" w14:textId="26BB67E8" w:rsidR="00433713" w:rsidRDefault="00433713" w:rsidP="00541D63">
            <w:pPr>
              <w:pStyle w:val="TAL"/>
              <w:rPr>
                <w:lang w:eastAsia="zh-CN"/>
              </w:rPr>
            </w:pPr>
            <w:r w:rsidRPr="002E56B9">
              <w:rPr>
                <w:lang w:eastAsia="zh-CN"/>
              </w:rPr>
              <w:t>C</w:t>
            </w:r>
            <w:r w:rsidR="00D23B2A">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17CDD3DD" w14:textId="77777777" w:rsidR="00433713" w:rsidRDefault="00433713" w:rsidP="00541D63">
            <w:pPr>
              <w:pStyle w:val="TAL"/>
              <w:rPr>
                <w:lang w:eastAsia="zh-CN"/>
              </w:rPr>
            </w:pPr>
            <w:r>
              <w:rPr>
                <w:lang w:eastAsia="zh-CN"/>
              </w:rPr>
              <w:t>RedCap</w:t>
            </w:r>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E457743" w14:textId="77777777" w:rsidR="00433713" w:rsidRPr="00471583" w:rsidRDefault="00433713" w:rsidP="00541D63">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9FD2519" w14:textId="77777777" w:rsidR="00433713" w:rsidRPr="00040F21" w:rsidRDefault="00433713" w:rsidP="00541D63">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F850F2A" w14:textId="77777777" w:rsidR="00433713" w:rsidRPr="00040F21" w:rsidRDefault="00433713" w:rsidP="00541D63">
            <w:pPr>
              <w:pStyle w:val="TAL"/>
            </w:pPr>
          </w:p>
        </w:tc>
      </w:tr>
      <w:tr w:rsidR="00433713" w:rsidRPr="00040F21" w14:paraId="145C714F"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18785" w14:textId="77777777" w:rsidR="00433713" w:rsidRPr="00AC7425" w:rsidRDefault="00433713" w:rsidP="00541D63">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8BB67" w14:textId="77777777" w:rsidR="00433713" w:rsidRPr="005E798B" w:rsidRDefault="00433713" w:rsidP="00541D63">
            <w:pPr>
              <w:pStyle w:val="TAL"/>
              <w:rPr>
                <w:b/>
              </w:rPr>
            </w:pPr>
            <w:r w:rsidRPr="005E798B">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A4033" w14:textId="77777777" w:rsidR="00433713" w:rsidRPr="00563BBA"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DBFF0"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4B1A"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31A76" w14:textId="77777777" w:rsidR="00433713" w:rsidRPr="00471583"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AD7A3" w14:textId="77777777" w:rsidR="00433713" w:rsidRPr="00040F21"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F7FF3" w14:textId="77777777" w:rsidR="00433713" w:rsidRPr="00040F21" w:rsidRDefault="00433713" w:rsidP="00541D63">
            <w:pPr>
              <w:pStyle w:val="TAL"/>
            </w:pPr>
          </w:p>
        </w:tc>
      </w:tr>
      <w:tr w:rsidR="00433713" w:rsidRPr="00040F21" w14:paraId="0CFDF3CE"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973AA0F" w14:textId="77777777" w:rsidR="00433713" w:rsidRDefault="00433713" w:rsidP="00541D63">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254FCA6E" w14:textId="77777777" w:rsidR="00433713" w:rsidRPr="005B3E40" w:rsidRDefault="00433713" w:rsidP="00541D63">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115B4A8" w14:textId="77777777" w:rsidR="00433713" w:rsidRPr="00563BBA" w:rsidRDefault="00433713" w:rsidP="00541D6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C04A94" w14:textId="48A21C1F" w:rsidR="00433713" w:rsidRDefault="00433713" w:rsidP="00541D63">
            <w:pPr>
              <w:pStyle w:val="TAL"/>
              <w:rPr>
                <w:lang w:eastAsia="zh-CN"/>
              </w:rPr>
            </w:pPr>
            <w:r>
              <w:rPr>
                <w:lang w:eastAsia="zh-CN"/>
              </w:rPr>
              <w:t>C</w:t>
            </w:r>
            <w:r w:rsidR="00D23B2A">
              <w:rPr>
                <w:lang w:eastAsia="zh-CN"/>
              </w:rPr>
              <w:t>316</w:t>
            </w:r>
          </w:p>
        </w:tc>
        <w:tc>
          <w:tcPr>
            <w:tcW w:w="3136" w:type="dxa"/>
            <w:tcBorders>
              <w:top w:val="single" w:sz="4" w:space="0" w:color="auto"/>
              <w:left w:val="single" w:sz="4" w:space="0" w:color="auto"/>
              <w:bottom w:val="single" w:sz="4" w:space="0" w:color="auto"/>
              <w:right w:val="single" w:sz="4" w:space="0" w:color="auto"/>
            </w:tcBorders>
          </w:tcPr>
          <w:p w14:paraId="43F9D66D" w14:textId="77777777" w:rsidR="00433713" w:rsidRDefault="00433713" w:rsidP="00541D63">
            <w:pPr>
              <w:pStyle w:val="TAL"/>
              <w:rPr>
                <w:lang w:eastAsia="zh-CN"/>
              </w:rPr>
            </w:pPr>
            <w:r w:rsidRPr="00E21258">
              <w:rPr>
                <w:rFonts w:cs="Arial"/>
                <w:szCs w:val="18"/>
                <w:lang w:eastAsia="zh-CN"/>
              </w:rPr>
              <w:t>RedCap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2A3DD8D" w14:textId="77777777" w:rsidR="00433713" w:rsidRPr="00471583" w:rsidRDefault="00433713" w:rsidP="00541D63">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43774EC7" w14:textId="77777777" w:rsidR="00433713" w:rsidRPr="00040F21" w:rsidRDefault="00433713" w:rsidP="00541D63">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315F8FD" w14:textId="77777777" w:rsidR="00433713" w:rsidRPr="00040F21" w:rsidRDefault="00433713" w:rsidP="00541D63">
            <w:pPr>
              <w:pStyle w:val="TAL"/>
            </w:pPr>
          </w:p>
        </w:tc>
      </w:tr>
      <w:tr w:rsidR="00C32935" w:rsidRPr="004A1425" w14:paraId="4D7B0153"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150E1" w14:textId="2CAFD777" w:rsidR="00C32935" w:rsidRDefault="00C32935" w:rsidP="00C32935">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BD13" w14:textId="70E9B3E3" w:rsidR="00C32935" w:rsidRPr="00892F7B" w:rsidRDefault="00C32935" w:rsidP="00C32935">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A6CFB"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37BF3"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6FDE9"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784F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25AF"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68862" w14:textId="77777777" w:rsidR="00C32935" w:rsidRPr="00040F21" w:rsidRDefault="00C32935" w:rsidP="00C32935">
            <w:pPr>
              <w:pStyle w:val="TAL"/>
            </w:pPr>
          </w:p>
        </w:tc>
      </w:tr>
      <w:tr w:rsidR="00C32935" w:rsidRPr="004A1425" w14:paraId="4E98C46E"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5" w14:textId="50A70C7E" w:rsidR="00C32935" w:rsidRDefault="00C32935" w:rsidP="00C32935">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1AED" w14:textId="33970F85" w:rsidR="00C32935" w:rsidRPr="00892F7B" w:rsidRDefault="00C32935" w:rsidP="00C32935">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4A8AC"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BF9F"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F41C1"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A60DA"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FEF"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2CDA9" w14:textId="77777777" w:rsidR="00C32935" w:rsidRPr="00040F21" w:rsidRDefault="00C32935" w:rsidP="00C32935">
            <w:pPr>
              <w:pStyle w:val="TAL"/>
            </w:pPr>
          </w:p>
        </w:tc>
      </w:tr>
      <w:tr w:rsidR="00C32935" w:rsidRPr="004A1425" w14:paraId="791569EF"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54031077" w14:textId="453B41AD" w:rsidR="00C32935" w:rsidRDefault="00C32935" w:rsidP="00C32935">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149B89F0" w14:textId="0D5353F5" w:rsidR="00C32935" w:rsidRPr="00892F7B" w:rsidRDefault="00C32935" w:rsidP="00C32935">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E077476" w14:textId="50C883C4"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0B9626" w14:textId="3B25DC7E" w:rsidR="00C32935" w:rsidRDefault="00C32935" w:rsidP="00C32935">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2A8C345B" w14:textId="7425E374" w:rsidR="00C32935" w:rsidRDefault="00C32935" w:rsidP="00C32935">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FC146F9" w14:textId="6C93D5E5"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4CC95FA" w14:textId="7E819CA9" w:rsidR="00C32935" w:rsidRPr="00040F21"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7A2514B" w14:textId="77777777" w:rsidR="00C32935" w:rsidRPr="00040F21" w:rsidRDefault="00C32935" w:rsidP="00C32935">
            <w:pPr>
              <w:pStyle w:val="TAL"/>
            </w:pPr>
          </w:p>
        </w:tc>
      </w:tr>
      <w:tr w:rsidR="00C32935" w:rsidRPr="004A1425" w14:paraId="3E964DD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02D98" w14:textId="4D6403F1" w:rsidR="00C32935" w:rsidRDefault="00C32935" w:rsidP="00C32935">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21135" w14:textId="10F81AD5" w:rsidR="00C32935" w:rsidRPr="00892F7B" w:rsidRDefault="00C32935" w:rsidP="00C32935">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1B2A"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DC5F1"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F846C"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7DCDB"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B2E"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86ACF" w14:textId="77777777" w:rsidR="00C32935" w:rsidRPr="00040F21" w:rsidRDefault="00C32935" w:rsidP="00C32935">
            <w:pPr>
              <w:pStyle w:val="TAL"/>
            </w:pPr>
          </w:p>
        </w:tc>
      </w:tr>
      <w:tr w:rsidR="00C32935" w:rsidRPr="004A1425" w14:paraId="49793CD2"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C12084C" w14:textId="192A0E89" w:rsidR="00C32935" w:rsidRDefault="00C32935" w:rsidP="00C32935">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AD51737" w14:textId="7D7C573C" w:rsidR="00C32935" w:rsidRPr="00892F7B" w:rsidRDefault="00C32935" w:rsidP="00C32935">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BE85705" w14:textId="262BA537"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5F43F2" w14:textId="6648E6E1" w:rsidR="00C32935" w:rsidRDefault="00C32935" w:rsidP="00C32935">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0BE4866" w14:textId="5BDFD9CB" w:rsidR="00C32935" w:rsidRDefault="00C32935" w:rsidP="00C32935">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EEC2E59" w14:textId="35B31D95"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5BAD624" w14:textId="3382B8FE" w:rsidR="00C32935" w:rsidRPr="00040F21"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BB5D355" w14:textId="77777777" w:rsidR="00C32935" w:rsidRPr="00040F21" w:rsidRDefault="00C32935" w:rsidP="00C32935">
            <w:pPr>
              <w:pStyle w:val="TAL"/>
            </w:pPr>
          </w:p>
        </w:tc>
      </w:tr>
      <w:tr w:rsidR="00433713" w:rsidRPr="00BB629B" w14:paraId="078BCA4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78974CB" w14:textId="77777777" w:rsidR="00433713" w:rsidRPr="00BB629B" w:rsidRDefault="00433713" w:rsidP="00541D63">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24C83" w14:textId="77777777" w:rsidR="00433713" w:rsidRPr="00BB629B" w:rsidRDefault="00433713" w:rsidP="00541D63">
            <w:pPr>
              <w:pStyle w:val="TAL"/>
              <w:rPr>
                <w:b/>
              </w:rPr>
            </w:pPr>
            <w:r w:rsidRPr="005E798B">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E2357" w14:textId="77777777" w:rsidR="00433713" w:rsidRPr="00BB629B"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EB411" w14:textId="77777777" w:rsidR="00433713" w:rsidRPr="00BB629B"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3EECDC" w14:textId="77777777" w:rsidR="00433713" w:rsidRPr="00BB629B"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170FC"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28752D"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23FC1E" w14:textId="77777777" w:rsidR="00433713" w:rsidRPr="00BB629B" w:rsidRDefault="00433713" w:rsidP="00541D63">
            <w:pPr>
              <w:pStyle w:val="TAL"/>
              <w:rPr>
                <w:b/>
              </w:rPr>
            </w:pPr>
          </w:p>
        </w:tc>
      </w:tr>
      <w:tr w:rsidR="00433713" w:rsidRPr="00BB629B" w14:paraId="72074923"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18DC45FD" w14:textId="77777777" w:rsidR="00433713" w:rsidRDefault="00433713" w:rsidP="00541D63">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75AADD" w14:textId="77777777" w:rsidR="00433713" w:rsidRPr="005E798B" w:rsidRDefault="00433713" w:rsidP="00541D63">
            <w:pPr>
              <w:pStyle w:val="TAL"/>
              <w:rPr>
                <w:b/>
              </w:rPr>
            </w:pPr>
            <w:r w:rsidRPr="005E798B">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28C3B8" w14:textId="77777777" w:rsidR="00433713" w:rsidRPr="00BB629B"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E91EBF" w14:textId="77777777" w:rsidR="00433713" w:rsidRPr="00BB629B"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D4201" w14:textId="77777777" w:rsidR="00433713" w:rsidRPr="00BB629B"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E9F82E"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E2D20E"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A138A8" w14:textId="77777777" w:rsidR="00433713" w:rsidRPr="00BB629B" w:rsidRDefault="00433713" w:rsidP="00541D63">
            <w:pPr>
              <w:pStyle w:val="TAL"/>
              <w:rPr>
                <w:b/>
              </w:rPr>
            </w:pPr>
          </w:p>
        </w:tc>
      </w:tr>
      <w:tr w:rsidR="00433713" w:rsidRPr="00040F21" w14:paraId="6D29D795"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C8DC831" w14:textId="77777777" w:rsidR="00433713" w:rsidRDefault="00433713" w:rsidP="00541D63">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645B8AD" w14:textId="77777777" w:rsidR="00433713" w:rsidRPr="005B3E40" w:rsidRDefault="00433713" w:rsidP="00541D63">
            <w:pPr>
              <w:pStyle w:val="TAL"/>
              <w:rPr>
                <w:rFonts w:cs="Arial"/>
                <w:szCs w:val="24"/>
              </w:rPr>
            </w:pPr>
            <w:r w:rsidRPr="00797872">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3BCA7327" w14:textId="77777777" w:rsidR="00433713" w:rsidRPr="00563BBA" w:rsidRDefault="00433713" w:rsidP="00541D6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B082BF" w14:textId="77777777" w:rsidR="00433713"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94C295" w14:textId="77777777" w:rsidR="00433713"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F9CF3B" w14:textId="77777777" w:rsidR="00433713" w:rsidRPr="00471583" w:rsidRDefault="00433713" w:rsidP="00541D63">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198FE314" w14:textId="77777777" w:rsidR="00433713" w:rsidRPr="00040F21" w:rsidRDefault="00433713" w:rsidP="00541D63">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07252C" w14:textId="77777777" w:rsidR="00433713" w:rsidRPr="00040F21" w:rsidRDefault="00433713" w:rsidP="00541D63">
            <w:pPr>
              <w:pStyle w:val="TAL"/>
            </w:pPr>
          </w:p>
        </w:tc>
      </w:tr>
      <w:tr w:rsidR="00433713" w:rsidRPr="00BB629B" w14:paraId="2ADB4EB3"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9405DB8" w14:textId="77777777" w:rsidR="00433713" w:rsidRDefault="00433713" w:rsidP="00541D63">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585FF1" w14:textId="77777777" w:rsidR="00433713" w:rsidRPr="005E798B" w:rsidRDefault="00433713" w:rsidP="00541D63">
            <w:pPr>
              <w:pStyle w:val="TAL"/>
              <w:rPr>
                <w:b/>
              </w:rPr>
            </w:pPr>
            <w:r w:rsidRPr="005E798B">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658362" w14:textId="77777777" w:rsidR="00433713" w:rsidRPr="00BB629B"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6E107B" w14:textId="77777777" w:rsidR="00433713" w:rsidRPr="00BB629B"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7B1C44" w14:textId="77777777" w:rsidR="00433713" w:rsidRPr="00BB629B"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F857E3"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6A9D"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17105B" w14:textId="77777777" w:rsidR="00433713" w:rsidRPr="00BB629B" w:rsidRDefault="00433713" w:rsidP="00541D63">
            <w:pPr>
              <w:pStyle w:val="TAL"/>
              <w:rPr>
                <w:b/>
              </w:rPr>
            </w:pPr>
          </w:p>
        </w:tc>
      </w:tr>
      <w:tr w:rsidR="00433713" w:rsidRPr="00040F21" w14:paraId="647973C2"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A66E220" w14:textId="77777777" w:rsidR="00433713" w:rsidRDefault="00433713" w:rsidP="00541D63">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17FDA8D7" w14:textId="77777777" w:rsidR="00433713" w:rsidRPr="005B3E40" w:rsidRDefault="00433713" w:rsidP="00541D63">
            <w:pPr>
              <w:pStyle w:val="TAL"/>
              <w:rPr>
                <w:rFonts w:cs="Arial"/>
                <w:szCs w:val="24"/>
              </w:rPr>
            </w:pPr>
            <w:r w:rsidRPr="00797872">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7942F0F5" w14:textId="77777777" w:rsidR="00433713" w:rsidRPr="00563BBA" w:rsidRDefault="00433713" w:rsidP="00541D6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22D154" w14:textId="77777777" w:rsidR="00433713"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C553C4" w14:textId="77777777" w:rsidR="00433713"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2B4E49" w14:textId="77777777" w:rsidR="00433713" w:rsidRPr="00471583" w:rsidRDefault="00433713" w:rsidP="00541D63">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4B671651" w14:textId="77777777" w:rsidR="00433713" w:rsidRPr="00040F21" w:rsidRDefault="00433713" w:rsidP="00541D63">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D00C6C" w14:textId="77777777" w:rsidR="00433713" w:rsidRPr="00040F21" w:rsidRDefault="00433713" w:rsidP="00541D63">
            <w:pPr>
              <w:pStyle w:val="TAL"/>
            </w:pPr>
          </w:p>
        </w:tc>
      </w:tr>
      <w:tr w:rsidR="00433713" w:rsidRPr="00BB629B" w14:paraId="1507F987"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225AC23A" w14:textId="77777777" w:rsidR="00433713" w:rsidRPr="00BB629B" w:rsidRDefault="00433713" w:rsidP="00541D63">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DA025D" w14:textId="77777777" w:rsidR="00433713" w:rsidRPr="00BB629B" w:rsidRDefault="00433713" w:rsidP="00541D63">
            <w:pPr>
              <w:pStyle w:val="TAL"/>
              <w:rPr>
                <w:b/>
              </w:rPr>
            </w:pPr>
            <w:r w:rsidRPr="00797872">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9974B6" w14:textId="77777777" w:rsidR="00433713" w:rsidRPr="00BB629B"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F5C89" w14:textId="77777777" w:rsidR="00433713" w:rsidRPr="00BB629B"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DB541" w14:textId="77777777" w:rsidR="00433713" w:rsidRPr="00BB629B"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8F7561"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6B9F8" w14:textId="77777777" w:rsidR="00433713" w:rsidRPr="00BB629B"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692D9F" w14:textId="77777777" w:rsidR="00433713" w:rsidRPr="00BB629B" w:rsidRDefault="00433713" w:rsidP="00541D63">
            <w:pPr>
              <w:pStyle w:val="TAL"/>
              <w:rPr>
                <w:b/>
              </w:rPr>
            </w:pPr>
          </w:p>
        </w:tc>
      </w:tr>
      <w:tr w:rsidR="00433713" w:rsidRPr="00040F21" w14:paraId="445F3D25"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6DFC7A2F" w14:textId="77777777" w:rsidR="00433713" w:rsidRDefault="00433713" w:rsidP="00541D63">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09E83FDF" w14:textId="77777777" w:rsidR="00433713" w:rsidRPr="005B3E40" w:rsidRDefault="00433713" w:rsidP="00541D63">
            <w:pPr>
              <w:pStyle w:val="TAL"/>
              <w:rPr>
                <w:rFonts w:cs="Arial"/>
                <w:szCs w:val="24"/>
              </w:rPr>
            </w:pPr>
            <w:r w:rsidRPr="00333581">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DE70157" w14:textId="77777777" w:rsidR="00433713" w:rsidRPr="00563BBA" w:rsidRDefault="00433713" w:rsidP="00541D6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2B2A58" w14:textId="77777777" w:rsidR="00433713"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042D3D" w14:textId="77777777" w:rsidR="00433713"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484AA3" w14:textId="77777777" w:rsidR="00433713" w:rsidRPr="00471583" w:rsidRDefault="00433713" w:rsidP="00541D63">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4642203" w14:textId="77777777" w:rsidR="00433713" w:rsidRPr="00040F21" w:rsidRDefault="00433713" w:rsidP="00541D63">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0799BEA" w14:textId="77777777" w:rsidR="00433713" w:rsidRPr="00040F21" w:rsidRDefault="00433713" w:rsidP="00541D63">
            <w:pPr>
              <w:pStyle w:val="TAL"/>
            </w:pPr>
          </w:p>
        </w:tc>
      </w:tr>
      <w:tr w:rsidR="00C32935" w:rsidRPr="00BB629B" w14:paraId="161861D4" w14:textId="543821D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C32935" w:rsidRPr="00BB629B" w:rsidRDefault="00C32935" w:rsidP="00C32935">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C32935" w:rsidRPr="00BB629B" w:rsidRDefault="00C32935" w:rsidP="00C32935">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71C96" w14:textId="77777777" w:rsidR="00C32935" w:rsidRPr="00BB629B" w:rsidRDefault="00C32935" w:rsidP="00C32935">
            <w:pPr>
              <w:pStyle w:val="TAL"/>
              <w:rPr>
                <w:b/>
              </w:rPr>
            </w:pPr>
          </w:p>
        </w:tc>
      </w:tr>
      <w:tr w:rsidR="00C32935" w:rsidRPr="00BB629B" w14:paraId="7F5AFA21" w14:textId="5C90540C"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C32935" w:rsidRPr="00BB629B" w:rsidRDefault="00C32935" w:rsidP="00C32935">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C32935" w:rsidRPr="00BB629B" w:rsidRDefault="00C32935" w:rsidP="00C32935">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F53AFC" w14:textId="77777777" w:rsidR="00C32935" w:rsidRPr="00BB629B" w:rsidRDefault="00C32935" w:rsidP="00C32935">
            <w:pPr>
              <w:pStyle w:val="TAL"/>
              <w:rPr>
                <w:b/>
              </w:rPr>
            </w:pPr>
          </w:p>
        </w:tc>
      </w:tr>
      <w:tr w:rsidR="00C32935" w:rsidRPr="00BB629B" w14:paraId="6F06E21E" w14:textId="05E49B3C"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603ACA7C" w14:textId="77777777" w:rsidR="00C32935" w:rsidRPr="00BB629B" w:rsidRDefault="00C32935" w:rsidP="00C32935">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C32935" w:rsidRPr="00BB629B" w:rsidRDefault="00C32935" w:rsidP="00C32935">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C32935" w:rsidRPr="00BB629B" w:rsidRDefault="00C32935" w:rsidP="00C32935">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C32935" w:rsidRPr="00BB629B" w:rsidRDefault="00C32935" w:rsidP="00C32935">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C32935" w:rsidRPr="00BB629B"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E23FD6D" w14:textId="77777777" w:rsidR="00C32935" w:rsidRPr="00BB629B" w:rsidRDefault="00C32935" w:rsidP="00C32935">
            <w:pPr>
              <w:pStyle w:val="TAL"/>
            </w:pPr>
          </w:p>
        </w:tc>
      </w:tr>
      <w:tr w:rsidR="00C32935" w:rsidRPr="00BB629B" w14:paraId="34A1A479" w14:textId="35BE1404"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11A1332" w14:textId="77777777" w:rsidR="00C32935" w:rsidRPr="00BB629B" w:rsidRDefault="00C32935" w:rsidP="00C32935">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C32935" w:rsidRPr="00BB629B" w:rsidRDefault="00C32935" w:rsidP="00C32935">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C32935" w:rsidRPr="00BB629B" w:rsidRDefault="00C32935" w:rsidP="00C32935">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C32935" w:rsidRPr="00BB629B" w:rsidRDefault="00C32935" w:rsidP="00C32935">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C32935" w:rsidRPr="00BB629B"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812B9FD" w14:textId="77777777" w:rsidR="00C32935" w:rsidRPr="00BB629B" w:rsidRDefault="00C32935" w:rsidP="00C32935">
            <w:pPr>
              <w:pStyle w:val="TAL"/>
            </w:pPr>
          </w:p>
        </w:tc>
      </w:tr>
      <w:tr w:rsidR="00C32935" w:rsidRPr="004A1425" w14:paraId="4379DAB1" w14:textId="61760543"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756A3F7D" w14:textId="77777777" w:rsidR="00C32935" w:rsidRDefault="00C32935" w:rsidP="00C32935">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C32935" w:rsidRPr="00F070E1" w:rsidRDefault="00C32935" w:rsidP="00C32935">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C32935" w:rsidRDefault="00C32935" w:rsidP="00C32935">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C32935" w:rsidRPr="004A1425"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7B4B9D4" w14:textId="77777777" w:rsidR="00C32935" w:rsidRPr="00040F21" w:rsidRDefault="00C32935" w:rsidP="00C32935">
            <w:pPr>
              <w:pStyle w:val="TAL"/>
            </w:pPr>
          </w:p>
        </w:tc>
      </w:tr>
      <w:tr w:rsidR="00C32935" w:rsidRPr="004A1425" w14:paraId="7D12C814" w14:textId="3B49AF5D"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4C7A2DA" w14:textId="77777777" w:rsidR="00C32935" w:rsidRDefault="00C32935" w:rsidP="00C32935">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C32935" w:rsidRPr="00F070E1" w:rsidRDefault="00C32935" w:rsidP="00C32935">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C32935" w:rsidRDefault="00C32935" w:rsidP="00C32935">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C32935" w:rsidRPr="004A1425"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D96937" w14:textId="77777777" w:rsidR="00C32935" w:rsidRPr="00040F21" w:rsidRDefault="00C32935" w:rsidP="00C32935">
            <w:pPr>
              <w:pStyle w:val="TAL"/>
            </w:pPr>
          </w:p>
        </w:tc>
      </w:tr>
      <w:tr w:rsidR="009B32BD" w:rsidRPr="00EB3D25" w14:paraId="53C68B4F" w14:textId="77777777" w:rsidTr="009B32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2E9E2F" w14:textId="77777777" w:rsidR="009B32BD" w:rsidRPr="00EB3D25" w:rsidRDefault="009B32BD" w:rsidP="00541D63">
            <w:pPr>
              <w:pStyle w:val="TAL"/>
              <w:rPr>
                <w:rFonts w:eastAsiaTheme="minorEastAsia"/>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287737BC" w14:textId="77777777" w:rsidR="009B32BD" w:rsidRPr="00EB3D25" w:rsidRDefault="009B32BD" w:rsidP="00541D63">
            <w:pPr>
              <w:pStyle w:val="TAL"/>
              <w:rPr>
                <w:rFonts w:eastAsia="MS Mincho"/>
              </w:rPr>
            </w:pPr>
            <w:r w:rsidRPr="00EB3D25">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0A1E5CB" w14:textId="77777777" w:rsidR="009B32BD" w:rsidRPr="00EB3D25"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5DF93C97" w14:textId="77777777" w:rsidR="009B32BD" w:rsidRPr="00EB3D25"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D964E44" w14:textId="77777777" w:rsidR="009B32BD" w:rsidRPr="00EB3D25"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4A454ABD" w14:textId="77777777" w:rsidR="009B32BD" w:rsidRPr="00EB3D25"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5F510BCD" w14:textId="77777777" w:rsidR="009B32BD" w:rsidRPr="00EB3D25"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33E9AD4" w14:textId="77777777" w:rsidR="009B32BD" w:rsidRPr="00EB3D25" w:rsidRDefault="009B32BD" w:rsidP="00541D63">
            <w:pPr>
              <w:pStyle w:val="TAL"/>
            </w:pPr>
          </w:p>
        </w:tc>
      </w:tr>
      <w:tr w:rsidR="009B32BD" w:rsidRPr="00EB3D25" w14:paraId="11D738B6" w14:textId="77777777" w:rsidTr="009B32B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2DB3CCE" w14:textId="77777777" w:rsidR="009B32BD" w:rsidRPr="009B32BD" w:rsidRDefault="009B32BD" w:rsidP="00541D63">
            <w:pPr>
              <w:pStyle w:val="TAL"/>
              <w:rPr>
                <w:rFonts w:eastAsiaTheme="minorEastAsia"/>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FB85BEA" w14:textId="77777777" w:rsidR="009B32BD" w:rsidRPr="00EB3D25" w:rsidRDefault="009B32BD" w:rsidP="00541D63">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EAAF8E0" w14:textId="77777777" w:rsidR="009B32BD" w:rsidRPr="00EB3D25"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01A8431" w14:textId="77777777" w:rsidR="009B32BD" w:rsidRPr="00EB3D25"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644E04F8" w14:textId="77777777" w:rsidR="009B32BD" w:rsidRPr="00EB3D25"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0218EA3" w14:textId="77777777" w:rsidR="009B32BD" w:rsidRPr="00EB3D25"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69D64F" w14:textId="77777777" w:rsidR="009B32BD" w:rsidRPr="00EB3D25"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714F7F65" w14:textId="77777777" w:rsidR="009B32BD" w:rsidRPr="00EB3D25" w:rsidRDefault="009B32BD" w:rsidP="00541D63">
            <w:pPr>
              <w:pStyle w:val="TAL"/>
            </w:pPr>
          </w:p>
        </w:tc>
      </w:tr>
      <w:tr w:rsidR="009B32BD" w:rsidRPr="00EB3D25" w14:paraId="1092BF9F" w14:textId="77777777" w:rsidTr="009B32B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8A74AB4" w14:textId="77777777" w:rsidR="009B32BD" w:rsidRPr="009B32BD" w:rsidRDefault="009B32BD" w:rsidP="00541D63">
            <w:pPr>
              <w:pStyle w:val="TAL"/>
              <w:rPr>
                <w:rFonts w:eastAsiaTheme="minorEastAsia"/>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14E991CB" w14:textId="77777777" w:rsidR="009B32BD" w:rsidRPr="00EB3D25" w:rsidRDefault="009B32BD" w:rsidP="00541D63">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F8AC746" w14:textId="77777777" w:rsidR="009B32BD" w:rsidRPr="00EB3D25"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A0BC0EA" w14:textId="77777777" w:rsidR="009B32BD" w:rsidRPr="00EB3D25"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5FF4ADD8" w14:textId="77777777" w:rsidR="009B32BD" w:rsidRPr="00EB3D25"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8BE1355" w14:textId="77777777" w:rsidR="009B32BD" w:rsidRPr="00EB3D25"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EF871E1" w14:textId="77777777" w:rsidR="009B32BD" w:rsidRPr="00EB3D25"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5C35A1F3" w14:textId="77777777" w:rsidR="009B32BD" w:rsidRPr="00EB3D25" w:rsidRDefault="009B32BD" w:rsidP="00541D63">
            <w:pPr>
              <w:pStyle w:val="TAL"/>
            </w:pPr>
          </w:p>
        </w:tc>
      </w:tr>
      <w:tr w:rsidR="009B32BD" w:rsidRPr="00EB3D25" w14:paraId="6C0E76E3" w14:textId="77777777" w:rsidTr="009B32B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CDF028" w14:textId="77777777" w:rsidR="009B32BD" w:rsidRPr="009B32BD" w:rsidRDefault="009B32BD" w:rsidP="00541D63">
            <w:pPr>
              <w:pStyle w:val="TAL"/>
              <w:rPr>
                <w:rFonts w:eastAsiaTheme="minorEastAsia"/>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3F830D9E" w14:textId="77777777" w:rsidR="009B32BD" w:rsidRPr="00EB3D25" w:rsidRDefault="009B32BD" w:rsidP="00541D63">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1AE2D22" w14:textId="77777777" w:rsidR="009B32BD" w:rsidRPr="00EB3D25"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20636D0" w14:textId="77777777" w:rsidR="009B32BD" w:rsidRPr="00EB3D25" w:rsidRDefault="009B32BD" w:rsidP="00541D63">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33718BA6" w14:textId="77777777" w:rsidR="009B32BD" w:rsidRPr="00EB3D25" w:rsidRDefault="009B32BD" w:rsidP="00541D63">
            <w:pPr>
              <w:pStyle w:val="TAL"/>
              <w:rPr>
                <w:lang w:eastAsia="zh-CN"/>
              </w:rPr>
            </w:pPr>
            <w:r w:rsidRPr="00EB3D25">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26074117" w14:textId="77777777" w:rsidR="009B32BD" w:rsidRPr="00EB3D25"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58C467" w14:textId="77777777" w:rsidR="009B32BD" w:rsidRPr="00EB3D25"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0B739457" w14:textId="77777777" w:rsidR="009B32BD" w:rsidRPr="00EB3D25" w:rsidRDefault="009B32BD" w:rsidP="00541D63">
            <w:pPr>
              <w:pStyle w:val="TAL"/>
            </w:pPr>
          </w:p>
        </w:tc>
      </w:tr>
      <w:tr w:rsidR="009B32BD" w:rsidRPr="00EB3D25" w14:paraId="26F2B046" w14:textId="77777777" w:rsidTr="009B32B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1F3E5E5" w14:textId="77777777" w:rsidR="009B32BD" w:rsidRPr="009B32BD" w:rsidRDefault="009B32BD" w:rsidP="00541D63">
            <w:pPr>
              <w:pStyle w:val="TAL"/>
              <w:rPr>
                <w:rFonts w:eastAsiaTheme="minorEastAsia"/>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04C72663" w14:textId="77777777" w:rsidR="009B32BD" w:rsidRPr="00EB3D25" w:rsidRDefault="009B32BD" w:rsidP="00541D63">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7184D2D" w14:textId="77777777" w:rsidR="009B32BD" w:rsidRPr="00EB3D25"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A55A46F" w14:textId="77777777" w:rsidR="009B32BD" w:rsidRPr="00EB3D25"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329212DD" w14:textId="77777777" w:rsidR="009B32BD" w:rsidRPr="00EB3D25"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8EA6847" w14:textId="77777777" w:rsidR="009B32BD" w:rsidRPr="00EB3D25"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AF23EA" w14:textId="77777777" w:rsidR="009B32BD" w:rsidRPr="00EB3D25"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3101A3B9" w14:textId="77777777" w:rsidR="009B32BD" w:rsidRPr="00EB3D25" w:rsidRDefault="009B32BD" w:rsidP="00541D63">
            <w:pPr>
              <w:pStyle w:val="TAL"/>
            </w:pPr>
          </w:p>
        </w:tc>
      </w:tr>
      <w:tr w:rsidR="00C32935" w:rsidRPr="004A1425" w14:paraId="67CA4618" w14:textId="73A62211"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C32935" w:rsidRDefault="00C32935" w:rsidP="00C32935">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C32935" w:rsidRPr="00E475D5" w:rsidRDefault="00C32935" w:rsidP="00C32935">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C32935" w:rsidRPr="004A1425"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5E421" w14:textId="77777777" w:rsidR="00C32935" w:rsidRPr="00040F21" w:rsidRDefault="00C32935" w:rsidP="00C32935">
            <w:pPr>
              <w:pStyle w:val="TAL"/>
            </w:pPr>
          </w:p>
        </w:tc>
      </w:tr>
      <w:tr w:rsidR="00C32935" w:rsidRPr="004A1425" w14:paraId="033EEDE9" w14:textId="10BDACDE"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55EFED98" w14:textId="77777777" w:rsidR="00C32935" w:rsidRDefault="00C32935" w:rsidP="00C32935">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C32935" w:rsidRPr="00E475D5" w:rsidRDefault="00C32935" w:rsidP="00C32935">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C32935" w:rsidRPr="004A1425" w:rsidRDefault="00C32935" w:rsidP="00C32935">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579D832F" w14:textId="77777777" w:rsidR="00C32935" w:rsidRPr="00C55D87" w:rsidRDefault="00C32935" w:rsidP="00C32935">
            <w:pPr>
              <w:pStyle w:val="TAL"/>
            </w:pPr>
          </w:p>
        </w:tc>
      </w:tr>
      <w:tr w:rsidR="00C32935" w:rsidRPr="004A1425" w14:paraId="59182582" w14:textId="50BE874D"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039BA7F" w14:textId="77777777" w:rsidR="00C32935" w:rsidRDefault="00C32935" w:rsidP="00C32935">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C32935" w:rsidRPr="00E475D5" w:rsidRDefault="00C32935" w:rsidP="00C32935">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C32935" w:rsidRPr="004A1425" w:rsidRDefault="00C32935" w:rsidP="00C32935">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8597E06" w14:textId="77777777" w:rsidR="00C32935" w:rsidRPr="00C55D87" w:rsidRDefault="00C32935" w:rsidP="00C32935">
            <w:pPr>
              <w:pStyle w:val="TAL"/>
            </w:pPr>
          </w:p>
        </w:tc>
      </w:tr>
      <w:tr w:rsidR="00C32935" w:rsidRPr="004A1425" w14:paraId="03FD2D08" w14:textId="5C4478FB"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E63BF07" w14:textId="77777777" w:rsidR="00C32935" w:rsidRDefault="00C32935" w:rsidP="00C32935">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C32935" w:rsidRPr="00E475D5" w:rsidRDefault="00C32935" w:rsidP="00C32935">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C32935" w:rsidRPr="004A1425" w:rsidRDefault="00C32935" w:rsidP="00C32935">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9E215FE" w14:textId="77777777" w:rsidR="00C32935" w:rsidRPr="00C55D87" w:rsidRDefault="00C32935" w:rsidP="00C32935">
            <w:pPr>
              <w:pStyle w:val="TAL"/>
            </w:pPr>
          </w:p>
        </w:tc>
      </w:tr>
      <w:tr w:rsidR="00C32935" w:rsidRPr="004A1425" w14:paraId="5CC6735F" w14:textId="01727ED4"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2B54C1F" w14:textId="77777777" w:rsidR="00C32935" w:rsidRDefault="00C32935" w:rsidP="00C32935">
            <w:pPr>
              <w:pStyle w:val="TAL"/>
              <w:rPr>
                <w:rFonts w:eastAsiaTheme="minorEastAsia"/>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C32935" w:rsidRPr="00E475D5" w:rsidRDefault="00C32935" w:rsidP="00C32935">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C32935" w:rsidRPr="004A1425" w:rsidRDefault="00C32935" w:rsidP="00C32935">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C32935" w:rsidRDefault="00C32935" w:rsidP="00C32935">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0783E6B" w14:textId="77777777" w:rsidR="00C32935" w:rsidRPr="00C55D87" w:rsidRDefault="00C32935" w:rsidP="00C32935">
            <w:pPr>
              <w:pStyle w:val="TAL"/>
            </w:pPr>
          </w:p>
        </w:tc>
      </w:tr>
      <w:tr w:rsidR="00C32935" w:rsidRPr="004A1425" w14:paraId="737D41F8"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94FB" w14:textId="001AC553" w:rsidR="00C32935" w:rsidRPr="008E0B6A" w:rsidRDefault="00C32935" w:rsidP="00C32935">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E2D50" w14:textId="1E10B707" w:rsidR="00C32935" w:rsidRPr="00A14A52" w:rsidRDefault="00C32935" w:rsidP="00C32935">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1E85" w14:textId="77777777" w:rsidR="00C32935" w:rsidRPr="006871E0"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8A099"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BD9C"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F412" w14:textId="77777777"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B2DAE" w14:textId="77777777" w:rsidR="00C32935" w:rsidRPr="00C55D87"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44F91" w14:textId="77777777" w:rsidR="00C32935" w:rsidRPr="00C55D87" w:rsidRDefault="00C32935" w:rsidP="00C32935">
            <w:pPr>
              <w:pStyle w:val="TAL"/>
            </w:pPr>
          </w:p>
        </w:tc>
      </w:tr>
      <w:tr w:rsidR="00C32935" w:rsidRPr="004A1425" w14:paraId="60AA075E"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F1306E5" w14:textId="024A5207" w:rsidR="00C32935" w:rsidRPr="008E0B6A" w:rsidRDefault="00C32935" w:rsidP="00C32935">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57FC59B4" w14:textId="7839872B" w:rsidR="00C32935" w:rsidRPr="00A14A52" w:rsidRDefault="00C32935" w:rsidP="00C32935">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070A386B" w14:textId="52037867" w:rsidR="00C32935" w:rsidRPr="006871E0"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23152C" w14:textId="168970CC" w:rsidR="00C32935" w:rsidRDefault="00C32935" w:rsidP="00C32935">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12F00A96" w14:textId="2761462A" w:rsidR="00C32935" w:rsidRDefault="00C32935" w:rsidP="00C32935">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DD2C88D" w14:textId="59CD6E15" w:rsidR="00C32935" w:rsidRPr="004A1425" w:rsidRDefault="00C32935" w:rsidP="00C32935">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649B92" w14:textId="3904F7A4" w:rsidR="00C32935" w:rsidRPr="00C55D87"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0B0FB6B" w14:textId="77777777" w:rsidR="00C32935" w:rsidRPr="00C55D87" w:rsidRDefault="00C32935" w:rsidP="00C32935">
            <w:pPr>
              <w:pStyle w:val="TAL"/>
            </w:pPr>
          </w:p>
        </w:tc>
      </w:tr>
      <w:tr w:rsidR="00433713" w:rsidRPr="00C55D87" w14:paraId="68274331"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3FEE1" w14:textId="77777777" w:rsidR="00433713" w:rsidRPr="008E0B6A" w:rsidRDefault="00433713" w:rsidP="00541D63">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5EB96" w14:textId="77777777" w:rsidR="00433713" w:rsidRPr="00A14A52" w:rsidRDefault="00433713" w:rsidP="00541D63">
            <w:pPr>
              <w:pStyle w:val="TAL"/>
            </w:pPr>
            <w:r w:rsidRPr="00797872">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B980F" w14:textId="77777777" w:rsidR="00433713" w:rsidRPr="006871E0"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44A0"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68B6A"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1A73" w14:textId="77777777" w:rsidR="00433713" w:rsidRPr="004A1425"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6AFC7" w14:textId="77777777" w:rsidR="00433713" w:rsidRPr="00C55D87"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244D3" w14:textId="77777777" w:rsidR="00433713" w:rsidRPr="00C55D87" w:rsidRDefault="00433713" w:rsidP="00541D63">
            <w:pPr>
              <w:pStyle w:val="TAL"/>
            </w:pPr>
          </w:p>
        </w:tc>
      </w:tr>
      <w:tr w:rsidR="00433713" w:rsidRPr="00C55D87" w14:paraId="7C8964C4"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9A842" w14:textId="77777777" w:rsidR="00433713" w:rsidRPr="00AC7425" w:rsidRDefault="00433713" w:rsidP="00541D63">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D6AD" w14:textId="77777777" w:rsidR="00433713" w:rsidRPr="00797872" w:rsidRDefault="00433713" w:rsidP="00541D63">
            <w:pPr>
              <w:pStyle w:val="TAL"/>
              <w:rPr>
                <w:b/>
              </w:rPr>
            </w:pPr>
            <w:r w:rsidRPr="00797872">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0777F" w14:textId="77777777" w:rsidR="00433713" w:rsidRPr="006871E0"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53C5E"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9DE74"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7EF17" w14:textId="77777777" w:rsidR="00433713" w:rsidRPr="004A1425"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560" w14:textId="77777777" w:rsidR="00433713" w:rsidRPr="00C55D87"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86C8F" w14:textId="77777777" w:rsidR="00433713" w:rsidRPr="00C55D87" w:rsidRDefault="00433713" w:rsidP="00541D63">
            <w:pPr>
              <w:pStyle w:val="TAL"/>
            </w:pPr>
          </w:p>
        </w:tc>
      </w:tr>
      <w:tr w:rsidR="00433713" w:rsidRPr="00C55D87" w14:paraId="27E0A8BB"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3DEBA399" w14:textId="77777777" w:rsidR="00433713" w:rsidRPr="003B393D" w:rsidRDefault="00433713" w:rsidP="00541D63">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EFE9BE" w14:textId="77777777" w:rsidR="00433713" w:rsidRPr="00AC7425" w:rsidRDefault="00433713" w:rsidP="00541D63">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5E6EA99" w14:textId="77777777" w:rsidR="00433713" w:rsidRPr="00AC7425" w:rsidRDefault="00433713" w:rsidP="00541D63">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C2E1D9" w14:textId="77777777" w:rsidR="00433713"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5F1BD2" w14:textId="77777777" w:rsidR="00433713" w:rsidRPr="00AC7425"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BB26E5" w14:textId="77777777" w:rsidR="00433713" w:rsidRPr="00AC7425" w:rsidRDefault="00433713" w:rsidP="00541D63">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AD016B4" w14:textId="77777777" w:rsidR="00433713" w:rsidRPr="00AC7425" w:rsidRDefault="00433713" w:rsidP="00541D63">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03C671" w14:textId="77777777" w:rsidR="00433713" w:rsidRPr="00C55D87" w:rsidRDefault="00433713" w:rsidP="00541D63">
            <w:pPr>
              <w:pStyle w:val="TAL"/>
            </w:pPr>
          </w:p>
        </w:tc>
      </w:tr>
      <w:tr w:rsidR="00433713" w:rsidRPr="00C55D87" w14:paraId="64F7EC06"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70B5D2F1" w14:textId="77777777" w:rsidR="00433713" w:rsidRDefault="00433713" w:rsidP="00541D63">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0A6A4C8F" w14:textId="77777777" w:rsidR="00433713" w:rsidRPr="00797872" w:rsidRDefault="00433713" w:rsidP="00541D63">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B07B7BB" w14:textId="77777777" w:rsidR="00433713" w:rsidRPr="00AC7425" w:rsidRDefault="00433713" w:rsidP="00541D63">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05A19" w14:textId="77777777" w:rsidR="00433713" w:rsidRPr="00BB629B"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2D50C5" w14:textId="77777777" w:rsidR="00433713" w:rsidRPr="00BB629B"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04751" w14:textId="77777777" w:rsidR="00433713" w:rsidRPr="00AC7425" w:rsidRDefault="00433713" w:rsidP="00541D63">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3CDFA5" w14:textId="77777777" w:rsidR="00433713" w:rsidRPr="00AC7425" w:rsidRDefault="00433713" w:rsidP="00541D63">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15C8219" w14:textId="77777777" w:rsidR="00433713" w:rsidRPr="00C55D87" w:rsidRDefault="00433713" w:rsidP="00541D63">
            <w:pPr>
              <w:pStyle w:val="TAL"/>
            </w:pPr>
          </w:p>
        </w:tc>
      </w:tr>
      <w:tr w:rsidR="00433713" w:rsidRPr="00C55D87" w14:paraId="118E58DA"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8517" w14:textId="77777777" w:rsidR="00433713" w:rsidRPr="00AC7425" w:rsidRDefault="00433713" w:rsidP="00541D63">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C6DD7" w14:textId="77777777" w:rsidR="00433713" w:rsidRPr="00797872" w:rsidRDefault="00433713" w:rsidP="00541D63">
            <w:pPr>
              <w:pStyle w:val="TAL"/>
              <w:rPr>
                <w:b/>
              </w:rPr>
            </w:pPr>
            <w:r w:rsidRPr="00797872">
              <w:rPr>
                <w:b/>
              </w:rPr>
              <w:t>SS-RSR</w:t>
            </w:r>
            <w:r>
              <w:rPr>
                <w:b/>
              </w:rPr>
              <w:t>Q</w:t>
            </w:r>
            <w:r w:rsidRPr="00797872">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EAA91" w14:textId="77777777" w:rsidR="00433713" w:rsidRPr="006871E0"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2783B"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B5D6E"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C1150" w14:textId="77777777" w:rsidR="00433713" w:rsidRPr="004A1425"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1076D" w14:textId="77777777" w:rsidR="00433713" w:rsidRPr="00C55D87"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6A0A9" w14:textId="77777777" w:rsidR="00433713" w:rsidRPr="00C55D87" w:rsidRDefault="00433713" w:rsidP="00541D63">
            <w:pPr>
              <w:pStyle w:val="TAL"/>
            </w:pPr>
          </w:p>
        </w:tc>
      </w:tr>
      <w:tr w:rsidR="00433713" w:rsidRPr="00C55D87" w14:paraId="0F215889"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CF3546D" w14:textId="77777777" w:rsidR="00433713" w:rsidRDefault="00433713" w:rsidP="00541D63">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3DFA9A09" w14:textId="77777777" w:rsidR="00433713" w:rsidRPr="004164B4" w:rsidRDefault="00433713" w:rsidP="00541D63">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1F42D33" w14:textId="77777777" w:rsidR="00433713" w:rsidRPr="00AC7425" w:rsidRDefault="00433713" w:rsidP="00541D63">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76E6E1" w14:textId="77777777" w:rsidR="00433713" w:rsidRPr="00BB629B"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84080D" w14:textId="77777777" w:rsidR="00433713" w:rsidRPr="00BB629B"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35AB0B" w14:textId="77777777" w:rsidR="00433713" w:rsidRPr="00AC7425" w:rsidRDefault="00433713" w:rsidP="00541D63">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0EFBA68" w14:textId="77777777" w:rsidR="00433713" w:rsidRPr="00AC7425" w:rsidRDefault="00433713" w:rsidP="00541D63">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7CF19E5" w14:textId="77777777" w:rsidR="00433713" w:rsidRPr="00C55D87" w:rsidRDefault="00433713" w:rsidP="00541D63">
            <w:pPr>
              <w:pStyle w:val="TAL"/>
            </w:pPr>
          </w:p>
        </w:tc>
      </w:tr>
      <w:tr w:rsidR="00433713" w:rsidRPr="00C55D87" w14:paraId="38BB36C8"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0D4E3A4B" w14:textId="77777777" w:rsidR="00433713" w:rsidRDefault="00433713" w:rsidP="00541D63">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D1EFD68" w14:textId="77777777" w:rsidR="00433713" w:rsidRPr="004164B4" w:rsidRDefault="00433713" w:rsidP="00541D63">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8EC2E0F" w14:textId="77777777" w:rsidR="00433713" w:rsidRPr="00AC7425" w:rsidRDefault="00433713" w:rsidP="00541D63">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AFE6E5" w14:textId="77777777" w:rsidR="00433713" w:rsidRPr="00BB629B" w:rsidRDefault="00433713" w:rsidP="00541D6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23992F7" w14:textId="77777777" w:rsidR="00433713" w:rsidRPr="00BB629B" w:rsidRDefault="00433713" w:rsidP="00541D6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C7FB48" w14:textId="77777777" w:rsidR="00433713" w:rsidRPr="00AC7425" w:rsidRDefault="00433713" w:rsidP="00541D63">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FF9BB2" w14:textId="77777777" w:rsidR="00433713" w:rsidRPr="00AC7425" w:rsidRDefault="00433713" w:rsidP="00541D63">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004F1C0" w14:textId="77777777" w:rsidR="00433713" w:rsidRPr="00C55D87" w:rsidRDefault="00433713" w:rsidP="00541D63">
            <w:pPr>
              <w:pStyle w:val="TAL"/>
            </w:pPr>
          </w:p>
        </w:tc>
      </w:tr>
      <w:tr w:rsidR="00433713" w:rsidRPr="00C55D87" w14:paraId="2D293388"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15CF1" w14:textId="77777777" w:rsidR="00433713" w:rsidRPr="00AC7425" w:rsidRDefault="00433713" w:rsidP="00541D63">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74B90" w14:textId="77777777" w:rsidR="00433713" w:rsidRPr="00797872" w:rsidRDefault="00433713" w:rsidP="00541D63">
            <w:pPr>
              <w:pStyle w:val="TAL"/>
              <w:rPr>
                <w:b/>
              </w:rPr>
            </w:pPr>
            <w:r w:rsidRPr="004164B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AE21" w14:textId="77777777" w:rsidR="00433713" w:rsidRPr="006871E0"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6EC9F"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07849"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37146" w14:textId="77777777" w:rsidR="00433713" w:rsidRPr="004A1425"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B83" w14:textId="77777777" w:rsidR="00433713" w:rsidRPr="00C55D87"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C318" w14:textId="77777777" w:rsidR="00433713" w:rsidRPr="00C55D87" w:rsidRDefault="00433713" w:rsidP="00541D63">
            <w:pPr>
              <w:pStyle w:val="TAL"/>
            </w:pPr>
          </w:p>
        </w:tc>
      </w:tr>
      <w:tr w:rsidR="00433713" w:rsidRPr="00C55D87" w14:paraId="3BF21379"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20AAAAA5" w14:textId="77777777" w:rsidR="00433713" w:rsidRDefault="00433713" w:rsidP="00541D63">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4E61454C" w14:textId="77777777" w:rsidR="00433713" w:rsidRPr="00D21BD0" w:rsidRDefault="00433713" w:rsidP="00541D63">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4AC47C9" w14:textId="77777777" w:rsidR="00433713" w:rsidRPr="00AC7425" w:rsidRDefault="00433713" w:rsidP="00541D6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4A8EF5" w14:textId="77777777" w:rsidR="00433713" w:rsidRPr="00BB629B" w:rsidRDefault="00433713" w:rsidP="00541D6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5B3BE6" w14:textId="77777777" w:rsidR="00433713" w:rsidRPr="00BB629B" w:rsidRDefault="00433713" w:rsidP="00541D6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215B9CC" w14:textId="77777777" w:rsidR="00433713" w:rsidRPr="00AC7425" w:rsidRDefault="00433713" w:rsidP="00541D63">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4685BFBE" w14:textId="77777777" w:rsidR="00433713" w:rsidRPr="00AC7425" w:rsidRDefault="00433713" w:rsidP="00541D63">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19C6F3" w14:textId="77777777" w:rsidR="00433713" w:rsidRPr="00C55D87" w:rsidRDefault="00433713" w:rsidP="00541D63">
            <w:pPr>
              <w:pStyle w:val="TAL"/>
            </w:pPr>
          </w:p>
        </w:tc>
      </w:tr>
      <w:tr w:rsidR="00433713" w:rsidRPr="00C55D87" w14:paraId="55A53529"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50E1CF77" w14:textId="77777777" w:rsidR="00433713" w:rsidRDefault="00433713" w:rsidP="00541D63">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01E0DF27" w14:textId="77777777" w:rsidR="00433713" w:rsidRPr="00D21BD0" w:rsidRDefault="00433713" w:rsidP="00541D63">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ADD8342" w14:textId="77777777" w:rsidR="00433713" w:rsidRPr="00AC7425" w:rsidRDefault="00433713" w:rsidP="00541D6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013547" w14:textId="77777777" w:rsidR="00433713" w:rsidRPr="00BB629B" w:rsidRDefault="00433713" w:rsidP="00541D6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65950C" w14:textId="77777777" w:rsidR="00433713" w:rsidRPr="00BB629B" w:rsidRDefault="00433713" w:rsidP="00541D6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013C64D" w14:textId="77777777" w:rsidR="00433713" w:rsidRPr="00AC7425" w:rsidRDefault="00433713" w:rsidP="00541D63">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1AB42C1" w14:textId="77777777" w:rsidR="00433713" w:rsidRPr="00AC7425" w:rsidRDefault="00433713" w:rsidP="00541D63">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2CA43B" w14:textId="77777777" w:rsidR="00433713" w:rsidRPr="00C55D87" w:rsidRDefault="00433713" w:rsidP="00541D63">
            <w:pPr>
              <w:pStyle w:val="TAL"/>
            </w:pPr>
          </w:p>
        </w:tc>
      </w:tr>
      <w:tr w:rsidR="00433713" w:rsidRPr="00C55D87" w14:paraId="07DBFDA5"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55BE8" w14:textId="77777777" w:rsidR="00433713" w:rsidRPr="00AC7425" w:rsidRDefault="00433713" w:rsidP="00541D63">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3B059" w14:textId="77777777" w:rsidR="00433713" w:rsidRPr="00797872" w:rsidRDefault="00433713" w:rsidP="00541D63">
            <w:pPr>
              <w:pStyle w:val="TAL"/>
              <w:rPr>
                <w:b/>
              </w:rPr>
            </w:pPr>
            <w:r w:rsidRPr="003B393D">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0EA60" w14:textId="77777777" w:rsidR="00433713" w:rsidRPr="006871E0"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C2683" w14:textId="77777777" w:rsidR="00433713"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E4DED" w14:textId="77777777" w:rsidR="00433713"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04AE0" w14:textId="77777777" w:rsidR="00433713" w:rsidRPr="004A1425"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53BAF" w14:textId="77777777" w:rsidR="00433713" w:rsidRPr="00C55D87"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F66EA" w14:textId="77777777" w:rsidR="00433713" w:rsidRPr="00C55D87" w:rsidRDefault="00433713" w:rsidP="00541D63">
            <w:pPr>
              <w:pStyle w:val="TAL"/>
            </w:pPr>
          </w:p>
        </w:tc>
      </w:tr>
      <w:tr w:rsidR="00433713" w:rsidRPr="00C55D87" w14:paraId="42EEA46E" w14:textId="77777777" w:rsidTr="009B32BD">
        <w:trPr>
          <w:jc w:val="center"/>
        </w:trPr>
        <w:tc>
          <w:tcPr>
            <w:tcW w:w="1161" w:type="dxa"/>
            <w:tcBorders>
              <w:top w:val="single" w:sz="4" w:space="0" w:color="auto"/>
              <w:left w:val="single" w:sz="4" w:space="0" w:color="auto"/>
              <w:bottom w:val="single" w:sz="4" w:space="0" w:color="auto"/>
              <w:right w:val="single" w:sz="4" w:space="0" w:color="auto"/>
            </w:tcBorders>
          </w:tcPr>
          <w:p w14:paraId="1D9E663B" w14:textId="77777777" w:rsidR="00433713" w:rsidRPr="003B393D" w:rsidRDefault="00433713" w:rsidP="00541D63">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60C49D41" w14:textId="77777777" w:rsidR="00433713" w:rsidRPr="00D21BD0" w:rsidRDefault="00433713" w:rsidP="00541D63">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1D1ACD0" w14:textId="77777777" w:rsidR="00433713" w:rsidRPr="00AC7425" w:rsidRDefault="00433713" w:rsidP="00541D6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F9E7A" w14:textId="4B4267D8" w:rsidR="00433713" w:rsidRPr="00BB629B" w:rsidRDefault="00433713" w:rsidP="00541D63">
            <w:pPr>
              <w:pStyle w:val="TAL"/>
              <w:rPr>
                <w:lang w:eastAsia="zh-CN"/>
              </w:rPr>
            </w:pPr>
            <w:r>
              <w:rPr>
                <w:lang w:val="fr-FR" w:eastAsia="fr-FR"/>
              </w:rPr>
              <w:t>C</w:t>
            </w:r>
            <w:r w:rsidR="00D23B2A">
              <w:rPr>
                <w:lang w:val="fr-FR" w:eastAsia="fr-FR"/>
              </w:rPr>
              <w:t>317</w:t>
            </w:r>
          </w:p>
        </w:tc>
        <w:tc>
          <w:tcPr>
            <w:tcW w:w="3136" w:type="dxa"/>
            <w:tcBorders>
              <w:top w:val="single" w:sz="4" w:space="0" w:color="auto"/>
              <w:left w:val="single" w:sz="4" w:space="0" w:color="auto"/>
              <w:bottom w:val="single" w:sz="4" w:space="0" w:color="auto"/>
              <w:right w:val="single" w:sz="4" w:space="0" w:color="auto"/>
            </w:tcBorders>
          </w:tcPr>
          <w:p w14:paraId="04CF6BFE" w14:textId="77777777" w:rsidR="00433713" w:rsidRPr="00BB629B" w:rsidRDefault="00433713" w:rsidP="00541D63">
            <w:pPr>
              <w:pStyle w:val="TAL"/>
              <w:rPr>
                <w:lang w:eastAsia="zh-CN"/>
              </w:rPr>
            </w:pPr>
            <w:r w:rsidRPr="00AC7425">
              <w:rPr>
                <w:lang w:eastAsia="zh-CN"/>
              </w:rPr>
              <w:t>RedCap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246E8F32" w14:textId="77777777" w:rsidR="00433713" w:rsidRPr="00AC7425" w:rsidRDefault="00433713" w:rsidP="00541D63">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4078332D" w14:textId="77777777" w:rsidR="00433713" w:rsidRPr="00AC7425" w:rsidRDefault="00433713" w:rsidP="00541D63">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5E502029" w14:textId="77777777" w:rsidR="00433713" w:rsidRPr="00C55D87" w:rsidRDefault="00433713" w:rsidP="00541D63">
            <w:pPr>
              <w:pStyle w:val="TAL"/>
            </w:pPr>
          </w:p>
        </w:tc>
      </w:tr>
      <w:tr w:rsidR="00C32935" w:rsidRPr="00BB629B" w14:paraId="67A71647" w14:textId="3FFF5993" w:rsidTr="009B32BD">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C32935" w:rsidRPr="00BB629B" w:rsidRDefault="00C32935" w:rsidP="00C32935">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421C456A" w14:textId="77777777" w:rsidR="00C32935" w:rsidRPr="00BB629B" w:rsidRDefault="00C32935" w:rsidP="00C32935">
            <w:pPr>
              <w:pStyle w:val="TAN"/>
              <w:rPr>
                <w:lang w:eastAsia="zh-TW"/>
              </w:rPr>
            </w:pP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5764E7" w:rsidRPr="00BB629B" w14:paraId="2F1E584C" w14:textId="29D50530" w:rsidTr="00510237">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5764E7" w:rsidRPr="00BB629B" w:rsidRDefault="005764E7"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7A28EF2" w14:textId="77777777" w:rsidR="005764E7" w:rsidRPr="00BB629B" w:rsidRDefault="005764E7"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5764E7" w:rsidRPr="00BB629B" w:rsidRDefault="005764E7"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5764E7" w:rsidRPr="00BB629B" w:rsidRDefault="005764E7"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5764E7" w:rsidRPr="00BB629B" w:rsidRDefault="005764E7"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5764E7" w:rsidRPr="00BB629B" w:rsidRDefault="005764E7" w:rsidP="00F236E6">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6C34BADB" w14:textId="07987D01" w:rsidR="005764E7" w:rsidRPr="00BB629B" w:rsidRDefault="00510237" w:rsidP="00F236E6">
            <w:pPr>
              <w:pStyle w:val="TAH"/>
              <w:rPr>
                <w:lang w:eastAsia="zh-TW"/>
              </w:rPr>
            </w:pPr>
            <w:r w:rsidRPr="00510237">
              <w:rPr>
                <w:lang w:eastAsia="zh-TW"/>
              </w:rPr>
              <w:t>Subt</w:t>
            </w:r>
            <w:r w:rsidR="005764E7">
              <w:rPr>
                <w:lang w:eastAsia="zh-TW"/>
              </w:rPr>
              <w:t>est Selection Criteria</w:t>
            </w:r>
          </w:p>
        </w:tc>
      </w:tr>
      <w:tr w:rsidR="005764E7" w:rsidRPr="00BB629B" w14:paraId="64E24AFC" w14:textId="3DF15B25" w:rsidTr="00510237">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5764E7" w:rsidRPr="00BB629B" w:rsidRDefault="005764E7"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5764E7" w:rsidRPr="00BB629B" w:rsidRDefault="005764E7"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5764E7" w:rsidRPr="00BB629B" w:rsidRDefault="005764E7"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5764E7" w:rsidRPr="00BB629B" w:rsidRDefault="005764E7"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5764E7" w:rsidRPr="00BB629B" w:rsidRDefault="005764E7"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5764E7" w:rsidRPr="00BB629B" w:rsidRDefault="005764E7"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5764E7" w:rsidRPr="00BB629B" w:rsidRDefault="005764E7" w:rsidP="00F236E6">
            <w:pPr>
              <w:pStyle w:val="TAH"/>
            </w:pPr>
          </w:p>
        </w:tc>
        <w:tc>
          <w:tcPr>
            <w:tcW w:w="1417" w:type="dxa"/>
            <w:tcBorders>
              <w:top w:val="nil"/>
              <w:left w:val="single" w:sz="4" w:space="0" w:color="auto"/>
              <w:bottom w:val="single" w:sz="4" w:space="0" w:color="auto"/>
              <w:right w:val="single" w:sz="4" w:space="0" w:color="auto"/>
            </w:tcBorders>
          </w:tcPr>
          <w:p w14:paraId="6F427062" w14:textId="77777777" w:rsidR="005764E7" w:rsidRPr="00BB629B" w:rsidRDefault="005764E7" w:rsidP="00F236E6">
            <w:pPr>
              <w:pStyle w:val="TAH"/>
            </w:pPr>
          </w:p>
        </w:tc>
      </w:tr>
      <w:tr w:rsidR="005764E7" w:rsidRPr="00BB629B" w14:paraId="5F820D16" w14:textId="62DE468D" w:rsidTr="0051023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5764E7" w:rsidRPr="00BB629B" w:rsidRDefault="005764E7"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5764E7" w:rsidRPr="00BB629B" w:rsidRDefault="005764E7" w:rsidP="00F236E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5764E7" w:rsidRPr="00BB629B" w:rsidRDefault="005764E7"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5764E7" w:rsidRPr="00BB629B" w:rsidRDefault="005764E7"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5764E7" w:rsidRPr="00BB629B" w:rsidRDefault="005764E7"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4457F3F" w14:textId="77777777" w:rsidR="005764E7" w:rsidRPr="00BB629B" w:rsidRDefault="005764E7" w:rsidP="00F236E6">
            <w:pPr>
              <w:pStyle w:val="TAL"/>
            </w:pPr>
          </w:p>
        </w:tc>
      </w:tr>
      <w:tr w:rsidR="005764E7" w:rsidRPr="004A0E7C" w14:paraId="376BBE5A" w14:textId="792F3633" w:rsidTr="00510237">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5764E7" w:rsidRPr="004A0E7C" w:rsidRDefault="005764E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5764E7" w:rsidRPr="004A0E7C" w:rsidRDefault="005764E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5764E7" w:rsidRPr="004A0E7C" w:rsidRDefault="005764E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5764E7" w:rsidRPr="004A0E7C" w:rsidRDefault="005764E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5764E7" w:rsidRPr="004A0E7C" w:rsidRDefault="005764E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5764E7" w:rsidRPr="004A0E7C" w:rsidRDefault="005764E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5764E7" w:rsidRPr="004A0E7C" w:rsidRDefault="005764E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33F4A13" w14:textId="77777777" w:rsidR="005764E7" w:rsidRPr="004A0E7C" w:rsidRDefault="005764E7" w:rsidP="005C26C6">
            <w:pPr>
              <w:pStyle w:val="TAL"/>
            </w:pPr>
          </w:p>
        </w:tc>
      </w:tr>
      <w:tr w:rsidR="005764E7" w:rsidRPr="004A0E7C" w14:paraId="4E170EB9" w14:textId="4E098502" w:rsidTr="00510237">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5764E7" w:rsidRPr="004A0E7C" w:rsidRDefault="005764E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5764E7" w:rsidRPr="004A0E7C" w:rsidRDefault="005764E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5764E7" w:rsidRPr="004A0E7C" w:rsidRDefault="005764E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5764E7" w:rsidRPr="004A0E7C" w:rsidRDefault="005764E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5764E7" w:rsidRPr="004A0E7C" w:rsidRDefault="005764E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5764E7" w:rsidRPr="004A0E7C" w:rsidRDefault="005764E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5764E7" w:rsidRPr="004A0E7C" w:rsidRDefault="005764E7" w:rsidP="005C26C6">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5E4069DA" w14:textId="77777777" w:rsidR="005764E7" w:rsidRPr="004A0E7C" w:rsidRDefault="005764E7" w:rsidP="005C26C6">
            <w:pPr>
              <w:pStyle w:val="TAL"/>
            </w:pPr>
          </w:p>
        </w:tc>
      </w:tr>
      <w:tr w:rsidR="005764E7" w:rsidRPr="00BB629B" w14:paraId="743D5C31" w14:textId="6829BF03" w:rsidTr="0051023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91C8BB" w14:textId="77777777" w:rsidR="005764E7" w:rsidRPr="00BB629B" w:rsidRDefault="005764E7" w:rsidP="00F236E6">
            <w:pPr>
              <w:pStyle w:val="TAL"/>
              <w:rPr>
                <w:rFonts w:eastAsia="PMingLiU" w:cs="Arial"/>
                <w:b/>
                <w:szCs w:val="18"/>
                <w:lang w:eastAsia="zh-TW"/>
              </w:rPr>
            </w:pPr>
          </w:p>
        </w:tc>
      </w:tr>
      <w:tr w:rsidR="005764E7" w:rsidRPr="00BB629B" w14:paraId="7456FC4A" w14:textId="07CE8454" w:rsidTr="0051023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B74E8E" w14:textId="77777777" w:rsidR="005764E7" w:rsidRPr="00BB629B" w:rsidRDefault="005764E7" w:rsidP="00F236E6">
            <w:pPr>
              <w:pStyle w:val="TAL"/>
              <w:rPr>
                <w:rFonts w:eastAsia="PMingLiU" w:cs="Arial"/>
                <w:b/>
                <w:szCs w:val="18"/>
                <w:lang w:eastAsia="zh-TW"/>
              </w:rPr>
            </w:pPr>
          </w:p>
        </w:tc>
      </w:tr>
      <w:tr w:rsidR="005764E7" w:rsidRPr="00BB629B" w14:paraId="07F56A34" w14:textId="4B4D4E5D" w:rsidTr="00510237">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5764E7" w:rsidRPr="00BB629B" w:rsidRDefault="005764E7"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5764E7" w:rsidRPr="00BB629B" w:rsidRDefault="005764E7"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5764E7" w:rsidRPr="00BB629B" w:rsidRDefault="005764E7"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5764E7" w:rsidRPr="00BB629B" w:rsidRDefault="005764E7"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5764E7" w:rsidRPr="00BB629B" w:rsidRDefault="005764E7" w:rsidP="00F236E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5764E7" w:rsidRPr="00BB629B" w:rsidRDefault="005764E7" w:rsidP="00F236E6">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6FC42923" w14:textId="77777777" w:rsidR="005764E7" w:rsidRPr="00BB629B" w:rsidRDefault="005764E7" w:rsidP="00F236E6">
            <w:pPr>
              <w:pStyle w:val="TAL"/>
              <w:rPr>
                <w:lang w:eastAsia="zh-CN"/>
              </w:rPr>
            </w:pPr>
          </w:p>
        </w:tc>
      </w:tr>
      <w:tr w:rsidR="005764E7" w:rsidRPr="00BB629B" w14:paraId="48BAA703" w14:textId="536B1E5F" w:rsidTr="0051023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7909B0" w14:textId="77777777" w:rsidR="005764E7" w:rsidRPr="00BB629B" w:rsidRDefault="005764E7" w:rsidP="00F236E6">
            <w:pPr>
              <w:pStyle w:val="TAL"/>
              <w:rPr>
                <w:rFonts w:eastAsia="PMingLiU" w:cs="Arial"/>
                <w:b/>
                <w:szCs w:val="18"/>
                <w:lang w:eastAsia="zh-TW"/>
              </w:rPr>
            </w:pPr>
          </w:p>
        </w:tc>
      </w:tr>
      <w:tr w:rsidR="005764E7" w:rsidRPr="00BB629B" w14:paraId="7F7DF3D6" w14:textId="71758358" w:rsidTr="00510237">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5764E7" w:rsidRPr="00BB629B" w:rsidRDefault="005764E7"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5764E7" w:rsidRPr="00BB629B" w:rsidRDefault="005764E7"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5764E7" w:rsidRPr="00BB629B" w:rsidRDefault="005764E7"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6D2C253A" w:rsidR="005764E7" w:rsidRPr="00BB629B" w:rsidRDefault="005764E7" w:rsidP="00F236E6">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62570589" w:rsidR="005764E7" w:rsidRPr="00BB629B" w:rsidRDefault="005764E7" w:rsidP="00F236E6">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519D1370"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3467C7" w14:textId="77777777" w:rsidR="005764E7" w:rsidRPr="00BB629B" w:rsidRDefault="005764E7" w:rsidP="00F236E6">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443CC213" w14:textId="77777777" w:rsidR="005764E7" w:rsidRPr="00BB629B" w:rsidRDefault="005764E7" w:rsidP="00F236E6">
            <w:pPr>
              <w:pStyle w:val="TAL"/>
            </w:pPr>
          </w:p>
        </w:tc>
      </w:tr>
      <w:tr w:rsidR="005764E7" w:rsidRPr="004A1425" w14:paraId="313EF5C5" w14:textId="69EE3D86" w:rsidTr="00510237">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5764E7" w:rsidRPr="00727962" w:rsidRDefault="005764E7"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5764E7" w:rsidRPr="00727962" w:rsidRDefault="005764E7" w:rsidP="008165CA">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5764E7" w:rsidRPr="004A1425"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5764E7" w:rsidRDefault="005764E7"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5764E7" w:rsidRDefault="005764E7"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5764E7" w:rsidRPr="004A1425" w:rsidRDefault="005764E7"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5764E7" w:rsidRDefault="005764E7" w:rsidP="008165C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BB29B9" w14:textId="77777777" w:rsidR="005764E7" w:rsidRDefault="005764E7" w:rsidP="008165CA">
            <w:pPr>
              <w:pStyle w:val="TAL"/>
            </w:pPr>
          </w:p>
        </w:tc>
      </w:tr>
      <w:tr w:rsidR="005764E7" w:rsidRPr="004A1425" w14:paraId="4650749E" w14:textId="6E3C9B8F" w:rsidTr="00510237">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5764E7" w:rsidRPr="000A5C5F" w:rsidRDefault="005764E7"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5764E7" w:rsidRPr="00727962" w:rsidRDefault="005764E7" w:rsidP="008165CA">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5764E7" w:rsidRPr="004A1425"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5764E7" w:rsidRDefault="005764E7"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5764E7" w:rsidRDefault="005764E7"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5764E7" w:rsidRPr="004A1425" w:rsidRDefault="005764E7"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5764E7" w:rsidRDefault="005764E7" w:rsidP="008165C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628B8CF" w14:textId="77777777" w:rsidR="005764E7" w:rsidRDefault="005764E7" w:rsidP="008165CA">
            <w:pPr>
              <w:pStyle w:val="TAL"/>
            </w:pPr>
          </w:p>
        </w:tc>
      </w:tr>
      <w:tr w:rsidR="005764E7" w:rsidRPr="004A1425" w14:paraId="566A2505" w14:textId="03469A6B" w:rsidTr="00510237">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5764E7" w:rsidRPr="00727962" w:rsidRDefault="005764E7"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5764E7" w:rsidRPr="00727962" w:rsidRDefault="005764E7"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5764E7" w:rsidRDefault="005764E7" w:rsidP="008165CA">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5764E7" w:rsidRDefault="005764E7"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5764E7" w:rsidRPr="00055ADA" w:rsidRDefault="005764E7"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5764E7" w:rsidRDefault="005764E7" w:rsidP="008165CA">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69EBDB5" w14:textId="77777777" w:rsidR="005764E7" w:rsidRDefault="005764E7" w:rsidP="008165CA">
            <w:pPr>
              <w:pStyle w:val="TAL"/>
            </w:pPr>
          </w:p>
        </w:tc>
      </w:tr>
      <w:tr w:rsidR="005764E7" w:rsidRPr="004A1425" w14:paraId="1477166C" w14:textId="52E0A37E" w:rsidTr="00510237">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5764E7" w:rsidRDefault="005764E7" w:rsidP="008165CA">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5764E7" w:rsidRPr="00055ADA" w:rsidRDefault="005764E7"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5764E7" w:rsidRDefault="005764E7" w:rsidP="008165CA">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0EED0858" w14:textId="5E9FD8B1" w:rsidR="005764E7" w:rsidRDefault="00510237" w:rsidP="008165CA">
            <w:pPr>
              <w:pStyle w:val="TAL"/>
            </w:pPr>
            <w:r w:rsidRPr="00510237">
              <w:t>Subtest 2: F020</w:t>
            </w:r>
          </w:p>
        </w:tc>
      </w:tr>
      <w:tr w:rsidR="005764E7" w:rsidRPr="004A1425" w14:paraId="615123DF" w14:textId="3665DD34" w:rsidTr="00510237">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5764E7" w:rsidRPr="00727962" w:rsidRDefault="005764E7"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5764E7" w:rsidRPr="00727962" w:rsidRDefault="005764E7"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5764E7" w:rsidRDefault="005764E7" w:rsidP="008165CA">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5764E7" w:rsidRPr="004A1425" w:rsidRDefault="005764E7"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CE3E76F" w14:textId="77777777" w:rsidR="005764E7" w:rsidRDefault="005764E7" w:rsidP="008165CA">
            <w:pPr>
              <w:pStyle w:val="TAL"/>
            </w:pPr>
          </w:p>
        </w:tc>
      </w:tr>
      <w:tr w:rsidR="005764E7" w:rsidRPr="004A1425" w14:paraId="058149E8" w14:textId="4E327B78" w:rsidTr="0051023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5764E7" w:rsidRDefault="005764E7" w:rsidP="008165CA">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5764E7" w:rsidRPr="004A1425" w:rsidRDefault="005764E7"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01B78509" w14:textId="7BAC62FC" w:rsidR="005764E7" w:rsidRDefault="00510237" w:rsidP="008165CA">
            <w:pPr>
              <w:pStyle w:val="TAL"/>
            </w:pPr>
            <w:r w:rsidRPr="00510237">
              <w:t>Subtests 3,4: F021</w:t>
            </w:r>
          </w:p>
        </w:tc>
      </w:tr>
      <w:tr w:rsidR="005764E7" w:rsidRPr="004A1425" w14:paraId="53969EC7" w14:textId="787766F5" w:rsidTr="00510237">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5764E7" w:rsidRPr="00727962" w:rsidRDefault="005764E7"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5764E7" w:rsidRPr="00727962" w:rsidRDefault="005764E7"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5764E7" w:rsidRDefault="005764E7" w:rsidP="008165CA">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5764E7" w:rsidRDefault="005764E7"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5764E7" w:rsidRPr="004A1425" w:rsidRDefault="005764E7"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17B5CA28" w14:textId="77777777" w:rsidR="005764E7" w:rsidRDefault="005764E7" w:rsidP="008165CA">
            <w:pPr>
              <w:pStyle w:val="TAL"/>
            </w:pPr>
          </w:p>
        </w:tc>
      </w:tr>
      <w:tr w:rsidR="005764E7" w:rsidRPr="004A1425" w14:paraId="121082C1" w14:textId="34192265" w:rsidTr="0051023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5764E7" w:rsidRDefault="005764E7" w:rsidP="008165CA">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5764E7" w:rsidRPr="004A1425" w:rsidRDefault="005764E7"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43494991" w14:textId="0ACFA4F9" w:rsidR="005764E7" w:rsidRDefault="00510237" w:rsidP="008165CA">
            <w:pPr>
              <w:pStyle w:val="TAL"/>
            </w:pPr>
            <w:r w:rsidRPr="00510237">
              <w:t>Subtest 2: F020</w:t>
            </w:r>
          </w:p>
        </w:tc>
      </w:tr>
      <w:tr w:rsidR="005764E7" w:rsidRPr="004A1425" w14:paraId="62507690" w14:textId="6D982773" w:rsidTr="00510237">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5764E7" w:rsidRPr="00727962" w:rsidRDefault="005764E7"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5764E7" w:rsidRPr="00727962" w:rsidRDefault="005764E7"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5764E7" w:rsidRDefault="005764E7" w:rsidP="008165CA">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5764E7" w:rsidRPr="004A1425" w:rsidRDefault="005764E7"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012E5693" w14:textId="77777777" w:rsidR="005764E7" w:rsidRDefault="005764E7" w:rsidP="008165CA">
            <w:pPr>
              <w:pStyle w:val="TAL"/>
            </w:pPr>
          </w:p>
        </w:tc>
      </w:tr>
      <w:tr w:rsidR="005764E7" w:rsidRPr="004A1425" w14:paraId="49C5028A" w14:textId="69BBF92D" w:rsidTr="0051023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5764E7" w:rsidRDefault="005764E7" w:rsidP="008165CA">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5764E7" w:rsidRDefault="005764E7"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5764E7" w:rsidRPr="004A1425" w:rsidRDefault="005764E7"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B5320E4" w14:textId="7DCE73DE" w:rsidR="005764E7" w:rsidRDefault="00510237" w:rsidP="008165CA">
            <w:pPr>
              <w:pStyle w:val="TAL"/>
            </w:pPr>
            <w:r w:rsidRPr="00510237">
              <w:t>Subtests 3,4: F021</w:t>
            </w:r>
          </w:p>
        </w:tc>
      </w:tr>
      <w:tr w:rsidR="005764E7" w14:paraId="495DFB42" w14:textId="6F21C58F" w:rsidTr="00510237">
        <w:trPr>
          <w:jc w:val="center"/>
        </w:trPr>
        <w:tc>
          <w:tcPr>
            <w:tcW w:w="1157" w:type="dxa"/>
            <w:tcBorders>
              <w:top w:val="nil"/>
              <w:left w:val="single" w:sz="4" w:space="0" w:color="auto"/>
              <w:right w:val="single" w:sz="4" w:space="0" w:color="auto"/>
            </w:tcBorders>
            <w:shd w:val="clear" w:color="auto" w:fill="FFFFFF"/>
          </w:tcPr>
          <w:p w14:paraId="452CB75B" w14:textId="77777777" w:rsidR="005764E7" w:rsidRPr="00043C07" w:rsidRDefault="005764E7" w:rsidP="00EF74ED">
            <w:pPr>
              <w:pStyle w:val="TAL"/>
            </w:pPr>
            <w:r w:rsidRPr="00043C07">
              <w:t>18.3.1.5</w:t>
            </w:r>
          </w:p>
        </w:tc>
        <w:tc>
          <w:tcPr>
            <w:tcW w:w="4418" w:type="dxa"/>
            <w:tcBorders>
              <w:top w:val="nil"/>
              <w:left w:val="single" w:sz="4" w:space="0" w:color="auto"/>
              <w:right w:val="single" w:sz="4" w:space="0" w:color="auto"/>
            </w:tcBorders>
            <w:shd w:val="clear" w:color="auto" w:fill="FFFFFF"/>
          </w:tcPr>
          <w:p w14:paraId="5F82E71D" w14:textId="77777777" w:rsidR="005764E7" w:rsidRPr="007D1787" w:rsidRDefault="005764E7" w:rsidP="00EF74ED">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BE92132"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AB56F3" w14:textId="77777777" w:rsidR="005764E7" w:rsidRDefault="005764E7" w:rsidP="00EF74ED">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3395AC"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F01C8D0"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81D1E5"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DA4ED2A" w14:textId="77777777" w:rsidR="005764E7" w:rsidRPr="00D502AB" w:rsidRDefault="005764E7" w:rsidP="00EF74ED">
            <w:pPr>
              <w:pStyle w:val="TAL"/>
            </w:pPr>
          </w:p>
        </w:tc>
      </w:tr>
      <w:tr w:rsidR="005764E7" w14:paraId="4616C866" w14:textId="3B2B6BF4" w:rsidTr="00510237">
        <w:trPr>
          <w:jc w:val="center"/>
        </w:trPr>
        <w:tc>
          <w:tcPr>
            <w:tcW w:w="1157" w:type="dxa"/>
            <w:tcBorders>
              <w:top w:val="nil"/>
              <w:left w:val="single" w:sz="4" w:space="0" w:color="auto"/>
              <w:right w:val="single" w:sz="4" w:space="0" w:color="auto"/>
            </w:tcBorders>
            <w:shd w:val="clear" w:color="auto" w:fill="FFFFFF"/>
          </w:tcPr>
          <w:p w14:paraId="357CEE3E" w14:textId="77777777" w:rsidR="005764E7" w:rsidRPr="00043C07" w:rsidRDefault="005764E7" w:rsidP="00EF74ED">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14CC9425" w14:textId="77777777" w:rsidR="005764E7" w:rsidRPr="007D1787" w:rsidRDefault="005764E7" w:rsidP="00EF74ED">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75C1E32"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F13F7"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ADE697"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973EC12"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3457BC"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0BD947AF" w14:textId="77777777" w:rsidR="005764E7" w:rsidRPr="00D502AB" w:rsidRDefault="005764E7" w:rsidP="00EF74ED">
            <w:pPr>
              <w:pStyle w:val="TAL"/>
            </w:pPr>
          </w:p>
        </w:tc>
      </w:tr>
      <w:tr w:rsidR="005764E7" w14:paraId="1669343D" w14:textId="299FC876" w:rsidTr="00510237">
        <w:trPr>
          <w:jc w:val="center"/>
        </w:trPr>
        <w:tc>
          <w:tcPr>
            <w:tcW w:w="1157" w:type="dxa"/>
            <w:tcBorders>
              <w:top w:val="nil"/>
              <w:left w:val="single" w:sz="4" w:space="0" w:color="auto"/>
              <w:right w:val="single" w:sz="4" w:space="0" w:color="auto"/>
            </w:tcBorders>
            <w:shd w:val="clear" w:color="auto" w:fill="FFFFFF"/>
          </w:tcPr>
          <w:p w14:paraId="7312C9B1" w14:textId="77777777" w:rsidR="005764E7" w:rsidRPr="00043C07" w:rsidRDefault="005764E7" w:rsidP="00EF74ED">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2D086EF" w14:textId="77777777" w:rsidR="005764E7" w:rsidRPr="007D1787" w:rsidRDefault="005764E7" w:rsidP="00EF74ED">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4D54D94"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0DD693"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ED7488"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9C68E9"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7194DF"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1DA2012" w14:textId="77777777" w:rsidR="005764E7" w:rsidRPr="00D502AB" w:rsidRDefault="005764E7" w:rsidP="00EF74ED">
            <w:pPr>
              <w:pStyle w:val="TAL"/>
            </w:pPr>
          </w:p>
        </w:tc>
      </w:tr>
      <w:tr w:rsidR="005764E7" w14:paraId="4F965C64" w14:textId="580D3E23" w:rsidTr="00510237">
        <w:trPr>
          <w:jc w:val="center"/>
        </w:trPr>
        <w:tc>
          <w:tcPr>
            <w:tcW w:w="1157" w:type="dxa"/>
            <w:tcBorders>
              <w:top w:val="nil"/>
              <w:left w:val="single" w:sz="4" w:space="0" w:color="auto"/>
              <w:bottom w:val="single" w:sz="4" w:space="0" w:color="auto"/>
              <w:right w:val="single" w:sz="4" w:space="0" w:color="auto"/>
            </w:tcBorders>
            <w:shd w:val="clear" w:color="auto" w:fill="FFFFFF"/>
          </w:tcPr>
          <w:p w14:paraId="5D05BA23" w14:textId="77777777" w:rsidR="005764E7" w:rsidRPr="00043C07" w:rsidRDefault="005764E7" w:rsidP="00EF74ED">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FC2B079" w14:textId="77777777" w:rsidR="005764E7" w:rsidRPr="007D1787" w:rsidRDefault="005764E7" w:rsidP="00EF74ED">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AF8F10B"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43F9BB"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D04064"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54324C6"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E6C813"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0F159843" w14:textId="77777777" w:rsidR="005764E7" w:rsidRPr="00D502AB" w:rsidRDefault="005764E7" w:rsidP="00EF74ED">
            <w:pPr>
              <w:pStyle w:val="TAL"/>
            </w:pPr>
          </w:p>
        </w:tc>
      </w:tr>
      <w:tr w:rsidR="00510237" w:rsidRPr="00BB629B" w:rsidDel="00510237" w14:paraId="103A4165" w14:textId="77777777" w:rsidTr="00510237">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C40E266" w14:textId="39155403" w:rsidR="00510237" w:rsidRPr="00BB629B" w:rsidDel="00510237" w:rsidRDefault="00510237" w:rsidP="00510237">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6D578FA1" w14:textId="77777777" w:rsidR="003315C9" w:rsidRPr="00BB629B" w:rsidRDefault="003315C9" w:rsidP="003315C9"/>
    <w:p w14:paraId="532E0A8C" w14:textId="6F2E04E4" w:rsidR="003315C9" w:rsidRPr="00BB629B" w:rsidRDefault="003315C9" w:rsidP="003315C9">
      <w:pPr>
        <w:pStyle w:val="TH"/>
      </w:pPr>
      <w:r w:rsidRPr="00BB629B">
        <w:lastRenderedPageBreak/>
        <w:t>Table 4.2-10: Applicability of NR-U</w:t>
      </w:r>
      <w:r w:rsidR="000E1EB7">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8D3752" w:rsidRPr="00BB629B" w14:paraId="4BE7C176" w14:textId="03546839" w:rsidTr="000E1EB7">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8D3752" w:rsidRPr="00BB629B" w:rsidRDefault="008D3752"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420F190E" w14:textId="77777777" w:rsidR="008D3752" w:rsidRPr="00BB629B" w:rsidRDefault="008D3752"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8D3752" w:rsidRPr="00BB629B" w:rsidRDefault="008D3752"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8D3752" w:rsidRPr="00BB629B" w:rsidRDefault="008D3752"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8D3752" w:rsidRPr="00BB629B" w:rsidRDefault="008D3752"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8D3752" w:rsidRPr="00BB629B" w:rsidRDefault="008D3752" w:rsidP="00F236E6">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582F0C07" w14:textId="00004E4F" w:rsidR="008D3752" w:rsidRPr="00BB629B" w:rsidRDefault="000E1EB7" w:rsidP="00F236E6">
            <w:pPr>
              <w:pStyle w:val="TAH"/>
              <w:rPr>
                <w:lang w:eastAsia="zh-TW"/>
              </w:rPr>
            </w:pPr>
            <w:r>
              <w:rPr>
                <w:lang w:eastAsia="zh-TW"/>
              </w:rPr>
              <w:t>Subt</w:t>
            </w:r>
            <w:r w:rsidR="008D3752">
              <w:rPr>
                <w:lang w:eastAsia="zh-TW"/>
              </w:rPr>
              <w:t>est Selection Criteria</w:t>
            </w:r>
          </w:p>
        </w:tc>
      </w:tr>
      <w:tr w:rsidR="008D3752" w:rsidRPr="00BB629B" w14:paraId="7ADE448F" w14:textId="1FED40AA" w:rsidTr="000E1EB7">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8D3752" w:rsidRPr="00BB629B" w:rsidRDefault="008D3752"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8D3752" w:rsidRPr="00BB629B" w:rsidRDefault="008D3752"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8D3752" w:rsidRPr="00BB629B" w:rsidRDefault="008D3752"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8D3752" w:rsidRPr="00BB629B" w:rsidRDefault="008D3752"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8D3752" w:rsidRPr="00BB629B" w:rsidRDefault="008D3752"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8D3752" w:rsidRPr="00BB629B" w:rsidRDefault="008D3752"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8D3752" w:rsidRPr="00BB629B" w:rsidRDefault="008D3752" w:rsidP="00F236E6">
            <w:pPr>
              <w:pStyle w:val="TAH"/>
            </w:pPr>
          </w:p>
        </w:tc>
        <w:tc>
          <w:tcPr>
            <w:tcW w:w="1644" w:type="dxa"/>
            <w:tcBorders>
              <w:top w:val="nil"/>
              <w:left w:val="single" w:sz="4" w:space="0" w:color="auto"/>
              <w:bottom w:val="single" w:sz="4" w:space="0" w:color="auto"/>
              <w:right w:val="single" w:sz="4" w:space="0" w:color="auto"/>
            </w:tcBorders>
          </w:tcPr>
          <w:p w14:paraId="6BD67540" w14:textId="77777777" w:rsidR="008D3752" w:rsidRPr="00BB629B" w:rsidRDefault="008D3752" w:rsidP="00F236E6">
            <w:pPr>
              <w:pStyle w:val="TAH"/>
            </w:pPr>
          </w:p>
        </w:tc>
      </w:tr>
      <w:tr w:rsidR="008D3752" w:rsidRPr="00BB629B" w14:paraId="355283A1" w14:textId="1D5CFAA2" w:rsidTr="000E1EB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8D3752" w:rsidRPr="006E1647" w:rsidRDefault="008D3752" w:rsidP="00F236E6">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8D3752" w:rsidRPr="006E1647" w:rsidRDefault="008D3752" w:rsidP="00F236E6">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8D3752" w:rsidRPr="006E1647" w:rsidRDefault="008D3752" w:rsidP="00F236E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8D3752" w:rsidRPr="006E1647" w:rsidRDefault="008D3752" w:rsidP="00F236E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8D3752" w:rsidRPr="006E1647" w:rsidRDefault="008D3752" w:rsidP="00F236E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8D3752" w:rsidRPr="006E1647" w:rsidRDefault="008D3752" w:rsidP="00F236E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8D3752" w:rsidRPr="006E1647" w:rsidRDefault="008D3752" w:rsidP="00F236E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DF5D" w14:textId="77777777" w:rsidR="008D3752" w:rsidRPr="006E1647" w:rsidRDefault="008D3752" w:rsidP="00F236E6">
            <w:pPr>
              <w:pStyle w:val="TAL"/>
              <w:rPr>
                <w:rFonts w:eastAsia="PMingLiU" w:cs="Arial"/>
                <w:b/>
                <w:bCs/>
                <w:szCs w:val="18"/>
                <w:lang w:eastAsia="zh-TW"/>
              </w:rPr>
            </w:pPr>
          </w:p>
        </w:tc>
      </w:tr>
      <w:tr w:rsidR="008D3752" w:rsidRPr="00BB629B" w14:paraId="15F73B87" w14:textId="3010A35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8D3752" w:rsidRPr="006E1647" w:rsidRDefault="008D3752" w:rsidP="00F236E6">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8D3752" w:rsidRPr="006E1647" w:rsidRDefault="008D3752" w:rsidP="00F236E6">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8D3752" w:rsidRPr="006E1647" w:rsidRDefault="008D3752" w:rsidP="00F236E6">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8D3752" w:rsidRPr="006E1647" w:rsidRDefault="008D3752" w:rsidP="00F236E6">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8D3752" w:rsidRPr="006E1647" w:rsidRDefault="008D3752" w:rsidP="00F236E6">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8D3752" w:rsidRPr="006E1647"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8D3752" w:rsidRPr="006E1647"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570F0F" w14:textId="77777777" w:rsidR="008D3752" w:rsidRPr="006E1647" w:rsidRDefault="008D3752" w:rsidP="00F236E6">
            <w:pPr>
              <w:pStyle w:val="TAL"/>
              <w:rPr>
                <w:b/>
                <w:bCs/>
              </w:rPr>
            </w:pPr>
          </w:p>
        </w:tc>
      </w:tr>
      <w:tr w:rsidR="008D3752" w:rsidRPr="00BB629B" w14:paraId="1F276F65" w14:textId="6BE96CBE"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8D3752" w:rsidRPr="00BB629B" w:rsidRDefault="008D3752"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8D3752" w:rsidRPr="00BB629B" w:rsidRDefault="008D3752" w:rsidP="00F236E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8D3752" w:rsidRPr="00BB629B" w:rsidRDefault="008D3752"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31730C50"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8D3752" w:rsidRPr="00BB629B" w:rsidRDefault="008D3752"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FD9AFF" w14:textId="77777777" w:rsidR="008D3752" w:rsidRPr="00BB629B" w:rsidRDefault="008D3752" w:rsidP="00F236E6">
            <w:pPr>
              <w:pStyle w:val="TAL"/>
              <w:rPr>
                <w:lang w:eastAsia="zh-CN"/>
              </w:rPr>
            </w:pPr>
          </w:p>
        </w:tc>
      </w:tr>
      <w:tr w:rsidR="008D3752" w:rsidRPr="00BB629B" w14:paraId="6B348913" w14:textId="40303115"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8D3752" w:rsidRPr="00BB629B" w:rsidRDefault="008D3752"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8D3752" w:rsidRPr="00BB629B" w:rsidRDefault="008D3752" w:rsidP="00F236E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8D3752" w:rsidRPr="00BB629B" w:rsidRDefault="008D3752"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25AC37C6"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8D3752" w:rsidRPr="00BB629B" w:rsidRDefault="008D3752"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D7C3A1" w14:textId="77777777" w:rsidR="008D3752" w:rsidRPr="00BB629B" w:rsidRDefault="008D3752" w:rsidP="00F236E6">
            <w:pPr>
              <w:pStyle w:val="TAL"/>
              <w:rPr>
                <w:lang w:eastAsia="zh-CN"/>
              </w:rPr>
            </w:pPr>
          </w:p>
        </w:tc>
      </w:tr>
      <w:tr w:rsidR="008D3752" w:rsidRPr="00BB629B" w14:paraId="5A056C0D" w14:textId="48B9893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8D3752" w:rsidRPr="006E1647" w:rsidRDefault="008D3752" w:rsidP="00F236E6">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8D3752" w:rsidRPr="006E1647" w:rsidRDefault="008D3752" w:rsidP="00F236E6">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8D3752" w:rsidRPr="006E1647" w:rsidRDefault="008D3752" w:rsidP="00F236E6">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8D3752" w:rsidRPr="006E1647" w:rsidRDefault="008D3752" w:rsidP="00F236E6">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8D3752" w:rsidRPr="006E1647" w:rsidRDefault="008D3752" w:rsidP="00F236E6">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8D3752" w:rsidRPr="006E1647"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8D3752" w:rsidRPr="006E1647"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1CD9D" w14:textId="77777777" w:rsidR="008D3752" w:rsidRPr="006E1647" w:rsidRDefault="008D3752" w:rsidP="00F236E6">
            <w:pPr>
              <w:pStyle w:val="TAL"/>
              <w:rPr>
                <w:b/>
                <w:bCs/>
              </w:rPr>
            </w:pPr>
          </w:p>
        </w:tc>
      </w:tr>
      <w:tr w:rsidR="008D3752" w:rsidRPr="00BB629B" w14:paraId="1E17200A" w14:textId="5BC9B036"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8D3752" w:rsidRPr="00BB629B" w:rsidRDefault="008D3752"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8D3752" w:rsidRPr="00BB629B" w:rsidRDefault="008D3752" w:rsidP="00F236E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209DECF1" w:rsidR="008D3752" w:rsidRPr="00BB629B" w:rsidRDefault="008D3752" w:rsidP="00F236E6">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39140F4B"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8D3752" w:rsidRPr="00BB629B" w:rsidRDefault="008D3752"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79FFF3" w14:textId="77777777" w:rsidR="008D3752" w:rsidRPr="00BB629B" w:rsidRDefault="008D3752" w:rsidP="00F236E6">
            <w:pPr>
              <w:pStyle w:val="TAL"/>
              <w:rPr>
                <w:lang w:eastAsia="zh-CN"/>
              </w:rPr>
            </w:pPr>
          </w:p>
        </w:tc>
      </w:tr>
      <w:tr w:rsidR="008D3752" w:rsidRPr="002756C1" w14:paraId="6188CD9D" w14:textId="5A5D028A"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8D3752" w:rsidRPr="00BB629B" w:rsidRDefault="008D3752" w:rsidP="00F236E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8D3752" w:rsidRPr="00BB629B" w:rsidRDefault="008D3752" w:rsidP="00F236E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04713B8B" w:rsidR="008D3752" w:rsidRPr="00BB629B" w:rsidRDefault="008D3752" w:rsidP="00F236E6">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519B7D46"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8D3752" w:rsidRPr="00BB629B" w:rsidRDefault="008D3752"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8D3752" w:rsidRPr="002756C1"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374C3D" w14:textId="77777777" w:rsidR="008D3752" w:rsidRPr="00BB629B" w:rsidRDefault="008D3752" w:rsidP="00F236E6">
            <w:pPr>
              <w:pStyle w:val="TAL"/>
              <w:rPr>
                <w:lang w:eastAsia="zh-CN"/>
              </w:rPr>
            </w:pPr>
          </w:p>
        </w:tc>
      </w:tr>
      <w:tr w:rsidR="008D3752" w:rsidRPr="002756C1" w14:paraId="245DF0A1"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F7CA08D" w14:textId="352E08AD" w:rsidR="008D3752" w:rsidRPr="00BB629B" w:rsidRDefault="008D3752" w:rsidP="008D3752">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281DFB" w14:textId="420FAD1D" w:rsidR="008D3752" w:rsidRPr="00BB629B" w:rsidRDefault="008D3752" w:rsidP="008D3752">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132171"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BE3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D5AB2"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D100B"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1D445F"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D4CA33" w14:textId="77777777" w:rsidR="008D3752" w:rsidRPr="00BB629B" w:rsidRDefault="008D3752" w:rsidP="008D3752">
            <w:pPr>
              <w:pStyle w:val="TAL"/>
              <w:rPr>
                <w:lang w:eastAsia="zh-CN"/>
              </w:rPr>
            </w:pPr>
          </w:p>
        </w:tc>
      </w:tr>
      <w:tr w:rsidR="000E1EB7" w:rsidRPr="00BB629B" w14:paraId="6DB40405" w14:textId="77777777" w:rsidTr="00487C5A">
        <w:trPr>
          <w:jc w:val="center"/>
        </w:trPr>
        <w:tc>
          <w:tcPr>
            <w:tcW w:w="1157" w:type="dxa"/>
            <w:tcBorders>
              <w:top w:val="nil"/>
              <w:left w:val="single" w:sz="4" w:space="0" w:color="auto"/>
              <w:bottom w:val="single" w:sz="4" w:space="0" w:color="auto"/>
              <w:right w:val="single" w:sz="4" w:space="0" w:color="auto"/>
            </w:tcBorders>
            <w:shd w:val="clear" w:color="auto" w:fill="auto"/>
          </w:tcPr>
          <w:p w14:paraId="0016FADD" w14:textId="77777777" w:rsidR="000E1EB7" w:rsidRPr="00DC11F1" w:rsidRDefault="000E1EB7" w:rsidP="003E701F">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0CA29561" w14:textId="77777777" w:rsidR="000E1EB7" w:rsidRPr="00DC11F1" w:rsidRDefault="000E1EB7" w:rsidP="003E701F">
            <w:pPr>
              <w:pStyle w:val="TAL"/>
              <w:rPr>
                <w:b/>
                <w:bCs/>
              </w:rPr>
            </w:pPr>
            <w:r w:rsidRPr="00ED1760">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495A58" w14:textId="77777777" w:rsidR="000E1EB7" w:rsidRPr="00BB629B" w:rsidRDefault="000E1EB7" w:rsidP="003E701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1BBAA1" w14:textId="77777777" w:rsidR="000E1EB7" w:rsidRPr="00BB629B" w:rsidRDefault="000E1EB7" w:rsidP="003E701F">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D37FE4" w14:textId="77777777" w:rsidR="000E1EB7" w:rsidRPr="00BB629B" w:rsidRDefault="000E1EB7" w:rsidP="003E701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0BDE19A9" w14:textId="77777777" w:rsidR="000E1EB7" w:rsidRPr="00BB629B" w:rsidRDefault="000E1EB7" w:rsidP="003E701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28B14FA" w14:textId="77777777" w:rsidR="000E1EB7" w:rsidRPr="00BB629B" w:rsidRDefault="000E1EB7" w:rsidP="003E701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CB09796" w14:textId="77777777" w:rsidR="000E1EB7" w:rsidRPr="00BB629B" w:rsidRDefault="000E1EB7" w:rsidP="003E701F">
            <w:pPr>
              <w:pStyle w:val="TAL"/>
              <w:rPr>
                <w:lang w:eastAsia="zh-CN"/>
              </w:rPr>
            </w:pPr>
          </w:p>
        </w:tc>
      </w:tr>
      <w:tr w:rsidR="008D3752" w:rsidRPr="002756C1" w14:paraId="24633376"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0A5D02" w14:textId="6E710A53" w:rsidR="008D3752" w:rsidRPr="00BB629B" w:rsidRDefault="008D3752" w:rsidP="008D3752">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9EE4EE" w14:textId="01A5F55D" w:rsidR="008D3752" w:rsidRPr="00BB629B" w:rsidRDefault="008D3752" w:rsidP="008D3752">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131B6"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F640"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FC01A"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9990E5"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5866F4"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72563E" w14:textId="77777777" w:rsidR="008D3752" w:rsidRPr="00BB629B" w:rsidRDefault="008D3752" w:rsidP="008D3752">
            <w:pPr>
              <w:pStyle w:val="TAL"/>
              <w:rPr>
                <w:lang w:eastAsia="zh-CN"/>
              </w:rPr>
            </w:pPr>
          </w:p>
        </w:tc>
      </w:tr>
      <w:tr w:rsidR="008D3752" w:rsidRPr="002756C1" w14:paraId="4820280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C5E9CE" w14:textId="56C290C7" w:rsidR="008D3752" w:rsidRPr="00BB629B" w:rsidRDefault="008D3752" w:rsidP="008D3752">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A749AB" w14:textId="013911A4" w:rsidR="008D3752" w:rsidRPr="00BB629B" w:rsidRDefault="008D3752" w:rsidP="008D3752">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C20A0C" w14:textId="05667C60"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0861FA" w14:textId="47BE2067" w:rsidR="008D3752" w:rsidRPr="00BB629B" w:rsidRDefault="008D3752" w:rsidP="008D3752">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A371B6" w14:textId="63EDF73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324490" w14:textId="77777777" w:rsidR="008D3752" w:rsidRDefault="008D3752" w:rsidP="008D3752">
            <w:pPr>
              <w:pStyle w:val="TAL"/>
              <w:rPr>
                <w:lang w:eastAsia="zh-TW"/>
              </w:rPr>
            </w:pPr>
            <w:r w:rsidRPr="00BB629B">
              <w:rPr>
                <w:lang w:eastAsia="zh-TW"/>
              </w:rPr>
              <w:t>NOTE 1</w:t>
            </w:r>
          </w:p>
          <w:p w14:paraId="384E2E4E" w14:textId="127D0FA6" w:rsidR="008D3752" w:rsidRPr="00BB629B" w:rsidRDefault="008D3752" w:rsidP="008D3752">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534259" w14:textId="62CE03C8"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252C45" w14:textId="77777777" w:rsidR="008D3752" w:rsidRPr="00BB629B" w:rsidRDefault="008D3752" w:rsidP="008D3752">
            <w:pPr>
              <w:pStyle w:val="TAL"/>
              <w:rPr>
                <w:lang w:eastAsia="zh-CN"/>
              </w:rPr>
            </w:pPr>
          </w:p>
        </w:tc>
      </w:tr>
      <w:tr w:rsidR="008D3752" w:rsidRPr="002756C1" w14:paraId="30482D3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5FC3C1" w14:textId="1473FD81" w:rsidR="008D3752" w:rsidRPr="00BB629B" w:rsidRDefault="008D3752" w:rsidP="008D375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E5ACD6" w14:textId="40D0FC47" w:rsidR="008D3752" w:rsidRPr="00BB629B" w:rsidRDefault="008D3752" w:rsidP="008D3752">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472F9" w14:textId="2C6B156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5B7D26" w14:textId="2320A939" w:rsidR="008D3752" w:rsidRPr="00BB629B" w:rsidRDefault="008D3752" w:rsidP="008D3752">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CC13F" w14:textId="3708A7E7"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EE4854" w14:textId="621E2B99"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59B26D" w14:textId="3A7B6EE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1EFFCD" w14:textId="77777777" w:rsidR="008D3752" w:rsidRPr="00BB629B" w:rsidRDefault="008D3752" w:rsidP="008D3752">
            <w:pPr>
              <w:pStyle w:val="TAL"/>
              <w:rPr>
                <w:lang w:eastAsia="zh-CN"/>
              </w:rPr>
            </w:pPr>
          </w:p>
        </w:tc>
      </w:tr>
      <w:tr w:rsidR="008D3752" w:rsidRPr="002756C1" w14:paraId="5B459A3C"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0B9175D" w14:textId="2C59E04B" w:rsidR="008D3752" w:rsidRPr="00BB629B" w:rsidRDefault="008D3752" w:rsidP="008D3752">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C24704" w14:textId="0EFE7152" w:rsidR="008D3752" w:rsidRPr="00BB629B" w:rsidRDefault="008D3752" w:rsidP="008D3752">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2B4470"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D4A51"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8BFCC"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F2BBB2"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17532F"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F22C5" w14:textId="77777777" w:rsidR="008D3752" w:rsidRPr="00BB629B" w:rsidRDefault="008D3752" w:rsidP="008D3752">
            <w:pPr>
              <w:pStyle w:val="TAL"/>
              <w:rPr>
                <w:lang w:eastAsia="zh-CN"/>
              </w:rPr>
            </w:pPr>
          </w:p>
        </w:tc>
      </w:tr>
      <w:tr w:rsidR="008D3752" w:rsidRPr="002756C1" w14:paraId="36053D64"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E743EF" w14:textId="524E029F" w:rsidR="008D3752" w:rsidRPr="00BB629B" w:rsidRDefault="008D3752" w:rsidP="008D3752">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25F8AB" w14:textId="15C77192" w:rsidR="008D3752" w:rsidRPr="00BB629B" w:rsidRDefault="008D3752" w:rsidP="008D3752">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C1B7F3" w14:textId="1F5C9F6B"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ABAA0" w14:textId="3F5C9A3F" w:rsidR="008D3752" w:rsidRPr="00BB629B" w:rsidRDefault="008D3752" w:rsidP="008D3752">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B55" w14:textId="5E963C9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EEFFE" w14:textId="449EBD8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F99B06" w14:textId="18D8B922"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BCEE0D" w14:textId="77777777" w:rsidR="008D3752" w:rsidRPr="00BB629B" w:rsidRDefault="008D3752" w:rsidP="008D3752">
            <w:pPr>
              <w:pStyle w:val="TAL"/>
              <w:rPr>
                <w:lang w:eastAsia="zh-CN"/>
              </w:rPr>
            </w:pPr>
          </w:p>
        </w:tc>
      </w:tr>
      <w:tr w:rsidR="008D3752" w:rsidRPr="002756C1" w14:paraId="73FC5FDA"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A1F07C0" w14:textId="4D431AD4" w:rsidR="008D3752" w:rsidRPr="00BB629B" w:rsidRDefault="008D3752" w:rsidP="008D3752">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792CD7" w14:textId="226909D0" w:rsidR="008D3752" w:rsidRPr="00BB629B" w:rsidRDefault="008D3752" w:rsidP="008D3752">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B9F0A5"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1E12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6EB5"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9EF1EA"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B387E1"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70B5D3" w14:textId="77777777" w:rsidR="008D3752" w:rsidRPr="00BB629B" w:rsidRDefault="008D3752" w:rsidP="008D3752">
            <w:pPr>
              <w:pStyle w:val="TAL"/>
              <w:rPr>
                <w:lang w:eastAsia="zh-CN"/>
              </w:rPr>
            </w:pPr>
          </w:p>
        </w:tc>
      </w:tr>
      <w:tr w:rsidR="008D3752" w:rsidRPr="002756C1" w14:paraId="274B05DF"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FCF51A" w14:textId="32AA3F63" w:rsidR="008D3752" w:rsidRPr="00BB629B" w:rsidRDefault="008D3752" w:rsidP="008D3752">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53C096" w14:textId="484E961A" w:rsidR="008D3752" w:rsidRPr="00BB629B" w:rsidRDefault="008D3752" w:rsidP="008D3752">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00D24" w14:textId="09E134D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DEF7" w14:textId="1FB419CF" w:rsidR="008D3752" w:rsidRPr="00BB629B" w:rsidRDefault="008D3752" w:rsidP="008D3752">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8F1B" w14:textId="5B4ED28B"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D0F5CC" w14:textId="79F00F1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7257AA" w14:textId="0980A59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A1CAF" w14:textId="77777777" w:rsidR="008D3752" w:rsidRPr="00BB629B" w:rsidRDefault="008D3752" w:rsidP="008D3752">
            <w:pPr>
              <w:pStyle w:val="TAL"/>
              <w:rPr>
                <w:lang w:eastAsia="zh-CN"/>
              </w:rPr>
            </w:pPr>
          </w:p>
        </w:tc>
      </w:tr>
      <w:tr w:rsidR="008D3752" w:rsidRPr="002756C1" w14:paraId="6295EBA3"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D5B707" w14:textId="275DC550" w:rsidR="008D3752" w:rsidRPr="00BB629B" w:rsidRDefault="008D3752" w:rsidP="008D3752">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DB4343" w14:textId="536742A9" w:rsidR="008D3752" w:rsidRPr="00BB629B" w:rsidRDefault="008D3752" w:rsidP="008D3752">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B03244"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514C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AC101"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4B0B5F"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000FD8"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6CA8D7" w14:textId="77777777" w:rsidR="008D3752" w:rsidRPr="00BB629B" w:rsidRDefault="008D3752" w:rsidP="008D3752">
            <w:pPr>
              <w:pStyle w:val="TAL"/>
              <w:rPr>
                <w:lang w:eastAsia="zh-CN"/>
              </w:rPr>
            </w:pPr>
          </w:p>
        </w:tc>
      </w:tr>
      <w:tr w:rsidR="008D3752" w:rsidRPr="002756C1" w14:paraId="4B468AB5"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76F615" w14:textId="3B753ADE" w:rsidR="008D3752" w:rsidRPr="00BB629B" w:rsidRDefault="008D3752" w:rsidP="008D3752">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CB8507" w14:textId="1B601897" w:rsidR="008D3752" w:rsidRPr="00BB629B" w:rsidRDefault="008D3752" w:rsidP="008D3752">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BB520E"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7CE4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283C5"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45D297"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ACC346"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C14CB" w14:textId="77777777" w:rsidR="008D3752" w:rsidRPr="00BB629B" w:rsidRDefault="008D3752" w:rsidP="008D3752">
            <w:pPr>
              <w:pStyle w:val="TAL"/>
              <w:rPr>
                <w:lang w:eastAsia="zh-CN"/>
              </w:rPr>
            </w:pPr>
          </w:p>
        </w:tc>
      </w:tr>
      <w:tr w:rsidR="008D3752" w:rsidRPr="002756C1" w14:paraId="4A53E3C1"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FA23C2" w14:textId="509C0656" w:rsidR="008D3752" w:rsidRPr="00BB629B" w:rsidRDefault="008D3752" w:rsidP="008D3752">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3A7F6E" w14:textId="0CABF4E6" w:rsidR="008D3752" w:rsidRPr="00BB629B" w:rsidRDefault="008D3752" w:rsidP="008D3752">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74A0C" w14:textId="3BDEE55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2072D9" w14:textId="7111D109"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E2A30F" w14:textId="538D459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964113" w14:textId="6DB2E341"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4B72CF" w14:textId="02C52011"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80413E" w14:textId="77777777" w:rsidR="008D3752" w:rsidRPr="00BB629B" w:rsidRDefault="008D3752" w:rsidP="008D3752">
            <w:pPr>
              <w:pStyle w:val="TAL"/>
              <w:rPr>
                <w:lang w:eastAsia="zh-CN"/>
              </w:rPr>
            </w:pPr>
          </w:p>
        </w:tc>
      </w:tr>
      <w:tr w:rsidR="008D3752" w:rsidRPr="002756C1" w14:paraId="1AB04680"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616437" w14:textId="5F6BCB92" w:rsidR="008D3752" w:rsidRPr="00BB629B" w:rsidRDefault="008D3752" w:rsidP="008D3752">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4E6779" w14:textId="456D7E00" w:rsidR="008D3752" w:rsidRPr="00BB629B" w:rsidRDefault="008D3752" w:rsidP="008D3752">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E47076" w14:textId="1487AE4E"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B4118" w14:textId="343693D2"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BD3AF1" w14:textId="2CD19C9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8B07E4" w14:textId="0070C9F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A9596" w14:textId="01FFAC72"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097A94" w14:textId="77777777" w:rsidR="008D3752" w:rsidRPr="00BB629B" w:rsidRDefault="008D3752" w:rsidP="008D3752">
            <w:pPr>
              <w:pStyle w:val="TAL"/>
              <w:rPr>
                <w:lang w:eastAsia="zh-CN"/>
              </w:rPr>
            </w:pPr>
          </w:p>
        </w:tc>
      </w:tr>
      <w:tr w:rsidR="008D3752" w:rsidRPr="002756C1" w14:paraId="38ECE2F3"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9F2237B" w14:textId="488743FE" w:rsidR="008D3752" w:rsidRPr="00BB629B" w:rsidRDefault="008D3752" w:rsidP="008D3752">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482211" w14:textId="08483D8E" w:rsidR="008D3752" w:rsidRPr="00BB629B" w:rsidRDefault="008D3752" w:rsidP="008D3752">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4FADBC" w14:textId="566E266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8CAAF" w14:textId="5AC36779"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456B2" w14:textId="1565800D"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EAA34" w14:textId="71EE2632"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E467ED" w14:textId="583C443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73E389" w14:textId="77777777" w:rsidR="008D3752" w:rsidRPr="00BB629B" w:rsidRDefault="008D3752" w:rsidP="008D3752">
            <w:pPr>
              <w:pStyle w:val="TAL"/>
              <w:rPr>
                <w:lang w:eastAsia="zh-CN"/>
              </w:rPr>
            </w:pPr>
          </w:p>
        </w:tc>
      </w:tr>
      <w:tr w:rsidR="008D3752" w:rsidRPr="002756C1" w14:paraId="744836D2"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F485AC" w14:textId="1B113212" w:rsidR="008D3752" w:rsidRPr="00BB629B" w:rsidRDefault="008D3752" w:rsidP="008D3752">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B8DA51" w14:textId="7DBA9256" w:rsidR="008D3752" w:rsidRPr="00BB629B" w:rsidRDefault="008D3752" w:rsidP="008D3752">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9C5688" w14:textId="798CD71D"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B0519D" w14:textId="2B2566B4"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379BF9" w14:textId="54E1C1E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67722E" w14:textId="73D8DC29"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941691" w14:textId="61830CE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299F0" w14:textId="77777777" w:rsidR="008D3752" w:rsidRPr="00BB629B" w:rsidRDefault="008D3752" w:rsidP="008D3752">
            <w:pPr>
              <w:pStyle w:val="TAL"/>
              <w:rPr>
                <w:lang w:eastAsia="zh-CN"/>
              </w:rPr>
            </w:pPr>
          </w:p>
        </w:tc>
      </w:tr>
      <w:tr w:rsidR="008D3752" w:rsidRPr="002756C1" w14:paraId="6D922A03"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D172DC" w14:textId="7B92C511" w:rsidR="008D3752" w:rsidRPr="00BB629B" w:rsidRDefault="008D3752" w:rsidP="008D3752">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303552" w14:textId="489F247F" w:rsidR="008D3752" w:rsidRPr="00BB629B" w:rsidRDefault="008D3752" w:rsidP="008D3752">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7A44A2"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7DD62"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4CCF9"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98342A"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160294"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6DC101" w14:textId="77777777" w:rsidR="008D3752" w:rsidRPr="00BB629B" w:rsidRDefault="008D3752" w:rsidP="008D3752">
            <w:pPr>
              <w:pStyle w:val="TAL"/>
              <w:rPr>
                <w:lang w:eastAsia="zh-CN"/>
              </w:rPr>
            </w:pPr>
          </w:p>
        </w:tc>
      </w:tr>
      <w:tr w:rsidR="008D3752" w:rsidRPr="002756C1" w14:paraId="2DF88D83"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574640C" w14:textId="1C47F7C7" w:rsidR="008D3752" w:rsidRPr="00BB629B" w:rsidRDefault="008D3752" w:rsidP="008D3752">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2EF854" w14:textId="0FF94664" w:rsidR="008D3752" w:rsidRPr="00BB629B" w:rsidRDefault="008D3752" w:rsidP="008D375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96B6F" w14:textId="690E2D8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9B4EA6" w14:textId="5FF5DE59"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2186"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840F1C" w14:textId="765FE6A7"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44818F" w14:textId="58208B34"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2B235D" w14:textId="77777777" w:rsidR="008D3752" w:rsidRPr="00BB629B" w:rsidRDefault="008D3752" w:rsidP="008D3752">
            <w:pPr>
              <w:pStyle w:val="TAL"/>
              <w:rPr>
                <w:lang w:eastAsia="zh-CN"/>
              </w:rPr>
            </w:pPr>
          </w:p>
        </w:tc>
      </w:tr>
      <w:tr w:rsidR="008D3752" w:rsidRPr="002756C1" w14:paraId="54F1ED34"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0F91A6" w14:textId="73893183" w:rsidR="008D3752" w:rsidRPr="00BB629B" w:rsidRDefault="008D3752" w:rsidP="008D3752">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535AB4" w14:textId="713D76CF" w:rsidR="008D3752" w:rsidRPr="00BB629B" w:rsidRDefault="008D3752" w:rsidP="008D375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CB9D95" w14:textId="5E03C5BA"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93013" w14:textId="51C56B61"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6625AA"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BFBFA7" w14:textId="1DB536EA"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283BCA" w14:textId="4C087E35"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8A9137" w14:textId="77777777" w:rsidR="008D3752" w:rsidRPr="00BB629B" w:rsidRDefault="008D3752" w:rsidP="008D3752">
            <w:pPr>
              <w:pStyle w:val="TAL"/>
              <w:rPr>
                <w:lang w:eastAsia="zh-CN"/>
              </w:rPr>
            </w:pPr>
          </w:p>
        </w:tc>
      </w:tr>
      <w:tr w:rsidR="008D3752" w:rsidRPr="002756C1" w14:paraId="4F57184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5323BC" w14:textId="7CDE90DD" w:rsidR="008D3752" w:rsidRPr="00BB629B" w:rsidRDefault="008D3752" w:rsidP="008D3752">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8E9E6A" w14:textId="016877C8" w:rsidR="008D3752" w:rsidRPr="00BB629B" w:rsidRDefault="008D3752" w:rsidP="008D3752">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602E69" w14:textId="1FC7F31F"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E1642F" w14:textId="54C6C055"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CD4A73" w14:textId="67CD5A9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DDC7F" w14:textId="4C18ABE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0A8E3" w14:textId="698738A5"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8BE182" w14:textId="77777777" w:rsidR="008D3752" w:rsidRPr="00BB629B" w:rsidRDefault="008D3752" w:rsidP="008D3752">
            <w:pPr>
              <w:pStyle w:val="TAL"/>
              <w:rPr>
                <w:lang w:eastAsia="zh-CN"/>
              </w:rPr>
            </w:pPr>
          </w:p>
        </w:tc>
      </w:tr>
      <w:tr w:rsidR="008D3752" w:rsidRPr="002756C1" w14:paraId="2FDA8BCA"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0AC13C" w14:textId="03950496" w:rsidR="008D3752" w:rsidRPr="00BB629B" w:rsidRDefault="008D3752" w:rsidP="008D3752">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A413CF" w14:textId="06DD9E86" w:rsidR="008D3752" w:rsidRPr="00BB629B" w:rsidRDefault="008D3752" w:rsidP="008D3752">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98AD17" w14:textId="7F173EB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350A5E" w14:textId="39CDC99F"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AF23" w14:textId="26BCBC3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DA9646" w14:textId="318C7F11"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C3DCFD" w14:textId="75F36BC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19C6B" w14:textId="77777777" w:rsidR="008D3752" w:rsidRPr="00BB629B" w:rsidRDefault="008D3752" w:rsidP="008D3752">
            <w:pPr>
              <w:pStyle w:val="TAL"/>
              <w:rPr>
                <w:lang w:eastAsia="zh-CN"/>
              </w:rPr>
            </w:pPr>
          </w:p>
        </w:tc>
      </w:tr>
      <w:tr w:rsidR="008D3752" w:rsidRPr="002756C1" w14:paraId="79B774FE"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61622A" w14:textId="167B2291" w:rsidR="008D3752" w:rsidRPr="00BB629B" w:rsidRDefault="008D3752" w:rsidP="008D3752">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FFE11D" w14:textId="0CE9C3A9" w:rsidR="008D3752" w:rsidRPr="00BB629B" w:rsidRDefault="008D3752" w:rsidP="008D3752">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6BF91E" w14:textId="7F03D99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40B6BC" w14:textId="51BFAD0E"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F250A" w14:textId="415ED04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2CA2D6" w14:textId="6D68CD4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6FBA0C" w14:textId="6897A09D"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4121B8" w14:textId="77777777" w:rsidR="008D3752" w:rsidRPr="00BB629B" w:rsidRDefault="008D3752" w:rsidP="008D3752">
            <w:pPr>
              <w:pStyle w:val="TAL"/>
              <w:rPr>
                <w:lang w:eastAsia="zh-CN"/>
              </w:rPr>
            </w:pPr>
          </w:p>
        </w:tc>
      </w:tr>
      <w:tr w:rsidR="008D3752" w:rsidRPr="002756C1" w14:paraId="191DC356"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126ADD" w14:textId="1BF98B11" w:rsidR="008D3752" w:rsidRPr="00BB629B" w:rsidRDefault="008D3752" w:rsidP="008D3752">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9A92EE" w14:textId="4F58D175" w:rsidR="008D3752" w:rsidRPr="00BB629B" w:rsidRDefault="008D3752" w:rsidP="008D3752">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0364A4" w14:textId="1D685DE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98C" w14:textId="47E65B8D"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33309F" w14:textId="6B530FC1"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DD36A1" w14:textId="6C904FA7"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85836C" w14:textId="774CB34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FA445" w14:textId="77777777" w:rsidR="008D3752" w:rsidRPr="00BB629B" w:rsidRDefault="008D3752" w:rsidP="008D3752">
            <w:pPr>
              <w:pStyle w:val="TAL"/>
              <w:rPr>
                <w:lang w:eastAsia="zh-CN"/>
              </w:rPr>
            </w:pPr>
          </w:p>
        </w:tc>
      </w:tr>
      <w:tr w:rsidR="008D3752" w:rsidRPr="002756C1" w14:paraId="6C462DB8"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B0C282" w14:textId="54867D23" w:rsidR="008D3752" w:rsidRPr="00BB629B" w:rsidRDefault="008D3752" w:rsidP="008D3752">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22CA46" w14:textId="467B9988" w:rsidR="008D3752" w:rsidRPr="00BB629B" w:rsidRDefault="008D3752" w:rsidP="008D3752">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B69920" w14:textId="0EBDCCE0"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1D3539" w14:textId="22697861"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F81F5" w14:textId="433BF44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795AF6" w14:textId="6E166BB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369BB" w14:textId="6D2ECF8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C0705" w14:textId="77777777" w:rsidR="008D3752" w:rsidRPr="00BB629B" w:rsidRDefault="008D3752" w:rsidP="008D3752">
            <w:pPr>
              <w:pStyle w:val="TAL"/>
              <w:rPr>
                <w:lang w:eastAsia="zh-CN"/>
              </w:rPr>
            </w:pPr>
          </w:p>
        </w:tc>
      </w:tr>
      <w:tr w:rsidR="008D3752" w:rsidRPr="002756C1" w14:paraId="3298DD71"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2024E8" w14:textId="37DC40B1" w:rsidR="008D3752" w:rsidRPr="00BB629B" w:rsidRDefault="008D3752" w:rsidP="008D3752">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34BF4E" w14:textId="17AA8744" w:rsidR="008D3752" w:rsidRPr="00BB629B" w:rsidRDefault="008D3752" w:rsidP="008D3752">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0A3F" w14:textId="041401B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1F6D7" w14:textId="0E918971"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A77BC8" w14:textId="005278FD"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449426" w14:textId="76F8399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F4769B" w14:textId="2BC5E16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76FB71" w14:textId="77777777" w:rsidR="008D3752" w:rsidRPr="00BB629B" w:rsidRDefault="008D3752" w:rsidP="008D3752">
            <w:pPr>
              <w:pStyle w:val="TAL"/>
              <w:rPr>
                <w:lang w:eastAsia="zh-CN"/>
              </w:rPr>
            </w:pPr>
          </w:p>
        </w:tc>
      </w:tr>
      <w:tr w:rsidR="008D3752" w:rsidRPr="002756C1" w14:paraId="19A6901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EDBE28A" w14:textId="6164C6DE" w:rsidR="008D3752" w:rsidRPr="00BB629B" w:rsidRDefault="008D3752" w:rsidP="008D3752">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8ECF4E" w14:textId="722E110E" w:rsidR="008D3752" w:rsidRPr="00BB629B" w:rsidRDefault="008D3752" w:rsidP="008D3752">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B3BC6E" w14:textId="6C51413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507A50" w14:textId="043EDF6D"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12B4D" w14:textId="7B0E1E5A"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96F374" w14:textId="67AF670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0671BF" w14:textId="4F0FFC4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46869A" w14:textId="77777777" w:rsidR="008D3752" w:rsidRPr="00BB629B" w:rsidRDefault="008D3752" w:rsidP="008D3752">
            <w:pPr>
              <w:pStyle w:val="TAL"/>
              <w:rPr>
                <w:lang w:eastAsia="zh-CN"/>
              </w:rPr>
            </w:pPr>
          </w:p>
        </w:tc>
      </w:tr>
      <w:tr w:rsidR="008D3752" w:rsidRPr="002756C1" w14:paraId="636578C2"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4CFC8C" w14:textId="334D8130" w:rsidR="008D3752" w:rsidRPr="00BB629B" w:rsidRDefault="008D3752" w:rsidP="008D3752">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8175C2" w14:textId="3F61E907" w:rsidR="008D3752" w:rsidRPr="00BB629B" w:rsidRDefault="008D3752" w:rsidP="008D3752">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8F405D" w14:textId="2A357C2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DBB1" w14:textId="60E97A86"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0012" w14:textId="780E5F0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48AC9A" w14:textId="5A5FEB5A"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123F4C" w14:textId="2CD4BFE0"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133F06" w14:textId="77777777" w:rsidR="008D3752" w:rsidRPr="00BB629B" w:rsidRDefault="008D3752" w:rsidP="008D3752">
            <w:pPr>
              <w:pStyle w:val="TAL"/>
              <w:rPr>
                <w:lang w:eastAsia="zh-CN"/>
              </w:rPr>
            </w:pPr>
          </w:p>
        </w:tc>
      </w:tr>
      <w:tr w:rsidR="008D3752" w:rsidRPr="002756C1" w14:paraId="191E5216"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4744383" w14:textId="78D1C897" w:rsidR="008D3752" w:rsidRPr="00BB629B" w:rsidRDefault="008D3752" w:rsidP="008D3752">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4EC4F1" w14:textId="23094F5B" w:rsidR="008D3752" w:rsidRPr="00BB629B" w:rsidRDefault="008D3752" w:rsidP="008D3752">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E62EE9"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28712"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4A2FE"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8DC1DD"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532217"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4F87ED" w14:textId="77777777" w:rsidR="008D3752" w:rsidRPr="00BB629B" w:rsidRDefault="008D3752" w:rsidP="008D3752">
            <w:pPr>
              <w:pStyle w:val="TAL"/>
              <w:rPr>
                <w:lang w:eastAsia="zh-CN"/>
              </w:rPr>
            </w:pPr>
          </w:p>
        </w:tc>
      </w:tr>
      <w:tr w:rsidR="008D3752" w:rsidRPr="002756C1" w14:paraId="1BE97374"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CE2E9DA" w14:textId="37360B55" w:rsidR="008D3752" w:rsidRPr="00BB629B" w:rsidRDefault="008D3752" w:rsidP="008D3752">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3221F2" w14:textId="2F5D9B57" w:rsidR="008D3752" w:rsidRPr="00BB629B" w:rsidRDefault="008D3752" w:rsidP="008D3752">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4CFAE8"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86B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83FE1"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F76331"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A54170"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CC6271" w14:textId="77777777" w:rsidR="008D3752" w:rsidRPr="00BB629B" w:rsidRDefault="008D3752" w:rsidP="008D3752">
            <w:pPr>
              <w:pStyle w:val="TAL"/>
              <w:rPr>
                <w:lang w:eastAsia="zh-CN"/>
              </w:rPr>
            </w:pPr>
          </w:p>
        </w:tc>
      </w:tr>
      <w:tr w:rsidR="008D3752" w:rsidRPr="002756C1" w14:paraId="1CF6AF61"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9009BD" w14:textId="351D1BD1" w:rsidR="008D3752" w:rsidRPr="00BB629B" w:rsidRDefault="008D3752" w:rsidP="008D3752">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D2886E" w14:textId="38C0F825" w:rsidR="008D3752" w:rsidRPr="00BB629B" w:rsidRDefault="008D3752" w:rsidP="008D3752">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C8A599" w14:textId="5DFC676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5BCEB" w14:textId="3717AA98"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AD5126" w14:textId="21F84A5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EE71B" w14:textId="4D4872C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C501E0" w14:textId="6F68E6B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E5CD03" w14:textId="77777777" w:rsidR="008D3752" w:rsidRPr="00BB629B" w:rsidRDefault="008D3752" w:rsidP="008D3752">
            <w:pPr>
              <w:pStyle w:val="TAL"/>
              <w:rPr>
                <w:lang w:eastAsia="zh-CN"/>
              </w:rPr>
            </w:pPr>
          </w:p>
        </w:tc>
      </w:tr>
      <w:tr w:rsidR="008D3752" w:rsidRPr="002756C1" w14:paraId="79DE0D35"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5519D14" w14:textId="26687FFB" w:rsidR="008D3752" w:rsidRPr="00BB629B" w:rsidRDefault="008D3752" w:rsidP="008D3752">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03CBFF" w14:textId="12029754" w:rsidR="008D3752" w:rsidRPr="00BB629B" w:rsidRDefault="008D3752" w:rsidP="008D3752">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B5FDA1" w14:textId="08742E83"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FFD67" w14:textId="6C290585"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93230" w14:textId="7CC5A66A"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FFC6" w14:textId="458E2E5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CF52CF" w14:textId="7A938C00"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A876B0" w14:textId="77777777" w:rsidR="008D3752" w:rsidRPr="00BB629B" w:rsidRDefault="008D3752" w:rsidP="008D3752">
            <w:pPr>
              <w:pStyle w:val="TAL"/>
              <w:rPr>
                <w:lang w:eastAsia="zh-CN"/>
              </w:rPr>
            </w:pPr>
          </w:p>
        </w:tc>
      </w:tr>
      <w:tr w:rsidR="008D3752" w:rsidRPr="002756C1" w14:paraId="73DF5E37"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D929C4" w14:textId="096ECD25" w:rsidR="008D3752" w:rsidRPr="00BB629B" w:rsidRDefault="008D3752" w:rsidP="008D3752">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23FC06" w14:textId="7AC0C2B4" w:rsidR="008D3752" w:rsidRPr="00BB629B" w:rsidRDefault="008D3752" w:rsidP="008D3752">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885861"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3782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52DC3"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895128"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FB31AA"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AD2133" w14:textId="77777777" w:rsidR="008D3752" w:rsidRPr="00BB629B" w:rsidRDefault="008D3752" w:rsidP="008D3752">
            <w:pPr>
              <w:pStyle w:val="TAL"/>
              <w:rPr>
                <w:lang w:eastAsia="zh-CN"/>
              </w:rPr>
            </w:pPr>
          </w:p>
        </w:tc>
      </w:tr>
      <w:tr w:rsidR="008D3752" w:rsidRPr="002756C1" w14:paraId="573427CF"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7DB23B" w14:textId="4FFA716B" w:rsidR="008D3752" w:rsidRPr="00BB629B" w:rsidRDefault="008D3752" w:rsidP="008D3752">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B3403" w14:textId="55DE03CA" w:rsidR="008D3752" w:rsidRPr="00BB629B" w:rsidRDefault="008D3752" w:rsidP="008D3752">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7721DD" w14:textId="4144482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5B2620" w14:textId="738FFB78"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289CB" w14:textId="75AF107E"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FD075D" w14:textId="5818B32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1053B9" w14:textId="469E937F"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68D15A" w14:textId="77777777" w:rsidR="008D3752" w:rsidRPr="00BB629B" w:rsidRDefault="008D3752" w:rsidP="008D3752">
            <w:pPr>
              <w:pStyle w:val="TAL"/>
              <w:rPr>
                <w:lang w:eastAsia="zh-CN"/>
              </w:rPr>
            </w:pPr>
          </w:p>
        </w:tc>
      </w:tr>
      <w:tr w:rsidR="008D3752" w:rsidRPr="002756C1" w14:paraId="12FD48FB"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BF5DF0" w14:textId="4C8D5A49" w:rsidR="008D3752" w:rsidRPr="00BB629B" w:rsidRDefault="008D3752" w:rsidP="008D3752">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83942F" w14:textId="65CD729E" w:rsidR="008D3752" w:rsidRPr="00BB629B" w:rsidRDefault="008D3752" w:rsidP="008D3752">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D89A4D" w14:textId="15B2F7E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63E7" w14:textId="0DDD5753"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945EB" w14:textId="7F6BCF0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1C40A1" w14:textId="65F27BD6"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E84EC8" w14:textId="2285AC6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336E1" w14:textId="77777777" w:rsidR="008D3752" w:rsidRPr="00BB629B" w:rsidRDefault="008D3752" w:rsidP="008D3752">
            <w:pPr>
              <w:pStyle w:val="TAL"/>
              <w:rPr>
                <w:lang w:eastAsia="zh-CN"/>
              </w:rPr>
            </w:pPr>
          </w:p>
        </w:tc>
      </w:tr>
      <w:tr w:rsidR="008D3752" w:rsidRPr="002756C1" w14:paraId="7E20329A"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575EDBC" w14:textId="7D343905" w:rsidR="008D3752" w:rsidRPr="00BB629B" w:rsidRDefault="008D3752" w:rsidP="008D3752">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2E1205" w14:textId="577C5ED7" w:rsidR="008D3752" w:rsidRPr="00BB629B" w:rsidRDefault="008D3752" w:rsidP="008D3752">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764A05"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2737D"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55BCC"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6F95B2"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EBFC8"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A027B5" w14:textId="77777777" w:rsidR="008D3752" w:rsidRPr="00BB629B" w:rsidRDefault="008D3752" w:rsidP="008D3752">
            <w:pPr>
              <w:pStyle w:val="TAL"/>
              <w:rPr>
                <w:lang w:eastAsia="zh-CN"/>
              </w:rPr>
            </w:pPr>
          </w:p>
        </w:tc>
      </w:tr>
      <w:tr w:rsidR="008D3752" w:rsidRPr="002756C1" w14:paraId="2943C88D"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4E1F9F" w14:textId="594F38D8" w:rsidR="008D3752" w:rsidRPr="00BB629B" w:rsidRDefault="008D3752" w:rsidP="008D3752">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1FDAA5" w14:textId="4F448F09" w:rsidR="008D3752" w:rsidRPr="00BB629B" w:rsidRDefault="008D3752" w:rsidP="008D3752">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13DB83" w14:textId="14301A93"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8F5E5" w14:textId="147825C3" w:rsidR="008D3752" w:rsidRPr="00BB629B" w:rsidRDefault="008D3752" w:rsidP="008D375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E5312" w14:textId="604D71B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A59D33" w14:textId="160F9AED"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8C8830" w14:textId="6FB720B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519165" w14:textId="77777777" w:rsidR="008D3752" w:rsidRPr="00BB629B" w:rsidRDefault="008D3752" w:rsidP="008D3752">
            <w:pPr>
              <w:pStyle w:val="TAL"/>
              <w:rPr>
                <w:lang w:eastAsia="zh-CN"/>
              </w:rPr>
            </w:pPr>
          </w:p>
        </w:tc>
      </w:tr>
      <w:tr w:rsidR="008D3752" w:rsidRPr="002756C1" w14:paraId="5BB0D4AC"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EC2264" w14:textId="5F6F8D55" w:rsidR="008D3752" w:rsidRPr="00BB629B" w:rsidRDefault="008D3752" w:rsidP="008D3752">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F007DC" w14:textId="558DE931" w:rsidR="008D3752" w:rsidRPr="00BB629B" w:rsidRDefault="008D3752" w:rsidP="008D3752">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A38DE" w14:textId="4037EB8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149475" w14:textId="3C541F2B" w:rsidR="008D3752" w:rsidRPr="00BB629B" w:rsidRDefault="008D3752" w:rsidP="008D375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90376E" w14:textId="023C8F2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AB3228" w14:textId="684BF55F"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AFEF0A" w14:textId="45113E8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72298C" w14:textId="77777777" w:rsidR="008D3752" w:rsidRPr="00BB629B" w:rsidRDefault="008D3752" w:rsidP="008D3752">
            <w:pPr>
              <w:pStyle w:val="TAL"/>
              <w:rPr>
                <w:lang w:eastAsia="zh-CN"/>
              </w:rPr>
            </w:pPr>
          </w:p>
        </w:tc>
      </w:tr>
      <w:tr w:rsidR="008D3752" w:rsidRPr="002756C1" w14:paraId="2D6C2B7E"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2E219C" w14:textId="41991CBC" w:rsidR="008D3752" w:rsidRPr="00BB629B" w:rsidRDefault="008D3752" w:rsidP="008D3752">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CC16D7" w14:textId="29F021A7" w:rsidR="008D3752" w:rsidRPr="00BB629B" w:rsidRDefault="008D3752" w:rsidP="008D3752">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9526A7" w14:textId="7C47D6D6" w:rsidR="008D3752" w:rsidRPr="00BB629B" w:rsidRDefault="008D3752" w:rsidP="008D3752">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8818C" w14:textId="6B09C168"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D07E" w14:textId="704DA1BF" w:rsidR="008D3752" w:rsidRPr="00BB629B" w:rsidRDefault="008D3752" w:rsidP="008D3752">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E15C8C" w14:textId="6D431D09" w:rsidR="008D3752" w:rsidRPr="00BB629B" w:rsidRDefault="008D3752" w:rsidP="008D3752">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A83A7A" w14:textId="42BDDDD4" w:rsidR="008D3752" w:rsidRPr="00BB629B" w:rsidRDefault="008D3752" w:rsidP="008D3752">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D84F6F" w14:textId="77777777" w:rsidR="008D3752" w:rsidRPr="00BB629B" w:rsidRDefault="008D3752" w:rsidP="008D3752">
            <w:pPr>
              <w:pStyle w:val="TAL"/>
              <w:rPr>
                <w:lang w:eastAsia="zh-CN"/>
              </w:rPr>
            </w:pPr>
          </w:p>
        </w:tc>
      </w:tr>
      <w:tr w:rsidR="008D3752" w:rsidRPr="002756C1" w14:paraId="68EAC40E" w14:textId="0D748D6A" w:rsidTr="000E1EB7">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8D3752" w:rsidRPr="002756C1" w:rsidRDefault="008D3752"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4B61D966" w14:textId="77777777" w:rsidR="008D3752" w:rsidRPr="002756C1" w:rsidRDefault="008D3752" w:rsidP="00F236E6">
            <w:pPr>
              <w:pStyle w:val="TAN"/>
              <w:rPr>
                <w:lang w:eastAsia="zh-TW"/>
              </w:rPr>
            </w:pPr>
          </w:p>
        </w:tc>
      </w:tr>
    </w:tbl>
    <w:p w14:paraId="7CEE8ACD" w14:textId="0C36DCBC" w:rsidR="00D55FC7" w:rsidRDefault="00D55FC7" w:rsidP="00E301C7"/>
    <w:p w14:paraId="0754EAC5" w14:textId="77777777" w:rsidR="000E1EB7" w:rsidRPr="00BB629B" w:rsidRDefault="000E1EB7" w:rsidP="000E1EB7">
      <w:pPr>
        <w:pStyle w:val="TH"/>
      </w:pPr>
      <w:r w:rsidRPr="00BB629B">
        <w:lastRenderedPageBreak/>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0E1EB7" w:rsidRPr="000E1EB7" w14:paraId="45EABB04" w14:textId="77777777" w:rsidTr="003E701F">
        <w:trPr>
          <w:tblHeader/>
          <w:jc w:val="center"/>
        </w:trPr>
        <w:tc>
          <w:tcPr>
            <w:tcW w:w="1157" w:type="dxa"/>
            <w:tcBorders>
              <w:top w:val="single" w:sz="4" w:space="0" w:color="auto"/>
              <w:left w:val="single" w:sz="4" w:space="0" w:color="auto"/>
              <w:bottom w:val="nil"/>
              <w:right w:val="single" w:sz="4" w:space="0" w:color="auto"/>
            </w:tcBorders>
            <w:hideMark/>
          </w:tcPr>
          <w:p w14:paraId="5FBF44DB" w14:textId="77777777" w:rsidR="000E1EB7" w:rsidRPr="000E1EB7" w:rsidRDefault="000E1EB7" w:rsidP="003E701F">
            <w:pPr>
              <w:pStyle w:val="TAH"/>
              <w:rPr>
                <w:szCs w:val="18"/>
              </w:rPr>
            </w:pPr>
            <w:r w:rsidRPr="000E1EB7">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7C175BA" w14:textId="77777777" w:rsidR="000E1EB7" w:rsidRPr="000E1EB7" w:rsidRDefault="000E1EB7" w:rsidP="003E701F">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63CE3730" w14:textId="77777777" w:rsidR="000E1EB7" w:rsidRPr="000E1EB7" w:rsidRDefault="000E1EB7" w:rsidP="003E701F">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280560" w14:textId="77777777" w:rsidR="000E1EB7" w:rsidRPr="000E1EB7" w:rsidRDefault="000E1EB7" w:rsidP="003E701F">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0F632505" w14:textId="77777777" w:rsidR="000E1EB7" w:rsidRPr="000E1EB7" w:rsidRDefault="000E1EB7" w:rsidP="003E701F">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98FEF14" w14:textId="77777777" w:rsidR="000E1EB7" w:rsidRPr="000E1EB7" w:rsidRDefault="000E1EB7" w:rsidP="003E701F">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51D3D04B" w14:textId="77777777" w:rsidR="000E1EB7" w:rsidRPr="000E1EB7" w:rsidRDefault="000E1EB7" w:rsidP="003E701F">
            <w:pPr>
              <w:pStyle w:val="TAH"/>
              <w:rPr>
                <w:szCs w:val="18"/>
                <w:lang w:eastAsia="zh-TW"/>
              </w:rPr>
            </w:pPr>
            <w:r w:rsidRPr="000E1EB7">
              <w:rPr>
                <w:szCs w:val="18"/>
                <w:lang w:eastAsia="zh-TW"/>
              </w:rPr>
              <w:t>Subtest Selection Criteria</w:t>
            </w:r>
          </w:p>
        </w:tc>
      </w:tr>
      <w:tr w:rsidR="000E1EB7" w:rsidRPr="000E1EB7" w14:paraId="4BBB70E0" w14:textId="77777777" w:rsidTr="003E701F">
        <w:trPr>
          <w:tblHeader/>
          <w:jc w:val="center"/>
        </w:trPr>
        <w:tc>
          <w:tcPr>
            <w:tcW w:w="1157" w:type="dxa"/>
            <w:tcBorders>
              <w:top w:val="nil"/>
              <w:left w:val="single" w:sz="4" w:space="0" w:color="auto"/>
              <w:bottom w:val="single" w:sz="4" w:space="0" w:color="auto"/>
              <w:right w:val="single" w:sz="4" w:space="0" w:color="auto"/>
            </w:tcBorders>
          </w:tcPr>
          <w:p w14:paraId="59156643" w14:textId="77777777" w:rsidR="000E1EB7" w:rsidRPr="000E1EB7" w:rsidRDefault="000E1EB7" w:rsidP="003E701F">
            <w:pPr>
              <w:pStyle w:val="TAH"/>
              <w:rPr>
                <w:szCs w:val="18"/>
              </w:rPr>
            </w:pPr>
          </w:p>
        </w:tc>
        <w:tc>
          <w:tcPr>
            <w:tcW w:w="4418" w:type="dxa"/>
            <w:tcBorders>
              <w:top w:val="nil"/>
              <w:left w:val="single" w:sz="4" w:space="0" w:color="auto"/>
              <w:bottom w:val="single" w:sz="4" w:space="0" w:color="auto"/>
              <w:right w:val="single" w:sz="4" w:space="0" w:color="auto"/>
            </w:tcBorders>
          </w:tcPr>
          <w:p w14:paraId="25010211" w14:textId="77777777" w:rsidR="000E1EB7" w:rsidRPr="000E1EB7" w:rsidRDefault="000E1EB7" w:rsidP="003E701F">
            <w:pPr>
              <w:pStyle w:val="TAH"/>
              <w:rPr>
                <w:szCs w:val="18"/>
              </w:rPr>
            </w:pPr>
          </w:p>
        </w:tc>
        <w:tc>
          <w:tcPr>
            <w:tcW w:w="849" w:type="dxa"/>
            <w:tcBorders>
              <w:top w:val="nil"/>
              <w:left w:val="single" w:sz="4" w:space="0" w:color="auto"/>
              <w:bottom w:val="single" w:sz="4" w:space="0" w:color="auto"/>
              <w:right w:val="single" w:sz="4" w:space="0" w:color="auto"/>
            </w:tcBorders>
          </w:tcPr>
          <w:p w14:paraId="32B904F8" w14:textId="77777777" w:rsidR="000E1EB7" w:rsidRPr="000E1EB7" w:rsidRDefault="000E1EB7" w:rsidP="003E701F">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F0059CF" w14:textId="77777777" w:rsidR="000E1EB7" w:rsidRPr="000E1EB7" w:rsidRDefault="000E1EB7" w:rsidP="003E701F">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B82517C" w14:textId="77777777" w:rsidR="000E1EB7" w:rsidRPr="000E1EB7" w:rsidRDefault="000E1EB7" w:rsidP="003E701F">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17CE27A" w14:textId="77777777" w:rsidR="000E1EB7" w:rsidRPr="000E1EB7" w:rsidRDefault="000E1EB7" w:rsidP="003E701F">
            <w:pPr>
              <w:pStyle w:val="TAH"/>
              <w:rPr>
                <w:szCs w:val="18"/>
              </w:rPr>
            </w:pPr>
          </w:p>
        </w:tc>
        <w:tc>
          <w:tcPr>
            <w:tcW w:w="1417" w:type="dxa"/>
            <w:tcBorders>
              <w:top w:val="nil"/>
              <w:left w:val="single" w:sz="4" w:space="0" w:color="auto"/>
              <w:bottom w:val="single" w:sz="4" w:space="0" w:color="auto"/>
              <w:right w:val="single" w:sz="4" w:space="0" w:color="auto"/>
            </w:tcBorders>
          </w:tcPr>
          <w:p w14:paraId="0F0959C2" w14:textId="77777777" w:rsidR="000E1EB7" w:rsidRPr="000E1EB7" w:rsidRDefault="000E1EB7" w:rsidP="003E701F">
            <w:pPr>
              <w:pStyle w:val="TAH"/>
              <w:rPr>
                <w:szCs w:val="18"/>
              </w:rPr>
            </w:pPr>
          </w:p>
        </w:tc>
        <w:tc>
          <w:tcPr>
            <w:tcW w:w="1644" w:type="dxa"/>
            <w:tcBorders>
              <w:top w:val="nil"/>
              <w:left w:val="single" w:sz="4" w:space="0" w:color="auto"/>
              <w:bottom w:val="single" w:sz="4" w:space="0" w:color="auto"/>
              <w:right w:val="single" w:sz="4" w:space="0" w:color="auto"/>
            </w:tcBorders>
          </w:tcPr>
          <w:p w14:paraId="74C52F7B" w14:textId="77777777" w:rsidR="000E1EB7" w:rsidRPr="000E1EB7" w:rsidRDefault="000E1EB7" w:rsidP="003E701F">
            <w:pPr>
              <w:pStyle w:val="TAH"/>
              <w:rPr>
                <w:szCs w:val="18"/>
              </w:rPr>
            </w:pPr>
          </w:p>
        </w:tc>
      </w:tr>
      <w:tr w:rsidR="000E1EB7" w:rsidRPr="000E1EB7" w14:paraId="355C091C"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6307E" w14:textId="77777777" w:rsidR="000E1EB7" w:rsidRPr="000E1EB7" w:rsidRDefault="000E1EB7" w:rsidP="003E701F">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39EC" w14:textId="77777777" w:rsidR="000E1EB7" w:rsidRPr="000E1EB7" w:rsidRDefault="000E1EB7" w:rsidP="003E701F">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DFF29"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27500"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682D"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C64D5"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51B18"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D27C8" w14:textId="77777777" w:rsidR="000E1EB7" w:rsidRPr="000E1EB7" w:rsidRDefault="000E1EB7" w:rsidP="003E701F">
            <w:pPr>
              <w:pStyle w:val="TAL"/>
              <w:rPr>
                <w:rFonts w:eastAsia="PMingLiU" w:cs="Arial"/>
                <w:b/>
                <w:bCs/>
                <w:szCs w:val="18"/>
                <w:lang w:eastAsia="zh-TW"/>
              </w:rPr>
            </w:pPr>
          </w:p>
        </w:tc>
      </w:tr>
      <w:tr w:rsidR="000E1EB7" w:rsidRPr="000E1EB7" w14:paraId="5B565160"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64EC4" w14:textId="77777777" w:rsidR="000E1EB7" w:rsidRPr="000E1EB7" w:rsidRDefault="000E1EB7" w:rsidP="003E701F">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875A5" w14:textId="77777777" w:rsidR="000E1EB7" w:rsidRPr="000E1EB7" w:rsidRDefault="000E1EB7" w:rsidP="003E701F">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F683"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EC294"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B6A14"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15198"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3DCE8"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E7BF5" w14:textId="77777777" w:rsidR="000E1EB7" w:rsidRPr="000E1EB7" w:rsidRDefault="000E1EB7" w:rsidP="003E701F">
            <w:pPr>
              <w:pStyle w:val="TAL"/>
              <w:rPr>
                <w:rFonts w:eastAsia="PMingLiU" w:cs="Arial"/>
                <w:b/>
                <w:bCs/>
                <w:szCs w:val="18"/>
                <w:lang w:eastAsia="zh-TW"/>
              </w:rPr>
            </w:pPr>
          </w:p>
        </w:tc>
      </w:tr>
      <w:tr w:rsidR="000E1EB7" w:rsidRPr="000E1EB7" w14:paraId="7C5A6821"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CB4E2" w14:textId="77777777" w:rsidR="000E1EB7" w:rsidRPr="000E1EB7" w:rsidRDefault="000E1EB7" w:rsidP="003E701F">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3EFE2" w14:textId="77777777" w:rsidR="000E1EB7" w:rsidRPr="000E1EB7" w:rsidRDefault="000E1EB7" w:rsidP="003E701F">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68A44"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3264"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0D815"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E687B"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B2222"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9381C" w14:textId="77777777" w:rsidR="000E1EB7" w:rsidRPr="000E1EB7" w:rsidRDefault="000E1EB7" w:rsidP="003E701F">
            <w:pPr>
              <w:pStyle w:val="TAL"/>
              <w:rPr>
                <w:rFonts w:eastAsia="PMingLiU" w:cs="Arial"/>
                <w:b/>
                <w:bCs/>
                <w:szCs w:val="18"/>
                <w:lang w:eastAsia="zh-TW"/>
              </w:rPr>
            </w:pPr>
          </w:p>
        </w:tc>
      </w:tr>
      <w:tr w:rsidR="000E1EB7" w:rsidRPr="000E1EB7" w14:paraId="0A4C8D37"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B1A6" w14:textId="77777777" w:rsidR="000E1EB7" w:rsidRPr="000E1EB7" w:rsidRDefault="000E1EB7" w:rsidP="003E701F">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10A4B" w14:textId="77777777" w:rsidR="000E1EB7" w:rsidRPr="000E1EB7" w:rsidRDefault="000E1EB7" w:rsidP="003E701F">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4A2AF"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1D956"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B6FD7"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5C68"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BB854"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B5159" w14:textId="77777777" w:rsidR="000E1EB7" w:rsidRPr="000E1EB7" w:rsidRDefault="000E1EB7" w:rsidP="003E701F">
            <w:pPr>
              <w:pStyle w:val="TAL"/>
              <w:rPr>
                <w:rFonts w:eastAsia="PMingLiU" w:cs="Arial"/>
                <w:b/>
                <w:bCs/>
                <w:szCs w:val="18"/>
                <w:lang w:eastAsia="zh-TW"/>
              </w:rPr>
            </w:pPr>
          </w:p>
        </w:tc>
      </w:tr>
      <w:tr w:rsidR="000E1EB7" w:rsidRPr="000E1EB7" w14:paraId="4ADC11E6" w14:textId="77777777" w:rsidTr="000E1EB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D22E34" w14:textId="77777777" w:rsidR="000E1EB7" w:rsidRPr="000E1EB7" w:rsidRDefault="000E1EB7" w:rsidP="003E701F">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355B5" w14:textId="77777777" w:rsidR="000E1EB7" w:rsidRPr="000E1EB7" w:rsidRDefault="000E1EB7" w:rsidP="003E701F">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3BF245" w14:textId="77777777" w:rsidR="000E1EB7" w:rsidRPr="000E1EB7" w:rsidRDefault="000E1EB7" w:rsidP="003E701F">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CA2206" w14:textId="2B00EA48" w:rsidR="000E1EB7" w:rsidRPr="000E1EB7" w:rsidRDefault="000E1EB7" w:rsidP="003E701F">
            <w:pPr>
              <w:pStyle w:val="TAL"/>
              <w:rPr>
                <w:rFonts w:eastAsia="PMingLiU" w:cs="Arial"/>
                <w:b/>
                <w:bCs/>
                <w:szCs w:val="18"/>
                <w:lang w:eastAsia="zh-TW"/>
              </w:rPr>
            </w:pPr>
            <w:r w:rsidRPr="000E1EB7">
              <w:rPr>
                <w:szCs w:val="18"/>
                <w:lang w:eastAsia="zh-CN"/>
              </w:rPr>
              <w:t>C</w:t>
            </w:r>
            <w:r w:rsidR="00F8205F">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881BAA" w14:textId="77777777" w:rsidR="000E1EB7" w:rsidRPr="000E1EB7" w:rsidRDefault="000E1EB7" w:rsidP="003E701F">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C9A40A5" w14:textId="77777777" w:rsidR="000E1EB7" w:rsidRPr="000E1EB7" w:rsidRDefault="000E1EB7" w:rsidP="003E701F">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AEC566" w14:textId="77777777" w:rsidR="000E1EB7" w:rsidRPr="000E1EB7" w:rsidRDefault="000E1EB7" w:rsidP="003E701F">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D78A29" w14:textId="77777777" w:rsidR="000E1EB7" w:rsidRPr="000E1EB7" w:rsidRDefault="000E1EB7" w:rsidP="003E701F">
            <w:pPr>
              <w:pStyle w:val="TAL"/>
              <w:rPr>
                <w:rFonts w:eastAsia="PMingLiU" w:cs="Arial"/>
                <w:b/>
                <w:bCs/>
                <w:szCs w:val="18"/>
                <w:lang w:eastAsia="zh-TW"/>
              </w:rPr>
            </w:pPr>
          </w:p>
        </w:tc>
      </w:tr>
      <w:tr w:rsidR="000E1EB7" w:rsidRPr="000E1EB7" w14:paraId="4798CD67" w14:textId="77777777" w:rsidTr="000E1EB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A77792" w14:textId="77777777" w:rsidR="000E1EB7" w:rsidRPr="000E1EB7" w:rsidRDefault="000E1EB7" w:rsidP="003E701F">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32621" w14:textId="77777777" w:rsidR="000E1EB7" w:rsidRPr="000E1EB7" w:rsidRDefault="000E1EB7" w:rsidP="003E701F">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FAB734" w14:textId="77777777" w:rsidR="000E1EB7" w:rsidRPr="000E1EB7" w:rsidRDefault="000E1EB7" w:rsidP="003E701F">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52F911" w14:textId="1041054A" w:rsidR="000E1EB7" w:rsidRPr="000E1EB7" w:rsidRDefault="000E1EB7" w:rsidP="003E701F">
            <w:pPr>
              <w:pStyle w:val="TAL"/>
              <w:rPr>
                <w:rFonts w:eastAsia="PMingLiU" w:cs="Arial"/>
                <w:b/>
                <w:bCs/>
                <w:szCs w:val="18"/>
                <w:lang w:eastAsia="zh-TW"/>
              </w:rPr>
            </w:pPr>
            <w:r w:rsidRPr="000E1EB7">
              <w:rPr>
                <w:szCs w:val="18"/>
                <w:lang w:eastAsia="zh-CN"/>
              </w:rPr>
              <w:t>C</w:t>
            </w:r>
            <w:r w:rsidR="00F8205F">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29DD57" w14:textId="77777777" w:rsidR="000E1EB7" w:rsidRPr="000E1EB7" w:rsidRDefault="000E1EB7" w:rsidP="003E701F">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71D161D" w14:textId="77777777" w:rsidR="000E1EB7" w:rsidRPr="000E1EB7" w:rsidRDefault="000E1EB7" w:rsidP="003E701F">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649A0" w14:textId="77777777" w:rsidR="000E1EB7" w:rsidRPr="000E1EB7" w:rsidRDefault="000E1EB7" w:rsidP="003E701F">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AA358F6" w14:textId="77777777" w:rsidR="000E1EB7" w:rsidRPr="000E1EB7" w:rsidRDefault="000E1EB7" w:rsidP="003E701F">
            <w:pPr>
              <w:pStyle w:val="TAL"/>
              <w:rPr>
                <w:rFonts w:eastAsia="PMingLiU" w:cs="Arial"/>
                <w:b/>
                <w:bCs/>
                <w:szCs w:val="18"/>
                <w:lang w:eastAsia="zh-TW"/>
              </w:rPr>
            </w:pPr>
          </w:p>
        </w:tc>
      </w:tr>
      <w:tr w:rsidR="000E1EB7" w:rsidRPr="000E1EB7" w14:paraId="7E098D58"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CC1CF" w14:textId="77777777" w:rsidR="000E1EB7" w:rsidRPr="000E1EB7" w:rsidRDefault="000E1EB7" w:rsidP="003E701F">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3F06D" w14:textId="77777777" w:rsidR="000E1EB7" w:rsidRPr="000E1EB7" w:rsidRDefault="000E1EB7" w:rsidP="003E701F">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B515A"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CB5AC"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685E"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AB2BE"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FFA3"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6D72C" w14:textId="77777777" w:rsidR="000E1EB7" w:rsidRPr="000E1EB7" w:rsidRDefault="000E1EB7" w:rsidP="003E701F">
            <w:pPr>
              <w:pStyle w:val="TAL"/>
              <w:rPr>
                <w:rFonts w:eastAsia="PMingLiU" w:cs="Arial"/>
                <w:b/>
                <w:bCs/>
                <w:szCs w:val="18"/>
                <w:lang w:eastAsia="zh-TW"/>
              </w:rPr>
            </w:pPr>
          </w:p>
        </w:tc>
      </w:tr>
      <w:tr w:rsidR="000E1EB7" w:rsidRPr="000E1EB7" w14:paraId="50C8A3F4"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806B6B" w14:textId="77777777" w:rsidR="000E1EB7" w:rsidRPr="000E1EB7" w:rsidRDefault="000E1EB7" w:rsidP="003E701F">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5CADB" w14:textId="77777777" w:rsidR="000E1EB7" w:rsidRPr="000E1EB7" w:rsidRDefault="000E1EB7" w:rsidP="003E701F">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3E503" w14:textId="77777777" w:rsidR="000E1EB7" w:rsidRPr="000E1EB7"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5796F" w14:textId="77777777" w:rsidR="000E1EB7" w:rsidRPr="000E1EB7"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06CE4" w14:textId="77777777" w:rsidR="000E1EB7" w:rsidRPr="000E1EB7"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514C" w14:textId="77777777" w:rsidR="000E1EB7" w:rsidRPr="000E1EB7"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1D516" w14:textId="77777777" w:rsidR="000E1EB7" w:rsidRPr="000E1EB7"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865DC" w14:textId="77777777" w:rsidR="000E1EB7" w:rsidRPr="000E1EB7" w:rsidRDefault="000E1EB7" w:rsidP="003E701F">
            <w:pPr>
              <w:pStyle w:val="TAL"/>
              <w:rPr>
                <w:rFonts w:eastAsia="PMingLiU" w:cs="Arial"/>
                <w:b/>
                <w:bCs/>
                <w:szCs w:val="18"/>
                <w:lang w:eastAsia="zh-TW"/>
              </w:rPr>
            </w:pPr>
          </w:p>
        </w:tc>
      </w:tr>
      <w:tr w:rsidR="000E1EB7" w:rsidRPr="000E1EB7" w14:paraId="1F0C0F6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46AB39" w14:textId="77777777" w:rsidR="000E1EB7" w:rsidRPr="000E1EB7" w:rsidRDefault="000E1EB7" w:rsidP="003E701F">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E236C8A" w14:textId="77777777" w:rsidR="000E1EB7" w:rsidRPr="000E1EB7" w:rsidRDefault="000E1EB7" w:rsidP="003E701F">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07EB3C" w14:textId="77777777" w:rsidR="000E1EB7" w:rsidRPr="000E1EB7" w:rsidRDefault="000E1EB7" w:rsidP="003E701F">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83570" w14:textId="77777777" w:rsidR="000E1EB7" w:rsidRPr="000E1EB7" w:rsidRDefault="000E1EB7" w:rsidP="003E701F">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6DEF5" w14:textId="77777777" w:rsidR="000E1EB7" w:rsidRPr="000E1EB7" w:rsidRDefault="000E1EB7" w:rsidP="003E701F">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242B9B" w14:textId="77777777" w:rsidR="000E1EB7" w:rsidRPr="000E1EB7" w:rsidRDefault="000E1EB7" w:rsidP="003E701F">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9A18A" w14:textId="77777777" w:rsidR="000E1EB7" w:rsidRPr="000E1EB7" w:rsidRDefault="000E1EB7" w:rsidP="003E701F">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A708DF" w14:textId="77777777" w:rsidR="000E1EB7" w:rsidRPr="000E1EB7" w:rsidRDefault="000E1EB7" w:rsidP="003E701F">
            <w:pPr>
              <w:pStyle w:val="TAL"/>
              <w:rPr>
                <w:b/>
                <w:bCs/>
                <w:szCs w:val="18"/>
              </w:rPr>
            </w:pPr>
          </w:p>
        </w:tc>
      </w:tr>
      <w:tr w:rsidR="000E1EB7" w:rsidRPr="000E1EB7" w14:paraId="2022C449"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B7CBB2" w14:textId="77777777" w:rsidR="000E1EB7" w:rsidRPr="000E1EB7" w:rsidRDefault="000E1EB7" w:rsidP="003E701F">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0E2702" w14:textId="77777777" w:rsidR="000E1EB7" w:rsidRPr="000E1EB7" w:rsidRDefault="000E1EB7" w:rsidP="003E701F">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FB4C2C"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A602A9" w14:textId="64D4A928" w:rsidR="000E1EB7" w:rsidRPr="000E1EB7" w:rsidRDefault="000E1EB7" w:rsidP="003E701F">
            <w:pPr>
              <w:pStyle w:val="TAL"/>
              <w:rPr>
                <w:szCs w:val="18"/>
                <w:lang w:eastAsia="zh-CN"/>
              </w:rPr>
            </w:pPr>
            <w:r w:rsidRPr="000E1EB7">
              <w:rPr>
                <w:szCs w:val="18"/>
                <w:lang w:eastAsia="zh-CN"/>
              </w:rPr>
              <w:t>C</w:t>
            </w:r>
            <w:r w:rsidR="00F8205F">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0DC98" w14:textId="77777777" w:rsidR="000E1EB7" w:rsidRPr="000E1EB7" w:rsidRDefault="000E1EB7" w:rsidP="003E701F">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DB8CD6" w14:textId="77777777" w:rsidR="000E1EB7" w:rsidRPr="000E1EB7" w:rsidRDefault="000E1EB7" w:rsidP="003E701F">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B6AA82"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B822FA" w14:textId="77777777" w:rsidR="000E1EB7" w:rsidRPr="000E1EB7" w:rsidRDefault="000E1EB7" w:rsidP="003E701F">
            <w:pPr>
              <w:pStyle w:val="TAL"/>
              <w:rPr>
                <w:szCs w:val="18"/>
                <w:lang w:eastAsia="zh-CN"/>
              </w:rPr>
            </w:pPr>
          </w:p>
        </w:tc>
      </w:tr>
      <w:tr w:rsidR="000E1EB7" w:rsidRPr="000E1EB7" w14:paraId="4C1AEBF1"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D0FAD6" w14:textId="77777777" w:rsidR="000E1EB7" w:rsidRPr="000E1EB7" w:rsidRDefault="000E1EB7" w:rsidP="003E701F">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33C72D" w14:textId="77777777" w:rsidR="000E1EB7" w:rsidRPr="000E1EB7" w:rsidRDefault="000E1EB7" w:rsidP="003E701F">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6CBE53"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CE39BD" w14:textId="59A1583C" w:rsidR="000E1EB7" w:rsidRPr="000E1EB7" w:rsidRDefault="000E1EB7" w:rsidP="003E701F">
            <w:pPr>
              <w:pStyle w:val="TAL"/>
              <w:rPr>
                <w:szCs w:val="18"/>
                <w:lang w:eastAsia="zh-CN"/>
              </w:rPr>
            </w:pPr>
            <w:r w:rsidRPr="000E1EB7">
              <w:rPr>
                <w:szCs w:val="18"/>
                <w:lang w:eastAsia="zh-CN"/>
              </w:rPr>
              <w:t>C</w:t>
            </w:r>
            <w:r w:rsidR="00F8205F">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89DB5B" w14:textId="77777777" w:rsidR="000E1EB7" w:rsidRPr="000E1EB7" w:rsidRDefault="000E1EB7" w:rsidP="003E701F">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B107C7" w14:textId="77777777" w:rsidR="000E1EB7" w:rsidRPr="000E1EB7" w:rsidRDefault="000E1EB7" w:rsidP="003E701F">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842F56"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18F27A" w14:textId="77777777" w:rsidR="000E1EB7" w:rsidRPr="000E1EB7" w:rsidRDefault="000E1EB7" w:rsidP="003E701F">
            <w:pPr>
              <w:pStyle w:val="TAL"/>
              <w:rPr>
                <w:szCs w:val="18"/>
                <w:lang w:eastAsia="zh-CN"/>
              </w:rPr>
            </w:pPr>
          </w:p>
        </w:tc>
      </w:tr>
      <w:tr w:rsidR="000E1EB7" w:rsidRPr="000E1EB7" w14:paraId="70DD284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DA4A2D" w14:textId="77777777" w:rsidR="000E1EB7" w:rsidRPr="000E1EB7" w:rsidRDefault="000E1EB7" w:rsidP="003E701F">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5C8115" w14:textId="77777777" w:rsidR="000E1EB7" w:rsidRPr="000E1EB7" w:rsidRDefault="000E1EB7" w:rsidP="003E701F">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D0C936" w14:textId="77777777" w:rsidR="000E1EB7" w:rsidRPr="000E1EB7" w:rsidRDefault="000E1EB7" w:rsidP="003E70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3FA80" w14:textId="77777777" w:rsidR="000E1EB7" w:rsidRPr="000E1EB7" w:rsidRDefault="000E1EB7" w:rsidP="003E70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DF131" w14:textId="77777777" w:rsidR="000E1EB7" w:rsidRPr="000E1EB7" w:rsidRDefault="000E1EB7" w:rsidP="003E70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CAC5D5" w14:textId="77777777" w:rsidR="000E1EB7" w:rsidRPr="000E1EB7" w:rsidRDefault="000E1EB7" w:rsidP="003E701F">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145ED7" w14:textId="77777777" w:rsidR="000E1EB7" w:rsidRPr="000E1EB7" w:rsidRDefault="000E1EB7" w:rsidP="003E701F">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70524" w14:textId="77777777" w:rsidR="000E1EB7" w:rsidRPr="000E1EB7" w:rsidRDefault="000E1EB7" w:rsidP="003E701F">
            <w:pPr>
              <w:pStyle w:val="TAL"/>
              <w:rPr>
                <w:b/>
                <w:bCs/>
                <w:szCs w:val="18"/>
              </w:rPr>
            </w:pPr>
          </w:p>
        </w:tc>
      </w:tr>
      <w:tr w:rsidR="000E1EB7" w:rsidRPr="000E1EB7" w14:paraId="51E4DF0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F5EC903" w14:textId="77777777" w:rsidR="000E1EB7" w:rsidRPr="000E1EB7" w:rsidRDefault="000E1EB7" w:rsidP="003E701F">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52724D" w14:textId="77777777" w:rsidR="000E1EB7" w:rsidRPr="000E1EB7" w:rsidRDefault="000E1EB7" w:rsidP="003E701F">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F7B157"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5B2760" w14:textId="3D42C8C4" w:rsidR="000E1EB7" w:rsidRPr="000E1EB7" w:rsidRDefault="000E1EB7" w:rsidP="003E701F">
            <w:pPr>
              <w:pStyle w:val="TAL"/>
              <w:rPr>
                <w:szCs w:val="18"/>
                <w:lang w:eastAsia="zh-CN"/>
              </w:rPr>
            </w:pPr>
            <w:r w:rsidRPr="000E1EB7">
              <w:rPr>
                <w:szCs w:val="18"/>
                <w:lang w:eastAsia="zh-CN"/>
              </w:rPr>
              <w:t>C</w:t>
            </w:r>
            <w:r w:rsidR="00F8205F">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00286BD" w14:textId="77777777" w:rsidR="000E1EB7" w:rsidRPr="000E1EB7" w:rsidRDefault="000E1EB7" w:rsidP="003E701F">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F7B3AF" w14:textId="77777777" w:rsidR="000E1EB7" w:rsidRPr="000E1EB7" w:rsidRDefault="000E1EB7" w:rsidP="003E701F">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B53529"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C565F3" w14:textId="77777777" w:rsidR="000E1EB7" w:rsidRPr="000E1EB7" w:rsidRDefault="000E1EB7" w:rsidP="003E701F">
            <w:pPr>
              <w:pStyle w:val="TAL"/>
              <w:rPr>
                <w:szCs w:val="18"/>
                <w:lang w:eastAsia="zh-CN"/>
              </w:rPr>
            </w:pPr>
          </w:p>
        </w:tc>
      </w:tr>
      <w:tr w:rsidR="000E1EB7" w:rsidRPr="000E1EB7" w14:paraId="5A41844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4C57B8" w14:textId="77777777" w:rsidR="000E1EB7" w:rsidRPr="000E1EB7" w:rsidRDefault="000E1EB7" w:rsidP="003E701F">
            <w:pPr>
              <w:pStyle w:val="TAL"/>
              <w:rPr>
                <w:szCs w:val="18"/>
              </w:rPr>
            </w:pPr>
            <w:r w:rsidRPr="000E1EB7">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CE21B0" w14:textId="77777777" w:rsidR="000E1EB7" w:rsidRPr="000E1EB7" w:rsidRDefault="000E1EB7" w:rsidP="003E701F">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EF095E"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475055" w14:textId="54571A2F" w:rsidR="000E1EB7" w:rsidRPr="000E1EB7" w:rsidRDefault="000E1EB7" w:rsidP="003E701F">
            <w:pPr>
              <w:pStyle w:val="TAL"/>
              <w:rPr>
                <w:szCs w:val="18"/>
                <w:lang w:eastAsia="zh-CN"/>
              </w:rPr>
            </w:pPr>
            <w:r w:rsidRPr="000E1EB7">
              <w:rPr>
                <w:szCs w:val="18"/>
                <w:lang w:eastAsia="zh-CN"/>
              </w:rPr>
              <w:t>C</w:t>
            </w:r>
            <w:r w:rsidR="00F8205F">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E1D061" w14:textId="77777777" w:rsidR="000E1EB7" w:rsidRPr="000E1EB7" w:rsidRDefault="000E1EB7" w:rsidP="003E701F">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03EAB0" w14:textId="77777777" w:rsidR="000E1EB7" w:rsidRPr="000E1EB7" w:rsidRDefault="000E1EB7" w:rsidP="003E701F">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4F266D"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81D7D2" w14:textId="77777777" w:rsidR="000E1EB7" w:rsidRPr="000E1EB7" w:rsidRDefault="000E1EB7" w:rsidP="003E701F">
            <w:pPr>
              <w:pStyle w:val="TAL"/>
              <w:rPr>
                <w:szCs w:val="18"/>
                <w:lang w:eastAsia="zh-CN"/>
              </w:rPr>
            </w:pPr>
          </w:p>
        </w:tc>
      </w:tr>
      <w:tr w:rsidR="000E1EB7" w:rsidRPr="000E1EB7" w14:paraId="46A154E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7C94B3" w14:textId="77777777" w:rsidR="000E1EB7" w:rsidRPr="000E1EB7" w:rsidRDefault="000E1EB7" w:rsidP="003E701F">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616900" w14:textId="77777777" w:rsidR="000E1EB7" w:rsidRPr="000E1EB7" w:rsidRDefault="000E1EB7" w:rsidP="003E701F">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05F3E7"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AA2A8"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EFAA5"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127046"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69E938"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250799" w14:textId="77777777" w:rsidR="000E1EB7" w:rsidRPr="000E1EB7" w:rsidRDefault="000E1EB7" w:rsidP="003E701F">
            <w:pPr>
              <w:pStyle w:val="TAL"/>
              <w:rPr>
                <w:szCs w:val="18"/>
                <w:lang w:eastAsia="zh-CN"/>
              </w:rPr>
            </w:pPr>
          </w:p>
        </w:tc>
      </w:tr>
      <w:tr w:rsidR="000E1EB7" w:rsidRPr="000E1EB7" w14:paraId="304B955D"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3642A6A4" w14:textId="77777777" w:rsidR="000E1EB7" w:rsidRPr="000E1EB7" w:rsidRDefault="000E1EB7" w:rsidP="003E701F">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35FFA610" w14:textId="77777777" w:rsidR="000E1EB7" w:rsidRPr="000E1EB7" w:rsidRDefault="000E1EB7" w:rsidP="003E701F">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2B928E67"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6DD00C" w14:textId="0F8F005E" w:rsidR="000E1EB7" w:rsidRPr="000E1EB7" w:rsidRDefault="000E1EB7" w:rsidP="003E701F">
            <w:pPr>
              <w:pStyle w:val="TAL"/>
              <w:rPr>
                <w:szCs w:val="18"/>
                <w:lang w:eastAsia="zh-CN"/>
              </w:rPr>
            </w:pPr>
            <w:r w:rsidRPr="000E1EB7">
              <w:rPr>
                <w:szCs w:val="18"/>
                <w:lang w:eastAsia="zh-CN"/>
              </w:rPr>
              <w:t>C</w:t>
            </w:r>
            <w:r w:rsidR="00F8205F">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332E6" w14:textId="77777777" w:rsidR="000E1EB7" w:rsidRPr="000E1EB7" w:rsidRDefault="000E1EB7" w:rsidP="003E701F">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45499E3" w14:textId="77777777" w:rsidR="000E1EB7" w:rsidRPr="000E1EB7" w:rsidRDefault="000E1EB7" w:rsidP="003E701F">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CA08EE1"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96196A" w14:textId="77777777" w:rsidR="000E1EB7" w:rsidRPr="000E1EB7" w:rsidRDefault="000E1EB7" w:rsidP="003E701F">
            <w:pPr>
              <w:pStyle w:val="TAL"/>
              <w:rPr>
                <w:szCs w:val="18"/>
                <w:lang w:eastAsia="zh-CN"/>
              </w:rPr>
            </w:pPr>
          </w:p>
        </w:tc>
      </w:tr>
      <w:tr w:rsidR="000E1EB7" w:rsidRPr="000E1EB7" w14:paraId="5A2FA98F"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61B6BE" w14:textId="77777777" w:rsidR="000E1EB7" w:rsidRPr="000E1EB7" w:rsidRDefault="000E1EB7" w:rsidP="003E701F">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AC6B2A" w14:textId="77777777" w:rsidR="000E1EB7" w:rsidRPr="000E1EB7" w:rsidRDefault="000E1EB7" w:rsidP="003E701F">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29829C8"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E3DA"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0853"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7521BC"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9BEB02"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939108" w14:textId="77777777" w:rsidR="000E1EB7" w:rsidRPr="000E1EB7" w:rsidRDefault="000E1EB7" w:rsidP="003E701F">
            <w:pPr>
              <w:pStyle w:val="TAL"/>
              <w:rPr>
                <w:szCs w:val="18"/>
                <w:lang w:eastAsia="zh-CN"/>
              </w:rPr>
            </w:pPr>
          </w:p>
        </w:tc>
      </w:tr>
      <w:tr w:rsidR="000E1EB7" w:rsidRPr="000E1EB7" w14:paraId="0A9CDDDA"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7188C1FE" w14:textId="77777777" w:rsidR="000E1EB7" w:rsidRPr="000E1EB7" w:rsidRDefault="000E1EB7" w:rsidP="003E701F">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26870E75" w14:textId="77777777" w:rsidR="000E1EB7" w:rsidRPr="000E1EB7" w:rsidRDefault="000E1EB7" w:rsidP="003E701F">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2642689C"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B3F4CC" w14:textId="0BF286E8" w:rsidR="000E1EB7" w:rsidRPr="000E1EB7" w:rsidRDefault="000E1EB7" w:rsidP="003E701F">
            <w:pPr>
              <w:pStyle w:val="TAL"/>
              <w:rPr>
                <w:szCs w:val="18"/>
                <w:lang w:eastAsia="zh-CN"/>
              </w:rPr>
            </w:pPr>
            <w:r w:rsidRPr="000E1EB7">
              <w:rPr>
                <w:szCs w:val="18"/>
                <w:lang w:eastAsia="zh-CN"/>
              </w:rPr>
              <w:t>C</w:t>
            </w:r>
            <w:r w:rsidR="00F8205F">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C324ED" w14:textId="77777777" w:rsidR="000E1EB7" w:rsidRPr="000E1EB7" w:rsidRDefault="000E1EB7" w:rsidP="003E701F">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6C8ABE" w14:textId="77777777" w:rsidR="000E1EB7" w:rsidRPr="000E1EB7" w:rsidRDefault="000E1EB7" w:rsidP="003E701F">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134B34"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938DBDC" w14:textId="77777777" w:rsidR="000E1EB7" w:rsidRPr="000E1EB7" w:rsidRDefault="000E1EB7" w:rsidP="003E701F">
            <w:pPr>
              <w:pStyle w:val="TAL"/>
              <w:rPr>
                <w:szCs w:val="18"/>
                <w:lang w:eastAsia="zh-CN"/>
              </w:rPr>
            </w:pPr>
          </w:p>
        </w:tc>
      </w:tr>
      <w:tr w:rsidR="000E1EB7" w:rsidRPr="000E1EB7" w14:paraId="2C9E42B7"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43FB2E" w14:textId="77777777" w:rsidR="000E1EB7" w:rsidRPr="000E1EB7" w:rsidRDefault="000E1EB7" w:rsidP="003E701F">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07E0F7" w14:textId="77777777" w:rsidR="000E1EB7" w:rsidRPr="000E1EB7" w:rsidRDefault="000E1EB7" w:rsidP="003E701F">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4E21A0"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CABF3"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D654A"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F3B235"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86B80"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10FBF2" w14:textId="77777777" w:rsidR="000E1EB7" w:rsidRPr="000E1EB7" w:rsidRDefault="000E1EB7" w:rsidP="003E701F">
            <w:pPr>
              <w:pStyle w:val="TAL"/>
              <w:rPr>
                <w:szCs w:val="18"/>
                <w:lang w:eastAsia="zh-CN"/>
              </w:rPr>
            </w:pPr>
          </w:p>
        </w:tc>
      </w:tr>
      <w:tr w:rsidR="000E1EB7" w:rsidRPr="000E1EB7" w14:paraId="56DE954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4E722B1D" w14:textId="77777777" w:rsidR="000E1EB7" w:rsidRPr="000E1EB7" w:rsidRDefault="000E1EB7" w:rsidP="003E701F">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0CECE010" w14:textId="77777777" w:rsidR="000E1EB7" w:rsidRPr="000E1EB7" w:rsidRDefault="000E1EB7" w:rsidP="003E701F">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765C8832" w14:textId="77777777" w:rsidR="000E1EB7" w:rsidRPr="000E1EB7" w:rsidRDefault="000E1EB7" w:rsidP="003E701F">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E1E3D1" w14:textId="765BA195" w:rsidR="000E1EB7" w:rsidRPr="000E1EB7" w:rsidRDefault="000E1EB7" w:rsidP="003E701F">
            <w:pPr>
              <w:pStyle w:val="TAL"/>
              <w:rPr>
                <w:szCs w:val="18"/>
                <w:lang w:eastAsia="zh-CN"/>
              </w:rPr>
            </w:pPr>
            <w:r w:rsidRPr="000E1EB7">
              <w:rPr>
                <w:szCs w:val="18"/>
                <w:lang w:eastAsia="zh-CN"/>
              </w:rPr>
              <w:t>C</w:t>
            </w:r>
            <w:r w:rsidR="00F8205F">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EDBA4B" w14:textId="77777777" w:rsidR="000E1EB7" w:rsidRPr="000E1EB7" w:rsidRDefault="000E1EB7" w:rsidP="003E701F">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510A244" w14:textId="77777777" w:rsidR="000E1EB7" w:rsidRPr="000E1EB7" w:rsidRDefault="000E1EB7" w:rsidP="003E701F">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2DEE6F" w14:textId="77777777" w:rsidR="000E1EB7" w:rsidRPr="000E1EB7" w:rsidRDefault="000E1EB7" w:rsidP="003E701F">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F20E918" w14:textId="77777777" w:rsidR="000E1EB7" w:rsidRPr="000E1EB7" w:rsidRDefault="000E1EB7" w:rsidP="003E701F">
            <w:pPr>
              <w:pStyle w:val="TAL"/>
              <w:rPr>
                <w:szCs w:val="18"/>
                <w:lang w:eastAsia="zh-CN"/>
              </w:rPr>
            </w:pPr>
          </w:p>
        </w:tc>
      </w:tr>
      <w:tr w:rsidR="000E1EB7" w:rsidRPr="000E1EB7" w14:paraId="7F7BF021"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89A515" w14:textId="77777777" w:rsidR="000E1EB7" w:rsidRPr="000E1EB7" w:rsidRDefault="000E1EB7" w:rsidP="003E701F">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8EDDE2" w14:textId="77777777" w:rsidR="000E1EB7" w:rsidRPr="000E1EB7" w:rsidRDefault="000E1EB7" w:rsidP="003E701F">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E31D57"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95E5C"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5BB66"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8318F1"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6083B5"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A98C66" w14:textId="77777777" w:rsidR="000E1EB7" w:rsidRPr="000E1EB7" w:rsidRDefault="000E1EB7" w:rsidP="003E701F">
            <w:pPr>
              <w:pStyle w:val="TAL"/>
              <w:rPr>
                <w:szCs w:val="18"/>
                <w:lang w:eastAsia="zh-CN"/>
              </w:rPr>
            </w:pPr>
          </w:p>
        </w:tc>
      </w:tr>
      <w:tr w:rsidR="000E1EB7" w:rsidRPr="000E1EB7" w14:paraId="6324ED20"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0B82257" w14:textId="77777777" w:rsidR="000E1EB7" w:rsidRPr="000E1EB7" w:rsidRDefault="000E1EB7" w:rsidP="003E701F">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0A434A" w14:textId="77777777" w:rsidR="000E1EB7" w:rsidRPr="000E1EB7" w:rsidRDefault="000E1EB7" w:rsidP="003E701F">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C445FF"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E38DB"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7EEB8"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ADD56C"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E15C23"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884A1" w14:textId="77777777" w:rsidR="000E1EB7" w:rsidRPr="000E1EB7" w:rsidRDefault="000E1EB7" w:rsidP="003E701F">
            <w:pPr>
              <w:pStyle w:val="TAL"/>
              <w:rPr>
                <w:szCs w:val="18"/>
                <w:lang w:eastAsia="zh-CN"/>
              </w:rPr>
            </w:pPr>
          </w:p>
        </w:tc>
      </w:tr>
      <w:tr w:rsidR="000E1EB7" w:rsidRPr="000E1EB7" w14:paraId="6A6CF23C"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AA9E042" w14:textId="77777777" w:rsidR="000E1EB7" w:rsidRPr="000E1EB7" w:rsidRDefault="000E1EB7" w:rsidP="003E701F">
            <w:pPr>
              <w:pStyle w:val="TAL"/>
              <w:rPr>
                <w:szCs w:val="18"/>
              </w:rPr>
            </w:pPr>
            <w:r w:rsidRPr="000E1EB7">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020D1295" w14:textId="77777777" w:rsidR="000E1EB7" w:rsidRPr="000E1EB7" w:rsidRDefault="000E1EB7" w:rsidP="003E701F">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A8E7FFF"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D13760" w14:textId="77777777" w:rsidR="000E1EB7" w:rsidRPr="000E1EB7" w:rsidRDefault="000E1EB7" w:rsidP="003E701F">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463146" w14:textId="77777777" w:rsidR="000E1EB7" w:rsidRPr="000E1EB7" w:rsidRDefault="000E1EB7" w:rsidP="003E701F">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DD0446"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F9D3F7"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74558CF" w14:textId="77777777" w:rsidR="000E1EB7" w:rsidRPr="000E1EB7" w:rsidRDefault="000E1EB7" w:rsidP="003E701F">
            <w:pPr>
              <w:pStyle w:val="TAL"/>
              <w:rPr>
                <w:szCs w:val="18"/>
                <w:lang w:eastAsia="zh-CN"/>
              </w:rPr>
            </w:pPr>
          </w:p>
        </w:tc>
      </w:tr>
      <w:tr w:rsidR="000E1EB7" w:rsidRPr="000E1EB7" w14:paraId="5C8A3522"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7095DD5B" w14:textId="77777777" w:rsidR="000E1EB7" w:rsidRPr="000E1EB7" w:rsidRDefault="000E1EB7" w:rsidP="003E701F">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059EC09" w14:textId="77777777" w:rsidR="000E1EB7" w:rsidRPr="000E1EB7" w:rsidRDefault="000E1EB7" w:rsidP="003E701F">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54C0F866"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646D0" w14:textId="77777777" w:rsidR="000E1EB7" w:rsidRPr="000E1EB7" w:rsidRDefault="000E1EB7" w:rsidP="003E701F">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7404D" w14:textId="77777777" w:rsidR="000E1EB7" w:rsidRPr="000E1EB7" w:rsidRDefault="000E1EB7" w:rsidP="003E701F">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35CAA04A"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9741A50"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6224A53" w14:textId="77777777" w:rsidR="000E1EB7" w:rsidRPr="000E1EB7" w:rsidRDefault="000E1EB7" w:rsidP="003E701F">
            <w:pPr>
              <w:pStyle w:val="TAL"/>
              <w:rPr>
                <w:szCs w:val="18"/>
                <w:lang w:eastAsia="zh-CN"/>
              </w:rPr>
            </w:pPr>
          </w:p>
        </w:tc>
      </w:tr>
      <w:tr w:rsidR="000E1EB7" w:rsidRPr="000E1EB7" w14:paraId="6EDE11B2"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D25312B" w14:textId="77777777" w:rsidR="000E1EB7" w:rsidRPr="000E1EB7" w:rsidRDefault="000E1EB7" w:rsidP="003E701F">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56DC13F7" w14:textId="77777777" w:rsidR="000E1EB7" w:rsidRPr="000E1EB7" w:rsidRDefault="000E1EB7" w:rsidP="003E701F">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3F6C04C"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3C0E15" w14:textId="77777777" w:rsidR="000E1EB7" w:rsidRPr="000E1EB7" w:rsidRDefault="000E1EB7" w:rsidP="003E701F">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F519BD" w14:textId="77777777" w:rsidR="000E1EB7" w:rsidRPr="000E1EB7" w:rsidRDefault="000E1EB7" w:rsidP="003E701F">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3E946E4"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5193DD"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FA24280" w14:textId="77777777" w:rsidR="000E1EB7" w:rsidRPr="000E1EB7" w:rsidRDefault="000E1EB7" w:rsidP="003E701F">
            <w:pPr>
              <w:pStyle w:val="TAL"/>
              <w:rPr>
                <w:szCs w:val="18"/>
                <w:lang w:eastAsia="zh-CN"/>
              </w:rPr>
            </w:pPr>
          </w:p>
        </w:tc>
      </w:tr>
      <w:tr w:rsidR="000E1EB7" w:rsidRPr="000E1EB7" w14:paraId="5DF8A28A"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859DAC4" w14:textId="77777777" w:rsidR="000E1EB7" w:rsidRPr="000E1EB7" w:rsidRDefault="000E1EB7" w:rsidP="003E701F">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A2A69D9" w14:textId="77777777" w:rsidR="000E1EB7" w:rsidRPr="000E1EB7" w:rsidRDefault="000E1EB7" w:rsidP="003E701F">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82B58BD"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F81942" w14:textId="77777777" w:rsidR="000E1EB7" w:rsidRPr="000E1EB7" w:rsidRDefault="000E1EB7" w:rsidP="003E701F">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DE792" w14:textId="77777777" w:rsidR="000E1EB7" w:rsidRPr="000E1EB7" w:rsidRDefault="000E1EB7" w:rsidP="003E701F">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02D9A9C7"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52F3AF"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05B69DA" w14:textId="77777777" w:rsidR="000E1EB7" w:rsidRPr="000E1EB7" w:rsidRDefault="000E1EB7" w:rsidP="003E701F">
            <w:pPr>
              <w:pStyle w:val="TAL"/>
              <w:rPr>
                <w:szCs w:val="18"/>
                <w:lang w:eastAsia="zh-CN"/>
              </w:rPr>
            </w:pPr>
          </w:p>
        </w:tc>
      </w:tr>
      <w:tr w:rsidR="000E1EB7" w:rsidRPr="000E1EB7" w14:paraId="105E740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268079E0" w14:textId="77777777" w:rsidR="000E1EB7" w:rsidRPr="000E1EB7" w:rsidRDefault="000E1EB7" w:rsidP="003E701F">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9D055E0" w14:textId="77777777" w:rsidR="000E1EB7" w:rsidRPr="000E1EB7" w:rsidRDefault="000E1EB7" w:rsidP="003E701F">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87B4180"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8C9E25"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BD8B2"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D4E3D4"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351A93"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495C15" w14:textId="77777777" w:rsidR="000E1EB7" w:rsidRPr="000E1EB7" w:rsidRDefault="000E1EB7" w:rsidP="003E701F">
            <w:pPr>
              <w:pStyle w:val="TAL"/>
              <w:rPr>
                <w:szCs w:val="18"/>
                <w:lang w:eastAsia="zh-CN"/>
              </w:rPr>
            </w:pPr>
          </w:p>
        </w:tc>
      </w:tr>
      <w:tr w:rsidR="000E1EB7" w:rsidRPr="000E1EB7" w14:paraId="24111C7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2955D87" w14:textId="77777777" w:rsidR="000E1EB7" w:rsidRPr="000E1EB7" w:rsidRDefault="000E1EB7" w:rsidP="003E701F">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0731ADA2" w14:textId="77777777" w:rsidR="000E1EB7" w:rsidRPr="000E1EB7" w:rsidRDefault="000E1EB7" w:rsidP="003E701F">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7DECC10"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473BBB"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CB5E6F"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0F29893"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5D4077C"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2FEFD9" w14:textId="77777777" w:rsidR="000E1EB7" w:rsidRPr="000E1EB7" w:rsidRDefault="000E1EB7" w:rsidP="003E701F">
            <w:pPr>
              <w:pStyle w:val="TAL"/>
              <w:rPr>
                <w:szCs w:val="18"/>
                <w:lang w:eastAsia="zh-CN"/>
              </w:rPr>
            </w:pPr>
          </w:p>
        </w:tc>
      </w:tr>
      <w:tr w:rsidR="000E1EB7" w:rsidRPr="000E1EB7" w14:paraId="0B6D8AF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F7DE9C1" w14:textId="77777777" w:rsidR="000E1EB7" w:rsidRPr="000E1EB7" w:rsidRDefault="000E1EB7" w:rsidP="003E701F">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5C7D79DD" w14:textId="77777777" w:rsidR="000E1EB7" w:rsidRPr="000E1EB7" w:rsidRDefault="000E1EB7" w:rsidP="003E701F">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4B8EA93"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0BFAB1"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9D4AB7"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483654"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92B48"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DE18E3" w14:textId="77777777" w:rsidR="000E1EB7" w:rsidRPr="000E1EB7" w:rsidRDefault="000E1EB7" w:rsidP="003E701F">
            <w:pPr>
              <w:pStyle w:val="TAL"/>
              <w:rPr>
                <w:szCs w:val="18"/>
                <w:lang w:eastAsia="zh-CN"/>
              </w:rPr>
            </w:pPr>
          </w:p>
        </w:tc>
      </w:tr>
      <w:tr w:rsidR="000E1EB7" w:rsidRPr="000E1EB7" w14:paraId="3B164CEC"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479F38A" w14:textId="77777777" w:rsidR="000E1EB7" w:rsidRPr="000E1EB7" w:rsidRDefault="000E1EB7" w:rsidP="003E701F">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5580B0A0" w14:textId="77777777" w:rsidR="000E1EB7" w:rsidRPr="000E1EB7" w:rsidRDefault="000E1EB7" w:rsidP="003E701F">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504CC82"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265DA8"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E3EC58"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EEBE89"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10946A"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1A9014" w14:textId="77777777" w:rsidR="000E1EB7" w:rsidRPr="000E1EB7" w:rsidRDefault="000E1EB7" w:rsidP="003E701F">
            <w:pPr>
              <w:pStyle w:val="TAL"/>
              <w:rPr>
                <w:szCs w:val="18"/>
                <w:lang w:eastAsia="zh-CN"/>
              </w:rPr>
            </w:pPr>
          </w:p>
        </w:tc>
      </w:tr>
      <w:tr w:rsidR="000E1EB7" w:rsidRPr="000E1EB7" w14:paraId="40293A1B"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6191C4A9" w14:textId="77777777" w:rsidR="000E1EB7" w:rsidRPr="000E1EB7" w:rsidRDefault="000E1EB7" w:rsidP="003E701F">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03279D0" w14:textId="77777777" w:rsidR="000E1EB7" w:rsidRPr="000E1EB7" w:rsidRDefault="000E1EB7" w:rsidP="003E701F">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B77E20D"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27DD1E" w14:textId="77777777" w:rsidR="000E1EB7" w:rsidRPr="000E1EB7" w:rsidRDefault="000E1EB7" w:rsidP="003E701F">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5AC447" w14:textId="77777777" w:rsidR="000E1EB7" w:rsidRPr="000E1EB7" w:rsidRDefault="000E1EB7" w:rsidP="003E701F">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228C5B7"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35C2DE"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8179C4" w14:textId="77777777" w:rsidR="000E1EB7" w:rsidRPr="000E1EB7" w:rsidRDefault="000E1EB7" w:rsidP="003E701F">
            <w:pPr>
              <w:pStyle w:val="TAL"/>
              <w:rPr>
                <w:szCs w:val="18"/>
                <w:lang w:eastAsia="zh-CN"/>
              </w:rPr>
            </w:pPr>
          </w:p>
        </w:tc>
      </w:tr>
      <w:tr w:rsidR="000E1EB7" w:rsidRPr="000E1EB7" w14:paraId="7887D07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8A6F8DA" w14:textId="77777777" w:rsidR="000E1EB7" w:rsidRPr="000E1EB7" w:rsidRDefault="000E1EB7" w:rsidP="003E701F">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08A56AE9" w14:textId="77777777" w:rsidR="000E1EB7" w:rsidRPr="000E1EB7" w:rsidRDefault="000E1EB7" w:rsidP="003E701F">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D032A76"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80C517"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15BD21"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05502F"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FE219ED"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00986DE" w14:textId="77777777" w:rsidR="000E1EB7" w:rsidRPr="000E1EB7" w:rsidRDefault="000E1EB7" w:rsidP="003E701F">
            <w:pPr>
              <w:pStyle w:val="TAL"/>
              <w:rPr>
                <w:szCs w:val="18"/>
                <w:lang w:eastAsia="zh-CN"/>
              </w:rPr>
            </w:pPr>
          </w:p>
        </w:tc>
      </w:tr>
      <w:tr w:rsidR="000E1EB7" w:rsidRPr="000E1EB7" w14:paraId="5D8767D4"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D55023B" w14:textId="77777777" w:rsidR="000E1EB7" w:rsidRPr="000E1EB7" w:rsidRDefault="000E1EB7" w:rsidP="003E701F">
            <w:pPr>
              <w:pStyle w:val="TAL"/>
              <w:rPr>
                <w:szCs w:val="18"/>
              </w:rPr>
            </w:pPr>
            <w:r w:rsidRPr="000E1EB7">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1143504D" w14:textId="77777777" w:rsidR="000E1EB7" w:rsidRPr="000E1EB7" w:rsidRDefault="000E1EB7" w:rsidP="003E701F">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E6C5CA8"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2B8C31"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AE3AF8"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193003"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53967E"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C12A7B" w14:textId="77777777" w:rsidR="000E1EB7" w:rsidRPr="000E1EB7" w:rsidRDefault="000E1EB7" w:rsidP="003E701F">
            <w:pPr>
              <w:pStyle w:val="TAL"/>
              <w:rPr>
                <w:szCs w:val="18"/>
                <w:lang w:eastAsia="zh-CN"/>
              </w:rPr>
            </w:pPr>
          </w:p>
        </w:tc>
      </w:tr>
      <w:tr w:rsidR="000E1EB7" w:rsidRPr="000E1EB7" w14:paraId="2747B7F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2EA7243B" w14:textId="77777777" w:rsidR="000E1EB7" w:rsidRPr="000E1EB7" w:rsidRDefault="000E1EB7" w:rsidP="003E701F">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5D25BAB5" w14:textId="77777777" w:rsidR="000E1EB7" w:rsidRPr="000E1EB7" w:rsidRDefault="000E1EB7" w:rsidP="003E701F">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B789257"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92CC41"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B29961"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B2E7D2"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742500"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FBC564D" w14:textId="77777777" w:rsidR="000E1EB7" w:rsidRPr="000E1EB7" w:rsidRDefault="000E1EB7" w:rsidP="003E701F">
            <w:pPr>
              <w:pStyle w:val="TAL"/>
              <w:rPr>
                <w:szCs w:val="18"/>
                <w:lang w:eastAsia="zh-CN"/>
              </w:rPr>
            </w:pPr>
          </w:p>
        </w:tc>
      </w:tr>
      <w:tr w:rsidR="000E1EB7" w:rsidRPr="000E1EB7" w14:paraId="129D29C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6A5408" w14:textId="77777777" w:rsidR="000E1EB7" w:rsidRPr="000E1EB7" w:rsidRDefault="000E1EB7" w:rsidP="003E701F">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2678B1" w14:textId="77777777" w:rsidR="000E1EB7" w:rsidRPr="000E1EB7" w:rsidRDefault="000E1EB7" w:rsidP="003E701F">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F10A92" w14:textId="77777777" w:rsidR="000E1EB7" w:rsidRPr="000E1EB7"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6EEF" w14:textId="77777777" w:rsidR="000E1EB7" w:rsidRPr="000E1EB7"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FB63E"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BF4630" w14:textId="77777777" w:rsidR="000E1EB7" w:rsidRPr="000E1EB7"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454DD" w14:textId="77777777" w:rsidR="000E1EB7" w:rsidRPr="000E1EB7"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686950" w14:textId="77777777" w:rsidR="000E1EB7" w:rsidRPr="000E1EB7" w:rsidRDefault="000E1EB7" w:rsidP="003E701F">
            <w:pPr>
              <w:pStyle w:val="TAL"/>
              <w:rPr>
                <w:szCs w:val="18"/>
                <w:lang w:eastAsia="zh-CN"/>
              </w:rPr>
            </w:pPr>
          </w:p>
        </w:tc>
      </w:tr>
      <w:tr w:rsidR="000E1EB7" w:rsidRPr="000E1EB7" w14:paraId="43C137D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257CF85" w14:textId="77777777" w:rsidR="000E1EB7" w:rsidRPr="000E1EB7" w:rsidRDefault="000E1EB7" w:rsidP="003E701F">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6DC0E533" w14:textId="77777777" w:rsidR="000E1EB7" w:rsidRPr="000E1EB7" w:rsidRDefault="000E1EB7" w:rsidP="003E701F">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1C25C519"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071563"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CC77D7"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11E5D20"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E795A7"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364F96A" w14:textId="77777777" w:rsidR="000E1EB7" w:rsidRPr="000E1EB7" w:rsidRDefault="000E1EB7" w:rsidP="003E701F">
            <w:pPr>
              <w:pStyle w:val="TAL"/>
              <w:rPr>
                <w:szCs w:val="18"/>
                <w:lang w:eastAsia="zh-CN"/>
              </w:rPr>
            </w:pPr>
          </w:p>
        </w:tc>
      </w:tr>
      <w:tr w:rsidR="000E1EB7" w:rsidRPr="000E1EB7" w14:paraId="1B05C2A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668909C0" w14:textId="77777777" w:rsidR="000E1EB7" w:rsidRPr="000E1EB7" w:rsidRDefault="000E1EB7" w:rsidP="003E701F">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3247FD3E" w14:textId="77777777" w:rsidR="000E1EB7" w:rsidRPr="000E1EB7" w:rsidRDefault="000E1EB7" w:rsidP="003E701F">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0ECAFBFC"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19877"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B2BD43"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137760"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D77503"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2B0FDCF" w14:textId="77777777" w:rsidR="000E1EB7" w:rsidRPr="000E1EB7" w:rsidRDefault="000E1EB7" w:rsidP="003E701F">
            <w:pPr>
              <w:pStyle w:val="TAL"/>
              <w:rPr>
                <w:szCs w:val="18"/>
                <w:lang w:eastAsia="zh-CN"/>
              </w:rPr>
            </w:pPr>
          </w:p>
        </w:tc>
      </w:tr>
      <w:tr w:rsidR="000E1EB7" w:rsidRPr="000E1EB7" w14:paraId="12D36F5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4709029E" w14:textId="77777777" w:rsidR="000E1EB7" w:rsidRPr="000E1EB7" w:rsidRDefault="000E1EB7" w:rsidP="003E701F">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3FB63699" w14:textId="77777777" w:rsidR="000E1EB7" w:rsidRPr="000E1EB7" w:rsidRDefault="000E1EB7" w:rsidP="003E701F">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C596532"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8C124C"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A6AD00"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947A61A"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BC09C3"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CF6145" w14:textId="77777777" w:rsidR="000E1EB7" w:rsidRPr="000E1EB7" w:rsidRDefault="000E1EB7" w:rsidP="003E701F">
            <w:pPr>
              <w:pStyle w:val="TAL"/>
              <w:rPr>
                <w:szCs w:val="18"/>
                <w:lang w:eastAsia="zh-CN"/>
              </w:rPr>
            </w:pPr>
          </w:p>
        </w:tc>
      </w:tr>
      <w:tr w:rsidR="000E1EB7" w:rsidRPr="000E1EB7" w14:paraId="2FE3CF4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462CC7F" w14:textId="77777777" w:rsidR="000E1EB7" w:rsidRPr="000E1EB7" w:rsidRDefault="000E1EB7" w:rsidP="003E701F">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6D4BFBF3" w14:textId="77777777" w:rsidR="000E1EB7" w:rsidRPr="000E1EB7" w:rsidRDefault="000E1EB7" w:rsidP="003E701F">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70D94FD"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95D30"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18EBE2"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61DF0E0"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AEAEEB"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9795CA4" w14:textId="77777777" w:rsidR="000E1EB7" w:rsidRPr="000E1EB7" w:rsidRDefault="000E1EB7" w:rsidP="003E701F">
            <w:pPr>
              <w:pStyle w:val="TAL"/>
              <w:rPr>
                <w:szCs w:val="18"/>
                <w:lang w:eastAsia="zh-CN"/>
              </w:rPr>
            </w:pPr>
          </w:p>
        </w:tc>
      </w:tr>
      <w:tr w:rsidR="000E1EB7" w:rsidRPr="000E1EB7" w14:paraId="2B6731B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194A100" w14:textId="77777777" w:rsidR="000E1EB7" w:rsidRPr="000E1EB7" w:rsidRDefault="000E1EB7" w:rsidP="003E701F">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4DF169A5" w14:textId="77777777" w:rsidR="000E1EB7" w:rsidRPr="000E1EB7" w:rsidRDefault="000E1EB7" w:rsidP="003E701F">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16EC751"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1493D"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C388B2"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A5FDED8"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F4D790"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FE9A02" w14:textId="77777777" w:rsidR="000E1EB7" w:rsidRPr="000E1EB7" w:rsidRDefault="000E1EB7" w:rsidP="003E701F">
            <w:pPr>
              <w:pStyle w:val="TAL"/>
              <w:rPr>
                <w:szCs w:val="18"/>
                <w:lang w:eastAsia="zh-CN"/>
              </w:rPr>
            </w:pPr>
          </w:p>
        </w:tc>
      </w:tr>
      <w:tr w:rsidR="000E1EB7" w:rsidRPr="000E1EB7" w14:paraId="4B45F3EB"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0EC18F8" w14:textId="77777777" w:rsidR="000E1EB7" w:rsidRPr="000E1EB7" w:rsidRDefault="000E1EB7" w:rsidP="003E701F">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6C86BEDA" w14:textId="77777777" w:rsidR="000E1EB7" w:rsidRPr="000E1EB7" w:rsidRDefault="000E1EB7" w:rsidP="003E701F">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854AC75"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68B057"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41B70C"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181F1A"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6DF6D2"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BA2AFFB" w14:textId="77777777" w:rsidR="000E1EB7" w:rsidRPr="000E1EB7" w:rsidRDefault="000E1EB7" w:rsidP="003E701F">
            <w:pPr>
              <w:pStyle w:val="TAL"/>
              <w:rPr>
                <w:szCs w:val="18"/>
                <w:lang w:eastAsia="zh-CN"/>
              </w:rPr>
            </w:pPr>
          </w:p>
        </w:tc>
      </w:tr>
      <w:tr w:rsidR="000E1EB7" w:rsidRPr="000E1EB7" w14:paraId="7F0A798F"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5AB6000" w14:textId="77777777" w:rsidR="000E1EB7" w:rsidRPr="000E1EB7" w:rsidRDefault="000E1EB7" w:rsidP="003E701F">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2A8ED3D7" w14:textId="77777777" w:rsidR="000E1EB7" w:rsidRPr="000E1EB7" w:rsidRDefault="000E1EB7" w:rsidP="003E701F">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461B1E7"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F2B9BD"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C8B28"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6037558"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B97575"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DBBDBA" w14:textId="77777777" w:rsidR="000E1EB7" w:rsidRPr="000E1EB7" w:rsidRDefault="000E1EB7" w:rsidP="003E701F">
            <w:pPr>
              <w:pStyle w:val="TAL"/>
              <w:rPr>
                <w:szCs w:val="18"/>
                <w:lang w:eastAsia="zh-CN"/>
              </w:rPr>
            </w:pPr>
          </w:p>
        </w:tc>
      </w:tr>
      <w:tr w:rsidR="000E1EB7" w:rsidRPr="000E1EB7" w14:paraId="64E00D2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4FE65FDB" w14:textId="77777777" w:rsidR="000E1EB7" w:rsidRPr="000E1EB7" w:rsidRDefault="000E1EB7" w:rsidP="003E701F">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3F8269B" w14:textId="77777777" w:rsidR="000E1EB7" w:rsidRPr="000E1EB7" w:rsidRDefault="000E1EB7" w:rsidP="003E701F">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1EDDE2C"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714455"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573E95"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089B77"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410D0E"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A9EB058" w14:textId="77777777" w:rsidR="000E1EB7" w:rsidRPr="000E1EB7" w:rsidRDefault="000E1EB7" w:rsidP="003E701F">
            <w:pPr>
              <w:pStyle w:val="TAL"/>
              <w:rPr>
                <w:szCs w:val="18"/>
                <w:lang w:eastAsia="zh-CN"/>
              </w:rPr>
            </w:pPr>
          </w:p>
        </w:tc>
      </w:tr>
      <w:tr w:rsidR="000E1EB7" w:rsidRPr="000E1EB7" w14:paraId="58858854"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264EA82" w14:textId="77777777" w:rsidR="000E1EB7" w:rsidRPr="000E1EB7" w:rsidRDefault="000E1EB7" w:rsidP="003E701F">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74853B30" w14:textId="77777777" w:rsidR="000E1EB7" w:rsidRPr="000E1EB7" w:rsidRDefault="000E1EB7" w:rsidP="003E701F">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63CA8F6"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2AADF9"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6103AD"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D6ABA2"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8350FF"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AC73D3F" w14:textId="77777777" w:rsidR="000E1EB7" w:rsidRPr="000E1EB7" w:rsidRDefault="000E1EB7" w:rsidP="003E701F">
            <w:pPr>
              <w:pStyle w:val="TAL"/>
              <w:rPr>
                <w:szCs w:val="18"/>
                <w:lang w:eastAsia="zh-CN"/>
              </w:rPr>
            </w:pPr>
          </w:p>
        </w:tc>
      </w:tr>
      <w:tr w:rsidR="000E1EB7" w:rsidRPr="000E1EB7" w14:paraId="566D5637"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5CBF4AE" w14:textId="77777777" w:rsidR="000E1EB7" w:rsidRPr="000E1EB7" w:rsidRDefault="000E1EB7" w:rsidP="003E701F">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4C767BD8" w14:textId="77777777" w:rsidR="000E1EB7" w:rsidRPr="000E1EB7" w:rsidRDefault="000E1EB7" w:rsidP="003E701F">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879F5FE" w14:textId="77777777" w:rsidR="000E1EB7" w:rsidRPr="000E1EB7" w:rsidRDefault="000E1EB7" w:rsidP="003E701F">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DEFA05" w14:textId="77777777" w:rsidR="000E1EB7" w:rsidRPr="000E1EB7" w:rsidRDefault="000E1EB7" w:rsidP="003E701F">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A8F9E" w14:textId="77777777" w:rsidR="000E1EB7" w:rsidRPr="000E1EB7"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D49FB3" w14:textId="77777777" w:rsidR="000E1EB7" w:rsidRPr="000E1EB7" w:rsidRDefault="000E1EB7" w:rsidP="003E701F">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0FF873E" w14:textId="77777777" w:rsidR="000E1EB7" w:rsidRPr="000E1EB7" w:rsidRDefault="000E1EB7" w:rsidP="003E701F">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5F440F9" w14:textId="77777777" w:rsidR="000E1EB7" w:rsidRPr="000E1EB7" w:rsidRDefault="000E1EB7" w:rsidP="003E701F">
            <w:pPr>
              <w:pStyle w:val="TAL"/>
              <w:rPr>
                <w:szCs w:val="18"/>
                <w:lang w:eastAsia="zh-CN"/>
              </w:rPr>
            </w:pPr>
          </w:p>
        </w:tc>
      </w:tr>
      <w:tr w:rsidR="000E1EB7" w:rsidRPr="000E1EB7" w14:paraId="523443D9" w14:textId="77777777" w:rsidTr="003E701F">
        <w:trPr>
          <w:jc w:val="center"/>
        </w:trPr>
        <w:tc>
          <w:tcPr>
            <w:tcW w:w="15954" w:type="dxa"/>
            <w:gridSpan w:val="8"/>
            <w:tcBorders>
              <w:top w:val="single" w:sz="4" w:space="0" w:color="auto"/>
              <w:left w:val="single" w:sz="4" w:space="0" w:color="auto"/>
              <w:bottom w:val="single" w:sz="4" w:space="0" w:color="auto"/>
            </w:tcBorders>
            <w:vAlign w:val="center"/>
            <w:hideMark/>
          </w:tcPr>
          <w:p w14:paraId="3B9159F1" w14:textId="77777777" w:rsidR="000E1EB7" w:rsidRPr="000E1EB7" w:rsidRDefault="000E1EB7" w:rsidP="003E701F">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650B3D62" w14:textId="77777777" w:rsidR="000E1EB7" w:rsidRDefault="000E1EB7" w:rsidP="00E301C7"/>
    <w:p w14:paraId="377F906F" w14:textId="77777777" w:rsidR="00B038D4" w:rsidRPr="002E56B9" w:rsidRDefault="00B038D4" w:rsidP="00B038D4">
      <w:pPr>
        <w:pStyle w:val="Heading2"/>
      </w:pPr>
      <w:bookmarkStart w:id="157" w:name="_Toc163814692"/>
      <w:r w:rsidRPr="002E56B9">
        <w:t>4.</w:t>
      </w:r>
      <w:r>
        <w:t>3</w:t>
      </w:r>
      <w:r w:rsidRPr="002E56B9">
        <w:tab/>
        <w:t>RF conformance test cases</w:t>
      </w:r>
      <w:r>
        <w:t xml:space="preserve"> for Satellite Access</w:t>
      </w:r>
      <w:bookmarkEnd w:id="157"/>
    </w:p>
    <w:p w14:paraId="33D4B6A9" w14:textId="77777777" w:rsidR="00B038D4" w:rsidRPr="002E56B9" w:rsidRDefault="00B038D4" w:rsidP="00B038D4">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2709253B" w14:textId="77777777" w:rsidR="00B038D4" w:rsidRPr="002E56B9" w:rsidRDefault="00B038D4" w:rsidP="00B038D4">
      <w:pPr>
        <w:pStyle w:val="Heading3"/>
        <w:rPr>
          <w:rFonts w:eastAsia="Batang"/>
          <w:lang w:eastAsia="ja-JP"/>
        </w:rPr>
      </w:pPr>
      <w:bookmarkStart w:id="158" w:name="_Toc163814693"/>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158"/>
    </w:p>
    <w:p w14:paraId="24E61E3B" w14:textId="77777777" w:rsidR="00B038D4" w:rsidRPr="002E56B9" w:rsidRDefault="00B038D4" w:rsidP="00B038D4">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2E56B9"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2E56B9" w:rsidRDefault="00B038D4" w:rsidP="00766016">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2E56B9" w:rsidRDefault="00B038D4" w:rsidP="00766016">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2E56B9" w:rsidRDefault="00B038D4" w:rsidP="00766016">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2E56B9" w:rsidRDefault="00B038D4" w:rsidP="00766016">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2E56B9" w:rsidRDefault="00B038D4" w:rsidP="00766016">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2E56B9" w:rsidRDefault="00B038D4" w:rsidP="00766016">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2E56B9" w:rsidRDefault="00B038D4" w:rsidP="00766016">
            <w:pPr>
              <w:pStyle w:val="TAH"/>
            </w:pPr>
            <w:r w:rsidRPr="002E56B9">
              <w:t>Additional Information</w:t>
            </w:r>
          </w:p>
        </w:tc>
      </w:tr>
      <w:tr w:rsidR="00B038D4" w:rsidRPr="002E56B9"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2E56B9"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2E56B9"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2E56B9"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2E56B9" w:rsidRDefault="00B038D4" w:rsidP="00766016">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2E56B9" w:rsidRDefault="00B038D4" w:rsidP="00766016">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2E56B9"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2E56B9"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2E56B9" w:rsidRDefault="00B038D4" w:rsidP="00766016">
            <w:pPr>
              <w:pStyle w:val="TAH"/>
            </w:pPr>
          </w:p>
        </w:tc>
      </w:tr>
      <w:tr w:rsidR="00B038D4" w:rsidRPr="002E56B9" w14:paraId="33F21E49" w14:textId="77777777" w:rsidTr="00A5658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E75248F" w14:textId="77777777" w:rsidR="00B038D4" w:rsidRPr="002E56B9" w:rsidRDefault="00B038D4" w:rsidP="00766016">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F0828EA" w14:textId="77777777" w:rsidR="00B038D4" w:rsidRPr="002E56B9" w:rsidRDefault="00B038D4" w:rsidP="00766016">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7165DDE" w14:textId="77777777" w:rsidR="00B038D4" w:rsidRPr="002E56B9"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1BE4B6" w14:textId="77777777" w:rsidR="00B038D4" w:rsidRPr="002E56B9"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9221CDD" w14:textId="77777777" w:rsidR="00B038D4" w:rsidRPr="002E56B9"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BA4924" w14:textId="77777777" w:rsidR="00B038D4" w:rsidRPr="002E56B9"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94B17D" w14:textId="77777777" w:rsidR="00B038D4" w:rsidRPr="002E56B9"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069BFDB" w14:textId="77777777" w:rsidR="00B038D4" w:rsidRPr="002E56B9" w:rsidRDefault="00B038D4" w:rsidP="00766016">
            <w:pPr>
              <w:pStyle w:val="TAL"/>
              <w:rPr>
                <w:b/>
                <w:lang w:eastAsia="zh-CN"/>
              </w:rPr>
            </w:pPr>
          </w:p>
        </w:tc>
      </w:tr>
      <w:tr w:rsidR="00B038D4" w:rsidRPr="002E56B9"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B038D4" w:rsidRPr="002E56B9" w:rsidRDefault="00B038D4" w:rsidP="00766016">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B038D4" w:rsidRPr="002E56B9" w:rsidRDefault="00B038D4" w:rsidP="00766016">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B038D4" w:rsidRPr="002E56B9" w:rsidRDefault="00B038D4" w:rsidP="00766016">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B038D4" w:rsidRPr="002E56B9" w:rsidRDefault="00A56588" w:rsidP="00766016">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512A510E" w14:textId="00E00BF6" w:rsidR="00B038D4" w:rsidRPr="002E56B9" w:rsidRDefault="00B038D4" w:rsidP="00766016">
            <w:pPr>
              <w:pStyle w:val="TAL"/>
            </w:pPr>
            <w:r w:rsidRPr="002E56B9">
              <w:rPr>
                <w:lang w:eastAsia="zh-CN"/>
              </w:rPr>
              <w:t xml:space="preserve">UEs supporting 5GS </w:t>
            </w:r>
            <w:r w:rsidR="00A56588"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10A1C0FA" w14:textId="77777777" w:rsidR="00B038D4" w:rsidRPr="002E56B9" w:rsidRDefault="00B038D4" w:rsidP="0076601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874F2D7" w14:textId="77777777" w:rsidR="00B038D4" w:rsidRPr="002E56B9" w:rsidRDefault="00B038D4" w:rsidP="00766016">
            <w:pPr>
              <w:pStyle w:val="TAL"/>
            </w:pPr>
            <w:r>
              <w:t>NOTE 1</w:t>
            </w:r>
          </w:p>
        </w:tc>
      </w:tr>
      <w:tr w:rsidR="00A56588" w:rsidRPr="002E56B9"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A56588" w:rsidRPr="002E56B9" w:rsidRDefault="00A56588" w:rsidP="00A56588">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A56588" w:rsidRPr="002E56B9" w:rsidRDefault="00A56588" w:rsidP="00A56588">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A56588" w:rsidRPr="002E56B9"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A56588" w:rsidRPr="00D2331D" w:rsidRDefault="00A56588" w:rsidP="00A56588">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250F91AA" w14:textId="0960155B" w:rsidR="00A56588" w:rsidRPr="002E56B9" w:rsidRDefault="00A56588" w:rsidP="00A56588">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E968007" w14:textId="516E4232" w:rsidR="00A56588" w:rsidRPr="002E56B9"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A56588" w:rsidRDefault="00A56588" w:rsidP="00A56588">
            <w:pPr>
              <w:pStyle w:val="TAL"/>
            </w:pPr>
          </w:p>
        </w:tc>
      </w:tr>
      <w:tr w:rsidR="00A56588" w:rsidRPr="002E56B9"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A56588" w:rsidRPr="002E56B9" w:rsidRDefault="00A56588" w:rsidP="00A56588">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A56588" w:rsidRPr="002E56B9" w:rsidRDefault="00A56588" w:rsidP="00A56588">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A56588" w:rsidRPr="002E56B9"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A56588" w:rsidRPr="00D2331D" w:rsidRDefault="00A56588" w:rsidP="00A56588">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9F1D32" w14:textId="2D138C98" w:rsidR="00A56588" w:rsidRPr="002E56B9" w:rsidRDefault="00A56588" w:rsidP="00A56588">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A6FB729" w14:textId="0306AEE4" w:rsidR="00A56588" w:rsidRPr="002E56B9"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AD28066" w14:textId="32700D43" w:rsidR="00A56588" w:rsidRDefault="00A56588" w:rsidP="00A56588">
            <w:pPr>
              <w:pStyle w:val="TAL"/>
            </w:pPr>
            <w:r w:rsidRPr="00D77B9B">
              <w:t>NOTE 1</w:t>
            </w:r>
          </w:p>
        </w:tc>
      </w:tr>
      <w:tr w:rsidR="00A56588" w:rsidRPr="00B038D4"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A56588" w:rsidRPr="00B038D4" w:rsidRDefault="00A56588" w:rsidP="00A56588">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A56588" w:rsidRPr="00B038D4" w:rsidRDefault="00A56588" w:rsidP="00A56588">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A56588" w:rsidRPr="00B038D4" w:rsidRDefault="00A56588" w:rsidP="00A56588">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70F730C"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A56588" w:rsidRPr="00B038D4" w:rsidRDefault="00A56588" w:rsidP="00A56588">
            <w:pPr>
              <w:pStyle w:val="TAL"/>
            </w:pPr>
          </w:p>
        </w:tc>
      </w:tr>
      <w:tr w:rsidR="00A56588" w:rsidRPr="00B038D4"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A56588" w:rsidRPr="00B038D4" w:rsidRDefault="00A56588" w:rsidP="00A56588">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A56588" w:rsidRPr="00B038D4" w:rsidRDefault="00A56588" w:rsidP="00A56588">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A56588" w:rsidRPr="00D2331D" w:rsidRDefault="00A56588" w:rsidP="00A56588">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A56588" w:rsidRPr="00B038D4" w:rsidRDefault="00A56588" w:rsidP="00A56588">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57E53AC" w14:textId="227FDC5B"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A56588" w:rsidRPr="00B038D4" w:rsidDel="00A56588" w:rsidRDefault="00A56588" w:rsidP="00A56588">
            <w:pPr>
              <w:pStyle w:val="TAL"/>
            </w:pPr>
          </w:p>
        </w:tc>
      </w:tr>
      <w:tr w:rsidR="00A56588" w:rsidRPr="00B038D4"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A56588" w:rsidRPr="00B038D4" w:rsidRDefault="00A56588" w:rsidP="00A56588">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A56588" w:rsidRPr="00B038D4" w:rsidRDefault="00A56588" w:rsidP="00A56588">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A56588" w:rsidRPr="00D2331D"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EB839E0" w14:textId="4CB2B51E" w:rsidR="00A56588" w:rsidRPr="00B038D4" w:rsidRDefault="00A56588" w:rsidP="00A56588">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5E6F727" w14:textId="38B05FBA"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8A47565" w14:textId="6155319E" w:rsidR="00A56588" w:rsidRPr="00B038D4" w:rsidDel="00A56588" w:rsidRDefault="00A56588" w:rsidP="00A56588">
            <w:pPr>
              <w:pStyle w:val="TAL"/>
            </w:pPr>
            <w:r w:rsidRPr="00D77B9B">
              <w:t>NOTE 1</w:t>
            </w:r>
          </w:p>
        </w:tc>
      </w:tr>
      <w:tr w:rsidR="00A56588" w:rsidRPr="00B038D4"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A56588" w:rsidRPr="00B038D4" w:rsidRDefault="00A56588" w:rsidP="00A56588">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A56588" w:rsidRPr="00B038D4" w:rsidRDefault="00A56588" w:rsidP="00A56588">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A56588" w:rsidRPr="00D2331D"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A2C86C6" w14:textId="107A5BB0" w:rsidR="00A56588" w:rsidRPr="00B038D4" w:rsidRDefault="00A56588" w:rsidP="00A56588">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0717066" w14:textId="70414417"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AF1E5D9" w14:textId="12DE1793" w:rsidR="00A56588" w:rsidRPr="00B038D4" w:rsidDel="00A56588" w:rsidRDefault="00A56588" w:rsidP="00A56588">
            <w:pPr>
              <w:pStyle w:val="TAL"/>
            </w:pPr>
            <w:r w:rsidRPr="00D77B9B">
              <w:t>NOTE 1</w:t>
            </w:r>
          </w:p>
        </w:tc>
      </w:tr>
      <w:tr w:rsidR="00A56588" w:rsidRPr="00B038D4"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A56588" w:rsidRPr="00B038D4" w:rsidRDefault="00A56588" w:rsidP="00A56588">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A56588" w:rsidRPr="00B038D4" w:rsidRDefault="00A56588" w:rsidP="00A56588">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A56588" w:rsidRPr="00D2331D"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A56588" w:rsidRPr="00B038D4" w:rsidRDefault="00A56588" w:rsidP="00A56588">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EC407AE" w14:textId="06A6CE69"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A56588" w:rsidRPr="00B038D4" w:rsidDel="00A56588" w:rsidRDefault="00A56588" w:rsidP="00A56588">
            <w:pPr>
              <w:pStyle w:val="TAL"/>
            </w:pPr>
          </w:p>
        </w:tc>
      </w:tr>
      <w:tr w:rsidR="00A56588" w:rsidRPr="00B038D4"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A56588" w:rsidRPr="00B038D4" w:rsidRDefault="00A56588" w:rsidP="00A56588">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A56588" w:rsidRPr="00B038D4" w:rsidRDefault="00A56588" w:rsidP="00A56588">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A56588" w:rsidRPr="00D2331D"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A56588" w:rsidRPr="00B038D4" w:rsidRDefault="00A56588" w:rsidP="00A56588">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4CD9030" w14:textId="0B8669B1"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2D214540" w14:textId="77777777" w:rsidR="00A56588" w:rsidRPr="00B038D4" w:rsidDel="00A56588" w:rsidRDefault="00A56588" w:rsidP="00A56588">
            <w:pPr>
              <w:pStyle w:val="TAL"/>
            </w:pPr>
          </w:p>
        </w:tc>
      </w:tr>
      <w:tr w:rsidR="00A56588" w:rsidRPr="00B038D4"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A56588" w:rsidRPr="00B038D4" w:rsidRDefault="00A56588" w:rsidP="00A56588">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A56588" w:rsidRPr="00B038D4" w:rsidRDefault="00A56588" w:rsidP="00A56588">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A56588" w:rsidRPr="00B038D4" w:rsidRDefault="00A56588" w:rsidP="00A56588">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0E909D12" w14:textId="0847A565"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F465DBE"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986E8B0" w14:textId="77777777" w:rsidR="00A56588" w:rsidRPr="00B038D4" w:rsidRDefault="00A56588" w:rsidP="00A56588">
            <w:pPr>
              <w:pStyle w:val="TAL"/>
            </w:pPr>
            <w:r w:rsidRPr="00B038D4">
              <w:t>NOTE 1</w:t>
            </w:r>
          </w:p>
        </w:tc>
      </w:tr>
      <w:tr w:rsidR="00A56588" w:rsidRPr="00B038D4"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A56588" w:rsidRPr="00B038D4" w:rsidRDefault="00A56588" w:rsidP="00A56588">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A56588" w:rsidRPr="00B038D4" w:rsidRDefault="00A56588" w:rsidP="00A56588">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A56588" w:rsidRPr="00D2331D"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A56588" w:rsidRPr="00B038D4" w:rsidRDefault="00A56588" w:rsidP="00A56588">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D5BF475" w14:textId="52C818D6"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A56588" w:rsidRPr="00B038D4" w:rsidRDefault="00A56588" w:rsidP="00A56588">
            <w:pPr>
              <w:pStyle w:val="TAL"/>
            </w:pPr>
          </w:p>
        </w:tc>
      </w:tr>
      <w:tr w:rsidR="00A56588" w:rsidRPr="00B038D4"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A56588" w:rsidRPr="006E1647" w:rsidRDefault="00A56588" w:rsidP="00A56588">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A56588" w:rsidRPr="006E1647" w:rsidRDefault="00A56588" w:rsidP="00A56588">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A56588" w:rsidRPr="00B038D4" w:rsidRDefault="00A56588" w:rsidP="00A56588">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00667195" w:rsidR="00A56588" w:rsidRPr="00B038D4" w:rsidRDefault="00A56588" w:rsidP="00A56588">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A56588" w:rsidRPr="00B038D4" w:rsidRDefault="00A56588" w:rsidP="00A5658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A56588" w:rsidRPr="00B038D4" w:rsidRDefault="00A56588" w:rsidP="00A56588">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A56588" w:rsidRPr="00B038D4" w:rsidRDefault="00A56588" w:rsidP="00A5658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A56588" w:rsidRPr="00B038D4" w:rsidRDefault="00A56588" w:rsidP="00A56588">
            <w:pPr>
              <w:pStyle w:val="TAL"/>
            </w:pPr>
          </w:p>
        </w:tc>
      </w:tr>
      <w:tr w:rsidR="00A56588" w:rsidRPr="00B038D4"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A56588" w:rsidRPr="00B038D4" w:rsidRDefault="00A56588" w:rsidP="00A56588">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A56588" w:rsidRPr="00B038D4" w:rsidRDefault="00A56588" w:rsidP="00A56588">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A56588" w:rsidRPr="00B038D4" w:rsidRDefault="00A56588" w:rsidP="00A56588">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699EF15" w14:textId="142583E5"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7F2366A"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A56588" w:rsidRPr="00B038D4" w:rsidRDefault="00A56588" w:rsidP="00A56588">
            <w:pPr>
              <w:pStyle w:val="TAL"/>
            </w:pPr>
          </w:p>
        </w:tc>
      </w:tr>
      <w:tr w:rsidR="00A56588" w:rsidRPr="00B038D4"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A56588" w:rsidRPr="00B038D4" w:rsidRDefault="00A56588" w:rsidP="00A56588">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A56588" w:rsidRPr="00B038D4" w:rsidRDefault="00A56588" w:rsidP="00A56588">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A56588" w:rsidRPr="00B038D4" w:rsidRDefault="00A56588" w:rsidP="00A56588">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A56588" w:rsidRPr="00FD6A8E" w:rsidRDefault="00A56588" w:rsidP="00A56588">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55D5BDDE" w14:textId="0EF1B5E1" w:rsidR="00A56588" w:rsidRPr="00B038D4" w:rsidRDefault="00A56588" w:rsidP="00A56588">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A56588" w:rsidRPr="00B038D4" w:rsidRDefault="00A56588" w:rsidP="00A56588">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06E88102" w14:textId="16C93C57" w:rsidR="00A56588" w:rsidRPr="00B038D4" w:rsidRDefault="00A56588" w:rsidP="00A56588">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A56588" w:rsidRPr="00B038D4" w:rsidDel="00A56588" w:rsidRDefault="00A56588" w:rsidP="00A56588">
            <w:pPr>
              <w:pStyle w:val="TAL"/>
            </w:pPr>
          </w:p>
        </w:tc>
      </w:tr>
      <w:tr w:rsidR="00A56588" w:rsidRPr="00B038D4"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A56588" w:rsidRPr="00B038D4" w:rsidRDefault="00A56588" w:rsidP="00A56588">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A56588" w:rsidRPr="00B038D4" w:rsidRDefault="00A56588" w:rsidP="00A56588">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A56588" w:rsidRPr="00B038D4" w:rsidRDefault="00A56588" w:rsidP="00A56588">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49311F8"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A56588" w:rsidRPr="00B038D4" w:rsidRDefault="00A56588" w:rsidP="00A56588">
            <w:pPr>
              <w:pStyle w:val="TAL"/>
            </w:pPr>
          </w:p>
        </w:tc>
      </w:tr>
      <w:tr w:rsidR="00A56588" w:rsidRPr="00B038D4"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A56588" w:rsidRPr="00B038D4" w:rsidRDefault="00A56588" w:rsidP="00A56588">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A56588" w:rsidRPr="00B038D4" w:rsidRDefault="00A56588" w:rsidP="00A56588">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A56588" w:rsidRPr="00B038D4" w:rsidRDefault="00A56588" w:rsidP="00A56588">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74CE2062"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A56588" w:rsidRPr="00B038D4" w:rsidRDefault="00A56588" w:rsidP="00A56588">
            <w:pPr>
              <w:pStyle w:val="TAL"/>
            </w:pPr>
          </w:p>
        </w:tc>
      </w:tr>
      <w:tr w:rsidR="00A56588" w:rsidRPr="00B038D4"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A56588" w:rsidRPr="00B038D4" w:rsidRDefault="00A56588" w:rsidP="00A56588">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A56588" w:rsidRPr="00B038D4" w:rsidRDefault="00A56588" w:rsidP="00A56588">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A56588" w:rsidRPr="00B038D4" w:rsidRDefault="00A56588" w:rsidP="00A56588">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6B8F008"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A56588" w:rsidRPr="00B038D4" w:rsidRDefault="00A56588" w:rsidP="00A56588">
            <w:pPr>
              <w:pStyle w:val="TAL"/>
            </w:pPr>
          </w:p>
        </w:tc>
      </w:tr>
      <w:tr w:rsidR="00A56588" w:rsidRPr="00B038D4"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A56588" w:rsidRPr="00B038D4" w:rsidRDefault="00A56588" w:rsidP="00A56588">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A56588" w:rsidRPr="00B038D4" w:rsidRDefault="00A56588" w:rsidP="00A56588">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A56588" w:rsidRPr="00B038D4" w:rsidRDefault="00A56588" w:rsidP="00A56588">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A56588" w:rsidRPr="00B038D4" w:rsidRDefault="00A56588" w:rsidP="00A56588">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A56588" w:rsidRPr="00B038D4" w:rsidRDefault="00A56588" w:rsidP="00A56588">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A56588" w:rsidRPr="00B038D4" w:rsidRDefault="00A56588" w:rsidP="00A56588">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A12BB95" w14:textId="77777777" w:rsidR="00A56588" w:rsidRPr="00B038D4" w:rsidRDefault="00A56588" w:rsidP="00A56588">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A56588" w:rsidRPr="00B038D4" w:rsidRDefault="00A56588" w:rsidP="00A56588">
            <w:pPr>
              <w:pStyle w:val="TAL"/>
            </w:pPr>
          </w:p>
        </w:tc>
      </w:tr>
      <w:tr w:rsidR="00A56588" w:rsidRPr="002E56B9"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77777777" w:rsidR="00A56588" w:rsidRPr="00B038D4" w:rsidRDefault="00A56588" w:rsidP="00A56588">
            <w:pPr>
              <w:pStyle w:val="TAN"/>
            </w:pPr>
            <w:r w:rsidRPr="00B038D4">
              <w:t>Note 1:</w:t>
            </w:r>
            <w:r w:rsidRPr="00B038D4">
              <w:tab/>
              <w:t xml:space="preserve">Some aspect of the test case is incomplete. </w:t>
            </w:r>
          </w:p>
        </w:tc>
      </w:tr>
    </w:tbl>
    <w:p w14:paraId="76592B22" w14:textId="77777777" w:rsidR="00B038D4" w:rsidRDefault="00B038D4" w:rsidP="00B038D4">
      <w:pPr>
        <w:rPr>
          <w:noProof/>
        </w:rPr>
      </w:pPr>
    </w:p>
    <w:p w14:paraId="55D8BD79" w14:textId="77777777" w:rsidR="00B038D4" w:rsidRPr="002E56B9" w:rsidRDefault="00B038D4" w:rsidP="00B038D4">
      <w:pPr>
        <w:pStyle w:val="Heading3"/>
        <w:rPr>
          <w:rFonts w:eastAsia="Batang"/>
          <w:lang w:eastAsia="ja-JP"/>
        </w:rPr>
      </w:pPr>
      <w:bookmarkStart w:id="159" w:name="_Toc163814694"/>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159"/>
    </w:p>
    <w:p w14:paraId="76E9AA30" w14:textId="77777777" w:rsidR="00B038D4" w:rsidRPr="002E56B9" w:rsidRDefault="00B038D4" w:rsidP="00B038D4">
      <w:pPr>
        <w:pStyle w:val="TH"/>
      </w:pPr>
      <w:r w:rsidRPr="002E56B9">
        <w:t>Table 4.</w:t>
      </w:r>
      <w:r>
        <w:t>3</w:t>
      </w:r>
      <w:r w:rsidRPr="002E56B9">
        <w:t>.</w:t>
      </w:r>
      <w:r>
        <w:t>2</w:t>
      </w:r>
      <w:r w:rsidRPr="002E56B9">
        <w:t>-1: Applicability of performance test cases, ref. TS 38.521-</w:t>
      </w:r>
      <w:r>
        <w:t>5</w:t>
      </w:r>
      <w:r w:rsidRPr="002E56B9">
        <w:t xml:space="preserve"> [</w:t>
      </w:r>
      <w:r>
        <w:t>TBD</w:t>
      </w:r>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038D4" w:rsidRPr="002E56B9" w14:paraId="7E3E1E14" w14:textId="77777777" w:rsidTr="00A56588">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B038D4" w:rsidRPr="002E56B9" w:rsidRDefault="00B038D4" w:rsidP="00766016">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25F35553" w14:textId="77777777" w:rsidR="00B038D4" w:rsidRPr="002E56B9" w:rsidRDefault="00B038D4" w:rsidP="00766016">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31D2201" w14:textId="77777777" w:rsidR="00B038D4" w:rsidRPr="002E56B9" w:rsidRDefault="00B038D4" w:rsidP="00766016">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B038D4" w:rsidRPr="002E56B9" w:rsidRDefault="00B038D4" w:rsidP="00766016">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B038D4" w:rsidRPr="002E56B9" w:rsidRDefault="00B038D4" w:rsidP="00766016">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B038D4" w:rsidRPr="002E56B9" w:rsidRDefault="00B038D4" w:rsidP="00766016">
            <w:pPr>
              <w:pStyle w:val="TAH"/>
            </w:pPr>
            <w:r w:rsidRPr="002E56B9">
              <w:t>Additional Information</w:t>
            </w:r>
          </w:p>
        </w:tc>
      </w:tr>
      <w:tr w:rsidR="00B038D4" w:rsidRPr="002E56B9" w14:paraId="45384FCA" w14:textId="77777777" w:rsidTr="00A56588">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B038D4" w:rsidRPr="002E56B9" w:rsidRDefault="00B038D4" w:rsidP="00766016">
            <w:pPr>
              <w:pStyle w:val="TAH"/>
            </w:pPr>
          </w:p>
        </w:tc>
        <w:tc>
          <w:tcPr>
            <w:tcW w:w="4520" w:type="dxa"/>
            <w:tcBorders>
              <w:top w:val="nil"/>
              <w:left w:val="single" w:sz="4" w:space="0" w:color="auto"/>
              <w:bottom w:val="single" w:sz="4" w:space="0" w:color="auto"/>
              <w:right w:val="single" w:sz="4" w:space="0" w:color="auto"/>
            </w:tcBorders>
          </w:tcPr>
          <w:p w14:paraId="2D607695" w14:textId="77777777" w:rsidR="00B038D4" w:rsidRPr="002E56B9" w:rsidRDefault="00B038D4" w:rsidP="00766016">
            <w:pPr>
              <w:pStyle w:val="TAH"/>
            </w:pPr>
          </w:p>
        </w:tc>
        <w:tc>
          <w:tcPr>
            <w:tcW w:w="850" w:type="dxa"/>
            <w:tcBorders>
              <w:top w:val="nil"/>
              <w:left w:val="single" w:sz="4" w:space="0" w:color="auto"/>
              <w:bottom w:val="single" w:sz="4" w:space="0" w:color="auto"/>
              <w:right w:val="single" w:sz="4" w:space="0" w:color="auto"/>
            </w:tcBorders>
          </w:tcPr>
          <w:p w14:paraId="68B20167" w14:textId="77777777" w:rsidR="00B038D4" w:rsidRPr="002E56B9" w:rsidRDefault="00B038D4" w:rsidP="007660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B038D4" w:rsidRPr="002E56B9" w:rsidRDefault="00B038D4" w:rsidP="00766016">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B038D4" w:rsidRPr="002E56B9" w:rsidRDefault="00B038D4" w:rsidP="00766016">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7610ADB" w14:textId="77777777" w:rsidR="00B038D4" w:rsidRPr="002E56B9" w:rsidRDefault="00B038D4" w:rsidP="00766016">
            <w:pPr>
              <w:pStyle w:val="TAH"/>
            </w:pPr>
          </w:p>
        </w:tc>
        <w:tc>
          <w:tcPr>
            <w:tcW w:w="1984" w:type="dxa"/>
            <w:tcBorders>
              <w:top w:val="nil"/>
              <w:left w:val="single" w:sz="4" w:space="0" w:color="auto"/>
              <w:bottom w:val="single" w:sz="4" w:space="0" w:color="auto"/>
              <w:right w:val="single" w:sz="4" w:space="0" w:color="auto"/>
            </w:tcBorders>
          </w:tcPr>
          <w:p w14:paraId="50EA3D23" w14:textId="77777777" w:rsidR="00B038D4" w:rsidRPr="002E56B9" w:rsidRDefault="00B038D4" w:rsidP="00766016">
            <w:pPr>
              <w:pStyle w:val="TAH"/>
            </w:pPr>
          </w:p>
        </w:tc>
      </w:tr>
      <w:tr w:rsidR="00B038D4" w:rsidRPr="002E56B9" w14:paraId="7F0C5C5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B038D4" w:rsidRPr="002E56B9" w:rsidRDefault="00B038D4" w:rsidP="00766016">
            <w:pPr>
              <w:pStyle w:val="TAL"/>
              <w:rPr>
                <w:b/>
              </w:rPr>
            </w:pPr>
            <w:r>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B038D4" w:rsidRPr="002E56B9" w:rsidRDefault="00B038D4" w:rsidP="00766016">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B038D4" w:rsidRPr="002E56B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B038D4" w:rsidRPr="002E56B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B038D4" w:rsidRPr="002E56B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B038D4" w:rsidRPr="002E56B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B038D4" w:rsidRPr="002E56B9" w:rsidRDefault="00B038D4" w:rsidP="00766016">
            <w:pPr>
              <w:pStyle w:val="TAL"/>
              <w:rPr>
                <w:b/>
                <w:lang w:eastAsia="zh-CN"/>
              </w:rPr>
            </w:pPr>
          </w:p>
        </w:tc>
      </w:tr>
      <w:tr w:rsidR="00B038D4" w:rsidRPr="002E56B9" w14:paraId="6A9A78E8"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B038D4" w:rsidRPr="002E56B9" w:rsidRDefault="00B038D4" w:rsidP="00766016">
            <w:pPr>
              <w:pStyle w:val="TAL"/>
              <w:rPr>
                <w:b/>
              </w:rPr>
            </w:pPr>
            <w:r>
              <w:rPr>
                <w:rFonts w:cs="Arial"/>
                <w:b/>
              </w:rPr>
              <w:t>8</w:t>
            </w:r>
            <w:r w:rsidRPr="002E56B9">
              <w:rPr>
                <w:rFonts w:cs="Arial"/>
                <w:b/>
              </w:rPr>
              <w:t>.2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B038D4" w:rsidRPr="002E56B9" w:rsidRDefault="00B038D4" w:rsidP="00766016">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B038D4" w:rsidRPr="002E56B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B038D4" w:rsidRPr="002E56B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B038D4" w:rsidRPr="002E56B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B038D4" w:rsidRPr="002E56B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B038D4" w:rsidRPr="002E56B9" w:rsidRDefault="00B038D4" w:rsidP="00766016">
            <w:pPr>
              <w:pStyle w:val="TAL"/>
              <w:rPr>
                <w:b/>
                <w:lang w:eastAsia="zh-CN"/>
              </w:rPr>
            </w:pPr>
          </w:p>
        </w:tc>
      </w:tr>
      <w:tr w:rsidR="00B038D4" w:rsidRPr="002E56B9" w14:paraId="2EF71BE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B038D4" w:rsidRPr="002E56B9" w:rsidRDefault="00B038D4" w:rsidP="00766016">
            <w:pPr>
              <w:keepNext/>
              <w:keepLines/>
              <w:spacing w:after="0"/>
              <w:rPr>
                <w:rFonts w:ascii="Arial" w:hAnsi="Arial"/>
                <w:sz w:val="18"/>
              </w:rPr>
            </w:pPr>
            <w:r w:rsidRPr="00C043B5">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B038D4" w:rsidRPr="002E56B9" w:rsidRDefault="00B038D4" w:rsidP="00766016">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B038D4" w:rsidRPr="002E56B9" w:rsidRDefault="00B038D4" w:rsidP="00395076">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B038D4" w:rsidRPr="002E56B9" w:rsidRDefault="00A56588" w:rsidP="00395076">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B038D4" w:rsidRPr="002E56B9" w:rsidRDefault="00B038D4" w:rsidP="00766016">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B038D4" w:rsidRPr="002E56B9" w:rsidRDefault="00B038D4" w:rsidP="00766016">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B038D4" w:rsidRPr="002E56B9" w:rsidRDefault="00B038D4" w:rsidP="00766016">
            <w:pPr>
              <w:keepNext/>
              <w:keepLines/>
              <w:spacing w:after="0"/>
              <w:rPr>
                <w:rFonts w:ascii="Arial" w:hAnsi="Arial"/>
                <w:sz w:val="18"/>
              </w:rPr>
            </w:pPr>
          </w:p>
        </w:tc>
      </w:tr>
      <w:tr w:rsidR="00B038D4" w:rsidRPr="002E56B9" w14:paraId="524007BB" w14:textId="77777777" w:rsidTr="00A56588">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77777777" w:rsidR="00B038D4" w:rsidRPr="00B038D4" w:rsidRDefault="00B038D4" w:rsidP="00C043B5">
            <w:pPr>
              <w:pStyle w:val="TAN"/>
            </w:pPr>
            <w:r w:rsidRPr="00B038D4">
              <w:t>Note 1:</w:t>
            </w:r>
            <w:r w:rsidRPr="00B038D4">
              <w:tab/>
              <w:t>Some aspect of the test case is incomplete.</w:t>
            </w:r>
          </w:p>
        </w:tc>
      </w:tr>
    </w:tbl>
    <w:p w14:paraId="2E8C13F5" w14:textId="77777777" w:rsidR="00B038D4" w:rsidRDefault="00B038D4" w:rsidP="00B038D4">
      <w:pPr>
        <w:rPr>
          <w:noProof/>
        </w:rPr>
      </w:pPr>
    </w:p>
    <w:p w14:paraId="55AAEC74" w14:textId="77777777" w:rsidR="00AB5C87" w:rsidRPr="004A1425" w:rsidRDefault="00AB5C87" w:rsidP="006071CB">
      <w:pPr>
        <w:sectPr w:rsidR="00AB5C87" w:rsidRPr="004A1425" w:rsidSect="00D3541C">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0" w:name="_Toc20936813"/>
      <w:bookmarkStart w:id="161" w:name="_Toc36713258"/>
      <w:bookmarkStart w:id="162" w:name="_Toc36713661"/>
      <w:bookmarkStart w:id="163" w:name="_Toc52217974"/>
      <w:bookmarkStart w:id="164" w:name="_Toc58499586"/>
      <w:bookmarkStart w:id="165" w:name="_Toc68538443"/>
      <w:bookmarkStart w:id="166" w:name="_Toc90971504"/>
      <w:bookmarkStart w:id="167" w:name="_Toc100158412"/>
      <w:bookmarkStart w:id="168" w:name="_Toc163814695"/>
      <w:r w:rsidRPr="004A1425">
        <w:lastRenderedPageBreak/>
        <w:t>Annex A (informative): Change history</w:t>
      </w:r>
      <w:bookmarkEnd w:id="160"/>
      <w:bookmarkEnd w:id="161"/>
      <w:bookmarkEnd w:id="162"/>
      <w:bookmarkEnd w:id="163"/>
      <w:bookmarkEnd w:id="164"/>
      <w:bookmarkEnd w:id="165"/>
      <w:bookmarkEnd w:id="166"/>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lastRenderedPageBreak/>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585ED4" w:rsidRPr="00585ED4"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DF64DD" w:rsidRDefault="00585ED4" w:rsidP="00585ED4">
            <w:pPr>
              <w:rPr>
                <w:rFonts w:ascii="Arial" w:hAnsi="Arial"/>
                <w:sz w:val="16"/>
                <w:szCs w:val="16"/>
                <w:lang w:eastAsia="zh-CN"/>
              </w:rPr>
            </w:pPr>
            <w:r w:rsidRPr="00585ED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DF64DD" w:rsidRDefault="00585ED4" w:rsidP="00585ED4">
            <w:pPr>
              <w:rPr>
                <w:rFonts w:ascii="Arial" w:hAnsi="Arial"/>
                <w:sz w:val="16"/>
                <w:szCs w:val="16"/>
                <w:lang w:eastAsia="zh-CN"/>
              </w:rPr>
            </w:pPr>
            <w:r w:rsidRPr="00585ED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DF64DD" w:rsidRDefault="00585ED4" w:rsidP="00585ED4">
            <w:pPr>
              <w:rPr>
                <w:rFonts w:ascii="Arial" w:hAnsi="Arial"/>
                <w:sz w:val="16"/>
                <w:szCs w:val="16"/>
                <w:lang w:eastAsia="zh-CN"/>
              </w:rPr>
            </w:pPr>
            <w:r w:rsidRPr="00585ED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DF64DD" w:rsidRDefault="00585ED4" w:rsidP="00585ED4">
            <w:pPr>
              <w:rPr>
                <w:rFonts w:ascii="Arial" w:hAnsi="Arial"/>
                <w:sz w:val="16"/>
                <w:szCs w:val="16"/>
                <w:lang w:eastAsia="zh-CN"/>
              </w:rPr>
            </w:pPr>
            <w:r w:rsidRPr="00585ED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DF64DD" w:rsidRDefault="00585ED4" w:rsidP="00585ED4">
            <w:pPr>
              <w:rPr>
                <w:rFonts w:ascii="Arial" w:hAnsi="Arial"/>
                <w:sz w:val="16"/>
                <w:szCs w:val="16"/>
                <w:lang w:eastAsia="zh-CN"/>
              </w:rPr>
            </w:pPr>
            <w:r w:rsidRPr="00585ED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DF64DD" w:rsidRDefault="00585ED4" w:rsidP="00585ED4">
            <w:pPr>
              <w:rPr>
                <w:rFonts w:ascii="Arial" w:hAnsi="Arial"/>
                <w:sz w:val="16"/>
                <w:szCs w:val="16"/>
                <w:lang w:eastAsia="zh-CN"/>
              </w:rPr>
            </w:pPr>
            <w:r w:rsidRPr="00585ED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DF64DD" w:rsidRDefault="00585ED4" w:rsidP="00585ED4">
            <w:pPr>
              <w:rPr>
                <w:rFonts w:ascii="Arial" w:hAnsi="Arial"/>
                <w:sz w:val="16"/>
                <w:szCs w:val="16"/>
                <w:lang w:eastAsia="zh-CN"/>
              </w:rPr>
            </w:pPr>
            <w:r w:rsidRPr="00585ED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DF64DD" w:rsidRDefault="00585ED4" w:rsidP="00585ED4">
            <w:pPr>
              <w:rPr>
                <w:rFonts w:ascii="Arial" w:hAnsi="Arial"/>
                <w:sz w:val="16"/>
                <w:szCs w:val="16"/>
                <w:lang w:eastAsia="zh-CN"/>
              </w:rPr>
            </w:pPr>
            <w:r w:rsidRPr="00585ED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DF64DD" w:rsidRDefault="00585ED4" w:rsidP="00585ED4">
            <w:pPr>
              <w:rPr>
                <w:rFonts w:ascii="Arial" w:hAnsi="Arial"/>
                <w:sz w:val="16"/>
                <w:szCs w:val="16"/>
                <w:lang w:eastAsia="zh-CN"/>
              </w:rPr>
            </w:pPr>
            <w:r w:rsidRPr="00585ED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DF64DD" w:rsidRDefault="00585ED4" w:rsidP="00585ED4">
            <w:pPr>
              <w:rPr>
                <w:rFonts w:ascii="Arial" w:hAnsi="Arial"/>
                <w:sz w:val="16"/>
                <w:szCs w:val="16"/>
                <w:lang w:eastAsia="zh-CN"/>
              </w:rPr>
            </w:pPr>
            <w:r w:rsidRPr="00585ED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DF64DD" w:rsidRDefault="00585ED4" w:rsidP="00585ED4">
            <w:pPr>
              <w:rPr>
                <w:rFonts w:ascii="Arial" w:hAnsi="Arial"/>
                <w:sz w:val="16"/>
                <w:szCs w:val="16"/>
                <w:lang w:eastAsia="zh-CN"/>
              </w:rPr>
            </w:pPr>
            <w:r w:rsidRPr="00585ED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DF64DD" w:rsidRDefault="00585ED4" w:rsidP="00585ED4">
            <w:pPr>
              <w:rPr>
                <w:rFonts w:ascii="Arial" w:hAnsi="Arial"/>
                <w:sz w:val="16"/>
                <w:szCs w:val="16"/>
                <w:lang w:eastAsia="zh-CN"/>
              </w:rPr>
            </w:pPr>
            <w:r w:rsidRPr="00585ED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DF64DD" w:rsidRDefault="00585ED4" w:rsidP="00585ED4">
            <w:pPr>
              <w:rPr>
                <w:rFonts w:ascii="Arial" w:hAnsi="Arial"/>
                <w:sz w:val="16"/>
                <w:szCs w:val="16"/>
                <w:lang w:eastAsia="zh-CN"/>
              </w:rPr>
            </w:pPr>
            <w:r w:rsidRPr="00585ED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DF64DD" w:rsidRDefault="00585ED4" w:rsidP="00585ED4">
            <w:pPr>
              <w:rPr>
                <w:rFonts w:ascii="Arial" w:hAnsi="Arial"/>
                <w:sz w:val="16"/>
                <w:szCs w:val="16"/>
                <w:lang w:eastAsia="zh-CN"/>
              </w:rPr>
            </w:pPr>
            <w:r w:rsidRPr="00585ED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DF64DD" w:rsidRDefault="00585ED4" w:rsidP="00585ED4">
            <w:pPr>
              <w:rPr>
                <w:rFonts w:ascii="Arial" w:hAnsi="Arial"/>
                <w:sz w:val="16"/>
                <w:szCs w:val="16"/>
                <w:lang w:eastAsia="zh-CN"/>
              </w:rPr>
            </w:pPr>
            <w:r w:rsidRPr="00585ED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DF64DD" w:rsidRDefault="00585ED4" w:rsidP="00585ED4">
            <w:pPr>
              <w:rPr>
                <w:rFonts w:ascii="Arial" w:hAnsi="Arial"/>
                <w:sz w:val="16"/>
                <w:szCs w:val="16"/>
                <w:lang w:eastAsia="zh-CN"/>
              </w:rPr>
            </w:pPr>
            <w:r w:rsidRPr="00585ED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DF64DD" w:rsidRDefault="00585ED4" w:rsidP="00585ED4">
            <w:pPr>
              <w:rPr>
                <w:rFonts w:ascii="Arial" w:hAnsi="Arial"/>
                <w:sz w:val="16"/>
                <w:szCs w:val="16"/>
                <w:lang w:eastAsia="zh-CN"/>
              </w:rPr>
            </w:pPr>
            <w:r w:rsidRPr="00585ED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DF64DD" w:rsidRDefault="00585ED4" w:rsidP="00585ED4">
            <w:pPr>
              <w:rPr>
                <w:rFonts w:ascii="Arial" w:hAnsi="Arial"/>
                <w:sz w:val="16"/>
                <w:szCs w:val="16"/>
                <w:lang w:eastAsia="zh-CN"/>
              </w:rPr>
            </w:pPr>
            <w:r w:rsidRPr="00585ED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DF64DD" w:rsidRDefault="00585ED4" w:rsidP="00585ED4">
            <w:pPr>
              <w:rPr>
                <w:rFonts w:ascii="Arial" w:hAnsi="Arial"/>
                <w:sz w:val="16"/>
                <w:szCs w:val="16"/>
                <w:lang w:eastAsia="zh-CN"/>
              </w:rPr>
            </w:pPr>
            <w:r w:rsidRPr="00585ED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DF64DD" w:rsidRDefault="00585ED4" w:rsidP="00585ED4">
            <w:pPr>
              <w:rPr>
                <w:rFonts w:ascii="Arial" w:hAnsi="Arial"/>
                <w:sz w:val="16"/>
                <w:szCs w:val="16"/>
                <w:lang w:eastAsia="zh-CN"/>
              </w:rPr>
            </w:pPr>
            <w:r w:rsidRPr="00585ED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DF64DD" w:rsidRDefault="00585ED4" w:rsidP="00585ED4">
            <w:pPr>
              <w:rPr>
                <w:rFonts w:ascii="Arial" w:hAnsi="Arial"/>
                <w:sz w:val="16"/>
                <w:szCs w:val="16"/>
                <w:lang w:eastAsia="zh-CN"/>
              </w:rPr>
            </w:pPr>
            <w:r w:rsidRPr="00585ED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DF64DD" w:rsidRDefault="00585ED4" w:rsidP="00585ED4">
            <w:pPr>
              <w:rPr>
                <w:rFonts w:ascii="Arial" w:hAnsi="Arial"/>
                <w:sz w:val="16"/>
                <w:szCs w:val="16"/>
                <w:lang w:eastAsia="zh-CN"/>
              </w:rPr>
            </w:pPr>
            <w:r w:rsidRPr="00585ED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DF64DD" w:rsidRDefault="00585ED4" w:rsidP="00585ED4">
            <w:pPr>
              <w:rPr>
                <w:rFonts w:ascii="Arial" w:hAnsi="Arial"/>
                <w:sz w:val="16"/>
                <w:szCs w:val="16"/>
                <w:lang w:eastAsia="zh-CN"/>
              </w:rPr>
            </w:pPr>
            <w:r w:rsidRPr="00585ED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DF64DD" w:rsidRDefault="00585ED4" w:rsidP="00585ED4">
            <w:pPr>
              <w:rPr>
                <w:rFonts w:ascii="Arial" w:hAnsi="Arial"/>
                <w:sz w:val="16"/>
                <w:szCs w:val="16"/>
                <w:lang w:eastAsia="zh-CN"/>
              </w:rPr>
            </w:pPr>
            <w:r w:rsidRPr="00585ED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DF64DD" w:rsidRDefault="00585ED4" w:rsidP="00585ED4">
            <w:pPr>
              <w:rPr>
                <w:rFonts w:ascii="Arial" w:hAnsi="Arial"/>
                <w:sz w:val="16"/>
                <w:szCs w:val="16"/>
                <w:lang w:eastAsia="zh-CN"/>
              </w:rPr>
            </w:pPr>
            <w:r w:rsidRPr="00585ED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DF64DD" w:rsidRDefault="00585ED4" w:rsidP="00585ED4">
            <w:pPr>
              <w:rPr>
                <w:rFonts w:ascii="Arial" w:hAnsi="Arial"/>
                <w:sz w:val="16"/>
                <w:szCs w:val="16"/>
                <w:lang w:eastAsia="zh-CN"/>
              </w:rPr>
            </w:pPr>
            <w:r w:rsidRPr="00585ED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DF64DD" w:rsidRDefault="00585ED4" w:rsidP="00585ED4">
            <w:pPr>
              <w:rPr>
                <w:rFonts w:ascii="Arial" w:hAnsi="Arial"/>
                <w:sz w:val="16"/>
                <w:szCs w:val="16"/>
                <w:lang w:eastAsia="zh-CN"/>
              </w:rPr>
            </w:pPr>
            <w:r w:rsidRPr="00585ED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DF64DD" w:rsidRDefault="00585ED4" w:rsidP="00585ED4">
            <w:pPr>
              <w:rPr>
                <w:rFonts w:ascii="Arial" w:hAnsi="Arial"/>
                <w:sz w:val="16"/>
                <w:szCs w:val="16"/>
                <w:lang w:eastAsia="zh-CN"/>
              </w:rPr>
            </w:pPr>
            <w:r w:rsidRPr="00585ED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DF64DD" w:rsidRDefault="00585ED4" w:rsidP="00585ED4">
            <w:pPr>
              <w:rPr>
                <w:rFonts w:ascii="Arial" w:hAnsi="Arial"/>
                <w:sz w:val="16"/>
                <w:szCs w:val="16"/>
                <w:lang w:eastAsia="zh-CN"/>
              </w:rPr>
            </w:pPr>
            <w:r w:rsidRPr="00585ED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DF64DD" w:rsidRDefault="00585ED4" w:rsidP="00585ED4">
            <w:pPr>
              <w:rPr>
                <w:rFonts w:ascii="Arial" w:hAnsi="Arial"/>
                <w:sz w:val="16"/>
                <w:szCs w:val="16"/>
                <w:lang w:eastAsia="zh-CN"/>
              </w:rPr>
            </w:pPr>
            <w:r w:rsidRPr="00585ED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DF64DD" w:rsidRDefault="00585ED4" w:rsidP="00585ED4">
            <w:pPr>
              <w:rPr>
                <w:rFonts w:ascii="Arial" w:hAnsi="Arial"/>
                <w:sz w:val="16"/>
                <w:szCs w:val="16"/>
                <w:lang w:eastAsia="zh-CN"/>
              </w:rPr>
            </w:pPr>
            <w:r w:rsidRPr="00585ED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DF64DD" w:rsidRDefault="00585ED4" w:rsidP="00585ED4">
            <w:pPr>
              <w:rPr>
                <w:rFonts w:ascii="Arial" w:hAnsi="Arial"/>
                <w:sz w:val="16"/>
                <w:szCs w:val="16"/>
                <w:lang w:eastAsia="zh-CN"/>
              </w:rPr>
            </w:pPr>
            <w:r w:rsidRPr="00585ED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DF64DD" w:rsidRDefault="00585ED4" w:rsidP="00585ED4">
            <w:pPr>
              <w:rPr>
                <w:rFonts w:ascii="Arial" w:hAnsi="Arial"/>
                <w:sz w:val="16"/>
                <w:szCs w:val="16"/>
                <w:lang w:eastAsia="zh-CN"/>
              </w:rPr>
            </w:pPr>
            <w:r w:rsidRPr="00585ED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E21258" w:rsidRDefault="00585ED4" w:rsidP="00585ED4">
            <w:pPr>
              <w:rPr>
                <w:rFonts w:ascii="Arial" w:hAnsi="Arial"/>
                <w:sz w:val="16"/>
                <w:szCs w:val="16"/>
                <w:lang w:eastAsia="zh-CN"/>
              </w:rPr>
            </w:pPr>
            <w:r w:rsidRPr="00E21258">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E21258" w:rsidRDefault="00585ED4" w:rsidP="00585ED4">
            <w:pPr>
              <w:rPr>
                <w:rFonts w:ascii="Arial" w:hAnsi="Arial"/>
                <w:sz w:val="16"/>
                <w:szCs w:val="16"/>
                <w:lang w:eastAsia="zh-CN"/>
              </w:rPr>
            </w:pPr>
            <w:r w:rsidRPr="00E21258">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E21258" w:rsidRDefault="00585ED4" w:rsidP="00585ED4">
            <w:pPr>
              <w:rPr>
                <w:rFonts w:ascii="Arial" w:hAnsi="Arial"/>
                <w:sz w:val="16"/>
                <w:szCs w:val="16"/>
                <w:lang w:eastAsia="zh-CN"/>
              </w:rPr>
            </w:pPr>
            <w:r w:rsidRPr="00E2125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E21258" w:rsidRDefault="00585ED4" w:rsidP="00585ED4">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E21258" w:rsidRDefault="00585ED4" w:rsidP="00585ED4">
            <w:pPr>
              <w:rPr>
                <w:rFonts w:ascii="Arial" w:hAnsi="Arial"/>
                <w:sz w:val="16"/>
                <w:szCs w:val="16"/>
                <w:lang w:eastAsia="zh-CN"/>
              </w:rPr>
            </w:pPr>
            <w:r w:rsidRPr="00E21258">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17.10.0</w:t>
            </w:r>
          </w:p>
        </w:tc>
      </w:tr>
      <w:tr w:rsidR="00585ED4" w:rsidRPr="00585ED4"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18.0.0</w:t>
            </w:r>
          </w:p>
        </w:tc>
      </w:tr>
      <w:tr w:rsidR="00A1546E" w:rsidRPr="00A1546E"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E21258" w:rsidRDefault="00A1546E" w:rsidP="00A1546E">
            <w:pPr>
              <w:rPr>
                <w:rFonts w:ascii="Arial" w:hAnsi="Arial"/>
                <w:sz w:val="16"/>
                <w:szCs w:val="16"/>
                <w:lang w:eastAsia="zh-CN"/>
              </w:rPr>
            </w:pPr>
            <w:r w:rsidRPr="00A1546E">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E21258" w:rsidRDefault="00A1546E" w:rsidP="00A1546E">
            <w:pPr>
              <w:rPr>
                <w:rFonts w:ascii="Arial" w:hAnsi="Arial"/>
                <w:sz w:val="16"/>
                <w:szCs w:val="16"/>
                <w:lang w:eastAsia="zh-CN"/>
              </w:rPr>
            </w:pPr>
            <w:r w:rsidRPr="00A1546E">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E21258" w:rsidRDefault="00A1546E" w:rsidP="00A1546E">
            <w:pPr>
              <w:rPr>
                <w:rFonts w:ascii="Arial" w:hAnsi="Arial"/>
                <w:sz w:val="16"/>
                <w:szCs w:val="16"/>
                <w:lang w:eastAsia="zh-CN"/>
              </w:rPr>
            </w:pPr>
            <w:r w:rsidRPr="00A1546E">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E21258" w:rsidRDefault="00A1546E" w:rsidP="00A1546E">
            <w:pPr>
              <w:rPr>
                <w:rFonts w:ascii="Arial" w:hAnsi="Arial"/>
                <w:sz w:val="16"/>
                <w:szCs w:val="16"/>
                <w:lang w:eastAsia="zh-CN"/>
              </w:rPr>
            </w:pPr>
            <w:r w:rsidRPr="00A1546E">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E21258" w:rsidRDefault="00A1546E" w:rsidP="00A1546E">
            <w:pPr>
              <w:rPr>
                <w:rFonts w:ascii="Arial" w:hAnsi="Arial"/>
                <w:sz w:val="16"/>
                <w:szCs w:val="16"/>
                <w:lang w:eastAsia="zh-CN"/>
              </w:rPr>
            </w:pPr>
            <w:r w:rsidRPr="00A1546E">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E21258" w:rsidRDefault="00A1546E" w:rsidP="00A1546E">
            <w:pPr>
              <w:rPr>
                <w:rFonts w:ascii="Arial" w:hAnsi="Arial"/>
                <w:sz w:val="16"/>
                <w:szCs w:val="16"/>
                <w:lang w:eastAsia="zh-CN"/>
              </w:rPr>
            </w:pPr>
            <w:r w:rsidRPr="00A1546E">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E21258" w:rsidRDefault="00A1546E" w:rsidP="00A1546E">
            <w:pPr>
              <w:rPr>
                <w:rFonts w:ascii="Arial" w:hAnsi="Arial"/>
                <w:sz w:val="16"/>
                <w:szCs w:val="16"/>
                <w:lang w:eastAsia="zh-CN"/>
              </w:rPr>
            </w:pPr>
            <w:r w:rsidRPr="00A1546E">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E21258" w:rsidRDefault="00A1546E" w:rsidP="00A1546E">
            <w:pPr>
              <w:rPr>
                <w:rFonts w:ascii="Arial" w:hAnsi="Arial"/>
                <w:sz w:val="16"/>
                <w:szCs w:val="16"/>
                <w:lang w:eastAsia="zh-CN"/>
              </w:rPr>
            </w:pPr>
            <w:r w:rsidRPr="00A1546E">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E21258" w:rsidRDefault="00A1546E" w:rsidP="00A1546E">
            <w:pPr>
              <w:rPr>
                <w:rFonts w:ascii="Arial" w:hAnsi="Arial"/>
                <w:sz w:val="16"/>
                <w:szCs w:val="16"/>
                <w:lang w:eastAsia="zh-CN"/>
              </w:rPr>
            </w:pPr>
            <w:r w:rsidRPr="00A1546E">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E21258" w:rsidRDefault="00A1546E" w:rsidP="00A1546E">
            <w:pPr>
              <w:rPr>
                <w:rFonts w:ascii="Arial" w:hAnsi="Arial"/>
                <w:sz w:val="16"/>
                <w:szCs w:val="16"/>
                <w:lang w:eastAsia="zh-CN"/>
              </w:rPr>
            </w:pPr>
            <w:r w:rsidRPr="00A1546E">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E21258" w:rsidRDefault="00A1546E" w:rsidP="00A1546E">
            <w:pPr>
              <w:rPr>
                <w:rFonts w:ascii="Arial" w:hAnsi="Arial"/>
                <w:sz w:val="16"/>
                <w:szCs w:val="16"/>
                <w:lang w:eastAsia="zh-CN"/>
              </w:rPr>
            </w:pPr>
            <w:r w:rsidRPr="00A1546E">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E21258" w:rsidRDefault="00A1546E" w:rsidP="00A1546E">
            <w:pPr>
              <w:rPr>
                <w:rFonts w:ascii="Arial" w:hAnsi="Arial"/>
                <w:sz w:val="16"/>
                <w:szCs w:val="16"/>
                <w:lang w:eastAsia="zh-CN"/>
              </w:rPr>
            </w:pPr>
            <w:r w:rsidRPr="00A1546E">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E21258" w:rsidRDefault="00A1546E" w:rsidP="00A1546E">
            <w:pPr>
              <w:rPr>
                <w:rFonts w:ascii="Arial" w:hAnsi="Arial"/>
                <w:sz w:val="16"/>
                <w:szCs w:val="16"/>
                <w:lang w:eastAsia="zh-CN"/>
              </w:rPr>
            </w:pPr>
            <w:r w:rsidRPr="00A1546E">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E21258" w:rsidRDefault="00A1546E" w:rsidP="00A1546E">
            <w:pPr>
              <w:rPr>
                <w:rFonts w:ascii="Arial" w:hAnsi="Arial"/>
                <w:sz w:val="16"/>
                <w:szCs w:val="16"/>
                <w:lang w:eastAsia="zh-CN"/>
              </w:rPr>
            </w:pPr>
            <w:r w:rsidRPr="00A1546E">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E21258" w:rsidRDefault="00A1546E" w:rsidP="00A1546E">
            <w:pPr>
              <w:rPr>
                <w:rFonts w:ascii="Arial" w:hAnsi="Arial"/>
                <w:sz w:val="16"/>
                <w:szCs w:val="16"/>
                <w:lang w:eastAsia="zh-CN"/>
              </w:rPr>
            </w:pPr>
            <w:r w:rsidRPr="00A1546E">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E21258" w:rsidRDefault="00A1546E" w:rsidP="00A1546E">
            <w:pPr>
              <w:rPr>
                <w:rFonts w:ascii="Arial" w:hAnsi="Arial"/>
                <w:sz w:val="16"/>
                <w:szCs w:val="16"/>
                <w:lang w:eastAsia="zh-CN"/>
              </w:rPr>
            </w:pPr>
            <w:r w:rsidRPr="00A1546E">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E21258" w:rsidRDefault="00A1546E" w:rsidP="00A1546E">
            <w:pPr>
              <w:rPr>
                <w:rFonts w:ascii="Arial" w:hAnsi="Arial"/>
                <w:sz w:val="16"/>
                <w:szCs w:val="16"/>
                <w:lang w:eastAsia="zh-CN"/>
              </w:rPr>
            </w:pPr>
            <w:r w:rsidRPr="00A1546E">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E21258" w:rsidRDefault="00A1546E" w:rsidP="00A1546E">
            <w:pPr>
              <w:rPr>
                <w:rFonts w:ascii="Arial" w:hAnsi="Arial"/>
                <w:sz w:val="16"/>
                <w:szCs w:val="16"/>
                <w:lang w:eastAsia="zh-CN"/>
              </w:rPr>
            </w:pPr>
            <w:r w:rsidRPr="00A1546E">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E21258" w:rsidRDefault="00A1546E" w:rsidP="00A1546E">
            <w:pPr>
              <w:rPr>
                <w:rFonts w:ascii="Arial" w:hAnsi="Arial"/>
                <w:sz w:val="16"/>
                <w:szCs w:val="16"/>
                <w:lang w:eastAsia="zh-CN"/>
              </w:rPr>
            </w:pPr>
            <w:r w:rsidRPr="00A1546E">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E21258" w:rsidRDefault="00A1546E" w:rsidP="00A1546E">
            <w:pPr>
              <w:rPr>
                <w:rFonts w:ascii="Arial" w:hAnsi="Arial"/>
                <w:sz w:val="16"/>
                <w:szCs w:val="16"/>
                <w:lang w:eastAsia="zh-CN"/>
              </w:rPr>
            </w:pPr>
            <w:r w:rsidRPr="00A1546E">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E21258" w:rsidRDefault="00A1546E" w:rsidP="00A1546E">
            <w:pPr>
              <w:rPr>
                <w:rFonts w:ascii="Arial" w:hAnsi="Arial"/>
                <w:sz w:val="16"/>
                <w:szCs w:val="16"/>
                <w:lang w:eastAsia="zh-CN"/>
              </w:rPr>
            </w:pPr>
            <w:r w:rsidRPr="00A1546E">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E21258" w:rsidRDefault="00A1546E" w:rsidP="00A1546E">
            <w:pPr>
              <w:rPr>
                <w:rFonts w:ascii="Arial" w:hAnsi="Arial"/>
                <w:sz w:val="16"/>
                <w:szCs w:val="16"/>
                <w:lang w:eastAsia="zh-CN"/>
              </w:rPr>
            </w:pPr>
            <w:r w:rsidRPr="00A1546E">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72399C" w:rsidRDefault="00A1546E" w:rsidP="00A1546E">
            <w:pPr>
              <w:rPr>
                <w:rFonts w:ascii="Arial" w:hAnsi="Arial"/>
                <w:sz w:val="16"/>
                <w:szCs w:val="16"/>
                <w:lang w:eastAsia="zh-CN"/>
              </w:rPr>
            </w:pPr>
            <w:r w:rsidRPr="0072399C">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72399C" w:rsidRDefault="00A1546E" w:rsidP="00A1546E">
            <w:pPr>
              <w:rPr>
                <w:rFonts w:ascii="Arial" w:hAnsi="Arial"/>
                <w:sz w:val="16"/>
                <w:szCs w:val="16"/>
                <w:lang w:eastAsia="zh-CN"/>
              </w:rPr>
            </w:pPr>
            <w:r w:rsidRPr="0072399C">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72399C" w:rsidRDefault="00A1546E" w:rsidP="00A1546E">
            <w:pPr>
              <w:rPr>
                <w:rFonts w:ascii="Arial" w:hAnsi="Arial"/>
                <w:sz w:val="16"/>
                <w:szCs w:val="16"/>
                <w:lang w:eastAsia="zh-CN"/>
              </w:rPr>
            </w:pPr>
            <w:r w:rsidRPr="0072399C">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72399C" w:rsidRDefault="00A1546E" w:rsidP="00A1546E">
            <w:pPr>
              <w:rPr>
                <w:rFonts w:ascii="Arial" w:hAnsi="Arial"/>
                <w:sz w:val="16"/>
                <w:szCs w:val="16"/>
                <w:lang w:eastAsia="zh-CN"/>
              </w:rPr>
            </w:pPr>
            <w:r w:rsidRPr="0072399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72399C" w:rsidRDefault="00A1546E" w:rsidP="00A1546E">
            <w:pPr>
              <w:rPr>
                <w:rFonts w:ascii="Arial" w:hAnsi="Arial"/>
                <w:sz w:val="16"/>
                <w:szCs w:val="16"/>
                <w:lang w:eastAsia="zh-CN"/>
              </w:rPr>
            </w:pPr>
            <w:r w:rsidRPr="0072399C">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18.1.0</w:t>
            </w:r>
          </w:p>
        </w:tc>
      </w:tr>
      <w:tr w:rsidR="00A1546E" w:rsidRPr="00A1546E"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E21258" w:rsidRDefault="00A1546E" w:rsidP="00A1546E">
            <w:pPr>
              <w:rPr>
                <w:rFonts w:ascii="Arial" w:hAnsi="Arial"/>
                <w:sz w:val="16"/>
                <w:szCs w:val="16"/>
                <w:lang w:eastAsia="zh-CN"/>
              </w:rPr>
            </w:pPr>
            <w:r w:rsidRPr="00A1546E">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E21258" w:rsidRDefault="00A1546E" w:rsidP="00A1546E">
            <w:pPr>
              <w:rPr>
                <w:rFonts w:ascii="Arial" w:hAnsi="Arial"/>
                <w:sz w:val="16"/>
                <w:szCs w:val="16"/>
                <w:lang w:eastAsia="zh-CN"/>
              </w:rPr>
            </w:pPr>
            <w:r w:rsidRPr="00A1546E">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E21258" w:rsidRDefault="00A1546E" w:rsidP="00A1546E">
            <w:pPr>
              <w:rPr>
                <w:rFonts w:ascii="Arial" w:hAnsi="Arial"/>
                <w:sz w:val="16"/>
                <w:szCs w:val="16"/>
                <w:lang w:eastAsia="zh-CN"/>
              </w:rPr>
            </w:pPr>
            <w:r w:rsidRPr="00A1546E">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E21258" w:rsidRDefault="00A1546E" w:rsidP="00A1546E">
            <w:pPr>
              <w:rPr>
                <w:rFonts w:ascii="Arial" w:hAnsi="Arial"/>
                <w:sz w:val="16"/>
                <w:szCs w:val="16"/>
                <w:lang w:eastAsia="zh-CN"/>
              </w:rPr>
            </w:pPr>
            <w:r w:rsidRPr="00A1546E">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E21258" w:rsidRDefault="00A1546E" w:rsidP="00A1546E">
            <w:pPr>
              <w:rPr>
                <w:rFonts w:ascii="Arial" w:hAnsi="Arial"/>
                <w:sz w:val="16"/>
                <w:szCs w:val="16"/>
                <w:lang w:eastAsia="zh-CN"/>
              </w:rPr>
            </w:pPr>
            <w:r w:rsidRPr="00A1546E">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E21258" w:rsidRDefault="00A1546E" w:rsidP="00A1546E">
            <w:pPr>
              <w:rPr>
                <w:rFonts w:ascii="Arial" w:hAnsi="Arial"/>
                <w:sz w:val="16"/>
                <w:szCs w:val="16"/>
                <w:lang w:eastAsia="zh-CN"/>
              </w:rPr>
            </w:pPr>
            <w:r w:rsidRPr="00A1546E">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E21258" w:rsidRDefault="00A1546E" w:rsidP="00A1546E">
            <w:pPr>
              <w:rPr>
                <w:rFonts w:ascii="Arial" w:hAnsi="Arial"/>
                <w:sz w:val="16"/>
                <w:szCs w:val="16"/>
                <w:lang w:eastAsia="zh-CN"/>
              </w:rPr>
            </w:pPr>
            <w:r w:rsidRPr="00A1546E">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E21258" w:rsidRDefault="00A1546E" w:rsidP="00A1546E">
            <w:pPr>
              <w:rPr>
                <w:rFonts w:ascii="Arial" w:hAnsi="Arial"/>
                <w:sz w:val="16"/>
                <w:szCs w:val="16"/>
                <w:lang w:eastAsia="zh-CN"/>
              </w:rPr>
            </w:pPr>
            <w:r w:rsidRPr="00A1546E">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E21258" w:rsidRDefault="00A1546E" w:rsidP="00A1546E">
            <w:pPr>
              <w:rPr>
                <w:rFonts w:ascii="Arial" w:hAnsi="Arial"/>
                <w:sz w:val="16"/>
                <w:szCs w:val="16"/>
                <w:lang w:eastAsia="zh-CN"/>
              </w:rPr>
            </w:pPr>
            <w:r w:rsidRPr="00A1546E">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E21258" w:rsidRDefault="00A1546E" w:rsidP="00A1546E">
            <w:pPr>
              <w:rPr>
                <w:rFonts w:ascii="Arial" w:hAnsi="Arial"/>
                <w:sz w:val="16"/>
                <w:szCs w:val="16"/>
                <w:lang w:eastAsia="zh-CN"/>
              </w:rPr>
            </w:pPr>
            <w:r w:rsidRPr="00A1546E">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E21258" w:rsidRDefault="00A1546E" w:rsidP="00A1546E">
            <w:pPr>
              <w:rPr>
                <w:rFonts w:ascii="Arial" w:hAnsi="Arial"/>
                <w:sz w:val="16"/>
                <w:szCs w:val="16"/>
                <w:lang w:eastAsia="zh-CN"/>
              </w:rPr>
            </w:pPr>
            <w:r w:rsidRPr="00A1546E">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E21258" w:rsidRDefault="00A1546E" w:rsidP="00A1546E">
            <w:pPr>
              <w:rPr>
                <w:rFonts w:ascii="Arial" w:hAnsi="Arial"/>
                <w:sz w:val="16"/>
                <w:szCs w:val="16"/>
                <w:lang w:eastAsia="zh-CN"/>
              </w:rPr>
            </w:pPr>
            <w:r w:rsidRPr="00A1546E">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E21258" w:rsidRDefault="00A1546E" w:rsidP="00A1546E">
            <w:pPr>
              <w:rPr>
                <w:rFonts w:ascii="Arial" w:hAnsi="Arial"/>
                <w:sz w:val="16"/>
                <w:szCs w:val="16"/>
                <w:lang w:eastAsia="zh-CN"/>
              </w:rPr>
            </w:pPr>
            <w:r w:rsidRPr="00A1546E">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E21258" w:rsidRDefault="00A1546E" w:rsidP="00A1546E">
            <w:pPr>
              <w:rPr>
                <w:rFonts w:ascii="Arial" w:hAnsi="Arial"/>
                <w:sz w:val="16"/>
                <w:szCs w:val="16"/>
                <w:lang w:eastAsia="zh-CN"/>
              </w:rPr>
            </w:pPr>
            <w:r w:rsidRPr="00A1546E">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E21258" w:rsidRDefault="00A1546E" w:rsidP="00A1546E">
            <w:pPr>
              <w:rPr>
                <w:rFonts w:ascii="Arial" w:hAnsi="Arial"/>
                <w:sz w:val="16"/>
                <w:szCs w:val="16"/>
                <w:lang w:eastAsia="zh-CN"/>
              </w:rPr>
            </w:pPr>
            <w:r w:rsidRPr="00A1546E">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E21258" w:rsidRDefault="00A1546E" w:rsidP="00A1546E">
            <w:pPr>
              <w:rPr>
                <w:rFonts w:ascii="Arial" w:hAnsi="Arial"/>
                <w:sz w:val="16"/>
                <w:szCs w:val="16"/>
                <w:lang w:eastAsia="zh-CN"/>
              </w:rPr>
            </w:pPr>
            <w:r w:rsidRPr="00A1546E">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E21258" w:rsidRDefault="00A1546E" w:rsidP="00A1546E">
            <w:pPr>
              <w:rPr>
                <w:rFonts w:ascii="Arial" w:hAnsi="Arial"/>
                <w:sz w:val="16"/>
                <w:szCs w:val="16"/>
                <w:lang w:eastAsia="zh-CN"/>
              </w:rPr>
            </w:pPr>
            <w:r w:rsidRPr="00A1546E">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E21258" w:rsidRDefault="00A1546E" w:rsidP="00A1546E">
            <w:pPr>
              <w:rPr>
                <w:rFonts w:ascii="Arial" w:hAnsi="Arial"/>
                <w:sz w:val="16"/>
                <w:szCs w:val="16"/>
                <w:lang w:eastAsia="zh-CN"/>
              </w:rPr>
            </w:pPr>
            <w:r w:rsidRPr="00A1546E">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3F3DCF" w:rsidRPr="003F3DCF"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E21258" w:rsidRDefault="003F3DCF" w:rsidP="003F3DCF">
            <w:pPr>
              <w:rPr>
                <w:rFonts w:ascii="Arial" w:hAnsi="Arial"/>
                <w:sz w:val="16"/>
                <w:szCs w:val="16"/>
                <w:lang w:eastAsia="zh-CN"/>
              </w:rPr>
            </w:pPr>
            <w:r w:rsidRPr="00E21258">
              <w:rPr>
                <w:rFonts w:ascii="Arial" w:hAnsi="Arial"/>
                <w:sz w:val="16"/>
                <w:szCs w:val="16"/>
                <w:lang w:eastAsia="zh-CN"/>
              </w:rPr>
              <w:lastRenderedPageBreak/>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E21258" w:rsidRDefault="003F3DCF" w:rsidP="003F3DCF">
            <w:pPr>
              <w:rPr>
                <w:rFonts w:ascii="Arial" w:hAnsi="Arial"/>
                <w:sz w:val="16"/>
                <w:szCs w:val="16"/>
                <w:lang w:eastAsia="zh-CN"/>
              </w:rPr>
            </w:pPr>
            <w:r w:rsidRPr="003F3DCF">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E21258" w:rsidRDefault="003F3DCF" w:rsidP="003F3DCF">
            <w:pPr>
              <w:rPr>
                <w:rFonts w:ascii="Arial" w:hAnsi="Arial"/>
                <w:sz w:val="16"/>
                <w:szCs w:val="16"/>
                <w:lang w:eastAsia="zh-CN"/>
              </w:rPr>
            </w:pPr>
            <w:r w:rsidRPr="003F3DCF">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E21258" w:rsidRDefault="003F3DCF" w:rsidP="003F3DCF">
            <w:pPr>
              <w:rPr>
                <w:rFonts w:ascii="Arial" w:hAnsi="Arial"/>
                <w:sz w:val="16"/>
                <w:szCs w:val="16"/>
                <w:lang w:eastAsia="zh-CN"/>
              </w:rPr>
            </w:pPr>
            <w:r w:rsidRPr="003F3DCF">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E21258" w:rsidRDefault="003F3DCF" w:rsidP="003F3DCF">
            <w:pPr>
              <w:rPr>
                <w:rFonts w:ascii="Arial" w:hAnsi="Arial"/>
                <w:sz w:val="16"/>
                <w:szCs w:val="16"/>
                <w:lang w:eastAsia="zh-CN"/>
              </w:rPr>
            </w:pPr>
            <w:r w:rsidRPr="003F3DCF">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E21258" w:rsidRDefault="003F3DCF" w:rsidP="003F3DCF">
            <w:pPr>
              <w:rPr>
                <w:rFonts w:ascii="Arial" w:hAnsi="Arial"/>
                <w:sz w:val="16"/>
                <w:szCs w:val="16"/>
                <w:lang w:eastAsia="zh-CN"/>
              </w:rPr>
            </w:pPr>
            <w:r w:rsidRPr="003F3DCF">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E21258" w:rsidRDefault="003F3DCF" w:rsidP="003F3DCF">
            <w:pPr>
              <w:rPr>
                <w:rFonts w:ascii="Arial" w:hAnsi="Arial"/>
                <w:sz w:val="16"/>
                <w:szCs w:val="16"/>
                <w:lang w:eastAsia="zh-CN"/>
              </w:rPr>
            </w:pPr>
            <w:r w:rsidRPr="003F3DCF">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E21258" w:rsidRDefault="003F3DCF" w:rsidP="003F3DCF">
            <w:pPr>
              <w:rPr>
                <w:rFonts w:ascii="Arial" w:hAnsi="Arial"/>
                <w:sz w:val="16"/>
                <w:szCs w:val="16"/>
                <w:lang w:eastAsia="zh-CN"/>
              </w:rPr>
            </w:pPr>
            <w:r w:rsidRPr="003F3DCF">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E21258" w:rsidRDefault="003F3DCF" w:rsidP="003F3DCF">
            <w:pPr>
              <w:rPr>
                <w:rFonts w:ascii="Arial" w:hAnsi="Arial"/>
                <w:sz w:val="16"/>
                <w:szCs w:val="16"/>
                <w:lang w:eastAsia="zh-CN"/>
              </w:rPr>
            </w:pPr>
            <w:r w:rsidRPr="003F3DCF">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E21258" w:rsidRDefault="003F3DCF" w:rsidP="003F3DCF">
            <w:pPr>
              <w:rPr>
                <w:rFonts w:ascii="Arial" w:hAnsi="Arial"/>
                <w:sz w:val="16"/>
                <w:szCs w:val="16"/>
                <w:lang w:eastAsia="zh-CN"/>
              </w:rPr>
            </w:pPr>
            <w:r w:rsidRPr="003F3DCF">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E21258" w:rsidRDefault="003F3DCF" w:rsidP="003F3DCF">
            <w:pPr>
              <w:rPr>
                <w:rFonts w:ascii="Arial" w:hAnsi="Arial"/>
                <w:sz w:val="16"/>
                <w:szCs w:val="16"/>
                <w:lang w:eastAsia="zh-CN"/>
              </w:rPr>
            </w:pPr>
            <w:r w:rsidRPr="003F3DCF">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E21258" w:rsidRDefault="003F3DCF" w:rsidP="003F3DCF">
            <w:pPr>
              <w:rPr>
                <w:rFonts w:ascii="Arial" w:hAnsi="Arial"/>
                <w:sz w:val="16"/>
                <w:szCs w:val="16"/>
                <w:lang w:eastAsia="zh-CN"/>
              </w:rPr>
            </w:pPr>
            <w:r w:rsidRPr="003F3DCF">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E21258" w:rsidRDefault="003F3DCF" w:rsidP="003F3DCF">
            <w:pPr>
              <w:rPr>
                <w:rFonts w:ascii="Arial" w:hAnsi="Arial"/>
                <w:sz w:val="16"/>
                <w:szCs w:val="16"/>
                <w:lang w:eastAsia="zh-CN"/>
              </w:rPr>
            </w:pPr>
            <w:r w:rsidRPr="003F3DCF">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E21258" w:rsidRDefault="003F3DCF" w:rsidP="003F3DCF">
            <w:pPr>
              <w:rPr>
                <w:rFonts w:ascii="Arial" w:hAnsi="Arial"/>
                <w:sz w:val="16"/>
                <w:szCs w:val="16"/>
                <w:lang w:eastAsia="zh-CN"/>
              </w:rPr>
            </w:pPr>
            <w:r w:rsidRPr="003F3DCF">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E21258" w:rsidRDefault="003F3DCF" w:rsidP="003F3DCF">
            <w:pPr>
              <w:rPr>
                <w:rFonts w:ascii="Arial" w:hAnsi="Arial"/>
                <w:sz w:val="16"/>
                <w:szCs w:val="16"/>
                <w:lang w:eastAsia="zh-CN"/>
              </w:rPr>
            </w:pPr>
            <w:r w:rsidRPr="003F3DCF">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E21258" w:rsidRDefault="003F3DCF" w:rsidP="003F3DCF">
            <w:pPr>
              <w:rPr>
                <w:rFonts w:ascii="Arial" w:hAnsi="Arial"/>
                <w:sz w:val="16"/>
                <w:szCs w:val="16"/>
                <w:lang w:eastAsia="zh-CN"/>
              </w:rPr>
            </w:pPr>
            <w:r w:rsidRPr="003F3DCF">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E21258" w:rsidRDefault="003F3DCF" w:rsidP="003F3DCF">
            <w:pPr>
              <w:rPr>
                <w:rFonts w:ascii="Arial" w:hAnsi="Arial"/>
                <w:sz w:val="16"/>
                <w:szCs w:val="16"/>
                <w:lang w:eastAsia="zh-CN"/>
              </w:rPr>
            </w:pPr>
            <w:r w:rsidRPr="003F3DCF">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E21258" w:rsidRDefault="003F3DCF" w:rsidP="003F3DCF">
            <w:pPr>
              <w:rPr>
                <w:rFonts w:ascii="Arial" w:hAnsi="Arial"/>
                <w:sz w:val="16"/>
                <w:szCs w:val="16"/>
                <w:lang w:eastAsia="zh-CN"/>
              </w:rPr>
            </w:pPr>
            <w:r w:rsidRPr="003F3DCF">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E21258" w:rsidRDefault="003F3DCF" w:rsidP="003F3DCF">
            <w:pPr>
              <w:rPr>
                <w:rFonts w:ascii="Arial" w:hAnsi="Arial"/>
                <w:sz w:val="16"/>
                <w:szCs w:val="16"/>
                <w:lang w:eastAsia="zh-CN"/>
              </w:rPr>
            </w:pPr>
            <w:r w:rsidRPr="003F3DCF">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E21258" w:rsidRDefault="003F3DCF" w:rsidP="003F3DCF">
            <w:pPr>
              <w:rPr>
                <w:rFonts w:ascii="Arial" w:hAnsi="Arial"/>
                <w:sz w:val="16"/>
                <w:szCs w:val="16"/>
                <w:lang w:eastAsia="zh-CN"/>
              </w:rPr>
            </w:pPr>
            <w:r w:rsidRPr="003F3DCF">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E21258" w:rsidRDefault="003F3DCF" w:rsidP="003F3DCF">
            <w:pPr>
              <w:rPr>
                <w:rFonts w:ascii="Arial" w:hAnsi="Arial"/>
                <w:sz w:val="16"/>
                <w:szCs w:val="16"/>
                <w:lang w:eastAsia="zh-CN"/>
              </w:rPr>
            </w:pPr>
            <w:r w:rsidRPr="003F3DCF">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E21258" w:rsidRDefault="003F3DCF" w:rsidP="003F3DCF">
            <w:pPr>
              <w:rPr>
                <w:rFonts w:ascii="Arial" w:hAnsi="Arial"/>
                <w:sz w:val="16"/>
                <w:szCs w:val="16"/>
                <w:lang w:eastAsia="zh-CN"/>
              </w:rPr>
            </w:pPr>
            <w:r w:rsidRPr="003F3DCF">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E21258" w:rsidRDefault="003F3DCF" w:rsidP="003F3DCF">
            <w:pPr>
              <w:rPr>
                <w:rFonts w:ascii="Arial" w:hAnsi="Arial"/>
                <w:sz w:val="16"/>
                <w:szCs w:val="16"/>
                <w:lang w:eastAsia="zh-CN"/>
              </w:rPr>
            </w:pPr>
            <w:r w:rsidRPr="003F3DCF">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E21258" w:rsidRDefault="003F3DCF" w:rsidP="003F3DCF">
            <w:pPr>
              <w:rPr>
                <w:rFonts w:ascii="Arial" w:hAnsi="Arial"/>
                <w:sz w:val="16"/>
                <w:szCs w:val="16"/>
                <w:lang w:eastAsia="zh-CN"/>
              </w:rPr>
            </w:pPr>
            <w:r w:rsidRPr="003F3DCF">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E21258" w:rsidRDefault="003F3DCF" w:rsidP="003F3DCF">
            <w:pPr>
              <w:rPr>
                <w:rFonts w:ascii="Arial" w:hAnsi="Arial"/>
                <w:sz w:val="16"/>
                <w:szCs w:val="16"/>
                <w:lang w:eastAsia="zh-CN"/>
              </w:rPr>
            </w:pPr>
            <w:r w:rsidRPr="003F3DCF">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E21258" w:rsidRDefault="003F3DCF" w:rsidP="003F3DCF">
            <w:pPr>
              <w:rPr>
                <w:rFonts w:ascii="Arial" w:hAnsi="Arial"/>
                <w:sz w:val="16"/>
                <w:szCs w:val="16"/>
                <w:lang w:eastAsia="zh-CN"/>
              </w:rPr>
            </w:pPr>
            <w:r w:rsidRPr="003F3DCF">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E21258" w:rsidRDefault="003F3DCF" w:rsidP="003F3DCF">
            <w:pPr>
              <w:rPr>
                <w:rFonts w:ascii="Arial" w:hAnsi="Arial"/>
                <w:sz w:val="16"/>
                <w:szCs w:val="16"/>
                <w:lang w:eastAsia="zh-CN"/>
              </w:rPr>
            </w:pPr>
            <w:r w:rsidRPr="003F3DCF">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E21258" w:rsidRDefault="003F3DCF" w:rsidP="003F3DCF">
            <w:pPr>
              <w:rPr>
                <w:rFonts w:ascii="Arial" w:hAnsi="Arial"/>
                <w:sz w:val="16"/>
                <w:szCs w:val="16"/>
                <w:lang w:eastAsia="zh-CN"/>
              </w:rPr>
            </w:pPr>
            <w:r w:rsidRPr="003F3DCF">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E21258" w:rsidRDefault="003F3DCF" w:rsidP="003F3DCF">
            <w:pPr>
              <w:rPr>
                <w:rFonts w:ascii="Arial" w:hAnsi="Arial"/>
                <w:sz w:val="16"/>
                <w:szCs w:val="16"/>
                <w:lang w:eastAsia="zh-CN"/>
              </w:rPr>
            </w:pPr>
            <w:r w:rsidRPr="003F3DCF">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E21258" w:rsidRDefault="003F3DCF" w:rsidP="003F3DCF">
            <w:pPr>
              <w:rPr>
                <w:rFonts w:ascii="Arial" w:hAnsi="Arial"/>
                <w:sz w:val="16"/>
                <w:szCs w:val="16"/>
                <w:lang w:eastAsia="zh-CN"/>
              </w:rPr>
            </w:pPr>
            <w:r w:rsidRPr="003F3DCF">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E21258" w:rsidRDefault="003F3DCF" w:rsidP="003F3DCF">
            <w:pPr>
              <w:rPr>
                <w:rFonts w:ascii="Arial" w:hAnsi="Arial"/>
                <w:sz w:val="16"/>
                <w:szCs w:val="16"/>
                <w:lang w:eastAsia="zh-CN"/>
              </w:rPr>
            </w:pPr>
            <w:r w:rsidRPr="003F3DCF">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E21258" w:rsidRDefault="003F3DCF" w:rsidP="003F3DCF">
            <w:pPr>
              <w:rPr>
                <w:rFonts w:ascii="Arial" w:hAnsi="Arial"/>
                <w:sz w:val="16"/>
                <w:szCs w:val="16"/>
                <w:lang w:eastAsia="zh-CN"/>
              </w:rPr>
            </w:pPr>
            <w:r w:rsidRPr="003F3DCF">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E21258" w:rsidRDefault="003F3DCF" w:rsidP="003F3DCF">
            <w:pPr>
              <w:rPr>
                <w:rFonts w:ascii="Arial" w:hAnsi="Arial"/>
                <w:sz w:val="16"/>
                <w:szCs w:val="16"/>
                <w:lang w:eastAsia="zh-CN"/>
              </w:rPr>
            </w:pPr>
            <w:r w:rsidRPr="003F3DCF">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E21258" w:rsidRDefault="003F3DCF" w:rsidP="003F3DCF">
            <w:pPr>
              <w:rPr>
                <w:rFonts w:ascii="Arial" w:hAnsi="Arial"/>
                <w:sz w:val="16"/>
                <w:szCs w:val="16"/>
                <w:lang w:eastAsia="zh-CN"/>
              </w:rPr>
            </w:pPr>
            <w:r w:rsidRPr="003F3DCF">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E21258" w:rsidRDefault="003F3DCF" w:rsidP="003F3DCF">
            <w:pPr>
              <w:rPr>
                <w:rFonts w:ascii="Arial" w:hAnsi="Arial"/>
                <w:sz w:val="16"/>
                <w:szCs w:val="16"/>
                <w:lang w:eastAsia="zh-CN"/>
              </w:rPr>
            </w:pPr>
            <w:r w:rsidRPr="003F3DCF">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E21258" w:rsidRDefault="003F3DCF" w:rsidP="003F3DCF">
            <w:pPr>
              <w:rPr>
                <w:rFonts w:ascii="Arial" w:hAnsi="Arial"/>
                <w:sz w:val="16"/>
                <w:szCs w:val="16"/>
                <w:lang w:eastAsia="zh-CN"/>
              </w:rPr>
            </w:pPr>
            <w:r w:rsidRPr="003F3DCF">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E21258" w:rsidRDefault="003F3DCF" w:rsidP="003F3DCF">
            <w:pPr>
              <w:rPr>
                <w:rFonts w:ascii="Arial" w:hAnsi="Arial"/>
                <w:sz w:val="16"/>
                <w:szCs w:val="16"/>
                <w:lang w:eastAsia="zh-CN"/>
              </w:rPr>
            </w:pPr>
            <w:r w:rsidRPr="003F3DCF">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E21258" w:rsidRDefault="003F3DCF" w:rsidP="003F3DCF">
            <w:pPr>
              <w:rPr>
                <w:rFonts w:ascii="Arial" w:hAnsi="Arial"/>
                <w:sz w:val="16"/>
                <w:szCs w:val="16"/>
                <w:lang w:eastAsia="zh-CN"/>
              </w:rPr>
            </w:pPr>
            <w:r w:rsidRPr="003F3DCF">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E21258" w:rsidRDefault="001E3627" w:rsidP="003F3DCF">
            <w:pPr>
              <w:rPr>
                <w:rFonts w:ascii="Arial" w:hAnsi="Arial"/>
                <w:sz w:val="16"/>
                <w:szCs w:val="16"/>
                <w:lang w:eastAsia="zh-CN"/>
              </w:rPr>
            </w:pPr>
            <w:r w:rsidRPr="003F3DCF">
              <w:rPr>
                <w:rFonts w:ascii="Arial" w:hAnsi="Arial"/>
                <w:sz w:val="16"/>
                <w:szCs w:val="16"/>
                <w:lang w:eastAsia="zh-CN"/>
              </w:rPr>
              <w:t>Applicability</w:t>
            </w:r>
            <w:r w:rsidR="003F3DCF" w:rsidRPr="003F3DCF">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E21258" w:rsidRDefault="003F3DCF" w:rsidP="003F3DCF">
            <w:pPr>
              <w:rPr>
                <w:rFonts w:ascii="Arial" w:hAnsi="Arial"/>
                <w:sz w:val="16"/>
                <w:szCs w:val="16"/>
                <w:lang w:eastAsia="zh-CN"/>
              </w:rPr>
            </w:pPr>
            <w:r w:rsidRPr="003F3DCF">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E21258" w:rsidRDefault="003F3DCF" w:rsidP="003F3DCF">
            <w:pPr>
              <w:rPr>
                <w:rFonts w:ascii="Arial" w:hAnsi="Arial"/>
                <w:sz w:val="16"/>
                <w:szCs w:val="16"/>
                <w:lang w:eastAsia="zh-CN"/>
              </w:rPr>
            </w:pPr>
            <w:r w:rsidRPr="003F3DCF">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E21258" w:rsidRDefault="003F3DCF" w:rsidP="003F3DCF">
            <w:pPr>
              <w:rPr>
                <w:rFonts w:ascii="Arial" w:hAnsi="Arial"/>
                <w:sz w:val="16"/>
                <w:szCs w:val="16"/>
                <w:lang w:eastAsia="zh-CN"/>
              </w:rPr>
            </w:pPr>
            <w:r w:rsidRPr="003F3DCF">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E21258" w:rsidRDefault="003F3DCF" w:rsidP="003F3DCF">
            <w:pPr>
              <w:rPr>
                <w:rFonts w:ascii="Arial" w:hAnsi="Arial"/>
                <w:sz w:val="16"/>
                <w:szCs w:val="16"/>
                <w:lang w:eastAsia="zh-CN"/>
              </w:rPr>
            </w:pPr>
            <w:r w:rsidRPr="003F3DCF">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E21258" w:rsidRDefault="003F3DCF" w:rsidP="003F3DCF">
            <w:pPr>
              <w:rPr>
                <w:rFonts w:ascii="Arial" w:hAnsi="Arial"/>
                <w:sz w:val="16"/>
                <w:szCs w:val="16"/>
                <w:lang w:eastAsia="zh-CN"/>
              </w:rPr>
            </w:pPr>
            <w:r w:rsidRPr="003F3DCF">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E21258" w:rsidRDefault="003F3DCF" w:rsidP="003F3DCF">
            <w:pPr>
              <w:rPr>
                <w:rFonts w:ascii="Arial" w:hAnsi="Arial"/>
                <w:sz w:val="16"/>
                <w:szCs w:val="16"/>
                <w:lang w:eastAsia="zh-CN"/>
              </w:rPr>
            </w:pPr>
            <w:r w:rsidRPr="003F3DCF">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E21258" w:rsidRDefault="003F3DCF" w:rsidP="003F3DCF">
            <w:pPr>
              <w:rPr>
                <w:rFonts w:ascii="Arial" w:hAnsi="Arial"/>
                <w:sz w:val="16"/>
                <w:szCs w:val="16"/>
                <w:lang w:eastAsia="zh-CN"/>
              </w:rPr>
            </w:pPr>
            <w:r w:rsidRPr="003F3DCF">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E21258" w:rsidRDefault="003F3DCF" w:rsidP="003F3DCF">
            <w:pPr>
              <w:rPr>
                <w:rFonts w:ascii="Arial" w:hAnsi="Arial"/>
                <w:sz w:val="16"/>
                <w:szCs w:val="16"/>
                <w:lang w:eastAsia="zh-CN"/>
              </w:rPr>
            </w:pPr>
            <w:r w:rsidRPr="003F3DC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E21258" w:rsidRDefault="003F3DCF" w:rsidP="003F3DCF">
            <w:pPr>
              <w:rPr>
                <w:rFonts w:ascii="Arial" w:hAnsi="Arial"/>
                <w:sz w:val="16"/>
                <w:szCs w:val="16"/>
                <w:lang w:eastAsia="zh-CN"/>
              </w:rPr>
            </w:pPr>
            <w:r w:rsidRPr="003F3DCF">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E21258" w:rsidRDefault="003F3DCF" w:rsidP="003F3DCF">
            <w:pPr>
              <w:rPr>
                <w:rFonts w:ascii="Arial" w:hAnsi="Arial"/>
                <w:sz w:val="16"/>
                <w:szCs w:val="16"/>
                <w:lang w:eastAsia="zh-CN"/>
              </w:rPr>
            </w:pPr>
            <w:r w:rsidRPr="003F3DCF">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E21258" w:rsidRDefault="003F3DCF" w:rsidP="003F3DCF">
            <w:pPr>
              <w:rPr>
                <w:rFonts w:ascii="Arial" w:hAnsi="Arial"/>
                <w:sz w:val="16"/>
                <w:szCs w:val="16"/>
                <w:lang w:eastAsia="zh-CN"/>
              </w:rPr>
            </w:pPr>
            <w:r w:rsidRPr="003F3DCF">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E21258" w:rsidRDefault="003F3DCF" w:rsidP="003F3DCF">
            <w:pPr>
              <w:rPr>
                <w:rFonts w:ascii="Arial" w:hAnsi="Arial"/>
                <w:sz w:val="16"/>
                <w:szCs w:val="16"/>
                <w:lang w:eastAsia="zh-CN"/>
              </w:rPr>
            </w:pPr>
            <w:r w:rsidRPr="003F3DCF">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E21258" w:rsidRDefault="003F3DCF" w:rsidP="003F3DCF">
            <w:pPr>
              <w:rPr>
                <w:rFonts w:ascii="Arial" w:hAnsi="Arial"/>
                <w:sz w:val="16"/>
                <w:szCs w:val="16"/>
                <w:lang w:eastAsia="zh-CN"/>
              </w:rPr>
            </w:pPr>
            <w:r w:rsidRPr="003F3DCF">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E21258" w:rsidRDefault="003F3DCF" w:rsidP="003F3DCF">
            <w:pPr>
              <w:rPr>
                <w:rFonts w:ascii="Arial" w:hAnsi="Arial"/>
                <w:sz w:val="16"/>
                <w:szCs w:val="16"/>
                <w:lang w:eastAsia="zh-CN"/>
              </w:rPr>
            </w:pPr>
            <w:r w:rsidRPr="003F3DCF">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E21258" w:rsidRDefault="003F3DCF" w:rsidP="003F3DCF">
            <w:pPr>
              <w:rPr>
                <w:rFonts w:ascii="Arial" w:hAnsi="Arial"/>
                <w:sz w:val="16"/>
                <w:szCs w:val="16"/>
                <w:lang w:eastAsia="zh-CN"/>
              </w:rPr>
            </w:pPr>
            <w:r w:rsidRPr="003F3DCF">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E21258" w:rsidRDefault="003F3DCF" w:rsidP="003F3DCF">
            <w:pPr>
              <w:rPr>
                <w:rFonts w:ascii="Arial" w:hAnsi="Arial"/>
                <w:sz w:val="16"/>
                <w:szCs w:val="16"/>
                <w:lang w:eastAsia="zh-CN"/>
              </w:rPr>
            </w:pPr>
            <w:r w:rsidRPr="003F3DCF">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E21258" w:rsidRDefault="003F3DCF" w:rsidP="003F3DCF">
            <w:pPr>
              <w:rPr>
                <w:rFonts w:ascii="Arial" w:hAnsi="Arial"/>
                <w:sz w:val="16"/>
                <w:szCs w:val="16"/>
                <w:lang w:eastAsia="zh-CN"/>
              </w:rPr>
            </w:pPr>
            <w:r w:rsidRPr="003F3DCF">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E21258" w:rsidRDefault="003F3DCF" w:rsidP="003F3DCF">
            <w:pPr>
              <w:rPr>
                <w:rFonts w:ascii="Arial" w:hAnsi="Arial"/>
                <w:sz w:val="16"/>
                <w:szCs w:val="16"/>
                <w:lang w:eastAsia="zh-CN"/>
              </w:rPr>
            </w:pPr>
            <w:r w:rsidRPr="003F3DCF">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E21258" w:rsidRDefault="003F3DCF" w:rsidP="003F3DCF">
            <w:pPr>
              <w:rPr>
                <w:rFonts w:ascii="Arial" w:hAnsi="Arial"/>
                <w:sz w:val="16"/>
                <w:szCs w:val="16"/>
                <w:lang w:eastAsia="zh-CN"/>
              </w:rPr>
            </w:pPr>
            <w:r w:rsidRPr="003F3DCF">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E21258" w:rsidRDefault="003F3DCF" w:rsidP="003F3DCF">
            <w:pPr>
              <w:rPr>
                <w:rFonts w:ascii="Arial" w:hAnsi="Arial"/>
                <w:sz w:val="16"/>
                <w:szCs w:val="16"/>
                <w:lang w:eastAsia="zh-CN"/>
              </w:rPr>
            </w:pPr>
            <w:r w:rsidRPr="003F3DCF">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E21258" w:rsidRDefault="003F3DCF" w:rsidP="003F3DCF">
            <w:pPr>
              <w:rPr>
                <w:rFonts w:ascii="Arial" w:hAnsi="Arial"/>
                <w:sz w:val="16"/>
                <w:szCs w:val="16"/>
                <w:lang w:eastAsia="zh-CN"/>
              </w:rPr>
            </w:pPr>
            <w:r w:rsidRPr="003F3DCF">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E21258" w:rsidRDefault="003F3DCF" w:rsidP="003F3DCF">
            <w:pPr>
              <w:rPr>
                <w:rFonts w:ascii="Arial" w:hAnsi="Arial"/>
                <w:sz w:val="16"/>
                <w:szCs w:val="16"/>
                <w:lang w:eastAsia="zh-CN"/>
              </w:rPr>
            </w:pPr>
            <w:r w:rsidRPr="003F3DCF">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E21258" w:rsidRDefault="003F3DCF" w:rsidP="003F3DCF">
            <w:pPr>
              <w:rPr>
                <w:rFonts w:ascii="Arial" w:hAnsi="Arial"/>
                <w:sz w:val="16"/>
                <w:szCs w:val="16"/>
                <w:lang w:eastAsia="zh-CN"/>
              </w:rPr>
            </w:pPr>
            <w:r w:rsidRPr="003F3DCF">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E21258" w:rsidRDefault="003F3DCF" w:rsidP="003F3DCF">
            <w:pPr>
              <w:rPr>
                <w:rFonts w:ascii="Arial" w:hAnsi="Arial"/>
                <w:sz w:val="16"/>
                <w:szCs w:val="16"/>
                <w:lang w:eastAsia="zh-CN"/>
              </w:rPr>
            </w:pPr>
            <w:r w:rsidRPr="003F3DCF">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E21258" w:rsidRDefault="003F3DCF" w:rsidP="003F3DCF">
            <w:pPr>
              <w:rPr>
                <w:rFonts w:ascii="Arial" w:hAnsi="Arial"/>
                <w:sz w:val="16"/>
                <w:szCs w:val="16"/>
                <w:lang w:eastAsia="zh-CN"/>
              </w:rPr>
            </w:pPr>
            <w:r w:rsidRPr="003F3DCF">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E21258" w:rsidRDefault="003F3DCF" w:rsidP="003F3DCF">
            <w:pPr>
              <w:rPr>
                <w:rFonts w:ascii="Arial" w:hAnsi="Arial"/>
                <w:sz w:val="16"/>
                <w:szCs w:val="16"/>
                <w:lang w:eastAsia="zh-CN"/>
              </w:rPr>
            </w:pPr>
            <w:r w:rsidRPr="003F3DCF">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E21258" w:rsidRDefault="003F3DCF" w:rsidP="003F3DCF">
            <w:pPr>
              <w:rPr>
                <w:rFonts w:ascii="Arial" w:hAnsi="Arial"/>
                <w:sz w:val="16"/>
                <w:szCs w:val="16"/>
                <w:lang w:eastAsia="zh-CN"/>
              </w:rPr>
            </w:pPr>
            <w:r w:rsidRPr="003F3DCF">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E21258" w:rsidRDefault="003F3DCF" w:rsidP="003F3DCF">
            <w:pPr>
              <w:rPr>
                <w:rFonts w:ascii="Arial" w:hAnsi="Arial"/>
                <w:sz w:val="16"/>
                <w:szCs w:val="16"/>
                <w:lang w:eastAsia="zh-CN"/>
              </w:rPr>
            </w:pPr>
            <w:r w:rsidRPr="003F3DCF">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E21258" w:rsidRDefault="003F3DCF" w:rsidP="003F3DCF">
            <w:pPr>
              <w:rPr>
                <w:rFonts w:ascii="Arial" w:hAnsi="Arial"/>
                <w:sz w:val="16"/>
                <w:szCs w:val="16"/>
                <w:lang w:eastAsia="zh-CN"/>
              </w:rPr>
            </w:pPr>
            <w:r w:rsidRPr="003F3DCF">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E21258" w:rsidRDefault="003F3DCF" w:rsidP="003F3DCF">
            <w:pPr>
              <w:rPr>
                <w:rFonts w:ascii="Arial" w:hAnsi="Arial"/>
                <w:sz w:val="16"/>
                <w:szCs w:val="16"/>
                <w:lang w:eastAsia="zh-CN"/>
              </w:rPr>
            </w:pPr>
            <w:r w:rsidRPr="003F3DCF">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E21258" w:rsidRDefault="003F3DCF" w:rsidP="003F3DCF">
            <w:pPr>
              <w:rPr>
                <w:rFonts w:ascii="Arial" w:hAnsi="Arial"/>
                <w:sz w:val="16"/>
                <w:szCs w:val="16"/>
                <w:lang w:eastAsia="zh-CN"/>
              </w:rPr>
            </w:pPr>
            <w:r w:rsidRPr="003F3DCF">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E21258" w:rsidRDefault="003F3DCF" w:rsidP="003F3DCF">
            <w:pPr>
              <w:rPr>
                <w:rFonts w:ascii="Arial" w:hAnsi="Arial"/>
                <w:sz w:val="16"/>
                <w:szCs w:val="16"/>
                <w:lang w:eastAsia="zh-CN"/>
              </w:rPr>
            </w:pPr>
            <w:r w:rsidRPr="003F3DCF">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E21258" w:rsidRDefault="003F3DCF" w:rsidP="003F3DCF">
            <w:pPr>
              <w:rPr>
                <w:rFonts w:ascii="Arial" w:hAnsi="Arial"/>
                <w:sz w:val="16"/>
                <w:szCs w:val="16"/>
                <w:lang w:eastAsia="zh-CN"/>
              </w:rPr>
            </w:pPr>
            <w:r w:rsidRPr="003F3DCF">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07C6919C" w:rsidR="003F3DCF" w:rsidRPr="00E21258" w:rsidRDefault="003F3DCF" w:rsidP="003F3DCF">
            <w:pPr>
              <w:rPr>
                <w:rFonts w:ascii="Arial" w:hAnsi="Arial"/>
                <w:sz w:val="16"/>
                <w:szCs w:val="16"/>
                <w:lang w:eastAsia="zh-CN"/>
              </w:rPr>
            </w:pPr>
            <w:r w:rsidRPr="003F3DCF">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E21258" w:rsidRDefault="003F3DCF" w:rsidP="003F3DCF">
            <w:pPr>
              <w:rPr>
                <w:rFonts w:ascii="Arial" w:hAnsi="Arial"/>
                <w:sz w:val="16"/>
                <w:szCs w:val="16"/>
                <w:lang w:eastAsia="zh-CN"/>
              </w:rPr>
            </w:pPr>
            <w:r w:rsidRPr="003F3DCF">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E21258" w:rsidRDefault="003F3DCF" w:rsidP="003F3DCF">
            <w:pPr>
              <w:rPr>
                <w:rFonts w:ascii="Arial" w:hAnsi="Arial"/>
                <w:sz w:val="16"/>
                <w:szCs w:val="16"/>
                <w:lang w:eastAsia="zh-CN"/>
              </w:rPr>
            </w:pPr>
            <w:r w:rsidRPr="003F3DCF">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r w:rsidR="003F3DCF" w:rsidRPr="003F3DCF"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202</w:t>
            </w:r>
            <w:r>
              <w:rPr>
                <w:rFonts w:ascii="Arial" w:hAnsi="Arial"/>
                <w:sz w:val="16"/>
                <w:szCs w:val="16"/>
                <w:lang w:eastAsia="zh-CN"/>
              </w:rPr>
              <w:t>4</w:t>
            </w:r>
            <w:r w:rsidRPr="00E21258">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E21258" w:rsidRDefault="003F3DCF" w:rsidP="003F3DCF">
            <w:pPr>
              <w:rPr>
                <w:rFonts w:ascii="Arial" w:hAnsi="Arial"/>
                <w:sz w:val="16"/>
                <w:szCs w:val="16"/>
                <w:lang w:eastAsia="zh-CN"/>
              </w:rPr>
            </w:pPr>
            <w:r w:rsidRPr="003F3DCF">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E21258" w:rsidRDefault="003F3DCF" w:rsidP="003F3DCF">
            <w:pPr>
              <w:rPr>
                <w:rFonts w:ascii="Arial" w:hAnsi="Arial"/>
                <w:sz w:val="16"/>
                <w:szCs w:val="16"/>
                <w:lang w:eastAsia="zh-CN"/>
              </w:rPr>
            </w:pPr>
            <w:r w:rsidRPr="003F3DCF">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E21258" w:rsidRDefault="003F3DCF" w:rsidP="003F3DCF">
            <w:pPr>
              <w:rPr>
                <w:rFonts w:ascii="Arial" w:hAnsi="Arial"/>
                <w:sz w:val="16"/>
                <w:szCs w:val="16"/>
                <w:lang w:eastAsia="zh-CN"/>
              </w:rPr>
            </w:pPr>
            <w:r w:rsidRPr="003F3DC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E21258" w:rsidRDefault="003F3DCF" w:rsidP="003F3DCF">
            <w:pPr>
              <w:rPr>
                <w:rFonts w:ascii="Arial" w:hAnsi="Arial"/>
                <w:sz w:val="16"/>
                <w:szCs w:val="16"/>
                <w:lang w:eastAsia="zh-CN"/>
              </w:rPr>
            </w:pPr>
            <w:r w:rsidRPr="003F3DC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E21258" w:rsidRDefault="003F3DCF" w:rsidP="003F3DCF">
            <w:pPr>
              <w:rPr>
                <w:rFonts w:ascii="Arial" w:hAnsi="Arial"/>
                <w:sz w:val="16"/>
                <w:szCs w:val="16"/>
                <w:lang w:eastAsia="zh-CN"/>
              </w:rPr>
            </w:pPr>
            <w:r w:rsidRPr="003F3DCF">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E21258" w:rsidRDefault="003F3DCF" w:rsidP="003F3DCF">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2</w:t>
            </w:r>
            <w:r w:rsidRPr="00E21258">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D3541C">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3030" w14:textId="77777777" w:rsidR="00D3541C" w:rsidRDefault="00D3541C">
      <w:r>
        <w:separator/>
      </w:r>
    </w:p>
  </w:endnote>
  <w:endnote w:type="continuationSeparator" w:id="0">
    <w:p w14:paraId="4C262571" w14:textId="77777777" w:rsidR="00D3541C" w:rsidRDefault="00D3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5.0.0">
    <w:altName w:val="Times New Roman"/>
    <w:charset w:val="00"/>
    <w:family w:val="roman"/>
    <w:pitch w:val="default"/>
  </w:font>
  <w:font w:name="v4.2.0">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5FF4" w14:textId="77777777" w:rsidR="00D3541C" w:rsidRDefault="00D3541C">
      <w:r>
        <w:separator/>
      </w:r>
    </w:p>
  </w:footnote>
  <w:footnote w:type="continuationSeparator" w:id="0">
    <w:p w14:paraId="1916AEA1" w14:textId="77777777" w:rsidR="00D3541C" w:rsidRDefault="00D3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35DBC698"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452FF7">
      <w:rPr>
        <w:rFonts w:ascii="Arial" w:hAnsi="Arial" w:cs="Arial"/>
        <w:b/>
        <w:sz w:val="18"/>
        <w:szCs w:val="18"/>
      </w:rPr>
      <w:t>2</w:t>
    </w:r>
    <w:r>
      <w:rPr>
        <w:rFonts w:ascii="Arial" w:hAnsi="Arial" w:cs="Arial"/>
        <w:b/>
        <w:sz w:val="18"/>
        <w:szCs w:val="18"/>
      </w:rPr>
      <w:t>.0 (202</w:t>
    </w:r>
    <w:r w:rsidR="00452FF7">
      <w:rPr>
        <w:rFonts w:ascii="Arial" w:hAnsi="Arial" w:cs="Arial"/>
        <w:b/>
        <w:sz w:val="18"/>
        <w:szCs w:val="18"/>
      </w:rPr>
      <w:t>4</w:t>
    </w:r>
    <w:r>
      <w:rPr>
        <w:rFonts w:ascii="Arial" w:hAnsi="Arial" w:cs="Arial"/>
        <w:b/>
        <w:sz w:val="18"/>
        <w:szCs w:val="18"/>
      </w:rPr>
      <w:t>-</w:t>
    </w:r>
    <w:r w:rsidR="00452FF7">
      <w:rPr>
        <w:rFonts w:ascii="Arial" w:hAnsi="Arial" w:cs="Arial"/>
        <w:b/>
        <w:sz w:val="18"/>
        <w:szCs w:val="18"/>
      </w:rPr>
      <w:t>03</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614A8"/>
    <w:rsid w:val="000623AB"/>
    <w:rsid w:val="00066157"/>
    <w:rsid w:val="00072812"/>
    <w:rsid w:val="00073348"/>
    <w:rsid w:val="000763C0"/>
    <w:rsid w:val="000873F1"/>
    <w:rsid w:val="00094131"/>
    <w:rsid w:val="000950B7"/>
    <w:rsid w:val="00097C17"/>
    <w:rsid w:val="000A3FA5"/>
    <w:rsid w:val="000A5C5F"/>
    <w:rsid w:val="000A6170"/>
    <w:rsid w:val="000A6394"/>
    <w:rsid w:val="000B3DCE"/>
    <w:rsid w:val="000B5A97"/>
    <w:rsid w:val="000B7FED"/>
    <w:rsid w:val="000C038A"/>
    <w:rsid w:val="000C2629"/>
    <w:rsid w:val="000C3DCB"/>
    <w:rsid w:val="000C6598"/>
    <w:rsid w:val="000D134F"/>
    <w:rsid w:val="000D1894"/>
    <w:rsid w:val="000D44B3"/>
    <w:rsid w:val="000D5FD2"/>
    <w:rsid w:val="000E153B"/>
    <w:rsid w:val="000E1EB7"/>
    <w:rsid w:val="000E3F14"/>
    <w:rsid w:val="000F0824"/>
    <w:rsid w:val="000F2616"/>
    <w:rsid w:val="000F264D"/>
    <w:rsid w:val="000F2BF3"/>
    <w:rsid w:val="000F459A"/>
    <w:rsid w:val="00102B83"/>
    <w:rsid w:val="001046F1"/>
    <w:rsid w:val="00110E90"/>
    <w:rsid w:val="001144A0"/>
    <w:rsid w:val="00120C5C"/>
    <w:rsid w:val="00120D84"/>
    <w:rsid w:val="001217C0"/>
    <w:rsid w:val="001278A9"/>
    <w:rsid w:val="00130A7D"/>
    <w:rsid w:val="00133983"/>
    <w:rsid w:val="00141BB8"/>
    <w:rsid w:val="00142FC1"/>
    <w:rsid w:val="001442FC"/>
    <w:rsid w:val="00145D43"/>
    <w:rsid w:val="00147A2B"/>
    <w:rsid w:val="00150D40"/>
    <w:rsid w:val="00152228"/>
    <w:rsid w:val="00152877"/>
    <w:rsid w:val="00152E84"/>
    <w:rsid w:val="00162856"/>
    <w:rsid w:val="0016663B"/>
    <w:rsid w:val="00167D2B"/>
    <w:rsid w:val="00167E70"/>
    <w:rsid w:val="00170EA2"/>
    <w:rsid w:val="00173F6C"/>
    <w:rsid w:val="001763CC"/>
    <w:rsid w:val="00177A92"/>
    <w:rsid w:val="00180154"/>
    <w:rsid w:val="00180AF2"/>
    <w:rsid w:val="00182E70"/>
    <w:rsid w:val="00185BD9"/>
    <w:rsid w:val="00192C46"/>
    <w:rsid w:val="001977EE"/>
    <w:rsid w:val="001A08B3"/>
    <w:rsid w:val="001A428F"/>
    <w:rsid w:val="001A4774"/>
    <w:rsid w:val="001A6B94"/>
    <w:rsid w:val="001A7B60"/>
    <w:rsid w:val="001B0892"/>
    <w:rsid w:val="001B52F0"/>
    <w:rsid w:val="001B7A65"/>
    <w:rsid w:val="001C1B1B"/>
    <w:rsid w:val="001D079F"/>
    <w:rsid w:val="001E19CF"/>
    <w:rsid w:val="001E24BA"/>
    <w:rsid w:val="001E264C"/>
    <w:rsid w:val="001E3627"/>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3BB"/>
    <w:rsid w:val="00251A69"/>
    <w:rsid w:val="0025210A"/>
    <w:rsid w:val="002548B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3C65"/>
    <w:rsid w:val="002B474B"/>
    <w:rsid w:val="002B4AD5"/>
    <w:rsid w:val="002B5741"/>
    <w:rsid w:val="002B5F61"/>
    <w:rsid w:val="002C352C"/>
    <w:rsid w:val="002C75F9"/>
    <w:rsid w:val="002C7978"/>
    <w:rsid w:val="002D41C6"/>
    <w:rsid w:val="002D4D9B"/>
    <w:rsid w:val="002D6DD2"/>
    <w:rsid w:val="002E472E"/>
    <w:rsid w:val="002E5817"/>
    <w:rsid w:val="002E6B90"/>
    <w:rsid w:val="002F0662"/>
    <w:rsid w:val="002F1D4E"/>
    <w:rsid w:val="002F2320"/>
    <w:rsid w:val="002F25BB"/>
    <w:rsid w:val="002F2724"/>
    <w:rsid w:val="002F2A75"/>
    <w:rsid w:val="002F5648"/>
    <w:rsid w:val="002F79A0"/>
    <w:rsid w:val="00303BD9"/>
    <w:rsid w:val="00305409"/>
    <w:rsid w:val="003056B9"/>
    <w:rsid w:val="00312A73"/>
    <w:rsid w:val="00315DD1"/>
    <w:rsid w:val="00322425"/>
    <w:rsid w:val="003315C9"/>
    <w:rsid w:val="00334037"/>
    <w:rsid w:val="00341AB9"/>
    <w:rsid w:val="003448FC"/>
    <w:rsid w:val="00345DBD"/>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5435"/>
    <w:rsid w:val="00387962"/>
    <w:rsid w:val="00391B89"/>
    <w:rsid w:val="00395076"/>
    <w:rsid w:val="003951D1"/>
    <w:rsid w:val="003977EA"/>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24E0"/>
    <w:rsid w:val="003D6A32"/>
    <w:rsid w:val="003D7524"/>
    <w:rsid w:val="003E0C6D"/>
    <w:rsid w:val="003E1A36"/>
    <w:rsid w:val="003E4504"/>
    <w:rsid w:val="003E7D37"/>
    <w:rsid w:val="003F3053"/>
    <w:rsid w:val="003F33B7"/>
    <w:rsid w:val="003F39B4"/>
    <w:rsid w:val="003F3DCF"/>
    <w:rsid w:val="003F5360"/>
    <w:rsid w:val="003F55C3"/>
    <w:rsid w:val="003F60B8"/>
    <w:rsid w:val="003F7C3E"/>
    <w:rsid w:val="00401F22"/>
    <w:rsid w:val="00402B2C"/>
    <w:rsid w:val="00405878"/>
    <w:rsid w:val="00405A30"/>
    <w:rsid w:val="00410371"/>
    <w:rsid w:val="004169C8"/>
    <w:rsid w:val="00423467"/>
    <w:rsid w:val="0042347E"/>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5216"/>
    <w:rsid w:val="00476178"/>
    <w:rsid w:val="00477D60"/>
    <w:rsid w:val="00487C5A"/>
    <w:rsid w:val="00490470"/>
    <w:rsid w:val="004906FE"/>
    <w:rsid w:val="00490E03"/>
    <w:rsid w:val="004936CC"/>
    <w:rsid w:val="00495F3A"/>
    <w:rsid w:val="004A12BF"/>
    <w:rsid w:val="004A1425"/>
    <w:rsid w:val="004A1A55"/>
    <w:rsid w:val="004A1D2A"/>
    <w:rsid w:val="004B0C67"/>
    <w:rsid w:val="004B539E"/>
    <w:rsid w:val="004B6649"/>
    <w:rsid w:val="004B7192"/>
    <w:rsid w:val="004B75B7"/>
    <w:rsid w:val="004C00F2"/>
    <w:rsid w:val="004C1561"/>
    <w:rsid w:val="004C47C8"/>
    <w:rsid w:val="004C4DBA"/>
    <w:rsid w:val="004C6045"/>
    <w:rsid w:val="004D0DF6"/>
    <w:rsid w:val="004D2608"/>
    <w:rsid w:val="004D3AFC"/>
    <w:rsid w:val="004D678F"/>
    <w:rsid w:val="004F02ED"/>
    <w:rsid w:val="004F031D"/>
    <w:rsid w:val="004F33E3"/>
    <w:rsid w:val="004F4B28"/>
    <w:rsid w:val="004F4DE3"/>
    <w:rsid w:val="00501C35"/>
    <w:rsid w:val="00501CEC"/>
    <w:rsid w:val="00503470"/>
    <w:rsid w:val="00506302"/>
    <w:rsid w:val="00506FA8"/>
    <w:rsid w:val="00510237"/>
    <w:rsid w:val="0051580D"/>
    <w:rsid w:val="0051700F"/>
    <w:rsid w:val="00523FA5"/>
    <w:rsid w:val="00524C94"/>
    <w:rsid w:val="00527A48"/>
    <w:rsid w:val="005336D1"/>
    <w:rsid w:val="00541938"/>
    <w:rsid w:val="00542B52"/>
    <w:rsid w:val="005445E0"/>
    <w:rsid w:val="00545375"/>
    <w:rsid w:val="0054644F"/>
    <w:rsid w:val="00547111"/>
    <w:rsid w:val="00547463"/>
    <w:rsid w:val="00550AA4"/>
    <w:rsid w:val="005570D5"/>
    <w:rsid w:val="0056201B"/>
    <w:rsid w:val="00563676"/>
    <w:rsid w:val="00563C78"/>
    <w:rsid w:val="005655EC"/>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515"/>
    <w:rsid w:val="005F37B4"/>
    <w:rsid w:val="005F43F3"/>
    <w:rsid w:val="005F63F8"/>
    <w:rsid w:val="005F76DC"/>
    <w:rsid w:val="005F7C2B"/>
    <w:rsid w:val="006007D4"/>
    <w:rsid w:val="006022B1"/>
    <w:rsid w:val="006036E0"/>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8573B"/>
    <w:rsid w:val="00690705"/>
    <w:rsid w:val="00695808"/>
    <w:rsid w:val="006972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1647"/>
    <w:rsid w:val="006E21FB"/>
    <w:rsid w:val="006E30C5"/>
    <w:rsid w:val="006E5E72"/>
    <w:rsid w:val="006E78BC"/>
    <w:rsid w:val="006F096B"/>
    <w:rsid w:val="006F5E0C"/>
    <w:rsid w:val="00700A23"/>
    <w:rsid w:val="00702855"/>
    <w:rsid w:val="007054CC"/>
    <w:rsid w:val="0070641F"/>
    <w:rsid w:val="0070680A"/>
    <w:rsid w:val="00706992"/>
    <w:rsid w:val="00712206"/>
    <w:rsid w:val="00713C6C"/>
    <w:rsid w:val="00722093"/>
    <w:rsid w:val="0072399C"/>
    <w:rsid w:val="00724CF8"/>
    <w:rsid w:val="0073169F"/>
    <w:rsid w:val="007350E5"/>
    <w:rsid w:val="00737AD6"/>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F22"/>
    <w:rsid w:val="00854149"/>
    <w:rsid w:val="008557B8"/>
    <w:rsid w:val="0086041C"/>
    <w:rsid w:val="008626E7"/>
    <w:rsid w:val="00862CAC"/>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3752"/>
    <w:rsid w:val="008D5B29"/>
    <w:rsid w:val="008D705D"/>
    <w:rsid w:val="008E0EE6"/>
    <w:rsid w:val="008F0917"/>
    <w:rsid w:val="008F0C74"/>
    <w:rsid w:val="008F29C0"/>
    <w:rsid w:val="008F3789"/>
    <w:rsid w:val="008F5E90"/>
    <w:rsid w:val="008F686C"/>
    <w:rsid w:val="008F7CFD"/>
    <w:rsid w:val="009008AD"/>
    <w:rsid w:val="00900B2A"/>
    <w:rsid w:val="0090170D"/>
    <w:rsid w:val="00902A5C"/>
    <w:rsid w:val="00903417"/>
    <w:rsid w:val="009061EB"/>
    <w:rsid w:val="00910C04"/>
    <w:rsid w:val="009139DB"/>
    <w:rsid w:val="009148DE"/>
    <w:rsid w:val="0092105F"/>
    <w:rsid w:val="00921933"/>
    <w:rsid w:val="00921EF6"/>
    <w:rsid w:val="009235BE"/>
    <w:rsid w:val="009258F6"/>
    <w:rsid w:val="00930C7A"/>
    <w:rsid w:val="00931C23"/>
    <w:rsid w:val="00931D9D"/>
    <w:rsid w:val="009372CC"/>
    <w:rsid w:val="00940AB0"/>
    <w:rsid w:val="00941475"/>
    <w:rsid w:val="00941E30"/>
    <w:rsid w:val="00943D3C"/>
    <w:rsid w:val="009534CF"/>
    <w:rsid w:val="00960CF1"/>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56588"/>
    <w:rsid w:val="00A609D7"/>
    <w:rsid w:val="00A629F5"/>
    <w:rsid w:val="00A63392"/>
    <w:rsid w:val="00A64C90"/>
    <w:rsid w:val="00A66E12"/>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135"/>
    <w:rsid w:val="00AE67BE"/>
    <w:rsid w:val="00AE6877"/>
    <w:rsid w:val="00AE68A1"/>
    <w:rsid w:val="00AF0571"/>
    <w:rsid w:val="00AF33F9"/>
    <w:rsid w:val="00AF5658"/>
    <w:rsid w:val="00AF7FB4"/>
    <w:rsid w:val="00B038D4"/>
    <w:rsid w:val="00B07E3E"/>
    <w:rsid w:val="00B14973"/>
    <w:rsid w:val="00B15A11"/>
    <w:rsid w:val="00B258BB"/>
    <w:rsid w:val="00B25A0D"/>
    <w:rsid w:val="00B329EC"/>
    <w:rsid w:val="00B3418C"/>
    <w:rsid w:val="00B37BEC"/>
    <w:rsid w:val="00B42092"/>
    <w:rsid w:val="00B5023F"/>
    <w:rsid w:val="00B54C3F"/>
    <w:rsid w:val="00B55B39"/>
    <w:rsid w:val="00B56636"/>
    <w:rsid w:val="00B5745E"/>
    <w:rsid w:val="00B61583"/>
    <w:rsid w:val="00B6180D"/>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C56DF"/>
    <w:rsid w:val="00BD279D"/>
    <w:rsid w:val="00BD5868"/>
    <w:rsid w:val="00BD6BB8"/>
    <w:rsid w:val="00BE137C"/>
    <w:rsid w:val="00BE61C4"/>
    <w:rsid w:val="00BE6346"/>
    <w:rsid w:val="00BF2B60"/>
    <w:rsid w:val="00BF2E31"/>
    <w:rsid w:val="00BF45D0"/>
    <w:rsid w:val="00BF48B5"/>
    <w:rsid w:val="00C01BF8"/>
    <w:rsid w:val="00C043B5"/>
    <w:rsid w:val="00C05B15"/>
    <w:rsid w:val="00C0713A"/>
    <w:rsid w:val="00C12B6E"/>
    <w:rsid w:val="00C14ABF"/>
    <w:rsid w:val="00C30493"/>
    <w:rsid w:val="00C3098B"/>
    <w:rsid w:val="00C32765"/>
    <w:rsid w:val="00C32935"/>
    <w:rsid w:val="00C37000"/>
    <w:rsid w:val="00C40B2C"/>
    <w:rsid w:val="00C41BB6"/>
    <w:rsid w:val="00C42287"/>
    <w:rsid w:val="00C42D60"/>
    <w:rsid w:val="00C442BB"/>
    <w:rsid w:val="00C448F6"/>
    <w:rsid w:val="00C452DF"/>
    <w:rsid w:val="00C45BB8"/>
    <w:rsid w:val="00C50F4D"/>
    <w:rsid w:val="00C51722"/>
    <w:rsid w:val="00C6104F"/>
    <w:rsid w:val="00C66BA2"/>
    <w:rsid w:val="00C7129E"/>
    <w:rsid w:val="00C731E8"/>
    <w:rsid w:val="00C733A1"/>
    <w:rsid w:val="00C77F89"/>
    <w:rsid w:val="00C808FF"/>
    <w:rsid w:val="00C82837"/>
    <w:rsid w:val="00C843C8"/>
    <w:rsid w:val="00C84597"/>
    <w:rsid w:val="00C876DD"/>
    <w:rsid w:val="00C9031E"/>
    <w:rsid w:val="00C93192"/>
    <w:rsid w:val="00C94C36"/>
    <w:rsid w:val="00C95452"/>
    <w:rsid w:val="00C95985"/>
    <w:rsid w:val="00C95FB2"/>
    <w:rsid w:val="00C96CF4"/>
    <w:rsid w:val="00CA772C"/>
    <w:rsid w:val="00CB3906"/>
    <w:rsid w:val="00CB3A3A"/>
    <w:rsid w:val="00CB3AC7"/>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1882"/>
    <w:rsid w:val="00CF249C"/>
    <w:rsid w:val="00CF3B53"/>
    <w:rsid w:val="00CF425B"/>
    <w:rsid w:val="00D00DF5"/>
    <w:rsid w:val="00D03EBA"/>
    <w:rsid w:val="00D03F9A"/>
    <w:rsid w:val="00D06D51"/>
    <w:rsid w:val="00D12200"/>
    <w:rsid w:val="00D146FC"/>
    <w:rsid w:val="00D14DBC"/>
    <w:rsid w:val="00D1642C"/>
    <w:rsid w:val="00D2090A"/>
    <w:rsid w:val="00D20CB2"/>
    <w:rsid w:val="00D23B2A"/>
    <w:rsid w:val="00D24972"/>
    <w:rsid w:val="00D24991"/>
    <w:rsid w:val="00D249D0"/>
    <w:rsid w:val="00D271CD"/>
    <w:rsid w:val="00D32017"/>
    <w:rsid w:val="00D3238B"/>
    <w:rsid w:val="00D32B58"/>
    <w:rsid w:val="00D33E33"/>
    <w:rsid w:val="00D345D8"/>
    <w:rsid w:val="00D3541C"/>
    <w:rsid w:val="00D35600"/>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1ECE"/>
    <w:rsid w:val="00DC34E0"/>
    <w:rsid w:val="00DC6E50"/>
    <w:rsid w:val="00DC7D22"/>
    <w:rsid w:val="00DD21F0"/>
    <w:rsid w:val="00DD596F"/>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21258"/>
    <w:rsid w:val="00E21B3B"/>
    <w:rsid w:val="00E22980"/>
    <w:rsid w:val="00E301C7"/>
    <w:rsid w:val="00E30CC0"/>
    <w:rsid w:val="00E34898"/>
    <w:rsid w:val="00E43A71"/>
    <w:rsid w:val="00E457FF"/>
    <w:rsid w:val="00E5077A"/>
    <w:rsid w:val="00E5081C"/>
    <w:rsid w:val="00E52282"/>
    <w:rsid w:val="00E55F67"/>
    <w:rsid w:val="00E5736B"/>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12F02"/>
    <w:rsid w:val="00F13252"/>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5F"/>
    <w:rsid w:val="00F820DF"/>
    <w:rsid w:val="00F8411C"/>
    <w:rsid w:val="00F90CE6"/>
    <w:rsid w:val="00F92579"/>
    <w:rsid w:val="00F96A74"/>
    <w:rsid w:val="00FA01FB"/>
    <w:rsid w:val="00FA0335"/>
    <w:rsid w:val="00FA0608"/>
    <w:rsid w:val="00FA2104"/>
    <w:rsid w:val="00FB1DB2"/>
    <w:rsid w:val="00FB259F"/>
    <w:rsid w:val="00FB2742"/>
    <w:rsid w:val="00FB3D66"/>
    <w:rsid w:val="00FB54FF"/>
    <w:rsid w:val="00FB562C"/>
    <w:rsid w:val="00FB6386"/>
    <w:rsid w:val="00FB69B8"/>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07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95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9507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950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9507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95076"/>
    <w:pPr>
      <w:ind w:left="1701" w:hanging="1701"/>
      <w:outlineLvl w:val="4"/>
    </w:pPr>
    <w:rPr>
      <w:sz w:val="22"/>
    </w:rPr>
  </w:style>
  <w:style w:type="paragraph" w:styleId="Heading6">
    <w:name w:val="heading 6"/>
    <w:aliases w:val="T1,Header 6"/>
    <w:basedOn w:val="H6"/>
    <w:next w:val="Normal"/>
    <w:link w:val="Heading6Char"/>
    <w:qFormat/>
    <w:rsid w:val="00395076"/>
    <w:pPr>
      <w:outlineLvl w:val="5"/>
    </w:pPr>
  </w:style>
  <w:style w:type="paragraph" w:styleId="Heading7">
    <w:name w:val="heading 7"/>
    <w:aliases w:val="L7,Header 7"/>
    <w:basedOn w:val="H6"/>
    <w:next w:val="Normal"/>
    <w:link w:val="Heading7Char"/>
    <w:qFormat/>
    <w:rsid w:val="00395076"/>
    <w:pPr>
      <w:outlineLvl w:val="6"/>
    </w:pPr>
  </w:style>
  <w:style w:type="paragraph" w:styleId="Heading8">
    <w:name w:val="heading 8"/>
    <w:basedOn w:val="Heading1"/>
    <w:next w:val="Normal"/>
    <w:link w:val="Heading8Char"/>
    <w:qFormat/>
    <w:rsid w:val="00395076"/>
    <w:pPr>
      <w:ind w:left="0" w:firstLine="0"/>
      <w:outlineLvl w:val="7"/>
    </w:pPr>
  </w:style>
  <w:style w:type="paragraph" w:styleId="Heading9">
    <w:name w:val="heading 9"/>
    <w:aliases w:val="Figure Heading,FH"/>
    <w:basedOn w:val="Heading8"/>
    <w:next w:val="Normal"/>
    <w:link w:val="Heading9Char"/>
    <w:qFormat/>
    <w:rsid w:val="00395076"/>
    <w:pPr>
      <w:outlineLvl w:val="8"/>
    </w:pPr>
  </w:style>
  <w:style w:type="character" w:default="1" w:styleId="DefaultParagraphFont">
    <w:name w:val="Default Paragraph Font"/>
    <w:semiHidden/>
    <w:rsid w:val="003950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076"/>
  </w:style>
  <w:style w:type="paragraph" w:styleId="TOC8">
    <w:name w:val="toc 8"/>
    <w:basedOn w:val="TOC1"/>
    <w:uiPriority w:val="39"/>
    <w:rsid w:val="00395076"/>
    <w:pPr>
      <w:spacing w:before="180"/>
      <w:ind w:left="2693" w:hanging="2693"/>
    </w:pPr>
    <w:rPr>
      <w:b/>
    </w:rPr>
  </w:style>
  <w:style w:type="paragraph" w:styleId="TOC1">
    <w:name w:val="toc 1"/>
    <w:uiPriority w:val="39"/>
    <w:rsid w:val="003950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950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95076"/>
    <w:pPr>
      <w:ind w:left="1701" w:hanging="1701"/>
    </w:pPr>
  </w:style>
  <w:style w:type="paragraph" w:styleId="TOC4">
    <w:name w:val="toc 4"/>
    <w:basedOn w:val="TOC3"/>
    <w:rsid w:val="00395076"/>
    <w:pPr>
      <w:ind w:left="1418" w:hanging="1418"/>
    </w:pPr>
  </w:style>
  <w:style w:type="paragraph" w:styleId="TOC3">
    <w:name w:val="toc 3"/>
    <w:basedOn w:val="TOC2"/>
    <w:uiPriority w:val="39"/>
    <w:rsid w:val="00395076"/>
    <w:pPr>
      <w:ind w:left="1134" w:hanging="1134"/>
    </w:pPr>
  </w:style>
  <w:style w:type="paragraph" w:styleId="TOC2">
    <w:name w:val="toc 2"/>
    <w:basedOn w:val="TOC1"/>
    <w:uiPriority w:val="39"/>
    <w:rsid w:val="00395076"/>
    <w:pPr>
      <w:keepNext w:val="0"/>
      <w:spacing w:before="0"/>
      <w:ind w:left="851" w:hanging="851"/>
    </w:pPr>
    <w:rPr>
      <w:sz w:val="20"/>
    </w:rPr>
  </w:style>
  <w:style w:type="paragraph" w:styleId="Index2">
    <w:name w:val="index 2"/>
    <w:basedOn w:val="Index1"/>
    <w:rsid w:val="00395076"/>
    <w:pPr>
      <w:ind w:left="284"/>
    </w:pPr>
  </w:style>
  <w:style w:type="paragraph" w:styleId="Index1">
    <w:name w:val="index 1"/>
    <w:basedOn w:val="Normal"/>
    <w:rsid w:val="00395076"/>
    <w:pPr>
      <w:keepLines/>
      <w:spacing w:after="0"/>
    </w:pPr>
  </w:style>
  <w:style w:type="paragraph" w:customStyle="1" w:styleId="ZH">
    <w:name w:val="ZH"/>
    <w:rsid w:val="003950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95076"/>
    <w:pPr>
      <w:outlineLvl w:val="9"/>
    </w:pPr>
  </w:style>
  <w:style w:type="paragraph" w:styleId="ListNumber2">
    <w:name w:val="List Number 2"/>
    <w:basedOn w:val="ListNumber"/>
    <w:rsid w:val="0039507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9507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3950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95076"/>
    <w:pPr>
      <w:keepLines/>
      <w:spacing w:after="0"/>
      <w:ind w:left="454" w:hanging="454"/>
    </w:pPr>
    <w:rPr>
      <w:sz w:val="16"/>
    </w:rPr>
  </w:style>
  <w:style w:type="paragraph" w:customStyle="1" w:styleId="TAH">
    <w:name w:val="TAH"/>
    <w:basedOn w:val="TAC"/>
    <w:link w:val="TAHCar"/>
    <w:rsid w:val="00395076"/>
    <w:rPr>
      <w:b/>
    </w:rPr>
  </w:style>
  <w:style w:type="paragraph" w:customStyle="1" w:styleId="TAC">
    <w:name w:val="TAC"/>
    <w:basedOn w:val="TAL"/>
    <w:link w:val="TACCar"/>
    <w:rsid w:val="00395076"/>
    <w:pPr>
      <w:jc w:val="center"/>
    </w:pPr>
  </w:style>
  <w:style w:type="paragraph" w:customStyle="1" w:styleId="TF">
    <w:name w:val="TF"/>
    <w:aliases w:val="left"/>
    <w:basedOn w:val="TH"/>
    <w:link w:val="TFChar"/>
    <w:rsid w:val="00395076"/>
    <w:pPr>
      <w:keepNext w:val="0"/>
      <w:spacing w:before="0" w:after="240"/>
    </w:pPr>
  </w:style>
  <w:style w:type="paragraph" w:customStyle="1" w:styleId="NO">
    <w:name w:val="NO"/>
    <w:basedOn w:val="Normal"/>
    <w:link w:val="NOChar"/>
    <w:rsid w:val="00395076"/>
    <w:pPr>
      <w:keepLines/>
      <w:ind w:left="1135" w:hanging="851"/>
    </w:pPr>
  </w:style>
  <w:style w:type="paragraph" w:styleId="TOC9">
    <w:name w:val="toc 9"/>
    <w:basedOn w:val="TOC8"/>
    <w:rsid w:val="00395076"/>
    <w:pPr>
      <w:ind w:left="1418" w:hanging="1418"/>
    </w:pPr>
  </w:style>
  <w:style w:type="paragraph" w:customStyle="1" w:styleId="EX">
    <w:name w:val="EX"/>
    <w:basedOn w:val="Normal"/>
    <w:link w:val="EXChar"/>
    <w:rsid w:val="00395076"/>
    <w:pPr>
      <w:keepLines/>
      <w:ind w:left="1702" w:hanging="1418"/>
    </w:pPr>
  </w:style>
  <w:style w:type="paragraph" w:customStyle="1" w:styleId="FP">
    <w:name w:val="FP"/>
    <w:basedOn w:val="Normal"/>
    <w:rsid w:val="00395076"/>
    <w:pPr>
      <w:spacing w:after="0"/>
    </w:pPr>
  </w:style>
  <w:style w:type="paragraph" w:customStyle="1" w:styleId="LD">
    <w:name w:val="LD"/>
    <w:rsid w:val="003950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95076"/>
    <w:pPr>
      <w:spacing w:after="0"/>
    </w:pPr>
  </w:style>
  <w:style w:type="paragraph" w:customStyle="1" w:styleId="EW">
    <w:name w:val="EW"/>
    <w:basedOn w:val="EX"/>
    <w:rsid w:val="00395076"/>
    <w:pPr>
      <w:spacing w:after="0"/>
    </w:pPr>
  </w:style>
  <w:style w:type="paragraph" w:styleId="TOC6">
    <w:name w:val="toc 6"/>
    <w:basedOn w:val="TOC5"/>
    <w:next w:val="Normal"/>
    <w:rsid w:val="00395076"/>
    <w:pPr>
      <w:ind w:left="1985" w:hanging="1985"/>
    </w:pPr>
  </w:style>
  <w:style w:type="paragraph" w:styleId="TOC7">
    <w:name w:val="toc 7"/>
    <w:basedOn w:val="TOC6"/>
    <w:next w:val="Normal"/>
    <w:rsid w:val="00395076"/>
    <w:pPr>
      <w:ind w:left="2268" w:hanging="2268"/>
    </w:pPr>
  </w:style>
  <w:style w:type="paragraph" w:styleId="ListBullet2">
    <w:name w:val="List Bullet 2"/>
    <w:aliases w:val="lb2"/>
    <w:basedOn w:val="ListBullet"/>
    <w:link w:val="ListBullet2Char"/>
    <w:rsid w:val="00395076"/>
    <w:pPr>
      <w:ind w:left="851"/>
    </w:pPr>
  </w:style>
  <w:style w:type="paragraph" w:styleId="ListBullet3">
    <w:name w:val="List Bullet 3"/>
    <w:basedOn w:val="ListBullet2"/>
    <w:link w:val="ListBullet3Char"/>
    <w:rsid w:val="00395076"/>
    <w:pPr>
      <w:ind w:left="1135"/>
    </w:pPr>
  </w:style>
  <w:style w:type="paragraph" w:styleId="ListNumber">
    <w:name w:val="List Number"/>
    <w:basedOn w:val="List"/>
    <w:rsid w:val="00395076"/>
  </w:style>
  <w:style w:type="paragraph" w:customStyle="1" w:styleId="EQ">
    <w:name w:val="EQ"/>
    <w:basedOn w:val="Normal"/>
    <w:next w:val="Normal"/>
    <w:link w:val="EQChar"/>
    <w:rsid w:val="00395076"/>
    <w:pPr>
      <w:keepLines/>
      <w:tabs>
        <w:tab w:val="center" w:pos="4536"/>
        <w:tab w:val="right" w:pos="9072"/>
      </w:tabs>
    </w:pPr>
    <w:rPr>
      <w:noProof/>
    </w:rPr>
  </w:style>
  <w:style w:type="paragraph" w:customStyle="1" w:styleId="TH">
    <w:name w:val="TH"/>
    <w:basedOn w:val="Normal"/>
    <w:link w:val="THChar"/>
    <w:rsid w:val="00395076"/>
    <w:pPr>
      <w:keepNext/>
      <w:keepLines/>
      <w:spacing w:before="60"/>
      <w:jc w:val="center"/>
    </w:pPr>
    <w:rPr>
      <w:rFonts w:ascii="Arial" w:hAnsi="Arial"/>
      <w:b/>
    </w:rPr>
  </w:style>
  <w:style w:type="paragraph" w:customStyle="1" w:styleId="NF">
    <w:name w:val="NF"/>
    <w:basedOn w:val="NO"/>
    <w:rsid w:val="00395076"/>
    <w:pPr>
      <w:keepNext/>
      <w:spacing w:after="0"/>
    </w:pPr>
    <w:rPr>
      <w:rFonts w:ascii="Arial" w:hAnsi="Arial"/>
      <w:sz w:val="18"/>
    </w:rPr>
  </w:style>
  <w:style w:type="paragraph" w:customStyle="1" w:styleId="PL">
    <w:name w:val="PL"/>
    <w:link w:val="PLChar"/>
    <w:rsid w:val="0039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95076"/>
    <w:pPr>
      <w:jc w:val="right"/>
    </w:pPr>
  </w:style>
  <w:style w:type="paragraph" w:customStyle="1" w:styleId="H6">
    <w:name w:val="H6"/>
    <w:basedOn w:val="Heading5"/>
    <w:next w:val="Normal"/>
    <w:link w:val="H6Char"/>
    <w:rsid w:val="00395076"/>
    <w:pPr>
      <w:ind w:left="1985" w:hanging="1985"/>
      <w:outlineLvl w:val="9"/>
    </w:pPr>
    <w:rPr>
      <w:sz w:val="20"/>
    </w:rPr>
  </w:style>
  <w:style w:type="paragraph" w:customStyle="1" w:styleId="TAN">
    <w:name w:val="TAN"/>
    <w:basedOn w:val="TAL"/>
    <w:link w:val="TANChar"/>
    <w:rsid w:val="00395076"/>
    <w:pPr>
      <w:ind w:left="851" w:hanging="851"/>
    </w:pPr>
  </w:style>
  <w:style w:type="paragraph" w:customStyle="1" w:styleId="TAL">
    <w:name w:val="TAL"/>
    <w:basedOn w:val="Normal"/>
    <w:link w:val="TALChar"/>
    <w:rsid w:val="00395076"/>
    <w:pPr>
      <w:keepNext/>
      <w:keepLines/>
      <w:spacing w:after="0"/>
    </w:pPr>
    <w:rPr>
      <w:rFonts w:ascii="Arial" w:hAnsi="Arial"/>
      <w:sz w:val="18"/>
    </w:rPr>
  </w:style>
  <w:style w:type="paragraph" w:customStyle="1" w:styleId="ZA">
    <w:name w:val="ZA"/>
    <w:rsid w:val="00395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95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950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95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95076"/>
    <w:pPr>
      <w:framePr w:wrap="notBeside" w:y="16161"/>
    </w:pPr>
  </w:style>
  <w:style w:type="character" w:customStyle="1" w:styleId="ZGSM">
    <w:name w:val="ZGSM"/>
    <w:rsid w:val="00395076"/>
  </w:style>
  <w:style w:type="paragraph" w:styleId="List2">
    <w:name w:val="List 2"/>
    <w:basedOn w:val="List"/>
    <w:link w:val="List2Char"/>
    <w:rsid w:val="00395076"/>
    <w:pPr>
      <w:ind w:left="851"/>
    </w:pPr>
  </w:style>
  <w:style w:type="paragraph" w:customStyle="1" w:styleId="ZG">
    <w:name w:val="ZG"/>
    <w:rsid w:val="003950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95076"/>
    <w:pPr>
      <w:ind w:left="1135"/>
    </w:pPr>
  </w:style>
  <w:style w:type="paragraph" w:styleId="List4">
    <w:name w:val="List 4"/>
    <w:basedOn w:val="List3"/>
    <w:rsid w:val="00395076"/>
    <w:pPr>
      <w:ind w:left="1418"/>
    </w:pPr>
  </w:style>
  <w:style w:type="paragraph" w:styleId="List5">
    <w:name w:val="List 5"/>
    <w:basedOn w:val="List4"/>
    <w:rsid w:val="00395076"/>
    <w:pPr>
      <w:ind w:left="1702"/>
    </w:pPr>
  </w:style>
  <w:style w:type="paragraph" w:customStyle="1" w:styleId="EditorsNote">
    <w:name w:val="Editor's Note"/>
    <w:aliases w:val="EN,Editor's Noteormal"/>
    <w:basedOn w:val="NO"/>
    <w:link w:val="EditorsNoteChar"/>
    <w:rsid w:val="00395076"/>
    <w:rPr>
      <w:color w:val="FF0000"/>
    </w:rPr>
  </w:style>
  <w:style w:type="paragraph" w:styleId="List">
    <w:name w:val="List"/>
    <w:basedOn w:val="Normal"/>
    <w:link w:val="ListChar"/>
    <w:rsid w:val="00395076"/>
    <w:pPr>
      <w:ind w:left="568" w:hanging="284"/>
    </w:pPr>
  </w:style>
  <w:style w:type="paragraph" w:styleId="ListBullet">
    <w:name w:val="List Bullet"/>
    <w:aliases w:val="UL"/>
    <w:basedOn w:val="List"/>
    <w:link w:val="ListBulletChar"/>
    <w:rsid w:val="00395076"/>
  </w:style>
  <w:style w:type="paragraph" w:styleId="ListBullet4">
    <w:name w:val="List Bullet 4"/>
    <w:basedOn w:val="ListBullet3"/>
    <w:rsid w:val="00395076"/>
    <w:pPr>
      <w:ind w:left="1418"/>
    </w:pPr>
  </w:style>
  <w:style w:type="paragraph" w:styleId="ListBullet5">
    <w:name w:val="List Bullet 5"/>
    <w:basedOn w:val="ListBullet4"/>
    <w:rsid w:val="00395076"/>
    <w:pPr>
      <w:ind w:left="1702"/>
    </w:pPr>
  </w:style>
  <w:style w:type="paragraph" w:customStyle="1" w:styleId="B10">
    <w:name w:val="B1"/>
    <w:basedOn w:val="List"/>
    <w:link w:val="B1Zchn"/>
    <w:rsid w:val="00395076"/>
  </w:style>
  <w:style w:type="paragraph" w:customStyle="1" w:styleId="B20">
    <w:name w:val="B2"/>
    <w:basedOn w:val="List2"/>
    <w:link w:val="B2Char"/>
    <w:rsid w:val="00395076"/>
  </w:style>
  <w:style w:type="paragraph" w:customStyle="1" w:styleId="B30">
    <w:name w:val="B3"/>
    <w:basedOn w:val="List3"/>
    <w:link w:val="B3Char"/>
    <w:rsid w:val="00395076"/>
  </w:style>
  <w:style w:type="paragraph" w:customStyle="1" w:styleId="B4">
    <w:name w:val="B4"/>
    <w:basedOn w:val="List4"/>
    <w:link w:val="B4Char"/>
    <w:rsid w:val="00395076"/>
  </w:style>
  <w:style w:type="paragraph" w:customStyle="1" w:styleId="B5">
    <w:name w:val="B5"/>
    <w:basedOn w:val="List5"/>
    <w:rsid w:val="00395076"/>
  </w:style>
  <w:style w:type="paragraph" w:styleId="Footer">
    <w:name w:val="footer"/>
    <w:aliases w:val="footer odd,footer,fo,pie de página"/>
    <w:basedOn w:val="Header"/>
    <w:link w:val="FooterChar"/>
    <w:rsid w:val="00395076"/>
    <w:pPr>
      <w:jc w:val="center"/>
    </w:pPr>
    <w:rPr>
      <w:i/>
    </w:rPr>
  </w:style>
  <w:style w:type="paragraph" w:customStyle="1" w:styleId="ZTD">
    <w:name w:val="ZTD"/>
    <w:basedOn w:val="ZB"/>
    <w:rsid w:val="0039507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72874</Words>
  <Characters>415382</Characters>
  <Application>Microsoft Office Word</Application>
  <DocSecurity>0</DocSecurity>
  <Lines>3461</Lines>
  <Paragraphs>974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0932</cp:lastModifiedBy>
  <cp:revision>8</cp:revision>
  <cp:lastPrinted>1899-12-31T23:00:00Z</cp:lastPrinted>
  <dcterms:created xsi:type="dcterms:W3CDTF">2024-04-12T07:08:00Z</dcterms:created>
  <dcterms:modified xsi:type="dcterms:W3CDTF">2024-04-12T09:49:00Z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