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2EA0A15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EB7D46">
              <w:t>8</w:t>
            </w:r>
            <w:r w:rsidRPr="00B6427E">
              <w:t>.</w:t>
            </w:r>
            <w:r w:rsidR="00EB7D46">
              <w:t>0</w:t>
            </w:r>
            <w:r w:rsidRPr="00B6427E">
              <w:t>.</w:t>
            </w:r>
            <w:bookmarkEnd w:id="3"/>
            <w:r w:rsidR="00290417">
              <w:t>0</w:t>
            </w:r>
            <w:r w:rsidR="00290417" w:rsidRPr="00B6427E">
              <w:t xml:space="preserve"> </w:t>
            </w:r>
            <w:r w:rsidRPr="00B6427E">
              <w:rPr>
                <w:sz w:val="32"/>
              </w:rPr>
              <w:t>(</w:t>
            </w:r>
            <w:bookmarkStart w:id="4" w:name="issueDate"/>
            <w:r w:rsidR="00A460AA" w:rsidRPr="00B6427E">
              <w:rPr>
                <w:sz w:val="32"/>
              </w:rPr>
              <w:t>202</w:t>
            </w:r>
            <w:r w:rsidR="00A460AA">
              <w:rPr>
                <w:sz w:val="32"/>
              </w:rPr>
              <w:t>3</w:t>
            </w:r>
            <w:r w:rsidRPr="00B6427E">
              <w:rPr>
                <w:sz w:val="32"/>
              </w:rPr>
              <w:t>-</w:t>
            </w:r>
            <w:bookmarkEnd w:id="4"/>
            <w:r w:rsidR="00E403E5">
              <w:rPr>
                <w:sz w:val="32"/>
              </w:rPr>
              <w:t>12</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437C52D4" w:rsidR="00B6427E" w:rsidRPr="00B6427E" w:rsidRDefault="00B6427E" w:rsidP="00B6427E">
            <w:pPr>
              <w:pStyle w:val="ZT"/>
              <w:framePr w:wrap="auto" w:hAnchor="text" w:yAlign="inline"/>
              <w:rPr>
                <w:i/>
                <w:sz w:val="28"/>
              </w:rPr>
            </w:pPr>
            <w:r w:rsidRPr="00B6427E">
              <w:t>(</w:t>
            </w:r>
            <w:r w:rsidRPr="00B6427E">
              <w:rPr>
                <w:rStyle w:val="ZGSM"/>
              </w:rPr>
              <w:t>Release 1</w:t>
            </w:r>
            <w:r w:rsidR="00EB7D46">
              <w:rPr>
                <w:rStyle w:val="ZGSM"/>
              </w:rPr>
              <w:t>8</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66342537" r:id="rId10"/>
              </w:object>
            </w:r>
          </w:p>
        </w:tc>
        <w:tc>
          <w:tcPr>
            <w:tcW w:w="5540" w:type="dxa"/>
            <w:shd w:val="clear" w:color="auto" w:fill="auto"/>
          </w:tcPr>
          <w:p w14:paraId="6F11BDC5" w14:textId="77777777" w:rsidR="00D57972" w:rsidRDefault="00D10A07" w:rsidP="00133525">
            <w:pPr>
              <w:jc w:val="right"/>
            </w:pPr>
            <w:bookmarkStart w:id="8"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0"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0A748D55" w:rsidR="00E16509" w:rsidRPr="00133525" w:rsidRDefault="00E16509" w:rsidP="00133525">
            <w:pPr>
              <w:pStyle w:val="FP"/>
              <w:jc w:val="center"/>
              <w:rPr>
                <w:noProof/>
                <w:sz w:val="18"/>
              </w:rPr>
            </w:pPr>
            <w:r w:rsidRPr="00133525">
              <w:rPr>
                <w:noProof/>
                <w:sz w:val="18"/>
              </w:rPr>
              <w:t xml:space="preserve">© </w:t>
            </w:r>
            <w:r w:rsidR="00A460AA" w:rsidRPr="00DC71DD">
              <w:rPr>
                <w:noProof/>
                <w:sz w:val="18"/>
              </w:rPr>
              <w:t>20</w:t>
            </w:r>
            <w:r w:rsidR="00A460AA">
              <w:rPr>
                <w:noProof/>
                <w:sz w:val="18"/>
              </w:rPr>
              <w:t>23</w:t>
            </w:r>
            <w:r w:rsidRPr="00133525">
              <w:rPr>
                <w:noProof/>
                <w:sz w:val="18"/>
              </w:rPr>
              <w:t>, 3GPP Organizational Partners (ARIB, ATIS, CCSA, ETSI, TSDSI, TTA, TTC).</w:t>
            </w:r>
            <w:bookmarkStart w:id="13" w:name="copyrightaddon"/>
            <w:bookmarkEnd w:id="13"/>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84E8D17" w14:textId="77777777" w:rsidR="00E16509" w:rsidRDefault="00E16509" w:rsidP="00133525"/>
        </w:tc>
      </w:tr>
      <w:bookmarkEnd w:id="10"/>
    </w:tbl>
    <w:p w14:paraId="1B4C9EA1" w14:textId="77777777" w:rsidR="00080512" w:rsidRPr="004D3578" w:rsidRDefault="00080512">
      <w:pPr>
        <w:pStyle w:val="TT"/>
      </w:pPr>
      <w:r w:rsidRPr="004D3578">
        <w:br w:type="page"/>
      </w:r>
      <w:bookmarkStart w:id="14" w:name="tableOfContents"/>
      <w:bookmarkEnd w:id="14"/>
      <w:r w:rsidRPr="004D3578">
        <w:lastRenderedPageBreak/>
        <w:t>Contents</w:t>
      </w:r>
    </w:p>
    <w:p w14:paraId="7D8B97DE" w14:textId="6190F64E" w:rsidR="00CE7710" w:rsidRDefault="00CE7710">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_Toc155369711 \h </w:instrText>
      </w:r>
      <w:r>
        <w:fldChar w:fldCharType="separate"/>
      </w:r>
      <w:r>
        <w:t>7</w:t>
      </w:r>
      <w:r>
        <w:fldChar w:fldCharType="end"/>
      </w:r>
    </w:p>
    <w:p w14:paraId="6F4E204C" w14:textId="673919EB" w:rsidR="00CE7710" w:rsidRDefault="00CE7710">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_Toc155369712 \h </w:instrText>
      </w:r>
      <w:r>
        <w:fldChar w:fldCharType="separate"/>
      </w:r>
      <w:r>
        <w:t>9</w:t>
      </w:r>
      <w:r>
        <w:fldChar w:fldCharType="end"/>
      </w:r>
    </w:p>
    <w:p w14:paraId="2339FF2B" w14:textId="70140720" w:rsidR="00CE7710" w:rsidRDefault="00CE7710">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_Toc155369713 \h </w:instrText>
      </w:r>
      <w:r>
        <w:fldChar w:fldCharType="separate"/>
      </w:r>
      <w:r>
        <w:t>9</w:t>
      </w:r>
      <w:r>
        <w:fldChar w:fldCharType="end"/>
      </w:r>
    </w:p>
    <w:p w14:paraId="02FEDC55" w14:textId="47D11D40" w:rsidR="00CE7710" w:rsidRDefault="00CE7710">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_Toc155369714 \h </w:instrText>
      </w:r>
      <w:r>
        <w:fldChar w:fldCharType="separate"/>
      </w:r>
      <w:r>
        <w:t>10</w:t>
      </w:r>
      <w:r>
        <w:fldChar w:fldCharType="end"/>
      </w:r>
    </w:p>
    <w:p w14:paraId="065755D7" w14:textId="06015F3A" w:rsidR="00CE7710" w:rsidRDefault="00CE7710">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Terms</w:t>
      </w:r>
      <w:r>
        <w:tab/>
      </w:r>
      <w:r>
        <w:fldChar w:fldCharType="begin"/>
      </w:r>
      <w:r>
        <w:instrText xml:space="preserve"> PAGEREF _Toc155369715 \h </w:instrText>
      </w:r>
      <w:r>
        <w:fldChar w:fldCharType="separate"/>
      </w:r>
      <w:r>
        <w:t>10</w:t>
      </w:r>
      <w:r>
        <w:fldChar w:fldCharType="end"/>
      </w:r>
    </w:p>
    <w:p w14:paraId="5F84CBFC" w14:textId="0714713B" w:rsidR="00CE7710" w:rsidRDefault="00CE7710">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_Toc155369716 \h </w:instrText>
      </w:r>
      <w:r>
        <w:fldChar w:fldCharType="separate"/>
      </w:r>
      <w:r>
        <w:t>10</w:t>
      </w:r>
      <w:r>
        <w:fldChar w:fldCharType="end"/>
      </w:r>
    </w:p>
    <w:p w14:paraId="049259D5" w14:textId="3F34A367" w:rsidR="00CE7710" w:rsidRDefault="00CE7710">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_Toc155369717 \h </w:instrText>
      </w:r>
      <w:r>
        <w:fldChar w:fldCharType="separate"/>
      </w:r>
      <w:r>
        <w:t>10</w:t>
      </w:r>
      <w:r>
        <w:fldChar w:fldCharType="end"/>
      </w:r>
    </w:p>
    <w:p w14:paraId="7D8CFC05" w14:textId="51614788" w:rsidR="00CE7710" w:rsidRDefault="00CE7710">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_Toc155369718 \h </w:instrText>
      </w:r>
      <w:r>
        <w:fldChar w:fldCharType="separate"/>
      </w:r>
      <w:r>
        <w:t>11</w:t>
      </w:r>
      <w:r>
        <w:fldChar w:fldCharType="end"/>
      </w:r>
    </w:p>
    <w:p w14:paraId="24AD3C23" w14:textId="5B43EA83" w:rsidR="00CE7710" w:rsidRDefault="00CE7710">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_Toc155369719 \h </w:instrText>
      </w:r>
      <w:r>
        <w:fldChar w:fldCharType="separate"/>
      </w:r>
      <w:r>
        <w:t>11</w:t>
      </w:r>
      <w:r>
        <w:fldChar w:fldCharType="end"/>
      </w:r>
    </w:p>
    <w:p w14:paraId="24E8C8FB" w14:textId="052FE112" w:rsidR="00CE7710" w:rsidRDefault="00CE7710">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_Toc155369720 \h </w:instrText>
      </w:r>
      <w:r>
        <w:fldChar w:fldCharType="separate"/>
      </w:r>
      <w:r>
        <w:t>11</w:t>
      </w:r>
      <w:r>
        <w:fldChar w:fldCharType="end"/>
      </w:r>
    </w:p>
    <w:p w14:paraId="11731CDA" w14:textId="7969B807" w:rsidR="00CE7710" w:rsidRDefault="00CE7710">
      <w:pPr>
        <w:pStyle w:val="TOC3"/>
        <w:rPr>
          <w:rFonts w:asciiTheme="minorHAnsi" w:hAnsiTheme="minorHAnsi" w:cstheme="minorBidi"/>
          <w:kern w:val="2"/>
          <w:sz w:val="22"/>
          <w:szCs w:val="22"/>
          <w:lang w:eastAsia="en-GB"/>
          <w14:ligatures w14:val="standardContextual"/>
        </w:rPr>
      </w:pPr>
      <w:r w:rsidRPr="002B6E0B">
        <w:rPr>
          <w:rFonts w:eastAsia="DengXian"/>
        </w:rPr>
        <w:t>4.2.1</w:t>
      </w:r>
      <w:r>
        <w:rPr>
          <w:rFonts w:asciiTheme="minorHAnsi" w:hAnsiTheme="minorHAnsi" w:cstheme="minorBidi"/>
          <w:kern w:val="2"/>
          <w:sz w:val="22"/>
          <w:szCs w:val="22"/>
          <w:lang w:eastAsia="en-GB"/>
          <w14:ligatures w14:val="standardContextual"/>
        </w:rPr>
        <w:tab/>
      </w:r>
      <w:r w:rsidRPr="002B6E0B">
        <w:rPr>
          <w:rFonts w:eastAsia="DengXian"/>
        </w:rPr>
        <w:t>General</w:t>
      </w:r>
      <w:r>
        <w:tab/>
      </w:r>
      <w:r>
        <w:fldChar w:fldCharType="begin"/>
      </w:r>
      <w:r>
        <w:instrText xml:space="preserve"> PAGEREF _Toc155369721 \h </w:instrText>
      </w:r>
      <w:r>
        <w:fldChar w:fldCharType="separate"/>
      </w:r>
      <w:r>
        <w:t>11</w:t>
      </w:r>
      <w:r>
        <w:fldChar w:fldCharType="end"/>
      </w:r>
    </w:p>
    <w:p w14:paraId="08269E9B" w14:textId="6D5889BC" w:rsidR="00CE7710" w:rsidRDefault="00CE7710">
      <w:pPr>
        <w:pStyle w:val="TOC3"/>
        <w:rPr>
          <w:rFonts w:asciiTheme="minorHAnsi" w:hAnsiTheme="minorHAnsi" w:cstheme="minorBidi"/>
          <w:kern w:val="2"/>
          <w:sz w:val="22"/>
          <w:szCs w:val="22"/>
          <w:lang w:eastAsia="en-GB"/>
          <w14:ligatures w14:val="standardContextual"/>
        </w:rPr>
      </w:pPr>
      <w:r w:rsidRPr="002B6E0B">
        <w:rPr>
          <w:rFonts w:eastAsia="DengXian"/>
        </w:rPr>
        <w:t>4.2.1</w:t>
      </w:r>
      <w:r>
        <w:rPr>
          <w:rFonts w:asciiTheme="minorHAnsi" w:hAnsiTheme="minorHAnsi" w:cstheme="minorBidi"/>
          <w:kern w:val="2"/>
          <w:sz w:val="22"/>
          <w:szCs w:val="22"/>
          <w:lang w:eastAsia="en-GB"/>
          <w14:ligatures w14:val="standardContextual"/>
        </w:rPr>
        <w:tab/>
      </w:r>
      <w:r w:rsidRPr="002B6E0B">
        <w:rPr>
          <w:rFonts w:eastAsia="DengXian"/>
        </w:rPr>
        <w:t>UE mechanical modes</w:t>
      </w:r>
      <w:r>
        <w:tab/>
      </w:r>
      <w:r>
        <w:fldChar w:fldCharType="begin"/>
      </w:r>
      <w:r>
        <w:instrText xml:space="preserve"> PAGEREF _Toc155369722 \h </w:instrText>
      </w:r>
      <w:r>
        <w:fldChar w:fldCharType="separate"/>
      </w:r>
      <w:r>
        <w:t>11</w:t>
      </w:r>
      <w:r>
        <w:fldChar w:fldCharType="end"/>
      </w:r>
    </w:p>
    <w:p w14:paraId="4C9F57C1" w14:textId="2711F570" w:rsidR="00CE7710" w:rsidRDefault="00CE7710">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Applicability rules for testing of FR1 SA and NSA UEs</w:t>
      </w:r>
      <w:r>
        <w:tab/>
      </w:r>
      <w:r>
        <w:fldChar w:fldCharType="begin"/>
      </w:r>
      <w:r>
        <w:instrText xml:space="preserve"> PAGEREF _Toc155369723 \h </w:instrText>
      </w:r>
      <w:r>
        <w:fldChar w:fldCharType="separate"/>
      </w:r>
      <w:r>
        <w:t>11</w:t>
      </w:r>
      <w:r>
        <w:fldChar w:fldCharType="end"/>
      </w:r>
    </w:p>
    <w:p w14:paraId="17F670D7" w14:textId="30B31B8B" w:rsidR="00CE7710" w:rsidRDefault="00CE7710">
      <w:pPr>
        <w:pStyle w:val="TOC2"/>
        <w:rPr>
          <w:rFonts w:asciiTheme="minorHAnsi" w:hAnsiTheme="minorHAnsi" w:cstheme="minorBidi"/>
          <w:kern w:val="2"/>
          <w:sz w:val="22"/>
          <w:szCs w:val="22"/>
          <w:lang w:eastAsia="en-GB"/>
          <w14:ligatures w14:val="standardContextual"/>
        </w:rPr>
      </w:pPr>
      <w:r>
        <w:t>4.4</w:t>
      </w:r>
      <w:r>
        <w:rPr>
          <w:rFonts w:asciiTheme="minorHAnsi" w:hAnsiTheme="minorHAnsi" w:cstheme="minorBidi"/>
          <w:kern w:val="2"/>
          <w:sz w:val="22"/>
          <w:szCs w:val="22"/>
          <w:lang w:eastAsia="en-GB"/>
          <w14:ligatures w14:val="standardContextual"/>
        </w:rPr>
        <w:tab/>
      </w:r>
      <w:r>
        <w:t>Applicability rules for testing of power class capability of UEs</w:t>
      </w:r>
      <w:r>
        <w:tab/>
      </w:r>
      <w:r>
        <w:fldChar w:fldCharType="begin"/>
      </w:r>
      <w:r>
        <w:instrText xml:space="preserve"> PAGEREF _Toc155369724 \h </w:instrText>
      </w:r>
      <w:r>
        <w:fldChar w:fldCharType="separate"/>
      </w:r>
      <w:r>
        <w:t>11</w:t>
      </w:r>
      <w:r>
        <w:fldChar w:fldCharType="end"/>
      </w:r>
    </w:p>
    <w:p w14:paraId="6453A6E5" w14:textId="3C181096" w:rsidR="00CE7710" w:rsidRDefault="00CE7710">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Frequency bands</w:t>
      </w:r>
      <w:r>
        <w:tab/>
      </w:r>
      <w:r>
        <w:fldChar w:fldCharType="begin"/>
      </w:r>
      <w:r>
        <w:instrText xml:space="preserve"> PAGEREF _Toc155369725 \h </w:instrText>
      </w:r>
      <w:r>
        <w:fldChar w:fldCharType="separate"/>
      </w:r>
      <w:r>
        <w:t>12</w:t>
      </w:r>
      <w:r>
        <w:fldChar w:fldCharType="end"/>
      </w:r>
    </w:p>
    <w:p w14:paraId="78368145" w14:textId="24A9E995" w:rsidR="00CE7710" w:rsidRDefault="00CE7710">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_Toc155369726 \h </w:instrText>
      </w:r>
      <w:r>
        <w:fldChar w:fldCharType="separate"/>
      </w:r>
      <w:r>
        <w:t>12</w:t>
      </w:r>
      <w:r>
        <w:fldChar w:fldCharType="end"/>
      </w:r>
    </w:p>
    <w:p w14:paraId="5E0A2B5A" w14:textId="1ECE91CE" w:rsidR="00CE7710" w:rsidRDefault="00CE7710">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_Toc155369727 \h </w:instrText>
      </w:r>
      <w:r>
        <w:fldChar w:fldCharType="separate"/>
      </w:r>
      <w:r>
        <w:t>12</w:t>
      </w:r>
      <w:r>
        <w:fldChar w:fldCharType="end"/>
      </w:r>
    </w:p>
    <w:p w14:paraId="472DFC21" w14:textId="4117F6D0" w:rsidR="00CE7710" w:rsidRDefault="00CE7710">
      <w:pPr>
        <w:pStyle w:val="TOC3"/>
        <w:rPr>
          <w:rFonts w:asciiTheme="minorHAnsi" w:hAnsiTheme="minorHAnsi" w:cstheme="minorBidi"/>
          <w:kern w:val="2"/>
          <w:sz w:val="22"/>
          <w:szCs w:val="22"/>
          <w:lang w:eastAsia="en-GB"/>
          <w14:ligatures w14:val="standardContextual"/>
        </w:rPr>
      </w:pPr>
      <w:r w:rsidRPr="002B6E0B">
        <w:rPr>
          <w:rFonts w:eastAsia="DengXian"/>
        </w:rPr>
        <w:t>5.2.1</w:t>
      </w:r>
      <w:r>
        <w:rPr>
          <w:rFonts w:asciiTheme="minorHAnsi" w:hAnsiTheme="minorHAnsi" w:cstheme="minorBidi"/>
          <w:kern w:val="2"/>
          <w:sz w:val="22"/>
          <w:szCs w:val="22"/>
          <w:lang w:eastAsia="en-GB"/>
          <w14:ligatures w14:val="standardContextual"/>
        </w:rPr>
        <w:tab/>
      </w:r>
      <w:r w:rsidRPr="002B6E0B">
        <w:rPr>
          <w:rFonts w:eastAsia="DengXian"/>
        </w:rPr>
        <w:t>FR1 Standalone Operating bands</w:t>
      </w:r>
      <w:r>
        <w:tab/>
      </w:r>
      <w:r>
        <w:fldChar w:fldCharType="begin"/>
      </w:r>
      <w:r>
        <w:instrText xml:space="preserve"> PAGEREF _Toc155369728 \h </w:instrText>
      </w:r>
      <w:r>
        <w:fldChar w:fldCharType="separate"/>
      </w:r>
      <w:r>
        <w:t>12</w:t>
      </w:r>
      <w:r>
        <w:fldChar w:fldCharType="end"/>
      </w:r>
    </w:p>
    <w:p w14:paraId="4A2E4F0F" w14:textId="33276AC2" w:rsidR="00CE7710" w:rsidRDefault="00CE7710">
      <w:pPr>
        <w:pStyle w:val="TOC3"/>
        <w:rPr>
          <w:rFonts w:asciiTheme="minorHAnsi" w:hAnsiTheme="minorHAnsi" w:cstheme="minorBidi"/>
          <w:kern w:val="2"/>
          <w:sz w:val="22"/>
          <w:szCs w:val="22"/>
          <w:lang w:eastAsia="en-GB"/>
          <w14:ligatures w14:val="standardContextual"/>
        </w:rPr>
      </w:pPr>
      <w:r>
        <w:t>5.2.2 FR1 EN-DC band combinations</w:t>
      </w:r>
      <w:r>
        <w:tab/>
      </w:r>
      <w:r>
        <w:fldChar w:fldCharType="begin"/>
      </w:r>
      <w:r>
        <w:instrText xml:space="preserve"> PAGEREF _Toc155369729 \h </w:instrText>
      </w:r>
      <w:r>
        <w:fldChar w:fldCharType="separate"/>
      </w:r>
      <w:r>
        <w:t>13</w:t>
      </w:r>
      <w:r>
        <w:fldChar w:fldCharType="end"/>
      </w:r>
    </w:p>
    <w:p w14:paraId="6D9BE0D1" w14:textId="25C4857F" w:rsidR="00CE7710" w:rsidRDefault="00CE7710">
      <w:pPr>
        <w:pStyle w:val="TOC2"/>
        <w:rPr>
          <w:rFonts w:asciiTheme="minorHAnsi" w:hAnsiTheme="minorHAnsi" w:cstheme="minorBidi"/>
          <w:kern w:val="2"/>
          <w:sz w:val="22"/>
          <w:szCs w:val="22"/>
          <w:lang w:eastAsia="en-GB"/>
          <w14:ligatures w14:val="standardContextual"/>
        </w:rPr>
      </w:pPr>
      <w:r>
        <w:t>5.3</w:t>
      </w:r>
      <w:r>
        <w:rPr>
          <w:rFonts w:asciiTheme="minorHAnsi" w:hAnsiTheme="minorHAnsi" w:cstheme="minorBidi"/>
          <w:kern w:val="2"/>
          <w:sz w:val="22"/>
          <w:szCs w:val="22"/>
          <w:lang w:eastAsia="en-GB"/>
          <w14:ligatures w14:val="standardContextual"/>
        </w:rPr>
        <w:tab/>
      </w:r>
      <w:r>
        <w:t>Test parameters for each band</w:t>
      </w:r>
      <w:r>
        <w:tab/>
      </w:r>
      <w:r>
        <w:fldChar w:fldCharType="begin"/>
      </w:r>
      <w:r>
        <w:instrText xml:space="preserve"> PAGEREF _Toc155369730 \h </w:instrText>
      </w:r>
      <w:r>
        <w:fldChar w:fldCharType="separate"/>
      </w:r>
      <w:r>
        <w:t>15</w:t>
      </w:r>
      <w:r>
        <w:fldChar w:fldCharType="end"/>
      </w:r>
    </w:p>
    <w:p w14:paraId="100CA11F" w14:textId="44AC5E56" w:rsidR="00CE7710" w:rsidRDefault="00CE7710">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FR1 TRP requirements</w:t>
      </w:r>
      <w:r>
        <w:tab/>
      </w:r>
      <w:r>
        <w:fldChar w:fldCharType="begin"/>
      </w:r>
      <w:r>
        <w:instrText xml:space="preserve"> PAGEREF _Toc155369731 \h </w:instrText>
      </w:r>
      <w:r>
        <w:fldChar w:fldCharType="separate"/>
      </w:r>
      <w:r>
        <w:t>21</w:t>
      </w:r>
      <w:r>
        <w:fldChar w:fldCharType="end"/>
      </w:r>
    </w:p>
    <w:p w14:paraId="4F8DEB04" w14:textId="261329B0" w:rsidR="00CE7710" w:rsidRDefault="00CE7710">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_Toc155369732 \h </w:instrText>
      </w:r>
      <w:r>
        <w:fldChar w:fldCharType="separate"/>
      </w:r>
      <w:r>
        <w:t>21</w:t>
      </w:r>
      <w:r>
        <w:fldChar w:fldCharType="end"/>
      </w:r>
    </w:p>
    <w:p w14:paraId="127DE09B" w14:textId="3F325EB4" w:rsidR="00CE7710" w:rsidRDefault="00CE7710">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_Toc155369733 \h </w:instrText>
      </w:r>
      <w:r>
        <w:fldChar w:fldCharType="separate"/>
      </w:r>
      <w:r>
        <w:t>21</w:t>
      </w:r>
      <w:r>
        <w:fldChar w:fldCharType="end"/>
      </w:r>
    </w:p>
    <w:p w14:paraId="021E6039" w14:textId="6A81B51D" w:rsidR="00CE7710" w:rsidRDefault="00CE7710">
      <w:pPr>
        <w:pStyle w:val="TOC3"/>
        <w:rPr>
          <w:rFonts w:asciiTheme="minorHAnsi" w:hAnsiTheme="minorHAnsi" w:cstheme="minorBidi"/>
          <w:kern w:val="2"/>
          <w:sz w:val="22"/>
          <w:szCs w:val="22"/>
          <w:lang w:eastAsia="en-GB"/>
          <w14:ligatures w14:val="standardContextual"/>
        </w:rPr>
      </w:pPr>
      <w:r>
        <w:t>6.2.1</w:t>
      </w:r>
      <w:r>
        <w:rPr>
          <w:rFonts w:asciiTheme="minorHAnsi" w:hAnsiTheme="minorHAnsi" w:cstheme="minorBidi"/>
          <w:kern w:val="2"/>
          <w:sz w:val="22"/>
          <w:szCs w:val="22"/>
          <w:lang w:eastAsia="en-GB"/>
          <w14:ligatures w14:val="standardContextual"/>
        </w:rPr>
        <w:tab/>
      </w:r>
      <w:r>
        <w:t>Minimum requirement for handheld UE</w:t>
      </w:r>
      <w:r>
        <w:tab/>
      </w:r>
      <w:r>
        <w:fldChar w:fldCharType="begin"/>
      </w:r>
      <w:r>
        <w:instrText xml:space="preserve"> PAGEREF _Toc155369734 \h </w:instrText>
      </w:r>
      <w:r>
        <w:fldChar w:fldCharType="separate"/>
      </w:r>
      <w:r>
        <w:t>21</w:t>
      </w:r>
      <w:r>
        <w:fldChar w:fldCharType="end"/>
      </w:r>
    </w:p>
    <w:p w14:paraId="625E09E0" w14:textId="683487D2" w:rsidR="00CE7710" w:rsidRDefault="00CE7710">
      <w:pPr>
        <w:pStyle w:val="TOC4"/>
        <w:rPr>
          <w:rFonts w:asciiTheme="minorHAnsi" w:hAnsiTheme="minorHAnsi" w:cstheme="minorBidi"/>
          <w:kern w:val="2"/>
          <w:sz w:val="22"/>
          <w:szCs w:val="22"/>
          <w:lang w:eastAsia="en-GB"/>
          <w14:ligatures w14:val="standardContextual"/>
        </w:rPr>
      </w:pPr>
      <w:r>
        <w:t>6.2.1.1</w:t>
      </w:r>
      <w:r>
        <w:rPr>
          <w:rFonts w:asciiTheme="minorHAnsi" w:hAnsiTheme="minorHAnsi" w:cstheme="minorBidi"/>
          <w:kern w:val="2"/>
          <w:sz w:val="22"/>
          <w:szCs w:val="22"/>
          <w:lang w:eastAsia="en-GB"/>
          <w14:ligatures w14:val="standardContextual"/>
        </w:rPr>
        <w:tab/>
      </w:r>
      <w:r>
        <w:t>Hand phantom browsing mode</w:t>
      </w:r>
      <w:r>
        <w:tab/>
      </w:r>
      <w:r>
        <w:fldChar w:fldCharType="begin"/>
      </w:r>
      <w:r>
        <w:instrText xml:space="preserve"> PAGEREF _Toc155369735 \h </w:instrText>
      </w:r>
      <w:r>
        <w:fldChar w:fldCharType="separate"/>
      </w:r>
      <w:r>
        <w:t>22</w:t>
      </w:r>
      <w:r>
        <w:fldChar w:fldCharType="end"/>
      </w:r>
    </w:p>
    <w:p w14:paraId="4CADC5CC" w14:textId="0CF3DC76" w:rsidR="00CE7710" w:rsidRDefault="00CE7710">
      <w:pPr>
        <w:pStyle w:val="TOC5"/>
        <w:rPr>
          <w:rFonts w:asciiTheme="minorHAnsi" w:hAnsiTheme="minorHAnsi" w:cstheme="minorBidi"/>
          <w:kern w:val="2"/>
          <w:sz w:val="22"/>
          <w:szCs w:val="22"/>
          <w:lang w:eastAsia="en-GB"/>
          <w14:ligatures w14:val="standardContextual"/>
        </w:rPr>
      </w:pPr>
      <w:r>
        <w:t>6.2.1.1.1</w:t>
      </w:r>
      <w:r>
        <w:rPr>
          <w:rFonts w:asciiTheme="minorHAnsi" w:hAnsiTheme="minorHAnsi" w:cstheme="minorBidi"/>
          <w:kern w:val="2"/>
          <w:sz w:val="22"/>
          <w:szCs w:val="22"/>
          <w:lang w:eastAsia="en-GB"/>
          <w14:ligatures w14:val="standardContextual"/>
        </w:rPr>
        <w:tab/>
      </w:r>
      <w:r>
        <w:t>NR FR1</w:t>
      </w:r>
      <w:r>
        <w:tab/>
      </w:r>
      <w:r>
        <w:fldChar w:fldCharType="begin"/>
      </w:r>
      <w:r>
        <w:instrText xml:space="preserve"> PAGEREF _Toc155369736 \h </w:instrText>
      </w:r>
      <w:r>
        <w:fldChar w:fldCharType="separate"/>
      </w:r>
      <w:r>
        <w:t>22</w:t>
      </w:r>
      <w:r>
        <w:fldChar w:fldCharType="end"/>
      </w:r>
    </w:p>
    <w:p w14:paraId="4189F169" w14:textId="4382ED34" w:rsidR="00CE7710" w:rsidRDefault="00CE7710">
      <w:pPr>
        <w:pStyle w:val="TOC5"/>
        <w:rPr>
          <w:rFonts w:asciiTheme="minorHAnsi" w:hAnsiTheme="minorHAnsi" w:cstheme="minorBidi"/>
          <w:kern w:val="2"/>
          <w:sz w:val="22"/>
          <w:szCs w:val="22"/>
          <w:lang w:eastAsia="en-GB"/>
          <w14:ligatures w14:val="standardContextual"/>
        </w:rPr>
      </w:pPr>
      <w:r>
        <w:t>6.2.1.1.2</w:t>
      </w:r>
      <w:r>
        <w:rPr>
          <w:rFonts w:asciiTheme="minorHAnsi" w:hAnsiTheme="minorHAnsi" w:cstheme="minorBidi"/>
          <w:kern w:val="2"/>
          <w:sz w:val="22"/>
          <w:szCs w:val="22"/>
          <w:lang w:eastAsia="en-GB"/>
          <w14:ligatures w14:val="standardContextual"/>
        </w:rPr>
        <w:tab/>
      </w:r>
      <w:r>
        <w:t>NR FR1 in EN-DC mode</w:t>
      </w:r>
      <w:r>
        <w:tab/>
      </w:r>
      <w:r>
        <w:fldChar w:fldCharType="begin"/>
      </w:r>
      <w:r>
        <w:instrText xml:space="preserve"> PAGEREF _Toc155369737 \h </w:instrText>
      </w:r>
      <w:r>
        <w:fldChar w:fldCharType="separate"/>
      </w:r>
      <w:r>
        <w:t>22</w:t>
      </w:r>
      <w:r>
        <w:fldChar w:fldCharType="end"/>
      </w:r>
    </w:p>
    <w:p w14:paraId="63FF1BDD" w14:textId="6452ED40" w:rsidR="00CE7710" w:rsidRDefault="00CE7710">
      <w:pPr>
        <w:pStyle w:val="TOC4"/>
        <w:rPr>
          <w:rFonts w:asciiTheme="minorHAnsi" w:hAnsiTheme="minorHAnsi" w:cstheme="minorBidi"/>
          <w:kern w:val="2"/>
          <w:sz w:val="22"/>
          <w:szCs w:val="22"/>
          <w:lang w:eastAsia="en-GB"/>
          <w14:ligatures w14:val="standardContextual"/>
        </w:rPr>
      </w:pPr>
      <w:r>
        <w:t>6.2.1.2</w:t>
      </w:r>
      <w:r>
        <w:rPr>
          <w:rFonts w:asciiTheme="minorHAnsi" w:hAnsiTheme="minorHAnsi" w:cstheme="minorBidi"/>
          <w:kern w:val="2"/>
          <w:sz w:val="22"/>
          <w:szCs w:val="22"/>
          <w:lang w:eastAsia="en-GB"/>
          <w14:ligatures w14:val="standardContextual"/>
        </w:rPr>
        <w:tab/>
      </w:r>
      <w:r>
        <w:t>Beside the head and hand phantom talk mode</w:t>
      </w:r>
      <w:r>
        <w:tab/>
      </w:r>
      <w:r>
        <w:fldChar w:fldCharType="begin"/>
      </w:r>
      <w:r>
        <w:instrText xml:space="preserve"> PAGEREF _Toc155369738 \h </w:instrText>
      </w:r>
      <w:r>
        <w:fldChar w:fldCharType="separate"/>
      </w:r>
      <w:r>
        <w:t>23</w:t>
      </w:r>
      <w:r>
        <w:fldChar w:fldCharType="end"/>
      </w:r>
    </w:p>
    <w:p w14:paraId="4CDCDB81" w14:textId="0A0A46EE" w:rsidR="00CE7710" w:rsidRDefault="00CE7710">
      <w:pPr>
        <w:pStyle w:val="TOC5"/>
        <w:rPr>
          <w:rFonts w:asciiTheme="minorHAnsi" w:hAnsiTheme="minorHAnsi" w:cstheme="minorBidi"/>
          <w:kern w:val="2"/>
          <w:sz w:val="22"/>
          <w:szCs w:val="22"/>
          <w:lang w:eastAsia="en-GB"/>
          <w14:ligatures w14:val="standardContextual"/>
        </w:rPr>
      </w:pPr>
      <w:r>
        <w:t>6.2.1.2.1</w:t>
      </w:r>
      <w:r>
        <w:rPr>
          <w:rFonts w:asciiTheme="minorHAnsi" w:hAnsiTheme="minorHAnsi" w:cstheme="minorBidi"/>
          <w:kern w:val="2"/>
          <w:sz w:val="22"/>
          <w:szCs w:val="22"/>
          <w:lang w:eastAsia="en-GB"/>
          <w14:ligatures w14:val="standardContextual"/>
        </w:rPr>
        <w:tab/>
      </w:r>
      <w:r>
        <w:t>NR FR1</w:t>
      </w:r>
      <w:r>
        <w:tab/>
      </w:r>
      <w:r>
        <w:fldChar w:fldCharType="begin"/>
      </w:r>
      <w:r>
        <w:instrText xml:space="preserve"> PAGEREF _Toc155369739 \h </w:instrText>
      </w:r>
      <w:r>
        <w:fldChar w:fldCharType="separate"/>
      </w:r>
      <w:r>
        <w:t>23</w:t>
      </w:r>
      <w:r>
        <w:fldChar w:fldCharType="end"/>
      </w:r>
    </w:p>
    <w:p w14:paraId="4FDDC51F" w14:textId="2C6B0182" w:rsidR="00CE7710" w:rsidRDefault="00CE7710">
      <w:pPr>
        <w:pStyle w:val="TOC5"/>
        <w:rPr>
          <w:rFonts w:asciiTheme="minorHAnsi" w:hAnsiTheme="minorHAnsi" w:cstheme="minorBidi"/>
          <w:kern w:val="2"/>
          <w:sz w:val="22"/>
          <w:szCs w:val="22"/>
          <w:lang w:eastAsia="en-GB"/>
          <w14:ligatures w14:val="standardContextual"/>
        </w:rPr>
      </w:pPr>
      <w:r>
        <w:t>6.2.1.2.2</w:t>
      </w:r>
      <w:r>
        <w:rPr>
          <w:rFonts w:asciiTheme="minorHAnsi" w:hAnsiTheme="minorHAnsi" w:cstheme="minorBidi"/>
          <w:kern w:val="2"/>
          <w:sz w:val="22"/>
          <w:szCs w:val="22"/>
          <w:lang w:eastAsia="en-GB"/>
          <w14:ligatures w14:val="standardContextual"/>
        </w:rPr>
        <w:tab/>
      </w:r>
      <w:r>
        <w:t>NR FR1 in EN-DC mode</w:t>
      </w:r>
      <w:r>
        <w:tab/>
      </w:r>
      <w:r>
        <w:fldChar w:fldCharType="begin"/>
      </w:r>
      <w:r>
        <w:instrText xml:space="preserve"> PAGEREF _Toc155369740 \h </w:instrText>
      </w:r>
      <w:r>
        <w:fldChar w:fldCharType="separate"/>
      </w:r>
      <w:r>
        <w:t>23</w:t>
      </w:r>
      <w:r>
        <w:fldChar w:fldCharType="end"/>
      </w:r>
    </w:p>
    <w:p w14:paraId="09E00743" w14:textId="2DD4F61A" w:rsidR="00CE7710" w:rsidRDefault="00CE7710">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FR1 TRS requirements</w:t>
      </w:r>
      <w:r>
        <w:tab/>
      </w:r>
      <w:r>
        <w:fldChar w:fldCharType="begin"/>
      </w:r>
      <w:r>
        <w:instrText xml:space="preserve"> PAGEREF _Toc155369741 \h </w:instrText>
      </w:r>
      <w:r>
        <w:fldChar w:fldCharType="separate"/>
      </w:r>
      <w:r>
        <w:t>24</w:t>
      </w:r>
      <w:r>
        <w:fldChar w:fldCharType="end"/>
      </w:r>
    </w:p>
    <w:p w14:paraId="72835660" w14:textId="7026EB96" w:rsidR="00CE7710" w:rsidRDefault="00CE7710">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_Toc155369742 \h </w:instrText>
      </w:r>
      <w:r>
        <w:fldChar w:fldCharType="separate"/>
      </w:r>
      <w:r>
        <w:t>24</w:t>
      </w:r>
      <w:r>
        <w:fldChar w:fldCharType="end"/>
      </w:r>
    </w:p>
    <w:p w14:paraId="33959431" w14:textId="0F2A7F5A" w:rsidR="00CE7710" w:rsidRDefault="00CE7710">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_Toc155369743 \h </w:instrText>
      </w:r>
      <w:r>
        <w:fldChar w:fldCharType="separate"/>
      </w:r>
      <w:r>
        <w:t>24</w:t>
      </w:r>
      <w:r>
        <w:fldChar w:fldCharType="end"/>
      </w:r>
    </w:p>
    <w:p w14:paraId="0C62E443" w14:textId="00FF5D57" w:rsidR="00CE7710" w:rsidRDefault="00CE7710">
      <w:pPr>
        <w:pStyle w:val="TOC3"/>
        <w:rPr>
          <w:rFonts w:asciiTheme="minorHAnsi" w:hAnsiTheme="minorHAnsi" w:cstheme="minorBidi"/>
          <w:kern w:val="2"/>
          <w:sz w:val="22"/>
          <w:szCs w:val="22"/>
          <w:lang w:eastAsia="en-GB"/>
          <w14:ligatures w14:val="standardContextual"/>
        </w:rPr>
      </w:pPr>
      <w:r>
        <w:t>7.2.1</w:t>
      </w:r>
      <w:r>
        <w:rPr>
          <w:rFonts w:asciiTheme="minorHAnsi" w:hAnsiTheme="minorHAnsi" w:cstheme="minorBidi"/>
          <w:kern w:val="2"/>
          <w:sz w:val="22"/>
          <w:szCs w:val="22"/>
          <w:lang w:eastAsia="en-GB"/>
          <w14:ligatures w14:val="standardContextual"/>
        </w:rPr>
        <w:tab/>
      </w:r>
      <w:r>
        <w:t>Minimum requirement for handheld UE</w:t>
      </w:r>
      <w:r>
        <w:tab/>
      </w:r>
      <w:r>
        <w:fldChar w:fldCharType="begin"/>
      </w:r>
      <w:r>
        <w:instrText xml:space="preserve"> PAGEREF _Toc155369744 \h </w:instrText>
      </w:r>
      <w:r>
        <w:fldChar w:fldCharType="separate"/>
      </w:r>
      <w:r>
        <w:t>24</w:t>
      </w:r>
      <w:r>
        <w:fldChar w:fldCharType="end"/>
      </w:r>
    </w:p>
    <w:p w14:paraId="48DB8441" w14:textId="517AD551" w:rsidR="00CE7710" w:rsidRDefault="00CE7710">
      <w:pPr>
        <w:pStyle w:val="TOC4"/>
        <w:rPr>
          <w:rFonts w:asciiTheme="minorHAnsi" w:hAnsiTheme="minorHAnsi" w:cstheme="minorBidi"/>
          <w:kern w:val="2"/>
          <w:sz w:val="22"/>
          <w:szCs w:val="22"/>
          <w:lang w:eastAsia="en-GB"/>
          <w14:ligatures w14:val="standardContextual"/>
        </w:rPr>
      </w:pPr>
      <w:r>
        <w:t>7.2.1.1</w:t>
      </w:r>
      <w:r>
        <w:rPr>
          <w:rFonts w:asciiTheme="minorHAnsi" w:hAnsiTheme="minorHAnsi" w:cstheme="minorBidi"/>
          <w:kern w:val="2"/>
          <w:sz w:val="22"/>
          <w:szCs w:val="22"/>
          <w:lang w:eastAsia="en-GB"/>
          <w14:ligatures w14:val="standardContextual"/>
        </w:rPr>
        <w:tab/>
      </w:r>
      <w:r>
        <w:t>Hand phantom browsing mode</w:t>
      </w:r>
      <w:r>
        <w:tab/>
      </w:r>
      <w:r>
        <w:fldChar w:fldCharType="begin"/>
      </w:r>
      <w:r>
        <w:instrText xml:space="preserve"> PAGEREF _Toc155369745 \h </w:instrText>
      </w:r>
      <w:r>
        <w:fldChar w:fldCharType="separate"/>
      </w:r>
      <w:r>
        <w:t>24</w:t>
      </w:r>
      <w:r>
        <w:fldChar w:fldCharType="end"/>
      </w:r>
    </w:p>
    <w:p w14:paraId="286D8802" w14:textId="3505523C" w:rsidR="00CE7710" w:rsidRDefault="00CE7710">
      <w:pPr>
        <w:pStyle w:val="TOC5"/>
        <w:rPr>
          <w:rFonts w:asciiTheme="minorHAnsi" w:hAnsiTheme="minorHAnsi" w:cstheme="minorBidi"/>
          <w:kern w:val="2"/>
          <w:sz w:val="22"/>
          <w:szCs w:val="22"/>
          <w:lang w:eastAsia="en-GB"/>
          <w14:ligatures w14:val="standardContextual"/>
        </w:rPr>
      </w:pPr>
      <w:r>
        <w:t>7.2.1.1.1</w:t>
      </w:r>
      <w:r>
        <w:rPr>
          <w:rFonts w:asciiTheme="minorHAnsi" w:hAnsiTheme="minorHAnsi" w:cstheme="minorBidi"/>
          <w:kern w:val="2"/>
          <w:sz w:val="22"/>
          <w:szCs w:val="22"/>
          <w:lang w:eastAsia="en-GB"/>
          <w14:ligatures w14:val="standardContextual"/>
        </w:rPr>
        <w:tab/>
      </w:r>
      <w:r>
        <w:t>NR FR1</w:t>
      </w:r>
      <w:r>
        <w:tab/>
      </w:r>
      <w:r>
        <w:fldChar w:fldCharType="begin"/>
      </w:r>
      <w:r>
        <w:instrText xml:space="preserve"> PAGEREF _Toc155369746 \h </w:instrText>
      </w:r>
      <w:r>
        <w:fldChar w:fldCharType="separate"/>
      </w:r>
      <w:r>
        <w:t>24</w:t>
      </w:r>
      <w:r>
        <w:fldChar w:fldCharType="end"/>
      </w:r>
    </w:p>
    <w:p w14:paraId="0D0778C4" w14:textId="099275A5" w:rsidR="00CE7710" w:rsidRDefault="00CE7710">
      <w:pPr>
        <w:pStyle w:val="TOC5"/>
        <w:rPr>
          <w:rFonts w:asciiTheme="minorHAnsi" w:hAnsiTheme="minorHAnsi" w:cstheme="minorBidi"/>
          <w:kern w:val="2"/>
          <w:sz w:val="22"/>
          <w:szCs w:val="22"/>
          <w:lang w:eastAsia="en-GB"/>
          <w14:ligatures w14:val="standardContextual"/>
        </w:rPr>
      </w:pPr>
      <w:r>
        <w:t>7.2.1.1.2</w:t>
      </w:r>
      <w:r>
        <w:rPr>
          <w:rFonts w:asciiTheme="minorHAnsi" w:hAnsiTheme="minorHAnsi" w:cstheme="minorBidi"/>
          <w:kern w:val="2"/>
          <w:sz w:val="22"/>
          <w:szCs w:val="22"/>
          <w:lang w:eastAsia="en-GB"/>
          <w14:ligatures w14:val="standardContextual"/>
        </w:rPr>
        <w:tab/>
      </w:r>
      <w:r>
        <w:t>NR FR1 in EN-DC mode</w:t>
      </w:r>
      <w:r>
        <w:tab/>
      </w:r>
      <w:r>
        <w:fldChar w:fldCharType="begin"/>
      </w:r>
      <w:r>
        <w:instrText xml:space="preserve"> PAGEREF _Toc155369747 \h </w:instrText>
      </w:r>
      <w:r>
        <w:fldChar w:fldCharType="separate"/>
      </w:r>
      <w:r>
        <w:t>25</w:t>
      </w:r>
      <w:r>
        <w:fldChar w:fldCharType="end"/>
      </w:r>
    </w:p>
    <w:p w14:paraId="72B0A7FB" w14:textId="3F0144D4" w:rsidR="00CE7710" w:rsidRDefault="00CE7710">
      <w:pPr>
        <w:pStyle w:val="TOC4"/>
        <w:rPr>
          <w:rFonts w:asciiTheme="minorHAnsi" w:hAnsiTheme="minorHAnsi" w:cstheme="minorBidi"/>
          <w:kern w:val="2"/>
          <w:sz w:val="22"/>
          <w:szCs w:val="22"/>
          <w:lang w:eastAsia="en-GB"/>
          <w14:ligatures w14:val="standardContextual"/>
        </w:rPr>
      </w:pPr>
      <w:r>
        <w:t>7.2.1.2</w:t>
      </w:r>
      <w:r>
        <w:rPr>
          <w:rFonts w:asciiTheme="minorHAnsi" w:hAnsiTheme="minorHAnsi" w:cstheme="minorBidi"/>
          <w:kern w:val="2"/>
          <w:sz w:val="22"/>
          <w:szCs w:val="22"/>
          <w:lang w:eastAsia="en-GB"/>
          <w14:ligatures w14:val="standardContextual"/>
        </w:rPr>
        <w:tab/>
      </w:r>
      <w:r>
        <w:t>Beside the head and hand phantom position</w:t>
      </w:r>
      <w:r>
        <w:tab/>
      </w:r>
      <w:r>
        <w:fldChar w:fldCharType="begin"/>
      </w:r>
      <w:r>
        <w:instrText xml:space="preserve"> PAGEREF _Toc155369748 \h </w:instrText>
      </w:r>
      <w:r>
        <w:fldChar w:fldCharType="separate"/>
      </w:r>
      <w:r>
        <w:t>25</w:t>
      </w:r>
      <w:r>
        <w:fldChar w:fldCharType="end"/>
      </w:r>
    </w:p>
    <w:p w14:paraId="7E292B89" w14:textId="490B715C" w:rsidR="00CE7710" w:rsidRDefault="00CE7710">
      <w:pPr>
        <w:pStyle w:val="TOC5"/>
        <w:rPr>
          <w:rFonts w:asciiTheme="minorHAnsi" w:hAnsiTheme="minorHAnsi" w:cstheme="minorBidi"/>
          <w:kern w:val="2"/>
          <w:sz w:val="22"/>
          <w:szCs w:val="22"/>
          <w:lang w:eastAsia="en-GB"/>
          <w14:ligatures w14:val="standardContextual"/>
        </w:rPr>
      </w:pPr>
      <w:r>
        <w:t>7.2.1.2.1</w:t>
      </w:r>
      <w:r>
        <w:rPr>
          <w:rFonts w:asciiTheme="minorHAnsi" w:hAnsiTheme="minorHAnsi" w:cstheme="minorBidi"/>
          <w:kern w:val="2"/>
          <w:sz w:val="22"/>
          <w:szCs w:val="22"/>
          <w:lang w:eastAsia="en-GB"/>
          <w14:ligatures w14:val="standardContextual"/>
        </w:rPr>
        <w:tab/>
      </w:r>
      <w:r>
        <w:t>NR FR1</w:t>
      </w:r>
      <w:r>
        <w:tab/>
      </w:r>
      <w:r>
        <w:fldChar w:fldCharType="begin"/>
      </w:r>
      <w:r>
        <w:instrText xml:space="preserve"> PAGEREF _Toc155369749 \h </w:instrText>
      </w:r>
      <w:r>
        <w:fldChar w:fldCharType="separate"/>
      </w:r>
      <w:r>
        <w:t>25</w:t>
      </w:r>
      <w:r>
        <w:fldChar w:fldCharType="end"/>
      </w:r>
    </w:p>
    <w:p w14:paraId="0C782195" w14:textId="1E174916" w:rsidR="00CE7710" w:rsidRDefault="00CE7710">
      <w:pPr>
        <w:pStyle w:val="TOC5"/>
        <w:rPr>
          <w:rFonts w:asciiTheme="minorHAnsi" w:hAnsiTheme="minorHAnsi" w:cstheme="minorBidi"/>
          <w:kern w:val="2"/>
          <w:sz w:val="22"/>
          <w:szCs w:val="22"/>
          <w:lang w:eastAsia="en-GB"/>
          <w14:ligatures w14:val="standardContextual"/>
        </w:rPr>
      </w:pPr>
      <w:r>
        <w:t>7.2.1.2.2</w:t>
      </w:r>
      <w:r>
        <w:rPr>
          <w:rFonts w:asciiTheme="minorHAnsi" w:hAnsiTheme="minorHAnsi" w:cstheme="minorBidi"/>
          <w:kern w:val="2"/>
          <w:sz w:val="22"/>
          <w:szCs w:val="22"/>
          <w:lang w:eastAsia="en-GB"/>
          <w14:ligatures w14:val="standardContextual"/>
        </w:rPr>
        <w:tab/>
      </w:r>
      <w:r>
        <w:t>NR FR1 in EN-DC mode</w:t>
      </w:r>
      <w:r>
        <w:tab/>
      </w:r>
      <w:r>
        <w:fldChar w:fldCharType="begin"/>
      </w:r>
      <w:r>
        <w:instrText xml:space="preserve"> PAGEREF _Toc155369750 \h </w:instrText>
      </w:r>
      <w:r>
        <w:fldChar w:fldCharType="separate"/>
      </w:r>
      <w:r>
        <w:t>25</w:t>
      </w:r>
      <w:r>
        <w:fldChar w:fldCharType="end"/>
      </w:r>
    </w:p>
    <w:p w14:paraId="77ACF983" w14:textId="3715757B" w:rsidR="00CE7710" w:rsidRDefault="00CE7710">
      <w:pPr>
        <w:pStyle w:val="TOC8"/>
        <w:rPr>
          <w:rFonts w:asciiTheme="minorHAnsi" w:hAnsiTheme="minorHAnsi" w:cstheme="minorBidi"/>
          <w:b w:val="0"/>
          <w:kern w:val="2"/>
          <w:szCs w:val="22"/>
          <w:lang w:eastAsia="en-GB"/>
          <w14:ligatures w14:val="standardContextual"/>
        </w:rPr>
      </w:pPr>
      <w:r>
        <w:t>Annex A (normative): Test methodology</w:t>
      </w:r>
      <w:r>
        <w:tab/>
      </w:r>
      <w:r>
        <w:fldChar w:fldCharType="begin"/>
      </w:r>
      <w:r>
        <w:instrText xml:space="preserve"> PAGEREF _Toc155369751 \h </w:instrText>
      </w:r>
      <w:r>
        <w:fldChar w:fldCharType="separate"/>
      </w:r>
      <w:r>
        <w:t>27</w:t>
      </w:r>
      <w:r>
        <w:fldChar w:fldCharType="end"/>
      </w:r>
    </w:p>
    <w:p w14:paraId="41ED131F" w14:textId="1E80AAA9" w:rsidR="00CE7710" w:rsidRDefault="00CE7710">
      <w:pPr>
        <w:pStyle w:val="TOC1"/>
        <w:rPr>
          <w:rFonts w:asciiTheme="minorHAnsi" w:hAnsiTheme="minorHAnsi" w:cstheme="minorBidi"/>
          <w:kern w:val="2"/>
          <w:szCs w:val="22"/>
          <w:lang w:eastAsia="en-GB"/>
          <w14:ligatures w14:val="standardContextual"/>
        </w:rPr>
      </w:pPr>
      <w:r>
        <w:t>A.1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_Toc155369752 \h </w:instrText>
      </w:r>
      <w:r>
        <w:fldChar w:fldCharType="separate"/>
      </w:r>
      <w:r>
        <w:t>27</w:t>
      </w:r>
      <w:r>
        <w:fldChar w:fldCharType="end"/>
      </w:r>
    </w:p>
    <w:p w14:paraId="3F0361E8" w14:textId="19DCF997" w:rsidR="00CE7710" w:rsidRDefault="00CE7710">
      <w:pPr>
        <w:pStyle w:val="TOC1"/>
        <w:rPr>
          <w:rFonts w:asciiTheme="minorHAnsi" w:hAnsiTheme="minorHAnsi" w:cstheme="minorBidi"/>
          <w:kern w:val="2"/>
          <w:szCs w:val="22"/>
          <w:lang w:eastAsia="en-GB"/>
          <w14:ligatures w14:val="standardContextual"/>
        </w:rPr>
      </w:pPr>
      <w:r>
        <w:t>A.2</w:t>
      </w:r>
      <w:r>
        <w:rPr>
          <w:rFonts w:asciiTheme="minorHAnsi" w:hAnsiTheme="minorHAnsi" w:cstheme="minorBidi"/>
          <w:kern w:val="2"/>
          <w:szCs w:val="22"/>
          <w:lang w:eastAsia="en-GB"/>
          <w14:ligatures w14:val="standardContextual"/>
        </w:rPr>
        <w:tab/>
      </w:r>
      <w:r>
        <w:t>UE configuration</w:t>
      </w:r>
      <w:r>
        <w:tab/>
      </w:r>
      <w:r>
        <w:fldChar w:fldCharType="begin"/>
      </w:r>
      <w:r>
        <w:instrText xml:space="preserve"> PAGEREF _Toc155369753 \h </w:instrText>
      </w:r>
      <w:r>
        <w:fldChar w:fldCharType="separate"/>
      </w:r>
      <w:r>
        <w:t>27</w:t>
      </w:r>
      <w:r>
        <w:fldChar w:fldCharType="end"/>
      </w:r>
    </w:p>
    <w:p w14:paraId="7FCFCC5B" w14:textId="444869B3" w:rsidR="00CE7710" w:rsidRDefault="00CE7710">
      <w:pPr>
        <w:pStyle w:val="TOC2"/>
        <w:rPr>
          <w:rFonts w:asciiTheme="minorHAnsi" w:hAnsiTheme="minorHAnsi" w:cstheme="minorBidi"/>
          <w:kern w:val="2"/>
          <w:sz w:val="22"/>
          <w:szCs w:val="22"/>
          <w:lang w:eastAsia="en-GB"/>
          <w14:ligatures w14:val="standardContextual"/>
        </w:rPr>
      </w:pPr>
      <w:r>
        <w:t>A.2.1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_Toc155369754 \h </w:instrText>
      </w:r>
      <w:r>
        <w:fldChar w:fldCharType="separate"/>
      </w:r>
      <w:r>
        <w:t>27</w:t>
      </w:r>
      <w:r>
        <w:fldChar w:fldCharType="end"/>
      </w:r>
    </w:p>
    <w:p w14:paraId="61DFBF69" w14:textId="26E2894E" w:rsidR="00CE7710" w:rsidRDefault="00CE7710">
      <w:pPr>
        <w:pStyle w:val="TOC2"/>
        <w:rPr>
          <w:rFonts w:asciiTheme="minorHAnsi" w:hAnsiTheme="minorHAnsi" w:cstheme="minorBidi"/>
          <w:kern w:val="2"/>
          <w:sz w:val="22"/>
          <w:szCs w:val="22"/>
          <w:lang w:eastAsia="en-GB"/>
          <w14:ligatures w14:val="standardContextual"/>
        </w:rPr>
      </w:pPr>
      <w:r>
        <w:t>A.2.2</w:t>
      </w:r>
      <w:r>
        <w:rPr>
          <w:rFonts w:asciiTheme="minorHAnsi" w:hAnsiTheme="minorHAnsi" w:cstheme="minorBidi"/>
          <w:kern w:val="2"/>
          <w:sz w:val="22"/>
          <w:szCs w:val="22"/>
          <w:lang w:eastAsia="en-GB"/>
          <w14:ligatures w14:val="standardContextual"/>
        </w:rPr>
        <w:tab/>
      </w:r>
      <w:r>
        <w:t>UE configuration for TRP test</w:t>
      </w:r>
      <w:r>
        <w:tab/>
      </w:r>
      <w:r>
        <w:fldChar w:fldCharType="begin"/>
      </w:r>
      <w:r>
        <w:instrText xml:space="preserve"> PAGEREF _Toc155369755 \h </w:instrText>
      </w:r>
      <w:r>
        <w:fldChar w:fldCharType="separate"/>
      </w:r>
      <w:r>
        <w:t>27</w:t>
      </w:r>
      <w:r>
        <w:fldChar w:fldCharType="end"/>
      </w:r>
    </w:p>
    <w:p w14:paraId="5FBEFED4" w14:textId="51825EC7" w:rsidR="00CE7710" w:rsidRDefault="00CE7710">
      <w:pPr>
        <w:pStyle w:val="TOC2"/>
        <w:rPr>
          <w:rFonts w:asciiTheme="minorHAnsi" w:hAnsiTheme="minorHAnsi" w:cstheme="minorBidi"/>
          <w:kern w:val="2"/>
          <w:sz w:val="22"/>
          <w:szCs w:val="22"/>
          <w:lang w:eastAsia="en-GB"/>
          <w14:ligatures w14:val="standardContextual"/>
        </w:rPr>
      </w:pPr>
      <w:r>
        <w:t>A.2.3</w:t>
      </w:r>
      <w:r>
        <w:rPr>
          <w:rFonts w:asciiTheme="minorHAnsi" w:hAnsiTheme="minorHAnsi" w:cstheme="minorBidi"/>
          <w:kern w:val="2"/>
          <w:sz w:val="22"/>
          <w:szCs w:val="22"/>
          <w:lang w:eastAsia="en-GB"/>
          <w14:ligatures w14:val="standardContextual"/>
        </w:rPr>
        <w:tab/>
      </w:r>
      <w:r>
        <w:t>UE configuration for TRS test</w:t>
      </w:r>
      <w:r>
        <w:tab/>
      </w:r>
      <w:r>
        <w:fldChar w:fldCharType="begin"/>
      </w:r>
      <w:r>
        <w:instrText xml:space="preserve"> PAGEREF _Toc155369756 \h </w:instrText>
      </w:r>
      <w:r>
        <w:fldChar w:fldCharType="separate"/>
      </w:r>
      <w:r>
        <w:t>27</w:t>
      </w:r>
      <w:r>
        <w:fldChar w:fldCharType="end"/>
      </w:r>
    </w:p>
    <w:p w14:paraId="3D42E322" w14:textId="52A23F6C" w:rsidR="00CE7710" w:rsidRDefault="00CE7710">
      <w:pPr>
        <w:pStyle w:val="TOC1"/>
        <w:rPr>
          <w:rFonts w:asciiTheme="minorHAnsi" w:hAnsiTheme="minorHAnsi" w:cstheme="minorBidi"/>
          <w:kern w:val="2"/>
          <w:szCs w:val="22"/>
          <w:lang w:eastAsia="en-GB"/>
          <w14:ligatures w14:val="standardContextual"/>
        </w:rPr>
      </w:pPr>
      <w:r>
        <w:t>A.3</w:t>
      </w:r>
      <w:r>
        <w:rPr>
          <w:rFonts w:asciiTheme="minorHAnsi" w:hAnsiTheme="minorHAnsi" w:cstheme="minorBidi"/>
          <w:kern w:val="2"/>
          <w:szCs w:val="22"/>
          <w:lang w:eastAsia="en-GB"/>
          <w14:ligatures w14:val="standardContextual"/>
        </w:rPr>
        <w:tab/>
      </w:r>
      <w:r>
        <w:t>Test system of Anechoic Chamber method</w:t>
      </w:r>
      <w:r>
        <w:tab/>
      </w:r>
      <w:r>
        <w:fldChar w:fldCharType="begin"/>
      </w:r>
      <w:r>
        <w:instrText xml:space="preserve"> PAGEREF _Toc155369757 \h </w:instrText>
      </w:r>
      <w:r>
        <w:fldChar w:fldCharType="separate"/>
      </w:r>
      <w:r>
        <w:t>28</w:t>
      </w:r>
      <w:r>
        <w:fldChar w:fldCharType="end"/>
      </w:r>
    </w:p>
    <w:p w14:paraId="4A105A34" w14:textId="58EE4CF9" w:rsidR="00CE7710" w:rsidRDefault="00CE7710">
      <w:pPr>
        <w:pStyle w:val="TOC2"/>
        <w:rPr>
          <w:rFonts w:asciiTheme="minorHAnsi" w:hAnsiTheme="minorHAnsi" w:cstheme="minorBidi"/>
          <w:kern w:val="2"/>
          <w:sz w:val="22"/>
          <w:szCs w:val="22"/>
          <w:lang w:eastAsia="en-GB"/>
          <w14:ligatures w14:val="standardContextual"/>
        </w:rPr>
      </w:pPr>
      <w:r>
        <w:t>A.3.1</w:t>
      </w:r>
      <w:r>
        <w:rPr>
          <w:rFonts w:asciiTheme="minorHAnsi" w:hAnsiTheme="minorHAnsi" w:cstheme="minorBidi"/>
          <w:kern w:val="2"/>
          <w:sz w:val="22"/>
          <w:szCs w:val="22"/>
          <w:lang w:eastAsia="en-GB"/>
          <w14:ligatures w14:val="standardContextual"/>
        </w:rPr>
        <w:tab/>
      </w:r>
      <w:r>
        <w:t>System setup</w:t>
      </w:r>
      <w:r>
        <w:tab/>
      </w:r>
      <w:r>
        <w:fldChar w:fldCharType="begin"/>
      </w:r>
      <w:r>
        <w:instrText xml:space="preserve"> PAGEREF _Toc155369758 \h </w:instrText>
      </w:r>
      <w:r>
        <w:fldChar w:fldCharType="separate"/>
      </w:r>
      <w:r>
        <w:t>28</w:t>
      </w:r>
      <w:r>
        <w:fldChar w:fldCharType="end"/>
      </w:r>
    </w:p>
    <w:p w14:paraId="70616856" w14:textId="3417845F" w:rsidR="00CE7710" w:rsidRDefault="00CE7710">
      <w:pPr>
        <w:pStyle w:val="TOC2"/>
        <w:rPr>
          <w:rFonts w:asciiTheme="minorHAnsi" w:hAnsiTheme="minorHAnsi" w:cstheme="minorBidi"/>
          <w:kern w:val="2"/>
          <w:sz w:val="22"/>
          <w:szCs w:val="22"/>
          <w:lang w:eastAsia="en-GB"/>
          <w14:ligatures w14:val="standardContextual"/>
        </w:rPr>
      </w:pPr>
      <w:r>
        <w:t>A.3.2</w:t>
      </w:r>
      <w:r>
        <w:rPr>
          <w:rFonts w:asciiTheme="minorHAnsi" w:hAnsiTheme="minorHAnsi" w:cstheme="minorBidi"/>
          <w:kern w:val="2"/>
          <w:sz w:val="22"/>
          <w:szCs w:val="22"/>
          <w:lang w:eastAsia="en-GB"/>
          <w14:ligatures w14:val="standardContextual"/>
        </w:rPr>
        <w:tab/>
      </w:r>
      <w:r>
        <w:t>Calibration procedure</w:t>
      </w:r>
      <w:r>
        <w:tab/>
      </w:r>
      <w:r>
        <w:fldChar w:fldCharType="begin"/>
      </w:r>
      <w:r>
        <w:instrText xml:space="preserve"> PAGEREF _Toc155369759 \h </w:instrText>
      </w:r>
      <w:r>
        <w:fldChar w:fldCharType="separate"/>
      </w:r>
      <w:r>
        <w:t>28</w:t>
      </w:r>
      <w:r>
        <w:fldChar w:fldCharType="end"/>
      </w:r>
    </w:p>
    <w:p w14:paraId="63EC9736" w14:textId="44CA7B8B" w:rsidR="00CE7710" w:rsidRDefault="00CE7710">
      <w:pPr>
        <w:pStyle w:val="TOC2"/>
        <w:rPr>
          <w:rFonts w:asciiTheme="minorHAnsi" w:hAnsiTheme="minorHAnsi" w:cstheme="minorBidi"/>
          <w:kern w:val="2"/>
          <w:sz w:val="22"/>
          <w:szCs w:val="22"/>
          <w:lang w:eastAsia="en-GB"/>
          <w14:ligatures w14:val="standardContextual"/>
        </w:rPr>
      </w:pPr>
      <w:r>
        <w:t>A.3.3</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_Toc155369760 \h </w:instrText>
      </w:r>
      <w:r>
        <w:fldChar w:fldCharType="separate"/>
      </w:r>
      <w:r>
        <w:t>29</w:t>
      </w:r>
      <w:r>
        <w:fldChar w:fldCharType="end"/>
      </w:r>
    </w:p>
    <w:p w14:paraId="0671E915" w14:textId="36565A6C" w:rsidR="00CE7710" w:rsidRDefault="00CE7710">
      <w:pPr>
        <w:pStyle w:val="TOC3"/>
        <w:rPr>
          <w:rFonts w:asciiTheme="minorHAnsi" w:hAnsiTheme="minorHAnsi" w:cstheme="minorBidi"/>
          <w:kern w:val="2"/>
          <w:sz w:val="22"/>
          <w:szCs w:val="22"/>
          <w:lang w:eastAsia="en-GB"/>
          <w14:ligatures w14:val="standardContextual"/>
        </w:rPr>
      </w:pPr>
      <w:r>
        <w:t>A.3.3.1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_Toc155369761 \h </w:instrText>
      </w:r>
      <w:r>
        <w:fldChar w:fldCharType="separate"/>
      </w:r>
      <w:r>
        <w:t>29</w:t>
      </w:r>
      <w:r>
        <w:fldChar w:fldCharType="end"/>
      </w:r>
    </w:p>
    <w:p w14:paraId="5B0784C6" w14:textId="793A0BE6" w:rsidR="00CE7710" w:rsidRDefault="00CE7710">
      <w:pPr>
        <w:pStyle w:val="TOC3"/>
        <w:rPr>
          <w:rFonts w:asciiTheme="minorHAnsi" w:hAnsiTheme="minorHAnsi" w:cstheme="minorBidi"/>
          <w:kern w:val="2"/>
          <w:sz w:val="22"/>
          <w:szCs w:val="22"/>
          <w:lang w:eastAsia="en-GB"/>
          <w14:ligatures w14:val="standardContextual"/>
        </w:rPr>
      </w:pPr>
      <w:r>
        <w:lastRenderedPageBreak/>
        <w:t>A.3.3.2</w:t>
      </w:r>
      <w:r>
        <w:rPr>
          <w:rFonts w:asciiTheme="minorHAnsi" w:hAnsiTheme="minorHAnsi" w:cstheme="minorBidi"/>
          <w:kern w:val="2"/>
          <w:sz w:val="22"/>
          <w:szCs w:val="22"/>
          <w:lang w:eastAsia="en-GB"/>
          <w14:ligatures w14:val="standardContextual"/>
        </w:rPr>
        <w:tab/>
      </w:r>
      <w:r>
        <w:t>TRP Test procedure</w:t>
      </w:r>
      <w:r>
        <w:tab/>
      </w:r>
      <w:r>
        <w:fldChar w:fldCharType="begin"/>
      </w:r>
      <w:r>
        <w:instrText xml:space="preserve"> PAGEREF _Toc155369762 \h </w:instrText>
      </w:r>
      <w:r>
        <w:fldChar w:fldCharType="separate"/>
      </w:r>
      <w:r>
        <w:t>29</w:t>
      </w:r>
      <w:r>
        <w:fldChar w:fldCharType="end"/>
      </w:r>
    </w:p>
    <w:p w14:paraId="4A7D77F8" w14:textId="38FCB68F" w:rsidR="00CE7710" w:rsidRDefault="00CE7710">
      <w:pPr>
        <w:pStyle w:val="TOC3"/>
        <w:rPr>
          <w:rFonts w:asciiTheme="minorHAnsi" w:hAnsiTheme="minorHAnsi" w:cstheme="minorBidi"/>
          <w:kern w:val="2"/>
          <w:sz w:val="22"/>
          <w:szCs w:val="22"/>
          <w:lang w:eastAsia="en-GB"/>
          <w14:ligatures w14:val="standardContextual"/>
        </w:rPr>
      </w:pPr>
      <w:r>
        <w:t>A.3.3.3</w:t>
      </w:r>
      <w:r>
        <w:rPr>
          <w:rFonts w:asciiTheme="minorHAnsi" w:hAnsiTheme="minorHAnsi" w:cstheme="minorBidi"/>
          <w:kern w:val="2"/>
          <w:sz w:val="22"/>
          <w:szCs w:val="22"/>
          <w:lang w:eastAsia="en-GB"/>
          <w14:ligatures w14:val="standardContextual"/>
        </w:rPr>
        <w:tab/>
      </w:r>
      <w:r>
        <w:t>TRS Test procedure</w:t>
      </w:r>
      <w:r>
        <w:tab/>
      </w:r>
      <w:r>
        <w:fldChar w:fldCharType="begin"/>
      </w:r>
      <w:r>
        <w:instrText xml:space="preserve"> PAGEREF _Toc155369763 \h </w:instrText>
      </w:r>
      <w:r>
        <w:fldChar w:fldCharType="separate"/>
      </w:r>
      <w:r>
        <w:t>30</w:t>
      </w:r>
      <w:r>
        <w:fldChar w:fldCharType="end"/>
      </w:r>
    </w:p>
    <w:p w14:paraId="4A704F57" w14:textId="096E64F3" w:rsidR="00CE7710" w:rsidRDefault="00CE7710">
      <w:pPr>
        <w:pStyle w:val="TOC2"/>
        <w:rPr>
          <w:rFonts w:asciiTheme="minorHAnsi" w:hAnsiTheme="minorHAnsi" w:cstheme="minorBidi"/>
          <w:kern w:val="2"/>
          <w:sz w:val="22"/>
          <w:szCs w:val="22"/>
          <w:lang w:eastAsia="en-GB"/>
          <w14:ligatures w14:val="standardContextual"/>
        </w:rPr>
      </w:pPr>
      <w:r>
        <w:t>A.3.4</w:t>
      </w:r>
      <w:r>
        <w:rPr>
          <w:rFonts w:asciiTheme="minorHAnsi" w:hAnsiTheme="minorHAnsi" w:cstheme="minorBidi"/>
          <w:kern w:val="2"/>
          <w:sz w:val="22"/>
          <w:szCs w:val="22"/>
          <w:lang w:eastAsia="en-GB"/>
          <w14:ligatures w14:val="standardContextual"/>
        </w:rPr>
        <w:tab/>
      </w:r>
      <w:r>
        <w:t>Minimum Range Length</w:t>
      </w:r>
      <w:r>
        <w:tab/>
      </w:r>
      <w:r>
        <w:fldChar w:fldCharType="begin"/>
      </w:r>
      <w:r>
        <w:instrText xml:space="preserve"> PAGEREF _Toc155369764 \h </w:instrText>
      </w:r>
      <w:r>
        <w:fldChar w:fldCharType="separate"/>
      </w:r>
      <w:r>
        <w:t>30</w:t>
      </w:r>
      <w:r>
        <w:fldChar w:fldCharType="end"/>
      </w:r>
    </w:p>
    <w:p w14:paraId="51A0AC2C" w14:textId="264231C8" w:rsidR="00CE7710" w:rsidRDefault="00CE7710">
      <w:pPr>
        <w:pStyle w:val="TOC2"/>
        <w:rPr>
          <w:rFonts w:asciiTheme="minorHAnsi" w:hAnsiTheme="minorHAnsi" w:cstheme="minorBidi"/>
          <w:kern w:val="2"/>
          <w:sz w:val="22"/>
          <w:szCs w:val="22"/>
          <w:lang w:eastAsia="en-GB"/>
          <w14:ligatures w14:val="standardContextual"/>
        </w:rPr>
      </w:pPr>
      <w:r>
        <w:t>A.3.5</w:t>
      </w:r>
      <w:r>
        <w:rPr>
          <w:rFonts w:asciiTheme="minorHAnsi" w:hAnsiTheme="minorHAnsi" w:cstheme="minorBidi"/>
          <w:kern w:val="2"/>
          <w:sz w:val="22"/>
          <w:szCs w:val="22"/>
          <w:lang w:eastAsia="en-GB"/>
          <w14:ligatures w14:val="standardContextual"/>
        </w:rPr>
        <w:tab/>
      </w:r>
      <w:r>
        <w:t>Definition of TRP and TRS for AC</w:t>
      </w:r>
      <w:r>
        <w:tab/>
      </w:r>
      <w:r>
        <w:fldChar w:fldCharType="begin"/>
      </w:r>
      <w:r>
        <w:instrText xml:space="preserve"> PAGEREF _Toc155369765 \h </w:instrText>
      </w:r>
      <w:r>
        <w:fldChar w:fldCharType="separate"/>
      </w:r>
      <w:r>
        <w:t>32</w:t>
      </w:r>
      <w:r>
        <w:fldChar w:fldCharType="end"/>
      </w:r>
    </w:p>
    <w:p w14:paraId="1BF9FF95" w14:textId="603C19D6" w:rsidR="00CE7710" w:rsidRDefault="00CE7710">
      <w:pPr>
        <w:pStyle w:val="TOC3"/>
        <w:rPr>
          <w:rFonts w:asciiTheme="minorHAnsi" w:hAnsiTheme="minorHAnsi" w:cstheme="minorBidi"/>
          <w:kern w:val="2"/>
          <w:sz w:val="22"/>
          <w:szCs w:val="22"/>
          <w:lang w:eastAsia="en-GB"/>
          <w14:ligatures w14:val="standardContextual"/>
        </w:rPr>
      </w:pPr>
      <w:r>
        <w:t>A.3.5.1</w:t>
      </w:r>
      <w:r>
        <w:rPr>
          <w:rFonts w:asciiTheme="minorHAnsi" w:hAnsiTheme="minorHAnsi" w:cstheme="minorBidi"/>
          <w:kern w:val="2"/>
          <w:sz w:val="22"/>
          <w:szCs w:val="22"/>
          <w:lang w:eastAsia="en-GB"/>
          <w14:ligatures w14:val="standardContextual"/>
        </w:rPr>
        <w:tab/>
      </w:r>
      <w:r>
        <w:t>Total Radiated Power (TRP)</w:t>
      </w:r>
      <w:r>
        <w:tab/>
      </w:r>
      <w:r>
        <w:fldChar w:fldCharType="begin"/>
      </w:r>
      <w:r>
        <w:instrText xml:space="preserve"> PAGEREF _Toc155369766 \h </w:instrText>
      </w:r>
      <w:r>
        <w:fldChar w:fldCharType="separate"/>
      </w:r>
      <w:r>
        <w:t>32</w:t>
      </w:r>
      <w:r>
        <w:fldChar w:fldCharType="end"/>
      </w:r>
    </w:p>
    <w:p w14:paraId="60CECAAC" w14:textId="06A59A25" w:rsidR="00CE7710" w:rsidRDefault="00CE7710">
      <w:pPr>
        <w:pStyle w:val="TOC3"/>
        <w:rPr>
          <w:rFonts w:asciiTheme="minorHAnsi" w:hAnsiTheme="minorHAnsi" w:cstheme="minorBidi"/>
          <w:kern w:val="2"/>
          <w:sz w:val="22"/>
          <w:szCs w:val="22"/>
          <w:lang w:eastAsia="en-GB"/>
          <w14:ligatures w14:val="standardContextual"/>
        </w:rPr>
      </w:pPr>
      <w:r>
        <w:t>A.3.5.2</w:t>
      </w:r>
      <w:r>
        <w:rPr>
          <w:rFonts w:asciiTheme="minorHAnsi" w:hAnsiTheme="minorHAnsi" w:cstheme="minorBidi"/>
          <w:kern w:val="2"/>
          <w:sz w:val="22"/>
          <w:szCs w:val="22"/>
          <w:lang w:eastAsia="en-GB"/>
          <w14:ligatures w14:val="standardContextual"/>
        </w:rPr>
        <w:tab/>
      </w:r>
      <w:r>
        <w:t>Total Radiated Sensitivity (TRS)</w:t>
      </w:r>
      <w:r>
        <w:tab/>
      </w:r>
      <w:r>
        <w:fldChar w:fldCharType="begin"/>
      </w:r>
      <w:r>
        <w:instrText xml:space="preserve"> PAGEREF _Toc155369767 \h </w:instrText>
      </w:r>
      <w:r>
        <w:fldChar w:fldCharType="separate"/>
      </w:r>
      <w:r>
        <w:t>32</w:t>
      </w:r>
      <w:r>
        <w:fldChar w:fldCharType="end"/>
      </w:r>
    </w:p>
    <w:p w14:paraId="784216A0" w14:textId="326C13C1" w:rsidR="00CE7710" w:rsidRDefault="00CE7710">
      <w:pPr>
        <w:pStyle w:val="TOC1"/>
        <w:rPr>
          <w:rFonts w:asciiTheme="minorHAnsi" w:hAnsiTheme="minorHAnsi" w:cstheme="minorBidi"/>
          <w:kern w:val="2"/>
          <w:szCs w:val="22"/>
          <w:lang w:eastAsia="en-GB"/>
          <w14:ligatures w14:val="standardContextual"/>
        </w:rPr>
      </w:pPr>
      <w:r>
        <w:t>A.4</w:t>
      </w:r>
      <w:r>
        <w:rPr>
          <w:rFonts w:asciiTheme="minorHAnsi" w:hAnsiTheme="minorHAnsi" w:cstheme="minorBidi"/>
          <w:kern w:val="2"/>
          <w:szCs w:val="22"/>
          <w:lang w:eastAsia="en-GB"/>
          <w14:ligatures w14:val="standardContextual"/>
        </w:rPr>
        <w:tab/>
      </w:r>
      <w:r>
        <w:t>Preliminary example MU budget</w:t>
      </w:r>
      <w:r>
        <w:tab/>
      </w:r>
      <w:r>
        <w:fldChar w:fldCharType="begin"/>
      </w:r>
      <w:r>
        <w:instrText xml:space="preserve"> PAGEREF _Toc155369768 \h </w:instrText>
      </w:r>
      <w:r>
        <w:fldChar w:fldCharType="separate"/>
      </w:r>
      <w:r>
        <w:t>34</w:t>
      </w:r>
      <w:r>
        <w:fldChar w:fldCharType="end"/>
      </w:r>
    </w:p>
    <w:p w14:paraId="1A6AF8C8" w14:textId="022AEC5A" w:rsidR="00CE7710" w:rsidRDefault="00CE7710">
      <w:pPr>
        <w:pStyle w:val="TOC8"/>
        <w:rPr>
          <w:rFonts w:asciiTheme="minorHAnsi" w:hAnsiTheme="minorHAnsi" w:cstheme="minorBidi"/>
          <w:b w:val="0"/>
          <w:kern w:val="2"/>
          <w:szCs w:val="22"/>
          <w:lang w:eastAsia="en-GB"/>
          <w14:ligatures w14:val="standardContextual"/>
        </w:rPr>
      </w:pPr>
      <w:r>
        <w:t>Annex B (normative): Phantoms definition and Positioning</w:t>
      </w:r>
      <w:r>
        <w:tab/>
      </w:r>
      <w:r>
        <w:fldChar w:fldCharType="begin"/>
      </w:r>
      <w:r>
        <w:instrText xml:space="preserve"> PAGEREF _Toc155369769 \h </w:instrText>
      </w:r>
      <w:r>
        <w:fldChar w:fldCharType="separate"/>
      </w:r>
      <w:r>
        <w:t>45</w:t>
      </w:r>
      <w:r>
        <w:fldChar w:fldCharType="end"/>
      </w:r>
    </w:p>
    <w:p w14:paraId="14D6BF7D" w14:textId="185057C7" w:rsidR="00CE7710" w:rsidRDefault="00CE7710">
      <w:pPr>
        <w:pStyle w:val="TOC1"/>
        <w:rPr>
          <w:rFonts w:asciiTheme="minorHAnsi" w:hAnsiTheme="minorHAnsi" w:cstheme="minorBidi"/>
          <w:kern w:val="2"/>
          <w:szCs w:val="22"/>
          <w:lang w:eastAsia="en-GB"/>
          <w14:ligatures w14:val="standardContextual"/>
        </w:rPr>
      </w:pPr>
      <w:r>
        <w:t>B.1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_Toc155369770 \h </w:instrText>
      </w:r>
      <w:r>
        <w:fldChar w:fldCharType="separate"/>
      </w:r>
      <w:r>
        <w:t>45</w:t>
      </w:r>
      <w:r>
        <w:fldChar w:fldCharType="end"/>
      </w:r>
    </w:p>
    <w:p w14:paraId="0D7CE60C" w14:textId="31A3D58D" w:rsidR="00CE7710" w:rsidRDefault="00CE7710">
      <w:pPr>
        <w:pStyle w:val="TOC1"/>
        <w:rPr>
          <w:rFonts w:asciiTheme="minorHAnsi" w:hAnsiTheme="minorHAnsi" w:cstheme="minorBidi"/>
          <w:kern w:val="2"/>
          <w:szCs w:val="22"/>
          <w:lang w:eastAsia="en-GB"/>
          <w14:ligatures w14:val="standardContextual"/>
        </w:rPr>
      </w:pPr>
      <w:r>
        <w:t>B.2</w:t>
      </w:r>
      <w:r>
        <w:rPr>
          <w:rFonts w:asciiTheme="minorHAnsi" w:hAnsiTheme="minorHAnsi" w:cstheme="minorBidi"/>
          <w:kern w:val="2"/>
          <w:szCs w:val="22"/>
          <w:lang w:eastAsia="en-GB"/>
          <w14:ligatures w14:val="standardContextual"/>
        </w:rPr>
        <w:tab/>
      </w:r>
      <w:r>
        <w:t>Phantom Definition</w:t>
      </w:r>
      <w:r>
        <w:tab/>
      </w:r>
      <w:r>
        <w:fldChar w:fldCharType="begin"/>
      </w:r>
      <w:r>
        <w:instrText xml:space="preserve"> PAGEREF _Toc155369771 \h </w:instrText>
      </w:r>
      <w:r>
        <w:fldChar w:fldCharType="separate"/>
      </w:r>
      <w:r>
        <w:t>45</w:t>
      </w:r>
      <w:r>
        <w:fldChar w:fldCharType="end"/>
      </w:r>
    </w:p>
    <w:p w14:paraId="0B92005A" w14:textId="1630F974" w:rsidR="00CE7710" w:rsidRDefault="00CE7710">
      <w:pPr>
        <w:pStyle w:val="TOC2"/>
        <w:rPr>
          <w:rFonts w:asciiTheme="minorHAnsi" w:hAnsiTheme="minorHAnsi" w:cstheme="minorBidi"/>
          <w:kern w:val="2"/>
          <w:sz w:val="22"/>
          <w:szCs w:val="22"/>
          <w:lang w:eastAsia="en-GB"/>
          <w14:ligatures w14:val="standardContextual"/>
        </w:rPr>
      </w:pPr>
      <w:r>
        <w:t>B.2.1</w:t>
      </w:r>
      <w:r>
        <w:rPr>
          <w:rFonts w:asciiTheme="minorHAnsi" w:hAnsiTheme="minorHAnsi" w:cstheme="minorBidi"/>
          <w:kern w:val="2"/>
          <w:sz w:val="22"/>
          <w:szCs w:val="22"/>
          <w:lang w:eastAsia="en-GB"/>
          <w14:ligatures w14:val="standardContextual"/>
        </w:rPr>
        <w:tab/>
      </w:r>
      <w:r>
        <w:t>Head Phantom</w:t>
      </w:r>
      <w:r>
        <w:tab/>
      </w:r>
      <w:r>
        <w:fldChar w:fldCharType="begin"/>
      </w:r>
      <w:r>
        <w:instrText xml:space="preserve"> PAGEREF _Toc155369772 \h </w:instrText>
      </w:r>
      <w:r>
        <w:fldChar w:fldCharType="separate"/>
      </w:r>
      <w:r>
        <w:t>45</w:t>
      </w:r>
      <w:r>
        <w:fldChar w:fldCharType="end"/>
      </w:r>
    </w:p>
    <w:p w14:paraId="7B2433B0" w14:textId="07B3D6FD" w:rsidR="00CE7710" w:rsidRDefault="00CE7710">
      <w:pPr>
        <w:pStyle w:val="TOC2"/>
        <w:rPr>
          <w:rFonts w:asciiTheme="minorHAnsi" w:hAnsiTheme="minorHAnsi" w:cstheme="minorBidi"/>
          <w:kern w:val="2"/>
          <w:sz w:val="22"/>
          <w:szCs w:val="22"/>
          <w:lang w:eastAsia="en-GB"/>
          <w14:ligatures w14:val="standardContextual"/>
        </w:rPr>
      </w:pPr>
      <w:r>
        <w:t>B.2.2</w:t>
      </w:r>
      <w:r>
        <w:rPr>
          <w:rFonts w:asciiTheme="minorHAnsi" w:hAnsiTheme="minorHAnsi" w:cstheme="minorBidi"/>
          <w:kern w:val="2"/>
          <w:sz w:val="22"/>
          <w:szCs w:val="22"/>
          <w:lang w:eastAsia="en-GB"/>
          <w14:ligatures w14:val="standardContextual"/>
        </w:rPr>
        <w:tab/>
      </w:r>
      <w:r>
        <w:t>PDA Grip Hand Phantom</w:t>
      </w:r>
      <w:r>
        <w:tab/>
      </w:r>
      <w:r>
        <w:fldChar w:fldCharType="begin"/>
      </w:r>
      <w:r>
        <w:instrText xml:space="preserve"> PAGEREF _Toc155369773 \h </w:instrText>
      </w:r>
      <w:r>
        <w:fldChar w:fldCharType="separate"/>
      </w:r>
      <w:r>
        <w:t>45</w:t>
      </w:r>
      <w:r>
        <w:fldChar w:fldCharType="end"/>
      </w:r>
    </w:p>
    <w:p w14:paraId="36DFF394" w14:textId="0FB58D50" w:rsidR="00CE7710" w:rsidRDefault="00CE7710">
      <w:pPr>
        <w:pStyle w:val="TOC2"/>
        <w:rPr>
          <w:rFonts w:asciiTheme="minorHAnsi" w:hAnsiTheme="minorHAnsi" w:cstheme="minorBidi"/>
          <w:kern w:val="2"/>
          <w:sz w:val="22"/>
          <w:szCs w:val="22"/>
          <w:lang w:eastAsia="en-GB"/>
          <w14:ligatures w14:val="standardContextual"/>
        </w:rPr>
      </w:pPr>
      <w:r>
        <w:t>B.2.3</w:t>
      </w:r>
      <w:r>
        <w:rPr>
          <w:rFonts w:asciiTheme="minorHAnsi" w:hAnsiTheme="minorHAnsi" w:cstheme="minorBidi"/>
          <w:kern w:val="2"/>
          <w:sz w:val="22"/>
          <w:szCs w:val="22"/>
          <w:lang w:eastAsia="en-GB"/>
          <w14:ligatures w14:val="standardContextual"/>
        </w:rPr>
        <w:tab/>
      </w:r>
      <w:r>
        <w:t>Wide Grip Hand Phantom</w:t>
      </w:r>
      <w:r>
        <w:tab/>
      </w:r>
      <w:r>
        <w:fldChar w:fldCharType="begin"/>
      </w:r>
      <w:r>
        <w:instrText xml:space="preserve"> PAGEREF _Toc155369774 \h </w:instrText>
      </w:r>
      <w:r>
        <w:fldChar w:fldCharType="separate"/>
      </w:r>
      <w:r>
        <w:t>45</w:t>
      </w:r>
      <w:r>
        <w:fldChar w:fldCharType="end"/>
      </w:r>
    </w:p>
    <w:p w14:paraId="48904C5B" w14:textId="46074E7C" w:rsidR="00CE7710" w:rsidRDefault="00CE7710">
      <w:pPr>
        <w:pStyle w:val="TOC2"/>
        <w:rPr>
          <w:rFonts w:asciiTheme="minorHAnsi" w:hAnsiTheme="minorHAnsi" w:cstheme="minorBidi"/>
          <w:kern w:val="2"/>
          <w:sz w:val="22"/>
          <w:szCs w:val="22"/>
          <w:lang w:eastAsia="en-GB"/>
          <w14:ligatures w14:val="standardContextual"/>
        </w:rPr>
      </w:pPr>
      <w:r>
        <w:t>B.2.4</w:t>
      </w:r>
      <w:r>
        <w:rPr>
          <w:rFonts w:asciiTheme="minorHAnsi" w:hAnsiTheme="minorHAnsi" w:cstheme="minorBidi"/>
          <w:kern w:val="2"/>
          <w:sz w:val="22"/>
          <w:szCs w:val="22"/>
          <w:lang w:eastAsia="en-GB"/>
          <w14:ligatures w14:val="standardContextual"/>
        </w:rPr>
        <w:tab/>
      </w:r>
      <w:r>
        <w:t>Forearm Phantom</w:t>
      </w:r>
      <w:r>
        <w:tab/>
      </w:r>
      <w:r>
        <w:fldChar w:fldCharType="begin"/>
      </w:r>
      <w:r>
        <w:instrText xml:space="preserve"> PAGEREF _Toc155369775 \h </w:instrText>
      </w:r>
      <w:r>
        <w:fldChar w:fldCharType="separate"/>
      </w:r>
      <w:r>
        <w:t>46</w:t>
      </w:r>
      <w:r>
        <w:fldChar w:fldCharType="end"/>
      </w:r>
    </w:p>
    <w:p w14:paraId="62CE25DC" w14:textId="559A9850" w:rsidR="00CE7710" w:rsidRDefault="00CE7710">
      <w:pPr>
        <w:pStyle w:val="TOC1"/>
        <w:rPr>
          <w:rFonts w:asciiTheme="minorHAnsi" w:hAnsiTheme="minorHAnsi" w:cstheme="minorBidi"/>
          <w:kern w:val="2"/>
          <w:szCs w:val="22"/>
          <w:lang w:eastAsia="en-GB"/>
          <w14:ligatures w14:val="standardContextual"/>
        </w:rPr>
      </w:pPr>
      <w:r>
        <w:t>B.3</w:t>
      </w:r>
      <w:r>
        <w:rPr>
          <w:rFonts w:asciiTheme="minorHAnsi" w:hAnsiTheme="minorHAnsi" w:cstheme="minorBidi"/>
          <w:kern w:val="2"/>
          <w:szCs w:val="22"/>
          <w:lang w:eastAsia="en-GB"/>
          <w14:ligatures w14:val="standardContextual"/>
        </w:rPr>
        <w:tab/>
      </w:r>
      <w:r>
        <w:t>UE positioning guidelines</w:t>
      </w:r>
      <w:r>
        <w:tab/>
      </w:r>
      <w:r>
        <w:fldChar w:fldCharType="begin"/>
      </w:r>
      <w:r>
        <w:instrText xml:space="preserve"> PAGEREF _Toc155369776 \h </w:instrText>
      </w:r>
      <w:r>
        <w:fldChar w:fldCharType="separate"/>
      </w:r>
      <w:r>
        <w:t>46</w:t>
      </w:r>
      <w:r>
        <w:fldChar w:fldCharType="end"/>
      </w:r>
    </w:p>
    <w:p w14:paraId="198F4ADB" w14:textId="0C923D3A" w:rsidR="00CE7710" w:rsidRDefault="00CE7710">
      <w:pPr>
        <w:pStyle w:val="TOC2"/>
        <w:rPr>
          <w:rFonts w:asciiTheme="minorHAnsi" w:hAnsiTheme="minorHAnsi" w:cstheme="minorBidi"/>
          <w:kern w:val="2"/>
          <w:sz w:val="22"/>
          <w:szCs w:val="22"/>
          <w:lang w:eastAsia="en-GB"/>
          <w14:ligatures w14:val="standardContextual"/>
        </w:rPr>
      </w:pPr>
      <w:r>
        <w:t>B.3.1</w:t>
      </w:r>
      <w:r>
        <w:rPr>
          <w:rFonts w:asciiTheme="minorHAnsi" w:hAnsiTheme="minorHAnsi" w:cstheme="minorBidi"/>
          <w:kern w:val="2"/>
          <w:sz w:val="22"/>
          <w:szCs w:val="22"/>
          <w:lang w:eastAsia="en-GB"/>
          <w14:ligatures w14:val="standardContextual"/>
        </w:rPr>
        <w:tab/>
      </w:r>
      <w:r>
        <w:t>Hand phantom only (Browsing mode)</w:t>
      </w:r>
      <w:r>
        <w:tab/>
      </w:r>
      <w:r>
        <w:fldChar w:fldCharType="begin"/>
      </w:r>
      <w:r>
        <w:instrText xml:space="preserve"> PAGEREF _Toc155369777 \h </w:instrText>
      </w:r>
      <w:r>
        <w:fldChar w:fldCharType="separate"/>
      </w:r>
      <w:r>
        <w:t>46</w:t>
      </w:r>
      <w:r>
        <w:fldChar w:fldCharType="end"/>
      </w:r>
    </w:p>
    <w:p w14:paraId="2937768C" w14:textId="27D99898" w:rsidR="00CE7710" w:rsidRDefault="00CE7710">
      <w:pPr>
        <w:pStyle w:val="TOC3"/>
        <w:rPr>
          <w:rFonts w:asciiTheme="minorHAnsi" w:hAnsiTheme="minorHAnsi" w:cstheme="minorBidi"/>
          <w:kern w:val="2"/>
          <w:sz w:val="22"/>
          <w:szCs w:val="22"/>
          <w:lang w:eastAsia="en-GB"/>
          <w14:ligatures w14:val="standardContextual"/>
        </w:rPr>
      </w:pPr>
      <w:r>
        <w:t>B.3.1.1</w:t>
      </w:r>
      <w:r>
        <w:rPr>
          <w:rFonts w:asciiTheme="minorHAnsi" w:hAnsiTheme="minorHAnsi" w:cstheme="minorBidi"/>
          <w:kern w:val="2"/>
          <w:sz w:val="22"/>
          <w:szCs w:val="22"/>
          <w:lang w:eastAsia="en-GB"/>
          <w14:ligatures w14:val="standardContextual"/>
        </w:rPr>
        <w:tab/>
      </w:r>
      <w:r>
        <w:t>Wide Grip Hand</w:t>
      </w:r>
      <w:r>
        <w:tab/>
      </w:r>
      <w:r>
        <w:fldChar w:fldCharType="begin"/>
      </w:r>
      <w:r>
        <w:instrText xml:space="preserve"> PAGEREF _Toc155369778 \h </w:instrText>
      </w:r>
      <w:r>
        <w:fldChar w:fldCharType="separate"/>
      </w:r>
      <w:r>
        <w:t>47</w:t>
      </w:r>
      <w:r>
        <w:fldChar w:fldCharType="end"/>
      </w:r>
    </w:p>
    <w:p w14:paraId="4FCB9B2C" w14:textId="6265AF95" w:rsidR="00CE7710" w:rsidRDefault="00CE7710">
      <w:pPr>
        <w:pStyle w:val="TOC3"/>
        <w:rPr>
          <w:rFonts w:asciiTheme="minorHAnsi" w:hAnsiTheme="minorHAnsi" w:cstheme="minorBidi"/>
          <w:kern w:val="2"/>
          <w:sz w:val="22"/>
          <w:szCs w:val="22"/>
          <w:lang w:eastAsia="en-GB"/>
          <w14:ligatures w14:val="standardContextual"/>
        </w:rPr>
      </w:pPr>
      <w:r>
        <w:t>B.3.1.2</w:t>
      </w:r>
      <w:r>
        <w:rPr>
          <w:rFonts w:asciiTheme="minorHAnsi" w:hAnsiTheme="minorHAnsi" w:cstheme="minorBidi"/>
          <w:kern w:val="2"/>
          <w:sz w:val="22"/>
          <w:szCs w:val="22"/>
          <w:lang w:eastAsia="en-GB"/>
          <w14:ligatures w14:val="standardContextual"/>
        </w:rPr>
        <w:tab/>
      </w:r>
      <w:r>
        <w:t>PDA Grip Hand</w:t>
      </w:r>
      <w:r>
        <w:tab/>
      </w:r>
      <w:r>
        <w:fldChar w:fldCharType="begin"/>
      </w:r>
      <w:r>
        <w:instrText xml:space="preserve"> PAGEREF _Toc155369779 \h </w:instrText>
      </w:r>
      <w:r>
        <w:fldChar w:fldCharType="separate"/>
      </w:r>
      <w:r>
        <w:t>47</w:t>
      </w:r>
      <w:r>
        <w:fldChar w:fldCharType="end"/>
      </w:r>
    </w:p>
    <w:p w14:paraId="510CB74F" w14:textId="4E9EC952" w:rsidR="00CE7710" w:rsidRDefault="00CE7710">
      <w:pPr>
        <w:pStyle w:val="TOC2"/>
        <w:rPr>
          <w:rFonts w:asciiTheme="minorHAnsi" w:hAnsiTheme="minorHAnsi" w:cstheme="minorBidi"/>
          <w:kern w:val="2"/>
          <w:sz w:val="22"/>
          <w:szCs w:val="22"/>
          <w:lang w:eastAsia="en-GB"/>
          <w14:ligatures w14:val="standardContextual"/>
        </w:rPr>
      </w:pPr>
      <w:r>
        <w:t>B.3.2</w:t>
      </w:r>
      <w:r>
        <w:rPr>
          <w:rFonts w:asciiTheme="minorHAnsi" w:hAnsiTheme="minorHAnsi" w:cstheme="minorBidi"/>
          <w:kern w:val="2"/>
          <w:sz w:val="22"/>
          <w:szCs w:val="22"/>
          <w:lang w:eastAsia="en-GB"/>
          <w14:ligatures w14:val="standardContextual"/>
        </w:rPr>
        <w:tab/>
      </w:r>
      <w:r>
        <w:t>Head and Hand phantom (Talk Mode)</w:t>
      </w:r>
      <w:r>
        <w:tab/>
      </w:r>
      <w:r>
        <w:fldChar w:fldCharType="begin"/>
      </w:r>
      <w:r>
        <w:instrText xml:space="preserve"> PAGEREF _Toc155369780 \h </w:instrText>
      </w:r>
      <w:r>
        <w:fldChar w:fldCharType="separate"/>
      </w:r>
      <w:r>
        <w:t>49</w:t>
      </w:r>
      <w:r>
        <w:fldChar w:fldCharType="end"/>
      </w:r>
    </w:p>
    <w:p w14:paraId="6FE120BF" w14:textId="0D107B48" w:rsidR="00CE7710" w:rsidRDefault="00CE7710">
      <w:pPr>
        <w:pStyle w:val="TOC3"/>
        <w:rPr>
          <w:rFonts w:asciiTheme="minorHAnsi" w:hAnsiTheme="minorHAnsi" w:cstheme="minorBidi"/>
          <w:kern w:val="2"/>
          <w:sz w:val="22"/>
          <w:szCs w:val="22"/>
          <w:lang w:eastAsia="en-GB"/>
          <w14:ligatures w14:val="standardContextual"/>
        </w:rPr>
      </w:pPr>
      <w:r>
        <w:t>B.3.2.1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_Toc155369781 \h </w:instrText>
      </w:r>
      <w:r>
        <w:fldChar w:fldCharType="separate"/>
      </w:r>
      <w:r>
        <w:t>49</w:t>
      </w:r>
      <w:r>
        <w:fldChar w:fldCharType="end"/>
      </w:r>
    </w:p>
    <w:p w14:paraId="2AB2316E" w14:textId="7AB65BF1" w:rsidR="00CE7710" w:rsidRDefault="00CE7710">
      <w:pPr>
        <w:pStyle w:val="TOC3"/>
        <w:rPr>
          <w:rFonts w:asciiTheme="minorHAnsi" w:hAnsiTheme="minorHAnsi" w:cstheme="minorBidi"/>
          <w:kern w:val="2"/>
          <w:sz w:val="22"/>
          <w:szCs w:val="22"/>
          <w:lang w:eastAsia="en-GB"/>
          <w14:ligatures w14:val="standardContextual"/>
        </w:rPr>
      </w:pPr>
      <w:r>
        <w:t>B.3.2.2</w:t>
      </w:r>
      <w:r>
        <w:rPr>
          <w:rFonts w:asciiTheme="minorHAnsi" w:hAnsiTheme="minorHAnsi" w:cstheme="minorBidi"/>
          <w:kern w:val="2"/>
          <w:sz w:val="22"/>
          <w:szCs w:val="22"/>
          <w:lang w:eastAsia="en-GB"/>
          <w14:ligatures w14:val="standardContextual"/>
        </w:rPr>
        <w:tab/>
      </w:r>
      <w:r>
        <w:t>Wide Grip Hand and Head</w:t>
      </w:r>
      <w:r>
        <w:tab/>
      </w:r>
      <w:r>
        <w:fldChar w:fldCharType="begin"/>
      </w:r>
      <w:r>
        <w:instrText xml:space="preserve"> PAGEREF _Toc155369782 \h </w:instrText>
      </w:r>
      <w:r>
        <w:fldChar w:fldCharType="separate"/>
      </w:r>
      <w:r>
        <w:t>50</w:t>
      </w:r>
      <w:r>
        <w:fldChar w:fldCharType="end"/>
      </w:r>
    </w:p>
    <w:p w14:paraId="111F0E1F" w14:textId="2064E1BE" w:rsidR="00CE7710" w:rsidRDefault="00CE7710">
      <w:pPr>
        <w:pStyle w:val="TOC3"/>
        <w:rPr>
          <w:rFonts w:asciiTheme="minorHAnsi" w:hAnsiTheme="minorHAnsi" w:cstheme="minorBidi"/>
          <w:kern w:val="2"/>
          <w:sz w:val="22"/>
          <w:szCs w:val="22"/>
          <w:lang w:eastAsia="en-GB"/>
          <w14:ligatures w14:val="standardContextual"/>
        </w:rPr>
      </w:pPr>
      <w:r>
        <w:t>B.3.2.1</w:t>
      </w:r>
      <w:r>
        <w:rPr>
          <w:rFonts w:asciiTheme="minorHAnsi" w:hAnsiTheme="minorHAnsi" w:cstheme="minorBidi"/>
          <w:kern w:val="2"/>
          <w:sz w:val="22"/>
          <w:szCs w:val="22"/>
          <w:lang w:eastAsia="en-GB"/>
          <w14:ligatures w14:val="standardContextual"/>
        </w:rPr>
        <w:tab/>
      </w:r>
      <w:r>
        <w:t>PDA Grip Hand and Head</w:t>
      </w:r>
      <w:r>
        <w:tab/>
      </w:r>
      <w:r>
        <w:fldChar w:fldCharType="begin"/>
      </w:r>
      <w:r>
        <w:instrText xml:space="preserve"> PAGEREF _Toc155369783 \h </w:instrText>
      </w:r>
      <w:r>
        <w:fldChar w:fldCharType="separate"/>
      </w:r>
      <w:r>
        <w:t>50</w:t>
      </w:r>
      <w:r>
        <w:fldChar w:fldCharType="end"/>
      </w:r>
    </w:p>
    <w:p w14:paraId="6F6D87D6" w14:textId="1C89CAFD" w:rsidR="00CE7710" w:rsidRDefault="00CE7710">
      <w:pPr>
        <w:pStyle w:val="TOC2"/>
        <w:rPr>
          <w:rFonts w:asciiTheme="minorHAnsi" w:hAnsiTheme="minorHAnsi" w:cstheme="minorBidi"/>
          <w:kern w:val="2"/>
          <w:sz w:val="22"/>
          <w:szCs w:val="22"/>
          <w:lang w:eastAsia="en-GB"/>
          <w14:ligatures w14:val="standardContextual"/>
        </w:rPr>
      </w:pPr>
      <w:r>
        <w:t>B.3.3</w:t>
      </w:r>
      <w:r>
        <w:rPr>
          <w:rFonts w:asciiTheme="minorHAnsi" w:hAnsiTheme="minorHAnsi" w:cstheme="minorBidi"/>
          <w:kern w:val="2"/>
          <w:sz w:val="22"/>
          <w:szCs w:val="22"/>
          <w:lang w:eastAsia="en-GB"/>
          <w14:ligatures w14:val="standardContextual"/>
        </w:rPr>
        <w:tab/>
      </w:r>
      <w:r>
        <w:t>Forearm phantom (Wrist-worn Mode)</w:t>
      </w:r>
      <w:r>
        <w:tab/>
      </w:r>
      <w:r>
        <w:fldChar w:fldCharType="begin"/>
      </w:r>
      <w:r>
        <w:instrText xml:space="preserve"> PAGEREF _Toc155369784 \h </w:instrText>
      </w:r>
      <w:r>
        <w:fldChar w:fldCharType="separate"/>
      </w:r>
      <w:r>
        <w:t>50</w:t>
      </w:r>
      <w:r>
        <w:fldChar w:fldCharType="end"/>
      </w:r>
    </w:p>
    <w:p w14:paraId="58010F02" w14:textId="6F90F69B" w:rsidR="00CE7710" w:rsidRDefault="00CE7710">
      <w:pPr>
        <w:pStyle w:val="TOC3"/>
        <w:rPr>
          <w:rFonts w:asciiTheme="minorHAnsi" w:hAnsiTheme="minorHAnsi" w:cstheme="minorBidi"/>
          <w:kern w:val="2"/>
          <w:sz w:val="22"/>
          <w:szCs w:val="22"/>
          <w:lang w:eastAsia="en-GB"/>
          <w14:ligatures w14:val="standardContextual"/>
        </w:rPr>
      </w:pPr>
      <w:r>
        <w:t>B.3.2.1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_Toc155369785 \h </w:instrText>
      </w:r>
      <w:r>
        <w:fldChar w:fldCharType="separate"/>
      </w:r>
      <w:r>
        <w:t>50</w:t>
      </w:r>
      <w:r>
        <w:fldChar w:fldCharType="end"/>
      </w:r>
    </w:p>
    <w:p w14:paraId="3BA999B7" w14:textId="18AFD31C" w:rsidR="00CE7710" w:rsidRDefault="00CE7710">
      <w:pPr>
        <w:pStyle w:val="TOC3"/>
        <w:rPr>
          <w:rFonts w:asciiTheme="minorHAnsi" w:hAnsiTheme="minorHAnsi" w:cstheme="minorBidi"/>
          <w:kern w:val="2"/>
          <w:sz w:val="22"/>
          <w:szCs w:val="22"/>
          <w:lang w:eastAsia="en-GB"/>
          <w14:ligatures w14:val="standardContextual"/>
        </w:rPr>
      </w:pPr>
      <w:r>
        <w:t>B.3.2.2</w:t>
      </w:r>
      <w:r>
        <w:rPr>
          <w:rFonts w:asciiTheme="minorHAnsi" w:hAnsiTheme="minorHAnsi" w:cstheme="minorBidi"/>
          <w:kern w:val="2"/>
          <w:sz w:val="22"/>
          <w:szCs w:val="22"/>
          <w:lang w:eastAsia="en-GB"/>
          <w14:ligatures w14:val="standardContextual"/>
        </w:rPr>
        <w:tab/>
      </w:r>
      <w:r>
        <w:t>Forearm phantom positioning in the chamber</w:t>
      </w:r>
      <w:r>
        <w:tab/>
      </w:r>
      <w:r>
        <w:fldChar w:fldCharType="begin"/>
      </w:r>
      <w:r>
        <w:instrText xml:space="preserve"> PAGEREF _Toc155369786 \h </w:instrText>
      </w:r>
      <w:r>
        <w:fldChar w:fldCharType="separate"/>
      </w:r>
      <w:r>
        <w:t>50</w:t>
      </w:r>
      <w:r>
        <w:fldChar w:fldCharType="end"/>
      </w:r>
    </w:p>
    <w:p w14:paraId="747AE116" w14:textId="344771E7" w:rsidR="00CE7710" w:rsidRDefault="00CE7710">
      <w:pPr>
        <w:pStyle w:val="TOC3"/>
        <w:rPr>
          <w:rFonts w:asciiTheme="minorHAnsi" w:hAnsiTheme="minorHAnsi" w:cstheme="minorBidi"/>
          <w:kern w:val="2"/>
          <w:sz w:val="22"/>
          <w:szCs w:val="22"/>
          <w:lang w:eastAsia="en-GB"/>
          <w14:ligatures w14:val="standardContextual"/>
        </w:rPr>
      </w:pPr>
      <w:r>
        <w:t>B.3.2.3</w:t>
      </w:r>
      <w:r>
        <w:rPr>
          <w:rFonts w:asciiTheme="minorHAnsi" w:hAnsiTheme="minorHAnsi" w:cstheme="minorBidi"/>
          <w:kern w:val="2"/>
          <w:sz w:val="22"/>
          <w:szCs w:val="22"/>
          <w:lang w:eastAsia="en-GB"/>
          <w14:ligatures w14:val="standardContextual"/>
        </w:rPr>
        <w:tab/>
      </w:r>
      <w:r>
        <w:t>Wrist-Worn RedCap Device mounted on the Forearm Phantom</w:t>
      </w:r>
      <w:r>
        <w:tab/>
      </w:r>
      <w:r>
        <w:fldChar w:fldCharType="begin"/>
      </w:r>
      <w:r>
        <w:instrText xml:space="preserve"> PAGEREF _Toc155369787 \h </w:instrText>
      </w:r>
      <w:r>
        <w:fldChar w:fldCharType="separate"/>
      </w:r>
      <w:r>
        <w:t>51</w:t>
      </w:r>
      <w:r>
        <w:fldChar w:fldCharType="end"/>
      </w:r>
    </w:p>
    <w:p w14:paraId="291A0081" w14:textId="0D02A997" w:rsidR="00CE7710" w:rsidRDefault="00CE7710">
      <w:pPr>
        <w:pStyle w:val="TOC8"/>
        <w:rPr>
          <w:rFonts w:asciiTheme="minorHAnsi" w:hAnsiTheme="minorHAnsi" w:cstheme="minorBidi"/>
          <w:b w:val="0"/>
          <w:kern w:val="2"/>
          <w:szCs w:val="22"/>
          <w:lang w:eastAsia="en-GB"/>
          <w14:ligatures w14:val="standardContextual"/>
        </w:rPr>
      </w:pPr>
      <w:r>
        <w:t>Annex C (normative): Environmental requirements</w:t>
      </w:r>
      <w:r>
        <w:tab/>
      </w:r>
      <w:r>
        <w:fldChar w:fldCharType="begin"/>
      </w:r>
      <w:r>
        <w:instrText xml:space="preserve"> PAGEREF _Toc155369788 \h </w:instrText>
      </w:r>
      <w:r>
        <w:fldChar w:fldCharType="separate"/>
      </w:r>
      <w:r>
        <w:t>53</w:t>
      </w:r>
      <w:r>
        <w:fldChar w:fldCharType="end"/>
      </w:r>
    </w:p>
    <w:p w14:paraId="659223E9" w14:textId="3D14F485" w:rsidR="00CE7710" w:rsidRDefault="00CE7710">
      <w:pPr>
        <w:pStyle w:val="TOC1"/>
        <w:rPr>
          <w:rFonts w:asciiTheme="minorHAnsi" w:hAnsiTheme="minorHAnsi" w:cstheme="minorBidi"/>
          <w:kern w:val="2"/>
          <w:szCs w:val="22"/>
          <w:lang w:eastAsia="en-GB"/>
          <w14:ligatures w14:val="standardContextual"/>
        </w:rPr>
      </w:pPr>
      <w:r>
        <w:t>C.1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_Toc155369789 \h </w:instrText>
      </w:r>
      <w:r>
        <w:fldChar w:fldCharType="separate"/>
      </w:r>
      <w:r>
        <w:t>53</w:t>
      </w:r>
      <w:r>
        <w:fldChar w:fldCharType="end"/>
      </w:r>
    </w:p>
    <w:p w14:paraId="327893B0" w14:textId="539CFBA6" w:rsidR="00CE7710" w:rsidRDefault="00CE7710">
      <w:pPr>
        <w:pStyle w:val="TOC1"/>
        <w:rPr>
          <w:rFonts w:asciiTheme="minorHAnsi" w:hAnsiTheme="minorHAnsi" w:cstheme="minorBidi"/>
          <w:kern w:val="2"/>
          <w:szCs w:val="22"/>
          <w:lang w:eastAsia="en-GB"/>
          <w14:ligatures w14:val="standardContextual"/>
        </w:rPr>
      </w:pPr>
      <w:r>
        <w:t>C.2</w:t>
      </w:r>
      <w:r>
        <w:rPr>
          <w:rFonts w:asciiTheme="minorHAnsi" w:hAnsiTheme="minorHAnsi" w:cstheme="minorBidi"/>
          <w:kern w:val="2"/>
          <w:szCs w:val="22"/>
          <w:lang w:eastAsia="en-GB"/>
          <w14:ligatures w14:val="standardContextual"/>
        </w:rPr>
        <w:tab/>
      </w:r>
      <w:r>
        <w:t>Environmental</w:t>
      </w:r>
      <w:r>
        <w:tab/>
      </w:r>
      <w:r>
        <w:fldChar w:fldCharType="begin"/>
      </w:r>
      <w:r>
        <w:instrText xml:space="preserve"> PAGEREF _Toc155369790 \h </w:instrText>
      </w:r>
      <w:r>
        <w:fldChar w:fldCharType="separate"/>
      </w:r>
      <w:r>
        <w:t>53</w:t>
      </w:r>
      <w:r>
        <w:fldChar w:fldCharType="end"/>
      </w:r>
    </w:p>
    <w:p w14:paraId="56C68BF2" w14:textId="18A347C5" w:rsidR="00CE7710" w:rsidRDefault="00CE7710">
      <w:pPr>
        <w:pStyle w:val="TOC2"/>
        <w:rPr>
          <w:rFonts w:asciiTheme="minorHAnsi" w:hAnsiTheme="minorHAnsi" w:cstheme="minorBidi"/>
          <w:kern w:val="2"/>
          <w:sz w:val="22"/>
          <w:szCs w:val="22"/>
          <w:lang w:eastAsia="en-GB"/>
          <w14:ligatures w14:val="standardContextual"/>
        </w:rPr>
      </w:pPr>
      <w:r>
        <w:t>C.2.1</w:t>
      </w:r>
      <w:r>
        <w:rPr>
          <w:rFonts w:asciiTheme="minorHAnsi" w:hAnsiTheme="minorHAnsi" w:cstheme="minorBidi"/>
          <w:kern w:val="2"/>
          <w:sz w:val="22"/>
          <w:szCs w:val="22"/>
          <w:lang w:eastAsia="en-GB"/>
          <w14:ligatures w14:val="standardContextual"/>
        </w:rPr>
        <w:tab/>
      </w:r>
      <w:r>
        <w:t>Temperature</w:t>
      </w:r>
      <w:r>
        <w:tab/>
      </w:r>
      <w:r>
        <w:fldChar w:fldCharType="begin"/>
      </w:r>
      <w:r>
        <w:instrText xml:space="preserve"> PAGEREF _Toc155369791 \h </w:instrText>
      </w:r>
      <w:r>
        <w:fldChar w:fldCharType="separate"/>
      </w:r>
      <w:r>
        <w:t>53</w:t>
      </w:r>
      <w:r>
        <w:fldChar w:fldCharType="end"/>
      </w:r>
    </w:p>
    <w:p w14:paraId="19F3A7EC" w14:textId="6ED02E9B" w:rsidR="00CE7710" w:rsidRDefault="00CE7710">
      <w:pPr>
        <w:pStyle w:val="TOC2"/>
        <w:rPr>
          <w:rFonts w:asciiTheme="minorHAnsi" w:hAnsiTheme="minorHAnsi" w:cstheme="minorBidi"/>
          <w:kern w:val="2"/>
          <w:sz w:val="22"/>
          <w:szCs w:val="22"/>
          <w:lang w:eastAsia="en-GB"/>
          <w14:ligatures w14:val="standardContextual"/>
        </w:rPr>
      </w:pPr>
      <w:r>
        <w:t>C.2.2</w:t>
      </w:r>
      <w:r>
        <w:rPr>
          <w:rFonts w:asciiTheme="minorHAnsi" w:hAnsiTheme="minorHAnsi" w:cstheme="minorBidi"/>
          <w:kern w:val="2"/>
          <w:sz w:val="22"/>
          <w:szCs w:val="22"/>
          <w:lang w:eastAsia="en-GB"/>
          <w14:ligatures w14:val="standardContextual"/>
        </w:rPr>
        <w:tab/>
      </w:r>
      <w:r>
        <w:t>Voltage</w:t>
      </w:r>
      <w:r>
        <w:tab/>
      </w:r>
      <w:r>
        <w:fldChar w:fldCharType="begin"/>
      </w:r>
      <w:r>
        <w:instrText xml:space="preserve"> PAGEREF _Toc155369792 \h </w:instrText>
      </w:r>
      <w:r>
        <w:fldChar w:fldCharType="separate"/>
      </w:r>
      <w:r>
        <w:t>53</w:t>
      </w:r>
      <w:r>
        <w:fldChar w:fldCharType="end"/>
      </w:r>
    </w:p>
    <w:p w14:paraId="337DB684" w14:textId="500AA3E0" w:rsidR="00CE7710" w:rsidRDefault="00CE7710">
      <w:pPr>
        <w:pStyle w:val="TOC8"/>
        <w:rPr>
          <w:rFonts w:asciiTheme="minorHAnsi" w:hAnsiTheme="minorHAnsi" w:cstheme="minorBidi"/>
          <w:b w:val="0"/>
          <w:kern w:val="2"/>
          <w:szCs w:val="22"/>
          <w:lang w:eastAsia="en-GB"/>
          <w14:ligatures w14:val="standardContextual"/>
        </w:rPr>
      </w:pPr>
      <w:r>
        <w:t>Annex D (informative): Change history</w:t>
      </w:r>
      <w:r>
        <w:tab/>
      </w:r>
      <w:r>
        <w:fldChar w:fldCharType="begin"/>
      </w:r>
      <w:r>
        <w:instrText xml:space="preserve"> PAGEREF _Toc155369793 \h </w:instrText>
      </w:r>
      <w:r>
        <w:fldChar w:fldCharType="separate"/>
      </w:r>
      <w:r>
        <w:t>54</w:t>
      </w:r>
      <w:r>
        <w:fldChar w:fldCharType="end"/>
      </w:r>
    </w:p>
    <w:p w14:paraId="43DE1FB6" w14:textId="525C9ED6" w:rsidR="00080512" w:rsidRPr="004D3578" w:rsidRDefault="00CE7710">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5" w:name="foreword"/>
      <w:bookmarkStart w:id="16" w:name="_Toc114077848"/>
      <w:bookmarkStart w:id="17" w:name="_Toc121933381"/>
      <w:bookmarkStart w:id="18" w:name="_Toc124151764"/>
      <w:bookmarkStart w:id="19" w:name="_Toc130324581"/>
      <w:bookmarkStart w:id="20" w:name="_Toc137489858"/>
      <w:bookmarkStart w:id="21" w:name="_Toc138766248"/>
      <w:bookmarkStart w:id="22" w:name="_Toc155369711"/>
      <w:bookmarkEnd w:id="15"/>
      <w:r w:rsidRPr="004D3578">
        <w:lastRenderedPageBreak/>
        <w:t>Foreword</w:t>
      </w:r>
      <w:bookmarkEnd w:id="16"/>
      <w:bookmarkEnd w:id="17"/>
      <w:bookmarkEnd w:id="18"/>
      <w:bookmarkEnd w:id="19"/>
      <w:bookmarkEnd w:id="20"/>
      <w:bookmarkEnd w:id="21"/>
      <w:bookmarkEnd w:id="22"/>
    </w:p>
    <w:p w14:paraId="340514A4" w14:textId="77777777" w:rsidR="00080512" w:rsidRPr="004D3578" w:rsidRDefault="00080512">
      <w:r w:rsidRPr="004D3578">
        <w:t>This Technica</w:t>
      </w:r>
      <w:r w:rsidRPr="00DC71DD">
        <w:t xml:space="preserve">l </w:t>
      </w:r>
      <w:bookmarkStart w:id="23" w:name="spectype3"/>
      <w:r w:rsidRPr="00DC71DD">
        <w:t>Specification</w:t>
      </w:r>
      <w:bookmarkEnd w:id="23"/>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4" w:name="introduction"/>
      <w:bookmarkEnd w:id="24"/>
      <w:r w:rsidRPr="004D3578">
        <w:br w:type="page"/>
      </w:r>
      <w:bookmarkStart w:id="25" w:name="scope"/>
      <w:bookmarkStart w:id="26" w:name="_Toc114077849"/>
      <w:bookmarkStart w:id="27" w:name="_Toc121933382"/>
      <w:bookmarkStart w:id="28" w:name="_Toc124151765"/>
      <w:bookmarkStart w:id="29" w:name="_Toc130324582"/>
      <w:bookmarkStart w:id="30" w:name="_Toc137489859"/>
      <w:bookmarkStart w:id="31" w:name="_Toc138766249"/>
      <w:bookmarkStart w:id="32" w:name="_Toc155369712"/>
      <w:bookmarkEnd w:id="25"/>
      <w:r w:rsidRPr="004D3578">
        <w:lastRenderedPageBreak/>
        <w:t>1</w:t>
      </w:r>
      <w:r w:rsidRPr="004D3578">
        <w:tab/>
        <w:t>Scope</w:t>
      </w:r>
      <w:bookmarkEnd w:id="26"/>
      <w:bookmarkEnd w:id="27"/>
      <w:bookmarkEnd w:id="28"/>
      <w:bookmarkEnd w:id="29"/>
      <w:bookmarkEnd w:id="30"/>
      <w:bookmarkEnd w:id="31"/>
      <w:bookmarkEnd w:id="32"/>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33" w:name="references"/>
      <w:bookmarkStart w:id="34" w:name="_Toc114077850"/>
      <w:bookmarkStart w:id="35" w:name="_Toc121933383"/>
      <w:bookmarkStart w:id="36" w:name="_Toc124151766"/>
      <w:bookmarkStart w:id="37" w:name="_Toc130324583"/>
      <w:bookmarkStart w:id="38" w:name="_Toc137489860"/>
      <w:bookmarkStart w:id="39" w:name="_Toc138766250"/>
      <w:bookmarkStart w:id="40" w:name="_Toc155369713"/>
      <w:bookmarkEnd w:id="33"/>
      <w:r w:rsidRPr="004D3578">
        <w:t>2</w:t>
      </w:r>
      <w:r w:rsidRPr="004D3578">
        <w:tab/>
        <w:t>References</w:t>
      </w:r>
      <w:bookmarkEnd w:id="34"/>
      <w:bookmarkEnd w:id="35"/>
      <w:bookmarkEnd w:id="36"/>
      <w:bookmarkEnd w:id="37"/>
      <w:bookmarkEnd w:id="38"/>
      <w:bookmarkEnd w:id="39"/>
      <w:bookmarkEnd w:id="40"/>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8"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9"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41" w:name="definitions"/>
      <w:bookmarkStart w:id="42" w:name="_Toc114077851"/>
      <w:bookmarkStart w:id="43" w:name="_Toc121933384"/>
      <w:bookmarkStart w:id="44" w:name="_Toc124151767"/>
      <w:bookmarkStart w:id="45" w:name="_Toc130324584"/>
      <w:bookmarkStart w:id="46" w:name="_Toc137489861"/>
      <w:bookmarkStart w:id="47" w:name="_Toc138766251"/>
      <w:bookmarkStart w:id="48" w:name="_Toc155369714"/>
      <w:bookmarkEnd w:id="41"/>
      <w:r w:rsidRPr="004D3578">
        <w:t>3</w:t>
      </w:r>
      <w:r w:rsidRPr="004D3578">
        <w:tab/>
        <w:t>Definitions</w:t>
      </w:r>
      <w:r w:rsidR="00602AEA">
        <w:t xml:space="preserve"> of terms, symbols and abbreviations</w:t>
      </w:r>
      <w:bookmarkEnd w:id="42"/>
      <w:bookmarkEnd w:id="43"/>
      <w:bookmarkEnd w:id="44"/>
      <w:bookmarkEnd w:id="45"/>
      <w:bookmarkEnd w:id="46"/>
      <w:bookmarkEnd w:id="47"/>
      <w:bookmarkEnd w:id="48"/>
    </w:p>
    <w:p w14:paraId="7E418FFC" w14:textId="77777777" w:rsidR="00080512" w:rsidRPr="004D3578" w:rsidRDefault="00080512">
      <w:pPr>
        <w:pStyle w:val="Heading2"/>
      </w:pPr>
      <w:bookmarkStart w:id="49" w:name="_Toc114077852"/>
      <w:bookmarkStart w:id="50" w:name="_Toc121933385"/>
      <w:bookmarkStart w:id="51" w:name="_Toc124151768"/>
      <w:bookmarkStart w:id="52" w:name="_Toc130324585"/>
      <w:bookmarkStart w:id="53" w:name="_Toc137489862"/>
      <w:bookmarkStart w:id="54" w:name="_Toc138766252"/>
      <w:bookmarkStart w:id="55" w:name="_Toc155369715"/>
      <w:r w:rsidRPr="004D3578">
        <w:t>3.1</w:t>
      </w:r>
      <w:r w:rsidRPr="004D3578">
        <w:tab/>
      </w:r>
      <w:r w:rsidR="002B6339">
        <w:t>Terms</w:t>
      </w:r>
      <w:bookmarkEnd w:id="49"/>
      <w:bookmarkEnd w:id="50"/>
      <w:bookmarkEnd w:id="51"/>
      <w:bookmarkEnd w:id="52"/>
      <w:bookmarkEnd w:id="53"/>
      <w:bookmarkEnd w:id="54"/>
      <w:bookmarkEnd w:id="55"/>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lastRenderedPageBreak/>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t>Talk mode usage:</w:t>
      </w:r>
      <w:r>
        <w:t xml:space="preserve"> T</w:t>
      </w:r>
      <w:r w:rsidRPr="00EC6BB4">
        <w:t>h</w:t>
      </w:r>
      <w:r>
        <w:t>is</w:t>
      </w:r>
      <w:r w:rsidRPr="00EC6BB4">
        <w:t xml:space="preserve"> mode </w:t>
      </w:r>
      <w:r>
        <w:t>corresponds to “talk” mode, the device is tested via head&amp;hand phantoms.</w:t>
      </w:r>
    </w:p>
    <w:p w14:paraId="112712B4" w14:textId="4CB90B8C" w:rsidR="003A77F1" w:rsidRDefault="003A77F1" w:rsidP="00160730">
      <w:bookmarkStart w:id="56" w:name="_Hlk146739123"/>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bookmarkEnd w:id="56"/>
    </w:p>
    <w:p w14:paraId="61C99B6D" w14:textId="77777777" w:rsidR="00080512" w:rsidRPr="004D3578" w:rsidRDefault="00080512">
      <w:pPr>
        <w:pStyle w:val="Heading2"/>
      </w:pPr>
      <w:bookmarkStart w:id="57" w:name="_Toc114077853"/>
      <w:bookmarkStart w:id="58" w:name="_Toc121933386"/>
      <w:bookmarkStart w:id="59" w:name="_Toc124151769"/>
      <w:bookmarkStart w:id="60" w:name="_Toc130324586"/>
      <w:bookmarkStart w:id="61" w:name="_Toc137489863"/>
      <w:bookmarkStart w:id="62" w:name="_Toc138766253"/>
      <w:bookmarkStart w:id="63" w:name="_Toc155369716"/>
      <w:r w:rsidRPr="004D3578">
        <w:t>3.2</w:t>
      </w:r>
      <w:r w:rsidRPr="004D3578">
        <w:tab/>
        <w:t>Symbols</w:t>
      </w:r>
      <w:bookmarkEnd w:id="57"/>
      <w:bookmarkEnd w:id="58"/>
      <w:bookmarkEnd w:id="59"/>
      <w:bookmarkEnd w:id="60"/>
      <w:bookmarkEnd w:id="61"/>
      <w:bookmarkEnd w:id="62"/>
      <w:bookmarkEnd w:id="63"/>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64" w:name="_Toc114077854"/>
      <w:bookmarkStart w:id="65" w:name="_Toc121933387"/>
      <w:bookmarkStart w:id="66" w:name="_Toc124151770"/>
      <w:bookmarkStart w:id="67" w:name="_Toc130324587"/>
      <w:bookmarkStart w:id="68" w:name="_Toc137489864"/>
      <w:bookmarkStart w:id="69" w:name="_Toc138766254"/>
      <w:bookmarkStart w:id="70" w:name="_Toc155369717"/>
      <w:r w:rsidRPr="004D3578">
        <w:t>3.3</w:t>
      </w:r>
      <w:r w:rsidRPr="004D3578">
        <w:tab/>
        <w:t>Abbreviations</w:t>
      </w:r>
      <w:bookmarkEnd w:id="64"/>
      <w:bookmarkEnd w:id="65"/>
      <w:bookmarkEnd w:id="66"/>
      <w:bookmarkEnd w:id="67"/>
      <w:bookmarkEnd w:id="68"/>
      <w:bookmarkEnd w:id="69"/>
      <w:bookmarkEnd w:id="70"/>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108E739F" w14:textId="77777777"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40DA3350" w14:textId="7F7A2ACA" w:rsidR="003A77F1" w:rsidRDefault="003A77F1" w:rsidP="00DB2B76">
      <w:pPr>
        <w:pStyle w:val="EW"/>
      </w:pPr>
      <w:r w:rsidRPr="00A1115A">
        <w:t>CA</w:t>
      </w:r>
      <w:r w:rsidRPr="00A1115A">
        <w:tab/>
        <w:t>Carrier Aggregation</w:t>
      </w:r>
    </w:p>
    <w:p w14:paraId="70748F71" w14:textId="77777777"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Pr="002A5923"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001CE3E0" w14:textId="62DD5BFF" w:rsidR="003A77F1" w:rsidRDefault="003A77F1" w:rsidP="003B0D46">
      <w:pPr>
        <w:pStyle w:val="EW"/>
        <w:rPr>
          <w:lang w:eastAsia="zh-CN"/>
        </w:rPr>
      </w:pPr>
      <w:r>
        <w:t>RedCap</w:t>
      </w:r>
      <w:r>
        <w:tab/>
        <w:t>Reduced Capability</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71" w:name="clause4"/>
      <w:bookmarkStart w:id="72" w:name="_Toc114077855"/>
      <w:bookmarkStart w:id="73" w:name="_Toc121933388"/>
      <w:bookmarkStart w:id="74" w:name="_Toc124151771"/>
      <w:bookmarkStart w:id="75" w:name="_Toc130324588"/>
      <w:bookmarkStart w:id="76" w:name="_Toc137489865"/>
      <w:bookmarkStart w:id="77" w:name="_Toc138766255"/>
      <w:bookmarkStart w:id="78" w:name="_Toc155369718"/>
      <w:bookmarkEnd w:id="71"/>
      <w:r w:rsidRPr="004D3578">
        <w:lastRenderedPageBreak/>
        <w:t>4</w:t>
      </w:r>
      <w:r w:rsidRPr="004D3578">
        <w:tab/>
      </w:r>
      <w:r w:rsidR="008B3238" w:rsidRPr="008B3238">
        <w:t>General</w:t>
      </w:r>
      <w:bookmarkEnd w:id="72"/>
      <w:bookmarkEnd w:id="73"/>
      <w:bookmarkEnd w:id="74"/>
      <w:bookmarkEnd w:id="75"/>
      <w:bookmarkEnd w:id="76"/>
      <w:bookmarkEnd w:id="77"/>
      <w:bookmarkEnd w:id="78"/>
    </w:p>
    <w:p w14:paraId="5270642B" w14:textId="77777777" w:rsidR="00080512" w:rsidRPr="004D3578" w:rsidRDefault="00080512">
      <w:pPr>
        <w:pStyle w:val="Heading2"/>
      </w:pPr>
      <w:bookmarkStart w:id="79" w:name="_Toc114077856"/>
      <w:bookmarkStart w:id="80" w:name="_Toc121933389"/>
      <w:bookmarkStart w:id="81" w:name="_Toc124151772"/>
      <w:bookmarkStart w:id="82" w:name="_Toc130324589"/>
      <w:bookmarkStart w:id="83" w:name="_Toc137489866"/>
      <w:bookmarkStart w:id="84" w:name="_Toc138766256"/>
      <w:bookmarkStart w:id="85" w:name="_Toc155369719"/>
      <w:r w:rsidRPr="004D3578">
        <w:t>4.1</w:t>
      </w:r>
      <w:r w:rsidRPr="004D3578">
        <w:tab/>
      </w:r>
      <w:r w:rsidR="00485EEB" w:rsidRPr="00485EEB">
        <w:t>Relationship between minimum requirements and test requirements</w:t>
      </w:r>
      <w:bookmarkEnd w:id="79"/>
      <w:bookmarkEnd w:id="80"/>
      <w:bookmarkEnd w:id="81"/>
      <w:bookmarkEnd w:id="82"/>
      <w:bookmarkEnd w:id="83"/>
      <w:bookmarkEnd w:id="84"/>
      <w:bookmarkEnd w:id="85"/>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86" w:name="_Toc114077857"/>
      <w:bookmarkStart w:id="87" w:name="_Toc121933390"/>
      <w:bookmarkStart w:id="88" w:name="_Toc124151773"/>
      <w:bookmarkStart w:id="89" w:name="_Toc130324590"/>
      <w:bookmarkStart w:id="90" w:name="_Toc137489867"/>
      <w:bookmarkStart w:id="91" w:name="_Toc138766257"/>
      <w:bookmarkStart w:id="92" w:name="_Toc155369720"/>
      <w:r w:rsidRPr="004D3578">
        <w:t>4.2</w:t>
      </w:r>
      <w:r w:rsidRPr="004D3578">
        <w:tab/>
      </w:r>
      <w:r w:rsidR="00485EEB" w:rsidRPr="00485EEB">
        <w:t>Applicability of minimum requirements</w:t>
      </w:r>
      <w:bookmarkEnd w:id="86"/>
      <w:bookmarkEnd w:id="87"/>
      <w:bookmarkEnd w:id="88"/>
      <w:bookmarkEnd w:id="89"/>
      <w:bookmarkEnd w:id="90"/>
      <w:bookmarkEnd w:id="91"/>
      <w:bookmarkEnd w:id="92"/>
    </w:p>
    <w:p w14:paraId="30B179D9" w14:textId="77777777" w:rsidR="00005FD4" w:rsidRDefault="00005FD4" w:rsidP="00005FD4">
      <w:pPr>
        <w:pStyle w:val="Heading3"/>
        <w:rPr>
          <w:rFonts w:eastAsia="DengXian"/>
        </w:rPr>
      </w:pPr>
      <w:bookmarkStart w:id="93" w:name="_Toc114077858"/>
      <w:bookmarkStart w:id="94" w:name="_Toc121933391"/>
      <w:bookmarkStart w:id="95" w:name="_Toc124151774"/>
      <w:bookmarkStart w:id="96" w:name="_Toc130324591"/>
      <w:bookmarkStart w:id="97" w:name="_Toc137489868"/>
      <w:bookmarkStart w:id="98" w:name="_Toc138766258"/>
      <w:bookmarkStart w:id="99" w:name="_Toc155369721"/>
      <w:r>
        <w:rPr>
          <w:rFonts w:eastAsia="DengXian"/>
        </w:rPr>
        <w:t>4.2.1</w:t>
      </w:r>
      <w:r>
        <w:rPr>
          <w:rFonts w:eastAsia="DengXian"/>
        </w:rPr>
        <w:tab/>
        <w:t>General</w:t>
      </w:r>
      <w:bookmarkEnd w:id="93"/>
      <w:bookmarkEnd w:id="94"/>
      <w:bookmarkEnd w:id="95"/>
      <w:bookmarkEnd w:id="96"/>
      <w:bookmarkEnd w:id="97"/>
      <w:bookmarkEnd w:id="98"/>
      <w:bookmarkEnd w:id="99"/>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00" w:name="_Toc114077859"/>
      <w:bookmarkStart w:id="101" w:name="_Toc121933392"/>
      <w:bookmarkStart w:id="102" w:name="_Toc124151775"/>
      <w:bookmarkStart w:id="103" w:name="_Toc130324592"/>
      <w:bookmarkStart w:id="104" w:name="_Toc137489869"/>
      <w:bookmarkStart w:id="105" w:name="_Toc138766259"/>
      <w:bookmarkStart w:id="106" w:name="_Toc155369722"/>
      <w:r>
        <w:rPr>
          <w:rFonts w:eastAsia="DengXian"/>
        </w:rPr>
        <w:t>4.2.1</w:t>
      </w:r>
      <w:r>
        <w:rPr>
          <w:rFonts w:eastAsia="DengXian"/>
        </w:rPr>
        <w:tab/>
      </w:r>
      <w:r w:rsidRPr="00C947A2">
        <w:rPr>
          <w:rFonts w:eastAsia="DengXian"/>
        </w:rPr>
        <w:t>UE mechanical modes</w:t>
      </w:r>
      <w:bookmarkEnd w:id="100"/>
      <w:bookmarkEnd w:id="101"/>
      <w:bookmarkEnd w:id="102"/>
      <w:bookmarkEnd w:id="103"/>
      <w:bookmarkEnd w:id="104"/>
      <w:bookmarkEnd w:id="105"/>
      <w:bookmarkEnd w:id="106"/>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07" w:name="_Toc114077860"/>
      <w:bookmarkStart w:id="108" w:name="_Toc121933393"/>
      <w:bookmarkStart w:id="109" w:name="_Toc124151776"/>
      <w:bookmarkStart w:id="110" w:name="_Toc130324593"/>
      <w:bookmarkStart w:id="111" w:name="_Toc137489870"/>
      <w:bookmarkStart w:id="112" w:name="_Toc138766260"/>
      <w:bookmarkStart w:id="113" w:name="_Toc155369723"/>
      <w:r>
        <w:t>4.3</w:t>
      </w:r>
      <w:r>
        <w:tab/>
        <w:t>Applicability rules for testing of FR1 SA and NSA UEs</w:t>
      </w:r>
      <w:bookmarkEnd w:id="107"/>
      <w:bookmarkEnd w:id="108"/>
      <w:bookmarkEnd w:id="109"/>
      <w:bookmarkEnd w:id="110"/>
      <w:bookmarkEnd w:id="111"/>
      <w:bookmarkEnd w:id="112"/>
      <w:bookmarkEnd w:id="113"/>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14" w:name="_Toc114077861"/>
      <w:bookmarkStart w:id="115" w:name="_Toc121933394"/>
      <w:bookmarkStart w:id="116" w:name="_Toc124151777"/>
      <w:bookmarkStart w:id="117" w:name="_Toc130324594"/>
      <w:bookmarkStart w:id="118" w:name="_Toc137489871"/>
      <w:bookmarkStart w:id="119" w:name="_Toc138766261"/>
      <w:bookmarkStart w:id="120" w:name="_Toc155369724"/>
      <w:r w:rsidRPr="00095E6B">
        <w:t>4.4</w:t>
      </w:r>
      <w:r w:rsidRPr="00095E6B">
        <w:tab/>
        <w:t>Applicability rules for testing of power class capability of UEs</w:t>
      </w:r>
      <w:bookmarkEnd w:id="114"/>
      <w:bookmarkEnd w:id="115"/>
      <w:bookmarkEnd w:id="116"/>
      <w:bookmarkEnd w:id="117"/>
      <w:bookmarkEnd w:id="118"/>
      <w:bookmarkEnd w:id="119"/>
      <w:bookmarkEnd w:id="120"/>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121" w:name="tsgNames"/>
      <w:bookmarkStart w:id="122" w:name="startOfAnnexes"/>
      <w:bookmarkStart w:id="123" w:name="_Toc114077862"/>
      <w:bookmarkStart w:id="124" w:name="_Toc121933395"/>
      <w:bookmarkStart w:id="125" w:name="_Toc124151778"/>
      <w:bookmarkStart w:id="126" w:name="_Toc130324595"/>
      <w:bookmarkStart w:id="127" w:name="_Toc137489872"/>
      <w:bookmarkStart w:id="128" w:name="_Toc138766262"/>
      <w:bookmarkStart w:id="129" w:name="_Toc155369725"/>
      <w:bookmarkEnd w:id="121"/>
      <w:bookmarkEnd w:id="122"/>
      <w:r>
        <w:lastRenderedPageBreak/>
        <w:t>5</w:t>
      </w:r>
      <w:r w:rsidRPr="004D3578">
        <w:tab/>
      </w:r>
      <w:r w:rsidRPr="00485EEB">
        <w:t>Frequency bands</w:t>
      </w:r>
      <w:bookmarkEnd w:id="123"/>
      <w:bookmarkEnd w:id="124"/>
      <w:bookmarkEnd w:id="125"/>
      <w:bookmarkEnd w:id="126"/>
      <w:bookmarkEnd w:id="127"/>
      <w:bookmarkEnd w:id="128"/>
      <w:bookmarkEnd w:id="129"/>
    </w:p>
    <w:p w14:paraId="1D309CDF" w14:textId="77777777" w:rsidR="00485EEB" w:rsidRPr="004D3578" w:rsidRDefault="00485EEB" w:rsidP="00485EEB">
      <w:pPr>
        <w:pStyle w:val="Heading2"/>
      </w:pPr>
      <w:bookmarkStart w:id="130" w:name="_Toc114077863"/>
      <w:bookmarkStart w:id="131" w:name="_Toc121933396"/>
      <w:bookmarkStart w:id="132" w:name="_Toc124151779"/>
      <w:bookmarkStart w:id="133" w:name="_Toc130324596"/>
      <w:bookmarkStart w:id="134" w:name="_Toc137489873"/>
      <w:bookmarkStart w:id="135" w:name="_Toc138766263"/>
      <w:bookmarkStart w:id="136" w:name="_Toc155369726"/>
      <w:r>
        <w:t>5</w:t>
      </w:r>
      <w:r w:rsidRPr="004D3578">
        <w:t>.1</w:t>
      </w:r>
      <w:r w:rsidRPr="004D3578">
        <w:tab/>
      </w:r>
      <w:r w:rsidRPr="00485EEB">
        <w:t>General</w:t>
      </w:r>
      <w:bookmarkEnd w:id="130"/>
      <w:bookmarkEnd w:id="131"/>
      <w:bookmarkEnd w:id="132"/>
      <w:bookmarkEnd w:id="133"/>
      <w:bookmarkEnd w:id="134"/>
      <w:bookmarkEnd w:id="135"/>
      <w:bookmarkEnd w:id="136"/>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137" w:name="_Toc114077864"/>
      <w:bookmarkStart w:id="138" w:name="_Toc121933397"/>
      <w:bookmarkStart w:id="139" w:name="_Toc124151780"/>
      <w:bookmarkStart w:id="140" w:name="_Toc130324597"/>
      <w:bookmarkStart w:id="141" w:name="_Toc137489874"/>
      <w:bookmarkStart w:id="142" w:name="_Toc138766264"/>
      <w:bookmarkStart w:id="143" w:name="_Toc155369727"/>
      <w:r>
        <w:t>5</w:t>
      </w:r>
      <w:r w:rsidRPr="004D3578">
        <w:t>.2</w:t>
      </w:r>
      <w:r w:rsidRPr="004D3578">
        <w:tab/>
      </w:r>
      <w:r w:rsidRPr="00485EEB">
        <w:t>Operating bands</w:t>
      </w:r>
      <w:bookmarkEnd w:id="137"/>
      <w:bookmarkEnd w:id="138"/>
      <w:bookmarkEnd w:id="139"/>
      <w:bookmarkEnd w:id="140"/>
      <w:bookmarkEnd w:id="141"/>
      <w:bookmarkEnd w:id="142"/>
      <w:bookmarkEnd w:id="143"/>
    </w:p>
    <w:p w14:paraId="3EB04FCE" w14:textId="7138D0E7" w:rsidR="007458E1" w:rsidRPr="0078149A" w:rsidRDefault="007458E1" w:rsidP="007458E1">
      <w:pPr>
        <w:pStyle w:val="Heading3"/>
        <w:rPr>
          <w:rFonts w:eastAsia="DengXian"/>
        </w:rPr>
      </w:pPr>
      <w:bookmarkStart w:id="144" w:name="_Toc114077865"/>
      <w:bookmarkStart w:id="145" w:name="_Toc121933398"/>
      <w:bookmarkStart w:id="146" w:name="_Toc124151781"/>
      <w:bookmarkStart w:id="147" w:name="_Toc130324598"/>
      <w:bookmarkStart w:id="148" w:name="_Toc137489875"/>
      <w:bookmarkStart w:id="149" w:name="_Toc138766265"/>
      <w:bookmarkStart w:id="150" w:name="_Toc155369728"/>
      <w:r w:rsidRPr="0078149A">
        <w:rPr>
          <w:rFonts w:eastAsia="DengXian"/>
        </w:rPr>
        <w:t>5.2.1</w:t>
      </w:r>
      <w:r w:rsidR="00B31736">
        <w:rPr>
          <w:rFonts w:eastAsia="DengXian"/>
        </w:rPr>
        <w:tab/>
      </w:r>
      <w:r w:rsidRPr="0078149A">
        <w:rPr>
          <w:rFonts w:eastAsia="DengXian"/>
        </w:rPr>
        <w:t>FR1 Standalone Operating bands</w:t>
      </w:r>
      <w:bookmarkEnd w:id="144"/>
      <w:bookmarkEnd w:id="145"/>
      <w:bookmarkEnd w:id="146"/>
      <w:bookmarkEnd w:id="147"/>
      <w:bookmarkEnd w:id="148"/>
      <w:bookmarkEnd w:id="149"/>
      <w:bookmarkEnd w:id="150"/>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151" w:name="_Toc114077866"/>
      <w:bookmarkStart w:id="152" w:name="_Toc121933399"/>
      <w:bookmarkStart w:id="153" w:name="_Toc124151782"/>
      <w:bookmarkStart w:id="154" w:name="_Toc130324599"/>
      <w:bookmarkStart w:id="155" w:name="_Toc137489876"/>
      <w:bookmarkStart w:id="156" w:name="_Toc138766266"/>
      <w:bookmarkStart w:id="157" w:name="_Toc155369729"/>
      <w:r>
        <w:lastRenderedPageBreak/>
        <w:t>5.2.2 FR1 EN-DC band combinations</w:t>
      </w:r>
      <w:bookmarkEnd w:id="151"/>
      <w:bookmarkEnd w:id="152"/>
      <w:bookmarkEnd w:id="153"/>
      <w:bookmarkEnd w:id="154"/>
      <w:bookmarkEnd w:id="155"/>
      <w:bookmarkEnd w:id="156"/>
      <w:bookmarkEnd w:id="157"/>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20">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158" w:name="_Toc124151783"/>
      <w:bookmarkStart w:id="159" w:name="_Toc130324600"/>
      <w:bookmarkStart w:id="160" w:name="_Toc137489877"/>
      <w:bookmarkStart w:id="161" w:name="_Toc138766267"/>
      <w:bookmarkStart w:id="162" w:name="_Toc155369730"/>
      <w:r>
        <w:t>5</w:t>
      </w:r>
      <w:r w:rsidRPr="004D3578">
        <w:t>.</w:t>
      </w:r>
      <w:r>
        <w:t>3</w:t>
      </w:r>
      <w:r w:rsidRPr="004D3578">
        <w:tab/>
      </w:r>
      <w:r w:rsidRPr="00AA5549">
        <w:t>Test parameters for each band</w:t>
      </w:r>
      <w:bookmarkEnd w:id="158"/>
      <w:bookmarkEnd w:id="159"/>
      <w:bookmarkEnd w:id="160"/>
      <w:bookmarkEnd w:id="161"/>
      <w:bookmarkEnd w:id="162"/>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77777777" w:rsidR="00B55644" w:rsidRPr="00510BB2" w:rsidRDefault="00B55644" w:rsidP="00956FED">
            <w:pPr>
              <w:pStyle w:val="TAC"/>
            </w:pPr>
            <w:r w:rsidRPr="00510BB2">
              <w:t>TBD</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956FED">
            <w:pPr>
              <w:pStyle w:val="TAC"/>
              <w:rPr>
                <w:lang w:eastAsia="zh-CN"/>
              </w:rPr>
            </w:pPr>
            <w:r w:rsidRPr="00510BB2">
              <w:rPr>
                <w:lang w:eastAsia="zh-CN"/>
              </w:rPr>
              <w:t>N95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163" w:name="_Hlk127560245"/>
      <w:r w:rsidRPr="003A77F1">
        <w:rPr>
          <w:rFonts w:eastAsia="DengXian"/>
        </w:rPr>
        <w:t>testing parameters</w:t>
      </w:r>
      <w:bookmarkEnd w:id="163"/>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lastRenderedPageBreak/>
              <w:t>QPSK</w:t>
            </w:r>
          </w:p>
        </w:tc>
        <w:tc>
          <w:tcPr>
            <w:tcW w:w="367" w:type="pct"/>
          </w:tcPr>
          <w:p w14:paraId="7A8D624A" w14:textId="77777777" w:rsidR="003A77F1" w:rsidRPr="003A77F1" w:rsidRDefault="003A77F1" w:rsidP="003A77F1">
            <w:pPr>
              <w:pStyle w:val="TAC"/>
              <w:rPr>
                <w:lang w:eastAsia="zh-CN"/>
              </w:rPr>
            </w:pPr>
            <w:r w:rsidRPr="003A77F1">
              <w:rPr>
                <w:lang w:eastAsia="zh-CN"/>
              </w:rPr>
              <w:lastRenderedPageBreak/>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3A77F1">
      <w:pPr>
        <w:rPr>
          <w:i/>
          <w:color w:val="0000FF"/>
        </w:rPr>
      </w:pPr>
    </w:p>
    <w:p w14:paraId="5EB95925" w14:textId="77777777" w:rsidR="00DE71A1" w:rsidRPr="004D3578" w:rsidRDefault="00DE71A1" w:rsidP="00DE71A1">
      <w:pPr>
        <w:pStyle w:val="Heading1"/>
      </w:pPr>
      <w:bookmarkStart w:id="164" w:name="_Toc114077867"/>
      <w:bookmarkStart w:id="165" w:name="_Toc121933400"/>
      <w:bookmarkStart w:id="166" w:name="_Toc124151784"/>
      <w:bookmarkStart w:id="167" w:name="_Toc130324601"/>
      <w:bookmarkStart w:id="168" w:name="_Toc137489878"/>
      <w:bookmarkStart w:id="169" w:name="_Toc138766268"/>
      <w:bookmarkStart w:id="170" w:name="_Toc155369731"/>
      <w:r>
        <w:t>6</w:t>
      </w:r>
      <w:r w:rsidRPr="004D3578">
        <w:tab/>
      </w:r>
      <w:r w:rsidRPr="00DE71A1">
        <w:t xml:space="preserve">FR1 </w:t>
      </w:r>
      <w:r w:rsidR="006A6CA6">
        <w:t>TRP</w:t>
      </w:r>
      <w:r w:rsidRPr="00DE71A1">
        <w:t xml:space="preserve"> requirements</w:t>
      </w:r>
      <w:bookmarkEnd w:id="164"/>
      <w:bookmarkEnd w:id="165"/>
      <w:bookmarkEnd w:id="166"/>
      <w:bookmarkEnd w:id="167"/>
      <w:bookmarkEnd w:id="168"/>
      <w:bookmarkEnd w:id="169"/>
      <w:bookmarkEnd w:id="170"/>
    </w:p>
    <w:p w14:paraId="079DD602" w14:textId="77777777" w:rsidR="00DE71A1" w:rsidRDefault="00DE71A1" w:rsidP="00DE71A1">
      <w:pPr>
        <w:pStyle w:val="Heading2"/>
      </w:pPr>
      <w:bookmarkStart w:id="171" w:name="_Toc47103328"/>
      <w:bookmarkStart w:id="172" w:name="_Toc114077868"/>
      <w:bookmarkStart w:id="173" w:name="_Toc121933401"/>
      <w:bookmarkStart w:id="174" w:name="_Toc124151785"/>
      <w:bookmarkStart w:id="175" w:name="_Toc130324602"/>
      <w:bookmarkStart w:id="176" w:name="_Toc137489879"/>
      <w:bookmarkStart w:id="177" w:name="_Toc138766269"/>
      <w:bookmarkStart w:id="178" w:name="_Toc155369732"/>
      <w:r>
        <w:t>6.1</w:t>
      </w:r>
      <w:r>
        <w:tab/>
        <w:t>General</w:t>
      </w:r>
      <w:bookmarkEnd w:id="171"/>
      <w:bookmarkEnd w:id="172"/>
      <w:bookmarkEnd w:id="173"/>
      <w:bookmarkEnd w:id="174"/>
      <w:bookmarkEnd w:id="175"/>
      <w:bookmarkEnd w:id="176"/>
      <w:bookmarkEnd w:id="177"/>
      <w:bookmarkEnd w:id="178"/>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Pr="000309EE" w:rsidRDefault="00DB2B76" w:rsidP="00B31736">
      <w:r w:rsidRPr="00EE5B14">
        <w:t>The TRP requirements defined in Clause 6.2 should be verified based on the detailed test parameters in Table 5.3-1.</w:t>
      </w:r>
    </w:p>
    <w:p w14:paraId="636E0A07" w14:textId="63340DA3" w:rsidR="00DE71A1" w:rsidRDefault="00684474" w:rsidP="00160730">
      <w:pPr>
        <w:pStyle w:val="Heading2"/>
      </w:pPr>
      <w:bookmarkStart w:id="179" w:name="_Toc114077869"/>
      <w:bookmarkStart w:id="180" w:name="_Toc121933402"/>
      <w:bookmarkStart w:id="181" w:name="_Toc124151786"/>
      <w:bookmarkStart w:id="182" w:name="_Toc130324603"/>
      <w:bookmarkStart w:id="183" w:name="_Toc137489880"/>
      <w:bookmarkStart w:id="184" w:name="_Toc138766270"/>
      <w:bookmarkStart w:id="185" w:name="_Toc155369733"/>
      <w:r>
        <w:t>6.2</w:t>
      </w:r>
      <w:r>
        <w:tab/>
      </w:r>
      <w:r w:rsidRPr="00F54508">
        <w:t>Minimum requirement</w:t>
      </w:r>
      <w:bookmarkEnd w:id="179"/>
      <w:bookmarkEnd w:id="180"/>
      <w:bookmarkEnd w:id="181"/>
      <w:bookmarkEnd w:id="182"/>
      <w:bookmarkEnd w:id="183"/>
      <w:bookmarkEnd w:id="184"/>
      <w:bookmarkEnd w:id="185"/>
    </w:p>
    <w:p w14:paraId="7A2BC920" w14:textId="09D2189A" w:rsidR="00584473" w:rsidRDefault="00584473" w:rsidP="00584473">
      <w:pPr>
        <w:pStyle w:val="Heading3"/>
      </w:pPr>
      <w:bookmarkStart w:id="186" w:name="_Toc114077870"/>
      <w:bookmarkStart w:id="187" w:name="_Toc121933403"/>
      <w:bookmarkStart w:id="188" w:name="_Toc124151787"/>
      <w:bookmarkStart w:id="189" w:name="_Toc130324604"/>
      <w:bookmarkStart w:id="190" w:name="_Toc137489881"/>
      <w:bookmarkStart w:id="191" w:name="_Toc138766271"/>
      <w:bookmarkStart w:id="192" w:name="_Toc155369734"/>
      <w:r>
        <w:t>6.2.1</w:t>
      </w:r>
      <w:r>
        <w:tab/>
        <w:t>Minimum requirement for handheld UE</w:t>
      </w:r>
      <w:bookmarkEnd w:id="186"/>
      <w:bookmarkEnd w:id="187"/>
      <w:bookmarkEnd w:id="188"/>
      <w:bookmarkEnd w:id="189"/>
      <w:bookmarkEnd w:id="190"/>
      <w:bookmarkEnd w:id="191"/>
      <w:bookmarkEnd w:id="192"/>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193" w:name="_Toc114077871"/>
      <w:bookmarkStart w:id="194" w:name="_Toc121933404"/>
      <w:bookmarkStart w:id="195" w:name="_Toc124151788"/>
      <w:bookmarkStart w:id="196" w:name="_Toc130324605"/>
      <w:bookmarkStart w:id="197" w:name="_Toc137489882"/>
      <w:bookmarkStart w:id="198" w:name="_Toc138766272"/>
      <w:bookmarkStart w:id="199" w:name="_Toc155369735"/>
      <w:r>
        <w:t>6.2.1.1</w:t>
      </w:r>
      <w:r>
        <w:tab/>
        <w:t>Hand phantom browsing mode</w:t>
      </w:r>
      <w:bookmarkEnd w:id="193"/>
      <w:bookmarkEnd w:id="194"/>
      <w:bookmarkEnd w:id="195"/>
      <w:bookmarkEnd w:id="196"/>
      <w:bookmarkEnd w:id="197"/>
      <w:bookmarkEnd w:id="198"/>
      <w:bookmarkEnd w:id="199"/>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200" w:name="_Toc114077872"/>
      <w:bookmarkStart w:id="201" w:name="_Toc121933405"/>
      <w:bookmarkStart w:id="202" w:name="_Toc124151789"/>
      <w:bookmarkStart w:id="203" w:name="_Toc130324606"/>
      <w:bookmarkStart w:id="204" w:name="_Toc137489883"/>
      <w:bookmarkStart w:id="205" w:name="_Toc138766273"/>
      <w:bookmarkStart w:id="206" w:name="_Toc155369736"/>
      <w:r>
        <w:t>6.2.1.1.1</w:t>
      </w:r>
      <w:r>
        <w:tab/>
        <w:t>NR FR1</w:t>
      </w:r>
      <w:bookmarkEnd w:id="200"/>
      <w:bookmarkEnd w:id="201"/>
      <w:bookmarkEnd w:id="202"/>
      <w:bookmarkEnd w:id="203"/>
      <w:bookmarkEnd w:id="204"/>
      <w:bookmarkEnd w:id="205"/>
      <w:bookmarkEnd w:id="206"/>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1D3719" w14:paraId="05E6BBC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8E86859" w14:textId="77777777" w:rsidR="00DB2B76" w:rsidRPr="001D3719" w:rsidRDefault="00DB2B76" w:rsidP="001612A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6F7FADE" w14:textId="77777777" w:rsidR="00DB2B76" w:rsidRPr="001D3719" w:rsidRDefault="00DB2B76" w:rsidP="001612A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325FFD00" w14:textId="77777777" w:rsidR="00DB2B76" w:rsidRPr="001D3719" w:rsidRDefault="00DB2B76" w:rsidP="001612A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779C77D" w14:textId="77777777" w:rsidR="00DB2B76" w:rsidRPr="001D3719" w:rsidRDefault="00DB2B76" w:rsidP="001612A8">
            <w:pPr>
              <w:pStyle w:val="TAH"/>
            </w:pPr>
            <w:r w:rsidRPr="001D3719">
              <w:t>Power Class 3</w:t>
            </w:r>
          </w:p>
        </w:tc>
      </w:tr>
      <w:tr w:rsidR="00DB2B76" w:rsidRPr="001D3719" w14:paraId="2E4C1C9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BDE7E6" w14:textId="77777777" w:rsidR="00DB2B76" w:rsidRPr="001D3719" w:rsidRDefault="00DB2B76" w:rsidP="001612A8">
            <w:pPr>
              <w:pStyle w:val="TAH"/>
            </w:pPr>
          </w:p>
        </w:tc>
        <w:tc>
          <w:tcPr>
            <w:tcW w:w="1418" w:type="dxa"/>
            <w:vMerge/>
            <w:tcBorders>
              <w:left w:val="single" w:sz="4" w:space="0" w:color="auto"/>
              <w:right w:val="single" w:sz="4" w:space="0" w:color="auto"/>
            </w:tcBorders>
          </w:tcPr>
          <w:p w14:paraId="33766E5F" w14:textId="77777777" w:rsidR="00DB2B76" w:rsidRPr="001D3719" w:rsidRDefault="00DB2B76" w:rsidP="001612A8">
            <w:pPr>
              <w:pStyle w:val="TAH"/>
            </w:pPr>
          </w:p>
        </w:tc>
        <w:tc>
          <w:tcPr>
            <w:tcW w:w="1984" w:type="dxa"/>
            <w:vMerge/>
            <w:tcBorders>
              <w:left w:val="single" w:sz="4" w:space="0" w:color="auto"/>
              <w:right w:val="single" w:sz="4" w:space="0" w:color="auto"/>
            </w:tcBorders>
          </w:tcPr>
          <w:p w14:paraId="61750A40" w14:textId="77777777" w:rsidR="00DB2B76" w:rsidRPr="001D3719" w:rsidRDefault="00DB2B76" w:rsidP="001612A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2172DFD" w14:textId="77777777" w:rsidR="00DB2B76" w:rsidRPr="001D3719" w:rsidRDefault="00DB2B76" w:rsidP="001612A8">
            <w:pPr>
              <w:pStyle w:val="TAH"/>
            </w:pPr>
            <w:r w:rsidRPr="001D3719">
              <w:t>Average TRP (dBm)</w:t>
            </w:r>
          </w:p>
        </w:tc>
      </w:tr>
      <w:tr w:rsidR="00DB2B76" w:rsidRPr="001D3719" w14:paraId="023456B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8F203AE" w14:textId="77777777" w:rsidR="00DB2B76" w:rsidRPr="001D3719" w:rsidRDefault="00DB2B76" w:rsidP="001612A8">
            <w:pPr>
              <w:pStyle w:val="TAH"/>
            </w:pPr>
          </w:p>
        </w:tc>
        <w:tc>
          <w:tcPr>
            <w:tcW w:w="1418" w:type="dxa"/>
            <w:vMerge/>
            <w:tcBorders>
              <w:left w:val="single" w:sz="4" w:space="0" w:color="auto"/>
              <w:bottom w:val="single" w:sz="4" w:space="0" w:color="auto"/>
              <w:right w:val="single" w:sz="4" w:space="0" w:color="auto"/>
            </w:tcBorders>
          </w:tcPr>
          <w:p w14:paraId="37840BD8" w14:textId="77777777" w:rsidR="00DB2B76" w:rsidRPr="001D3719" w:rsidRDefault="00DB2B76" w:rsidP="001612A8">
            <w:pPr>
              <w:pStyle w:val="TAH"/>
              <w:rPr>
                <w:b w:val="0"/>
              </w:rPr>
            </w:pPr>
          </w:p>
        </w:tc>
        <w:tc>
          <w:tcPr>
            <w:tcW w:w="1984" w:type="dxa"/>
            <w:vMerge/>
            <w:tcBorders>
              <w:left w:val="single" w:sz="4" w:space="0" w:color="auto"/>
              <w:bottom w:val="single" w:sz="4" w:space="0" w:color="auto"/>
              <w:right w:val="single" w:sz="4" w:space="0" w:color="auto"/>
            </w:tcBorders>
          </w:tcPr>
          <w:p w14:paraId="5FC72AF1" w14:textId="77777777" w:rsidR="00DB2B76" w:rsidRPr="001D3719" w:rsidRDefault="00DB2B76" w:rsidP="001612A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6C758B5" w14:textId="77777777" w:rsidR="00DB2B76" w:rsidRPr="001D3719" w:rsidRDefault="00DB2B76" w:rsidP="001612A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8A30CF1" w14:textId="77777777" w:rsidR="00DB2B76" w:rsidRPr="001D3719" w:rsidRDefault="00DB2B76" w:rsidP="001612A8">
            <w:pPr>
              <w:pStyle w:val="TAH"/>
              <w:rPr>
                <w:b w:val="0"/>
              </w:rPr>
            </w:pPr>
            <w:r w:rsidRPr="001D3719">
              <w:rPr>
                <w:b w:val="0"/>
              </w:rPr>
              <w:t>UE width &gt; 72mm</w:t>
            </w:r>
          </w:p>
        </w:tc>
      </w:tr>
      <w:tr w:rsidR="00DB2B76" w:rsidRPr="001D3719" w14:paraId="05B9A20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CEE6F50" w14:textId="77777777" w:rsidR="00DB2B76" w:rsidRPr="001D3719" w:rsidRDefault="00DB2B76" w:rsidP="001612A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2310D95" w14:textId="77777777" w:rsidR="00DB2B76" w:rsidRPr="001D3719" w:rsidRDefault="00DB2B76" w:rsidP="001612A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3EE2DC7A"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311BE0"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170714E7" w14:textId="77777777" w:rsidR="00DB2B76" w:rsidRPr="001D3719" w:rsidRDefault="00DB2B76" w:rsidP="001612A8">
            <w:pPr>
              <w:pStyle w:val="TAC"/>
            </w:pPr>
          </w:p>
        </w:tc>
      </w:tr>
      <w:tr w:rsidR="00DB2B76" w:rsidRPr="001D3719" w14:paraId="5E80893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D8ADF82" w14:textId="77777777" w:rsidR="00DB2B76" w:rsidRPr="001D3719" w:rsidRDefault="00DB2B76" w:rsidP="001612A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3AD51B3"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B2400D6"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F411684"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6F099AB2" w14:textId="77777777" w:rsidR="00DB2B76" w:rsidRPr="001D3719" w:rsidRDefault="00DB2B76" w:rsidP="001612A8">
            <w:pPr>
              <w:pStyle w:val="TAC"/>
            </w:pPr>
          </w:p>
        </w:tc>
      </w:tr>
      <w:tr w:rsidR="00DB2B76" w:rsidRPr="001D3719" w14:paraId="772C85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41CC1D9" w14:textId="77777777" w:rsidR="00DB2B76" w:rsidRPr="001D3719" w:rsidRDefault="00DB2B76" w:rsidP="001612A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E456484"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72E0F1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D06D2B5"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79CE374D" w14:textId="77777777" w:rsidR="00DB2B76" w:rsidRPr="001D3719" w:rsidRDefault="00DB2B76" w:rsidP="001612A8">
            <w:pPr>
              <w:pStyle w:val="TAC"/>
            </w:pPr>
          </w:p>
        </w:tc>
      </w:tr>
      <w:tr w:rsidR="00DB2B76" w:rsidRPr="001D3719" w14:paraId="628B33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1FB014E" w14:textId="77777777" w:rsidR="00DB2B76" w:rsidRPr="001D3719" w:rsidRDefault="00DB2B76" w:rsidP="001612A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156DAC22"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B7160E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A06D5E"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20908000" w14:textId="77777777" w:rsidR="00DB2B76" w:rsidRPr="001D3719" w:rsidRDefault="00DB2B76" w:rsidP="001612A8">
            <w:pPr>
              <w:pStyle w:val="TAC"/>
            </w:pPr>
          </w:p>
        </w:tc>
      </w:tr>
    </w:tbl>
    <w:p w14:paraId="113441A4" w14:textId="77777777" w:rsidR="00DB2B76" w:rsidRDefault="00DB2B76" w:rsidP="00DB2B76"/>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207" w:name="_Toc114077873"/>
      <w:bookmarkStart w:id="208" w:name="_Toc121933406"/>
      <w:bookmarkStart w:id="209"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14:paraId="69A3FA7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1EAB93" w14:textId="77777777" w:rsidR="00DB2B76" w:rsidRDefault="00DB2B76" w:rsidP="001612A8">
            <w:pPr>
              <w:pStyle w:val="TAH"/>
            </w:pPr>
            <w:bookmarkStart w:id="210" w:name="_Hlk127183155"/>
            <w:r>
              <w:t>NR Band</w:t>
            </w:r>
          </w:p>
        </w:tc>
        <w:tc>
          <w:tcPr>
            <w:tcW w:w="1418" w:type="dxa"/>
            <w:vMerge w:val="restart"/>
            <w:tcBorders>
              <w:top w:val="single" w:sz="4" w:space="0" w:color="auto"/>
              <w:left w:val="single" w:sz="4" w:space="0" w:color="auto"/>
              <w:right w:val="single" w:sz="4" w:space="0" w:color="auto"/>
            </w:tcBorders>
          </w:tcPr>
          <w:p w14:paraId="3DA8D5FB" w14:textId="77777777" w:rsidR="00DB2B76" w:rsidRDefault="00DB2B76" w:rsidP="001612A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125E523" w14:textId="77777777" w:rsidR="00DB2B76" w:rsidRDefault="00DB2B76" w:rsidP="001612A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5D43937" w14:textId="77777777" w:rsidR="00DB2B76" w:rsidRDefault="00DB2B76" w:rsidP="001612A8">
            <w:pPr>
              <w:pStyle w:val="TAH"/>
            </w:pPr>
            <w:r>
              <w:t>Power Class 2</w:t>
            </w:r>
          </w:p>
        </w:tc>
      </w:tr>
      <w:tr w:rsidR="00DB2B76" w14:paraId="386ED550"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2CBF733" w14:textId="77777777" w:rsidR="00DB2B76" w:rsidRDefault="00DB2B76" w:rsidP="001612A8">
            <w:pPr>
              <w:pStyle w:val="TAH"/>
            </w:pPr>
          </w:p>
        </w:tc>
        <w:tc>
          <w:tcPr>
            <w:tcW w:w="1418" w:type="dxa"/>
            <w:vMerge/>
            <w:tcBorders>
              <w:left w:val="single" w:sz="4" w:space="0" w:color="auto"/>
              <w:right w:val="single" w:sz="4" w:space="0" w:color="auto"/>
            </w:tcBorders>
          </w:tcPr>
          <w:p w14:paraId="75D74F2B" w14:textId="77777777" w:rsidR="00DB2B76" w:rsidRDefault="00DB2B76" w:rsidP="001612A8">
            <w:pPr>
              <w:pStyle w:val="TAH"/>
            </w:pPr>
          </w:p>
        </w:tc>
        <w:tc>
          <w:tcPr>
            <w:tcW w:w="2057" w:type="dxa"/>
            <w:vMerge/>
            <w:tcBorders>
              <w:left w:val="single" w:sz="4" w:space="0" w:color="auto"/>
              <w:right w:val="single" w:sz="4" w:space="0" w:color="auto"/>
            </w:tcBorders>
          </w:tcPr>
          <w:p w14:paraId="6005172F" w14:textId="77777777" w:rsidR="00DB2B76" w:rsidRDefault="00DB2B76" w:rsidP="001612A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E575BF0" w14:textId="77777777" w:rsidR="00DB2B76" w:rsidRDefault="00DB2B76" w:rsidP="001612A8">
            <w:pPr>
              <w:pStyle w:val="TAH"/>
            </w:pPr>
            <w:r>
              <w:t>Average TRP (dBm)</w:t>
            </w:r>
          </w:p>
        </w:tc>
      </w:tr>
      <w:tr w:rsidR="00DB2B76" w14:paraId="7BB842D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FA30B6" w14:textId="77777777" w:rsidR="00DB2B76" w:rsidRDefault="00DB2B76" w:rsidP="001612A8">
            <w:pPr>
              <w:pStyle w:val="TAH"/>
            </w:pPr>
          </w:p>
        </w:tc>
        <w:tc>
          <w:tcPr>
            <w:tcW w:w="1418" w:type="dxa"/>
            <w:vMerge/>
            <w:tcBorders>
              <w:left w:val="single" w:sz="4" w:space="0" w:color="auto"/>
              <w:bottom w:val="single" w:sz="4" w:space="0" w:color="auto"/>
              <w:right w:val="single" w:sz="4" w:space="0" w:color="auto"/>
            </w:tcBorders>
          </w:tcPr>
          <w:p w14:paraId="2F2B7702" w14:textId="77777777" w:rsidR="00DB2B76" w:rsidRPr="00B36608" w:rsidRDefault="00DB2B76" w:rsidP="001612A8">
            <w:pPr>
              <w:pStyle w:val="TAH"/>
              <w:rPr>
                <w:b w:val="0"/>
              </w:rPr>
            </w:pPr>
          </w:p>
        </w:tc>
        <w:tc>
          <w:tcPr>
            <w:tcW w:w="2057" w:type="dxa"/>
            <w:vMerge/>
            <w:tcBorders>
              <w:left w:val="single" w:sz="4" w:space="0" w:color="auto"/>
              <w:bottom w:val="single" w:sz="4" w:space="0" w:color="auto"/>
              <w:right w:val="single" w:sz="4" w:space="0" w:color="auto"/>
            </w:tcBorders>
          </w:tcPr>
          <w:p w14:paraId="318146BE" w14:textId="77777777" w:rsidR="00DB2B76" w:rsidRPr="00B36608" w:rsidRDefault="00DB2B76" w:rsidP="001612A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4783B7A5" w14:textId="77777777" w:rsidR="00DB2B76" w:rsidRPr="00B36608" w:rsidRDefault="00DB2B76" w:rsidP="001612A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3291FDE" w14:textId="77777777" w:rsidR="00DB2B76" w:rsidRPr="00B36608" w:rsidRDefault="00DB2B76" w:rsidP="001612A8">
            <w:pPr>
              <w:pStyle w:val="TAH"/>
              <w:rPr>
                <w:b w:val="0"/>
              </w:rPr>
            </w:pPr>
            <w:r w:rsidRPr="00B36608">
              <w:rPr>
                <w:b w:val="0"/>
              </w:rPr>
              <w:t>UE width &gt; 72mm</w:t>
            </w:r>
          </w:p>
        </w:tc>
      </w:tr>
      <w:tr w:rsidR="00DB2B76" w14:paraId="3474F5A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6E91EF9" w14:textId="77777777" w:rsidR="00DB2B76" w:rsidRDefault="00DB2B76" w:rsidP="001612A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185633D1" w14:textId="77777777" w:rsidR="00DB2B76" w:rsidRDefault="00DB2B76" w:rsidP="001612A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3E0E87FB"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E8384B8"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26876D33" w14:textId="77777777" w:rsidR="00DB2B76" w:rsidRDefault="00DB2B76" w:rsidP="001612A8">
            <w:pPr>
              <w:pStyle w:val="TAC"/>
            </w:pPr>
          </w:p>
        </w:tc>
      </w:tr>
      <w:tr w:rsidR="00DB2B76" w14:paraId="1F9AEAE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600BD05" w14:textId="77777777" w:rsidR="00DB2B76" w:rsidRDefault="00DB2B76" w:rsidP="001612A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656028E1"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50D2531"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458A064"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70E0321" w14:textId="77777777" w:rsidR="00DB2B76" w:rsidRDefault="00DB2B76" w:rsidP="001612A8">
            <w:pPr>
              <w:pStyle w:val="TAC"/>
            </w:pPr>
            <w:r>
              <w:t>12.5</w:t>
            </w:r>
          </w:p>
        </w:tc>
      </w:tr>
      <w:tr w:rsidR="00DB2B76" w14:paraId="4F247FA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53322B9" w14:textId="77777777" w:rsidR="00DB2B76" w:rsidRDefault="00DB2B76" w:rsidP="001612A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5C7D584"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E571FA4"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F65A5A1"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98FDD2A" w14:textId="77777777" w:rsidR="00DB2B76" w:rsidRDefault="00DB2B76" w:rsidP="001612A8">
            <w:pPr>
              <w:pStyle w:val="TAC"/>
            </w:pPr>
            <w:r>
              <w:t>13</w:t>
            </w:r>
          </w:p>
        </w:tc>
      </w:tr>
      <w:tr w:rsidR="00DB2B76" w14:paraId="1FCABCD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641287E" w14:textId="77777777" w:rsidR="00DB2B76" w:rsidRDefault="00DB2B76" w:rsidP="001612A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4CBB3DEB"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6433989"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C031C75"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3E676642" w14:textId="77777777" w:rsidR="00DB2B76" w:rsidRDefault="00DB2B76" w:rsidP="001612A8">
            <w:pPr>
              <w:pStyle w:val="TAC"/>
            </w:pPr>
          </w:p>
        </w:tc>
      </w:tr>
      <w:bookmarkEnd w:id="210"/>
    </w:tbl>
    <w:p w14:paraId="3FBAFC77" w14:textId="77777777" w:rsidR="00DB2B76" w:rsidRDefault="00DB2B76" w:rsidP="00DB2B76"/>
    <w:p w14:paraId="2E7D9F45" w14:textId="037426D8" w:rsidR="00584473" w:rsidRDefault="00584473" w:rsidP="00415244">
      <w:pPr>
        <w:pStyle w:val="Heading5"/>
      </w:pPr>
      <w:bookmarkStart w:id="211" w:name="_Toc137489884"/>
      <w:bookmarkStart w:id="212" w:name="_Toc138766274"/>
      <w:bookmarkStart w:id="213" w:name="_Toc155369737"/>
      <w:r>
        <w:t>6.2.1.1.2</w:t>
      </w:r>
      <w:r>
        <w:tab/>
        <w:t>NR FR1 in EN-DC mode</w:t>
      </w:r>
      <w:bookmarkEnd w:id="207"/>
      <w:bookmarkEnd w:id="208"/>
      <w:bookmarkEnd w:id="209"/>
      <w:bookmarkEnd w:id="211"/>
      <w:bookmarkEnd w:id="212"/>
      <w:bookmarkEnd w:id="213"/>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525A985"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120AB7"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5231FBA6" w14:textId="77777777" w:rsidR="00DB2B76" w:rsidRPr="00433396" w:rsidRDefault="00DB2B76" w:rsidP="00333903">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2900218" w14:textId="77777777" w:rsidR="00DB2B76" w:rsidRPr="00433396" w:rsidRDefault="00DB2B76" w:rsidP="00333903">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AD370C" w14:textId="77777777" w:rsidR="00DB2B76" w:rsidRPr="00433396" w:rsidRDefault="00DB2B76" w:rsidP="00333903">
            <w:pPr>
              <w:pStyle w:val="TAH"/>
            </w:pPr>
            <w:r w:rsidRPr="00433396">
              <w:t>Power Class 3</w:t>
            </w:r>
          </w:p>
        </w:tc>
      </w:tr>
      <w:tr w:rsidR="00DB2B76" w:rsidRPr="00433396" w14:paraId="7B94A7D5"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0E504D8"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4CF7AEC8" w14:textId="77777777" w:rsidR="00DB2B76" w:rsidRPr="00433396" w:rsidRDefault="00DB2B76" w:rsidP="00333903">
            <w:pPr>
              <w:pStyle w:val="TAH"/>
            </w:pPr>
          </w:p>
        </w:tc>
        <w:tc>
          <w:tcPr>
            <w:tcW w:w="1984" w:type="dxa"/>
            <w:vMerge/>
            <w:tcBorders>
              <w:left w:val="single" w:sz="4" w:space="0" w:color="auto"/>
              <w:right w:val="single" w:sz="4" w:space="0" w:color="auto"/>
            </w:tcBorders>
          </w:tcPr>
          <w:p w14:paraId="54F9001A" w14:textId="77777777" w:rsidR="00DB2B76" w:rsidRPr="00433396" w:rsidRDefault="00DB2B76" w:rsidP="00333903">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F85D04A" w14:textId="77777777" w:rsidR="00DB2B76" w:rsidRPr="00433396" w:rsidRDefault="00DB2B76" w:rsidP="00333903">
            <w:pPr>
              <w:pStyle w:val="TAH"/>
            </w:pPr>
            <w:r w:rsidRPr="00433396">
              <w:t>Average TRP (dBm)</w:t>
            </w:r>
          </w:p>
        </w:tc>
      </w:tr>
      <w:tr w:rsidR="00DB2B76" w:rsidRPr="00433396" w14:paraId="7CD04D82"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F7877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313FE01"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1041AD2"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585B573" w14:textId="77777777" w:rsidR="00DB2B76" w:rsidRPr="00433396" w:rsidRDefault="00DB2B76" w:rsidP="00333903">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58EA802" w14:textId="77777777" w:rsidR="00DB2B76" w:rsidRPr="00433396" w:rsidRDefault="00DB2B76" w:rsidP="00333903">
            <w:pPr>
              <w:pStyle w:val="TAC"/>
            </w:pPr>
            <w:r w:rsidRPr="00433396">
              <w:t>UE width &gt; 72mm</w:t>
            </w:r>
          </w:p>
        </w:tc>
      </w:tr>
      <w:tr w:rsidR="00DB2B76" w:rsidRPr="00433396" w14:paraId="59DFB3D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E3A6CEF"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271FEA5" w14:textId="77777777" w:rsidR="00DB2B76" w:rsidRPr="00433396" w:rsidRDefault="00DB2B76" w:rsidP="00333903">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A42B00B"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B68875E"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41DE4D0" w14:textId="77777777" w:rsidR="00DB2B76" w:rsidRPr="00433396" w:rsidRDefault="00DB2B76" w:rsidP="00333903">
            <w:pPr>
              <w:pStyle w:val="TAC"/>
            </w:pPr>
          </w:p>
        </w:tc>
      </w:tr>
      <w:tr w:rsidR="00DB2B76" w:rsidRPr="00433396" w14:paraId="7A39E5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603F6E1"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230E87"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8F0FD08"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027C0EC"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3020ED3C" w14:textId="77777777" w:rsidR="00DB2B76" w:rsidRPr="00433396" w:rsidRDefault="00DB2B76" w:rsidP="00333903">
            <w:pPr>
              <w:pStyle w:val="TAC"/>
            </w:pPr>
          </w:p>
        </w:tc>
      </w:tr>
      <w:tr w:rsidR="00DB2B76" w:rsidRPr="00433396" w14:paraId="5DB87972"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A366162"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342AD91"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00959A9"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1C174E6"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5AE607E" w14:textId="77777777" w:rsidR="00DB2B76" w:rsidRPr="00433396" w:rsidRDefault="00DB2B76" w:rsidP="00333903">
            <w:pPr>
              <w:pStyle w:val="TAC"/>
            </w:pPr>
          </w:p>
        </w:tc>
      </w:tr>
      <w:tr w:rsidR="00DB2B76" w:rsidRPr="00433396" w14:paraId="08E4842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0917E2AF"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4600600"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2D31135"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647E49D"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5F1A2404" w14:textId="77777777" w:rsidR="00DB2B76" w:rsidRPr="00433396" w:rsidRDefault="00DB2B76" w:rsidP="00333903">
            <w:pPr>
              <w:pStyle w:val="TAC"/>
            </w:pPr>
          </w:p>
        </w:tc>
      </w:tr>
    </w:tbl>
    <w:p w14:paraId="41AE5F5A" w14:textId="77777777" w:rsidR="00DB2B76" w:rsidRDefault="00DB2B76" w:rsidP="00DB2B76"/>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214" w:name="_Toc114077874"/>
      <w:bookmarkStart w:id="215" w:name="_Toc121933407"/>
      <w:bookmarkStart w:id="216"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rsidRPr="00433396" w14:paraId="75E391D7"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6CF824"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9783A99" w14:textId="77777777" w:rsidR="00DB2B76" w:rsidRPr="00433396" w:rsidRDefault="00DB2B76" w:rsidP="00333903">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046CB7EF" w14:textId="77777777" w:rsidR="00DB2B76" w:rsidRPr="00433396" w:rsidRDefault="00DB2B76" w:rsidP="00333903">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59D906B7" w14:textId="77777777" w:rsidR="00DB2B76" w:rsidRPr="00433396" w:rsidRDefault="00DB2B76" w:rsidP="00333903">
            <w:pPr>
              <w:pStyle w:val="TAH"/>
            </w:pPr>
            <w:r w:rsidRPr="00433396">
              <w:t>Power Class 2</w:t>
            </w:r>
          </w:p>
        </w:tc>
      </w:tr>
      <w:tr w:rsidR="00DB2B76" w:rsidRPr="00433396" w14:paraId="597F95CC"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5ECC82"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6DD8642D" w14:textId="77777777" w:rsidR="00DB2B76" w:rsidRPr="00433396" w:rsidRDefault="00DB2B76" w:rsidP="00333903">
            <w:pPr>
              <w:pStyle w:val="TAH"/>
            </w:pPr>
          </w:p>
        </w:tc>
        <w:tc>
          <w:tcPr>
            <w:tcW w:w="2057" w:type="dxa"/>
            <w:vMerge/>
            <w:tcBorders>
              <w:left w:val="single" w:sz="4" w:space="0" w:color="auto"/>
              <w:right w:val="single" w:sz="4" w:space="0" w:color="auto"/>
            </w:tcBorders>
          </w:tcPr>
          <w:p w14:paraId="21880118" w14:textId="77777777" w:rsidR="00DB2B76" w:rsidRPr="00433396" w:rsidRDefault="00DB2B76" w:rsidP="00333903">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799EBB2D" w14:textId="77777777" w:rsidR="00DB2B76" w:rsidRPr="00433396" w:rsidRDefault="00DB2B76" w:rsidP="00333903">
            <w:pPr>
              <w:pStyle w:val="TAH"/>
            </w:pPr>
            <w:r w:rsidRPr="00433396">
              <w:t>Average TRP (dBm)</w:t>
            </w:r>
          </w:p>
        </w:tc>
      </w:tr>
      <w:tr w:rsidR="00DB2B76" w:rsidRPr="00433396" w14:paraId="54A91FDD"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A2950B"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E3C89FC"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43864ADC" w14:textId="77777777" w:rsidR="00DB2B76" w:rsidRPr="00433396" w:rsidRDefault="00DB2B76" w:rsidP="001612A8">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1F2AA40" w14:textId="77777777" w:rsidR="00DB2B76" w:rsidRPr="00433396" w:rsidRDefault="00DB2B76" w:rsidP="00333903">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257A01F0" w14:textId="77777777" w:rsidR="00DB2B76" w:rsidRPr="00433396" w:rsidRDefault="00DB2B76" w:rsidP="00333903">
            <w:pPr>
              <w:pStyle w:val="TAC"/>
            </w:pPr>
            <w:r w:rsidRPr="00433396">
              <w:t>UE width &gt; 72mm</w:t>
            </w:r>
          </w:p>
        </w:tc>
      </w:tr>
      <w:tr w:rsidR="00DB2B76" w:rsidRPr="00433396" w14:paraId="0515197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7384CA8"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5E1AE09" w14:textId="77777777" w:rsidR="00DB2B76" w:rsidRPr="00433396" w:rsidRDefault="00DB2B76" w:rsidP="00333903">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7DDE6369"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798B2AC"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180B5052" w14:textId="77777777" w:rsidR="00DB2B76" w:rsidRPr="00433396" w:rsidRDefault="00DB2B76" w:rsidP="00333903">
            <w:pPr>
              <w:pStyle w:val="TAC"/>
            </w:pPr>
          </w:p>
        </w:tc>
      </w:tr>
      <w:tr w:rsidR="00DB2B76" w:rsidRPr="00433396" w14:paraId="3832ED10"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57F464C"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EB8977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1A96AEFB"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21C3A05D"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8EBC6B5" w14:textId="77777777" w:rsidR="00DB2B76" w:rsidRPr="00433396" w:rsidRDefault="00DB2B76" w:rsidP="00333903">
            <w:pPr>
              <w:pStyle w:val="TAC"/>
            </w:pPr>
          </w:p>
        </w:tc>
      </w:tr>
      <w:tr w:rsidR="00DB2B76" w:rsidRPr="00433396" w14:paraId="0FD9F15E"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4BD5A74"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43CD3D"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2725605F"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FEEF3BA"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D0910E4" w14:textId="77777777" w:rsidR="00DB2B76" w:rsidRPr="00433396" w:rsidRDefault="00DB2B76" w:rsidP="00333903">
            <w:pPr>
              <w:pStyle w:val="TAC"/>
            </w:pPr>
          </w:p>
        </w:tc>
      </w:tr>
      <w:tr w:rsidR="00DB2B76" w:rsidRPr="00433396" w14:paraId="2A92BD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370D6469"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7D1F20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6C3DCC61"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9D69209"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57AD3338" w14:textId="77777777" w:rsidR="00DB2B76" w:rsidRPr="00433396" w:rsidRDefault="00DB2B76" w:rsidP="00333903">
            <w:pPr>
              <w:pStyle w:val="TAC"/>
            </w:pPr>
          </w:p>
        </w:tc>
      </w:tr>
    </w:tbl>
    <w:p w14:paraId="5A8C9A4A" w14:textId="77777777" w:rsidR="00DB2B76" w:rsidRDefault="00DB2B76" w:rsidP="00DB2B76"/>
    <w:p w14:paraId="7795D97B" w14:textId="5F07F261" w:rsidR="00584473" w:rsidRDefault="00584473" w:rsidP="00415244">
      <w:pPr>
        <w:pStyle w:val="Heading4"/>
      </w:pPr>
      <w:bookmarkStart w:id="217" w:name="_Toc137489885"/>
      <w:bookmarkStart w:id="218" w:name="_Toc138766275"/>
      <w:bookmarkStart w:id="219" w:name="_Toc155369738"/>
      <w:r>
        <w:t>6.2.1.2</w:t>
      </w:r>
      <w:r>
        <w:tab/>
        <w:t xml:space="preserve">Beside the head and hand phantom </w:t>
      </w:r>
      <w:r w:rsidR="00160730">
        <w:t>t</w:t>
      </w:r>
      <w:r w:rsidR="00160730" w:rsidRPr="00D15F0A">
        <w:t>alk mode</w:t>
      </w:r>
      <w:bookmarkEnd w:id="214"/>
      <w:bookmarkEnd w:id="215"/>
      <w:bookmarkEnd w:id="216"/>
      <w:bookmarkEnd w:id="217"/>
      <w:bookmarkEnd w:id="218"/>
      <w:bookmarkEnd w:id="219"/>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220" w:name="_Toc114077875"/>
      <w:bookmarkStart w:id="221" w:name="_Toc121933408"/>
      <w:bookmarkStart w:id="222" w:name="_Toc124151792"/>
      <w:bookmarkStart w:id="223" w:name="_Toc130324607"/>
      <w:bookmarkStart w:id="224" w:name="_Toc137489886"/>
      <w:bookmarkStart w:id="225" w:name="_Toc138766276"/>
      <w:bookmarkStart w:id="226" w:name="_Toc155369739"/>
      <w:r>
        <w:t>6.2.1.2.1</w:t>
      </w:r>
      <w:r>
        <w:tab/>
        <w:t>NR FR1</w:t>
      </w:r>
      <w:bookmarkEnd w:id="220"/>
      <w:bookmarkEnd w:id="221"/>
      <w:bookmarkEnd w:id="222"/>
      <w:bookmarkEnd w:id="223"/>
      <w:bookmarkEnd w:id="224"/>
      <w:bookmarkEnd w:id="225"/>
      <w:bookmarkEnd w:id="226"/>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C7AC1C5"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5142EFF"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25BAB0D"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1BDF75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C610AD" w14:textId="77777777" w:rsidR="00DB2B76" w:rsidRPr="00433396" w:rsidRDefault="00DB2B76" w:rsidP="00DD2DFC">
            <w:pPr>
              <w:pStyle w:val="TAH"/>
            </w:pPr>
            <w:r w:rsidRPr="00433396">
              <w:t>Power Class 3</w:t>
            </w:r>
          </w:p>
        </w:tc>
      </w:tr>
      <w:tr w:rsidR="00DB2B76" w:rsidRPr="00433396" w14:paraId="1B60FC2A"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688566"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10D26403"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7253854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2CEBDC" w14:textId="77777777" w:rsidR="00DB2B76" w:rsidRPr="00433396" w:rsidRDefault="00DB2B76" w:rsidP="00DD2DFC">
            <w:pPr>
              <w:pStyle w:val="TAH"/>
            </w:pPr>
            <w:r w:rsidRPr="00433396">
              <w:t>Average TRP (dBm)</w:t>
            </w:r>
          </w:p>
        </w:tc>
      </w:tr>
      <w:tr w:rsidR="00DB2B76" w:rsidRPr="00433396" w14:paraId="09A39F1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B6954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18A6DBB"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6A09925"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A1FDDB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38A3F1A" w14:textId="77777777" w:rsidR="00DB2B76" w:rsidRPr="00433396" w:rsidRDefault="00DB2B76" w:rsidP="00DD2DFC">
            <w:pPr>
              <w:pStyle w:val="TAC"/>
            </w:pPr>
            <w:r w:rsidRPr="00433396">
              <w:t>UE width &gt; 72mm</w:t>
            </w:r>
          </w:p>
        </w:tc>
      </w:tr>
      <w:tr w:rsidR="00DB2B76" w:rsidRPr="00433396" w14:paraId="6019EACE"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51A01C0"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1C213E5"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81F64E"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DD2FE6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277919D" w14:textId="77777777" w:rsidR="00DB2B76" w:rsidRPr="00433396" w:rsidRDefault="00DB2B76" w:rsidP="00DD2DFC">
            <w:pPr>
              <w:pStyle w:val="TAC"/>
            </w:pPr>
          </w:p>
        </w:tc>
      </w:tr>
      <w:tr w:rsidR="00DB2B76" w:rsidRPr="00433396" w14:paraId="6D17FAB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D51D892"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EE3CEC"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A3E21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2509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AF8FD3D" w14:textId="77777777" w:rsidR="00DB2B76" w:rsidRPr="00433396" w:rsidRDefault="00DB2B76" w:rsidP="00DD2DFC">
            <w:pPr>
              <w:pStyle w:val="TAC"/>
            </w:pPr>
          </w:p>
        </w:tc>
      </w:tr>
      <w:tr w:rsidR="00DB2B76" w:rsidRPr="00433396" w14:paraId="4B975D0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BF9BAC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8074EF"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912D79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2E5320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5DBD8B56" w14:textId="77777777" w:rsidR="00DB2B76" w:rsidRPr="00433396" w:rsidRDefault="00DB2B76" w:rsidP="00DD2DFC">
            <w:pPr>
              <w:pStyle w:val="TAC"/>
            </w:pPr>
          </w:p>
        </w:tc>
      </w:tr>
      <w:tr w:rsidR="00DB2B76" w:rsidRPr="00433396" w14:paraId="6CFC3A4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8D98A6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C9F3A42"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8AA93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8AF93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386FF49" w14:textId="77777777" w:rsidR="00DB2B76" w:rsidRPr="00433396" w:rsidRDefault="00DB2B76" w:rsidP="00DD2DFC">
            <w:pPr>
              <w:pStyle w:val="TAC"/>
            </w:pPr>
          </w:p>
        </w:tc>
      </w:tr>
    </w:tbl>
    <w:p w14:paraId="2353CC4C" w14:textId="77777777" w:rsidR="00DB2B76" w:rsidRDefault="00DB2B76" w:rsidP="00DB2B76"/>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227" w:name="_Toc114077876"/>
      <w:bookmarkStart w:id="228" w:name="_Toc121933409"/>
      <w:bookmarkStart w:id="229"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352137AF"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12C934"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ABDA516"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87304A0"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853A79" w14:textId="77777777" w:rsidR="00DB2B76" w:rsidRPr="00433396" w:rsidRDefault="00DB2B76" w:rsidP="00DD2DFC">
            <w:pPr>
              <w:pStyle w:val="TAH"/>
            </w:pPr>
            <w:r w:rsidRPr="00433396">
              <w:t xml:space="preserve">Power Class </w:t>
            </w:r>
            <w:r>
              <w:t>2</w:t>
            </w:r>
          </w:p>
        </w:tc>
      </w:tr>
      <w:tr w:rsidR="00DB2B76" w:rsidRPr="00433396" w14:paraId="244D524E"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661F4A3"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06F2F6AC"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31EDD5B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2C8DEC" w14:textId="77777777" w:rsidR="00DB2B76" w:rsidRPr="00433396" w:rsidRDefault="00DB2B76" w:rsidP="00DD2DFC">
            <w:pPr>
              <w:pStyle w:val="TAH"/>
            </w:pPr>
            <w:r w:rsidRPr="00433396">
              <w:t>Average TRP (dBm)</w:t>
            </w:r>
          </w:p>
        </w:tc>
      </w:tr>
      <w:tr w:rsidR="00DB2B76" w:rsidRPr="00433396" w14:paraId="067A3834"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5B3D5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84C5B7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5DB48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9E47AA3"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D418AE4" w14:textId="77777777" w:rsidR="00DB2B76" w:rsidRPr="00433396" w:rsidRDefault="00DB2B76" w:rsidP="00DD2DFC">
            <w:pPr>
              <w:pStyle w:val="TAC"/>
            </w:pPr>
            <w:r w:rsidRPr="00433396">
              <w:t>UE width &gt; 72mm</w:t>
            </w:r>
          </w:p>
        </w:tc>
      </w:tr>
      <w:tr w:rsidR="00DB2B76" w:rsidRPr="00433396" w14:paraId="3160A5F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9CAE19C"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73DD26D"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9BE4E47"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4CDD9DA"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82B54C9" w14:textId="77777777" w:rsidR="00DB2B76" w:rsidRPr="00433396" w:rsidRDefault="00DB2B76" w:rsidP="00DD2DFC">
            <w:pPr>
              <w:pStyle w:val="TAC"/>
            </w:pPr>
          </w:p>
        </w:tc>
      </w:tr>
      <w:tr w:rsidR="00DB2B76" w:rsidRPr="00433396" w14:paraId="057E0E8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3CCEE98"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7EA179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978B3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C49F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C36984F" w14:textId="77777777" w:rsidR="00DB2B76" w:rsidRPr="00433396" w:rsidRDefault="00DB2B76" w:rsidP="00DD2DFC">
            <w:pPr>
              <w:pStyle w:val="TAC"/>
            </w:pPr>
          </w:p>
        </w:tc>
      </w:tr>
      <w:tr w:rsidR="00DB2B76" w:rsidRPr="00433396" w14:paraId="1CA5F1D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0002663"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0CD7989"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5BC40E1"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211D5D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145C510" w14:textId="77777777" w:rsidR="00DB2B76" w:rsidRPr="00433396" w:rsidRDefault="00DB2B76" w:rsidP="00DD2DFC">
            <w:pPr>
              <w:pStyle w:val="TAC"/>
            </w:pPr>
          </w:p>
        </w:tc>
      </w:tr>
      <w:tr w:rsidR="00DB2B76" w:rsidRPr="00433396" w14:paraId="3D769B17"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53BCF33"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288A84E"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FAD647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9F428E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D250E8" w14:textId="77777777" w:rsidR="00DB2B76" w:rsidRPr="00433396" w:rsidRDefault="00DB2B76" w:rsidP="00DD2DFC">
            <w:pPr>
              <w:pStyle w:val="TAC"/>
            </w:pPr>
          </w:p>
        </w:tc>
      </w:tr>
    </w:tbl>
    <w:p w14:paraId="0A288DC9" w14:textId="77777777" w:rsidR="00DB2B76" w:rsidRDefault="00DB2B76" w:rsidP="00DB2B76"/>
    <w:p w14:paraId="26C689E8" w14:textId="50D415FC" w:rsidR="00584473" w:rsidRDefault="00584473" w:rsidP="00415244">
      <w:pPr>
        <w:pStyle w:val="Heading5"/>
      </w:pPr>
      <w:bookmarkStart w:id="230" w:name="_Toc137489887"/>
      <w:bookmarkStart w:id="231" w:name="_Toc138766277"/>
      <w:bookmarkStart w:id="232" w:name="_Toc155369740"/>
      <w:r>
        <w:t>6.2.1.2.2</w:t>
      </w:r>
      <w:r>
        <w:tab/>
        <w:t>NR FR1 in EN-DC mode</w:t>
      </w:r>
      <w:bookmarkEnd w:id="227"/>
      <w:bookmarkEnd w:id="228"/>
      <w:bookmarkEnd w:id="229"/>
      <w:bookmarkEnd w:id="230"/>
      <w:bookmarkEnd w:id="231"/>
      <w:bookmarkEnd w:id="232"/>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F723199"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CC45E6"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7A26325"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1BC24D1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8138216" w14:textId="77777777" w:rsidR="00DB2B76" w:rsidRPr="00433396" w:rsidRDefault="00DB2B76" w:rsidP="00DD2DFC">
            <w:pPr>
              <w:pStyle w:val="TAH"/>
            </w:pPr>
            <w:r w:rsidRPr="00433396">
              <w:t>Power Class 3</w:t>
            </w:r>
          </w:p>
        </w:tc>
      </w:tr>
      <w:tr w:rsidR="00DB2B76" w:rsidRPr="00433396" w14:paraId="453A2820"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E5AFD9"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2897D5A6"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63EC1586"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30295CF" w14:textId="77777777" w:rsidR="00DB2B76" w:rsidRPr="00433396" w:rsidRDefault="00DB2B76" w:rsidP="00DD2DFC">
            <w:pPr>
              <w:pStyle w:val="TAH"/>
            </w:pPr>
            <w:r w:rsidRPr="00433396">
              <w:t>Average TRP (dBm)</w:t>
            </w:r>
          </w:p>
        </w:tc>
      </w:tr>
      <w:tr w:rsidR="00DB2B76" w:rsidRPr="00433396" w14:paraId="54E141AB"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222C4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0901F9"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19D7C0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1AD13AE"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8D7F1" w14:textId="77777777" w:rsidR="00DB2B76" w:rsidRPr="00433396" w:rsidRDefault="00DB2B76" w:rsidP="00DD2DFC">
            <w:pPr>
              <w:pStyle w:val="TAC"/>
            </w:pPr>
            <w:r w:rsidRPr="00433396">
              <w:t>UE width &gt; 72mm</w:t>
            </w:r>
          </w:p>
        </w:tc>
      </w:tr>
      <w:tr w:rsidR="00DB2B76" w:rsidRPr="00433396" w14:paraId="03A53B4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0A1268B"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1509224"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B033B4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06089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0840449" w14:textId="77777777" w:rsidR="00DB2B76" w:rsidRPr="00433396" w:rsidRDefault="00DB2B76" w:rsidP="00DD2DFC">
            <w:pPr>
              <w:pStyle w:val="TAC"/>
            </w:pPr>
          </w:p>
        </w:tc>
      </w:tr>
      <w:tr w:rsidR="00DB2B76" w:rsidRPr="00433396" w14:paraId="491A18E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74E04665"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AF97997"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FBA7B1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10BDAE"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D498903" w14:textId="77777777" w:rsidR="00DB2B76" w:rsidRPr="00433396" w:rsidRDefault="00DB2B76" w:rsidP="00DD2DFC">
            <w:pPr>
              <w:pStyle w:val="TAC"/>
            </w:pPr>
          </w:p>
        </w:tc>
      </w:tr>
      <w:tr w:rsidR="00DB2B76" w:rsidRPr="00433396" w14:paraId="2D1FF6DB"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939FD1C"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AFCE9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394A81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901F152"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1A93A4A4" w14:textId="77777777" w:rsidR="00DB2B76" w:rsidRPr="00433396" w:rsidRDefault="00DB2B76" w:rsidP="00DD2DFC">
            <w:pPr>
              <w:pStyle w:val="TAC"/>
            </w:pPr>
          </w:p>
        </w:tc>
      </w:tr>
      <w:tr w:rsidR="00DB2B76" w:rsidRPr="00433396" w14:paraId="4B4345E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E4DE9C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E0E564D"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711AE1A"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C50E507"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66EFF41" w14:textId="77777777" w:rsidR="00DB2B76" w:rsidRPr="00433396" w:rsidRDefault="00DB2B76" w:rsidP="00DD2DFC">
            <w:pPr>
              <w:pStyle w:val="TAC"/>
            </w:pPr>
          </w:p>
        </w:tc>
      </w:tr>
    </w:tbl>
    <w:p w14:paraId="6EDE1206" w14:textId="77777777" w:rsidR="00DB2B76" w:rsidRDefault="00DB2B76" w:rsidP="00DB2B76"/>
    <w:p w14:paraId="43712D67" w14:textId="77777777" w:rsidR="00DB2B76" w:rsidRDefault="00584473" w:rsidP="00DB2B76">
      <w:pPr>
        <w:pStyle w:val="TH"/>
      </w:pPr>
      <w:r>
        <w:lastRenderedPageBreak/>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233" w:name="_Toc114077877"/>
      <w:bookmarkStart w:id="234" w:name="_Toc121933410"/>
      <w:bookmarkStart w:id="235"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C067A0A"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7E7B1C4" w14:textId="77777777" w:rsidR="00DB2B76" w:rsidRPr="00433396" w:rsidRDefault="00DB2B76" w:rsidP="00DD2DFC">
            <w:pPr>
              <w:pStyle w:val="TAH"/>
            </w:pPr>
            <w:bookmarkStart w:id="236" w:name="_Hlk127183897"/>
            <w:r w:rsidRPr="00433396">
              <w:t>NR Band</w:t>
            </w:r>
          </w:p>
        </w:tc>
        <w:tc>
          <w:tcPr>
            <w:tcW w:w="1418" w:type="dxa"/>
            <w:vMerge w:val="restart"/>
            <w:tcBorders>
              <w:top w:val="single" w:sz="4" w:space="0" w:color="auto"/>
              <w:left w:val="single" w:sz="4" w:space="0" w:color="auto"/>
              <w:right w:val="single" w:sz="4" w:space="0" w:color="auto"/>
            </w:tcBorders>
          </w:tcPr>
          <w:p w14:paraId="3E9B94E1"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1AB4C0F"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91D0DC" w14:textId="77777777" w:rsidR="00DB2B76" w:rsidRPr="00433396" w:rsidRDefault="00DB2B76" w:rsidP="00DD2DFC">
            <w:pPr>
              <w:pStyle w:val="TAH"/>
            </w:pPr>
            <w:r w:rsidRPr="00433396">
              <w:t xml:space="preserve">Power Class </w:t>
            </w:r>
            <w:r>
              <w:t>2</w:t>
            </w:r>
          </w:p>
        </w:tc>
      </w:tr>
      <w:tr w:rsidR="00DB2B76" w:rsidRPr="00433396" w14:paraId="1606583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F849D9C"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5D9F4A8D"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42FBFE1B"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8502773" w14:textId="77777777" w:rsidR="00DB2B76" w:rsidRPr="00433396" w:rsidRDefault="00DB2B76" w:rsidP="00DD2DFC">
            <w:pPr>
              <w:pStyle w:val="TAH"/>
            </w:pPr>
            <w:r w:rsidRPr="00433396">
              <w:t>Average TRP (dBm)</w:t>
            </w:r>
          </w:p>
        </w:tc>
      </w:tr>
      <w:tr w:rsidR="00DB2B76" w:rsidRPr="00433396" w14:paraId="538E286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73365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AF83A7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FE89E8E"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A17A2E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222CE" w14:textId="77777777" w:rsidR="00DB2B76" w:rsidRPr="00433396" w:rsidRDefault="00DB2B76" w:rsidP="00DD2DFC">
            <w:pPr>
              <w:pStyle w:val="TAC"/>
            </w:pPr>
            <w:r w:rsidRPr="00433396">
              <w:t>UE width &gt; 72mm</w:t>
            </w:r>
          </w:p>
        </w:tc>
      </w:tr>
      <w:tr w:rsidR="00DB2B76" w:rsidRPr="00433396" w14:paraId="09A85AD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FB0E318"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004C3DF"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1DB05AD"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A75722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A8ED67" w14:textId="77777777" w:rsidR="00DB2B76" w:rsidRPr="00433396" w:rsidRDefault="00DB2B76" w:rsidP="00DD2DFC">
            <w:pPr>
              <w:pStyle w:val="TAC"/>
            </w:pPr>
          </w:p>
        </w:tc>
      </w:tr>
      <w:tr w:rsidR="00DB2B76" w:rsidRPr="00433396" w14:paraId="785DF16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AB1BC74"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F97798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1DB2D0"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61CB0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1B7845F" w14:textId="77777777" w:rsidR="00DB2B76" w:rsidRPr="00433396" w:rsidRDefault="00DB2B76" w:rsidP="00DD2DFC">
            <w:pPr>
              <w:pStyle w:val="TAC"/>
            </w:pPr>
          </w:p>
        </w:tc>
      </w:tr>
      <w:tr w:rsidR="00DB2B76" w:rsidRPr="00433396" w14:paraId="47117DE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02BB6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EDD78F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75E42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2BDCEBC"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6B0C8BC" w14:textId="77777777" w:rsidR="00DB2B76" w:rsidRPr="00433396" w:rsidRDefault="00DB2B76" w:rsidP="00DD2DFC">
            <w:pPr>
              <w:pStyle w:val="TAC"/>
            </w:pPr>
          </w:p>
        </w:tc>
      </w:tr>
      <w:tr w:rsidR="00DB2B76" w:rsidRPr="00433396" w14:paraId="3605163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51719AD"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240BBC4"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87037B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415C4A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42258FA9" w14:textId="77777777" w:rsidR="00DB2B76" w:rsidRPr="00433396" w:rsidRDefault="00DB2B76" w:rsidP="00DD2DFC">
            <w:pPr>
              <w:pStyle w:val="TAC"/>
            </w:pPr>
          </w:p>
        </w:tc>
      </w:tr>
      <w:bookmarkEnd w:id="236"/>
    </w:tbl>
    <w:p w14:paraId="7C3140CC" w14:textId="77777777" w:rsidR="00DB2B76" w:rsidRPr="000309EE" w:rsidRDefault="00DB2B76" w:rsidP="00DB2B76"/>
    <w:p w14:paraId="0F83A203" w14:textId="088FBAA3" w:rsidR="00DE71A1" w:rsidRPr="004D3578" w:rsidRDefault="00DE71A1" w:rsidP="00415244">
      <w:pPr>
        <w:pStyle w:val="Heading1"/>
      </w:pPr>
      <w:bookmarkStart w:id="237" w:name="_Toc137489888"/>
      <w:bookmarkStart w:id="238" w:name="_Toc138766278"/>
      <w:bookmarkStart w:id="239" w:name="_Toc155369741"/>
      <w:r>
        <w:t>7</w:t>
      </w:r>
      <w:r w:rsidRPr="004D3578">
        <w:tab/>
      </w:r>
      <w:r w:rsidRPr="00DE71A1">
        <w:t>FR</w:t>
      </w:r>
      <w:r w:rsidR="006A6CA6">
        <w:t>1</w:t>
      </w:r>
      <w:r w:rsidRPr="00DE71A1">
        <w:t xml:space="preserve"> </w:t>
      </w:r>
      <w:r w:rsidR="006A6CA6">
        <w:t>TRS</w:t>
      </w:r>
      <w:r w:rsidRPr="00DE71A1">
        <w:t xml:space="preserve"> requirements</w:t>
      </w:r>
      <w:bookmarkEnd w:id="233"/>
      <w:bookmarkEnd w:id="234"/>
      <w:bookmarkEnd w:id="235"/>
      <w:bookmarkEnd w:id="237"/>
      <w:bookmarkEnd w:id="238"/>
      <w:bookmarkEnd w:id="239"/>
    </w:p>
    <w:p w14:paraId="47EAFD0B" w14:textId="77777777" w:rsidR="00DE71A1" w:rsidRDefault="00DE71A1" w:rsidP="00DE71A1">
      <w:pPr>
        <w:pStyle w:val="Heading2"/>
      </w:pPr>
      <w:bookmarkStart w:id="240" w:name="_Toc47103331"/>
      <w:bookmarkStart w:id="241" w:name="_Toc114077878"/>
      <w:bookmarkStart w:id="242" w:name="_Toc121933411"/>
      <w:bookmarkStart w:id="243" w:name="_Toc124151795"/>
      <w:bookmarkStart w:id="244" w:name="_Toc130324608"/>
      <w:bookmarkStart w:id="245" w:name="_Toc137489889"/>
      <w:bookmarkStart w:id="246" w:name="_Toc138766279"/>
      <w:bookmarkStart w:id="247" w:name="_Toc155369742"/>
      <w:r>
        <w:t>7.1</w:t>
      </w:r>
      <w:r>
        <w:tab/>
        <w:t>General</w:t>
      </w:r>
      <w:bookmarkEnd w:id="240"/>
      <w:bookmarkEnd w:id="241"/>
      <w:bookmarkEnd w:id="242"/>
      <w:bookmarkEnd w:id="243"/>
      <w:bookmarkEnd w:id="244"/>
      <w:bookmarkEnd w:id="245"/>
      <w:bookmarkEnd w:id="246"/>
      <w:bookmarkEnd w:id="247"/>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Pr="000E4932" w:rsidRDefault="00B80348" w:rsidP="00B31736">
      <w:pPr>
        <w:rPr>
          <w:i/>
        </w:rPr>
      </w:pPr>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7EB5CCE6" w14:textId="291396DB" w:rsidR="00DE71A1" w:rsidRDefault="00684474" w:rsidP="0078149A">
      <w:pPr>
        <w:pStyle w:val="Heading2"/>
      </w:pPr>
      <w:bookmarkStart w:id="248" w:name="_Toc114077879"/>
      <w:bookmarkStart w:id="249" w:name="_Toc121933412"/>
      <w:bookmarkStart w:id="250" w:name="_Toc124151796"/>
      <w:bookmarkStart w:id="251" w:name="_Toc130324609"/>
      <w:bookmarkStart w:id="252" w:name="_Toc137489890"/>
      <w:bookmarkStart w:id="253" w:name="_Toc138766280"/>
      <w:bookmarkStart w:id="254" w:name="_Toc155369743"/>
      <w:r>
        <w:t>7.2</w:t>
      </w:r>
      <w:r>
        <w:tab/>
      </w:r>
      <w:r w:rsidRPr="00F54508">
        <w:t>Minimum requirement</w:t>
      </w:r>
      <w:bookmarkEnd w:id="248"/>
      <w:bookmarkEnd w:id="249"/>
      <w:bookmarkEnd w:id="250"/>
      <w:bookmarkEnd w:id="251"/>
      <w:bookmarkEnd w:id="252"/>
      <w:bookmarkEnd w:id="253"/>
      <w:bookmarkEnd w:id="254"/>
    </w:p>
    <w:p w14:paraId="00BF9991" w14:textId="77777777" w:rsidR="00160730" w:rsidRDefault="00160730" w:rsidP="00160730">
      <w:pPr>
        <w:pStyle w:val="Heading3"/>
      </w:pPr>
      <w:bookmarkStart w:id="255" w:name="_Toc114077880"/>
      <w:bookmarkStart w:id="256" w:name="_Toc121933413"/>
      <w:bookmarkStart w:id="257" w:name="_Toc124151797"/>
      <w:bookmarkStart w:id="258" w:name="_Toc130324610"/>
      <w:bookmarkStart w:id="259" w:name="_Toc137489891"/>
      <w:bookmarkStart w:id="260" w:name="_Toc138766281"/>
      <w:bookmarkStart w:id="261" w:name="_Toc155369744"/>
      <w:r>
        <w:t>7.2.1</w:t>
      </w:r>
      <w:r>
        <w:tab/>
        <w:t>Minimum requirement for handheld UE</w:t>
      </w:r>
      <w:bookmarkEnd w:id="255"/>
      <w:bookmarkEnd w:id="256"/>
      <w:bookmarkEnd w:id="257"/>
      <w:bookmarkEnd w:id="258"/>
      <w:bookmarkEnd w:id="259"/>
      <w:bookmarkEnd w:id="260"/>
      <w:bookmarkEnd w:id="261"/>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262" w:name="_Toc114077881"/>
      <w:bookmarkStart w:id="263" w:name="_Toc121933414"/>
      <w:bookmarkStart w:id="264" w:name="_Toc124151798"/>
      <w:bookmarkStart w:id="265" w:name="_Toc130324611"/>
      <w:bookmarkStart w:id="266" w:name="_Toc137489892"/>
      <w:bookmarkStart w:id="267" w:name="_Toc138766282"/>
      <w:bookmarkStart w:id="268" w:name="_Toc155369745"/>
      <w:r>
        <w:t>7.2.1.1</w:t>
      </w:r>
      <w:r>
        <w:tab/>
        <w:t>Hand phantom browsing mode</w:t>
      </w:r>
      <w:bookmarkEnd w:id="262"/>
      <w:bookmarkEnd w:id="263"/>
      <w:bookmarkEnd w:id="264"/>
      <w:bookmarkEnd w:id="265"/>
      <w:bookmarkEnd w:id="266"/>
      <w:bookmarkEnd w:id="267"/>
      <w:bookmarkEnd w:id="268"/>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269" w:name="_Toc114077882"/>
      <w:bookmarkStart w:id="270" w:name="_Toc121933415"/>
      <w:bookmarkStart w:id="271" w:name="_Toc124151799"/>
      <w:bookmarkStart w:id="272" w:name="_Toc130324612"/>
      <w:bookmarkStart w:id="273" w:name="_Toc137489893"/>
      <w:bookmarkStart w:id="274" w:name="_Toc138766283"/>
      <w:bookmarkStart w:id="275" w:name="_Toc155369746"/>
      <w:r>
        <w:t>7.2.1.1.1</w:t>
      </w:r>
      <w:r>
        <w:tab/>
        <w:t>NR FR1</w:t>
      </w:r>
      <w:bookmarkEnd w:id="269"/>
      <w:bookmarkEnd w:id="270"/>
      <w:bookmarkEnd w:id="271"/>
      <w:bookmarkEnd w:id="272"/>
      <w:bookmarkEnd w:id="273"/>
      <w:bookmarkEnd w:id="274"/>
      <w:bookmarkEnd w:id="275"/>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lastRenderedPageBreak/>
        <w:t>Table 7.2.1.1.1-1</w:t>
      </w:r>
      <w:r w:rsidR="00B31736">
        <w:t xml:space="preserve">: </w:t>
      </w:r>
      <w:r>
        <w:t>Handheld PC3 and PC2 UE TRS minimum performance requirement for NR FR1 bands in the hand phantom browsing position and the primary mechanical mode</w:t>
      </w:r>
      <w:bookmarkStart w:id="276" w:name="_Toc114077883"/>
      <w:bookmarkStart w:id="277" w:name="_Toc121933416"/>
      <w:bookmarkStart w:id="278"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0567A81"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A376D3B"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B6648A0"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DFCF3F3"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27723E" w14:textId="77777777" w:rsidR="00B80348" w:rsidRPr="00433396" w:rsidRDefault="00B80348" w:rsidP="00EE4E91">
            <w:pPr>
              <w:pStyle w:val="TAH"/>
            </w:pPr>
            <w:r w:rsidRPr="00433396">
              <w:t>Power Class 3</w:t>
            </w:r>
            <w:r>
              <w:t xml:space="preserve"> and Power Class 2</w:t>
            </w:r>
          </w:p>
        </w:tc>
      </w:tr>
      <w:tr w:rsidR="00B80348" w:rsidRPr="00433396" w14:paraId="3C64CAE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A699BB"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32645FD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4FBEA5AF"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FE702D7" w14:textId="77777777" w:rsidR="00B80348" w:rsidRPr="00433396" w:rsidRDefault="00B80348" w:rsidP="00EE4E91">
            <w:pPr>
              <w:pStyle w:val="TAH"/>
            </w:pPr>
            <w:r w:rsidRPr="00433396">
              <w:t>Average TR</w:t>
            </w:r>
            <w:r>
              <w:t>S</w:t>
            </w:r>
            <w:r w:rsidRPr="00433396">
              <w:t xml:space="preserve"> (dBm)</w:t>
            </w:r>
          </w:p>
        </w:tc>
      </w:tr>
      <w:tr w:rsidR="00B80348" w:rsidRPr="00433396" w14:paraId="399F3FE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1C89667"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73E8D6B"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5C3E47F"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7217D18"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AC8EFAA" w14:textId="77777777" w:rsidR="00B80348" w:rsidRPr="00433396" w:rsidRDefault="00B80348" w:rsidP="00EE4E91">
            <w:pPr>
              <w:pStyle w:val="TAC"/>
            </w:pPr>
            <w:r w:rsidRPr="00433396">
              <w:t>UE width &gt; 72mm</w:t>
            </w:r>
          </w:p>
        </w:tc>
      </w:tr>
      <w:tr w:rsidR="00B80348" w:rsidRPr="00433396" w14:paraId="4D497E5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D64219E"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56A7EEA"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193D304"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F130B9B"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B11A44" w14:textId="77777777" w:rsidR="00B80348" w:rsidRPr="00433396" w:rsidRDefault="00B80348" w:rsidP="00EE4E91">
            <w:pPr>
              <w:pStyle w:val="TAC"/>
            </w:pPr>
          </w:p>
        </w:tc>
      </w:tr>
      <w:tr w:rsidR="00B80348" w:rsidRPr="00433396" w14:paraId="6F5A258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780AF11"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EC8E263"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BA1C72F"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8631A0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CEA9B72" w14:textId="77777777" w:rsidR="00B80348" w:rsidRPr="00433396" w:rsidRDefault="00B80348" w:rsidP="00EE4E91">
            <w:pPr>
              <w:pStyle w:val="TAC"/>
              <w:rPr>
                <w:rFonts w:cs="Arial"/>
              </w:rPr>
            </w:pPr>
            <w:r w:rsidRPr="00C978D4">
              <w:rPr>
                <w:rFonts w:cs="Arial"/>
              </w:rPr>
              <w:t>-80</w:t>
            </w:r>
          </w:p>
        </w:tc>
      </w:tr>
      <w:tr w:rsidR="00B80348" w:rsidRPr="00433396" w14:paraId="4ACFF3B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05E7FF6"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745FEAF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EC6D809"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D5A88F1"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25445DD1" w14:textId="77777777" w:rsidR="00B80348" w:rsidRPr="00433396" w:rsidRDefault="00B80348" w:rsidP="00EE4E91">
            <w:pPr>
              <w:pStyle w:val="TAC"/>
              <w:rPr>
                <w:rFonts w:cs="Arial"/>
              </w:rPr>
            </w:pPr>
            <w:r w:rsidRPr="00C978D4">
              <w:rPr>
                <w:rFonts w:cs="Arial"/>
              </w:rPr>
              <w:t>-81.2</w:t>
            </w:r>
          </w:p>
        </w:tc>
      </w:tr>
      <w:tr w:rsidR="00B80348" w:rsidRPr="00433396" w14:paraId="0FB2C43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6C596B0"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532A44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2D5C098"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D4A378C"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0341D5C6" w14:textId="77777777" w:rsidR="00B80348" w:rsidRPr="00433396" w:rsidRDefault="00B80348" w:rsidP="00EE4E91">
            <w:pPr>
              <w:pStyle w:val="TAC"/>
            </w:pPr>
          </w:p>
        </w:tc>
      </w:tr>
    </w:tbl>
    <w:p w14:paraId="581EC0DC" w14:textId="77777777" w:rsidR="00B80348" w:rsidRDefault="00B80348" w:rsidP="00B80348"/>
    <w:p w14:paraId="4257827A" w14:textId="2ED995F5" w:rsidR="00160730" w:rsidRDefault="00160730" w:rsidP="00415244">
      <w:pPr>
        <w:pStyle w:val="Heading5"/>
      </w:pPr>
      <w:bookmarkStart w:id="279" w:name="_Toc137489894"/>
      <w:bookmarkStart w:id="280" w:name="_Toc138766284"/>
      <w:bookmarkStart w:id="281" w:name="_Toc155369747"/>
      <w:r>
        <w:t>7.2.1.1.2</w:t>
      </w:r>
      <w:r>
        <w:tab/>
        <w:t>NR FR1 in EN-DC mode</w:t>
      </w:r>
      <w:bookmarkEnd w:id="276"/>
      <w:bookmarkEnd w:id="277"/>
      <w:bookmarkEnd w:id="278"/>
      <w:bookmarkEnd w:id="279"/>
      <w:bookmarkEnd w:id="280"/>
      <w:bookmarkEnd w:id="281"/>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282" w:name="_Toc114077884"/>
      <w:bookmarkStart w:id="283" w:name="_Toc121933417"/>
      <w:bookmarkStart w:id="284"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348E178C"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C06FAEF"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2D56D02"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0C39275"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9D67D33" w14:textId="77777777" w:rsidR="00B80348" w:rsidRPr="00433396" w:rsidRDefault="00B80348" w:rsidP="00EE4E91">
            <w:pPr>
              <w:pStyle w:val="TAH"/>
            </w:pPr>
            <w:r w:rsidRPr="00FA2680">
              <w:t xml:space="preserve">Power Class 3 and </w:t>
            </w:r>
            <w:r w:rsidRPr="00433396">
              <w:t xml:space="preserve">Power Class </w:t>
            </w:r>
            <w:r>
              <w:t>2</w:t>
            </w:r>
          </w:p>
        </w:tc>
      </w:tr>
      <w:tr w:rsidR="00B80348" w:rsidRPr="00433396" w14:paraId="40A3EA9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2A1FD0"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4D13531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79687698"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79A971C" w14:textId="77777777" w:rsidR="00B80348" w:rsidRPr="00433396" w:rsidRDefault="00B80348" w:rsidP="00EE4E91">
            <w:pPr>
              <w:pStyle w:val="TAH"/>
            </w:pPr>
            <w:r w:rsidRPr="00433396">
              <w:t>Average TR</w:t>
            </w:r>
            <w:r>
              <w:t>S</w:t>
            </w:r>
            <w:r w:rsidRPr="00433396">
              <w:t xml:space="preserve"> (dBm)</w:t>
            </w:r>
          </w:p>
        </w:tc>
      </w:tr>
      <w:tr w:rsidR="00B80348" w:rsidRPr="00433396" w14:paraId="27465F28"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6C298D"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F82FFF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FA3207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0215EBB"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B3BFC2E" w14:textId="77777777" w:rsidR="00B80348" w:rsidRPr="00433396" w:rsidRDefault="00B80348" w:rsidP="00EE4E91">
            <w:pPr>
              <w:pStyle w:val="TAC"/>
            </w:pPr>
            <w:r w:rsidRPr="00433396">
              <w:t>UE width &gt; 72mm</w:t>
            </w:r>
          </w:p>
        </w:tc>
      </w:tr>
      <w:tr w:rsidR="00B80348" w:rsidRPr="00433396" w14:paraId="6CCE4A7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1BD5154"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6E5EE83"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DFC001E"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79D4148"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6DE64D0" w14:textId="77777777" w:rsidR="00B80348" w:rsidRPr="00433396" w:rsidRDefault="00B80348" w:rsidP="00EE4E91">
            <w:pPr>
              <w:pStyle w:val="TAC"/>
            </w:pPr>
          </w:p>
        </w:tc>
      </w:tr>
      <w:tr w:rsidR="00B80348" w:rsidRPr="00433396" w14:paraId="549FEBE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10C8FD3"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9F67995"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FA2FA22"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A62BC3F"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DCAB2E" w14:textId="77777777" w:rsidR="00B80348" w:rsidRPr="00433396" w:rsidRDefault="00B80348" w:rsidP="00EE4E91">
            <w:pPr>
              <w:pStyle w:val="TAC"/>
            </w:pPr>
          </w:p>
        </w:tc>
      </w:tr>
      <w:tr w:rsidR="00B80348" w:rsidRPr="00433396" w14:paraId="194358A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62B2311"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0FED0497"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2D5DE4A"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31BD70A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B97CA93" w14:textId="77777777" w:rsidR="00B80348" w:rsidRPr="00433396" w:rsidRDefault="00B80348" w:rsidP="00EE4E91">
            <w:pPr>
              <w:pStyle w:val="TAC"/>
            </w:pPr>
          </w:p>
        </w:tc>
      </w:tr>
      <w:tr w:rsidR="00B80348" w:rsidRPr="00433396" w14:paraId="226BA57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AD8E35"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8356B48"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46195CD"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EBCC1DA"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7A657CA4" w14:textId="77777777" w:rsidR="00B80348" w:rsidRPr="00433396" w:rsidRDefault="00B80348" w:rsidP="00EE4E91">
            <w:pPr>
              <w:pStyle w:val="TAC"/>
            </w:pPr>
          </w:p>
        </w:tc>
      </w:tr>
    </w:tbl>
    <w:p w14:paraId="16B80394" w14:textId="77777777" w:rsidR="00B80348" w:rsidRDefault="00B80348" w:rsidP="00B80348"/>
    <w:p w14:paraId="6F249F58" w14:textId="2C6DF878" w:rsidR="00160730" w:rsidRDefault="00160730" w:rsidP="00B80348">
      <w:pPr>
        <w:pStyle w:val="Heading4"/>
      </w:pPr>
      <w:bookmarkStart w:id="285" w:name="_Toc130324613"/>
      <w:bookmarkStart w:id="286" w:name="_Toc137489895"/>
      <w:bookmarkStart w:id="287" w:name="_Toc138766285"/>
      <w:bookmarkStart w:id="288" w:name="_Toc155369748"/>
      <w:r>
        <w:t>7.2.1.2</w:t>
      </w:r>
      <w:r>
        <w:tab/>
        <w:t>Beside the head and hand phantom position</w:t>
      </w:r>
      <w:bookmarkEnd w:id="282"/>
      <w:bookmarkEnd w:id="283"/>
      <w:bookmarkEnd w:id="284"/>
      <w:bookmarkEnd w:id="285"/>
      <w:bookmarkEnd w:id="286"/>
      <w:bookmarkEnd w:id="287"/>
      <w:bookmarkEnd w:id="288"/>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289" w:name="_Toc114077885"/>
      <w:bookmarkStart w:id="290" w:name="_Toc121933418"/>
      <w:bookmarkStart w:id="291" w:name="_Toc124151802"/>
      <w:bookmarkStart w:id="292" w:name="_Toc130324614"/>
      <w:bookmarkStart w:id="293" w:name="_Toc137489896"/>
      <w:bookmarkStart w:id="294" w:name="_Toc138766286"/>
      <w:bookmarkStart w:id="295" w:name="_Toc155369749"/>
      <w:r>
        <w:t>7.2.1.2.1</w:t>
      </w:r>
      <w:r>
        <w:tab/>
        <w:t>NR FR1</w:t>
      </w:r>
      <w:bookmarkEnd w:id="289"/>
      <w:bookmarkEnd w:id="290"/>
      <w:bookmarkEnd w:id="291"/>
      <w:bookmarkEnd w:id="292"/>
      <w:bookmarkEnd w:id="293"/>
      <w:bookmarkEnd w:id="294"/>
      <w:bookmarkEnd w:id="295"/>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296" w:name="_Toc114077886"/>
      <w:bookmarkStart w:id="297" w:name="_Toc121933419"/>
      <w:bookmarkStart w:id="298"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02417CCB"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3E54D34"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ECF87C6"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A98A67F"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3841CF" w14:textId="77777777" w:rsidR="00B80348" w:rsidRPr="00433396" w:rsidRDefault="00B80348" w:rsidP="009859D9">
            <w:pPr>
              <w:pStyle w:val="TAH"/>
            </w:pPr>
            <w:r w:rsidRPr="00433396">
              <w:t>Power Class 3</w:t>
            </w:r>
            <w:r>
              <w:t xml:space="preserve"> and Power Class 2</w:t>
            </w:r>
          </w:p>
        </w:tc>
      </w:tr>
      <w:tr w:rsidR="00B80348" w:rsidRPr="00433396" w14:paraId="764EC96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D1C03"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000875A3"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5F95B0D3"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AD7ADB" w14:textId="77777777" w:rsidR="00B80348" w:rsidRPr="00433396" w:rsidRDefault="00B80348" w:rsidP="009859D9">
            <w:pPr>
              <w:pStyle w:val="TAH"/>
            </w:pPr>
            <w:r w:rsidRPr="00433396">
              <w:t>Average TR</w:t>
            </w:r>
            <w:r>
              <w:t>S</w:t>
            </w:r>
            <w:r w:rsidRPr="00433396">
              <w:t xml:space="preserve"> (dBm)</w:t>
            </w:r>
          </w:p>
        </w:tc>
      </w:tr>
      <w:tr w:rsidR="00B80348" w:rsidRPr="00433396" w14:paraId="2B29BC04"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911D7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524BFD7"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DE071E0"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67D5EE3"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2AE135D" w14:textId="77777777" w:rsidR="00B80348" w:rsidRPr="00433396" w:rsidRDefault="00B80348" w:rsidP="009859D9">
            <w:pPr>
              <w:pStyle w:val="TAC"/>
            </w:pPr>
            <w:r w:rsidRPr="00433396">
              <w:t>UE width &gt; 72mm</w:t>
            </w:r>
          </w:p>
        </w:tc>
      </w:tr>
      <w:tr w:rsidR="00B80348" w:rsidRPr="00433396" w14:paraId="1D25AFA1"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B1EA82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22539E1"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92A4D9F"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F0A147"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8681CCE" w14:textId="77777777" w:rsidR="00B80348" w:rsidRPr="00433396" w:rsidRDefault="00B80348" w:rsidP="009859D9">
            <w:pPr>
              <w:pStyle w:val="TAC"/>
            </w:pPr>
          </w:p>
        </w:tc>
      </w:tr>
      <w:tr w:rsidR="00B80348" w:rsidRPr="00433396" w14:paraId="12D35FB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49CF6E15"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5BEF71E"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1B0B6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91F9AF"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D24AB7B" w14:textId="77777777" w:rsidR="00B80348" w:rsidRPr="00433396" w:rsidRDefault="00B80348" w:rsidP="009859D9">
            <w:pPr>
              <w:pStyle w:val="TAC"/>
              <w:rPr>
                <w:rFonts w:cs="Arial"/>
              </w:rPr>
            </w:pPr>
          </w:p>
        </w:tc>
      </w:tr>
      <w:tr w:rsidR="00B80348" w:rsidRPr="00433396" w14:paraId="56C4F444"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20C5EC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9DBE7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05C2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FB3EB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4A205CB" w14:textId="77777777" w:rsidR="00B80348" w:rsidRPr="00433396" w:rsidRDefault="00B80348" w:rsidP="009859D9">
            <w:pPr>
              <w:pStyle w:val="TAC"/>
              <w:rPr>
                <w:rFonts w:cs="Arial"/>
              </w:rPr>
            </w:pPr>
          </w:p>
        </w:tc>
      </w:tr>
      <w:tr w:rsidR="00B80348" w:rsidRPr="00433396" w14:paraId="34C729EF"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CDBC565"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63094B8"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0C65FAA"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550CA50"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76E1276" w14:textId="77777777" w:rsidR="00B80348" w:rsidRPr="00433396" w:rsidRDefault="00B80348" w:rsidP="009859D9">
            <w:pPr>
              <w:pStyle w:val="TAC"/>
            </w:pPr>
          </w:p>
        </w:tc>
      </w:tr>
    </w:tbl>
    <w:p w14:paraId="57A09355" w14:textId="77777777" w:rsidR="00B80348" w:rsidRDefault="00B80348" w:rsidP="00B80348"/>
    <w:p w14:paraId="5B17883A" w14:textId="46411818" w:rsidR="00160730" w:rsidRDefault="00160730" w:rsidP="00415244">
      <w:pPr>
        <w:pStyle w:val="Heading5"/>
      </w:pPr>
      <w:bookmarkStart w:id="299" w:name="_Toc130324615"/>
      <w:bookmarkStart w:id="300" w:name="_Toc137489897"/>
      <w:bookmarkStart w:id="301" w:name="_Toc138766287"/>
      <w:bookmarkStart w:id="302" w:name="_Toc155369750"/>
      <w:r>
        <w:t>7.2.1.2.2</w:t>
      </w:r>
      <w:r>
        <w:tab/>
        <w:t>NR FR1 in EN-DC mode</w:t>
      </w:r>
      <w:bookmarkEnd w:id="296"/>
      <w:bookmarkEnd w:id="297"/>
      <w:bookmarkEnd w:id="298"/>
      <w:bookmarkEnd w:id="299"/>
      <w:bookmarkEnd w:id="300"/>
      <w:bookmarkEnd w:id="301"/>
      <w:bookmarkEnd w:id="302"/>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lastRenderedPageBreak/>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AA3DCF7"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FFAEB9A"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82D4477"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BA87B0B"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98551E8" w14:textId="77777777" w:rsidR="00B80348" w:rsidRPr="00433396" w:rsidRDefault="00B80348" w:rsidP="009859D9">
            <w:pPr>
              <w:pStyle w:val="TAH"/>
            </w:pPr>
            <w:r w:rsidRPr="00FA2680">
              <w:t xml:space="preserve">Power Class 3 and </w:t>
            </w:r>
            <w:r w:rsidRPr="00433396">
              <w:t xml:space="preserve">Power Class </w:t>
            </w:r>
            <w:r>
              <w:t>2</w:t>
            </w:r>
          </w:p>
        </w:tc>
      </w:tr>
      <w:tr w:rsidR="00B80348" w:rsidRPr="00433396" w14:paraId="7766066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B60C599"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2A895E91"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72FDAE4C"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14A0B5" w14:textId="77777777" w:rsidR="00B80348" w:rsidRPr="00433396" w:rsidRDefault="00B80348" w:rsidP="009859D9">
            <w:pPr>
              <w:pStyle w:val="TAH"/>
            </w:pPr>
            <w:r w:rsidRPr="00433396">
              <w:t>Average TR</w:t>
            </w:r>
            <w:r>
              <w:t>S</w:t>
            </w:r>
            <w:r w:rsidRPr="00433396">
              <w:t xml:space="preserve"> (dBm)</w:t>
            </w:r>
          </w:p>
        </w:tc>
      </w:tr>
      <w:tr w:rsidR="00B80348" w:rsidRPr="00433396" w14:paraId="2E108F4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10CF0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FE1F95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B28076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9B0D11D"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F52FF14" w14:textId="77777777" w:rsidR="00B80348" w:rsidRPr="00433396" w:rsidRDefault="00B80348" w:rsidP="009859D9">
            <w:pPr>
              <w:pStyle w:val="TAC"/>
            </w:pPr>
            <w:r w:rsidRPr="00433396">
              <w:t>UE width &gt; 72mm</w:t>
            </w:r>
          </w:p>
        </w:tc>
      </w:tr>
      <w:tr w:rsidR="00B80348" w:rsidRPr="00433396" w14:paraId="6B72815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C55C87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1F7B0F5"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64C5DED"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ABC2C6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0006D6B" w14:textId="77777777" w:rsidR="00B80348" w:rsidRPr="00433396" w:rsidRDefault="00B80348" w:rsidP="009859D9">
            <w:pPr>
              <w:pStyle w:val="TAC"/>
            </w:pPr>
          </w:p>
        </w:tc>
      </w:tr>
      <w:tr w:rsidR="00B80348" w:rsidRPr="00433396" w14:paraId="11C81FF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2D85D17"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17812A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670353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9B70ADA"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6E280EAE" w14:textId="77777777" w:rsidR="00B80348" w:rsidRPr="00433396" w:rsidRDefault="00B80348" w:rsidP="009859D9">
            <w:pPr>
              <w:pStyle w:val="TAC"/>
            </w:pPr>
          </w:p>
        </w:tc>
      </w:tr>
      <w:tr w:rsidR="00B80348" w:rsidRPr="00433396" w14:paraId="3A4CA2C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57F698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40114BF"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885CB0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FCA13F2"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66C0D72" w14:textId="77777777" w:rsidR="00B80348" w:rsidRPr="00433396" w:rsidRDefault="00B80348" w:rsidP="009859D9">
            <w:pPr>
              <w:pStyle w:val="TAC"/>
            </w:pPr>
          </w:p>
        </w:tc>
      </w:tr>
      <w:tr w:rsidR="00B80348" w:rsidRPr="00433396" w14:paraId="42DE7B6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90DC0BA"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FA772E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5EF6E1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D5E68D3"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9E86102" w14:textId="77777777" w:rsidR="00B80348" w:rsidRPr="00433396" w:rsidRDefault="00B80348" w:rsidP="009859D9">
            <w:pPr>
              <w:pStyle w:val="TAC"/>
            </w:pPr>
          </w:p>
        </w:tc>
      </w:tr>
    </w:tbl>
    <w:p w14:paraId="6C309A38" w14:textId="77777777" w:rsidR="00B80348" w:rsidRDefault="00B80348" w:rsidP="00B80348"/>
    <w:p w14:paraId="6F1DAEA3" w14:textId="1F994FF4" w:rsidR="00DE71A1" w:rsidRPr="004D3578" w:rsidRDefault="00D9134D" w:rsidP="00415244">
      <w:pPr>
        <w:pStyle w:val="Heading8"/>
      </w:pPr>
      <w:r>
        <w:br w:type="page"/>
      </w:r>
      <w:bookmarkStart w:id="303" w:name="_Toc114077887"/>
      <w:bookmarkStart w:id="304" w:name="_Toc47103333"/>
      <w:bookmarkStart w:id="305" w:name="_Toc121933420"/>
      <w:bookmarkStart w:id="306" w:name="_Toc124151804"/>
      <w:bookmarkStart w:id="307" w:name="_Toc137489898"/>
      <w:bookmarkStart w:id="308" w:name="_Toc138766288"/>
      <w:bookmarkStart w:id="309" w:name="_Toc155369751"/>
      <w:r w:rsidR="00DE71A1" w:rsidRPr="004D3578">
        <w:lastRenderedPageBreak/>
        <w:t>Annex A (normative):</w:t>
      </w:r>
      <w:r w:rsidR="00DE71A1" w:rsidRPr="004D3578">
        <w:br/>
      </w:r>
      <w:r w:rsidR="00DE71A1">
        <w:t>Test methodology</w:t>
      </w:r>
      <w:bookmarkEnd w:id="303"/>
      <w:bookmarkEnd w:id="304"/>
      <w:bookmarkEnd w:id="305"/>
      <w:bookmarkEnd w:id="306"/>
      <w:bookmarkEnd w:id="307"/>
      <w:bookmarkEnd w:id="308"/>
      <w:bookmarkEnd w:id="309"/>
    </w:p>
    <w:p w14:paraId="39B106DC" w14:textId="480C6519" w:rsidR="00DE71A1" w:rsidRDefault="00DE71A1" w:rsidP="005F17F7"/>
    <w:p w14:paraId="29B7FF22" w14:textId="77777777" w:rsidR="00564A94" w:rsidRDefault="00564A94" w:rsidP="00B31736">
      <w:pPr>
        <w:pStyle w:val="Heading1"/>
      </w:pPr>
      <w:bookmarkStart w:id="310" w:name="_Toc37324461"/>
      <w:bookmarkStart w:id="311" w:name="_Toc37323055"/>
      <w:bookmarkStart w:id="312" w:name="_Toc37254197"/>
      <w:bookmarkStart w:id="313" w:name="_Toc36469780"/>
      <w:bookmarkStart w:id="314" w:name="_Toc36456682"/>
      <w:bookmarkStart w:id="315" w:name="_Toc29805473"/>
      <w:bookmarkStart w:id="316" w:name="_Toc21341025"/>
      <w:bookmarkStart w:id="317" w:name="_Toc114077888"/>
      <w:bookmarkStart w:id="318" w:name="_Toc121933421"/>
      <w:bookmarkStart w:id="319" w:name="_Toc124151805"/>
      <w:bookmarkStart w:id="320" w:name="_Toc130324616"/>
      <w:bookmarkStart w:id="321" w:name="_Toc137489899"/>
      <w:bookmarkStart w:id="322" w:name="_Toc138766289"/>
      <w:bookmarkStart w:id="323" w:name="_Toc155369752"/>
      <w:r>
        <w:t>A.1</w:t>
      </w:r>
      <w:r>
        <w:tab/>
      </w:r>
      <w:bookmarkEnd w:id="310"/>
      <w:bookmarkEnd w:id="311"/>
      <w:bookmarkEnd w:id="312"/>
      <w:bookmarkEnd w:id="313"/>
      <w:bookmarkEnd w:id="314"/>
      <w:bookmarkEnd w:id="315"/>
      <w:bookmarkEnd w:id="316"/>
      <w:r>
        <w:t>G</w:t>
      </w:r>
      <w:r w:rsidRPr="00A0545A">
        <w:t>e</w:t>
      </w:r>
      <w:r>
        <w:t>neral</w:t>
      </w:r>
      <w:bookmarkEnd w:id="317"/>
      <w:bookmarkEnd w:id="318"/>
      <w:bookmarkEnd w:id="319"/>
      <w:bookmarkEnd w:id="320"/>
      <w:bookmarkEnd w:id="321"/>
      <w:bookmarkEnd w:id="322"/>
      <w:bookmarkEnd w:id="323"/>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324" w:name="_Toc114077889"/>
      <w:bookmarkStart w:id="325" w:name="_Toc121933422"/>
      <w:bookmarkStart w:id="326" w:name="_Toc124151806"/>
      <w:bookmarkStart w:id="327" w:name="_Toc130324617"/>
      <w:bookmarkStart w:id="328" w:name="_Toc137489900"/>
      <w:bookmarkStart w:id="329" w:name="_Toc138766290"/>
      <w:bookmarkStart w:id="330" w:name="_Toc155369753"/>
      <w:r>
        <w:t>A.2</w:t>
      </w:r>
      <w:r>
        <w:tab/>
        <w:t>UE configuration</w:t>
      </w:r>
      <w:bookmarkEnd w:id="324"/>
      <w:bookmarkEnd w:id="325"/>
      <w:bookmarkEnd w:id="326"/>
      <w:bookmarkEnd w:id="327"/>
      <w:bookmarkEnd w:id="328"/>
      <w:bookmarkEnd w:id="329"/>
      <w:bookmarkEnd w:id="330"/>
    </w:p>
    <w:p w14:paraId="37C789A6" w14:textId="77777777" w:rsidR="00564A94" w:rsidRPr="00A645E8" w:rsidRDefault="00564A94" w:rsidP="00B31736">
      <w:pPr>
        <w:pStyle w:val="Heading2"/>
      </w:pPr>
      <w:bookmarkStart w:id="331" w:name="_Toc121933423"/>
      <w:bookmarkStart w:id="332" w:name="_Toc124151807"/>
      <w:bookmarkStart w:id="333" w:name="_Toc130324618"/>
      <w:bookmarkStart w:id="334" w:name="_Toc137489901"/>
      <w:bookmarkStart w:id="335" w:name="_Toc138766291"/>
      <w:bookmarkStart w:id="336" w:name="_Toc155369754"/>
      <w:r w:rsidRPr="00A645E8">
        <w:t>A.</w:t>
      </w:r>
      <w:r>
        <w:t>2</w:t>
      </w:r>
      <w:r w:rsidRPr="00A645E8">
        <w:t>.1</w:t>
      </w:r>
      <w:r w:rsidRPr="00A645E8">
        <w:tab/>
      </w:r>
      <w:r>
        <w:t>General</w:t>
      </w:r>
      <w:bookmarkEnd w:id="331"/>
      <w:bookmarkEnd w:id="332"/>
      <w:bookmarkEnd w:id="333"/>
      <w:bookmarkEnd w:id="334"/>
      <w:bookmarkEnd w:id="335"/>
      <w:bookmarkEnd w:id="336"/>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337" w:name="_Toc121933424"/>
      <w:bookmarkStart w:id="338" w:name="_Toc124151808"/>
      <w:bookmarkStart w:id="339" w:name="_Toc130324619"/>
      <w:bookmarkStart w:id="340" w:name="_Toc137489902"/>
      <w:bookmarkStart w:id="341" w:name="_Toc138766292"/>
      <w:bookmarkStart w:id="342" w:name="_Toc155369755"/>
      <w:r w:rsidRPr="00A645E8">
        <w:t>A.</w:t>
      </w:r>
      <w:r>
        <w:t>2</w:t>
      </w:r>
      <w:r w:rsidRPr="00A645E8">
        <w:t>.</w:t>
      </w:r>
      <w:r>
        <w:t>2</w:t>
      </w:r>
      <w:r w:rsidRPr="00A645E8">
        <w:tab/>
      </w:r>
      <w:r>
        <w:t>UE configuration for TRP test</w:t>
      </w:r>
      <w:bookmarkEnd w:id="337"/>
      <w:bookmarkEnd w:id="338"/>
      <w:bookmarkEnd w:id="339"/>
      <w:bookmarkEnd w:id="340"/>
      <w:bookmarkEnd w:id="341"/>
      <w:bookmarkEnd w:id="342"/>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343" w:name="_Hlk103727141"/>
      <w:r w:rsidRPr="0060635E">
        <w:t>should be selected based on manufacturer declaration</w:t>
      </w:r>
      <w:bookmarkEnd w:id="343"/>
      <w:r w:rsidRPr="0060635E">
        <w:t>. To ensure the TAS OFF testing, the manufacture should provide either software/guidance to lab to control which Tx antenna is used, or the pre-configured DUT locked at primary antenna.</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344" w:name="_Toc121933425"/>
      <w:bookmarkStart w:id="345" w:name="_Toc124151809"/>
      <w:bookmarkStart w:id="346" w:name="_Toc130324620"/>
      <w:bookmarkStart w:id="347" w:name="_Toc137489903"/>
      <w:bookmarkStart w:id="348" w:name="_Toc138766293"/>
      <w:bookmarkStart w:id="349" w:name="_Toc155369756"/>
      <w:r w:rsidRPr="00A645E8">
        <w:t>A.</w:t>
      </w:r>
      <w:r>
        <w:t>2</w:t>
      </w:r>
      <w:r w:rsidRPr="00A645E8">
        <w:t>.</w:t>
      </w:r>
      <w:r>
        <w:t>3</w:t>
      </w:r>
      <w:r w:rsidRPr="00A645E8">
        <w:tab/>
      </w:r>
      <w:r>
        <w:t>UE configuration for TRS test</w:t>
      </w:r>
      <w:bookmarkEnd w:id="344"/>
      <w:bookmarkEnd w:id="345"/>
      <w:bookmarkEnd w:id="346"/>
      <w:bookmarkEnd w:id="347"/>
      <w:bookmarkEnd w:id="348"/>
      <w:bookmarkEnd w:id="349"/>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lastRenderedPageBreak/>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350" w:name="_Toc114077890"/>
      <w:bookmarkStart w:id="351" w:name="_Toc121933426"/>
      <w:bookmarkStart w:id="352" w:name="_Toc124151810"/>
      <w:bookmarkStart w:id="353" w:name="_Toc130324621"/>
      <w:bookmarkStart w:id="354" w:name="_Toc137489904"/>
      <w:bookmarkStart w:id="355" w:name="_Toc138766294"/>
      <w:bookmarkStart w:id="356" w:name="_Toc155369757"/>
      <w:r>
        <w:t>A.3</w:t>
      </w:r>
      <w:r>
        <w:tab/>
        <w:t xml:space="preserve">Test system of </w:t>
      </w:r>
      <w:r w:rsidRPr="005320C3">
        <w:t xml:space="preserve">Anechoic Chamber </w:t>
      </w:r>
      <w:r>
        <w:t>method</w:t>
      </w:r>
      <w:bookmarkEnd w:id="350"/>
      <w:bookmarkEnd w:id="351"/>
      <w:bookmarkEnd w:id="352"/>
      <w:bookmarkEnd w:id="353"/>
      <w:bookmarkEnd w:id="354"/>
      <w:bookmarkEnd w:id="355"/>
      <w:bookmarkEnd w:id="356"/>
    </w:p>
    <w:p w14:paraId="7D2A14F2" w14:textId="77777777" w:rsidR="00564A94" w:rsidRPr="00A645E8" w:rsidRDefault="00564A94" w:rsidP="005F17F7">
      <w:pPr>
        <w:pStyle w:val="Heading2"/>
      </w:pPr>
      <w:bookmarkStart w:id="357" w:name="_Toc37324422"/>
      <w:bookmarkStart w:id="358" w:name="_Toc37323016"/>
      <w:bookmarkStart w:id="359" w:name="_Toc37254158"/>
      <w:bookmarkStart w:id="360" w:name="_Toc36469741"/>
      <w:bookmarkStart w:id="361" w:name="_Toc36456643"/>
      <w:bookmarkStart w:id="362" w:name="_Toc29805434"/>
      <w:bookmarkStart w:id="363" w:name="_Toc21340986"/>
      <w:bookmarkStart w:id="364" w:name="_Toc121933427"/>
      <w:bookmarkStart w:id="365" w:name="_Toc124151811"/>
      <w:bookmarkStart w:id="366" w:name="_Toc130324622"/>
      <w:bookmarkStart w:id="367" w:name="_Toc137489905"/>
      <w:bookmarkStart w:id="368" w:name="_Toc138766295"/>
      <w:bookmarkStart w:id="369" w:name="_Toc155369758"/>
      <w:r w:rsidRPr="00A645E8">
        <w:t>A.</w:t>
      </w:r>
      <w:r>
        <w:t>3</w:t>
      </w:r>
      <w:r w:rsidRPr="00A645E8">
        <w:t>.1</w:t>
      </w:r>
      <w:r w:rsidRPr="00A645E8">
        <w:tab/>
      </w:r>
      <w:bookmarkEnd w:id="357"/>
      <w:bookmarkEnd w:id="358"/>
      <w:bookmarkEnd w:id="359"/>
      <w:bookmarkEnd w:id="360"/>
      <w:bookmarkEnd w:id="361"/>
      <w:bookmarkEnd w:id="362"/>
      <w:bookmarkEnd w:id="363"/>
      <w:r w:rsidRPr="00A645E8">
        <w:t>System setup</w:t>
      </w:r>
      <w:bookmarkEnd w:id="364"/>
      <w:bookmarkEnd w:id="365"/>
      <w:bookmarkEnd w:id="366"/>
      <w:bookmarkEnd w:id="367"/>
      <w:bookmarkEnd w:id="368"/>
      <w:bookmarkEnd w:id="369"/>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17A8D07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370" w:name="_Toc121933428"/>
      <w:bookmarkStart w:id="371" w:name="_Toc124151812"/>
      <w:bookmarkStart w:id="372" w:name="_Toc130324623"/>
      <w:bookmarkStart w:id="373" w:name="_Toc137489906"/>
      <w:bookmarkStart w:id="374" w:name="_Toc138766296"/>
      <w:bookmarkStart w:id="375" w:name="_Toc155369759"/>
      <w:r w:rsidRPr="00A645E8">
        <w:t>A.</w:t>
      </w:r>
      <w:r>
        <w:t>3</w:t>
      </w:r>
      <w:r w:rsidRPr="00A645E8">
        <w:t>.</w:t>
      </w:r>
      <w:r>
        <w:t>2</w:t>
      </w:r>
      <w:r w:rsidRPr="00A645E8">
        <w:tab/>
        <w:t>Calibration procedure</w:t>
      </w:r>
      <w:bookmarkEnd w:id="370"/>
      <w:bookmarkEnd w:id="371"/>
      <w:bookmarkEnd w:id="372"/>
      <w:bookmarkEnd w:id="373"/>
      <w:bookmarkEnd w:id="374"/>
      <w:bookmarkEnd w:id="375"/>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376" w:name="_Toc121933429"/>
      <w:bookmarkStart w:id="377" w:name="_Toc124151813"/>
      <w:bookmarkStart w:id="378" w:name="_Toc130324624"/>
      <w:bookmarkStart w:id="379" w:name="_Toc137489907"/>
      <w:bookmarkStart w:id="380" w:name="_Toc138766297"/>
      <w:bookmarkStart w:id="381" w:name="_Toc155369760"/>
      <w:r w:rsidRPr="00A645E8">
        <w:t>A.</w:t>
      </w:r>
      <w:r>
        <w:t>3</w:t>
      </w:r>
      <w:r w:rsidRPr="00A645E8">
        <w:t>.</w:t>
      </w:r>
      <w:r>
        <w:t>3</w:t>
      </w:r>
      <w:r w:rsidRPr="00A645E8">
        <w:tab/>
      </w:r>
      <w:r>
        <w:t>Test</w:t>
      </w:r>
      <w:r w:rsidRPr="00A645E8">
        <w:t xml:space="preserve"> procedure</w:t>
      </w:r>
      <w:bookmarkEnd w:id="376"/>
      <w:bookmarkEnd w:id="377"/>
      <w:bookmarkEnd w:id="378"/>
      <w:bookmarkEnd w:id="379"/>
      <w:bookmarkEnd w:id="380"/>
      <w:bookmarkEnd w:id="381"/>
    </w:p>
    <w:p w14:paraId="6290614C" w14:textId="5FE7AB33" w:rsidR="00564A94" w:rsidRDefault="00564A94" w:rsidP="00484F00">
      <w:pPr>
        <w:pStyle w:val="Heading3"/>
      </w:pPr>
      <w:bookmarkStart w:id="382" w:name="_Toc37324425"/>
      <w:bookmarkStart w:id="383" w:name="_Toc37323019"/>
      <w:bookmarkStart w:id="384" w:name="_Toc37254161"/>
      <w:bookmarkStart w:id="385" w:name="_Toc36469744"/>
      <w:bookmarkStart w:id="386" w:name="_Toc36456646"/>
      <w:bookmarkStart w:id="387" w:name="_Toc29805437"/>
      <w:bookmarkStart w:id="388" w:name="_Toc21340989"/>
      <w:bookmarkStart w:id="389" w:name="_Toc114077891"/>
      <w:bookmarkStart w:id="390" w:name="_Toc121933430"/>
      <w:bookmarkStart w:id="391" w:name="_Toc124151814"/>
      <w:bookmarkStart w:id="392" w:name="_Toc130324625"/>
      <w:bookmarkStart w:id="393" w:name="_Toc137489908"/>
      <w:bookmarkStart w:id="394" w:name="_Toc138766298"/>
      <w:bookmarkStart w:id="395" w:name="_Toc155369761"/>
      <w:r>
        <w:t>A.3.3.1</w:t>
      </w:r>
      <w:r w:rsidR="00484F00">
        <w:tab/>
      </w:r>
      <w:r>
        <w:t>General</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396" w:name="_Toc114077892"/>
      <w:bookmarkStart w:id="397" w:name="_Toc121933431"/>
      <w:bookmarkStart w:id="398" w:name="_Toc124151815"/>
      <w:bookmarkStart w:id="399" w:name="_Toc130324626"/>
      <w:bookmarkStart w:id="400" w:name="_Toc137489909"/>
      <w:bookmarkStart w:id="401" w:name="_Toc138766299"/>
      <w:bookmarkStart w:id="402" w:name="_Toc155369762"/>
      <w:r>
        <w:t>A.3.3.2</w:t>
      </w:r>
      <w:r w:rsidR="00484F00">
        <w:tab/>
      </w:r>
      <w:r w:rsidRPr="00864D70">
        <w:t>TRP Test procedure</w:t>
      </w:r>
      <w:bookmarkEnd w:id="396"/>
      <w:bookmarkEnd w:id="397"/>
      <w:bookmarkEnd w:id="398"/>
      <w:bookmarkEnd w:id="399"/>
      <w:bookmarkEnd w:id="400"/>
      <w:bookmarkEnd w:id="401"/>
      <w:bookmarkEnd w:id="402"/>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403" w:name="_Toc114077893"/>
      <w:bookmarkStart w:id="404" w:name="_Toc121933432"/>
      <w:bookmarkStart w:id="405" w:name="_Toc124151816"/>
      <w:bookmarkStart w:id="406" w:name="_Toc130324627"/>
      <w:bookmarkStart w:id="407" w:name="_Toc137489910"/>
      <w:bookmarkStart w:id="408" w:name="_Toc138766300"/>
      <w:bookmarkStart w:id="409" w:name="_Toc155369763"/>
      <w:r>
        <w:t>A.3.3.3</w:t>
      </w:r>
      <w:r w:rsidR="00484F00">
        <w:tab/>
      </w:r>
      <w:r w:rsidRPr="00864D70">
        <w:t>TR</w:t>
      </w:r>
      <w:r>
        <w:t>S</w:t>
      </w:r>
      <w:r w:rsidRPr="00864D70">
        <w:t xml:space="preserve"> Test procedure</w:t>
      </w:r>
      <w:bookmarkEnd w:id="403"/>
      <w:bookmarkEnd w:id="404"/>
      <w:bookmarkEnd w:id="405"/>
      <w:bookmarkEnd w:id="406"/>
      <w:bookmarkEnd w:id="407"/>
      <w:bookmarkEnd w:id="408"/>
      <w:bookmarkEnd w:id="409"/>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410" w:name="_Toc121933433"/>
      <w:bookmarkStart w:id="411" w:name="_Toc124151817"/>
      <w:bookmarkStart w:id="412" w:name="_Toc130324628"/>
      <w:bookmarkStart w:id="413" w:name="_Toc137489911"/>
      <w:bookmarkStart w:id="414" w:name="_Toc138766301"/>
      <w:bookmarkStart w:id="415" w:name="_Toc155369764"/>
      <w:r w:rsidRPr="00A645E8">
        <w:t>A.</w:t>
      </w:r>
      <w:r>
        <w:t>3</w:t>
      </w:r>
      <w:r w:rsidRPr="00A645E8">
        <w:t>.</w:t>
      </w:r>
      <w:r>
        <w:t>4</w:t>
      </w:r>
      <w:r w:rsidRPr="00A645E8">
        <w:tab/>
        <w:t>Minimum Range Length</w:t>
      </w:r>
      <w:bookmarkEnd w:id="410"/>
      <w:bookmarkEnd w:id="411"/>
      <w:bookmarkEnd w:id="412"/>
      <w:bookmarkEnd w:id="413"/>
      <w:bookmarkEnd w:id="414"/>
      <w:bookmarkEnd w:id="415"/>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416" w:name="_Toc130324629"/>
      <w:bookmarkStart w:id="417" w:name="_Toc137489912"/>
      <w:bookmarkStart w:id="418" w:name="_Toc138766302"/>
      <w:bookmarkStart w:id="419" w:name="_Toc155369765"/>
      <w:r w:rsidRPr="00A645E8">
        <w:lastRenderedPageBreak/>
        <w:t>A.</w:t>
      </w:r>
      <w:r>
        <w:t>3</w:t>
      </w:r>
      <w:r w:rsidRPr="00A645E8">
        <w:t>.</w:t>
      </w:r>
      <w:r>
        <w:t>5</w:t>
      </w:r>
      <w:r w:rsidRPr="00A645E8">
        <w:tab/>
      </w:r>
      <w:r>
        <w:t>Definition of TRP and TRS for AC</w:t>
      </w:r>
      <w:bookmarkEnd w:id="416"/>
      <w:bookmarkEnd w:id="417"/>
      <w:bookmarkEnd w:id="418"/>
      <w:bookmarkEnd w:id="419"/>
    </w:p>
    <w:p w14:paraId="5FFF6E46" w14:textId="77777777" w:rsidR="0076245E" w:rsidRDefault="0076245E" w:rsidP="0076245E">
      <w:pPr>
        <w:pStyle w:val="Heading3"/>
      </w:pPr>
      <w:bookmarkStart w:id="420" w:name="_Toc130324630"/>
      <w:bookmarkStart w:id="421" w:name="_Toc137489913"/>
      <w:bookmarkStart w:id="422" w:name="_Toc138766303"/>
      <w:bookmarkStart w:id="423" w:name="_Toc155369766"/>
      <w:r>
        <w:t>A.3.5.1</w:t>
      </w:r>
      <w:r>
        <w:tab/>
      </w:r>
      <w:r w:rsidRPr="00800DB8">
        <w:t>Total Radiated Power (TRP)</w:t>
      </w:r>
      <w:bookmarkEnd w:id="420"/>
      <w:bookmarkEnd w:id="421"/>
      <w:bookmarkEnd w:id="422"/>
      <w:bookmarkEnd w:id="423"/>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424" w:name="OLE_LINK5"/>
      <w:bookmarkStart w:id="425"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424"/>
      <w:bookmarkEnd w:id="425"/>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3A77F1" w:rsidRPr="003A77F1" w14:paraId="3FBEA41B" w14:textId="77777777" w:rsidTr="00547D7B">
        <w:trPr>
          <w:jc w:val="center"/>
        </w:trPr>
        <w:tc>
          <w:tcPr>
            <w:tcW w:w="1152" w:type="dxa"/>
            <w:vMerge w:val="restart"/>
          </w:tcPr>
          <w:p w14:paraId="04B3D23D" w14:textId="77777777" w:rsidR="003A77F1" w:rsidRPr="003A77F1" w:rsidRDefault="003A77F1" w:rsidP="003A77F1">
            <w:pPr>
              <w:pStyle w:val="TAL"/>
            </w:pPr>
            <w:r w:rsidRPr="003A77F1">
              <w:t>FR1</w:t>
            </w:r>
          </w:p>
        </w:tc>
        <w:tc>
          <w:tcPr>
            <w:tcW w:w="1440" w:type="dxa"/>
            <w:vMerge w:val="restart"/>
          </w:tcPr>
          <w:p w14:paraId="01952BE8" w14:textId="77777777" w:rsidR="003A77F1" w:rsidRPr="003A77F1" w:rsidRDefault="003A77F1" w:rsidP="003A77F1">
            <w:pPr>
              <w:pStyle w:val="TAC"/>
            </w:pPr>
            <w:r w:rsidRPr="003A77F1">
              <w:t>sin(</w:t>
            </w:r>
            <w:r w:rsidRPr="003A77F1">
              <w:rPr>
                <w:rFonts w:ascii="Symbol" w:hAnsi="Symbol"/>
              </w:rPr>
              <w:t></w:t>
            </w:r>
            <w:r w:rsidRPr="003A77F1">
              <w:t>)</w:t>
            </w:r>
          </w:p>
        </w:tc>
        <w:tc>
          <w:tcPr>
            <w:tcW w:w="960" w:type="dxa"/>
          </w:tcPr>
          <w:p w14:paraId="52C20A2B" w14:textId="77777777" w:rsidR="003A77F1" w:rsidRPr="003A77F1" w:rsidRDefault="003A77F1" w:rsidP="003A77F1">
            <w:pPr>
              <w:pStyle w:val="TAC"/>
            </w:pPr>
            <w:r w:rsidRPr="003A77F1">
              <w:t>15</w:t>
            </w:r>
          </w:p>
        </w:tc>
        <w:tc>
          <w:tcPr>
            <w:tcW w:w="432" w:type="dxa"/>
          </w:tcPr>
          <w:p w14:paraId="790CF7E0" w14:textId="77777777" w:rsidR="003A77F1" w:rsidRPr="003A77F1" w:rsidRDefault="003A77F1" w:rsidP="003A77F1">
            <w:pPr>
              <w:pStyle w:val="TAC"/>
            </w:pPr>
            <w:r w:rsidRPr="003A77F1">
              <w:t>12</w:t>
            </w:r>
          </w:p>
        </w:tc>
        <w:tc>
          <w:tcPr>
            <w:tcW w:w="432" w:type="dxa"/>
          </w:tcPr>
          <w:p w14:paraId="018E3308" w14:textId="77777777" w:rsidR="003A77F1" w:rsidRPr="003A77F1" w:rsidRDefault="003A77F1" w:rsidP="003A77F1">
            <w:pPr>
              <w:pStyle w:val="TAC"/>
            </w:pPr>
            <w:r w:rsidRPr="003A77F1">
              <w:t>24</w:t>
            </w:r>
          </w:p>
        </w:tc>
        <w:tc>
          <w:tcPr>
            <w:tcW w:w="1440" w:type="dxa"/>
          </w:tcPr>
          <w:p w14:paraId="474867B0" w14:textId="77777777" w:rsidR="003A77F1" w:rsidRPr="003A77F1" w:rsidRDefault="003A77F1" w:rsidP="003A77F1">
            <w:pPr>
              <w:pStyle w:val="TAC"/>
            </w:pPr>
            <w:r w:rsidRPr="003A77F1">
              <w:t>266</w:t>
            </w:r>
          </w:p>
        </w:tc>
      </w:tr>
      <w:tr w:rsidR="003A77F1" w:rsidRPr="003A77F1" w14:paraId="060D47F3" w14:textId="77777777" w:rsidTr="00547D7B">
        <w:trPr>
          <w:jc w:val="center"/>
        </w:trPr>
        <w:tc>
          <w:tcPr>
            <w:tcW w:w="1152" w:type="dxa"/>
            <w:vMerge/>
          </w:tcPr>
          <w:p w14:paraId="0FAA6499" w14:textId="77777777" w:rsidR="003A77F1" w:rsidRPr="003A77F1" w:rsidRDefault="003A77F1" w:rsidP="003A77F1">
            <w:pPr>
              <w:pStyle w:val="TAL"/>
              <w:rPr>
                <w:b/>
              </w:rPr>
            </w:pPr>
          </w:p>
        </w:tc>
        <w:tc>
          <w:tcPr>
            <w:tcW w:w="1440" w:type="dxa"/>
            <w:vMerge/>
          </w:tcPr>
          <w:p w14:paraId="16E1EB52" w14:textId="77777777" w:rsidR="003A77F1" w:rsidRPr="003A77F1" w:rsidRDefault="003A77F1" w:rsidP="003A77F1">
            <w:pPr>
              <w:pStyle w:val="TAC"/>
            </w:pPr>
          </w:p>
        </w:tc>
        <w:tc>
          <w:tcPr>
            <w:tcW w:w="960" w:type="dxa"/>
          </w:tcPr>
          <w:p w14:paraId="740D62EE" w14:textId="77777777" w:rsidR="003A77F1" w:rsidRPr="003A77F1" w:rsidRDefault="003A77F1" w:rsidP="003A77F1">
            <w:pPr>
              <w:pStyle w:val="TAC"/>
            </w:pPr>
            <w:r w:rsidRPr="003A77F1">
              <w:t>30</w:t>
            </w:r>
          </w:p>
        </w:tc>
        <w:tc>
          <w:tcPr>
            <w:tcW w:w="432" w:type="dxa"/>
          </w:tcPr>
          <w:p w14:paraId="409942DE" w14:textId="77777777" w:rsidR="003A77F1" w:rsidRPr="003A77F1" w:rsidRDefault="003A77F1" w:rsidP="003A77F1">
            <w:pPr>
              <w:pStyle w:val="TAC"/>
            </w:pPr>
            <w:r w:rsidRPr="003A77F1">
              <w:t>6</w:t>
            </w:r>
          </w:p>
        </w:tc>
        <w:tc>
          <w:tcPr>
            <w:tcW w:w="432" w:type="dxa"/>
          </w:tcPr>
          <w:p w14:paraId="52A7029C" w14:textId="77777777" w:rsidR="003A77F1" w:rsidRPr="003A77F1" w:rsidRDefault="003A77F1" w:rsidP="003A77F1">
            <w:pPr>
              <w:pStyle w:val="TAC"/>
            </w:pPr>
            <w:r w:rsidRPr="003A77F1">
              <w:t>12</w:t>
            </w:r>
          </w:p>
        </w:tc>
        <w:tc>
          <w:tcPr>
            <w:tcW w:w="1440" w:type="dxa"/>
          </w:tcPr>
          <w:p w14:paraId="6C1BEAD8" w14:textId="77777777" w:rsidR="003A77F1" w:rsidRPr="003A77F1" w:rsidRDefault="003A77F1" w:rsidP="003A77F1">
            <w:pPr>
              <w:pStyle w:val="TAC"/>
            </w:pPr>
            <w:r w:rsidRPr="003A77F1">
              <w:t>62</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426" w:name="_Toc130324631"/>
      <w:bookmarkStart w:id="427" w:name="_Toc137489914"/>
      <w:bookmarkStart w:id="428" w:name="_Toc138766304"/>
      <w:bookmarkStart w:id="429" w:name="_Toc155369767"/>
      <w:r>
        <w:t>A.3.5.2</w:t>
      </w:r>
      <w:r>
        <w:tab/>
      </w:r>
      <w:r w:rsidRPr="00BC545D">
        <w:t>Total Radiated Sensitivity (TRS)</w:t>
      </w:r>
      <w:bookmarkEnd w:id="426"/>
      <w:bookmarkEnd w:id="427"/>
      <w:bookmarkEnd w:id="428"/>
      <w:bookmarkEnd w:id="429"/>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lastRenderedPageBreak/>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5A2CD9" w:rsidRPr="005A2CD9" w14:paraId="05185A55" w14:textId="77777777" w:rsidTr="00547D7B">
        <w:trPr>
          <w:jc w:val="center"/>
        </w:trPr>
        <w:tc>
          <w:tcPr>
            <w:tcW w:w="1152" w:type="dxa"/>
            <w:vMerge w:val="restart"/>
          </w:tcPr>
          <w:p w14:paraId="34642B8E" w14:textId="77777777" w:rsidR="005A2CD9" w:rsidRPr="005A2CD9" w:rsidRDefault="005A2CD9" w:rsidP="005A2CD9">
            <w:pPr>
              <w:pStyle w:val="TAL"/>
            </w:pPr>
            <w:r w:rsidRPr="005A2CD9">
              <w:t>&lt; 3GHz</w:t>
            </w:r>
          </w:p>
        </w:tc>
        <w:tc>
          <w:tcPr>
            <w:tcW w:w="1440" w:type="dxa"/>
          </w:tcPr>
          <w:p w14:paraId="01E7AC6C" w14:textId="77777777" w:rsidR="005A2CD9" w:rsidRPr="005A2CD9" w:rsidRDefault="005A2CD9" w:rsidP="005A2CD9">
            <w:pPr>
              <w:pStyle w:val="TAC"/>
            </w:pPr>
            <w:r w:rsidRPr="005A2CD9">
              <w:t>sin(</w:t>
            </w:r>
            <w:r w:rsidRPr="005A2CD9">
              <w:rPr>
                <w:rFonts w:ascii="Symbol" w:hAnsi="Symbol"/>
              </w:rPr>
              <w:t></w:t>
            </w:r>
            <w:r w:rsidRPr="005A2CD9">
              <w:t>)</w:t>
            </w:r>
          </w:p>
        </w:tc>
        <w:tc>
          <w:tcPr>
            <w:tcW w:w="960" w:type="dxa"/>
          </w:tcPr>
          <w:p w14:paraId="2FCE69CD" w14:textId="77777777" w:rsidR="005A2CD9" w:rsidRPr="005A2CD9" w:rsidRDefault="005A2CD9" w:rsidP="005A2CD9">
            <w:pPr>
              <w:pStyle w:val="TAC"/>
            </w:pPr>
            <w:r w:rsidRPr="005A2CD9">
              <w:t>30</w:t>
            </w:r>
          </w:p>
        </w:tc>
        <w:tc>
          <w:tcPr>
            <w:tcW w:w="432" w:type="dxa"/>
          </w:tcPr>
          <w:p w14:paraId="1CBDAAA7" w14:textId="77777777" w:rsidR="005A2CD9" w:rsidRPr="005A2CD9" w:rsidRDefault="005A2CD9" w:rsidP="005A2CD9">
            <w:pPr>
              <w:pStyle w:val="TAC"/>
            </w:pPr>
            <w:r w:rsidRPr="005A2CD9">
              <w:t>6</w:t>
            </w:r>
          </w:p>
        </w:tc>
        <w:tc>
          <w:tcPr>
            <w:tcW w:w="432" w:type="dxa"/>
          </w:tcPr>
          <w:p w14:paraId="33489698" w14:textId="77777777" w:rsidR="005A2CD9" w:rsidRPr="005A2CD9" w:rsidRDefault="005A2CD9" w:rsidP="005A2CD9">
            <w:pPr>
              <w:pStyle w:val="TAC"/>
            </w:pPr>
            <w:r w:rsidRPr="005A2CD9">
              <w:t>12</w:t>
            </w:r>
          </w:p>
        </w:tc>
        <w:tc>
          <w:tcPr>
            <w:tcW w:w="1440" w:type="dxa"/>
          </w:tcPr>
          <w:p w14:paraId="02C61B77" w14:textId="77777777" w:rsidR="005A2CD9" w:rsidRPr="005A2CD9" w:rsidRDefault="005A2CD9" w:rsidP="005A2CD9">
            <w:pPr>
              <w:pStyle w:val="TAC"/>
            </w:pPr>
            <w:r w:rsidRPr="005A2CD9">
              <w:t>62</w:t>
            </w:r>
          </w:p>
        </w:tc>
      </w:tr>
      <w:tr w:rsidR="005A2CD9" w:rsidRPr="005A2CD9" w14:paraId="2EB7755F" w14:textId="77777777" w:rsidTr="00547D7B">
        <w:trPr>
          <w:jc w:val="center"/>
        </w:trPr>
        <w:tc>
          <w:tcPr>
            <w:tcW w:w="1152" w:type="dxa"/>
            <w:vMerge/>
          </w:tcPr>
          <w:p w14:paraId="124E27E8" w14:textId="77777777" w:rsidR="005A2CD9" w:rsidRPr="005A2CD9" w:rsidRDefault="005A2CD9" w:rsidP="005A2CD9">
            <w:pPr>
              <w:pStyle w:val="TAL"/>
              <w:rPr>
                <w:b/>
              </w:rPr>
            </w:pPr>
          </w:p>
        </w:tc>
        <w:tc>
          <w:tcPr>
            <w:tcW w:w="1440" w:type="dxa"/>
            <w:vMerge w:val="restart"/>
          </w:tcPr>
          <w:p w14:paraId="5B5D9C27" w14:textId="77777777" w:rsidR="005A2CD9" w:rsidRPr="005A2CD9" w:rsidRDefault="005A2CD9" w:rsidP="005A2CD9">
            <w:pPr>
              <w:pStyle w:val="TAC"/>
            </w:pPr>
            <w:r w:rsidRPr="005A2CD9">
              <w:t>Clenshaw-Curtis</w:t>
            </w:r>
          </w:p>
        </w:tc>
        <w:tc>
          <w:tcPr>
            <w:tcW w:w="960" w:type="dxa"/>
          </w:tcPr>
          <w:p w14:paraId="313C6D8E" w14:textId="77777777" w:rsidR="005A2CD9" w:rsidRPr="005A2CD9" w:rsidRDefault="005A2CD9" w:rsidP="005A2CD9">
            <w:pPr>
              <w:pStyle w:val="TAC"/>
            </w:pPr>
            <w:r w:rsidRPr="005A2CD9">
              <w:t>30</w:t>
            </w:r>
          </w:p>
        </w:tc>
        <w:tc>
          <w:tcPr>
            <w:tcW w:w="432" w:type="dxa"/>
          </w:tcPr>
          <w:p w14:paraId="7643B999" w14:textId="77777777" w:rsidR="005A2CD9" w:rsidRPr="005A2CD9" w:rsidRDefault="005A2CD9" w:rsidP="005A2CD9">
            <w:pPr>
              <w:pStyle w:val="TAC"/>
            </w:pPr>
            <w:r w:rsidRPr="005A2CD9">
              <w:t>6</w:t>
            </w:r>
          </w:p>
        </w:tc>
        <w:tc>
          <w:tcPr>
            <w:tcW w:w="432" w:type="dxa"/>
          </w:tcPr>
          <w:p w14:paraId="1F341AB2" w14:textId="77777777" w:rsidR="005A2CD9" w:rsidRPr="005A2CD9" w:rsidRDefault="005A2CD9" w:rsidP="005A2CD9">
            <w:pPr>
              <w:pStyle w:val="TAC"/>
            </w:pPr>
            <w:r w:rsidRPr="005A2CD9">
              <w:t>12</w:t>
            </w:r>
          </w:p>
        </w:tc>
        <w:tc>
          <w:tcPr>
            <w:tcW w:w="1440" w:type="dxa"/>
          </w:tcPr>
          <w:p w14:paraId="2CF0D8BC" w14:textId="77777777" w:rsidR="005A2CD9" w:rsidRPr="005A2CD9" w:rsidRDefault="005A2CD9" w:rsidP="005A2CD9">
            <w:pPr>
              <w:pStyle w:val="TAC"/>
            </w:pPr>
            <w:r w:rsidRPr="005A2CD9">
              <w:t>62</w:t>
            </w:r>
          </w:p>
        </w:tc>
      </w:tr>
      <w:tr w:rsidR="005A2CD9" w:rsidRPr="005A2CD9" w14:paraId="2D404B46" w14:textId="77777777" w:rsidTr="00547D7B">
        <w:trPr>
          <w:jc w:val="center"/>
        </w:trPr>
        <w:tc>
          <w:tcPr>
            <w:tcW w:w="1152" w:type="dxa"/>
            <w:vMerge/>
          </w:tcPr>
          <w:p w14:paraId="4F1E8584" w14:textId="77777777" w:rsidR="005A2CD9" w:rsidRPr="005A2CD9" w:rsidRDefault="005A2CD9" w:rsidP="005A2CD9">
            <w:pPr>
              <w:pStyle w:val="TAL"/>
              <w:rPr>
                <w:b/>
              </w:rPr>
            </w:pPr>
          </w:p>
        </w:tc>
        <w:tc>
          <w:tcPr>
            <w:tcW w:w="1440" w:type="dxa"/>
            <w:vMerge/>
          </w:tcPr>
          <w:p w14:paraId="60F50825" w14:textId="77777777" w:rsidR="005A2CD9" w:rsidRPr="005A2CD9" w:rsidRDefault="005A2CD9" w:rsidP="005A2CD9">
            <w:pPr>
              <w:pStyle w:val="TAC"/>
            </w:pPr>
          </w:p>
        </w:tc>
        <w:tc>
          <w:tcPr>
            <w:tcW w:w="960" w:type="dxa"/>
          </w:tcPr>
          <w:p w14:paraId="33466290" w14:textId="77777777" w:rsidR="005A2CD9" w:rsidRPr="005A2CD9" w:rsidRDefault="005A2CD9" w:rsidP="005A2CD9">
            <w:pPr>
              <w:pStyle w:val="TAC"/>
            </w:pPr>
            <w:r w:rsidRPr="005A2CD9">
              <w:t>45</w:t>
            </w:r>
          </w:p>
        </w:tc>
        <w:tc>
          <w:tcPr>
            <w:tcW w:w="432" w:type="dxa"/>
          </w:tcPr>
          <w:p w14:paraId="2E3FF01A" w14:textId="77777777" w:rsidR="005A2CD9" w:rsidRPr="005A2CD9" w:rsidRDefault="005A2CD9" w:rsidP="005A2CD9">
            <w:pPr>
              <w:pStyle w:val="TAC"/>
            </w:pPr>
            <w:r w:rsidRPr="005A2CD9">
              <w:t>4</w:t>
            </w:r>
          </w:p>
        </w:tc>
        <w:tc>
          <w:tcPr>
            <w:tcW w:w="432" w:type="dxa"/>
          </w:tcPr>
          <w:p w14:paraId="65EADB5A" w14:textId="77777777" w:rsidR="005A2CD9" w:rsidRPr="005A2CD9" w:rsidRDefault="005A2CD9" w:rsidP="005A2CD9">
            <w:pPr>
              <w:pStyle w:val="TAC"/>
            </w:pPr>
            <w:r w:rsidRPr="005A2CD9">
              <w:t>8</w:t>
            </w:r>
          </w:p>
        </w:tc>
        <w:tc>
          <w:tcPr>
            <w:tcW w:w="1440" w:type="dxa"/>
          </w:tcPr>
          <w:p w14:paraId="7DEDF797" w14:textId="77777777" w:rsidR="005A2CD9" w:rsidRPr="005A2CD9" w:rsidRDefault="005A2CD9" w:rsidP="005A2CD9">
            <w:pPr>
              <w:pStyle w:val="TAC"/>
            </w:pPr>
            <w:r w:rsidRPr="005A2CD9">
              <w:t>26</w:t>
            </w:r>
          </w:p>
        </w:tc>
      </w:tr>
      <w:tr w:rsidR="005A2CD9" w:rsidRPr="005A2CD9" w14:paraId="287DCD04" w14:textId="77777777" w:rsidTr="00547D7B">
        <w:trPr>
          <w:jc w:val="center"/>
        </w:trPr>
        <w:tc>
          <w:tcPr>
            <w:tcW w:w="1152" w:type="dxa"/>
            <w:vMerge w:val="restart"/>
          </w:tcPr>
          <w:p w14:paraId="16949A2B" w14:textId="77777777" w:rsidR="005A2CD9" w:rsidRPr="005A2CD9" w:rsidRDefault="005A2CD9" w:rsidP="005A2CD9">
            <w:pPr>
              <w:pStyle w:val="TAL"/>
            </w:pPr>
            <w:r w:rsidRPr="005A2CD9">
              <w:t>&gt; 3GHz</w:t>
            </w:r>
          </w:p>
        </w:tc>
        <w:tc>
          <w:tcPr>
            <w:tcW w:w="1440" w:type="dxa"/>
          </w:tcPr>
          <w:p w14:paraId="5DEB2003" w14:textId="77777777" w:rsidR="005A2CD9" w:rsidRPr="005A2CD9" w:rsidRDefault="005A2CD9" w:rsidP="005A2CD9">
            <w:pPr>
              <w:pStyle w:val="TAC"/>
            </w:pPr>
            <w:r w:rsidRPr="005A2CD9">
              <w:t>sin(</w:t>
            </w:r>
            <w:r w:rsidRPr="005A2CD9">
              <w:rPr>
                <w:rFonts w:ascii="Symbol" w:hAnsi="Symbol"/>
              </w:rPr>
              <w:t></w:t>
            </w:r>
            <w:r w:rsidRPr="005A2CD9">
              <w:t>)</w:t>
            </w:r>
          </w:p>
        </w:tc>
        <w:tc>
          <w:tcPr>
            <w:tcW w:w="960" w:type="dxa"/>
          </w:tcPr>
          <w:p w14:paraId="2037FC5E" w14:textId="77777777" w:rsidR="005A2CD9" w:rsidRPr="005A2CD9" w:rsidRDefault="005A2CD9" w:rsidP="005A2CD9">
            <w:pPr>
              <w:pStyle w:val="TAC"/>
            </w:pPr>
            <w:r w:rsidRPr="005A2CD9">
              <w:t>30</w:t>
            </w:r>
          </w:p>
        </w:tc>
        <w:tc>
          <w:tcPr>
            <w:tcW w:w="432" w:type="dxa"/>
          </w:tcPr>
          <w:p w14:paraId="1ED95D7E" w14:textId="77777777" w:rsidR="005A2CD9" w:rsidRPr="005A2CD9" w:rsidRDefault="005A2CD9" w:rsidP="005A2CD9">
            <w:pPr>
              <w:pStyle w:val="TAC"/>
            </w:pPr>
            <w:r w:rsidRPr="005A2CD9">
              <w:t>6</w:t>
            </w:r>
          </w:p>
        </w:tc>
        <w:tc>
          <w:tcPr>
            <w:tcW w:w="432" w:type="dxa"/>
          </w:tcPr>
          <w:p w14:paraId="13E47F38" w14:textId="77777777" w:rsidR="005A2CD9" w:rsidRPr="005A2CD9" w:rsidRDefault="005A2CD9" w:rsidP="005A2CD9">
            <w:pPr>
              <w:pStyle w:val="TAC"/>
            </w:pPr>
            <w:r w:rsidRPr="005A2CD9">
              <w:t>12</w:t>
            </w:r>
          </w:p>
        </w:tc>
        <w:tc>
          <w:tcPr>
            <w:tcW w:w="1440" w:type="dxa"/>
          </w:tcPr>
          <w:p w14:paraId="3FF15605" w14:textId="77777777" w:rsidR="005A2CD9" w:rsidRPr="005A2CD9" w:rsidRDefault="005A2CD9" w:rsidP="005A2CD9">
            <w:pPr>
              <w:pStyle w:val="TAC"/>
            </w:pPr>
            <w:r w:rsidRPr="005A2CD9">
              <w:t>62</w:t>
            </w:r>
          </w:p>
        </w:tc>
      </w:tr>
      <w:tr w:rsidR="005A2CD9" w:rsidRPr="005A2CD9" w14:paraId="21BEA27A" w14:textId="77777777" w:rsidTr="00547D7B">
        <w:trPr>
          <w:jc w:val="center"/>
        </w:trPr>
        <w:tc>
          <w:tcPr>
            <w:tcW w:w="1152" w:type="dxa"/>
            <w:vMerge/>
          </w:tcPr>
          <w:p w14:paraId="7D2EEC10" w14:textId="77777777" w:rsidR="005A2CD9" w:rsidRPr="005A2CD9" w:rsidRDefault="005A2CD9" w:rsidP="005A2CD9">
            <w:pPr>
              <w:keepNext/>
              <w:keepLines/>
              <w:spacing w:after="0"/>
              <w:rPr>
                <w:rFonts w:ascii="Arial" w:hAnsi="Arial"/>
                <w:sz w:val="18"/>
              </w:rPr>
            </w:pPr>
          </w:p>
        </w:tc>
        <w:tc>
          <w:tcPr>
            <w:tcW w:w="1440" w:type="dxa"/>
            <w:vMerge w:val="restart"/>
          </w:tcPr>
          <w:p w14:paraId="0C232B4F" w14:textId="77777777" w:rsidR="005A2CD9" w:rsidRPr="005A2CD9" w:rsidRDefault="005A2CD9" w:rsidP="005A2CD9">
            <w:pPr>
              <w:pStyle w:val="TAC"/>
            </w:pPr>
            <w:r w:rsidRPr="005A2CD9">
              <w:t>Clenshaw-Curtis</w:t>
            </w:r>
          </w:p>
        </w:tc>
        <w:tc>
          <w:tcPr>
            <w:tcW w:w="960" w:type="dxa"/>
          </w:tcPr>
          <w:p w14:paraId="3C41352A" w14:textId="77777777" w:rsidR="005A2CD9" w:rsidRPr="005A2CD9" w:rsidRDefault="005A2CD9" w:rsidP="005A2CD9">
            <w:pPr>
              <w:pStyle w:val="TAC"/>
            </w:pPr>
            <w:r w:rsidRPr="005A2CD9">
              <w:t>30</w:t>
            </w:r>
          </w:p>
        </w:tc>
        <w:tc>
          <w:tcPr>
            <w:tcW w:w="432" w:type="dxa"/>
          </w:tcPr>
          <w:p w14:paraId="2CA16054" w14:textId="77777777" w:rsidR="005A2CD9" w:rsidRPr="005A2CD9" w:rsidRDefault="005A2CD9" w:rsidP="005A2CD9">
            <w:pPr>
              <w:pStyle w:val="TAC"/>
            </w:pPr>
            <w:r w:rsidRPr="005A2CD9">
              <w:t>6</w:t>
            </w:r>
          </w:p>
        </w:tc>
        <w:tc>
          <w:tcPr>
            <w:tcW w:w="432" w:type="dxa"/>
          </w:tcPr>
          <w:p w14:paraId="45F948B6" w14:textId="77777777" w:rsidR="005A2CD9" w:rsidRPr="005A2CD9" w:rsidRDefault="005A2CD9" w:rsidP="005A2CD9">
            <w:pPr>
              <w:pStyle w:val="TAC"/>
            </w:pPr>
            <w:r w:rsidRPr="005A2CD9">
              <w:t>12</w:t>
            </w:r>
          </w:p>
        </w:tc>
        <w:tc>
          <w:tcPr>
            <w:tcW w:w="1440" w:type="dxa"/>
          </w:tcPr>
          <w:p w14:paraId="076751ED" w14:textId="77777777" w:rsidR="005A2CD9" w:rsidRPr="005A2CD9" w:rsidRDefault="005A2CD9" w:rsidP="005A2CD9">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Pr="005A2CD9" w:rsidRDefault="005A2CD9" w:rsidP="005A2CD9">
      <w:pPr>
        <w:rPr>
          <w:lang w:eastAsia="zh-CN"/>
        </w:rPr>
      </w:pPr>
    </w:p>
    <w:p w14:paraId="4FE88078" w14:textId="77777777" w:rsidR="00564A94" w:rsidRDefault="00564A94" w:rsidP="00564A94">
      <w:pPr>
        <w:pStyle w:val="Heading1"/>
      </w:pPr>
      <w:bookmarkStart w:id="430" w:name="_Toc114077894"/>
      <w:bookmarkStart w:id="431" w:name="_Toc121933434"/>
      <w:bookmarkStart w:id="432" w:name="_Toc124151818"/>
      <w:bookmarkStart w:id="433" w:name="_Toc130324632"/>
      <w:bookmarkStart w:id="434" w:name="_Toc137489915"/>
      <w:bookmarkStart w:id="435" w:name="_Toc138766305"/>
      <w:bookmarkStart w:id="436" w:name="_Toc155369768"/>
      <w:r>
        <w:lastRenderedPageBreak/>
        <w:t>A.4</w:t>
      </w:r>
      <w:r>
        <w:tab/>
        <w:t>P</w:t>
      </w:r>
      <w:r w:rsidRPr="00A54781">
        <w:t xml:space="preserve">reliminary </w:t>
      </w:r>
      <w:r>
        <w:t>e</w:t>
      </w:r>
      <w:r w:rsidRPr="00553E81">
        <w:t>xample MU</w:t>
      </w:r>
      <w:r>
        <w:t xml:space="preserve"> budget</w:t>
      </w:r>
      <w:bookmarkEnd w:id="430"/>
      <w:bookmarkEnd w:id="431"/>
      <w:bookmarkEnd w:id="432"/>
      <w:bookmarkEnd w:id="433"/>
      <w:bookmarkEnd w:id="434"/>
      <w:bookmarkEnd w:id="435"/>
      <w:bookmarkEnd w:id="436"/>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913"/>
        <w:gridCol w:w="1800"/>
        <w:gridCol w:w="747"/>
        <w:gridCol w:w="787"/>
        <w:gridCol w:w="1187"/>
        <w:gridCol w:w="497"/>
        <w:gridCol w:w="448"/>
        <w:gridCol w:w="849"/>
        <w:gridCol w:w="833"/>
      </w:tblGrid>
      <w:tr w:rsidR="00A85134" w:rsidRPr="00223705" w14:paraId="71C5EAA1" w14:textId="77777777" w:rsidTr="00A85134">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91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6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A85134">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913"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A85134" w:rsidRPr="00223705" w14:paraId="234125FD"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A85134" w:rsidRPr="00223705" w:rsidRDefault="00A85134" w:rsidP="00A85134">
            <w:pPr>
              <w:pStyle w:val="TAC"/>
              <w:rPr>
                <w:lang w:val="en-US"/>
              </w:rPr>
            </w:pPr>
            <w:r w:rsidRPr="00223705">
              <w:rPr>
                <w:lang w:val="en-US"/>
              </w:rPr>
              <w:t>9</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A85134" w:rsidRPr="00223705" w:rsidRDefault="00A85134" w:rsidP="00A85134">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77777777" w:rsidR="00A85134" w:rsidRPr="00223705" w:rsidRDefault="00A85134" w:rsidP="00A85134">
            <w:pPr>
              <w:pStyle w:val="TAC"/>
              <w:rPr>
                <w:lang w:val="en-US"/>
              </w:rPr>
            </w:pPr>
            <w:r w:rsidRPr="00223705">
              <w:rPr>
                <w:lang w:val="en-US"/>
              </w:rPr>
              <w:t>Sampling grids per Table Table B.2.12-1</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777777" w:rsidR="00A85134" w:rsidRPr="00223705" w:rsidRDefault="00A85134" w:rsidP="00A85134">
            <w:pPr>
              <w:pStyle w:val="TAC"/>
              <w:rPr>
                <w:lang w:val="en-US"/>
              </w:rPr>
            </w:pPr>
            <w:r w:rsidRPr="00223705">
              <w:rPr>
                <w:lang w:val="en-US"/>
              </w:rPr>
              <w:t>0.11</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77777777" w:rsidR="00A85134" w:rsidRPr="00223705" w:rsidRDefault="00A85134" w:rsidP="00A85134">
            <w:pPr>
              <w:pStyle w:val="TAC"/>
              <w:rPr>
                <w:lang w:val="en-US"/>
              </w:rPr>
            </w:pPr>
            <w:r w:rsidRPr="00223705">
              <w:rPr>
                <w:lang w:val="en-US"/>
              </w:rPr>
              <w:t>0.11</w:t>
            </w:r>
          </w:p>
        </w:tc>
      </w:tr>
      <w:tr w:rsidR="00A85134" w:rsidRPr="00223705" w14:paraId="22EEC9B6"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A85134" w:rsidRPr="00223705" w14:paraId="1871BC3C"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A85134" w:rsidRPr="00223705" w:rsidRDefault="00A85134" w:rsidP="00A85134">
            <w:pPr>
              <w:pStyle w:val="TAC"/>
              <w:rPr>
                <w:lang w:val="en-US"/>
              </w:rPr>
            </w:pPr>
            <w:r w:rsidRPr="00223705">
              <w:rPr>
                <w:lang w:val="en-US"/>
              </w:rPr>
              <w:lastRenderedPageBreak/>
              <w:t>12</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A85134" w:rsidRPr="00223705" w:rsidRDefault="00A85134" w:rsidP="00A85134">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77777777" w:rsidR="00A85134" w:rsidRPr="00223705" w:rsidRDefault="00A85134" w:rsidP="00A85134">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77777777" w:rsidR="00A85134" w:rsidRPr="00223705" w:rsidRDefault="00A85134" w:rsidP="00A85134">
            <w:pPr>
              <w:pStyle w:val="TAC"/>
              <w:rPr>
                <w:lang w:val="en-US"/>
              </w:rPr>
            </w:pPr>
            <w:r w:rsidRPr="00223705">
              <w:rPr>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77777777" w:rsidR="00A85134" w:rsidRPr="00223705" w:rsidRDefault="00A85134" w:rsidP="00A85134">
            <w:pPr>
              <w:pStyle w:val="TAC"/>
              <w:rPr>
                <w:lang w:val="en-US"/>
              </w:rPr>
            </w:pPr>
            <w:r w:rsidRPr="00223705">
              <w:rPr>
                <w:lang w:val="en-US"/>
              </w:rPr>
              <w:t>[0.25]</w:t>
            </w:r>
          </w:p>
        </w:tc>
      </w:tr>
      <w:tr w:rsidR="00A85134" w:rsidRPr="00223705" w14:paraId="35D764E1"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A85134" w:rsidRPr="00223705" w14:paraId="072FBC20"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A85134" w:rsidRPr="00223705" w:rsidRDefault="00A85134" w:rsidP="00A85134">
            <w:pPr>
              <w:pStyle w:val="TAC"/>
              <w:rPr>
                <w:lang w:val="en-US"/>
              </w:rPr>
            </w:pPr>
            <w:r w:rsidRPr="00223705">
              <w:rPr>
                <w:lang w:val="en-US"/>
              </w:rPr>
              <w:t>18</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A85134" w:rsidRPr="00223705" w:rsidRDefault="00A85134" w:rsidP="00A85134">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77777777" w:rsidR="00A85134" w:rsidRPr="00223705" w:rsidRDefault="00A85134" w:rsidP="00A85134">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77777777" w:rsidR="00A85134" w:rsidRPr="00223705" w:rsidRDefault="00A85134" w:rsidP="00A85134">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77777777" w:rsidR="00A85134" w:rsidRPr="00223705" w:rsidRDefault="00A85134" w:rsidP="00A85134">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77777777" w:rsidR="00A85134" w:rsidRPr="00223705" w:rsidRDefault="00A85134" w:rsidP="00A85134">
            <w:pPr>
              <w:pStyle w:val="TAC"/>
              <w:rPr>
                <w:lang w:val="en-US"/>
              </w:rPr>
            </w:pPr>
            <w:r w:rsidRPr="00223705">
              <w:rPr>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7777777" w:rsidR="00A85134" w:rsidRPr="00223705" w:rsidRDefault="00A85134" w:rsidP="00A85134">
            <w:pPr>
              <w:pStyle w:val="TAC"/>
              <w:rPr>
                <w:lang w:val="en-US"/>
              </w:rPr>
            </w:pPr>
            <w:r w:rsidRPr="00223705">
              <w:rPr>
                <w:lang w:val="en-US"/>
              </w:rPr>
              <w:t>[0.29]</w:t>
            </w:r>
          </w:p>
        </w:tc>
      </w:tr>
      <w:tr w:rsidR="00A85134" w:rsidRPr="00223705" w14:paraId="65F1B52E"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A85134">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9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A85134" w:rsidRPr="00223705" w14:paraId="5347949E" w14:textId="77777777" w:rsidTr="00A85134">
        <w:trPr>
          <w:trHeight w:val="20"/>
        </w:trPr>
        <w:tc>
          <w:tcPr>
            <w:tcW w:w="7951"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A85134" w:rsidRPr="00223705" w:rsidRDefault="00A85134" w:rsidP="00A85134">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77777777" w:rsidR="00A85134" w:rsidRPr="00223705" w:rsidRDefault="00A85134" w:rsidP="00A85134">
            <w:pPr>
              <w:pStyle w:val="TAH"/>
              <w:rPr>
                <w:lang w:val="en-US"/>
              </w:rPr>
            </w:pPr>
            <w:r w:rsidRPr="00223705">
              <w:rPr>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77777777" w:rsidR="00A85134" w:rsidRPr="00223705" w:rsidRDefault="00A85134" w:rsidP="00A85134">
            <w:pPr>
              <w:pStyle w:val="TAH"/>
              <w:rPr>
                <w:lang w:val="en-US"/>
              </w:rPr>
            </w:pPr>
            <w:r w:rsidRPr="00223705">
              <w:rPr>
                <w:lang w:val="en-US"/>
              </w:rPr>
              <w:t>[0.89]</w:t>
            </w:r>
          </w:p>
        </w:tc>
      </w:tr>
      <w:tr w:rsidR="00A85134" w:rsidRPr="00223705" w14:paraId="2ACB3D15" w14:textId="77777777" w:rsidTr="00A85134">
        <w:trPr>
          <w:trHeight w:val="20"/>
        </w:trPr>
        <w:tc>
          <w:tcPr>
            <w:tcW w:w="7951"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D635C" w14:textId="77777777" w:rsidR="00A85134" w:rsidRPr="00223705" w:rsidRDefault="00A85134" w:rsidP="00A85134">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9CB31" w14:textId="77777777" w:rsidR="00A85134" w:rsidRPr="00223705" w:rsidRDefault="00A85134" w:rsidP="00A85134">
            <w:pPr>
              <w:pStyle w:val="TAH"/>
              <w:rPr>
                <w:lang w:val="en-US"/>
              </w:rPr>
            </w:pPr>
            <w:r w:rsidRPr="00223705">
              <w:rPr>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74D98F" w14:textId="77777777" w:rsidR="00A85134" w:rsidRPr="00223705" w:rsidRDefault="00A85134" w:rsidP="00A85134">
            <w:pPr>
              <w:pStyle w:val="TAH"/>
              <w:rPr>
                <w:lang w:val="en-US"/>
              </w:rPr>
            </w:pPr>
            <w:r w:rsidRPr="00223705">
              <w:rPr>
                <w:lang w:val="en-US"/>
              </w:rPr>
              <w:t>[1.75]</w:t>
            </w:r>
          </w:p>
        </w:tc>
      </w:tr>
      <w:tr w:rsidR="00A85134" w:rsidRPr="00223705" w14:paraId="7E332160" w14:textId="77777777" w:rsidTr="00A85134">
        <w:trPr>
          <w:trHeight w:val="20"/>
        </w:trPr>
        <w:tc>
          <w:tcPr>
            <w:tcW w:w="572"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913" w:type="dxa"/>
            <w:tcBorders>
              <w:top w:val="single" w:sz="4" w:space="0" w:color="000000"/>
              <w:left w:val="nil"/>
              <w:bottom w:val="single" w:sz="8" w:space="0" w:color="auto"/>
              <w:right w:val="single" w:sz="8"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000000"/>
              <w:left w:val="nil"/>
              <w:bottom w:val="single" w:sz="8" w:space="0" w:color="auto"/>
              <w:right w:val="single" w:sz="8"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000000"/>
              <w:left w:val="nil"/>
              <w:bottom w:val="single" w:sz="8" w:space="0" w:color="auto"/>
              <w:right w:val="single" w:sz="8"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nil"/>
              <w:bottom w:val="single" w:sz="8" w:space="0" w:color="auto"/>
              <w:right w:val="single" w:sz="8"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nil"/>
              <w:bottom w:val="single" w:sz="8" w:space="0" w:color="auto"/>
              <w:right w:val="single" w:sz="8"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nil"/>
              <w:bottom w:val="single" w:sz="8" w:space="0" w:color="auto"/>
              <w:right w:val="single" w:sz="8"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nil"/>
              <w:bottom w:val="single" w:sz="8" w:space="0" w:color="auto"/>
              <w:right w:val="single" w:sz="8"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85134" w:rsidRPr="00A63771" w14:paraId="445EF52D" w14:textId="77777777" w:rsidTr="00A85134">
        <w:trPr>
          <w:trHeight w:val="20"/>
        </w:trPr>
        <w:tc>
          <w:tcPr>
            <w:tcW w:w="7951"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A945C1C" w14:textId="77777777" w:rsidR="00A85134" w:rsidRPr="00223705" w:rsidRDefault="00A85134" w:rsidP="00A85134">
            <w:pPr>
              <w:pStyle w:val="TAH"/>
              <w:rPr>
                <w:lang w:val="en-US"/>
              </w:rPr>
            </w:pPr>
            <w:r w:rsidRPr="00223705">
              <w:rPr>
                <w:lang w:val="en-US"/>
              </w:rPr>
              <w:t>Total Expanded uncertainty [dB] (Confidence interval of 95 %)</w:t>
            </w:r>
          </w:p>
        </w:tc>
        <w:tc>
          <w:tcPr>
            <w:tcW w:w="849" w:type="dxa"/>
            <w:tcBorders>
              <w:top w:val="nil"/>
              <w:left w:val="nil"/>
              <w:bottom w:val="single" w:sz="8" w:space="0" w:color="auto"/>
              <w:right w:val="single" w:sz="8" w:space="0" w:color="auto"/>
            </w:tcBorders>
            <w:shd w:val="clear" w:color="auto" w:fill="auto"/>
            <w:vAlign w:val="center"/>
            <w:hideMark/>
          </w:tcPr>
          <w:p w14:paraId="789E57F0" w14:textId="77777777" w:rsidR="00A85134" w:rsidRPr="00223705" w:rsidRDefault="00A85134" w:rsidP="00A85134">
            <w:pPr>
              <w:pStyle w:val="TAH"/>
              <w:rPr>
                <w:lang w:val="en-US"/>
              </w:rPr>
            </w:pPr>
            <w:r w:rsidRPr="00223705">
              <w:rPr>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6DA0941C" w14:textId="77777777" w:rsidR="00A85134" w:rsidRPr="00A63771" w:rsidRDefault="00A85134" w:rsidP="00A85134">
            <w:pPr>
              <w:pStyle w:val="TAH"/>
              <w:rPr>
                <w:lang w:val="en-US"/>
              </w:rPr>
            </w:pPr>
            <w:r w:rsidRPr="00223705">
              <w:rPr>
                <w:lang w:val="en-US"/>
              </w:rPr>
              <w:t>[1.75]</w:t>
            </w:r>
          </w:p>
        </w:tc>
      </w:tr>
    </w:tbl>
    <w:p w14:paraId="20FC7BD3" w14:textId="77777777" w:rsidR="00A85134" w:rsidRDefault="00A85134" w:rsidP="00A85134"/>
    <w:p w14:paraId="2F5E8A25" w14:textId="77777777" w:rsidR="00A85134" w:rsidRPr="00784BB0" w:rsidRDefault="00A85134" w:rsidP="00A85134">
      <w:pPr>
        <w:pStyle w:val="TH"/>
      </w:pPr>
      <w:r w:rsidRPr="00784BB0">
        <w:lastRenderedPageBreak/>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984"/>
        <w:gridCol w:w="1728"/>
        <w:gridCol w:w="747"/>
        <w:gridCol w:w="787"/>
        <w:gridCol w:w="1187"/>
        <w:gridCol w:w="497"/>
        <w:gridCol w:w="448"/>
        <w:gridCol w:w="849"/>
        <w:gridCol w:w="833"/>
      </w:tblGrid>
      <w:tr w:rsidR="00A85134" w:rsidRPr="00223705" w14:paraId="2BB98909" w14:textId="77777777" w:rsidTr="00A85134">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lastRenderedPageBreak/>
              <w:t>UID</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6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A85134">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98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A85134" w:rsidRPr="00223705" w14:paraId="220BB18B"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A85134" w:rsidRPr="00223705" w:rsidRDefault="00A85134" w:rsidP="00A85134">
            <w:pPr>
              <w:pStyle w:val="TAC"/>
              <w:rPr>
                <w:lang w:val="en-US"/>
              </w:rPr>
            </w:pPr>
            <w:r w:rsidRPr="00223705">
              <w:rPr>
                <w:lang w:val="en-US"/>
              </w:rPr>
              <w:t>9</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A85134" w:rsidRPr="00223705" w:rsidRDefault="00A85134" w:rsidP="00A85134">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7777777" w:rsidR="00A85134" w:rsidRPr="00223705" w:rsidRDefault="00A85134" w:rsidP="00A85134">
            <w:pPr>
              <w:pStyle w:val="TAC"/>
              <w:rPr>
                <w:lang w:val="en-US"/>
              </w:rPr>
            </w:pPr>
            <w:r w:rsidRPr="00223705">
              <w:rPr>
                <w:lang w:val="en-US"/>
              </w:rPr>
              <w:t>Sampling grids per Table Table B.2.12-1</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77777777" w:rsidR="00A85134" w:rsidRPr="00223705" w:rsidRDefault="00A85134" w:rsidP="00A85134">
            <w:pPr>
              <w:pStyle w:val="TAC"/>
              <w:rPr>
                <w:lang w:val="en-US"/>
              </w:rPr>
            </w:pPr>
            <w:r w:rsidRPr="00223705">
              <w:rPr>
                <w:lang w:val="en-US"/>
              </w:rPr>
              <w:t>0.11</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77777777" w:rsidR="00A85134" w:rsidRPr="00223705" w:rsidRDefault="00A85134" w:rsidP="00A85134">
            <w:pPr>
              <w:pStyle w:val="TAC"/>
              <w:rPr>
                <w:lang w:val="en-US"/>
              </w:rPr>
            </w:pPr>
            <w:r w:rsidRPr="00223705">
              <w:rPr>
                <w:lang w:val="en-US"/>
              </w:rPr>
              <w:t>0.11</w:t>
            </w:r>
          </w:p>
        </w:tc>
      </w:tr>
      <w:tr w:rsidR="00A85134" w:rsidRPr="00223705" w14:paraId="6D4C126B"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A85134" w:rsidRPr="00223705" w14:paraId="24E30A70"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A85134" w:rsidRPr="00223705" w:rsidRDefault="00A85134" w:rsidP="00A85134">
            <w:pPr>
              <w:pStyle w:val="TAC"/>
              <w:rPr>
                <w:lang w:val="en-US"/>
              </w:rPr>
            </w:pPr>
            <w:r w:rsidRPr="00223705">
              <w:rPr>
                <w:lang w:val="en-US"/>
              </w:rPr>
              <w:t>12</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A85134" w:rsidRPr="00223705" w:rsidRDefault="00A85134" w:rsidP="00A85134">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77777777" w:rsidR="00A85134" w:rsidRPr="00223705" w:rsidRDefault="00A85134" w:rsidP="00A85134">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77777777" w:rsidR="00A85134" w:rsidRPr="00223705" w:rsidRDefault="00A85134" w:rsidP="00A85134">
            <w:pPr>
              <w:pStyle w:val="TAC"/>
              <w:rPr>
                <w:lang w:val="en-US"/>
              </w:rPr>
            </w:pPr>
            <w:r w:rsidRPr="00223705">
              <w:rPr>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77777777" w:rsidR="00A85134" w:rsidRPr="00223705" w:rsidRDefault="00A85134" w:rsidP="00A85134">
            <w:pPr>
              <w:pStyle w:val="TAC"/>
              <w:rPr>
                <w:lang w:val="en-US"/>
              </w:rPr>
            </w:pPr>
            <w:r w:rsidRPr="00223705">
              <w:rPr>
                <w:lang w:val="en-US"/>
              </w:rPr>
              <w:t>[0.25]</w:t>
            </w:r>
          </w:p>
        </w:tc>
      </w:tr>
      <w:tr w:rsidR="00A85134" w:rsidRPr="00223705" w14:paraId="1F567608"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A85134" w:rsidRPr="00223705" w14:paraId="733D7976"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A85134" w:rsidRPr="00223705" w:rsidRDefault="00A85134" w:rsidP="00A85134">
            <w:pPr>
              <w:pStyle w:val="TAC"/>
              <w:rPr>
                <w:lang w:val="en-US"/>
              </w:rPr>
            </w:pPr>
            <w:r w:rsidRPr="00223705">
              <w:rPr>
                <w:lang w:val="en-US"/>
              </w:rPr>
              <w:lastRenderedPageBreak/>
              <w:t>18</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A85134" w:rsidRPr="00223705" w:rsidRDefault="00A85134" w:rsidP="00A85134">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7777777" w:rsidR="00A85134" w:rsidRPr="00223705" w:rsidRDefault="00A85134" w:rsidP="00A85134">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77777777" w:rsidR="00A85134" w:rsidRPr="00223705" w:rsidRDefault="00A85134" w:rsidP="00A85134">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77777777" w:rsidR="00A85134" w:rsidRPr="00223705" w:rsidRDefault="00A85134" w:rsidP="00A85134">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77777777" w:rsidR="00A85134" w:rsidRPr="00223705" w:rsidRDefault="00A85134" w:rsidP="00A85134">
            <w:pPr>
              <w:pStyle w:val="TAC"/>
              <w:rPr>
                <w:lang w:val="en-US"/>
              </w:rPr>
            </w:pPr>
            <w:r w:rsidRPr="00223705">
              <w:rPr>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77777777" w:rsidR="00A85134" w:rsidRPr="00223705" w:rsidRDefault="00A85134" w:rsidP="00A85134">
            <w:pPr>
              <w:pStyle w:val="TAC"/>
              <w:rPr>
                <w:lang w:val="en-US"/>
              </w:rPr>
            </w:pPr>
            <w:r w:rsidRPr="00223705">
              <w:rPr>
                <w:lang w:val="en-US"/>
              </w:rPr>
              <w:t>[0.29]</w:t>
            </w:r>
          </w:p>
        </w:tc>
      </w:tr>
      <w:tr w:rsidR="00A85134" w:rsidRPr="00223705" w14:paraId="06C4E009"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A85134">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A85134" w:rsidRPr="00223705" w14:paraId="0B986073" w14:textId="77777777" w:rsidTr="00A85134">
        <w:trPr>
          <w:trHeight w:val="20"/>
        </w:trPr>
        <w:tc>
          <w:tcPr>
            <w:tcW w:w="7951"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A85134" w:rsidRPr="00223705" w:rsidRDefault="00A85134" w:rsidP="00A85134">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77777777" w:rsidR="00A85134" w:rsidRPr="00223705" w:rsidRDefault="00A85134" w:rsidP="00A85134">
            <w:pPr>
              <w:pStyle w:val="TAH"/>
              <w:rPr>
                <w:lang w:val="en-US"/>
              </w:rPr>
            </w:pPr>
            <w:r w:rsidRPr="00223705">
              <w:rPr>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77777777" w:rsidR="00A85134" w:rsidRPr="00223705" w:rsidRDefault="00A85134" w:rsidP="00A85134">
            <w:pPr>
              <w:pStyle w:val="TAH"/>
              <w:rPr>
                <w:lang w:val="en-US"/>
              </w:rPr>
            </w:pPr>
            <w:r w:rsidRPr="00223705">
              <w:rPr>
                <w:lang w:val="en-US"/>
              </w:rPr>
              <w:t>[1.00]</w:t>
            </w:r>
          </w:p>
        </w:tc>
      </w:tr>
      <w:tr w:rsidR="00A85134" w:rsidRPr="00223705" w14:paraId="2CC815D8" w14:textId="77777777" w:rsidTr="00A85134">
        <w:trPr>
          <w:trHeight w:val="20"/>
        </w:trPr>
        <w:tc>
          <w:tcPr>
            <w:tcW w:w="7951"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8D76B" w14:textId="77777777" w:rsidR="00A85134" w:rsidRPr="00223705" w:rsidRDefault="00A85134" w:rsidP="00A85134">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D1431" w14:textId="77777777" w:rsidR="00A85134" w:rsidRPr="00223705" w:rsidRDefault="00A85134" w:rsidP="00A85134">
            <w:pPr>
              <w:pStyle w:val="TAH"/>
              <w:rPr>
                <w:lang w:val="en-US"/>
              </w:rPr>
            </w:pPr>
            <w:r w:rsidRPr="00223705">
              <w:rPr>
                <w:lang w:val="en-US"/>
              </w:rPr>
              <w:t>[1.87]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C5A11" w14:textId="77777777" w:rsidR="00A85134" w:rsidRPr="00223705" w:rsidRDefault="00A85134" w:rsidP="00A85134">
            <w:pPr>
              <w:pStyle w:val="TAH"/>
              <w:rPr>
                <w:lang w:val="en-US"/>
              </w:rPr>
            </w:pPr>
            <w:r w:rsidRPr="00223705">
              <w:rPr>
                <w:lang w:val="en-US"/>
              </w:rPr>
              <w:t>[1.97]</w:t>
            </w:r>
          </w:p>
        </w:tc>
      </w:tr>
      <w:tr w:rsidR="00A85134" w:rsidRPr="00223705" w14:paraId="72EC9561" w14:textId="77777777" w:rsidTr="00A85134">
        <w:trPr>
          <w:trHeight w:val="20"/>
        </w:trPr>
        <w:tc>
          <w:tcPr>
            <w:tcW w:w="573"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984" w:type="dxa"/>
            <w:tcBorders>
              <w:top w:val="single" w:sz="4" w:space="0" w:color="000000"/>
              <w:left w:val="nil"/>
              <w:bottom w:val="single" w:sz="8" w:space="0" w:color="auto"/>
              <w:right w:val="single" w:sz="8"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000000"/>
              <w:left w:val="nil"/>
              <w:bottom w:val="single" w:sz="8" w:space="0" w:color="auto"/>
              <w:right w:val="single" w:sz="8"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000000"/>
              <w:left w:val="nil"/>
              <w:bottom w:val="single" w:sz="8" w:space="0" w:color="auto"/>
              <w:right w:val="single" w:sz="8"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nil"/>
              <w:bottom w:val="single" w:sz="8" w:space="0" w:color="auto"/>
              <w:right w:val="single" w:sz="8"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nil"/>
              <w:bottom w:val="single" w:sz="8" w:space="0" w:color="auto"/>
              <w:right w:val="single" w:sz="8"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nil"/>
              <w:bottom w:val="single" w:sz="8" w:space="0" w:color="auto"/>
              <w:right w:val="single" w:sz="8"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nil"/>
              <w:bottom w:val="single" w:sz="8" w:space="0" w:color="auto"/>
              <w:right w:val="single" w:sz="8"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A85134" w:rsidRPr="00A63771" w14:paraId="4F81775B" w14:textId="77777777" w:rsidTr="00A85134">
        <w:trPr>
          <w:trHeight w:val="20"/>
        </w:trPr>
        <w:tc>
          <w:tcPr>
            <w:tcW w:w="7951"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92B8F04" w14:textId="77777777" w:rsidR="00A85134" w:rsidRPr="00223705" w:rsidRDefault="00A85134" w:rsidP="00A85134">
            <w:pPr>
              <w:pStyle w:val="TAH"/>
              <w:rPr>
                <w:lang w:val="en-US"/>
              </w:rPr>
            </w:pPr>
            <w:r w:rsidRPr="00223705">
              <w:rPr>
                <w:lang w:val="en-US"/>
              </w:rPr>
              <w:t>Total Expanded uncertainty [dB] (Confidence interval of 95 %)</w:t>
            </w:r>
          </w:p>
        </w:tc>
        <w:tc>
          <w:tcPr>
            <w:tcW w:w="849" w:type="dxa"/>
            <w:tcBorders>
              <w:top w:val="nil"/>
              <w:left w:val="nil"/>
              <w:bottom w:val="single" w:sz="8" w:space="0" w:color="auto"/>
              <w:right w:val="single" w:sz="8" w:space="0" w:color="auto"/>
            </w:tcBorders>
            <w:shd w:val="clear" w:color="auto" w:fill="auto"/>
            <w:vAlign w:val="center"/>
            <w:hideMark/>
          </w:tcPr>
          <w:p w14:paraId="171A7222" w14:textId="77777777" w:rsidR="00A85134" w:rsidRPr="00223705" w:rsidRDefault="00A85134" w:rsidP="00A85134">
            <w:pPr>
              <w:pStyle w:val="TAH"/>
              <w:rPr>
                <w:lang w:val="en-US"/>
              </w:rPr>
            </w:pPr>
            <w:r w:rsidRPr="00223705">
              <w:rPr>
                <w:lang w:val="en-US"/>
              </w:rPr>
              <w:t>[1.87]</w:t>
            </w:r>
          </w:p>
        </w:tc>
        <w:tc>
          <w:tcPr>
            <w:tcW w:w="833" w:type="dxa"/>
            <w:tcBorders>
              <w:top w:val="nil"/>
              <w:left w:val="nil"/>
              <w:bottom w:val="single" w:sz="8" w:space="0" w:color="auto"/>
              <w:right w:val="single" w:sz="8" w:space="0" w:color="auto"/>
            </w:tcBorders>
            <w:shd w:val="clear" w:color="auto" w:fill="auto"/>
            <w:vAlign w:val="center"/>
            <w:hideMark/>
          </w:tcPr>
          <w:p w14:paraId="6C99488F" w14:textId="77777777" w:rsidR="00A85134" w:rsidRPr="00A63771" w:rsidRDefault="00A85134" w:rsidP="00A85134">
            <w:pPr>
              <w:pStyle w:val="TAH"/>
              <w:rPr>
                <w:lang w:val="en-US"/>
              </w:rPr>
            </w:pPr>
            <w:r w:rsidRPr="00223705">
              <w:rPr>
                <w:lang w:val="en-US"/>
              </w:rPr>
              <w:t>[1.97]</w:t>
            </w:r>
          </w:p>
        </w:tc>
      </w:tr>
    </w:tbl>
    <w:p w14:paraId="15552AFD" w14:textId="77777777" w:rsidR="00A85134" w:rsidRPr="00784BB0" w:rsidRDefault="00A85134" w:rsidP="00A85134"/>
    <w:p w14:paraId="3E27BB0E" w14:textId="04ACA0B5" w:rsidR="00564A94" w:rsidRDefault="00A85134"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lastRenderedPageBreak/>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0" w:type="dxa"/>
        <w:tblLook w:val="04A0" w:firstRow="1" w:lastRow="0" w:firstColumn="1" w:lastColumn="0" w:noHBand="0" w:noVBand="1"/>
      </w:tblPr>
      <w:tblGrid>
        <w:gridCol w:w="562"/>
        <w:gridCol w:w="2004"/>
        <w:gridCol w:w="1733"/>
        <w:gridCol w:w="747"/>
        <w:gridCol w:w="787"/>
        <w:gridCol w:w="10"/>
        <w:gridCol w:w="1177"/>
        <w:gridCol w:w="9"/>
        <w:gridCol w:w="558"/>
        <w:gridCol w:w="8"/>
        <w:gridCol w:w="417"/>
        <w:gridCol w:w="817"/>
        <w:gridCol w:w="831"/>
      </w:tblGrid>
      <w:tr w:rsidR="00A85134" w:rsidRPr="00223705" w14:paraId="0704E491" w14:textId="77777777" w:rsidTr="00A85134">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lastRenderedPageBreak/>
              <w:t>UID</w:t>
            </w:r>
          </w:p>
        </w:tc>
        <w:tc>
          <w:tcPr>
            <w:tcW w:w="20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7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42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164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A85134">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200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7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42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A85134">
        <w:trPr>
          <w:trHeight w:val="20"/>
        </w:trPr>
        <w:tc>
          <w:tcPr>
            <w:tcW w:w="9660"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A85134" w:rsidRPr="00223705" w14:paraId="56A7675B"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A85134" w:rsidRPr="00223705" w:rsidRDefault="00A85134" w:rsidP="00A85134">
            <w:pPr>
              <w:pStyle w:val="TAC"/>
              <w:rPr>
                <w:rFonts w:eastAsia="Times New Roman"/>
                <w:lang w:val="en-US"/>
              </w:rPr>
            </w:pPr>
            <w:r w:rsidRPr="00223705">
              <w:t>4</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A85134" w:rsidRPr="00223705" w:rsidRDefault="00A85134" w:rsidP="00A85134">
            <w:pPr>
              <w:pStyle w:val="TAC"/>
              <w:rPr>
                <w:rFonts w:eastAsia="Times New Roman"/>
                <w:lang w:val="en-US"/>
              </w:rPr>
            </w:pPr>
            <w:r w:rsidRPr="00223705">
              <w:t>Communication Tester: uncertainty of the absolute output level</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77777777" w:rsidR="00A85134" w:rsidRPr="00223705" w:rsidRDefault="00A85134" w:rsidP="00A85134">
            <w:pPr>
              <w:pStyle w:val="TAC"/>
              <w:rPr>
                <w:rFonts w:eastAsia="Times New Roman"/>
                <w:lang w:val="en-US"/>
              </w:rPr>
            </w:pPr>
            <w:r w:rsidRPr="00223705">
              <w:t>Manufacturer’s data sheet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77777777" w:rsidR="00A85134" w:rsidRPr="00223705" w:rsidRDefault="00A85134" w:rsidP="00A85134">
            <w:pPr>
              <w:pStyle w:val="TAC"/>
              <w:rPr>
                <w:rFonts w:eastAsia="Times New Roman"/>
                <w:lang w:val="en-US"/>
              </w:rPr>
            </w:pPr>
            <w:r w:rsidRPr="00223705">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77777777" w:rsidR="00A85134" w:rsidRPr="00223705" w:rsidRDefault="00A85134" w:rsidP="00A85134">
            <w:pPr>
              <w:pStyle w:val="TAC"/>
              <w:rPr>
                <w:rFonts w:eastAsia="Times New Roman"/>
                <w:lang w:val="en-US"/>
              </w:rPr>
            </w:pPr>
            <w:r w:rsidRPr="00223705">
              <w:t>[1.16]</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77777777" w:rsidR="00A85134" w:rsidRPr="00223705" w:rsidRDefault="00A85134" w:rsidP="00A85134">
            <w:pPr>
              <w:pStyle w:val="TAC"/>
              <w:rPr>
                <w:rFonts w:eastAsia="Times New Roman"/>
                <w:lang w:val="en-US"/>
              </w:rPr>
            </w:pPr>
            <w:r w:rsidRPr="00223705">
              <w:t>2</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7777777" w:rsidR="00A85134" w:rsidRPr="00223705" w:rsidRDefault="00A85134" w:rsidP="00A85134">
            <w:pPr>
              <w:pStyle w:val="TAC"/>
              <w:rPr>
                <w:rFonts w:eastAsia="Times New Roman"/>
                <w:lang w:val="en-US"/>
              </w:rPr>
            </w:pPr>
            <w:r w:rsidRPr="00223705">
              <w:t>[0.58]</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77777777" w:rsidR="00A85134" w:rsidRPr="00223705" w:rsidRDefault="00A85134" w:rsidP="00A85134">
            <w:pPr>
              <w:pStyle w:val="TAC"/>
              <w:rPr>
                <w:rFonts w:eastAsia="Times New Roman"/>
                <w:lang w:val="en-US"/>
              </w:rPr>
            </w:pPr>
            <w:r w:rsidRPr="00223705">
              <w:t>[0.58]</w:t>
            </w:r>
          </w:p>
        </w:tc>
      </w:tr>
      <w:tr w:rsidR="00A85134" w:rsidRPr="00223705" w14:paraId="2DB48D29"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A85134" w:rsidRPr="00223705" w14:paraId="290EC819"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A85134" w:rsidRPr="00223705" w:rsidRDefault="00A85134" w:rsidP="00A85134">
            <w:pPr>
              <w:pStyle w:val="TAC"/>
              <w:rPr>
                <w:rFonts w:eastAsia="Times New Roman"/>
                <w:lang w:val="en-US"/>
              </w:rPr>
            </w:pPr>
            <w:r w:rsidRPr="00223705">
              <w:t>10</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A85134" w:rsidRPr="00223705" w:rsidRDefault="00A85134" w:rsidP="00A85134">
            <w:pPr>
              <w:pStyle w:val="TAC"/>
              <w:rPr>
                <w:rFonts w:eastAsia="Times New Roman"/>
                <w:lang w:val="en-US"/>
              </w:rPr>
            </w:pPr>
            <w:r w:rsidRPr="00223705">
              <w:t>Coarse sampling grid</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77777777" w:rsidR="00A85134" w:rsidRPr="00223705" w:rsidRDefault="00A85134" w:rsidP="00A85134">
            <w:pPr>
              <w:pStyle w:val="TAC"/>
              <w:rPr>
                <w:rFonts w:eastAsia="Times New Roman"/>
                <w:lang w:val="en-US"/>
              </w:rPr>
            </w:pPr>
            <w:r w:rsidRPr="00223705">
              <w:t>Sampling grids per Table Table B.2.12-1</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77777777" w:rsidR="00A85134" w:rsidRPr="00223705" w:rsidRDefault="00A85134" w:rsidP="00A85134">
            <w:pPr>
              <w:pStyle w:val="TAC"/>
              <w:rPr>
                <w:rFonts w:eastAsia="Times New Roman"/>
                <w:lang w:val="en-US"/>
              </w:rPr>
            </w:pPr>
            <w:r w:rsidRPr="00223705">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77777777" w:rsidR="00A85134" w:rsidRPr="00223705" w:rsidRDefault="00A85134" w:rsidP="00A85134">
            <w:pPr>
              <w:pStyle w:val="TAC"/>
              <w:rPr>
                <w:rFonts w:eastAsia="Times New Roman"/>
                <w:lang w:val="en-US"/>
              </w:rPr>
            </w:pPr>
            <w:r w:rsidRPr="00223705">
              <w:t>0.25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77777777" w:rsidR="00A85134" w:rsidRPr="00223705" w:rsidRDefault="00A85134" w:rsidP="00A85134">
            <w:pPr>
              <w:pStyle w:val="TAC"/>
              <w:rPr>
                <w:rFonts w:eastAsia="Times New Roman"/>
                <w:lang w:val="en-US"/>
              </w:rPr>
            </w:pPr>
            <w:r w:rsidRPr="00223705">
              <w:t>1</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77777777" w:rsidR="00A85134" w:rsidRPr="00223705" w:rsidRDefault="00A85134" w:rsidP="00A85134">
            <w:pPr>
              <w:pStyle w:val="TAC"/>
              <w:rPr>
                <w:rFonts w:eastAsia="Times New Roman"/>
                <w:lang w:val="en-US"/>
              </w:rPr>
            </w:pPr>
            <w:r w:rsidRPr="00223705">
              <w:t>0.04</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77777777" w:rsidR="00A85134" w:rsidRPr="00223705" w:rsidRDefault="00A85134" w:rsidP="00A85134">
            <w:pPr>
              <w:pStyle w:val="TAC"/>
              <w:rPr>
                <w:rFonts w:eastAsia="Times New Roman"/>
                <w:lang w:val="en-US"/>
              </w:rPr>
            </w:pPr>
            <w:r w:rsidRPr="00223705">
              <w:t>0.25</w:t>
            </w:r>
          </w:p>
        </w:tc>
      </w:tr>
      <w:tr w:rsidR="00A85134" w:rsidRPr="00223705" w14:paraId="2CA369D7"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A85134">
        <w:trPr>
          <w:trHeight w:val="20"/>
        </w:trPr>
        <w:tc>
          <w:tcPr>
            <w:tcW w:w="9660"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A85134" w:rsidRPr="00223705" w14:paraId="0A850C43"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A85134" w:rsidRPr="00223705" w:rsidRDefault="00A85134" w:rsidP="00A85134">
            <w:pPr>
              <w:pStyle w:val="TAC"/>
              <w:rPr>
                <w:rFonts w:eastAsia="Times New Roman"/>
                <w:lang w:val="en-US"/>
              </w:rPr>
            </w:pPr>
            <w:r w:rsidRPr="00223705">
              <w:t>13</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A85134" w:rsidRPr="00223705" w:rsidRDefault="00A85134" w:rsidP="00A85134">
            <w:pPr>
              <w:pStyle w:val="TAC"/>
              <w:rPr>
                <w:rFonts w:eastAsia="Times New Roman"/>
                <w:lang w:val="en-US"/>
              </w:rPr>
            </w:pPr>
            <w:r w:rsidRPr="00223705">
              <w:rPr>
                <w:rFonts w:eastAsia="Times New Roman"/>
                <w:lang w:val="en-US"/>
              </w:rPr>
              <w:t>Uncertainty of network analyzer</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77777777" w:rsidR="00A85134" w:rsidRPr="00223705" w:rsidRDefault="00A85134" w:rsidP="00A85134">
            <w:pPr>
              <w:pStyle w:val="TAC"/>
              <w:rPr>
                <w:rFonts w:eastAsia="Times New Roman"/>
                <w:lang w:val="en-US"/>
              </w:rPr>
            </w:pPr>
            <w:r w:rsidRPr="00223705">
              <w:rPr>
                <w:rFonts w:eastAsia="Times New Roman"/>
              </w:rPr>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77777777" w:rsidR="00A85134" w:rsidRPr="00223705" w:rsidRDefault="00A85134" w:rsidP="00A85134">
            <w:pPr>
              <w:pStyle w:val="TAC"/>
              <w:rPr>
                <w:rFonts w:eastAsia="Times New Roman"/>
                <w:lang w:val="en-US"/>
              </w:rPr>
            </w:pPr>
            <w:r w:rsidRPr="00223705">
              <w:rPr>
                <w:rFonts w:eastAsia="Times New Roman"/>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77777777" w:rsidR="00A85134" w:rsidRPr="00223705" w:rsidRDefault="00A85134" w:rsidP="00A8513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77777777" w:rsidR="00A85134" w:rsidRPr="00223705" w:rsidRDefault="00A85134" w:rsidP="00A85134">
            <w:pPr>
              <w:pStyle w:val="TAC"/>
              <w:rPr>
                <w:rFonts w:eastAsia="Times New Roman"/>
                <w:lang w:val="en-US"/>
              </w:rPr>
            </w:pPr>
            <w:r w:rsidRPr="00223705">
              <w:rPr>
                <w:rFonts w:eastAsia="Times New Roman"/>
                <w:lang w:val="en-US"/>
              </w:rPr>
              <w:t>2</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7777777" w:rsidR="00A85134" w:rsidRPr="00223705" w:rsidRDefault="00A85134" w:rsidP="00A85134">
            <w:pPr>
              <w:pStyle w:val="TAC"/>
              <w:rPr>
                <w:rFonts w:eastAsia="Times New Roman"/>
                <w:lang w:val="en-US"/>
              </w:rPr>
            </w:pPr>
            <w:r w:rsidRPr="00223705">
              <w:rPr>
                <w:rFonts w:eastAsia="Times New Roman"/>
                <w:lang w:val="en-US"/>
              </w:rPr>
              <w:t>[0.10]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77777777" w:rsidR="00A85134" w:rsidRPr="00223705" w:rsidRDefault="00A85134" w:rsidP="00A85134">
            <w:pPr>
              <w:pStyle w:val="TAC"/>
              <w:rPr>
                <w:rFonts w:eastAsia="Times New Roman"/>
                <w:lang w:val="en-US"/>
              </w:rPr>
            </w:pPr>
            <w:r w:rsidRPr="00223705">
              <w:rPr>
                <w:rFonts w:eastAsia="Times New Roman"/>
                <w:lang w:val="en-US"/>
              </w:rPr>
              <w:t>[0.25]</w:t>
            </w:r>
          </w:p>
        </w:tc>
      </w:tr>
      <w:tr w:rsidR="00A85134" w:rsidRPr="00223705" w14:paraId="2044D13A"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t>15</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lastRenderedPageBreak/>
              <w:t>17</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741B7D26"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A85134" w:rsidRPr="00223705" w:rsidRDefault="00A85134" w:rsidP="00A85134">
            <w:pPr>
              <w:pStyle w:val="TAC"/>
              <w:rPr>
                <w:rFonts w:eastAsia="Times New Roman"/>
                <w:lang w:val="en-US"/>
              </w:rPr>
            </w:pPr>
            <w:r w:rsidRPr="00223705">
              <w:t>19</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A85134" w:rsidRPr="00223705" w:rsidRDefault="00A85134" w:rsidP="00A85134">
            <w:pPr>
              <w:pStyle w:val="TAC"/>
              <w:rPr>
                <w:rFonts w:eastAsia="Times New Roman"/>
                <w:lang w:val="en-US"/>
              </w:rPr>
            </w:pPr>
            <w:r w:rsidRPr="00223705">
              <w:rPr>
                <w:rFonts w:eastAsia="Times New Roman"/>
                <w:lang w:val="en-US"/>
              </w:rPr>
              <w:t>Uncertainty of the absolute gain/ radiation efficiency of the calibration antenna</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77777777" w:rsidR="00A85134" w:rsidRPr="00223705" w:rsidRDefault="00A85134" w:rsidP="00A85134">
            <w:pPr>
              <w:pStyle w:val="TAC"/>
              <w:rPr>
                <w:rFonts w:eastAsia="Times New Roman"/>
                <w:lang w:val="en-US"/>
              </w:rPr>
            </w:pPr>
            <w:r w:rsidRPr="00223705">
              <w:rPr>
                <w:rFonts w:eastAsia="Times New Roman"/>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77777777" w:rsidR="00A85134" w:rsidRPr="00223705" w:rsidRDefault="00A85134" w:rsidP="00A85134">
            <w:pPr>
              <w:pStyle w:val="TAC"/>
              <w:rPr>
                <w:rFonts w:eastAsia="Times New Roman"/>
                <w:lang w:val="en-US"/>
              </w:rPr>
            </w:pPr>
            <w:r w:rsidRPr="00223705">
              <w:rPr>
                <w:rFonts w:eastAsia="Times New Roman"/>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77777777" w:rsidR="00A85134" w:rsidRPr="00223705" w:rsidRDefault="00A85134" w:rsidP="00A85134">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77777777" w:rsidR="00A85134" w:rsidRPr="00223705" w:rsidRDefault="00A85134" w:rsidP="00A8513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77777777" w:rsidR="00A85134" w:rsidRPr="00223705" w:rsidRDefault="00A85134" w:rsidP="00A85134">
            <w:pPr>
              <w:pStyle w:val="TAC"/>
              <w:rPr>
                <w:rFonts w:eastAsia="Times New Roman"/>
                <w:lang w:val="en-US"/>
              </w:rPr>
            </w:pPr>
            <w:r w:rsidRPr="00223705">
              <w:rPr>
                <w:rFonts w:eastAsia="Times New Roman"/>
                <w:lang w:val="en-US"/>
              </w:rPr>
              <w:t>2</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A85134" w:rsidRPr="00223705" w14:paraId="04152027"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A85134" w:rsidRPr="00223705" w14:paraId="18B404EE" w14:textId="77777777" w:rsidTr="00A85134">
        <w:trPr>
          <w:trHeight w:val="20"/>
        </w:trPr>
        <w:tc>
          <w:tcPr>
            <w:tcW w:w="801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A85134" w:rsidRPr="00223705" w:rsidRDefault="00A85134" w:rsidP="00A85134">
            <w:pPr>
              <w:pStyle w:val="TAH"/>
              <w:rPr>
                <w:lang w:val="en-US"/>
              </w:rPr>
            </w:pPr>
            <w:r w:rsidRPr="00223705">
              <w:rPr>
                <w:lang w:val="en-US"/>
              </w:rPr>
              <w:t>Combined standard uncertainty [dB]</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77777777" w:rsidR="00A85134" w:rsidRPr="00223705" w:rsidRDefault="00A85134" w:rsidP="00A85134">
            <w:pPr>
              <w:pStyle w:val="TAH"/>
              <w:rPr>
                <w:lang w:val="en-US"/>
              </w:rPr>
            </w:pPr>
            <w:r w:rsidRPr="00223705">
              <w:t>[1.00]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77777777" w:rsidR="00A85134" w:rsidRPr="00223705" w:rsidRDefault="00A85134" w:rsidP="00A85134">
            <w:pPr>
              <w:pStyle w:val="TAH"/>
              <w:rPr>
                <w:lang w:val="en-US"/>
              </w:rPr>
            </w:pPr>
            <w:r w:rsidRPr="00223705">
              <w:t>[1.06]</w:t>
            </w:r>
          </w:p>
        </w:tc>
      </w:tr>
      <w:tr w:rsidR="00A85134" w:rsidRPr="00223705" w14:paraId="67626C1B" w14:textId="77777777" w:rsidTr="00A85134">
        <w:trPr>
          <w:trHeight w:val="20"/>
        </w:trPr>
        <w:tc>
          <w:tcPr>
            <w:tcW w:w="801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DE62B" w14:textId="77777777" w:rsidR="00A85134" w:rsidRPr="00223705" w:rsidRDefault="00A85134" w:rsidP="00A85134">
            <w:pPr>
              <w:pStyle w:val="TAH"/>
              <w:rPr>
                <w:lang w:val="en-US"/>
              </w:rPr>
            </w:pPr>
            <w:r w:rsidRPr="00223705">
              <w:rPr>
                <w:lang w:val="en-US"/>
              </w:rPr>
              <w:t>Expanded uncertainty [dB] (Confidence interval of 95 %)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3D2F0" w14:textId="77777777" w:rsidR="00A85134" w:rsidRPr="00223705" w:rsidRDefault="00A85134" w:rsidP="00A85134">
            <w:pPr>
              <w:pStyle w:val="TAH"/>
              <w:rPr>
                <w:lang w:val="en-US"/>
              </w:rPr>
            </w:pPr>
            <w:r w:rsidRPr="00223705">
              <w:t>[1.97]</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040CA" w14:textId="77777777" w:rsidR="00A85134" w:rsidRPr="00223705" w:rsidRDefault="00A85134" w:rsidP="00A85134">
            <w:pPr>
              <w:pStyle w:val="TAH"/>
              <w:rPr>
                <w:lang w:val="en-US"/>
              </w:rPr>
            </w:pPr>
            <w:r w:rsidRPr="00223705">
              <w:t>[2.08]</w:t>
            </w:r>
          </w:p>
        </w:tc>
      </w:tr>
      <w:tr w:rsidR="00A85134" w:rsidRPr="00223705" w14:paraId="791C69F8" w14:textId="77777777" w:rsidTr="00A85134">
        <w:trPr>
          <w:trHeight w:val="20"/>
        </w:trPr>
        <w:tc>
          <w:tcPr>
            <w:tcW w:w="562"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2004" w:type="dxa"/>
            <w:tcBorders>
              <w:top w:val="single" w:sz="4" w:space="0" w:color="000000"/>
              <w:left w:val="nil"/>
              <w:bottom w:val="single" w:sz="8" w:space="0" w:color="auto"/>
              <w:right w:val="single" w:sz="8"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733" w:type="dxa"/>
            <w:tcBorders>
              <w:top w:val="single" w:sz="4" w:space="0" w:color="000000"/>
              <w:left w:val="nil"/>
              <w:bottom w:val="single" w:sz="8" w:space="0" w:color="auto"/>
              <w:right w:val="single" w:sz="8"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000000"/>
              <w:left w:val="nil"/>
              <w:bottom w:val="single" w:sz="8" w:space="0" w:color="auto"/>
              <w:right w:val="single" w:sz="8"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797" w:type="dxa"/>
            <w:gridSpan w:val="2"/>
            <w:tcBorders>
              <w:top w:val="single" w:sz="4" w:space="0" w:color="000000"/>
              <w:left w:val="nil"/>
              <w:bottom w:val="single" w:sz="8" w:space="0" w:color="auto"/>
              <w:right w:val="single" w:sz="8"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000000"/>
              <w:left w:val="nil"/>
              <w:bottom w:val="single" w:sz="8" w:space="0" w:color="auto"/>
              <w:right w:val="single" w:sz="8"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000000"/>
              <w:left w:val="nil"/>
              <w:bottom w:val="single" w:sz="8" w:space="0" w:color="auto"/>
              <w:right w:val="single" w:sz="8"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417" w:type="dxa"/>
            <w:tcBorders>
              <w:top w:val="single" w:sz="4" w:space="0" w:color="000000"/>
              <w:left w:val="nil"/>
              <w:bottom w:val="single" w:sz="8" w:space="0" w:color="auto"/>
              <w:right w:val="single" w:sz="8"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817" w:type="dxa"/>
            <w:tcBorders>
              <w:top w:val="single" w:sz="4" w:space="0" w:color="000000"/>
              <w:left w:val="nil"/>
              <w:bottom w:val="single" w:sz="8" w:space="0" w:color="auto"/>
              <w:right w:val="single" w:sz="8"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831" w:type="dxa"/>
            <w:tcBorders>
              <w:top w:val="single" w:sz="4" w:space="0" w:color="000000"/>
              <w:left w:val="nil"/>
              <w:bottom w:val="single" w:sz="8" w:space="0" w:color="auto"/>
              <w:right w:val="single" w:sz="8"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A85134" w:rsidRPr="00A63771" w14:paraId="3CEBA08A" w14:textId="77777777" w:rsidTr="00A85134">
        <w:trPr>
          <w:trHeight w:val="20"/>
        </w:trPr>
        <w:tc>
          <w:tcPr>
            <w:tcW w:w="8012"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521A48DA" w14:textId="77777777" w:rsidR="00A85134" w:rsidRPr="00223705" w:rsidRDefault="00A85134" w:rsidP="00A85134">
            <w:pPr>
              <w:pStyle w:val="TAH"/>
              <w:rPr>
                <w:lang w:val="en-US"/>
              </w:rPr>
            </w:pPr>
            <w:r w:rsidRPr="00223705">
              <w:rPr>
                <w:lang w:val="en-US"/>
              </w:rPr>
              <w:t>Total Expanded uncertainty [dB] (Confidence interval of 95 %)</w:t>
            </w:r>
          </w:p>
        </w:tc>
        <w:tc>
          <w:tcPr>
            <w:tcW w:w="817" w:type="dxa"/>
            <w:tcBorders>
              <w:top w:val="nil"/>
              <w:left w:val="nil"/>
              <w:bottom w:val="single" w:sz="8" w:space="0" w:color="auto"/>
              <w:right w:val="single" w:sz="8" w:space="0" w:color="auto"/>
            </w:tcBorders>
            <w:shd w:val="clear" w:color="auto" w:fill="auto"/>
            <w:vAlign w:val="center"/>
            <w:hideMark/>
          </w:tcPr>
          <w:p w14:paraId="5569B37A" w14:textId="77777777" w:rsidR="00A85134" w:rsidRPr="00223705" w:rsidRDefault="00A85134" w:rsidP="00A85134">
            <w:pPr>
              <w:pStyle w:val="TAH"/>
              <w:rPr>
                <w:lang w:val="en-US"/>
              </w:rPr>
            </w:pPr>
            <w:r w:rsidRPr="00223705">
              <w:rPr>
                <w:lang w:val="en-US"/>
              </w:rPr>
              <w:t>[1.97]</w:t>
            </w:r>
          </w:p>
        </w:tc>
        <w:tc>
          <w:tcPr>
            <w:tcW w:w="831" w:type="dxa"/>
            <w:tcBorders>
              <w:top w:val="nil"/>
              <w:left w:val="nil"/>
              <w:bottom w:val="single" w:sz="8" w:space="0" w:color="auto"/>
              <w:right w:val="single" w:sz="8" w:space="0" w:color="auto"/>
            </w:tcBorders>
            <w:shd w:val="clear" w:color="auto" w:fill="auto"/>
            <w:vAlign w:val="center"/>
            <w:hideMark/>
          </w:tcPr>
          <w:p w14:paraId="531738D2" w14:textId="77777777" w:rsidR="00A85134" w:rsidRPr="00223705" w:rsidRDefault="00A85134" w:rsidP="00A85134">
            <w:pPr>
              <w:pStyle w:val="TAH"/>
              <w:rPr>
                <w:lang w:val="en-US"/>
              </w:rPr>
            </w:pPr>
            <w:r w:rsidRPr="00223705">
              <w:rPr>
                <w:lang w:val="en-US"/>
              </w:rPr>
              <w:t>[2.16]</w:t>
            </w:r>
          </w:p>
        </w:tc>
      </w:tr>
    </w:tbl>
    <w:p w14:paraId="367A9637" w14:textId="77777777" w:rsidR="00A85134" w:rsidRDefault="00A85134" w:rsidP="00A85134"/>
    <w:p w14:paraId="17E18BC8" w14:textId="77777777" w:rsidR="00A85134" w:rsidRPr="00784BB0" w:rsidRDefault="00A85134" w:rsidP="00A85134">
      <w:pPr>
        <w:pStyle w:val="TH"/>
      </w:pPr>
      <w:r w:rsidRPr="00784BB0">
        <w:lastRenderedPageBreak/>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0" w:type="dxa"/>
        <w:tblLook w:val="04A0" w:firstRow="1" w:lastRow="0" w:firstColumn="1" w:lastColumn="0" w:noHBand="0" w:noVBand="1"/>
      </w:tblPr>
      <w:tblGrid>
        <w:gridCol w:w="562"/>
        <w:gridCol w:w="2004"/>
        <w:gridCol w:w="1733"/>
        <w:gridCol w:w="747"/>
        <w:gridCol w:w="787"/>
        <w:gridCol w:w="10"/>
        <w:gridCol w:w="1177"/>
        <w:gridCol w:w="9"/>
        <w:gridCol w:w="558"/>
        <w:gridCol w:w="8"/>
        <w:gridCol w:w="417"/>
        <w:gridCol w:w="817"/>
        <w:gridCol w:w="831"/>
      </w:tblGrid>
      <w:tr w:rsidR="00A85134" w:rsidRPr="00223705" w14:paraId="12B22483" w14:textId="77777777" w:rsidTr="00A85134">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lastRenderedPageBreak/>
              <w:t>UID</w:t>
            </w:r>
          </w:p>
        </w:tc>
        <w:tc>
          <w:tcPr>
            <w:tcW w:w="20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7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42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164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A85134">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200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7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42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A85134">
        <w:trPr>
          <w:trHeight w:val="20"/>
        </w:trPr>
        <w:tc>
          <w:tcPr>
            <w:tcW w:w="9660"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A85134" w:rsidRPr="00223705" w14:paraId="743D8EB6"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A85134" w:rsidRPr="00223705" w:rsidRDefault="00A85134" w:rsidP="00A85134">
            <w:pPr>
              <w:pStyle w:val="TAC"/>
              <w:rPr>
                <w:rFonts w:eastAsia="Times New Roman"/>
                <w:lang w:val="en-US"/>
              </w:rPr>
            </w:pPr>
            <w:r w:rsidRPr="00223705">
              <w:t>4</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A85134" w:rsidRPr="00223705" w:rsidRDefault="00A85134" w:rsidP="00A85134">
            <w:pPr>
              <w:pStyle w:val="TAC"/>
              <w:rPr>
                <w:rFonts w:eastAsia="Times New Roman"/>
                <w:lang w:val="en-US"/>
              </w:rPr>
            </w:pPr>
            <w:r w:rsidRPr="00223705">
              <w:t>Communication Tester: uncertainty of the absolute output level</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77777777" w:rsidR="00A85134" w:rsidRPr="00223705" w:rsidRDefault="00A85134" w:rsidP="00A85134">
            <w:pPr>
              <w:pStyle w:val="TAC"/>
              <w:rPr>
                <w:rFonts w:eastAsia="Times New Roman"/>
                <w:lang w:val="en-US"/>
              </w:rPr>
            </w:pPr>
            <w:r w:rsidRPr="00223705">
              <w:t>Manufacturer’s data sheet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77777777" w:rsidR="00A85134" w:rsidRPr="00223705" w:rsidRDefault="00A85134" w:rsidP="00A85134">
            <w:pPr>
              <w:pStyle w:val="TAC"/>
              <w:rPr>
                <w:rFonts w:eastAsia="Times New Roman"/>
                <w:lang w:val="en-US"/>
              </w:rPr>
            </w:pPr>
            <w:r w:rsidRPr="00223705">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77777777" w:rsidR="00A85134" w:rsidRPr="00223705" w:rsidRDefault="00A85134" w:rsidP="00A85134">
            <w:pPr>
              <w:pStyle w:val="TAC"/>
              <w:rPr>
                <w:rFonts w:eastAsia="Times New Roman"/>
                <w:lang w:val="en-US"/>
              </w:rPr>
            </w:pPr>
            <w:r w:rsidRPr="00223705">
              <w:t>[1.16]</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77777777" w:rsidR="00A85134" w:rsidRPr="00223705" w:rsidRDefault="00A85134" w:rsidP="00A85134">
            <w:pPr>
              <w:pStyle w:val="TAC"/>
              <w:rPr>
                <w:rFonts w:eastAsia="Times New Roman"/>
                <w:lang w:val="en-US"/>
              </w:rPr>
            </w:pPr>
            <w:r w:rsidRPr="00223705">
              <w:t>2</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77777777" w:rsidR="00A85134" w:rsidRPr="00223705" w:rsidRDefault="00A85134" w:rsidP="00A85134">
            <w:pPr>
              <w:pStyle w:val="TAC"/>
              <w:rPr>
                <w:rFonts w:eastAsia="Times New Roman"/>
                <w:lang w:val="en-US"/>
              </w:rPr>
            </w:pPr>
            <w:r w:rsidRPr="00223705">
              <w:t>[0.58]</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77777777" w:rsidR="00A85134" w:rsidRPr="00223705" w:rsidRDefault="00A85134" w:rsidP="00A85134">
            <w:pPr>
              <w:pStyle w:val="TAC"/>
              <w:rPr>
                <w:rFonts w:eastAsia="Times New Roman"/>
                <w:lang w:val="en-US"/>
              </w:rPr>
            </w:pPr>
            <w:r w:rsidRPr="00223705">
              <w:t>[0.58]</w:t>
            </w:r>
          </w:p>
        </w:tc>
      </w:tr>
      <w:tr w:rsidR="00A85134" w:rsidRPr="00223705" w14:paraId="375ADCA9"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A85134" w:rsidRPr="00223705" w14:paraId="6DD3E2EB"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A85134" w:rsidRPr="00223705" w:rsidRDefault="00A85134" w:rsidP="00A85134">
            <w:pPr>
              <w:pStyle w:val="TAC"/>
              <w:rPr>
                <w:rFonts w:eastAsia="Times New Roman"/>
                <w:lang w:val="en-US"/>
              </w:rPr>
            </w:pPr>
            <w:r w:rsidRPr="00223705">
              <w:t>10</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A85134" w:rsidRPr="00223705" w:rsidRDefault="00A85134" w:rsidP="00A85134">
            <w:pPr>
              <w:pStyle w:val="TAC"/>
              <w:rPr>
                <w:rFonts w:eastAsia="Times New Roman"/>
                <w:lang w:val="en-US"/>
              </w:rPr>
            </w:pPr>
            <w:r w:rsidRPr="00223705">
              <w:t>Coarse sampling grid</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77777777" w:rsidR="00A85134" w:rsidRPr="00223705" w:rsidRDefault="00A85134" w:rsidP="00A85134">
            <w:pPr>
              <w:pStyle w:val="TAC"/>
              <w:rPr>
                <w:rFonts w:eastAsia="Times New Roman"/>
                <w:lang w:val="en-US"/>
              </w:rPr>
            </w:pPr>
            <w:r w:rsidRPr="00223705">
              <w:t>Sampling grids per Table Table B.2.12-1</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77777777" w:rsidR="00A85134" w:rsidRPr="00223705" w:rsidRDefault="00A85134" w:rsidP="00A85134">
            <w:pPr>
              <w:pStyle w:val="TAC"/>
              <w:rPr>
                <w:rFonts w:eastAsia="Times New Roman"/>
                <w:lang w:val="en-US"/>
              </w:rPr>
            </w:pPr>
            <w:r w:rsidRPr="00223705">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77777777" w:rsidR="00A85134" w:rsidRPr="00223705" w:rsidRDefault="00A85134" w:rsidP="00A85134">
            <w:pPr>
              <w:pStyle w:val="TAC"/>
              <w:rPr>
                <w:rFonts w:eastAsia="Times New Roman"/>
                <w:lang w:val="en-US"/>
              </w:rPr>
            </w:pPr>
            <w:r w:rsidRPr="00223705">
              <w:t>0.25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77777777" w:rsidR="00A85134" w:rsidRPr="00223705" w:rsidRDefault="00A85134" w:rsidP="00A85134">
            <w:pPr>
              <w:pStyle w:val="TAC"/>
              <w:rPr>
                <w:rFonts w:eastAsia="Times New Roman"/>
                <w:lang w:val="en-US"/>
              </w:rPr>
            </w:pPr>
            <w:r w:rsidRPr="00223705">
              <w:t>1</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77777777" w:rsidR="00A85134" w:rsidRPr="00223705" w:rsidRDefault="00A85134" w:rsidP="00A85134">
            <w:pPr>
              <w:pStyle w:val="TAC"/>
              <w:rPr>
                <w:rFonts w:eastAsia="Times New Roman"/>
                <w:lang w:val="en-US"/>
              </w:rPr>
            </w:pPr>
            <w:r w:rsidRPr="00223705">
              <w:t>0.04</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77777777" w:rsidR="00A85134" w:rsidRPr="00223705" w:rsidRDefault="00A85134" w:rsidP="00A85134">
            <w:pPr>
              <w:pStyle w:val="TAC"/>
              <w:rPr>
                <w:rFonts w:eastAsia="Times New Roman"/>
                <w:lang w:val="en-US"/>
              </w:rPr>
            </w:pPr>
            <w:r w:rsidRPr="00223705">
              <w:t>0.25</w:t>
            </w:r>
          </w:p>
        </w:tc>
      </w:tr>
      <w:tr w:rsidR="00A85134" w:rsidRPr="00223705" w14:paraId="2FF5F108"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A85134">
        <w:trPr>
          <w:trHeight w:val="20"/>
        </w:trPr>
        <w:tc>
          <w:tcPr>
            <w:tcW w:w="9660"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A85134" w:rsidRPr="00223705" w14:paraId="31950AD5"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A85134" w:rsidRPr="00223705" w:rsidRDefault="00A85134" w:rsidP="00A85134">
            <w:pPr>
              <w:pStyle w:val="TAC"/>
              <w:rPr>
                <w:rFonts w:eastAsia="Times New Roman"/>
                <w:lang w:val="en-US"/>
              </w:rPr>
            </w:pPr>
            <w:r w:rsidRPr="00223705">
              <w:t>13</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A85134" w:rsidRPr="00223705" w:rsidRDefault="00A85134" w:rsidP="00A85134">
            <w:pPr>
              <w:pStyle w:val="TAC"/>
              <w:rPr>
                <w:rFonts w:eastAsia="Times New Roman"/>
                <w:lang w:val="en-US"/>
              </w:rPr>
            </w:pPr>
            <w:r w:rsidRPr="00223705">
              <w:rPr>
                <w:rFonts w:eastAsia="Times New Roman"/>
                <w:lang w:val="en-US"/>
              </w:rPr>
              <w:t>Uncertainty of network analyzer</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77777777" w:rsidR="00A85134" w:rsidRPr="00223705" w:rsidRDefault="00A85134" w:rsidP="00A85134">
            <w:pPr>
              <w:pStyle w:val="TAC"/>
              <w:rPr>
                <w:rFonts w:eastAsia="Times New Roman"/>
                <w:lang w:val="en-US"/>
              </w:rPr>
            </w:pPr>
            <w:r w:rsidRPr="00223705">
              <w:rPr>
                <w:rFonts w:eastAsia="Times New Roman"/>
              </w:rPr>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77777777" w:rsidR="00A85134" w:rsidRPr="00223705" w:rsidRDefault="00A85134" w:rsidP="00A85134">
            <w:pPr>
              <w:pStyle w:val="TAC"/>
              <w:rPr>
                <w:rFonts w:eastAsia="Times New Roman"/>
                <w:lang w:val="en-US"/>
              </w:rPr>
            </w:pPr>
            <w:r w:rsidRPr="00223705">
              <w:rPr>
                <w:rFonts w:eastAsia="Times New Roman"/>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77777777" w:rsidR="00A85134" w:rsidRPr="00223705" w:rsidRDefault="00A85134" w:rsidP="00A8513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7777777" w:rsidR="00A85134" w:rsidRPr="00223705" w:rsidRDefault="00A85134" w:rsidP="00A85134">
            <w:pPr>
              <w:pStyle w:val="TAC"/>
              <w:rPr>
                <w:rFonts w:eastAsia="Times New Roman"/>
                <w:lang w:val="en-US"/>
              </w:rPr>
            </w:pPr>
            <w:r w:rsidRPr="00223705">
              <w:rPr>
                <w:rFonts w:eastAsia="Times New Roman"/>
                <w:lang w:val="en-US"/>
              </w:rPr>
              <w:t>2</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77777777" w:rsidR="00A85134" w:rsidRPr="00223705" w:rsidRDefault="00A85134" w:rsidP="00A85134">
            <w:pPr>
              <w:pStyle w:val="TAC"/>
              <w:rPr>
                <w:rFonts w:eastAsia="Times New Roman"/>
                <w:lang w:val="en-US"/>
              </w:rPr>
            </w:pPr>
            <w:r w:rsidRPr="00223705">
              <w:rPr>
                <w:rFonts w:eastAsia="Times New Roman"/>
                <w:lang w:val="en-US"/>
              </w:rPr>
              <w:t>[0.10]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7777777" w:rsidR="00A85134" w:rsidRPr="00223705" w:rsidRDefault="00A85134" w:rsidP="00A85134">
            <w:pPr>
              <w:pStyle w:val="TAC"/>
              <w:rPr>
                <w:rFonts w:eastAsia="Times New Roman"/>
                <w:lang w:val="en-US"/>
              </w:rPr>
            </w:pPr>
            <w:r w:rsidRPr="00223705">
              <w:rPr>
                <w:rFonts w:eastAsia="Times New Roman"/>
                <w:lang w:val="en-US"/>
              </w:rPr>
              <w:t>[0.25]</w:t>
            </w:r>
          </w:p>
        </w:tc>
      </w:tr>
      <w:tr w:rsidR="00A85134" w:rsidRPr="00223705" w14:paraId="6F16896A"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t>15</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lastRenderedPageBreak/>
              <w:t>18</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67BFFC0D"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A85134" w:rsidRPr="00223705" w:rsidRDefault="00A85134" w:rsidP="00A85134">
            <w:pPr>
              <w:pStyle w:val="TAC"/>
              <w:rPr>
                <w:rFonts w:eastAsia="Times New Roman"/>
                <w:lang w:val="en-US"/>
              </w:rPr>
            </w:pPr>
            <w:r w:rsidRPr="00223705">
              <w:t>19</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A85134" w:rsidRPr="00223705" w:rsidRDefault="00A85134" w:rsidP="00A85134">
            <w:pPr>
              <w:pStyle w:val="TAC"/>
              <w:rPr>
                <w:rFonts w:eastAsia="Times New Roman"/>
                <w:lang w:val="en-US"/>
              </w:rPr>
            </w:pPr>
            <w:r w:rsidRPr="00223705">
              <w:rPr>
                <w:rFonts w:eastAsia="Times New Roman"/>
                <w:lang w:val="en-US"/>
              </w:rPr>
              <w:t>Uncertainty of the absolute gain/ radiation efficiency of the calibration antenna</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77777777" w:rsidR="00A85134" w:rsidRPr="00223705" w:rsidRDefault="00A85134" w:rsidP="00A85134">
            <w:pPr>
              <w:pStyle w:val="TAC"/>
              <w:rPr>
                <w:rFonts w:eastAsia="Times New Roman"/>
                <w:lang w:val="en-US"/>
              </w:rPr>
            </w:pPr>
            <w:r w:rsidRPr="00223705">
              <w:rPr>
                <w:rFonts w:eastAsia="Times New Roman"/>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77777777" w:rsidR="00A85134" w:rsidRPr="00223705" w:rsidRDefault="00A85134" w:rsidP="00A85134">
            <w:pPr>
              <w:pStyle w:val="TAC"/>
              <w:rPr>
                <w:rFonts w:eastAsia="Times New Roman"/>
                <w:lang w:val="en-US"/>
              </w:rPr>
            </w:pPr>
            <w:r w:rsidRPr="00223705">
              <w:rPr>
                <w:rFonts w:eastAsia="Times New Roman"/>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77777777" w:rsidR="00A85134" w:rsidRPr="00223705" w:rsidRDefault="00A85134" w:rsidP="00A85134">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77777777" w:rsidR="00A85134" w:rsidRPr="00223705" w:rsidRDefault="00A85134" w:rsidP="00A8513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77777777" w:rsidR="00A85134" w:rsidRPr="00223705" w:rsidRDefault="00A85134" w:rsidP="00A85134">
            <w:pPr>
              <w:pStyle w:val="TAC"/>
              <w:rPr>
                <w:rFonts w:eastAsia="Times New Roman"/>
                <w:lang w:val="en-US"/>
              </w:rPr>
            </w:pPr>
            <w:r w:rsidRPr="00223705">
              <w:rPr>
                <w:rFonts w:eastAsia="Times New Roman"/>
                <w:lang w:val="en-US"/>
              </w:rPr>
              <w:t>2</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A85134" w:rsidRPr="00223705" w14:paraId="5EF27A3C"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A85134">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200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7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A85134" w:rsidRPr="00223705" w14:paraId="702794BE" w14:textId="77777777" w:rsidTr="00A85134">
        <w:trPr>
          <w:trHeight w:val="20"/>
        </w:trPr>
        <w:tc>
          <w:tcPr>
            <w:tcW w:w="801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A85134" w:rsidRPr="00223705" w:rsidRDefault="00A85134" w:rsidP="00A85134">
            <w:pPr>
              <w:pStyle w:val="TAH"/>
              <w:rPr>
                <w:lang w:val="en-US"/>
              </w:rPr>
            </w:pPr>
            <w:r w:rsidRPr="00223705">
              <w:rPr>
                <w:lang w:val="en-US"/>
              </w:rPr>
              <w:t>Combined standard uncertainty [dB]</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77777777" w:rsidR="00A85134" w:rsidRPr="00223705" w:rsidRDefault="00A85134" w:rsidP="00A85134">
            <w:pPr>
              <w:pStyle w:val="TAH"/>
              <w:rPr>
                <w:lang w:val="en-US"/>
              </w:rPr>
            </w:pPr>
            <w:r w:rsidRPr="00223705">
              <w:t>[1.11]</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77777777" w:rsidR="00A85134" w:rsidRPr="00223705" w:rsidRDefault="00A85134" w:rsidP="00A85134">
            <w:pPr>
              <w:pStyle w:val="TAH"/>
              <w:rPr>
                <w:lang w:val="en-US"/>
              </w:rPr>
            </w:pPr>
            <w:r w:rsidRPr="00223705">
              <w:t>[1.16]</w:t>
            </w:r>
          </w:p>
        </w:tc>
      </w:tr>
      <w:tr w:rsidR="00A85134" w:rsidRPr="00223705" w14:paraId="2DBA7D7D" w14:textId="77777777" w:rsidTr="00A85134">
        <w:trPr>
          <w:trHeight w:val="20"/>
        </w:trPr>
        <w:tc>
          <w:tcPr>
            <w:tcW w:w="8012"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2397B" w14:textId="77777777" w:rsidR="00A85134" w:rsidRPr="00223705" w:rsidRDefault="00A85134" w:rsidP="00A85134">
            <w:pPr>
              <w:pStyle w:val="TAH"/>
              <w:rPr>
                <w:lang w:val="en-US"/>
              </w:rPr>
            </w:pPr>
            <w:r w:rsidRPr="00223705">
              <w:rPr>
                <w:lang w:val="en-US"/>
              </w:rPr>
              <w:t>Expanded uncertainty [dB] (Confidence interval of 95 %)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3F248" w14:textId="77777777" w:rsidR="00A85134" w:rsidRPr="00223705" w:rsidRDefault="00A85134" w:rsidP="00A85134">
            <w:pPr>
              <w:pStyle w:val="TAH"/>
              <w:rPr>
                <w:lang w:val="en-US"/>
              </w:rPr>
            </w:pPr>
            <w:r w:rsidRPr="00223705">
              <w:t>[2.17]</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2A2C0" w14:textId="77777777" w:rsidR="00A85134" w:rsidRPr="00223705" w:rsidRDefault="00A85134" w:rsidP="00A85134">
            <w:pPr>
              <w:pStyle w:val="TAH"/>
              <w:rPr>
                <w:lang w:val="en-US"/>
              </w:rPr>
            </w:pPr>
            <w:r w:rsidRPr="00223705">
              <w:t>[2.27]</w:t>
            </w:r>
          </w:p>
        </w:tc>
      </w:tr>
      <w:tr w:rsidR="00A85134" w:rsidRPr="00223705" w14:paraId="4F1DB5AD" w14:textId="77777777" w:rsidTr="00A85134">
        <w:trPr>
          <w:trHeight w:val="20"/>
        </w:trPr>
        <w:tc>
          <w:tcPr>
            <w:tcW w:w="562"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2004" w:type="dxa"/>
            <w:tcBorders>
              <w:top w:val="single" w:sz="4" w:space="0" w:color="000000"/>
              <w:left w:val="nil"/>
              <w:bottom w:val="single" w:sz="8" w:space="0" w:color="auto"/>
              <w:right w:val="single" w:sz="8"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733" w:type="dxa"/>
            <w:tcBorders>
              <w:top w:val="single" w:sz="4" w:space="0" w:color="000000"/>
              <w:left w:val="nil"/>
              <w:bottom w:val="single" w:sz="8" w:space="0" w:color="auto"/>
              <w:right w:val="single" w:sz="8"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000000"/>
              <w:left w:val="nil"/>
              <w:bottom w:val="single" w:sz="8" w:space="0" w:color="auto"/>
              <w:right w:val="single" w:sz="8"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797" w:type="dxa"/>
            <w:gridSpan w:val="2"/>
            <w:tcBorders>
              <w:top w:val="single" w:sz="4" w:space="0" w:color="000000"/>
              <w:left w:val="nil"/>
              <w:bottom w:val="single" w:sz="8" w:space="0" w:color="auto"/>
              <w:right w:val="single" w:sz="8"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000000"/>
              <w:left w:val="nil"/>
              <w:bottom w:val="single" w:sz="8" w:space="0" w:color="auto"/>
              <w:right w:val="single" w:sz="8"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000000"/>
              <w:left w:val="nil"/>
              <w:bottom w:val="single" w:sz="8" w:space="0" w:color="auto"/>
              <w:right w:val="single" w:sz="8"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417" w:type="dxa"/>
            <w:tcBorders>
              <w:top w:val="single" w:sz="4" w:space="0" w:color="000000"/>
              <w:left w:val="nil"/>
              <w:bottom w:val="single" w:sz="8" w:space="0" w:color="auto"/>
              <w:right w:val="single" w:sz="8"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817" w:type="dxa"/>
            <w:tcBorders>
              <w:top w:val="single" w:sz="4" w:space="0" w:color="000000"/>
              <w:left w:val="nil"/>
              <w:bottom w:val="single" w:sz="8" w:space="0" w:color="auto"/>
              <w:right w:val="single" w:sz="8"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831" w:type="dxa"/>
            <w:tcBorders>
              <w:top w:val="single" w:sz="4" w:space="0" w:color="000000"/>
              <w:left w:val="nil"/>
              <w:bottom w:val="single" w:sz="8" w:space="0" w:color="auto"/>
              <w:right w:val="single" w:sz="8"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A85134" w:rsidRPr="00223705" w14:paraId="70E37316" w14:textId="77777777" w:rsidTr="00A85134">
        <w:trPr>
          <w:trHeight w:val="20"/>
        </w:trPr>
        <w:tc>
          <w:tcPr>
            <w:tcW w:w="8012"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41CF93E6" w14:textId="77777777" w:rsidR="00A85134" w:rsidRPr="00223705" w:rsidRDefault="00A85134" w:rsidP="00A85134">
            <w:pPr>
              <w:pStyle w:val="TAH"/>
              <w:rPr>
                <w:lang w:val="en-US"/>
              </w:rPr>
            </w:pPr>
            <w:r w:rsidRPr="00223705">
              <w:rPr>
                <w:lang w:val="en-US"/>
              </w:rPr>
              <w:t>Total Expanded uncertainty [dB] (Confidence interval of 95 %)</w:t>
            </w:r>
          </w:p>
        </w:tc>
        <w:tc>
          <w:tcPr>
            <w:tcW w:w="817" w:type="dxa"/>
            <w:tcBorders>
              <w:top w:val="nil"/>
              <w:left w:val="nil"/>
              <w:bottom w:val="single" w:sz="8" w:space="0" w:color="auto"/>
              <w:right w:val="single" w:sz="8" w:space="0" w:color="auto"/>
            </w:tcBorders>
            <w:shd w:val="clear" w:color="auto" w:fill="auto"/>
            <w:vAlign w:val="center"/>
            <w:hideMark/>
          </w:tcPr>
          <w:p w14:paraId="5369C787" w14:textId="77777777" w:rsidR="00A85134" w:rsidRPr="00223705" w:rsidRDefault="00A85134" w:rsidP="00A85134">
            <w:pPr>
              <w:pStyle w:val="TAH"/>
              <w:rPr>
                <w:lang w:val="en-US"/>
              </w:rPr>
            </w:pPr>
            <w:r w:rsidRPr="00223705">
              <w:rPr>
                <w:lang w:val="en-US"/>
              </w:rPr>
              <w:t>[2.17]</w:t>
            </w:r>
          </w:p>
        </w:tc>
        <w:tc>
          <w:tcPr>
            <w:tcW w:w="831" w:type="dxa"/>
            <w:tcBorders>
              <w:top w:val="nil"/>
              <w:left w:val="nil"/>
              <w:bottom w:val="single" w:sz="8" w:space="0" w:color="auto"/>
              <w:right w:val="single" w:sz="8" w:space="0" w:color="auto"/>
            </w:tcBorders>
            <w:shd w:val="clear" w:color="auto" w:fill="auto"/>
            <w:vAlign w:val="center"/>
            <w:hideMark/>
          </w:tcPr>
          <w:p w14:paraId="1C18723E" w14:textId="77777777" w:rsidR="00A85134" w:rsidRPr="00223705" w:rsidRDefault="00A85134" w:rsidP="00A85134">
            <w:pPr>
              <w:pStyle w:val="TAH"/>
              <w:rPr>
                <w:lang w:val="en-US"/>
              </w:rPr>
            </w:pPr>
            <w:r w:rsidRPr="00223705">
              <w:rPr>
                <w:lang w:val="en-US"/>
              </w:rPr>
              <w:t>[2.35]</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437" w:name="_Toc114077895"/>
      <w:bookmarkStart w:id="438" w:name="_Toc121933435"/>
      <w:bookmarkStart w:id="439" w:name="_Toc124151819"/>
      <w:bookmarkStart w:id="440" w:name="_Toc130324633"/>
      <w:bookmarkStart w:id="441" w:name="_Toc137489916"/>
      <w:bookmarkStart w:id="442" w:name="_Toc138766306"/>
      <w:bookmarkStart w:id="443" w:name="_Toc155369769"/>
      <w:r w:rsidRPr="004D3578">
        <w:lastRenderedPageBreak/>
        <w:t xml:space="preserve">Annex </w:t>
      </w:r>
      <w:r>
        <w:t>B</w:t>
      </w:r>
      <w:r w:rsidRPr="004D3578">
        <w:t xml:space="preserve"> (normative):</w:t>
      </w:r>
      <w:r w:rsidRPr="004D3578">
        <w:br/>
      </w:r>
      <w:r>
        <w:t>Phantoms definition and Positioning</w:t>
      </w:r>
      <w:bookmarkEnd w:id="437"/>
      <w:bookmarkEnd w:id="438"/>
      <w:bookmarkEnd w:id="439"/>
      <w:bookmarkEnd w:id="440"/>
      <w:bookmarkEnd w:id="441"/>
      <w:bookmarkEnd w:id="442"/>
      <w:bookmarkEnd w:id="443"/>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444" w:name="_Toc114077896"/>
      <w:bookmarkStart w:id="445" w:name="_Toc121933436"/>
      <w:bookmarkStart w:id="446" w:name="_Toc124151820"/>
      <w:bookmarkStart w:id="447" w:name="_Toc130324634"/>
      <w:bookmarkStart w:id="448" w:name="_Toc137489917"/>
      <w:bookmarkStart w:id="449" w:name="_Toc138766307"/>
      <w:bookmarkStart w:id="450" w:name="_Toc155369770"/>
      <w:r>
        <w:t>B.1</w:t>
      </w:r>
      <w:r>
        <w:tab/>
        <w:t>G</w:t>
      </w:r>
      <w:r w:rsidRPr="00A0545A">
        <w:t>e</w:t>
      </w:r>
      <w:r>
        <w:t>neral</w:t>
      </w:r>
      <w:bookmarkEnd w:id="444"/>
      <w:bookmarkEnd w:id="445"/>
      <w:bookmarkEnd w:id="446"/>
      <w:bookmarkEnd w:id="447"/>
      <w:bookmarkEnd w:id="448"/>
      <w:bookmarkEnd w:id="449"/>
      <w:bookmarkEnd w:id="450"/>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451" w:name="_Toc114077897"/>
      <w:bookmarkStart w:id="452" w:name="_Toc121933437"/>
      <w:bookmarkStart w:id="453" w:name="_Toc124151821"/>
      <w:bookmarkStart w:id="454" w:name="_Toc130324635"/>
      <w:bookmarkStart w:id="455" w:name="_Toc137489918"/>
      <w:bookmarkStart w:id="456" w:name="_Toc138766308"/>
      <w:bookmarkStart w:id="457" w:name="_Toc155369771"/>
      <w:r w:rsidRPr="00B70380">
        <w:t>B.2</w:t>
      </w:r>
      <w:r w:rsidRPr="00B70380">
        <w:tab/>
        <w:t>Phantom Definition</w:t>
      </w:r>
      <w:bookmarkEnd w:id="451"/>
      <w:bookmarkEnd w:id="452"/>
      <w:bookmarkEnd w:id="453"/>
      <w:bookmarkEnd w:id="454"/>
      <w:bookmarkEnd w:id="455"/>
      <w:bookmarkEnd w:id="456"/>
      <w:bookmarkEnd w:id="457"/>
    </w:p>
    <w:p w14:paraId="357FD11F" w14:textId="77777777" w:rsidR="009E7C99" w:rsidRPr="00B70380" w:rsidRDefault="009E7C99" w:rsidP="00484F00">
      <w:pPr>
        <w:pStyle w:val="Heading2"/>
      </w:pPr>
      <w:bookmarkStart w:id="458" w:name="_Toc121933438"/>
      <w:bookmarkStart w:id="459" w:name="_Toc124151822"/>
      <w:bookmarkStart w:id="460" w:name="_Toc130324636"/>
      <w:bookmarkStart w:id="461" w:name="_Toc137489919"/>
      <w:bookmarkStart w:id="462" w:name="_Toc138766309"/>
      <w:bookmarkStart w:id="463" w:name="_Toc155369772"/>
      <w:r w:rsidRPr="00B70380">
        <w:t>B.2.1</w:t>
      </w:r>
      <w:r w:rsidRPr="00B70380">
        <w:tab/>
        <w:t>Head Phantom</w:t>
      </w:r>
      <w:bookmarkEnd w:id="458"/>
      <w:bookmarkEnd w:id="459"/>
      <w:bookmarkEnd w:id="460"/>
      <w:bookmarkEnd w:id="461"/>
      <w:bookmarkEnd w:id="462"/>
      <w:bookmarkEnd w:id="463"/>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464" w:name="_Toc121933439"/>
      <w:bookmarkStart w:id="465" w:name="_Toc124151823"/>
      <w:bookmarkStart w:id="466" w:name="_Toc130324637"/>
      <w:bookmarkStart w:id="467" w:name="_Toc137489920"/>
      <w:bookmarkStart w:id="468" w:name="_Toc138766310"/>
      <w:bookmarkStart w:id="469" w:name="_Toc155369773"/>
      <w:r w:rsidRPr="00B70380">
        <w:t>B.2.2</w:t>
      </w:r>
      <w:r w:rsidRPr="00B70380">
        <w:tab/>
        <w:t>PDA Grip Hand Phantom</w:t>
      </w:r>
      <w:bookmarkEnd w:id="464"/>
      <w:bookmarkEnd w:id="465"/>
      <w:bookmarkEnd w:id="466"/>
      <w:bookmarkEnd w:id="467"/>
      <w:bookmarkEnd w:id="468"/>
      <w:bookmarkEnd w:id="469"/>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470" w:name="_Toc121933440"/>
      <w:bookmarkStart w:id="471" w:name="_Toc124151824"/>
      <w:bookmarkStart w:id="472" w:name="_Toc130324638"/>
      <w:bookmarkStart w:id="473" w:name="_Toc137489921"/>
      <w:bookmarkStart w:id="474" w:name="_Toc138766311"/>
      <w:bookmarkStart w:id="475" w:name="_Toc155369774"/>
      <w:r w:rsidRPr="00B70380">
        <w:t>B.2.3</w:t>
      </w:r>
      <w:r w:rsidRPr="00B70380">
        <w:tab/>
        <w:t>Wide Grip Hand Phantom</w:t>
      </w:r>
      <w:bookmarkEnd w:id="470"/>
      <w:bookmarkEnd w:id="471"/>
      <w:bookmarkEnd w:id="472"/>
      <w:bookmarkEnd w:id="473"/>
      <w:bookmarkEnd w:id="474"/>
      <w:bookmarkEnd w:id="475"/>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476" w:name="_Toc155369775"/>
      <w:r w:rsidRPr="00B70380">
        <w:t>B.2.</w:t>
      </w:r>
      <w:r>
        <w:t>4</w:t>
      </w:r>
      <w:r w:rsidRPr="00B70380">
        <w:tab/>
      </w:r>
      <w:r w:rsidRPr="0017284E">
        <w:t>Forearm Phantom</w:t>
      </w:r>
      <w:bookmarkEnd w:id="476"/>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Pr="00B70380" w:rsidRDefault="008C1895" w:rsidP="008C1895"/>
    <w:p w14:paraId="42810EB0" w14:textId="77777777" w:rsidR="009E7C99" w:rsidRPr="00B70380" w:rsidRDefault="009E7C99" w:rsidP="009E7C99">
      <w:pPr>
        <w:pStyle w:val="Heading1"/>
      </w:pPr>
      <w:bookmarkStart w:id="477" w:name="_Toc114077898"/>
      <w:bookmarkStart w:id="478" w:name="_Toc121933441"/>
      <w:bookmarkStart w:id="479" w:name="_Toc124151825"/>
      <w:bookmarkStart w:id="480" w:name="_Toc130324639"/>
      <w:bookmarkStart w:id="481" w:name="_Toc137489922"/>
      <w:bookmarkStart w:id="482" w:name="_Toc138766312"/>
      <w:bookmarkStart w:id="483" w:name="_Toc155369776"/>
      <w:r w:rsidRPr="00B70380">
        <w:t>B.3</w:t>
      </w:r>
      <w:r w:rsidRPr="00B70380">
        <w:tab/>
        <w:t>UE positioning guidelines</w:t>
      </w:r>
      <w:bookmarkEnd w:id="477"/>
      <w:bookmarkEnd w:id="478"/>
      <w:bookmarkEnd w:id="479"/>
      <w:bookmarkEnd w:id="480"/>
      <w:bookmarkEnd w:id="481"/>
      <w:bookmarkEnd w:id="482"/>
      <w:bookmarkEnd w:id="483"/>
    </w:p>
    <w:p w14:paraId="6C1D47FB" w14:textId="77777777" w:rsidR="009E7C99" w:rsidRPr="00B70380" w:rsidRDefault="009E7C99" w:rsidP="00031A4D">
      <w:pPr>
        <w:pStyle w:val="Heading2"/>
      </w:pPr>
      <w:bookmarkStart w:id="484" w:name="_Toc121933442"/>
      <w:bookmarkStart w:id="485" w:name="_Toc124151826"/>
      <w:bookmarkStart w:id="486" w:name="_Toc130324640"/>
      <w:bookmarkStart w:id="487" w:name="_Toc137489923"/>
      <w:bookmarkStart w:id="488" w:name="_Toc138766313"/>
      <w:bookmarkStart w:id="489" w:name="_Toc155369777"/>
      <w:r w:rsidRPr="00B70380">
        <w:t>B.3.1</w:t>
      </w:r>
      <w:r w:rsidRPr="00B70380">
        <w:tab/>
        <w:t>Hand phantom only (Browsing mode)</w:t>
      </w:r>
      <w:bookmarkEnd w:id="484"/>
      <w:bookmarkEnd w:id="485"/>
      <w:bookmarkEnd w:id="486"/>
      <w:bookmarkEnd w:id="487"/>
      <w:bookmarkEnd w:id="488"/>
      <w:bookmarkEnd w:id="489"/>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w:t>
      </w:r>
      <w:r w:rsidRPr="00B70380">
        <w:lastRenderedPageBreak/>
        <w:t>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490" w:name="_Toc114077899"/>
      <w:bookmarkStart w:id="491" w:name="_Toc121933443"/>
      <w:bookmarkStart w:id="492" w:name="_Toc124151827"/>
      <w:bookmarkStart w:id="493" w:name="_Toc130324641"/>
      <w:bookmarkStart w:id="494" w:name="_Toc137489924"/>
      <w:bookmarkStart w:id="495" w:name="_Toc138766314"/>
      <w:bookmarkStart w:id="496" w:name="_Toc155369778"/>
      <w:r w:rsidRPr="00B70380">
        <w:t>B.3.1.1</w:t>
      </w:r>
      <w:r w:rsidR="00031A4D">
        <w:tab/>
      </w:r>
      <w:r w:rsidRPr="00B70380">
        <w:t>Wide Grip Hand</w:t>
      </w:r>
      <w:bookmarkEnd w:id="490"/>
      <w:bookmarkEnd w:id="491"/>
      <w:bookmarkEnd w:id="492"/>
      <w:bookmarkEnd w:id="493"/>
      <w:bookmarkEnd w:id="494"/>
      <w:bookmarkEnd w:id="495"/>
      <w:bookmarkEnd w:id="496"/>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497" w:name="_Toc114077900"/>
      <w:bookmarkStart w:id="498" w:name="_Toc121933444"/>
      <w:bookmarkStart w:id="499" w:name="_Toc124151828"/>
      <w:bookmarkStart w:id="500" w:name="_Toc130324642"/>
      <w:bookmarkStart w:id="501" w:name="_Toc137489925"/>
      <w:bookmarkStart w:id="502" w:name="_Toc138766315"/>
      <w:bookmarkStart w:id="503" w:name="_Toc155369779"/>
      <w:r w:rsidRPr="00B70380">
        <w:t>B.3.1.2</w:t>
      </w:r>
      <w:r w:rsidR="00031A4D">
        <w:tab/>
      </w:r>
      <w:r w:rsidRPr="00B70380">
        <w:t>PDA Grip Hand</w:t>
      </w:r>
      <w:bookmarkEnd w:id="497"/>
      <w:bookmarkEnd w:id="498"/>
      <w:bookmarkEnd w:id="499"/>
      <w:bookmarkEnd w:id="500"/>
      <w:bookmarkEnd w:id="501"/>
      <w:bookmarkEnd w:id="502"/>
      <w:bookmarkEnd w:id="503"/>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lastRenderedPageBreak/>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504" w:name="_Toc121933445"/>
      <w:bookmarkStart w:id="505" w:name="_Toc124151829"/>
      <w:bookmarkStart w:id="506" w:name="_Toc130324643"/>
      <w:bookmarkStart w:id="507" w:name="_Toc137489926"/>
      <w:bookmarkStart w:id="508" w:name="_Toc138766316"/>
      <w:bookmarkStart w:id="509" w:name="_Toc155369780"/>
      <w:r w:rsidRPr="00B70380">
        <w:lastRenderedPageBreak/>
        <w:t>B.3.2</w:t>
      </w:r>
      <w:r w:rsidRPr="00B70380">
        <w:tab/>
        <w:t>Head and Hand phantom (Talk Mode)</w:t>
      </w:r>
      <w:bookmarkEnd w:id="504"/>
      <w:bookmarkEnd w:id="505"/>
      <w:bookmarkEnd w:id="506"/>
      <w:bookmarkEnd w:id="507"/>
      <w:bookmarkEnd w:id="508"/>
      <w:bookmarkEnd w:id="509"/>
    </w:p>
    <w:p w14:paraId="3BDEE7A6" w14:textId="51C8EF51" w:rsidR="009E7C99" w:rsidRPr="00B70380" w:rsidRDefault="009E7C99" w:rsidP="000300E1">
      <w:pPr>
        <w:pStyle w:val="Heading3"/>
      </w:pPr>
      <w:bookmarkStart w:id="510" w:name="_Toc114077901"/>
      <w:bookmarkStart w:id="511" w:name="_Toc121933446"/>
      <w:bookmarkStart w:id="512" w:name="_Toc124151830"/>
      <w:bookmarkStart w:id="513" w:name="_Toc130324644"/>
      <w:bookmarkStart w:id="514" w:name="_Toc137489927"/>
      <w:bookmarkStart w:id="515" w:name="_Toc138766317"/>
      <w:bookmarkStart w:id="516" w:name="_Toc155369781"/>
      <w:r w:rsidRPr="00B70380">
        <w:t>B.3.2.1</w:t>
      </w:r>
      <w:r w:rsidR="000300E1">
        <w:tab/>
      </w:r>
      <w:r w:rsidRPr="00B70380">
        <w:t>General</w:t>
      </w:r>
      <w:bookmarkEnd w:id="510"/>
      <w:bookmarkEnd w:id="511"/>
      <w:bookmarkEnd w:id="512"/>
      <w:bookmarkEnd w:id="513"/>
      <w:bookmarkEnd w:id="514"/>
      <w:bookmarkEnd w:id="515"/>
      <w:bookmarkEnd w:id="516"/>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 id="_x0000_i1026" type="#_x0000_t75" style="width:175pt;height:200.5pt" o:ole="">
            <v:imagedata r:id="rId32" o:title=""/>
          </v:shape>
          <o:OLEObject Type="Embed" ProgID="Visio.Drawing.15" ShapeID="_x0000_i1026" DrawAspect="Content" ObjectID="_1766342538" r:id="rId33"/>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517" w:name="_Toc114077902"/>
      <w:bookmarkStart w:id="518" w:name="_Toc121933447"/>
      <w:bookmarkStart w:id="519" w:name="_Toc124151831"/>
      <w:bookmarkStart w:id="520" w:name="_Toc130324645"/>
      <w:bookmarkStart w:id="521" w:name="_Toc137489928"/>
      <w:bookmarkStart w:id="522" w:name="_Toc138766318"/>
      <w:bookmarkStart w:id="523" w:name="_Toc155369782"/>
      <w:r w:rsidRPr="00B70380">
        <w:t>B.3.2.2</w:t>
      </w:r>
      <w:r w:rsidR="002A50E6">
        <w:tab/>
      </w:r>
      <w:r w:rsidRPr="00B70380">
        <w:t>Wide Grip Hand and Head</w:t>
      </w:r>
      <w:bookmarkEnd w:id="517"/>
      <w:bookmarkEnd w:id="518"/>
      <w:bookmarkEnd w:id="519"/>
      <w:bookmarkEnd w:id="520"/>
      <w:bookmarkEnd w:id="521"/>
      <w:bookmarkEnd w:id="522"/>
      <w:bookmarkEnd w:id="523"/>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524" w:name="_Toc114077903"/>
      <w:bookmarkStart w:id="525" w:name="_Toc121933448"/>
      <w:bookmarkStart w:id="526" w:name="_Toc124151832"/>
      <w:bookmarkStart w:id="527" w:name="_Toc130324646"/>
      <w:bookmarkStart w:id="528" w:name="_Toc137489929"/>
      <w:bookmarkStart w:id="529" w:name="_Toc138766319"/>
      <w:bookmarkStart w:id="530" w:name="_Toc155369783"/>
      <w:r w:rsidRPr="00B70380">
        <w:t>B.3.2.1</w:t>
      </w:r>
      <w:r w:rsidR="002A50E6">
        <w:tab/>
      </w:r>
      <w:r w:rsidRPr="00B70380">
        <w:t>PDA Grip Hand and Head</w:t>
      </w:r>
      <w:bookmarkEnd w:id="524"/>
      <w:bookmarkEnd w:id="525"/>
      <w:bookmarkEnd w:id="526"/>
      <w:bookmarkEnd w:id="527"/>
      <w:bookmarkEnd w:id="528"/>
      <w:bookmarkEnd w:id="529"/>
      <w:bookmarkEnd w:id="530"/>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531" w:name="_Toc155369784"/>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531"/>
    </w:p>
    <w:p w14:paraId="520805DB" w14:textId="77777777" w:rsidR="0094124A" w:rsidRPr="00B70380" w:rsidRDefault="0094124A" w:rsidP="0094124A">
      <w:pPr>
        <w:pStyle w:val="Heading3"/>
      </w:pPr>
      <w:bookmarkStart w:id="532" w:name="_Toc155369785"/>
      <w:r w:rsidRPr="00B70380">
        <w:t>B.3.2.1</w:t>
      </w:r>
      <w:r>
        <w:tab/>
      </w:r>
      <w:r w:rsidRPr="00B70380">
        <w:t>General</w:t>
      </w:r>
      <w:bookmarkEnd w:id="532"/>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533" w:name="_Toc155369786"/>
      <w:r w:rsidRPr="00B70380">
        <w:t>B.3.2.</w:t>
      </w:r>
      <w:r>
        <w:t>2</w:t>
      </w:r>
      <w:r>
        <w:tab/>
        <w:t>Forearm phantom positioning in the chamber</w:t>
      </w:r>
      <w:bookmarkEnd w:id="533"/>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lastRenderedPageBreak/>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534" w:name="_Toc155369787"/>
      <w:r w:rsidRPr="00B70380">
        <w:t>B.3.2.</w:t>
      </w:r>
      <w:r>
        <w:t>3</w:t>
      </w:r>
      <w:r>
        <w:tab/>
      </w:r>
      <w:r w:rsidRPr="005F33FC">
        <w:t>Wrist-Worn RedCap Device mounted on the Forearm Phantom</w:t>
      </w:r>
      <w:bookmarkEnd w:id="534"/>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lastRenderedPageBreak/>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Pr="007E5232" w:rsidRDefault="0094124A"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535" w:name="_Toc114077904"/>
      <w:bookmarkStart w:id="536" w:name="_Toc47103337"/>
      <w:bookmarkStart w:id="537" w:name="_Toc121933449"/>
      <w:bookmarkStart w:id="538" w:name="_Toc124151833"/>
      <w:bookmarkStart w:id="539" w:name="_Toc130324647"/>
      <w:bookmarkStart w:id="540" w:name="_Toc137489930"/>
      <w:bookmarkStart w:id="541" w:name="_Toc138766320"/>
      <w:bookmarkStart w:id="542" w:name="_Toc155369788"/>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535"/>
      <w:bookmarkEnd w:id="536"/>
      <w:bookmarkEnd w:id="537"/>
      <w:bookmarkEnd w:id="538"/>
      <w:bookmarkEnd w:id="539"/>
      <w:bookmarkEnd w:id="540"/>
      <w:bookmarkEnd w:id="541"/>
      <w:bookmarkEnd w:id="542"/>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543" w:name="_Toc84414143"/>
      <w:bookmarkStart w:id="544" w:name="_Toc84405534"/>
      <w:bookmarkStart w:id="545" w:name="_Toc83581025"/>
      <w:bookmarkStart w:id="546" w:name="_Toc76718678"/>
      <w:bookmarkStart w:id="547" w:name="_Toc76509688"/>
      <w:bookmarkStart w:id="548" w:name="_Toc75467666"/>
      <w:bookmarkStart w:id="549" w:name="_Toc69084653"/>
      <w:bookmarkStart w:id="550" w:name="_Toc68231240"/>
      <w:bookmarkStart w:id="551" w:name="_Toc61373290"/>
      <w:bookmarkStart w:id="552" w:name="_Toc61367907"/>
      <w:bookmarkStart w:id="553" w:name="_Toc45889159"/>
      <w:bookmarkStart w:id="554" w:name="_Toc45888560"/>
      <w:bookmarkStart w:id="555" w:name="_Toc37251621"/>
      <w:bookmarkStart w:id="556" w:name="_Toc36107847"/>
      <w:bookmarkStart w:id="557" w:name="_Toc29803105"/>
      <w:bookmarkStart w:id="558" w:name="_Toc29802480"/>
      <w:bookmarkStart w:id="559" w:name="_Toc29802056"/>
      <w:bookmarkStart w:id="560" w:name="_Toc21344568"/>
      <w:bookmarkStart w:id="561" w:name="_Toc114077905"/>
      <w:bookmarkStart w:id="562" w:name="_Toc121933450"/>
      <w:bookmarkStart w:id="563" w:name="_Toc124151834"/>
      <w:bookmarkStart w:id="564" w:name="_Toc130324648"/>
      <w:bookmarkStart w:id="565" w:name="_Toc137489931"/>
      <w:bookmarkStart w:id="566" w:name="_Toc138766321"/>
      <w:bookmarkStart w:id="567" w:name="_Toc155369789"/>
      <w:r>
        <w:t>C</w:t>
      </w:r>
      <w:r w:rsidR="00B36608">
        <w:t>.1</w:t>
      </w:r>
      <w:r w:rsidR="00B36608">
        <w:tab/>
        <w:t>General</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568" w:name="_Toc84414144"/>
      <w:bookmarkStart w:id="569" w:name="_Toc84405535"/>
      <w:bookmarkStart w:id="570" w:name="_Toc83581026"/>
      <w:bookmarkStart w:id="571" w:name="_Toc76718679"/>
      <w:bookmarkStart w:id="572" w:name="_Toc76509689"/>
      <w:bookmarkStart w:id="573" w:name="_Toc75467667"/>
      <w:bookmarkStart w:id="574" w:name="_Toc69084654"/>
      <w:bookmarkStart w:id="575" w:name="_Toc68231241"/>
      <w:bookmarkStart w:id="576" w:name="_Toc61373291"/>
      <w:bookmarkStart w:id="577" w:name="_Toc61367908"/>
      <w:bookmarkStart w:id="578" w:name="_Toc45889160"/>
      <w:bookmarkStart w:id="579" w:name="_Toc45888561"/>
      <w:bookmarkStart w:id="580" w:name="_Toc37251622"/>
      <w:bookmarkStart w:id="581" w:name="_Toc36107848"/>
      <w:bookmarkStart w:id="582" w:name="_Toc29803106"/>
      <w:bookmarkStart w:id="583" w:name="_Toc29802481"/>
      <w:bookmarkStart w:id="584" w:name="_Toc29802057"/>
      <w:bookmarkStart w:id="585" w:name="_Toc21344569"/>
      <w:bookmarkStart w:id="586" w:name="_Toc114077906"/>
      <w:bookmarkStart w:id="587" w:name="_Toc121933451"/>
      <w:bookmarkStart w:id="588" w:name="_Toc124151835"/>
      <w:bookmarkStart w:id="589" w:name="_Toc130324649"/>
      <w:bookmarkStart w:id="590" w:name="_Toc137489932"/>
      <w:bookmarkStart w:id="591" w:name="_Toc138766322"/>
      <w:bookmarkStart w:id="592" w:name="_Toc155369790"/>
      <w:r>
        <w:t>C</w:t>
      </w:r>
      <w:r w:rsidR="00B36608">
        <w:t>.2</w:t>
      </w:r>
      <w:r w:rsidR="00B36608">
        <w:tab/>
        <w:t>Environmental</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593" w:name="_Toc84414145"/>
      <w:bookmarkStart w:id="594" w:name="_Toc84405536"/>
      <w:bookmarkStart w:id="595" w:name="_Toc83581027"/>
      <w:bookmarkStart w:id="596" w:name="_Toc76718680"/>
      <w:bookmarkStart w:id="597" w:name="_Toc76509690"/>
      <w:bookmarkStart w:id="598" w:name="_Toc75467668"/>
      <w:bookmarkStart w:id="599" w:name="_Toc69084655"/>
      <w:bookmarkStart w:id="600" w:name="_Toc68231242"/>
      <w:bookmarkStart w:id="601" w:name="_Toc61373292"/>
      <w:bookmarkStart w:id="602" w:name="_Toc61367909"/>
      <w:bookmarkStart w:id="603" w:name="_Toc45889161"/>
      <w:bookmarkStart w:id="604" w:name="_Toc45888562"/>
      <w:bookmarkStart w:id="605" w:name="_Toc37251623"/>
      <w:bookmarkStart w:id="606" w:name="_Toc36107849"/>
      <w:bookmarkStart w:id="607" w:name="_Toc29803107"/>
      <w:bookmarkStart w:id="608" w:name="_Toc29802482"/>
      <w:bookmarkStart w:id="609" w:name="_Toc29802058"/>
      <w:bookmarkStart w:id="610" w:name="_Toc21344570"/>
      <w:bookmarkStart w:id="611" w:name="_Toc114077907"/>
      <w:bookmarkStart w:id="612" w:name="_Toc121933452"/>
      <w:bookmarkStart w:id="613" w:name="_Toc124151836"/>
      <w:bookmarkStart w:id="614" w:name="_Toc130324650"/>
      <w:bookmarkStart w:id="615" w:name="_Toc137489933"/>
      <w:bookmarkStart w:id="616" w:name="_Toc138766323"/>
      <w:bookmarkStart w:id="617" w:name="_Toc155369791"/>
      <w:r>
        <w:t>C</w:t>
      </w:r>
      <w:r w:rsidR="00B36608">
        <w:t>.2.1</w:t>
      </w:r>
      <w:r w:rsidR="00B36608">
        <w:tab/>
        <w:t>Temperature</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618" w:name="_Toc84414146"/>
      <w:bookmarkStart w:id="619" w:name="_Toc84405537"/>
      <w:bookmarkStart w:id="620" w:name="_Toc83581028"/>
      <w:bookmarkStart w:id="621" w:name="_Toc76718681"/>
      <w:bookmarkStart w:id="622" w:name="_Toc76509691"/>
      <w:bookmarkStart w:id="623" w:name="_Toc75467669"/>
      <w:bookmarkStart w:id="624" w:name="_Toc69084656"/>
      <w:bookmarkStart w:id="625" w:name="_Toc68231243"/>
      <w:bookmarkStart w:id="626" w:name="_Toc61373293"/>
      <w:bookmarkStart w:id="627" w:name="_Toc61367910"/>
      <w:bookmarkStart w:id="628" w:name="_Toc45889162"/>
      <w:bookmarkStart w:id="629" w:name="_Toc45888563"/>
      <w:bookmarkStart w:id="630" w:name="_Toc37251624"/>
      <w:bookmarkStart w:id="631" w:name="_Toc36107850"/>
      <w:bookmarkStart w:id="632" w:name="_Toc29803108"/>
      <w:bookmarkStart w:id="633" w:name="_Toc29802483"/>
      <w:bookmarkStart w:id="634" w:name="_Toc29802059"/>
      <w:bookmarkStart w:id="635" w:name="_Toc21344571"/>
      <w:bookmarkStart w:id="636" w:name="_Toc114077908"/>
      <w:bookmarkStart w:id="637" w:name="_Toc121933453"/>
      <w:bookmarkStart w:id="638" w:name="_Toc124151837"/>
      <w:bookmarkStart w:id="639" w:name="_Toc130324651"/>
      <w:bookmarkStart w:id="640" w:name="_Toc137489934"/>
      <w:bookmarkStart w:id="641" w:name="_Toc138766324"/>
      <w:bookmarkStart w:id="642" w:name="_Toc155369792"/>
      <w:r>
        <w:t>C</w:t>
      </w:r>
      <w:r w:rsidR="00B36608">
        <w:t>.2.2</w:t>
      </w:r>
      <w:r w:rsidR="00B36608">
        <w:tab/>
        <w:t>Voltage</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37"/>
          <w:footerReference w:type="default" r:id="rId38"/>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643" w:name="_Toc47103338"/>
      <w:bookmarkStart w:id="644" w:name="_Toc114077909"/>
      <w:bookmarkStart w:id="645" w:name="_Toc121933454"/>
      <w:bookmarkStart w:id="646" w:name="_Toc124151838"/>
      <w:bookmarkStart w:id="647" w:name="_Toc130324652"/>
      <w:bookmarkStart w:id="648" w:name="_Toc137489935"/>
      <w:bookmarkStart w:id="649" w:name="_Toc138766325"/>
      <w:bookmarkStart w:id="650" w:name="_Toc155369793"/>
      <w:bookmarkStart w:id="651" w:name="historyclause"/>
      <w:r>
        <w:lastRenderedPageBreak/>
        <w:t xml:space="preserve">Annex </w:t>
      </w:r>
      <w:r w:rsidR="00AB7ABF">
        <w:t>D</w:t>
      </w:r>
      <w:r w:rsidR="0043627B" w:rsidRPr="004D3578">
        <w:t xml:space="preserve"> </w:t>
      </w:r>
      <w:r w:rsidRPr="004D3578">
        <w:t>(informative):</w:t>
      </w:r>
      <w:r w:rsidRPr="004D3578">
        <w:br/>
        <w:t>Change history</w:t>
      </w:r>
      <w:bookmarkEnd w:id="643"/>
      <w:bookmarkEnd w:id="644"/>
      <w:bookmarkEnd w:id="645"/>
      <w:bookmarkEnd w:id="646"/>
      <w:bookmarkEnd w:id="647"/>
      <w:bookmarkEnd w:id="648"/>
      <w:bookmarkEnd w:id="649"/>
      <w:bookmarkEnd w:id="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651"/>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bl>
    <w:p w14:paraId="04A77D2C" w14:textId="77777777" w:rsidR="00DE71A1" w:rsidRPr="00235394" w:rsidRDefault="00DE71A1" w:rsidP="00DE71A1"/>
    <w:p w14:paraId="2879AADF"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9EAE9" w14:textId="77777777" w:rsidR="00CD7566" w:rsidRDefault="00CD7566">
      <w:r>
        <w:separator/>
      </w:r>
    </w:p>
  </w:endnote>
  <w:endnote w:type="continuationSeparator" w:id="0">
    <w:p w14:paraId="59ED854A" w14:textId="77777777" w:rsidR="00CD7566" w:rsidRDefault="00CD75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3BCF4" w14:textId="77777777" w:rsidR="005D1E53" w:rsidRDefault="005D1E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70B6B" w14:textId="77777777" w:rsidR="005D1E53" w:rsidRDefault="005D1E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F92387" w14:textId="77777777" w:rsidR="005D1E53" w:rsidRDefault="005D1E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DDDE3" w14:textId="77777777" w:rsidR="006920BF" w:rsidRDefault="006920BF">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604FF" w14:textId="77777777" w:rsidR="00CD7566" w:rsidRDefault="00CD7566">
      <w:r>
        <w:separator/>
      </w:r>
    </w:p>
  </w:footnote>
  <w:footnote w:type="continuationSeparator" w:id="0">
    <w:p w14:paraId="6E7B312B" w14:textId="77777777" w:rsidR="00CD7566" w:rsidRDefault="00CD75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6436C3" w14:textId="77777777" w:rsidR="005D1E53" w:rsidRDefault="005D1E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80064" w14:textId="77777777" w:rsidR="005D1E53" w:rsidRDefault="005D1E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D1F65" w14:textId="77777777" w:rsidR="005D1E53" w:rsidRDefault="005D1E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1C3E9" w14:textId="6E2C44EA"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1E53">
      <w:rPr>
        <w:rFonts w:ascii="Arial" w:hAnsi="Arial" w:cs="Arial"/>
        <w:b/>
        <w:noProof/>
        <w:sz w:val="18"/>
        <w:szCs w:val="18"/>
      </w:rPr>
      <w:t>3GPP TS 38.161 V18.0.0 (2023-12)</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04B0EC4A"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1E53">
      <w:rPr>
        <w:rFonts w:ascii="Arial" w:hAnsi="Arial" w:cs="Arial"/>
        <w:b/>
        <w:noProof/>
        <w:sz w:val="18"/>
        <w:szCs w:val="18"/>
      </w:rPr>
      <w:t>Release 18</w:t>
    </w:r>
    <w:r>
      <w:rPr>
        <w:rFonts w:ascii="Arial" w:hAnsi="Arial" w:cs="Arial"/>
        <w:b/>
        <w:sz w:val="18"/>
        <w:szCs w:val="18"/>
      </w:rPr>
      <w:fldChar w:fldCharType="end"/>
    </w:r>
  </w:p>
  <w:p w14:paraId="634D7C5B" w14:textId="77777777" w:rsidR="006920BF" w:rsidRDefault="006920B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5F898" w14:textId="10985581"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7084">
      <w:rPr>
        <w:rFonts w:ascii="Arial" w:hAnsi="Arial" w:cs="Arial"/>
        <w:b/>
        <w:noProof/>
        <w:sz w:val="18"/>
        <w:szCs w:val="18"/>
      </w:rPr>
      <w:t>3GPP TS 38.161 V18.0.0 (2023-0612)</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22E36247"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7084">
      <w:rPr>
        <w:rFonts w:ascii="Arial" w:hAnsi="Arial" w:cs="Arial"/>
        <w:b/>
        <w:noProof/>
        <w:sz w:val="18"/>
        <w:szCs w:val="18"/>
      </w:rPr>
      <w:t>Release 18</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0"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8"/>
  </w:num>
  <w:num w:numId="3" w16cid:durableId="167259406">
    <w:abstractNumId w:val="7"/>
  </w:num>
  <w:num w:numId="4" w16cid:durableId="916206813">
    <w:abstractNumId w:val="13"/>
  </w:num>
  <w:num w:numId="5" w16cid:durableId="314184009">
    <w:abstractNumId w:val="19"/>
  </w:num>
  <w:num w:numId="6" w16cid:durableId="95904641">
    <w:abstractNumId w:val="20"/>
  </w:num>
  <w:num w:numId="7" w16cid:durableId="8371119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0"/>
  </w:num>
  <w:num w:numId="10" w16cid:durableId="1917863957">
    <w:abstractNumId w:val="6"/>
  </w:num>
  <w:num w:numId="11" w16cid:durableId="208224436">
    <w:abstractNumId w:val="25"/>
  </w:num>
  <w:num w:numId="12" w16cid:durableId="1948124107">
    <w:abstractNumId w:val="3"/>
  </w:num>
  <w:num w:numId="13" w16cid:durableId="901790041">
    <w:abstractNumId w:val="16"/>
  </w:num>
  <w:num w:numId="14" w16cid:durableId="1126697284">
    <w:abstractNumId w:val="11"/>
  </w:num>
  <w:num w:numId="15" w16cid:durableId="648436267">
    <w:abstractNumId w:val="24"/>
  </w:num>
  <w:num w:numId="16" w16cid:durableId="1793205247">
    <w:abstractNumId w:val="26"/>
  </w:num>
  <w:num w:numId="17" w16cid:durableId="924538692">
    <w:abstractNumId w:val="27"/>
  </w:num>
  <w:num w:numId="18" w16cid:durableId="353650835">
    <w:abstractNumId w:val="8"/>
  </w:num>
  <w:num w:numId="19" w16cid:durableId="2013491046">
    <w:abstractNumId w:val="4"/>
  </w:num>
  <w:num w:numId="20" w16cid:durableId="1911310824">
    <w:abstractNumId w:val="12"/>
  </w:num>
  <w:num w:numId="21" w16cid:durableId="331758404">
    <w:abstractNumId w:val="14"/>
  </w:num>
  <w:num w:numId="22" w16cid:durableId="1501844616">
    <w:abstractNumId w:val="9"/>
  </w:num>
  <w:num w:numId="23" w16cid:durableId="565143216">
    <w:abstractNumId w:val="21"/>
  </w:num>
  <w:num w:numId="24" w16cid:durableId="697197238">
    <w:abstractNumId w:val="0"/>
  </w:num>
  <w:num w:numId="25" w16cid:durableId="2028289117">
    <w:abstractNumId w:val="23"/>
  </w:num>
  <w:num w:numId="26" w16cid:durableId="1640189062">
    <w:abstractNumId w:val="5"/>
  </w:num>
  <w:num w:numId="27" w16cid:durableId="17328493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2"/>
  </w:num>
  <w:num w:numId="29" w16cid:durableId="1283922051">
    <w:abstractNumId w:val="17"/>
  </w:num>
  <w:num w:numId="30" w16cid:durableId="29970047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749C"/>
    <w:rsid w:val="00021D89"/>
    <w:rsid w:val="000300E1"/>
    <w:rsid w:val="00031A4D"/>
    <w:rsid w:val="00033397"/>
    <w:rsid w:val="00040095"/>
    <w:rsid w:val="00042A9B"/>
    <w:rsid w:val="00051834"/>
    <w:rsid w:val="00051923"/>
    <w:rsid w:val="00054A22"/>
    <w:rsid w:val="00062023"/>
    <w:rsid w:val="0006350B"/>
    <w:rsid w:val="0006416E"/>
    <w:rsid w:val="000655A6"/>
    <w:rsid w:val="000712F6"/>
    <w:rsid w:val="00080512"/>
    <w:rsid w:val="000B788A"/>
    <w:rsid w:val="000B7F46"/>
    <w:rsid w:val="000C02B1"/>
    <w:rsid w:val="000C47C3"/>
    <w:rsid w:val="000D58AB"/>
    <w:rsid w:val="000E4932"/>
    <w:rsid w:val="00123365"/>
    <w:rsid w:val="00123786"/>
    <w:rsid w:val="00133525"/>
    <w:rsid w:val="0013483D"/>
    <w:rsid w:val="00137212"/>
    <w:rsid w:val="00137872"/>
    <w:rsid w:val="001451C8"/>
    <w:rsid w:val="00160730"/>
    <w:rsid w:val="00164708"/>
    <w:rsid w:val="00164D24"/>
    <w:rsid w:val="00175FB3"/>
    <w:rsid w:val="001839D4"/>
    <w:rsid w:val="0018693F"/>
    <w:rsid w:val="00186C06"/>
    <w:rsid w:val="00187084"/>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25B33"/>
    <w:rsid w:val="002347A2"/>
    <w:rsid w:val="00251E62"/>
    <w:rsid w:val="00266E6B"/>
    <w:rsid w:val="002675F0"/>
    <w:rsid w:val="00274AC7"/>
    <w:rsid w:val="00276AA3"/>
    <w:rsid w:val="0028047D"/>
    <w:rsid w:val="0028572A"/>
    <w:rsid w:val="00290417"/>
    <w:rsid w:val="00292DEF"/>
    <w:rsid w:val="002A50E6"/>
    <w:rsid w:val="002B32F1"/>
    <w:rsid w:val="002B6339"/>
    <w:rsid w:val="002E00EE"/>
    <w:rsid w:val="003045B8"/>
    <w:rsid w:val="00316E9F"/>
    <w:rsid w:val="003172DC"/>
    <w:rsid w:val="003238B5"/>
    <w:rsid w:val="00326355"/>
    <w:rsid w:val="00333903"/>
    <w:rsid w:val="0034447A"/>
    <w:rsid w:val="0035462D"/>
    <w:rsid w:val="003765B8"/>
    <w:rsid w:val="003800F5"/>
    <w:rsid w:val="00380163"/>
    <w:rsid w:val="0038125A"/>
    <w:rsid w:val="00383E30"/>
    <w:rsid w:val="00392750"/>
    <w:rsid w:val="003A77F1"/>
    <w:rsid w:val="003B0D46"/>
    <w:rsid w:val="003B3C5C"/>
    <w:rsid w:val="003C3971"/>
    <w:rsid w:val="003C4C7D"/>
    <w:rsid w:val="003E4D27"/>
    <w:rsid w:val="004053E5"/>
    <w:rsid w:val="00415244"/>
    <w:rsid w:val="00423334"/>
    <w:rsid w:val="00425653"/>
    <w:rsid w:val="004345EC"/>
    <w:rsid w:val="0043627B"/>
    <w:rsid w:val="0045607A"/>
    <w:rsid w:val="00456767"/>
    <w:rsid w:val="00457AF9"/>
    <w:rsid w:val="00462FD3"/>
    <w:rsid w:val="00465515"/>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06E"/>
    <w:rsid w:val="00584473"/>
    <w:rsid w:val="005903EB"/>
    <w:rsid w:val="00597B11"/>
    <w:rsid w:val="005A2786"/>
    <w:rsid w:val="005A2CD9"/>
    <w:rsid w:val="005A3132"/>
    <w:rsid w:val="005A474B"/>
    <w:rsid w:val="005C2236"/>
    <w:rsid w:val="005D1E53"/>
    <w:rsid w:val="005D2E01"/>
    <w:rsid w:val="005D7526"/>
    <w:rsid w:val="005E4BB2"/>
    <w:rsid w:val="005E7366"/>
    <w:rsid w:val="005F17F7"/>
    <w:rsid w:val="005F7660"/>
    <w:rsid w:val="00602AEA"/>
    <w:rsid w:val="006037C7"/>
    <w:rsid w:val="00614FDF"/>
    <w:rsid w:val="0063516E"/>
    <w:rsid w:val="0063543D"/>
    <w:rsid w:val="0063699B"/>
    <w:rsid w:val="00647114"/>
    <w:rsid w:val="00650F43"/>
    <w:rsid w:val="006706FF"/>
    <w:rsid w:val="00684474"/>
    <w:rsid w:val="006920BF"/>
    <w:rsid w:val="006A23F3"/>
    <w:rsid w:val="006A323F"/>
    <w:rsid w:val="006A61A6"/>
    <w:rsid w:val="006A6CA6"/>
    <w:rsid w:val="006B30D0"/>
    <w:rsid w:val="006B79F4"/>
    <w:rsid w:val="006C1B4C"/>
    <w:rsid w:val="006C3D95"/>
    <w:rsid w:val="006D3311"/>
    <w:rsid w:val="006E5C86"/>
    <w:rsid w:val="00701116"/>
    <w:rsid w:val="00713C44"/>
    <w:rsid w:val="00714ECB"/>
    <w:rsid w:val="007238BC"/>
    <w:rsid w:val="00734A5B"/>
    <w:rsid w:val="0074026F"/>
    <w:rsid w:val="007429F6"/>
    <w:rsid w:val="00744E76"/>
    <w:rsid w:val="0074540A"/>
    <w:rsid w:val="007458E1"/>
    <w:rsid w:val="00745BED"/>
    <w:rsid w:val="00745D0A"/>
    <w:rsid w:val="0076245E"/>
    <w:rsid w:val="00774DA4"/>
    <w:rsid w:val="0078149A"/>
    <w:rsid w:val="00781F0F"/>
    <w:rsid w:val="00793763"/>
    <w:rsid w:val="007B600E"/>
    <w:rsid w:val="007B7ED2"/>
    <w:rsid w:val="007D4704"/>
    <w:rsid w:val="007E24C9"/>
    <w:rsid w:val="007E5232"/>
    <w:rsid w:val="007F0F4A"/>
    <w:rsid w:val="008028A4"/>
    <w:rsid w:val="008217CD"/>
    <w:rsid w:val="00823F55"/>
    <w:rsid w:val="0082516F"/>
    <w:rsid w:val="00827382"/>
    <w:rsid w:val="00830198"/>
    <w:rsid w:val="00830747"/>
    <w:rsid w:val="00866EBD"/>
    <w:rsid w:val="008709DF"/>
    <w:rsid w:val="008768CA"/>
    <w:rsid w:val="008A544B"/>
    <w:rsid w:val="008A6FB9"/>
    <w:rsid w:val="008B116B"/>
    <w:rsid w:val="008B3238"/>
    <w:rsid w:val="008C1895"/>
    <w:rsid w:val="008C384C"/>
    <w:rsid w:val="008D1080"/>
    <w:rsid w:val="008D22EF"/>
    <w:rsid w:val="008E719A"/>
    <w:rsid w:val="0090271F"/>
    <w:rsid w:val="00902E23"/>
    <w:rsid w:val="009114D7"/>
    <w:rsid w:val="0091243E"/>
    <w:rsid w:val="0091348E"/>
    <w:rsid w:val="00917CCB"/>
    <w:rsid w:val="00936D68"/>
    <w:rsid w:val="00940EF6"/>
    <w:rsid w:val="0094124A"/>
    <w:rsid w:val="00942EC2"/>
    <w:rsid w:val="00944962"/>
    <w:rsid w:val="009465DD"/>
    <w:rsid w:val="009511AA"/>
    <w:rsid w:val="00956FED"/>
    <w:rsid w:val="00964B2D"/>
    <w:rsid w:val="00965041"/>
    <w:rsid w:val="0097696C"/>
    <w:rsid w:val="009859D9"/>
    <w:rsid w:val="00996434"/>
    <w:rsid w:val="009A030D"/>
    <w:rsid w:val="009C70DA"/>
    <w:rsid w:val="009E7C99"/>
    <w:rsid w:val="009F37B7"/>
    <w:rsid w:val="00A10F02"/>
    <w:rsid w:val="00A164B4"/>
    <w:rsid w:val="00A26956"/>
    <w:rsid w:val="00A27486"/>
    <w:rsid w:val="00A41A68"/>
    <w:rsid w:val="00A460AA"/>
    <w:rsid w:val="00A531F8"/>
    <w:rsid w:val="00A53724"/>
    <w:rsid w:val="00A56066"/>
    <w:rsid w:val="00A64362"/>
    <w:rsid w:val="00A73129"/>
    <w:rsid w:val="00A82346"/>
    <w:rsid w:val="00A85134"/>
    <w:rsid w:val="00A90531"/>
    <w:rsid w:val="00A92BA1"/>
    <w:rsid w:val="00A97C65"/>
    <w:rsid w:val="00AA19B2"/>
    <w:rsid w:val="00AB3284"/>
    <w:rsid w:val="00AB505D"/>
    <w:rsid w:val="00AB71CE"/>
    <w:rsid w:val="00AB7ABF"/>
    <w:rsid w:val="00AC6BC6"/>
    <w:rsid w:val="00AE65E2"/>
    <w:rsid w:val="00AF6060"/>
    <w:rsid w:val="00B07E8E"/>
    <w:rsid w:val="00B07EAB"/>
    <w:rsid w:val="00B12B1A"/>
    <w:rsid w:val="00B15449"/>
    <w:rsid w:val="00B31736"/>
    <w:rsid w:val="00B36608"/>
    <w:rsid w:val="00B466F0"/>
    <w:rsid w:val="00B50D09"/>
    <w:rsid w:val="00B55644"/>
    <w:rsid w:val="00B56BBC"/>
    <w:rsid w:val="00B6427E"/>
    <w:rsid w:val="00B6537C"/>
    <w:rsid w:val="00B75128"/>
    <w:rsid w:val="00B80348"/>
    <w:rsid w:val="00B93086"/>
    <w:rsid w:val="00B96991"/>
    <w:rsid w:val="00BA19ED"/>
    <w:rsid w:val="00BA4B8D"/>
    <w:rsid w:val="00BA638F"/>
    <w:rsid w:val="00BC0F7D"/>
    <w:rsid w:val="00BC33B3"/>
    <w:rsid w:val="00BD7CAB"/>
    <w:rsid w:val="00BD7D31"/>
    <w:rsid w:val="00BE3255"/>
    <w:rsid w:val="00BF128E"/>
    <w:rsid w:val="00C00F4E"/>
    <w:rsid w:val="00C070C1"/>
    <w:rsid w:val="00C074DD"/>
    <w:rsid w:val="00C1109F"/>
    <w:rsid w:val="00C1496A"/>
    <w:rsid w:val="00C22C68"/>
    <w:rsid w:val="00C33079"/>
    <w:rsid w:val="00C45231"/>
    <w:rsid w:val="00C67CC2"/>
    <w:rsid w:val="00C72833"/>
    <w:rsid w:val="00C74240"/>
    <w:rsid w:val="00C76360"/>
    <w:rsid w:val="00C80F1D"/>
    <w:rsid w:val="00C847F9"/>
    <w:rsid w:val="00C92C47"/>
    <w:rsid w:val="00C93F40"/>
    <w:rsid w:val="00C947A2"/>
    <w:rsid w:val="00CA3D0C"/>
    <w:rsid w:val="00CD1433"/>
    <w:rsid w:val="00CD7566"/>
    <w:rsid w:val="00CE471A"/>
    <w:rsid w:val="00CE7710"/>
    <w:rsid w:val="00CF2506"/>
    <w:rsid w:val="00CF7CE4"/>
    <w:rsid w:val="00D014FF"/>
    <w:rsid w:val="00D02D0A"/>
    <w:rsid w:val="00D03145"/>
    <w:rsid w:val="00D04B78"/>
    <w:rsid w:val="00D10A07"/>
    <w:rsid w:val="00D2158C"/>
    <w:rsid w:val="00D57972"/>
    <w:rsid w:val="00D675A9"/>
    <w:rsid w:val="00D721DF"/>
    <w:rsid w:val="00D738D6"/>
    <w:rsid w:val="00D755EB"/>
    <w:rsid w:val="00D76048"/>
    <w:rsid w:val="00D87E00"/>
    <w:rsid w:val="00D9134D"/>
    <w:rsid w:val="00DA20D5"/>
    <w:rsid w:val="00DA2375"/>
    <w:rsid w:val="00DA7A03"/>
    <w:rsid w:val="00DB025D"/>
    <w:rsid w:val="00DB02DD"/>
    <w:rsid w:val="00DB1818"/>
    <w:rsid w:val="00DB2B76"/>
    <w:rsid w:val="00DC309B"/>
    <w:rsid w:val="00DC4DA2"/>
    <w:rsid w:val="00DC71DD"/>
    <w:rsid w:val="00DD2DFC"/>
    <w:rsid w:val="00DD4C17"/>
    <w:rsid w:val="00DD74A5"/>
    <w:rsid w:val="00DE71A1"/>
    <w:rsid w:val="00DF2B1F"/>
    <w:rsid w:val="00DF62CD"/>
    <w:rsid w:val="00E05A75"/>
    <w:rsid w:val="00E14BE2"/>
    <w:rsid w:val="00E16509"/>
    <w:rsid w:val="00E403E5"/>
    <w:rsid w:val="00E44582"/>
    <w:rsid w:val="00E45A76"/>
    <w:rsid w:val="00E519D5"/>
    <w:rsid w:val="00E60049"/>
    <w:rsid w:val="00E70CCE"/>
    <w:rsid w:val="00E77645"/>
    <w:rsid w:val="00E8620B"/>
    <w:rsid w:val="00E9519A"/>
    <w:rsid w:val="00EA15B0"/>
    <w:rsid w:val="00EA5EA7"/>
    <w:rsid w:val="00EB5512"/>
    <w:rsid w:val="00EB7D46"/>
    <w:rsid w:val="00EC4A25"/>
    <w:rsid w:val="00EE4E91"/>
    <w:rsid w:val="00F0184B"/>
    <w:rsid w:val="00F025A2"/>
    <w:rsid w:val="00F04712"/>
    <w:rsid w:val="00F07BF6"/>
    <w:rsid w:val="00F13360"/>
    <w:rsid w:val="00F1656D"/>
    <w:rsid w:val="00F218A4"/>
    <w:rsid w:val="00F226AA"/>
    <w:rsid w:val="00F22EC7"/>
    <w:rsid w:val="00F3177A"/>
    <w:rsid w:val="00F3213F"/>
    <w:rsid w:val="00F325C8"/>
    <w:rsid w:val="00F34618"/>
    <w:rsid w:val="00F44CC6"/>
    <w:rsid w:val="00F4765E"/>
    <w:rsid w:val="00F47902"/>
    <w:rsid w:val="00F60984"/>
    <w:rsid w:val="00F653B8"/>
    <w:rsid w:val="00F75EA1"/>
    <w:rsid w:val="00F9008D"/>
    <w:rsid w:val="00FA1266"/>
    <w:rsid w:val="00FA71C0"/>
    <w:rsid w:val="00FC1192"/>
    <w:rsid w:val="00FC4F5E"/>
    <w:rsid w:val="00FE04B3"/>
    <w:rsid w:val="00FE4A8D"/>
    <w:rsid w:val="00FE4F36"/>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1"/>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ctiacertification.org/test-plans/" TargetMode="External"/><Relationship Id="rId26" Type="http://schemas.openxmlformats.org/officeDocument/2006/relationships/image" Target="media/image9.png"/><Relationship Id="rId39"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package" Target="embeddings/Microsoft_Visio_Drawing.vsdx"/><Relationship Id="rId38"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7.png"/><Relationship Id="rId32" Type="http://schemas.openxmlformats.org/officeDocument/2006/relationships/image" Target="media/image15.emf"/><Relationship Id="rId37" Type="http://schemas.openxmlformats.org/officeDocument/2006/relationships/header" Target="header4.xml"/><Relationship Id="rId40"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10" Type="http://schemas.openxmlformats.org/officeDocument/2006/relationships/oleObject" Target="embeddings/oleObject1.bin"/><Relationship Id="rId19" Type="http://schemas.openxmlformats.org/officeDocument/2006/relationships/hyperlink" Target="https://ctiacertification.org/test-plans/" TargetMode="External"/><Relationship Id="rId31" Type="http://schemas.openxmlformats.org/officeDocument/2006/relationships/image" Target="media/image14.w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wmf"/><Relationship Id="rId35"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220</TotalTime>
  <Pages>52</Pages>
  <Words>13583</Words>
  <Characters>77428</Characters>
  <Application>Microsoft Office Word</Application>
  <DocSecurity>0</DocSecurity>
  <Lines>645</Lines>
  <Paragraphs>181</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90830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115</cp:revision>
  <cp:lastPrinted>2019-02-25T14:05:00Z</cp:lastPrinted>
  <dcterms:created xsi:type="dcterms:W3CDTF">2022-08-26T03:21:00Z</dcterms:created>
  <dcterms:modified xsi:type="dcterms:W3CDTF">2024-01-09T20:11:00Z</dcterms:modified>
</cp:coreProperties>
</file>