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1C314" w14:textId="77777777" w:rsidR="00A1115A" w:rsidRPr="00A1115A" w:rsidRDefault="00A1115A" w:rsidP="00A1115A">
      <w:pPr>
        <w:pStyle w:val="Heading2"/>
      </w:pPr>
      <w:bookmarkStart w:id="0" w:name="_Toc21344221"/>
      <w:bookmarkStart w:id="1" w:name="_Toc29801705"/>
      <w:bookmarkStart w:id="2" w:name="_Toc29802129"/>
      <w:bookmarkStart w:id="3" w:name="_Toc29802754"/>
      <w:bookmarkStart w:id="4" w:name="_Toc36107496"/>
      <w:bookmarkStart w:id="5" w:name="_Toc37251255"/>
      <w:bookmarkStart w:id="6" w:name="_Toc45888054"/>
      <w:bookmarkStart w:id="7" w:name="_Toc45888653"/>
      <w:bookmarkStart w:id="8" w:name="_Toc61367294"/>
      <w:bookmarkStart w:id="9" w:name="_Toc61372677"/>
      <w:bookmarkStart w:id="10" w:name="_Toc68230617"/>
      <w:bookmarkStart w:id="11" w:name="_Toc69084030"/>
      <w:bookmarkStart w:id="12" w:name="_Toc75467037"/>
      <w:bookmarkStart w:id="13" w:name="_Toc76509059"/>
      <w:bookmarkStart w:id="14" w:name="_Toc76718049"/>
      <w:bookmarkStart w:id="15" w:name="_Toc83580359"/>
      <w:bookmarkStart w:id="16" w:name="_Toc84404868"/>
      <w:bookmarkStart w:id="17" w:name="_Toc84413477"/>
      <w:bookmarkStart w:id="18" w:name="_Hlk9349962"/>
      <w:bookmarkStart w:id="19" w:name="_Hlk508136926"/>
      <w:bookmarkStart w:id="20" w:name="_Toc2086435"/>
      <w:r w:rsidRPr="00A1115A">
        <w:t>5.5</w:t>
      </w:r>
      <w:r w:rsidRPr="00A1115A">
        <w:tab/>
        <w:t>Void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B59E20" w14:textId="77777777" w:rsidR="00A1115A" w:rsidRPr="00A1115A" w:rsidRDefault="00A1115A" w:rsidP="00A1115A">
      <w:pPr>
        <w:pStyle w:val="Heading2"/>
      </w:pPr>
      <w:bookmarkStart w:id="21" w:name="_Toc21344222"/>
      <w:bookmarkStart w:id="22" w:name="_Toc29801706"/>
      <w:bookmarkStart w:id="23" w:name="_Toc29802130"/>
      <w:bookmarkStart w:id="24" w:name="_Toc29802755"/>
      <w:bookmarkStart w:id="25" w:name="_Toc36107497"/>
      <w:bookmarkStart w:id="26" w:name="_Toc37251256"/>
      <w:bookmarkStart w:id="27" w:name="_Toc45888055"/>
      <w:bookmarkStart w:id="28" w:name="_Toc45888654"/>
      <w:bookmarkStart w:id="29" w:name="_Toc61367295"/>
      <w:bookmarkStart w:id="30" w:name="_Toc61372678"/>
      <w:bookmarkStart w:id="31" w:name="_Toc68230618"/>
      <w:bookmarkStart w:id="32" w:name="_Toc69084031"/>
      <w:bookmarkStart w:id="33" w:name="_Toc75467038"/>
      <w:bookmarkStart w:id="34" w:name="_Toc76509060"/>
      <w:bookmarkStart w:id="35" w:name="_Toc76718050"/>
      <w:bookmarkStart w:id="36" w:name="_Toc83580360"/>
      <w:bookmarkStart w:id="37" w:name="_Toc84404869"/>
      <w:bookmarkStart w:id="38" w:name="_Toc84413478"/>
      <w:bookmarkEnd w:id="18"/>
      <w:r w:rsidRPr="00A1115A">
        <w:t>5.5A</w:t>
      </w:r>
      <w:r w:rsidRPr="00A1115A">
        <w:tab/>
        <w:t>Configurations for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77FEC85" w14:textId="77777777" w:rsidR="00A1115A" w:rsidRPr="00A1115A" w:rsidRDefault="00A1115A" w:rsidP="00A1115A">
      <w:pPr>
        <w:pStyle w:val="Heading3"/>
      </w:pPr>
      <w:bookmarkStart w:id="39" w:name="_Toc21344223"/>
      <w:bookmarkStart w:id="40" w:name="_Toc29801707"/>
      <w:bookmarkStart w:id="41" w:name="_Toc29802131"/>
      <w:bookmarkStart w:id="42" w:name="_Toc29802756"/>
      <w:bookmarkStart w:id="43" w:name="_Toc36107498"/>
      <w:bookmarkStart w:id="44" w:name="_Toc37251257"/>
      <w:bookmarkStart w:id="45" w:name="_Toc45888056"/>
      <w:bookmarkStart w:id="46" w:name="_Toc45888655"/>
      <w:bookmarkStart w:id="47" w:name="_Toc61367296"/>
      <w:bookmarkStart w:id="48" w:name="_Toc61372679"/>
      <w:bookmarkStart w:id="49" w:name="_Toc68230619"/>
      <w:bookmarkStart w:id="50" w:name="_Toc69084032"/>
      <w:bookmarkStart w:id="51" w:name="_Toc75467039"/>
      <w:bookmarkStart w:id="52" w:name="_Toc76509061"/>
      <w:bookmarkStart w:id="53" w:name="_Toc76718051"/>
      <w:bookmarkStart w:id="54" w:name="_Toc83580361"/>
      <w:bookmarkStart w:id="55" w:name="_Toc84404870"/>
      <w:bookmarkStart w:id="56" w:name="_Toc84413479"/>
      <w:r w:rsidRPr="00A1115A">
        <w:t>5.5A.0</w:t>
      </w:r>
      <w:r w:rsidRPr="00A1115A">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4950E1E" w14:textId="291D2CA4" w:rsidR="00257260" w:rsidRPr="00A1115A" w:rsidRDefault="00257260" w:rsidP="00257260">
      <w:bookmarkStart w:id="57"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Default="00301F3F" w:rsidP="00301F3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B049376" w14:textId="1C6ADA7A" w:rsidR="00A1115A" w:rsidRDefault="00301F3F" w:rsidP="00301F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C71DF4" w:rsidRDefault="00AA622B" w:rsidP="00AA622B">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2645394C" w14:textId="16F176D6" w:rsidR="00CD0F2E" w:rsidRDefault="00345668" w:rsidP="00CD0F2E">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0844EE">
        <w:t>per CC and maximum aggregated FDD, TDD and total bandwidth per band combination may be</w:t>
      </w:r>
      <w:r>
        <w:t xml:space="preserve"> indicated only for BCS5</w:t>
      </w:r>
      <w:r w:rsidRPr="001F7DF4">
        <w:t xml:space="preserve"> </w:t>
      </w:r>
      <w:r w:rsidRPr="00F91C18">
        <w:t xml:space="preserve">as described in 38.306 [15]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58"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58"/>
      <w:r>
        <w:t xml:space="preserve">, </w:t>
      </w:r>
      <w:r w:rsidRPr="00800565">
        <w:t>respectively</w:t>
      </w:r>
      <w:r>
        <w:t>.</w:t>
      </w:r>
    </w:p>
    <w:p w14:paraId="4A4C3B95" w14:textId="16BFBA60" w:rsidR="00B426B9" w:rsidRPr="00A1115A" w:rsidRDefault="00F6773E" w:rsidP="00301F3F">
      <w:r>
        <w:t xml:space="preserve">By default, power class 3 is applicable for the CA </w:t>
      </w:r>
      <w:r>
        <w:rPr>
          <w:rFonts w:eastAsiaTheme="minorEastAsia" w:hint="eastAsia"/>
          <w:lang w:eastAsia="zh-CN"/>
        </w:rPr>
        <w:t>conf</w:t>
      </w:r>
      <w:r>
        <w:rPr>
          <w:rFonts w:eastAsiaTheme="minorEastAsia"/>
          <w:lang w:eastAsia="zh-CN"/>
        </w:rPr>
        <w:t xml:space="preserve">igurations listed in the following clauses. </w:t>
      </w:r>
      <w:r>
        <w:t>The applicability of higher power class(es) is explicitly indicated in the CA configuration tables in clauses 5.5A.1, 5.5A.2 and 5.5A.3. A UE supporting a given power class for a CA configuration shall meet the corresponding transmitter and receiver requirements in Clause 6 and Clause 7, respectively.</w:t>
      </w:r>
    </w:p>
    <w:p w14:paraId="299A092F" w14:textId="77777777" w:rsidR="00A1115A" w:rsidRPr="00A1115A" w:rsidRDefault="00A1115A" w:rsidP="00A1115A">
      <w:pPr>
        <w:pStyle w:val="Heading3"/>
      </w:pPr>
      <w:bookmarkStart w:id="59" w:name="_Toc29801708"/>
      <w:bookmarkStart w:id="60" w:name="_Toc29802132"/>
      <w:bookmarkStart w:id="61" w:name="_Toc29802757"/>
      <w:bookmarkStart w:id="62" w:name="_Toc36107499"/>
      <w:bookmarkStart w:id="63" w:name="_Toc37251258"/>
      <w:bookmarkStart w:id="64" w:name="_Toc45888057"/>
      <w:bookmarkStart w:id="65" w:name="_Toc45888656"/>
      <w:bookmarkStart w:id="66" w:name="_Toc61367297"/>
      <w:bookmarkStart w:id="67" w:name="_Toc61372680"/>
      <w:bookmarkStart w:id="68" w:name="_Toc68230620"/>
      <w:bookmarkStart w:id="69" w:name="_Toc69084033"/>
      <w:bookmarkStart w:id="70" w:name="_Toc75467040"/>
      <w:bookmarkStart w:id="71" w:name="_Toc76509062"/>
      <w:bookmarkStart w:id="72" w:name="_Toc76718052"/>
      <w:bookmarkStart w:id="73" w:name="_Toc83580362"/>
      <w:bookmarkStart w:id="74" w:name="_Toc84404871"/>
      <w:bookmarkStart w:id="75" w:name="_Toc84413480"/>
      <w:r w:rsidRPr="00A1115A">
        <w:t>5.5A.1</w:t>
      </w:r>
      <w:r w:rsidRPr="00A1115A">
        <w:tab/>
        <w:t>Configurations for intra-band contiguous CA</w:t>
      </w:r>
      <w:bookmarkEnd w:id="5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bookmarkEnd w:id="19"/>
    <w:p w14:paraId="7E540DD8" w14:textId="77777777" w:rsidR="00BA156A" w:rsidRDefault="00BA156A" w:rsidP="00BA156A"/>
    <w:p w14:paraId="155F1888" w14:textId="135D535F" w:rsidR="00A1115A" w:rsidRPr="00A1115A" w:rsidRDefault="00A1115A" w:rsidP="00A1115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803A4E" w:rsidRPr="00803A4E" w14:paraId="072F2B4E" w14:textId="77777777" w:rsidTr="00A0152C">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E630122" w14:textId="77777777" w:rsidR="00803A4E" w:rsidRPr="00803A4E" w:rsidRDefault="00803A4E" w:rsidP="00776709">
            <w:pPr>
              <w:pStyle w:val="TAH"/>
              <w:rPr>
                <w:rFonts w:eastAsia="SimSun"/>
              </w:rPr>
            </w:pPr>
            <w:r w:rsidRPr="00803A4E">
              <w:rPr>
                <w:rFonts w:eastAsia="SimSun"/>
              </w:rPr>
              <w:lastRenderedPageBreak/>
              <w:t>NR CA configuration / Bandwidth combination set</w:t>
            </w:r>
          </w:p>
        </w:tc>
      </w:tr>
      <w:tr w:rsidR="00803A4E" w:rsidRPr="00803A4E" w14:paraId="6A3ABEFD" w14:textId="77777777" w:rsidTr="00AC4BE8">
        <w:trPr>
          <w:cantSplit/>
          <w:trHeight w:val="80"/>
          <w:jc w:val="center"/>
        </w:trPr>
        <w:tc>
          <w:tcPr>
            <w:tcW w:w="1307" w:type="dxa"/>
            <w:tcBorders>
              <w:left w:val="single" w:sz="4" w:space="0" w:color="auto"/>
              <w:bottom w:val="single" w:sz="4" w:space="0" w:color="auto"/>
              <w:right w:val="single" w:sz="4" w:space="0" w:color="auto"/>
            </w:tcBorders>
          </w:tcPr>
          <w:p w14:paraId="379CFA6C" w14:textId="77777777" w:rsidR="00803A4E" w:rsidRPr="00803A4E" w:rsidRDefault="00803A4E" w:rsidP="00776709">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1C3FC5B9" w14:textId="77777777" w:rsidR="00803A4E" w:rsidRPr="00803A4E" w:rsidRDefault="00803A4E" w:rsidP="00776709">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5590FE6E" w14:textId="77777777" w:rsidR="00803A4E" w:rsidRPr="00803A4E" w:rsidRDefault="00803A4E" w:rsidP="00776709">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367DB2F4" w14:textId="77777777" w:rsidR="00803A4E" w:rsidRPr="00803A4E" w:rsidRDefault="00803A4E" w:rsidP="00776709">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0F471130" w14:textId="77777777" w:rsidR="00803A4E" w:rsidRPr="00803A4E" w:rsidRDefault="00803A4E" w:rsidP="00776709">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346B0A0C" w14:textId="77777777" w:rsidR="00803A4E" w:rsidRPr="00803A4E" w:rsidRDefault="00803A4E" w:rsidP="00776709">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096D3D43" w14:textId="77777777" w:rsidR="00803A4E" w:rsidRPr="00803A4E" w:rsidRDefault="00803A4E" w:rsidP="00776709">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3ED3F115" w14:textId="77777777" w:rsidR="00803A4E" w:rsidRPr="00803A4E" w:rsidRDefault="00803A4E" w:rsidP="00776709">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63D47FE1" w14:textId="77777777" w:rsidR="00803A4E" w:rsidRPr="00803A4E" w:rsidRDefault="00803A4E" w:rsidP="00776709">
            <w:pPr>
              <w:pStyle w:val="TAH"/>
              <w:rPr>
                <w:rFonts w:eastAsia="SimSun"/>
              </w:rPr>
            </w:pPr>
            <w:r w:rsidRPr="00803A4E">
              <w:rPr>
                <w:rFonts w:eastAsia="SimSun"/>
              </w:rPr>
              <w:t>Bandwidth combination set</w:t>
            </w:r>
          </w:p>
        </w:tc>
      </w:tr>
      <w:tr w:rsidR="00803A4E" w:rsidRPr="00803A4E" w14:paraId="74E6EB22"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6ABDF175" w14:textId="77777777" w:rsidR="00803A4E" w:rsidRPr="00803A4E" w:rsidRDefault="00803A4E" w:rsidP="00776709">
            <w:pPr>
              <w:pStyle w:val="TAC"/>
              <w:rPr>
                <w:rFonts w:eastAsia="SimSun"/>
              </w:rPr>
            </w:pPr>
            <w:r w:rsidRPr="00803A4E">
              <w:rPr>
                <w:rFonts w:eastAsia="SimSun"/>
              </w:rPr>
              <w:t>CA_n1B</w:t>
            </w:r>
          </w:p>
        </w:tc>
        <w:tc>
          <w:tcPr>
            <w:tcW w:w="1176" w:type="dxa"/>
            <w:tcBorders>
              <w:top w:val="single" w:sz="4" w:space="0" w:color="auto"/>
              <w:left w:val="single" w:sz="4" w:space="0" w:color="auto"/>
              <w:bottom w:val="nil"/>
              <w:right w:val="single" w:sz="4" w:space="0" w:color="auto"/>
            </w:tcBorders>
            <w:shd w:val="clear" w:color="auto" w:fill="auto"/>
          </w:tcPr>
          <w:p w14:paraId="13E517E2" w14:textId="77777777" w:rsidR="00803A4E" w:rsidRPr="00803A4E" w:rsidRDefault="00803A4E" w:rsidP="00776709">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56D1EEAD" w14:textId="77777777" w:rsidR="00803A4E" w:rsidRPr="00803A4E" w:rsidRDefault="00803A4E" w:rsidP="00776709">
            <w:pPr>
              <w:pStyle w:val="TAC"/>
              <w:rPr>
                <w:rFonts w:eastAsia="SimSun"/>
              </w:rPr>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4EBE37D1" w14:textId="77777777" w:rsidR="00803A4E" w:rsidRPr="00803A4E" w:rsidRDefault="00803A4E" w:rsidP="00776709">
            <w:pPr>
              <w:pStyle w:val="TAC"/>
              <w:rPr>
                <w:rFonts w:eastAsia="SimSun"/>
              </w:rPr>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72702603"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36F402B"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DFD8DDB"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337FB67" w14:textId="77777777" w:rsidR="00803A4E" w:rsidRPr="00803A4E" w:rsidRDefault="00803A4E" w:rsidP="00776709">
            <w:pPr>
              <w:pStyle w:val="TAC"/>
              <w:rPr>
                <w:rFonts w:eastAsia="Yu Mincho"/>
                <w:lang w:eastAsia="ja-JP"/>
              </w:rPr>
            </w:pPr>
            <w:r w:rsidRPr="00803A4E">
              <w:rPr>
                <w:rFonts w:eastAsia="SimSun"/>
              </w:rPr>
              <w:t>40</w:t>
            </w:r>
          </w:p>
        </w:tc>
        <w:tc>
          <w:tcPr>
            <w:tcW w:w="1318" w:type="dxa"/>
            <w:tcBorders>
              <w:top w:val="single" w:sz="4" w:space="0" w:color="auto"/>
              <w:left w:val="single" w:sz="4" w:space="0" w:color="auto"/>
              <w:bottom w:val="nil"/>
              <w:right w:val="single" w:sz="4" w:space="0" w:color="auto"/>
            </w:tcBorders>
            <w:shd w:val="clear" w:color="auto" w:fill="auto"/>
          </w:tcPr>
          <w:p w14:paraId="05B4672D" w14:textId="77777777" w:rsidR="00803A4E" w:rsidRPr="00803A4E" w:rsidRDefault="00803A4E" w:rsidP="00776709">
            <w:pPr>
              <w:pStyle w:val="TAC"/>
              <w:rPr>
                <w:rFonts w:eastAsia="SimSun"/>
              </w:rPr>
            </w:pPr>
            <w:r w:rsidRPr="00803A4E">
              <w:rPr>
                <w:rFonts w:eastAsia="SimSun"/>
              </w:rPr>
              <w:t>0</w:t>
            </w:r>
          </w:p>
        </w:tc>
      </w:tr>
      <w:tr w:rsidR="00803A4E" w:rsidRPr="00803A4E" w14:paraId="3CE4745A"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59D7639F"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715B6BC"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7101A52" w14:textId="77777777" w:rsidR="00803A4E" w:rsidRPr="00803A4E" w:rsidRDefault="00803A4E" w:rsidP="00776709">
            <w:pPr>
              <w:pStyle w:val="TAC"/>
              <w:rPr>
                <w:rFonts w:eastAsia="SimSun"/>
              </w:rPr>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1FCE9555" w14:textId="77777777" w:rsidR="00803A4E" w:rsidRPr="00803A4E" w:rsidRDefault="00803A4E" w:rsidP="00776709">
            <w:pPr>
              <w:pStyle w:val="TAC"/>
              <w:rPr>
                <w:rFonts w:eastAsia="SimSun"/>
              </w:rPr>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534393AD"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2853DB8"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C9DAEEF"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84CE0AA"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853AB6D" w14:textId="77777777" w:rsidR="00803A4E" w:rsidRPr="00803A4E" w:rsidRDefault="00803A4E" w:rsidP="00776709">
            <w:pPr>
              <w:pStyle w:val="TAC"/>
              <w:rPr>
                <w:rFonts w:eastAsia="SimSun"/>
              </w:rPr>
            </w:pPr>
          </w:p>
        </w:tc>
      </w:tr>
      <w:tr w:rsidR="00803A4E" w:rsidRPr="00803A4E" w14:paraId="4E95805B"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23506EFF"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5FBEFF5B"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D573447" w14:textId="77777777" w:rsidR="00803A4E" w:rsidRPr="00803A4E" w:rsidRDefault="00803A4E" w:rsidP="00776709">
            <w:pPr>
              <w:pStyle w:val="TAC"/>
              <w:rPr>
                <w:rFonts w:eastAsia="SimSun"/>
              </w:rPr>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557D690D" w14:textId="77777777" w:rsidR="00803A4E" w:rsidRPr="00803A4E" w:rsidRDefault="00803A4E" w:rsidP="00776709">
            <w:pPr>
              <w:pStyle w:val="TAC"/>
              <w:rPr>
                <w:rFonts w:eastAsia="SimSun"/>
              </w:rPr>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4733E8B8"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D73C23F"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EFB7D6"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36C7B7D"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3CA2FB9" w14:textId="77777777" w:rsidR="00803A4E" w:rsidRPr="00803A4E" w:rsidRDefault="00803A4E" w:rsidP="00776709">
            <w:pPr>
              <w:pStyle w:val="TAC"/>
              <w:rPr>
                <w:rFonts w:eastAsia="SimSun"/>
              </w:rPr>
            </w:pPr>
          </w:p>
        </w:tc>
      </w:tr>
      <w:tr w:rsidR="00803A4E" w:rsidRPr="00803A4E" w14:paraId="44F587C5"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586A0D15" w14:textId="77777777" w:rsidR="00803A4E" w:rsidRPr="00803A4E" w:rsidRDefault="00803A4E" w:rsidP="00776709">
            <w:pPr>
              <w:pStyle w:val="TAC"/>
              <w:rPr>
                <w:rFonts w:eastAsia="SimSun"/>
              </w:rPr>
            </w:pPr>
            <w:r w:rsidRPr="00803A4E">
              <w:rPr>
                <w:rFonts w:eastAsia="SimSun"/>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7784B94A" w14:textId="77777777" w:rsidR="00803A4E" w:rsidRPr="00803A4E" w:rsidRDefault="00803A4E" w:rsidP="00776709">
            <w:pPr>
              <w:pStyle w:val="TAC"/>
              <w:rPr>
                <w:rFonts w:eastAsia="SimSu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39C543D8" w14:textId="77777777" w:rsidR="00803A4E" w:rsidRPr="00803A4E" w:rsidRDefault="00803A4E" w:rsidP="00776709">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FC887F7" w14:textId="77777777" w:rsidR="00803A4E" w:rsidRPr="00803A4E" w:rsidRDefault="00803A4E" w:rsidP="00776709">
            <w:pPr>
              <w:pStyle w:val="TAC"/>
              <w:rPr>
                <w:rFonts w:eastAsia="SimSun"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2B14E80C"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C16DB9D"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3F40C45"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487A508" w14:textId="77777777" w:rsidR="00803A4E" w:rsidRPr="00803A4E" w:rsidRDefault="00803A4E" w:rsidP="00776709">
            <w:pPr>
              <w:pStyle w:val="TAC"/>
              <w:rPr>
                <w:rFonts w:eastAsia="SimSu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2D30863" w14:textId="77777777" w:rsidR="00803A4E" w:rsidRPr="00803A4E" w:rsidRDefault="00803A4E" w:rsidP="00776709">
            <w:pPr>
              <w:pStyle w:val="TAC"/>
              <w:rPr>
                <w:rFonts w:eastAsia="SimSun"/>
              </w:rPr>
            </w:pPr>
            <w:r w:rsidRPr="00803A4E">
              <w:rPr>
                <w:rFonts w:eastAsia="SimSun"/>
                <w:lang w:eastAsia="en-GB"/>
              </w:rPr>
              <w:t>0</w:t>
            </w:r>
          </w:p>
        </w:tc>
      </w:tr>
      <w:tr w:rsidR="00803A4E" w:rsidRPr="00803A4E" w14:paraId="63DD90E2"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1A666730"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65914F03"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291173C" w14:textId="77777777" w:rsidR="00803A4E" w:rsidRPr="00803A4E" w:rsidRDefault="00803A4E" w:rsidP="00776709">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633516E9" w14:textId="77777777" w:rsidR="00803A4E" w:rsidRPr="00803A4E" w:rsidRDefault="00803A4E" w:rsidP="00776709">
            <w:pPr>
              <w:pStyle w:val="TAC"/>
              <w:rPr>
                <w:rFonts w:eastAsia="SimSun"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06BCD8BE"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5D39A50"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1D3A5C2"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F8AF43E" w14:textId="77777777" w:rsidR="00803A4E" w:rsidRPr="00803A4E" w:rsidRDefault="00803A4E" w:rsidP="00776709">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70C8D699" w14:textId="77777777" w:rsidR="00803A4E" w:rsidRPr="00803A4E" w:rsidRDefault="00803A4E" w:rsidP="00776709">
            <w:pPr>
              <w:pStyle w:val="TAC"/>
              <w:rPr>
                <w:rFonts w:eastAsia="SimSun"/>
              </w:rPr>
            </w:pPr>
          </w:p>
        </w:tc>
      </w:tr>
      <w:tr w:rsidR="00803A4E" w:rsidRPr="00803A4E" w14:paraId="71F4BA12" w14:textId="77777777" w:rsidTr="00AC4BE8">
        <w:trPr>
          <w:jc w:val="center"/>
        </w:trPr>
        <w:tc>
          <w:tcPr>
            <w:tcW w:w="1307" w:type="dxa"/>
            <w:tcBorders>
              <w:top w:val="single" w:sz="4" w:space="0" w:color="auto"/>
              <w:left w:val="single" w:sz="4" w:space="0" w:color="auto"/>
              <w:bottom w:val="nil"/>
              <w:right w:val="single" w:sz="6" w:space="0" w:color="auto"/>
            </w:tcBorders>
          </w:tcPr>
          <w:p w14:paraId="460C1E1F" w14:textId="77777777" w:rsidR="00803A4E" w:rsidRPr="00803A4E" w:rsidRDefault="00803A4E" w:rsidP="00776709">
            <w:pPr>
              <w:pStyle w:val="TAC"/>
              <w:rPr>
                <w:rFonts w:eastAsia="SimSun"/>
              </w:rPr>
            </w:pPr>
            <w:r w:rsidRPr="00803A4E">
              <w:rPr>
                <w:rFonts w:eastAsia="SimSun"/>
                <w:lang w:eastAsia="en-GB"/>
              </w:rPr>
              <w:t>CA_n3B</w:t>
            </w:r>
          </w:p>
        </w:tc>
        <w:tc>
          <w:tcPr>
            <w:tcW w:w="1176" w:type="dxa"/>
            <w:tcBorders>
              <w:top w:val="single" w:sz="4" w:space="0" w:color="auto"/>
              <w:left w:val="single" w:sz="6" w:space="0" w:color="auto"/>
              <w:bottom w:val="nil"/>
              <w:right w:val="single" w:sz="6" w:space="0" w:color="auto"/>
            </w:tcBorders>
          </w:tcPr>
          <w:p w14:paraId="59EC53F1" w14:textId="77777777" w:rsidR="00803A4E" w:rsidRPr="00803A4E" w:rsidRDefault="00803A4E" w:rsidP="00776709">
            <w:pPr>
              <w:pStyle w:val="TAC"/>
              <w:rPr>
                <w:rFonts w:eastAsia="SimSun"/>
              </w:rPr>
            </w:pPr>
            <w:r w:rsidRPr="00803A4E">
              <w:rPr>
                <w:rFonts w:eastAsia="SimSun"/>
                <w:lang w:eastAsia="en-GB"/>
              </w:rPr>
              <w:t>-</w:t>
            </w:r>
          </w:p>
        </w:tc>
        <w:tc>
          <w:tcPr>
            <w:tcW w:w="1134" w:type="dxa"/>
            <w:tcBorders>
              <w:top w:val="single" w:sz="6" w:space="0" w:color="auto"/>
              <w:left w:val="single" w:sz="6" w:space="0" w:color="auto"/>
              <w:bottom w:val="single" w:sz="6" w:space="0" w:color="auto"/>
              <w:right w:val="single" w:sz="6" w:space="0" w:color="auto"/>
            </w:tcBorders>
          </w:tcPr>
          <w:p w14:paraId="5A5D25BB" w14:textId="77777777" w:rsidR="00803A4E" w:rsidRPr="00803A4E" w:rsidRDefault="00803A4E" w:rsidP="00776709">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27D6754" w14:textId="77777777" w:rsidR="00803A4E" w:rsidRPr="00803A4E" w:rsidRDefault="00803A4E" w:rsidP="00776709">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FF1C6AC"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95FA76C"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5A6CC80"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2B00246A" w14:textId="77777777" w:rsidR="00803A4E" w:rsidRPr="00803A4E" w:rsidRDefault="00803A4E" w:rsidP="00776709">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3F81CF26" w14:textId="77777777" w:rsidR="00803A4E" w:rsidRPr="00803A4E" w:rsidRDefault="00803A4E" w:rsidP="00776709">
            <w:pPr>
              <w:pStyle w:val="TAC"/>
              <w:rPr>
                <w:rFonts w:eastAsia="SimSun"/>
              </w:rPr>
            </w:pPr>
            <w:r w:rsidRPr="00803A4E">
              <w:rPr>
                <w:rFonts w:eastAsia="SimSun"/>
                <w:lang w:eastAsia="en-GB"/>
              </w:rPr>
              <w:t>0</w:t>
            </w:r>
          </w:p>
        </w:tc>
      </w:tr>
      <w:tr w:rsidR="00803A4E" w:rsidRPr="00803A4E" w14:paraId="5114CBEF"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54933980"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F11D22C"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9B8A053" w14:textId="77777777" w:rsidR="00803A4E" w:rsidRPr="00803A4E" w:rsidRDefault="00803A4E" w:rsidP="00776709">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1AEB6ECA" w14:textId="77777777" w:rsidR="00803A4E" w:rsidRPr="00803A4E" w:rsidRDefault="00803A4E" w:rsidP="00776709">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505FEAB"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207C44E"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F02CA89"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920E0AF" w14:textId="77777777" w:rsidR="00803A4E" w:rsidRPr="00803A4E" w:rsidRDefault="00803A4E" w:rsidP="00776709">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4D58572A" w14:textId="77777777" w:rsidR="00803A4E" w:rsidRPr="00803A4E" w:rsidRDefault="00803A4E" w:rsidP="00776709">
            <w:pPr>
              <w:pStyle w:val="TAC"/>
              <w:rPr>
                <w:rFonts w:eastAsia="SimSun"/>
              </w:rPr>
            </w:pPr>
          </w:p>
        </w:tc>
      </w:tr>
      <w:tr w:rsidR="00803A4E" w:rsidRPr="00803A4E" w14:paraId="7006BF0F" w14:textId="77777777" w:rsidTr="00E22583">
        <w:trPr>
          <w:jc w:val="center"/>
        </w:trPr>
        <w:tc>
          <w:tcPr>
            <w:tcW w:w="1307" w:type="dxa"/>
            <w:tcBorders>
              <w:top w:val="nil"/>
              <w:left w:val="single" w:sz="4" w:space="0" w:color="auto"/>
              <w:bottom w:val="nil"/>
              <w:right w:val="single" w:sz="4" w:space="0" w:color="auto"/>
            </w:tcBorders>
            <w:shd w:val="clear" w:color="auto" w:fill="auto"/>
          </w:tcPr>
          <w:p w14:paraId="25E07C53"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00E303B"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B5D0421" w14:textId="77777777" w:rsidR="00803A4E" w:rsidRPr="00803A4E" w:rsidRDefault="00803A4E" w:rsidP="00776709">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2A741E69" w14:textId="77777777" w:rsidR="00803A4E" w:rsidRPr="00803A4E" w:rsidRDefault="00803A4E" w:rsidP="00776709">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43BF735E"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2B9B318"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918604F"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7338034" w14:textId="77777777" w:rsidR="00803A4E" w:rsidRPr="00803A4E" w:rsidRDefault="00803A4E" w:rsidP="00776709">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1DCA2C00" w14:textId="77777777" w:rsidR="00803A4E" w:rsidRPr="00803A4E" w:rsidRDefault="00803A4E" w:rsidP="00776709">
            <w:pPr>
              <w:pStyle w:val="TAC"/>
              <w:rPr>
                <w:rFonts w:eastAsia="SimSun"/>
              </w:rPr>
            </w:pPr>
          </w:p>
        </w:tc>
      </w:tr>
      <w:tr w:rsidR="00871283" w:rsidRPr="00803A4E" w14:paraId="62B90EC3"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21647C5B" w14:textId="77777777" w:rsidR="00871283" w:rsidRPr="00803A4E" w:rsidRDefault="00871283" w:rsidP="00871283">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270377F7" w14:textId="77777777" w:rsidR="00871283" w:rsidRPr="00803A4E" w:rsidRDefault="00871283" w:rsidP="00871283">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5B1D5C2B" w14:textId="676450F0" w:rsidR="00871283" w:rsidRPr="00803A4E" w:rsidRDefault="00871283" w:rsidP="00871283">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065CA45" w14:textId="77777777" w:rsidR="00871283" w:rsidRPr="00803A4E" w:rsidRDefault="00871283" w:rsidP="0087128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C0D7B14" w14:textId="77777777" w:rsidR="00871283" w:rsidRPr="00803A4E" w:rsidRDefault="00871283" w:rsidP="0087128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C378915" w14:textId="77777777" w:rsidR="00871283" w:rsidRPr="00803A4E" w:rsidRDefault="00871283" w:rsidP="0087128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992A3CD" w14:textId="0E8205BF" w:rsidR="00871283" w:rsidRPr="00803A4E" w:rsidRDefault="00871283" w:rsidP="00871283">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29A2B9A7" w14:textId="2D231BD9" w:rsidR="00871283" w:rsidRPr="00803A4E" w:rsidRDefault="00871283" w:rsidP="00871283">
            <w:pPr>
              <w:pStyle w:val="TAC"/>
              <w:rPr>
                <w:rFonts w:eastAsia="SimSun"/>
              </w:rPr>
            </w:pPr>
            <w:r w:rsidRPr="00803A4E">
              <w:rPr>
                <w:rFonts w:hint="eastAsia"/>
                <w:lang w:eastAsia="zh-CN"/>
              </w:rPr>
              <w:t>4</w:t>
            </w:r>
            <w:r w:rsidRPr="00803A4E">
              <w:rPr>
                <w:lang w:eastAsia="zh-CN"/>
              </w:rPr>
              <w:t xml:space="preserve"> and 5</w:t>
            </w:r>
          </w:p>
        </w:tc>
      </w:tr>
      <w:tr w:rsidR="00803A4E" w:rsidRPr="00803A4E" w14:paraId="7563E266" w14:textId="77777777" w:rsidTr="00E22583">
        <w:trPr>
          <w:jc w:val="center"/>
        </w:trPr>
        <w:tc>
          <w:tcPr>
            <w:tcW w:w="1307" w:type="dxa"/>
            <w:tcBorders>
              <w:top w:val="single" w:sz="4" w:space="0" w:color="auto"/>
              <w:left w:val="single" w:sz="4" w:space="0" w:color="auto"/>
              <w:bottom w:val="nil"/>
              <w:right w:val="single" w:sz="6" w:space="0" w:color="auto"/>
            </w:tcBorders>
          </w:tcPr>
          <w:p w14:paraId="4DDC9218" w14:textId="77777777" w:rsidR="00803A4E" w:rsidRPr="00803A4E" w:rsidRDefault="00803A4E" w:rsidP="00776709">
            <w:pPr>
              <w:pStyle w:val="TAC"/>
              <w:rPr>
                <w:rFonts w:eastAsia="SimSun"/>
              </w:rPr>
            </w:pPr>
            <w:r w:rsidRPr="00803A4E">
              <w:rPr>
                <w:rFonts w:eastAsia="SimSun"/>
              </w:rPr>
              <w:t>CA_n5B</w:t>
            </w:r>
          </w:p>
        </w:tc>
        <w:tc>
          <w:tcPr>
            <w:tcW w:w="1176" w:type="dxa"/>
            <w:tcBorders>
              <w:top w:val="single" w:sz="4" w:space="0" w:color="auto"/>
              <w:left w:val="single" w:sz="6" w:space="0" w:color="auto"/>
              <w:bottom w:val="nil"/>
              <w:right w:val="single" w:sz="6" w:space="0" w:color="auto"/>
            </w:tcBorders>
          </w:tcPr>
          <w:p w14:paraId="21DD6F13" w14:textId="77777777" w:rsidR="00803A4E" w:rsidRPr="00803A4E" w:rsidRDefault="00803A4E" w:rsidP="00776709">
            <w:pPr>
              <w:pStyle w:val="TAC"/>
              <w:rPr>
                <w:rFonts w:eastAsia="SimSun"/>
              </w:rPr>
            </w:pPr>
            <w:r w:rsidRPr="00803A4E">
              <w:rPr>
                <w:rFonts w:eastAsia="SimSun"/>
              </w:rPr>
              <w:t>CA_n5B</w:t>
            </w:r>
          </w:p>
        </w:tc>
        <w:tc>
          <w:tcPr>
            <w:tcW w:w="1134" w:type="dxa"/>
            <w:tcBorders>
              <w:top w:val="single" w:sz="6" w:space="0" w:color="auto"/>
              <w:left w:val="single" w:sz="6" w:space="0" w:color="auto"/>
              <w:bottom w:val="single" w:sz="6" w:space="0" w:color="auto"/>
              <w:right w:val="single" w:sz="6" w:space="0" w:color="auto"/>
            </w:tcBorders>
          </w:tcPr>
          <w:p w14:paraId="46FAE2E6" w14:textId="77777777" w:rsidR="00803A4E" w:rsidRPr="00803A4E" w:rsidRDefault="00803A4E" w:rsidP="00776709">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21DF77D5" w14:textId="77777777" w:rsidR="00803A4E" w:rsidRPr="00803A4E" w:rsidRDefault="00803A4E" w:rsidP="00776709">
            <w:pPr>
              <w:pStyle w:val="TAC"/>
              <w:rPr>
                <w:rFonts w:eastAsia="SimSun" w:cs="Arial"/>
                <w:szCs w:val="18"/>
              </w:rPr>
            </w:pPr>
            <w:r w:rsidRPr="00803A4E">
              <w:rPr>
                <w:rFonts w:eastAsia="SimSun"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1504FDE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B8D1A05"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F2C3E3B" w14:textId="77777777" w:rsidR="00803A4E" w:rsidRPr="00803A4E" w:rsidRDefault="00803A4E" w:rsidP="00776709">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0F5C4690" w14:textId="77777777" w:rsidR="00803A4E" w:rsidRPr="00803A4E" w:rsidRDefault="00803A4E" w:rsidP="00776709">
            <w:pPr>
              <w:pStyle w:val="TAC"/>
              <w:rPr>
                <w:rFonts w:eastAsia="SimSun"/>
              </w:rPr>
            </w:pPr>
            <w:r w:rsidRPr="00803A4E">
              <w:rPr>
                <w:rFonts w:eastAsia="SimSun"/>
              </w:rPr>
              <w:t>20</w:t>
            </w:r>
          </w:p>
        </w:tc>
        <w:tc>
          <w:tcPr>
            <w:tcW w:w="1318" w:type="dxa"/>
            <w:tcBorders>
              <w:top w:val="single" w:sz="6" w:space="0" w:color="auto"/>
              <w:left w:val="single" w:sz="6" w:space="0" w:color="auto"/>
              <w:right w:val="single" w:sz="4" w:space="0" w:color="auto"/>
            </w:tcBorders>
          </w:tcPr>
          <w:p w14:paraId="620BAFCB" w14:textId="77777777" w:rsidR="00803A4E" w:rsidRPr="00803A4E" w:rsidRDefault="00803A4E" w:rsidP="00776709">
            <w:pPr>
              <w:pStyle w:val="TAC"/>
              <w:rPr>
                <w:rFonts w:eastAsia="SimSun"/>
              </w:rPr>
            </w:pPr>
            <w:r w:rsidRPr="00803A4E">
              <w:rPr>
                <w:rFonts w:eastAsia="SimSun"/>
              </w:rPr>
              <w:t>0</w:t>
            </w:r>
          </w:p>
        </w:tc>
      </w:tr>
      <w:tr w:rsidR="00AC4BE8" w:rsidRPr="00803A4E" w14:paraId="5CC4C12F" w14:textId="77777777" w:rsidTr="00E22583">
        <w:trPr>
          <w:jc w:val="center"/>
        </w:trPr>
        <w:tc>
          <w:tcPr>
            <w:tcW w:w="1307" w:type="dxa"/>
            <w:tcBorders>
              <w:top w:val="nil"/>
              <w:left w:val="single" w:sz="4" w:space="0" w:color="auto"/>
              <w:bottom w:val="single" w:sz="6" w:space="0" w:color="auto"/>
              <w:right w:val="single" w:sz="6" w:space="0" w:color="auto"/>
            </w:tcBorders>
          </w:tcPr>
          <w:p w14:paraId="7AA049CC" w14:textId="77777777" w:rsidR="00AC4BE8" w:rsidRPr="00803A4E" w:rsidRDefault="00AC4BE8" w:rsidP="00AC4BE8">
            <w:pPr>
              <w:pStyle w:val="TAC"/>
              <w:rPr>
                <w:rFonts w:eastAsia="SimSun"/>
              </w:rPr>
            </w:pPr>
          </w:p>
        </w:tc>
        <w:tc>
          <w:tcPr>
            <w:tcW w:w="1176" w:type="dxa"/>
            <w:tcBorders>
              <w:top w:val="nil"/>
              <w:left w:val="single" w:sz="6" w:space="0" w:color="auto"/>
              <w:bottom w:val="single" w:sz="6" w:space="0" w:color="auto"/>
              <w:right w:val="single" w:sz="6" w:space="0" w:color="auto"/>
            </w:tcBorders>
          </w:tcPr>
          <w:p w14:paraId="723C0A92" w14:textId="77777777" w:rsidR="00AC4BE8" w:rsidRPr="00803A4E" w:rsidRDefault="00AC4BE8" w:rsidP="00AC4BE8">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46E7FCC" w14:textId="03F29E58" w:rsidR="00AC4BE8" w:rsidRPr="00803A4E" w:rsidRDefault="00AC4BE8" w:rsidP="00AC4BE8">
            <w:pPr>
              <w:pStyle w:val="TAC"/>
              <w:rPr>
                <w:rFonts w:eastAsia="SimSun" w:cs="Arial"/>
                <w:szCs w:val="18"/>
              </w:rPr>
            </w:pPr>
            <w:r w:rsidRPr="003A5748">
              <w:rPr>
                <w:rFonts w:eastAsia="SimSun"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1E297939" w14:textId="0DB15B48" w:rsidR="00AC4BE8" w:rsidRPr="00803A4E" w:rsidRDefault="00AC4BE8" w:rsidP="00AC4BE8">
            <w:pPr>
              <w:pStyle w:val="TAC"/>
              <w:rPr>
                <w:rFonts w:eastAsia="SimSun" w:cs="Arial"/>
                <w:szCs w:val="18"/>
              </w:rPr>
            </w:pPr>
            <w:r w:rsidRPr="003A5748">
              <w:rPr>
                <w:rFonts w:eastAsia="SimSun"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381C3774" w14:textId="77777777" w:rsidR="00AC4BE8" w:rsidRPr="00803A4E" w:rsidRDefault="00AC4BE8" w:rsidP="00AC4BE8">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D883C60" w14:textId="77777777" w:rsidR="00AC4BE8" w:rsidRPr="00803A4E" w:rsidRDefault="00AC4BE8" w:rsidP="00AC4BE8">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E81038B" w14:textId="77777777" w:rsidR="00AC4BE8" w:rsidRPr="00803A4E" w:rsidRDefault="00AC4BE8" w:rsidP="00AC4BE8">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1671CF14" w14:textId="68078D4E" w:rsidR="00AC4BE8" w:rsidRPr="00803A4E" w:rsidRDefault="00AC4BE8" w:rsidP="00AC4BE8">
            <w:pPr>
              <w:pStyle w:val="TAC"/>
              <w:rPr>
                <w:rFonts w:eastAsia="SimSun"/>
              </w:rPr>
            </w:pPr>
            <w:r w:rsidRPr="003A5748">
              <w:rPr>
                <w:rFonts w:eastAsia="SimSun"/>
              </w:rPr>
              <w:t>25</w:t>
            </w:r>
          </w:p>
        </w:tc>
        <w:tc>
          <w:tcPr>
            <w:tcW w:w="1318" w:type="dxa"/>
            <w:tcBorders>
              <w:top w:val="single" w:sz="6" w:space="0" w:color="auto"/>
              <w:left w:val="single" w:sz="6" w:space="0" w:color="auto"/>
              <w:right w:val="single" w:sz="4" w:space="0" w:color="auto"/>
            </w:tcBorders>
          </w:tcPr>
          <w:p w14:paraId="2721F51A" w14:textId="04C4D35D" w:rsidR="00AC4BE8" w:rsidRPr="00803A4E" w:rsidRDefault="00AC4BE8" w:rsidP="00AC4BE8">
            <w:pPr>
              <w:pStyle w:val="TAC"/>
              <w:rPr>
                <w:rFonts w:eastAsia="SimSun"/>
              </w:rPr>
            </w:pPr>
            <w:r w:rsidRPr="003A5748">
              <w:rPr>
                <w:rFonts w:eastAsia="SimSun"/>
              </w:rPr>
              <w:t>1</w:t>
            </w:r>
          </w:p>
        </w:tc>
      </w:tr>
      <w:tr w:rsidR="00803A4E" w:rsidRPr="00803A4E" w14:paraId="43E0F3F6" w14:textId="77777777" w:rsidTr="00AC4BE8">
        <w:trPr>
          <w:jc w:val="center"/>
        </w:trPr>
        <w:tc>
          <w:tcPr>
            <w:tcW w:w="1307" w:type="dxa"/>
            <w:tcBorders>
              <w:top w:val="single" w:sz="4" w:space="0" w:color="auto"/>
              <w:left w:val="single" w:sz="4" w:space="0" w:color="auto"/>
              <w:bottom w:val="nil"/>
              <w:right w:val="single" w:sz="6" w:space="0" w:color="auto"/>
            </w:tcBorders>
          </w:tcPr>
          <w:p w14:paraId="13F1533A" w14:textId="77777777" w:rsidR="00803A4E" w:rsidRPr="00803A4E" w:rsidRDefault="00803A4E" w:rsidP="00776709">
            <w:pPr>
              <w:pStyle w:val="TAC"/>
              <w:rPr>
                <w:rFonts w:eastAsia="SimSun"/>
              </w:rPr>
            </w:pPr>
            <w:r w:rsidRPr="00803A4E">
              <w:rPr>
                <w:rFonts w:eastAsia="SimSun"/>
              </w:rPr>
              <w:t>CA_n7B</w:t>
            </w:r>
          </w:p>
        </w:tc>
        <w:tc>
          <w:tcPr>
            <w:tcW w:w="1176" w:type="dxa"/>
            <w:tcBorders>
              <w:top w:val="single" w:sz="4" w:space="0" w:color="auto"/>
              <w:left w:val="single" w:sz="6" w:space="0" w:color="auto"/>
              <w:bottom w:val="nil"/>
              <w:right w:val="single" w:sz="6" w:space="0" w:color="auto"/>
            </w:tcBorders>
          </w:tcPr>
          <w:p w14:paraId="2C128867" w14:textId="77777777" w:rsidR="00803A4E" w:rsidRPr="00803A4E" w:rsidRDefault="00803A4E" w:rsidP="00776709">
            <w:pPr>
              <w:pStyle w:val="TAC"/>
              <w:rPr>
                <w:rFonts w:eastAsia="SimSun"/>
              </w:rPr>
            </w:pPr>
            <w:r w:rsidRPr="00803A4E">
              <w:rPr>
                <w:rFonts w:eastAsia="SimSun"/>
              </w:rPr>
              <w:t>CA_n7B</w:t>
            </w:r>
          </w:p>
        </w:tc>
        <w:tc>
          <w:tcPr>
            <w:tcW w:w="1134" w:type="dxa"/>
            <w:tcBorders>
              <w:top w:val="single" w:sz="6" w:space="0" w:color="auto"/>
              <w:left w:val="single" w:sz="6" w:space="0" w:color="auto"/>
              <w:bottom w:val="single" w:sz="6" w:space="0" w:color="auto"/>
              <w:right w:val="single" w:sz="6" w:space="0" w:color="auto"/>
            </w:tcBorders>
          </w:tcPr>
          <w:p w14:paraId="5E0790F6" w14:textId="77777777" w:rsidR="00803A4E" w:rsidRPr="00803A4E" w:rsidRDefault="00803A4E" w:rsidP="00776709">
            <w:pPr>
              <w:pStyle w:val="TAC"/>
              <w:rPr>
                <w:rFonts w:eastAsia="DengXian"/>
                <w:lang w:val="x-none" w:eastAsia="zh-C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63511A63" w14:textId="77777777" w:rsidR="00803A4E" w:rsidRPr="00803A4E" w:rsidRDefault="00803A4E" w:rsidP="00776709">
            <w:pPr>
              <w:pStyle w:val="TAC"/>
              <w:rPr>
                <w:rFonts w:eastAsia="DengXian"/>
                <w:lang w:val="x-none" w:eastAsia="zh-CN"/>
              </w:rPr>
            </w:pPr>
            <w:r w:rsidRPr="00803A4E">
              <w:rPr>
                <w:rFonts w:eastAsia="SimSun"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396E2CD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BA3A7F"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D62FB8B"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6958E26E" w14:textId="77777777" w:rsidR="00803A4E" w:rsidRPr="00803A4E" w:rsidRDefault="00803A4E" w:rsidP="00776709">
            <w:pPr>
              <w:pStyle w:val="TAC"/>
              <w:rPr>
                <w:rFonts w:eastAsia="Yu Mincho"/>
                <w:lang w:eastAsia="ja-JP"/>
              </w:rPr>
            </w:pPr>
            <w:r w:rsidRPr="00803A4E">
              <w:rPr>
                <w:rFonts w:eastAsia="SimSun"/>
              </w:rPr>
              <w:t>50</w:t>
            </w:r>
          </w:p>
        </w:tc>
        <w:tc>
          <w:tcPr>
            <w:tcW w:w="1318" w:type="dxa"/>
            <w:tcBorders>
              <w:top w:val="single" w:sz="4" w:space="0" w:color="auto"/>
              <w:left w:val="single" w:sz="6" w:space="0" w:color="auto"/>
              <w:bottom w:val="nil"/>
              <w:right w:val="single" w:sz="4" w:space="0" w:color="auto"/>
            </w:tcBorders>
          </w:tcPr>
          <w:p w14:paraId="11F3751F" w14:textId="77777777" w:rsidR="00803A4E" w:rsidRPr="00803A4E" w:rsidRDefault="00803A4E" w:rsidP="00776709">
            <w:pPr>
              <w:pStyle w:val="TAC"/>
              <w:rPr>
                <w:rFonts w:eastAsia="SimSun"/>
              </w:rPr>
            </w:pPr>
            <w:r w:rsidRPr="00803A4E">
              <w:rPr>
                <w:rFonts w:eastAsia="SimSun"/>
              </w:rPr>
              <w:t>0</w:t>
            </w:r>
          </w:p>
        </w:tc>
      </w:tr>
      <w:tr w:rsidR="00803A4E" w:rsidRPr="00803A4E" w14:paraId="7A838449"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27FC0C12" w14:textId="77777777" w:rsidR="00803A4E" w:rsidRPr="00803A4E" w:rsidRDefault="00803A4E" w:rsidP="0077670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0B67D101" w14:textId="77777777" w:rsidR="00803A4E" w:rsidRPr="00803A4E" w:rsidRDefault="00803A4E" w:rsidP="0077670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28C9CB43" w14:textId="77777777" w:rsidR="00803A4E" w:rsidRPr="00803A4E" w:rsidRDefault="00803A4E" w:rsidP="00776709">
            <w:pPr>
              <w:pStyle w:val="TAC"/>
              <w:rPr>
                <w:rFonts w:eastAsia="SimSun"/>
                <w:lang w:eastAsia="zh-C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
          <w:p w14:paraId="60879025" w14:textId="77777777" w:rsidR="00803A4E" w:rsidRPr="00803A4E" w:rsidRDefault="00803A4E" w:rsidP="00776709">
            <w:pPr>
              <w:pStyle w:val="TAC"/>
              <w:rPr>
                <w:rFonts w:eastAsia="SimSun"/>
                <w:lang w:eastAsia="zh-CN"/>
              </w:rPr>
            </w:pPr>
            <w:r w:rsidRPr="00803A4E">
              <w:rPr>
                <w:rFonts w:eastAsia="SimSun"/>
              </w:rPr>
              <w:t>15, 20, 30</w:t>
            </w:r>
          </w:p>
        </w:tc>
        <w:tc>
          <w:tcPr>
            <w:tcW w:w="1134" w:type="dxa"/>
            <w:tcBorders>
              <w:top w:val="single" w:sz="6" w:space="0" w:color="auto"/>
              <w:left w:val="single" w:sz="6" w:space="0" w:color="auto"/>
              <w:bottom w:val="single" w:sz="6" w:space="0" w:color="auto"/>
              <w:right w:val="single" w:sz="6" w:space="0" w:color="auto"/>
            </w:tcBorders>
          </w:tcPr>
          <w:p w14:paraId="4BB1CE3B"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F4191C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181C800"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AE259AE" w14:textId="77777777" w:rsidR="00803A4E" w:rsidRPr="00803A4E" w:rsidRDefault="00803A4E" w:rsidP="00776709">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18972C19" w14:textId="77777777" w:rsidR="00803A4E" w:rsidRPr="00803A4E" w:rsidRDefault="00803A4E" w:rsidP="00776709">
            <w:pPr>
              <w:pStyle w:val="TAC"/>
              <w:rPr>
                <w:rFonts w:eastAsia="SimSun"/>
                <w:lang w:eastAsia="zh-CN"/>
              </w:rPr>
            </w:pPr>
          </w:p>
        </w:tc>
      </w:tr>
      <w:tr w:rsidR="00803A4E" w:rsidRPr="00803A4E" w14:paraId="6CF6772D" w14:textId="77777777" w:rsidTr="00E22583">
        <w:trPr>
          <w:jc w:val="center"/>
        </w:trPr>
        <w:tc>
          <w:tcPr>
            <w:tcW w:w="1307" w:type="dxa"/>
            <w:tcBorders>
              <w:top w:val="nil"/>
              <w:left w:val="single" w:sz="4" w:space="0" w:color="auto"/>
              <w:bottom w:val="nil"/>
              <w:right w:val="single" w:sz="4" w:space="0" w:color="auto"/>
            </w:tcBorders>
            <w:shd w:val="clear" w:color="auto" w:fill="auto"/>
          </w:tcPr>
          <w:p w14:paraId="2276D01E" w14:textId="77777777" w:rsidR="00803A4E" w:rsidRPr="00803A4E" w:rsidRDefault="00803A4E" w:rsidP="0077670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431AE272" w14:textId="77777777" w:rsidR="00803A4E" w:rsidRPr="00803A4E" w:rsidRDefault="00803A4E" w:rsidP="0077670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796DF731" w14:textId="77777777" w:rsidR="00803A4E" w:rsidRPr="00803A4E" w:rsidRDefault="00803A4E" w:rsidP="00776709">
            <w:pPr>
              <w:pStyle w:val="TAC"/>
              <w:rPr>
                <w:rFonts w:eastAsia="SimSun"/>
                <w:lang w:eastAsia="zh-CN"/>
              </w:rPr>
            </w:pPr>
            <w:r w:rsidRPr="00803A4E">
              <w:rPr>
                <w:rFonts w:eastAsia="SimSun"/>
              </w:rPr>
              <w:t>20</w:t>
            </w:r>
          </w:p>
        </w:tc>
        <w:tc>
          <w:tcPr>
            <w:tcW w:w="1276" w:type="dxa"/>
            <w:tcBorders>
              <w:top w:val="single" w:sz="6" w:space="0" w:color="auto"/>
              <w:left w:val="single" w:sz="6" w:space="0" w:color="auto"/>
              <w:bottom w:val="single" w:sz="6" w:space="0" w:color="auto"/>
              <w:right w:val="single" w:sz="6" w:space="0" w:color="auto"/>
            </w:tcBorders>
          </w:tcPr>
          <w:p w14:paraId="0AB11375" w14:textId="77777777" w:rsidR="00803A4E" w:rsidRPr="00803A4E" w:rsidRDefault="00803A4E" w:rsidP="00776709">
            <w:pPr>
              <w:pStyle w:val="TAC"/>
              <w:rPr>
                <w:rFonts w:eastAsia="SimSun"/>
                <w:lang w:eastAsia="zh-CN"/>
              </w:rPr>
            </w:pPr>
            <w:r w:rsidRPr="00803A4E">
              <w:rPr>
                <w:rFonts w:eastAsia="SimSun"/>
              </w:rPr>
              <w:t>20, 30</w:t>
            </w:r>
          </w:p>
        </w:tc>
        <w:tc>
          <w:tcPr>
            <w:tcW w:w="1134" w:type="dxa"/>
            <w:tcBorders>
              <w:top w:val="single" w:sz="6" w:space="0" w:color="auto"/>
              <w:left w:val="single" w:sz="6" w:space="0" w:color="auto"/>
              <w:bottom w:val="single" w:sz="6" w:space="0" w:color="auto"/>
              <w:right w:val="single" w:sz="6" w:space="0" w:color="auto"/>
            </w:tcBorders>
          </w:tcPr>
          <w:p w14:paraId="46441E5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E4C90E0"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A5EADBB"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D3B95EE" w14:textId="77777777" w:rsidR="00803A4E" w:rsidRPr="00803A4E" w:rsidRDefault="00803A4E" w:rsidP="0077670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1F3B1BD" w14:textId="77777777" w:rsidR="00803A4E" w:rsidRPr="00803A4E" w:rsidRDefault="00803A4E" w:rsidP="00776709">
            <w:pPr>
              <w:pStyle w:val="TAC"/>
              <w:rPr>
                <w:rFonts w:eastAsia="SimSun"/>
                <w:lang w:eastAsia="zh-CN"/>
              </w:rPr>
            </w:pPr>
          </w:p>
        </w:tc>
      </w:tr>
      <w:tr w:rsidR="00871283" w:rsidRPr="00803A4E" w14:paraId="0C33A453"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71F09521" w14:textId="77777777" w:rsidR="00871283" w:rsidRPr="00803A4E" w:rsidRDefault="00871283" w:rsidP="00871283">
            <w:pPr>
              <w:pStyle w:val="TAC"/>
              <w:rPr>
                <w:rFonts w:eastAsia="SimSun"/>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359606E7" w14:textId="3A00E0CA" w:rsidR="00871283" w:rsidRPr="00803A4E" w:rsidRDefault="00871283" w:rsidP="00871283">
            <w:pPr>
              <w:pStyle w:val="TAC"/>
              <w:rPr>
                <w:rFonts w:eastAsia="SimSun"/>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564AD526" w14:textId="4EBC6DFD" w:rsidR="00871283" w:rsidRPr="00803A4E" w:rsidRDefault="00871283" w:rsidP="00871283">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FDFEC33" w14:textId="77777777" w:rsidR="00871283" w:rsidRPr="00803A4E" w:rsidRDefault="00871283" w:rsidP="0087128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C750864" w14:textId="77777777" w:rsidR="00871283" w:rsidRPr="00803A4E" w:rsidRDefault="00871283" w:rsidP="0087128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0CFB014" w14:textId="77777777" w:rsidR="00871283" w:rsidRPr="00803A4E" w:rsidRDefault="00871283" w:rsidP="0087128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AA2E19B" w14:textId="2DD45D20" w:rsidR="00871283" w:rsidRPr="00803A4E" w:rsidRDefault="00871283" w:rsidP="00871283">
            <w:pPr>
              <w:pStyle w:val="TAC"/>
              <w:rPr>
                <w:rFonts w:eastAsia="SimSun"/>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65B5D830" w14:textId="470562C6" w:rsidR="00871283" w:rsidRPr="00803A4E" w:rsidRDefault="00871283" w:rsidP="00871283">
            <w:pPr>
              <w:pStyle w:val="TAC"/>
              <w:rPr>
                <w:rFonts w:eastAsia="SimSun"/>
                <w:lang w:eastAsia="en-GB"/>
              </w:rPr>
            </w:pPr>
            <w:r w:rsidRPr="00803A4E">
              <w:rPr>
                <w:rFonts w:hint="eastAsia"/>
                <w:lang w:eastAsia="zh-CN"/>
              </w:rPr>
              <w:t>4</w:t>
            </w:r>
            <w:r w:rsidRPr="00803A4E">
              <w:rPr>
                <w:lang w:eastAsia="zh-CN"/>
              </w:rPr>
              <w:t xml:space="preserve"> and 5</w:t>
            </w:r>
          </w:p>
        </w:tc>
      </w:tr>
      <w:tr w:rsidR="00803A4E" w:rsidRPr="00803A4E" w14:paraId="0034BEF3"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4646D92E" w14:textId="77777777" w:rsidR="00803A4E" w:rsidRPr="00803A4E" w:rsidRDefault="00803A4E" w:rsidP="00776709">
            <w:pPr>
              <w:pStyle w:val="TAC"/>
              <w:rPr>
                <w:rFonts w:eastAsia="SimSun"/>
                <w:lang w:eastAsia="zh-CN"/>
              </w:rPr>
            </w:pPr>
            <w:r w:rsidRPr="00803A4E">
              <w:rPr>
                <w:rFonts w:eastAsia="SimSun"/>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27069FD7" w14:textId="77777777" w:rsidR="00803A4E" w:rsidRPr="00803A4E" w:rsidRDefault="00803A4E" w:rsidP="00776709">
            <w:pPr>
              <w:pStyle w:val="TAC"/>
              <w:rPr>
                <w:rFonts w:eastAsia="SimSun"/>
                <w:lang w:eastAsia="zh-C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442EC4AF" w14:textId="77777777" w:rsidR="00803A4E" w:rsidRPr="00803A4E" w:rsidRDefault="00803A4E" w:rsidP="00776709">
            <w:pPr>
              <w:pStyle w:val="TAC"/>
              <w:rPr>
                <w:rFonts w:eastAsia="SimSun"/>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13C55A6" w14:textId="77777777" w:rsidR="00803A4E" w:rsidRPr="00803A4E" w:rsidRDefault="00803A4E" w:rsidP="00776709">
            <w:pPr>
              <w:pStyle w:val="TAC"/>
              <w:rPr>
                <w:rFonts w:eastAsia="SimSun"/>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12AEA69C"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13A7853"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B26F732"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0E61A59" w14:textId="77777777" w:rsidR="00803A4E" w:rsidRPr="00803A4E" w:rsidRDefault="00803A4E" w:rsidP="00776709">
            <w:pPr>
              <w:pStyle w:val="TAC"/>
              <w:rPr>
                <w:rFonts w:eastAsia="SimSun"/>
                <w:lang w:eastAsia="zh-C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68D925D" w14:textId="77777777" w:rsidR="00803A4E" w:rsidRPr="00803A4E" w:rsidRDefault="00803A4E" w:rsidP="00776709">
            <w:pPr>
              <w:pStyle w:val="TAC"/>
              <w:rPr>
                <w:rFonts w:eastAsia="SimSun"/>
                <w:lang w:eastAsia="zh-CN"/>
              </w:rPr>
            </w:pPr>
            <w:r w:rsidRPr="00803A4E">
              <w:rPr>
                <w:rFonts w:eastAsia="SimSun"/>
                <w:lang w:eastAsia="en-GB"/>
              </w:rPr>
              <w:t>0</w:t>
            </w:r>
          </w:p>
        </w:tc>
      </w:tr>
      <w:tr w:rsidR="00803A4E" w:rsidRPr="00803A4E" w14:paraId="4F4C4A59"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028E167F" w14:textId="77777777" w:rsidR="00803A4E" w:rsidRPr="00803A4E" w:rsidRDefault="00803A4E" w:rsidP="00776709">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2001ABAE" w14:textId="77777777" w:rsidR="00803A4E" w:rsidRPr="00803A4E" w:rsidRDefault="00803A4E" w:rsidP="0077670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7B23F422" w14:textId="77777777" w:rsidR="00803A4E" w:rsidRPr="00803A4E" w:rsidRDefault="00803A4E" w:rsidP="00776709">
            <w:pPr>
              <w:pStyle w:val="TAC"/>
              <w:rPr>
                <w:rFonts w:eastAsia="SimSun"/>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D59B6AC" w14:textId="77777777" w:rsidR="00803A4E" w:rsidRPr="00803A4E" w:rsidRDefault="00803A4E" w:rsidP="00776709">
            <w:pPr>
              <w:pStyle w:val="TAC"/>
              <w:rPr>
                <w:rFonts w:eastAsia="SimSun"/>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65C1BF85"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4DD45C1"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7C9E14B"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6D4CE78" w14:textId="77777777" w:rsidR="00803A4E" w:rsidRPr="00803A4E" w:rsidRDefault="00803A4E" w:rsidP="0077670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D018B5D" w14:textId="77777777" w:rsidR="00803A4E" w:rsidRPr="00803A4E" w:rsidRDefault="00803A4E" w:rsidP="00776709">
            <w:pPr>
              <w:pStyle w:val="TAC"/>
              <w:rPr>
                <w:rFonts w:eastAsia="SimSun"/>
                <w:lang w:eastAsia="zh-CN"/>
              </w:rPr>
            </w:pPr>
          </w:p>
        </w:tc>
      </w:tr>
      <w:tr w:rsidR="00803A4E" w:rsidRPr="00803A4E" w14:paraId="5079F3AD" w14:textId="77777777" w:rsidTr="00AC4BE8">
        <w:trPr>
          <w:jc w:val="center"/>
        </w:trPr>
        <w:tc>
          <w:tcPr>
            <w:tcW w:w="1307" w:type="dxa"/>
            <w:tcBorders>
              <w:top w:val="single" w:sz="4" w:space="0" w:color="auto"/>
              <w:left w:val="single" w:sz="4" w:space="0" w:color="auto"/>
              <w:bottom w:val="nil"/>
              <w:right w:val="single" w:sz="6" w:space="0" w:color="auto"/>
            </w:tcBorders>
          </w:tcPr>
          <w:p w14:paraId="3CCD10D3" w14:textId="77777777" w:rsidR="00803A4E" w:rsidRPr="00803A4E" w:rsidRDefault="00803A4E" w:rsidP="00776709">
            <w:pPr>
              <w:pStyle w:val="TAC"/>
              <w:rPr>
                <w:rFonts w:eastAsia="SimSun"/>
                <w:lang w:eastAsia="zh-CN"/>
              </w:rPr>
            </w:pPr>
            <w:r w:rsidRPr="00803A4E">
              <w:rPr>
                <w:rFonts w:eastAsia="SimSun"/>
                <w:lang w:eastAsia="en-GB"/>
              </w:rPr>
              <w:t>CA_n38B</w:t>
            </w:r>
          </w:p>
        </w:tc>
        <w:tc>
          <w:tcPr>
            <w:tcW w:w="1176" w:type="dxa"/>
            <w:tcBorders>
              <w:top w:val="single" w:sz="4" w:space="0" w:color="auto"/>
              <w:left w:val="single" w:sz="6" w:space="0" w:color="auto"/>
              <w:bottom w:val="nil"/>
              <w:right w:val="single" w:sz="6" w:space="0" w:color="auto"/>
            </w:tcBorders>
          </w:tcPr>
          <w:p w14:paraId="220B35FC" w14:textId="77777777" w:rsidR="00803A4E" w:rsidRPr="00803A4E" w:rsidRDefault="00803A4E" w:rsidP="00776709">
            <w:pPr>
              <w:pStyle w:val="TAC"/>
              <w:rPr>
                <w:rFonts w:eastAsia="SimSun"/>
                <w:lang w:eastAsia="zh-CN"/>
              </w:rPr>
            </w:pPr>
            <w:r w:rsidRPr="00803A4E">
              <w:rPr>
                <w:rFonts w:eastAsia="SimSun"/>
                <w:lang w:eastAsia="en-GB"/>
              </w:rPr>
              <w:t>-</w:t>
            </w:r>
          </w:p>
        </w:tc>
        <w:tc>
          <w:tcPr>
            <w:tcW w:w="1134" w:type="dxa"/>
            <w:tcBorders>
              <w:top w:val="single" w:sz="6" w:space="0" w:color="auto"/>
              <w:left w:val="single" w:sz="6" w:space="0" w:color="auto"/>
              <w:bottom w:val="single" w:sz="6" w:space="0" w:color="auto"/>
              <w:right w:val="single" w:sz="6" w:space="0" w:color="auto"/>
            </w:tcBorders>
          </w:tcPr>
          <w:p w14:paraId="2322DB64" w14:textId="77777777" w:rsidR="00803A4E" w:rsidRPr="00803A4E" w:rsidRDefault="00803A4E" w:rsidP="00776709">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0B4752D0" w14:textId="77777777" w:rsidR="00803A4E" w:rsidRPr="00803A4E" w:rsidRDefault="00803A4E" w:rsidP="00776709">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A40B3FA"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F45636D"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4040BC4"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7A441665" w14:textId="77777777" w:rsidR="00803A4E" w:rsidRPr="00803A4E" w:rsidRDefault="00803A4E" w:rsidP="00776709">
            <w:pPr>
              <w:pStyle w:val="TAC"/>
              <w:rPr>
                <w:rFonts w:eastAsia="SimSun"/>
                <w:lang w:eastAsia="zh-CN"/>
              </w:rPr>
            </w:pPr>
            <w:r w:rsidRPr="00803A4E">
              <w:rPr>
                <w:rFonts w:eastAsia="SimSun"/>
                <w:lang w:eastAsia="en-GB"/>
              </w:rPr>
              <w:t>50</w:t>
            </w:r>
          </w:p>
        </w:tc>
        <w:tc>
          <w:tcPr>
            <w:tcW w:w="1318" w:type="dxa"/>
            <w:tcBorders>
              <w:top w:val="single" w:sz="4" w:space="0" w:color="auto"/>
              <w:left w:val="single" w:sz="6" w:space="0" w:color="auto"/>
              <w:bottom w:val="nil"/>
              <w:right w:val="single" w:sz="4" w:space="0" w:color="auto"/>
            </w:tcBorders>
          </w:tcPr>
          <w:p w14:paraId="211C29BD" w14:textId="77777777" w:rsidR="00803A4E" w:rsidRPr="00803A4E" w:rsidRDefault="00803A4E" w:rsidP="00776709">
            <w:pPr>
              <w:pStyle w:val="TAC"/>
              <w:rPr>
                <w:rFonts w:eastAsia="SimSun"/>
                <w:lang w:eastAsia="zh-CN"/>
              </w:rPr>
            </w:pPr>
            <w:r w:rsidRPr="00803A4E">
              <w:rPr>
                <w:rFonts w:eastAsia="SimSun"/>
                <w:lang w:eastAsia="en-GB"/>
              </w:rPr>
              <w:t>0</w:t>
            </w:r>
          </w:p>
        </w:tc>
      </w:tr>
      <w:tr w:rsidR="00803A4E" w:rsidRPr="00803A4E" w14:paraId="68D2AEB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718620A4" w14:textId="77777777" w:rsidR="00803A4E" w:rsidRPr="00803A4E" w:rsidRDefault="00803A4E" w:rsidP="0077670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419F29E4" w14:textId="77777777" w:rsidR="00803A4E" w:rsidRPr="00803A4E" w:rsidRDefault="00803A4E" w:rsidP="0077670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216E27A" w14:textId="77777777" w:rsidR="00803A4E" w:rsidRPr="00803A4E" w:rsidRDefault="00803A4E" w:rsidP="00776709">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12FB2336" w14:textId="77777777" w:rsidR="00803A4E" w:rsidRPr="00803A4E" w:rsidRDefault="00803A4E" w:rsidP="00776709">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7828DA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680507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39C1CE1"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70CC560" w14:textId="77777777" w:rsidR="00803A4E" w:rsidRPr="00803A4E" w:rsidRDefault="00803A4E" w:rsidP="00776709">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0FFC9AFE" w14:textId="77777777" w:rsidR="00803A4E" w:rsidRPr="00803A4E" w:rsidRDefault="00803A4E" w:rsidP="00776709">
            <w:pPr>
              <w:pStyle w:val="TAC"/>
              <w:rPr>
                <w:rFonts w:eastAsia="SimSun"/>
                <w:lang w:eastAsia="zh-CN"/>
              </w:rPr>
            </w:pPr>
          </w:p>
        </w:tc>
      </w:tr>
      <w:tr w:rsidR="00803A4E" w:rsidRPr="00803A4E" w14:paraId="6DCA14EE"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75852493" w14:textId="77777777" w:rsidR="00803A4E" w:rsidRPr="00803A4E" w:rsidRDefault="00803A4E" w:rsidP="00776709">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0FD91EE8" w14:textId="77777777" w:rsidR="00803A4E" w:rsidRPr="00803A4E" w:rsidRDefault="00803A4E" w:rsidP="0077670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783555E" w14:textId="77777777" w:rsidR="00803A4E" w:rsidRPr="00803A4E" w:rsidRDefault="00803A4E" w:rsidP="00776709">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246EBBA3" w14:textId="77777777" w:rsidR="00803A4E" w:rsidRPr="00803A4E" w:rsidRDefault="00803A4E" w:rsidP="00776709">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7211071"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A8089AE"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02EAEC2"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9F2F415" w14:textId="77777777" w:rsidR="00803A4E" w:rsidRPr="00803A4E" w:rsidRDefault="00803A4E" w:rsidP="0077670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88ABEE5" w14:textId="77777777" w:rsidR="00803A4E" w:rsidRPr="00803A4E" w:rsidRDefault="00803A4E" w:rsidP="00776709">
            <w:pPr>
              <w:pStyle w:val="TAC"/>
              <w:rPr>
                <w:rFonts w:eastAsia="SimSun"/>
                <w:lang w:eastAsia="zh-CN"/>
              </w:rPr>
            </w:pPr>
          </w:p>
        </w:tc>
      </w:tr>
      <w:tr w:rsidR="00803A4E" w:rsidRPr="00803A4E" w14:paraId="1D11308A"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7C91E212" w14:textId="77777777" w:rsidR="00803A4E" w:rsidRPr="00803A4E" w:rsidRDefault="00803A4E" w:rsidP="00776709">
            <w:pPr>
              <w:pStyle w:val="TAC"/>
              <w:rPr>
                <w:rFonts w:eastAsia="SimSun"/>
              </w:rPr>
            </w:pPr>
            <w:r w:rsidRPr="00803A4E">
              <w:rPr>
                <w:rFonts w:eastAsia="SimSun" w:hint="eastAsia"/>
                <w:lang w:eastAsia="zh-CN"/>
              </w:rPr>
              <w:t>C</w:t>
            </w:r>
            <w:r w:rsidRPr="00803A4E">
              <w:rPr>
                <w:rFonts w:eastAsia="SimSun"/>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039AD73C" w14:textId="77777777" w:rsidR="00803A4E" w:rsidRPr="00803A4E" w:rsidRDefault="00803A4E" w:rsidP="00776709">
            <w:pPr>
              <w:pStyle w:val="TAC"/>
              <w:rPr>
                <w:rFonts w:eastAsia="SimSun"/>
              </w:rPr>
            </w:pPr>
            <w:r w:rsidRPr="00803A4E">
              <w:rPr>
                <w:rFonts w:eastAsia="SimSun"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663FD4AA" w14:textId="77777777" w:rsidR="00803A4E" w:rsidRPr="00803A4E" w:rsidRDefault="00803A4E" w:rsidP="00776709">
            <w:pPr>
              <w:pStyle w:val="TAC"/>
              <w:rPr>
                <w:rFonts w:eastAsia="SimSun" w:cs="Arial"/>
                <w:szCs w:val="18"/>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9CE5C9E" w14:textId="77777777" w:rsidR="00803A4E" w:rsidRPr="00803A4E" w:rsidRDefault="00803A4E" w:rsidP="00776709">
            <w:pPr>
              <w:pStyle w:val="TAC"/>
              <w:rPr>
                <w:rFonts w:eastAsia="SimSun" w:cs="Arial"/>
                <w:szCs w:val="18"/>
              </w:rPr>
            </w:pPr>
            <w:r w:rsidRPr="00803A4E">
              <w:rPr>
                <w:rFonts w:eastAsia="SimSun"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CC3F197"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417FFAD"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7B8772C"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AC0BF55" w14:textId="77777777" w:rsidR="00803A4E" w:rsidRPr="00803A4E" w:rsidRDefault="00803A4E" w:rsidP="00776709">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F78EC62" w14:textId="77777777" w:rsidR="00803A4E" w:rsidRPr="00803A4E" w:rsidRDefault="00803A4E" w:rsidP="00776709">
            <w:pPr>
              <w:pStyle w:val="TAC"/>
              <w:rPr>
                <w:rFonts w:eastAsia="SimSun"/>
              </w:rPr>
            </w:pPr>
            <w:r w:rsidRPr="00803A4E">
              <w:rPr>
                <w:rFonts w:eastAsia="SimSun" w:hint="eastAsia"/>
                <w:lang w:eastAsia="zh-CN"/>
              </w:rPr>
              <w:t>0</w:t>
            </w:r>
          </w:p>
        </w:tc>
      </w:tr>
      <w:tr w:rsidR="00803A4E" w:rsidRPr="00803A4E" w14:paraId="7D5DA8DF"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377FD5CE"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E3A181A"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5BB763C" w14:textId="77777777" w:rsidR="00803A4E" w:rsidRPr="00803A4E" w:rsidRDefault="00803A4E" w:rsidP="00776709">
            <w:pPr>
              <w:pStyle w:val="TAC"/>
              <w:rPr>
                <w:rFonts w:eastAsia="SimSun" w:cs="Arial"/>
                <w:szCs w:val="18"/>
              </w:rPr>
            </w:pPr>
            <w:r w:rsidRPr="00803A4E">
              <w:rPr>
                <w:rFonts w:eastAsia="SimSun"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13B3BF01" w14:textId="77777777" w:rsidR="00803A4E" w:rsidRPr="00803A4E" w:rsidRDefault="00803A4E" w:rsidP="00776709">
            <w:pPr>
              <w:pStyle w:val="TAC"/>
              <w:rPr>
                <w:rFonts w:eastAsia="SimSun" w:cs="Arial"/>
                <w:szCs w:val="18"/>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71B34FB8"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7063531"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4334948"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E8F16A4" w14:textId="77777777" w:rsidR="00803A4E" w:rsidRPr="00803A4E" w:rsidRDefault="00803A4E" w:rsidP="00776709">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22644FFF" w14:textId="77777777" w:rsidR="00803A4E" w:rsidRPr="00803A4E" w:rsidRDefault="00803A4E" w:rsidP="00776709">
            <w:pPr>
              <w:pStyle w:val="TAC"/>
              <w:rPr>
                <w:rFonts w:eastAsia="SimSun"/>
              </w:rPr>
            </w:pPr>
          </w:p>
        </w:tc>
      </w:tr>
      <w:tr w:rsidR="00803A4E" w:rsidRPr="00803A4E" w14:paraId="4B3DBE7E"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0D247EE8"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4C25428D" w14:textId="77777777" w:rsidR="00803A4E" w:rsidRPr="00803A4E" w:rsidRDefault="00803A4E" w:rsidP="00776709">
            <w:pPr>
              <w:pStyle w:val="TAC"/>
              <w:rPr>
                <w:rFonts w:eastAsia="SimSun"/>
              </w:rPr>
            </w:pPr>
            <w:r w:rsidRPr="00803A4E">
              <w:rPr>
                <w:rFonts w:eastAsia="SimSun" w:cs="Arial"/>
                <w:szCs w:val="18"/>
              </w:rPr>
              <w:t>CA_n40B</w:t>
            </w:r>
          </w:p>
        </w:tc>
        <w:tc>
          <w:tcPr>
            <w:tcW w:w="1134" w:type="dxa"/>
            <w:tcBorders>
              <w:top w:val="single" w:sz="6" w:space="0" w:color="auto"/>
              <w:left w:val="single" w:sz="4" w:space="0" w:color="auto"/>
              <w:bottom w:val="single" w:sz="6" w:space="0" w:color="auto"/>
              <w:right w:val="single" w:sz="6" w:space="0" w:color="auto"/>
            </w:tcBorders>
          </w:tcPr>
          <w:p w14:paraId="4C7704DF" w14:textId="77777777" w:rsidR="00803A4E" w:rsidRPr="00803A4E" w:rsidRDefault="00803A4E" w:rsidP="00776709">
            <w:pPr>
              <w:pStyle w:val="TAC"/>
              <w:rPr>
                <w:rFonts w:eastAsia="SimSun"/>
                <w:lang w:eastAsia="zh-CN"/>
              </w:rPr>
            </w:pPr>
            <w:r w:rsidRPr="00803A4E">
              <w:rPr>
                <w:rFonts w:eastAsia="SimSun"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0D02BD33" w14:textId="77777777" w:rsidR="00803A4E" w:rsidRPr="00803A4E" w:rsidRDefault="00803A4E" w:rsidP="00776709">
            <w:pPr>
              <w:pStyle w:val="TAC"/>
              <w:rPr>
                <w:rFonts w:eastAsia="SimSun"/>
                <w:lang w:eastAsia="zh-CN"/>
              </w:rPr>
            </w:pPr>
            <w:r w:rsidRPr="00803A4E">
              <w:rPr>
                <w:rFonts w:eastAsia="SimSun"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3D210D5E"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80A9FB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A9D539F"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09DBA13" w14:textId="77777777" w:rsidR="00803A4E" w:rsidRPr="00803A4E" w:rsidRDefault="00803A4E" w:rsidP="00776709">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DF85766" w14:textId="77777777" w:rsidR="00803A4E" w:rsidRPr="00803A4E" w:rsidRDefault="00803A4E" w:rsidP="00776709">
            <w:pPr>
              <w:pStyle w:val="TAC"/>
              <w:rPr>
                <w:rFonts w:eastAsia="SimSun"/>
              </w:rPr>
            </w:pPr>
            <w:r w:rsidRPr="00803A4E">
              <w:rPr>
                <w:rFonts w:eastAsia="SimSun"/>
                <w:lang w:eastAsia="zh-CN"/>
              </w:rPr>
              <w:t>1</w:t>
            </w:r>
          </w:p>
        </w:tc>
      </w:tr>
      <w:tr w:rsidR="00803A4E" w:rsidRPr="00803A4E" w14:paraId="00C954D1" w14:textId="77777777" w:rsidTr="00AC4BE8">
        <w:trPr>
          <w:jc w:val="center"/>
        </w:trPr>
        <w:tc>
          <w:tcPr>
            <w:tcW w:w="1307" w:type="dxa"/>
            <w:tcBorders>
              <w:top w:val="single" w:sz="4" w:space="0" w:color="auto"/>
              <w:left w:val="single" w:sz="4" w:space="0" w:color="auto"/>
              <w:bottom w:val="nil"/>
              <w:right w:val="single" w:sz="6" w:space="0" w:color="auto"/>
            </w:tcBorders>
          </w:tcPr>
          <w:p w14:paraId="1AC1CAD5" w14:textId="77777777" w:rsidR="00803A4E" w:rsidRPr="00803A4E" w:rsidRDefault="00803A4E" w:rsidP="00776709">
            <w:pPr>
              <w:pStyle w:val="TAC"/>
              <w:rPr>
                <w:rFonts w:eastAsia="SimSun"/>
              </w:rPr>
            </w:pPr>
            <w:r w:rsidRPr="00803A4E">
              <w:rPr>
                <w:rFonts w:eastAsia="SimSun"/>
              </w:rPr>
              <w:t>CA_n41B</w:t>
            </w:r>
          </w:p>
        </w:tc>
        <w:tc>
          <w:tcPr>
            <w:tcW w:w="1176" w:type="dxa"/>
            <w:tcBorders>
              <w:top w:val="single" w:sz="4" w:space="0" w:color="auto"/>
              <w:left w:val="single" w:sz="6" w:space="0" w:color="auto"/>
              <w:bottom w:val="nil"/>
              <w:right w:val="single" w:sz="6" w:space="0" w:color="auto"/>
            </w:tcBorders>
          </w:tcPr>
          <w:p w14:paraId="1388E9D2" w14:textId="77777777" w:rsidR="00366A36" w:rsidRPr="00366A36" w:rsidRDefault="00366A36" w:rsidP="00366A36">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178F05CD" w14:textId="067EDC62" w:rsidR="00803A4E" w:rsidRPr="00803A4E" w:rsidRDefault="00366A36" w:rsidP="00366A36">
            <w:pPr>
              <w:pStyle w:val="TAC"/>
              <w:rPr>
                <w:rFonts w:eastAsia="SimSun"/>
              </w:rPr>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64DE5AB1" w14:textId="77777777" w:rsidR="00803A4E" w:rsidRPr="00803A4E" w:rsidRDefault="00803A4E" w:rsidP="00776709">
            <w:pPr>
              <w:pStyle w:val="TAC"/>
              <w:rPr>
                <w:rFonts w:eastAsia="SimSun"/>
                <w:lang w:eastAsia="zh-CN"/>
              </w:rPr>
            </w:pPr>
            <w:r w:rsidRPr="00803A4E">
              <w:rPr>
                <w:rFonts w:eastAsia="SimSun" w:cs="Arial"/>
                <w:szCs w:val="18"/>
              </w:rPr>
              <w:t xml:space="preserve">10, 20, </w:t>
            </w:r>
            <w:r w:rsidRPr="00803A4E">
              <w:rPr>
                <w:rFonts w:eastAsia="SimSun" w:cs="Arial" w:hint="eastAsia"/>
                <w:szCs w:val="18"/>
              </w:rPr>
              <w:t xml:space="preserve">30, </w:t>
            </w:r>
            <w:r w:rsidRPr="00803A4E">
              <w:rPr>
                <w:rFonts w:eastAsia="SimSun"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414A349B" w14:textId="77777777" w:rsidR="00803A4E" w:rsidRPr="00803A4E" w:rsidRDefault="00803A4E" w:rsidP="00776709">
            <w:pPr>
              <w:pStyle w:val="TAC"/>
              <w:rPr>
                <w:rFonts w:eastAsia="SimSun"/>
                <w:lang w:eastAsia="zh-CN"/>
              </w:rPr>
            </w:pPr>
            <w:r w:rsidRPr="00803A4E">
              <w:rPr>
                <w:rFonts w:eastAsia="SimSun" w:cs="Arial" w:hint="eastAsia"/>
                <w:szCs w:val="18"/>
              </w:rPr>
              <w:t>10,</w:t>
            </w:r>
            <w:r w:rsidRPr="00803A4E">
              <w:rPr>
                <w:rFonts w:eastAsia="SimSun" w:cs="Arial"/>
                <w:szCs w:val="18"/>
              </w:rPr>
              <w:t xml:space="preserve"> 20, </w:t>
            </w:r>
            <w:r w:rsidRPr="00803A4E">
              <w:rPr>
                <w:rFonts w:eastAsia="SimSun" w:cs="Arial" w:hint="eastAsia"/>
                <w:szCs w:val="18"/>
              </w:rPr>
              <w:t xml:space="preserve">30, </w:t>
            </w:r>
            <w:r w:rsidRPr="00803A4E">
              <w:rPr>
                <w:rFonts w:eastAsia="SimSun"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56D1054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BC3A4D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B97D394"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5A9C97D3" w14:textId="77777777" w:rsidR="00803A4E" w:rsidRPr="00803A4E" w:rsidRDefault="00803A4E" w:rsidP="00776709">
            <w:pPr>
              <w:pStyle w:val="TAC"/>
              <w:rPr>
                <w:rFonts w:eastAsia="SimSun"/>
              </w:rPr>
            </w:pPr>
            <w:r w:rsidRPr="00803A4E">
              <w:rPr>
                <w:rFonts w:eastAsia="SimSun"/>
              </w:rPr>
              <w:t>100</w:t>
            </w:r>
          </w:p>
        </w:tc>
        <w:tc>
          <w:tcPr>
            <w:tcW w:w="1318" w:type="dxa"/>
            <w:tcBorders>
              <w:top w:val="single" w:sz="4" w:space="0" w:color="auto"/>
              <w:left w:val="single" w:sz="6" w:space="0" w:color="auto"/>
              <w:bottom w:val="single" w:sz="4" w:space="0" w:color="auto"/>
              <w:right w:val="single" w:sz="4" w:space="0" w:color="auto"/>
            </w:tcBorders>
          </w:tcPr>
          <w:p w14:paraId="4479694C" w14:textId="77777777" w:rsidR="00803A4E" w:rsidRPr="00803A4E" w:rsidRDefault="00803A4E" w:rsidP="00776709">
            <w:pPr>
              <w:pStyle w:val="TAC"/>
              <w:rPr>
                <w:rFonts w:eastAsia="SimSun"/>
              </w:rPr>
            </w:pPr>
            <w:r w:rsidRPr="00803A4E">
              <w:rPr>
                <w:rFonts w:eastAsia="SimSun"/>
              </w:rPr>
              <w:t>0</w:t>
            </w:r>
          </w:p>
        </w:tc>
      </w:tr>
      <w:tr w:rsidR="00803A4E" w:rsidRPr="00803A4E" w14:paraId="28A26AD8" w14:textId="77777777" w:rsidTr="00AC4BE8">
        <w:trPr>
          <w:jc w:val="center"/>
        </w:trPr>
        <w:tc>
          <w:tcPr>
            <w:tcW w:w="1307" w:type="dxa"/>
            <w:tcBorders>
              <w:top w:val="nil"/>
              <w:left w:val="single" w:sz="4" w:space="0" w:color="auto"/>
              <w:bottom w:val="single" w:sz="4" w:space="0" w:color="auto"/>
              <w:right w:val="single" w:sz="6" w:space="0" w:color="auto"/>
            </w:tcBorders>
          </w:tcPr>
          <w:p w14:paraId="46C77EFD" w14:textId="77777777" w:rsidR="00803A4E" w:rsidRPr="00803A4E" w:rsidRDefault="00803A4E" w:rsidP="00776709">
            <w:pPr>
              <w:pStyle w:val="TAC"/>
              <w:rPr>
                <w:rFonts w:eastAsia="SimSun"/>
              </w:rPr>
            </w:pPr>
          </w:p>
        </w:tc>
        <w:tc>
          <w:tcPr>
            <w:tcW w:w="1176" w:type="dxa"/>
            <w:tcBorders>
              <w:top w:val="nil"/>
              <w:left w:val="single" w:sz="6" w:space="0" w:color="auto"/>
              <w:bottom w:val="single" w:sz="4" w:space="0" w:color="auto"/>
              <w:right w:val="single" w:sz="6" w:space="0" w:color="auto"/>
            </w:tcBorders>
          </w:tcPr>
          <w:p w14:paraId="6E5F7811" w14:textId="77777777" w:rsidR="00803A4E" w:rsidRPr="00803A4E" w:rsidRDefault="00803A4E" w:rsidP="00776709">
            <w:pPr>
              <w:pStyle w:val="TAC"/>
              <w:rPr>
                <w:rFonts w:eastAsia="SimSun"/>
              </w:rPr>
            </w:pPr>
          </w:p>
        </w:tc>
        <w:tc>
          <w:tcPr>
            <w:tcW w:w="2410" w:type="dxa"/>
            <w:gridSpan w:val="2"/>
            <w:tcBorders>
              <w:top w:val="single" w:sz="6" w:space="0" w:color="auto"/>
              <w:left w:val="single" w:sz="6" w:space="0" w:color="auto"/>
              <w:bottom w:val="single" w:sz="6" w:space="0" w:color="auto"/>
              <w:right w:val="single" w:sz="6" w:space="0" w:color="auto"/>
            </w:tcBorders>
          </w:tcPr>
          <w:p w14:paraId="5F8E0668" w14:textId="77777777" w:rsidR="00803A4E" w:rsidRPr="00803A4E" w:rsidRDefault="00803A4E" w:rsidP="00776709">
            <w:pPr>
              <w:pStyle w:val="TAC"/>
              <w:rPr>
                <w:rFonts w:eastAsia="SimSun" w:cs="Arial"/>
                <w:szCs w:val="18"/>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698A2B7"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8A725A5"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F5BD248"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509ED57E" w14:textId="77777777" w:rsidR="00803A4E" w:rsidRPr="00803A4E" w:rsidRDefault="00803A4E" w:rsidP="00776709">
            <w:pPr>
              <w:pStyle w:val="TAC"/>
              <w:rPr>
                <w:rFonts w:eastAsia="SimSun"/>
              </w:rPr>
            </w:pPr>
            <w:r w:rsidRPr="00803A4E">
              <w:rPr>
                <w:rFonts w:eastAsia="SimSun" w:hint="eastAsia"/>
                <w:lang w:eastAsia="zh-CN"/>
              </w:rPr>
              <w:t>1</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78712B98" w14:textId="77777777" w:rsidR="00803A4E" w:rsidRPr="00803A4E" w:rsidRDefault="00803A4E" w:rsidP="00776709">
            <w:pPr>
              <w:pStyle w:val="TAC"/>
              <w:rPr>
                <w:rFonts w:eastAsia="SimSun"/>
              </w:rPr>
            </w:pPr>
            <w:r w:rsidRPr="00803A4E">
              <w:rPr>
                <w:rFonts w:eastAsia="SimSun" w:hint="eastAsia"/>
                <w:lang w:eastAsia="zh-CN"/>
              </w:rPr>
              <w:t>4</w:t>
            </w:r>
            <w:r w:rsidRPr="00803A4E">
              <w:rPr>
                <w:rFonts w:eastAsia="SimSun"/>
                <w:lang w:eastAsia="zh-CN"/>
              </w:rPr>
              <w:t xml:space="preserve"> and 5</w:t>
            </w:r>
          </w:p>
        </w:tc>
      </w:tr>
      <w:tr w:rsidR="00803A4E" w:rsidRPr="00803A4E" w14:paraId="6B72C028" w14:textId="77777777" w:rsidTr="00AC4BE8">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9E9A76C" w14:textId="77777777" w:rsidR="00803A4E" w:rsidRPr="00803A4E" w:rsidRDefault="00803A4E" w:rsidP="00776709">
            <w:pPr>
              <w:pStyle w:val="TAC"/>
              <w:rPr>
                <w:rFonts w:eastAsia="SimSun"/>
              </w:rPr>
            </w:pPr>
            <w:r w:rsidRPr="00803A4E">
              <w:rPr>
                <w:rFonts w:eastAsia="SimSun"/>
              </w:rPr>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13C8DAF7" w14:textId="77777777" w:rsidR="00803A4E" w:rsidRPr="00803A4E" w:rsidRDefault="00803A4E" w:rsidP="00776709">
            <w:pPr>
              <w:pStyle w:val="TAC"/>
              <w:rPr>
                <w:rFonts w:eastAsia="SimSun"/>
                <w:vertAlign w:val="superscript"/>
              </w:rPr>
            </w:pPr>
            <w:r w:rsidRPr="00803A4E">
              <w:rPr>
                <w:rFonts w:eastAsia="SimSun"/>
              </w:rPr>
              <w:t>n41</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p>
          <w:p w14:paraId="1B84EB9B" w14:textId="77777777" w:rsidR="00803A4E" w:rsidRPr="00803A4E" w:rsidRDefault="00803A4E" w:rsidP="00776709">
            <w:pPr>
              <w:pStyle w:val="TAC"/>
              <w:rPr>
                <w:rFonts w:eastAsia="SimSun"/>
              </w:rPr>
            </w:pPr>
            <w:r w:rsidRPr="00803A4E">
              <w:rPr>
                <w:rFonts w:eastAsia="SimSun"/>
              </w:rPr>
              <w:t>CA_n41C</w:t>
            </w:r>
            <w:r w:rsidRPr="00803A4E">
              <w:rPr>
                <w:rFonts w:eastAsia="SimSun"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554F63C9" w14:textId="77777777" w:rsidR="00803A4E" w:rsidRPr="00803A4E" w:rsidRDefault="00803A4E" w:rsidP="00776709">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61B404FD" w14:textId="77777777" w:rsidR="00803A4E" w:rsidRPr="00803A4E" w:rsidRDefault="00803A4E" w:rsidP="00776709">
            <w:pPr>
              <w:pStyle w:val="TAC"/>
              <w:rPr>
                <w:rFonts w:eastAsia="SimSun"/>
              </w:rPr>
            </w:pPr>
            <w:r w:rsidRPr="00803A4E">
              <w:rPr>
                <w:rFonts w:eastAsia="SimSun"/>
              </w:rPr>
              <w:t>80, 100</w:t>
            </w:r>
          </w:p>
        </w:tc>
        <w:tc>
          <w:tcPr>
            <w:tcW w:w="1134" w:type="dxa"/>
            <w:tcBorders>
              <w:top w:val="single" w:sz="6" w:space="0" w:color="auto"/>
              <w:left w:val="single" w:sz="6" w:space="0" w:color="auto"/>
              <w:bottom w:val="single" w:sz="6" w:space="0" w:color="auto"/>
              <w:right w:val="single" w:sz="6" w:space="0" w:color="auto"/>
            </w:tcBorders>
          </w:tcPr>
          <w:p w14:paraId="5230381F"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EE5F1C7"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6792413"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069E35E" w14:textId="77777777" w:rsidR="00803A4E" w:rsidRPr="00803A4E" w:rsidRDefault="00803A4E" w:rsidP="00776709">
            <w:pPr>
              <w:pStyle w:val="TAC"/>
              <w:rPr>
                <w:rFonts w:eastAsia="Yu Mincho"/>
                <w:lang w:eastAsia="ja-JP"/>
              </w:rPr>
            </w:pPr>
            <w:r w:rsidRPr="00803A4E">
              <w:rPr>
                <w:rFonts w:eastAsia="SimSun"/>
              </w:rPr>
              <w:t>180</w:t>
            </w:r>
          </w:p>
        </w:tc>
        <w:tc>
          <w:tcPr>
            <w:tcW w:w="1318" w:type="dxa"/>
            <w:tcBorders>
              <w:top w:val="single" w:sz="4" w:space="0" w:color="auto"/>
              <w:left w:val="single" w:sz="4" w:space="0" w:color="auto"/>
              <w:bottom w:val="nil"/>
              <w:right w:val="single" w:sz="4" w:space="0" w:color="auto"/>
            </w:tcBorders>
            <w:shd w:val="clear" w:color="auto" w:fill="auto"/>
          </w:tcPr>
          <w:p w14:paraId="1944475F" w14:textId="77777777" w:rsidR="00803A4E" w:rsidRPr="00803A4E" w:rsidRDefault="00803A4E" w:rsidP="00776709">
            <w:pPr>
              <w:pStyle w:val="TAC"/>
              <w:rPr>
                <w:rFonts w:eastAsia="SimSun"/>
              </w:rPr>
            </w:pPr>
            <w:r w:rsidRPr="00803A4E">
              <w:rPr>
                <w:rFonts w:eastAsia="SimSun"/>
              </w:rPr>
              <w:t>0</w:t>
            </w:r>
          </w:p>
        </w:tc>
      </w:tr>
      <w:tr w:rsidR="00803A4E" w:rsidRPr="00803A4E" w14:paraId="290249BC" w14:textId="77777777" w:rsidTr="00AC4BE8">
        <w:trPr>
          <w:jc w:val="center"/>
        </w:trPr>
        <w:tc>
          <w:tcPr>
            <w:tcW w:w="1307" w:type="dxa"/>
            <w:vMerge/>
            <w:tcBorders>
              <w:top w:val="nil"/>
              <w:left w:val="single" w:sz="4" w:space="0" w:color="auto"/>
              <w:bottom w:val="nil"/>
              <w:right w:val="single" w:sz="4" w:space="0" w:color="auto"/>
            </w:tcBorders>
            <w:shd w:val="clear" w:color="auto" w:fill="auto"/>
          </w:tcPr>
          <w:p w14:paraId="2C42A4A9"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shd w:val="clear" w:color="auto" w:fill="auto"/>
          </w:tcPr>
          <w:p w14:paraId="13B3B10D"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F9C0867" w14:textId="77777777" w:rsidR="00803A4E" w:rsidRPr="00803A4E" w:rsidRDefault="00803A4E" w:rsidP="00776709">
            <w:pPr>
              <w:pStyle w:val="TAC"/>
              <w:rPr>
                <w:rFonts w:eastAsia="SimSun"/>
              </w:rPr>
            </w:pPr>
            <w:r w:rsidRPr="00803A4E">
              <w:rPr>
                <w:rFonts w:eastAsia="SimSun"/>
              </w:rPr>
              <w:t>50, 60, 80</w:t>
            </w:r>
          </w:p>
        </w:tc>
        <w:tc>
          <w:tcPr>
            <w:tcW w:w="1276" w:type="dxa"/>
            <w:tcBorders>
              <w:top w:val="single" w:sz="6" w:space="0" w:color="auto"/>
              <w:left w:val="single" w:sz="6" w:space="0" w:color="auto"/>
              <w:bottom w:val="single" w:sz="6" w:space="0" w:color="auto"/>
              <w:right w:val="single" w:sz="6" w:space="0" w:color="auto"/>
            </w:tcBorders>
          </w:tcPr>
          <w:p w14:paraId="4FFB3899" w14:textId="77777777" w:rsidR="00803A4E" w:rsidRPr="00803A4E" w:rsidRDefault="00803A4E" w:rsidP="00776709">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3B7360C"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6A15CD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773DFA8"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357D5F3"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BB77B4E" w14:textId="77777777" w:rsidR="00803A4E" w:rsidRPr="00803A4E" w:rsidRDefault="00803A4E" w:rsidP="00776709">
            <w:pPr>
              <w:pStyle w:val="TAC"/>
              <w:rPr>
                <w:rFonts w:eastAsia="SimSun"/>
              </w:rPr>
            </w:pPr>
          </w:p>
        </w:tc>
      </w:tr>
      <w:tr w:rsidR="00803A4E" w:rsidRPr="00803A4E" w14:paraId="3FDE4BBA" w14:textId="77777777" w:rsidTr="00AC4BE8">
        <w:trPr>
          <w:jc w:val="center"/>
        </w:trPr>
        <w:tc>
          <w:tcPr>
            <w:tcW w:w="1307" w:type="dxa"/>
            <w:vMerge/>
            <w:tcBorders>
              <w:top w:val="nil"/>
              <w:left w:val="single" w:sz="4" w:space="0" w:color="auto"/>
              <w:bottom w:val="nil"/>
              <w:right w:val="single" w:sz="4" w:space="0" w:color="auto"/>
            </w:tcBorders>
            <w:shd w:val="clear" w:color="auto" w:fill="auto"/>
          </w:tcPr>
          <w:p w14:paraId="57D38870"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shd w:val="clear" w:color="auto" w:fill="auto"/>
          </w:tcPr>
          <w:p w14:paraId="6926140A"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4DBBE4A" w14:textId="77777777" w:rsidR="00803A4E" w:rsidRPr="00803A4E" w:rsidRDefault="00803A4E" w:rsidP="00776709">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2D2003FC" w14:textId="77777777" w:rsidR="00803A4E" w:rsidRPr="00803A4E" w:rsidRDefault="00803A4E" w:rsidP="00776709">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
          <w:p w14:paraId="4045B1FD"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CCA0FC6"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ECC0919"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7486130B" w14:textId="77777777" w:rsidR="00803A4E" w:rsidRPr="00803A4E" w:rsidRDefault="00803A4E" w:rsidP="00776709">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6957CB7" w14:textId="77777777" w:rsidR="00803A4E" w:rsidRPr="00803A4E" w:rsidRDefault="00803A4E" w:rsidP="00776709">
            <w:pPr>
              <w:pStyle w:val="TAC"/>
              <w:rPr>
                <w:rFonts w:eastAsia="SimSun"/>
              </w:rPr>
            </w:pPr>
            <w:r w:rsidRPr="00803A4E">
              <w:rPr>
                <w:rFonts w:eastAsia="SimSun"/>
              </w:rPr>
              <w:t>1</w:t>
            </w:r>
          </w:p>
        </w:tc>
      </w:tr>
      <w:tr w:rsidR="00803A4E" w:rsidRPr="00803A4E" w14:paraId="1C004BEE" w14:textId="77777777" w:rsidTr="00AC4BE8">
        <w:trPr>
          <w:jc w:val="center"/>
        </w:trPr>
        <w:tc>
          <w:tcPr>
            <w:tcW w:w="1307" w:type="dxa"/>
            <w:vMerge/>
            <w:tcBorders>
              <w:top w:val="nil"/>
              <w:left w:val="single" w:sz="4" w:space="0" w:color="auto"/>
              <w:bottom w:val="nil"/>
              <w:right w:val="single" w:sz="4" w:space="0" w:color="auto"/>
            </w:tcBorders>
          </w:tcPr>
          <w:p w14:paraId="4E0BF0D7"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3B2352E1"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52F555B" w14:textId="77777777" w:rsidR="00803A4E" w:rsidRPr="00803A4E" w:rsidRDefault="00803A4E" w:rsidP="00776709">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13EA792D" w14:textId="77777777" w:rsidR="00803A4E" w:rsidRPr="00803A4E" w:rsidRDefault="00803A4E" w:rsidP="00776709">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25376327"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8E3A4A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030CAE7" w14:textId="77777777" w:rsidR="00803A4E" w:rsidRPr="00803A4E" w:rsidRDefault="00803A4E" w:rsidP="00776709">
            <w:pPr>
              <w:pStyle w:val="TAC"/>
              <w:rPr>
                <w:rFonts w:eastAsia="SimSun"/>
              </w:rPr>
            </w:pPr>
          </w:p>
        </w:tc>
        <w:tc>
          <w:tcPr>
            <w:tcW w:w="1080" w:type="dxa"/>
            <w:tcBorders>
              <w:top w:val="nil"/>
              <w:left w:val="single" w:sz="6" w:space="0" w:color="auto"/>
              <w:bottom w:val="nil"/>
              <w:right w:val="single" w:sz="6" w:space="0" w:color="auto"/>
            </w:tcBorders>
          </w:tcPr>
          <w:p w14:paraId="5AE4BBC9"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404ECE2" w14:textId="77777777" w:rsidR="00803A4E" w:rsidRPr="00803A4E" w:rsidRDefault="00803A4E" w:rsidP="00776709">
            <w:pPr>
              <w:pStyle w:val="TAC"/>
              <w:rPr>
                <w:rFonts w:eastAsia="SimSun"/>
                <w:highlight w:val="yellow"/>
              </w:rPr>
            </w:pPr>
          </w:p>
        </w:tc>
      </w:tr>
      <w:tr w:rsidR="00803A4E" w:rsidRPr="00803A4E" w14:paraId="1FDCF268" w14:textId="77777777" w:rsidTr="00AC4BE8">
        <w:trPr>
          <w:jc w:val="center"/>
        </w:trPr>
        <w:tc>
          <w:tcPr>
            <w:tcW w:w="1307" w:type="dxa"/>
            <w:vMerge/>
            <w:tcBorders>
              <w:top w:val="nil"/>
              <w:left w:val="single" w:sz="4" w:space="0" w:color="auto"/>
              <w:bottom w:val="nil"/>
              <w:right w:val="single" w:sz="4" w:space="0" w:color="auto"/>
            </w:tcBorders>
          </w:tcPr>
          <w:p w14:paraId="526DBB48"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56B6A07B"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7377B08" w14:textId="77777777" w:rsidR="00803A4E" w:rsidRPr="00803A4E" w:rsidRDefault="00803A4E" w:rsidP="00776709">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6677AE68" w14:textId="77777777" w:rsidR="00803A4E" w:rsidRPr="00803A4E" w:rsidRDefault="00803A4E" w:rsidP="00776709">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186AB715"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0FE584D"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88E5A3D" w14:textId="77777777" w:rsidR="00803A4E" w:rsidRPr="00803A4E" w:rsidRDefault="00803A4E" w:rsidP="00776709">
            <w:pPr>
              <w:pStyle w:val="TAC"/>
              <w:rPr>
                <w:rFonts w:eastAsia="SimSun"/>
              </w:rPr>
            </w:pPr>
          </w:p>
        </w:tc>
        <w:tc>
          <w:tcPr>
            <w:tcW w:w="1080" w:type="dxa"/>
            <w:tcBorders>
              <w:top w:val="nil"/>
              <w:left w:val="single" w:sz="6" w:space="0" w:color="auto"/>
              <w:bottom w:val="nil"/>
              <w:right w:val="single" w:sz="6" w:space="0" w:color="auto"/>
            </w:tcBorders>
          </w:tcPr>
          <w:p w14:paraId="1828AEF4"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BCC837B" w14:textId="77777777" w:rsidR="00803A4E" w:rsidRPr="00803A4E" w:rsidRDefault="00803A4E" w:rsidP="00776709">
            <w:pPr>
              <w:pStyle w:val="TAC"/>
              <w:rPr>
                <w:rFonts w:eastAsia="SimSun"/>
                <w:highlight w:val="yellow"/>
              </w:rPr>
            </w:pPr>
          </w:p>
        </w:tc>
      </w:tr>
      <w:tr w:rsidR="00803A4E" w:rsidRPr="00803A4E" w14:paraId="687DEEAA" w14:textId="77777777" w:rsidTr="00AC4BE8">
        <w:trPr>
          <w:trHeight w:val="443"/>
          <w:jc w:val="center"/>
        </w:trPr>
        <w:tc>
          <w:tcPr>
            <w:tcW w:w="1307" w:type="dxa"/>
            <w:vMerge/>
            <w:tcBorders>
              <w:top w:val="nil"/>
              <w:left w:val="single" w:sz="4" w:space="0" w:color="auto"/>
              <w:bottom w:val="nil"/>
              <w:right w:val="single" w:sz="4" w:space="0" w:color="auto"/>
            </w:tcBorders>
          </w:tcPr>
          <w:p w14:paraId="7A4C48D5"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5B931767"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4F5A65B" w14:textId="77777777" w:rsidR="00803A4E" w:rsidRPr="00803A4E" w:rsidRDefault="00803A4E" w:rsidP="00776709">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
          <w:p w14:paraId="4EFBC607" w14:textId="77777777" w:rsidR="00803A4E" w:rsidRPr="00803A4E" w:rsidRDefault="00803A4E" w:rsidP="00776709">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
          <w:p w14:paraId="2BE8D3A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E0BC69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4CD84EA" w14:textId="77777777" w:rsidR="00803A4E" w:rsidRPr="00803A4E" w:rsidRDefault="00803A4E" w:rsidP="00776709">
            <w:pPr>
              <w:pStyle w:val="TAC"/>
              <w:rPr>
                <w:rFonts w:eastAsia="SimSun"/>
              </w:rPr>
            </w:pPr>
          </w:p>
        </w:tc>
        <w:tc>
          <w:tcPr>
            <w:tcW w:w="1080" w:type="dxa"/>
            <w:tcBorders>
              <w:top w:val="nil"/>
              <w:left w:val="single" w:sz="6" w:space="0" w:color="auto"/>
              <w:bottom w:val="single" w:sz="4" w:space="0" w:color="auto"/>
              <w:right w:val="single" w:sz="6" w:space="0" w:color="auto"/>
            </w:tcBorders>
          </w:tcPr>
          <w:p w14:paraId="1B70CF7D"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1D4B704" w14:textId="77777777" w:rsidR="00803A4E" w:rsidRPr="00803A4E" w:rsidRDefault="00803A4E" w:rsidP="00776709">
            <w:pPr>
              <w:pStyle w:val="TAC"/>
              <w:rPr>
                <w:rFonts w:eastAsia="SimSun"/>
                <w:highlight w:val="yellow"/>
              </w:rPr>
            </w:pPr>
          </w:p>
        </w:tc>
      </w:tr>
      <w:tr w:rsidR="00803A4E" w:rsidRPr="00803A4E" w14:paraId="3E3B03E9" w14:textId="77777777" w:rsidTr="00AC4BE8">
        <w:trPr>
          <w:jc w:val="center"/>
        </w:trPr>
        <w:tc>
          <w:tcPr>
            <w:tcW w:w="1307" w:type="dxa"/>
            <w:vMerge/>
            <w:tcBorders>
              <w:top w:val="nil"/>
              <w:left w:val="single" w:sz="4" w:space="0" w:color="auto"/>
              <w:bottom w:val="nil"/>
              <w:right w:val="single" w:sz="4" w:space="0" w:color="auto"/>
            </w:tcBorders>
          </w:tcPr>
          <w:p w14:paraId="4239E446"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41F71637"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F1C0C14" w14:textId="77777777" w:rsidR="00803A4E" w:rsidRPr="00803A4E" w:rsidRDefault="00803A4E" w:rsidP="00776709">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32083BC6" w14:textId="77777777" w:rsidR="00803A4E" w:rsidRPr="00803A4E" w:rsidRDefault="00803A4E" w:rsidP="00776709">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
          <w:p w14:paraId="00E9F2F9"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A1AFE58"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89C3F2C"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4D307215" w14:textId="77777777" w:rsidR="00803A4E" w:rsidRPr="00803A4E" w:rsidRDefault="00803A4E" w:rsidP="00776709">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569571C9" w14:textId="77777777" w:rsidR="00803A4E" w:rsidRPr="00803A4E" w:rsidRDefault="00803A4E" w:rsidP="00776709">
            <w:pPr>
              <w:pStyle w:val="TAC"/>
              <w:rPr>
                <w:rFonts w:eastAsia="SimSun"/>
              </w:rPr>
            </w:pPr>
            <w:r w:rsidRPr="00803A4E">
              <w:rPr>
                <w:rFonts w:eastAsia="SimSun"/>
              </w:rPr>
              <w:t>2</w:t>
            </w:r>
          </w:p>
        </w:tc>
      </w:tr>
      <w:tr w:rsidR="00803A4E" w:rsidRPr="00803A4E" w14:paraId="08ADAEA7" w14:textId="77777777" w:rsidTr="00AC4BE8">
        <w:trPr>
          <w:jc w:val="center"/>
        </w:trPr>
        <w:tc>
          <w:tcPr>
            <w:tcW w:w="1307" w:type="dxa"/>
            <w:vMerge/>
            <w:tcBorders>
              <w:top w:val="nil"/>
              <w:left w:val="single" w:sz="4" w:space="0" w:color="auto"/>
              <w:bottom w:val="nil"/>
              <w:right w:val="single" w:sz="4" w:space="0" w:color="auto"/>
            </w:tcBorders>
          </w:tcPr>
          <w:p w14:paraId="7911DDF4"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3D7CD174"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87C13B2" w14:textId="77777777" w:rsidR="00803A4E" w:rsidRPr="00803A4E" w:rsidRDefault="00803A4E" w:rsidP="00776709">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4B0C9B95" w14:textId="77777777" w:rsidR="00803A4E" w:rsidRPr="00803A4E" w:rsidRDefault="00803A4E" w:rsidP="00776709">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3DB9902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2DBE6A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92CA79B" w14:textId="77777777" w:rsidR="00803A4E" w:rsidRPr="00803A4E" w:rsidRDefault="00803A4E" w:rsidP="00776709">
            <w:pPr>
              <w:pStyle w:val="TAC"/>
              <w:rPr>
                <w:rFonts w:eastAsia="SimSun"/>
              </w:rPr>
            </w:pPr>
          </w:p>
        </w:tc>
        <w:tc>
          <w:tcPr>
            <w:tcW w:w="1080" w:type="dxa"/>
            <w:tcBorders>
              <w:top w:val="nil"/>
              <w:left w:val="single" w:sz="6" w:space="0" w:color="auto"/>
              <w:bottom w:val="nil"/>
              <w:right w:val="single" w:sz="6" w:space="0" w:color="auto"/>
            </w:tcBorders>
          </w:tcPr>
          <w:p w14:paraId="6126A05A"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1E27BA2" w14:textId="77777777" w:rsidR="00803A4E" w:rsidRPr="00803A4E" w:rsidRDefault="00803A4E" w:rsidP="00776709">
            <w:pPr>
              <w:pStyle w:val="TAC"/>
              <w:rPr>
                <w:rFonts w:eastAsia="SimSun"/>
                <w:highlight w:val="yellow"/>
              </w:rPr>
            </w:pPr>
          </w:p>
        </w:tc>
      </w:tr>
      <w:tr w:rsidR="00803A4E" w:rsidRPr="00803A4E" w14:paraId="37173A15" w14:textId="77777777" w:rsidTr="00AC4BE8">
        <w:trPr>
          <w:jc w:val="center"/>
        </w:trPr>
        <w:tc>
          <w:tcPr>
            <w:tcW w:w="1307" w:type="dxa"/>
            <w:vMerge/>
            <w:tcBorders>
              <w:top w:val="nil"/>
              <w:left w:val="single" w:sz="4" w:space="0" w:color="auto"/>
              <w:bottom w:val="nil"/>
              <w:right w:val="single" w:sz="4" w:space="0" w:color="auto"/>
            </w:tcBorders>
          </w:tcPr>
          <w:p w14:paraId="0A11E402"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6B64E210"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84168A4" w14:textId="77777777" w:rsidR="00803A4E" w:rsidRPr="00803A4E" w:rsidRDefault="00803A4E" w:rsidP="00776709">
            <w:pPr>
              <w:pStyle w:val="TAC"/>
              <w:rPr>
                <w:rFonts w:eastAsia="SimSun"/>
              </w:rPr>
            </w:pPr>
            <w:r w:rsidRPr="00803A4E">
              <w:rPr>
                <w:rFonts w:eastAsia="SimSun"/>
              </w:rPr>
              <w:t>30, 40</w:t>
            </w:r>
          </w:p>
        </w:tc>
        <w:tc>
          <w:tcPr>
            <w:tcW w:w="1276" w:type="dxa"/>
            <w:tcBorders>
              <w:top w:val="single" w:sz="6" w:space="0" w:color="auto"/>
              <w:left w:val="single" w:sz="6" w:space="0" w:color="auto"/>
              <w:bottom w:val="single" w:sz="6" w:space="0" w:color="auto"/>
              <w:right w:val="single" w:sz="6" w:space="0" w:color="auto"/>
            </w:tcBorders>
          </w:tcPr>
          <w:p w14:paraId="2058138D" w14:textId="77777777" w:rsidR="00803A4E" w:rsidRPr="00803A4E" w:rsidRDefault="00803A4E" w:rsidP="00776709">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6DF2D5FF"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808864F"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A15431E" w14:textId="77777777" w:rsidR="00803A4E" w:rsidRPr="00803A4E" w:rsidRDefault="00803A4E" w:rsidP="00776709">
            <w:pPr>
              <w:pStyle w:val="TAC"/>
              <w:rPr>
                <w:rFonts w:eastAsia="SimSun"/>
              </w:rPr>
            </w:pPr>
          </w:p>
        </w:tc>
        <w:tc>
          <w:tcPr>
            <w:tcW w:w="1080" w:type="dxa"/>
            <w:tcBorders>
              <w:top w:val="nil"/>
              <w:left w:val="single" w:sz="6" w:space="0" w:color="auto"/>
              <w:bottom w:val="nil"/>
              <w:right w:val="single" w:sz="6" w:space="0" w:color="auto"/>
            </w:tcBorders>
          </w:tcPr>
          <w:p w14:paraId="3CBC9523"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9B2453F" w14:textId="77777777" w:rsidR="00803A4E" w:rsidRPr="00803A4E" w:rsidRDefault="00803A4E" w:rsidP="00776709">
            <w:pPr>
              <w:pStyle w:val="TAC"/>
              <w:rPr>
                <w:rFonts w:eastAsia="SimSun"/>
                <w:highlight w:val="yellow"/>
              </w:rPr>
            </w:pPr>
          </w:p>
        </w:tc>
      </w:tr>
      <w:tr w:rsidR="00803A4E" w:rsidRPr="00803A4E" w14:paraId="47BF1CAC" w14:textId="77777777" w:rsidTr="00AC4BE8">
        <w:trPr>
          <w:jc w:val="center"/>
        </w:trPr>
        <w:tc>
          <w:tcPr>
            <w:tcW w:w="1307" w:type="dxa"/>
            <w:vMerge/>
            <w:tcBorders>
              <w:top w:val="nil"/>
              <w:left w:val="single" w:sz="4" w:space="0" w:color="auto"/>
              <w:bottom w:val="nil"/>
              <w:right w:val="single" w:sz="4" w:space="0" w:color="auto"/>
            </w:tcBorders>
          </w:tcPr>
          <w:p w14:paraId="111C1A50"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7E2A2B00"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2C0AB31" w14:textId="77777777" w:rsidR="00803A4E" w:rsidRPr="00803A4E" w:rsidRDefault="00803A4E" w:rsidP="00776709">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
          <w:p w14:paraId="24744AF2" w14:textId="77777777" w:rsidR="00803A4E" w:rsidRPr="00803A4E" w:rsidRDefault="00803A4E" w:rsidP="00776709">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
          <w:p w14:paraId="1C6BFF15"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62581F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7F71F65" w14:textId="77777777" w:rsidR="00803A4E" w:rsidRPr="00803A4E" w:rsidRDefault="00803A4E" w:rsidP="00776709">
            <w:pPr>
              <w:pStyle w:val="TAC"/>
              <w:rPr>
                <w:rFonts w:eastAsia="SimSun"/>
              </w:rPr>
            </w:pPr>
          </w:p>
        </w:tc>
        <w:tc>
          <w:tcPr>
            <w:tcW w:w="1080" w:type="dxa"/>
            <w:tcBorders>
              <w:top w:val="nil"/>
              <w:left w:val="single" w:sz="6" w:space="0" w:color="auto"/>
              <w:bottom w:val="single" w:sz="4" w:space="0" w:color="auto"/>
              <w:right w:val="single" w:sz="6" w:space="0" w:color="auto"/>
            </w:tcBorders>
          </w:tcPr>
          <w:p w14:paraId="7E7C308B"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D5F2FF1" w14:textId="77777777" w:rsidR="00803A4E" w:rsidRPr="00803A4E" w:rsidRDefault="00803A4E" w:rsidP="00776709">
            <w:pPr>
              <w:pStyle w:val="TAC"/>
              <w:rPr>
                <w:rFonts w:eastAsia="SimSun"/>
                <w:highlight w:val="yellow"/>
              </w:rPr>
            </w:pPr>
          </w:p>
        </w:tc>
      </w:tr>
      <w:tr w:rsidR="00803A4E" w:rsidRPr="00803A4E" w14:paraId="6BB9914D" w14:textId="77777777" w:rsidTr="00AC4BE8">
        <w:trPr>
          <w:jc w:val="center"/>
        </w:trPr>
        <w:tc>
          <w:tcPr>
            <w:tcW w:w="1307" w:type="dxa"/>
            <w:tcBorders>
              <w:top w:val="nil"/>
              <w:left w:val="single" w:sz="4" w:space="0" w:color="auto"/>
              <w:bottom w:val="single" w:sz="6" w:space="0" w:color="auto"/>
              <w:right w:val="single" w:sz="6" w:space="0" w:color="auto"/>
            </w:tcBorders>
          </w:tcPr>
          <w:p w14:paraId="09BBD086" w14:textId="77777777" w:rsidR="00803A4E" w:rsidRPr="00803A4E" w:rsidRDefault="00803A4E" w:rsidP="00776709">
            <w:pPr>
              <w:pStyle w:val="TAC"/>
              <w:rPr>
                <w:rFonts w:eastAsia="SimSun"/>
              </w:rPr>
            </w:pPr>
          </w:p>
        </w:tc>
        <w:tc>
          <w:tcPr>
            <w:tcW w:w="1176" w:type="dxa"/>
            <w:tcBorders>
              <w:top w:val="nil"/>
              <w:left w:val="single" w:sz="6" w:space="0" w:color="auto"/>
              <w:bottom w:val="single" w:sz="6" w:space="0" w:color="auto"/>
              <w:right w:val="single" w:sz="6" w:space="0" w:color="auto"/>
            </w:tcBorders>
          </w:tcPr>
          <w:p w14:paraId="053B5696" w14:textId="77777777" w:rsidR="00803A4E" w:rsidRPr="00803A4E" w:rsidRDefault="00803A4E" w:rsidP="00776709">
            <w:pPr>
              <w:pStyle w:val="TAC"/>
              <w:rPr>
                <w:rFonts w:eastAsia="SimSun"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50756AEB" w14:textId="77777777" w:rsidR="00803A4E" w:rsidRPr="00803A4E" w:rsidRDefault="00803A4E" w:rsidP="00776709">
            <w:pPr>
              <w:pStyle w:val="TAC"/>
              <w:rPr>
                <w:rFonts w:eastAsia="SimSun"/>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939C94"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0EAA020"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40DB49C"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CD67500" w14:textId="77777777" w:rsidR="00803A4E" w:rsidRPr="00803A4E" w:rsidRDefault="00803A4E" w:rsidP="00776709">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7A5360E8" w14:textId="77777777" w:rsidR="00803A4E" w:rsidRPr="00803A4E" w:rsidRDefault="00803A4E" w:rsidP="00776709">
            <w:pPr>
              <w:pStyle w:val="TAC"/>
              <w:rPr>
                <w:rFonts w:eastAsia="SimSun"/>
              </w:rPr>
            </w:pPr>
            <w:r w:rsidRPr="00803A4E">
              <w:rPr>
                <w:rFonts w:eastAsia="SimSun"/>
              </w:rPr>
              <w:t>4 and 5</w:t>
            </w:r>
          </w:p>
        </w:tc>
      </w:tr>
      <w:tr w:rsidR="00803A4E" w:rsidRPr="00803A4E" w14:paraId="5653978D" w14:textId="77777777" w:rsidTr="00D2382B">
        <w:trPr>
          <w:jc w:val="center"/>
        </w:trPr>
        <w:tc>
          <w:tcPr>
            <w:tcW w:w="1307" w:type="dxa"/>
            <w:tcBorders>
              <w:top w:val="single" w:sz="4" w:space="0" w:color="auto"/>
              <w:left w:val="single" w:sz="4" w:space="0" w:color="auto"/>
              <w:bottom w:val="single" w:sz="4" w:space="0" w:color="auto"/>
              <w:right w:val="single" w:sz="6" w:space="0" w:color="auto"/>
            </w:tcBorders>
          </w:tcPr>
          <w:p w14:paraId="49081BE7" w14:textId="77777777" w:rsidR="00803A4E" w:rsidRPr="00803A4E" w:rsidRDefault="00803A4E" w:rsidP="00776709">
            <w:pPr>
              <w:pStyle w:val="TAC"/>
              <w:rPr>
                <w:rFonts w:eastAsia="SimSun"/>
              </w:rPr>
            </w:pPr>
            <w:r w:rsidRPr="00803A4E">
              <w:rPr>
                <w:rFonts w:eastAsia="SimSun"/>
              </w:rPr>
              <w:t>CA_n46B</w:t>
            </w:r>
          </w:p>
        </w:tc>
        <w:tc>
          <w:tcPr>
            <w:tcW w:w="1176" w:type="dxa"/>
            <w:tcBorders>
              <w:top w:val="single" w:sz="4" w:space="0" w:color="auto"/>
              <w:left w:val="single" w:sz="6" w:space="0" w:color="auto"/>
              <w:bottom w:val="single" w:sz="4" w:space="0" w:color="auto"/>
              <w:right w:val="single" w:sz="6" w:space="0" w:color="auto"/>
            </w:tcBorders>
          </w:tcPr>
          <w:p w14:paraId="57233A2B"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7D7B67DF" w14:textId="77777777" w:rsidR="00803A4E" w:rsidRPr="00803A4E" w:rsidRDefault="00803A4E" w:rsidP="00776709">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4" w:space="0" w:color="auto"/>
              <w:right w:val="single" w:sz="6" w:space="0" w:color="auto"/>
            </w:tcBorders>
          </w:tcPr>
          <w:p w14:paraId="024CD791"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4" w:space="0" w:color="auto"/>
              <w:right w:val="single" w:sz="6" w:space="0" w:color="auto"/>
            </w:tcBorders>
          </w:tcPr>
          <w:p w14:paraId="58F68B6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4" w:space="0" w:color="auto"/>
              <w:right w:val="single" w:sz="6" w:space="0" w:color="auto"/>
            </w:tcBorders>
          </w:tcPr>
          <w:p w14:paraId="054EAAF7"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4" w:space="0" w:color="auto"/>
              <w:right w:val="single" w:sz="6" w:space="0" w:color="auto"/>
            </w:tcBorders>
          </w:tcPr>
          <w:p w14:paraId="36018738" w14:textId="77777777" w:rsidR="00803A4E" w:rsidRPr="00803A4E" w:rsidRDefault="00803A4E" w:rsidP="00776709">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73AD3FBD" w14:textId="77777777" w:rsidR="00803A4E" w:rsidRPr="00803A4E" w:rsidRDefault="00803A4E" w:rsidP="00776709">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5873320A" w14:textId="77777777" w:rsidR="00803A4E" w:rsidRPr="00803A4E" w:rsidRDefault="00803A4E" w:rsidP="00776709">
            <w:pPr>
              <w:pStyle w:val="TAC"/>
              <w:rPr>
                <w:rFonts w:eastAsia="SimSun"/>
              </w:rPr>
            </w:pPr>
            <w:r w:rsidRPr="00803A4E">
              <w:rPr>
                <w:rFonts w:eastAsia="SimSun"/>
              </w:rPr>
              <w:t>0</w:t>
            </w:r>
          </w:p>
        </w:tc>
      </w:tr>
      <w:tr w:rsidR="00803A4E" w:rsidRPr="00803A4E" w14:paraId="26959051" w14:textId="77777777" w:rsidTr="00D2382B">
        <w:trPr>
          <w:jc w:val="center"/>
        </w:trPr>
        <w:tc>
          <w:tcPr>
            <w:tcW w:w="1307" w:type="dxa"/>
            <w:tcBorders>
              <w:top w:val="single" w:sz="4" w:space="0" w:color="auto"/>
              <w:left w:val="single" w:sz="4" w:space="0" w:color="auto"/>
              <w:bottom w:val="single" w:sz="4" w:space="0" w:color="auto"/>
              <w:right w:val="single" w:sz="4" w:space="0" w:color="auto"/>
            </w:tcBorders>
          </w:tcPr>
          <w:p w14:paraId="5FE9E7F8" w14:textId="77777777" w:rsidR="00803A4E" w:rsidRPr="00803A4E" w:rsidRDefault="00803A4E" w:rsidP="00776709">
            <w:pPr>
              <w:pStyle w:val="TAC"/>
              <w:rPr>
                <w:rFonts w:eastAsia="SimSun"/>
              </w:rPr>
            </w:pPr>
            <w:r w:rsidRPr="00803A4E">
              <w:rPr>
                <w:rFonts w:eastAsia="SimSun"/>
              </w:rPr>
              <w:t>CA_n46C</w:t>
            </w:r>
          </w:p>
        </w:tc>
        <w:tc>
          <w:tcPr>
            <w:tcW w:w="1176" w:type="dxa"/>
            <w:tcBorders>
              <w:top w:val="single" w:sz="4" w:space="0" w:color="auto"/>
              <w:left w:val="single" w:sz="4" w:space="0" w:color="auto"/>
              <w:bottom w:val="single" w:sz="4" w:space="0" w:color="auto"/>
              <w:right w:val="single" w:sz="4" w:space="0" w:color="auto"/>
            </w:tcBorders>
          </w:tcPr>
          <w:p w14:paraId="2B74F694"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41244B4E" w14:textId="77777777" w:rsidR="00803A4E" w:rsidRPr="00803A4E" w:rsidRDefault="00803A4E" w:rsidP="00776709">
            <w:pPr>
              <w:pStyle w:val="TAC"/>
              <w:rPr>
                <w:rFonts w:eastAsia="SimSun"/>
              </w:rPr>
            </w:pPr>
            <w:r w:rsidRPr="00803A4E">
              <w:rPr>
                <w:rFonts w:eastAsia="SimSun"/>
              </w:rPr>
              <w:t>60, 80</w:t>
            </w:r>
          </w:p>
        </w:tc>
        <w:tc>
          <w:tcPr>
            <w:tcW w:w="1276" w:type="dxa"/>
            <w:tcBorders>
              <w:top w:val="single" w:sz="4" w:space="0" w:color="auto"/>
              <w:left w:val="single" w:sz="4" w:space="0" w:color="auto"/>
              <w:bottom w:val="single" w:sz="4" w:space="0" w:color="auto"/>
              <w:right w:val="single" w:sz="4" w:space="0" w:color="auto"/>
            </w:tcBorders>
          </w:tcPr>
          <w:p w14:paraId="2869CA60" w14:textId="77777777" w:rsidR="00803A4E" w:rsidRPr="00803A4E" w:rsidRDefault="00803A4E" w:rsidP="00776709">
            <w:pPr>
              <w:pStyle w:val="TAC"/>
              <w:rPr>
                <w:rFonts w:eastAsia="SimSun"/>
              </w:rPr>
            </w:pPr>
            <w:r w:rsidRPr="00803A4E">
              <w:rPr>
                <w:rFonts w:eastAsia="SimSun"/>
              </w:rPr>
              <w:t>60, 80</w:t>
            </w:r>
          </w:p>
        </w:tc>
        <w:tc>
          <w:tcPr>
            <w:tcW w:w="1134" w:type="dxa"/>
            <w:tcBorders>
              <w:top w:val="single" w:sz="4" w:space="0" w:color="auto"/>
              <w:left w:val="single" w:sz="4" w:space="0" w:color="auto"/>
              <w:bottom w:val="single" w:sz="4" w:space="0" w:color="auto"/>
              <w:right w:val="single" w:sz="4" w:space="0" w:color="auto"/>
            </w:tcBorders>
          </w:tcPr>
          <w:p w14:paraId="7D8592F2" w14:textId="77777777" w:rsidR="00803A4E" w:rsidRPr="00803A4E" w:rsidRDefault="00803A4E" w:rsidP="00776709">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8635876" w14:textId="77777777" w:rsidR="00803A4E" w:rsidRPr="00803A4E" w:rsidRDefault="00803A4E" w:rsidP="00776709">
            <w:pPr>
              <w:pStyle w:val="TAC"/>
              <w:rPr>
                <w:rFonts w:eastAsia="SimSun"/>
              </w:rPr>
            </w:pPr>
          </w:p>
        </w:tc>
        <w:tc>
          <w:tcPr>
            <w:tcW w:w="1076" w:type="dxa"/>
            <w:tcBorders>
              <w:top w:val="single" w:sz="4" w:space="0" w:color="auto"/>
              <w:left w:val="single" w:sz="4" w:space="0" w:color="auto"/>
              <w:bottom w:val="single" w:sz="4" w:space="0" w:color="auto"/>
              <w:right w:val="single" w:sz="4" w:space="0" w:color="auto"/>
            </w:tcBorders>
          </w:tcPr>
          <w:p w14:paraId="664554CC"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CD2FD37" w14:textId="77777777" w:rsidR="00803A4E" w:rsidRPr="00803A4E" w:rsidRDefault="00803A4E" w:rsidP="00776709">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1548D810" w14:textId="77777777" w:rsidR="00803A4E" w:rsidRPr="00803A4E" w:rsidRDefault="00803A4E" w:rsidP="00776709">
            <w:pPr>
              <w:pStyle w:val="TAC"/>
              <w:rPr>
                <w:rFonts w:eastAsia="SimSun"/>
              </w:rPr>
            </w:pPr>
            <w:r w:rsidRPr="00803A4E">
              <w:rPr>
                <w:rFonts w:eastAsia="SimSun"/>
              </w:rPr>
              <w:t>0</w:t>
            </w:r>
          </w:p>
        </w:tc>
      </w:tr>
      <w:tr w:rsidR="00803A4E" w:rsidRPr="00803A4E" w14:paraId="660620EB" w14:textId="77777777" w:rsidTr="00D2382B">
        <w:trPr>
          <w:jc w:val="center"/>
        </w:trPr>
        <w:tc>
          <w:tcPr>
            <w:tcW w:w="1307" w:type="dxa"/>
            <w:tcBorders>
              <w:top w:val="single" w:sz="4" w:space="0" w:color="auto"/>
              <w:left w:val="single" w:sz="4" w:space="0" w:color="auto"/>
              <w:bottom w:val="single" w:sz="6" w:space="0" w:color="auto"/>
              <w:right w:val="single" w:sz="6" w:space="0" w:color="auto"/>
            </w:tcBorders>
          </w:tcPr>
          <w:p w14:paraId="52CE373C" w14:textId="77777777" w:rsidR="00803A4E" w:rsidRPr="00803A4E" w:rsidRDefault="00803A4E" w:rsidP="00776709">
            <w:pPr>
              <w:pStyle w:val="TAC"/>
              <w:rPr>
                <w:rFonts w:eastAsia="SimSun"/>
              </w:rPr>
            </w:pPr>
            <w:r w:rsidRPr="00803A4E">
              <w:rPr>
                <w:rFonts w:eastAsia="SimSun"/>
              </w:rPr>
              <w:lastRenderedPageBreak/>
              <w:t>CA_n46D</w:t>
            </w:r>
          </w:p>
        </w:tc>
        <w:tc>
          <w:tcPr>
            <w:tcW w:w="1176" w:type="dxa"/>
            <w:tcBorders>
              <w:top w:val="single" w:sz="4" w:space="0" w:color="auto"/>
              <w:left w:val="single" w:sz="6" w:space="0" w:color="auto"/>
              <w:bottom w:val="single" w:sz="6" w:space="0" w:color="auto"/>
              <w:right w:val="single" w:sz="6" w:space="0" w:color="auto"/>
            </w:tcBorders>
          </w:tcPr>
          <w:p w14:paraId="4C29E165"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7DB8CF68" w14:textId="77777777" w:rsidR="00803A4E" w:rsidRPr="00803A4E" w:rsidRDefault="00803A4E" w:rsidP="00776709">
            <w:pPr>
              <w:pStyle w:val="TAC"/>
              <w:rPr>
                <w:rFonts w:eastAsia="SimSun"/>
              </w:rPr>
            </w:pPr>
            <w:r w:rsidRPr="00803A4E">
              <w:rPr>
                <w:rFonts w:eastAsia="SimSun"/>
              </w:rPr>
              <w:t>60, 80</w:t>
            </w:r>
          </w:p>
        </w:tc>
        <w:tc>
          <w:tcPr>
            <w:tcW w:w="1276" w:type="dxa"/>
            <w:tcBorders>
              <w:top w:val="single" w:sz="4" w:space="0" w:color="auto"/>
              <w:left w:val="single" w:sz="6" w:space="0" w:color="auto"/>
              <w:bottom w:val="single" w:sz="6" w:space="0" w:color="auto"/>
              <w:right w:val="single" w:sz="6" w:space="0" w:color="auto"/>
            </w:tcBorders>
          </w:tcPr>
          <w:p w14:paraId="35F9C251" w14:textId="77777777" w:rsidR="00803A4E" w:rsidRPr="00803A4E" w:rsidRDefault="00803A4E" w:rsidP="00776709">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49A068E1" w14:textId="77777777" w:rsidR="00803A4E" w:rsidRPr="00803A4E" w:rsidRDefault="00803A4E" w:rsidP="00776709">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29E45635" w14:textId="77777777" w:rsidR="00803A4E" w:rsidRPr="00803A4E" w:rsidRDefault="00803A4E" w:rsidP="00776709">
            <w:pPr>
              <w:pStyle w:val="TAC"/>
              <w:rPr>
                <w:rFonts w:eastAsia="SimSun"/>
              </w:rPr>
            </w:pPr>
          </w:p>
        </w:tc>
        <w:tc>
          <w:tcPr>
            <w:tcW w:w="1076" w:type="dxa"/>
            <w:tcBorders>
              <w:top w:val="single" w:sz="4" w:space="0" w:color="auto"/>
              <w:left w:val="single" w:sz="6" w:space="0" w:color="auto"/>
              <w:bottom w:val="single" w:sz="6" w:space="0" w:color="auto"/>
              <w:right w:val="single" w:sz="6" w:space="0" w:color="auto"/>
            </w:tcBorders>
          </w:tcPr>
          <w:p w14:paraId="37CBFA42"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74C8900" w14:textId="77777777" w:rsidR="00803A4E" w:rsidRPr="00803A4E" w:rsidRDefault="00803A4E" w:rsidP="00776709">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3E30825E" w14:textId="77777777" w:rsidR="00803A4E" w:rsidRPr="00803A4E" w:rsidRDefault="00803A4E" w:rsidP="00776709">
            <w:pPr>
              <w:pStyle w:val="TAC"/>
              <w:rPr>
                <w:rFonts w:eastAsia="SimSun"/>
              </w:rPr>
            </w:pPr>
            <w:r w:rsidRPr="00803A4E">
              <w:rPr>
                <w:rFonts w:eastAsia="SimSun"/>
              </w:rPr>
              <w:t>0</w:t>
            </w:r>
          </w:p>
        </w:tc>
      </w:tr>
      <w:tr w:rsidR="00803A4E" w:rsidRPr="00803A4E" w14:paraId="50F898DD" w14:textId="77777777" w:rsidTr="00E22583">
        <w:trPr>
          <w:jc w:val="center"/>
        </w:trPr>
        <w:tc>
          <w:tcPr>
            <w:tcW w:w="1307" w:type="dxa"/>
            <w:tcBorders>
              <w:left w:val="single" w:sz="4" w:space="0" w:color="auto"/>
              <w:bottom w:val="single" w:sz="6" w:space="0" w:color="auto"/>
              <w:right w:val="single" w:sz="6" w:space="0" w:color="auto"/>
            </w:tcBorders>
          </w:tcPr>
          <w:p w14:paraId="1429D03C" w14:textId="77777777" w:rsidR="00803A4E" w:rsidRPr="00803A4E" w:rsidRDefault="00803A4E" w:rsidP="00776709">
            <w:pPr>
              <w:pStyle w:val="TAC"/>
              <w:rPr>
                <w:rFonts w:eastAsia="SimSun"/>
              </w:rPr>
            </w:pPr>
            <w:r w:rsidRPr="00803A4E">
              <w:rPr>
                <w:rFonts w:eastAsia="SimSun"/>
              </w:rPr>
              <w:t>CA_n46M</w:t>
            </w:r>
          </w:p>
        </w:tc>
        <w:tc>
          <w:tcPr>
            <w:tcW w:w="1176" w:type="dxa"/>
            <w:tcBorders>
              <w:left w:val="single" w:sz="6" w:space="0" w:color="auto"/>
              <w:bottom w:val="single" w:sz="6" w:space="0" w:color="auto"/>
              <w:right w:val="single" w:sz="6" w:space="0" w:color="auto"/>
            </w:tcBorders>
          </w:tcPr>
          <w:p w14:paraId="232640C0"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0D8ECD03" w14:textId="77777777" w:rsidR="00803A4E" w:rsidRPr="00803A4E" w:rsidRDefault="00803A4E" w:rsidP="00776709">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3A5B959A"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6687008C"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642CDF43"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vAlign w:val="center"/>
          </w:tcPr>
          <w:p w14:paraId="287DF677" w14:textId="77777777" w:rsidR="00803A4E" w:rsidRPr="00803A4E" w:rsidRDefault="00803A4E" w:rsidP="00776709">
            <w:pPr>
              <w:pStyle w:val="TAC"/>
              <w:rPr>
                <w:rFonts w:eastAsia="SimSun"/>
              </w:rPr>
            </w:pPr>
          </w:p>
        </w:tc>
        <w:tc>
          <w:tcPr>
            <w:tcW w:w="1080" w:type="dxa"/>
            <w:tcBorders>
              <w:left w:val="single" w:sz="6" w:space="0" w:color="auto"/>
              <w:bottom w:val="single" w:sz="6" w:space="0" w:color="auto"/>
              <w:right w:val="single" w:sz="6" w:space="0" w:color="auto"/>
            </w:tcBorders>
            <w:vAlign w:val="center"/>
          </w:tcPr>
          <w:p w14:paraId="03650701" w14:textId="77777777" w:rsidR="00803A4E" w:rsidRPr="00803A4E" w:rsidRDefault="00803A4E" w:rsidP="00776709">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55CA67AF" w14:textId="77777777" w:rsidR="00803A4E" w:rsidRPr="00803A4E" w:rsidRDefault="00803A4E" w:rsidP="00776709">
            <w:pPr>
              <w:pStyle w:val="TAC"/>
              <w:rPr>
                <w:rFonts w:eastAsia="SimSun"/>
              </w:rPr>
            </w:pPr>
            <w:r w:rsidRPr="00803A4E">
              <w:rPr>
                <w:rFonts w:eastAsia="SimSun"/>
              </w:rPr>
              <w:t>0</w:t>
            </w:r>
          </w:p>
        </w:tc>
      </w:tr>
      <w:tr w:rsidR="00803A4E" w:rsidRPr="00803A4E" w14:paraId="6B6AD766" w14:textId="77777777" w:rsidTr="00E22583">
        <w:trPr>
          <w:jc w:val="center"/>
        </w:trPr>
        <w:tc>
          <w:tcPr>
            <w:tcW w:w="1307" w:type="dxa"/>
            <w:tcBorders>
              <w:top w:val="single" w:sz="6" w:space="0" w:color="auto"/>
              <w:left w:val="single" w:sz="4" w:space="0" w:color="auto"/>
              <w:bottom w:val="nil"/>
              <w:right w:val="single" w:sz="6" w:space="0" w:color="auto"/>
            </w:tcBorders>
          </w:tcPr>
          <w:p w14:paraId="6C0D2C86" w14:textId="77777777" w:rsidR="00803A4E" w:rsidRPr="00803A4E" w:rsidRDefault="00803A4E" w:rsidP="00776709">
            <w:pPr>
              <w:pStyle w:val="TAC"/>
              <w:rPr>
                <w:rFonts w:eastAsia="SimSun"/>
              </w:rPr>
            </w:pPr>
            <w:r w:rsidRPr="00803A4E">
              <w:rPr>
                <w:rFonts w:eastAsia="SimSun"/>
              </w:rPr>
              <w:t>CA_n46N</w:t>
            </w:r>
          </w:p>
        </w:tc>
        <w:tc>
          <w:tcPr>
            <w:tcW w:w="1176" w:type="dxa"/>
            <w:tcBorders>
              <w:left w:val="single" w:sz="6" w:space="0" w:color="auto"/>
              <w:bottom w:val="nil"/>
              <w:right w:val="single" w:sz="6" w:space="0" w:color="auto"/>
            </w:tcBorders>
          </w:tcPr>
          <w:p w14:paraId="50721381" w14:textId="3E113CC7" w:rsidR="00803A4E" w:rsidRPr="00803A4E" w:rsidRDefault="000A559B" w:rsidP="00776709">
            <w:pPr>
              <w:pStyle w:val="TAC"/>
              <w:rPr>
                <w:rFonts w:eastAsia="SimSun"/>
              </w:rPr>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43631B66" w14:textId="77777777" w:rsidR="00803A4E" w:rsidRPr="00803A4E" w:rsidRDefault="00803A4E" w:rsidP="00776709">
            <w:pPr>
              <w:pStyle w:val="TAC"/>
              <w:rPr>
                <w:rFonts w:eastAsia="SimSun"/>
              </w:rPr>
            </w:pPr>
            <w:r w:rsidRPr="00803A4E">
              <w:rPr>
                <w:rFonts w:eastAsia="SimSun"/>
              </w:rPr>
              <w:t>Void</w:t>
            </w:r>
          </w:p>
        </w:tc>
        <w:tc>
          <w:tcPr>
            <w:tcW w:w="1276" w:type="dxa"/>
            <w:tcBorders>
              <w:top w:val="single" w:sz="6" w:space="0" w:color="auto"/>
              <w:left w:val="single" w:sz="4" w:space="0" w:color="auto"/>
              <w:bottom w:val="single" w:sz="6" w:space="0" w:color="auto"/>
              <w:right w:val="single" w:sz="4" w:space="0" w:color="auto"/>
            </w:tcBorders>
          </w:tcPr>
          <w:p w14:paraId="4C1EE23C"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4" w:space="0" w:color="auto"/>
            </w:tcBorders>
          </w:tcPr>
          <w:p w14:paraId="57D9EAE4"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4" w:space="0" w:color="auto"/>
            </w:tcBorders>
          </w:tcPr>
          <w:p w14:paraId="5E151786" w14:textId="77777777" w:rsidR="00803A4E" w:rsidRPr="00803A4E" w:rsidRDefault="00803A4E" w:rsidP="00776709">
            <w:pPr>
              <w:pStyle w:val="TAC"/>
              <w:rPr>
                <w:rFonts w:eastAsia="SimSun"/>
              </w:rPr>
            </w:pPr>
          </w:p>
        </w:tc>
        <w:tc>
          <w:tcPr>
            <w:tcW w:w="1076" w:type="dxa"/>
            <w:tcBorders>
              <w:top w:val="single" w:sz="6" w:space="0" w:color="auto"/>
              <w:left w:val="single" w:sz="4" w:space="0" w:color="auto"/>
              <w:bottom w:val="single" w:sz="6" w:space="0" w:color="auto"/>
              <w:right w:val="single" w:sz="6" w:space="0" w:color="auto"/>
            </w:tcBorders>
          </w:tcPr>
          <w:p w14:paraId="6A3462B1" w14:textId="77777777" w:rsidR="00803A4E" w:rsidRPr="00803A4E" w:rsidRDefault="00803A4E" w:rsidP="00776709">
            <w:pPr>
              <w:pStyle w:val="TAC"/>
              <w:rPr>
                <w:rFonts w:eastAsia="SimSun"/>
              </w:rPr>
            </w:pPr>
          </w:p>
        </w:tc>
        <w:tc>
          <w:tcPr>
            <w:tcW w:w="1080" w:type="dxa"/>
            <w:tcBorders>
              <w:left w:val="single" w:sz="6" w:space="0" w:color="auto"/>
              <w:bottom w:val="single" w:sz="6" w:space="0" w:color="auto"/>
              <w:right w:val="single" w:sz="6" w:space="0" w:color="auto"/>
            </w:tcBorders>
          </w:tcPr>
          <w:p w14:paraId="76BB1988" w14:textId="77777777" w:rsidR="00803A4E" w:rsidRPr="00803A4E" w:rsidRDefault="00803A4E" w:rsidP="00776709">
            <w:pPr>
              <w:pStyle w:val="TAC"/>
              <w:rPr>
                <w:rFonts w:eastAsia="Yu Mincho"/>
                <w:lang w:eastAsia="ja-JP"/>
              </w:rPr>
            </w:pPr>
          </w:p>
        </w:tc>
        <w:tc>
          <w:tcPr>
            <w:tcW w:w="1318" w:type="dxa"/>
            <w:tcBorders>
              <w:left w:val="single" w:sz="6" w:space="0" w:color="auto"/>
              <w:right w:val="single" w:sz="4" w:space="0" w:color="auto"/>
            </w:tcBorders>
          </w:tcPr>
          <w:p w14:paraId="02CF7291" w14:textId="77777777" w:rsidR="00803A4E" w:rsidRPr="00803A4E" w:rsidRDefault="00803A4E" w:rsidP="00776709">
            <w:pPr>
              <w:pStyle w:val="TAC"/>
              <w:rPr>
                <w:rFonts w:eastAsia="SimSun"/>
              </w:rPr>
            </w:pPr>
            <w:r w:rsidRPr="00803A4E">
              <w:rPr>
                <w:rFonts w:eastAsia="SimSun"/>
              </w:rPr>
              <w:t>0</w:t>
            </w:r>
          </w:p>
        </w:tc>
      </w:tr>
      <w:tr w:rsidR="00803A4E" w:rsidRPr="00803A4E" w14:paraId="283E7BCC" w14:textId="77777777" w:rsidTr="00E22583">
        <w:trPr>
          <w:jc w:val="center"/>
        </w:trPr>
        <w:tc>
          <w:tcPr>
            <w:tcW w:w="1307" w:type="dxa"/>
            <w:tcBorders>
              <w:top w:val="nil"/>
              <w:left w:val="single" w:sz="4" w:space="0" w:color="auto"/>
              <w:bottom w:val="single" w:sz="6" w:space="0" w:color="auto"/>
              <w:right w:val="single" w:sz="6" w:space="0" w:color="auto"/>
            </w:tcBorders>
          </w:tcPr>
          <w:p w14:paraId="7CD66322" w14:textId="77777777" w:rsidR="00803A4E" w:rsidRPr="00803A4E" w:rsidRDefault="00803A4E" w:rsidP="00776709">
            <w:pPr>
              <w:pStyle w:val="TAC"/>
              <w:rPr>
                <w:rFonts w:eastAsia="SimSun"/>
              </w:rPr>
            </w:pPr>
          </w:p>
        </w:tc>
        <w:tc>
          <w:tcPr>
            <w:tcW w:w="1176" w:type="dxa"/>
            <w:tcBorders>
              <w:top w:val="nil"/>
              <w:left w:val="single" w:sz="6" w:space="0" w:color="auto"/>
              <w:bottom w:val="single" w:sz="6" w:space="0" w:color="auto"/>
              <w:right w:val="single" w:sz="6" w:space="0" w:color="auto"/>
            </w:tcBorders>
          </w:tcPr>
          <w:p w14:paraId="47A602AB"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46C12294" w14:textId="77777777" w:rsidR="00803A4E" w:rsidRPr="00803A4E" w:rsidRDefault="00803A4E" w:rsidP="00776709">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tcPr>
          <w:p w14:paraId="7A58540A"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299D0064"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0724C071" w14:textId="77777777" w:rsidR="00803A4E" w:rsidRPr="00803A4E" w:rsidRDefault="00803A4E" w:rsidP="00776709">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tcPr>
          <w:p w14:paraId="27F766CD" w14:textId="77777777" w:rsidR="00803A4E" w:rsidRPr="00803A4E" w:rsidRDefault="00803A4E" w:rsidP="00776709">
            <w:pPr>
              <w:pStyle w:val="TAC"/>
              <w:rPr>
                <w:rFonts w:eastAsia="SimSun"/>
              </w:rPr>
            </w:pPr>
          </w:p>
        </w:tc>
        <w:tc>
          <w:tcPr>
            <w:tcW w:w="1080" w:type="dxa"/>
            <w:tcBorders>
              <w:left w:val="single" w:sz="6" w:space="0" w:color="auto"/>
              <w:bottom w:val="single" w:sz="6" w:space="0" w:color="auto"/>
              <w:right w:val="single" w:sz="6" w:space="0" w:color="auto"/>
            </w:tcBorders>
          </w:tcPr>
          <w:p w14:paraId="592F7F58" w14:textId="77777777" w:rsidR="00803A4E" w:rsidRPr="00803A4E" w:rsidRDefault="00803A4E" w:rsidP="00776709">
            <w:pPr>
              <w:pStyle w:val="TAC"/>
              <w:rPr>
                <w:rFonts w:eastAsia="Yu Mincho"/>
                <w:lang w:eastAsia="ja-JP"/>
              </w:rPr>
            </w:pPr>
            <w:r w:rsidRPr="00803A4E">
              <w:rPr>
                <w:rFonts w:eastAsia="SimSun" w:hint="eastAsia"/>
                <w:lang w:eastAsia="zh-CN"/>
              </w:rPr>
              <w:t>1</w:t>
            </w:r>
            <w:r w:rsidRPr="00803A4E">
              <w:rPr>
                <w:rFonts w:eastAsia="SimSun"/>
                <w:lang w:eastAsia="zh-CN"/>
              </w:rPr>
              <w:t>80</w:t>
            </w:r>
          </w:p>
        </w:tc>
        <w:tc>
          <w:tcPr>
            <w:tcW w:w="1318" w:type="dxa"/>
            <w:tcBorders>
              <w:left w:val="single" w:sz="6" w:space="0" w:color="auto"/>
              <w:right w:val="single" w:sz="4" w:space="0" w:color="auto"/>
            </w:tcBorders>
          </w:tcPr>
          <w:p w14:paraId="0E3527A4" w14:textId="77777777" w:rsidR="00803A4E" w:rsidRPr="00803A4E" w:rsidRDefault="00803A4E" w:rsidP="00776709">
            <w:pPr>
              <w:pStyle w:val="TAC"/>
              <w:rPr>
                <w:rFonts w:eastAsia="SimSun"/>
              </w:rPr>
            </w:pPr>
            <w:r w:rsidRPr="00803A4E">
              <w:rPr>
                <w:rFonts w:eastAsia="SimSun" w:hint="eastAsia"/>
                <w:lang w:eastAsia="zh-CN"/>
              </w:rPr>
              <w:t>1</w:t>
            </w:r>
          </w:p>
        </w:tc>
      </w:tr>
      <w:tr w:rsidR="00803A4E" w:rsidRPr="00803A4E" w14:paraId="730380D0" w14:textId="77777777" w:rsidTr="00AC4BE8">
        <w:trPr>
          <w:jc w:val="center"/>
        </w:trPr>
        <w:tc>
          <w:tcPr>
            <w:tcW w:w="1307" w:type="dxa"/>
            <w:tcBorders>
              <w:left w:val="single" w:sz="4" w:space="0" w:color="auto"/>
              <w:bottom w:val="single" w:sz="4" w:space="0" w:color="auto"/>
              <w:right w:val="single" w:sz="6" w:space="0" w:color="auto"/>
            </w:tcBorders>
          </w:tcPr>
          <w:p w14:paraId="002003F3" w14:textId="77777777" w:rsidR="00803A4E" w:rsidRPr="00803A4E" w:rsidRDefault="00803A4E" w:rsidP="00776709">
            <w:pPr>
              <w:pStyle w:val="TAC"/>
              <w:rPr>
                <w:rFonts w:eastAsia="SimSun"/>
              </w:rPr>
            </w:pPr>
            <w:r w:rsidRPr="00803A4E">
              <w:rPr>
                <w:rFonts w:eastAsia="SimSun"/>
              </w:rPr>
              <w:t>CA_n46O</w:t>
            </w:r>
          </w:p>
        </w:tc>
        <w:tc>
          <w:tcPr>
            <w:tcW w:w="1176" w:type="dxa"/>
            <w:tcBorders>
              <w:left w:val="single" w:sz="6" w:space="0" w:color="auto"/>
              <w:bottom w:val="single" w:sz="4" w:space="0" w:color="auto"/>
              <w:right w:val="single" w:sz="6" w:space="0" w:color="auto"/>
            </w:tcBorders>
          </w:tcPr>
          <w:p w14:paraId="674435A6"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3ECB203C" w14:textId="77777777" w:rsidR="00803A4E" w:rsidRPr="00803A4E" w:rsidRDefault="00803A4E" w:rsidP="00776709">
            <w:pPr>
              <w:pStyle w:val="TAC"/>
              <w:rPr>
                <w:rFonts w:eastAsia="SimSun"/>
              </w:rPr>
            </w:pPr>
            <w:r w:rsidRPr="00803A4E">
              <w:rPr>
                <w:rFonts w:eastAsia="SimSun"/>
              </w:rPr>
              <w:t>20, 60</w:t>
            </w:r>
          </w:p>
        </w:tc>
        <w:tc>
          <w:tcPr>
            <w:tcW w:w="1276" w:type="dxa"/>
            <w:tcBorders>
              <w:top w:val="single" w:sz="6" w:space="0" w:color="auto"/>
              <w:left w:val="single" w:sz="6" w:space="0" w:color="auto"/>
              <w:bottom w:val="single" w:sz="6" w:space="0" w:color="auto"/>
              <w:right w:val="single" w:sz="6" w:space="0" w:color="auto"/>
            </w:tcBorders>
            <w:vAlign w:val="center"/>
          </w:tcPr>
          <w:p w14:paraId="11A07A7C"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5487B4F9"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75368AB2" w14:textId="77777777" w:rsidR="00803A4E" w:rsidRPr="00803A4E" w:rsidRDefault="00803A4E" w:rsidP="00776709">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vAlign w:val="center"/>
          </w:tcPr>
          <w:p w14:paraId="4873D17D" w14:textId="77777777" w:rsidR="00803A4E" w:rsidRPr="00803A4E" w:rsidRDefault="00803A4E" w:rsidP="00776709">
            <w:pPr>
              <w:pStyle w:val="TAC"/>
              <w:rPr>
                <w:rFonts w:eastAsia="SimSun"/>
              </w:rPr>
            </w:pPr>
            <w:r w:rsidRPr="00803A4E">
              <w:rPr>
                <w:rFonts w:eastAsia="SimSun"/>
              </w:rPr>
              <w:t>20, 40</w:t>
            </w:r>
          </w:p>
        </w:tc>
        <w:tc>
          <w:tcPr>
            <w:tcW w:w="1080" w:type="dxa"/>
            <w:tcBorders>
              <w:left w:val="single" w:sz="6" w:space="0" w:color="auto"/>
              <w:bottom w:val="single" w:sz="4" w:space="0" w:color="auto"/>
              <w:right w:val="single" w:sz="6" w:space="0" w:color="auto"/>
            </w:tcBorders>
            <w:vAlign w:val="center"/>
          </w:tcPr>
          <w:p w14:paraId="1E3887F2" w14:textId="77777777" w:rsidR="00803A4E" w:rsidRPr="00803A4E" w:rsidRDefault="00803A4E" w:rsidP="00776709">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79C41917" w14:textId="77777777" w:rsidR="00803A4E" w:rsidRPr="00803A4E" w:rsidRDefault="00803A4E" w:rsidP="00776709">
            <w:pPr>
              <w:pStyle w:val="TAC"/>
              <w:rPr>
                <w:rFonts w:eastAsia="SimSun"/>
              </w:rPr>
            </w:pPr>
            <w:r w:rsidRPr="00803A4E">
              <w:rPr>
                <w:rFonts w:eastAsia="SimSun"/>
              </w:rPr>
              <w:t>0</w:t>
            </w:r>
          </w:p>
        </w:tc>
      </w:tr>
      <w:tr w:rsidR="00803A4E" w:rsidRPr="00803A4E" w14:paraId="1022596A"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68719655" w14:textId="77777777" w:rsidR="00803A4E" w:rsidRPr="00803A4E" w:rsidRDefault="00803A4E" w:rsidP="00776709">
            <w:pPr>
              <w:pStyle w:val="TAC"/>
              <w:rPr>
                <w:rFonts w:eastAsia="SimSun"/>
              </w:rPr>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68A134EF" w14:textId="77777777" w:rsidR="00803A4E" w:rsidRPr="00803A4E" w:rsidRDefault="00803A4E" w:rsidP="00776709">
            <w:pPr>
              <w:pStyle w:val="TAC"/>
              <w:rPr>
                <w:rFonts w:eastAsia="SimSun"/>
              </w:rPr>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0B78B0E9" w14:textId="77777777" w:rsidR="00803A4E" w:rsidRPr="00803A4E" w:rsidRDefault="00803A4E" w:rsidP="00776709">
            <w:pPr>
              <w:pStyle w:val="TAC"/>
              <w:rPr>
                <w:rFonts w:eastAsia="SimSun"/>
              </w:rPr>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30278654" w14:textId="77777777" w:rsidR="00803A4E" w:rsidRPr="00803A4E" w:rsidRDefault="00803A4E" w:rsidP="00776709">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77591A61"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0560196"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E87A531"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4D93080" w14:textId="77777777" w:rsidR="00803A4E" w:rsidRPr="00803A4E" w:rsidRDefault="00803A4E" w:rsidP="00776709">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7B268752" w14:textId="77777777" w:rsidR="00803A4E" w:rsidRPr="00803A4E" w:rsidRDefault="00803A4E" w:rsidP="00776709">
            <w:pPr>
              <w:pStyle w:val="TAC"/>
              <w:rPr>
                <w:rFonts w:eastAsia="SimSun"/>
              </w:rPr>
            </w:pPr>
            <w:r w:rsidRPr="00803A4E">
              <w:rPr>
                <w:rFonts w:eastAsia="SimSun"/>
              </w:rPr>
              <w:t>0</w:t>
            </w:r>
          </w:p>
        </w:tc>
      </w:tr>
      <w:tr w:rsidR="00803A4E" w:rsidRPr="00803A4E" w14:paraId="293359C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0CCFE78"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34AF599"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DBCA44F"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18F8273E" w14:textId="77777777" w:rsidR="00803A4E" w:rsidRPr="00803A4E" w:rsidDel="00CF0C86" w:rsidRDefault="00803A4E" w:rsidP="00776709">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03064660"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2C683FA"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4C1E304"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D2EEF17"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9708A4" w14:textId="77777777" w:rsidR="00803A4E" w:rsidRPr="00803A4E" w:rsidRDefault="00803A4E" w:rsidP="00776709">
            <w:pPr>
              <w:pStyle w:val="TAC"/>
              <w:rPr>
                <w:rFonts w:eastAsia="SimSun"/>
              </w:rPr>
            </w:pPr>
          </w:p>
        </w:tc>
      </w:tr>
      <w:tr w:rsidR="00803A4E" w:rsidRPr="00803A4E" w14:paraId="6F7FC2BB"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3207740B"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2FB9A8B"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964AA73" w14:textId="77777777" w:rsidR="00803A4E" w:rsidRPr="00803A4E" w:rsidRDefault="00803A4E" w:rsidP="00776709">
            <w:pPr>
              <w:pStyle w:val="TAC"/>
              <w:rPr>
                <w:rFonts w:eastAsia="SimSun"/>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55EBE374" w14:textId="77777777" w:rsidR="00803A4E" w:rsidRPr="00803A4E" w:rsidRDefault="00803A4E" w:rsidP="00776709">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5581C5A3"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E87D8A7"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C8F61B9"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3A4D524"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91A54F" w14:textId="77777777" w:rsidR="00803A4E" w:rsidRPr="00803A4E" w:rsidRDefault="00803A4E" w:rsidP="00776709">
            <w:pPr>
              <w:pStyle w:val="TAC"/>
              <w:rPr>
                <w:rFonts w:eastAsia="SimSun"/>
              </w:rPr>
            </w:pPr>
          </w:p>
        </w:tc>
      </w:tr>
      <w:tr w:rsidR="00803A4E" w:rsidRPr="00803A4E" w14:paraId="6C47582D"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35E63AB"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2722419B"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683BB0C5"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54F9711F"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0075A043"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B91D054"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F203E0"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68B9A1D" w14:textId="77777777" w:rsidR="00803A4E" w:rsidRPr="00803A4E" w:rsidRDefault="00803A4E" w:rsidP="0077670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4A44066" w14:textId="77777777" w:rsidR="00803A4E" w:rsidRPr="00803A4E" w:rsidRDefault="00803A4E" w:rsidP="00776709">
            <w:pPr>
              <w:pStyle w:val="TAC"/>
              <w:rPr>
                <w:rFonts w:eastAsia="SimSun"/>
              </w:rPr>
            </w:pPr>
            <w:r w:rsidRPr="00803A4E">
              <w:rPr>
                <w:rFonts w:eastAsia="SimSun"/>
              </w:rPr>
              <w:t>1</w:t>
            </w:r>
          </w:p>
        </w:tc>
      </w:tr>
      <w:tr w:rsidR="00803A4E" w:rsidRPr="00803A4E" w14:paraId="29BCB7E3"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80EAF5C"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66A1D63"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FF624F3"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40F44AC8"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76E59F9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22841E4"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D74A02B"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E317161"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D77553" w14:textId="77777777" w:rsidR="00803A4E" w:rsidRPr="00803A4E" w:rsidRDefault="00803A4E" w:rsidP="00776709">
            <w:pPr>
              <w:pStyle w:val="TAC"/>
              <w:rPr>
                <w:rFonts w:eastAsia="SimSun"/>
              </w:rPr>
            </w:pPr>
          </w:p>
        </w:tc>
      </w:tr>
      <w:tr w:rsidR="00803A4E" w:rsidRPr="00803A4E" w14:paraId="430A5E99"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47E744EC"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E4BFA30"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3C9BEDC"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3DABB2F9"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7EFDC50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87BD3A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173F6FF"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8D79777"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DA6966" w14:textId="77777777" w:rsidR="00803A4E" w:rsidRPr="00803A4E" w:rsidRDefault="00803A4E" w:rsidP="00776709">
            <w:pPr>
              <w:pStyle w:val="TAC"/>
              <w:rPr>
                <w:rFonts w:eastAsia="SimSun"/>
              </w:rPr>
            </w:pPr>
          </w:p>
        </w:tc>
      </w:tr>
      <w:tr w:rsidR="00803A4E" w:rsidRPr="00803A4E" w14:paraId="66DD3F5D"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7FDBE6AD"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803A4E" w:rsidRDefault="00803A4E" w:rsidP="00776709">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129D7884"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3E250C76"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2E5BE0A9"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5C68C6A"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D0569E3"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803A4E" w:rsidRDefault="00803A4E" w:rsidP="0077670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803A4E" w:rsidRDefault="00803A4E" w:rsidP="00776709">
            <w:pPr>
              <w:pStyle w:val="TAC"/>
              <w:rPr>
                <w:rFonts w:eastAsia="SimSun"/>
              </w:rPr>
            </w:pPr>
            <w:r w:rsidRPr="00803A4E">
              <w:rPr>
                <w:rFonts w:eastAsia="SimSun"/>
              </w:rPr>
              <w:t>2</w:t>
            </w:r>
          </w:p>
        </w:tc>
      </w:tr>
      <w:tr w:rsidR="00803A4E" w:rsidRPr="00803A4E" w14:paraId="777F9A25"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50D4B983"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803A4E" w:rsidRDefault="00803A4E" w:rsidP="00776709">
            <w:pPr>
              <w:pStyle w:val="TAC"/>
              <w:rPr>
                <w:rFonts w:eastAsia="SimSu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52F15BB1" w14:textId="77777777" w:rsidR="00803A4E" w:rsidRPr="00803A4E" w:rsidRDefault="00803A4E" w:rsidP="00776709">
            <w:pPr>
              <w:pStyle w:val="TAC"/>
              <w:rPr>
                <w:rFonts w:eastAsia="Yu Gothic" w:cs="Arial"/>
                <w:szCs w:val="18"/>
                <w:lang w:val="en-US"/>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0577D9B"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77A50CB"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A7A3909"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803A4E" w:rsidRDefault="00803A4E" w:rsidP="0077670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B2FE560" w14:textId="77777777" w:rsidR="00803A4E" w:rsidRPr="00803A4E" w:rsidRDefault="00803A4E" w:rsidP="00776709">
            <w:pPr>
              <w:pStyle w:val="TAC"/>
              <w:rPr>
                <w:rFonts w:eastAsia="SimSun"/>
              </w:rPr>
            </w:pPr>
            <w:r w:rsidRPr="00803A4E">
              <w:rPr>
                <w:rFonts w:eastAsia="SimSun"/>
              </w:rPr>
              <w:t>4 and 5</w:t>
            </w:r>
          </w:p>
        </w:tc>
      </w:tr>
      <w:tr w:rsidR="00803A4E" w:rsidRPr="00803A4E" w14:paraId="02B296A2"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75496A76" w14:textId="77777777" w:rsidR="00803A4E" w:rsidRPr="00803A4E" w:rsidRDefault="00803A4E" w:rsidP="00776709">
            <w:pPr>
              <w:pStyle w:val="TAC"/>
              <w:rPr>
                <w:rFonts w:eastAsia="SimSun"/>
              </w:rPr>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1C8615CC" w14:textId="77777777" w:rsidR="00803A4E" w:rsidRPr="00803A4E" w:rsidRDefault="00803A4E" w:rsidP="00776709">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5EFF005C" w14:textId="77777777" w:rsidR="00803A4E" w:rsidRPr="00803A4E" w:rsidRDefault="00803A4E" w:rsidP="00776709">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77BDADAC" w14:textId="77777777" w:rsidR="00803A4E" w:rsidRPr="00803A4E" w:rsidRDefault="00803A4E" w:rsidP="00776709">
            <w:pPr>
              <w:pStyle w:val="TAC"/>
              <w:rPr>
                <w:rFonts w:eastAsia="SimSun"/>
              </w:rPr>
            </w:pPr>
            <w:r w:rsidRPr="00803A4E">
              <w:rPr>
                <w:rFonts w:eastAsia="SimSun"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42BCA109"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97AB25B"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3192FF7"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851E795" w14:textId="77777777" w:rsidR="00803A4E" w:rsidRPr="00803A4E" w:rsidRDefault="00803A4E" w:rsidP="0077670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92DF23B" w14:textId="77777777" w:rsidR="00803A4E" w:rsidRPr="00803A4E" w:rsidRDefault="00803A4E" w:rsidP="00776709">
            <w:pPr>
              <w:pStyle w:val="TAC"/>
              <w:rPr>
                <w:rFonts w:eastAsia="SimSun"/>
              </w:rPr>
            </w:pPr>
            <w:r w:rsidRPr="00803A4E">
              <w:rPr>
                <w:rFonts w:eastAsia="SimSun"/>
              </w:rPr>
              <w:t>0</w:t>
            </w:r>
          </w:p>
        </w:tc>
      </w:tr>
      <w:tr w:rsidR="00803A4E" w:rsidRPr="00803A4E" w14:paraId="42353D8F"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849661F"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2DF7F9D"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32F9E66" w14:textId="77777777" w:rsidR="00803A4E" w:rsidRPr="00803A4E" w:rsidRDefault="00803A4E" w:rsidP="00776709">
            <w:pPr>
              <w:pStyle w:val="TAC"/>
              <w:rPr>
                <w:rFonts w:eastAsia="SimSun" w:cs="Arial"/>
                <w:szCs w:val="18"/>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34DC8C44" w14:textId="77777777" w:rsidR="00803A4E" w:rsidRPr="00803A4E" w:rsidRDefault="00803A4E" w:rsidP="00776709">
            <w:pPr>
              <w:pStyle w:val="TAC"/>
              <w:rPr>
                <w:rFonts w:eastAsia="SimSun" w:cs="Arial"/>
                <w:szCs w:val="18"/>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0BFDE50C"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648B6C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E97E932"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4DA1043"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CAE9FCD" w14:textId="77777777" w:rsidR="00803A4E" w:rsidRPr="00803A4E" w:rsidRDefault="00803A4E" w:rsidP="00776709">
            <w:pPr>
              <w:pStyle w:val="TAC"/>
              <w:rPr>
                <w:rFonts w:eastAsia="SimSun"/>
              </w:rPr>
            </w:pPr>
          </w:p>
        </w:tc>
      </w:tr>
      <w:tr w:rsidR="00803A4E" w:rsidRPr="00803A4E" w14:paraId="716901B3"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F8778BC"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B2F7958"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74F15E3" w14:textId="77777777" w:rsidR="00803A4E" w:rsidRPr="00803A4E" w:rsidRDefault="00803A4E" w:rsidP="00776709">
            <w:pPr>
              <w:pStyle w:val="TAC"/>
              <w:rPr>
                <w:rFonts w:eastAsia="SimSun"/>
              </w:rPr>
            </w:pPr>
            <w:r w:rsidRPr="00803A4E">
              <w:rPr>
                <w:rFonts w:eastAsia="SimSun"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4007750A" w14:textId="77777777" w:rsidR="00803A4E" w:rsidRPr="00803A4E" w:rsidRDefault="00803A4E" w:rsidP="00776709">
            <w:pPr>
              <w:pStyle w:val="TAC"/>
              <w:rPr>
                <w:rFonts w:eastAsia="SimSun"/>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7921D6B9"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2376C1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33ABC58"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F585DD3"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C144A09" w14:textId="77777777" w:rsidR="00803A4E" w:rsidRPr="00803A4E" w:rsidRDefault="00803A4E" w:rsidP="00776709">
            <w:pPr>
              <w:pStyle w:val="TAC"/>
              <w:rPr>
                <w:rFonts w:eastAsia="SimSun"/>
              </w:rPr>
            </w:pPr>
          </w:p>
        </w:tc>
      </w:tr>
      <w:tr w:rsidR="00803A4E" w:rsidRPr="00803A4E" w14:paraId="1BD3407A"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64732656"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092AA41"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59A4081" w14:textId="77777777" w:rsidR="00803A4E" w:rsidRPr="00803A4E" w:rsidRDefault="00803A4E" w:rsidP="00776709">
            <w:pPr>
              <w:pStyle w:val="TAC"/>
              <w:rPr>
                <w:rFonts w:eastAsia="SimSun"/>
              </w:rPr>
            </w:pPr>
            <w:r w:rsidRPr="00803A4E">
              <w:rPr>
                <w:rFonts w:eastAsia="SimSun"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09A953E2" w14:textId="77777777" w:rsidR="00803A4E" w:rsidRPr="00803A4E" w:rsidRDefault="00803A4E" w:rsidP="00776709">
            <w:pPr>
              <w:pStyle w:val="TAC"/>
              <w:rPr>
                <w:rFonts w:eastAsia="SimSun"/>
              </w:rPr>
            </w:pPr>
            <w:r w:rsidRPr="00803A4E">
              <w:rPr>
                <w:rFonts w:eastAsia="SimSun"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4003AF5D"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86B4758"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69CDC86"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AC4ED8C"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FDA1136" w14:textId="77777777" w:rsidR="00803A4E" w:rsidRPr="00803A4E" w:rsidRDefault="00803A4E" w:rsidP="00776709">
            <w:pPr>
              <w:pStyle w:val="TAC"/>
              <w:rPr>
                <w:rFonts w:eastAsia="SimSun"/>
              </w:rPr>
            </w:pPr>
          </w:p>
        </w:tc>
      </w:tr>
      <w:tr w:rsidR="00803A4E" w:rsidRPr="00803A4E" w14:paraId="0D877D18"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25D458A"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803A4E" w:rsidRDefault="00803A4E" w:rsidP="00776709">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2F23E1D5" w14:textId="77777777" w:rsidR="00803A4E" w:rsidRPr="00803A4E" w:rsidRDefault="00803A4E" w:rsidP="00776709">
            <w:pPr>
              <w:pStyle w:val="TAC"/>
              <w:rPr>
                <w:rFonts w:eastAsia="SimSun" w:cs="Arial"/>
                <w:szCs w:val="18"/>
              </w:rPr>
            </w:pPr>
            <w:r w:rsidRPr="00803A4E">
              <w:rPr>
                <w:rFonts w:eastAsia="SimSun"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0E9B80F3" w14:textId="77777777" w:rsidR="00803A4E" w:rsidRPr="00803A4E" w:rsidRDefault="00803A4E" w:rsidP="00776709">
            <w:pPr>
              <w:pStyle w:val="TAC"/>
              <w:rPr>
                <w:rFonts w:eastAsia="SimSun" w:cs="Arial"/>
                <w:szCs w:val="18"/>
              </w:rPr>
            </w:pPr>
            <w:r w:rsidRPr="00803A4E">
              <w:rPr>
                <w:rFonts w:eastAsia="SimSun"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7EAE923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A2C1AB4"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909333F"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803A4E" w:rsidRDefault="00803A4E" w:rsidP="0077670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803A4E" w:rsidRDefault="00803A4E" w:rsidP="00776709">
            <w:pPr>
              <w:pStyle w:val="TAC"/>
              <w:rPr>
                <w:rFonts w:eastAsia="SimSun"/>
              </w:rPr>
            </w:pPr>
            <w:r w:rsidRPr="00803A4E">
              <w:rPr>
                <w:rFonts w:eastAsia="SimSun"/>
              </w:rPr>
              <w:t>1</w:t>
            </w:r>
          </w:p>
        </w:tc>
      </w:tr>
      <w:tr w:rsidR="00803A4E" w:rsidRPr="00803A4E" w14:paraId="0CA1224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21D6A850"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803A4E" w:rsidRDefault="00803A4E" w:rsidP="00776709">
            <w:pPr>
              <w:pStyle w:val="TAC"/>
              <w:rPr>
                <w:rFonts w:eastAsia="SimSun"/>
                <w:lang w:val="x-none" w:eastAsia="zh-C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01A00E3D" w14:textId="77777777" w:rsidR="00803A4E" w:rsidRPr="00803A4E" w:rsidRDefault="00803A4E" w:rsidP="00776709">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44EEF2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338D54E"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65BCA36"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803A4E" w:rsidRDefault="00803A4E" w:rsidP="0077670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F2D6C4F" w14:textId="77777777" w:rsidR="00803A4E" w:rsidRPr="00803A4E" w:rsidRDefault="00803A4E" w:rsidP="00776709">
            <w:pPr>
              <w:pStyle w:val="TAC"/>
              <w:rPr>
                <w:rFonts w:eastAsia="SimSun"/>
              </w:rPr>
            </w:pPr>
            <w:r w:rsidRPr="00803A4E">
              <w:rPr>
                <w:rFonts w:eastAsia="SimSun"/>
              </w:rPr>
              <w:t>4 and 5</w:t>
            </w:r>
          </w:p>
        </w:tc>
      </w:tr>
      <w:tr w:rsidR="00803A4E" w:rsidRPr="00803A4E" w14:paraId="2DEB96D8"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1CAC3F15" w14:textId="77777777" w:rsidR="00803A4E" w:rsidRPr="00803A4E" w:rsidRDefault="00803A4E" w:rsidP="00776709">
            <w:pPr>
              <w:pStyle w:val="TAC"/>
              <w:rPr>
                <w:rFonts w:eastAsia="SimSun"/>
              </w:rPr>
            </w:pPr>
            <w:r w:rsidRPr="00803A4E">
              <w:rPr>
                <w:rFonts w:eastAsia="SimSun"/>
              </w:rPr>
              <w:t>CA_n66B</w:t>
            </w:r>
          </w:p>
        </w:tc>
        <w:tc>
          <w:tcPr>
            <w:tcW w:w="1176" w:type="dxa"/>
            <w:tcBorders>
              <w:top w:val="single" w:sz="4" w:space="0" w:color="auto"/>
              <w:left w:val="single" w:sz="4" w:space="0" w:color="auto"/>
              <w:bottom w:val="nil"/>
              <w:right w:val="single" w:sz="4" w:space="0" w:color="auto"/>
            </w:tcBorders>
            <w:shd w:val="clear" w:color="auto" w:fill="auto"/>
          </w:tcPr>
          <w:p w14:paraId="16FCBAD5" w14:textId="77777777" w:rsidR="00803A4E" w:rsidRPr="00803A4E" w:rsidRDefault="00803A4E" w:rsidP="00776709">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78984BAD" w14:textId="77777777" w:rsidR="00803A4E" w:rsidRPr="00803A4E" w:rsidRDefault="00803A4E" w:rsidP="00776709">
            <w:pPr>
              <w:pStyle w:val="TAC"/>
              <w:rPr>
                <w:rFonts w:eastAsia="SimSun"/>
              </w:rPr>
            </w:pPr>
            <w:r w:rsidRPr="00803A4E">
              <w:rPr>
                <w:rFonts w:eastAsia="SimSun"/>
              </w:rPr>
              <w:t>5</w:t>
            </w:r>
            <w:r w:rsidRPr="00803A4E">
              <w:rPr>
                <w:rFonts w:eastAsia="SimSun"/>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059C24F0"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5241ACAE"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C8A7078"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6097C98"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4FD9441" w14:textId="77777777" w:rsidR="00803A4E" w:rsidRPr="00803A4E" w:rsidRDefault="00803A4E" w:rsidP="00776709">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F2D74EE" w14:textId="77777777" w:rsidR="00803A4E" w:rsidRPr="00803A4E" w:rsidRDefault="00803A4E" w:rsidP="00776709">
            <w:pPr>
              <w:pStyle w:val="TAC"/>
              <w:rPr>
                <w:rFonts w:eastAsia="SimSun"/>
              </w:rPr>
            </w:pPr>
            <w:r w:rsidRPr="00803A4E">
              <w:rPr>
                <w:rFonts w:eastAsia="SimSun"/>
              </w:rPr>
              <w:t>0</w:t>
            </w:r>
          </w:p>
        </w:tc>
      </w:tr>
      <w:tr w:rsidR="00803A4E" w:rsidRPr="00803A4E" w14:paraId="2E08727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4206A1C7"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37929CF"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A45ADDC" w14:textId="77777777" w:rsidR="00803A4E" w:rsidRPr="00803A4E" w:rsidRDefault="00803A4E" w:rsidP="00776709">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4E2BAB96" w14:textId="77777777" w:rsidR="00803A4E" w:rsidRPr="00803A4E" w:rsidRDefault="00803A4E" w:rsidP="00776709">
            <w:pPr>
              <w:pStyle w:val="TAC"/>
              <w:rPr>
                <w:rFonts w:eastAsia="SimSun"/>
              </w:rPr>
            </w:pPr>
            <w:r w:rsidRPr="00803A4E">
              <w:rPr>
                <w:rFonts w:eastAsia="SimSun"/>
              </w:rPr>
              <w:t>15, 20, 40</w:t>
            </w:r>
          </w:p>
        </w:tc>
        <w:tc>
          <w:tcPr>
            <w:tcW w:w="1134" w:type="dxa"/>
            <w:tcBorders>
              <w:top w:val="single" w:sz="6" w:space="0" w:color="auto"/>
              <w:left w:val="single" w:sz="6" w:space="0" w:color="auto"/>
              <w:bottom w:val="single" w:sz="6" w:space="0" w:color="auto"/>
              <w:right w:val="single" w:sz="6" w:space="0" w:color="auto"/>
            </w:tcBorders>
          </w:tcPr>
          <w:p w14:paraId="7C626B1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6B323C6"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1705BA5"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E786DF5"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D1F1F80" w14:textId="77777777" w:rsidR="00803A4E" w:rsidRPr="00803A4E" w:rsidRDefault="00803A4E" w:rsidP="00776709">
            <w:pPr>
              <w:pStyle w:val="TAC"/>
              <w:rPr>
                <w:rFonts w:eastAsia="SimSun"/>
              </w:rPr>
            </w:pPr>
          </w:p>
        </w:tc>
      </w:tr>
      <w:tr w:rsidR="00803A4E" w:rsidRPr="00803A4E" w14:paraId="1CC5103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51B96D9"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E76B9FA"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BC9A00A" w14:textId="77777777" w:rsidR="00803A4E" w:rsidRPr="00803A4E" w:rsidRDefault="00803A4E" w:rsidP="00776709">
            <w:pPr>
              <w:pStyle w:val="TAC"/>
              <w:rPr>
                <w:rFonts w:eastAsia="SimSu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
          <w:p w14:paraId="510D488B" w14:textId="77777777" w:rsidR="00803A4E" w:rsidRPr="00803A4E" w:rsidRDefault="00803A4E" w:rsidP="00776709">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05A4DD15"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0C22747"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3698E8E"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38ECD88"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86F9C1E" w14:textId="77777777" w:rsidR="00803A4E" w:rsidRPr="00803A4E" w:rsidRDefault="00803A4E" w:rsidP="00776709">
            <w:pPr>
              <w:pStyle w:val="TAC"/>
              <w:rPr>
                <w:rFonts w:eastAsia="SimSun"/>
              </w:rPr>
            </w:pPr>
          </w:p>
        </w:tc>
      </w:tr>
      <w:tr w:rsidR="00803A4E" w:rsidRPr="00803A4E" w14:paraId="587C1192"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4F0B648B" w14:textId="77777777" w:rsidR="00803A4E" w:rsidRPr="00803A4E" w:rsidRDefault="00803A4E" w:rsidP="00776709">
            <w:pPr>
              <w:pStyle w:val="TAC"/>
              <w:rPr>
                <w:rFonts w:eastAsia="SimSun"/>
              </w:rPr>
            </w:pPr>
            <w:r w:rsidRPr="00803A4E">
              <w:rPr>
                <w:rFonts w:eastAsia="SimSun"/>
              </w:rPr>
              <w:t>CA_n71B</w:t>
            </w:r>
          </w:p>
        </w:tc>
        <w:tc>
          <w:tcPr>
            <w:tcW w:w="1176" w:type="dxa"/>
            <w:tcBorders>
              <w:top w:val="single" w:sz="4" w:space="0" w:color="auto"/>
              <w:left w:val="single" w:sz="4" w:space="0" w:color="auto"/>
              <w:bottom w:val="nil"/>
              <w:right w:val="single" w:sz="4" w:space="0" w:color="auto"/>
            </w:tcBorders>
            <w:shd w:val="clear" w:color="auto" w:fill="auto"/>
          </w:tcPr>
          <w:p w14:paraId="031D178B" w14:textId="77777777" w:rsidR="00803A4E" w:rsidRPr="00803A4E" w:rsidRDefault="00803A4E" w:rsidP="00776709">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0E1CEA51" w14:textId="77777777" w:rsidR="00803A4E" w:rsidRPr="00803A4E" w:rsidRDefault="00803A4E" w:rsidP="00776709">
            <w:pPr>
              <w:pStyle w:val="TAC"/>
              <w:rPr>
                <w:rFonts w:eastAsia="Yu Mincho"/>
                <w:lang w:eastAsia="ja-JP"/>
              </w:rPr>
            </w:pPr>
            <w:r w:rsidRPr="00803A4E">
              <w:rPr>
                <w:rFonts w:eastAsia="SimSun"/>
              </w:rPr>
              <w:t>5</w:t>
            </w:r>
          </w:p>
        </w:tc>
        <w:tc>
          <w:tcPr>
            <w:tcW w:w="1276" w:type="dxa"/>
            <w:tcBorders>
              <w:top w:val="single" w:sz="6" w:space="0" w:color="auto"/>
              <w:left w:val="single" w:sz="6" w:space="0" w:color="auto"/>
              <w:bottom w:val="single" w:sz="6" w:space="0" w:color="auto"/>
              <w:right w:val="single" w:sz="6" w:space="0" w:color="auto"/>
            </w:tcBorders>
          </w:tcPr>
          <w:p w14:paraId="0655EF76" w14:textId="77777777" w:rsidR="00803A4E" w:rsidRPr="00803A4E" w:rsidRDefault="00803A4E" w:rsidP="00776709">
            <w:pPr>
              <w:pStyle w:val="TAC"/>
              <w:rPr>
                <w:rFonts w:eastAsia="Yu Mincho"/>
                <w:lang w:eastAsia="ja-JP"/>
              </w:rPr>
            </w:pPr>
            <w:r w:rsidRPr="00803A4E">
              <w:rPr>
                <w:rFonts w:eastAsia="SimSun"/>
              </w:rPr>
              <w:t>20</w:t>
            </w:r>
          </w:p>
        </w:tc>
        <w:tc>
          <w:tcPr>
            <w:tcW w:w="1134" w:type="dxa"/>
            <w:tcBorders>
              <w:top w:val="single" w:sz="6" w:space="0" w:color="auto"/>
              <w:left w:val="single" w:sz="6" w:space="0" w:color="auto"/>
              <w:bottom w:val="single" w:sz="6" w:space="0" w:color="auto"/>
              <w:right w:val="single" w:sz="6" w:space="0" w:color="auto"/>
            </w:tcBorders>
          </w:tcPr>
          <w:p w14:paraId="29D037AB"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3F45EA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0DF3994"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EB0BC9B" w14:textId="77777777" w:rsidR="00803A4E" w:rsidRPr="00803A4E" w:rsidRDefault="00803A4E" w:rsidP="00776709">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6D4057FA" w14:textId="77777777" w:rsidR="00803A4E" w:rsidRPr="00803A4E" w:rsidRDefault="00803A4E" w:rsidP="00776709">
            <w:pPr>
              <w:pStyle w:val="TAC"/>
              <w:rPr>
                <w:rFonts w:eastAsia="SimSun"/>
              </w:rPr>
            </w:pPr>
            <w:r w:rsidRPr="00803A4E">
              <w:rPr>
                <w:rFonts w:eastAsia="SimSun"/>
              </w:rPr>
              <w:t>0</w:t>
            </w:r>
          </w:p>
        </w:tc>
      </w:tr>
      <w:tr w:rsidR="00803A4E" w:rsidRPr="00803A4E" w14:paraId="3D9984F0"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2ABB02B4"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363861C"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C1CCE63" w14:textId="77777777" w:rsidR="00803A4E" w:rsidRPr="00803A4E" w:rsidRDefault="00803A4E" w:rsidP="00776709">
            <w:pPr>
              <w:pStyle w:val="TAC"/>
              <w:rPr>
                <w:rFonts w:eastAsia="Yu Mincho"/>
                <w:lang w:eastAsia="ja-JP"/>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7826B395" w14:textId="77777777" w:rsidR="00803A4E" w:rsidRPr="00803A4E" w:rsidRDefault="00803A4E" w:rsidP="00776709">
            <w:pPr>
              <w:pStyle w:val="TAC"/>
              <w:rPr>
                <w:rFonts w:eastAsia="Yu Mincho"/>
                <w:lang w:eastAsia="ja-JP"/>
              </w:rPr>
            </w:pPr>
            <w:r w:rsidRPr="00803A4E">
              <w:rPr>
                <w:rFonts w:eastAsia="SimSun"/>
              </w:rPr>
              <w:t>15</w:t>
            </w:r>
          </w:p>
        </w:tc>
        <w:tc>
          <w:tcPr>
            <w:tcW w:w="1134" w:type="dxa"/>
            <w:tcBorders>
              <w:top w:val="single" w:sz="6" w:space="0" w:color="auto"/>
              <w:left w:val="single" w:sz="6" w:space="0" w:color="auto"/>
              <w:bottom w:val="single" w:sz="6" w:space="0" w:color="auto"/>
              <w:right w:val="single" w:sz="6" w:space="0" w:color="auto"/>
            </w:tcBorders>
          </w:tcPr>
          <w:p w14:paraId="7FC452A3"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9A32CA1"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3F3E83D"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F215E80"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E333588" w14:textId="77777777" w:rsidR="00803A4E" w:rsidRPr="00803A4E" w:rsidRDefault="00803A4E" w:rsidP="00776709">
            <w:pPr>
              <w:pStyle w:val="TAC"/>
              <w:rPr>
                <w:rFonts w:eastAsia="SimSun"/>
              </w:rPr>
            </w:pPr>
          </w:p>
        </w:tc>
      </w:tr>
      <w:tr w:rsidR="00803A4E" w:rsidRPr="00803A4E" w14:paraId="070F2EDE"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458DBFA2"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9FD7886"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C05A23E" w14:textId="77777777" w:rsidR="00803A4E" w:rsidRPr="00803A4E" w:rsidRDefault="00803A4E" w:rsidP="00776709">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3F2DFE23" w14:textId="77777777" w:rsidR="00803A4E" w:rsidRPr="00803A4E" w:rsidRDefault="00803A4E" w:rsidP="00776709">
            <w:pPr>
              <w:pStyle w:val="TAC"/>
              <w:rPr>
                <w:rFonts w:eastAsia="SimSun"/>
              </w:rPr>
            </w:pPr>
            <w:r w:rsidRPr="00803A4E">
              <w:rPr>
                <w:rFonts w:eastAsia="SimSun" w:cs="Arial"/>
                <w:szCs w:val="18"/>
              </w:rPr>
              <w:t>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627B67D8"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34BAF3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98DEACE"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475DD84" w14:textId="77777777" w:rsidR="00803A4E" w:rsidRPr="00803A4E" w:rsidRDefault="00803A4E" w:rsidP="00776709">
            <w:pPr>
              <w:pStyle w:val="TAC"/>
              <w:rPr>
                <w:rFonts w:eastAsia="Yu Mincho"/>
                <w:lang w:eastAsia="ja-JP"/>
              </w:rPr>
            </w:pPr>
            <w:r w:rsidRPr="00803A4E">
              <w:rPr>
                <w:rFonts w:eastAsia="SimSun"/>
              </w:rPr>
              <w:t>35</w:t>
            </w:r>
          </w:p>
        </w:tc>
        <w:tc>
          <w:tcPr>
            <w:tcW w:w="1318" w:type="dxa"/>
            <w:tcBorders>
              <w:top w:val="single" w:sz="4" w:space="0" w:color="auto"/>
              <w:left w:val="single" w:sz="4" w:space="0" w:color="auto"/>
              <w:bottom w:val="nil"/>
              <w:right w:val="single" w:sz="4" w:space="0" w:color="auto"/>
            </w:tcBorders>
            <w:shd w:val="clear" w:color="auto" w:fill="auto"/>
          </w:tcPr>
          <w:p w14:paraId="48BFF462" w14:textId="77777777" w:rsidR="00803A4E" w:rsidRPr="00803A4E" w:rsidRDefault="00803A4E" w:rsidP="00776709">
            <w:pPr>
              <w:pStyle w:val="TAC"/>
              <w:rPr>
                <w:rFonts w:eastAsia="SimSun"/>
              </w:rPr>
            </w:pPr>
            <w:r w:rsidRPr="00803A4E">
              <w:rPr>
                <w:rFonts w:eastAsia="SimSun"/>
              </w:rPr>
              <w:t>1</w:t>
            </w:r>
          </w:p>
        </w:tc>
      </w:tr>
      <w:tr w:rsidR="00803A4E" w:rsidRPr="00803A4E" w14:paraId="4D1A693A"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6C85B743"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0D48384"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3C65AA9" w14:textId="77777777" w:rsidR="00803A4E" w:rsidRPr="00803A4E" w:rsidRDefault="00803A4E" w:rsidP="00776709">
            <w:pPr>
              <w:pStyle w:val="TAC"/>
              <w:rPr>
                <w:rFonts w:eastAsia="SimSun"/>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7B90DAF6" w14:textId="77777777" w:rsidR="00803A4E" w:rsidRPr="00803A4E" w:rsidRDefault="00803A4E" w:rsidP="00776709">
            <w:pPr>
              <w:pStyle w:val="TAC"/>
              <w:rPr>
                <w:rFonts w:eastAsia="SimSun"/>
              </w:rPr>
            </w:pPr>
            <w:r w:rsidRPr="00803A4E">
              <w:rPr>
                <w:rFonts w:eastAsia="SimSun" w:cs="Arial"/>
                <w:szCs w:val="18"/>
              </w:rPr>
              <w:t>15, 2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7F2CF9D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B798B4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0E17C2A"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565087C"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00363D9" w14:textId="77777777" w:rsidR="00803A4E" w:rsidRPr="00803A4E" w:rsidRDefault="00803A4E" w:rsidP="00776709">
            <w:pPr>
              <w:pStyle w:val="TAC"/>
              <w:rPr>
                <w:rFonts w:eastAsia="SimSun"/>
              </w:rPr>
            </w:pPr>
          </w:p>
        </w:tc>
      </w:tr>
      <w:tr w:rsidR="00803A4E" w:rsidRPr="00803A4E" w:rsidDel="00CF0C86" w14:paraId="453C70FD"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943B768" w14:textId="77777777" w:rsidR="00803A4E" w:rsidRPr="00803A4E" w:rsidDel="00CF0C86"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5DFC263" w14:textId="77777777" w:rsidR="00803A4E" w:rsidRPr="00803A4E" w:rsidDel="00CF0C86"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4310CE1" w14:textId="77777777" w:rsidR="00803A4E" w:rsidRPr="00803A4E" w:rsidDel="00CF0C86" w:rsidRDefault="00803A4E" w:rsidP="00776709">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18C8076E" w14:textId="77777777" w:rsidR="00803A4E" w:rsidRPr="00803A4E" w:rsidDel="00CF0C86" w:rsidRDefault="00803A4E" w:rsidP="00776709">
            <w:pPr>
              <w:pStyle w:val="TAC"/>
              <w:rPr>
                <w:rFonts w:eastAsia="SimSun" w:cs="Arial"/>
                <w:szCs w:val="18"/>
              </w:rPr>
            </w:pPr>
            <w:r w:rsidRPr="00803A4E">
              <w:rPr>
                <w:rFonts w:eastAsia="SimSun"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4CD1CBD2" w14:textId="77777777" w:rsidR="00803A4E" w:rsidRPr="00803A4E" w:rsidDel="00CF0C86"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7850E5C" w14:textId="77777777" w:rsidR="00803A4E" w:rsidRPr="00803A4E" w:rsidDel="00CF0C86"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6849572" w14:textId="77777777" w:rsidR="00803A4E" w:rsidRPr="00803A4E" w:rsidDel="00CF0C86"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660ED5" w14:textId="77777777" w:rsidR="00803A4E" w:rsidRPr="00803A4E" w:rsidDel="00CF0C86" w:rsidRDefault="00803A4E" w:rsidP="00776709">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153C1BE" w14:textId="77777777" w:rsidR="00803A4E" w:rsidRPr="00803A4E" w:rsidDel="00CF0C86" w:rsidRDefault="00803A4E" w:rsidP="00776709">
            <w:pPr>
              <w:pStyle w:val="TAC"/>
              <w:rPr>
                <w:rFonts w:eastAsia="SimSun"/>
              </w:rPr>
            </w:pPr>
            <w:r w:rsidRPr="00803A4E">
              <w:rPr>
                <w:rFonts w:eastAsia="SimSun"/>
              </w:rPr>
              <w:t>2</w:t>
            </w:r>
          </w:p>
        </w:tc>
      </w:tr>
      <w:tr w:rsidR="00803A4E" w:rsidRPr="00803A4E" w:rsidDel="00CF0C86" w14:paraId="657876EB"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3AC76105" w14:textId="77777777" w:rsidR="00803A4E" w:rsidRPr="00803A4E" w:rsidDel="00CF0C86"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DE1BEC2" w14:textId="77777777" w:rsidR="00803A4E" w:rsidRPr="00803A4E" w:rsidDel="00CF0C86" w:rsidRDefault="00803A4E" w:rsidP="00776709">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285FC5F6" w14:textId="77777777" w:rsidR="00803A4E" w:rsidRPr="00803A4E" w:rsidRDefault="00803A4E" w:rsidP="00776709">
            <w:pPr>
              <w:pStyle w:val="TAC"/>
              <w:rPr>
                <w:rFonts w:eastAsia="SimSun" w:cs="Arial"/>
                <w:szCs w:val="18"/>
              </w:rPr>
            </w:pPr>
            <w:r w:rsidRPr="00803A4E">
              <w:rPr>
                <w:rFonts w:eastAsia="SimSun" w:cs="Arial"/>
                <w:szCs w:val="18"/>
              </w:rPr>
              <w:t>See n71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D3A2BA8" w14:textId="77777777" w:rsidR="00803A4E" w:rsidRPr="00803A4E" w:rsidDel="00CF0C86"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BA9BC33" w14:textId="77777777" w:rsidR="00803A4E" w:rsidRPr="00803A4E" w:rsidDel="00CF0C86"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9A5C737" w14:textId="77777777" w:rsidR="00803A4E" w:rsidRPr="00803A4E" w:rsidDel="00CF0C86"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D88F40" w14:textId="77777777" w:rsidR="00803A4E" w:rsidRPr="00803A4E" w:rsidRDefault="00803A4E" w:rsidP="00776709">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9FC7744" w14:textId="77777777" w:rsidR="00803A4E" w:rsidRPr="00803A4E" w:rsidRDefault="00803A4E" w:rsidP="00776709">
            <w:pPr>
              <w:pStyle w:val="TAC"/>
              <w:rPr>
                <w:rFonts w:eastAsia="SimSun"/>
              </w:rPr>
            </w:pPr>
            <w:r w:rsidRPr="00803A4E">
              <w:rPr>
                <w:rFonts w:eastAsia="SimSun"/>
              </w:rPr>
              <w:t>4 and 5</w:t>
            </w:r>
          </w:p>
        </w:tc>
      </w:tr>
      <w:tr w:rsidR="00803A4E" w:rsidRPr="00803A4E" w14:paraId="0409684C"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59770217" w14:textId="77777777" w:rsidR="00803A4E" w:rsidRPr="00803A4E" w:rsidRDefault="00803A4E" w:rsidP="00776709">
            <w:pPr>
              <w:pStyle w:val="TAC"/>
              <w:rPr>
                <w:rFonts w:eastAsia="SimSun"/>
              </w:rPr>
            </w:pPr>
            <w:r w:rsidRPr="00803A4E">
              <w:rPr>
                <w:rFonts w:eastAsia="SimSun"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45981BB3" w14:textId="3D1C5119" w:rsidR="00803A4E" w:rsidRPr="00803A4E" w:rsidRDefault="004B2D04" w:rsidP="00776709">
            <w:pPr>
              <w:pStyle w:val="TAC"/>
              <w:rPr>
                <w:rFonts w:eastAsia="SimSun"/>
              </w:rPr>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776B78B7" w14:textId="77777777" w:rsidR="00803A4E" w:rsidRPr="00803A4E" w:rsidRDefault="00803A4E" w:rsidP="00776709">
            <w:pPr>
              <w:pStyle w:val="TAC"/>
              <w:rPr>
                <w:rFonts w:eastAsia="SimSun"/>
              </w:rPr>
            </w:pPr>
            <w:r w:rsidRPr="00803A4E">
              <w:rPr>
                <w:rFonts w:eastAsia="SimSun"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71030AC0" w14:textId="77777777" w:rsidR="00803A4E" w:rsidRPr="00803A4E" w:rsidRDefault="00803A4E" w:rsidP="00776709">
            <w:pPr>
              <w:pStyle w:val="TAC"/>
              <w:rPr>
                <w:rFonts w:eastAsia="SimSun"/>
              </w:rPr>
            </w:pPr>
            <w:r w:rsidRPr="00803A4E">
              <w:rPr>
                <w:rFonts w:eastAsia="SimSun"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1CC054C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980EE7F"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24A4B51"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7381958" w14:textId="77777777" w:rsidR="00803A4E" w:rsidRPr="00803A4E" w:rsidRDefault="00803A4E" w:rsidP="00776709">
            <w:pPr>
              <w:pStyle w:val="TAC"/>
              <w:rPr>
                <w:rFonts w:eastAsia="DengXian"/>
                <w:lang w:eastAsia="zh-CN"/>
              </w:rPr>
            </w:pPr>
            <w:r w:rsidRPr="00803A4E">
              <w:rPr>
                <w:rFonts w:eastAsia="SimSun"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3E314AA5" w14:textId="77777777" w:rsidR="00803A4E" w:rsidRPr="00803A4E" w:rsidRDefault="00803A4E" w:rsidP="00776709">
            <w:pPr>
              <w:pStyle w:val="TAC"/>
              <w:rPr>
                <w:rFonts w:eastAsia="SimSun"/>
                <w:lang w:eastAsia="zh-CN"/>
              </w:rPr>
            </w:pPr>
            <w:r w:rsidRPr="00803A4E">
              <w:rPr>
                <w:rFonts w:eastAsia="SimSun" w:cs="Arial"/>
                <w:szCs w:val="18"/>
                <w:lang w:eastAsia="en-GB"/>
              </w:rPr>
              <w:t>0</w:t>
            </w:r>
          </w:p>
        </w:tc>
      </w:tr>
      <w:tr w:rsidR="00803A4E" w:rsidRPr="00803A4E" w14:paraId="27A7610E"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77F2E29B"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BEC3A96"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0906415" w14:textId="77777777" w:rsidR="00803A4E" w:rsidRPr="00803A4E" w:rsidRDefault="00803A4E" w:rsidP="00776709">
            <w:pPr>
              <w:pStyle w:val="TAC"/>
              <w:rPr>
                <w:rFonts w:eastAsia="SimSun"/>
              </w:rPr>
            </w:pPr>
            <w:r w:rsidRPr="00803A4E">
              <w:rPr>
                <w:rFonts w:eastAsia="SimSun"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6E5C606E" w14:textId="77777777" w:rsidR="00803A4E" w:rsidRPr="00803A4E" w:rsidRDefault="00803A4E" w:rsidP="00776709">
            <w:pPr>
              <w:pStyle w:val="TAC"/>
              <w:rPr>
                <w:rFonts w:eastAsia="SimSun"/>
              </w:rPr>
            </w:pPr>
            <w:r w:rsidRPr="00803A4E">
              <w:rPr>
                <w:rFonts w:eastAsia="SimSun"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68EC3DE4"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A0F3D40"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5ADAFE5"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341B065" w14:textId="77777777" w:rsidR="00803A4E" w:rsidRPr="00803A4E" w:rsidRDefault="00803A4E" w:rsidP="00776709">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A18E21D" w14:textId="77777777" w:rsidR="00803A4E" w:rsidRPr="00803A4E" w:rsidRDefault="00803A4E" w:rsidP="00776709">
            <w:pPr>
              <w:pStyle w:val="TAC"/>
              <w:rPr>
                <w:rFonts w:eastAsia="SimSun"/>
                <w:lang w:eastAsia="zh-CN"/>
              </w:rPr>
            </w:pPr>
          </w:p>
        </w:tc>
      </w:tr>
      <w:tr w:rsidR="00803A4E" w:rsidRPr="00803A4E" w14:paraId="119CF891"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5B432CED"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B1F6DF1" w14:textId="77777777" w:rsidR="00803A4E" w:rsidRPr="00803A4E" w:rsidRDefault="00803A4E" w:rsidP="00776709">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3FC99B54" w14:textId="77777777" w:rsidR="00803A4E" w:rsidRPr="00803A4E" w:rsidRDefault="00803A4E" w:rsidP="00776709">
            <w:pPr>
              <w:pStyle w:val="TAC"/>
              <w:rPr>
                <w:rFonts w:eastAsia="SimSun" w:cs="Arial"/>
                <w:color w:val="000000"/>
                <w:szCs w:val="18"/>
                <w:lang w:eastAsia="en-GB"/>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458CB1F"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D75236D"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DCEB29"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3364037" w14:textId="77777777" w:rsidR="00803A4E" w:rsidRPr="00803A4E" w:rsidRDefault="00803A4E" w:rsidP="00776709">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34A39EC" w14:textId="77777777" w:rsidR="00803A4E" w:rsidRPr="00803A4E" w:rsidRDefault="00803A4E" w:rsidP="00776709">
            <w:pPr>
              <w:pStyle w:val="TAC"/>
              <w:rPr>
                <w:rFonts w:eastAsia="SimSun"/>
                <w:lang w:eastAsia="zh-CN"/>
              </w:rPr>
            </w:pPr>
            <w:r w:rsidRPr="00803A4E">
              <w:rPr>
                <w:rFonts w:eastAsia="SimSun"/>
                <w:lang w:eastAsia="zh-CN"/>
              </w:rPr>
              <w:t>4 and 5</w:t>
            </w:r>
          </w:p>
        </w:tc>
      </w:tr>
      <w:tr w:rsidR="00803A4E" w:rsidRPr="00803A4E" w14:paraId="7BB2800F"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4DF88062" w14:textId="77777777" w:rsidR="00803A4E" w:rsidRPr="00803A4E" w:rsidRDefault="00803A4E" w:rsidP="00776709">
            <w:pPr>
              <w:pStyle w:val="TAC"/>
              <w:rPr>
                <w:rFonts w:eastAsia="SimSun"/>
              </w:rPr>
            </w:pPr>
            <w:r w:rsidRPr="00803A4E">
              <w:rPr>
                <w:rFonts w:eastAsia="SimSun"/>
              </w:rPr>
              <w:t>CA_n77C</w:t>
            </w:r>
          </w:p>
        </w:tc>
        <w:tc>
          <w:tcPr>
            <w:tcW w:w="1176" w:type="dxa"/>
            <w:tcBorders>
              <w:top w:val="single" w:sz="4" w:space="0" w:color="auto"/>
              <w:left w:val="single" w:sz="4" w:space="0" w:color="auto"/>
              <w:bottom w:val="nil"/>
              <w:right w:val="single" w:sz="4" w:space="0" w:color="auto"/>
            </w:tcBorders>
            <w:shd w:val="clear" w:color="auto" w:fill="auto"/>
          </w:tcPr>
          <w:p w14:paraId="7C81D2FC" w14:textId="77777777" w:rsidR="00B43E81" w:rsidRPr="00B43E81" w:rsidRDefault="00B43E81" w:rsidP="00B43E81">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37EBD2EA" w14:textId="1B87FAB8" w:rsidR="00803A4E" w:rsidRPr="00803A4E" w:rsidRDefault="00B43E81" w:rsidP="00B43E81">
            <w:pPr>
              <w:pStyle w:val="TAC"/>
              <w:rPr>
                <w:rFonts w:eastAsia="SimSun"/>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6D0732BF" w14:textId="77777777" w:rsidR="00803A4E" w:rsidRPr="00803A4E" w:rsidRDefault="00803A4E" w:rsidP="00776709">
            <w:pPr>
              <w:pStyle w:val="TAC"/>
              <w:rPr>
                <w:rFonts w:eastAsia="DengXia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4832BE20" w14:textId="77777777" w:rsidR="00803A4E" w:rsidRPr="00803A4E" w:rsidRDefault="00803A4E" w:rsidP="00776709">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5DB4AB7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722C5E6"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C0F0850"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7BE8D00" w14:textId="77777777" w:rsidR="00803A4E" w:rsidRPr="00803A4E" w:rsidRDefault="00803A4E" w:rsidP="0077670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4340BB9" w14:textId="77777777" w:rsidR="00803A4E" w:rsidRPr="00803A4E" w:rsidRDefault="00803A4E" w:rsidP="00776709">
            <w:pPr>
              <w:pStyle w:val="TAC"/>
              <w:rPr>
                <w:rFonts w:eastAsia="SimSun"/>
                <w:lang w:eastAsia="zh-CN"/>
              </w:rPr>
            </w:pPr>
            <w:r w:rsidRPr="00803A4E">
              <w:rPr>
                <w:rFonts w:eastAsia="SimSun" w:hint="eastAsia"/>
                <w:lang w:eastAsia="zh-CN"/>
              </w:rPr>
              <w:t>0</w:t>
            </w:r>
          </w:p>
        </w:tc>
      </w:tr>
      <w:tr w:rsidR="00803A4E" w:rsidRPr="00803A4E" w14:paraId="38038805"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9E7C713"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BCCCEB0"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B2204EA" w14:textId="77777777" w:rsidR="00803A4E" w:rsidRPr="00803A4E" w:rsidRDefault="00803A4E" w:rsidP="00776709">
            <w:pPr>
              <w:pStyle w:val="TAC"/>
              <w:rPr>
                <w:rFonts w:eastAsia="DengXia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032349B9" w14:textId="77777777" w:rsidR="00803A4E" w:rsidRPr="00803A4E" w:rsidRDefault="00803A4E" w:rsidP="00776709">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BCFE0F8"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0F69516"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EC25BA9"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143472C"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0E4896" w14:textId="77777777" w:rsidR="00803A4E" w:rsidRPr="00803A4E" w:rsidRDefault="00803A4E" w:rsidP="00776709">
            <w:pPr>
              <w:pStyle w:val="TAC"/>
              <w:rPr>
                <w:rFonts w:eastAsia="SimSun"/>
              </w:rPr>
            </w:pPr>
          </w:p>
        </w:tc>
      </w:tr>
      <w:tr w:rsidR="00803A4E" w:rsidRPr="00803A4E" w14:paraId="4C181DCC"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7A86065F"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2AF738F"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FF0F0F8" w14:textId="77777777" w:rsidR="00803A4E" w:rsidRPr="00803A4E" w:rsidRDefault="00803A4E" w:rsidP="00776709">
            <w:pPr>
              <w:pStyle w:val="TAC"/>
              <w:rPr>
                <w:rFonts w:eastAsia="DengXia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79592087" w14:textId="77777777" w:rsidR="00803A4E" w:rsidRPr="00803A4E" w:rsidRDefault="00803A4E" w:rsidP="00776709">
            <w:pPr>
              <w:pStyle w:val="TAC"/>
              <w:rPr>
                <w:rFonts w:eastAsia="SimSun"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6B41C1FE"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4BC1D4A"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FBC8F00"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FC6DB27"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AD22D13" w14:textId="77777777" w:rsidR="00803A4E" w:rsidRPr="00803A4E" w:rsidRDefault="00803A4E" w:rsidP="00776709">
            <w:pPr>
              <w:pStyle w:val="TAC"/>
              <w:rPr>
                <w:rFonts w:eastAsia="SimSun"/>
              </w:rPr>
            </w:pPr>
          </w:p>
        </w:tc>
      </w:tr>
      <w:tr w:rsidR="00803A4E" w:rsidRPr="00803A4E" w14:paraId="17CC4040"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543C0A87"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E6CBAB5"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C43672D" w14:textId="77777777" w:rsidR="00803A4E" w:rsidRPr="00803A4E" w:rsidRDefault="00803A4E" w:rsidP="00776709">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50DA16BE" w14:textId="77777777" w:rsidR="00803A4E" w:rsidRPr="00803A4E" w:rsidRDefault="00803A4E" w:rsidP="00776709">
            <w:pPr>
              <w:pStyle w:val="TAC"/>
              <w:rPr>
                <w:rFonts w:eastAsia="SimSun"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59A7585B"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3F57307"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A4A9075"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994CC32"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C6A5F05" w14:textId="77777777" w:rsidR="00803A4E" w:rsidRPr="00803A4E" w:rsidRDefault="00803A4E" w:rsidP="00776709">
            <w:pPr>
              <w:pStyle w:val="TAC"/>
              <w:rPr>
                <w:rFonts w:eastAsia="SimSun"/>
              </w:rPr>
            </w:pPr>
          </w:p>
        </w:tc>
      </w:tr>
      <w:tr w:rsidR="00803A4E" w:rsidRPr="00803A4E" w14:paraId="55EDD68C"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1C98D6D"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C434E95"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D2AAEFA" w14:textId="77777777" w:rsidR="00803A4E" w:rsidRPr="00803A4E" w:rsidRDefault="00803A4E" w:rsidP="00776709">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2987889C" w14:textId="77777777" w:rsidR="00803A4E" w:rsidRPr="00803A4E" w:rsidRDefault="00803A4E" w:rsidP="00776709">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F908FB4"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7E5CDB8"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6120A2C"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3D1D1D6A" w14:textId="77777777" w:rsidR="00803A4E" w:rsidRPr="00803A4E" w:rsidRDefault="00803A4E" w:rsidP="0077670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20FE46C6" w14:textId="77777777" w:rsidR="00803A4E" w:rsidRPr="00803A4E" w:rsidRDefault="00803A4E" w:rsidP="00776709">
            <w:pPr>
              <w:pStyle w:val="TAC"/>
              <w:rPr>
                <w:rFonts w:eastAsia="SimSun"/>
                <w:lang w:eastAsia="zh-CN"/>
              </w:rPr>
            </w:pPr>
            <w:r w:rsidRPr="00803A4E">
              <w:rPr>
                <w:rFonts w:eastAsia="SimSun" w:hint="eastAsia"/>
                <w:lang w:eastAsia="zh-CN"/>
              </w:rPr>
              <w:t>1</w:t>
            </w:r>
          </w:p>
        </w:tc>
      </w:tr>
      <w:tr w:rsidR="00803A4E" w:rsidRPr="00803A4E" w14:paraId="515EAD3E"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204C90AD"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4571231"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B61B75F" w14:textId="77777777" w:rsidR="00803A4E" w:rsidRPr="00803A4E" w:rsidRDefault="00803A4E" w:rsidP="00776709">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3EC47B9F" w14:textId="77777777" w:rsidR="00803A4E" w:rsidRPr="00803A4E" w:rsidDel="00CF0C86" w:rsidRDefault="00803A4E" w:rsidP="00776709">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12C760E0"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5DC2A40"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A4D878E" w14:textId="77777777" w:rsidR="00803A4E" w:rsidRPr="00803A4E" w:rsidRDefault="00803A4E" w:rsidP="00776709">
            <w:pPr>
              <w:pStyle w:val="TAC"/>
              <w:rPr>
                <w:rFonts w:eastAsia="SimSun"/>
              </w:rPr>
            </w:pPr>
          </w:p>
        </w:tc>
        <w:tc>
          <w:tcPr>
            <w:tcW w:w="1080" w:type="dxa"/>
            <w:tcBorders>
              <w:top w:val="nil"/>
              <w:left w:val="single" w:sz="6" w:space="0" w:color="auto"/>
              <w:bottom w:val="nil"/>
              <w:right w:val="single" w:sz="6" w:space="0" w:color="auto"/>
            </w:tcBorders>
          </w:tcPr>
          <w:p w14:paraId="3B56362B" w14:textId="77777777" w:rsidR="00803A4E" w:rsidRPr="00803A4E" w:rsidRDefault="00803A4E" w:rsidP="00776709">
            <w:pPr>
              <w:pStyle w:val="TAC"/>
              <w:rPr>
                <w:rFonts w:eastAsia="DengXian"/>
                <w:lang w:eastAsia="zh-CN"/>
              </w:rPr>
            </w:pPr>
          </w:p>
        </w:tc>
        <w:tc>
          <w:tcPr>
            <w:tcW w:w="1318" w:type="dxa"/>
            <w:tcBorders>
              <w:top w:val="nil"/>
              <w:left w:val="single" w:sz="6" w:space="0" w:color="auto"/>
              <w:bottom w:val="nil"/>
              <w:right w:val="single" w:sz="4" w:space="0" w:color="auto"/>
            </w:tcBorders>
          </w:tcPr>
          <w:p w14:paraId="7568D274" w14:textId="77777777" w:rsidR="00803A4E" w:rsidRPr="00803A4E" w:rsidRDefault="00803A4E" w:rsidP="00776709">
            <w:pPr>
              <w:pStyle w:val="TAC"/>
              <w:rPr>
                <w:rFonts w:eastAsia="SimSun"/>
                <w:lang w:eastAsia="zh-CN"/>
              </w:rPr>
            </w:pPr>
          </w:p>
        </w:tc>
      </w:tr>
      <w:tr w:rsidR="00803A4E" w:rsidRPr="00803A4E" w14:paraId="573469ED"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3828FC2A"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75EAC87"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60D85A5" w14:textId="77777777" w:rsidR="00803A4E" w:rsidRPr="00803A4E" w:rsidRDefault="00803A4E" w:rsidP="00776709">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6FCCD32B" w14:textId="77777777" w:rsidR="00803A4E" w:rsidRPr="00803A4E" w:rsidDel="00CF0C86" w:rsidRDefault="00803A4E" w:rsidP="00776709">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1FCE1CB9"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130A1AD"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1B733BB" w14:textId="77777777" w:rsidR="00803A4E" w:rsidRPr="00803A4E" w:rsidRDefault="00803A4E" w:rsidP="00776709">
            <w:pPr>
              <w:pStyle w:val="TAC"/>
              <w:rPr>
                <w:rFonts w:eastAsia="SimSun"/>
              </w:rPr>
            </w:pPr>
          </w:p>
        </w:tc>
        <w:tc>
          <w:tcPr>
            <w:tcW w:w="1080" w:type="dxa"/>
            <w:tcBorders>
              <w:top w:val="nil"/>
              <w:left w:val="single" w:sz="6" w:space="0" w:color="auto"/>
              <w:bottom w:val="nil"/>
              <w:right w:val="single" w:sz="6" w:space="0" w:color="auto"/>
            </w:tcBorders>
          </w:tcPr>
          <w:p w14:paraId="6C484427" w14:textId="77777777" w:rsidR="00803A4E" w:rsidRPr="00803A4E" w:rsidRDefault="00803A4E" w:rsidP="00776709">
            <w:pPr>
              <w:pStyle w:val="TAC"/>
              <w:rPr>
                <w:rFonts w:eastAsia="DengXian"/>
                <w:lang w:eastAsia="zh-CN"/>
              </w:rPr>
            </w:pPr>
          </w:p>
        </w:tc>
        <w:tc>
          <w:tcPr>
            <w:tcW w:w="1318" w:type="dxa"/>
            <w:tcBorders>
              <w:top w:val="nil"/>
              <w:left w:val="single" w:sz="6" w:space="0" w:color="auto"/>
              <w:bottom w:val="nil"/>
              <w:right w:val="single" w:sz="4" w:space="0" w:color="auto"/>
            </w:tcBorders>
          </w:tcPr>
          <w:p w14:paraId="2B6B875B" w14:textId="77777777" w:rsidR="00803A4E" w:rsidRPr="00803A4E" w:rsidRDefault="00803A4E" w:rsidP="00776709">
            <w:pPr>
              <w:pStyle w:val="TAC"/>
              <w:rPr>
                <w:rFonts w:eastAsia="SimSun"/>
                <w:lang w:eastAsia="zh-CN"/>
              </w:rPr>
            </w:pPr>
          </w:p>
        </w:tc>
      </w:tr>
      <w:tr w:rsidR="00803A4E" w:rsidRPr="00803A4E" w14:paraId="588347B7"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0D087F6"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AFC9A32"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7B441FD" w14:textId="77777777" w:rsidR="00803A4E" w:rsidRPr="00803A4E" w:rsidRDefault="00803A4E" w:rsidP="00776709">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195447E0" w14:textId="77777777" w:rsidR="00803A4E" w:rsidRPr="00803A4E" w:rsidDel="00CF0C86" w:rsidRDefault="00803A4E" w:rsidP="00776709">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5156225B"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070EFEC"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7B11C08" w14:textId="77777777" w:rsidR="00803A4E" w:rsidRPr="00803A4E" w:rsidRDefault="00803A4E" w:rsidP="00776709">
            <w:pPr>
              <w:pStyle w:val="TAC"/>
              <w:rPr>
                <w:rFonts w:eastAsia="SimSun"/>
              </w:rPr>
            </w:pPr>
          </w:p>
        </w:tc>
        <w:tc>
          <w:tcPr>
            <w:tcW w:w="1080" w:type="dxa"/>
            <w:tcBorders>
              <w:top w:val="nil"/>
              <w:left w:val="single" w:sz="6" w:space="0" w:color="auto"/>
              <w:bottom w:val="nil"/>
              <w:right w:val="single" w:sz="6" w:space="0" w:color="auto"/>
            </w:tcBorders>
          </w:tcPr>
          <w:p w14:paraId="208D3CF2" w14:textId="77777777" w:rsidR="00803A4E" w:rsidRPr="00803A4E" w:rsidRDefault="00803A4E" w:rsidP="00776709">
            <w:pPr>
              <w:pStyle w:val="TAC"/>
              <w:rPr>
                <w:rFonts w:eastAsia="DengXian"/>
                <w:lang w:eastAsia="zh-CN"/>
              </w:rPr>
            </w:pPr>
          </w:p>
        </w:tc>
        <w:tc>
          <w:tcPr>
            <w:tcW w:w="1318" w:type="dxa"/>
            <w:tcBorders>
              <w:top w:val="nil"/>
              <w:left w:val="single" w:sz="6" w:space="0" w:color="auto"/>
              <w:bottom w:val="nil"/>
              <w:right w:val="single" w:sz="4" w:space="0" w:color="auto"/>
            </w:tcBorders>
          </w:tcPr>
          <w:p w14:paraId="6567C1D0" w14:textId="77777777" w:rsidR="00803A4E" w:rsidRPr="00803A4E" w:rsidRDefault="00803A4E" w:rsidP="00776709">
            <w:pPr>
              <w:pStyle w:val="TAC"/>
              <w:rPr>
                <w:rFonts w:eastAsia="SimSun"/>
                <w:lang w:eastAsia="zh-CN"/>
              </w:rPr>
            </w:pPr>
          </w:p>
        </w:tc>
      </w:tr>
      <w:tr w:rsidR="00803A4E" w:rsidRPr="00803A4E" w14:paraId="776BA157"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3F631AB0"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803984B"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CF66498" w14:textId="77777777" w:rsidR="00803A4E" w:rsidRPr="00803A4E" w:rsidRDefault="00803A4E" w:rsidP="00776709">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337DCB8C" w14:textId="77777777" w:rsidR="00803A4E" w:rsidRPr="00803A4E" w:rsidDel="00CF0C86" w:rsidRDefault="00803A4E" w:rsidP="00776709">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7BF699C4"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E75E13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B4E2CA3" w14:textId="77777777" w:rsidR="00803A4E" w:rsidRPr="00803A4E" w:rsidRDefault="00803A4E" w:rsidP="00776709">
            <w:pPr>
              <w:pStyle w:val="TAC"/>
              <w:rPr>
                <w:rFonts w:eastAsia="SimSun"/>
              </w:rPr>
            </w:pPr>
          </w:p>
        </w:tc>
        <w:tc>
          <w:tcPr>
            <w:tcW w:w="1080" w:type="dxa"/>
            <w:tcBorders>
              <w:top w:val="nil"/>
              <w:left w:val="single" w:sz="6" w:space="0" w:color="auto"/>
              <w:bottom w:val="single" w:sz="6" w:space="0" w:color="auto"/>
              <w:right w:val="single" w:sz="6" w:space="0" w:color="auto"/>
            </w:tcBorders>
          </w:tcPr>
          <w:p w14:paraId="11133665" w14:textId="77777777" w:rsidR="00803A4E" w:rsidRPr="00803A4E" w:rsidRDefault="00803A4E" w:rsidP="0077670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91A779E" w14:textId="77777777" w:rsidR="00803A4E" w:rsidRPr="00803A4E" w:rsidRDefault="00803A4E" w:rsidP="00776709">
            <w:pPr>
              <w:pStyle w:val="TAC"/>
              <w:rPr>
                <w:rFonts w:eastAsia="SimSun"/>
                <w:lang w:eastAsia="zh-CN"/>
              </w:rPr>
            </w:pPr>
          </w:p>
        </w:tc>
      </w:tr>
      <w:tr w:rsidR="00803A4E" w:rsidRPr="00803A4E" w14:paraId="5CA82CD5"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7719889A"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299A81D8" w14:textId="77777777" w:rsidR="00803A4E" w:rsidRPr="00803A4E" w:rsidRDefault="00803A4E" w:rsidP="00776709">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277405B9" w14:textId="77777777" w:rsidR="00803A4E" w:rsidRPr="00803A4E" w:rsidRDefault="00803A4E" w:rsidP="00776709">
            <w:pPr>
              <w:pStyle w:val="TAC"/>
              <w:rPr>
                <w:rFonts w:eastAsia="SimSu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90C644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B6F91A4"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23333F7" w14:textId="77777777" w:rsidR="00803A4E" w:rsidRPr="00803A4E" w:rsidRDefault="00803A4E" w:rsidP="00776709">
            <w:pPr>
              <w:pStyle w:val="TAC"/>
              <w:rPr>
                <w:rFonts w:eastAsia="SimSun"/>
              </w:rPr>
            </w:pPr>
          </w:p>
        </w:tc>
        <w:tc>
          <w:tcPr>
            <w:tcW w:w="1080" w:type="dxa"/>
            <w:tcBorders>
              <w:top w:val="nil"/>
              <w:left w:val="single" w:sz="6" w:space="0" w:color="auto"/>
              <w:bottom w:val="single" w:sz="6" w:space="0" w:color="auto"/>
              <w:right w:val="single" w:sz="6" w:space="0" w:color="auto"/>
            </w:tcBorders>
          </w:tcPr>
          <w:p w14:paraId="615D8071" w14:textId="77777777" w:rsidR="00803A4E" w:rsidRPr="00803A4E" w:rsidRDefault="00803A4E" w:rsidP="00776709">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5B15569A" w14:textId="77777777" w:rsidR="00803A4E" w:rsidRPr="00803A4E" w:rsidRDefault="00803A4E" w:rsidP="00776709">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66EB0" w:rsidRPr="00803A4E" w14:paraId="4E61F4D2" w14:textId="77777777" w:rsidTr="00E22583">
        <w:trPr>
          <w:jc w:val="center"/>
        </w:trPr>
        <w:tc>
          <w:tcPr>
            <w:tcW w:w="1307" w:type="dxa"/>
            <w:tcBorders>
              <w:top w:val="single" w:sz="4" w:space="0" w:color="auto"/>
              <w:left w:val="single" w:sz="4" w:space="0" w:color="auto"/>
              <w:bottom w:val="nil"/>
              <w:right w:val="single" w:sz="6" w:space="0" w:color="auto"/>
            </w:tcBorders>
          </w:tcPr>
          <w:p w14:paraId="3ACCCDE2" w14:textId="77777777" w:rsidR="00366EB0" w:rsidRPr="00803A4E" w:rsidRDefault="00366EB0" w:rsidP="00366EB0">
            <w:pPr>
              <w:pStyle w:val="TAC"/>
              <w:rPr>
                <w:rFonts w:eastAsia="SimSun"/>
              </w:rPr>
            </w:pPr>
            <w:r w:rsidRPr="00803A4E">
              <w:rPr>
                <w:rFonts w:eastAsia="SimSun" w:hint="eastAsia"/>
                <w:lang w:eastAsia="zh-CN"/>
              </w:rPr>
              <w:t>CA_n77D</w:t>
            </w:r>
          </w:p>
        </w:tc>
        <w:tc>
          <w:tcPr>
            <w:tcW w:w="1176" w:type="dxa"/>
            <w:tcBorders>
              <w:top w:val="single" w:sz="4" w:space="0" w:color="auto"/>
              <w:left w:val="single" w:sz="6" w:space="0" w:color="auto"/>
              <w:bottom w:val="nil"/>
              <w:right w:val="single" w:sz="6" w:space="0" w:color="auto"/>
            </w:tcBorders>
          </w:tcPr>
          <w:p w14:paraId="5E031D28" w14:textId="025FF105" w:rsidR="00366EB0" w:rsidRPr="00803A4E" w:rsidRDefault="00366EB0" w:rsidP="00366EB0">
            <w:pPr>
              <w:pStyle w:val="TAC"/>
              <w:rPr>
                <w:rFonts w:eastAsia="SimSun"/>
              </w:rPr>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3882815E" w14:textId="77777777" w:rsidR="00366EB0" w:rsidRPr="00803A4E" w:rsidRDefault="00366EB0" w:rsidP="00366EB0">
            <w:pPr>
              <w:pStyle w:val="TAC"/>
              <w:rPr>
                <w:rFonts w:eastAsia="SimSu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1A9B3F7" w14:textId="77777777" w:rsidR="00366EB0" w:rsidRPr="00803A4E" w:rsidRDefault="00366EB0" w:rsidP="00366EB0">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669C2C6" w14:textId="77777777" w:rsidR="00366EB0" w:rsidRPr="00803A4E" w:rsidRDefault="00366EB0" w:rsidP="00366EB0">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262210B"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99A4C49" w14:textId="77777777" w:rsidR="00366EB0" w:rsidRPr="00803A4E" w:rsidRDefault="00366EB0" w:rsidP="00366EB0">
            <w:pPr>
              <w:pStyle w:val="TAC"/>
              <w:rPr>
                <w:rFonts w:eastAsia="SimSun"/>
              </w:rPr>
            </w:pPr>
          </w:p>
        </w:tc>
        <w:tc>
          <w:tcPr>
            <w:tcW w:w="1080" w:type="dxa"/>
            <w:tcBorders>
              <w:top w:val="single" w:sz="6" w:space="0" w:color="auto"/>
              <w:left w:val="single" w:sz="6" w:space="0" w:color="auto"/>
              <w:right w:val="single" w:sz="6" w:space="0" w:color="auto"/>
            </w:tcBorders>
          </w:tcPr>
          <w:p w14:paraId="7F6D4337" w14:textId="77777777" w:rsidR="00366EB0" w:rsidRPr="00803A4E" w:rsidRDefault="00366EB0" w:rsidP="00366EB0">
            <w:pPr>
              <w:pStyle w:val="TAC"/>
              <w:rPr>
                <w:rFonts w:eastAsia="Yu Mincho"/>
                <w:lang w:eastAsia="ja-JP"/>
              </w:rPr>
            </w:pPr>
            <w:r w:rsidRPr="00803A4E">
              <w:rPr>
                <w:rFonts w:eastAsia="SimSun" w:hint="eastAsia"/>
                <w:lang w:eastAsia="zh-CN"/>
              </w:rPr>
              <w:t>300</w:t>
            </w:r>
          </w:p>
        </w:tc>
        <w:tc>
          <w:tcPr>
            <w:tcW w:w="1318" w:type="dxa"/>
            <w:tcBorders>
              <w:top w:val="single" w:sz="6" w:space="0" w:color="auto"/>
              <w:left w:val="single" w:sz="6" w:space="0" w:color="auto"/>
              <w:right w:val="single" w:sz="4" w:space="0" w:color="auto"/>
            </w:tcBorders>
          </w:tcPr>
          <w:p w14:paraId="1DB89CBE" w14:textId="77777777" w:rsidR="00366EB0" w:rsidRPr="00803A4E" w:rsidRDefault="00366EB0" w:rsidP="00366EB0">
            <w:pPr>
              <w:pStyle w:val="TAC"/>
              <w:rPr>
                <w:rFonts w:eastAsia="SimSun"/>
              </w:rPr>
            </w:pPr>
            <w:r w:rsidRPr="00803A4E">
              <w:rPr>
                <w:rFonts w:eastAsia="SimSun" w:hint="eastAsia"/>
                <w:lang w:eastAsia="zh-CN"/>
              </w:rPr>
              <w:t>0</w:t>
            </w:r>
          </w:p>
        </w:tc>
      </w:tr>
      <w:tr w:rsidR="00366EB0" w:rsidRPr="00803A4E" w14:paraId="132CEB3F" w14:textId="77777777" w:rsidTr="00E22583">
        <w:trPr>
          <w:jc w:val="center"/>
        </w:trPr>
        <w:tc>
          <w:tcPr>
            <w:tcW w:w="1307" w:type="dxa"/>
            <w:tcBorders>
              <w:top w:val="nil"/>
              <w:left w:val="single" w:sz="4" w:space="0" w:color="auto"/>
              <w:bottom w:val="single" w:sz="6" w:space="0" w:color="auto"/>
              <w:right w:val="single" w:sz="6" w:space="0" w:color="auto"/>
            </w:tcBorders>
          </w:tcPr>
          <w:p w14:paraId="1EFA074A" w14:textId="77777777" w:rsidR="00366EB0" w:rsidRPr="00803A4E" w:rsidRDefault="00366EB0" w:rsidP="00366EB0">
            <w:pPr>
              <w:pStyle w:val="TAC"/>
              <w:rPr>
                <w:rFonts w:eastAsia="SimSun"/>
                <w:lang w:eastAsia="zh-CN"/>
              </w:rPr>
            </w:pPr>
          </w:p>
        </w:tc>
        <w:tc>
          <w:tcPr>
            <w:tcW w:w="1176" w:type="dxa"/>
            <w:tcBorders>
              <w:top w:val="nil"/>
              <w:left w:val="single" w:sz="6" w:space="0" w:color="auto"/>
              <w:bottom w:val="single" w:sz="6" w:space="0" w:color="auto"/>
              <w:right w:val="single" w:sz="6" w:space="0" w:color="auto"/>
            </w:tcBorders>
          </w:tcPr>
          <w:p w14:paraId="78F6640B" w14:textId="77777777" w:rsidR="00366EB0" w:rsidRPr="00803A4E" w:rsidRDefault="00366EB0" w:rsidP="00366EB0">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F68E2C0" w14:textId="77777777" w:rsidR="00366EB0" w:rsidRPr="00803A4E" w:rsidRDefault="00366EB0" w:rsidP="00366EB0">
            <w:pPr>
              <w:pStyle w:val="TAC"/>
              <w:rPr>
                <w:rFonts w:eastAsia="SimSun"/>
                <w:lang w:eastAsia="zh-C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5CF90D5"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6F3EDE1" w14:textId="77777777" w:rsidR="00366EB0" w:rsidRPr="00803A4E" w:rsidRDefault="00366EB0" w:rsidP="00366EB0">
            <w:pPr>
              <w:pStyle w:val="TAC"/>
              <w:rPr>
                <w:rFonts w:eastAsia="SimSun"/>
              </w:rPr>
            </w:pPr>
          </w:p>
        </w:tc>
        <w:tc>
          <w:tcPr>
            <w:tcW w:w="1080" w:type="dxa"/>
            <w:tcBorders>
              <w:top w:val="single" w:sz="6" w:space="0" w:color="auto"/>
              <w:left w:val="single" w:sz="6" w:space="0" w:color="auto"/>
              <w:right w:val="single" w:sz="6" w:space="0" w:color="auto"/>
            </w:tcBorders>
          </w:tcPr>
          <w:p w14:paraId="66F9BAE9" w14:textId="77777777" w:rsidR="00366EB0" w:rsidRPr="00803A4E" w:rsidRDefault="00366EB0" w:rsidP="00366EB0">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right w:val="single" w:sz="4" w:space="0" w:color="auto"/>
            </w:tcBorders>
          </w:tcPr>
          <w:p w14:paraId="1584653F" w14:textId="77777777" w:rsidR="00366EB0" w:rsidRPr="00803A4E" w:rsidRDefault="00366EB0" w:rsidP="00366EB0">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66EB0" w:rsidRPr="00803A4E" w14:paraId="369C2962" w14:textId="77777777" w:rsidTr="00AC4BE8">
        <w:trPr>
          <w:jc w:val="center"/>
        </w:trPr>
        <w:tc>
          <w:tcPr>
            <w:tcW w:w="1307" w:type="dxa"/>
            <w:tcBorders>
              <w:top w:val="single" w:sz="6" w:space="0" w:color="auto"/>
              <w:left w:val="single" w:sz="4" w:space="0" w:color="auto"/>
              <w:bottom w:val="single" w:sz="4" w:space="0" w:color="auto"/>
              <w:right w:val="single" w:sz="6" w:space="0" w:color="auto"/>
            </w:tcBorders>
          </w:tcPr>
          <w:p w14:paraId="3D497CB2" w14:textId="77777777" w:rsidR="00366EB0" w:rsidRPr="00803A4E" w:rsidRDefault="00366EB0" w:rsidP="00366EB0">
            <w:pPr>
              <w:pStyle w:val="TAC"/>
              <w:rPr>
                <w:rFonts w:eastAsia="SimSun"/>
              </w:rPr>
            </w:pPr>
            <w:r w:rsidRPr="00803A4E">
              <w:rPr>
                <w:rFonts w:eastAsia="SimSun" w:hint="eastAsia"/>
                <w:lang w:eastAsia="zh-CN"/>
              </w:rPr>
              <w:t>CA</w:t>
            </w:r>
            <w:r w:rsidRPr="00803A4E">
              <w:rPr>
                <w:rFonts w:eastAsia="SimSun"/>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474183F8" w14:textId="0748C2DC" w:rsidR="00366EB0" w:rsidRPr="00366EB0" w:rsidRDefault="00366EB0" w:rsidP="00366EB0">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377089A0" w14:textId="77777777" w:rsidR="00366EB0" w:rsidRPr="00803A4E" w:rsidRDefault="00366EB0" w:rsidP="00366EB0">
            <w:pPr>
              <w:pStyle w:val="TAC"/>
              <w:rPr>
                <w:rFonts w:eastAsia="SimSun"/>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735C925E" w14:textId="77777777" w:rsidR="00366EB0" w:rsidRPr="00803A4E" w:rsidRDefault="00366EB0" w:rsidP="00366EB0">
            <w:pPr>
              <w:pStyle w:val="TAC"/>
              <w:rPr>
                <w:rFonts w:eastAsia="SimSun"/>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416818C9"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18B9B94"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3DC5E52" w14:textId="77777777" w:rsidR="00366EB0" w:rsidRPr="00803A4E" w:rsidRDefault="00366EB0" w:rsidP="00366EB0">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681B5CA8" w14:textId="77777777" w:rsidR="00366EB0" w:rsidRPr="00803A4E" w:rsidRDefault="00366EB0" w:rsidP="00366EB0">
            <w:pPr>
              <w:pStyle w:val="TAC"/>
              <w:rPr>
                <w:rFonts w:eastAsia="Yu Mincho"/>
                <w:lang w:eastAsia="ja-JP"/>
              </w:rPr>
            </w:pPr>
            <w:r w:rsidRPr="00803A4E">
              <w:rPr>
                <w:rFonts w:eastAsia="SimSun"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CBE9662" w14:textId="77777777" w:rsidR="00366EB0" w:rsidRPr="00803A4E" w:rsidRDefault="00366EB0" w:rsidP="00366EB0">
            <w:pPr>
              <w:pStyle w:val="TAC"/>
              <w:rPr>
                <w:rFonts w:eastAsia="SimSun"/>
              </w:rPr>
            </w:pPr>
            <w:r w:rsidRPr="00803A4E">
              <w:rPr>
                <w:rFonts w:eastAsia="SimSun" w:hint="eastAsia"/>
                <w:lang w:eastAsia="zh-CN"/>
              </w:rPr>
              <w:t>0</w:t>
            </w:r>
          </w:p>
        </w:tc>
      </w:tr>
      <w:tr w:rsidR="00366EB0" w:rsidRPr="00803A4E" w14:paraId="0DC141B8"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FEC7124" w14:textId="77777777" w:rsidR="00366EB0" w:rsidRPr="00803A4E" w:rsidRDefault="00366EB0" w:rsidP="00366EB0">
            <w:pPr>
              <w:pStyle w:val="TAC"/>
              <w:rPr>
                <w:rFonts w:eastAsia="SimSun"/>
              </w:rPr>
            </w:pPr>
            <w:r w:rsidRPr="00803A4E">
              <w:rPr>
                <w:rFonts w:eastAsia="SimSun"/>
              </w:rPr>
              <w:lastRenderedPageBreak/>
              <w:t>CA_n78C</w:t>
            </w:r>
          </w:p>
          <w:p w14:paraId="4CBD3211" w14:textId="77777777" w:rsidR="00366EB0" w:rsidRPr="00803A4E" w:rsidRDefault="00366EB0" w:rsidP="00366EB0">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589FE9CA" w14:textId="77777777" w:rsidR="00366EB0" w:rsidRDefault="00366EB0" w:rsidP="00366EB0">
            <w:pPr>
              <w:pStyle w:val="TAC"/>
              <w:rPr>
                <w:lang w:eastAsia="zh-CN"/>
              </w:rPr>
            </w:pPr>
            <w:r>
              <w:rPr>
                <w:lang w:eastAsia="zh-CN"/>
              </w:rPr>
              <w:t>n78</w:t>
            </w:r>
            <w:r w:rsidRPr="00781999">
              <w:rPr>
                <w:vertAlign w:val="superscript"/>
                <w:lang w:eastAsia="zh-CN"/>
              </w:rPr>
              <w:t>3</w:t>
            </w:r>
          </w:p>
          <w:p w14:paraId="113694AA" w14:textId="6550BA89" w:rsidR="00366EB0" w:rsidRPr="00803A4E" w:rsidRDefault="00366EB0" w:rsidP="00366EB0">
            <w:pPr>
              <w:pStyle w:val="TAC"/>
              <w:rPr>
                <w:rFonts w:eastAsia="SimSun"/>
              </w:rPr>
            </w:pPr>
            <w:r w:rsidRPr="00A1115A">
              <w:t>CA_n78C</w:t>
            </w:r>
            <w:r w:rsidR="001F5081">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75F1F31B" w14:textId="77777777" w:rsidR="00366EB0" w:rsidRPr="00803A4E" w:rsidRDefault="00366EB0" w:rsidP="00366EB0">
            <w:pPr>
              <w:pStyle w:val="TAC"/>
              <w:rPr>
                <w:rFonts w:eastAsia="SimSu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hideMark/>
          </w:tcPr>
          <w:p w14:paraId="5E08393C" w14:textId="77777777" w:rsidR="00366EB0" w:rsidRPr="00803A4E" w:rsidRDefault="00366EB0" w:rsidP="00366EB0">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C889852"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F4886B7"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C64D6F3" w14:textId="77777777" w:rsidR="00366EB0" w:rsidRPr="00803A4E" w:rsidRDefault="00366EB0" w:rsidP="00366EB0">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396F229" w14:textId="77777777" w:rsidR="00366EB0" w:rsidRPr="00803A4E" w:rsidRDefault="00366EB0" w:rsidP="00366EB0">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0D4C61E" w14:textId="77777777" w:rsidR="00366EB0" w:rsidRPr="00803A4E" w:rsidRDefault="00366EB0" w:rsidP="00366EB0">
            <w:pPr>
              <w:pStyle w:val="TAC"/>
              <w:rPr>
                <w:rFonts w:eastAsia="SimSun"/>
              </w:rPr>
            </w:pPr>
            <w:r w:rsidRPr="00803A4E">
              <w:rPr>
                <w:rFonts w:eastAsia="SimSun"/>
              </w:rPr>
              <w:t>0</w:t>
            </w:r>
          </w:p>
        </w:tc>
      </w:tr>
      <w:tr w:rsidR="00366EB0" w:rsidRPr="00803A4E" w14:paraId="4AEB2A19" w14:textId="77777777" w:rsidTr="00AC4BE8">
        <w:trPr>
          <w:jc w:val="center"/>
        </w:trPr>
        <w:tc>
          <w:tcPr>
            <w:tcW w:w="1307" w:type="dxa"/>
            <w:tcBorders>
              <w:top w:val="nil"/>
              <w:left w:val="single" w:sz="4" w:space="0" w:color="auto"/>
              <w:bottom w:val="nil"/>
              <w:right w:val="single" w:sz="4" w:space="0" w:color="auto"/>
            </w:tcBorders>
            <w:shd w:val="clear" w:color="auto" w:fill="auto"/>
            <w:hideMark/>
          </w:tcPr>
          <w:p w14:paraId="4A02FAFF" w14:textId="77777777" w:rsidR="00366EB0" w:rsidRPr="00803A4E" w:rsidRDefault="00366EB0" w:rsidP="00366EB0">
            <w:pPr>
              <w:pStyle w:val="TAC"/>
              <w:rPr>
                <w:rFonts w:eastAsia="SimSun"/>
              </w:rPr>
            </w:pPr>
          </w:p>
        </w:tc>
        <w:tc>
          <w:tcPr>
            <w:tcW w:w="1176" w:type="dxa"/>
            <w:tcBorders>
              <w:top w:val="nil"/>
              <w:left w:val="single" w:sz="4" w:space="0" w:color="auto"/>
              <w:bottom w:val="nil"/>
              <w:right w:val="single" w:sz="4" w:space="0" w:color="auto"/>
            </w:tcBorders>
            <w:shd w:val="clear" w:color="auto" w:fill="auto"/>
            <w:hideMark/>
          </w:tcPr>
          <w:p w14:paraId="6F63E997" w14:textId="77777777" w:rsidR="00366EB0" w:rsidRPr="00803A4E" w:rsidRDefault="00366EB0" w:rsidP="00366EB0">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hideMark/>
          </w:tcPr>
          <w:p w14:paraId="670547B4" w14:textId="77777777" w:rsidR="00366EB0" w:rsidRPr="00803A4E" w:rsidRDefault="00366EB0" w:rsidP="00366EB0">
            <w:pPr>
              <w:pStyle w:val="TAC"/>
              <w:rPr>
                <w:rFonts w:eastAsia="SimSu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hideMark/>
          </w:tcPr>
          <w:p w14:paraId="509CBC5A" w14:textId="77777777" w:rsidR="00366EB0" w:rsidRPr="00803A4E" w:rsidRDefault="00366EB0" w:rsidP="00366EB0">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27F29B1E"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135A03F"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515C44" w14:textId="77777777" w:rsidR="00366EB0" w:rsidRPr="00803A4E" w:rsidRDefault="00366EB0" w:rsidP="00366EB0">
            <w:pPr>
              <w:pStyle w:val="TAC"/>
              <w:rPr>
                <w:rFonts w:eastAsia="SimSun"/>
              </w:rPr>
            </w:pPr>
          </w:p>
        </w:tc>
        <w:tc>
          <w:tcPr>
            <w:tcW w:w="1080" w:type="dxa"/>
            <w:tcBorders>
              <w:top w:val="nil"/>
              <w:left w:val="single" w:sz="4" w:space="0" w:color="auto"/>
              <w:bottom w:val="nil"/>
              <w:right w:val="single" w:sz="4" w:space="0" w:color="auto"/>
            </w:tcBorders>
            <w:shd w:val="clear" w:color="auto" w:fill="auto"/>
            <w:hideMark/>
          </w:tcPr>
          <w:p w14:paraId="494D6C34" w14:textId="77777777" w:rsidR="00366EB0" w:rsidRPr="00803A4E" w:rsidRDefault="00366EB0" w:rsidP="00366EB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A3CD604" w14:textId="77777777" w:rsidR="00366EB0" w:rsidRPr="00803A4E" w:rsidRDefault="00366EB0" w:rsidP="00366EB0">
            <w:pPr>
              <w:pStyle w:val="TAC"/>
              <w:rPr>
                <w:rFonts w:eastAsia="SimSun"/>
              </w:rPr>
            </w:pPr>
          </w:p>
        </w:tc>
      </w:tr>
      <w:tr w:rsidR="00366EB0" w:rsidRPr="00803A4E" w14:paraId="4D9195EA"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3ABAE855" w14:textId="77777777" w:rsidR="00366EB0" w:rsidRPr="00803A4E" w:rsidRDefault="00366EB0" w:rsidP="00366EB0">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F6FEA42" w14:textId="77777777" w:rsidR="00366EB0" w:rsidRPr="00803A4E" w:rsidRDefault="00366EB0" w:rsidP="00366EB0">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37AB699" w14:textId="77777777" w:rsidR="00366EB0" w:rsidRPr="00803A4E" w:rsidRDefault="00366EB0" w:rsidP="00366EB0">
            <w:pPr>
              <w:pStyle w:val="TAC"/>
              <w:rPr>
                <w:rFonts w:eastAsia="SimSu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45BBF681" w14:textId="77777777" w:rsidR="00366EB0" w:rsidRPr="00803A4E" w:rsidRDefault="00366EB0" w:rsidP="00366EB0">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56EC947E"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D09999D"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456EED6" w14:textId="77777777" w:rsidR="00366EB0" w:rsidRPr="00803A4E" w:rsidRDefault="00366EB0" w:rsidP="00366EB0">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6153035" w14:textId="77777777" w:rsidR="00366EB0" w:rsidRPr="00803A4E" w:rsidRDefault="00366EB0" w:rsidP="00366EB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5E71807" w14:textId="77777777" w:rsidR="00366EB0" w:rsidRPr="00803A4E" w:rsidRDefault="00366EB0" w:rsidP="00366EB0">
            <w:pPr>
              <w:pStyle w:val="TAC"/>
              <w:rPr>
                <w:rFonts w:eastAsia="SimSun"/>
              </w:rPr>
            </w:pPr>
          </w:p>
        </w:tc>
      </w:tr>
      <w:tr w:rsidR="00366EB0" w:rsidRPr="00803A4E" w14:paraId="3139FD57"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653115E3" w14:textId="77777777" w:rsidR="00366EB0" w:rsidRPr="00803A4E" w:rsidRDefault="00366EB0" w:rsidP="00366EB0">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721842D" w14:textId="77777777" w:rsidR="00366EB0" w:rsidRPr="00803A4E" w:rsidRDefault="00366EB0" w:rsidP="00366EB0">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BD87C9A" w14:textId="77777777" w:rsidR="00366EB0" w:rsidRPr="00803A4E" w:rsidRDefault="00366EB0" w:rsidP="00366EB0">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4B30FA02" w14:textId="77777777" w:rsidR="00366EB0" w:rsidRPr="00803A4E" w:rsidRDefault="00366EB0" w:rsidP="00366EB0">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30F4054E"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C7C4E5D"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7D71522" w14:textId="77777777" w:rsidR="00366EB0" w:rsidRPr="00803A4E" w:rsidRDefault="00366EB0" w:rsidP="00366EB0">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152A0E7" w14:textId="77777777" w:rsidR="00366EB0" w:rsidRPr="00803A4E" w:rsidRDefault="00366EB0" w:rsidP="00366EB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9F398CF" w14:textId="77777777" w:rsidR="00366EB0" w:rsidRPr="00803A4E" w:rsidRDefault="00366EB0" w:rsidP="00366EB0">
            <w:pPr>
              <w:pStyle w:val="TAC"/>
              <w:rPr>
                <w:rFonts w:eastAsia="SimSun"/>
              </w:rPr>
            </w:pPr>
          </w:p>
        </w:tc>
      </w:tr>
      <w:tr w:rsidR="00366EB0" w:rsidRPr="00803A4E" w14:paraId="4496F78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8B8B8AB" w14:textId="77777777" w:rsidR="00366EB0" w:rsidRPr="00803A4E" w:rsidRDefault="00366EB0" w:rsidP="00366EB0">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191253B" w14:textId="77777777" w:rsidR="00366EB0" w:rsidRPr="00803A4E" w:rsidRDefault="00366EB0" w:rsidP="00366EB0">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84E093F" w14:textId="77777777" w:rsidR="00366EB0" w:rsidRPr="00803A4E" w:rsidRDefault="00366EB0" w:rsidP="00366EB0">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24C5944D" w14:textId="77777777" w:rsidR="00366EB0" w:rsidRPr="00803A4E" w:rsidRDefault="00366EB0" w:rsidP="00366EB0">
            <w:pPr>
              <w:pStyle w:val="TAC"/>
              <w:rPr>
                <w:rFonts w:eastAsia="SimSun"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AD707D1"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653BF75"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5E4BFE0" w14:textId="77777777" w:rsidR="00366EB0" w:rsidRPr="00803A4E" w:rsidRDefault="00366EB0" w:rsidP="00366EB0">
            <w:pPr>
              <w:pStyle w:val="TAC"/>
              <w:rPr>
                <w:rFonts w:eastAsia="SimSun"/>
              </w:rPr>
            </w:pPr>
          </w:p>
        </w:tc>
        <w:tc>
          <w:tcPr>
            <w:tcW w:w="1080" w:type="dxa"/>
            <w:tcBorders>
              <w:top w:val="single" w:sz="4" w:space="0" w:color="auto"/>
              <w:left w:val="single" w:sz="6" w:space="0" w:color="auto"/>
              <w:bottom w:val="nil"/>
              <w:right w:val="single" w:sz="6" w:space="0" w:color="auto"/>
            </w:tcBorders>
          </w:tcPr>
          <w:p w14:paraId="73A1BC14" w14:textId="77777777" w:rsidR="00366EB0" w:rsidRPr="00803A4E" w:rsidRDefault="00366EB0" w:rsidP="00366EB0">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EB944F4" w14:textId="77777777" w:rsidR="00366EB0" w:rsidRPr="00803A4E" w:rsidRDefault="00366EB0" w:rsidP="00366EB0">
            <w:pPr>
              <w:pStyle w:val="TAC"/>
              <w:rPr>
                <w:rFonts w:eastAsia="SimSun"/>
                <w:lang w:eastAsia="zh-CN"/>
              </w:rPr>
            </w:pPr>
            <w:r w:rsidRPr="00803A4E">
              <w:rPr>
                <w:rFonts w:eastAsia="SimSun" w:hint="eastAsia"/>
                <w:lang w:eastAsia="zh-CN"/>
              </w:rPr>
              <w:t>1</w:t>
            </w:r>
          </w:p>
        </w:tc>
      </w:tr>
      <w:tr w:rsidR="00366EB0" w:rsidRPr="00803A4E" w14:paraId="24CAE650"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6EA2699A" w14:textId="77777777" w:rsidR="00366EB0" w:rsidRPr="00803A4E" w:rsidRDefault="00366EB0" w:rsidP="00366EB0">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7BA334D" w14:textId="77777777" w:rsidR="00366EB0" w:rsidRPr="00803A4E" w:rsidRDefault="00366EB0" w:rsidP="00366EB0">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D4F02A3" w14:textId="77777777" w:rsidR="00366EB0" w:rsidRPr="00803A4E" w:rsidRDefault="00366EB0" w:rsidP="00366EB0">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0B25161D" w14:textId="77777777" w:rsidR="00366EB0" w:rsidRPr="00803A4E" w:rsidDel="00CF0C86" w:rsidRDefault="00366EB0" w:rsidP="00366EB0">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28CE036B"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65F225"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C0739DA" w14:textId="77777777" w:rsidR="00366EB0" w:rsidRPr="00803A4E" w:rsidRDefault="00366EB0" w:rsidP="00366EB0">
            <w:pPr>
              <w:pStyle w:val="TAC"/>
              <w:rPr>
                <w:rFonts w:eastAsia="SimSun"/>
              </w:rPr>
            </w:pPr>
          </w:p>
        </w:tc>
        <w:tc>
          <w:tcPr>
            <w:tcW w:w="1080" w:type="dxa"/>
            <w:tcBorders>
              <w:top w:val="nil"/>
              <w:left w:val="single" w:sz="6" w:space="0" w:color="auto"/>
              <w:bottom w:val="nil"/>
              <w:right w:val="single" w:sz="6" w:space="0" w:color="auto"/>
            </w:tcBorders>
          </w:tcPr>
          <w:p w14:paraId="5C4333D1" w14:textId="77777777" w:rsidR="00366EB0" w:rsidRPr="00803A4E" w:rsidRDefault="00366EB0" w:rsidP="00366EB0">
            <w:pPr>
              <w:pStyle w:val="TAC"/>
              <w:rPr>
                <w:rFonts w:eastAsia="DengXian"/>
                <w:lang w:eastAsia="zh-CN"/>
              </w:rPr>
            </w:pPr>
          </w:p>
        </w:tc>
        <w:tc>
          <w:tcPr>
            <w:tcW w:w="1318" w:type="dxa"/>
            <w:tcBorders>
              <w:top w:val="nil"/>
              <w:left w:val="single" w:sz="6" w:space="0" w:color="auto"/>
              <w:bottom w:val="nil"/>
              <w:right w:val="single" w:sz="4" w:space="0" w:color="auto"/>
            </w:tcBorders>
          </w:tcPr>
          <w:p w14:paraId="1927BEAE" w14:textId="77777777" w:rsidR="00366EB0" w:rsidRPr="00803A4E" w:rsidRDefault="00366EB0" w:rsidP="00366EB0">
            <w:pPr>
              <w:pStyle w:val="TAC"/>
              <w:rPr>
                <w:rFonts w:eastAsia="SimSun"/>
                <w:lang w:eastAsia="zh-CN"/>
              </w:rPr>
            </w:pPr>
          </w:p>
        </w:tc>
      </w:tr>
      <w:tr w:rsidR="00366EB0" w:rsidRPr="00803A4E" w14:paraId="215EB770"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6F26162" w14:textId="77777777" w:rsidR="00366EB0" w:rsidRPr="00803A4E" w:rsidRDefault="00366EB0" w:rsidP="00366EB0">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B8EA9AA" w14:textId="77777777" w:rsidR="00366EB0" w:rsidRPr="00803A4E" w:rsidRDefault="00366EB0" w:rsidP="00366EB0">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B0FE062" w14:textId="77777777" w:rsidR="00366EB0" w:rsidRPr="00803A4E" w:rsidRDefault="00366EB0" w:rsidP="00366EB0">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0B1FF2BC" w14:textId="77777777" w:rsidR="00366EB0" w:rsidRPr="00803A4E" w:rsidDel="00CF0C86" w:rsidRDefault="00366EB0" w:rsidP="00366EB0">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63AFD5AF"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BA58E09"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946EBF3" w14:textId="77777777" w:rsidR="00366EB0" w:rsidRPr="00803A4E" w:rsidRDefault="00366EB0" w:rsidP="00366EB0">
            <w:pPr>
              <w:pStyle w:val="TAC"/>
              <w:rPr>
                <w:rFonts w:eastAsia="SimSun"/>
              </w:rPr>
            </w:pPr>
          </w:p>
        </w:tc>
        <w:tc>
          <w:tcPr>
            <w:tcW w:w="1080" w:type="dxa"/>
            <w:tcBorders>
              <w:top w:val="nil"/>
              <w:left w:val="single" w:sz="6" w:space="0" w:color="auto"/>
              <w:bottom w:val="nil"/>
              <w:right w:val="single" w:sz="6" w:space="0" w:color="auto"/>
            </w:tcBorders>
          </w:tcPr>
          <w:p w14:paraId="40D6ACB5" w14:textId="77777777" w:rsidR="00366EB0" w:rsidRPr="00803A4E" w:rsidRDefault="00366EB0" w:rsidP="00366EB0">
            <w:pPr>
              <w:pStyle w:val="TAC"/>
              <w:rPr>
                <w:rFonts w:eastAsia="DengXian"/>
                <w:lang w:eastAsia="zh-CN"/>
              </w:rPr>
            </w:pPr>
          </w:p>
        </w:tc>
        <w:tc>
          <w:tcPr>
            <w:tcW w:w="1318" w:type="dxa"/>
            <w:tcBorders>
              <w:top w:val="nil"/>
              <w:left w:val="single" w:sz="6" w:space="0" w:color="auto"/>
              <w:bottom w:val="nil"/>
              <w:right w:val="single" w:sz="4" w:space="0" w:color="auto"/>
            </w:tcBorders>
          </w:tcPr>
          <w:p w14:paraId="06AC7705" w14:textId="77777777" w:rsidR="00366EB0" w:rsidRPr="00803A4E" w:rsidRDefault="00366EB0" w:rsidP="00366EB0">
            <w:pPr>
              <w:pStyle w:val="TAC"/>
              <w:rPr>
                <w:rFonts w:eastAsia="SimSun"/>
                <w:lang w:eastAsia="zh-CN"/>
              </w:rPr>
            </w:pPr>
          </w:p>
        </w:tc>
      </w:tr>
      <w:tr w:rsidR="00366EB0" w:rsidRPr="00803A4E" w14:paraId="2A13E3A8"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49AFF524" w14:textId="77777777" w:rsidR="00366EB0" w:rsidRPr="00803A4E" w:rsidRDefault="00366EB0" w:rsidP="00366EB0">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E5C3B6B" w14:textId="77777777" w:rsidR="00366EB0" w:rsidRPr="00803A4E" w:rsidRDefault="00366EB0" w:rsidP="00366EB0">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36073CE" w14:textId="77777777" w:rsidR="00366EB0" w:rsidRPr="00803A4E" w:rsidRDefault="00366EB0" w:rsidP="00366EB0">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16476A19" w14:textId="77777777" w:rsidR="00366EB0" w:rsidRPr="00803A4E" w:rsidDel="00CF0C86" w:rsidRDefault="00366EB0" w:rsidP="00366EB0">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4CBE06C4"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1166432"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30EA795" w14:textId="77777777" w:rsidR="00366EB0" w:rsidRPr="00803A4E" w:rsidRDefault="00366EB0" w:rsidP="00366EB0">
            <w:pPr>
              <w:pStyle w:val="TAC"/>
              <w:rPr>
                <w:rFonts w:eastAsia="SimSun"/>
              </w:rPr>
            </w:pPr>
          </w:p>
        </w:tc>
        <w:tc>
          <w:tcPr>
            <w:tcW w:w="1080" w:type="dxa"/>
            <w:tcBorders>
              <w:top w:val="nil"/>
              <w:left w:val="single" w:sz="6" w:space="0" w:color="auto"/>
              <w:bottom w:val="nil"/>
              <w:right w:val="single" w:sz="6" w:space="0" w:color="auto"/>
            </w:tcBorders>
          </w:tcPr>
          <w:p w14:paraId="243FDBAB" w14:textId="77777777" w:rsidR="00366EB0" w:rsidRPr="00803A4E" w:rsidRDefault="00366EB0" w:rsidP="00366EB0">
            <w:pPr>
              <w:pStyle w:val="TAC"/>
              <w:rPr>
                <w:rFonts w:eastAsia="DengXian"/>
                <w:lang w:eastAsia="zh-CN"/>
              </w:rPr>
            </w:pPr>
          </w:p>
        </w:tc>
        <w:tc>
          <w:tcPr>
            <w:tcW w:w="1318" w:type="dxa"/>
            <w:tcBorders>
              <w:top w:val="nil"/>
              <w:left w:val="single" w:sz="6" w:space="0" w:color="auto"/>
              <w:bottom w:val="nil"/>
              <w:right w:val="single" w:sz="4" w:space="0" w:color="auto"/>
            </w:tcBorders>
          </w:tcPr>
          <w:p w14:paraId="40DAEF1C" w14:textId="77777777" w:rsidR="00366EB0" w:rsidRPr="00803A4E" w:rsidRDefault="00366EB0" w:rsidP="00366EB0">
            <w:pPr>
              <w:pStyle w:val="TAC"/>
              <w:rPr>
                <w:rFonts w:eastAsia="SimSun"/>
                <w:lang w:eastAsia="zh-CN"/>
              </w:rPr>
            </w:pPr>
          </w:p>
        </w:tc>
      </w:tr>
      <w:tr w:rsidR="00366EB0" w:rsidRPr="00803A4E" w14:paraId="3F5DD765"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58117FBE" w14:textId="77777777" w:rsidR="00366EB0" w:rsidRPr="00803A4E" w:rsidRDefault="00366EB0" w:rsidP="00366EB0">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25E8274" w14:textId="77777777" w:rsidR="00366EB0" w:rsidRPr="00803A4E" w:rsidRDefault="00366EB0" w:rsidP="00366EB0">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EBF5B3A" w14:textId="77777777" w:rsidR="00366EB0" w:rsidRPr="00803A4E" w:rsidRDefault="00366EB0" w:rsidP="00366EB0">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3E1BBE06" w14:textId="77777777" w:rsidR="00366EB0" w:rsidRPr="00803A4E" w:rsidDel="00CF0C86" w:rsidRDefault="00366EB0" w:rsidP="00366EB0">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4955D30E"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C8EA8FB"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7F5B0C7" w14:textId="77777777" w:rsidR="00366EB0" w:rsidRPr="00803A4E" w:rsidRDefault="00366EB0" w:rsidP="00366EB0">
            <w:pPr>
              <w:pStyle w:val="TAC"/>
              <w:rPr>
                <w:rFonts w:eastAsia="SimSun"/>
              </w:rPr>
            </w:pPr>
          </w:p>
        </w:tc>
        <w:tc>
          <w:tcPr>
            <w:tcW w:w="1080" w:type="dxa"/>
            <w:tcBorders>
              <w:top w:val="nil"/>
              <w:left w:val="single" w:sz="6" w:space="0" w:color="auto"/>
              <w:bottom w:val="single" w:sz="6" w:space="0" w:color="auto"/>
              <w:right w:val="single" w:sz="6" w:space="0" w:color="auto"/>
            </w:tcBorders>
          </w:tcPr>
          <w:p w14:paraId="778B850D" w14:textId="77777777" w:rsidR="00366EB0" w:rsidRPr="00803A4E" w:rsidRDefault="00366EB0" w:rsidP="00366EB0">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3E7C3DDB" w14:textId="77777777" w:rsidR="00366EB0" w:rsidRPr="00803A4E" w:rsidRDefault="00366EB0" w:rsidP="00366EB0">
            <w:pPr>
              <w:pStyle w:val="TAC"/>
              <w:rPr>
                <w:rFonts w:eastAsia="SimSun"/>
                <w:lang w:eastAsia="zh-CN"/>
              </w:rPr>
            </w:pPr>
          </w:p>
        </w:tc>
      </w:tr>
      <w:tr w:rsidR="00366EB0" w:rsidRPr="00803A4E" w14:paraId="1C538613"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0E1D198F" w14:textId="77777777" w:rsidR="00366EB0" w:rsidRPr="00803A4E" w:rsidRDefault="00366EB0" w:rsidP="00366EB0">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D6A2A97" w14:textId="77777777" w:rsidR="00366EB0" w:rsidRPr="00803A4E" w:rsidRDefault="00366EB0" w:rsidP="00366EB0">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3CF099B4" w14:textId="77777777" w:rsidR="00366EB0" w:rsidRPr="00803A4E" w:rsidRDefault="00366EB0" w:rsidP="00366EB0">
            <w:pPr>
              <w:pStyle w:val="TAC"/>
              <w:rPr>
                <w:rFonts w:eastAsia="SimSu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54566BA"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82F3B2"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4CBAC88" w14:textId="77777777" w:rsidR="00366EB0" w:rsidRPr="00803A4E" w:rsidRDefault="00366EB0" w:rsidP="00366EB0">
            <w:pPr>
              <w:pStyle w:val="TAC"/>
              <w:rPr>
                <w:rFonts w:eastAsia="SimSun"/>
              </w:rPr>
            </w:pPr>
          </w:p>
        </w:tc>
        <w:tc>
          <w:tcPr>
            <w:tcW w:w="1080" w:type="dxa"/>
            <w:tcBorders>
              <w:top w:val="nil"/>
              <w:left w:val="single" w:sz="6" w:space="0" w:color="auto"/>
              <w:bottom w:val="single" w:sz="6" w:space="0" w:color="auto"/>
              <w:right w:val="single" w:sz="6" w:space="0" w:color="auto"/>
            </w:tcBorders>
          </w:tcPr>
          <w:p w14:paraId="44A6D871" w14:textId="77777777" w:rsidR="00366EB0" w:rsidRPr="00803A4E" w:rsidRDefault="00366EB0" w:rsidP="00366EB0">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4FCA3B58" w14:textId="77777777" w:rsidR="00366EB0" w:rsidRPr="00803A4E" w:rsidRDefault="00366EB0" w:rsidP="00366EB0">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66EB0" w:rsidRPr="00803A4E" w14:paraId="04F4DED4" w14:textId="77777777" w:rsidTr="00AC4BE8">
        <w:trPr>
          <w:jc w:val="center"/>
        </w:trPr>
        <w:tc>
          <w:tcPr>
            <w:tcW w:w="1307" w:type="dxa"/>
            <w:tcBorders>
              <w:top w:val="single" w:sz="4" w:space="0" w:color="auto"/>
              <w:left w:val="single" w:sz="4" w:space="0" w:color="auto"/>
              <w:bottom w:val="nil"/>
              <w:right w:val="single" w:sz="6" w:space="0" w:color="auto"/>
            </w:tcBorders>
          </w:tcPr>
          <w:p w14:paraId="4B4B37FB" w14:textId="77777777" w:rsidR="00366EB0" w:rsidRPr="00803A4E" w:rsidRDefault="00366EB0" w:rsidP="00366EB0">
            <w:pPr>
              <w:pStyle w:val="TAC"/>
              <w:rPr>
                <w:rFonts w:eastAsia="SimSun"/>
                <w:lang w:eastAsia="zh-CN"/>
              </w:rPr>
            </w:pPr>
            <w:r w:rsidRPr="00803A4E">
              <w:rPr>
                <w:rFonts w:eastAsia="SimSun" w:hint="eastAsia"/>
                <w:lang w:eastAsia="zh-CN"/>
              </w:rPr>
              <w:t>CA_n78D</w:t>
            </w:r>
          </w:p>
        </w:tc>
        <w:tc>
          <w:tcPr>
            <w:tcW w:w="1176" w:type="dxa"/>
            <w:tcBorders>
              <w:top w:val="single" w:sz="4" w:space="0" w:color="auto"/>
              <w:left w:val="single" w:sz="6" w:space="0" w:color="auto"/>
              <w:bottom w:val="nil"/>
              <w:right w:val="single" w:sz="6" w:space="0" w:color="auto"/>
            </w:tcBorders>
          </w:tcPr>
          <w:p w14:paraId="1FAF710D" w14:textId="3DAE58F6" w:rsidR="00366EB0" w:rsidRPr="00803A4E" w:rsidRDefault="005757BD" w:rsidP="00366EB0">
            <w:pPr>
              <w:pStyle w:val="TAC"/>
              <w:rPr>
                <w:rFonts w:eastAsia="SimSun"/>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2890C389" w14:textId="77777777" w:rsidR="00366EB0" w:rsidRPr="00803A4E" w:rsidRDefault="00366EB0" w:rsidP="00366EB0">
            <w:pPr>
              <w:pStyle w:val="TAC"/>
              <w:rPr>
                <w:rFonts w:eastAsia="SimSun"/>
                <w:lang w:eastAsia="zh-C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54AA2101" w14:textId="77777777" w:rsidR="00366EB0" w:rsidRPr="00803A4E" w:rsidRDefault="00366EB0" w:rsidP="00366EB0">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DC11315" w14:textId="77777777" w:rsidR="00366EB0" w:rsidRPr="00803A4E" w:rsidRDefault="00366EB0" w:rsidP="00366EB0">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305DFCD"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36786C6" w14:textId="77777777" w:rsidR="00366EB0" w:rsidRPr="00803A4E" w:rsidRDefault="00366EB0" w:rsidP="00366EB0">
            <w:pPr>
              <w:pStyle w:val="TAC"/>
              <w:rPr>
                <w:rFonts w:eastAsia="SimSun"/>
              </w:rPr>
            </w:pPr>
          </w:p>
        </w:tc>
        <w:tc>
          <w:tcPr>
            <w:tcW w:w="1080" w:type="dxa"/>
            <w:tcBorders>
              <w:left w:val="single" w:sz="6" w:space="0" w:color="auto"/>
              <w:bottom w:val="single" w:sz="4" w:space="0" w:color="auto"/>
              <w:right w:val="single" w:sz="6" w:space="0" w:color="auto"/>
            </w:tcBorders>
          </w:tcPr>
          <w:p w14:paraId="15AA48D4" w14:textId="77777777" w:rsidR="00366EB0" w:rsidRPr="00803A4E" w:rsidRDefault="00366EB0" w:rsidP="00366EB0">
            <w:pPr>
              <w:pStyle w:val="TAC"/>
              <w:rPr>
                <w:rFonts w:eastAsia="SimSun"/>
                <w:lang w:eastAsia="zh-CN"/>
              </w:rPr>
            </w:pPr>
            <w:r w:rsidRPr="00803A4E">
              <w:rPr>
                <w:rFonts w:eastAsia="SimSun"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40B899E6" w14:textId="77777777" w:rsidR="00366EB0" w:rsidRPr="00803A4E" w:rsidRDefault="00366EB0" w:rsidP="00366EB0">
            <w:pPr>
              <w:pStyle w:val="TAC"/>
              <w:rPr>
                <w:rFonts w:eastAsia="SimSun"/>
                <w:lang w:eastAsia="zh-CN"/>
              </w:rPr>
            </w:pPr>
            <w:r w:rsidRPr="00803A4E">
              <w:rPr>
                <w:rFonts w:eastAsia="SimSun" w:hint="eastAsia"/>
                <w:lang w:eastAsia="zh-CN"/>
              </w:rPr>
              <w:t>0</w:t>
            </w:r>
          </w:p>
        </w:tc>
      </w:tr>
      <w:tr w:rsidR="00366EB0" w:rsidRPr="00803A4E" w14:paraId="65EB385C" w14:textId="77777777" w:rsidTr="00AC4BE8">
        <w:trPr>
          <w:jc w:val="center"/>
        </w:trPr>
        <w:tc>
          <w:tcPr>
            <w:tcW w:w="1307" w:type="dxa"/>
            <w:tcBorders>
              <w:top w:val="nil"/>
              <w:left w:val="single" w:sz="4" w:space="0" w:color="auto"/>
              <w:bottom w:val="single" w:sz="4" w:space="0" w:color="auto"/>
              <w:right w:val="single" w:sz="6" w:space="0" w:color="auto"/>
            </w:tcBorders>
          </w:tcPr>
          <w:p w14:paraId="41152F6D" w14:textId="77777777" w:rsidR="00366EB0" w:rsidRPr="00803A4E" w:rsidRDefault="00366EB0" w:rsidP="00366EB0">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64C93C37" w14:textId="77777777" w:rsidR="00366EB0" w:rsidRPr="00803A4E" w:rsidRDefault="00366EB0" w:rsidP="00366EB0">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717FF19" w14:textId="77777777" w:rsidR="00366EB0" w:rsidRPr="00803A4E" w:rsidRDefault="00366EB0" w:rsidP="00366EB0">
            <w:pPr>
              <w:pStyle w:val="TAC"/>
              <w:rPr>
                <w:rFonts w:eastAsia="SimSun"/>
                <w:lang w:eastAsia="zh-C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EA211E4"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A9506F4" w14:textId="77777777" w:rsidR="00366EB0" w:rsidRPr="00803A4E" w:rsidRDefault="00366EB0" w:rsidP="00366EB0">
            <w:pPr>
              <w:pStyle w:val="TAC"/>
              <w:rPr>
                <w:rFonts w:eastAsia="SimSun"/>
              </w:rPr>
            </w:pPr>
          </w:p>
        </w:tc>
        <w:tc>
          <w:tcPr>
            <w:tcW w:w="1080" w:type="dxa"/>
            <w:tcBorders>
              <w:left w:val="single" w:sz="6" w:space="0" w:color="auto"/>
              <w:bottom w:val="single" w:sz="4" w:space="0" w:color="auto"/>
              <w:right w:val="single" w:sz="6" w:space="0" w:color="auto"/>
            </w:tcBorders>
          </w:tcPr>
          <w:p w14:paraId="4238C882" w14:textId="77777777" w:rsidR="00366EB0" w:rsidRPr="00803A4E" w:rsidRDefault="00366EB0" w:rsidP="00366EB0">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17710576" w14:textId="77777777" w:rsidR="00366EB0" w:rsidRPr="00803A4E" w:rsidRDefault="00366EB0" w:rsidP="00366EB0">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66EB0" w:rsidRPr="00803A4E" w14:paraId="12882D58"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0BDE1FFB" w14:textId="77777777" w:rsidR="00366EB0" w:rsidRPr="00803A4E" w:rsidRDefault="00366EB0" w:rsidP="00366EB0">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637D8BA4" w14:textId="0B07079D" w:rsidR="00366EB0" w:rsidRPr="00803A4E" w:rsidRDefault="00D059AF" w:rsidP="00366EB0">
            <w:pPr>
              <w:pStyle w:val="TAC"/>
              <w:rPr>
                <w:rFonts w:eastAsia="SimSun"/>
                <w:lang w:eastAsia="zh-CN"/>
              </w:rPr>
            </w:pPr>
            <w:r w:rsidRPr="00803A4E">
              <w:rPr>
                <w:rFonts w:eastAsia="SimSun" w:hint="eastAsia"/>
                <w:lang w:eastAsia="zh-CN"/>
              </w:rPr>
              <w:t>CA</w:t>
            </w:r>
            <w:r w:rsidRPr="00803A4E">
              <w:rPr>
                <w:rFonts w:eastAsia="SimSun"/>
                <w:lang w:eastAsia="zh-CN"/>
              </w:rPr>
              <w:t>_n79C</w:t>
            </w:r>
            <w:r w:rsidRPr="00DD64D0">
              <w:rPr>
                <w:rFonts w:eastAsia="SimSun"/>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6262F9E7" w14:textId="77777777" w:rsidR="00366EB0" w:rsidRPr="00803A4E" w:rsidRDefault="00366EB0" w:rsidP="00366EB0">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0A19FF45" w14:textId="77777777" w:rsidR="00366EB0" w:rsidRPr="00803A4E" w:rsidRDefault="00366EB0" w:rsidP="00366EB0">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2262A035"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CA8D630"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42DCD79" w14:textId="77777777" w:rsidR="00366EB0" w:rsidRPr="00803A4E" w:rsidRDefault="00366EB0" w:rsidP="00366EB0">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C307339" w14:textId="77777777" w:rsidR="00366EB0" w:rsidRPr="00803A4E" w:rsidRDefault="00366EB0" w:rsidP="00366EB0">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9C12A7F" w14:textId="77777777" w:rsidR="00366EB0" w:rsidRPr="00803A4E" w:rsidRDefault="00366EB0" w:rsidP="00366EB0">
            <w:pPr>
              <w:pStyle w:val="TAC"/>
              <w:rPr>
                <w:rFonts w:eastAsia="SimSun"/>
                <w:lang w:eastAsia="zh-CN"/>
              </w:rPr>
            </w:pPr>
            <w:r w:rsidRPr="00803A4E">
              <w:rPr>
                <w:rFonts w:eastAsia="SimSun" w:hint="eastAsia"/>
                <w:lang w:eastAsia="zh-CN"/>
              </w:rPr>
              <w:t>0</w:t>
            </w:r>
          </w:p>
        </w:tc>
      </w:tr>
      <w:tr w:rsidR="00366EB0" w:rsidRPr="00803A4E" w14:paraId="6237904C"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D404F54" w14:textId="77777777" w:rsidR="00366EB0" w:rsidRPr="00803A4E" w:rsidRDefault="00366EB0" w:rsidP="00366EB0">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7730127E" w14:textId="77777777" w:rsidR="00366EB0" w:rsidRPr="00803A4E" w:rsidRDefault="00366EB0" w:rsidP="00366EB0">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0A4268D5" w14:textId="77777777" w:rsidR="00366EB0" w:rsidRPr="00803A4E" w:rsidRDefault="00366EB0" w:rsidP="00366EB0">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30BC6D00" w14:textId="77777777" w:rsidR="00366EB0" w:rsidRPr="00803A4E" w:rsidRDefault="00366EB0" w:rsidP="00366EB0">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47AE66A0"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8A3E8DC"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3290682" w14:textId="77777777" w:rsidR="00366EB0" w:rsidRPr="00803A4E" w:rsidRDefault="00366EB0" w:rsidP="00366EB0">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7EB60C0" w14:textId="77777777" w:rsidR="00366EB0" w:rsidRPr="00803A4E" w:rsidRDefault="00366EB0" w:rsidP="00366EB0">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0BEB7015" w14:textId="77777777" w:rsidR="00366EB0" w:rsidRPr="00803A4E" w:rsidRDefault="00366EB0" w:rsidP="00366EB0">
            <w:pPr>
              <w:pStyle w:val="TAC"/>
              <w:rPr>
                <w:rFonts w:eastAsia="SimSun"/>
                <w:lang w:eastAsia="zh-CN"/>
              </w:rPr>
            </w:pPr>
          </w:p>
        </w:tc>
      </w:tr>
      <w:tr w:rsidR="00366EB0" w:rsidRPr="00803A4E" w14:paraId="44D88880"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8A79612" w14:textId="77777777" w:rsidR="00366EB0" w:rsidRPr="00803A4E" w:rsidRDefault="00366EB0" w:rsidP="00366EB0">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2034D794" w14:textId="77777777" w:rsidR="00366EB0" w:rsidRPr="00803A4E" w:rsidRDefault="00366EB0" w:rsidP="00366EB0">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263F1498" w14:textId="77777777" w:rsidR="00366EB0" w:rsidRPr="00803A4E" w:rsidRDefault="00366EB0" w:rsidP="00366EB0">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5D05DE2A" w14:textId="77777777" w:rsidR="00366EB0" w:rsidRPr="00803A4E" w:rsidRDefault="00366EB0" w:rsidP="00366EB0">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4528CE05"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9746AB6"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22E9A3E" w14:textId="77777777" w:rsidR="00366EB0" w:rsidRPr="00803A4E" w:rsidRDefault="00366EB0" w:rsidP="00366EB0">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0DFF300" w14:textId="77777777" w:rsidR="00366EB0" w:rsidRPr="00803A4E" w:rsidRDefault="00366EB0" w:rsidP="00366EB0">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A79FC80" w14:textId="77777777" w:rsidR="00366EB0" w:rsidRPr="00803A4E" w:rsidRDefault="00366EB0" w:rsidP="00366EB0">
            <w:pPr>
              <w:pStyle w:val="TAC"/>
              <w:rPr>
                <w:rFonts w:eastAsia="SimSun"/>
                <w:lang w:eastAsia="zh-CN"/>
              </w:rPr>
            </w:pPr>
          </w:p>
        </w:tc>
      </w:tr>
      <w:tr w:rsidR="00366EB0" w:rsidRPr="00803A4E" w14:paraId="413DC88D"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41F973B6" w14:textId="77777777" w:rsidR="00366EB0" w:rsidRPr="00803A4E" w:rsidRDefault="00366EB0" w:rsidP="00366EB0">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19D8E576" w14:textId="77777777" w:rsidR="00366EB0" w:rsidRPr="00803A4E" w:rsidRDefault="00366EB0" w:rsidP="00366EB0">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0E79943" w14:textId="77777777" w:rsidR="00366EB0" w:rsidRPr="00803A4E" w:rsidRDefault="00366EB0" w:rsidP="00366EB0">
            <w:pPr>
              <w:pStyle w:val="TAC"/>
              <w:rPr>
                <w:rFonts w:eastAsia="SimSu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FEF7E6D" w14:textId="77777777" w:rsidR="00366EB0" w:rsidRPr="00803A4E" w:rsidRDefault="00366EB0" w:rsidP="00366EB0">
            <w:pPr>
              <w:pStyle w:val="TAC"/>
              <w:rPr>
                <w:rFonts w:eastAsia="SimSun"/>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1D1E254"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BE49C56"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C4E77B2" w14:textId="77777777" w:rsidR="00366EB0" w:rsidRPr="00803A4E" w:rsidRDefault="00366EB0" w:rsidP="00366EB0">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952A316" w14:textId="77777777" w:rsidR="00366EB0" w:rsidRPr="00803A4E" w:rsidRDefault="00366EB0" w:rsidP="00366EB0">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247380B" w14:textId="77777777" w:rsidR="00366EB0" w:rsidRPr="00803A4E" w:rsidRDefault="00366EB0" w:rsidP="00366EB0">
            <w:pPr>
              <w:pStyle w:val="TAC"/>
              <w:rPr>
                <w:rFonts w:eastAsia="SimSun"/>
                <w:lang w:eastAsia="zh-CN"/>
              </w:rPr>
            </w:pPr>
          </w:p>
        </w:tc>
      </w:tr>
      <w:tr w:rsidR="00366EB0" w:rsidRPr="00803A4E" w14:paraId="67AA516E"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7A4398CB" w14:textId="77777777" w:rsidR="00366EB0" w:rsidRPr="00803A4E" w:rsidRDefault="00366EB0" w:rsidP="00366EB0">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0E49A035" w14:textId="77777777" w:rsidR="00366EB0" w:rsidRPr="00803A4E" w:rsidRDefault="00366EB0" w:rsidP="00366EB0">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3993B97E" w14:textId="77777777" w:rsidR="00366EB0" w:rsidRPr="00803A4E" w:rsidRDefault="00366EB0" w:rsidP="00366EB0">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33FDF00" w14:textId="77777777" w:rsidR="00366EB0" w:rsidRPr="00803A4E" w:rsidRDefault="00366EB0" w:rsidP="00366EB0">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45B0719"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2C2CE9" w14:textId="77777777" w:rsidR="00366EB0" w:rsidRPr="00803A4E" w:rsidRDefault="00366EB0" w:rsidP="00366EB0">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0C3D6F7" w14:textId="77777777" w:rsidR="00366EB0" w:rsidRPr="00803A4E" w:rsidRDefault="00366EB0" w:rsidP="00366EB0">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641A7FEB" w14:textId="77777777" w:rsidR="00366EB0" w:rsidRPr="00803A4E" w:rsidRDefault="00366EB0" w:rsidP="00366EB0">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66EB0" w:rsidRPr="00803A4E" w14:paraId="0BB1D24A" w14:textId="77777777" w:rsidTr="00AC4BE8">
        <w:trPr>
          <w:jc w:val="center"/>
        </w:trPr>
        <w:tc>
          <w:tcPr>
            <w:tcW w:w="1307" w:type="dxa"/>
            <w:tcBorders>
              <w:top w:val="single" w:sz="4" w:space="0" w:color="auto"/>
              <w:left w:val="single" w:sz="4" w:space="0" w:color="auto"/>
              <w:bottom w:val="nil"/>
              <w:right w:val="single" w:sz="6" w:space="0" w:color="auto"/>
            </w:tcBorders>
          </w:tcPr>
          <w:p w14:paraId="0C02DADB" w14:textId="77777777" w:rsidR="00366EB0" w:rsidRPr="00803A4E" w:rsidRDefault="00366EB0" w:rsidP="00366EB0">
            <w:pPr>
              <w:pStyle w:val="TAC"/>
              <w:rPr>
                <w:rFonts w:eastAsia="SimSun"/>
                <w:lang w:eastAsia="zh-CN"/>
              </w:rPr>
            </w:pPr>
            <w:r w:rsidRPr="00803A4E">
              <w:rPr>
                <w:rFonts w:eastAsia="SimSun"/>
                <w:lang w:eastAsia="zh-CN"/>
              </w:rPr>
              <w:t>CA_n79D</w:t>
            </w:r>
          </w:p>
        </w:tc>
        <w:tc>
          <w:tcPr>
            <w:tcW w:w="1176" w:type="dxa"/>
            <w:tcBorders>
              <w:top w:val="single" w:sz="4" w:space="0" w:color="auto"/>
              <w:left w:val="single" w:sz="6" w:space="0" w:color="auto"/>
              <w:bottom w:val="nil"/>
              <w:right w:val="single" w:sz="6" w:space="0" w:color="auto"/>
            </w:tcBorders>
          </w:tcPr>
          <w:p w14:paraId="6492BAA1" w14:textId="77777777" w:rsidR="00366EB0" w:rsidRPr="00803A4E" w:rsidRDefault="00366EB0" w:rsidP="00366EB0">
            <w:pPr>
              <w:pStyle w:val="TAC"/>
              <w:rPr>
                <w:rFonts w:eastAsia="SimSun"/>
                <w:lang w:eastAsia="zh-CN"/>
              </w:rPr>
            </w:pPr>
            <w:r w:rsidRPr="00803A4E">
              <w:rPr>
                <w:rFonts w:eastAsia="SimSun"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6C0E9FBB" w14:textId="77777777" w:rsidR="00366EB0" w:rsidRPr="00803A4E" w:rsidRDefault="00366EB0" w:rsidP="00366EB0">
            <w:pPr>
              <w:pStyle w:val="TAC"/>
              <w:rPr>
                <w:rFonts w:eastAsia="Yu Mincho"/>
                <w:lang w:eastAsia="ja-JP"/>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812C2B2" w14:textId="77777777" w:rsidR="00366EB0" w:rsidRPr="00803A4E" w:rsidRDefault="00366EB0" w:rsidP="00366EB0">
            <w:pPr>
              <w:pStyle w:val="TAC"/>
              <w:rPr>
                <w:rFonts w:eastAsia="Yu Mincho"/>
                <w:lang w:eastAsia="ja-JP"/>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2C3E095" w14:textId="77777777" w:rsidR="00366EB0" w:rsidRPr="00803A4E" w:rsidRDefault="00366EB0" w:rsidP="00366EB0">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F8B9DA1"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A2AF9BC" w14:textId="77777777" w:rsidR="00366EB0" w:rsidRPr="00803A4E" w:rsidRDefault="00366EB0" w:rsidP="00366EB0">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DBB8FBF" w14:textId="77777777" w:rsidR="00366EB0" w:rsidRPr="00803A4E" w:rsidRDefault="00366EB0" w:rsidP="00366EB0">
            <w:pPr>
              <w:pStyle w:val="TAC"/>
              <w:rPr>
                <w:rFonts w:eastAsia="SimSun"/>
                <w:lang w:eastAsia="zh-CN"/>
              </w:rPr>
            </w:pPr>
            <w:r w:rsidRPr="00803A4E">
              <w:rPr>
                <w:rFonts w:eastAsia="SimSun"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F863BD2" w14:textId="77777777" w:rsidR="00366EB0" w:rsidRPr="00803A4E" w:rsidRDefault="00366EB0" w:rsidP="00366EB0">
            <w:pPr>
              <w:pStyle w:val="TAC"/>
              <w:rPr>
                <w:rFonts w:eastAsia="SimSun"/>
                <w:lang w:eastAsia="zh-CN"/>
              </w:rPr>
            </w:pPr>
            <w:r w:rsidRPr="00803A4E">
              <w:rPr>
                <w:rFonts w:eastAsia="SimSun" w:hint="eastAsia"/>
                <w:lang w:eastAsia="zh-CN"/>
              </w:rPr>
              <w:t>0</w:t>
            </w:r>
          </w:p>
        </w:tc>
      </w:tr>
      <w:tr w:rsidR="00366EB0" w:rsidRPr="00803A4E" w14:paraId="20A20BEC" w14:textId="77777777" w:rsidTr="00AC4BE8">
        <w:trPr>
          <w:jc w:val="center"/>
        </w:trPr>
        <w:tc>
          <w:tcPr>
            <w:tcW w:w="1307" w:type="dxa"/>
            <w:tcBorders>
              <w:top w:val="nil"/>
              <w:left w:val="single" w:sz="4" w:space="0" w:color="auto"/>
              <w:bottom w:val="single" w:sz="4" w:space="0" w:color="auto"/>
              <w:right w:val="single" w:sz="6" w:space="0" w:color="auto"/>
            </w:tcBorders>
          </w:tcPr>
          <w:p w14:paraId="3FDD230B" w14:textId="77777777" w:rsidR="00366EB0" w:rsidRPr="00803A4E" w:rsidRDefault="00366EB0" w:rsidP="00366EB0">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219645BF" w14:textId="77777777" w:rsidR="00366EB0" w:rsidRPr="00803A4E" w:rsidRDefault="00366EB0" w:rsidP="00366EB0">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CFE87AE" w14:textId="77777777" w:rsidR="00366EB0" w:rsidRPr="00803A4E" w:rsidRDefault="00366EB0" w:rsidP="00366EB0">
            <w:pPr>
              <w:pStyle w:val="TAC"/>
              <w:rPr>
                <w:rFonts w:eastAsia="SimSun"/>
                <w:lang w:eastAsia="zh-CN"/>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BA7E923"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3A7D622" w14:textId="77777777" w:rsidR="00366EB0" w:rsidRPr="00803A4E" w:rsidRDefault="00366EB0" w:rsidP="00366EB0">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8CE97E9" w14:textId="77777777" w:rsidR="00366EB0" w:rsidRPr="00803A4E" w:rsidRDefault="00366EB0" w:rsidP="00366EB0">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28A6C360" w14:textId="77777777" w:rsidR="00366EB0" w:rsidRPr="00803A4E" w:rsidRDefault="00366EB0" w:rsidP="00366EB0">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66EB0" w:rsidRPr="00803A4E" w14:paraId="309FED42"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03B0329B" w14:textId="77777777" w:rsidR="00366EB0" w:rsidRPr="00803A4E" w:rsidRDefault="00366EB0" w:rsidP="00366EB0">
            <w:pPr>
              <w:pStyle w:val="TAC"/>
              <w:rPr>
                <w:rFonts w:eastAsia="SimSun"/>
                <w:lang w:eastAsia="zh-CN"/>
              </w:rPr>
            </w:pPr>
            <w:r w:rsidRPr="00803A4E">
              <w:rPr>
                <w:rFonts w:eastAsia="SimSun"/>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19921DEE" w14:textId="77777777" w:rsidR="00366EB0" w:rsidRPr="00803A4E" w:rsidRDefault="00366EB0" w:rsidP="00366EB0">
            <w:pPr>
              <w:pStyle w:val="TAC"/>
              <w:rPr>
                <w:rFonts w:eastAsia="SimSun"/>
                <w:lang w:eastAsia="zh-CN"/>
              </w:rPr>
            </w:pPr>
            <w:r w:rsidRPr="00803A4E">
              <w:rPr>
                <w:rFonts w:eastAsia="SimSun"/>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15930117" w14:textId="77777777" w:rsidR="00366EB0" w:rsidRPr="00803A4E" w:rsidRDefault="00366EB0" w:rsidP="00366EB0">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439D89BA" w14:textId="77777777" w:rsidR="00366EB0" w:rsidRPr="00803A4E" w:rsidRDefault="00366EB0" w:rsidP="00366EB0">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0DB96B28" w14:textId="77777777" w:rsidR="00366EB0" w:rsidRPr="00803A4E" w:rsidRDefault="00366EB0" w:rsidP="00366EB0">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1D50950E"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773046A" w14:textId="77777777" w:rsidR="00366EB0" w:rsidRPr="00803A4E" w:rsidRDefault="00366EB0" w:rsidP="00366EB0">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27D378A" w14:textId="77777777" w:rsidR="00366EB0" w:rsidRPr="00803A4E" w:rsidRDefault="00366EB0" w:rsidP="00366EB0">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8C88B97" w14:textId="77777777" w:rsidR="00366EB0" w:rsidRPr="00803A4E" w:rsidRDefault="00366EB0" w:rsidP="00366EB0">
            <w:pPr>
              <w:pStyle w:val="TAC"/>
              <w:rPr>
                <w:rFonts w:eastAsia="SimSun"/>
                <w:lang w:eastAsia="zh-CN"/>
              </w:rPr>
            </w:pPr>
            <w:r w:rsidRPr="00803A4E">
              <w:rPr>
                <w:rFonts w:eastAsia="SimSun"/>
                <w:lang w:eastAsia="zh-CN"/>
              </w:rPr>
              <w:t>0</w:t>
            </w:r>
          </w:p>
        </w:tc>
      </w:tr>
      <w:tr w:rsidR="00366EB0" w:rsidRPr="00803A4E" w14:paraId="568B633E"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025DC8CF" w14:textId="77777777" w:rsidR="00366EB0" w:rsidRPr="00803A4E" w:rsidRDefault="00366EB0" w:rsidP="00366EB0">
            <w:pPr>
              <w:pStyle w:val="TAC"/>
              <w:rPr>
                <w:rFonts w:eastAsia="SimSun"/>
                <w:lang w:eastAsia="zh-CN"/>
              </w:rPr>
            </w:pPr>
            <w:r w:rsidRPr="00803A4E">
              <w:rPr>
                <w:rFonts w:eastAsia="SimSun"/>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62ED59C8" w14:textId="77777777" w:rsidR="00366EB0" w:rsidRPr="00803A4E" w:rsidRDefault="00366EB0" w:rsidP="00366EB0">
            <w:pPr>
              <w:pStyle w:val="TAC"/>
              <w:rPr>
                <w:rFonts w:eastAsia="SimSun"/>
                <w:lang w:eastAsia="zh-CN"/>
              </w:rPr>
            </w:pPr>
            <w:r w:rsidRPr="00803A4E">
              <w:rPr>
                <w:rFonts w:eastAsia="SimSun"/>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469A2A6B" w14:textId="77777777" w:rsidR="00366EB0" w:rsidRPr="00803A4E" w:rsidRDefault="00366EB0" w:rsidP="00366EB0">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35A36C5" w14:textId="77777777" w:rsidR="00366EB0" w:rsidRPr="00803A4E" w:rsidRDefault="00366EB0" w:rsidP="00366EB0">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56F3EC9F" w14:textId="77777777" w:rsidR="00366EB0" w:rsidRPr="00803A4E" w:rsidRDefault="00366EB0" w:rsidP="00366EB0">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66C96D6C"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877A405" w14:textId="77777777" w:rsidR="00366EB0" w:rsidRPr="00803A4E" w:rsidRDefault="00366EB0" w:rsidP="00366EB0">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0DC4137" w14:textId="77777777" w:rsidR="00366EB0" w:rsidRPr="00803A4E" w:rsidRDefault="00366EB0" w:rsidP="00366EB0">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CBE95F4" w14:textId="77777777" w:rsidR="00366EB0" w:rsidRPr="00803A4E" w:rsidRDefault="00366EB0" w:rsidP="00366EB0">
            <w:pPr>
              <w:pStyle w:val="TAC"/>
              <w:rPr>
                <w:rFonts w:eastAsia="SimSun"/>
                <w:lang w:eastAsia="zh-CN"/>
              </w:rPr>
            </w:pPr>
            <w:r w:rsidRPr="00803A4E">
              <w:rPr>
                <w:rFonts w:eastAsia="SimSun"/>
                <w:lang w:eastAsia="zh-CN"/>
              </w:rPr>
              <w:t>0</w:t>
            </w:r>
          </w:p>
        </w:tc>
      </w:tr>
      <w:tr w:rsidR="00366EB0" w:rsidRPr="00803A4E" w14:paraId="648C1DEC"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3C6B304E" w14:textId="77777777" w:rsidR="00366EB0" w:rsidRPr="00803A4E" w:rsidRDefault="00366EB0" w:rsidP="00366EB0">
            <w:pPr>
              <w:pStyle w:val="TAC"/>
              <w:rPr>
                <w:rFonts w:eastAsia="SimSun"/>
                <w:lang w:eastAsia="zh-CN"/>
              </w:rPr>
            </w:pPr>
            <w:r w:rsidRPr="00803A4E">
              <w:rPr>
                <w:rFonts w:eastAsia="SimSun"/>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7728FC58" w14:textId="77777777" w:rsidR="00366EB0" w:rsidRPr="00803A4E" w:rsidRDefault="00366EB0" w:rsidP="00366EB0">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7A65BE44" w14:textId="77777777" w:rsidR="00366EB0" w:rsidRPr="00803A4E" w:rsidRDefault="00366EB0" w:rsidP="00366EB0">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C41321D" w14:textId="77777777" w:rsidR="00366EB0" w:rsidRPr="00803A4E" w:rsidRDefault="00366EB0" w:rsidP="00366EB0">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C2C3C4E" w14:textId="77777777" w:rsidR="00366EB0" w:rsidRPr="00803A4E" w:rsidRDefault="00366EB0" w:rsidP="00366EB0">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281257E6" w14:textId="77777777" w:rsidR="00366EB0" w:rsidRPr="00803A4E" w:rsidRDefault="00366EB0" w:rsidP="00366EB0">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2C2EB0B" w14:textId="77777777" w:rsidR="00366EB0" w:rsidRPr="00803A4E" w:rsidRDefault="00366EB0" w:rsidP="00366EB0">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ABFF2B0" w14:textId="77777777" w:rsidR="00366EB0" w:rsidRPr="00803A4E" w:rsidRDefault="00366EB0" w:rsidP="00366EB0">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60CE4724" w14:textId="77777777" w:rsidR="00366EB0" w:rsidRPr="00803A4E" w:rsidRDefault="00366EB0" w:rsidP="00366EB0">
            <w:pPr>
              <w:pStyle w:val="TAC"/>
              <w:rPr>
                <w:rFonts w:eastAsia="SimSun"/>
                <w:lang w:eastAsia="zh-CN"/>
              </w:rPr>
            </w:pPr>
            <w:r w:rsidRPr="00803A4E">
              <w:rPr>
                <w:rFonts w:eastAsia="SimSun"/>
                <w:lang w:eastAsia="zh-CN"/>
              </w:rPr>
              <w:t>0</w:t>
            </w:r>
          </w:p>
        </w:tc>
      </w:tr>
      <w:tr w:rsidR="00366EB0" w:rsidRPr="00803A4E" w14:paraId="4A9341DD"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6E64CB83" w14:textId="77777777" w:rsidR="00366EB0" w:rsidRPr="00803A4E" w:rsidRDefault="00366EB0" w:rsidP="00366EB0">
            <w:pPr>
              <w:pStyle w:val="TAC"/>
              <w:rPr>
                <w:rFonts w:eastAsia="SimSun"/>
                <w:lang w:eastAsia="zh-CN"/>
              </w:rPr>
            </w:pPr>
            <w:r w:rsidRPr="00803A4E">
              <w:rPr>
                <w:rFonts w:eastAsia="SimSun"/>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2BE04632" w14:textId="77777777" w:rsidR="00366EB0" w:rsidRPr="00803A4E" w:rsidRDefault="00366EB0" w:rsidP="00366EB0">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55F1AB54" w14:textId="77777777" w:rsidR="00366EB0" w:rsidRPr="00803A4E" w:rsidRDefault="00366EB0" w:rsidP="00366EB0">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3469414" w14:textId="77777777" w:rsidR="00366EB0" w:rsidRPr="00803A4E" w:rsidRDefault="00366EB0" w:rsidP="00366EB0">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5AB7F95" w14:textId="77777777" w:rsidR="00366EB0" w:rsidRPr="00803A4E" w:rsidRDefault="00366EB0" w:rsidP="00366EB0">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F4A5970" w14:textId="77777777" w:rsidR="00366EB0" w:rsidRPr="00803A4E" w:rsidRDefault="00366EB0" w:rsidP="00366EB0">
            <w:pPr>
              <w:pStyle w:val="TAC"/>
              <w:rPr>
                <w:rFonts w:eastAsia="SimSu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255DD27" w14:textId="77777777" w:rsidR="00366EB0" w:rsidRPr="00803A4E" w:rsidRDefault="00366EB0" w:rsidP="00366EB0">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311F53D" w14:textId="77777777" w:rsidR="00366EB0" w:rsidRPr="00803A4E" w:rsidRDefault="00366EB0" w:rsidP="00366EB0">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02F9F75C" w14:textId="77777777" w:rsidR="00366EB0" w:rsidRPr="00803A4E" w:rsidRDefault="00366EB0" w:rsidP="00366EB0">
            <w:pPr>
              <w:pStyle w:val="TAC"/>
              <w:rPr>
                <w:rFonts w:eastAsia="SimSun"/>
                <w:lang w:eastAsia="zh-CN"/>
              </w:rPr>
            </w:pPr>
            <w:r w:rsidRPr="00803A4E">
              <w:rPr>
                <w:rFonts w:eastAsia="SimSun"/>
                <w:lang w:eastAsia="zh-CN"/>
              </w:rPr>
              <w:t>0</w:t>
            </w:r>
          </w:p>
        </w:tc>
      </w:tr>
      <w:tr w:rsidR="00AC4BE8" w:rsidRPr="00803A4E" w14:paraId="7147667A"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0E529308" w14:textId="77777777" w:rsidR="00AC4BE8" w:rsidRPr="00803A4E" w:rsidRDefault="00AC4BE8" w:rsidP="00AC4BE8">
            <w:pPr>
              <w:pStyle w:val="TAC"/>
              <w:rPr>
                <w:rFonts w:eastAsia="SimSun"/>
                <w:lang w:eastAsia="zh-CN"/>
              </w:rPr>
            </w:pPr>
            <w:r w:rsidRPr="00803A4E">
              <w:rPr>
                <w:rFonts w:eastAsia="SimSun"/>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10DF58ED" w14:textId="570F7CFB" w:rsidR="00AC4BE8" w:rsidRPr="00803A4E" w:rsidRDefault="00AC4BE8" w:rsidP="00AC4BE8">
            <w:pPr>
              <w:pStyle w:val="TAC"/>
              <w:rPr>
                <w:rFonts w:eastAsia="SimSun"/>
                <w:lang w:eastAsia="zh-CN"/>
              </w:rPr>
            </w:pPr>
            <w:r w:rsidRPr="00803A4E">
              <w:rPr>
                <w:rFonts w:eastAsia="SimSun"/>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6363265B" w14:textId="77777777" w:rsidR="00AC4BE8" w:rsidRPr="00803A4E" w:rsidRDefault="00AC4BE8" w:rsidP="00AC4BE8">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DC35BFB" w14:textId="77777777" w:rsidR="00AC4BE8" w:rsidRPr="00803A4E" w:rsidRDefault="00AC4BE8" w:rsidP="00AC4BE8">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7AAC8DBD" w14:textId="77777777" w:rsidR="00AC4BE8" w:rsidRPr="00803A4E" w:rsidRDefault="00AC4BE8" w:rsidP="00AC4BE8">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48C678AE" w14:textId="77777777" w:rsidR="00AC4BE8" w:rsidRPr="00803A4E" w:rsidRDefault="00AC4BE8" w:rsidP="00AC4BE8">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01109025" w14:textId="77777777" w:rsidR="00AC4BE8" w:rsidRPr="00803A4E" w:rsidRDefault="00AC4BE8" w:rsidP="00AC4BE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3768240" w14:textId="77777777" w:rsidR="00AC4BE8" w:rsidRPr="00803A4E" w:rsidRDefault="00AC4BE8" w:rsidP="00AC4BE8">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46FD4E7" w14:textId="77777777" w:rsidR="00AC4BE8" w:rsidRPr="00803A4E" w:rsidRDefault="00AC4BE8" w:rsidP="00AC4BE8">
            <w:pPr>
              <w:pStyle w:val="TAC"/>
              <w:rPr>
                <w:rFonts w:eastAsia="SimSun"/>
                <w:lang w:eastAsia="zh-CN"/>
              </w:rPr>
            </w:pPr>
            <w:r w:rsidRPr="00803A4E">
              <w:rPr>
                <w:rFonts w:eastAsia="SimSun"/>
                <w:lang w:eastAsia="zh-CN"/>
              </w:rPr>
              <w:t>0</w:t>
            </w:r>
          </w:p>
        </w:tc>
      </w:tr>
      <w:tr w:rsidR="00AC4BE8" w:rsidRPr="00803A4E" w14:paraId="0A642135"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5B3337E0" w14:textId="77777777" w:rsidR="00AC4BE8" w:rsidRPr="00803A4E" w:rsidRDefault="00AC4BE8" w:rsidP="00AC4BE8">
            <w:pPr>
              <w:pStyle w:val="TAC"/>
              <w:rPr>
                <w:rFonts w:eastAsia="SimSun"/>
                <w:lang w:eastAsia="zh-CN"/>
              </w:rPr>
            </w:pPr>
            <w:r w:rsidRPr="00803A4E">
              <w:rPr>
                <w:rFonts w:eastAsia="SimSun"/>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56F37965" w14:textId="083A9F0D" w:rsidR="00AC4BE8" w:rsidRPr="00803A4E" w:rsidRDefault="00AC4BE8" w:rsidP="00AC4BE8">
            <w:pPr>
              <w:pStyle w:val="TAC"/>
              <w:rPr>
                <w:rFonts w:eastAsia="SimSun"/>
                <w:lang w:eastAsia="zh-CN"/>
              </w:rPr>
            </w:pPr>
            <w:r w:rsidRPr="00803A4E">
              <w:rPr>
                <w:rFonts w:eastAsia="SimSun"/>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5584FC8B" w14:textId="77777777" w:rsidR="00AC4BE8" w:rsidRPr="00803A4E" w:rsidRDefault="00AC4BE8" w:rsidP="00AC4BE8">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9D94D11" w14:textId="77777777" w:rsidR="00AC4BE8" w:rsidRPr="00803A4E" w:rsidRDefault="00AC4BE8" w:rsidP="00AC4BE8">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506E6695" w14:textId="77777777" w:rsidR="00AC4BE8" w:rsidRPr="00803A4E" w:rsidRDefault="00AC4BE8" w:rsidP="00AC4BE8">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36624110" w14:textId="77777777" w:rsidR="00AC4BE8" w:rsidRPr="00803A4E" w:rsidRDefault="00AC4BE8" w:rsidP="00AC4BE8">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7266E1F8" w14:textId="77777777" w:rsidR="00AC4BE8" w:rsidRPr="00803A4E" w:rsidRDefault="00AC4BE8" w:rsidP="00AC4BE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FF7DB28" w14:textId="77777777" w:rsidR="00AC4BE8" w:rsidRPr="00803A4E" w:rsidRDefault="00AC4BE8" w:rsidP="00AC4BE8">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29F754F" w14:textId="77777777" w:rsidR="00AC4BE8" w:rsidRPr="00803A4E" w:rsidRDefault="00AC4BE8" w:rsidP="00AC4BE8">
            <w:pPr>
              <w:pStyle w:val="TAC"/>
              <w:rPr>
                <w:rFonts w:eastAsia="SimSun"/>
                <w:lang w:eastAsia="zh-CN"/>
              </w:rPr>
            </w:pPr>
            <w:r w:rsidRPr="00803A4E">
              <w:rPr>
                <w:rFonts w:eastAsia="SimSun"/>
                <w:lang w:eastAsia="zh-CN"/>
              </w:rPr>
              <w:t>0</w:t>
            </w:r>
          </w:p>
        </w:tc>
      </w:tr>
      <w:tr w:rsidR="00366EB0" w:rsidRPr="00803A4E" w14:paraId="4584A2E1"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3E5AA900" w14:textId="77777777" w:rsidR="00366EB0" w:rsidRPr="00803A4E" w:rsidRDefault="00366EB0" w:rsidP="00366EB0">
            <w:pPr>
              <w:pStyle w:val="TAC"/>
              <w:rPr>
                <w:rFonts w:eastAsia="SimSun"/>
                <w:lang w:eastAsia="zh-CN"/>
              </w:rPr>
            </w:pPr>
            <w:r w:rsidRPr="00803A4E">
              <w:rPr>
                <w:rFonts w:eastAsia="SimSun"/>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37122810" w14:textId="77777777" w:rsidR="00366EB0" w:rsidRPr="00803A4E" w:rsidRDefault="00366EB0" w:rsidP="00366EB0">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4E97B718" w14:textId="77777777" w:rsidR="00366EB0" w:rsidRPr="00803A4E" w:rsidRDefault="00366EB0" w:rsidP="00366EB0">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D57DFEC" w14:textId="77777777" w:rsidR="00366EB0" w:rsidRPr="00803A4E" w:rsidRDefault="00366EB0" w:rsidP="00366EB0">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F363029" w14:textId="77777777" w:rsidR="00366EB0" w:rsidRPr="00803A4E" w:rsidRDefault="00366EB0" w:rsidP="00366EB0">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7CE25D0C" w14:textId="77777777" w:rsidR="00366EB0" w:rsidRPr="00803A4E" w:rsidRDefault="00366EB0" w:rsidP="00366EB0">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1318927E" w14:textId="77777777" w:rsidR="00366EB0" w:rsidRPr="00803A4E" w:rsidRDefault="00366EB0" w:rsidP="00366EB0">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30B8AC70" w14:textId="77777777" w:rsidR="00366EB0" w:rsidRPr="00803A4E" w:rsidRDefault="00366EB0" w:rsidP="00366EB0">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7BC1529" w14:textId="77777777" w:rsidR="00366EB0" w:rsidRPr="00803A4E" w:rsidRDefault="00366EB0" w:rsidP="00366EB0">
            <w:pPr>
              <w:pStyle w:val="TAC"/>
              <w:rPr>
                <w:rFonts w:eastAsia="SimSun"/>
                <w:lang w:eastAsia="zh-CN"/>
              </w:rPr>
            </w:pPr>
            <w:r w:rsidRPr="00803A4E">
              <w:rPr>
                <w:rFonts w:eastAsia="SimSun"/>
                <w:lang w:eastAsia="zh-CN"/>
              </w:rPr>
              <w:t>0</w:t>
            </w:r>
          </w:p>
        </w:tc>
      </w:tr>
      <w:tr w:rsidR="00366EB0" w:rsidRPr="00803A4E" w14:paraId="6DB4DD34"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0C697B8A" w14:textId="77777777" w:rsidR="00366EB0" w:rsidRPr="00803A4E" w:rsidRDefault="00366EB0" w:rsidP="00366EB0">
            <w:pPr>
              <w:pStyle w:val="TAC"/>
              <w:rPr>
                <w:rFonts w:eastAsia="SimSun"/>
                <w:lang w:eastAsia="zh-CN"/>
              </w:rPr>
            </w:pPr>
            <w:r w:rsidRPr="00803A4E">
              <w:rPr>
                <w:rFonts w:eastAsia="SimSun"/>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45B522E4" w14:textId="77777777" w:rsidR="00366EB0" w:rsidRPr="00803A4E" w:rsidRDefault="00366EB0" w:rsidP="00366EB0">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510862CA" w14:textId="77777777" w:rsidR="00366EB0" w:rsidRPr="00803A4E" w:rsidRDefault="00366EB0" w:rsidP="00366EB0">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9C2B0AE" w14:textId="77777777" w:rsidR="00366EB0" w:rsidRPr="00803A4E" w:rsidRDefault="00366EB0" w:rsidP="00366EB0">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4D00E01F" w14:textId="77777777" w:rsidR="00366EB0" w:rsidRPr="00803A4E" w:rsidRDefault="00366EB0" w:rsidP="00366EB0">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5A2E818" w14:textId="77777777" w:rsidR="00366EB0" w:rsidRPr="00803A4E" w:rsidRDefault="00366EB0" w:rsidP="00366EB0">
            <w:pPr>
              <w:pStyle w:val="TAC"/>
              <w:rPr>
                <w:rFonts w:eastAsia="SimSun"/>
                <w:lang w:eastAsia="zh-C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45AEAA99" w14:textId="77777777" w:rsidR="00366EB0" w:rsidRPr="00803A4E" w:rsidRDefault="00366EB0" w:rsidP="00366EB0">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8D38D2B" w14:textId="77777777" w:rsidR="00366EB0" w:rsidRPr="00803A4E" w:rsidRDefault="00366EB0" w:rsidP="00366EB0">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6DB7F71" w14:textId="77777777" w:rsidR="00366EB0" w:rsidRPr="00803A4E" w:rsidRDefault="00366EB0" w:rsidP="00366EB0">
            <w:pPr>
              <w:pStyle w:val="TAC"/>
              <w:rPr>
                <w:rFonts w:eastAsia="SimSun"/>
                <w:lang w:eastAsia="zh-CN"/>
              </w:rPr>
            </w:pPr>
            <w:r w:rsidRPr="00803A4E">
              <w:rPr>
                <w:rFonts w:eastAsia="SimSun"/>
                <w:lang w:eastAsia="zh-CN"/>
              </w:rPr>
              <w:t>0</w:t>
            </w:r>
          </w:p>
        </w:tc>
      </w:tr>
      <w:tr w:rsidR="00366EB0" w:rsidRPr="00803A4E" w14:paraId="70F9E1F9" w14:textId="77777777" w:rsidTr="00A0152C">
        <w:trPr>
          <w:jc w:val="center"/>
        </w:trPr>
        <w:tc>
          <w:tcPr>
            <w:tcW w:w="10635" w:type="dxa"/>
            <w:gridSpan w:val="9"/>
            <w:tcBorders>
              <w:left w:val="single" w:sz="4" w:space="0" w:color="auto"/>
              <w:bottom w:val="single" w:sz="6" w:space="0" w:color="auto"/>
              <w:right w:val="single" w:sz="4" w:space="0" w:color="auto"/>
            </w:tcBorders>
            <w:vAlign w:val="center"/>
          </w:tcPr>
          <w:p w14:paraId="4E96F4D9" w14:textId="77777777" w:rsidR="00366EB0" w:rsidRPr="00803A4E" w:rsidRDefault="00366EB0" w:rsidP="00366EB0">
            <w:pPr>
              <w:pStyle w:val="TAN"/>
              <w:rPr>
                <w:rFonts w:eastAsia="SimSun"/>
              </w:rPr>
            </w:pPr>
            <w:r w:rsidRPr="00803A4E">
              <w:rPr>
                <w:rFonts w:eastAsia="SimSun"/>
              </w:rPr>
              <w:t>NOTE 1:</w:t>
            </w:r>
            <w:r w:rsidRPr="00803A4E">
              <w:rPr>
                <w:rFonts w:eastAsia="SimSun"/>
              </w:rPr>
              <w:tab/>
              <w:t>5 MHz is not applicable for 30/60 kHz SCS.</w:t>
            </w:r>
          </w:p>
          <w:p w14:paraId="103C0479" w14:textId="77777777" w:rsidR="00366EB0" w:rsidRPr="00803A4E" w:rsidRDefault="00366EB0" w:rsidP="00366EB0">
            <w:pPr>
              <w:pStyle w:val="TAN"/>
              <w:rPr>
                <w:rFonts w:eastAsia="SimSun"/>
              </w:rPr>
            </w:pPr>
            <w:r w:rsidRPr="00803A4E">
              <w:rPr>
                <w:rFonts w:eastAsia="SimSun"/>
              </w:rPr>
              <w:t>NOTE 2:</w:t>
            </w:r>
            <w:r w:rsidRPr="00803A4E">
              <w:rPr>
                <w:rFonts w:eastAsia="SimSun"/>
              </w:rPr>
              <w:tab/>
              <w:t>The aggregated bandwidth must be greater than or equal to the minimum for the bandwidth class defined in Table 5.3A.5-1, and smaller than or equal to the maximum aggregated bandwidth.</w:t>
            </w:r>
          </w:p>
          <w:p w14:paraId="52ED7137" w14:textId="627CC8B8" w:rsidR="008E0745" w:rsidRPr="00803A4E" w:rsidRDefault="008E0745" w:rsidP="008E0745">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13D98F4D" w14:textId="682D24B7" w:rsidR="00366EB0" w:rsidRPr="00803A4E" w:rsidRDefault="008E0745" w:rsidP="008E0745">
            <w:pPr>
              <w:pStyle w:val="TAN"/>
              <w:rPr>
                <w:rFonts w:eastAsia="SimSun"/>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1C5B2DD4" w14:textId="77777777" w:rsidR="00366EB0" w:rsidRPr="00803A4E" w:rsidRDefault="00366EB0" w:rsidP="00366EB0">
            <w:pPr>
              <w:pStyle w:val="TAN"/>
              <w:rPr>
                <w:rFonts w:eastAsia="SimSun"/>
              </w:rPr>
            </w:pPr>
            <w:r w:rsidRPr="00803A4E">
              <w:rPr>
                <w:rFonts w:eastAsia="SimSun"/>
              </w:rPr>
              <w:t xml:space="preserve">NOTE </w:t>
            </w:r>
            <w:r w:rsidRPr="00803A4E">
              <w:rPr>
                <w:rFonts w:eastAsia="SimSun" w:hint="eastAsia"/>
                <w:lang w:eastAsia="zh-CN"/>
              </w:rPr>
              <w:t>5</w:t>
            </w:r>
            <w:r w:rsidRPr="00803A4E">
              <w:rPr>
                <w:rFonts w:eastAsia="SimSun"/>
              </w:rPr>
              <w:t xml:space="preserve">: </w:t>
            </w:r>
            <w:r w:rsidRPr="00803A4E">
              <w:rPr>
                <w:rFonts w:eastAsia="SimSun"/>
              </w:rPr>
              <w:tab/>
              <w:t>Only single uplink carriers with power class other than PC3 are listed.</w:t>
            </w:r>
          </w:p>
        </w:tc>
      </w:tr>
    </w:tbl>
    <w:p w14:paraId="3BAA0752" w14:textId="77777777" w:rsidR="00317133" w:rsidRPr="00A1115A" w:rsidRDefault="00317133" w:rsidP="00A1115A"/>
    <w:p w14:paraId="61CAF076" w14:textId="77777777" w:rsidR="00A1115A" w:rsidRPr="00A1115A" w:rsidRDefault="00A1115A" w:rsidP="00A1115A">
      <w:pPr>
        <w:pStyle w:val="TH"/>
      </w:pPr>
      <w:r w:rsidRPr="00A1115A">
        <w:lastRenderedPageBreak/>
        <w:t>Table 5.5A.1-2: Void</w:t>
      </w:r>
      <w:bookmarkStart w:id="76" w:name="_Toc21344225"/>
      <w:bookmarkStart w:id="77" w:name="_Toc29801709"/>
      <w:bookmarkStart w:id="78" w:name="_Toc29802133"/>
      <w:bookmarkStart w:id="79" w:name="_Toc29802758"/>
      <w:bookmarkStart w:id="80" w:name="_Toc36107500"/>
      <w:bookmarkStart w:id="81" w:name="_Toc37251259"/>
      <w:bookmarkStart w:id="82" w:name="_Toc45888058"/>
      <w:bookmarkStart w:id="83" w:name="_Toc45888657"/>
    </w:p>
    <w:p w14:paraId="4177C020" w14:textId="77777777" w:rsidR="00A1115A" w:rsidRPr="00A1115A" w:rsidRDefault="00A1115A" w:rsidP="00A1115A">
      <w:pPr>
        <w:pStyle w:val="Heading3"/>
      </w:pPr>
      <w:bookmarkStart w:id="84" w:name="_Toc61367298"/>
      <w:bookmarkStart w:id="85" w:name="_Toc61372681"/>
      <w:bookmarkStart w:id="86" w:name="_Toc68230621"/>
      <w:bookmarkStart w:id="87" w:name="_Toc69084034"/>
      <w:bookmarkStart w:id="88" w:name="_Toc75467041"/>
      <w:bookmarkStart w:id="89" w:name="_Toc76509063"/>
      <w:bookmarkStart w:id="90" w:name="_Toc76718053"/>
      <w:bookmarkStart w:id="91" w:name="_Toc83580363"/>
      <w:bookmarkStart w:id="92" w:name="_Toc84404872"/>
      <w:bookmarkStart w:id="93" w:name="_Toc84413481"/>
      <w:r w:rsidRPr="00A1115A">
        <w:t>5.5A.2</w:t>
      </w:r>
      <w:r w:rsidRPr="00A1115A">
        <w:tab/>
        <w:t>Configurations for intra-band non-contiguous CA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A125CA0" w14:textId="4B9B3091" w:rsid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53C37" w:rsidRPr="00353C37" w14:paraId="6BF162CE"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77777777" w:rsidR="00353C37" w:rsidRPr="00353C37" w:rsidRDefault="00353C37" w:rsidP="00353C37">
            <w:pPr>
              <w:pStyle w:val="TAH"/>
              <w:rPr>
                <w:rFonts w:ascii="Yu Gothic" w:eastAsia="SimSun" w:hAnsi="Yu Gothic"/>
                <w:sz w:val="21"/>
                <w:szCs w:val="21"/>
                <w:lang w:val="fi-FI"/>
              </w:rPr>
            </w:pPr>
            <w:r w:rsidRPr="00353C37">
              <w:rPr>
                <w:rFonts w:eastAsia="SimSun"/>
              </w:rPr>
              <w:lastRenderedPageBreak/>
              <w:t>NR </w:t>
            </w:r>
            <w:r w:rsidRPr="00353C37">
              <w:rPr>
                <w:rFonts w:eastAsia="SimSun"/>
                <w:lang w:val="fi-FI"/>
              </w:rPr>
              <w:t xml:space="preserve">CA </w:t>
            </w:r>
            <w:r w:rsidRPr="00353C37">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77777777" w:rsidR="00353C37" w:rsidRPr="00353C37" w:rsidRDefault="00353C37" w:rsidP="00353C37">
            <w:pPr>
              <w:pStyle w:val="TAH"/>
              <w:rPr>
                <w:rFonts w:ascii="Yu Gothic" w:eastAsia="SimSun" w:hAnsi="Yu Gothic"/>
                <w:sz w:val="21"/>
                <w:szCs w:val="21"/>
                <w:lang w:val="fi-FI"/>
              </w:rPr>
            </w:pPr>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3070E892" w14:textId="77777777" w:rsidR="00353C37" w:rsidRPr="00353C37" w:rsidRDefault="00353C37" w:rsidP="00353C37">
            <w:pPr>
              <w:pStyle w:val="TAH"/>
              <w:rPr>
                <w:rFonts w:ascii="Yu Gothic" w:eastAsia="SimSun" w:hAnsi="Yu Gothic"/>
                <w:sz w:val="21"/>
                <w:szCs w:val="21"/>
                <w:lang w:val="en-US"/>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18ACD68E" w14:textId="77777777" w:rsidR="00353C37" w:rsidRPr="00353C37" w:rsidRDefault="00353C37" w:rsidP="00353C37">
            <w:pPr>
              <w:pStyle w:val="TAH"/>
              <w:rPr>
                <w:rFonts w:ascii="Yu Gothic" w:eastAsia="SimSun" w:hAnsi="Yu Gothic"/>
                <w:sz w:val="21"/>
                <w:szCs w:val="21"/>
                <w:lang w:val="en-US"/>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39AFB4DE"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24BA73BB" w14:textId="77777777" w:rsidR="00353C37" w:rsidRPr="00353C37" w:rsidRDefault="00353C37" w:rsidP="00353C37">
            <w:pPr>
              <w:pStyle w:val="TAH"/>
              <w:rPr>
                <w:rFonts w:eastAsia="SimSun"/>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1FF68090"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4EAECD8F" w14:textId="77777777" w:rsidR="00353C37" w:rsidRPr="00353C37" w:rsidRDefault="00353C37" w:rsidP="00353C37">
            <w:pPr>
              <w:pStyle w:val="TAH"/>
              <w:rPr>
                <w:rFonts w:eastAsia="SimSun"/>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353C37" w:rsidRDefault="00353C37" w:rsidP="00353C37">
            <w:pPr>
              <w:pStyle w:val="TAH"/>
              <w:rPr>
                <w:rFonts w:eastAsia="SimSun"/>
                <w:lang w:val="fi-FI"/>
              </w:rPr>
            </w:pPr>
            <w:r w:rsidRPr="00353C37">
              <w:rPr>
                <w:rFonts w:eastAsia="SimSun"/>
                <w:lang w:val="fi-FI"/>
              </w:rPr>
              <w:t>Maximum</w:t>
            </w:r>
          </w:p>
          <w:p w14:paraId="5373660E" w14:textId="77777777" w:rsidR="00353C37" w:rsidRPr="00353C37" w:rsidRDefault="00353C37" w:rsidP="00353C37">
            <w:pPr>
              <w:pStyle w:val="TAH"/>
              <w:rPr>
                <w:rFonts w:ascii="Yu Gothic" w:eastAsia="SimSun" w:hAnsi="Yu Gothic"/>
                <w:sz w:val="21"/>
                <w:szCs w:val="21"/>
                <w:lang w:val="fi-FI"/>
              </w:rPr>
            </w:pPr>
            <w:r w:rsidRPr="00353C37">
              <w:rPr>
                <w:rFonts w:eastAsia="SimSun"/>
                <w:lang w:val="fi-FI"/>
              </w:rPr>
              <w:t>A</w:t>
            </w:r>
            <w:r w:rsidRPr="00353C37">
              <w:rPr>
                <w:rFonts w:eastAsia="SimSun"/>
              </w:rPr>
              <w:t>ggregated bandwidth</w:t>
            </w:r>
          </w:p>
          <w:p w14:paraId="0D1F1229" w14:textId="77777777" w:rsidR="00353C37" w:rsidRPr="00353C37" w:rsidRDefault="00353C37" w:rsidP="00353C37">
            <w:pPr>
              <w:pStyle w:val="TAH"/>
              <w:rPr>
                <w:rFonts w:ascii="Yu Gothic" w:eastAsia="SimSun" w:hAnsi="Yu Gothic"/>
                <w:sz w:val="21"/>
                <w:szCs w:val="21"/>
                <w:lang w:val="fi-FI"/>
              </w:rPr>
            </w:pPr>
            <w:r w:rsidRPr="00353C37">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77777777" w:rsidR="00353C37" w:rsidRPr="00353C37" w:rsidRDefault="00353C37" w:rsidP="00353C37">
            <w:pPr>
              <w:pStyle w:val="TAH"/>
              <w:rPr>
                <w:rFonts w:ascii="Yu Gothic" w:eastAsia="SimSun" w:hAnsi="Yu Gothic"/>
                <w:sz w:val="21"/>
                <w:szCs w:val="21"/>
                <w:lang w:val="fi-FI"/>
              </w:rPr>
            </w:pPr>
            <w:r w:rsidRPr="00353C37">
              <w:rPr>
                <w:rFonts w:eastAsia="SimSun"/>
                <w:lang w:val="fi-FI"/>
              </w:rPr>
              <w:t>Bandwidth combination set</w:t>
            </w:r>
          </w:p>
        </w:tc>
      </w:tr>
      <w:tr w:rsidR="00353C37" w:rsidRPr="00353C37" w14:paraId="65B0DABB" w14:textId="77777777" w:rsidTr="0071692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353C37" w:rsidRDefault="00353C37" w:rsidP="00353C37">
            <w:pPr>
              <w:pStyle w:val="TAC"/>
              <w:rPr>
                <w:rFonts w:eastAsia="SimSun"/>
                <w:lang w:eastAsia="sv-SE"/>
              </w:rPr>
            </w:pPr>
            <w:r w:rsidRPr="00353C37">
              <w:rPr>
                <w:rFonts w:eastAsia="SimSun"/>
              </w:rPr>
              <w:t>CA_n1</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353C37" w:rsidRDefault="00353C37" w:rsidP="00353C37">
            <w:pPr>
              <w:pStyle w:val="TAC"/>
              <w:rPr>
                <w:rFonts w:eastAsia="SimSun"/>
                <w:lang w:eastAsia="sv-SE"/>
              </w:rPr>
            </w:pPr>
            <w:r w:rsidRPr="00353C37">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77777777" w:rsidR="00353C37" w:rsidRPr="00353C37" w:rsidRDefault="00353C37" w:rsidP="00353C37">
            <w:pPr>
              <w:pStyle w:val="TAC"/>
              <w:rPr>
                <w:rFonts w:eastAsia="SimSun"/>
                <w:lang w:val="en-US" w:eastAsia="zh-CN"/>
              </w:rPr>
            </w:pPr>
            <w:r w:rsidRPr="00353C37">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77777777" w:rsidR="00353C37" w:rsidRPr="00353C37" w:rsidRDefault="00353C37" w:rsidP="00353C37">
            <w:pPr>
              <w:pStyle w:val="TAC"/>
              <w:rPr>
                <w:rFonts w:eastAsia="SimSun"/>
                <w:lang w:val="en-US" w:eastAsia="zh-CN"/>
              </w:rPr>
            </w:pPr>
            <w:r w:rsidRPr="00353C37">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446E7BB"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F34E142"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353C37" w:rsidRDefault="00353C37" w:rsidP="00353C37">
            <w:pPr>
              <w:pStyle w:val="TAC"/>
              <w:rPr>
                <w:rFonts w:eastAsia="SimSun"/>
                <w:lang w:eastAsia="ja-JP"/>
              </w:rPr>
            </w:pPr>
            <w:r w:rsidRPr="00353C37">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353C37" w:rsidRDefault="00353C37" w:rsidP="00353C37">
            <w:pPr>
              <w:pStyle w:val="TAC"/>
              <w:rPr>
                <w:rFonts w:eastAsia="DengXian"/>
                <w:lang w:val="sv-SE" w:eastAsia="zh-CN"/>
              </w:rPr>
            </w:pPr>
            <w:r w:rsidRPr="00353C37">
              <w:rPr>
                <w:rFonts w:eastAsia="SimSun"/>
                <w:lang w:eastAsia="zh-CN"/>
              </w:rPr>
              <w:t>0</w:t>
            </w:r>
          </w:p>
        </w:tc>
      </w:tr>
      <w:tr w:rsidR="00716929" w:rsidRPr="00353C37" w14:paraId="34AC7DF2" w14:textId="77777777" w:rsidTr="00571A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353C37" w:rsidRDefault="00716929" w:rsidP="00716929">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353C37" w:rsidRDefault="00716929" w:rsidP="00716929">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791D7326" w:rsidR="00716929" w:rsidRPr="00353C37" w:rsidRDefault="00716929" w:rsidP="00716929">
            <w:pPr>
              <w:pStyle w:val="TAC"/>
              <w:rPr>
                <w:rFonts w:eastAsia="SimSun"/>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2EF0AEF" w14:textId="77777777" w:rsidR="00716929" w:rsidRPr="00353C37" w:rsidRDefault="00716929" w:rsidP="0071692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78347DF" w14:textId="77777777" w:rsidR="00716929" w:rsidRPr="00353C37" w:rsidRDefault="00716929" w:rsidP="0071692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353C37" w:rsidRDefault="00716929" w:rsidP="00716929">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59CE78F5" w:rsidR="00716929" w:rsidRPr="00353C37" w:rsidRDefault="00716929" w:rsidP="00716929">
            <w:pPr>
              <w:pStyle w:val="TAC"/>
              <w:rPr>
                <w:rFonts w:eastAsia="DengXian"/>
                <w:lang w:val="sv-SE" w:eastAsia="zh-CN"/>
              </w:rPr>
            </w:pPr>
            <w:r w:rsidRPr="00353C37">
              <w:rPr>
                <w:rFonts w:eastAsia="DengXian"/>
                <w:lang w:val="sv-SE" w:eastAsia="zh-CN"/>
              </w:rPr>
              <w:t>4 and 5</w:t>
            </w:r>
          </w:p>
        </w:tc>
      </w:tr>
      <w:tr w:rsidR="00353C37" w:rsidRPr="00353C37" w14:paraId="453D3272"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353C37" w:rsidRDefault="00353C37" w:rsidP="00353C37">
            <w:pPr>
              <w:pStyle w:val="TAC"/>
              <w:rPr>
                <w:rFonts w:eastAsia="SimSun"/>
              </w:rPr>
            </w:pPr>
            <w:r w:rsidRPr="00353C37">
              <w:rPr>
                <w:rFonts w:eastAsia="SimSun"/>
                <w:lang w:eastAsia="sv-SE"/>
              </w:rPr>
              <w:t>CA_n2</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353C37" w:rsidRDefault="00353C37" w:rsidP="00353C37">
            <w:pPr>
              <w:pStyle w:val="TAC"/>
              <w:rPr>
                <w:rFonts w:eastAsia="Yu Gothic" w:cs="Arial"/>
                <w:szCs w:val="18"/>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77777777" w:rsidR="00353C37" w:rsidRPr="00353C37" w:rsidRDefault="00353C37" w:rsidP="00353C37">
            <w:pPr>
              <w:pStyle w:val="TAC"/>
              <w:rPr>
                <w:rFonts w:eastAsia="SimSun"/>
                <w:lang w:eastAsia="zh-CN"/>
              </w:rPr>
            </w:pPr>
            <w:r w:rsidRPr="00353C37">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77777777" w:rsidR="00353C37" w:rsidRPr="00353C37" w:rsidRDefault="00353C37" w:rsidP="00353C37">
            <w:pPr>
              <w:pStyle w:val="TAC"/>
              <w:rPr>
                <w:rFonts w:eastAsia="SimSun"/>
                <w:lang w:eastAsia="zh-CN"/>
              </w:rPr>
            </w:pPr>
            <w:r w:rsidRPr="00353C37">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D505B1"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14819EA"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353C37" w:rsidRDefault="00353C37" w:rsidP="00353C37">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353C37" w:rsidRDefault="00353C37" w:rsidP="00353C37">
            <w:pPr>
              <w:pStyle w:val="TAC"/>
              <w:rPr>
                <w:rFonts w:eastAsia="DengXian"/>
                <w:lang w:eastAsia="zh-CN"/>
              </w:rPr>
            </w:pPr>
            <w:r w:rsidRPr="00353C37">
              <w:rPr>
                <w:rFonts w:eastAsia="DengXian"/>
                <w:lang w:val="sv-SE" w:eastAsia="zh-CN"/>
              </w:rPr>
              <w:t>0</w:t>
            </w:r>
          </w:p>
        </w:tc>
      </w:tr>
      <w:tr w:rsidR="00353C37" w:rsidRPr="00353C37" w14:paraId="547DCB17"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353C37" w:rsidRDefault="00353C37" w:rsidP="00353C37">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353C37" w:rsidRDefault="00716929" w:rsidP="00353C37">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77777777" w:rsidR="00353C37" w:rsidRPr="00353C37" w:rsidRDefault="00353C37" w:rsidP="00353C37">
            <w:pPr>
              <w:pStyle w:val="TAC"/>
              <w:rPr>
                <w:rFonts w:eastAsia="SimSun"/>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D0AEB32"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26EDC6BD"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353C37" w:rsidRDefault="00353C37" w:rsidP="00353C37">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77777777" w:rsidR="00353C37" w:rsidRPr="00353C37" w:rsidRDefault="00353C37" w:rsidP="00353C37">
            <w:pPr>
              <w:pStyle w:val="TAC"/>
              <w:rPr>
                <w:rFonts w:eastAsia="DengXian"/>
                <w:lang w:val="sv-SE" w:eastAsia="zh-CN"/>
              </w:rPr>
            </w:pPr>
            <w:r w:rsidRPr="00353C37">
              <w:rPr>
                <w:rFonts w:eastAsia="DengXian"/>
                <w:lang w:val="sv-SE" w:eastAsia="zh-CN"/>
              </w:rPr>
              <w:t>4 and 5</w:t>
            </w:r>
          </w:p>
        </w:tc>
      </w:tr>
      <w:tr w:rsidR="00353C37" w:rsidRPr="00353C37" w14:paraId="0450210C" w14:textId="77777777" w:rsidTr="0071692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353C37" w:rsidRDefault="00353C37" w:rsidP="00353C37">
            <w:pPr>
              <w:pStyle w:val="TAC"/>
              <w:rPr>
                <w:rFonts w:eastAsia="SimSun" w:cs="Arial"/>
                <w:szCs w:val="18"/>
              </w:rPr>
            </w:pPr>
            <w:r w:rsidRPr="00353C37">
              <w:rPr>
                <w:rFonts w:eastAsia="SimSun"/>
              </w:rPr>
              <w:t>CA_n3</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353C37" w:rsidRDefault="00353C37" w:rsidP="00353C37">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4BE8DAB"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D4DCD1B"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353C37" w:rsidRDefault="00353C37" w:rsidP="00353C37">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353C37" w:rsidRDefault="00353C37" w:rsidP="00353C37">
            <w:pPr>
              <w:pStyle w:val="TAC"/>
              <w:rPr>
                <w:rFonts w:eastAsia="Yu Gothic" w:cs="Arial"/>
                <w:szCs w:val="18"/>
                <w:lang w:val="en-US"/>
              </w:rPr>
            </w:pPr>
            <w:r w:rsidRPr="00353C37">
              <w:rPr>
                <w:rFonts w:eastAsia="DengXian" w:hint="eastAsia"/>
                <w:lang w:eastAsia="zh-CN"/>
              </w:rPr>
              <w:t>0</w:t>
            </w:r>
          </w:p>
        </w:tc>
      </w:tr>
      <w:tr w:rsidR="00353C37" w:rsidRPr="00353C37" w14:paraId="7410A7FA" w14:textId="77777777" w:rsidTr="0071692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1106935"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3DA0D14C" w14:textId="06BBA427" w:rsidR="00353C37" w:rsidRPr="00353C37" w:rsidRDefault="00353C37" w:rsidP="00353C37">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77777777" w:rsidR="00353C37" w:rsidRPr="00353C37" w:rsidRDefault="00353C37" w:rsidP="00353C37">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77777777" w:rsidR="00353C37" w:rsidRPr="00353C37" w:rsidRDefault="00353C37" w:rsidP="00353C37">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7E27E8BA"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C1835A2"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353C37" w:rsidRDefault="00353C37" w:rsidP="00353C37">
            <w:pPr>
              <w:pStyle w:val="TAC"/>
              <w:rPr>
                <w:rFonts w:eastAsia="SimSun"/>
                <w:lang w:eastAsia="ja-JP"/>
              </w:rPr>
            </w:pPr>
            <w:r w:rsidRPr="00353C37">
              <w:rPr>
                <w:rFonts w:eastAsia="SimSun"/>
                <w:lang w:eastAsia="ja-JP"/>
              </w:rPr>
              <w:t>6</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353C37" w:rsidRDefault="00353C37" w:rsidP="00353C37">
            <w:pPr>
              <w:pStyle w:val="TAC"/>
              <w:rPr>
                <w:rFonts w:eastAsia="DengXian"/>
                <w:lang w:eastAsia="zh-CN"/>
              </w:rPr>
            </w:pPr>
            <w:r w:rsidRPr="00353C37">
              <w:rPr>
                <w:rFonts w:eastAsia="DengXian"/>
                <w:lang w:eastAsia="zh-CN"/>
              </w:rPr>
              <w:t>1</w:t>
            </w:r>
          </w:p>
        </w:tc>
      </w:tr>
      <w:tr w:rsidR="00716929" w:rsidRPr="00353C37" w14:paraId="09415AC4" w14:textId="77777777" w:rsidTr="008777D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353C37" w:rsidRDefault="00716929" w:rsidP="00716929">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353C37" w:rsidRDefault="00716929" w:rsidP="00716929">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5BE82C03" w:rsidR="00716929" w:rsidRPr="00353C37" w:rsidRDefault="00716929" w:rsidP="00716929">
            <w:pPr>
              <w:pStyle w:val="TAC"/>
              <w:rPr>
                <w:rFonts w:eastAsia="SimSun"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5275C857" w14:textId="77777777" w:rsidR="00716929" w:rsidRPr="00353C37" w:rsidRDefault="00716929" w:rsidP="0071692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0B939F61" w14:textId="77777777" w:rsidR="00716929" w:rsidRPr="00353C37" w:rsidRDefault="00716929" w:rsidP="0071692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353C37" w:rsidRDefault="00716929" w:rsidP="00716929">
            <w:pPr>
              <w:pStyle w:val="TAC"/>
              <w:rPr>
                <w:rFonts w:eastAsia="SimSun"/>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50CB44D6" w:rsidR="00716929" w:rsidRPr="00353C37" w:rsidRDefault="00716929" w:rsidP="00716929">
            <w:pPr>
              <w:pStyle w:val="TAC"/>
              <w:rPr>
                <w:rFonts w:eastAsia="DengXian"/>
                <w:lang w:eastAsia="zh-CN"/>
              </w:rPr>
            </w:pPr>
            <w:r w:rsidRPr="00353C37">
              <w:rPr>
                <w:rFonts w:eastAsia="DengXian"/>
                <w:lang w:val="sv-SE" w:eastAsia="zh-CN"/>
              </w:rPr>
              <w:t>4 and 5</w:t>
            </w:r>
          </w:p>
        </w:tc>
      </w:tr>
      <w:tr w:rsidR="00353C37" w:rsidRPr="00353C37" w14:paraId="3C6C1233"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353C37" w:rsidRDefault="00353C37" w:rsidP="00353C37">
            <w:pPr>
              <w:pStyle w:val="TAC"/>
              <w:rPr>
                <w:rFonts w:eastAsia="SimSun"/>
              </w:rPr>
            </w:pPr>
            <w:r w:rsidRPr="00353C37">
              <w:rPr>
                <w:rFonts w:eastAsia="SimSun"/>
              </w:rPr>
              <w:t>CA_n5</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353C37" w:rsidRDefault="00353C37" w:rsidP="00353C37">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77777777" w:rsidR="00353C37" w:rsidRPr="00353C37" w:rsidRDefault="00353C37" w:rsidP="00353C37">
            <w:pPr>
              <w:pStyle w:val="TAC"/>
              <w:rPr>
                <w:rFonts w:eastAsia="SimSun"/>
                <w:lang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77777777" w:rsidR="00353C37" w:rsidRPr="00353C37" w:rsidRDefault="00353C37" w:rsidP="00353C37">
            <w:pPr>
              <w:pStyle w:val="TAC"/>
              <w:rPr>
                <w:rFonts w:eastAsia="SimSun"/>
                <w:lang w:eastAsia="zh-CN"/>
              </w:rPr>
            </w:pPr>
            <w:r w:rsidRPr="00353C37">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3C8A84A"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63ECE816"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353C37" w:rsidRDefault="00353C37" w:rsidP="00353C37">
            <w:pPr>
              <w:pStyle w:val="TAC"/>
              <w:rPr>
                <w:rFonts w:eastAsia="SimSun"/>
                <w:lang w:eastAsia="ja-JP"/>
              </w:rPr>
            </w:pPr>
            <w:r w:rsidRPr="00353C37">
              <w:rPr>
                <w:rFonts w:eastAsia="SimSun"/>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353C37" w:rsidRDefault="00353C37" w:rsidP="00353C37">
            <w:pPr>
              <w:pStyle w:val="TAC"/>
              <w:rPr>
                <w:rFonts w:eastAsia="DengXian"/>
                <w:lang w:eastAsia="zh-CN"/>
              </w:rPr>
            </w:pPr>
            <w:r w:rsidRPr="00353C37">
              <w:rPr>
                <w:rFonts w:eastAsia="DengXian" w:hint="eastAsia"/>
                <w:lang w:eastAsia="zh-CN"/>
              </w:rPr>
              <w:t>0</w:t>
            </w:r>
          </w:p>
        </w:tc>
      </w:tr>
      <w:tr w:rsidR="00353C37" w:rsidRPr="00353C37" w14:paraId="14E09A34" w14:textId="77777777" w:rsidTr="0071692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353C37" w:rsidRDefault="00353C37" w:rsidP="00353C37">
            <w:pPr>
              <w:pStyle w:val="TAC"/>
              <w:rPr>
                <w:rFonts w:eastAsia="SimSun" w:cs="Arial"/>
                <w:szCs w:val="18"/>
                <w:lang w:val="x-none"/>
              </w:rPr>
            </w:pPr>
            <w:r w:rsidRPr="00353C37">
              <w:rPr>
                <w:rFonts w:eastAsia="SimSun"/>
              </w:rPr>
              <w:t>CA_n7</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353C37" w:rsidRDefault="00353C37" w:rsidP="00353C37">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6B101A7"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F994D77"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353C37" w:rsidRDefault="00353C37" w:rsidP="00353C37">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353C37" w:rsidRDefault="00353C37" w:rsidP="00353C37">
            <w:pPr>
              <w:pStyle w:val="TAC"/>
              <w:rPr>
                <w:rFonts w:eastAsia="Yu Gothic" w:cs="Arial"/>
                <w:szCs w:val="18"/>
                <w:lang w:val="en-US"/>
              </w:rPr>
            </w:pPr>
            <w:r w:rsidRPr="00353C37">
              <w:rPr>
                <w:rFonts w:eastAsia="DengXian" w:hint="eastAsia"/>
                <w:lang w:val="x-none" w:eastAsia="zh-CN"/>
              </w:rPr>
              <w:t>0</w:t>
            </w:r>
          </w:p>
        </w:tc>
      </w:tr>
      <w:tr w:rsidR="00716929" w:rsidRPr="00353C37" w14:paraId="31FEFD40" w14:textId="77777777" w:rsidTr="00576B8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353C37" w:rsidRDefault="00716929" w:rsidP="00716929">
            <w:pPr>
              <w:pStyle w:val="TAC"/>
              <w:rPr>
                <w:rFonts w:eastAsia="SimSun"/>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353C37" w:rsidRDefault="00716929" w:rsidP="00716929">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57A88C0D" w:rsidR="00716929" w:rsidRPr="00353C37" w:rsidRDefault="00716929" w:rsidP="00716929">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9BE569D" w14:textId="77777777" w:rsidR="00716929" w:rsidRPr="00353C37" w:rsidRDefault="00716929" w:rsidP="0071692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60D8CDC" w14:textId="77777777" w:rsidR="00716929" w:rsidRPr="00353C37" w:rsidRDefault="00716929" w:rsidP="0071692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353C37" w:rsidRDefault="00716929" w:rsidP="00716929">
            <w:pPr>
              <w:pStyle w:val="TAC"/>
              <w:rPr>
                <w:rFonts w:eastAsia="SimSun"/>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57D5B57C" w:rsidR="00716929" w:rsidRPr="00353C37" w:rsidRDefault="00716929" w:rsidP="00716929">
            <w:pPr>
              <w:pStyle w:val="TAC"/>
              <w:rPr>
                <w:rFonts w:eastAsia="DengXian"/>
                <w:lang w:val="x-none" w:eastAsia="zh-CN"/>
              </w:rPr>
            </w:pPr>
            <w:r w:rsidRPr="00353C37">
              <w:rPr>
                <w:rFonts w:eastAsia="DengXian"/>
                <w:lang w:val="sv-SE" w:eastAsia="zh-CN"/>
              </w:rPr>
              <w:t>4 and 5</w:t>
            </w:r>
          </w:p>
        </w:tc>
      </w:tr>
      <w:tr w:rsidR="00353C37" w:rsidRPr="00353C37" w14:paraId="6A8E7E93"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353C37" w:rsidRDefault="00353C37" w:rsidP="00353C37">
            <w:pPr>
              <w:pStyle w:val="TAC"/>
              <w:rPr>
                <w:rFonts w:eastAsia="SimSun" w:cs="Arial"/>
                <w:szCs w:val="18"/>
                <w:lang w:val="x-none"/>
              </w:rPr>
            </w:pPr>
            <w:r w:rsidRPr="00353C37">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353C37" w:rsidRDefault="00353C37" w:rsidP="00353C37">
            <w:pPr>
              <w:pStyle w:val="TAC"/>
              <w:rPr>
                <w:rFonts w:eastAsia="SimSun" w:cs="Arial"/>
                <w:szCs w:val="18"/>
              </w:rPr>
            </w:pPr>
            <w:r w:rsidRPr="00353C37">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353C37" w:rsidRDefault="00353C37" w:rsidP="00353C37">
            <w:pPr>
              <w:pStyle w:val="TAC"/>
              <w:rPr>
                <w:rFonts w:eastAsia="SimSun"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353C37" w:rsidRDefault="00353C37" w:rsidP="00353C37">
            <w:pPr>
              <w:pStyle w:val="TAC"/>
              <w:rPr>
                <w:rFonts w:eastAsia="SimSun"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59E21646" w14:textId="77777777" w:rsidR="00353C37" w:rsidRPr="00353C37" w:rsidRDefault="00353C37" w:rsidP="00353C3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17D5B69" w14:textId="77777777" w:rsidR="00353C37" w:rsidRPr="00353C37" w:rsidRDefault="00353C37" w:rsidP="00353C3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353C37" w:rsidRDefault="00353C37" w:rsidP="00353C37">
            <w:pPr>
              <w:pStyle w:val="TAC"/>
              <w:rPr>
                <w:rFonts w:eastAsia="DengXian"/>
                <w:lang w:val="sv-SE" w:eastAsia="zh-CN"/>
              </w:rPr>
            </w:pPr>
            <w:r w:rsidRPr="00353C37">
              <w:rPr>
                <w:rFonts w:eastAsia="SimSun"/>
                <w:lang w:eastAsia="ja-JP"/>
              </w:rPr>
              <w:t>1</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353C37" w:rsidRDefault="00353C37" w:rsidP="00353C37">
            <w:pPr>
              <w:pStyle w:val="TAC"/>
              <w:rPr>
                <w:rFonts w:eastAsia="Yu Gothic" w:cs="Arial"/>
                <w:szCs w:val="18"/>
                <w:lang w:val="en-US"/>
              </w:rPr>
            </w:pPr>
            <w:r w:rsidRPr="00353C37">
              <w:rPr>
                <w:rFonts w:eastAsia="DengXian" w:hint="eastAsia"/>
                <w:lang w:val="x-none" w:eastAsia="zh-CN"/>
              </w:rPr>
              <w:t>0</w:t>
            </w:r>
          </w:p>
        </w:tc>
      </w:tr>
      <w:tr w:rsidR="00353C37" w:rsidRPr="00353C37" w14:paraId="70DD0BB3"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353C37" w:rsidRDefault="00353C37" w:rsidP="00353C37">
            <w:pPr>
              <w:pStyle w:val="TAC"/>
              <w:rPr>
                <w:rFonts w:eastAsia="Yu Gothic"/>
              </w:rPr>
            </w:pPr>
            <w:r w:rsidRPr="00353C37">
              <w:rPr>
                <w:rFonts w:eastAsia="SimSun" w:cs="Arial"/>
                <w:szCs w:val="18"/>
                <w:lang w:val="x-none"/>
              </w:rPr>
              <w:t>CA_n</w:t>
            </w:r>
            <w:r w:rsidRPr="00353C37">
              <w:rPr>
                <w:rFonts w:eastAsia="SimSun" w:cs="Arial"/>
                <w:szCs w:val="18"/>
                <w:lang w:val="en-US"/>
              </w:rPr>
              <w:t>25</w:t>
            </w:r>
            <w:r w:rsidRPr="00353C37">
              <w:rPr>
                <w:rFonts w:eastAsia="SimSun"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AA0037" w14:textId="77777777" w:rsidR="00353C37" w:rsidRPr="00353C37" w:rsidRDefault="00353C37" w:rsidP="00353C37">
            <w:pPr>
              <w:pStyle w:val="TAC"/>
              <w:rPr>
                <w:rFonts w:eastAsia="Yu Gothic"/>
              </w:rPr>
            </w:pPr>
            <w:r w:rsidRPr="00353C37">
              <w:rPr>
                <w:rFonts w:eastAsia="SimSun"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77777777" w:rsidR="00353C37" w:rsidRPr="00353C37" w:rsidRDefault="00353C37" w:rsidP="00353C37">
            <w:pPr>
              <w:pStyle w:val="TAC"/>
              <w:rPr>
                <w:rFonts w:eastAsia="Yu Gothic"/>
                <w:lang w:val="en-US"/>
              </w:rPr>
            </w:pPr>
            <w:r w:rsidRPr="00353C37">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77777777" w:rsidR="00353C37" w:rsidRPr="00353C37" w:rsidRDefault="00353C37" w:rsidP="00353C37">
            <w:pPr>
              <w:pStyle w:val="TAC"/>
              <w:rPr>
                <w:rFonts w:eastAsia="Yu Gothic"/>
                <w:lang w:val="en-US"/>
              </w:rPr>
            </w:pPr>
            <w:r w:rsidRPr="00353C37">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B8E383E" w14:textId="77777777" w:rsidR="00353C37" w:rsidRPr="00353C37" w:rsidRDefault="00353C37" w:rsidP="00353C3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A106E6D" w14:textId="77777777" w:rsidR="00353C37" w:rsidRPr="00353C37" w:rsidRDefault="00353C37" w:rsidP="00353C3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353C37" w:rsidRDefault="00353C37" w:rsidP="00353C37">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353C37" w:rsidRDefault="00353C37" w:rsidP="00353C37">
            <w:pPr>
              <w:pStyle w:val="TAC"/>
              <w:rPr>
                <w:rFonts w:eastAsia="Yu Gothic"/>
                <w:lang w:val="fi-FI"/>
              </w:rPr>
            </w:pPr>
            <w:r w:rsidRPr="00353C37">
              <w:rPr>
                <w:rFonts w:eastAsia="Yu Gothic" w:cs="Arial"/>
                <w:szCs w:val="18"/>
                <w:lang w:val="en-US"/>
              </w:rPr>
              <w:t>0</w:t>
            </w:r>
          </w:p>
        </w:tc>
      </w:tr>
      <w:tr w:rsidR="00353C37" w:rsidRPr="00353C37" w14:paraId="43FF8AEF"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B16C6FD"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63DCC694" w14:textId="77777777" w:rsidR="00353C37" w:rsidRPr="00353C37" w:rsidRDefault="00353C37" w:rsidP="00353C37">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8C0369C"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FBDD3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353C37" w:rsidRDefault="00353C37" w:rsidP="00353C37">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353C37" w:rsidRDefault="00353C37" w:rsidP="00353C37">
            <w:pPr>
              <w:pStyle w:val="TAC"/>
              <w:rPr>
                <w:rFonts w:eastAsia="Yu Gothic" w:cs="Arial"/>
                <w:szCs w:val="18"/>
                <w:lang w:val="en-US"/>
              </w:rPr>
            </w:pPr>
            <w:r w:rsidRPr="00353C37">
              <w:rPr>
                <w:rFonts w:eastAsia="SimSun"/>
                <w:lang w:val="sv-SE"/>
              </w:rPr>
              <w:t>1</w:t>
            </w:r>
          </w:p>
        </w:tc>
      </w:tr>
      <w:tr w:rsidR="00353C37" w:rsidRPr="00353C37" w14:paraId="6F0A4A24"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353C37" w:rsidRDefault="00353C37" w:rsidP="00353C37">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77777777" w:rsidR="00353C37" w:rsidRPr="00353C37" w:rsidRDefault="00353C37" w:rsidP="00353C37">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BC4EB4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C840412"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353C37" w:rsidRDefault="00353C37" w:rsidP="00353C37">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77777777" w:rsidR="00353C37" w:rsidRPr="00353C37" w:rsidRDefault="00353C37" w:rsidP="00353C37">
            <w:pPr>
              <w:pStyle w:val="TAC"/>
              <w:rPr>
                <w:rFonts w:eastAsia="SimSun"/>
                <w:lang w:val="sv-SE"/>
              </w:rPr>
            </w:pPr>
            <w:r w:rsidRPr="00353C37">
              <w:rPr>
                <w:rFonts w:eastAsia="SimSun"/>
                <w:lang w:val="sv-SE"/>
              </w:rPr>
              <w:t>4 and 5</w:t>
            </w:r>
          </w:p>
        </w:tc>
      </w:tr>
      <w:tr w:rsidR="00353C37" w:rsidRPr="00353C37" w14:paraId="405E4A43"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353C37" w:rsidRDefault="00353C37" w:rsidP="00353C37">
            <w:pPr>
              <w:pStyle w:val="TAC"/>
              <w:rPr>
                <w:rFonts w:eastAsia="SimSun"/>
              </w:rPr>
            </w:pPr>
            <w:r w:rsidRPr="00353C37">
              <w:rPr>
                <w:rFonts w:eastAsia="SimSun"/>
                <w:lang w:val="x-none"/>
              </w:rPr>
              <w:t>CA_n25</w:t>
            </w:r>
            <w:r w:rsidRPr="00353C37">
              <w:rPr>
                <w:rFonts w:eastAsia="SimSun" w:hint="eastAsia"/>
                <w:lang w:val="x-none" w:eastAsia="zh-CN"/>
              </w:rPr>
              <w:t>(</w:t>
            </w:r>
            <w:r w:rsidRPr="00353C37">
              <w:rPr>
                <w:rFonts w:eastAsia="SimSun"/>
                <w:lang w:val="sv-SE" w:eastAsia="zh-CN"/>
              </w:rPr>
              <w:t>3</w:t>
            </w:r>
            <w:r w:rsidRPr="00353C37">
              <w:rPr>
                <w:rFonts w:eastAsia="SimSun"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02035B" w14:textId="77777777" w:rsidR="00353C37" w:rsidRPr="00353C37" w:rsidRDefault="00353C37" w:rsidP="00353C37">
            <w:pPr>
              <w:pStyle w:val="TAC"/>
              <w:rPr>
                <w:rFonts w:eastAsia="SimSun"/>
              </w:rPr>
            </w:pPr>
            <w:r w:rsidRPr="00353C37">
              <w:rPr>
                <w:rFonts w:eastAsia="SimSu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4511D65" w14:textId="77777777" w:rsidR="00353C37" w:rsidRPr="00353C37" w:rsidRDefault="00353C37" w:rsidP="00353C37">
            <w:pPr>
              <w:pStyle w:val="TAC"/>
              <w:rPr>
                <w:rFonts w:eastAsia="DengXia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6E17AD2"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353C37" w:rsidRDefault="00353C37" w:rsidP="00353C37">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353C37" w:rsidRDefault="00353C37" w:rsidP="00353C37">
            <w:pPr>
              <w:pStyle w:val="TAC"/>
              <w:rPr>
                <w:rFonts w:eastAsia="Yu Gothic" w:cs="Arial"/>
                <w:szCs w:val="18"/>
                <w:lang w:val="en-US"/>
              </w:rPr>
            </w:pPr>
            <w:r w:rsidRPr="00353C37">
              <w:rPr>
                <w:rFonts w:eastAsia="SimSun"/>
                <w:lang w:val="sv-SE"/>
              </w:rPr>
              <w:t>0</w:t>
            </w:r>
          </w:p>
        </w:tc>
      </w:tr>
      <w:tr w:rsidR="00353C37" w:rsidRPr="00353C37" w14:paraId="54F034FE"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353C37" w:rsidRPr="00353C37" w:rsidRDefault="00353C37" w:rsidP="00353C37">
            <w:pPr>
              <w:pStyle w:val="TAC"/>
              <w:rPr>
                <w:rFonts w:eastAsia="SimSun"/>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353C37" w:rsidRPr="00353C37" w:rsidRDefault="00353C37" w:rsidP="00353C37">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EA656" w14:textId="77777777" w:rsidR="00353C37" w:rsidRPr="00353C37" w:rsidRDefault="00353C37" w:rsidP="00353C37">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42FD1C3" w14:textId="77777777" w:rsidR="00353C37" w:rsidRPr="00353C37" w:rsidRDefault="00353C37" w:rsidP="00353C37">
            <w:pPr>
              <w:pStyle w:val="TAC"/>
              <w:rPr>
                <w:rFonts w:eastAsia="SimSun" w:cs="Arial"/>
                <w:szCs w:val="18"/>
              </w:rPr>
            </w:pPr>
          </w:p>
        </w:tc>
        <w:tc>
          <w:tcPr>
            <w:tcW w:w="1011" w:type="dxa"/>
            <w:tcBorders>
              <w:top w:val="single" w:sz="4" w:space="0" w:color="auto"/>
              <w:left w:val="single" w:sz="4" w:space="0" w:color="auto"/>
              <w:bottom w:val="single" w:sz="4" w:space="0" w:color="auto"/>
              <w:right w:val="single" w:sz="4" w:space="0" w:color="auto"/>
            </w:tcBorders>
          </w:tcPr>
          <w:p w14:paraId="598EF93C"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353C37" w:rsidRPr="00353C37" w:rsidRDefault="00353C37" w:rsidP="00353C37">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77777777" w:rsidR="00353C37" w:rsidRPr="00353C37" w:rsidRDefault="00353C37" w:rsidP="00353C37">
            <w:pPr>
              <w:pStyle w:val="TAC"/>
              <w:rPr>
                <w:rFonts w:eastAsia="SimSun"/>
                <w:lang w:val="sv-SE"/>
              </w:rPr>
            </w:pPr>
            <w:r w:rsidRPr="00353C37">
              <w:rPr>
                <w:rFonts w:eastAsia="SimSun"/>
                <w:lang w:val="sv-SE"/>
              </w:rPr>
              <w:t>4 and 5</w:t>
            </w:r>
          </w:p>
        </w:tc>
      </w:tr>
      <w:tr w:rsidR="00353C37" w:rsidRPr="00353C37" w14:paraId="537A1405"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353C37" w:rsidRDefault="00353C37" w:rsidP="00353C37">
            <w:pPr>
              <w:pStyle w:val="TAC"/>
              <w:rPr>
                <w:rFonts w:eastAsia="SimSun"/>
              </w:rPr>
            </w:pPr>
            <w:r w:rsidRPr="00353C37">
              <w:rPr>
                <w:rFonts w:eastAsia="SimSun"/>
              </w:rPr>
              <w:t>CA_n26</w:t>
            </w:r>
            <w:r w:rsidRPr="00353C37">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353C37" w:rsidRDefault="00FE29F4" w:rsidP="00353C37">
            <w:pPr>
              <w:pStyle w:val="TAC"/>
              <w:rPr>
                <w:rFonts w:eastAsia="SimSun"/>
              </w:rPr>
            </w:pPr>
            <w:r>
              <w:rPr>
                <w:rFonts w:eastAsia="SimSun"/>
              </w:rPr>
              <w:t>CA_n26</w:t>
            </w:r>
            <w:r>
              <w:rPr>
                <w:rFonts w:eastAsia="SimSun"/>
                <w:lang w:eastAsia="zh-CN"/>
              </w:rPr>
              <w:t>(2A)</w:t>
            </w:r>
            <w:r>
              <w:rPr>
                <w:rFonts w:eastAsia="SimSun"/>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77777777" w:rsidR="00353C37" w:rsidRPr="00353C37" w:rsidRDefault="00353C37" w:rsidP="00353C37">
            <w:pPr>
              <w:pStyle w:val="TAC"/>
              <w:rPr>
                <w:rFonts w:eastAsia="SimSun"/>
                <w:lang w:eastAsia="zh-CN"/>
              </w:rPr>
            </w:pPr>
            <w:r w:rsidRPr="00353C37">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77777777" w:rsidR="00353C37" w:rsidRPr="00353C37" w:rsidRDefault="00353C37" w:rsidP="00353C37">
            <w:pPr>
              <w:pStyle w:val="TAC"/>
              <w:rPr>
                <w:rFonts w:eastAsia="SimSun"/>
                <w:lang w:eastAsia="zh-CN"/>
              </w:rPr>
            </w:pPr>
            <w:r w:rsidRPr="00353C37">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32C98DA2"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94B5FAF"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353C37" w:rsidRDefault="00353C37" w:rsidP="00353C37">
            <w:pPr>
              <w:pStyle w:val="TAC"/>
              <w:rPr>
                <w:rFonts w:eastAsia="DengXian"/>
                <w:lang w:eastAsia="zh-CN"/>
              </w:rPr>
            </w:pPr>
            <w:r w:rsidRPr="00353C37">
              <w:rPr>
                <w:rFonts w:eastAsia="SimSun"/>
                <w:lang w:eastAsia="ja-JP"/>
              </w:rPr>
              <w:t>3</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353C37" w:rsidRDefault="00353C37" w:rsidP="00353C37">
            <w:pPr>
              <w:pStyle w:val="TAC"/>
              <w:rPr>
                <w:rFonts w:eastAsia="Yu Gothic" w:cs="Arial"/>
                <w:szCs w:val="18"/>
                <w:lang w:val="en-US"/>
              </w:rPr>
            </w:pPr>
            <w:r w:rsidRPr="00353C37">
              <w:rPr>
                <w:rFonts w:eastAsia="DengXian" w:hint="eastAsia"/>
                <w:lang w:val="x-none" w:eastAsia="zh-CN"/>
              </w:rPr>
              <w:t>0</w:t>
            </w:r>
          </w:p>
        </w:tc>
      </w:tr>
      <w:tr w:rsidR="00064959" w:rsidRPr="00353C37" w14:paraId="52A507F3" w14:textId="77777777" w:rsidTr="00693F9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353C37" w:rsidRDefault="00064959" w:rsidP="00064959">
            <w:pPr>
              <w:pStyle w:val="TAC"/>
              <w:rPr>
                <w:rFonts w:eastAsia="SimSun"/>
              </w:rPr>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DC07" w14:textId="540773D6" w:rsidR="00064959" w:rsidRDefault="00064959" w:rsidP="00064959">
            <w:pPr>
              <w:pStyle w:val="TAC"/>
              <w:rPr>
                <w:rFonts w:eastAsia="SimSun"/>
              </w:rPr>
            </w:pPr>
            <w:r w:rsidRPr="00342D26">
              <w:rPr>
                <w:lang w:val="en-US" w:eastAsia="zh-CN"/>
              </w:rPr>
              <w:t>CA_n</w:t>
            </w:r>
            <w:r>
              <w:rPr>
                <w:lang w:val="en-US" w:eastAsia="zh-CN"/>
              </w:rPr>
              <w:t>40(2A)</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2C1B0756" w:rsidR="00064959" w:rsidRPr="00353C37" w:rsidRDefault="00064959" w:rsidP="00064959">
            <w:pPr>
              <w:pStyle w:val="TAC"/>
              <w:rPr>
                <w:rFonts w:eastAsia="SimSun"/>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3659CDF" w14:textId="77777777" w:rsidR="00064959" w:rsidRPr="00353C37" w:rsidRDefault="00064959" w:rsidP="000649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3FEDED" w14:textId="77777777" w:rsidR="00064959" w:rsidRPr="00353C37" w:rsidRDefault="00064959" w:rsidP="000649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353C37" w:rsidRDefault="00064959" w:rsidP="00064959">
            <w:pPr>
              <w:pStyle w:val="TAC"/>
              <w:rPr>
                <w:rFonts w:eastAsia="SimSun"/>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522F86B4" w:rsidR="00064959" w:rsidRPr="00353C37" w:rsidRDefault="00064959" w:rsidP="00064959">
            <w:pPr>
              <w:pStyle w:val="TAC"/>
              <w:rPr>
                <w:rFonts w:eastAsia="DengXian"/>
                <w:lang w:val="x-none" w:eastAsia="zh-CN"/>
              </w:rPr>
            </w:pPr>
            <w:r w:rsidRPr="00353C37">
              <w:rPr>
                <w:lang w:val="sv-SE"/>
              </w:rPr>
              <w:t>4 and 5</w:t>
            </w:r>
          </w:p>
        </w:tc>
      </w:tr>
      <w:tr w:rsidR="00353C37" w:rsidRPr="00353C37" w14:paraId="66EEE744"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353C37" w:rsidRDefault="00353C37" w:rsidP="00353C37">
            <w:pPr>
              <w:pStyle w:val="TAC"/>
              <w:rPr>
                <w:rFonts w:eastAsia="SimSun" w:cs="Arial"/>
                <w:szCs w:val="18"/>
                <w:lang w:val="x-none"/>
              </w:rPr>
            </w:pPr>
            <w:r w:rsidRPr="00353C37">
              <w:rPr>
                <w:rFonts w:eastAsia="SimSun"/>
              </w:rPr>
              <w:t>CA_n41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77777777" w:rsidR="00353C37" w:rsidRPr="00353C37" w:rsidRDefault="00353C37" w:rsidP="00353C37">
            <w:pPr>
              <w:pStyle w:val="TAC"/>
              <w:rPr>
                <w:rFonts w:eastAsia="SimSun" w:cs="Arial"/>
                <w:szCs w:val="18"/>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r w:rsidRPr="00353C37">
              <w:rPr>
                <w:rFonts w:eastAsia="SimSun"/>
              </w:rPr>
              <w:t xml:space="preserve"> CA_n41</w:t>
            </w:r>
            <w:r w:rsidRPr="00353C37">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77777777" w:rsidR="00353C37" w:rsidRPr="00353C37" w:rsidRDefault="00353C37" w:rsidP="00353C37">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77777777" w:rsidR="00353C37" w:rsidRPr="00353C37" w:rsidRDefault="00353C37" w:rsidP="00353C37">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7AD5D4D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5477FA"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353C37" w:rsidRDefault="00353C37" w:rsidP="00353C37">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0</w:t>
            </w:r>
          </w:p>
        </w:tc>
      </w:tr>
      <w:tr w:rsidR="00353C37" w:rsidRPr="00353C37" w14:paraId="3AD6967A" w14:textId="77777777" w:rsidTr="00E2258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77777777" w:rsidR="00353C37" w:rsidRPr="00353C37" w:rsidRDefault="00353C37" w:rsidP="00353C37">
            <w:pPr>
              <w:pStyle w:val="TAC"/>
              <w:rPr>
                <w:rFonts w:eastAsia="SimSun"/>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77777777" w:rsidR="00353C37" w:rsidRPr="00353C37" w:rsidRDefault="00353C37" w:rsidP="00353C37">
            <w:pPr>
              <w:pStyle w:val="TAC"/>
              <w:rPr>
                <w:rFonts w:eastAsia="SimSun"/>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9A6C463"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DC8D4F8"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353C37" w:rsidRDefault="00353C37" w:rsidP="00353C37">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353C37" w:rsidRDefault="00353C37" w:rsidP="00353C37">
            <w:pPr>
              <w:pStyle w:val="TAC"/>
              <w:rPr>
                <w:rFonts w:eastAsia="Yu Gothic" w:cs="Arial"/>
                <w:szCs w:val="18"/>
                <w:lang w:val="en-US"/>
              </w:rPr>
            </w:pPr>
            <w:r w:rsidRPr="00353C37">
              <w:rPr>
                <w:rFonts w:eastAsia="Yu Gothic"/>
                <w:lang w:val="en-US"/>
              </w:rPr>
              <w:t>1</w:t>
            </w:r>
          </w:p>
        </w:tc>
      </w:tr>
      <w:tr w:rsidR="00353C37" w:rsidRPr="00353C37" w14:paraId="5AFA1E2C"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77777777" w:rsidR="00353C37" w:rsidRPr="00353C37" w:rsidRDefault="00353C37" w:rsidP="00353C37">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77777777" w:rsidR="00353C37" w:rsidRPr="00353C37" w:rsidRDefault="00353C37" w:rsidP="00353C37">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65C1D02"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6D1BA21"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353C37" w:rsidRDefault="00353C37" w:rsidP="00353C37">
            <w:pPr>
              <w:pStyle w:val="TAC"/>
              <w:rPr>
                <w:rFonts w:eastAsia="Yu Gothic"/>
                <w:lang w:val="en-US"/>
              </w:rPr>
            </w:pPr>
            <w:r w:rsidRPr="00353C37">
              <w:rPr>
                <w:rFonts w:eastAsia="SimSun" w:hint="eastAsia"/>
                <w:lang w:val="en-US" w:eastAsia="zh-CN"/>
              </w:rPr>
              <w:t>1</w:t>
            </w:r>
            <w:r w:rsidRPr="00353C37">
              <w:rPr>
                <w:rFonts w:eastAsia="SimSun"/>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353C37" w:rsidRDefault="00353C37" w:rsidP="00353C37">
            <w:pPr>
              <w:pStyle w:val="TAC"/>
              <w:rPr>
                <w:rFonts w:eastAsia="Yu Gothic"/>
                <w:lang w:val="en-US"/>
              </w:rPr>
            </w:pPr>
            <w:r w:rsidRPr="00353C37">
              <w:rPr>
                <w:rFonts w:eastAsia="SimSun" w:hint="eastAsia"/>
                <w:lang w:val="en-US" w:eastAsia="zh-CN"/>
              </w:rPr>
              <w:t>2</w:t>
            </w:r>
          </w:p>
        </w:tc>
      </w:tr>
      <w:tr w:rsidR="00353C37" w:rsidRPr="00353C37" w14:paraId="34B08E6D"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353C37" w:rsidRDefault="00353C37" w:rsidP="00353C37">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77777777" w:rsidR="00353C37" w:rsidRPr="00353C37" w:rsidRDefault="00353C37" w:rsidP="00353C37">
            <w:pPr>
              <w:pStyle w:val="TAC"/>
              <w:rPr>
                <w:rFonts w:eastAsia="Calibri"/>
                <w:lang w:val="en-US" w:eastAsia="ja-JP"/>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77777777" w:rsidR="00353C37" w:rsidRPr="00353C37" w:rsidRDefault="00353C37" w:rsidP="00353C37">
            <w:pPr>
              <w:pStyle w:val="TAC"/>
              <w:rPr>
                <w:rFonts w:eastAsia="Calibri"/>
                <w:lang w:val="en-US" w:eastAsia="ja-JP"/>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86C9DEB"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9F345D1"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353C37" w:rsidRDefault="00353C37" w:rsidP="00353C37">
            <w:pPr>
              <w:pStyle w:val="TAC"/>
              <w:rPr>
                <w:rFonts w:eastAsia="SimSun"/>
                <w:lang w:val="en-US" w:eastAsia="zh-CN"/>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353C37" w:rsidRDefault="00353C37" w:rsidP="00353C37">
            <w:pPr>
              <w:pStyle w:val="TAC"/>
              <w:rPr>
                <w:rFonts w:eastAsia="SimSun"/>
                <w:lang w:val="en-US" w:eastAsia="zh-CN"/>
              </w:rPr>
            </w:pPr>
            <w:r w:rsidRPr="00353C37">
              <w:rPr>
                <w:rFonts w:eastAsia="SimSun" w:cs="Arial"/>
                <w:szCs w:val="18"/>
                <w:lang w:eastAsia="sv-SE"/>
              </w:rPr>
              <w:t>3</w:t>
            </w:r>
          </w:p>
        </w:tc>
      </w:tr>
      <w:tr w:rsidR="00353C37" w:rsidRPr="00353C37" w14:paraId="38AD2078"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353C37" w:rsidRDefault="00353C37" w:rsidP="00353C37">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7777777" w:rsidR="00353C37" w:rsidRPr="00353C37" w:rsidRDefault="00353C37" w:rsidP="00353C37">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A1BE1F6"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AB85F73"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353C37" w:rsidRDefault="00353C37" w:rsidP="00353C37">
            <w:pPr>
              <w:pStyle w:val="TAC"/>
              <w:rPr>
                <w:rFonts w:eastAsia="SimSun"/>
                <w:lang w:val="en-US" w:eastAsia="zh-CN"/>
              </w:rPr>
            </w:pPr>
            <w:r w:rsidRPr="00353C37">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77777777" w:rsidR="00353C37" w:rsidRPr="00353C37" w:rsidRDefault="00353C37" w:rsidP="00353C37">
            <w:pPr>
              <w:pStyle w:val="TAC"/>
              <w:rPr>
                <w:rFonts w:eastAsia="SimSun"/>
                <w:lang w:val="en-US" w:eastAsia="zh-CN"/>
              </w:rPr>
            </w:pPr>
            <w:r w:rsidRPr="00353C37">
              <w:rPr>
                <w:rFonts w:eastAsia="SimSun"/>
                <w:lang w:val="en-US" w:eastAsia="zh-CN"/>
              </w:rPr>
              <w:t>4 and 5</w:t>
            </w:r>
          </w:p>
        </w:tc>
      </w:tr>
      <w:tr w:rsidR="00353C37" w:rsidRPr="00353C37" w14:paraId="6FE41AF7"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353C37" w:rsidRDefault="00353C37" w:rsidP="00353C37">
            <w:pPr>
              <w:pStyle w:val="TAC"/>
              <w:rPr>
                <w:rFonts w:eastAsia="Yu Gothic"/>
                <w:lang w:val="en-US"/>
              </w:rPr>
            </w:pPr>
            <w:r w:rsidRPr="00353C37">
              <w:rPr>
                <w:rFonts w:eastAsia="SimSun"/>
                <w:lang w:val="x-none" w:eastAsia="sv-SE"/>
              </w:rPr>
              <w:t>CA_n41</w:t>
            </w:r>
            <w:r w:rsidRPr="00353C37">
              <w:rPr>
                <w:rFonts w:eastAsia="SimSun"/>
                <w:lang w:val="x-none" w:eastAsia="zh-CN"/>
              </w:rPr>
              <w:t>(</w:t>
            </w:r>
            <w:r w:rsidRPr="00353C37">
              <w:rPr>
                <w:rFonts w:eastAsia="SimSun"/>
                <w:lang w:val="sv-SE" w:eastAsia="zh-CN"/>
              </w:rPr>
              <w:t>3</w:t>
            </w:r>
            <w:r w:rsidRPr="00353C37">
              <w:rPr>
                <w:rFonts w:eastAsia="SimSun"/>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353C37" w:rsidRDefault="00353C37" w:rsidP="00353C37">
            <w:pPr>
              <w:pStyle w:val="TAC"/>
              <w:rPr>
                <w:rFonts w:eastAsia="Yu Gothic"/>
                <w:lang w:val="en-US"/>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77777777" w:rsidR="00353C37" w:rsidRPr="00353C37" w:rsidRDefault="00353C37" w:rsidP="00353C37">
            <w:pPr>
              <w:pStyle w:val="TAC"/>
              <w:rPr>
                <w:rFonts w:eastAsia="SimSun"/>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77777777" w:rsidR="00353C37" w:rsidRPr="00353C37" w:rsidRDefault="00353C37" w:rsidP="00353C37">
            <w:pPr>
              <w:pStyle w:val="TAC"/>
              <w:rPr>
                <w:rFonts w:eastAsia="SimSun"/>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00EBC3" w14:textId="77777777" w:rsidR="00353C37" w:rsidRPr="00353C37" w:rsidRDefault="00353C37" w:rsidP="00353C37">
            <w:pPr>
              <w:pStyle w:val="TAC"/>
              <w:rPr>
                <w:rFonts w:eastAsia="Yu Gothic"/>
                <w:lang w:val="en-US"/>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5614ADD"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353C37" w:rsidRDefault="00353C37" w:rsidP="00353C37">
            <w:pPr>
              <w:pStyle w:val="TAC"/>
              <w:rPr>
                <w:rFonts w:eastAsia="Yu Gothic"/>
                <w:lang w:val="en-US"/>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353C37" w:rsidRDefault="00353C37" w:rsidP="00353C37">
            <w:pPr>
              <w:pStyle w:val="TAC"/>
              <w:rPr>
                <w:rFonts w:eastAsia="Yu Gothic"/>
                <w:lang w:val="en-US"/>
              </w:rPr>
            </w:pPr>
            <w:r w:rsidRPr="00353C37">
              <w:rPr>
                <w:rFonts w:eastAsia="SimSun" w:cs="Arial"/>
                <w:szCs w:val="18"/>
                <w:lang w:eastAsia="sv-SE"/>
              </w:rPr>
              <w:t>0</w:t>
            </w:r>
          </w:p>
        </w:tc>
      </w:tr>
      <w:tr w:rsidR="00353C37" w:rsidRPr="00353C37" w14:paraId="4699A8D2"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353C37" w:rsidRDefault="00353C37" w:rsidP="00353C37">
            <w:pPr>
              <w:pStyle w:val="TAC"/>
              <w:rPr>
                <w:rFonts w:eastAsia="SimSun"/>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353C37" w:rsidRDefault="00353C37" w:rsidP="00353C37">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77777777" w:rsidR="00353C37" w:rsidRPr="00353C37" w:rsidRDefault="00353C37" w:rsidP="00353C37">
            <w:pPr>
              <w:pStyle w:val="TAC"/>
              <w:rPr>
                <w:rFonts w:eastAsia="SimSun"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E91B667"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353C37" w:rsidRDefault="00353C37" w:rsidP="00353C37">
            <w:pPr>
              <w:pStyle w:val="TAC"/>
              <w:rPr>
                <w:rFonts w:eastAsia="SimSun" w:cs="Arial"/>
                <w:szCs w:val="18"/>
                <w:lang w:eastAsia="sv-SE"/>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77777777" w:rsidR="00353C37" w:rsidRPr="00353C37" w:rsidRDefault="00353C37" w:rsidP="00353C37">
            <w:pPr>
              <w:pStyle w:val="TAC"/>
              <w:rPr>
                <w:rFonts w:eastAsia="SimSun" w:cs="Arial"/>
                <w:szCs w:val="18"/>
                <w:lang w:eastAsia="sv-SE"/>
              </w:rPr>
            </w:pPr>
            <w:r w:rsidRPr="00353C37">
              <w:rPr>
                <w:rFonts w:eastAsia="SimSun" w:cs="Arial"/>
                <w:szCs w:val="18"/>
                <w:lang w:eastAsia="sv-SE"/>
              </w:rPr>
              <w:t>4 and 5</w:t>
            </w:r>
          </w:p>
        </w:tc>
      </w:tr>
      <w:tr w:rsidR="00353C37" w:rsidRPr="00353C37" w14:paraId="60017A51"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353C37" w:rsidRDefault="00353C37" w:rsidP="00353C37">
            <w:pPr>
              <w:pStyle w:val="TAC"/>
              <w:rPr>
                <w:rFonts w:eastAsia="SimSun"/>
              </w:rPr>
            </w:pPr>
            <w:r w:rsidRPr="00353C37">
              <w:rPr>
                <w:rFonts w:eastAsia="SimSun"/>
                <w:lang w:val="x-none" w:eastAsia="sv-SE"/>
              </w:rPr>
              <w:t>CA_n41</w:t>
            </w:r>
            <w:r w:rsidRPr="00353C37">
              <w:rPr>
                <w:rFonts w:eastAsia="SimSun"/>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353C37" w:rsidRDefault="005757BD" w:rsidP="00353C37">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7777777" w:rsidR="00353C37" w:rsidRPr="00353C37" w:rsidRDefault="00353C37" w:rsidP="00353C37">
            <w:pPr>
              <w:pStyle w:val="TAC"/>
              <w:rPr>
                <w:rFonts w:eastAsia="Calibri"/>
                <w:lang w:val="en-US" w:eastAsia="ja-JP"/>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77777777" w:rsidR="00353C37" w:rsidRPr="00353C37" w:rsidRDefault="00353C37" w:rsidP="00353C37">
            <w:pPr>
              <w:pStyle w:val="TAC"/>
              <w:rPr>
                <w:rFonts w:eastAsia="Calibri"/>
                <w:lang w:val="en-US" w:eastAsia="ja-JP"/>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A8E6B34" w14:textId="77777777" w:rsidR="00353C37" w:rsidRPr="00353C37" w:rsidRDefault="00353C37" w:rsidP="00353C37">
            <w:pPr>
              <w:pStyle w:val="TAC"/>
              <w:rPr>
                <w:rFonts w:eastAsia="Yu Gothic"/>
                <w:lang w:val="en-US"/>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4B39351" w14:textId="77777777" w:rsidR="00353C37" w:rsidRPr="00353C37" w:rsidRDefault="00353C37" w:rsidP="00353C37">
            <w:pPr>
              <w:pStyle w:val="TAC"/>
              <w:rPr>
                <w:rFonts w:eastAsia="Yu Gothic"/>
                <w:lang w:val="en-US"/>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353C37" w:rsidRDefault="00353C37" w:rsidP="00353C37">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353C37" w:rsidRDefault="00353C37" w:rsidP="00353C37">
            <w:pPr>
              <w:pStyle w:val="TAC"/>
              <w:rPr>
                <w:rFonts w:eastAsia="Yu Gothic"/>
                <w:lang w:val="en-US"/>
              </w:rPr>
            </w:pPr>
            <w:r w:rsidRPr="00353C37">
              <w:rPr>
                <w:rFonts w:eastAsia="Yu Gothic"/>
                <w:lang w:val="en-US"/>
              </w:rPr>
              <w:t>0</w:t>
            </w:r>
          </w:p>
        </w:tc>
      </w:tr>
      <w:tr w:rsidR="00353C37" w:rsidRPr="00353C37" w14:paraId="233B978A"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353C37" w:rsidRDefault="00353C37" w:rsidP="00353C37">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77777777" w:rsidR="00353C37" w:rsidRPr="00353C37" w:rsidRDefault="00353C37" w:rsidP="00353C37">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353C37" w:rsidRDefault="00353C37" w:rsidP="00353C37">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77777777" w:rsidR="00353C37" w:rsidRPr="00353C37" w:rsidRDefault="00353C37" w:rsidP="00353C37">
            <w:pPr>
              <w:pStyle w:val="TAC"/>
              <w:rPr>
                <w:rFonts w:eastAsia="Yu Gothic"/>
                <w:lang w:val="en-US"/>
              </w:rPr>
            </w:pPr>
            <w:r w:rsidRPr="00353C37">
              <w:rPr>
                <w:rFonts w:eastAsia="Yu Gothic"/>
                <w:lang w:val="en-US"/>
              </w:rPr>
              <w:t>4 and 5</w:t>
            </w:r>
          </w:p>
        </w:tc>
      </w:tr>
      <w:tr w:rsidR="00353C37" w:rsidRPr="00353C37" w14:paraId="226FC00D"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353C37" w:rsidRDefault="00353C37" w:rsidP="00353C37">
            <w:pPr>
              <w:pStyle w:val="TAC"/>
              <w:rPr>
                <w:rFonts w:eastAsia="Yu Gothic"/>
                <w:lang w:val="en-US"/>
              </w:rPr>
            </w:pPr>
            <w:r w:rsidRPr="00353C37">
              <w:rPr>
                <w:rFonts w:eastAsia="SimSun"/>
                <w:lang w:eastAsia="sv-SE"/>
              </w:rPr>
              <w:t>CA_n4</w:t>
            </w:r>
            <w:r w:rsidRPr="00353C37">
              <w:rPr>
                <w:rFonts w:eastAsia="SimSun"/>
                <w:lang w:val="da-DK" w:eastAsia="sv-SE"/>
              </w:rPr>
              <w:t>6</w:t>
            </w:r>
            <w:r w:rsidRPr="00353C37">
              <w:rPr>
                <w:rFonts w:eastAsia="SimSun"/>
                <w:lang w:eastAsia="zh-CN"/>
              </w:rPr>
              <w:t>(</w:t>
            </w:r>
            <w:r w:rsidRPr="00353C37">
              <w:rPr>
                <w:rFonts w:eastAsia="SimSun"/>
                <w:lang w:val="da-DK" w:eastAsia="zh-CN"/>
              </w:rPr>
              <w:t>2</w:t>
            </w:r>
            <w:r w:rsidRPr="00353C37">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353C37" w:rsidRDefault="00353C37" w:rsidP="00353C37">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7777777" w:rsidR="00353C37" w:rsidRPr="00353C37" w:rsidRDefault="00353C37" w:rsidP="00353C37">
            <w:pPr>
              <w:pStyle w:val="TAC"/>
              <w:rPr>
                <w:rFonts w:eastAsia="SimSun"/>
              </w:rPr>
            </w:pPr>
            <w:r w:rsidRPr="00353C37">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77777777" w:rsidR="00353C37" w:rsidRPr="00353C37" w:rsidRDefault="00353C37" w:rsidP="00353C37">
            <w:pPr>
              <w:pStyle w:val="TAC"/>
              <w:rPr>
                <w:rFonts w:eastAsia="SimSun"/>
              </w:rPr>
            </w:pPr>
            <w:r w:rsidRPr="00353C37">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9C0CC9B"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4764342"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353C37" w:rsidRDefault="00353C37" w:rsidP="00353C37">
            <w:pPr>
              <w:pStyle w:val="TAC"/>
              <w:rPr>
                <w:rFonts w:eastAsia="Yu Gothic"/>
                <w:lang w:val="en-US"/>
              </w:rPr>
            </w:pPr>
            <w:r w:rsidRPr="00353C37">
              <w:rPr>
                <w:rFonts w:eastAsia="SimSun"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353C37" w:rsidRDefault="00353C37" w:rsidP="00353C37">
            <w:pPr>
              <w:pStyle w:val="TAC"/>
              <w:rPr>
                <w:rFonts w:eastAsia="Yu Gothic"/>
                <w:lang w:val="en-US"/>
              </w:rPr>
            </w:pPr>
            <w:r w:rsidRPr="00353C37">
              <w:rPr>
                <w:rFonts w:eastAsia="Yu Gothic"/>
                <w:lang w:val="en-US"/>
              </w:rPr>
              <w:t>0</w:t>
            </w:r>
          </w:p>
        </w:tc>
      </w:tr>
      <w:tr w:rsidR="00353C37" w:rsidRPr="00353C37" w14:paraId="1F834D40"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353C37" w:rsidRDefault="00353C37" w:rsidP="00353C37">
            <w:pPr>
              <w:pStyle w:val="TAC"/>
              <w:rPr>
                <w:rFonts w:eastAsia="SimSun"/>
              </w:rPr>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353C37" w:rsidRDefault="00353C37" w:rsidP="00353C37">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7777777" w:rsidR="00353C37" w:rsidRPr="00353C37" w:rsidRDefault="00353C37" w:rsidP="00353C37">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77777777" w:rsidR="00353C37" w:rsidRPr="00353C37" w:rsidRDefault="00353C37" w:rsidP="00353C37">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0BE02C5"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47D1477"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353C37" w:rsidRDefault="00353C37" w:rsidP="00353C3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353C37" w:rsidRDefault="00353C37" w:rsidP="00353C37">
            <w:pPr>
              <w:pStyle w:val="TAC"/>
              <w:rPr>
                <w:rFonts w:eastAsia="Yu Gothic"/>
                <w:lang w:val="en-US"/>
              </w:rPr>
            </w:pPr>
            <w:r w:rsidRPr="00353C37">
              <w:rPr>
                <w:rFonts w:eastAsia="Yu Gothic"/>
                <w:lang w:val="en-US"/>
              </w:rPr>
              <w:t>0</w:t>
            </w:r>
          </w:p>
        </w:tc>
      </w:tr>
      <w:tr w:rsidR="00353C37" w:rsidRPr="00353C37" w14:paraId="5F1110D5"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353C37" w:rsidRDefault="00353C37" w:rsidP="00353C37">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77777777" w:rsidR="00353C37" w:rsidRPr="00353C37" w:rsidRDefault="00353C37" w:rsidP="00353C37">
            <w:pPr>
              <w:pStyle w:val="TAC"/>
              <w:rPr>
                <w:rFonts w:eastAsia="SimSun"/>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777777" w:rsidR="00353C37" w:rsidRPr="00353C37" w:rsidRDefault="00353C37" w:rsidP="00353C37">
            <w:pPr>
              <w:pStyle w:val="TAC"/>
              <w:rPr>
                <w:rFonts w:eastAsia="SimSun"/>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35C402C"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516C515"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353C37" w:rsidRDefault="00353C37" w:rsidP="00353C3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353C37" w:rsidRDefault="00353C37" w:rsidP="00353C37">
            <w:pPr>
              <w:pStyle w:val="TAC"/>
              <w:rPr>
                <w:rFonts w:eastAsia="Yu Gothic"/>
                <w:lang w:val="en-US"/>
              </w:rPr>
            </w:pPr>
            <w:r w:rsidRPr="00353C37">
              <w:rPr>
                <w:rFonts w:eastAsia="Yu Gothic"/>
                <w:lang w:val="en-US"/>
              </w:rPr>
              <w:t>1</w:t>
            </w:r>
          </w:p>
        </w:tc>
      </w:tr>
      <w:tr w:rsidR="00353C37" w:rsidRPr="00353C37" w14:paraId="60FCE262"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353C37" w:rsidRDefault="00353C37" w:rsidP="00353C37">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353C37" w:rsidRDefault="00353C37" w:rsidP="00353C37">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77777777" w:rsidR="00353C37" w:rsidRPr="00353C37" w:rsidRDefault="00353C37" w:rsidP="00353C37">
            <w:pPr>
              <w:pStyle w:val="TAC"/>
              <w:rPr>
                <w:rFonts w:eastAsia="SimSun"/>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4E979F4"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BF8542A"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353C37" w:rsidRDefault="00353C37" w:rsidP="00353C3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7777777" w:rsidR="00353C37" w:rsidRPr="00353C37" w:rsidRDefault="00353C37" w:rsidP="00353C37">
            <w:pPr>
              <w:pStyle w:val="TAC"/>
              <w:rPr>
                <w:rFonts w:eastAsia="Yu Gothic"/>
                <w:lang w:val="en-US"/>
              </w:rPr>
            </w:pPr>
            <w:r w:rsidRPr="00353C37">
              <w:rPr>
                <w:rFonts w:eastAsia="Yu Gothic"/>
                <w:lang w:val="en-US"/>
              </w:rPr>
              <w:t>4 and 5</w:t>
            </w:r>
          </w:p>
        </w:tc>
      </w:tr>
      <w:tr w:rsidR="00353C37" w:rsidRPr="00353C37" w14:paraId="1175C703" w14:textId="77777777" w:rsidTr="000649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353C37" w:rsidRDefault="00353C37" w:rsidP="00353C37">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466E4AE" w14:textId="77777777" w:rsidR="00353C37" w:rsidRPr="00353C37" w:rsidRDefault="00353C37" w:rsidP="00353C3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A5FA2DA" w14:textId="77777777" w:rsidR="00353C37" w:rsidRPr="00353C37" w:rsidRDefault="00353C37" w:rsidP="00353C3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353C37" w:rsidRDefault="00353C37" w:rsidP="00353C37">
            <w:pPr>
              <w:pStyle w:val="TAC"/>
              <w:rPr>
                <w:rFonts w:eastAsia="DengXian"/>
                <w:szCs w:val="18"/>
                <w:lang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353C37" w:rsidRDefault="00353C37" w:rsidP="00353C37">
            <w:pPr>
              <w:pStyle w:val="TAC"/>
              <w:rPr>
                <w:rFonts w:eastAsia="Yu Gothic" w:cs="Arial"/>
                <w:szCs w:val="18"/>
                <w:lang w:val="en-US"/>
              </w:rPr>
            </w:pPr>
            <w:r w:rsidRPr="00353C37">
              <w:rPr>
                <w:rFonts w:eastAsia="SimSun"/>
                <w:szCs w:val="18"/>
                <w:lang w:val="en-US" w:eastAsia="zh-CN"/>
              </w:rPr>
              <w:t>0</w:t>
            </w:r>
          </w:p>
        </w:tc>
      </w:tr>
      <w:tr w:rsidR="00353C37" w:rsidRPr="00353C37" w14:paraId="152D8AF4" w14:textId="77777777" w:rsidTr="000649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353C37" w:rsidRDefault="00353C37" w:rsidP="00353C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353C37" w:rsidRDefault="00353C37" w:rsidP="00353C37">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082253C"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BDB195C" w14:textId="77777777" w:rsidR="00353C37" w:rsidRPr="00353C37" w:rsidRDefault="00353C37" w:rsidP="00353C3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353C37" w:rsidRDefault="00353C37" w:rsidP="00353C37">
            <w:pPr>
              <w:pStyle w:val="TAC"/>
              <w:rPr>
                <w:rFonts w:eastAsia="SimSun"/>
                <w:szCs w:val="18"/>
                <w:lang w:val="sv-SE"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353C37" w:rsidRDefault="00353C37" w:rsidP="00353C37">
            <w:pPr>
              <w:pStyle w:val="TAC"/>
              <w:rPr>
                <w:rFonts w:eastAsia="SimSun"/>
                <w:szCs w:val="18"/>
                <w:lang w:val="en-US" w:eastAsia="zh-CN"/>
              </w:rPr>
            </w:pPr>
            <w:r w:rsidRPr="00353C37">
              <w:rPr>
                <w:rFonts w:eastAsia="SimSun"/>
                <w:szCs w:val="18"/>
                <w:lang w:val="en-US" w:eastAsia="zh-CN"/>
              </w:rPr>
              <w:t>1</w:t>
            </w:r>
          </w:p>
        </w:tc>
      </w:tr>
      <w:tr w:rsidR="00353C37" w:rsidRPr="00353C37" w14:paraId="0E30C1D4" w14:textId="77777777" w:rsidTr="000649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353C37" w:rsidRDefault="00353C37" w:rsidP="00353C37">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1ABB244" w14:textId="77777777" w:rsidR="00353C37" w:rsidRPr="00353C37" w:rsidRDefault="00353C37" w:rsidP="00353C3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2E2A00E" w14:textId="77777777" w:rsidR="00353C37" w:rsidRPr="00353C37" w:rsidRDefault="00353C37" w:rsidP="00353C3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353C37" w:rsidRDefault="00353C37" w:rsidP="00353C37">
            <w:pPr>
              <w:pStyle w:val="TAC"/>
              <w:rPr>
                <w:rFonts w:eastAsia="DengXian"/>
                <w:szCs w:val="18"/>
                <w:lang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353C37" w:rsidRDefault="00353C37" w:rsidP="00353C37">
            <w:pPr>
              <w:pStyle w:val="TAC"/>
              <w:rPr>
                <w:rFonts w:eastAsia="Yu Gothic" w:cs="Arial"/>
                <w:szCs w:val="18"/>
                <w:lang w:val="en-US"/>
              </w:rPr>
            </w:pPr>
            <w:r w:rsidRPr="00353C37">
              <w:rPr>
                <w:rFonts w:eastAsia="SimSun"/>
                <w:szCs w:val="18"/>
                <w:lang w:val="en-US" w:eastAsia="zh-CN"/>
              </w:rPr>
              <w:t>0</w:t>
            </w:r>
          </w:p>
        </w:tc>
      </w:tr>
      <w:tr w:rsidR="00353C37" w:rsidRPr="00353C37" w14:paraId="4EA173EB" w14:textId="77777777" w:rsidTr="000649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353C37" w:rsidRDefault="00353C37" w:rsidP="00353C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353C37" w:rsidRDefault="00353C37" w:rsidP="00353C37">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5BC9ADA"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8D7011"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353C37" w:rsidRDefault="00353C37" w:rsidP="00353C37">
            <w:pPr>
              <w:pStyle w:val="TAC"/>
              <w:rPr>
                <w:rFonts w:eastAsia="SimSun"/>
                <w:szCs w:val="18"/>
                <w:lang w:val="sv-SE"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353C37" w:rsidRDefault="00353C37" w:rsidP="00353C37">
            <w:pPr>
              <w:pStyle w:val="TAC"/>
              <w:rPr>
                <w:rFonts w:eastAsia="SimSun"/>
                <w:szCs w:val="18"/>
                <w:lang w:val="en-US" w:eastAsia="zh-CN"/>
              </w:rPr>
            </w:pPr>
            <w:r w:rsidRPr="00353C37">
              <w:rPr>
                <w:rFonts w:eastAsia="SimSun"/>
                <w:szCs w:val="18"/>
                <w:lang w:val="en-US" w:eastAsia="zh-CN"/>
              </w:rPr>
              <w:t>1</w:t>
            </w:r>
          </w:p>
        </w:tc>
      </w:tr>
      <w:tr w:rsidR="00353C37" w:rsidRPr="00353C37" w14:paraId="6D9D4C97"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353C37" w:rsidRDefault="00353C37" w:rsidP="00353C37">
            <w:pPr>
              <w:pStyle w:val="TAC"/>
              <w:rPr>
                <w:rFonts w:eastAsia="SimSun"/>
              </w:rPr>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AB855E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77777777" w:rsidR="00353C37" w:rsidRPr="00353C37" w:rsidRDefault="00353C37" w:rsidP="00353C37">
            <w:pPr>
              <w:pStyle w:val="TAC"/>
              <w:rPr>
                <w:rFonts w:eastAsia="SimSun"/>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77777777" w:rsidR="00353C37" w:rsidRPr="00353C37" w:rsidRDefault="00353C37" w:rsidP="00353C37">
            <w:pPr>
              <w:pStyle w:val="TAC"/>
              <w:rPr>
                <w:rFonts w:eastAsia="SimSun"/>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48749541"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8EC6C4"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353C37" w:rsidRDefault="00353C37" w:rsidP="00353C37">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0</w:t>
            </w:r>
          </w:p>
        </w:tc>
      </w:tr>
      <w:tr w:rsidR="00353C37" w:rsidRPr="00353C37" w14:paraId="7E1DF464"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69040E1" w14:textId="77777777" w:rsidR="00353C37" w:rsidRPr="00353C37" w:rsidRDefault="00353C37" w:rsidP="00353C37">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715D3AD"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77777777" w:rsidR="00353C37" w:rsidRPr="00353C37" w:rsidRDefault="00353C37" w:rsidP="00353C37">
            <w:pPr>
              <w:pStyle w:val="TAC"/>
              <w:rPr>
                <w:rFonts w:eastAsia="SimSun"/>
                <w:lang w:val="en-US"/>
              </w:rPr>
            </w:pPr>
            <w:r w:rsidRPr="00353C37">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77777777" w:rsidR="00353C37" w:rsidRPr="00353C37" w:rsidRDefault="00353C37" w:rsidP="00353C37">
            <w:pPr>
              <w:pStyle w:val="TAC"/>
              <w:rPr>
                <w:rFonts w:eastAsia="SimSun"/>
                <w:lang w:val="en-US"/>
              </w:rPr>
            </w:pPr>
            <w:r w:rsidRPr="00353C37">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EAAB92B"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8E82D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353C37" w:rsidRDefault="00353C37" w:rsidP="00353C3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353C37" w:rsidRDefault="00353C37" w:rsidP="00353C37">
            <w:pPr>
              <w:pStyle w:val="TAC"/>
              <w:rPr>
                <w:rFonts w:eastAsia="SimSun"/>
                <w:lang w:val="en-US"/>
              </w:rPr>
            </w:pPr>
            <w:r w:rsidRPr="00353C37">
              <w:rPr>
                <w:rFonts w:eastAsia="SimSun" w:hint="eastAsia"/>
                <w:lang w:val="en-US" w:eastAsia="zh-CN"/>
              </w:rPr>
              <w:t>1</w:t>
            </w:r>
          </w:p>
        </w:tc>
      </w:tr>
      <w:tr w:rsidR="00353C37" w:rsidRPr="00353C37" w14:paraId="26F31E7F"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E3594D7" w14:textId="77777777" w:rsidR="00353C37" w:rsidRPr="00353C37" w:rsidRDefault="00353C37" w:rsidP="00353C37">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489BE754"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7777777" w:rsidR="00353C37" w:rsidRPr="00353C37" w:rsidRDefault="00353C37" w:rsidP="00353C37">
            <w:pPr>
              <w:pStyle w:val="TAC"/>
              <w:rPr>
                <w:rFonts w:eastAsia="SimSun"/>
                <w:lang w:val="en-US"/>
              </w:rPr>
            </w:pPr>
            <w:r w:rsidRPr="00353C37">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77777777" w:rsidR="00353C37" w:rsidRPr="00353C37" w:rsidRDefault="00353C37" w:rsidP="00353C37">
            <w:pPr>
              <w:pStyle w:val="TAC"/>
              <w:rPr>
                <w:rFonts w:eastAsia="SimSun"/>
                <w:lang w:val="en-US"/>
              </w:rPr>
            </w:pPr>
            <w:r w:rsidRPr="00353C37">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BFC285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A584E1"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353C37" w:rsidRDefault="00353C37" w:rsidP="00353C3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353C37" w:rsidRDefault="00353C37" w:rsidP="00353C37">
            <w:pPr>
              <w:pStyle w:val="TAC"/>
              <w:rPr>
                <w:rFonts w:eastAsia="SimSun"/>
                <w:lang w:val="en-US" w:eastAsia="zh-CN"/>
              </w:rPr>
            </w:pPr>
            <w:r w:rsidRPr="00353C37">
              <w:rPr>
                <w:rFonts w:eastAsia="SimSun"/>
                <w:lang w:val="en-US" w:eastAsia="zh-CN"/>
              </w:rPr>
              <w:t>2</w:t>
            </w:r>
          </w:p>
        </w:tc>
      </w:tr>
      <w:tr w:rsidR="00353C37" w:rsidRPr="00353C37" w14:paraId="2FF1AA49"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353C37" w:rsidRDefault="00353C37" w:rsidP="00353C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353C37" w:rsidRDefault="00353C37" w:rsidP="00353C37">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77777777" w:rsidR="00353C37" w:rsidRPr="00353C37" w:rsidRDefault="00353C37" w:rsidP="00353C37">
            <w:pPr>
              <w:pStyle w:val="TAC"/>
              <w:rPr>
                <w:rFonts w:eastAsia="SimSun"/>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331E4E"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71E5AA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353C37" w:rsidRDefault="00353C37" w:rsidP="00353C37">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77777777" w:rsidR="00353C37" w:rsidRPr="00353C37" w:rsidRDefault="00353C37" w:rsidP="00353C37">
            <w:pPr>
              <w:pStyle w:val="TAC"/>
              <w:rPr>
                <w:rFonts w:eastAsia="SimSun"/>
                <w:lang w:val="en-US" w:eastAsia="zh-CN"/>
              </w:rPr>
            </w:pPr>
            <w:r w:rsidRPr="00353C37">
              <w:rPr>
                <w:rFonts w:eastAsia="SimSun"/>
                <w:lang w:val="en-US" w:eastAsia="zh-CN"/>
              </w:rPr>
              <w:t>4 and 5</w:t>
            </w:r>
          </w:p>
        </w:tc>
      </w:tr>
      <w:tr w:rsidR="00353C37" w:rsidRPr="00353C37" w14:paraId="30ACCA82"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77777777" w:rsidR="00353C37" w:rsidRPr="00353C37" w:rsidRDefault="00353C37" w:rsidP="00353C37">
            <w:pPr>
              <w:pStyle w:val="TAC"/>
              <w:rPr>
                <w:rFonts w:eastAsia="SimSun"/>
                <w:lang w:val="en-US"/>
              </w:rPr>
            </w:pPr>
            <w:r w:rsidRPr="00353C37">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77777777" w:rsidR="00353C37" w:rsidRPr="00353C37" w:rsidRDefault="00353C37" w:rsidP="00353C37">
            <w:pPr>
              <w:pStyle w:val="TAC"/>
              <w:rPr>
                <w:rFonts w:eastAsia="SimSun"/>
                <w:lang w:val="en-US"/>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954A8C0" w14:textId="77777777" w:rsidR="00353C37" w:rsidRPr="00353C37" w:rsidRDefault="00353C37" w:rsidP="00353C37">
            <w:pPr>
              <w:pStyle w:val="TAC"/>
              <w:rPr>
                <w:rFonts w:eastAsia="DengXian"/>
                <w:lang w:eastAsia="zh-CN"/>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FDA9635"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353C37" w:rsidRDefault="00353C37" w:rsidP="00353C37">
            <w:pPr>
              <w:pStyle w:val="TAC"/>
              <w:rPr>
                <w:rFonts w:eastAsia="DengXian"/>
                <w:lang w:eastAsia="zh-CN"/>
              </w:rPr>
            </w:pPr>
            <w:r w:rsidRPr="00353C37">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353C37" w:rsidRDefault="00353C37" w:rsidP="00353C37">
            <w:pPr>
              <w:pStyle w:val="TAC"/>
              <w:rPr>
                <w:rFonts w:eastAsia="SimSun"/>
                <w:lang w:val="en-US" w:eastAsia="zh-CN"/>
              </w:rPr>
            </w:pPr>
            <w:r w:rsidRPr="00353C37">
              <w:rPr>
                <w:rFonts w:eastAsia="DengXian"/>
                <w:lang w:val="fi-FI" w:eastAsia="zh-CN"/>
              </w:rPr>
              <w:t>0</w:t>
            </w:r>
          </w:p>
        </w:tc>
      </w:tr>
      <w:tr w:rsidR="00353C37" w:rsidRPr="00353C37" w14:paraId="7A776DB3" w14:textId="77777777" w:rsidTr="00A0152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353C37" w:rsidRDefault="00353C37" w:rsidP="00353C37">
            <w:pPr>
              <w:pStyle w:val="TAC"/>
              <w:rPr>
                <w:rFonts w:eastAsia="Yu Gothic"/>
                <w:lang w:val="en-US"/>
              </w:rPr>
            </w:pPr>
            <w:r w:rsidRPr="00353C37">
              <w:rPr>
                <w:rFonts w:eastAsia="SimSun"/>
              </w:rPr>
              <w:t>CA_n71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0D15D81" w14:textId="77777777" w:rsidR="00353C37" w:rsidRPr="00353C37" w:rsidRDefault="00353C37" w:rsidP="00353C37">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77777777" w:rsidR="00353C37" w:rsidRPr="00353C37" w:rsidRDefault="00353C37" w:rsidP="00353C37">
            <w:pPr>
              <w:pStyle w:val="TAC"/>
              <w:rPr>
                <w:rFonts w:eastAsia="SimSun"/>
                <w:lang w:val="en-US"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7777777" w:rsidR="00353C37" w:rsidRPr="00353C37" w:rsidRDefault="00353C37" w:rsidP="00353C37">
            <w:pPr>
              <w:pStyle w:val="TAC"/>
              <w:rPr>
                <w:rFonts w:eastAsia="SimSun"/>
                <w:lang w:val="en-US" w:eastAsia="zh-CN"/>
              </w:rPr>
            </w:pPr>
            <w:r w:rsidRPr="00353C37">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38D12513"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882384"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353C37" w:rsidRDefault="00353C37" w:rsidP="00353C37">
            <w:pPr>
              <w:pStyle w:val="TAC"/>
              <w:rPr>
                <w:rFonts w:eastAsia="DengXian"/>
                <w:lang w:eastAsia="zh-CN"/>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353C37" w:rsidRDefault="00353C37" w:rsidP="00353C37">
            <w:pPr>
              <w:pStyle w:val="TAC"/>
              <w:rPr>
                <w:rFonts w:eastAsia="DengXian"/>
                <w:lang w:val="en-US" w:eastAsia="zh-CN"/>
              </w:rPr>
            </w:pPr>
            <w:r w:rsidRPr="00353C37">
              <w:rPr>
                <w:rFonts w:eastAsia="DengXian" w:hint="eastAsia"/>
                <w:lang w:val="x-none" w:eastAsia="zh-CN"/>
              </w:rPr>
              <w:t>0</w:t>
            </w:r>
          </w:p>
        </w:tc>
      </w:tr>
      <w:tr w:rsidR="00353C37" w:rsidRPr="00353C37" w14:paraId="1B3AF0F1" w14:textId="77777777" w:rsidTr="00A0152C">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353C37" w:rsidRDefault="00353C37" w:rsidP="00353C37">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77777777" w:rsidR="00353C37" w:rsidRPr="00353C37" w:rsidRDefault="00353C37" w:rsidP="00353C37">
            <w:pPr>
              <w:pStyle w:val="TAC"/>
              <w:rPr>
                <w:rFonts w:eastAsia="SimSun" w:cs="Arial"/>
                <w:szCs w:val="18"/>
              </w:rPr>
            </w:pPr>
            <w:r w:rsidRPr="00353C37">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57867151"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BB60518"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353C37" w:rsidRDefault="00353C37" w:rsidP="00353C37">
            <w:pPr>
              <w:pStyle w:val="TAC"/>
              <w:rPr>
                <w:rFonts w:eastAsia="SimSun"/>
                <w:lang w:eastAsia="ja-JP"/>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11845D0" w14:textId="77777777" w:rsidR="00353C37" w:rsidRPr="00353C37" w:rsidRDefault="00353C37" w:rsidP="00353C37">
            <w:pPr>
              <w:pStyle w:val="TAC"/>
              <w:rPr>
                <w:rFonts w:eastAsia="DengXian"/>
                <w:lang w:val="x-none" w:eastAsia="zh-CN"/>
              </w:rPr>
            </w:pPr>
            <w:r w:rsidRPr="00353C37">
              <w:rPr>
                <w:rFonts w:eastAsia="DengXian"/>
                <w:lang w:val="fi-FI" w:eastAsia="zh-CN"/>
              </w:rPr>
              <w:t>4 and 5</w:t>
            </w:r>
          </w:p>
        </w:tc>
      </w:tr>
      <w:tr w:rsidR="00353C37" w:rsidRPr="00353C37" w14:paraId="0A7EB82E"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353C37" w:rsidRDefault="00353C37" w:rsidP="00353C37">
            <w:pPr>
              <w:pStyle w:val="TAC"/>
              <w:rPr>
                <w:rFonts w:eastAsia="SimSun"/>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353C37" w:rsidRDefault="00853437" w:rsidP="00853437">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6366BA6A" w14:textId="25837010" w:rsidR="00353C37" w:rsidRPr="00353C37" w:rsidRDefault="00853437" w:rsidP="00853437">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77777777" w:rsidR="00353C37" w:rsidRPr="00353C37" w:rsidRDefault="00353C37" w:rsidP="00353C37">
            <w:pPr>
              <w:pStyle w:val="TAC"/>
              <w:rPr>
                <w:rFonts w:eastAsia="SimSun"/>
                <w:lang w:val="en-US"/>
              </w:rPr>
            </w:pPr>
            <w:r w:rsidRPr="00353C37">
              <w:rPr>
                <w:rFonts w:eastAsia="SimSu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77777777" w:rsidR="00353C37" w:rsidRPr="00353C37" w:rsidRDefault="00353C37" w:rsidP="00353C37">
            <w:pPr>
              <w:pStyle w:val="TAC"/>
              <w:rPr>
                <w:rFonts w:eastAsia="SimSun"/>
                <w:lang w:val="en-US"/>
              </w:rPr>
            </w:pPr>
            <w:r w:rsidRPr="00353C37">
              <w:rPr>
                <w:rFonts w:eastAsia="SimSu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4DEE677"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3C58DE"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353C37" w:rsidRDefault="00353C37" w:rsidP="00353C37">
            <w:pPr>
              <w:pStyle w:val="TAC"/>
              <w:rPr>
                <w:rFonts w:eastAsia="SimSun"/>
                <w:lang w:val="en-US"/>
              </w:rPr>
            </w:pPr>
            <w:r w:rsidRPr="00353C37">
              <w:rPr>
                <w:rFonts w:eastAsia="DengXian" w:hint="eastAsia"/>
                <w:lang w:val="en-US" w:eastAsia="zh-CN"/>
              </w:rPr>
              <w:t>0</w:t>
            </w:r>
          </w:p>
        </w:tc>
      </w:tr>
      <w:tr w:rsidR="00353C37" w:rsidRPr="00353C37" w14:paraId="15465837"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A6C864B" w14:textId="77777777" w:rsidR="00353C37" w:rsidRPr="00353C37" w:rsidRDefault="00353C37" w:rsidP="00353C37">
            <w:pPr>
              <w:pStyle w:val="TAC"/>
              <w:rPr>
                <w:rFonts w:eastAsia="SimSun"/>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068ACF5" w14:textId="77777777" w:rsidR="00353C37" w:rsidRPr="00353C37" w:rsidRDefault="00353C37" w:rsidP="00353C37">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77777777" w:rsidR="00353C37" w:rsidRPr="00353C37" w:rsidRDefault="00353C37" w:rsidP="00353C37">
            <w:pPr>
              <w:pStyle w:val="TAC"/>
              <w:rPr>
                <w:rFonts w:eastAsia="SimSun"/>
                <w:lang w:val="en-US" w:eastAsia="zh-CN"/>
              </w:rPr>
            </w:pPr>
            <w:r w:rsidRPr="00353C37">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77777777" w:rsidR="00353C37" w:rsidRPr="00353C37" w:rsidRDefault="00353C37" w:rsidP="00353C37">
            <w:pPr>
              <w:pStyle w:val="TAC"/>
              <w:rPr>
                <w:rFonts w:eastAsia="SimSun"/>
                <w:lang w:val="en-US" w:eastAsia="zh-CN"/>
              </w:rPr>
            </w:pPr>
            <w:r w:rsidRPr="00353C37">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55763D1" w14:textId="77777777" w:rsidR="00353C37" w:rsidRPr="00353C37" w:rsidRDefault="00353C37" w:rsidP="00353C37">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749D0AB6"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353C37" w:rsidRDefault="00353C37" w:rsidP="00353C37">
            <w:pPr>
              <w:pStyle w:val="TAC"/>
              <w:rPr>
                <w:rFonts w:eastAsia="SimSun"/>
                <w:lang w:eastAsia="zh-CN"/>
              </w:rPr>
            </w:pPr>
            <w:r w:rsidRPr="00353C37">
              <w:rPr>
                <w:rFonts w:eastAsia="SimSun" w:hint="eastAsia"/>
                <w:lang w:eastAsia="zh-CN"/>
              </w:rPr>
              <w:t>2</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353C37" w:rsidRDefault="00353C37" w:rsidP="00353C37">
            <w:pPr>
              <w:pStyle w:val="TAC"/>
              <w:rPr>
                <w:rFonts w:eastAsia="SimSun"/>
                <w:lang w:val="en-US" w:eastAsia="zh-CN"/>
              </w:rPr>
            </w:pPr>
            <w:r w:rsidRPr="00353C37">
              <w:rPr>
                <w:rFonts w:eastAsia="SimSun" w:hint="eastAsia"/>
                <w:lang w:val="en-US" w:eastAsia="zh-CN"/>
              </w:rPr>
              <w:t>1</w:t>
            </w:r>
          </w:p>
        </w:tc>
      </w:tr>
      <w:tr w:rsidR="00353C37" w:rsidRPr="00353C37" w14:paraId="27E9BB63"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353C37" w:rsidRDefault="00353C37" w:rsidP="00353C37">
            <w:pPr>
              <w:pStyle w:val="TAC"/>
              <w:rPr>
                <w:rFonts w:eastAsia="SimSun"/>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353C37" w:rsidRDefault="00353C37" w:rsidP="00353C37">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77777777" w:rsidR="00353C37" w:rsidRPr="00353C37" w:rsidRDefault="00353C37" w:rsidP="00353C37">
            <w:pPr>
              <w:pStyle w:val="TAC"/>
              <w:rPr>
                <w:rFonts w:eastAsia="SimSun"/>
                <w:lang w:val="en-US" w:eastAsia="zh-CN"/>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4CF213" w14:textId="77777777" w:rsidR="00353C37" w:rsidRPr="00353C37" w:rsidRDefault="00353C37" w:rsidP="00353C37">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1AEF9CBE"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353C37" w:rsidRDefault="00353C37" w:rsidP="00353C37">
            <w:pPr>
              <w:pStyle w:val="TAC"/>
              <w:rPr>
                <w:rFonts w:eastAsia="SimSun"/>
                <w:lang w:eastAsia="zh-CN"/>
              </w:rPr>
            </w:pPr>
            <w:r w:rsidRPr="00353C37">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77777777" w:rsidR="00353C37" w:rsidRPr="00353C37" w:rsidRDefault="00353C37" w:rsidP="00353C37">
            <w:pPr>
              <w:pStyle w:val="TAC"/>
              <w:rPr>
                <w:rFonts w:eastAsia="SimSun"/>
                <w:lang w:val="en-US" w:eastAsia="zh-CN"/>
              </w:rPr>
            </w:pPr>
            <w:r w:rsidRPr="00353C37">
              <w:rPr>
                <w:rFonts w:eastAsia="SimSun"/>
                <w:lang w:val="en-US" w:eastAsia="zh-CN"/>
              </w:rPr>
              <w:t>4 and 5</w:t>
            </w:r>
          </w:p>
        </w:tc>
      </w:tr>
      <w:tr w:rsidR="00353C37" w:rsidRPr="00353C37" w14:paraId="7AE3B2FF" w14:textId="77777777" w:rsidTr="00A0152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CC697AF" w14:textId="77777777" w:rsidR="00353C37" w:rsidRPr="00353C37" w:rsidRDefault="00353C37" w:rsidP="00353C37">
            <w:pPr>
              <w:pStyle w:val="TAC"/>
              <w:rPr>
                <w:rFonts w:eastAsia="SimSun"/>
                <w:lang w:val="en-US"/>
              </w:rPr>
            </w:pPr>
            <w:r w:rsidRPr="00353C37">
              <w:rPr>
                <w:rFonts w:eastAsia="SimSun"/>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11F1F22" w14:textId="77777777" w:rsidR="00853437" w:rsidRPr="00353C37" w:rsidRDefault="00853437" w:rsidP="00853437">
            <w:pPr>
              <w:pStyle w:val="TAC"/>
              <w:rPr>
                <w:rFonts w:eastAsia="DengXian"/>
                <w:lang w:val="en-US"/>
              </w:rPr>
            </w:pPr>
            <w:r w:rsidRPr="00353C37">
              <w:rPr>
                <w:lang w:eastAsia="zh-CN"/>
              </w:rPr>
              <w:t>n77</w:t>
            </w:r>
            <w:r w:rsidRPr="00353C37">
              <w:rPr>
                <w:vertAlign w:val="superscript"/>
                <w:lang w:eastAsia="zh-CN"/>
              </w:rPr>
              <w:t>3,4</w:t>
            </w:r>
          </w:p>
          <w:p w14:paraId="79B602CA" w14:textId="31FA436E" w:rsidR="00353C37" w:rsidRPr="00353C37" w:rsidRDefault="00853437" w:rsidP="00853437">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77777777" w:rsidR="00353C37" w:rsidRPr="00353C37" w:rsidRDefault="00353C37" w:rsidP="00353C37">
            <w:pPr>
              <w:pStyle w:val="TAC"/>
              <w:rPr>
                <w:rFonts w:eastAsia="SimSun"/>
                <w:lang w:val="en-US" w:eastAsia="zh-CN"/>
              </w:rPr>
            </w:pPr>
            <w:r w:rsidRPr="00353C37">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77777777" w:rsidR="00353C37" w:rsidRPr="00353C37" w:rsidRDefault="00353C37" w:rsidP="00353C37">
            <w:pPr>
              <w:pStyle w:val="TAC"/>
              <w:rPr>
                <w:rFonts w:eastAsia="SimSun"/>
                <w:lang w:val="en-US"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5376AA90" w14:textId="77777777" w:rsidR="00353C37" w:rsidRPr="00353C37" w:rsidRDefault="00353C37" w:rsidP="00353C37">
            <w:pPr>
              <w:pStyle w:val="TAC"/>
              <w:rPr>
                <w:rFonts w:eastAsia="SimSun"/>
                <w:lang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0A7A4163"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353C37" w:rsidRDefault="00353C37" w:rsidP="00353C37">
            <w:pPr>
              <w:pStyle w:val="TAC"/>
              <w:rPr>
                <w:rFonts w:eastAsia="SimSun"/>
                <w:lang w:eastAsia="zh-C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353C37" w:rsidRDefault="00353C37" w:rsidP="00353C37">
            <w:pPr>
              <w:pStyle w:val="TAC"/>
              <w:rPr>
                <w:rFonts w:eastAsia="SimSun"/>
                <w:lang w:val="en-US" w:eastAsia="zh-CN"/>
              </w:rPr>
            </w:pPr>
            <w:r w:rsidRPr="00353C37">
              <w:rPr>
                <w:rFonts w:eastAsia="SimSun"/>
              </w:rPr>
              <w:t>0</w:t>
            </w:r>
          </w:p>
        </w:tc>
      </w:tr>
      <w:tr w:rsidR="00353C37" w:rsidRPr="00353C37" w14:paraId="0236B810" w14:textId="77777777" w:rsidTr="002176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C56CE69" w14:textId="77777777" w:rsidR="00353C37" w:rsidRPr="00353C37" w:rsidRDefault="00353C37" w:rsidP="00353C37">
            <w:pPr>
              <w:pStyle w:val="TAC"/>
              <w:rPr>
                <w:rFonts w:eastAsia="SimSun"/>
              </w:rPr>
            </w:pPr>
          </w:p>
        </w:tc>
        <w:tc>
          <w:tcPr>
            <w:tcW w:w="1496" w:type="dxa"/>
            <w:vMerge/>
            <w:tcBorders>
              <w:left w:val="single" w:sz="4" w:space="0" w:color="auto"/>
              <w:right w:val="single" w:sz="4" w:space="0" w:color="auto"/>
            </w:tcBorders>
            <w:tcMar>
              <w:top w:w="0" w:type="dxa"/>
              <w:left w:w="108" w:type="dxa"/>
              <w:bottom w:w="0" w:type="dxa"/>
              <w:right w:w="108" w:type="dxa"/>
            </w:tcMar>
          </w:tcPr>
          <w:p w14:paraId="793949AA" w14:textId="77777777" w:rsidR="00353C37" w:rsidRPr="00353C37" w:rsidRDefault="00353C37" w:rsidP="00353C37">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77777777" w:rsidR="00353C37" w:rsidRPr="00353C37" w:rsidRDefault="00353C37" w:rsidP="00353C37">
            <w:pPr>
              <w:pStyle w:val="TAC"/>
              <w:rPr>
                <w:rFonts w:eastAsia="SimSun"/>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77777777" w:rsidR="00353C37" w:rsidRPr="00353C37" w:rsidRDefault="00353C37" w:rsidP="00353C37">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AD5BAA7" w14:textId="77777777" w:rsidR="00353C37" w:rsidRPr="00353C37" w:rsidRDefault="00353C37" w:rsidP="00353C37">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4668C6E"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353C37" w:rsidRDefault="00353C37" w:rsidP="00353C37">
            <w:pPr>
              <w:pStyle w:val="TAC"/>
              <w:rPr>
                <w:rFonts w:eastAsia="SimSu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353C37" w:rsidRDefault="00353C37" w:rsidP="00353C37">
            <w:pPr>
              <w:pStyle w:val="TAC"/>
              <w:rPr>
                <w:rFonts w:eastAsia="SimSun"/>
              </w:rPr>
            </w:pPr>
            <w:r w:rsidRPr="00353C37">
              <w:rPr>
                <w:rFonts w:eastAsia="SimSun"/>
              </w:rPr>
              <w:t>1</w:t>
            </w:r>
          </w:p>
        </w:tc>
      </w:tr>
      <w:tr w:rsidR="00353C37" w:rsidRPr="00353C37" w14:paraId="5EA1CBE0"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353C37" w:rsidRDefault="00353C37" w:rsidP="00353C37">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77777777" w:rsidR="00353C37" w:rsidRPr="00353C37" w:rsidRDefault="00353C37" w:rsidP="00353C37">
            <w:pPr>
              <w:pStyle w:val="TAC"/>
              <w:rPr>
                <w:rFonts w:eastAsia="Yu Mincho" w:cs="Arial"/>
                <w:szCs w:val="18"/>
                <w:lang w:val="x-none"/>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0CA86D9"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353C37" w:rsidRDefault="00353C37" w:rsidP="00353C37">
            <w:pPr>
              <w:pStyle w:val="TAC"/>
              <w:rPr>
                <w:rFonts w:eastAsia="SimSun"/>
              </w:rPr>
            </w:pPr>
            <w:r w:rsidRPr="00353C37">
              <w:rPr>
                <w:rFonts w:eastAsia="SimSun" w:hint="eastAsia"/>
                <w:lang w:eastAsia="zh-CN"/>
              </w:rPr>
              <w:t>3</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77777777" w:rsidR="00353C37" w:rsidRPr="00353C37" w:rsidRDefault="00353C37" w:rsidP="00353C37">
            <w:pPr>
              <w:pStyle w:val="TAC"/>
              <w:rPr>
                <w:rFonts w:eastAsia="SimSun"/>
              </w:rPr>
            </w:pPr>
            <w:r w:rsidRPr="00353C37">
              <w:rPr>
                <w:rFonts w:eastAsia="SimSun" w:hint="eastAsia"/>
                <w:lang w:eastAsia="zh-CN"/>
              </w:rPr>
              <w:t>4</w:t>
            </w:r>
            <w:r w:rsidRPr="00353C37">
              <w:rPr>
                <w:rFonts w:eastAsia="SimSun"/>
                <w:lang w:eastAsia="zh-CN"/>
              </w:rPr>
              <w:t xml:space="preserve"> and 5</w:t>
            </w:r>
          </w:p>
        </w:tc>
      </w:tr>
      <w:tr w:rsidR="00353C37" w:rsidRPr="00353C37" w14:paraId="1FEE25B9"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353C37" w:rsidRDefault="00353C37" w:rsidP="00353C37">
            <w:pPr>
              <w:pStyle w:val="TAC"/>
              <w:rPr>
                <w:rFonts w:eastAsia="SimSun"/>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353C37" w:rsidRDefault="00853437" w:rsidP="00853437">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15AC9B48" w14:textId="3812B4F1" w:rsidR="00353C37" w:rsidRPr="00353C37" w:rsidRDefault="00853437" w:rsidP="00853437">
            <w:pPr>
              <w:pStyle w:val="TAC"/>
              <w:rPr>
                <w:rFonts w:eastAsia="SimSun"/>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77777777" w:rsidR="00353C37" w:rsidRPr="00353C37" w:rsidRDefault="00353C37" w:rsidP="00353C37">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77777777" w:rsidR="00353C37" w:rsidRPr="00353C37" w:rsidRDefault="00353C37" w:rsidP="00353C37">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C5751D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EC8750"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353C37" w:rsidRDefault="00353C37" w:rsidP="00353C37">
            <w:pPr>
              <w:pStyle w:val="TAC"/>
              <w:rPr>
                <w:rFonts w:eastAsia="SimSun"/>
                <w:lang w:val="en-US"/>
              </w:rPr>
            </w:pPr>
            <w:r w:rsidRPr="00353C37">
              <w:rPr>
                <w:rFonts w:eastAsia="DengXian" w:hint="eastAsia"/>
                <w:lang w:val="en-US" w:eastAsia="zh-CN"/>
              </w:rPr>
              <w:t>0</w:t>
            </w:r>
          </w:p>
        </w:tc>
      </w:tr>
      <w:tr w:rsidR="00353C37" w:rsidRPr="00353C37" w14:paraId="534E585A"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353C37" w:rsidRDefault="00353C37" w:rsidP="00353C37">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353C37" w:rsidRDefault="00353C37" w:rsidP="00353C3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65A619D2"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39851A"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353C37" w:rsidRDefault="00353C37" w:rsidP="00353C37">
            <w:pPr>
              <w:pStyle w:val="TAC"/>
              <w:rPr>
                <w:rFonts w:eastAsia="DengXian"/>
                <w:lang w:val="en-US" w:eastAsia="zh-CN"/>
              </w:rPr>
            </w:pPr>
            <w:r w:rsidRPr="00353C37">
              <w:rPr>
                <w:rFonts w:eastAsia="DengXian" w:hint="eastAsia"/>
                <w:lang w:val="en-US" w:eastAsia="zh-CN"/>
              </w:rPr>
              <w:t>1</w:t>
            </w:r>
          </w:p>
        </w:tc>
      </w:tr>
      <w:tr w:rsidR="00353C37" w:rsidRPr="00353C37" w14:paraId="1EF5A1A9"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353C37" w:rsidRDefault="00353C37" w:rsidP="00353C37">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353C37" w:rsidRDefault="00353C37" w:rsidP="00353C3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8555B16"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94665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353C37" w:rsidRDefault="00353C37" w:rsidP="00353C37">
            <w:pPr>
              <w:pStyle w:val="TAC"/>
              <w:rPr>
                <w:rFonts w:eastAsia="DengXian"/>
                <w:lang w:val="en-US" w:eastAsia="zh-CN"/>
              </w:rPr>
            </w:pPr>
            <w:r w:rsidRPr="00353C37">
              <w:rPr>
                <w:rFonts w:eastAsia="DengXian"/>
                <w:lang w:val="en-US" w:eastAsia="zh-CN"/>
              </w:rPr>
              <w:t>2</w:t>
            </w:r>
          </w:p>
        </w:tc>
      </w:tr>
      <w:tr w:rsidR="00353C37" w:rsidRPr="00353C37" w14:paraId="6C05371D"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353C37" w:rsidRDefault="00353C37" w:rsidP="00353C37">
            <w:pPr>
              <w:pStyle w:val="TAC"/>
              <w:rPr>
                <w:rFonts w:eastAsia="SimSun"/>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353C37" w:rsidRDefault="00353C37" w:rsidP="00353C37">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77777777" w:rsidR="00353C37" w:rsidRPr="00353C37" w:rsidRDefault="00353C37" w:rsidP="00353C37">
            <w:pPr>
              <w:pStyle w:val="TAC"/>
              <w:rPr>
                <w:rFonts w:eastAsia="SimSun"/>
                <w:lang w:val="en-US" w:eastAsia="zh-CN"/>
              </w:rPr>
            </w:pPr>
            <w:r w:rsidRPr="00353C37">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2C5FEF6"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D2CEE8"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353C37" w:rsidRDefault="00353C37" w:rsidP="00353C37">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77777777" w:rsidR="00353C37" w:rsidRPr="00353C37" w:rsidRDefault="00353C37" w:rsidP="00353C37">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064959" w:rsidRPr="00353C37" w14:paraId="17CA9E4C" w14:textId="77777777" w:rsidTr="009416B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353C37" w:rsidRDefault="00064959" w:rsidP="00064959">
            <w:pPr>
              <w:pStyle w:val="TAC"/>
              <w:rPr>
                <w:rFonts w:eastAsia="SimSun"/>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29B1C94" w14:textId="6FB9C1EE" w:rsidR="00064959" w:rsidRPr="00353C37" w:rsidRDefault="00064959" w:rsidP="00064959">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4451BB00" w:rsidR="00064959" w:rsidRPr="00353C37" w:rsidRDefault="00064959" w:rsidP="00064959">
            <w:pPr>
              <w:pStyle w:val="TAC"/>
              <w:rPr>
                <w:rFonts w:eastAsia="SimSun"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143776D" w14:textId="77777777" w:rsidR="00064959" w:rsidRPr="00353C37" w:rsidRDefault="00064959" w:rsidP="000649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49523D" w14:textId="77777777" w:rsidR="00064959" w:rsidRPr="00353C37" w:rsidRDefault="00064959" w:rsidP="0006495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353C37" w:rsidRDefault="00064959" w:rsidP="00064959">
            <w:pPr>
              <w:pStyle w:val="TAC"/>
              <w:rPr>
                <w:rFonts w:eastAsia="SimSun"/>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DC63420" w14:textId="57D2AB92" w:rsidR="00064959" w:rsidRPr="00353C37" w:rsidRDefault="00064959" w:rsidP="00064959">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353C37" w:rsidRPr="00353C37" w14:paraId="118B0165"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353C37" w:rsidRDefault="00353C37" w:rsidP="00353C3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2</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353C37" w:rsidRDefault="00353C37" w:rsidP="00353C3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749050"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D1136C"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353C37" w:rsidRDefault="00353C37" w:rsidP="00353C37">
            <w:pPr>
              <w:pStyle w:val="TAC"/>
              <w:rPr>
                <w:rFonts w:eastAsia="DengXian"/>
                <w:lang w:eastAsia="zh-CN"/>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353C37" w:rsidRDefault="00353C37" w:rsidP="00353C37">
            <w:pPr>
              <w:pStyle w:val="TAC"/>
              <w:rPr>
                <w:rFonts w:eastAsia="DengXian"/>
                <w:lang w:val="en-US" w:eastAsia="zh-CN"/>
              </w:rPr>
            </w:pPr>
            <w:r w:rsidRPr="00353C37">
              <w:rPr>
                <w:rFonts w:eastAsia="DengXian"/>
                <w:lang w:val="x-none" w:eastAsia="zh-CN"/>
              </w:rPr>
              <w:t>0</w:t>
            </w:r>
          </w:p>
        </w:tc>
      </w:tr>
      <w:tr w:rsidR="00353C37" w:rsidRPr="00353C37" w14:paraId="3F20BA5D"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353C37" w:rsidRDefault="00353C37" w:rsidP="00353C3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3</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353C37" w:rsidRDefault="00353C37" w:rsidP="00353C3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95CC043" w14:textId="77777777" w:rsidR="00353C37" w:rsidRPr="00353C37" w:rsidRDefault="00353C37" w:rsidP="00353C37">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648CFDC"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353C37" w:rsidRDefault="00353C37" w:rsidP="00353C37">
            <w:pPr>
              <w:pStyle w:val="TAC"/>
              <w:rPr>
                <w:rFonts w:eastAsia="DengXian"/>
                <w:lang w:eastAsia="zh-CN"/>
              </w:rPr>
            </w:pPr>
            <w:r w:rsidRPr="00353C37">
              <w:rPr>
                <w:rFonts w:eastAsia="SimSun"/>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353C37" w:rsidRDefault="00353C37" w:rsidP="00353C37">
            <w:pPr>
              <w:pStyle w:val="TAC"/>
              <w:rPr>
                <w:rFonts w:eastAsia="DengXian"/>
                <w:lang w:val="en-US" w:eastAsia="zh-CN"/>
              </w:rPr>
            </w:pPr>
            <w:r w:rsidRPr="00353C37">
              <w:rPr>
                <w:rFonts w:eastAsia="DengXian"/>
                <w:lang w:val="x-none" w:eastAsia="zh-CN"/>
              </w:rPr>
              <w:t>0</w:t>
            </w:r>
          </w:p>
        </w:tc>
      </w:tr>
      <w:tr w:rsidR="00353C37" w:rsidRPr="00353C37" w14:paraId="69883820"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353C37" w:rsidRDefault="00353C37" w:rsidP="00353C3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4</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353C37" w:rsidRDefault="00353C37" w:rsidP="00353C3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F05235C" w14:textId="77777777" w:rsidR="00353C37" w:rsidRPr="00353C37" w:rsidRDefault="00353C37" w:rsidP="00353C37">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32A5AB7" w14:textId="77777777" w:rsidR="00353C37" w:rsidRPr="00353C37" w:rsidRDefault="00353C37" w:rsidP="00353C37">
            <w:pPr>
              <w:pStyle w:val="TAC"/>
              <w:rPr>
                <w:rFonts w:eastAsia="DengXian"/>
                <w:lang w:eastAsia="zh-CN"/>
              </w:rPr>
            </w:pPr>
            <w:r w:rsidRPr="00353C37">
              <w:rPr>
                <w:rFonts w:eastAsia="SimSun"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353C37" w:rsidRDefault="00353C37" w:rsidP="00353C37">
            <w:pPr>
              <w:pStyle w:val="TAC"/>
              <w:rPr>
                <w:rFonts w:eastAsia="DengXian"/>
                <w:lang w:eastAsia="zh-CN"/>
              </w:rPr>
            </w:pPr>
            <w:r w:rsidRPr="00353C37">
              <w:rPr>
                <w:rFonts w:eastAsia="SimSun"/>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353C37" w:rsidRDefault="00353C37" w:rsidP="00353C37">
            <w:pPr>
              <w:pStyle w:val="TAC"/>
              <w:rPr>
                <w:rFonts w:eastAsia="DengXian"/>
                <w:lang w:val="en-US" w:eastAsia="zh-CN"/>
              </w:rPr>
            </w:pPr>
            <w:r w:rsidRPr="00353C37">
              <w:rPr>
                <w:rFonts w:eastAsia="DengXian"/>
                <w:lang w:val="x-none" w:eastAsia="zh-CN"/>
              </w:rPr>
              <w:t>0</w:t>
            </w:r>
          </w:p>
        </w:tc>
      </w:tr>
      <w:tr w:rsidR="00353C37" w:rsidRPr="00353C37" w14:paraId="172047C7"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353C37" w:rsidRDefault="00353C37" w:rsidP="00353C37">
            <w:pPr>
              <w:pStyle w:val="TAC"/>
              <w:rPr>
                <w:rFonts w:eastAsia="SimSun"/>
                <w:lang w:eastAsia="zh-CN"/>
              </w:rPr>
            </w:pPr>
            <w:r w:rsidRPr="00353C37">
              <w:rPr>
                <w:rFonts w:eastAsia="SimSun"/>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353C37" w:rsidRDefault="00353C37" w:rsidP="00353C3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4E7359" w14:textId="77777777" w:rsidR="00353C37" w:rsidRPr="00353C37" w:rsidRDefault="00353C37" w:rsidP="00353C37">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04ABFA3F" w14:textId="77777777" w:rsidR="00353C37" w:rsidRPr="00353C37" w:rsidRDefault="00353C37" w:rsidP="00353C37">
            <w:pPr>
              <w:pStyle w:val="TAC"/>
              <w:rPr>
                <w:rFonts w:eastAsia="SimSun"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353C37" w:rsidRDefault="00353C37" w:rsidP="00353C37">
            <w:pPr>
              <w:pStyle w:val="TAC"/>
              <w:rPr>
                <w:rFonts w:eastAsia="SimSun"/>
                <w:lang w:val="en-US" w:eastAsia="ja-JP"/>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353C37" w:rsidRDefault="00353C37" w:rsidP="00353C37">
            <w:pPr>
              <w:pStyle w:val="TAC"/>
              <w:rPr>
                <w:rFonts w:eastAsia="DengXian"/>
                <w:lang w:val="x-none" w:eastAsia="zh-CN"/>
              </w:rPr>
            </w:pPr>
            <w:r w:rsidRPr="00353C37">
              <w:rPr>
                <w:rFonts w:eastAsia="DengXian"/>
                <w:lang w:val="da-DK" w:eastAsia="zh-CN"/>
              </w:rPr>
              <w:t>0</w:t>
            </w:r>
          </w:p>
        </w:tc>
      </w:tr>
      <w:tr w:rsidR="00353C37" w:rsidRPr="00353C37" w14:paraId="22BEA3DE"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353C37" w:rsidRDefault="00353C37" w:rsidP="00353C37">
            <w:pPr>
              <w:pStyle w:val="TAC"/>
              <w:rPr>
                <w:rFonts w:eastAsia="SimSun"/>
                <w:lang w:eastAsia="zh-CN"/>
              </w:rPr>
            </w:pPr>
            <w:r w:rsidRPr="00353C37">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353C37" w:rsidRDefault="00353C37" w:rsidP="00353C3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FEB24CF"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AEFE4A8" w14:textId="77777777" w:rsidR="00353C37" w:rsidRPr="00353C37" w:rsidRDefault="00353C37" w:rsidP="00353C37">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353C37" w:rsidRDefault="00353C37" w:rsidP="00353C37">
            <w:pPr>
              <w:pStyle w:val="TAC"/>
              <w:rPr>
                <w:rFonts w:eastAsia="SimSun"/>
                <w:lang w:val="en-US" w:eastAsia="ja-JP"/>
              </w:rPr>
            </w:pPr>
            <w:r w:rsidRPr="00353C37">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353C37" w:rsidRDefault="00353C37" w:rsidP="00353C37">
            <w:pPr>
              <w:pStyle w:val="TAC"/>
              <w:rPr>
                <w:rFonts w:eastAsia="DengXian"/>
                <w:lang w:val="x-none" w:eastAsia="zh-CN"/>
              </w:rPr>
            </w:pPr>
            <w:r w:rsidRPr="00353C37">
              <w:rPr>
                <w:rFonts w:eastAsia="DengXian"/>
                <w:lang w:val="da-DK" w:eastAsia="zh-CN"/>
              </w:rPr>
              <w:t>0</w:t>
            </w:r>
          </w:p>
        </w:tc>
      </w:tr>
      <w:tr w:rsidR="00353C37" w:rsidRPr="00353C37" w14:paraId="794580F3"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353C37" w:rsidRDefault="00353C37" w:rsidP="00353C37">
            <w:pPr>
              <w:pStyle w:val="TAC"/>
              <w:rPr>
                <w:rFonts w:eastAsia="SimSun"/>
                <w:lang w:eastAsia="zh-CN"/>
              </w:rPr>
            </w:pPr>
            <w:r w:rsidRPr="00353C37">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353C37" w:rsidRDefault="00353C37" w:rsidP="00353C3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B751B40"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6A32D36"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353C37" w:rsidRDefault="00353C37" w:rsidP="00353C37">
            <w:pPr>
              <w:pStyle w:val="TAC"/>
              <w:rPr>
                <w:rFonts w:eastAsia="SimSun"/>
                <w:lang w:val="en-US" w:eastAsia="ja-JP"/>
              </w:rPr>
            </w:pPr>
            <w:r w:rsidRPr="00353C37">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353C37" w:rsidRDefault="00353C37" w:rsidP="00353C37">
            <w:pPr>
              <w:pStyle w:val="TAC"/>
              <w:rPr>
                <w:rFonts w:eastAsia="DengXian"/>
                <w:lang w:val="x-none" w:eastAsia="zh-CN"/>
              </w:rPr>
            </w:pPr>
            <w:r w:rsidRPr="00353C37">
              <w:rPr>
                <w:rFonts w:eastAsia="DengXian"/>
                <w:lang w:val="da-DK" w:eastAsia="zh-CN"/>
              </w:rPr>
              <w:t>0</w:t>
            </w:r>
          </w:p>
        </w:tc>
      </w:tr>
      <w:tr w:rsidR="00353C37" w:rsidRPr="00353C37" w14:paraId="2F1EB9EE" w14:textId="77777777" w:rsidTr="00A0152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A2BE84C" w14:textId="77777777" w:rsidR="008348B1" w:rsidRPr="00353C37" w:rsidRDefault="008348B1" w:rsidP="008348B1">
            <w:pPr>
              <w:pStyle w:val="TAN"/>
              <w:rPr>
                <w:rFonts w:eastAsia="SimSun"/>
              </w:rPr>
            </w:pPr>
            <w:r w:rsidRPr="00353C37">
              <w:rPr>
                <w:rFonts w:eastAsia="SimSun"/>
              </w:rPr>
              <w:t>NOTE 1:</w:t>
            </w:r>
            <w:r w:rsidRPr="00353C37">
              <w:rPr>
                <w:rFonts w:eastAsia="SimSun"/>
              </w:rPr>
              <w:tab/>
              <w:t>Void.</w:t>
            </w:r>
          </w:p>
          <w:p w14:paraId="117B9B1B" w14:textId="77777777" w:rsidR="008348B1" w:rsidRPr="00353C37" w:rsidRDefault="008348B1" w:rsidP="008348B1">
            <w:pPr>
              <w:pStyle w:val="TAN"/>
              <w:rPr>
                <w:rFonts w:eastAsia="SimSun"/>
              </w:rPr>
            </w:pPr>
            <w:r w:rsidRPr="00353C37">
              <w:rPr>
                <w:rFonts w:eastAsia="SimSun"/>
              </w:rPr>
              <w:t>NOTE 2:</w:t>
            </w:r>
            <w:r w:rsidRPr="00353C37">
              <w:rPr>
                <w:rFonts w:eastAsia="SimSun"/>
              </w:rPr>
              <w:tab/>
              <w:t>Parameter value accounts for both, the maximum frequency range of band n48 (150 MHz), and the minimum frequency gaps in between NR non-contiguous component carriers.</w:t>
            </w:r>
          </w:p>
          <w:p w14:paraId="4DFA1913" w14:textId="77777777" w:rsidR="008348B1" w:rsidRPr="00353C37" w:rsidRDefault="008348B1" w:rsidP="008348B1">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0EA0C592" w14:textId="77777777" w:rsidR="008348B1" w:rsidRPr="00353C37" w:rsidRDefault="008348B1" w:rsidP="008348B1">
            <w:pPr>
              <w:pStyle w:val="TAN"/>
              <w:rPr>
                <w:rFonts w:eastAsia="SimSun"/>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48C83972" w14:textId="77777777" w:rsidR="008348B1" w:rsidRPr="00353C37" w:rsidRDefault="008348B1" w:rsidP="008348B1">
            <w:pPr>
              <w:pStyle w:val="TAN"/>
              <w:rPr>
                <w:rFonts w:eastAsia="SimSun"/>
              </w:rPr>
            </w:pPr>
            <w:r w:rsidRPr="00353C37">
              <w:rPr>
                <w:rFonts w:eastAsia="SimSun"/>
              </w:rPr>
              <w:t xml:space="preserve">NOTE </w:t>
            </w:r>
            <w:r w:rsidRPr="00353C37">
              <w:rPr>
                <w:rFonts w:eastAsia="SimSun" w:hint="eastAsia"/>
                <w:lang w:eastAsia="zh-CN"/>
              </w:rPr>
              <w:t>5</w:t>
            </w:r>
            <w:r w:rsidRPr="00353C37">
              <w:rPr>
                <w:rFonts w:eastAsia="SimSun"/>
              </w:rPr>
              <w:t xml:space="preserve">: </w:t>
            </w:r>
            <w:r w:rsidRPr="00353C37">
              <w:rPr>
                <w:rFonts w:eastAsia="SimSun"/>
              </w:rPr>
              <w:tab/>
              <w:t>Only single uplink carriers with power class other than PC3 are listed.</w:t>
            </w:r>
          </w:p>
          <w:p w14:paraId="4450A839" w14:textId="4FB2D03E" w:rsidR="008348B1" w:rsidRDefault="008348B1" w:rsidP="008348B1">
            <w:pPr>
              <w:pStyle w:val="TAN"/>
              <w:rPr>
                <w:rFonts w:eastAsia="SimSun"/>
              </w:rPr>
            </w:pPr>
            <w:r w:rsidRPr="000D2BC3">
              <w:rPr>
                <w:rFonts w:eastAsia="DengXian"/>
              </w:rPr>
              <w:t>NOTE 6:</w:t>
            </w:r>
            <w:r w:rsidRPr="000D2BC3">
              <w:rPr>
                <w:rFonts w:eastAsia="SimSun"/>
              </w:rPr>
              <w:tab/>
              <w:t>For a UE not indicating</w:t>
            </w:r>
            <w:r>
              <w:rPr>
                <w:rFonts w:eastAsia="DengXian"/>
                <w:i/>
                <w:lang w:val="en-US" w:eastAsia="zh-CN"/>
              </w:rPr>
              <w:t xml:space="preserve"> </w:t>
            </w:r>
            <w:r w:rsidRPr="005E47BC">
              <w:rPr>
                <w:rFonts w:eastAsia="DengXian"/>
                <w:i/>
                <w:lang w:val="en-US" w:eastAsia="zh-CN"/>
              </w:rPr>
              <w:t>intraBandNR-CA-non-collocated-r18</w:t>
            </w:r>
            <w:r w:rsidRPr="000D2BC3">
              <w:rPr>
                <w:rFonts w:eastAsia="SimSun"/>
              </w:rPr>
              <w:t xml:space="preserve">, the minimum requirements for intra-band non-contiguous CA apply when the maximum power spectral density imbalance between downlink carriers is within 6 dB. For a UE indicating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rPr>
                <w:rFonts w:eastAsia="SimSun"/>
              </w:rPr>
              <w:t xml:space="preserve">, the power imbalance requirement defined in subclause 7.10A apply. </w:t>
            </w:r>
            <w:r>
              <w:rPr>
                <w:rFonts w:eastAsia="SimSun"/>
              </w:rPr>
              <w:t xml:space="preserve">For a UE indicating </w:t>
            </w:r>
            <w:r w:rsidRPr="005E47BC">
              <w:rPr>
                <w:rFonts w:eastAsia="DengXian"/>
                <w:i/>
                <w:lang w:val="en-US" w:eastAsia="zh-CN"/>
              </w:rPr>
              <w:t>intraBandNR-CA-non-collocated-r</w:t>
            </w:r>
            <w:r>
              <w:rPr>
                <w:rFonts w:eastAsia="DengXian"/>
                <w:i/>
                <w:lang w:val="en-US" w:eastAsia="zh-CN"/>
              </w:rPr>
              <w:t>18</w:t>
            </w:r>
            <w:r w:rsidRPr="00505438">
              <w:rPr>
                <w:rFonts w:eastAsia="SimSun"/>
              </w:rPr>
              <w:t xml:space="preserve"> </w:t>
            </w:r>
            <w:r w:rsidRPr="000D2BC3">
              <w:rPr>
                <w:rFonts w:eastAsia="DengXian"/>
                <w:lang w:val="en-US" w:eastAsia="zh-CN"/>
              </w:rPr>
              <w:t>and when</w:t>
            </w:r>
            <w:r>
              <w:rPr>
                <w:rFonts w:eastAsia="DengXian"/>
                <w:lang w:val="en-US" w:eastAsia="zh-CN"/>
              </w:rPr>
              <w:t xml:space="preserve">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rPr>
                <w:rFonts w:eastAsia="SimSun"/>
              </w:rPr>
              <w:t>intra-band non-contiguous CA apply when the maximum power spectral density imbalance between downlink carriers is within 6 dB.</w:t>
            </w:r>
            <w:r>
              <w:rPr>
                <w:rFonts w:eastAsia="SimSun"/>
              </w:rPr>
              <w:t xml:space="preserve"> </w:t>
            </w:r>
            <w:r w:rsidRPr="000D2BC3">
              <w:rPr>
                <w:rFonts w:eastAsia="SimSun"/>
              </w:rPr>
              <w:t>For these UEs, the power spectral density imbalance condition also applies for these carriers when applicable intra-band non-contiguous NR CA configuration is a subset of a higher order NR CA configuration.</w:t>
            </w:r>
          </w:p>
          <w:p w14:paraId="58B4E76A" w14:textId="65527C6E" w:rsidR="00FE29F4" w:rsidRPr="00353C37" w:rsidRDefault="008348B1" w:rsidP="008348B1">
            <w:pPr>
              <w:pStyle w:val="TAN"/>
              <w:rPr>
                <w:rFonts w:eastAsia="SimSun"/>
              </w:rPr>
            </w:pPr>
            <w:r>
              <w:rPr>
                <w:rFonts w:eastAsia="DengXian"/>
              </w:rPr>
              <w:t>NOTE 7:</w:t>
            </w:r>
            <w:r>
              <w:rPr>
                <w:rFonts w:eastAsia="SimSun"/>
              </w:rPr>
              <w:tab/>
              <w:t xml:space="preserve">Unless otherwise stated, only RF requirements for dual PA architecture are applicable for UL CA_n26(2A) and UE shall indicate the </w:t>
            </w:r>
            <w:r>
              <w:rPr>
                <w:i/>
              </w:rPr>
              <w:t xml:space="preserve">dualPA-Architecture </w:t>
            </w:r>
            <w:r>
              <w:t xml:space="preserve">for </w:t>
            </w:r>
            <w:r>
              <w:rPr>
                <w:rFonts w:eastAsia="SimSun"/>
              </w:rPr>
              <w:t>UL CA_n26(2A).</w:t>
            </w:r>
          </w:p>
        </w:tc>
      </w:tr>
    </w:tbl>
    <w:p w14:paraId="72334C2F" w14:textId="77777777" w:rsidR="00353C37" w:rsidRDefault="00353C37"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025C3C">
          <w:headerReference w:type="default" r:id="rId9"/>
          <w:footerReference w:type="default" r:id="rId10"/>
          <w:footnotePr>
            <w:numRestart w:val="eachSect"/>
          </w:footnotePr>
          <w:pgSz w:w="11907" w:h="16840" w:code="9"/>
          <w:pgMar w:top="1418" w:right="1134" w:bottom="1134" w:left="1134" w:header="851" w:footer="340" w:gutter="0"/>
          <w:pgNumType w:start="104"/>
          <w:cols w:space="720"/>
          <w:formProt w:val="0"/>
          <w:docGrid w:linePitch="272"/>
        </w:sectPr>
      </w:pPr>
    </w:p>
    <w:p w14:paraId="4F2DDC8B" w14:textId="44BE77FB" w:rsidR="00A1115A" w:rsidRDefault="00A1115A" w:rsidP="00A1115A">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03242B" w:rsidRPr="0003242B" w14:paraId="312DA08A" w14:textId="77777777" w:rsidTr="00A0152C">
        <w:trPr>
          <w:trHeight w:val="130"/>
        </w:trPr>
        <w:tc>
          <w:tcPr>
            <w:tcW w:w="1555" w:type="dxa"/>
            <w:tcBorders>
              <w:top w:val="single" w:sz="4" w:space="0" w:color="auto"/>
              <w:left w:val="single" w:sz="4" w:space="0" w:color="auto"/>
              <w:bottom w:val="nil"/>
              <w:right w:val="single" w:sz="4" w:space="0" w:color="auto"/>
            </w:tcBorders>
            <w:shd w:val="clear" w:color="auto" w:fill="auto"/>
          </w:tcPr>
          <w:p w14:paraId="699A4037" w14:textId="77777777" w:rsidR="0003242B" w:rsidRPr="0003242B" w:rsidRDefault="0003242B" w:rsidP="00C92850">
            <w:pPr>
              <w:pStyle w:val="TAH"/>
              <w:rPr>
                <w:rFonts w:eastAsia="SimSun"/>
              </w:rPr>
            </w:pPr>
            <w:r w:rsidRPr="0003242B">
              <w:rPr>
                <w:rFonts w:eastAsia="SimSun"/>
              </w:rPr>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77777777" w:rsidR="0003242B" w:rsidRPr="0003242B" w:rsidRDefault="0003242B" w:rsidP="00C92850">
            <w:pPr>
              <w:pStyle w:val="TAH"/>
              <w:rPr>
                <w:rFonts w:eastAsia="SimSun"/>
              </w:rPr>
            </w:pPr>
            <w:r w:rsidRPr="0003242B">
              <w:rPr>
                <w:rFonts w:eastAsia="SimSun"/>
              </w:rPr>
              <w:t>Uplink CA configuration or single uplink carrier</w:t>
            </w:r>
            <w:r w:rsidRPr="0003242B">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77777777" w:rsidR="0003242B" w:rsidRPr="0003242B" w:rsidRDefault="0003242B" w:rsidP="00C92850">
            <w:pPr>
              <w:pStyle w:val="TAH"/>
              <w:rPr>
                <w:rFonts w:eastAsia="SimSun"/>
              </w:rPr>
            </w:pPr>
            <w:r w:rsidRPr="0003242B">
              <w:rPr>
                <w:rFonts w:eastAsia="SimSun"/>
              </w:rPr>
              <w:t>NR Band</w:t>
            </w:r>
          </w:p>
        </w:tc>
        <w:tc>
          <w:tcPr>
            <w:tcW w:w="9161" w:type="dxa"/>
            <w:tcBorders>
              <w:top w:val="single" w:sz="4" w:space="0" w:color="auto"/>
              <w:left w:val="single" w:sz="4" w:space="0" w:color="auto"/>
              <w:bottom w:val="single" w:sz="4" w:space="0" w:color="auto"/>
              <w:right w:val="single" w:sz="4" w:space="0" w:color="auto"/>
            </w:tcBorders>
          </w:tcPr>
          <w:p w14:paraId="37D5060C" w14:textId="77777777" w:rsidR="0003242B" w:rsidRPr="0003242B" w:rsidRDefault="0003242B" w:rsidP="00C92850">
            <w:pPr>
              <w:pStyle w:val="TAH"/>
              <w:rPr>
                <w:rFonts w:eastAsia="SimSun"/>
              </w:rPr>
            </w:pPr>
            <w:r w:rsidRPr="0003242B">
              <w:rPr>
                <w:rFonts w:eastAsia="SimSun" w:hint="eastAsia"/>
                <w:lang w:eastAsia="zh-CN"/>
              </w:rPr>
              <w:t>C</w:t>
            </w:r>
            <w:r w:rsidRPr="0003242B">
              <w:rPr>
                <w:rFonts w:eastAsia="SimSun"/>
                <w:lang w:eastAsia="zh-CN"/>
              </w:rPr>
              <w:t xml:space="preserve">hannel bandwidth </w:t>
            </w:r>
            <w:r w:rsidRPr="0003242B">
              <w:rPr>
                <w:rFonts w:eastAsia="SimSun" w:hint="eastAsia"/>
                <w:lang w:eastAsia="zh-CN"/>
              </w:rPr>
              <w:t>(</w:t>
            </w:r>
            <w:r w:rsidRPr="0003242B">
              <w:rPr>
                <w:rFonts w:eastAsia="SimSun"/>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0255D088" w14:textId="77777777" w:rsidR="0003242B" w:rsidRPr="0003242B" w:rsidRDefault="0003242B" w:rsidP="00C92850">
            <w:pPr>
              <w:pStyle w:val="TAH"/>
              <w:rPr>
                <w:rFonts w:eastAsia="SimSun"/>
              </w:rPr>
            </w:pPr>
            <w:r w:rsidRPr="0003242B">
              <w:rPr>
                <w:rFonts w:eastAsia="SimSun"/>
              </w:rPr>
              <w:t>Bandwidth combination set</w:t>
            </w:r>
          </w:p>
        </w:tc>
      </w:tr>
      <w:tr w:rsidR="0003242B" w:rsidRPr="0003242B" w14:paraId="6CA580AE" w14:textId="77777777" w:rsidTr="00A0152C">
        <w:trPr>
          <w:trHeight w:val="187"/>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03242B" w:rsidRDefault="0003242B" w:rsidP="00C92850">
            <w:pPr>
              <w:pStyle w:val="TAC"/>
              <w:rPr>
                <w:rFonts w:eastAsia="SimSun"/>
                <w:lang w:eastAsia="sv-SE"/>
              </w:rPr>
            </w:pPr>
            <w:r w:rsidRPr="0003242B">
              <w:rPr>
                <w:rFonts w:eastAsia="SimSun"/>
                <w:lang w:eastAsia="sv-SE"/>
              </w:rPr>
              <w:t>CA_n41</w:t>
            </w:r>
            <w:r w:rsidRPr="0003242B">
              <w:rPr>
                <w:rFonts w:eastAsia="SimSun"/>
                <w:lang w:eastAsia="zh-CN"/>
              </w:rPr>
              <w:t>(A</w:t>
            </w:r>
            <w:r w:rsidRPr="0003242B">
              <w:rPr>
                <w:rFonts w:eastAsia="SimSun"/>
                <w:lang w:val="sv-SE" w:eastAsia="zh-CN"/>
              </w:rPr>
              <w:t>-C</w:t>
            </w:r>
            <w:r w:rsidRPr="0003242B">
              <w:rPr>
                <w:rFonts w:eastAsia="SimSun"/>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03242B" w:rsidRDefault="0003242B" w:rsidP="00C92850">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3750508D" w14:textId="77777777" w:rsidR="0003242B" w:rsidRPr="0003242B" w:rsidRDefault="0003242B" w:rsidP="00C92850">
            <w:pPr>
              <w:pStyle w:val="TAC"/>
              <w:rPr>
                <w:rFonts w:eastAsia="SimSun"/>
              </w:rPr>
            </w:pPr>
            <w:r w:rsidRPr="0003242B">
              <w:rPr>
                <w:rFonts w:eastAsia="SimSun"/>
                <w:lang w:eastAsia="zh-CN"/>
              </w:rPr>
              <w:t>CA_n41C</w:t>
            </w:r>
            <w:r w:rsidRPr="0003242B">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6AA897E8" w14:textId="77777777" w:rsidR="0003242B" w:rsidRPr="0003242B" w:rsidRDefault="0003242B" w:rsidP="00C92850">
            <w:pPr>
              <w:pStyle w:val="TAC"/>
              <w:rPr>
                <w:rFonts w:eastAsia="SimSun"/>
                <w:szCs w:val="18"/>
                <w:lang w:eastAsia="zh-CN"/>
              </w:rPr>
            </w:pPr>
            <w:r w:rsidRPr="0003242B">
              <w:rPr>
                <w:rFonts w:eastAsia="SimSun" w:hint="eastAsia"/>
                <w:lang w:eastAsia="zh-CN"/>
              </w:rPr>
              <w:t>1</w:t>
            </w:r>
            <w:r w:rsidRPr="0003242B">
              <w:rPr>
                <w:rFonts w:eastAsia="SimSun"/>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60D87FA3"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0</w:t>
            </w:r>
          </w:p>
        </w:tc>
      </w:tr>
      <w:tr w:rsidR="0003242B" w:rsidRPr="0003242B" w14:paraId="21E67243" w14:textId="77777777" w:rsidTr="00A0152C">
        <w:trPr>
          <w:trHeight w:val="187"/>
        </w:trPr>
        <w:tc>
          <w:tcPr>
            <w:tcW w:w="1555" w:type="dxa"/>
            <w:tcBorders>
              <w:top w:val="nil"/>
              <w:left w:val="single" w:sz="4" w:space="0" w:color="auto"/>
              <w:bottom w:val="nil"/>
              <w:right w:val="single" w:sz="4" w:space="0" w:color="auto"/>
            </w:tcBorders>
            <w:shd w:val="clear" w:color="auto" w:fill="auto"/>
          </w:tcPr>
          <w:p w14:paraId="244685B4"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25D3DB1C"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4B899790" w14:textId="77777777" w:rsidR="0003242B" w:rsidRPr="0003242B" w:rsidRDefault="0003242B" w:rsidP="00C92850">
            <w:pPr>
              <w:pStyle w:val="TAC"/>
              <w:rPr>
                <w:rFonts w:eastAsia="SimSun"/>
                <w:szCs w:val="18"/>
                <w:lang w:eastAsia="zh-CN"/>
              </w:rPr>
            </w:pPr>
            <w:r w:rsidRPr="0003242B">
              <w:rPr>
                <w:rFonts w:eastAsia="SimSun"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788859B5" w14:textId="77777777" w:rsidR="0003242B" w:rsidRPr="0003242B" w:rsidRDefault="0003242B" w:rsidP="00C92850">
            <w:pPr>
              <w:pStyle w:val="TAC"/>
              <w:rPr>
                <w:rFonts w:eastAsia="SimSun"/>
                <w:szCs w:val="18"/>
                <w:lang w:val="en-US" w:eastAsia="zh-CN"/>
              </w:rPr>
            </w:pPr>
          </w:p>
        </w:tc>
      </w:tr>
      <w:tr w:rsidR="0003242B" w:rsidRPr="0003242B" w14:paraId="331FC185" w14:textId="77777777" w:rsidTr="00A0152C">
        <w:trPr>
          <w:trHeight w:val="187"/>
        </w:trPr>
        <w:tc>
          <w:tcPr>
            <w:tcW w:w="1555" w:type="dxa"/>
            <w:tcBorders>
              <w:top w:val="nil"/>
              <w:left w:val="single" w:sz="4" w:space="0" w:color="auto"/>
              <w:bottom w:val="nil"/>
              <w:right w:val="single" w:sz="4" w:space="0" w:color="auto"/>
            </w:tcBorders>
            <w:shd w:val="clear" w:color="auto" w:fill="auto"/>
          </w:tcPr>
          <w:p w14:paraId="20BA3169"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64870EF9"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2C5664A3" w14:textId="77777777" w:rsidR="0003242B" w:rsidRPr="0003242B" w:rsidRDefault="0003242B" w:rsidP="00C92850">
            <w:pPr>
              <w:pStyle w:val="TAC"/>
              <w:rPr>
                <w:rFonts w:eastAsia="SimSun" w:cs="Arial"/>
                <w:szCs w:val="18"/>
                <w:lang w:eastAsia="sv-SE"/>
              </w:rPr>
            </w:pPr>
            <w:r w:rsidRPr="0003242B">
              <w:rPr>
                <w:rFonts w:eastAsia="SimSun"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095F9690"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4 and 5</w:t>
            </w:r>
          </w:p>
        </w:tc>
      </w:tr>
      <w:tr w:rsidR="0003242B" w:rsidRPr="0003242B" w14:paraId="4CF4B02B" w14:textId="77777777" w:rsidTr="00A0152C">
        <w:trPr>
          <w:trHeight w:val="187"/>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03242B" w:rsidRDefault="0003242B" w:rsidP="00C92850">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69D20CFC"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3A491A94" w14:textId="77777777" w:rsidR="0003242B" w:rsidRPr="0003242B" w:rsidRDefault="0003242B" w:rsidP="00C92850">
            <w:pPr>
              <w:pStyle w:val="TAC"/>
              <w:rPr>
                <w:rFonts w:eastAsia="SimSun" w:cs="Arial"/>
                <w:szCs w:val="18"/>
                <w:lang w:eastAsia="sv-SE"/>
              </w:rPr>
            </w:pPr>
            <w:r w:rsidRPr="0003242B">
              <w:rPr>
                <w:rFonts w:eastAsia="SimSun"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218D8359" w14:textId="77777777" w:rsidR="0003242B" w:rsidRPr="0003242B" w:rsidRDefault="0003242B" w:rsidP="00C92850">
            <w:pPr>
              <w:pStyle w:val="TAC"/>
              <w:rPr>
                <w:rFonts w:eastAsia="SimSun"/>
                <w:szCs w:val="18"/>
                <w:lang w:val="en-US" w:eastAsia="zh-CN"/>
              </w:rPr>
            </w:pPr>
          </w:p>
        </w:tc>
      </w:tr>
      <w:tr w:rsidR="0003242B" w:rsidRPr="0003242B" w14:paraId="51AEB89F" w14:textId="77777777" w:rsidTr="00A0152C">
        <w:trPr>
          <w:trHeight w:val="187"/>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03242B" w:rsidRDefault="0003242B" w:rsidP="00C92850">
            <w:pPr>
              <w:pStyle w:val="TAC"/>
              <w:rPr>
                <w:rFonts w:eastAsia="SimSun"/>
                <w:lang w:val="en-US"/>
              </w:rPr>
            </w:pPr>
            <w:r w:rsidRPr="0003242B">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03242B" w:rsidRDefault="0003242B" w:rsidP="00C92850">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574F5136" w14:textId="77777777" w:rsidR="0003242B" w:rsidRPr="0003242B" w:rsidRDefault="0003242B" w:rsidP="00C92850">
            <w:pPr>
              <w:pStyle w:val="TAC"/>
              <w:rPr>
                <w:rFonts w:eastAsia="SimSun"/>
                <w:lang w:val="en-US" w:eastAsia="zh-CN"/>
              </w:rPr>
            </w:pPr>
            <w:r w:rsidRPr="0003242B">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03242B" w:rsidRDefault="0003242B" w:rsidP="00C92850">
            <w:pPr>
              <w:pStyle w:val="TAC"/>
              <w:rPr>
                <w:rFonts w:eastAsia="SimSun" w:cs="Arial"/>
                <w:szCs w:val="18"/>
                <w:lang w:eastAsia="sv-SE"/>
              </w:rPr>
            </w:pPr>
            <w:r w:rsidRPr="0003242B">
              <w:rPr>
                <w:rFonts w:eastAsia="SimSun"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0187CC21"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0</w:t>
            </w:r>
          </w:p>
        </w:tc>
      </w:tr>
      <w:tr w:rsidR="0003242B" w:rsidRPr="0003242B" w14:paraId="347D81D7" w14:textId="77777777" w:rsidTr="00A0152C">
        <w:trPr>
          <w:trHeight w:val="187"/>
        </w:trPr>
        <w:tc>
          <w:tcPr>
            <w:tcW w:w="1555" w:type="dxa"/>
            <w:tcBorders>
              <w:top w:val="nil"/>
              <w:left w:val="single" w:sz="4" w:space="0" w:color="auto"/>
              <w:bottom w:val="nil"/>
              <w:right w:val="single" w:sz="4" w:space="0" w:color="auto"/>
            </w:tcBorders>
            <w:shd w:val="clear" w:color="auto" w:fill="auto"/>
          </w:tcPr>
          <w:p w14:paraId="36ED932A"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7B5BCF35"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03242B" w:rsidRDefault="0003242B" w:rsidP="00C92850">
            <w:pPr>
              <w:pStyle w:val="TAC"/>
              <w:rPr>
                <w:rFonts w:eastAsia="SimSun" w:cs="Arial"/>
                <w:szCs w:val="18"/>
                <w:lang w:eastAsia="sv-SE"/>
              </w:rPr>
            </w:pPr>
            <w:r w:rsidRPr="0003242B">
              <w:rPr>
                <w:rFonts w:eastAsia="SimSun"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21938C63" w14:textId="77777777" w:rsidR="0003242B" w:rsidRPr="0003242B" w:rsidRDefault="0003242B" w:rsidP="00C92850">
            <w:pPr>
              <w:pStyle w:val="TAC"/>
              <w:rPr>
                <w:rFonts w:eastAsia="SimSun"/>
                <w:szCs w:val="18"/>
                <w:lang w:val="en-US" w:eastAsia="zh-CN"/>
              </w:rPr>
            </w:pPr>
          </w:p>
        </w:tc>
      </w:tr>
      <w:tr w:rsidR="0003242B" w:rsidRPr="0003242B" w14:paraId="25EB3AD2" w14:textId="77777777" w:rsidTr="00A0152C">
        <w:trPr>
          <w:trHeight w:val="187"/>
        </w:trPr>
        <w:tc>
          <w:tcPr>
            <w:tcW w:w="1555" w:type="dxa"/>
            <w:tcBorders>
              <w:top w:val="nil"/>
              <w:left w:val="single" w:sz="4" w:space="0" w:color="auto"/>
              <w:bottom w:val="nil"/>
              <w:right w:val="single" w:sz="4" w:space="0" w:color="auto"/>
            </w:tcBorders>
            <w:shd w:val="clear" w:color="auto" w:fill="auto"/>
          </w:tcPr>
          <w:p w14:paraId="4DEAE0B5"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1DFE3BA8"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3D436FCD" w14:textId="77777777" w:rsidR="0003242B" w:rsidRPr="0003242B" w:rsidRDefault="0003242B" w:rsidP="00C92850">
            <w:pPr>
              <w:pStyle w:val="TAC"/>
              <w:rPr>
                <w:rFonts w:eastAsia="SimSun" w:cs="Arial"/>
                <w:szCs w:val="18"/>
                <w:lang w:eastAsia="sv-SE"/>
              </w:rPr>
            </w:pPr>
            <w:r w:rsidRPr="0003242B">
              <w:rPr>
                <w:rFonts w:eastAsia="SimSun"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5F24E828"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4 and 5</w:t>
            </w:r>
          </w:p>
        </w:tc>
      </w:tr>
      <w:tr w:rsidR="0003242B" w:rsidRPr="0003242B" w14:paraId="270E581F" w14:textId="77777777" w:rsidTr="00A0152C">
        <w:trPr>
          <w:trHeight w:val="187"/>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03242B" w:rsidRDefault="0003242B" w:rsidP="00C92850">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7396AD08"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7678EE82" w14:textId="77777777" w:rsidR="0003242B" w:rsidRPr="0003242B" w:rsidRDefault="0003242B" w:rsidP="00C92850">
            <w:pPr>
              <w:pStyle w:val="TAC"/>
              <w:rPr>
                <w:rFonts w:eastAsia="SimSun" w:cs="Arial"/>
                <w:szCs w:val="18"/>
                <w:lang w:eastAsia="sv-SE"/>
              </w:rPr>
            </w:pPr>
            <w:r w:rsidRPr="0003242B">
              <w:rPr>
                <w:rFonts w:eastAsia="SimSun"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1862F2EE" w14:textId="77777777" w:rsidR="0003242B" w:rsidRPr="0003242B" w:rsidRDefault="0003242B" w:rsidP="00C92850">
            <w:pPr>
              <w:pStyle w:val="TAC"/>
              <w:rPr>
                <w:rFonts w:eastAsia="SimSun"/>
                <w:szCs w:val="18"/>
                <w:lang w:val="en-US" w:eastAsia="zh-CN"/>
              </w:rPr>
            </w:pPr>
          </w:p>
        </w:tc>
      </w:tr>
      <w:tr w:rsidR="0003242B" w:rsidRPr="0003242B" w14:paraId="016FEA25" w14:textId="77777777" w:rsidTr="00A0152C">
        <w:trPr>
          <w:trHeight w:val="187"/>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03242B" w:rsidRDefault="0003242B" w:rsidP="00C92850">
            <w:pPr>
              <w:pStyle w:val="TAC"/>
              <w:rPr>
                <w:rFonts w:eastAsia="SimSun"/>
                <w:lang w:val="en-US"/>
              </w:rPr>
            </w:pPr>
            <w:r w:rsidRPr="0003242B">
              <w:rPr>
                <w:rFonts w:eastAsia="SimSun"/>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03242B" w:rsidRDefault="0003242B" w:rsidP="00C92850">
            <w:pPr>
              <w:pStyle w:val="TAC"/>
              <w:rPr>
                <w:rFonts w:eastAsia="SimSun"/>
                <w:lang w:val="en-US" w:eastAsia="zh-CN"/>
              </w:rPr>
            </w:pPr>
            <w:r w:rsidRPr="0003242B">
              <w:rPr>
                <w:rFonts w:eastAsia="SimSun"/>
                <w:lang w:val="en-US" w:eastAsia="zh-CN"/>
              </w:rPr>
              <w:t>CA_n48B</w:t>
            </w:r>
          </w:p>
        </w:tc>
        <w:tc>
          <w:tcPr>
            <w:tcW w:w="709" w:type="dxa"/>
            <w:tcBorders>
              <w:left w:val="single" w:sz="4" w:space="0" w:color="auto"/>
              <w:right w:val="single" w:sz="4" w:space="0" w:color="auto"/>
            </w:tcBorders>
          </w:tcPr>
          <w:p w14:paraId="14DBCF2A"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FA73149" w14:textId="77777777" w:rsidR="0003242B" w:rsidRPr="0003242B" w:rsidRDefault="0003242B" w:rsidP="00C92850">
            <w:pPr>
              <w:pStyle w:val="TAC"/>
              <w:rPr>
                <w:rFonts w:eastAsia="SimSun"/>
                <w:szCs w:val="18"/>
                <w:lang w:eastAsia="zh-CN"/>
              </w:rPr>
            </w:pPr>
            <w:r w:rsidRPr="0003242B">
              <w:rPr>
                <w:rFonts w:eastAsia="SimSun" w:hint="eastAsia"/>
                <w:szCs w:val="18"/>
                <w:lang w:eastAsia="zh-CN"/>
              </w:rPr>
              <w:t>5</w:t>
            </w:r>
            <w:r w:rsidRPr="0003242B">
              <w:rPr>
                <w:rFonts w:eastAsia="SimSun"/>
                <w:szCs w:val="18"/>
                <w:lang w:eastAsia="zh-CN"/>
              </w:rPr>
              <w:t>, 10, 15, 20,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C1A8BBE"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0</w:t>
            </w:r>
          </w:p>
        </w:tc>
      </w:tr>
      <w:tr w:rsidR="0003242B" w:rsidRPr="0003242B" w14:paraId="7B38A1C8" w14:textId="77777777" w:rsidTr="00A0152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176EEF8" w14:textId="77777777" w:rsidR="0003242B" w:rsidRPr="0003242B" w:rsidRDefault="0003242B" w:rsidP="00C92850">
            <w:pPr>
              <w:pStyle w:val="TAC"/>
              <w:rPr>
                <w:rFonts w:eastAsia="SimSun"/>
                <w:szCs w:val="18"/>
                <w:lang w:eastAsia="zh-CN"/>
              </w:rPr>
            </w:pPr>
            <w:r w:rsidRPr="0003242B">
              <w:rPr>
                <w:rFonts w:eastAsia="SimSun"/>
              </w:rPr>
              <w:t>CA_n48B_BCS0</w:t>
            </w:r>
          </w:p>
        </w:tc>
        <w:tc>
          <w:tcPr>
            <w:tcW w:w="1328" w:type="dxa"/>
            <w:tcBorders>
              <w:top w:val="nil"/>
              <w:left w:val="single" w:sz="4" w:space="0" w:color="auto"/>
              <w:bottom w:val="single" w:sz="4" w:space="0" w:color="auto"/>
              <w:right w:val="single" w:sz="4" w:space="0" w:color="auto"/>
            </w:tcBorders>
            <w:shd w:val="clear" w:color="auto" w:fill="auto"/>
          </w:tcPr>
          <w:p w14:paraId="1ABA616F" w14:textId="77777777" w:rsidR="0003242B" w:rsidRPr="0003242B" w:rsidRDefault="0003242B" w:rsidP="00C92850">
            <w:pPr>
              <w:pStyle w:val="TAC"/>
              <w:rPr>
                <w:rFonts w:eastAsia="SimSun"/>
                <w:szCs w:val="18"/>
                <w:lang w:val="en-US" w:eastAsia="zh-CN"/>
              </w:rPr>
            </w:pPr>
          </w:p>
        </w:tc>
      </w:tr>
      <w:tr w:rsidR="0003242B" w:rsidRPr="0003242B" w14:paraId="0198BBE6" w14:textId="77777777" w:rsidTr="00E22583">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EE9B8A3" w14:textId="77777777" w:rsidR="0003242B" w:rsidRPr="0003242B" w:rsidRDefault="0003242B" w:rsidP="00C92850">
            <w:pPr>
              <w:pStyle w:val="TAC"/>
              <w:rPr>
                <w:rFonts w:eastAsia="SimSun"/>
              </w:rPr>
            </w:pPr>
            <w:r w:rsidRPr="0003242B">
              <w:rPr>
                <w:rFonts w:eastAsia="SimSun" w:hint="eastAsia"/>
                <w:szCs w:val="18"/>
                <w:lang w:eastAsia="zh-CN"/>
              </w:rPr>
              <w:t>5</w:t>
            </w:r>
            <w:r w:rsidRPr="0003242B">
              <w:rPr>
                <w:rFonts w:eastAsia="SimSun"/>
                <w:szCs w:val="18"/>
                <w:lang w:eastAsia="zh-CN"/>
              </w:rPr>
              <w:t>, 10, 15, 20, 30,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70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nil"/>
              <w:left w:val="single" w:sz="4" w:space="0" w:color="auto"/>
              <w:bottom w:val="nil"/>
              <w:right w:val="single" w:sz="4" w:space="0" w:color="auto"/>
            </w:tcBorders>
            <w:shd w:val="clear" w:color="auto" w:fill="auto"/>
          </w:tcPr>
          <w:p w14:paraId="675D4E7B"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1</w:t>
            </w:r>
          </w:p>
        </w:tc>
      </w:tr>
      <w:tr w:rsidR="0003242B" w:rsidRPr="0003242B" w14:paraId="68878EE6" w14:textId="77777777" w:rsidTr="00A0152C">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5B6D19A8"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7E173B"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17738F5" w14:textId="77777777" w:rsidR="0003242B" w:rsidRPr="0003242B" w:rsidRDefault="0003242B" w:rsidP="00C92850">
            <w:pPr>
              <w:pStyle w:val="TAC"/>
              <w:rPr>
                <w:rFonts w:eastAsia="SimSun"/>
                <w:szCs w:val="18"/>
                <w:lang w:eastAsia="zh-CN"/>
              </w:rPr>
            </w:pPr>
            <w:r w:rsidRPr="0003242B">
              <w:rPr>
                <w:rFonts w:eastAsia="SimSun"/>
              </w:rPr>
              <w:t>CA_n48B_BCS2</w:t>
            </w:r>
          </w:p>
        </w:tc>
        <w:tc>
          <w:tcPr>
            <w:tcW w:w="1328" w:type="dxa"/>
            <w:tcBorders>
              <w:top w:val="nil"/>
              <w:left w:val="single" w:sz="4" w:space="0" w:color="auto"/>
              <w:bottom w:val="single" w:sz="4" w:space="0" w:color="auto"/>
              <w:right w:val="single" w:sz="4" w:space="0" w:color="auto"/>
            </w:tcBorders>
            <w:shd w:val="clear" w:color="auto" w:fill="auto"/>
          </w:tcPr>
          <w:p w14:paraId="75D0DBA7" w14:textId="77777777" w:rsidR="0003242B" w:rsidRPr="0003242B" w:rsidRDefault="0003242B" w:rsidP="00C92850">
            <w:pPr>
              <w:pStyle w:val="TAC"/>
              <w:rPr>
                <w:rFonts w:eastAsia="SimSun"/>
                <w:szCs w:val="18"/>
                <w:lang w:val="en-US" w:eastAsia="zh-CN"/>
              </w:rPr>
            </w:pPr>
          </w:p>
        </w:tc>
      </w:tr>
      <w:tr w:rsidR="0003242B" w:rsidRPr="0003242B" w14:paraId="6776F8BC" w14:textId="77777777" w:rsidTr="00A0152C">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03242B" w:rsidRDefault="0003242B" w:rsidP="00C92850">
            <w:pPr>
              <w:pStyle w:val="TAC"/>
              <w:rPr>
                <w:rFonts w:eastAsia="SimSun"/>
                <w:lang w:val="en-US"/>
              </w:rPr>
            </w:pPr>
            <w:r w:rsidRPr="0003242B">
              <w:rPr>
                <w:rFonts w:eastAsia="SimSun"/>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77777777" w:rsidR="0003242B" w:rsidRPr="0003242B" w:rsidRDefault="0003242B" w:rsidP="00C92850">
            <w:pPr>
              <w:pStyle w:val="TAC"/>
              <w:rPr>
                <w:rFonts w:eastAsia="SimSun"/>
                <w:lang w:val="en-US" w:eastAsia="zh-CN"/>
              </w:rPr>
            </w:pPr>
            <w:r w:rsidRPr="0003242B">
              <w:rPr>
                <w:rFonts w:eastAsia="SimSun"/>
                <w:lang w:val="en-US" w:eastAsia="zh-CN"/>
              </w:rPr>
              <w:t>-</w:t>
            </w:r>
          </w:p>
        </w:tc>
        <w:tc>
          <w:tcPr>
            <w:tcW w:w="709" w:type="dxa"/>
            <w:tcBorders>
              <w:left w:val="single" w:sz="4" w:space="0" w:color="auto"/>
              <w:right w:val="single" w:sz="4" w:space="0" w:color="auto"/>
            </w:tcBorders>
          </w:tcPr>
          <w:p w14:paraId="470A1BF4"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69DF4A69" w14:textId="77777777" w:rsidR="0003242B" w:rsidRPr="0003242B" w:rsidRDefault="0003242B" w:rsidP="00C92850">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36369821"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0</w:t>
            </w:r>
          </w:p>
        </w:tc>
      </w:tr>
      <w:tr w:rsidR="0003242B" w:rsidRPr="0003242B" w14:paraId="3EB39117" w14:textId="77777777" w:rsidTr="00A0152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6A8C382A" w14:textId="77777777" w:rsidR="0003242B" w:rsidRPr="0003242B" w:rsidRDefault="0003242B" w:rsidP="00C92850">
            <w:pPr>
              <w:pStyle w:val="TAC"/>
              <w:rPr>
                <w:rFonts w:eastAsia="SimSun"/>
              </w:rPr>
            </w:pPr>
            <w:r w:rsidRPr="0003242B">
              <w:rPr>
                <w:rFonts w:eastAsia="SimSun"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2053821F" w14:textId="77777777" w:rsidR="0003242B" w:rsidRPr="0003242B" w:rsidRDefault="0003242B" w:rsidP="00C92850">
            <w:pPr>
              <w:pStyle w:val="TAC"/>
              <w:rPr>
                <w:rFonts w:eastAsia="SimSun"/>
                <w:szCs w:val="18"/>
                <w:lang w:val="en-US" w:eastAsia="zh-CN"/>
              </w:rPr>
            </w:pPr>
          </w:p>
        </w:tc>
      </w:tr>
      <w:tr w:rsidR="0003242B" w:rsidRPr="0003242B" w14:paraId="76FE694D" w14:textId="77777777" w:rsidTr="00A0152C">
        <w:trPr>
          <w:trHeight w:val="187"/>
        </w:trPr>
        <w:tc>
          <w:tcPr>
            <w:tcW w:w="1555" w:type="dxa"/>
            <w:tcBorders>
              <w:top w:val="nil"/>
              <w:left w:val="single" w:sz="4" w:space="0" w:color="auto"/>
              <w:bottom w:val="nil"/>
              <w:right w:val="single" w:sz="4" w:space="0" w:color="auto"/>
            </w:tcBorders>
            <w:shd w:val="clear" w:color="auto" w:fill="auto"/>
          </w:tcPr>
          <w:p w14:paraId="09D1F12E" w14:textId="77777777" w:rsidR="0003242B" w:rsidRPr="0003242B" w:rsidRDefault="0003242B" w:rsidP="00C92850">
            <w:pPr>
              <w:pStyle w:val="TAC"/>
              <w:rPr>
                <w:rFonts w:eastAsia="SimSun"/>
                <w:szCs w:val="18"/>
                <w:lang w:val="en-US"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5F8ADCD4"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6D46A3E1" w14:textId="77777777" w:rsidR="0003242B" w:rsidRPr="0003242B" w:rsidRDefault="0003242B" w:rsidP="00C92850">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4A09DA09"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1</w:t>
            </w:r>
          </w:p>
        </w:tc>
      </w:tr>
      <w:tr w:rsidR="0003242B" w:rsidRPr="0003242B" w14:paraId="4E295F5E" w14:textId="77777777" w:rsidTr="00A0152C">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191AAD9B"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F82C5E3"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41EF0F01" w14:textId="77777777" w:rsidR="0003242B" w:rsidRPr="0003242B" w:rsidRDefault="0003242B" w:rsidP="00C92850">
            <w:pPr>
              <w:pStyle w:val="TAC"/>
              <w:rPr>
                <w:rFonts w:eastAsia="SimSun"/>
                <w:szCs w:val="18"/>
                <w:lang w:eastAsia="zh-CN"/>
              </w:rPr>
            </w:pPr>
            <w:r w:rsidRPr="0003242B">
              <w:rPr>
                <w:rFonts w:eastAsia="SimSun"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0B1F6319" w14:textId="77777777" w:rsidR="0003242B" w:rsidRPr="0003242B" w:rsidRDefault="0003242B" w:rsidP="00C92850">
            <w:pPr>
              <w:pStyle w:val="TAC"/>
              <w:rPr>
                <w:rFonts w:eastAsia="SimSun"/>
                <w:szCs w:val="18"/>
                <w:lang w:val="en-US" w:eastAsia="zh-CN"/>
              </w:rPr>
            </w:pPr>
          </w:p>
        </w:tc>
      </w:tr>
      <w:tr w:rsidR="0003242B" w:rsidRPr="0003242B" w14:paraId="3B16271E" w14:textId="77777777" w:rsidTr="00A0152C">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243C7636" w14:textId="77777777" w:rsidR="0003242B" w:rsidRPr="0003242B" w:rsidRDefault="0003242B" w:rsidP="00C92850">
            <w:pPr>
              <w:pStyle w:val="TAN"/>
              <w:rPr>
                <w:rFonts w:eastAsia="SimSun"/>
                <w:lang w:val="en-US" w:eastAsia="zh-CN"/>
              </w:rPr>
            </w:pPr>
            <w:r w:rsidRPr="0003242B">
              <w:rPr>
                <w:rFonts w:eastAsia="SimSun"/>
                <w:lang w:val="en-US" w:eastAsia="zh-CN"/>
              </w:rPr>
              <w:t>NOTE 1:</w:t>
            </w:r>
            <w:r w:rsidRPr="0003242B">
              <w:rPr>
                <w:rFonts w:eastAsia="SimSun"/>
                <w:lang w:val="en-US" w:eastAsia="zh-CN"/>
              </w:rPr>
              <w:tab/>
              <w:t>This UE channel bandwidth is applicable only to downlink</w:t>
            </w:r>
          </w:p>
          <w:p w14:paraId="0B952D59" w14:textId="193F666A" w:rsidR="00D54177" w:rsidRPr="0003242B" w:rsidRDefault="00D54177" w:rsidP="00D54177">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2BC667D2" w14:textId="3048A3AF" w:rsidR="0003242B" w:rsidRPr="0003242B" w:rsidRDefault="00D54177" w:rsidP="00D54177">
            <w:pPr>
              <w:pStyle w:val="TAN"/>
              <w:rPr>
                <w:rFonts w:eastAsia="SimSun"/>
              </w:rPr>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75899B42" w14:textId="77777777" w:rsidR="0003242B" w:rsidRPr="0003242B" w:rsidRDefault="0003242B" w:rsidP="00C92850">
            <w:pPr>
              <w:pStyle w:val="TAN"/>
              <w:rPr>
                <w:rFonts w:eastAsia="SimSun"/>
                <w:lang w:val="en-US" w:eastAsia="zh-CN"/>
              </w:rPr>
            </w:pPr>
            <w:r w:rsidRPr="0003242B">
              <w:rPr>
                <w:rFonts w:eastAsia="SimSun"/>
              </w:rPr>
              <w:t xml:space="preserve">NOTE </w:t>
            </w:r>
            <w:r w:rsidRPr="0003242B">
              <w:rPr>
                <w:rFonts w:eastAsia="SimSun" w:hint="eastAsia"/>
                <w:lang w:eastAsia="zh-CN"/>
              </w:rPr>
              <w:t>4</w:t>
            </w:r>
            <w:r w:rsidRPr="0003242B">
              <w:rPr>
                <w:rFonts w:eastAsia="SimSun"/>
              </w:rPr>
              <w:t>:</w:t>
            </w:r>
            <w:r w:rsidRPr="0003242B">
              <w:rPr>
                <w:rFonts w:eastAsia="SimSun"/>
              </w:rPr>
              <w:tab/>
              <w:t>Only single uplink carriers with power class other than PC3 are listed.</w:t>
            </w:r>
          </w:p>
        </w:tc>
      </w:tr>
    </w:tbl>
    <w:p w14:paraId="7ACBFCA0" w14:textId="77777777" w:rsidR="0003242B" w:rsidRDefault="0003242B" w:rsidP="00A1115A"/>
    <w:p w14:paraId="32680B58" w14:textId="77777777" w:rsidR="00FF1069" w:rsidRDefault="00FF1069" w:rsidP="00A1115A"/>
    <w:p w14:paraId="09F082D9" w14:textId="77777777" w:rsidR="00FF1069" w:rsidRPr="00A1115A" w:rsidRDefault="00FF1069" w:rsidP="00A1115A">
      <w:pPr>
        <w:sectPr w:rsidR="00FF1069" w:rsidRPr="00A1115A" w:rsidSect="00025C3C">
          <w:footnotePr>
            <w:numRestart w:val="eachSect"/>
          </w:footnotePr>
          <w:pgSz w:w="16840" w:h="11907" w:orient="landscape" w:code="9"/>
          <w:pgMar w:top="1134" w:right="1418" w:bottom="1134" w:left="1134" w:header="851" w:footer="340" w:gutter="0"/>
          <w:cols w:space="720"/>
          <w:formProt w:val="0"/>
          <w:docGrid w:linePitch="272"/>
        </w:sectPr>
      </w:pPr>
    </w:p>
    <w:bookmarkEnd w:id="20"/>
    <w:p w14:paraId="1BFC2E08" w14:textId="77777777" w:rsidR="00102D88" w:rsidRPr="009E4D9B" w:rsidRDefault="00102D88" w:rsidP="00FF1069">
      <w:pPr>
        <w:rPr>
          <w:lang w:eastAsia="zh-CN"/>
        </w:rPr>
      </w:pPr>
    </w:p>
    <w:sectPr w:rsidR="00102D88" w:rsidRPr="009E4D9B" w:rsidSect="00025C3C">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83B35" w14:textId="77777777" w:rsidR="00025C3C" w:rsidRDefault="00025C3C">
      <w:r>
        <w:separator/>
      </w:r>
    </w:p>
  </w:endnote>
  <w:endnote w:type="continuationSeparator" w:id="0">
    <w:p w14:paraId="44881496" w14:textId="77777777" w:rsidR="00025C3C" w:rsidRDefault="00025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EA5E9" w14:textId="77777777" w:rsidR="00025C3C" w:rsidRDefault="00025C3C">
      <w:r>
        <w:separator/>
      </w:r>
    </w:p>
  </w:footnote>
  <w:footnote w:type="continuationSeparator" w:id="0">
    <w:p w14:paraId="00922DE0" w14:textId="77777777" w:rsidR="00025C3C" w:rsidRDefault="00025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4F481C40"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6703E4">
      <w:rPr>
        <w:rFonts w:ascii="Arial" w:hAnsi="Arial"/>
        <w:b/>
        <w:noProof/>
        <w:sz w:val="18"/>
        <w:lang w:eastAsia="en-GB"/>
      </w:rPr>
      <w:t>5</w:t>
    </w:r>
    <w:r w:rsidRPr="00FF4809">
      <w:rPr>
        <w:rFonts w:ascii="Arial" w:hAnsi="Arial"/>
        <w:b/>
        <w:noProof/>
        <w:sz w:val="18"/>
        <w:lang w:eastAsia="en-GB"/>
      </w:rPr>
      <w:t>.0 (202</w:t>
    </w:r>
    <w:r w:rsidR="006703E4">
      <w:rPr>
        <w:rFonts w:ascii="Arial" w:hAnsi="Arial"/>
        <w:b/>
        <w:noProof/>
        <w:sz w:val="18"/>
        <w:lang w:eastAsia="en-GB"/>
      </w:rPr>
      <w:t>4</w:t>
    </w:r>
    <w:r w:rsidRPr="00FF4809">
      <w:rPr>
        <w:rFonts w:ascii="Arial" w:hAnsi="Arial"/>
        <w:b/>
        <w:noProof/>
        <w:sz w:val="18"/>
        <w:lang w:eastAsia="en-GB"/>
      </w:rPr>
      <w:t>-</w:t>
    </w:r>
    <w:r w:rsidR="006703E4">
      <w:rPr>
        <w:rFonts w:ascii="Arial" w:hAnsi="Arial"/>
        <w:b/>
        <w:noProof/>
        <w:sz w:val="18"/>
        <w:lang w:eastAsia="en-GB"/>
      </w:rPr>
      <w:t>03</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4142</TotalTime>
  <Pages>11</Pages>
  <Words>2434</Words>
  <Characters>13877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1607</cp:revision>
  <cp:lastPrinted>2019-02-25T14:05:00Z</cp:lastPrinted>
  <dcterms:created xsi:type="dcterms:W3CDTF">2021-12-22T15:46:00Z</dcterms:created>
  <dcterms:modified xsi:type="dcterms:W3CDTF">2024-04-09T16:06:00Z</dcterms:modified>
</cp:coreProperties>
</file>