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A292994" w:rsidR="004F0988" w:rsidRDefault="004F0988" w:rsidP="00455AD1">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E134FC">
              <w:t>1</w:t>
            </w:r>
            <w:r w:rsidR="00E66078">
              <w:t>8</w:t>
            </w:r>
            <w:r w:rsidR="00E134FC">
              <w:t>.</w:t>
            </w:r>
            <w:r w:rsidR="00F038E9">
              <w:t>5</w:t>
            </w:r>
            <w:r w:rsidR="00E134FC">
              <w:t>.0</w:t>
            </w:r>
            <w:r w:rsidRPr="004D3578">
              <w:t xml:space="preserve"> </w:t>
            </w:r>
            <w:r w:rsidRPr="00133525">
              <w:rPr>
                <w:sz w:val="32"/>
              </w:rPr>
              <w:t>(</w:t>
            </w:r>
            <w:r w:rsidR="00E134FC">
              <w:rPr>
                <w:sz w:val="32"/>
              </w:rPr>
              <w:t>202</w:t>
            </w:r>
            <w:r w:rsidR="00F038E9">
              <w:rPr>
                <w:sz w:val="32"/>
              </w:rPr>
              <w:t>4</w:t>
            </w:r>
            <w:r w:rsidR="00E134FC">
              <w:rPr>
                <w:sz w:val="32"/>
              </w:rPr>
              <w:t>-</w:t>
            </w:r>
            <w:r w:rsidR="00D4353C">
              <w:rPr>
                <w:sz w:val="32"/>
              </w:rPr>
              <w:t>03</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21067BA2" w:rsidR="004F0988" w:rsidRDefault="004F0988" w:rsidP="00133525">
            <w:pPr>
              <w:pStyle w:val="ZB"/>
              <w:framePr w:w="0" w:hRule="auto" w:wrap="auto" w:vAnchor="margin" w:hAnchor="text" w:yAlign="inline"/>
            </w:pPr>
            <w:r w:rsidRPr="004D3578">
              <w:t xml:space="preserve">Technical </w:t>
            </w:r>
            <w:bookmarkStart w:id="1" w:name="spectype2"/>
            <w:r w:rsidRPr="00E134FC">
              <w:t>Specification</w:t>
            </w:r>
            <w:bookmarkEnd w:id="1"/>
          </w:p>
          <w:p w14:paraId="462B8E42" w14:textId="3A622830" w:rsidR="00BA4B8D" w:rsidRDefault="00BA4B8D" w:rsidP="00E134FC"/>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587A3AB8" w:rsidR="004F0988" w:rsidRPr="00133525" w:rsidRDefault="00E134FC" w:rsidP="00E134FC">
            <w:pPr>
              <w:pStyle w:val="ZT"/>
              <w:framePr w:wrap="auto" w:hAnchor="text" w:yAlign="inline"/>
              <w:rPr>
                <w:i/>
                <w:sz w:val="28"/>
              </w:rPr>
            </w:pPr>
            <w:r w:rsidRPr="00616F0C">
              <w:t>(</w:t>
            </w:r>
            <w:r w:rsidRPr="00616F0C">
              <w:rPr>
                <w:rStyle w:val="ZGSM"/>
              </w:rPr>
              <w:t>Release 1</w:t>
            </w:r>
            <w:r w:rsidR="00E66078">
              <w:rPr>
                <w:rStyle w:val="ZGSM"/>
              </w:rPr>
              <w:t>8</w:t>
            </w:r>
            <w:r w:rsidRPr="00616F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82E6F" w14:paraId="4DA45E4F" w14:textId="77777777" w:rsidTr="005E4BB2">
        <w:trPr>
          <w:trHeight w:hRule="exact" w:val="1531"/>
        </w:trPr>
        <w:tc>
          <w:tcPr>
            <w:tcW w:w="4883" w:type="dxa"/>
            <w:shd w:val="clear" w:color="auto" w:fill="auto"/>
          </w:tcPr>
          <w:p w14:paraId="4FBA7106" w14:textId="06AA56BF" w:rsidR="00D82E6F" w:rsidRDefault="00A94E26" w:rsidP="00D82E6F">
            <w:r>
              <w:object w:dxaOrig="2026" w:dyaOrig="1251" w14:anchorId="41BCE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1.5pt" o:ole="">
                  <v:imagedata r:id="rId9" o:title=""/>
                </v:shape>
                <o:OLEObject Type="Embed" ProgID="Word.Picture.8" ShapeID="_x0000_i1025" DrawAspect="Content" ObjectID="_1772447933" r:id="rId10"/>
              </w:object>
            </w:r>
          </w:p>
        </w:tc>
        <w:tc>
          <w:tcPr>
            <w:tcW w:w="5540" w:type="dxa"/>
            <w:shd w:val="clear" w:color="auto" w:fill="auto"/>
          </w:tcPr>
          <w:p w14:paraId="26F08BD1" w14:textId="29C14AC1" w:rsidR="00D82E6F" w:rsidRDefault="00E134FC" w:rsidP="00D82E6F">
            <w:pPr>
              <w:jc w:val="right"/>
            </w:pPr>
            <w:bookmarkStart w:id="3"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3"/>
          </w:p>
        </w:tc>
      </w:tr>
      <w:tr w:rsidR="00D82E6F" w14:paraId="48DEBCEB" w14:textId="77777777" w:rsidTr="005E4BB2">
        <w:trPr>
          <w:trHeight w:hRule="exact" w:val="5783"/>
        </w:trPr>
        <w:tc>
          <w:tcPr>
            <w:tcW w:w="10423" w:type="dxa"/>
            <w:gridSpan w:val="2"/>
            <w:shd w:val="clear" w:color="auto" w:fill="auto"/>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05F7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C7E6B9E"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D4353C">
              <w:rPr>
                <w:noProof/>
                <w:sz w:val="18"/>
              </w:rPr>
              <w:t>4</w:t>
            </w:r>
            <w:r w:rsidRPr="00133525">
              <w:rPr>
                <w:noProof/>
                <w:sz w:val="18"/>
              </w:rPr>
              <w:t>, 3GPP Organizational Partners (ARIB, ATIS, CCSA, ETSI, TSDSI, TTA, TTC).</w:t>
            </w:r>
            <w:bookmarkStart w:id="8" w:name="copyrightaddon"/>
            <w:bookmarkEnd w:id="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6DA3D2F" w14:textId="77777777" w:rsidR="00E16509" w:rsidRDefault="00E16509" w:rsidP="00133525"/>
        </w:tc>
      </w:tr>
      <w:bookmarkEnd w:id="5"/>
    </w:tbl>
    <w:p w14:paraId="04D347A8" w14:textId="77777777" w:rsidR="00080512" w:rsidRPr="004D3578" w:rsidRDefault="00080512">
      <w:pPr>
        <w:pStyle w:val="TT"/>
      </w:pPr>
      <w:r w:rsidRPr="004D3578">
        <w:br w:type="page"/>
      </w:r>
      <w:bookmarkStart w:id="9" w:name="tableOfContents"/>
      <w:bookmarkEnd w:id="9"/>
      <w:r w:rsidRPr="004D3578">
        <w:lastRenderedPageBreak/>
        <w:t>Contents</w:t>
      </w:r>
    </w:p>
    <w:p w14:paraId="3A57766B" w14:textId="6749CFDD" w:rsidR="00A73B9F" w:rsidRDefault="00D4353C">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A73B9F">
        <w:rPr>
          <w:noProof/>
        </w:rPr>
        <w:t>Foreword</w:t>
      </w:r>
      <w:r w:rsidR="00A73B9F">
        <w:rPr>
          <w:noProof/>
        </w:rPr>
        <w:tab/>
      </w:r>
      <w:r w:rsidR="00A73B9F">
        <w:rPr>
          <w:noProof/>
        </w:rPr>
        <w:fldChar w:fldCharType="begin" w:fldLock="1"/>
      </w:r>
      <w:r w:rsidR="00A73B9F">
        <w:rPr>
          <w:noProof/>
        </w:rPr>
        <w:instrText xml:space="preserve"> PAGEREF _Toc161834911 \h </w:instrText>
      </w:r>
      <w:r w:rsidR="00A73B9F">
        <w:rPr>
          <w:noProof/>
        </w:rPr>
      </w:r>
      <w:r w:rsidR="00A73B9F">
        <w:rPr>
          <w:noProof/>
        </w:rPr>
        <w:fldChar w:fldCharType="separate"/>
      </w:r>
      <w:r w:rsidR="00A73B9F">
        <w:rPr>
          <w:noProof/>
        </w:rPr>
        <w:t>8</w:t>
      </w:r>
      <w:r w:rsidR="00A73B9F">
        <w:rPr>
          <w:noProof/>
        </w:rPr>
        <w:fldChar w:fldCharType="end"/>
      </w:r>
    </w:p>
    <w:p w14:paraId="4866BF96" w14:textId="5333C579" w:rsidR="00A73B9F" w:rsidRDefault="00A73B9F">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_Toc161834912 \h </w:instrText>
      </w:r>
      <w:r>
        <w:rPr>
          <w:noProof/>
        </w:rPr>
      </w:r>
      <w:r>
        <w:rPr>
          <w:noProof/>
        </w:rPr>
        <w:fldChar w:fldCharType="separate"/>
      </w:r>
      <w:r>
        <w:rPr>
          <w:noProof/>
        </w:rPr>
        <w:t>9</w:t>
      </w:r>
      <w:r>
        <w:rPr>
          <w:noProof/>
        </w:rPr>
        <w:fldChar w:fldCharType="end"/>
      </w:r>
    </w:p>
    <w:p w14:paraId="28D0B9BB" w14:textId="51007E58" w:rsidR="00A73B9F" w:rsidRDefault="00A73B9F">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_Toc161834913 \h </w:instrText>
      </w:r>
      <w:r>
        <w:rPr>
          <w:noProof/>
        </w:rPr>
      </w:r>
      <w:r>
        <w:rPr>
          <w:noProof/>
        </w:rPr>
        <w:fldChar w:fldCharType="separate"/>
      </w:r>
      <w:r>
        <w:rPr>
          <w:noProof/>
        </w:rPr>
        <w:t>9</w:t>
      </w:r>
      <w:r>
        <w:rPr>
          <w:noProof/>
        </w:rPr>
        <w:fldChar w:fldCharType="end"/>
      </w:r>
    </w:p>
    <w:p w14:paraId="6A720569" w14:textId="5CE85AD7" w:rsidR="00A73B9F" w:rsidRDefault="00A73B9F">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_Toc161834914 \h </w:instrText>
      </w:r>
      <w:r>
        <w:rPr>
          <w:noProof/>
        </w:rPr>
      </w:r>
      <w:r>
        <w:rPr>
          <w:noProof/>
        </w:rPr>
        <w:fldChar w:fldCharType="separate"/>
      </w:r>
      <w:r>
        <w:rPr>
          <w:noProof/>
        </w:rPr>
        <w:t>10</w:t>
      </w:r>
      <w:r>
        <w:rPr>
          <w:noProof/>
        </w:rPr>
        <w:fldChar w:fldCharType="end"/>
      </w:r>
    </w:p>
    <w:p w14:paraId="33467C1D" w14:textId="0AC10A08" w:rsidR="00A73B9F" w:rsidRDefault="00A73B9F">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_Toc161834915 \h </w:instrText>
      </w:r>
      <w:r>
        <w:rPr>
          <w:noProof/>
        </w:rPr>
      </w:r>
      <w:r>
        <w:rPr>
          <w:noProof/>
        </w:rPr>
        <w:fldChar w:fldCharType="separate"/>
      </w:r>
      <w:r>
        <w:rPr>
          <w:noProof/>
        </w:rPr>
        <w:t>10</w:t>
      </w:r>
      <w:r>
        <w:rPr>
          <w:noProof/>
        </w:rPr>
        <w:fldChar w:fldCharType="end"/>
      </w:r>
    </w:p>
    <w:p w14:paraId="32143EC0" w14:textId="637BF97A" w:rsidR="00A73B9F" w:rsidRDefault="00A73B9F">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_Toc161834916 \h </w:instrText>
      </w:r>
      <w:r>
        <w:rPr>
          <w:noProof/>
        </w:rPr>
      </w:r>
      <w:r>
        <w:rPr>
          <w:noProof/>
        </w:rPr>
        <w:fldChar w:fldCharType="separate"/>
      </w:r>
      <w:r>
        <w:rPr>
          <w:noProof/>
        </w:rPr>
        <w:t>10</w:t>
      </w:r>
      <w:r>
        <w:rPr>
          <w:noProof/>
        </w:rPr>
        <w:fldChar w:fldCharType="end"/>
      </w:r>
    </w:p>
    <w:p w14:paraId="4DB819E6" w14:textId="0371C233" w:rsidR="00A73B9F" w:rsidRDefault="00A73B9F">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_Toc161834917 \h </w:instrText>
      </w:r>
      <w:r>
        <w:rPr>
          <w:noProof/>
        </w:rPr>
      </w:r>
      <w:r>
        <w:rPr>
          <w:noProof/>
        </w:rPr>
        <w:fldChar w:fldCharType="separate"/>
      </w:r>
      <w:r>
        <w:rPr>
          <w:noProof/>
        </w:rPr>
        <w:t>10</w:t>
      </w:r>
      <w:r>
        <w:rPr>
          <w:noProof/>
        </w:rPr>
        <w:fldChar w:fldCharType="end"/>
      </w:r>
    </w:p>
    <w:p w14:paraId="2AC677B4" w14:textId="3E08EA77" w:rsidR="00A73B9F" w:rsidRDefault="00A73B9F">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_Toc161834918 \h </w:instrText>
      </w:r>
      <w:r>
        <w:rPr>
          <w:noProof/>
        </w:rPr>
      </w:r>
      <w:r>
        <w:rPr>
          <w:noProof/>
        </w:rPr>
        <w:fldChar w:fldCharType="separate"/>
      </w:r>
      <w:r>
        <w:rPr>
          <w:noProof/>
        </w:rPr>
        <w:t>10</w:t>
      </w:r>
      <w:r>
        <w:rPr>
          <w:noProof/>
        </w:rPr>
        <w:fldChar w:fldCharType="end"/>
      </w:r>
    </w:p>
    <w:p w14:paraId="1AEB047E" w14:textId="6D424357" w:rsidR="00A73B9F" w:rsidRDefault="00A73B9F">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UDSF</w:t>
      </w:r>
      <w:r>
        <w:rPr>
          <w:noProof/>
        </w:rPr>
        <w:tab/>
      </w:r>
      <w:r>
        <w:rPr>
          <w:noProof/>
        </w:rPr>
        <w:fldChar w:fldCharType="begin" w:fldLock="1"/>
      </w:r>
      <w:r>
        <w:rPr>
          <w:noProof/>
        </w:rPr>
        <w:instrText xml:space="preserve"> PAGEREF _Toc161834919 \h </w:instrText>
      </w:r>
      <w:r>
        <w:rPr>
          <w:noProof/>
        </w:rPr>
      </w:r>
      <w:r>
        <w:rPr>
          <w:noProof/>
        </w:rPr>
        <w:fldChar w:fldCharType="separate"/>
      </w:r>
      <w:r>
        <w:rPr>
          <w:noProof/>
        </w:rPr>
        <w:t>11</w:t>
      </w:r>
      <w:r>
        <w:rPr>
          <w:noProof/>
        </w:rPr>
        <w:fldChar w:fldCharType="end"/>
      </w:r>
    </w:p>
    <w:p w14:paraId="45180FEB" w14:textId="52BD3F40" w:rsidR="00A73B9F" w:rsidRDefault="00A73B9F">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_Toc161834920 \h </w:instrText>
      </w:r>
      <w:r>
        <w:rPr>
          <w:noProof/>
        </w:rPr>
      </w:r>
      <w:r>
        <w:rPr>
          <w:noProof/>
        </w:rPr>
        <w:fldChar w:fldCharType="separate"/>
      </w:r>
      <w:r>
        <w:rPr>
          <w:noProof/>
        </w:rPr>
        <w:t>11</w:t>
      </w:r>
      <w:r>
        <w:rPr>
          <w:noProof/>
        </w:rPr>
        <w:fldChar w:fldCharType="end"/>
      </w:r>
    </w:p>
    <w:p w14:paraId="47278269" w14:textId="4D02C2C2" w:rsidR="00A73B9F" w:rsidRDefault="00A73B9F">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Nudsf_DataRepository Service</w:t>
      </w:r>
      <w:r>
        <w:rPr>
          <w:noProof/>
        </w:rPr>
        <w:tab/>
      </w:r>
      <w:r>
        <w:rPr>
          <w:noProof/>
        </w:rPr>
        <w:fldChar w:fldCharType="begin" w:fldLock="1"/>
      </w:r>
      <w:r>
        <w:rPr>
          <w:noProof/>
        </w:rPr>
        <w:instrText xml:space="preserve"> PAGEREF _Toc161834921 \h </w:instrText>
      </w:r>
      <w:r>
        <w:rPr>
          <w:noProof/>
        </w:rPr>
      </w:r>
      <w:r>
        <w:rPr>
          <w:noProof/>
        </w:rPr>
        <w:fldChar w:fldCharType="separate"/>
      </w:r>
      <w:r>
        <w:rPr>
          <w:noProof/>
        </w:rPr>
        <w:t>11</w:t>
      </w:r>
      <w:r>
        <w:rPr>
          <w:noProof/>
        </w:rPr>
        <w:fldChar w:fldCharType="end"/>
      </w:r>
    </w:p>
    <w:p w14:paraId="51C2E064" w14:textId="73C369CE" w:rsidR="00A73B9F" w:rsidRDefault="00A73B9F">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_Toc161834922 \h </w:instrText>
      </w:r>
      <w:r>
        <w:rPr>
          <w:noProof/>
        </w:rPr>
      </w:r>
      <w:r>
        <w:rPr>
          <w:noProof/>
        </w:rPr>
        <w:fldChar w:fldCharType="separate"/>
      </w:r>
      <w:r>
        <w:rPr>
          <w:noProof/>
        </w:rPr>
        <w:t>11</w:t>
      </w:r>
      <w:r>
        <w:rPr>
          <w:noProof/>
        </w:rPr>
        <w:fldChar w:fldCharType="end"/>
      </w:r>
    </w:p>
    <w:p w14:paraId="3C274BE6" w14:textId="568EDA08" w:rsidR="00A73B9F" w:rsidRDefault="00A73B9F">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_Toc161834923 \h </w:instrText>
      </w:r>
      <w:r>
        <w:rPr>
          <w:noProof/>
        </w:rPr>
      </w:r>
      <w:r>
        <w:rPr>
          <w:noProof/>
        </w:rPr>
        <w:fldChar w:fldCharType="separate"/>
      </w:r>
      <w:r>
        <w:rPr>
          <w:noProof/>
        </w:rPr>
        <w:t>11</w:t>
      </w:r>
      <w:r>
        <w:rPr>
          <w:noProof/>
        </w:rPr>
        <w:fldChar w:fldCharType="end"/>
      </w:r>
    </w:p>
    <w:p w14:paraId="4A977BCA" w14:textId="27F9EFC7"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_Toc161834924 \h </w:instrText>
      </w:r>
      <w:r>
        <w:rPr>
          <w:noProof/>
        </w:rPr>
      </w:r>
      <w:r>
        <w:rPr>
          <w:noProof/>
        </w:rPr>
        <w:fldChar w:fldCharType="separate"/>
      </w:r>
      <w:r>
        <w:rPr>
          <w:noProof/>
        </w:rPr>
        <w:t>11</w:t>
      </w:r>
      <w:r>
        <w:rPr>
          <w:noProof/>
        </w:rPr>
        <w:fldChar w:fldCharType="end"/>
      </w:r>
    </w:p>
    <w:p w14:paraId="3074C7EE" w14:textId="7C3DE732"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Query</w:t>
      </w:r>
      <w:r>
        <w:rPr>
          <w:noProof/>
        </w:rPr>
        <w:tab/>
      </w:r>
      <w:r>
        <w:rPr>
          <w:noProof/>
        </w:rPr>
        <w:fldChar w:fldCharType="begin" w:fldLock="1"/>
      </w:r>
      <w:r>
        <w:rPr>
          <w:noProof/>
        </w:rPr>
        <w:instrText xml:space="preserve"> PAGEREF _Toc161834925 \h </w:instrText>
      </w:r>
      <w:r>
        <w:rPr>
          <w:noProof/>
        </w:rPr>
      </w:r>
      <w:r>
        <w:rPr>
          <w:noProof/>
        </w:rPr>
        <w:fldChar w:fldCharType="separate"/>
      </w:r>
      <w:r>
        <w:rPr>
          <w:noProof/>
        </w:rPr>
        <w:t>12</w:t>
      </w:r>
      <w:r>
        <w:rPr>
          <w:noProof/>
        </w:rPr>
        <w:fldChar w:fldCharType="end"/>
      </w:r>
    </w:p>
    <w:p w14:paraId="0B26BD3F" w14:textId="622BF1C4"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_Toc161834926 \h </w:instrText>
      </w:r>
      <w:r>
        <w:rPr>
          <w:noProof/>
        </w:rPr>
      </w:r>
      <w:r>
        <w:rPr>
          <w:noProof/>
        </w:rPr>
        <w:fldChar w:fldCharType="separate"/>
      </w:r>
      <w:r>
        <w:rPr>
          <w:noProof/>
        </w:rPr>
        <w:t>12</w:t>
      </w:r>
      <w:r>
        <w:rPr>
          <w:noProof/>
        </w:rPr>
        <w:fldChar w:fldCharType="end"/>
      </w:r>
    </w:p>
    <w:p w14:paraId="6836CDCF" w14:textId="133DDA1C"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rFonts w:asciiTheme="minorHAnsi" w:eastAsiaTheme="minorEastAsia" w:hAnsiTheme="minorHAnsi" w:cstheme="minorBidi"/>
          <w:noProof/>
          <w:kern w:val="2"/>
          <w:sz w:val="22"/>
          <w:szCs w:val="22"/>
          <w:lang w:eastAsia="en-GB"/>
          <w14:ligatures w14:val="standardContextual"/>
        </w:rPr>
        <w:tab/>
      </w:r>
      <w:r>
        <w:rPr>
          <w:noProof/>
        </w:rPr>
        <w:t>Record Retrieval</w:t>
      </w:r>
      <w:r>
        <w:rPr>
          <w:noProof/>
        </w:rPr>
        <w:tab/>
      </w:r>
      <w:r>
        <w:rPr>
          <w:noProof/>
        </w:rPr>
        <w:fldChar w:fldCharType="begin" w:fldLock="1"/>
      </w:r>
      <w:r>
        <w:rPr>
          <w:noProof/>
        </w:rPr>
        <w:instrText xml:space="preserve"> PAGEREF _Toc161834927 \h </w:instrText>
      </w:r>
      <w:r>
        <w:rPr>
          <w:noProof/>
        </w:rPr>
      </w:r>
      <w:r>
        <w:rPr>
          <w:noProof/>
        </w:rPr>
        <w:fldChar w:fldCharType="separate"/>
      </w:r>
      <w:r>
        <w:rPr>
          <w:noProof/>
        </w:rPr>
        <w:t>12</w:t>
      </w:r>
      <w:r>
        <w:rPr>
          <w:noProof/>
        </w:rPr>
        <w:fldChar w:fldCharType="end"/>
      </w:r>
    </w:p>
    <w:p w14:paraId="198279AF" w14:textId="7511DD0E"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5.2.2.2.3</w:t>
      </w:r>
      <w:r>
        <w:rPr>
          <w:rFonts w:asciiTheme="minorHAnsi" w:eastAsiaTheme="minorEastAsia" w:hAnsiTheme="minorHAnsi" w:cstheme="minorBidi"/>
          <w:noProof/>
          <w:kern w:val="2"/>
          <w:sz w:val="22"/>
          <w:szCs w:val="22"/>
          <w:lang w:eastAsia="en-GB"/>
          <w14:ligatures w14:val="standardContextual"/>
        </w:rPr>
        <w:tab/>
      </w:r>
      <w:r>
        <w:rPr>
          <w:noProof/>
        </w:rPr>
        <w:t>Meta Retrieval</w:t>
      </w:r>
      <w:r>
        <w:rPr>
          <w:noProof/>
        </w:rPr>
        <w:tab/>
      </w:r>
      <w:r>
        <w:rPr>
          <w:noProof/>
        </w:rPr>
        <w:fldChar w:fldCharType="begin" w:fldLock="1"/>
      </w:r>
      <w:r>
        <w:rPr>
          <w:noProof/>
        </w:rPr>
        <w:instrText xml:space="preserve"> PAGEREF _Toc161834928 \h </w:instrText>
      </w:r>
      <w:r>
        <w:rPr>
          <w:noProof/>
        </w:rPr>
      </w:r>
      <w:r>
        <w:rPr>
          <w:noProof/>
        </w:rPr>
        <w:fldChar w:fldCharType="separate"/>
      </w:r>
      <w:r>
        <w:rPr>
          <w:noProof/>
        </w:rPr>
        <w:t>13</w:t>
      </w:r>
      <w:r>
        <w:rPr>
          <w:noProof/>
        </w:rPr>
        <w:fldChar w:fldCharType="end"/>
      </w:r>
    </w:p>
    <w:p w14:paraId="3D82EF3D" w14:textId="4E6929E2"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5.2.2.2.4</w:t>
      </w:r>
      <w:r>
        <w:rPr>
          <w:rFonts w:asciiTheme="minorHAnsi" w:eastAsiaTheme="minorEastAsia" w:hAnsiTheme="minorHAnsi" w:cstheme="minorBidi"/>
          <w:noProof/>
          <w:kern w:val="2"/>
          <w:sz w:val="22"/>
          <w:szCs w:val="22"/>
          <w:lang w:eastAsia="en-GB"/>
          <w14:ligatures w14:val="standardContextual"/>
        </w:rPr>
        <w:tab/>
      </w:r>
      <w:r>
        <w:rPr>
          <w:noProof/>
        </w:rPr>
        <w:t>Blocks Retrieval</w:t>
      </w:r>
      <w:r>
        <w:rPr>
          <w:noProof/>
        </w:rPr>
        <w:tab/>
      </w:r>
      <w:r>
        <w:rPr>
          <w:noProof/>
        </w:rPr>
        <w:fldChar w:fldCharType="begin" w:fldLock="1"/>
      </w:r>
      <w:r>
        <w:rPr>
          <w:noProof/>
        </w:rPr>
        <w:instrText xml:space="preserve"> PAGEREF _Toc161834929 \h </w:instrText>
      </w:r>
      <w:r>
        <w:rPr>
          <w:noProof/>
        </w:rPr>
      </w:r>
      <w:r>
        <w:rPr>
          <w:noProof/>
        </w:rPr>
        <w:fldChar w:fldCharType="separate"/>
      </w:r>
      <w:r>
        <w:rPr>
          <w:noProof/>
        </w:rPr>
        <w:t>13</w:t>
      </w:r>
      <w:r>
        <w:rPr>
          <w:noProof/>
        </w:rPr>
        <w:fldChar w:fldCharType="end"/>
      </w:r>
    </w:p>
    <w:p w14:paraId="6320C7A2" w14:textId="650DF1F0"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5.2.2.2.5</w:t>
      </w:r>
      <w:r>
        <w:rPr>
          <w:rFonts w:asciiTheme="minorHAnsi" w:eastAsiaTheme="minorEastAsia" w:hAnsiTheme="minorHAnsi" w:cstheme="minorBidi"/>
          <w:noProof/>
          <w:kern w:val="2"/>
          <w:sz w:val="22"/>
          <w:szCs w:val="22"/>
          <w:lang w:eastAsia="en-GB"/>
          <w14:ligatures w14:val="standardContextual"/>
        </w:rPr>
        <w:tab/>
      </w:r>
      <w:r>
        <w:rPr>
          <w:noProof/>
        </w:rPr>
        <w:t>Block Retrieval</w:t>
      </w:r>
      <w:r>
        <w:rPr>
          <w:noProof/>
        </w:rPr>
        <w:tab/>
      </w:r>
      <w:r>
        <w:rPr>
          <w:noProof/>
        </w:rPr>
        <w:fldChar w:fldCharType="begin" w:fldLock="1"/>
      </w:r>
      <w:r>
        <w:rPr>
          <w:noProof/>
        </w:rPr>
        <w:instrText xml:space="preserve"> PAGEREF _Toc161834930 \h </w:instrText>
      </w:r>
      <w:r>
        <w:rPr>
          <w:noProof/>
        </w:rPr>
      </w:r>
      <w:r>
        <w:rPr>
          <w:noProof/>
        </w:rPr>
        <w:fldChar w:fldCharType="separate"/>
      </w:r>
      <w:r>
        <w:rPr>
          <w:noProof/>
        </w:rPr>
        <w:t>14</w:t>
      </w:r>
      <w:r>
        <w:rPr>
          <w:noProof/>
        </w:rPr>
        <w:fldChar w:fldCharType="end"/>
      </w:r>
    </w:p>
    <w:p w14:paraId="7B976ED6" w14:textId="19B1708E"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5.2.2.2.6</w:t>
      </w:r>
      <w:r>
        <w:rPr>
          <w:rFonts w:asciiTheme="minorHAnsi" w:eastAsiaTheme="minorEastAsia" w:hAnsiTheme="minorHAnsi" w:cstheme="minorBidi"/>
          <w:noProof/>
          <w:kern w:val="2"/>
          <w:sz w:val="22"/>
          <w:szCs w:val="22"/>
          <w:lang w:eastAsia="en-GB"/>
          <w14:ligatures w14:val="standardContextual"/>
        </w:rPr>
        <w:tab/>
      </w:r>
      <w:r>
        <w:rPr>
          <w:noProof/>
        </w:rPr>
        <w:t>Search</w:t>
      </w:r>
      <w:r>
        <w:rPr>
          <w:noProof/>
        </w:rPr>
        <w:tab/>
      </w:r>
      <w:r>
        <w:rPr>
          <w:noProof/>
        </w:rPr>
        <w:fldChar w:fldCharType="begin" w:fldLock="1"/>
      </w:r>
      <w:r>
        <w:rPr>
          <w:noProof/>
        </w:rPr>
        <w:instrText xml:space="preserve"> PAGEREF _Toc161834931 \h </w:instrText>
      </w:r>
      <w:r>
        <w:rPr>
          <w:noProof/>
        </w:rPr>
      </w:r>
      <w:r>
        <w:rPr>
          <w:noProof/>
        </w:rPr>
        <w:fldChar w:fldCharType="separate"/>
      </w:r>
      <w:r>
        <w:rPr>
          <w:noProof/>
        </w:rPr>
        <w:t>15</w:t>
      </w:r>
      <w:r>
        <w:rPr>
          <w:noProof/>
        </w:rPr>
        <w:fldChar w:fldCharType="end"/>
      </w:r>
    </w:p>
    <w:p w14:paraId="7B83F18A" w14:textId="56AA793F"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5.2.2.2.7</w:t>
      </w:r>
      <w:r>
        <w:rPr>
          <w:rFonts w:asciiTheme="minorHAnsi" w:eastAsiaTheme="minorEastAsia" w:hAnsiTheme="minorHAnsi" w:cstheme="minorBidi"/>
          <w:noProof/>
          <w:kern w:val="2"/>
          <w:sz w:val="22"/>
          <w:szCs w:val="22"/>
          <w:lang w:eastAsia="en-GB"/>
          <w14:ligatures w14:val="standardContextual"/>
        </w:rPr>
        <w:tab/>
      </w:r>
      <w:r>
        <w:rPr>
          <w:noProof/>
        </w:rPr>
        <w:t>Subscriptions Retrieval</w:t>
      </w:r>
      <w:r>
        <w:rPr>
          <w:noProof/>
        </w:rPr>
        <w:tab/>
      </w:r>
      <w:r>
        <w:rPr>
          <w:noProof/>
        </w:rPr>
        <w:fldChar w:fldCharType="begin" w:fldLock="1"/>
      </w:r>
      <w:r>
        <w:rPr>
          <w:noProof/>
        </w:rPr>
        <w:instrText xml:space="preserve"> PAGEREF _Toc161834932 \h </w:instrText>
      </w:r>
      <w:r>
        <w:rPr>
          <w:noProof/>
        </w:rPr>
      </w:r>
      <w:r>
        <w:rPr>
          <w:noProof/>
        </w:rPr>
        <w:fldChar w:fldCharType="separate"/>
      </w:r>
      <w:r>
        <w:rPr>
          <w:noProof/>
        </w:rPr>
        <w:t>15</w:t>
      </w:r>
      <w:r>
        <w:rPr>
          <w:noProof/>
        </w:rPr>
        <w:fldChar w:fldCharType="end"/>
      </w:r>
    </w:p>
    <w:p w14:paraId="0FD62742" w14:textId="10D192F0"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5.2.2.2.8</w:t>
      </w:r>
      <w:r>
        <w:rPr>
          <w:rFonts w:asciiTheme="minorHAnsi" w:eastAsiaTheme="minorEastAsia" w:hAnsiTheme="minorHAnsi" w:cstheme="minorBidi"/>
          <w:noProof/>
          <w:kern w:val="2"/>
          <w:sz w:val="22"/>
          <w:szCs w:val="22"/>
          <w:lang w:eastAsia="en-GB"/>
          <w14:ligatures w14:val="standardContextual"/>
        </w:rPr>
        <w:tab/>
      </w:r>
      <w:r>
        <w:rPr>
          <w:noProof/>
        </w:rPr>
        <w:t>Individual Subscription Retrieval</w:t>
      </w:r>
      <w:r>
        <w:rPr>
          <w:noProof/>
        </w:rPr>
        <w:tab/>
      </w:r>
      <w:r>
        <w:rPr>
          <w:noProof/>
        </w:rPr>
        <w:fldChar w:fldCharType="begin" w:fldLock="1"/>
      </w:r>
      <w:r>
        <w:rPr>
          <w:noProof/>
        </w:rPr>
        <w:instrText xml:space="preserve"> PAGEREF _Toc161834933 \h </w:instrText>
      </w:r>
      <w:r>
        <w:rPr>
          <w:noProof/>
        </w:rPr>
      </w:r>
      <w:r>
        <w:rPr>
          <w:noProof/>
        </w:rPr>
        <w:fldChar w:fldCharType="separate"/>
      </w:r>
      <w:r>
        <w:rPr>
          <w:noProof/>
        </w:rPr>
        <w:t>16</w:t>
      </w:r>
      <w:r>
        <w:rPr>
          <w:noProof/>
        </w:rPr>
        <w:fldChar w:fldCharType="end"/>
      </w:r>
    </w:p>
    <w:p w14:paraId="25ACC6A6" w14:textId="45882E2A"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5.2.2.2.9</w:t>
      </w:r>
      <w:r>
        <w:rPr>
          <w:rFonts w:asciiTheme="minorHAnsi" w:eastAsiaTheme="minorEastAsia" w:hAnsiTheme="minorHAnsi" w:cstheme="minorBidi"/>
          <w:noProof/>
          <w:kern w:val="2"/>
          <w:sz w:val="22"/>
          <w:szCs w:val="22"/>
          <w:lang w:eastAsia="en-GB"/>
          <w14:ligatures w14:val="standardContextual"/>
        </w:rPr>
        <w:tab/>
      </w:r>
      <w:r>
        <w:rPr>
          <w:noProof/>
        </w:rPr>
        <w:t>Meta Schema Retrieval</w:t>
      </w:r>
      <w:r>
        <w:rPr>
          <w:noProof/>
        </w:rPr>
        <w:tab/>
      </w:r>
      <w:r>
        <w:rPr>
          <w:noProof/>
        </w:rPr>
        <w:fldChar w:fldCharType="begin" w:fldLock="1"/>
      </w:r>
      <w:r>
        <w:rPr>
          <w:noProof/>
        </w:rPr>
        <w:instrText xml:space="preserve"> PAGEREF _Toc161834934 \h </w:instrText>
      </w:r>
      <w:r>
        <w:rPr>
          <w:noProof/>
        </w:rPr>
      </w:r>
      <w:r>
        <w:rPr>
          <w:noProof/>
        </w:rPr>
        <w:fldChar w:fldCharType="separate"/>
      </w:r>
      <w:r>
        <w:rPr>
          <w:noProof/>
        </w:rPr>
        <w:t>16</w:t>
      </w:r>
      <w:r>
        <w:rPr>
          <w:noProof/>
        </w:rPr>
        <w:fldChar w:fldCharType="end"/>
      </w:r>
    </w:p>
    <w:p w14:paraId="704DA691" w14:textId="5D5F4884"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Create</w:t>
      </w:r>
      <w:r>
        <w:rPr>
          <w:noProof/>
        </w:rPr>
        <w:tab/>
      </w:r>
      <w:r>
        <w:rPr>
          <w:noProof/>
        </w:rPr>
        <w:fldChar w:fldCharType="begin" w:fldLock="1"/>
      </w:r>
      <w:r>
        <w:rPr>
          <w:noProof/>
        </w:rPr>
        <w:instrText xml:space="preserve"> PAGEREF _Toc161834935 \h </w:instrText>
      </w:r>
      <w:r>
        <w:rPr>
          <w:noProof/>
        </w:rPr>
      </w:r>
      <w:r>
        <w:rPr>
          <w:noProof/>
        </w:rPr>
        <w:fldChar w:fldCharType="separate"/>
      </w:r>
      <w:r>
        <w:rPr>
          <w:noProof/>
        </w:rPr>
        <w:t>17</w:t>
      </w:r>
      <w:r>
        <w:rPr>
          <w:noProof/>
        </w:rPr>
        <w:fldChar w:fldCharType="end"/>
      </w:r>
    </w:p>
    <w:p w14:paraId="6DFC07D4" w14:textId="5505C74B"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_Toc161834936 \h </w:instrText>
      </w:r>
      <w:r>
        <w:rPr>
          <w:noProof/>
        </w:rPr>
      </w:r>
      <w:r>
        <w:rPr>
          <w:noProof/>
        </w:rPr>
        <w:fldChar w:fldCharType="separate"/>
      </w:r>
      <w:r>
        <w:rPr>
          <w:noProof/>
        </w:rPr>
        <w:t>17</w:t>
      </w:r>
      <w:r>
        <w:rPr>
          <w:noProof/>
        </w:rPr>
        <w:fldChar w:fldCharType="end"/>
      </w:r>
    </w:p>
    <w:p w14:paraId="78C5334B" w14:textId="15EC4845"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5.2.2.3.2</w:t>
      </w:r>
      <w:r>
        <w:rPr>
          <w:rFonts w:asciiTheme="minorHAnsi" w:eastAsiaTheme="minorEastAsia" w:hAnsiTheme="minorHAnsi" w:cstheme="minorBidi"/>
          <w:noProof/>
          <w:kern w:val="2"/>
          <w:sz w:val="22"/>
          <w:szCs w:val="22"/>
          <w:lang w:eastAsia="en-GB"/>
          <w14:ligatures w14:val="standardContextual"/>
        </w:rPr>
        <w:tab/>
      </w:r>
      <w:r>
        <w:rPr>
          <w:noProof/>
        </w:rPr>
        <w:t>Record Create</w:t>
      </w:r>
      <w:r>
        <w:rPr>
          <w:noProof/>
        </w:rPr>
        <w:tab/>
      </w:r>
      <w:r>
        <w:rPr>
          <w:noProof/>
        </w:rPr>
        <w:fldChar w:fldCharType="begin" w:fldLock="1"/>
      </w:r>
      <w:r>
        <w:rPr>
          <w:noProof/>
        </w:rPr>
        <w:instrText xml:space="preserve"> PAGEREF _Toc161834937 \h </w:instrText>
      </w:r>
      <w:r>
        <w:rPr>
          <w:noProof/>
        </w:rPr>
      </w:r>
      <w:r>
        <w:rPr>
          <w:noProof/>
        </w:rPr>
        <w:fldChar w:fldCharType="separate"/>
      </w:r>
      <w:r>
        <w:rPr>
          <w:noProof/>
        </w:rPr>
        <w:t>17</w:t>
      </w:r>
      <w:r>
        <w:rPr>
          <w:noProof/>
        </w:rPr>
        <w:fldChar w:fldCharType="end"/>
      </w:r>
    </w:p>
    <w:p w14:paraId="404DB803" w14:textId="6AAE9083"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5.2.2.3.3</w:t>
      </w:r>
      <w:r>
        <w:rPr>
          <w:rFonts w:asciiTheme="minorHAnsi" w:eastAsiaTheme="minorEastAsia" w:hAnsiTheme="minorHAnsi" w:cstheme="minorBidi"/>
          <w:noProof/>
          <w:kern w:val="2"/>
          <w:sz w:val="22"/>
          <w:szCs w:val="22"/>
          <w:lang w:eastAsia="en-GB"/>
          <w14:ligatures w14:val="standardContextual"/>
        </w:rPr>
        <w:tab/>
      </w:r>
      <w:r>
        <w:rPr>
          <w:noProof/>
        </w:rPr>
        <w:t>Block Create</w:t>
      </w:r>
      <w:r>
        <w:rPr>
          <w:noProof/>
        </w:rPr>
        <w:tab/>
      </w:r>
      <w:r>
        <w:rPr>
          <w:noProof/>
        </w:rPr>
        <w:fldChar w:fldCharType="begin" w:fldLock="1"/>
      </w:r>
      <w:r>
        <w:rPr>
          <w:noProof/>
        </w:rPr>
        <w:instrText xml:space="preserve"> PAGEREF _Toc161834938 \h </w:instrText>
      </w:r>
      <w:r>
        <w:rPr>
          <w:noProof/>
        </w:rPr>
      </w:r>
      <w:r>
        <w:rPr>
          <w:noProof/>
        </w:rPr>
        <w:fldChar w:fldCharType="separate"/>
      </w:r>
      <w:r>
        <w:rPr>
          <w:noProof/>
        </w:rPr>
        <w:t>17</w:t>
      </w:r>
      <w:r>
        <w:rPr>
          <w:noProof/>
        </w:rPr>
        <w:fldChar w:fldCharType="end"/>
      </w:r>
    </w:p>
    <w:p w14:paraId="009916FF" w14:textId="7FD4EAB4"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5.2.2.3.4</w:t>
      </w:r>
      <w:r>
        <w:rPr>
          <w:rFonts w:asciiTheme="minorHAnsi" w:eastAsiaTheme="minorEastAsia" w:hAnsiTheme="minorHAnsi" w:cstheme="minorBidi"/>
          <w:noProof/>
          <w:kern w:val="2"/>
          <w:sz w:val="22"/>
          <w:szCs w:val="22"/>
          <w:lang w:eastAsia="en-GB"/>
          <w14:ligatures w14:val="standardContextual"/>
        </w:rPr>
        <w:tab/>
      </w:r>
      <w:r>
        <w:rPr>
          <w:noProof/>
        </w:rPr>
        <w:t>Meta Schema Create</w:t>
      </w:r>
      <w:r>
        <w:rPr>
          <w:noProof/>
        </w:rPr>
        <w:tab/>
      </w:r>
      <w:r>
        <w:rPr>
          <w:noProof/>
        </w:rPr>
        <w:fldChar w:fldCharType="begin" w:fldLock="1"/>
      </w:r>
      <w:r>
        <w:rPr>
          <w:noProof/>
        </w:rPr>
        <w:instrText xml:space="preserve"> PAGEREF _Toc161834939 \h </w:instrText>
      </w:r>
      <w:r>
        <w:rPr>
          <w:noProof/>
        </w:rPr>
      </w:r>
      <w:r>
        <w:rPr>
          <w:noProof/>
        </w:rPr>
        <w:fldChar w:fldCharType="separate"/>
      </w:r>
      <w:r>
        <w:rPr>
          <w:noProof/>
        </w:rPr>
        <w:t>18</w:t>
      </w:r>
      <w:r>
        <w:rPr>
          <w:noProof/>
        </w:rPr>
        <w:fldChar w:fldCharType="end"/>
      </w:r>
    </w:p>
    <w:p w14:paraId="0C13E831" w14:textId="21B8E24F"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Update</w:t>
      </w:r>
      <w:r>
        <w:rPr>
          <w:noProof/>
        </w:rPr>
        <w:tab/>
      </w:r>
      <w:r>
        <w:rPr>
          <w:noProof/>
        </w:rPr>
        <w:fldChar w:fldCharType="begin" w:fldLock="1"/>
      </w:r>
      <w:r>
        <w:rPr>
          <w:noProof/>
        </w:rPr>
        <w:instrText xml:space="preserve"> PAGEREF _Toc161834940 \h </w:instrText>
      </w:r>
      <w:r>
        <w:rPr>
          <w:noProof/>
        </w:rPr>
      </w:r>
      <w:r>
        <w:rPr>
          <w:noProof/>
        </w:rPr>
        <w:fldChar w:fldCharType="separate"/>
      </w:r>
      <w:r>
        <w:rPr>
          <w:noProof/>
        </w:rPr>
        <w:t>18</w:t>
      </w:r>
      <w:r>
        <w:rPr>
          <w:noProof/>
        </w:rPr>
        <w:fldChar w:fldCharType="end"/>
      </w:r>
    </w:p>
    <w:p w14:paraId="72BF5213" w14:textId="02281845"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_Toc161834941 \h </w:instrText>
      </w:r>
      <w:r>
        <w:rPr>
          <w:noProof/>
        </w:rPr>
      </w:r>
      <w:r>
        <w:rPr>
          <w:noProof/>
        </w:rPr>
        <w:fldChar w:fldCharType="separate"/>
      </w:r>
      <w:r>
        <w:rPr>
          <w:noProof/>
        </w:rPr>
        <w:t>18</w:t>
      </w:r>
      <w:r>
        <w:rPr>
          <w:noProof/>
        </w:rPr>
        <w:fldChar w:fldCharType="end"/>
      </w:r>
    </w:p>
    <w:p w14:paraId="30BCAA09" w14:textId="51A1C449"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5.2.2.4.2</w:t>
      </w:r>
      <w:r>
        <w:rPr>
          <w:rFonts w:asciiTheme="minorHAnsi" w:eastAsiaTheme="minorEastAsia" w:hAnsiTheme="minorHAnsi" w:cstheme="minorBidi"/>
          <w:noProof/>
          <w:kern w:val="2"/>
          <w:sz w:val="22"/>
          <w:szCs w:val="22"/>
          <w:lang w:eastAsia="en-GB"/>
          <w14:ligatures w14:val="standardContextual"/>
        </w:rPr>
        <w:tab/>
      </w:r>
      <w:r>
        <w:rPr>
          <w:noProof/>
        </w:rPr>
        <w:t>Record Update</w:t>
      </w:r>
      <w:r>
        <w:rPr>
          <w:noProof/>
        </w:rPr>
        <w:tab/>
      </w:r>
      <w:r>
        <w:rPr>
          <w:noProof/>
        </w:rPr>
        <w:fldChar w:fldCharType="begin" w:fldLock="1"/>
      </w:r>
      <w:r>
        <w:rPr>
          <w:noProof/>
        </w:rPr>
        <w:instrText xml:space="preserve"> PAGEREF _Toc161834942 \h </w:instrText>
      </w:r>
      <w:r>
        <w:rPr>
          <w:noProof/>
        </w:rPr>
      </w:r>
      <w:r>
        <w:rPr>
          <w:noProof/>
        </w:rPr>
        <w:fldChar w:fldCharType="separate"/>
      </w:r>
      <w:r>
        <w:rPr>
          <w:noProof/>
        </w:rPr>
        <w:t>19</w:t>
      </w:r>
      <w:r>
        <w:rPr>
          <w:noProof/>
        </w:rPr>
        <w:fldChar w:fldCharType="end"/>
      </w:r>
    </w:p>
    <w:p w14:paraId="50D3F88E" w14:textId="678608A2"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5.2.2.4.3</w:t>
      </w:r>
      <w:r>
        <w:rPr>
          <w:rFonts w:asciiTheme="minorHAnsi" w:eastAsiaTheme="minorEastAsia" w:hAnsiTheme="minorHAnsi" w:cstheme="minorBidi"/>
          <w:noProof/>
          <w:kern w:val="2"/>
          <w:sz w:val="22"/>
          <w:szCs w:val="22"/>
          <w:lang w:eastAsia="en-GB"/>
          <w14:ligatures w14:val="standardContextual"/>
        </w:rPr>
        <w:tab/>
      </w:r>
      <w:r>
        <w:rPr>
          <w:noProof/>
        </w:rPr>
        <w:t>Block Update</w:t>
      </w:r>
      <w:r>
        <w:rPr>
          <w:noProof/>
        </w:rPr>
        <w:tab/>
      </w:r>
      <w:r>
        <w:rPr>
          <w:noProof/>
        </w:rPr>
        <w:fldChar w:fldCharType="begin" w:fldLock="1"/>
      </w:r>
      <w:r>
        <w:rPr>
          <w:noProof/>
        </w:rPr>
        <w:instrText xml:space="preserve"> PAGEREF _Toc161834943 \h </w:instrText>
      </w:r>
      <w:r>
        <w:rPr>
          <w:noProof/>
        </w:rPr>
      </w:r>
      <w:r>
        <w:rPr>
          <w:noProof/>
        </w:rPr>
        <w:fldChar w:fldCharType="separate"/>
      </w:r>
      <w:r>
        <w:rPr>
          <w:noProof/>
        </w:rPr>
        <w:t>19</w:t>
      </w:r>
      <w:r>
        <w:rPr>
          <w:noProof/>
        </w:rPr>
        <w:fldChar w:fldCharType="end"/>
      </w:r>
    </w:p>
    <w:p w14:paraId="6EF33EE4" w14:textId="0C359F65"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5.2.2.4.4</w:t>
      </w:r>
      <w:r>
        <w:rPr>
          <w:rFonts w:asciiTheme="minorHAnsi" w:eastAsiaTheme="minorEastAsia" w:hAnsiTheme="minorHAnsi" w:cstheme="minorBidi"/>
          <w:noProof/>
          <w:kern w:val="2"/>
          <w:sz w:val="22"/>
          <w:szCs w:val="22"/>
          <w:lang w:eastAsia="en-GB"/>
          <w14:ligatures w14:val="standardContextual"/>
        </w:rPr>
        <w:tab/>
      </w:r>
      <w:r>
        <w:rPr>
          <w:noProof/>
        </w:rPr>
        <w:t>Meta Update</w:t>
      </w:r>
      <w:r>
        <w:rPr>
          <w:noProof/>
        </w:rPr>
        <w:tab/>
      </w:r>
      <w:r>
        <w:rPr>
          <w:noProof/>
        </w:rPr>
        <w:fldChar w:fldCharType="begin" w:fldLock="1"/>
      </w:r>
      <w:r>
        <w:rPr>
          <w:noProof/>
        </w:rPr>
        <w:instrText xml:space="preserve"> PAGEREF _Toc161834944 \h </w:instrText>
      </w:r>
      <w:r>
        <w:rPr>
          <w:noProof/>
        </w:rPr>
      </w:r>
      <w:r>
        <w:rPr>
          <w:noProof/>
        </w:rPr>
        <w:fldChar w:fldCharType="separate"/>
      </w:r>
      <w:r>
        <w:rPr>
          <w:noProof/>
        </w:rPr>
        <w:t>20</w:t>
      </w:r>
      <w:r>
        <w:rPr>
          <w:noProof/>
        </w:rPr>
        <w:fldChar w:fldCharType="end"/>
      </w:r>
    </w:p>
    <w:p w14:paraId="04C0B2D5" w14:textId="20DDF63E"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5.2.2.4.5</w:t>
      </w:r>
      <w:r>
        <w:rPr>
          <w:rFonts w:asciiTheme="minorHAnsi" w:eastAsiaTheme="minorEastAsia" w:hAnsiTheme="minorHAnsi" w:cstheme="minorBidi"/>
          <w:noProof/>
          <w:kern w:val="2"/>
          <w:sz w:val="22"/>
          <w:szCs w:val="22"/>
          <w:lang w:eastAsia="en-GB"/>
          <w14:ligatures w14:val="standardContextual"/>
        </w:rPr>
        <w:tab/>
      </w:r>
      <w:r>
        <w:rPr>
          <w:noProof/>
        </w:rPr>
        <w:t>Subscription Notification Update</w:t>
      </w:r>
      <w:r>
        <w:rPr>
          <w:noProof/>
        </w:rPr>
        <w:tab/>
      </w:r>
      <w:r>
        <w:rPr>
          <w:noProof/>
        </w:rPr>
        <w:fldChar w:fldCharType="begin" w:fldLock="1"/>
      </w:r>
      <w:r>
        <w:rPr>
          <w:noProof/>
        </w:rPr>
        <w:instrText xml:space="preserve"> PAGEREF _Toc161834945 \h </w:instrText>
      </w:r>
      <w:r>
        <w:rPr>
          <w:noProof/>
        </w:rPr>
      </w:r>
      <w:r>
        <w:rPr>
          <w:noProof/>
        </w:rPr>
        <w:fldChar w:fldCharType="separate"/>
      </w:r>
      <w:r>
        <w:rPr>
          <w:noProof/>
        </w:rPr>
        <w:t>21</w:t>
      </w:r>
      <w:r>
        <w:rPr>
          <w:noProof/>
        </w:rPr>
        <w:fldChar w:fldCharType="end"/>
      </w:r>
    </w:p>
    <w:p w14:paraId="6F994E8C" w14:textId="6D8EAD08"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5.2.2.4.6</w:t>
      </w:r>
      <w:r>
        <w:rPr>
          <w:rFonts w:asciiTheme="minorHAnsi" w:eastAsiaTheme="minorEastAsia" w:hAnsiTheme="minorHAnsi" w:cstheme="minorBidi"/>
          <w:noProof/>
          <w:kern w:val="2"/>
          <w:sz w:val="22"/>
          <w:szCs w:val="22"/>
          <w:lang w:eastAsia="en-GB"/>
          <w14:ligatures w14:val="standardContextual"/>
        </w:rPr>
        <w:tab/>
      </w:r>
      <w:r>
        <w:rPr>
          <w:noProof/>
        </w:rPr>
        <w:t>Subscription Notification Update using PUT</w:t>
      </w:r>
      <w:r>
        <w:rPr>
          <w:noProof/>
        </w:rPr>
        <w:tab/>
      </w:r>
      <w:r>
        <w:rPr>
          <w:noProof/>
        </w:rPr>
        <w:fldChar w:fldCharType="begin" w:fldLock="1"/>
      </w:r>
      <w:r>
        <w:rPr>
          <w:noProof/>
        </w:rPr>
        <w:instrText xml:space="preserve"> PAGEREF _Toc161834946 \h </w:instrText>
      </w:r>
      <w:r>
        <w:rPr>
          <w:noProof/>
        </w:rPr>
      </w:r>
      <w:r>
        <w:rPr>
          <w:noProof/>
        </w:rPr>
        <w:fldChar w:fldCharType="separate"/>
      </w:r>
      <w:r>
        <w:rPr>
          <w:noProof/>
        </w:rPr>
        <w:t>21</w:t>
      </w:r>
      <w:r>
        <w:rPr>
          <w:noProof/>
        </w:rPr>
        <w:fldChar w:fldCharType="end"/>
      </w:r>
    </w:p>
    <w:p w14:paraId="67674166" w14:textId="71F1F338"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5.2.2.4.7</w:t>
      </w:r>
      <w:r>
        <w:rPr>
          <w:rFonts w:asciiTheme="minorHAnsi" w:eastAsiaTheme="minorEastAsia" w:hAnsiTheme="minorHAnsi" w:cstheme="minorBidi"/>
          <w:noProof/>
          <w:kern w:val="2"/>
          <w:sz w:val="22"/>
          <w:szCs w:val="22"/>
          <w:lang w:eastAsia="en-GB"/>
          <w14:ligatures w14:val="standardContextual"/>
        </w:rPr>
        <w:tab/>
      </w:r>
      <w:r>
        <w:rPr>
          <w:noProof/>
        </w:rPr>
        <w:t>Meta Schema Update</w:t>
      </w:r>
      <w:r>
        <w:rPr>
          <w:noProof/>
        </w:rPr>
        <w:tab/>
      </w:r>
      <w:r>
        <w:rPr>
          <w:noProof/>
        </w:rPr>
        <w:fldChar w:fldCharType="begin" w:fldLock="1"/>
      </w:r>
      <w:r>
        <w:rPr>
          <w:noProof/>
        </w:rPr>
        <w:instrText xml:space="preserve"> PAGEREF _Toc161834947 \h </w:instrText>
      </w:r>
      <w:r>
        <w:rPr>
          <w:noProof/>
        </w:rPr>
      </w:r>
      <w:r>
        <w:rPr>
          <w:noProof/>
        </w:rPr>
        <w:fldChar w:fldCharType="separate"/>
      </w:r>
      <w:r>
        <w:rPr>
          <w:noProof/>
        </w:rPr>
        <w:t>22</w:t>
      </w:r>
      <w:r>
        <w:rPr>
          <w:noProof/>
        </w:rPr>
        <w:fldChar w:fldCharType="end"/>
      </w:r>
    </w:p>
    <w:p w14:paraId="7F44DFA9" w14:textId="3A46BAE8"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5.2.2.4.8</w:t>
      </w:r>
      <w:r>
        <w:rPr>
          <w:rFonts w:asciiTheme="minorHAnsi" w:eastAsiaTheme="minorEastAsia" w:hAnsiTheme="minorHAnsi" w:cstheme="minorBidi"/>
          <w:noProof/>
          <w:kern w:val="2"/>
          <w:sz w:val="22"/>
          <w:szCs w:val="22"/>
          <w:lang w:eastAsia="en-GB"/>
          <w14:ligatures w14:val="standardContextual"/>
        </w:rPr>
        <w:tab/>
      </w:r>
      <w:r>
        <w:rPr>
          <w:noProof/>
        </w:rPr>
        <w:t>Record Partial Update</w:t>
      </w:r>
      <w:r>
        <w:rPr>
          <w:noProof/>
        </w:rPr>
        <w:tab/>
      </w:r>
      <w:r>
        <w:rPr>
          <w:noProof/>
        </w:rPr>
        <w:fldChar w:fldCharType="begin" w:fldLock="1"/>
      </w:r>
      <w:r>
        <w:rPr>
          <w:noProof/>
        </w:rPr>
        <w:instrText xml:space="preserve"> PAGEREF _Toc161834948 \h </w:instrText>
      </w:r>
      <w:r>
        <w:rPr>
          <w:noProof/>
        </w:rPr>
      </w:r>
      <w:r>
        <w:rPr>
          <w:noProof/>
        </w:rPr>
        <w:fldChar w:fldCharType="separate"/>
      </w:r>
      <w:r>
        <w:rPr>
          <w:noProof/>
        </w:rPr>
        <w:t>23</w:t>
      </w:r>
      <w:r>
        <w:rPr>
          <w:noProof/>
        </w:rPr>
        <w:fldChar w:fldCharType="end"/>
      </w:r>
    </w:p>
    <w:p w14:paraId="10454F08" w14:textId="67F7CD34"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_Toc161834949 \h </w:instrText>
      </w:r>
      <w:r>
        <w:rPr>
          <w:noProof/>
        </w:rPr>
      </w:r>
      <w:r>
        <w:rPr>
          <w:noProof/>
        </w:rPr>
        <w:fldChar w:fldCharType="separate"/>
      </w:r>
      <w:r>
        <w:rPr>
          <w:noProof/>
        </w:rPr>
        <w:t>23</w:t>
      </w:r>
      <w:r>
        <w:rPr>
          <w:noProof/>
        </w:rPr>
        <w:fldChar w:fldCharType="end"/>
      </w:r>
    </w:p>
    <w:p w14:paraId="4DF5AA77" w14:textId="55F817AB"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_Toc161834950 \h </w:instrText>
      </w:r>
      <w:r>
        <w:rPr>
          <w:noProof/>
        </w:rPr>
      </w:r>
      <w:r>
        <w:rPr>
          <w:noProof/>
        </w:rPr>
        <w:fldChar w:fldCharType="separate"/>
      </w:r>
      <w:r>
        <w:rPr>
          <w:noProof/>
        </w:rPr>
        <w:t>23</w:t>
      </w:r>
      <w:r>
        <w:rPr>
          <w:noProof/>
        </w:rPr>
        <w:fldChar w:fldCharType="end"/>
      </w:r>
    </w:p>
    <w:p w14:paraId="649978C9" w14:textId="197AD6BD"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5.2.2.5.2</w:t>
      </w:r>
      <w:r>
        <w:rPr>
          <w:rFonts w:asciiTheme="minorHAnsi" w:eastAsiaTheme="minorEastAsia" w:hAnsiTheme="minorHAnsi" w:cstheme="minorBidi"/>
          <w:noProof/>
          <w:kern w:val="2"/>
          <w:sz w:val="22"/>
          <w:szCs w:val="22"/>
          <w:lang w:eastAsia="en-GB"/>
          <w14:ligatures w14:val="standardContextual"/>
        </w:rPr>
        <w:tab/>
      </w:r>
      <w:r>
        <w:rPr>
          <w:noProof/>
        </w:rPr>
        <w:t>Record Delete</w:t>
      </w:r>
      <w:r>
        <w:rPr>
          <w:noProof/>
        </w:rPr>
        <w:tab/>
      </w:r>
      <w:r>
        <w:rPr>
          <w:noProof/>
        </w:rPr>
        <w:fldChar w:fldCharType="begin" w:fldLock="1"/>
      </w:r>
      <w:r>
        <w:rPr>
          <w:noProof/>
        </w:rPr>
        <w:instrText xml:space="preserve"> PAGEREF _Toc161834951 \h </w:instrText>
      </w:r>
      <w:r>
        <w:rPr>
          <w:noProof/>
        </w:rPr>
      </w:r>
      <w:r>
        <w:rPr>
          <w:noProof/>
        </w:rPr>
        <w:fldChar w:fldCharType="separate"/>
      </w:r>
      <w:r>
        <w:rPr>
          <w:noProof/>
        </w:rPr>
        <w:t>24</w:t>
      </w:r>
      <w:r>
        <w:rPr>
          <w:noProof/>
        </w:rPr>
        <w:fldChar w:fldCharType="end"/>
      </w:r>
    </w:p>
    <w:p w14:paraId="6EBBA3E3" w14:textId="3ECA91CF"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5.2.2.5.3</w:t>
      </w:r>
      <w:r>
        <w:rPr>
          <w:rFonts w:asciiTheme="minorHAnsi" w:eastAsiaTheme="minorEastAsia" w:hAnsiTheme="minorHAnsi" w:cstheme="minorBidi"/>
          <w:noProof/>
          <w:kern w:val="2"/>
          <w:sz w:val="22"/>
          <w:szCs w:val="22"/>
          <w:lang w:eastAsia="en-GB"/>
          <w14:ligatures w14:val="standardContextual"/>
        </w:rPr>
        <w:tab/>
      </w:r>
      <w:r>
        <w:rPr>
          <w:noProof/>
        </w:rPr>
        <w:t>Block Delete</w:t>
      </w:r>
      <w:r>
        <w:rPr>
          <w:noProof/>
        </w:rPr>
        <w:tab/>
      </w:r>
      <w:r>
        <w:rPr>
          <w:noProof/>
        </w:rPr>
        <w:fldChar w:fldCharType="begin" w:fldLock="1"/>
      </w:r>
      <w:r>
        <w:rPr>
          <w:noProof/>
        </w:rPr>
        <w:instrText xml:space="preserve"> PAGEREF _Toc161834952 \h </w:instrText>
      </w:r>
      <w:r>
        <w:rPr>
          <w:noProof/>
        </w:rPr>
      </w:r>
      <w:r>
        <w:rPr>
          <w:noProof/>
        </w:rPr>
        <w:fldChar w:fldCharType="separate"/>
      </w:r>
      <w:r>
        <w:rPr>
          <w:noProof/>
        </w:rPr>
        <w:t>24</w:t>
      </w:r>
      <w:r>
        <w:rPr>
          <w:noProof/>
        </w:rPr>
        <w:fldChar w:fldCharType="end"/>
      </w:r>
    </w:p>
    <w:p w14:paraId="2F8B38BF" w14:textId="1092F7C0"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5.2.2.5.4</w:t>
      </w:r>
      <w:r>
        <w:rPr>
          <w:rFonts w:asciiTheme="minorHAnsi" w:eastAsiaTheme="minorEastAsia" w:hAnsiTheme="minorHAnsi" w:cstheme="minorBidi"/>
          <w:noProof/>
          <w:kern w:val="2"/>
          <w:sz w:val="22"/>
          <w:szCs w:val="22"/>
          <w:lang w:eastAsia="en-GB"/>
          <w14:ligatures w14:val="standardContextual"/>
        </w:rPr>
        <w:tab/>
      </w:r>
      <w:r>
        <w:rPr>
          <w:noProof/>
        </w:rPr>
        <w:t>Meta Schema Delete</w:t>
      </w:r>
      <w:r>
        <w:rPr>
          <w:noProof/>
        </w:rPr>
        <w:tab/>
      </w:r>
      <w:r>
        <w:rPr>
          <w:noProof/>
        </w:rPr>
        <w:fldChar w:fldCharType="begin" w:fldLock="1"/>
      </w:r>
      <w:r>
        <w:rPr>
          <w:noProof/>
        </w:rPr>
        <w:instrText xml:space="preserve"> PAGEREF _Toc161834953 \h </w:instrText>
      </w:r>
      <w:r>
        <w:rPr>
          <w:noProof/>
        </w:rPr>
      </w:r>
      <w:r>
        <w:rPr>
          <w:noProof/>
        </w:rPr>
        <w:fldChar w:fldCharType="separate"/>
      </w:r>
      <w:r>
        <w:rPr>
          <w:noProof/>
        </w:rPr>
        <w:t>25</w:t>
      </w:r>
      <w:r>
        <w:rPr>
          <w:noProof/>
        </w:rPr>
        <w:fldChar w:fldCharType="end"/>
      </w:r>
    </w:p>
    <w:p w14:paraId="0B0CC5D7" w14:textId="06F87CD1"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5.2.2.5.5</w:t>
      </w:r>
      <w:r>
        <w:rPr>
          <w:rFonts w:asciiTheme="minorHAnsi" w:eastAsiaTheme="minorEastAsia" w:hAnsiTheme="minorHAnsi" w:cstheme="minorBidi"/>
          <w:noProof/>
          <w:kern w:val="2"/>
          <w:sz w:val="22"/>
          <w:szCs w:val="22"/>
          <w:lang w:eastAsia="en-GB"/>
          <w14:ligatures w14:val="standardContextual"/>
        </w:rPr>
        <w:tab/>
      </w:r>
      <w:r>
        <w:rPr>
          <w:noProof/>
        </w:rPr>
        <w:t>Bulk Records Delete</w:t>
      </w:r>
      <w:r>
        <w:rPr>
          <w:noProof/>
        </w:rPr>
        <w:tab/>
      </w:r>
      <w:r>
        <w:rPr>
          <w:noProof/>
        </w:rPr>
        <w:fldChar w:fldCharType="begin" w:fldLock="1"/>
      </w:r>
      <w:r>
        <w:rPr>
          <w:noProof/>
        </w:rPr>
        <w:instrText xml:space="preserve"> PAGEREF _Toc161834954 \h </w:instrText>
      </w:r>
      <w:r>
        <w:rPr>
          <w:noProof/>
        </w:rPr>
      </w:r>
      <w:r>
        <w:rPr>
          <w:noProof/>
        </w:rPr>
        <w:fldChar w:fldCharType="separate"/>
      </w:r>
      <w:r>
        <w:rPr>
          <w:noProof/>
        </w:rPr>
        <w:t>26</w:t>
      </w:r>
      <w:r>
        <w:rPr>
          <w:noProof/>
        </w:rPr>
        <w:fldChar w:fldCharType="end"/>
      </w:r>
    </w:p>
    <w:p w14:paraId="040E8367" w14:textId="56DEDFF1"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fldLock="1"/>
      </w:r>
      <w:r>
        <w:rPr>
          <w:noProof/>
        </w:rPr>
        <w:instrText xml:space="preserve"> PAGEREF _Toc161834955 \h </w:instrText>
      </w:r>
      <w:r>
        <w:rPr>
          <w:noProof/>
        </w:rPr>
      </w:r>
      <w:r>
        <w:rPr>
          <w:noProof/>
        </w:rPr>
        <w:fldChar w:fldCharType="separate"/>
      </w:r>
      <w:r>
        <w:rPr>
          <w:noProof/>
        </w:rPr>
        <w:t>26</w:t>
      </w:r>
      <w:r>
        <w:rPr>
          <w:noProof/>
        </w:rPr>
        <w:fldChar w:fldCharType="end"/>
      </w:r>
    </w:p>
    <w:p w14:paraId="3BD3C608" w14:textId="57A6CD2B"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_Toc161834956 \h </w:instrText>
      </w:r>
      <w:r>
        <w:rPr>
          <w:noProof/>
        </w:rPr>
      </w:r>
      <w:r>
        <w:rPr>
          <w:noProof/>
        </w:rPr>
        <w:fldChar w:fldCharType="separate"/>
      </w:r>
      <w:r>
        <w:rPr>
          <w:noProof/>
        </w:rPr>
        <w:t>26</w:t>
      </w:r>
      <w:r>
        <w:rPr>
          <w:noProof/>
        </w:rPr>
        <w:fldChar w:fldCharType="end"/>
      </w:r>
    </w:p>
    <w:p w14:paraId="466102EA" w14:textId="0616B966"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5.2.2.6.2</w:t>
      </w:r>
      <w:r>
        <w:rPr>
          <w:rFonts w:asciiTheme="minorHAnsi" w:eastAsiaTheme="minorEastAsia" w:hAnsiTheme="minorHAnsi" w:cstheme="minorBidi"/>
          <w:noProof/>
          <w:kern w:val="2"/>
          <w:sz w:val="22"/>
          <w:szCs w:val="22"/>
          <w:lang w:eastAsia="en-GB"/>
          <w14:ligatures w14:val="standardContextual"/>
        </w:rPr>
        <w:tab/>
      </w:r>
      <w:r>
        <w:rPr>
          <w:noProof/>
        </w:rPr>
        <w:t>Record Expiry Notify</w:t>
      </w:r>
      <w:r>
        <w:rPr>
          <w:noProof/>
        </w:rPr>
        <w:tab/>
      </w:r>
      <w:r>
        <w:rPr>
          <w:noProof/>
        </w:rPr>
        <w:fldChar w:fldCharType="begin" w:fldLock="1"/>
      </w:r>
      <w:r>
        <w:rPr>
          <w:noProof/>
        </w:rPr>
        <w:instrText xml:space="preserve"> PAGEREF _Toc161834957 \h </w:instrText>
      </w:r>
      <w:r>
        <w:rPr>
          <w:noProof/>
        </w:rPr>
      </w:r>
      <w:r>
        <w:rPr>
          <w:noProof/>
        </w:rPr>
        <w:fldChar w:fldCharType="separate"/>
      </w:r>
      <w:r>
        <w:rPr>
          <w:noProof/>
        </w:rPr>
        <w:t>26</w:t>
      </w:r>
      <w:r>
        <w:rPr>
          <w:noProof/>
        </w:rPr>
        <w:fldChar w:fldCharType="end"/>
      </w:r>
    </w:p>
    <w:p w14:paraId="12B994F7" w14:textId="3B4B68E9"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5.2.2.6.3</w:t>
      </w:r>
      <w:r>
        <w:rPr>
          <w:rFonts w:asciiTheme="minorHAnsi" w:eastAsiaTheme="minorEastAsia" w:hAnsiTheme="minorHAnsi" w:cstheme="minorBidi"/>
          <w:noProof/>
          <w:kern w:val="2"/>
          <w:sz w:val="22"/>
          <w:szCs w:val="22"/>
          <w:lang w:eastAsia="en-GB"/>
          <w14:ligatures w14:val="standardContextual"/>
        </w:rPr>
        <w:tab/>
      </w:r>
      <w:r>
        <w:rPr>
          <w:noProof/>
        </w:rPr>
        <w:t>Notification due to Data Change</w:t>
      </w:r>
      <w:r>
        <w:rPr>
          <w:noProof/>
        </w:rPr>
        <w:tab/>
      </w:r>
      <w:r>
        <w:rPr>
          <w:noProof/>
        </w:rPr>
        <w:fldChar w:fldCharType="begin" w:fldLock="1"/>
      </w:r>
      <w:r>
        <w:rPr>
          <w:noProof/>
        </w:rPr>
        <w:instrText xml:space="preserve"> PAGEREF _Toc161834958 \h </w:instrText>
      </w:r>
      <w:r>
        <w:rPr>
          <w:noProof/>
        </w:rPr>
      </w:r>
      <w:r>
        <w:rPr>
          <w:noProof/>
        </w:rPr>
        <w:fldChar w:fldCharType="separate"/>
      </w:r>
      <w:r>
        <w:rPr>
          <w:noProof/>
        </w:rPr>
        <w:t>27</w:t>
      </w:r>
      <w:r>
        <w:rPr>
          <w:noProof/>
        </w:rPr>
        <w:fldChar w:fldCharType="end"/>
      </w:r>
    </w:p>
    <w:p w14:paraId="749485EB" w14:textId="15365271"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5.2.2.6.4</w:t>
      </w:r>
      <w:r>
        <w:rPr>
          <w:rFonts w:asciiTheme="minorHAnsi" w:eastAsiaTheme="minorEastAsia" w:hAnsiTheme="minorHAnsi" w:cstheme="minorBidi"/>
          <w:noProof/>
          <w:kern w:val="2"/>
          <w:sz w:val="22"/>
          <w:szCs w:val="22"/>
          <w:lang w:eastAsia="en-GB"/>
          <w14:ligatures w14:val="standardContextual"/>
        </w:rPr>
        <w:tab/>
      </w:r>
      <w:r>
        <w:rPr>
          <w:noProof/>
        </w:rPr>
        <w:t>Subscription Expiry Notification</w:t>
      </w:r>
      <w:r>
        <w:rPr>
          <w:noProof/>
        </w:rPr>
        <w:tab/>
      </w:r>
      <w:r>
        <w:rPr>
          <w:noProof/>
        </w:rPr>
        <w:fldChar w:fldCharType="begin" w:fldLock="1"/>
      </w:r>
      <w:r>
        <w:rPr>
          <w:noProof/>
        </w:rPr>
        <w:instrText xml:space="preserve"> PAGEREF _Toc161834959 \h </w:instrText>
      </w:r>
      <w:r>
        <w:rPr>
          <w:noProof/>
        </w:rPr>
      </w:r>
      <w:r>
        <w:rPr>
          <w:noProof/>
        </w:rPr>
        <w:fldChar w:fldCharType="separate"/>
      </w:r>
      <w:r>
        <w:rPr>
          <w:noProof/>
        </w:rPr>
        <w:t>27</w:t>
      </w:r>
      <w:r>
        <w:rPr>
          <w:noProof/>
        </w:rPr>
        <w:fldChar w:fldCharType="end"/>
      </w:r>
    </w:p>
    <w:p w14:paraId="00E27F70" w14:textId="3930EDD8"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fldLock="1"/>
      </w:r>
      <w:r>
        <w:rPr>
          <w:noProof/>
        </w:rPr>
        <w:instrText xml:space="preserve"> PAGEREF _Toc161834960 \h </w:instrText>
      </w:r>
      <w:r>
        <w:rPr>
          <w:noProof/>
        </w:rPr>
      </w:r>
      <w:r>
        <w:rPr>
          <w:noProof/>
        </w:rPr>
        <w:fldChar w:fldCharType="separate"/>
      </w:r>
      <w:r>
        <w:rPr>
          <w:noProof/>
        </w:rPr>
        <w:t>28</w:t>
      </w:r>
      <w:r>
        <w:rPr>
          <w:noProof/>
        </w:rPr>
        <w:fldChar w:fldCharType="end"/>
      </w:r>
    </w:p>
    <w:p w14:paraId="0C3F90EE" w14:textId="64C751B1"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_Toc161834961 \h </w:instrText>
      </w:r>
      <w:r>
        <w:rPr>
          <w:noProof/>
        </w:rPr>
      </w:r>
      <w:r>
        <w:rPr>
          <w:noProof/>
        </w:rPr>
        <w:fldChar w:fldCharType="separate"/>
      </w:r>
      <w:r>
        <w:rPr>
          <w:noProof/>
        </w:rPr>
        <w:t>28</w:t>
      </w:r>
      <w:r>
        <w:rPr>
          <w:noProof/>
        </w:rPr>
        <w:fldChar w:fldCharType="end"/>
      </w:r>
    </w:p>
    <w:p w14:paraId="7DA7B880" w14:textId="70DFAB16"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5.2.2.7.2</w:t>
      </w:r>
      <w:r>
        <w:rPr>
          <w:rFonts w:asciiTheme="minorHAnsi" w:eastAsiaTheme="minorEastAsia" w:hAnsiTheme="minorHAnsi" w:cstheme="minorBidi"/>
          <w:noProof/>
          <w:kern w:val="2"/>
          <w:sz w:val="22"/>
          <w:szCs w:val="22"/>
          <w:lang w:eastAsia="en-GB"/>
          <w14:ligatures w14:val="standardContextual"/>
        </w:rPr>
        <w:tab/>
      </w:r>
      <w:r>
        <w:rPr>
          <w:noProof/>
        </w:rPr>
        <w:t>Subscription to notifications of data change</w:t>
      </w:r>
      <w:r>
        <w:rPr>
          <w:noProof/>
        </w:rPr>
        <w:tab/>
      </w:r>
      <w:r>
        <w:rPr>
          <w:noProof/>
        </w:rPr>
        <w:fldChar w:fldCharType="begin" w:fldLock="1"/>
      </w:r>
      <w:r>
        <w:rPr>
          <w:noProof/>
        </w:rPr>
        <w:instrText xml:space="preserve"> PAGEREF _Toc161834962 \h </w:instrText>
      </w:r>
      <w:r>
        <w:rPr>
          <w:noProof/>
        </w:rPr>
      </w:r>
      <w:r>
        <w:rPr>
          <w:noProof/>
        </w:rPr>
        <w:fldChar w:fldCharType="separate"/>
      </w:r>
      <w:r>
        <w:rPr>
          <w:noProof/>
        </w:rPr>
        <w:t>28</w:t>
      </w:r>
      <w:r>
        <w:rPr>
          <w:noProof/>
        </w:rPr>
        <w:fldChar w:fldCharType="end"/>
      </w:r>
    </w:p>
    <w:p w14:paraId="265DFB21" w14:textId="179B88C4"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fldLock="1"/>
      </w:r>
      <w:r>
        <w:rPr>
          <w:noProof/>
        </w:rPr>
        <w:instrText xml:space="preserve"> PAGEREF _Toc161834963 \h </w:instrText>
      </w:r>
      <w:r>
        <w:rPr>
          <w:noProof/>
        </w:rPr>
      </w:r>
      <w:r>
        <w:rPr>
          <w:noProof/>
        </w:rPr>
        <w:fldChar w:fldCharType="separate"/>
      </w:r>
      <w:r>
        <w:rPr>
          <w:noProof/>
        </w:rPr>
        <w:t>28</w:t>
      </w:r>
      <w:r>
        <w:rPr>
          <w:noProof/>
        </w:rPr>
        <w:fldChar w:fldCharType="end"/>
      </w:r>
    </w:p>
    <w:p w14:paraId="7E77DD27" w14:textId="52EA16A6"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_Toc161834964 \h </w:instrText>
      </w:r>
      <w:r>
        <w:rPr>
          <w:noProof/>
        </w:rPr>
      </w:r>
      <w:r>
        <w:rPr>
          <w:noProof/>
        </w:rPr>
        <w:fldChar w:fldCharType="separate"/>
      </w:r>
      <w:r>
        <w:rPr>
          <w:noProof/>
        </w:rPr>
        <w:t>28</w:t>
      </w:r>
      <w:r>
        <w:rPr>
          <w:noProof/>
        </w:rPr>
        <w:fldChar w:fldCharType="end"/>
      </w:r>
    </w:p>
    <w:p w14:paraId="576C1BE6" w14:textId="785E1BBB"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5.2.2.8.2</w:t>
      </w:r>
      <w:r>
        <w:rPr>
          <w:rFonts w:asciiTheme="minorHAnsi" w:eastAsiaTheme="minorEastAsia" w:hAnsiTheme="minorHAnsi" w:cstheme="minorBidi"/>
          <w:noProof/>
          <w:kern w:val="2"/>
          <w:sz w:val="22"/>
          <w:szCs w:val="22"/>
          <w:lang w:eastAsia="en-GB"/>
          <w14:ligatures w14:val="standardContextual"/>
        </w:rPr>
        <w:tab/>
      </w:r>
      <w:r>
        <w:rPr>
          <w:noProof/>
        </w:rPr>
        <w:t>Unsubscription to notifications of data change</w:t>
      </w:r>
      <w:r>
        <w:rPr>
          <w:noProof/>
        </w:rPr>
        <w:tab/>
      </w:r>
      <w:r>
        <w:rPr>
          <w:noProof/>
        </w:rPr>
        <w:fldChar w:fldCharType="begin" w:fldLock="1"/>
      </w:r>
      <w:r>
        <w:rPr>
          <w:noProof/>
        </w:rPr>
        <w:instrText xml:space="preserve"> PAGEREF _Toc161834965 \h </w:instrText>
      </w:r>
      <w:r>
        <w:rPr>
          <w:noProof/>
        </w:rPr>
      </w:r>
      <w:r>
        <w:rPr>
          <w:noProof/>
        </w:rPr>
        <w:fldChar w:fldCharType="separate"/>
      </w:r>
      <w:r>
        <w:rPr>
          <w:noProof/>
        </w:rPr>
        <w:t>29</w:t>
      </w:r>
      <w:r>
        <w:rPr>
          <w:noProof/>
        </w:rPr>
        <w:fldChar w:fldCharType="end"/>
      </w:r>
    </w:p>
    <w:p w14:paraId="697734C6" w14:textId="482E62CD" w:rsidR="00A73B9F" w:rsidRDefault="00A73B9F">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Nudsf_Timer Service</w:t>
      </w:r>
      <w:r>
        <w:rPr>
          <w:noProof/>
        </w:rPr>
        <w:tab/>
      </w:r>
      <w:r>
        <w:rPr>
          <w:noProof/>
        </w:rPr>
        <w:fldChar w:fldCharType="begin" w:fldLock="1"/>
      </w:r>
      <w:r>
        <w:rPr>
          <w:noProof/>
        </w:rPr>
        <w:instrText xml:space="preserve"> PAGEREF _Toc161834966 \h </w:instrText>
      </w:r>
      <w:r>
        <w:rPr>
          <w:noProof/>
        </w:rPr>
      </w:r>
      <w:r>
        <w:rPr>
          <w:noProof/>
        </w:rPr>
        <w:fldChar w:fldCharType="separate"/>
      </w:r>
      <w:r>
        <w:rPr>
          <w:noProof/>
        </w:rPr>
        <w:t>29</w:t>
      </w:r>
      <w:r>
        <w:rPr>
          <w:noProof/>
        </w:rPr>
        <w:fldChar w:fldCharType="end"/>
      </w:r>
    </w:p>
    <w:p w14:paraId="1D307130" w14:textId="0D101AE8" w:rsidR="00A73B9F" w:rsidRDefault="00A73B9F">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_Toc161834967 \h </w:instrText>
      </w:r>
      <w:r>
        <w:rPr>
          <w:noProof/>
        </w:rPr>
      </w:r>
      <w:r>
        <w:rPr>
          <w:noProof/>
        </w:rPr>
        <w:fldChar w:fldCharType="separate"/>
      </w:r>
      <w:r>
        <w:rPr>
          <w:noProof/>
        </w:rPr>
        <w:t>29</w:t>
      </w:r>
      <w:r>
        <w:rPr>
          <w:noProof/>
        </w:rPr>
        <w:fldChar w:fldCharType="end"/>
      </w:r>
    </w:p>
    <w:p w14:paraId="66730F6F" w14:textId="3095E522" w:rsidR="00A73B9F" w:rsidRDefault="00A73B9F">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_Toc161834968 \h </w:instrText>
      </w:r>
      <w:r>
        <w:rPr>
          <w:noProof/>
        </w:rPr>
      </w:r>
      <w:r>
        <w:rPr>
          <w:noProof/>
        </w:rPr>
        <w:fldChar w:fldCharType="separate"/>
      </w:r>
      <w:r>
        <w:rPr>
          <w:noProof/>
        </w:rPr>
        <w:t>29</w:t>
      </w:r>
      <w:r>
        <w:rPr>
          <w:noProof/>
        </w:rPr>
        <w:fldChar w:fldCharType="end"/>
      </w:r>
    </w:p>
    <w:p w14:paraId="6723FCB9" w14:textId="54FE26FD"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_Toc161834969 \h </w:instrText>
      </w:r>
      <w:r>
        <w:rPr>
          <w:noProof/>
        </w:rPr>
      </w:r>
      <w:r>
        <w:rPr>
          <w:noProof/>
        </w:rPr>
        <w:fldChar w:fldCharType="separate"/>
      </w:r>
      <w:r>
        <w:rPr>
          <w:noProof/>
        </w:rPr>
        <w:t>29</w:t>
      </w:r>
      <w:r>
        <w:rPr>
          <w:noProof/>
        </w:rPr>
        <w:fldChar w:fldCharType="end"/>
      </w:r>
    </w:p>
    <w:p w14:paraId="6AA33885" w14:textId="54EDE30B"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Start</w:t>
      </w:r>
      <w:r>
        <w:rPr>
          <w:noProof/>
        </w:rPr>
        <w:tab/>
      </w:r>
      <w:r>
        <w:rPr>
          <w:noProof/>
        </w:rPr>
        <w:fldChar w:fldCharType="begin" w:fldLock="1"/>
      </w:r>
      <w:r>
        <w:rPr>
          <w:noProof/>
        </w:rPr>
        <w:instrText xml:space="preserve"> PAGEREF _Toc161834970 \h </w:instrText>
      </w:r>
      <w:r>
        <w:rPr>
          <w:noProof/>
        </w:rPr>
      </w:r>
      <w:r>
        <w:rPr>
          <w:noProof/>
        </w:rPr>
        <w:fldChar w:fldCharType="separate"/>
      </w:r>
      <w:r>
        <w:rPr>
          <w:noProof/>
        </w:rPr>
        <w:t>30</w:t>
      </w:r>
      <w:r>
        <w:rPr>
          <w:noProof/>
        </w:rPr>
        <w:fldChar w:fldCharType="end"/>
      </w:r>
    </w:p>
    <w:p w14:paraId="12BC3510" w14:textId="628BC3F5"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5.3.2.2.1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_Toc161834971 \h </w:instrText>
      </w:r>
      <w:r>
        <w:rPr>
          <w:noProof/>
        </w:rPr>
      </w:r>
      <w:r>
        <w:rPr>
          <w:noProof/>
        </w:rPr>
        <w:fldChar w:fldCharType="separate"/>
      </w:r>
      <w:r>
        <w:rPr>
          <w:noProof/>
        </w:rPr>
        <w:t>30</w:t>
      </w:r>
      <w:r>
        <w:rPr>
          <w:noProof/>
        </w:rPr>
        <w:fldChar w:fldCharType="end"/>
      </w:r>
    </w:p>
    <w:p w14:paraId="594C6C1F" w14:textId="60994FBD"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5.3.2.2.2</w:t>
      </w:r>
      <w:r>
        <w:rPr>
          <w:rFonts w:asciiTheme="minorHAnsi" w:eastAsiaTheme="minorEastAsia" w:hAnsiTheme="minorHAnsi" w:cstheme="minorBidi"/>
          <w:noProof/>
          <w:kern w:val="2"/>
          <w:sz w:val="22"/>
          <w:szCs w:val="22"/>
          <w:lang w:eastAsia="en-GB"/>
          <w14:ligatures w14:val="standardContextual"/>
        </w:rPr>
        <w:tab/>
      </w:r>
      <w:r>
        <w:rPr>
          <w:noProof/>
        </w:rPr>
        <w:t>Timer Start</w:t>
      </w:r>
      <w:r>
        <w:rPr>
          <w:noProof/>
        </w:rPr>
        <w:tab/>
      </w:r>
      <w:r>
        <w:rPr>
          <w:noProof/>
        </w:rPr>
        <w:fldChar w:fldCharType="begin" w:fldLock="1"/>
      </w:r>
      <w:r>
        <w:rPr>
          <w:noProof/>
        </w:rPr>
        <w:instrText xml:space="preserve"> PAGEREF _Toc161834972 \h </w:instrText>
      </w:r>
      <w:r>
        <w:rPr>
          <w:noProof/>
        </w:rPr>
      </w:r>
      <w:r>
        <w:rPr>
          <w:noProof/>
        </w:rPr>
        <w:fldChar w:fldCharType="separate"/>
      </w:r>
      <w:r>
        <w:rPr>
          <w:noProof/>
        </w:rPr>
        <w:t>30</w:t>
      </w:r>
      <w:r>
        <w:rPr>
          <w:noProof/>
        </w:rPr>
        <w:fldChar w:fldCharType="end"/>
      </w:r>
    </w:p>
    <w:p w14:paraId="63DCBBC6" w14:textId="17326EAD"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Update</w:t>
      </w:r>
      <w:r>
        <w:rPr>
          <w:noProof/>
        </w:rPr>
        <w:tab/>
      </w:r>
      <w:r>
        <w:rPr>
          <w:noProof/>
        </w:rPr>
        <w:fldChar w:fldCharType="begin" w:fldLock="1"/>
      </w:r>
      <w:r>
        <w:rPr>
          <w:noProof/>
        </w:rPr>
        <w:instrText xml:space="preserve"> PAGEREF _Toc161834973 \h </w:instrText>
      </w:r>
      <w:r>
        <w:rPr>
          <w:noProof/>
        </w:rPr>
      </w:r>
      <w:r>
        <w:rPr>
          <w:noProof/>
        </w:rPr>
        <w:fldChar w:fldCharType="separate"/>
      </w:r>
      <w:r>
        <w:rPr>
          <w:noProof/>
        </w:rPr>
        <w:t>30</w:t>
      </w:r>
      <w:r>
        <w:rPr>
          <w:noProof/>
        </w:rPr>
        <w:fldChar w:fldCharType="end"/>
      </w:r>
    </w:p>
    <w:p w14:paraId="261C84F5" w14:textId="3F4A1D66"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_Toc161834974 \h </w:instrText>
      </w:r>
      <w:r>
        <w:rPr>
          <w:noProof/>
        </w:rPr>
      </w:r>
      <w:r>
        <w:rPr>
          <w:noProof/>
        </w:rPr>
        <w:fldChar w:fldCharType="separate"/>
      </w:r>
      <w:r>
        <w:rPr>
          <w:noProof/>
        </w:rPr>
        <w:t>30</w:t>
      </w:r>
      <w:r>
        <w:rPr>
          <w:noProof/>
        </w:rPr>
        <w:fldChar w:fldCharType="end"/>
      </w:r>
    </w:p>
    <w:p w14:paraId="2F255F4E" w14:textId="576E8B6A"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5.3.2.3.2</w:t>
      </w:r>
      <w:r>
        <w:rPr>
          <w:rFonts w:asciiTheme="minorHAnsi" w:eastAsiaTheme="minorEastAsia" w:hAnsiTheme="minorHAnsi" w:cstheme="minorBidi"/>
          <w:noProof/>
          <w:kern w:val="2"/>
          <w:sz w:val="22"/>
          <w:szCs w:val="22"/>
          <w:lang w:eastAsia="en-GB"/>
          <w14:ligatures w14:val="standardContextual"/>
        </w:rPr>
        <w:tab/>
      </w:r>
      <w:r>
        <w:rPr>
          <w:noProof/>
        </w:rPr>
        <w:t>Timer Update</w:t>
      </w:r>
      <w:r>
        <w:rPr>
          <w:noProof/>
        </w:rPr>
        <w:tab/>
      </w:r>
      <w:r>
        <w:rPr>
          <w:noProof/>
        </w:rPr>
        <w:fldChar w:fldCharType="begin" w:fldLock="1"/>
      </w:r>
      <w:r>
        <w:rPr>
          <w:noProof/>
        </w:rPr>
        <w:instrText xml:space="preserve"> PAGEREF _Toc161834975 \h </w:instrText>
      </w:r>
      <w:r>
        <w:rPr>
          <w:noProof/>
        </w:rPr>
      </w:r>
      <w:r>
        <w:rPr>
          <w:noProof/>
        </w:rPr>
        <w:fldChar w:fldCharType="separate"/>
      </w:r>
      <w:r>
        <w:rPr>
          <w:noProof/>
        </w:rPr>
        <w:t>30</w:t>
      </w:r>
      <w:r>
        <w:rPr>
          <w:noProof/>
        </w:rPr>
        <w:fldChar w:fldCharType="end"/>
      </w:r>
    </w:p>
    <w:p w14:paraId="47C604EF" w14:textId="2064E779"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Stop</w:t>
      </w:r>
      <w:r>
        <w:rPr>
          <w:noProof/>
        </w:rPr>
        <w:tab/>
      </w:r>
      <w:r>
        <w:rPr>
          <w:noProof/>
        </w:rPr>
        <w:fldChar w:fldCharType="begin" w:fldLock="1"/>
      </w:r>
      <w:r>
        <w:rPr>
          <w:noProof/>
        </w:rPr>
        <w:instrText xml:space="preserve"> PAGEREF _Toc161834976 \h </w:instrText>
      </w:r>
      <w:r>
        <w:rPr>
          <w:noProof/>
        </w:rPr>
      </w:r>
      <w:r>
        <w:rPr>
          <w:noProof/>
        </w:rPr>
        <w:fldChar w:fldCharType="separate"/>
      </w:r>
      <w:r>
        <w:rPr>
          <w:noProof/>
        </w:rPr>
        <w:t>31</w:t>
      </w:r>
      <w:r>
        <w:rPr>
          <w:noProof/>
        </w:rPr>
        <w:fldChar w:fldCharType="end"/>
      </w:r>
    </w:p>
    <w:p w14:paraId="12B81740" w14:textId="30B8617F"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5.3.2.4.1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_Toc161834977 \h </w:instrText>
      </w:r>
      <w:r>
        <w:rPr>
          <w:noProof/>
        </w:rPr>
      </w:r>
      <w:r>
        <w:rPr>
          <w:noProof/>
        </w:rPr>
        <w:fldChar w:fldCharType="separate"/>
      </w:r>
      <w:r>
        <w:rPr>
          <w:noProof/>
        </w:rPr>
        <w:t>31</w:t>
      </w:r>
      <w:r>
        <w:rPr>
          <w:noProof/>
        </w:rPr>
        <w:fldChar w:fldCharType="end"/>
      </w:r>
    </w:p>
    <w:p w14:paraId="3B609E3C" w14:textId="7C394874"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5.3.2.4.2</w:t>
      </w:r>
      <w:r>
        <w:rPr>
          <w:rFonts w:asciiTheme="minorHAnsi" w:eastAsiaTheme="minorEastAsia" w:hAnsiTheme="minorHAnsi" w:cstheme="minorBidi"/>
          <w:noProof/>
          <w:kern w:val="2"/>
          <w:sz w:val="22"/>
          <w:szCs w:val="22"/>
          <w:lang w:eastAsia="en-GB"/>
          <w14:ligatures w14:val="standardContextual"/>
        </w:rPr>
        <w:tab/>
      </w:r>
      <w:r>
        <w:rPr>
          <w:noProof/>
        </w:rPr>
        <w:t>Single Timer Stop</w:t>
      </w:r>
      <w:r>
        <w:rPr>
          <w:noProof/>
        </w:rPr>
        <w:tab/>
      </w:r>
      <w:r>
        <w:rPr>
          <w:noProof/>
        </w:rPr>
        <w:fldChar w:fldCharType="begin" w:fldLock="1"/>
      </w:r>
      <w:r>
        <w:rPr>
          <w:noProof/>
        </w:rPr>
        <w:instrText xml:space="preserve"> PAGEREF _Toc161834978 \h </w:instrText>
      </w:r>
      <w:r>
        <w:rPr>
          <w:noProof/>
        </w:rPr>
      </w:r>
      <w:r>
        <w:rPr>
          <w:noProof/>
        </w:rPr>
        <w:fldChar w:fldCharType="separate"/>
      </w:r>
      <w:r>
        <w:rPr>
          <w:noProof/>
        </w:rPr>
        <w:t>31</w:t>
      </w:r>
      <w:r>
        <w:rPr>
          <w:noProof/>
        </w:rPr>
        <w:fldChar w:fldCharType="end"/>
      </w:r>
    </w:p>
    <w:p w14:paraId="04A32F2E" w14:textId="619FE345"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5.3.2.4.3</w:t>
      </w:r>
      <w:r>
        <w:rPr>
          <w:rFonts w:asciiTheme="minorHAnsi" w:eastAsiaTheme="minorEastAsia" w:hAnsiTheme="minorHAnsi" w:cstheme="minorBidi"/>
          <w:noProof/>
          <w:kern w:val="2"/>
          <w:sz w:val="22"/>
          <w:szCs w:val="22"/>
          <w:lang w:eastAsia="en-GB"/>
          <w14:ligatures w14:val="standardContextual"/>
        </w:rPr>
        <w:tab/>
      </w:r>
      <w:r>
        <w:rPr>
          <w:noProof/>
        </w:rPr>
        <w:t>Multiple Timer Stop</w:t>
      </w:r>
      <w:r>
        <w:rPr>
          <w:noProof/>
        </w:rPr>
        <w:tab/>
      </w:r>
      <w:r>
        <w:rPr>
          <w:noProof/>
        </w:rPr>
        <w:fldChar w:fldCharType="begin" w:fldLock="1"/>
      </w:r>
      <w:r>
        <w:rPr>
          <w:noProof/>
        </w:rPr>
        <w:instrText xml:space="preserve"> PAGEREF _Toc161834979 \h </w:instrText>
      </w:r>
      <w:r>
        <w:rPr>
          <w:noProof/>
        </w:rPr>
      </w:r>
      <w:r>
        <w:rPr>
          <w:noProof/>
        </w:rPr>
        <w:fldChar w:fldCharType="separate"/>
      </w:r>
      <w:r>
        <w:rPr>
          <w:noProof/>
        </w:rPr>
        <w:t>32</w:t>
      </w:r>
      <w:r>
        <w:rPr>
          <w:noProof/>
        </w:rPr>
        <w:fldChar w:fldCharType="end"/>
      </w:r>
    </w:p>
    <w:p w14:paraId="0355A0DA" w14:textId="5B873280"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Search</w:t>
      </w:r>
      <w:r>
        <w:rPr>
          <w:noProof/>
        </w:rPr>
        <w:tab/>
      </w:r>
      <w:r>
        <w:rPr>
          <w:noProof/>
        </w:rPr>
        <w:fldChar w:fldCharType="begin" w:fldLock="1"/>
      </w:r>
      <w:r>
        <w:rPr>
          <w:noProof/>
        </w:rPr>
        <w:instrText xml:space="preserve"> PAGEREF _Toc161834980 \h </w:instrText>
      </w:r>
      <w:r>
        <w:rPr>
          <w:noProof/>
        </w:rPr>
      </w:r>
      <w:r>
        <w:rPr>
          <w:noProof/>
        </w:rPr>
        <w:fldChar w:fldCharType="separate"/>
      </w:r>
      <w:r>
        <w:rPr>
          <w:noProof/>
        </w:rPr>
        <w:t>32</w:t>
      </w:r>
      <w:r>
        <w:rPr>
          <w:noProof/>
        </w:rPr>
        <w:fldChar w:fldCharType="end"/>
      </w:r>
    </w:p>
    <w:p w14:paraId="070873F6" w14:textId="5C42C2A6"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5.3.2.5.1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_Toc161834981 \h </w:instrText>
      </w:r>
      <w:r>
        <w:rPr>
          <w:noProof/>
        </w:rPr>
      </w:r>
      <w:r>
        <w:rPr>
          <w:noProof/>
        </w:rPr>
        <w:fldChar w:fldCharType="separate"/>
      </w:r>
      <w:r>
        <w:rPr>
          <w:noProof/>
        </w:rPr>
        <w:t>32</w:t>
      </w:r>
      <w:r>
        <w:rPr>
          <w:noProof/>
        </w:rPr>
        <w:fldChar w:fldCharType="end"/>
      </w:r>
    </w:p>
    <w:p w14:paraId="6A5550A6" w14:textId="73991F1C"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5.3.2.5.2</w:t>
      </w:r>
      <w:r>
        <w:rPr>
          <w:rFonts w:asciiTheme="minorHAnsi" w:eastAsiaTheme="minorEastAsia" w:hAnsiTheme="minorHAnsi" w:cstheme="minorBidi"/>
          <w:noProof/>
          <w:kern w:val="2"/>
          <w:sz w:val="22"/>
          <w:szCs w:val="22"/>
          <w:lang w:eastAsia="en-GB"/>
          <w14:ligatures w14:val="standardContextual"/>
        </w:rPr>
        <w:tab/>
      </w:r>
      <w:r>
        <w:rPr>
          <w:noProof/>
        </w:rPr>
        <w:t>Expired Timer Search</w:t>
      </w:r>
      <w:r>
        <w:rPr>
          <w:noProof/>
        </w:rPr>
        <w:tab/>
      </w:r>
      <w:r>
        <w:rPr>
          <w:noProof/>
        </w:rPr>
        <w:fldChar w:fldCharType="begin" w:fldLock="1"/>
      </w:r>
      <w:r>
        <w:rPr>
          <w:noProof/>
        </w:rPr>
        <w:instrText xml:space="preserve"> PAGEREF _Toc161834982 \h </w:instrText>
      </w:r>
      <w:r>
        <w:rPr>
          <w:noProof/>
        </w:rPr>
      </w:r>
      <w:r>
        <w:rPr>
          <w:noProof/>
        </w:rPr>
        <w:fldChar w:fldCharType="separate"/>
      </w:r>
      <w:r>
        <w:rPr>
          <w:noProof/>
        </w:rPr>
        <w:t>32</w:t>
      </w:r>
      <w:r>
        <w:rPr>
          <w:noProof/>
        </w:rPr>
        <w:fldChar w:fldCharType="end"/>
      </w:r>
    </w:p>
    <w:p w14:paraId="6603D78E" w14:textId="27A9C8EE"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5.3.2.5.3</w:t>
      </w:r>
      <w:r>
        <w:rPr>
          <w:rFonts w:asciiTheme="minorHAnsi" w:eastAsiaTheme="minorEastAsia" w:hAnsiTheme="minorHAnsi" w:cstheme="minorBidi"/>
          <w:noProof/>
          <w:kern w:val="2"/>
          <w:sz w:val="22"/>
          <w:szCs w:val="22"/>
          <w:lang w:eastAsia="en-GB"/>
          <w14:ligatures w14:val="standardContextual"/>
        </w:rPr>
        <w:tab/>
      </w:r>
      <w:r>
        <w:rPr>
          <w:noProof/>
        </w:rPr>
        <w:t>Tagged Timer Search</w:t>
      </w:r>
      <w:r>
        <w:rPr>
          <w:noProof/>
        </w:rPr>
        <w:tab/>
      </w:r>
      <w:r>
        <w:rPr>
          <w:noProof/>
        </w:rPr>
        <w:fldChar w:fldCharType="begin" w:fldLock="1"/>
      </w:r>
      <w:r>
        <w:rPr>
          <w:noProof/>
        </w:rPr>
        <w:instrText xml:space="preserve"> PAGEREF _Toc161834983 \h </w:instrText>
      </w:r>
      <w:r>
        <w:rPr>
          <w:noProof/>
        </w:rPr>
      </w:r>
      <w:r>
        <w:rPr>
          <w:noProof/>
        </w:rPr>
        <w:fldChar w:fldCharType="separate"/>
      </w:r>
      <w:r>
        <w:rPr>
          <w:noProof/>
        </w:rPr>
        <w:t>33</w:t>
      </w:r>
      <w:r>
        <w:rPr>
          <w:noProof/>
        </w:rPr>
        <w:fldChar w:fldCharType="end"/>
      </w:r>
    </w:p>
    <w:p w14:paraId="3C7147F7" w14:textId="50B39022"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5.3.2.6</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fldLock="1"/>
      </w:r>
      <w:r>
        <w:rPr>
          <w:noProof/>
        </w:rPr>
        <w:instrText xml:space="preserve"> PAGEREF _Toc161834984 \h </w:instrText>
      </w:r>
      <w:r>
        <w:rPr>
          <w:noProof/>
        </w:rPr>
      </w:r>
      <w:r>
        <w:rPr>
          <w:noProof/>
        </w:rPr>
        <w:fldChar w:fldCharType="separate"/>
      </w:r>
      <w:r>
        <w:rPr>
          <w:noProof/>
        </w:rPr>
        <w:t>33</w:t>
      </w:r>
      <w:r>
        <w:rPr>
          <w:noProof/>
        </w:rPr>
        <w:fldChar w:fldCharType="end"/>
      </w:r>
    </w:p>
    <w:p w14:paraId="60E29F5A" w14:textId="1F93D65F"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5.3.2.6.1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_Toc161834985 \h </w:instrText>
      </w:r>
      <w:r>
        <w:rPr>
          <w:noProof/>
        </w:rPr>
      </w:r>
      <w:r>
        <w:rPr>
          <w:noProof/>
        </w:rPr>
        <w:fldChar w:fldCharType="separate"/>
      </w:r>
      <w:r>
        <w:rPr>
          <w:noProof/>
        </w:rPr>
        <w:t>33</w:t>
      </w:r>
      <w:r>
        <w:rPr>
          <w:noProof/>
        </w:rPr>
        <w:fldChar w:fldCharType="end"/>
      </w:r>
    </w:p>
    <w:p w14:paraId="71082A9E" w14:textId="74839457"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5.3.2.6.2</w:t>
      </w:r>
      <w:r>
        <w:rPr>
          <w:rFonts w:asciiTheme="minorHAnsi" w:eastAsiaTheme="minorEastAsia" w:hAnsiTheme="minorHAnsi" w:cstheme="minorBidi"/>
          <w:noProof/>
          <w:kern w:val="2"/>
          <w:sz w:val="22"/>
          <w:szCs w:val="22"/>
          <w:lang w:eastAsia="en-GB"/>
          <w14:ligatures w14:val="standardContextual"/>
        </w:rPr>
        <w:tab/>
      </w:r>
      <w:r>
        <w:rPr>
          <w:noProof/>
        </w:rPr>
        <w:t>Timer Expiry Notify</w:t>
      </w:r>
      <w:r>
        <w:rPr>
          <w:noProof/>
        </w:rPr>
        <w:tab/>
      </w:r>
      <w:r>
        <w:rPr>
          <w:noProof/>
        </w:rPr>
        <w:fldChar w:fldCharType="begin" w:fldLock="1"/>
      </w:r>
      <w:r>
        <w:rPr>
          <w:noProof/>
        </w:rPr>
        <w:instrText xml:space="preserve"> PAGEREF _Toc161834986 \h </w:instrText>
      </w:r>
      <w:r>
        <w:rPr>
          <w:noProof/>
        </w:rPr>
      </w:r>
      <w:r>
        <w:rPr>
          <w:noProof/>
        </w:rPr>
        <w:fldChar w:fldCharType="separate"/>
      </w:r>
      <w:r>
        <w:rPr>
          <w:noProof/>
        </w:rPr>
        <w:t>33</w:t>
      </w:r>
      <w:r>
        <w:rPr>
          <w:noProof/>
        </w:rPr>
        <w:fldChar w:fldCharType="end"/>
      </w:r>
    </w:p>
    <w:p w14:paraId="6157D0F4" w14:textId="21A0B07F" w:rsidR="00A73B9F" w:rsidRDefault="00A73B9F">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API Definitions</w:t>
      </w:r>
      <w:r>
        <w:rPr>
          <w:noProof/>
        </w:rPr>
        <w:tab/>
      </w:r>
      <w:r>
        <w:rPr>
          <w:noProof/>
        </w:rPr>
        <w:fldChar w:fldCharType="begin" w:fldLock="1"/>
      </w:r>
      <w:r>
        <w:rPr>
          <w:noProof/>
        </w:rPr>
        <w:instrText xml:space="preserve"> PAGEREF _Toc161834987 \h </w:instrText>
      </w:r>
      <w:r>
        <w:rPr>
          <w:noProof/>
        </w:rPr>
      </w:r>
      <w:r>
        <w:rPr>
          <w:noProof/>
        </w:rPr>
        <w:fldChar w:fldCharType="separate"/>
      </w:r>
      <w:r>
        <w:rPr>
          <w:noProof/>
        </w:rPr>
        <w:t>34</w:t>
      </w:r>
      <w:r>
        <w:rPr>
          <w:noProof/>
        </w:rPr>
        <w:fldChar w:fldCharType="end"/>
      </w:r>
    </w:p>
    <w:p w14:paraId="00F80DAA" w14:textId="095B2C01" w:rsidR="00A73B9F" w:rsidRDefault="00A73B9F">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Nudsf_DataRepository Service API</w:t>
      </w:r>
      <w:r>
        <w:rPr>
          <w:noProof/>
        </w:rPr>
        <w:tab/>
      </w:r>
      <w:r>
        <w:rPr>
          <w:noProof/>
        </w:rPr>
        <w:fldChar w:fldCharType="begin" w:fldLock="1"/>
      </w:r>
      <w:r>
        <w:rPr>
          <w:noProof/>
        </w:rPr>
        <w:instrText xml:space="preserve"> PAGEREF _Toc161834988 \h </w:instrText>
      </w:r>
      <w:r>
        <w:rPr>
          <w:noProof/>
        </w:rPr>
      </w:r>
      <w:r>
        <w:rPr>
          <w:noProof/>
        </w:rPr>
        <w:fldChar w:fldCharType="separate"/>
      </w:r>
      <w:r>
        <w:rPr>
          <w:noProof/>
        </w:rPr>
        <w:t>34</w:t>
      </w:r>
      <w:r>
        <w:rPr>
          <w:noProof/>
        </w:rPr>
        <w:fldChar w:fldCharType="end"/>
      </w:r>
    </w:p>
    <w:p w14:paraId="4730F13F" w14:textId="2220AFF2" w:rsidR="00A73B9F" w:rsidRDefault="00A73B9F">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_Toc161834989 \h </w:instrText>
      </w:r>
      <w:r>
        <w:rPr>
          <w:noProof/>
        </w:rPr>
      </w:r>
      <w:r>
        <w:rPr>
          <w:noProof/>
        </w:rPr>
        <w:fldChar w:fldCharType="separate"/>
      </w:r>
      <w:r>
        <w:rPr>
          <w:noProof/>
        </w:rPr>
        <w:t>34</w:t>
      </w:r>
      <w:r>
        <w:rPr>
          <w:noProof/>
        </w:rPr>
        <w:fldChar w:fldCharType="end"/>
      </w:r>
    </w:p>
    <w:p w14:paraId="3BA3EA76" w14:textId="45ABE799" w:rsidR="00A73B9F" w:rsidRDefault="00A73B9F">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_Toc161834990 \h </w:instrText>
      </w:r>
      <w:r>
        <w:rPr>
          <w:noProof/>
        </w:rPr>
      </w:r>
      <w:r>
        <w:rPr>
          <w:noProof/>
        </w:rPr>
        <w:fldChar w:fldCharType="separate"/>
      </w:r>
      <w:r>
        <w:rPr>
          <w:noProof/>
        </w:rPr>
        <w:t>34</w:t>
      </w:r>
      <w:r>
        <w:rPr>
          <w:noProof/>
        </w:rPr>
        <w:fldChar w:fldCharType="end"/>
      </w:r>
    </w:p>
    <w:p w14:paraId="1A667761" w14:textId="0804D1A7"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6.1.2.1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_Toc161834991 \h </w:instrText>
      </w:r>
      <w:r>
        <w:rPr>
          <w:noProof/>
        </w:rPr>
      </w:r>
      <w:r>
        <w:rPr>
          <w:noProof/>
        </w:rPr>
        <w:fldChar w:fldCharType="separate"/>
      </w:r>
      <w:r>
        <w:rPr>
          <w:noProof/>
        </w:rPr>
        <w:t>34</w:t>
      </w:r>
      <w:r>
        <w:rPr>
          <w:noProof/>
        </w:rPr>
        <w:fldChar w:fldCharType="end"/>
      </w:r>
    </w:p>
    <w:p w14:paraId="67FE74CA" w14:textId="06E2A6BA"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_Toc161834992 \h </w:instrText>
      </w:r>
      <w:r>
        <w:rPr>
          <w:noProof/>
        </w:rPr>
      </w:r>
      <w:r>
        <w:rPr>
          <w:noProof/>
        </w:rPr>
        <w:fldChar w:fldCharType="separate"/>
      </w:r>
      <w:r>
        <w:rPr>
          <w:noProof/>
        </w:rPr>
        <w:t>35</w:t>
      </w:r>
      <w:r>
        <w:rPr>
          <w:noProof/>
        </w:rPr>
        <w:fldChar w:fldCharType="end"/>
      </w:r>
    </w:p>
    <w:p w14:paraId="27D35E33" w14:textId="01CFBE3C"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_Toc161834993 \h </w:instrText>
      </w:r>
      <w:r>
        <w:rPr>
          <w:noProof/>
        </w:rPr>
      </w:r>
      <w:r>
        <w:rPr>
          <w:noProof/>
        </w:rPr>
        <w:fldChar w:fldCharType="separate"/>
      </w:r>
      <w:r>
        <w:rPr>
          <w:noProof/>
        </w:rPr>
        <w:t>35</w:t>
      </w:r>
      <w:r>
        <w:rPr>
          <w:noProof/>
        </w:rPr>
        <w:fldChar w:fldCharType="end"/>
      </w:r>
    </w:p>
    <w:p w14:paraId="72D184D2" w14:textId="1521117A"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_Toc161834994 \h </w:instrText>
      </w:r>
      <w:r>
        <w:rPr>
          <w:noProof/>
        </w:rPr>
      </w:r>
      <w:r>
        <w:rPr>
          <w:noProof/>
        </w:rPr>
        <w:fldChar w:fldCharType="separate"/>
      </w:r>
      <w:r>
        <w:rPr>
          <w:noProof/>
        </w:rPr>
        <w:t>35</w:t>
      </w:r>
      <w:r>
        <w:rPr>
          <w:noProof/>
        </w:rPr>
        <w:fldChar w:fldCharType="end"/>
      </w:r>
    </w:p>
    <w:p w14:paraId="6AE15244" w14:textId="5342D770"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sidRPr="001531C3">
        <w:rPr>
          <w:noProof/>
          <w:lang w:val="es-ES"/>
        </w:rPr>
        <w:t>6.1.2.2.3</w:t>
      </w:r>
      <w:r>
        <w:rPr>
          <w:rFonts w:asciiTheme="minorHAnsi" w:eastAsiaTheme="minorEastAsia" w:hAnsiTheme="minorHAnsi" w:cstheme="minorBidi"/>
          <w:noProof/>
          <w:kern w:val="2"/>
          <w:sz w:val="22"/>
          <w:szCs w:val="22"/>
          <w:lang w:eastAsia="en-GB"/>
          <w14:ligatures w14:val="standardContextual"/>
        </w:rPr>
        <w:tab/>
      </w:r>
      <w:r w:rsidRPr="001531C3">
        <w:rPr>
          <w:noProof/>
          <w:lang w:val="es-ES"/>
        </w:rPr>
        <w:t>Cache-Control</w:t>
      </w:r>
      <w:r>
        <w:rPr>
          <w:noProof/>
        </w:rPr>
        <w:tab/>
      </w:r>
      <w:r>
        <w:rPr>
          <w:noProof/>
        </w:rPr>
        <w:fldChar w:fldCharType="begin" w:fldLock="1"/>
      </w:r>
      <w:r>
        <w:rPr>
          <w:noProof/>
        </w:rPr>
        <w:instrText xml:space="preserve"> PAGEREF _Toc161834995 \h </w:instrText>
      </w:r>
      <w:r>
        <w:rPr>
          <w:noProof/>
        </w:rPr>
      </w:r>
      <w:r>
        <w:rPr>
          <w:noProof/>
        </w:rPr>
        <w:fldChar w:fldCharType="separate"/>
      </w:r>
      <w:r>
        <w:rPr>
          <w:noProof/>
        </w:rPr>
        <w:t>35</w:t>
      </w:r>
      <w:r>
        <w:rPr>
          <w:noProof/>
        </w:rPr>
        <w:fldChar w:fldCharType="end"/>
      </w:r>
    </w:p>
    <w:p w14:paraId="611DDCC8" w14:textId="42D629C7"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6.1.2.2.4</w:t>
      </w:r>
      <w:r>
        <w:rPr>
          <w:rFonts w:asciiTheme="minorHAnsi" w:eastAsiaTheme="minorEastAsia" w:hAnsiTheme="minorHAnsi" w:cstheme="minorBidi"/>
          <w:noProof/>
          <w:kern w:val="2"/>
          <w:sz w:val="22"/>
          <w:szCs w:val="22"/>
          <w:lang w:eastAsia="en-GB"/>
          <w14:ligatures w14:val="standardContextual"/>
        </w:rPr>
        <w:tab/>
      </w:r>
      <w:r>
        <w:rPr>
          <w:noProof/>
        </w:rPr>
        <w:t>ETag</w:t>
      </w:r>
      <w:r>
        <w:rPr>
          <w:noProof/>
        </w:rPr>
        <w:tab/>
      </w:r>
      <w:r>
        <w:rPr>
          <w:noProof/>
        </w:rPr>
        <w:fldChar w:fldCharType="begin" w:fldLock="1"/>
      </w:r>
      <w:r>
        <w:rPr>
          <w:noProof/>
        </w:rPr>
        <w:instrText xml:space="preserve"> PAGEREF _Toc161834996 \h </w:instrText>
      </w:r>
      <w:r>
        <w:rPr>
          <w:noProof/>
        </w:rPr>
      </w:r>
      <w:r>
        <w:rPr>
          <w:noProof/>
        </w:rPr>
        <w:fldChar w:fldCharType="separate"/>
      </w:r>
      <w:r>
        <w:rPr>
          <w:noProof/>
        </w:rPr>
        <w:t>35</w:t>
      </w:r>
      <w:r>
        <w:rPr>
          <w:noProof/>
        </w:rPr>
        <w:fldChar w:fldCharType="end"/>
      </w:r>
    </w:p>
    <w:p w14:paraId="51ABDC04" w14:textId="5F6495F0"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6.1.2.2.5</w:t>
      </w:r>
      <w:r>
        <w:rPr>
          <w:rFonts w:asciiTheme="minorHAnsi" w:eastAsiaTheme="minorEastAsia" w:hAnsiTheme="minorHAnsi" w:cstheme="minorBidi"/>
          <w:noProof/>
          <w:kern w:val="2"/>
          <w:sz w:val="22"/>
          <w:szCs w:val="22"/>
          <w:lang w:eastAsia="en-GB"/>
          <w14:ligatures w14:val="standardContextual"/>
        </w:rPr>
        <w:tab/>
      </w:r>
      <w:r>
        <w:rPr>
          <w:noProof/>
        </w:rPr>
        <w:t>If-None-Match</w:t>
      </w:r>
      <w:r>
        <w:rPr>
          <w:noProof/>
        </w:rPr>
        <w:tab/>
      </w:r>
      <w:r>
        <w:rPr>
          <w:noProof/>
        </w:rPr>
        <w:fldChar w:fldCharType="begin" w:fldLock="1"/>
      </w:r>
      <w:r>
        <w:rPr>
          <w:noProof/>
        </w:rPr>
        <w:instrText xml:space="preserve"> PAGEREF _Toc161834997 \h </w:instrText>
      </w:r>
      <w:r>
        <w:rPr>
          <w:noProof/>
        </w:rPr>
      </w:r>
      <w:r>
        <w:rPr>
          <w:noProof/>
        </w:rPr>
        <w:fldChar w:fldCharType="separate"/>
      </w:r>
      <w:r>
        <w:rPr>
          <w:noProof/>
        </w:rPr>
        <w:t>35</w:t>
      </w:r>
      <w:r>
        <w:rPr>
          <w:noProof/>
        </w:rPr>
        <w:fldChar w:fldCharType="end"/>
      </w:r>
    </w:p>
    <w:p w14:paraId="49246CDB" w14:textId="5557851A"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6.1.2.2.6</w:t>
      </w:r>
      <w:r>
        <w:rPr>
          <w:rFonts w:asciiTheme="minorHAnsi" w:eastAsiaTheme="minorEastAsia" w:hAnsiTheme="minorHAnsi" w:cstheme="minorBidi"/>
          <w:noProof/>
          <w:kern w:val="2"/>
          <w:sz w:val="22"/>
          <w:szCs w:val="22"/>
          <w:lang w:eastAsia="en-GB"/>
          <w14:ligatures w14:val="standardContextual"/>
        </w:rPr>
        <w:tab/>
      </w:r>
      <w:r>
        <w:rPr>
          <w:noProof/>
        </w:rPr>
        <w:t>If-Match</w:t>
      </w:r>
      <w:r>
        <w:rPr>
          <w:noProof/>
        </w:rPr>
        <w:tab/>
      </w:r>
      <w:r>
        <w:rPr>
          <w:noProof/>
        </w:rPr>
        <w:fldChar w:fldCharType="begin" w:fldLock="1"/>
      </w:r>
      <w:r>
        <w:rPr>
          <w:noProof/>
        </w:rPr>
        <w:instrText xml:space="preserve"> PAGEREF _Toc161834998 \h </w:instrText>
      </w:r>
      <w:r>
        <w:rPr>
          <w:noProof/>
        </w:rPr>
      </w:r>
      <w:r>
        <w:rPr>
          <w:noProof/>
        </w:rPr>
        <w:fldChar w:fldCharType="separate"/>
      </w:r>
      <w:r>
        <w:rPr>
          <w:noProof/>
        </w:rPr>
        <w:t>35</w:t>
      </w:r>
      <w:r>
        <w:rPr>
          <w:noProof/>
        </w:rPr>
        <w:fldChar w:fldCharType="end"/>
      </w:r>
    </w:p>
    <w:p w14:paraId="1570DA83" w14:textId="2B82A2BE"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6.1.2.2.7</w:t>
      </w:r>
      <w:r>
        <w:rPr>
          <w:rFonts w:asciiTheme="minorHAnsi" w:eastAsiaTheme="minorEastAsia" w:hAnsiTheme="minorHAnsi" w:cstheme="minorBidi"/>
          <w:noProof/>
          <w:kern w:val="2"/>
          <w:sz w:val="22"/>
          <w:szCs w:val="22"/>
          <w:lang w:eastAsia="en-GB"/>
          <w14:ligatures w14:val="standardContextual"/>
        </w:rPr>
        <w:tab/>
      </w:r>
      <w:r>
        <w:rPr>
          <w:noProof/>
        </w:rPr>
        <w:t>Last-Modified</w:t>
      </w:r>
      <w:r>
        <w:rPr>
          <w:noProof/>
        </w:rPr>
        <w:tab/>
      </w:r>
      <w:r>
        <w:rPr>
          <w:noProof/>
        </w:rPr>
        <w:fldChar w:fldCharType="begin" w:fldLock="1"/>
      </w:r>
      <w:r>
        <w:rPr>
          <w:noProof/>
        </w:rPr>
        <w:instrText xml:space="preserve"> PAGEREF _Toc161834999 \h </w:instrText>
      </w:r>
      <w:r>
        <w:rPr>
          <w:noProof/>
        </w:rPr>
      </w:r>
      <w:r>
        <w:rPr>
          <w:noProof/>
        </w:rPr>
        <w:fldChar w:fldCharType="separate"/>
      </w:r>
      <w:r>
        <w:rPr>
          <w:noProof/>
        </w:rPr>
        <w:t>35</w:t>
      </w:r>
      <w:r>
        <w:rPr>
          <w:noProof/>
        </w:rPr>
        <w:fldChar w:fldCharType="end"/>
      </w:r>
    </w:p>
    <w:p w14:paraId="257B9BF9" w14:textId="7F221010"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6.1.2.2.8</w:t>
      </w:r>
      <w:r>
        <w:rPr>
          <w:rFonts w:asciiTheme="minorHAnsi" w:eastAsiaTheme="minorEastAsia" w:hAnsiTheme="minorHAnsi" w:cstheme="minorBidi"/>
          <w:noProof/>
          <w:kern w:val="2"/>
          <w:sz w:val="22"/>
          <w:szCs w:val="22"/>
          <w:lang w:eastAsia="en-GB"/>
          <w14:ligatures w14:val="standardContextual"/>
        </w:rPr>
        <w:tab/>
      </w:r>
      <w:r>
        <w:rPr>
          <w:noProof/>
        </w:rPr>
        <w:t>If-Modified-Since</w:t>
      </w:r>
      <w:r>
        <w:rPr>
          <w:noProof/>
        </w:rPr>
        <w:tab/>
      </w:r>
      <w:r>
        <w:rPr>
          <w:noProof/>
        </w:rPr>
        <w:fldChar w:fldCharType="begin" w:fldLock="1"/>
      </w:r>
      <w:r>
        <w:rPr>
          <w:noProof/>
        </w:rPr>
        <w:instrText xml:space="preserve"> PAGEREF _Toc161835000 \h </w:instrText>
      </w:r>
      <w:r>
        <w:rPr>
          <w:noProof/>
        </w:rPr>
      </w:r>
      <w:r>
        <w:rPr>
          <w:noProof/>
        </w:rPr>
        <w:fldChar w:fldCharType="separate"/>
      </w:r>
      <w:r>
        <w:rPr>
          <w:noProof/>
        </w:rPr>
        <w:t>36</w:t>
      </w:r>
      <w:r>
        <w:rPr>
          <w:noProof/>
        </w:rPr>
        <w:fldChar w:fldCharType="end"/>
      </w:r>
    </w:p>
    <w:p w14:paraId="121B64C5" w14:textId="23769069"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6.1.2.2.9</w:t>
      </w:r>
      <w:r>
        <w:rPr>
          <w:rFonts w:asciiTheme="minorHAnsi" w:eastAsiaTheme="minorEastAsia" w:hAnsiTheme="minorHAnsi" w:cstheme="minorBidi"/>
          <w:noProof/>
          <w:kern w:val="2"/>
          <w:sz w:val="22"/>
          <w:szCs w:val="22"/>
          <w:lang w:eastAsia="en-GB"/>
          <w14:ligatures w14:val="standardContextual"/>
        </w:rPr>
        <w:tab/>
      </w:r>
      <w:r>
        <w:rPr>
          <w:noProof/>
        </w:rPr>
        <w:t>When to Use Entity-Tags and Last-Modified Dates</w:t>
      </w:r>
      <w:r>
        <w:rPr>
          <w:noProof/>
        </w:rPr>
        <w:tab/>
      </w:r>
      <w:r>
        <w:rPr>
          <w:noProof/>
        </w:rPr>
        <w:fldChar w:fldCharType="begin" w:fldLock="1"/>
      </w:r>
      <w:r>
        <w:rPr>
          <w:noProof/>
        </w:rPr>
        <w:instrText xml:space="preserve"> PAGEREF _Toc161835001 \h </w:instrText>
      </w:r>
      <w:r>
        <w:rPr>
          <w:noProof/>
        </w:rPr>
      </w:r>
      <w:r>
        <w:rPr>
          <w:noProof/>
        </w:rPr>
        <w:fldChar w:fldCharType="separate"/>
      </w:r>
      <w:r>
        <w:rPr>
          <w:noProof/>
        </w:rPr>
        <w:t>36</w:t>
      </w:r>
      <w:r>
        <w:rPr>
          <w:noProof/>
        </w:rPr>
        <w:fldChar w:fldCharType="end"/>
      </w:r>
    </w:p>
    <w:p w14:paraId="3FF58DB8" w14:textId="50C2869F"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6.1.2.2.10</w:t>
      </w:r>
      <w:r>
        <w:rPr>
          <w:rFonts w:asciiTheme="minorHAnsi" w:eastAsiaTheme="minorEastAsia" w:hAnsiTheme="minorHAnsi" w:cstheme="minorBidi"/>
          <w:noProof/>
          <w:kern w:val="2"/>
          <w:sz w:val="22"/>
          <w:szCs w:val="22"/>
          <w:lang w:eastAsia="en-GB"/>
          <w14:ligatures w14:val="standardContextual"/>
        </w:rPr>
        <w:tab/>
      </w:r>
      <w:r>
        <w:rPr>
          <w:noProof/>
        </w:rPr>
        <w:t>Content-Location</w:t>
      </w:r>
      <w:r>
        <w:rPr>
          <w:noProof/>
        </w:rPr>
        <w:tab/>
      </w:r>
      <w:r>
        <w:rPr>
          <w:noProof/>
        </w:rPr>
        <w:fldChar w:fldCharType="begin" w:fldLock="1"/>
      </w:r>
      <w:r>
        <w:rPr>
          <w:noProof/>
        </w:rPr>
        <w:instrText xml:space="preserve"> PAGEREF _Toc161835002 \h </w:instrText>
      </w:r>
      <w:r>
        <w:rPr>
          <w:noProof/>
        </w:rPr>
      </w:r>
      <w:r>
        <w:rPr>
          <w:noProof/>
        </w:rPr>
        <w:fldChar w:fldCharType="separate"/>
      </w:r>
      <w:r>
        <w:rPr>
          <w:noProof/>
        </w:rPr>
        <w:t>36</w:t>
      </w:r>
      <w:r>
        <w:rPr>
          <w:noProof/>
        </w:rPr>
        <w:fldChar w:fldCharType="end"/>
      </w:r>
    </w:p>
    <w:p w14:paraId="4A4A8F81" w14:textId="73932628"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_Toc161835003 \h </w:instrText>
      </w:r>
      <w:r>
        <w:rPr>
          <w:noProof/>
        </w:rPr>
      </w:r>
      <w:r>
        <w:rPr>
          <w:noProof/>
        </w:rPr>
        <w:fldChar w:fldCharType="separate"/>
      </w:r>
      <w:r>
        <w:rPr>
          <w:noProof/>
        </w:rPr>
        <w:t>36</w:t>
      </w:r>
      <w:r>
        <w:rPr>
          <w:noProof/>
        </w:rPr>
        <w:fldChar w:fldCharType="end"/>
      </w:r>
    </w:p>
    <w:p w14:paraId="29702287" w14:textId="2ACDAC62"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6.1.2.4</w:t>
      </w:r>
      <w:r>
        <w:rPr>
          <w:rFonts w:asciiTheme="minorHAnsi" w:eastAsiaTheme="minorEastAsia" w:hAnsiTheme="minorHAnsi" w:cstheme="minorBidi"/>
          <w:noProof/>
          <w:kern w:val="2"/>
          <w:sz w:val="22"/>
          <w:szCs w:val="22"/>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_Toc161835004 \h </w:instrText>
      </w:r>
      <w:r>
        <w:rPr>
          <w:noProof/>
        </w:rPr>
      </w:r>
      <w:r>
        <w:rPr>
          <w:noProof/>
        </w:rPr>
        <w:fldChar w:fldCharType="separate"/>
      </w:r>
      <w:r>
        <w:rPr>
          <w:noProof/>
        </w:rPr>
        <w:t>36</w:t>
      </w:r>
      <w:r>
        <w:rPr>
          <w:noProof/>
        </w:rPr>
        <w:fldChar w:fldCharType="end"/>
      </w:r>
    </w:p>
    <w:p w14:paraId="4DE966A4" w14:textId="2F80AF65"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_Toc161835005 \h </w:instrText>
      </w:r>
      <w:r>
        <w:rPr>
          <w:noProof/>
        </w:rPr>
      </w:r>
      <w:r>
        <w:rPr>
          <w:noProof/>
        </w:rPr>
        <w:fldChar w:fldCharType="separate"/>
      </w:r>
      <w:r>
        <w:rPr>
          <w:noProof/>
        </w:rPr>
        <w:t>36</w:t>
      </w:r>
      <w:r>
        <w:rPr>
          <w:noProof/>
        </w:rPr>
        <w:fldChar w:fldCharType="end"/>
      </w:r>
    </w:p>
    <w:p w14:paraId="0E137401" w14:textId="7F05D8BF"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6.1.2.4.2</w:t>
      </w:r>
      <w:r>
        <w:rPr>
          <w:rFonts w:asciiTheme="minorHAnsi" w:eastAsiaTheme="minorEastAsia" w:hAnsiTheme="minorHAnsi" w:cstheme="minorBidi"/>
          <w:noProof/>
          <w:kern w:val="2"/>
          <w:sz w:val="22"/>
          <w:szCs w:val="22"/>
          <w:lang w:eastAsia="en-GB"/>
          <w14:ligatures w14:val="standardContextual"/>
        </w:rPr>
        <w:tab/>
      </w:r>
      <w:r>
        <w:rPr>
          <w:noProof/>
        </w:rPr>
        <w:t>Record</w:t>
      </w:r>
      <w:r>
        <w:rPr>
          <w:noProof/>
        </w:rPr>
        <w:tab/>
      </w:r>
      <w:r>
        <w:rPr>
          <w:noProof/>
        </w:rPr>
        <w:fldChar w:fldCharType="begin" w:fldLock="1"/>
      </w:r>
      <w:r>
        <w:rPr>
          <w:noProof/>
        </w:rPr>
        <w:instrText xml:space="preserve"> PAGEREF _Toc161835006 \h </w:instrText>
      </w:r>
      <w:r>
        <w:rPr>
          <w:noProof/>
        </w:rPr>
      </w:r>
      <w:r>
        <w:rPr>
          <w:noProof/>
        </w:rPr>
        <w:fldChar w:fldCharType="separate"/>
      </w:r>
      <w:r>
        <w:rPr>
          <w:noProof/>
        </w:rPr>
        <w:t>36</w:t>
      </w:r>
      <w:r>
        <w:rPr>
          <w:noProof/>
        </w:rPr>
        <w:fldChar w:fldCharType="end"/>
      </w:r>
    </w:p>
    <w:p w14:paraId="1B55F659" w14:textId="63A8640B"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6.1.2.4.3</w:t>
      </w:r>
      <w:r>
        <w:rPr>
          <w:rFonts w:asciiTheme="minorHAnsi" w:eastAsiaTheme="minorEastAsia" w:hAnsiTheme="minorHAnsi" w:cstheme="minorBidi"/>
          <w:noProof/>
          <w:kern w:val="2"/>
          <w:sz w:val="22"/>
          <w:szCs w:val="22"/>
          <w:lang w:eastAsia="en-GB"/>
          <w14:ligatures w14:val="standardContextual"/>
        </w:rPr>
        <w:tab/>
      </w:r>
      <w:r>
        <w:rPr>
          <w:noProof/>
        </w:rPr>
        <w:t>BlockCollection</w:t>
      </w:r>
      <w:r>
        <w:rPr>
          <w:noProof/>
        </w:rPr>
        <w:tab/>
      </w:r>
      <w:r>
        <w:rPr>
          <w:noProof/>
        </w:rPr>
        <w:fldChar w:fldCharType="begin" w:fldLock="1"/>
      </w:r>
      <w:r>
        <w:rPr>
          <w:noProof/>
        </w:rPr>
        <w:instrText xml:space="preserve"> PAGEREF _Toc161835007 \h </w:instrText>
      </w:r>
      <w:r>
        <w:rPr>
          <w:noProof/>
        </w:rPr>
      </w:r>
      <w:r>
        <w:rPr>
          <w:noProof/>
        </w:rPr>
        <w:fldChar w:fldCharType="separate"/>
      </w:r>
      <w:r>
        <w:rPr>
          <w:noProof/>
        </w:rPr>
        <w:t>37</w:t>
      </w:r>
      <w:r>
        <w:rPr>
          <w:noProof/>
        </w:rPr>
        <w:fldChar w:fldCharType="end"/>
      </w:r>
    </w:p>
    <w:p w14:paraId="4BD87FB6" w14:textId="76562AA0"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6.1.2.4.4</w:t>
      </w:r>
      <w:r>
        <w:rPr>
          <w:rFonts w:asciiTheme="minorHAnsi" w:eastAsiaTheme="minorEastAsia" w:hAnsiTheme="minorHAnsi" w:cstheme="minorBidi"/>
          <w:noProof/>
          <w:kern w:val="2"/>
          <w:sz w:val="22"/>
          <w:szCs w:val="22"/>
          <w:lang w:eastAsia="en-GB"/>
          <w14:ligatures w14:val="standardContextual"/>
        </w:rPr>
        <w:tab/>
      </w:r>
      <w:r>
        <w:rPr>
          <w:noProof/>
        </w:rPr>
        <w:t>RecordNotification</w:t>
      </w:r>
      <w:r>
        <w:rPr>
          <w:noProof/>
        </w:rPr>
        <w:tab/>
      </w:r>
      <w:r>
        <w:rPr>
          <w:noProof/>
        </w:rPr>
        <w:fldChar w:fldCharType="begin" w:fldLock="1"/>
      </w:r>
      <w:r>
        <w:rPr>
          <w:noProof/>
        </w:rPr>
        <w:instrText xml:space="preserve"> PAGEREF _Toc161835008 \h </w:instrText>
      </w:r>
      <w:r>
        <w:rPr>
          <w:noProof/>
        </w:rPr>
      </w:r>
      <w:r>
        <w:rPr>
          <w:noProof/>
        </w:rPr>
        <w:fldChar w:fldCharType="separate"/>
      </w:r>
      <w:r>
        <w:rPr>
          <w:noProof/>
        </w:rPr>
        <w:t>37</w:t>
      </w:r>
      <w:r>
        <w:rPr>
          <w:noProof/>
        </w:rPr>
        <w:fldChar w:fldCharType="end"/>
      </w:r>
    </w:p>
    <w:p w14:paraId="4BA8389E" w14:textId="2C13B91B"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6.1.2.4.5</w:t>
      </w:r>
      <w:r>
        <w:rPr>
          <w:rFonts w:asciiTheme="minorHAnsi" w:eastAsiaTheme="minorEastAsia" w:hAnsiTheme="minorHAnsi" w:cstheme="minorBidi"/>
          <w:noProof/>
          <w:kern w:val="2"/>
          <w:sz w:val="22"/>
          <w:szCs w:val="22"/>
          <w:lang w:eastAsia="en-GB"/>
          <w14:ligatures w14:val="standardContextual"/>
        </w:rPr>
        <w:tab/>
      </w:r>
      <w:r>
        <w:rPr>
          <w:noProof/>
        </w:rPr>
        <w:t>RecordPatch</w:t>
      </w:r>
      <w:r>
        <w:rPr>
          <w:noProof/>
        </w:rPr>
        <w:tab/>
      </w:r>
      <w:r>
        <w:rPr>
          <w:noProof/>
        </w:rPr>
        <w:fldChar w:fldCharType="begin" w:fldLock="1"/>
      </w:r>
      <w:r>
        <w:rPr>
          <w:noProof/>
        </w:rPr>
        <w:instrText xml:space="preserve"> PAGEREF _Toc161835009 \h </w:instrText>
      </w:r>
      <w:r>
        <w:rPr>
          <w:noProof/>
        </w:rPr>
      </w:r>
      <w:r>
        <w:rPr>
          <w:noProof/>
        </w:rPr>
        <w:fldChar w:fldCharType="separate"/>
      </w:r>
      <w:r>
        <w:rPr>
          <w:noProof/>
        </w:rPr>
        <w:t>37</w:t>
      </w:r>
      <w:r>
        <w:rPr>
          <w:noProof/>
        </w:rPr>
        <w:fldChar w:fldCharType="end"/>
      </w:r>
    </w:p>
    <w:p w14:paraId="0F90D487" w14:textId="3F0EF6ED" w:rsidR="00A73B9F" w:rsidRDefault="00A73B9F">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_Toc161835010 \h </w:instrText>
      </w:r>
      <w:r>
        <w:rPr>
          <w:noProof/>
        </w:rPr>
      </w:r>
      <w:r>
        <w:rPr>
          <w:noProof/>
        </w:rPr>
        <w:fldChar w:fldCharType="separate"/>
      </w:r>
      <w:r>
        <w:rPr>
          <w:noProof/>
        </w:rPr>
        <w:t>38</w:t>
      </w:r>
      <w:r>
        <w:rPr>
          <w:noProof/>
        </w:rPr>
        <w:fldChar w:fldCharType="end"/>
      </w:r>
    </w:p>
    <w:p w14:paraId="4235EB53" w14:textId="6522A5DD"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_Toc161835011 \h </w:instrText>
      </w:r>
      <w:r>
        <w:rPr>
          <w:noProof/>
        </w:rPr>
      </w:r>
      <w:r>
        <w:rPr>
          <w:noProof/>
        </w:rPr>
        <w:fldChar w:fldCharType="separate"/>
      </w:r>
      <w:r>
        <w:rPr>
          <w:noProof/>
        </w:rPr>
        <w:t>38</w:t>
      </w:r>
      <w:r>
        <w:rPr>
          <w:noProof/>
        </w:rPr>
        <w:fldChar w:fldCharType="end"/>
      </w:r>
    </w:p>
    <w:p w14:paraId="2991B668" w14:textId="584811D8"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Resource: RecordCollection (Collection)</w:t>
      </w:r>
      <w:r>
        <w:rPr>
          <w:noProof/>
        </w:rPr>
        <w:tab/>
      </w:r>
      <w:r>
        <w:rPr>
          <w:noProof/>
        </w:rPr>
        <w:fldChar w:fldCharType="begin" w:fldLock="1"/>
      </w:r>
      <w:r>
        <w:rPr>
          <w:noProof/>
        </w:rPr>
        <w:instrText xml:space="preserve"> PAGEREF _Toc161835012 \h </w:instrText>
      </w:r>
      <w:r>
        <w:rPr>
          <w:noProof/>
        </w:rPr>
      </w:r>
      <w:r>
        <w:rPr>
          <w:noProof/>
        </w:rPr>
        <w:fldChar w:fldCharType="separate"/>
      </w:r>
      <w:r>
        <w:rPr>
          <w:noProof/>
        </w:rPr>
        <w:t>39</w:t>
      </w:r>
      <w:r>
        <w:rPr>
          <w:noProof/>
        </w:rPr>
        <w:fldChar w:fldCharType="end"/>
      </w:r>
    </w:p>
    <w:p w14:paraId="560F72CC" w14:textId="1FFAF2F7"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_Toc161835013 \h </w:instrText>
      </w:r>
      <w:r>
        <w:rPr>
          <w:noProof/>
        </w:rPr>
      </w:r>
      <w:r>
        <w:rPr>
          <w:noProof/>
        </w:rPr>
        <w:fldChar w:fldCharType="separate"/>
      </w:r>
      <w:r>
        <w:rPr>
          <w:noProof/>
        </w:rPr>
        <w:t>39</w:t>
      </w:r>
      <w:r>
        <w:rPr>
          <w:noProof/>
        </w:rPr>
        <w:fldChar w:fldCharType="end"/>
      </w:r>
    </w:p>
    <w:p w14:paraId="29B3CCBC" w14:textId="34BB73D4"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_Toc161835014 \h </w:instrText>
      </w:r>
      <w:r>
        <w:rPr>
          <w:noProof/>
        </w:rPr>
      </w:r>
      <w:r>
        <w:rPr>
          <w:noProof/>
        </w:rPr>
        <w:fldChar w:fldCharType="separate"/>
      </w:r>
      <w:r>
        <w:rPr>
          <w:noProof/>
        </w:rPr>
        <w:t>40</w:t>
      </w:r>
      <w:r>
        <w:rPr>
          <w:noProof/>
        </w:rPr>
        <w:fldChar w:fldCharType="end"/>
      </w:r>
    </w:p>
    <w:p w14:paraId="71C20CDB" w14:textId="3E413F5C"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_Toc161835015 \h </w:instrText>
      </w:r>
      <w:r>
        <w:rPr>
          <w:noProof/>
        </w:rPr>
      </w:r>
      <w:r>
        <w:rPr>
          <w:noProof/>
        </w:rPr>
        <w:fldChar w:fldCharType="separate"/>
      </w:r>
      <w:r>
        <w:rPr>
          <w:noProof/>
        </w:rPr>
        <w:t>40</w:t>
      </w:r>
      <w:r>
        <w:rPr>
          <w:noProof/>
        </w:rPr>
        <w:fldChar w:fldCharType="end"/>
      </w:r>
    </w:p>
    <w:p w14:paraId="3C740F1E" w14:textId="40A9DE2C"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Resource: Record (Document)</w:t>
      </w:r>
      <w:r>
        <w:rPr>
          <w:noProof/>
        </w:rPr>
        <w:tab/>
      </w:r>
      <w:r>
        <w:rPr>
          <w:noProof/>
        </w:rPr>
        <w:fldChar w:fldCharType="begin" w:fldLock="1"/>
      </w:r>
      <w:r>
        <w:rPr>
          <w:noProof/>
        </w:rPr>
        <w:instrText xml:space="preserve"> PAGEREF _Toc161835016 \h </w:instrText>
      </w:r>
      <w:r>
        <w:rPr>
          <w:noProof/>
        </w:rPr>
      </w:r>
      <w:r>
        <w:rPr>
          <w:noProof/>
        </w:rPr>
        <w:fldChar w:fldCharType="separate"/>
      </w:r>
      <w:r>
        <w:rPr>
          <w:noProof/>
        </w:rPr>
        <w:t>42</w:t>
      </w:r>
      <w:r>
        <w:rPr>
          <w:noProof/>
        </w:rPr>
        <w:fldChar w:fldCharType="end"/>
      </w:r>
    </w:p>
    <w:p w14:paraId="4B74B88E" w14:textId="3EA5BBD0"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_Toc161835017 \h </w:instrText>
      </w:r>
      <w:r>
        <w:rPr>
          <w:noProof/>
        </w:rPr>
      </w:r>
      <w:r>
        <w:rPr>
          <w:noProof/>
        </w:rPr>
        <w:fldChar w:fldCharType="separate"/>
      </w:r>
      <w:r>
        <w:rPr>
          <w:noProof/>
        </w:rPr>
        <w:t>42</w:t>
      </w:r>
      <w:r>
        <w:rPr>
          <w:noProof/>
        </w:rPr>
        <w:fldChar w:fldCharType="end"/>
      </w:r>
    </w:p>
    <w:p w14:paraId="57D90470" w14:textId="6F15382D"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_Toc161835018 \h </w:instrText>
      </w:r>
      <w:r>
        <w:rPr>
          <w:noProof/>
        </w:rPr>
      </w:r>
      <w:r>
        <w:rPr>
          <w:noProof/>
        </w:rPr>
        <w:fldChar w:fldCharType="separate"/>
      </w:r>
      <w:r>
        <w:rPr>
          <w:noProof/>
        </w:rPr>
        <w:t>42</w:t>
      </w:r>
      <w:r>
        <w:rPr>
          <w:noProof/>
        </w:rPr>
        <w:fldChar w:fldCharType="end"/>
      </w:r>
    </w:p>
    <w:p w14:paraId="3B8C2942" w14:textId="40EF5E26"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_Toc161835019 \h </w:instrText>
      </w:r>
      <w:r>
        <w:rPr>
          <w:noProof/>
        </w:rPr>
      </w:r>
      <w:r>
        <w:rPr>
          <w:noProof/>
        </w:rPr>
        <w:fldChar w:fldCharType="separate"/>
      </w:r>
      <w:r>
        <w:rPr>
          <w:noProof/>
        </w:rPr>
        <w:t>43</w:t>
      </w:r>
      <w:r>
        <w:rPr>
          <w:noProof/>
        </w:rPr>
        <w:fldChar w:fldCharType="end"/>
      </w:r>
    </w:p>
    <w:p w14:paraId="0B17AA63" w14:textId="1B592544" w:rsidR="00A73B9F" w:rsidRDefault="00A73B9F">
      <w:pPr>
        <w:pStyle w:val="TOC6"/>
        <w:rPr>
          <w:rFonts w:asciiTheme="minorHAnsi" w:eastAsiaTheme="minorEastAsia" w:hAnsiTheme="minorHAnsi" w:cstheme="minorBidi"/>
          <w:noProof/>
          <w:kern w:val="2"/>
          <w:sz w:val="22"/>
          <w:szCs w:val="22"/>
          <w:lang w:eastAsia="en-GB"/>
          <w14:ligatures w14:val="standardContextual"/>
        </w:rPr>
      </w:pPr>
      <w:r>
        <w:rPr>
          <w:noProof/>
        </w:rPr>
        <w:t>6.1.3.3.3.4</w:t>
      </w:r>
      <w:r>
        <w:rPr>
          <w:rFonts w:asciiTheme="minorHAnsi" w:eastAsiaTheme="minorEastAsia" w:hAnsiTheme="minorHAnsi" w:cstheme="minorBidi"/>
          <w:noProof/>
          <w:kern w:val="2"/>
          <w:sz w:val="22"/>
          <w:szCs w:val="22"/>
          <w:lang w:eastAsia="en-GB"/>
          <w14:ligatures w14:val="standardContextual"/>
        </w:rPr>
        <w:tab/>
      </w:r>
      <w:r>
        <w:rPr>
          <w:noProof/>
        </w:rPr>
        <w:t>PATCH</w:t>
      </w:r>
      <w:r>
        <w:rPr>
          <w:noProof/>
        </w:rPr>
        <w:tab/>
      </w:r>
      <w:r>
        <w:rPr>
          <w:noProof/>
        </w:rPr>
        <w:fldChar w:fldCharType="begin" w:fldLock="1"/>
      </w:r>
      <w:r>
        <w:rPr>
          <w:noProof/>
        </w:rPr>
        <w:instrText xml:space="preserve"> PAGEREF _Toc161835020 \h </w:instrText>
      </w:r>
      <w:r>
        <w:rPr>
          <w:noProof/>
        </w:rPr>
      </w:r>
      <w:r>
        <w:rPr>
          <w:noProof/>
        </w:rPr>
        <w:fldChar w:fldCharType="separate"/>
      </w:r>
      <w:r>
        <w:rPr>
          <w:noProof/>
        </w:rPr>
        <w:t>46</w:t>
      </w:r>
      <w:r>
        <w:rPr>
          <w:noProof/>
        </w:rPr>
        <w:fldChar w:fldCharType="end"/>
      </w:r>
    </w:p>
    <w:p w14:paraId="25F0508A" w14:textId="7776572A"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6.1.3.4</w:t>
      </w:r>
      <w:r>
        <w:rPr>
          <w:rFonts w:asciiTheme="minorHAnsi" w:eastAsiaTheme="minorEastAsia" w:hAnsiTheme="minorHAnsi" w:cstheme="minorBidi"/>
          <w:noProof/>
          <w:kern w:val="2"/>
          <w:sz w:val="22"/>
          <w:szCs w:val="22"/>
          <w:lang w:eastAsia="en-GB"/>
          <w14:ligatures w14:val="standardContextual"/>
        </w:rPr>
        <w:tab/>
      </w:r>
      <w:r>
        <w:rPr>
          <w:noProof/>
        </w:rPr>
        <w:t>Resource: Meta (Document)</w:t>
      </w:r>
      <w:r>
        <w:rPr>
          <w:noProof/>
        </w:rPr>
        <w:tab/>
      </w:r>
      <w:r>
        <w:rPr>
          <w:noProof/>
        </w:rPr>
        <w:fldChar w:fldCharType="begin" w:fldLock="1"/>
      </w:r>
      <w:r>
        <w:rPr>
          <w:noProof/>
        </w:rPr>
        <w:instrText xml:space="preserve"> PAGEREF _Toc161835021 \h </w:instrText>
      </w:r>
      <w:r>
        <w:rPr>
          <w:noProof/>
        </w:rPr>
      </w:r>
      <w:r>
        <w:rPr>
          <w:noProof/>
        </w:rPr>
        <w:fldChar w:fldCharType="separate"/>
      </w:r>
      <w:r>
        <w:rPr>
          <w:noProof/>
        </w:rPr>
        <w:t>47</w:t>
      </w:r>
      <w:r>
        <w:rPr>
          <w:noProof/>
        </w:rPr>
        <w:fldChar w:fldCharType="end"/>
      </w:r>
    </w:p>
    <w:p w14:paraId="0F4E76EF" w14:textId="58B65833"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_Toc161835022 \h </w:instrText>
      </w:r>
      <w:r>
        <w:rPr>
          <w:noProof/>
        </w:rPr>
      </w:r>
      <w:r>
        <w:rPr>
          <w:noProof/>
        </w:rPr>
        <w:fldChar w:fldCharType="separate"/>
      </w:r>
      <w:r>
        <w:rPr>
          <w:noProof/>
        </w:rPr>
        <w:t>47</w:t>
      </w:r>
      <w:r>
        <w:rPr>
          <w:noProof/>
        </w:rPr>
        <w:fldChar w:fldCharType="end"/>
      </w:r>
    </w:p>
    <w:p w14:paraId="50355629" w14:textId="4001DBB5"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_Toc161835023 \h </w:instrText>
      </w:r>
      <w:r>
        <w:rPr>
          <w:noProof/>
        </w:rPr>
      </w:r>
      <w:r>
        <w:rPr>
          <w:noProof/>
        </w:rPr>
        <w:fldChar w:fldCharType="separate"/>
      </w:r>
      <w:r>
        <w:rPr>
          <w:noProof/>
        </w:rPr>
        <w:t>47</w:t>
      </w:r>
      <w:r>
        <w:rPr>
          <w:noProof/>
        </w:rPr>
        <w:fldChar w:fldCharType="end"/>
      </w:r>
    </w:p>
    <w:p w14:paraId="29374A99" w14:textId="44F48C55"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6.1.3.4.3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_Toc161835024 \h </w:instrText>
      </w:r>
      <w:r>
        <w:rPr>
          <w:noProof/>
        </w:rPr>
      </w:r>
      <w:r>
        <w:rPr>
          <w:noProof/>
        </w:rPr>
        <w:fldChar w:fldCharType="separate"/>
      </w:r>
      <w:r>
        <w:rPr>
          <w:noProof/>
        </w:rPr>
        <w:t>47</w:t>
      </w:r>
      <w:r>
        <w:rPr>
          <w:noProof/>
        </w:rPr>
        <w:fldChar w:fldCharType="end"/>
      </w:r>
    </w:p>
    <w:p w14:paraId="4935920B" w14:textId="0DD33AFF"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6.1.3.5</w:t>
      </w:r>
      <w:r>
        <w:rPr>
          <w:rFonts w:asciiTheme="minorHAnsi" w:eastAsiaTheme="minorEastAsia" w:hAnsiTheme="minorHAnsi" w:cstheme="minorBidi"/>
          <w:noProof/>
          <w:kern w:val="2"/>
          <w:sz w:val="22"/>
          <w:szCs w:val="22"/>
          <w:lang w:eastAsia="en-GB"/>
          <w14:ligatures w14:val="standardContextual"/>
        </w:rPr>
        <w:tab/>
      </w:r>
      <w:r>
        <w:rPr>
          <w:noProof/>
        </w:rPr>
        <w:t>Resource: BlockCollection (Collection)</w:t>
      </w:r>
      <w:r>
        <w:rPr>
          <w:noProof/>
        </w:rPr>
        <w:tab/>
      </w:r>
      <w:r>
        <w:rPr>
          <w:noProof/>
        </w:rPr>
        <w:fldChar w:fldCharType="begin" w:fldLock="1"/>
      </w:r>
      <w:r>
        <w:rPr>
          <w:noProof/>
        </w:rPr>
        <w:instrText xml:space="preserve"> PAGEREF _Toc161835025 \h </w:instrText>
      </w:r>
      <w:r>
        <w:rPr>
          <w:noProof/>
        </w:rPr>
      </w:r>
      <w:r>
        <w:rPr>
          <w:noProof/>
        </w:rPr>
        <w:fldChar w:fldCharType="separate"/>
      </w:r>
      <w:r>
        <w:rPr>
          <w:noProof/>
        </w:rPr>
        <w:t>49</w:t>
      </w:r>
      <w:r>
        <w:rPr>
          <w:noProof/>
        </w:rPr>
        <w:fldChar w:fldCharType="end"/>
      </w:r>
    </w:p>
    <w:p w14:paraId="27308E42" w14:textId="0B3D8CD4"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_Toc161835026 \h </w:instrText>
      </w:r>
      <w:r>
        <w:rPr>
          <w:noProof/>
        </w:rPr>
      </w:r>
      <w:r>
        <w:rPr>
          <w:noProof/>
        </w:rPr>
        <w:fldChar w:fldCharType="separate"/>
      </w:r>
      <w:r>
        <w:rPr>
          <w:noProof/>
        </w:rPr>
        <w:t>49</w:t>
      </w:r>
      <w:r>
        <w:rPr>
          <w:noProof/>
        </w:rPr>
        <w:fldChar w:fldCharType="end"/>
      </w:r>
    </w:p>
    <w:p w14:paraId="0CCE40CA" w14:textId="0EA74121"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_Toc161835027 \h </w:instrText>
      </w:r>
      <w:r>
        <w:rPr>
          <w:noProof/>
        </w:rPr>
      </w:r>
      <w:r>
        <w:rPr>
          <w:noProof/>
        </w:rPr>
        <w:fldChar w:fldCharType="separate"/>
      </w:r>
      <w:r>
        <w:rPr>
          <w:noProof/>
        </w:rPr>
        <w:t>49</w:t>
      </w:r>
      <w:r>
        <w:rPr>
          <w:noProof/>
        </w:rPr>
        <w:fldChar w:fldCharType="end"/>
      </w:r>
    </w:p>
    <w:p w14:paraId="5F982B72" w14:textId="4285BEE6"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_Toc161835028 \h </w:instrText>
      </w:r>
      <w:r>
        <w:rPr>
          <w:noProof/>
        </w:rPr>
      </w:r>
      <w:r>
        <w:rPr>
          <w:noProof/>
        </w:rPr>
        <w:fldChar w:fldCharType="separate"/>
      </w:r>
      <w:r>
        <w:rPr>
          <w:noProof/>
        </w:rPr>
        <w:t>49</w:t>
      </w:r>
      <w:r>
        <w:rPr>
          <w:noProof/>
        </w:rPr>
        <w:fldChar w:fldCharType="end"/>
      </w:r>
    </w:p>
    <w:p w14:paraId="6BC798BE" w14:textId="2DE52D17"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6.1.3.6</w:t>
      </w:r>
      <w:r>
        <w:rPr>
          <w:rFonts w:asciiTheme="minorHAnsi" w:eastAsiaTheme="minorEastAsia" w:hAnsiTheme="minorHAnsi" w:cstheme="minorBidi"/>
          <w:noProof/>
          <w:kern w:val="2"/>
          <w:sz w:val="22"/>
          <w:szCs w:val="22"/>
          <w:lang w:eastAsia="en-GB"/>
          <w14:ligatures w14:val="standardContextual"/>
        </w:rPr>
        <w:tab/>
      </w:r>
      <w:r>
        <w:rPr>
          <w:noProof/>
        </w:rPr>
        <w:t>Resource: Block (Document)</w:t>
      </w:r>
      <w:r>
        <w:rPr>
          <w:noProof/>
        </w:rPr>
        <w:tab/>
      </w:r>
      <w:r>
        <w:rPr>
          <w:noProof/>
        </w:rPr>
        <w:fldChar w:fldCharType="begin" w:fldLock="1"/>
      </w:r>
      <w:r>
        <w:rPr>
          <w:noProof/>
        </w:rPr>
        <w:instrText xml:space="preserve"> PAGEREF _Toc161835029 \h </w:instrText>
      </w:r>
      <w:r>
        <w:rPr>
          <w:noProof/>
        </w:rPr>
      </w:r>
      <w:r>
        <w:rPr>
          <w:noProof/>
        </w:rPr>
        <w:fldChar w:fldCharType="separate"/>
      </w:r>
      <w:r>
        <w:rPr>
          <w:noProof/>
        </w:rPr>
        <w:t>50</w:t>
      </w:r>
      <w:r>
        <w:rPr>
          <w:noProof/>
        </w:rPr>
        <w:fldChar w:fldCharType="end"/>
      </w:r>
    </w:p>
    <w:p w14:paraId="633B932D" w14:textId="31EAD2B2"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6.1.3.6.1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_Toc161835030 \h </w:instrText>
      </w:r>
      <w:r>
        <w:rPr>
          <w:noProof/>
        </w:rPr>
      </w:r>
      <w:r>
        <w:rPr>
          <w:noProof/>
        </w:rPr>
        <w:fldChar w:fldCharType="separate"/>
      </w:r>
      <w:r>
        <w:rPr>
          <w:noProof/>
        </w:rPr>
        <w:t>50</w:t>
      </w:r>
      <w:r>
        <w:rPr>
          <w:noProof/>
        </w:rPr>
        <w:fldChar w:fldCharType="end"/>
      </w:r>
    </w:p>
    <w:p w14:paraId="7F8A23C0" w14:textId="11EDA7EC"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6.1.3.6.2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_Toc161835031 \h </w:instrText>
      </w:r>
      <w:r>
        <w:rPr>
          <w:noProof/>
        </w:rPr>
      </w:r>
      <w:r>
        <w:rPr>
          <w:noProof/>
        </w:rPr>
        <w:fldChar w:fldCharType="separate"/>
      </w:r>
      <w:r>
        <w:rPr>
          <w:noProof/>
        </w:rPr>
        <w:t>50</w:t>
      </w:r>
      <w:r>
        <w:rPr>
          <w:noProof/>
        </w:rPr>
        <w:fldChar w:fldCharType="end"/>
      </w:r>
    </w:p>
    <w:p w14:paraId="718A66FF" w14:textId="4B097010"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6.1.3.6.3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_Toc161835032 \h </w:instrText>
      </w:r>
      <w:r>
        <w:rPr>
          <w:noProof/>
        </w:rPr>
      </w:r>
      <w:r>
        <w:rPr>
          <w:noProof/>
        </w:rPr>
        <w:fldChar w:fldCharType="separate"/>
      </w:r>
      <w:r>
        <w:rPr>
          <w:noProof/>
        </w:rPr>
        <w:t>50</w:t>
      </w:r>
      <w:r>
        <w:rPr>
          <w:noProof/>
        </w:rPr>
        <w:fldChar w:fldCharType="end"/>
      </w:r>
    </w:p>
    <w:p w14:paraId="659E345A" w14:textId="36978ED9"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6.1.3.7</w:t>
      </w:r>
      <w:r>
        <w:rPr>
          <w:rFonts w:asciiTheme="minorHAnsi" w:eastAsiaTheme="minorEastAsia" w:hAnsiTheme="minorHAnsi" w:cstheme="minorBidi"/>
          <w:noProof/>
          <w:kern w:val="2"/>
          <w:sz w:val="22"/>
          <w:szCs w:val="22"/>
          <w:lang w:eastAsia="en-GB"/>
          <w14:ligatures w14:val="standardContextual"/>
        </w:rPr>
        <w:tab/>
      </w:r>
      <w:r>
        <w:rPr>
          <w:noProof/>
        </w:rPr>
        <w:t>Resource: NotificationSubscriptions</w:t>
      </w:r>
      <w:r>
        <w:rPr>
          <w:noProof/>
        </w:rPr>
        <w:tab/>
      </w:r>
      <w:r>
        <w:rPr>
          <w:noProof/>
        </w:rPr>
        <w:fldChar w:fldCharType="begin" w:fldLock="1"/>
      </w:r>
      <w:r>
        <w:rPr>
          <w:noProof/>
        </w:rPr>
        <w:instrText xml:space="preserve"> PAGEREF _Toc161835033 \h </w:instrText>
      </w:r>
      <w:r>
        <w:rPr>
          <w:noProof/>
        </w:rPr>
      </w:r>
      <w:r>
        <w:rPr>
          <w:noProof/>
        </w:rPr>
        <w:fldChar w:fldCharType="separate"/>
      </w:r>
      <w:r>
        <w:rPr>
          <w:noProof/>
        </w:rPr>
        <w:t>53</w:t>
      </w:r>
      <w:r>
        <w:rPr>
          <w:noProof/>
        </w:rPr>
        <w:fldChar w:fldCharType="end"/>
      </w:r>
    </w:p>
    <w:p w14:paraId="014B5A4F" w14:textId="5B29D750"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sidRPr="001531C3">
        <w:rPr>
          <w:rFonts w:eastAsia="DengXian"/>
          <w:noProof/>
        </w:rPr>
        <w:t>6.1.3</w:t>
      </w:r>
      <w:r>
        <w:rPr>
          <w:noProof/>
        </w:rPr>
        <w:t>.7</w:t>
      </w:r>
      <w:r w:rsidRPr="001531C3">
        <w:rPr>
          <w:rFonts w:eastAsia="DengXian"/>
          <w:noProof/>
        </w:rPr>
        <w:t>.1</w:t>
      </w:r>
      <w:r>
        <w:rPr>
          <w:rFonts w:asciiTheme="minorHAnsi" w:eastAsiaTheme="minorEastAsia" w:hAnsiTheme="minorHAnsi" w:cstheme="minorBidi"/>
          <w:noProof/>
          <w:kern w:val="2"/>
          <w:sz w:val="22"/>
          <w:szCs w:val="22"/>
          <w:lang w:eastAsia="en-GB"/>
          <w14:ligatures w14:val="standardContextual"/>
        </w:rPr>
        <w:tab/>
      </w:r>
      <w:r w:rsidRPr="001531C3">
        <w:rPr>
          <w:rFonts w:eastAsia="DengXian"/>
          <w:noProof/>
        </w:rPr>
        <w:t>Description</w:t>
      </w:r>
      <w:r>
        <w:rPr>
          <w:noProof/>
        </w:rPr>
        <w:tab/>
      </w:r>
      <w:r>
        <w:rPr>
          <w:noProof/>
        </w:rPr>
        <w:fldChar w:fldCharType="begin" w:fldLock="1"/>
      </w:r>
      <w:r>
        <w:rPr>
          <w:noProof/>
        </w:rPr>
        <w:instrText xml:space="preserve"> PAGEREF _Toc161835034 \h </w:instrText>
      </w:r>
      <w:r>
        <w:rPr>
          <w:noProof/>
        </w:rPr>
      </w:r>
      <w:r>
        <w:rPr>
          <w:noProof/>
        </w:rPr>
        <w:fldChar w:fldCharType="separate"/>
      </w:r>
      <w:r>
        <w:rPr>
          <w:noProof/>
        </w:rPr>
        <w:t>53</w:t>
      </w:r>
      <w:r>
        <w:rPr>
          <w:noProof/>
        </w:rPr>
        <w:fldChar w:fldCharType="end"/>
      </w:r>
    </w:p>
    <w:p w14:paraId="42D4349B" w14:textId="5B42692F"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sidRPr="001531C3">
        <w:rPr>
          <w:rFonts w:eastAsia="DengXian"/>
          <w:noProof/>
        </w:rPr>
        <w:t>6.1.3</w:t>
      </w:r>
      <w:r>
        <w:rPr>
          <w:noProof/>
        </w:rPr>
        <w:t>.7</w:t>
      </w:r>
      <w:r w:rsidRPr="001531C3">
        <w:rPr>
          <w:rFonts w:eastAsia="DengXian"/>
          <w:noProof/>
        </w:rPr>
        <w:t>.2</w:t>
      </w:r>
      <w:r>
        <w:rPr>
          <w:rFonts w:asciiTheme="minorHAnsi" w:eastAsiaTheme="minorEastAsia" w:hAnsiTheme="minorHAnsi" w:cstheme="minorBidi"/>
          <w:noProof/>
          <w:kern w:val="2"/>
          <w:sz w:val="22"/>
          <w:szCs w:val="22"/>
          <w:lang w:eastAsia="en-GB"/>
          <w14:ligatures w14:val="standardContextual"/>
        </w:rPr>
        <w:tab/>
      </w:r>
      <w:r w:rsidRPr="001531C3">
        <w:rPr>
          <w:rFonts w:eastAsia="DengXian"/>
          <w:noProof/>
        </w:rPr>
        <w:t>Resource Definition</w:t>
      </w:r>
      <w:r>
        <w:rPr>
          <w:noProof/>
        </w:rPr>
        <w:tab/>
      </w:r>
      <w:r>
        <w:rPr>
          <w:noProof/>
        </w:rPr>
        <w:fldChar w:fldCharType="begin" w:fldLock="1"/>
      </w:r>
      <w:r>
        <w:rPr>
          <w:noProof/>
        </w:rPr>
        <w:instrText xml:space="preserve"> PAGEREF _Toc161835035 \h </w:instrText>
      </w:r>
      <w:r>
        <w:rPr>
          <w:noProof/>
        </w:rPr>
      </w:r>
      <w:r>
        <w:rPr>
          <w:noProof/>
        </w:rPr>
        <w:fldChar w:fldCharType="separate"/>
      </w:r>
      <w:r>
        <w:rPr>
          <w:noProof/>
        </w:rPr>
        <w:t>53</w:t>
      </w:r>
      <w:r>
        <w:rPr>
          <w:noProof/>
        </w:rPr>
        <w:fldChar w:fldCharType="end"/>
      </w:r>
    </w:p>
    <w:p w14:paraId="61F30915" w14:textId="032898B2"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6.1.3.7.3</w:t>
      </w:r>
      <w:r>
        <w:rPr>
          <w:rFonts w:asciiTheme="minorHAnsi" w:eastAsiaTheme="minorEastAsia" w:hAnsiTheme="minorHAnsi" w:cstheme="minorBidi"/>
          <w:noProof/>
          <w:kern w:val="2"/>
          <w:sz w:val="22"/>
          <w:szCs w:val="22"/>
          <w:lang w:eastAsia="en-GB"/>
          <w14:ligatures w14:val="standardContextual"/>
        </w:rPr>
        <w:tab/>
      </w:r>
      <w:r>
        <w:rPr>
          <w:noProof/>
        </w:rPr>
        <w:t>Standard Methods</w:t>
      </w:r>
      <w:r>
        <w:rPr>
          <w:noProof/>
        </w:rPr>
        <w:tab/>
      </w:r>
      <w:r>
        <w:rPr>
          <w:noProof/>
        </w:rPr>
        <w:fldChar w:fldCharType="begin" w:fldLock="1"/>
      </w:r>
      <w:r>
        <w:rPr>
          <w:noProof/>
        </w:rPr>
        <w:instrText xml:space="preserve"> PAGEREF _Toc161835036 \h </w:instrText>
      </w:r>
      <w:r>
        <w:rPr>
          <w:noProof/>
        </w:rPr>
      </w:r>
      <w:r>
        <w:rPr>
          <w:noProof/>
        </w:rPr>
        <w:fldChar w:fldCharType="separate"/>
      </w:r>
      <w:r>
        <w:rPr>
          <w:noProof/>
        </w:rPr>
        <w:t>53</w:t>
      </w:r>
      <w:r>
        <w:rPr>
          <w:noProof/>
        </w:rPr>
        <w:fldChar w:fldCharType="end"/>
      </w:r>
    </w:p>
    <w:p w14:paraId="43B049B7" w14:textId="74849042"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sidRPr="001531C3">
        <w:rPr>
          <w:rFonts w:eastAsia="DengXian"/>
          <w:noProof/>
        </w:rPr>
        <w:t>6.1.3.8</w:t>
      </w:r>
      <w:r>
        <w:rPr>
          <w:rFonts w:asciiTheme="minorHAnsi" w:eastAsiaTheme="minorEastAsia" w:hAnsiTheme="minorHAnsi" w:cstheme="minorBidi"/>
          <w:noProof/>
          <w:kern w:val="2"/>
          <w:sz w:val="22"/>
          <w:szCs w:val="22"/>
          <w:lang w:eastAsia="en-GB"/>
          <w14:ligatures w14:val="standardContextual"/>
        </w:rPr>
        <w:tab/>
      </w:r>
      <w:r w:rsidRPr="001531C3">
        <w:rPr>
          <w:rFonts w:eastAsia="DengXian"/>
          <w:noProof/>
        </w:rPr>
        <w:t>Resource: IndividualNotificationSubscription</w:t>
      </w:r>
      <w:r>
        <w:rPr>
          <w:noProof/>
        </w:rPr>
        <w:tab/>
      </w:r>
      <w:r>
        <w:rPr>
          <w:noProof/>
        </w:rPr>
        <w:fldChar w:fldCharType="begin" w:fldLock="1"/>
      </w:r>
      <w:r>
        <w:rPr>
          <w:noProof/>
        </w:rPr>
        <w:instrText xml:space="preserve"> PAGEREF _Toc161835037 \h </w:instrText>
      </w:r>
      <w:r>
        <w:rPr>
          <w:noProof/>
        </w:rPr>
      </w:r>
      <w:r>
        <w:rPr>
          <w:noProof/>
        </w:rPr>
        <w:fldChar w:fldCharType="separate"/>
      </w:r>
      <w:r>
        <w:rPr>
          <w:noProof/>
        </w:rPr>
        <w:t>54</w:t>
      </w:r>
      <w:r>
        <w:rPr>
          <w:noProof/>
        </w:rPr>
        <w:fldChar w:fldCharType="end"/>
      </w:r>
    </w:p>
    <w:p w14:paraId="5D08B836" w14:textId="156035AC"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sidRPr="001531C3">
        <w:rPr>
          <w:rFonts w:eastAsia="DengXian"/>
          <w:noProof/>
        </w:rPr>
        <w:t>6.1.3.8.1</w:t>
      </w:r>
      <w:r>
        <w:rPr>
          <w:rFonts w:asciiTheme="minorHAnsi" w:eastAsiaTheme="minorEastAsia" w:hAnsiTheme="minorHAnsi" w:cstheme="minorBidi"/>
          <w:noProof/>
          <w:kern w:val="2"/>
          <w:sz w:val="22"/>
          <w:szCs w:val="22"/>
          <w:lang w:eastAsia="en-GB"/>
          <w14:ligatures w14:val="standardContextual"/>
        </w:rPr>
        <w:tab/>
      </w:r>
      <w:r w:rsidRPr="001531C3">
        <w:rPr>
          <w:rFonts w:eastAsia="DengXian"/>
          <w:noProof/>
        </w:rPr>
        <w:t>Description</w:t>
      </w:r>
      <w:r>
        <w:rPr>
          <w:noProof/>
        </w:rPr>
        <w:tab/>
      </w:r>
      <w:r>
        <w:rPr>
          <w:noProof/>
        </w:rPr>
        <w:fldChar w:fldCharType="begin" w:fldLock="1"/>
      </w:r>
      <w:r>
        <w:rPr>
          <w:noProof/>
        </w:rPr>
        <w:instrText xml:space="preserve"> PAGEREF _Toc161835038 \h </w:instrText>
      </w:r>
      <w:r>
        <w:rPr>
          <w:noProof/>
        </w:rPr>
      </w:r>
      <w:r>
        <w:rPr>
          <w:noProof/>
        </w:rPr>
        <w:fldChar w:fldCharType="separate"/>
      </w:r>
      <w:r>
        <w:rPr>
          <w:noProof/>
        </w:rPr>
        <w:t>54</w:t>
      </w:r>
      <w:r>
        <w:rPr>
          <w:noProof/>
        </w:rPr>
        <w:fldChar w:fldCharType="end"/>
      </w:r>
    </w:p>
    <w:p w14:paraId="328FDB71" w14:textId="4E40EF0D"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sidRPr="001531C3">
        <w:rPr>
          <w:rFonts w:eastAsia="DengXian"/>
          <w:noProof/>
        </w:rPr>
        <w:t>6.1.3.8.2</w:t>
      </w:r>
      <w:r>
        <w:rPr>
          <w:rFonts w:asciiTheme="minorHAnsi" w:eastAsiaTheme="minorEastAsia" w:hAnsiTheme="minorHAnsi" w:cstheme="minorBidi"/>
          <w:noProof/>
          <w:kern w:val="2"/>
          <w:sz w:val="22"/>
          <w:szCs w:val="22"/>
          <w:lang w:eastAsia="en-GB"/>
          <w14:ligatures w14:val="standardContextual"/>
        </w:rPr>
        <w:tab/>
      </w:r>
      <w:r w:rsidRPr="001531C3">
        <w:rPr>
          <w:rFonts w:eastAsia="DengXian"/>
          <w:noProof/>
        </w:rPr>
        <w:t>Resource Definition</w:t>
      </w:r>
      <w:r>
        <w:rPr>
          <w:noProof/>
        </w:rPr>
        <w:tab/>
      </w:r>
      <w:r>
        <w:rPr>
          <w:noProof/>
        </w:rPr>
        <w:fldChar w:fldCharType="begin" w:fldLock="1"/>
      </w:r>
      <w:r>
        <w:rPr>
          <w:noProof/>
        </w:rPr>
        <w:instrText xml:space="preserve"> PAGEREF _Toc161835039 \h </w:instrText>
      </w:r>
      <w:r>
        <w:rPr>
          <w:noProof/>
        </w:rPr>
      </w:r>
      <w:r>
        <w:rPr>
          <w:noProof/>
        </w:rPr>
        <w:fldChar w:fldCharType="separate"/>
      </w:r>
      <w:r>
        <w:rPr>
          <w:noProof/>
        </w:rPr>
        <w:t>54</w:t>
      </w:r>
      <w:r>
        <w:rPr>
          <w:noProof/>
        </w:rPr>
        <w:fldChar w:fldCharType="end"/>
      </w:r>
    </w:p>
    <w:p w14:paraId="53E24023" w14:textId="64D4AD0C"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sidRPr="001531C3">
        <w:rPr>
          <w:rFonts w:eastAsia="DengXian"/>
          <w:noProof/>
        </w:rPr>
        <w:t>6.1.3.8.3</w:t>
      </w:r>
      <w:r>
        <w:rPr>
          <w:rFonts w:asciiTheme="minorHAnsi" w:eastAsiaTheme="minorEastAsia" w:hAnsiTheme="minorHAnsi" w:cstheme="minorBidi"/>
          <w:noProof/>
          <w:kern w:val="2"/>
          <w:sz w:val="22"/>
          <w:szCs w:val="22"/>
          <w:lang w:eastAsia="en-GB"/>
          <w14:ligatures w14:val="standardContextual"/>
        </w:rPr>
        <w:tab/>
      </w:r>
      <w:r w:rsidRPr="001531C3">
        <w:rPr>
          <w:rFonts w:eastAsia="DengXian"/>
          <w:noProof/>
        </w:rPr>
        <w:t>Resource Standard Methods</w:t>
      </w:r>
      <w:r>
        <w:rPr>
          <w:noProof/>
        </w:rPr>
        <w:tab/>
      </w:r>
      <w:r>
        <w:rPr>
          <w:noProof/>
        </w:rPr>
        <w:fldChar w:fldCharType="begin" w:fldLock="1"/>
      </w:r>
      <w:r>
        <w:rPr>
          <w:noProof/>
        </w:rPr>
        <w:instrText xml:space="preserve"> PAGEREF _Toc161835040 \h </w:instrText>
      </w:r>
      <w:r>
        <w:rPr>
          <w:noProof/>
        </w:rPr>
      </w:r>
      <w:r>
        <w:rPr>
          <w:noProof/>
        </w:rPr>
        <w:fldChar w:fldCharType="separate"/>
      </w:r>
      <w:r>
        <w:rPr>
          <w:noProof/>
        </w:rPr>
        <w:t>54</w:t>
      </w:r>
      <w:r>
        <w:rPr>
          <w:noProof/>
        </w:rPr>
        <w:fldChar w:fldCharType="end"/>
      </w:r>
    </w:p>
    <w:p w14:paraId="29C3607F" w14:textId="5E6B9E6F"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6.1.3.9</w:t>
      </w:r>
      <w:r>
        <w:rPr>
          <w:rFonts w:asciiTheme="minorHAnsi" w:eastAsiaTheme="minorEastAsia" w:hAnsiTheme="minorHAnsi" w:cstheme="minorBidi"/>
          <w:noProof/>
          <w:kern w:val="2"/>
          <w:sz w:val="22"/>
          <w:szCs w:val="22"/>
          <w:lang w:eastAsia="en-GB"/>
          <w14:ligatures w14:val="standardContextual"/>
        </w:rPr>
        <w:tab/>
      </w:r>
      <w:r>
        <w:rPr>
          <w:noProof/>
        </w:rPr>
        <w:t>Resource: Meta Schema (Document)</w:t>
      </w:r>
      <w:r>
        <w:rPr>
          <w:noProof/>
        </w:rPr>
        <w:tab/>
      </w:r>
      <w:r>
        <w:rPr>
          <w:noProof/>
        </w:rPr>
        <w:fldChar w:fldCharType="begin" w:fldLock="1"/>
      </w:r>
      <w:r>
        <w:rPr>
          <w:noProof/>
        </w:rPr>
        <w:instrText xml:space="preserve"> PAGEREF _Toc161835041 \h </w:instrText>
      </w:r>
      <w:r>
        <w:rPr>
          <w:noProof/>
        </w:rPr>
      </w:r>
      <w:r>
        <w:rPr>
          <w:noProof/>
        </w:rPr>
        <w:fldChar w:fldCharType="separate"/>
      </w:r>
      <w:r>
        <w:rPr>
          <w:noProof/>
        </w:rPr>
        <w:t>57</w:t>
      </w:r>
      <w:r>
        <w:rPr>
          <w:noProof/>
        </w:rPr>
        <w:fldChar w:fldCharType="end"/>
      </w:r>
    </w:p>
    <w:p w14:paraId="4759C38D" w14:textId="5BB59E4F"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6.1.3.9.1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_Toc161835042 \h </w:instrText>
      </w:r>
      <w:r>
        <w:rPr>
          <w:noProof/>
        </w:rPr>
      </w:r>
      <w:r>
        <w:rPr>
          <w:noProof/>
        </w:rPr>
        <w:fldChar w:fldCharType="separate"/>
      </w:r>
      <w:r>
        <w:rPr>
          <w:noProof/>
        </w:rPr>
        <w:t>57</w:t>
      </w:r>
      <w:r>
        <w:rPr>
          <w:noProof/>
        </w:rPr>
        <w:fldChar w:fldCharType="end"/>
      </w:r>
    </w:p>
    <w:p w14:paraId="59AFC2C6" w14:textId="22F6AA75"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6.1.3.9.2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_Toc161835043 \h </w:instrText>
      </w:r>
      <w:r>
        <w:rPr>
          <w:noProof/>
        </w:rPr>
      </w:r>
      <w:r>
        <w:rPr>
          <w:noProof/>
        </w:rPr>
        <w:fldChar w:fldCharType="separate"/>
      </w:r>
      <w:r>
        <w:rPr>
          <w:noProof/>
        </w:rPr>
        <w:t>57</w:t>
      </w:r>
      <w:r>
        <w:rPr>
          <w:noProof/>
        </w:rPr>
        <w:fldChar w:fldCharType="end"/>
      </w:r>
    </w:p>
    <w:p w14:paraId="46D01BDE" w14:textId="26CC4716"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6.1.3.9.3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_Toc161835044 \h </w:instrText>
      </w:r>
      <w:r>
        <w:rPr>
          <w:noProof/>
        </w:rPr>
      </w:r>
      <w:r>
        <w:rPr>
          <w:noProof/>
        </w:rPr>
        <w:fldChar w:fldCharType="separate"/>
      </w:r>
      <w:r>
        <w:rPr>
          <w:noProof/>
        </w:rPr>
        <w:t>58</w:t>
      </w:r>
      <w:r>
        <w:rPr>
          <w:noProof/>
        </w:rPr>
        <w:fldChar w:fldCharType="end"/>
      </w:r>
    </w:p>
    <w:p w14:paraId="38C9E9BE" w14:textId="11B02521" w:rsidR="00A73B9F" w:rsidRDefault="00A73B9F">
      <w:pPr>
        <w:pStyle w:val="TOC3"/>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_Toc161835045 \h </w:instrText>
      </w:r>
      <w:r>
        <w:rPr>
          <w:noProof/>
        </w:rPr>
      </w:r>
      <w:r>
        <w:rPr>
          <w:noProof/>
        </w:rPr>
        <w:fldChar w:fldCharType="separate"/>
      </w:r>
      <w:r>
        <w:rPr>
          <w:noProof/>
        </w:rPr>
        <w:t>60</w:t>
      </w:r>
      <w:r>
        <w:rPr>
          <w:noProof/>
        </w:rPr>
        <w:fldChar w:fldCharType="end"/>
      </w:r>
    </w:p>
    <w:p w14:paraId="3518EC8D" w14:textId="2B87F658" w:rsidR="00A73B9F" w:rsidRDefault="00A73B9F">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_Toc161835046 \h </w:instrText>
      </w:r>
      <w:r>
        <w:rPr>
          <w:noProof/>
        </w:rPr>
      </w:r>
      <w:r>
        <w:rPr>
          <w:noProof/>
        </w:rPr>
        <w:fldChar w:fldCharType="separate"/>
      </w:r>
      <w:r>
        <w:rPr>
          <w:noProof/>
        </w:rPr>
        <w:t>60</w:t>
      </w:r>
      <w:r>
        <w:rPr>
          <w:noProof/>
        </w:rPr>
        <w:fldChar w:fldCharType="end"/>
      </w:r>
    </w:p>
    <w:p w14:paraId="18379E7D" w14:textId="521C9380"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_Toc161835047 \h </w:instrText>
      </w:r>
      <w:r>
        <w:rPr>
          <w:noProof/>
        </w:rPr>
      </w:r>
      <w:r>
        <w:rPr>
          <w:noProof/>
        </w:rPr>
        <w:fldChar w:fldCharType="separate"/>
      </w:r>
      <w:r>
        <w:rPr>
          <w:noProof/>
        </w:rPr>
        <w:t>60</w:t>
      </w:r>
      <w:r>
        <w:rPr>
          <w:noProof/>
        </w:rPr>
        <w:fldChar w:fldCharType="end"/>
      </w:r>
    </w:p>
    <w:p w14:paraId="28C7DCE8" w14:textId="24DAE8B0"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Timer Expiry Notification</w:t>
      </w:r>
      <w:r>
        <w:rPr>
          <w:noProof/>
        </w:rPr>
        <w:tab/>
      </w:r>
      <w:r>
        <w:rPr>
          <w:noProof/>
        </w:rPr>
        <w:fldChar w:fldCharType="begin" w:fldLock="1"/>
      </w:r>
      <w:r>
        <w:rPr>
          <w:noProof/>
        </w:rPr>
        <w:instrText xml:space="preserve"> PAGEREF _Toc161835048 \h </w:instrText>
      </w:r>
      <w:r>
        <w:rPr>
          <w:noProof/>
        </w:rPr>
      </w:r>
      <w:r>
        <w:rPr>
          <w:noProof/>
        </w:rPr>
        <w:fldChar w:fldCharType="separate"/>
      </w:r>
      <w:r>
        <w:rPr>
          <w:noProof/>
        </w:rPr>
        <w:t>60</w:t>
      </w:r>
      <w:r>
        <w:rPr>
          <w:noProof/>
        </w:rPr>
        <w:fldChar w:fldCharType="end"/>
      </w:r>
    </w:p>
    <w:p w14:paraId="16726C4D" w14:textId="721F6D74"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_Toc161835049 \h </w:instrText>
      </w:r>
      <w:r>
        <w:rPr>
          <w:noProof/>
        </w:rPr>
      </w:r>
      <w:r>
        <w:rPr>
          <w:noProof/>
        </w:rPr>
        <w:fldChar w:fldCharType="separate"/>
      </w:r>
      <w:r>
        <w:rPr>
          <w:noProof/>
        </w:rPr>
        <w:t>60</w:t>
      </w:r>
      <w:r>
        <w:rPr>
          <w:noProof/>
        </w:rPr>
        <w:fldChar w:fldCharType="end"/>
      </w:r>
    </w:p>
    <w:p w14:paraId="3EB18C68" w14:textId="6D39EB65"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6.1.5.2.2</w:t>
      </w:r>
      <w:r>
        <w:rPr>
          <w:rFonts w:asciiTheme="minorHAnsi" w:eastAsiaTheme="minorEastAsia" w:hAnsiTheme="minorHAnsi" w:cstheme="minorBidi"/>
          <w:noProof/>
          <w:kern w:val="2"/>
          <w:sz w:val="22"/>
          <w:szCs w:val="22"/>
          <w:lang w:eastAsia="en-GB"/>
          <w14:ligatures w14:val="standardContextual"/>
        </w:rPr>
        <w:tab/>
      </w:r>
      <w:r>
        <w:rPr>
          <w:noProof/>
        </w:rPr>
        <w:t>Target URI</w:t>
      </w:r>
      <w:r>
        <w:rPr>
          <w:noProof/>
        </w:rPr>
        <w:tab/>
      </w:r>
      <w:r>
        <w:rPr>
          <w:noProof/>
        </w:rPr>
        <w:fldChar w:fldCharType="begin" w:fldLock="1"/>
      </w:r>
      <w:r>
        <w:rPr>
          <w:noProof/>
        </w:rPr>
        <w:instrText xml:space="preserve"> PAGEREF _Toc161835050 \h </w:instrText>
      </w:r>
      <w:r>
        <w:rPr>
          <w:noProof/>
        </w:rPr>
      </w:r>
      <w:r>
        <w:rPr>
          <w:noProof/>
        </w:rPr>
        <w:fldChar w:fldCharType="separate"/>
      </w:r>
      <w:r>
        <w:rPr>
          <w:noProof/>
        </w:rPr>
        <w:t>60</w:t>
      </w:r>
      <w:r>
        <w:rPr>
          <w:noProof/>
        </w:rPr>
        <w:fldChar w:fldCharType="end"/>
      </w:r>
    </w:p>
    <w:p w14:paraId="3C6441BB" w14:textId="55D34E53"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6.1.5.2.3</w:t>
      </w:r>
      <w:r>
        <w:rPr>
          <w:rFonts w:asciiTheme="minorHAnsi" w:eastAsiaTheme="minorEastAsia" w:hAnsiTheme="minorHAnsi" w:cstheme="minorBidi"/>
          <w:noProof/>
          <w:kern w:val="2"/>
          <w:sz w:val="22"/>
          <w:szCs w:val="22"/>
          <w:lang w:eastAsia="en-GB"/>
          <w14:ligatures w14:val="standardContextual"/>
        </w:rPr>
        <w:tab/>
      </w:r>
      <w:r>
        <w:rPr>
          <w:noProof/>
        </w:rPr>
        <w:t>Standard Methods</w:t>
      </w:r>
      <w:r>
        <w:rPr>
          <w:noProof/>
        </w:rPr>
        <w:tab/>
      </w:r>
      <w:r>
        <w:rPr>
          <w:noProof/>
        </w:rPr>
        <w:fldChar w:fldCharType="begin" w:fldLock="1"/>
      </w:r>
      <w:r>
        <w:rPr>
          <w:noProof/>
        </w:rPr>
        <w:instrText xml:space="preserve"> PAGEREF _Toc161835051 \h </w:instrText>
      </w:r>
      <w:r>
        <w:rPr>
          <w:noProof/>
        </w:rPr>
      </w:r>
      <w:r>
        <w:rPr>
          <w:noProof/>
        </w:rPr>
        <w:fldChar w:fldCharType="separate"/>
      </w:r>
      <w:r>
        <w:rPr>
          <w:noProof/>
        </w:rPr>
        <w:t>60</w:t>
      </w:r>
      <w:r>
        <w:rPr>
          <w:noProof/>
        </w:rPr>
        <w:fldChar w:fldCharType="end"/>
      </w:r>
    </w:p>
    <w:p w14:paraId="6D3A7581" w14:textId="64B3BF30"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6.1.5.3</w:t>
      </w:r>
      <w:r>
        <w:rPr>
          <w:rFonts w:asciiTheme="minorHAnsi" w:eastAsiaTheme="minorEastAsia" w:hAnsiTheme="minorHAnsi" w:cstheme="minorBidi"/>
          <w:noProof/>
          <w:kern w:val="2"/>
          <w:sz w:val="22"/>
          <w:szCs w:val="22"/>
          <w:lang w:eastAsia="en-GB"/>
          <w14:ligatures w14:val="standardContextual"/>
        </w:rPr>
        <w:tab/>
      </w:r>
      <w:r>
        <w:rPr>
          <w:noProof/>
        </w:rPr>
        <w:t>Notification due to Data Change</w:t>
      </w:r>
      <w:r>
        <w:rPr>
          <w:noProof/>
        </w:rPr>
        <w:tab/>
      </w:r>
      <w:r>
        <w:rPr>
          <w:noProof/>
        </w:rPr>
        <w:fldChar w:fldCharType="begin" w:fldLock="1"/>
      </w:r>
      <w:r>
        <w:rPr>
          <w:noProof/>
        </w:rPr>
        <w:instrText xml:space="preserve"> PAGEREF _Toc161835052 \h </w:instrText>
      </w:r>
      <w:r>
        <w:rPr>
          <w:noProof/>
        </w:rPr>
      </w:r>
      <w:r>
        <w:rPr>
          <w:noProof/>
        </w:rPr>
        <w:fldChar w:fldCharType="separate"/>
      </w:r>
      <w:r>
        <w:rPr>
          <w:noProof/>
        </w:rPr>
        <w:t>61</w:t>
      </w:r>
      <w:r>
        <w:rPr>
          <w:noProof/>
        </w:rPr>
        <w:fldChar w:fldCharType="end"/>
      </w:r>
    </w:p>
    <w:p w14:paraId="76BAB625" w14:textId="226425F7"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6.1.5.3.1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_Toc161835053 \h </w:instrText>
      </w:r>
      <w:r>
        <w:rPr>
          <w:noProof/>
        </w:rPr>
      </w:r>
      <w:r>
        <w:rPr>
          <w:noProof/>
        </w:rPr>
        <w:fldChar w:fldCharType="separate"/>
      </w:r>
      <w:r>
        <w:rPr>
          <w:noProof/>
        </w:rPr>
        <w:t>61</w:t>
      </w:r>
      <w:r>
        <w:rPr>
          <w:noProof/>
        </w:rPr>
        <w:fldChar w:fldCharType="end"/>
      </w:r>
    </w:p>
    <w:p w14:paraId="73EA9303" w14:textId="3463C417"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6.1.5.3.2</w:t>
      </w:r>
      <w:r>
        <w:rPr>
          <w:rFonts w:asciiTheme="minorHAnsi" w:eastAsiaTheme="minorEastAsia" w:hAnsiTheme="minorHAnsi" w:cstheme="minorBidi"/>
          <w:noProof/>
          <w:kern w:val="2"/>
          <w:sz w:val="22"/>
          <w:szCs w:val="22"/>
          <w:lang w:eastAsia="en-GB"/>
          <w14:ligatures w14:val="standardContextual"/>
        </w:rPr>
        <w:tab/>
      </w:r>
      <w:r>
        <w:rPr>
          <w:noProof/>
        </w:rPr>
        <w:t>Target URI</w:t>
      </w:r>
      <w:r>
        <w:rPr>
          <w:noProof/>
        </w:rPr>
        <w:tab/>
      </w:r>
      <w:r>
        <w:rPr>
          <w:noProof/>
        </w:rPr>
        <w:fldChar w:fldCharType="begin" w:fldLock="1"/>
      </w:r>
      <w:r>
        <w:rPr>
          <w:noProof/>
        </w:rPr>
        <w:instrText xml:space="preserve"> PAGEREF _Toc161835054 \h </w:instrText>
      </w:r>
      <w:r>
        <w:rPr>
          <w:noProof/>
        </w:rPr>
      </w:r>
      <w:r>
        <w:rPr>
          <w:noProof/>
        </w:rPr>
        <w:fldChar w:fldCharType="separate"/>
      </w:r>
      <w:r>
        <w:rPr>
          <w:noProof/>
        </w:rPr>
        <w:t>61</w:t>
      </w:r>
      <w:r>
        <w:rPr>
          <w:noProof/>
        </w:rPr>
        <w:fldChar w:fldCharType="end"/>
      </w:r>
    </w:p>
    <w:p w14:paraId="0916D7C0" w14:textId="00470821"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6.1.5.3.3</w:t>
      </w:r>
      <w:r>
        <w:rPr>
          <w:rFonts w:asciiTheme="minorHAnsi" w:eastAsiaTheme="minorEastAsia" w:hAnsiTheme="minorHAnsi" w:cstheme="minorBidi"/>
          <w:noProof/>
          <w:kern w:val="2"/>
          <w:sz w:val="22"/>
          <w:szCs w:val="22"/>
          <w:lang w:eastAsia="en-GB"/>
          <w14:ligatures w14:val="standardContextual"/>
        </w:rPr>
        <w:tab/>
      </w:r>
      <w:r>
        <w:rPr>
          <w:noProof/>
        </w:rPr>
        <w:t>Standard Methods</w:t>
      </w:r>
      <w:r>
        <w:rPr>
          <w:noProof/>
        </w:rPr>
        <w:tab/>
      </w:r>
      <w:r>
        <w:rPr>
          <w:noProof/>
        </w:rPr>
        <w:fldChar w:fldCharType="begin" w:fldLock="1"/>
      </w:r>
      <w:r>
        <w:rPr>
          <w:noProof/>
        </w:rPr>
        <w:instrText xml:space="preserve"> PAGEREF _Toc161835055 \h </w:instrText>
      </w:r>
      <w:r>
        <w:rPr>
          <w:noProof/>
        </w:rPr>
      </w:r>
      <w:r>
        <w:rPr>
          <w:noProof/>
        </w:rPr>
        <w:fldChar w:fldCharType="separate"/>
      </w:r>
      <w:r>
        <w:rPr>
          <w:noProof/>
        </w:rPr>
        <w:t>61</w:t>
      </w:r>
      <w:r>
        <w:rPr>
          <w:noProof/>
        </w:rPr>
        <w:fldChar w:fldCharType="end"/>
      </w:r>
    </w:p>
    <w:p w14:paraId="4C5F8564" w14:textId="10233D15"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6.1.5.4</w:t>
      </w:r>
      <w:r>
        <w:rPr>
          <w:rFonts w:asciiTheme="minorHAnsi" w:eastAsiaTheme="minorEastAsia" w:hAnsiTheme="minorHAnsi" w:cstheme="minorBidi"/>
          <w:noProof/>
          <w:kern w:val="2"/>
          <w:sz w:val="22"/>
          <w:szCs w:val="22"/>
          <w:lang w:eastAsia="en-GB"/>
          <w14:ligatures w14:val="standardContextual"/>
        </w:rPr>
        <w:tab/>
      </w:r>
      <w:r>
        <w:rPr>
          <w:noProof/>
        </w:rPr>
        <w:t>Subscription Expiry Notification</w:t>
      </w:r>
      <w:r>
        <w:rPr>
          <w:noProof/>
        </w:rPr>
        <w:tab/>
      </w:r>
      <w:r>
        <w:rPr>
          <w:noProof/>
        </w:rPr>
        <w:fldChar w:fldCharType="begin" w:fldLock="1"/>
      </w:r>
      <w:r>
        <w:rPr>
          <w:noProof/>
        </w:rPr>
        <w:instrText xml:space="preserve"> PAGEREF _Toc161835056 \h </w:instrText>
      </w:r>
      <w:r>
        <w:rPr>
          <w:noProof/>
        </w:rPr>
      </w:r>
      <w:r>
        <w:rPr>
          <w:noProof/>
        </w:rPr>
        <w:fldChar w:fldCharType="separate"/>
      </w:r>
      <w:r>
        <w:rPr>
          <w:noProof/>
        </w:rPr>
        <w:t>61</w:t>
      </w:r>
      <w:r>
        <w:rPr>
          <w:noProof/>
        </w:rPr>
        <w:fldChar w:fldCharType="end"/>
      </w:r>
    </w:p>
    <w:p w14:paraId="078D205A" w14:textId="10D0A2FF"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6.1.5.4.1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_Toc161835057 \h </w:instrText>
      </w:r>
      <w:r>
        <w:rPr>
          <w:noProof/>
        </w:rPr>
      </w:r>
      <w:r>
        <w:rPr>
          <w:noProof/>
        </w:rPr>
        <w:fldChar w:fldCharType="separate"/>
      </w:r>
      <w:r>
        <w:rPr>
          <w:noProof/>
        </w:rPr>
        <w:t>61</w:t>
      </w:r>
      <w:r>
        <w:rPr>
          <w:noProof/>
        </w:rPr>
        <w:fldChar w:fldCharType="end"/>
      </w:r>
    </w:p>
    <w:p w14:paraId="4C1EDA10" w14:textId="355E3747"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6.1.5.4.2</w:t>
      </w:r>
      <w:r>
        <w:rPr>
          <w:rFonts w:asciiTheme="minorHAnsi" w:eastAsiaTheme="minorEastAsia" w:hAnsiTheme="minorHAnsi" w:cstheme="minorBidi"/>
          <w:noProof/>
          <w:kern w:val="2"/>
          <w:sz w:val="22"/>
          <w:szCs w:val="22"/>
          <w:lang w:eastAsia="en-GB"/>
          <w14:ligatures w14:val="standardContextual"/>
        </w:rPr>
        <w:tab/>
      </w:r>
      <w:r>
        <w:rPr>
          <w:noProof/>
        </w:rPr>
        <w:t>Target URI</w:t>
      </w:r>
      <w:r>
        <w:rPr>
          <w:noProof/>
        </w:rPr>
        <w:tab/>
      </w:r>
      <w:r>
        <w:rPr>
          <w:noProof/>
        </w:rPr>
        <w:fldChar w:fldCharType="begin" w:fldLock="1"/>
      </w:r>
      <w:r>
        <w:rPr>
          <w:noProof/>
        </w:rPr>
        <w:instrText xml:space="preserve"> PAGEREF _Toc161835058 \h </w:instrText>
      </w:r>
      <w:r>
        <w:rPr>
          <w:noProof/>
        </w:rPr>
      </w:r>
      <w:r>
        <w:rPr>
          <w:noProof/>
        </w:rPr>
        <w:fldChar w:fldCharType="separate"/>
      </w:r>
      <w:r>
        <w:rPr>
          <w:noProof/>
        </w:rPr>
        <w:t>61</w:t>
      </w:r>
      <w:r>
        <w:rPr>
          <w:noProof/>
        </w:rPr>
        <w:fldChar w:fldCharType="end"/>
      </w:r>
    </w:p>
    <w:p w14:paraId="56A06896" w14:textId="1F323BDE"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6.1.5.4.3</w:t>
      </w:r>
      <w:r>
        <w:rPr>
          <w:rFonts w:asciiTheme="minorHAnsi" w:eastAsiaTheme="minorEastAsia" w:hAnsiTheme="minorHAnsi" w:cstheme="minorBidi"/>
          <w:noProof/>
          <w:kern w:val="2"/>
          <w:sz w:val="22"/>
          <w:szCs w:val="22"/>
          <w:lang w:eastAsia="en-GB"/>
          <w14:ligatures w14:val="standardContextual"/>
        </w:rPr>
        <w:tab/>
      </w:r>
      <w:r>
        <w:rPr>
          <w:noProof/>
        </w:rPr>
        <w:t>Standard Methods</w:t>
      </w:r>
      <w:r>
        <w:rPr>
          <w:noProof/>
        </w:rPr>
        <w:tab/>
      </w:r>
      <w:r>
        <w:rPr>
          <w:noProof/>
        </w:rPr>
        <w:fldChar w:fldCharType="begin" w:fldLock="1"/>
      </w:r>
      <w:r>
        <w:rPr>
          <w:noProof/>
        </w:rPr>
        <w:instrText xml:space="preserve"> PAGEREF _Toc161835059 \h </w:instrText>
      </w:r>
      <w:r>
        <w:rPr>
          <w:noProof/>
        </w:rPr>
      </w:r>
      <w:r>
        <w:rPr>
          <w:noProof/>
        </w:rPr>
        <w:fldChar w:fldCharType="separate"/>
      </w:r>
      <w:r>
        <w:rPr>
          <w:noProof/>
        </w:rPr>
        <w:t>62</w:t>
      </w:r>
      <w:r>
        <w:rPr>
          <w:noProof/>
        </w:rPr>
        <w:fldChar w:fldCharType="end"/>
      </w:r>
    </w:p>
    <w:p w14:paraId="62D914FD" w14:textId="0E681CC1" w:rsidR="00A73B9F" w:rsidRDefault="00A73B9F">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_Toc161835060 \h </w:instrText>
      </w:r>
      <w:r>
        <w:rPr>
          <w:noProof/>
        </w:rPr>
      </w:r>
      <w:r>
        <w:rPr>
          <w:noProof/>
        </w:rPr>
        <w:fldChar w:fldCharType="separate"/>
      </w:r>
      <w:r>
        <w:rPr>
          <w:noProof/>
        </w:rPr>
        <w:t>62</w:t>
      </w:r>
      <w:r>
        <w:rPr>
          <w:noProof/>
        </w:rPr>
        <w:fldChar w:fldCharType="end"/>
      </w:r>
    </w:p>
    <w:p w14:paraId="3D07073A" w14:textId="32B27B0E"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_Toc161835061 \h </w:instrText>
      </w:r>
      <w:r>
        <w:rPr>
          <w:noProof/>
        </w:rPr>
      </w:r>
      <w:r>
        <w:rPr>
          <w:noProof/>
        </w:rPr>
        <w:fldChar w:fldCharType="separate"/>
      </w:r>
      <w:r>
        <w:rPr>
          <w:noProof/>
        </w:rPr>
        <w:t>62</w:t>
      </w:r>
      <w:r>
        <w:rPr>
          <w:noProof/>
        </w:rPr>
        <w:fldChar w:fldCharType="end"/>
      </w:r>
    </w:p>
    <w:p w14:paraId="51AD0354" w14:textId="0B7D5409"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sidRPr="001531C3">
        <w:rPr>
          <w:noProof/>
          <w:lang w:val="en-US"/>
        </w:rPr>
        <w:t>6.1.6.2</w:t>
      </w:r>
      <w:r>
        <w:rPr>
          <w:rFonts w:asciiTheme="minorHAnsi" w:eastAsiaTheme="minorEastAsia" w:hAnsiTheme="minorHAnsi" w:cstheme="minorBidi"/>
          <w:noProof/>
          <w:kern w:val="2"/>
          <w:sz w:val="22"/>
          <w:szCs w:val="22"/>
          <w:lang w:eastAsia="en-GB"/>
          <w14:ligatures w14:val="standardContextual"/>
        </w:rPr>
        <w:tab/>
      </w:r>
      <w:r w:rsidRPr="001531C3">
        <w:rPr>
          <w:noProof/>
          <w:lang w:val="en-US"/>
        </w:rPr>
        <w:t>Structured data types</w:t>
      </w:r>
      <w:r>
        <w:rPr>
          <w:noProof/>
        </w:rPr>
        <w:tab/>
      </w:r>
      <w:r>
        <w:rPr>
          <w:noProof/>
        </w:rPr>
        <w:fldChar w:fldCharType="begin" w:fldLock="1"/>
      </w:r>
      <w:r>
        <w:rPr>
          <w:noProof/>
        </w:rPr>
        <w:instrText xml:space="preserve"> PAGEREF _Toc161835062 \h </w:instrText>
      </w:r>
      <w:r>
        <w:rPr>
          <w:noProof/>
        </w:rPr>
      </w:r>
      <w:r>
        <w:rPr>
          <w:noProof/>
        </w:rPr>
        <w:fldChar w:fldCharType="separate"/>
      </w:r>
      <w:r>
        <w:rPr>
          <w:noProof/>
        </w:rPr>
        <w:t>63</w:t>
      </w:r>
      <w:r>
        <w:rPr>
          <w:noProof/>
        </w:rPr>
        <w:fldChar w:fldCharType="end"/>
      </w:r>
    </w:p>
    <w:p w14:paraId="75657D63" w14:textId="70720BF5"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_Toc161835063 \h </w:instrText>
      </w:r>
      <w:r>
        <w:rPr>
          <w:noProof/>
        </w:rPr>
      </w:r>
      <w:r>
        <w:rPr>
          <w:noProof/>
        </w:rPr>
        <w:fldChar w:fldCharType="separate"/>
      </w:r>
      <w:r>
        <w:rPr>
          <w:noProof/>
        </w:rPr>
        <w:t>63</w:t>
      </w:r>
      <w:r>
        <w:rPr>
          <w:noProof/>
        </w:rPr>
        <w:fldChar w:fldCharType="end"/>
      </w:r>
    </w:p>
    <w:p w14:paraId="518830EE" w14:textId="24AA9712"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6.1.6.2.2</w:t>
      </w:r>
      <w:r>
        <w:rPr>
          <w:rFonts w:asciiTheme="minorHAnsi" w:eastAsiaTheme="minorEastAsia" w:hAnsiTheme="minorHAnsi" w:cstheme="minorBidi"/>
          <w:noProof/>
          <w:kern w:val="2"/>
          <w:sz w:val="22"/>
          <w:szCs w:val="22"/>
          <w:lang w:eastAsia="en-GB"/>
          <w14:ligatures w14:val="standardContextual"/>
        </w:rPr>
        <w:tab/>
      </w:r>
      <w:r>
        <w:rPr>
          <w:noProof/>
        </w:rPr>
        <w:t>Type: RecordSearchResult</w:t>
      </w:r>
      <w:r>
        <w:rPr>
          <w:noProof/>
        </w:rPr>
        <w:tab/>
      </w:r>
      <w:r>
        <w:rPr>
          <w:noProof/>
        </w:rPr>
        <w:fldChar w:fldCharType="begin" w:fldLock="1"/>
      </w:r>
      <w:r>
        <w:rPr>
          <w:noProof/>
        </w:rPr>
        <w:instrText xml:space="preserve"> PAGEREF _Toc161835064 \h </w:instrText>
      </w:r>
      <w:r>
        <w:rPr>
          <w:noProof/>
        </w:rPr>
      </w:r>
      <w:r>
        <w:rPr>
          <w:noProof/>
        </w:rPr>
        <w:fldChar w:fldCharType="separate"/>
      </w:r>
      <w:r>
        <w:rPr>
          <w:noProof/>
        </w:rPr>
        <w:t>64</w:t>
      </w:r>
      <w:r>
        <w:rPr>
          <w:noProof/>
        </w:rPr>
        <w:fldChar w:fldCharType="end"/>
      </w:r>
    </w:p>
    <w:p w14:paraId="70C9FEF0" w14:textId="29C8AFDE"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6.1.6.2.3</w:t>
      </w:r>
      <w:r>
        <w:rPr>
          <w:rFonts w:asciiTheme="minorHAnsi" w:eastAsiaTheme="minorEastAsia" w:hAnsiTheme="minorHAnsi" w:cstheme="minorBidi"/>
          <w:noProof/>
          <w:kern w:val="2"/>
          <w:sz w:val="22"/>
          <w:szCs w:val="22"/>
          <w:lang w:eastAsia="en-GB"/>
          <w14:ligatures w14:val="standardContextual"/>
        </w:rPr>
        <w:tab/>
      </w:r>
      <w:r>
        <w:rPr>
          <w:noProof/>
        </w:rPr>
        <w:t>Type: RecordMeta</w:t>
      </w:r>
      <w:r>
        <w:rPr>
          <w:noProof/>
        </w:rPr>
        <w:tab/>
      </w:r>
      <w:r>
        <w:rPr>
          <w:noProof/>
        </w:rPr>
        <w:fldChar w:fldCharType="begin" w:fldLock="1"/>
      </w:r>
      <w:r>
        <w:rPr>
          <w:noProof/>
        </w:rPr>
        <w:instrText xml:space="preserve"> PAGEREF _Toc161835065 \h </w:instrText>
      </w:r>
      <w:r>
        <w:rPr>
          <w:noProof/>
        </w:rPr>
      </w:r>
      <w:r>
        <w:rPr>
          <w:noProof/>
        </w:rPr>
        <w:fldChar w:fldCharType="separate"/>
      </w:r>
      <w:r>
        <w:rPr>
          <w:noProof/>
        </w:rPr>
        <w:t>65</w:t>
      </w:r>
      <w:r>
        <w:rPr>
          <w:noProof/>
        </w:rPr>
        <w:fldChar w:fldCharType="end"/>
      </w:r>
    </w:p>
    <w:p w14:paraId="10462D49" w14:textId="42793230"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6.1.6.2.4</w:t>
      </w:r>
      <w:r>
        <w:rPr>
          <w:rFonts w:asciiTheme="minorHAnsi" w:eastAsiaTheme="minorEastAsia" w:hAnsiTheme="minorHAnsi" w:cstheme="minorBidi"/>
          <w:noProof/>
          <w:kern w:val="2"/>
          <w:sz w:val="22"/>
          <w:szCs w:val="22"/>
          <w:lang w:eastAsia="en-GB"/>
          <w14:ligatures w14:val="standardContextual"/>
        </w:rPr>
        <w:tab/>
      </w:r>
      <w:r>
        <w:rPr>
          <w:noProof/>
        </w:rPr>
        <w:t>Type: RecordBody</w:t>
      </w:r>
      <w:r>
        <w:rPr>
          <w:noProof/>
        </w:rPr>
        <w:tab/>
      </w:r>
      <w:r>
        <w:rPr>
          <w:noProof/>
        </w:rPr>
        <w:fldChar w:fldCharType="begin" w:fldLock="1"/>
      </w:r>
      <w:r>
        <w:rPr>
          <w:noProof/>
        </w:rPr>
        <w:instrText xml:space="preserve"> PAGEREF _Toc161835066 \h </w:instrText>
      </w:r>
      <w:r>
        <w:rPr>
          <w:noProof/>
        </w:rPr>
      </w:r>
      <w:r>
        <w:rPr>
          <w:noProof/>
        </w:rPr>
        <w:fldChar w:fldCharType="separate"/>
      </w:r>
      <w:r>
        <w:rPr>
          <w:noProof/>
        </w:rPr>
        <w:t>65</w:t>
      </w:r>
      <w:r>
        <w:rPr>
          <w:noProof/>
        </w:rPr>
        <w:fldChar w:fldCharType="end"/>
      </w:r>
    </w:p>
    <w:p w14:paraId="6F43F2CD" w14:textId="359B7D71"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6.1.6.2.5</w:t>
      </w:r>
      <w:r>
        <w:rPr>
          <w:rFonts w:asciiTheme="minorHAnsi" w:eastAsiaTheme="minorEastAsia" w:hAnsiTheme="minorHAnsi" w:cstheme="minorBidi"/>
          <w:noProof/>
          <w:kern w:val="2"/>
          <w:sz w:val="22"/>
          <w:szCs w:val="22"/>
          <w:lang w:eastAsia="en-GB"/>
          <w14:ligatures w14:val="standardContextual"/>
        </w:rPr>
        <w:tab/>
      </w:r>
      <w:r>
        <w:rPr>
          <w:noProof/>
        </w:rPr>
        <w:t>Type: Record</w:t>
      </w:r>
      <w:r>
        <w:rPr>
          <w:noProof/>
        </w:rPr>
        <w:tab/>
      </w:r>
      <w:r>
        <w:rPr>
          <w:noProof/>
        </w:rPr>
        <w:fldChar w:fldCharType="begin" w:fldLock="1"/>
      </w:r>
      <w:r>
        <w:rPr>
          <w:noProof/>
        </w:rPr>
        <w:instrText xml:space="preserve"> PAGEREF _Toc161835067 \h </w:instrText>
      </w:r>
      <w:r>
        <w:rPr>
          <w:noProof/>
        </w:rPr>
      </w:r>
      <w:r>
        <w:rPr>
          <w:noProof/>
        </w:rPr>
        <w:fldChar w:fldCharType="separate"/>
      </w:r>
      <w:r>
        <w:rPr>
          <w:noProof/>
        </w:rPr>
        <w:t>65</w:t>
      </w:r>
      <w:r>
        <w:rPr>
          <w:noProof/>
        </w:rPr>
        <w:fldChar w:fldCharType="end"/>
      </w:r>
    </w:p>
    <w:p w14:paraId="1CC6A5E6" w14:textId="3D99D3E7"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rFonts w:asciiTheme="minorHAnsi" w:eastAsiaTheme="minorEastAsia" w:hAnsiTheme="minorHAnsi" w:cstheme="minorBidi"/>
          <w:noProof/>
          <w:kern w:val="2"/>
          <w:sz w:val="22"/>
          <w:szCs w:val="22"/>
          <w:lang w:eastAsia="en-GB"/>
          <w14:ligatures w14:val="standardContextual"/>
        </w:rPr>
        <w:tab/>
      </w:r>
      <w:r>
        <w:rPr>
          <w:noProof/>
        </w:rPr>
        <w:t>Type: BlockBody</w:t>
      </w:r>
      <w:r>
        <w:rPr>
          <w:noProof/>
        </w:rPr>
        <w:tab/>
      </w:r>
      <w:r>
        <w:rPr>
          <w:noProof/>
        </w:rPr>
        <w:fldChar w:fldCharType="begin" w:fldLock="1"/>
      </w:r>
      <w:r>
        <w:rPr>
          <w:noProof/>
        </w:rPr>
        <w:instrText xml:space="preserve"> PAGEREF _Toc161835068 \h </w:instrText>
      </w:r>
      <w:r>
        <w:rPr>
          <w:noProof/>
        </w:rPr>
      </w:r>
      <w:r>
        <w:rPr>
          <w:noProof/>
        </w:rPr>
        <w:fldChar w:fldCharType="separate"/>
      </w:r>
      <w:r>
        <w:rPr>
          <w:noProof/>
        </w:rPr>
        <w:t>65</w:t>
      </w:r>
      <w:r>
        <w:rPr>
          <w:noProof/>
        </w:rPr>
        <w:fldChar w:fldCharType="end"/>
      </w:r>
    </w:p>
    <w:p w14:paraId="0BD7331D" w14:textId="21A47B38"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6.1.6.2.7</w:t>
      </w:r>
      <w:r>
        <w:rPr>
          <w:rFonts w:asciiTheme="minorHAnsi" w:eastAsiaTheme="minorEastAsia" w:hAnsiTheme="minorHAnsi" w:cstheme="minorBidi"/>
          <w:noProof/>
          <w:kern w:val="2"/>
          <w:sz w:val="22"/>
          <w:szCs w:val="22"/>
          <w:lang w:eastAsia="en-GB"/>
          <w14:ligatures w14:val="standardContextual"/>
        </w:rPr>
        <w:tab/>
      </w:r>
      <w:r>
        <w:rPr>
          <w:noProof/>
        </w:rPr>
        <w:t>Type: Block</w:t>
      </w:r>
      <w:r>
        <w:rPr>
          <w:noProof/>
        </w:rPr>
        <w:tab/>
      </w:r>
      <w:r>
        <w:rPr>
          <w:noProof/>
        </w:rPr>
        <w:fldChar w:fldCharType="begin" w:fldLock="1"/>
      </w:r>
      <w:r>
        <w:rPr>
          <w:noProof/>
        </w:rPr>
        <w:instrText xml:space="preserve"> PAGEREF _Toc161835069 \h </w:instrText>
      </w:r>
      <w:r>
        <w:rPr>
          <w:noProof/>
        </w:rPr>
      </w:r>
      <w:r>
        <w:rPr>
          <w:noProof/>
        </w:rPr>
        <w:fldChar w:fldCharType="separate"/>
      </w:r>
      <w:r>
        <w:rPr>
          <w:noProof/>
        </w:rPr>
        <w:t>65</w:t>
      </w:r>
      <w:r>
        <w:rPr>
          <w:noProof/>
        </w:rPr>
        <w:fldChar w:fldCharType="end"/>
      </w:r>
    </w:p>
    <w:p w14:paraId="59D088BF" w14:textId="5B7FB2DF"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6.1.6.2.8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SearchCondition</w:t>
      </w:r>
      <w:r>
        <w:rPr>
          <w:noProof/>
        </w:rPr>
        <w:tab/>
      </w:r>
      <w:r>
        <w:rPr>
          <w:noProof/>
        </w:rPr>
        <w:fldChar w:fldCharType="begin" w:fldLock="1"/>
      </w:r>
      <w:r>
        <w:rPr>
          <w:noProof/>
        </w:rPr>
        <w:instrText xml:space="preserve"> PAGEREF _Toc161835070 \h </w:instrText>
      </w:r>
      <w:r>
        <w:rPr>
          <w:noProof/>
        </w:rPr>
      </w:r>
      <w:r>
        <w:rPr>
          <w:noProof/>
        </w:rPr>
        <w:fldChar w:fldCharType="separate"/>
      </w:r>
      <w:r>
        <w:rPr>
          <w:noProof/>
        </w:rPr>
        <w:t>66</w:t>
      </w:r>
      <w:r>
        <w:rPr>
          <w:noProof/>
        </w:rPr>
        <w:fldChar w:fldCharType="end"/>
      </w:r>
    </w:p>
    <w:p w14:paraId="301ADD7B" w14:textId="4869288C"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6.1.6.2.9</w:t>
      </w:r>
      <w:r>
        <w:rPr>
          <w:rFonts w:asciiTheme="minorHAnsi" w:eastAsiaTheme="minorEastAsia" w:hAnsiTheme="minorHAnsi" w:cstheme="minorBidi"/>
          <w:noProof/>
          <w:kern w:val="2"/>
          <w:sz w:val="22"/>
          <w:szCs w:val="22"/>
          <w:lang w:eastAsia="en-GB"/>
          <w14:ligatures w14:val="standardContextual"/>
        </w:rPr>
        <w:tab/>
      </w:r>
      <w:r>
        <w:rPr>
          <w:noProof/>
          <w:lang w:eastAsia="zh-CN"/>
        </w:rPr>
        <w:t>SearchComparison</w:t>
      </w:r>
      <w:r>
        <w:rPr>
          <w:noProof/>
        </w:rPr>
        <w:tab/>
      </w:r>
      <w:r>
        <w:rPr>
          <w:noProof/>
        </w:rPr>
        <w:fldChar w:fldCharType="begin" w:fldLock="1"/>
      </w:r>
      <w:r>
        <w:rPr>
          <w:noProof/>
        </w:rPr>
        <w:instrText xml:space="preserve"> PAGEREF _Toc161835071 \h </w:instrText>
      </w:r>
      <w:r>
        <w:rPr>
          <w:noProof/>
        </w:rPr>
      </w:r>
      <w:r>
        <w:rPr>
          <w:noProof/>
        </w:rPr>
        <w:fldChar w:fldCharType="separate"/>
      </w:r>
      <w:r>
        <w:rPr>
          <w:noProof/>
        </w:rPr>
        <w:t>66</w:t>
      </w:r>
      <w:r>
        <w:rPr>
          <w:noProof/>
        </w:rPr>
        <w:fldChar w:fldCharType="end"/>
      </w:r>
    </w:p>
    <w:p w14:paraId="11AF8636" w14:textId="451171E1"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sidRPr="001531C3">
        <w:rPr>
          <w:rFonts w:eastAsia="DengXian"/>
          <w:noProof/>
        </w:rPr>
        <w:t>6.1.6.2.10</w:t>
      </w:r>
      <w:r>
        <w:rPr>
          <w:rFonts w:asciiTheme="minorHAnsi" w:eastAsiaTheme="minorEastAsia" w:hAnsiTheme="minorHAnsi" w:cstheme="minorBidi"/>
          <w:noProof/>
          <w:kern w:val="2"/>
          <w:sz w:val="22"/>
          <w:szCs w:val="22"/>
          <w:lang w:eastAsia="en-GB"/>
          <w14:ligatures w14:val="standardContextual"/>
        </w:rPr>
        <w:tab/>
      </w:r>
      <w:r w:rsidRPr="001531C3">
        <w:rPr>
          <w:rFonts w:eastAsia="DengXian"/>
          <w:noProof/>
        </w:rPr>
        <w:t>Type: NotificationSubscription</w:t>
      </w:r>
      <w:r>
        <w:rPr>
          <w:noProof/>
        </w:rPr>
        <w:tab/>
      </w:r>
      <w:r>
        <w:rPr>
          <w:noProof/>
        </w:rPr>
        <w:fldChar w:fldCharType="begin" w:fldLock="1"/>
      </w:r>
      <w:r>
        <w:rPr>
          <w:noProof/>
        </w:rPr>
        <w:instrText xml:space="preserve"> PAGEREF _Toc161835072 \h </w:instrText>
      </w:r>
      <w:r>
        <w:rPr>
          <w:noProof/>
        </w:rPr>
      </w:r>
      <w:r>
        <w:rPr>
          <w:noProof/>
        </w:rPr>
        <w:fldChar w:fldCharType="separate"/>
      </w:r>
      <w:r>
        <w:rPr>
          <w:noProof/>
        </w:rPr>
        <w:t>67</w:t>
      </w:r>
      <w:r>
        <w:rPr>
          <w:noProof/>
        </w:rPr>
        <w:fldChar w:fldCharType="end"/>
      </w:r>
    </w:p>
    <w:p w14:paraId="15BC86E2" w14:textId="7392714C"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6.1.6.2.11</w:t>
      </w:r>
      <w:r>
        <w:rPr>
          <w:rFonts w:asciiTheme="minorHAnsi" w:eastAsiaTheme="minorEastAsia" w:hAnsiTheme="minorHAnsi" w:cstheme="minorBidi"/>
          <w:noProof/>
          <w:kern w:val="2"/>
          <w:sz w:val="22"/>
          <w:szCs w:val="22"/>
          <w:lang w:eastAsia="en-GB"/>
          <w14:ligatures w14:val="standardContextual"/>
        </w:rPr>
        <w:tab/>
      </w:r>
      <w:r>
        <w:rPr>
          <w:noProof/>
        </w:rPr>
        <w:t>Type: RecordNotification</w:t>
      </w:r>
      <w:r>
        <w:rPr>
          <w:noProof/>
        </w:rPr>
        <w:tab/>
      </w:r>
      <w:r>
        <w:rPr>
          <w:noProof/>
        </w:rPr>
        <w:fldChar w:fldCharType="begin" w:fldLock="1"/>
      </w:r>
      <w:r>
        <w:rPr>
          <w:noProof/>
        </w:rPr>
        <w:instrText xml:space="preserve"> PAGEREF _Toc161835073 \h </w:instrText>
      </w:r>
      <w:r>
        <w:rPr>
          <w:noProof/>
        </w:rPr>
      </w:r>
      <w:r>
        <w:rPr>
          <w:noProof/>
        </w:rPr>
        <w:fldChar w:fldCharType="separate"/>
      </w:r>
      <w:r>
        <w:rPr>
          <w:noProof/>
        </w:rPr>
        <w:t>70</w:t>
      </w:r>
      <w:r>
        <w:rPr>
          <w:noProof/>
        </w:rPr>
        <w:fldChar w:fldCharType="end"/>
      </w:r>
    </w:p>
    <w:p w14:paraId="7C8F4797" w14:textId="02D821FA"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6.1.6.2.12</w:t>
      </w:r>
      <w:r>
        <w:rPr>
          <w:rFonts w:asciiTheme="minorHAnsi" w:eastAsiaTheme="minorEastAsia" w:hAnsiTheme="minorHAnsi" w:cstheme="minorBidi"/>
          <w:noProof/>
          <w:kern w:val="2"/>
          <w:sz w:val="22"/>
          <w:szCs w:val="22"/>
          <w:lang w:eastAsia="en-GB"/>
          <w14:ligatures w14:val="standardContextual"/>
        </w:rPr>
        <w:tab/>
      </w:r>
      <w:r>
        <w:rPr>
          <w:noProof/>
        </w:rPr>
        <w:t>Type: NotificationDescription</w:t>
      </w:r>
      <w:r>
        <w:rPr>
          <w:noProof/>
        </w:rPr>
        <w:tab/>
      </w:r>
      <w:r>
        <w:rPr>
          <w:noProof/>
        </w:rPr>
        <w:fldChar w:fldCharType="begin" w:fldLock="1"/>
      </w:r>
      <w:r>
        <w:rPr>
          <w:noProof/>
        </w:rPr>
        <w:instrText xml:space="preserve"> PAGEREF _Toc161835074 \h </w:instrText>
      </w:r>
      <w:r>
        <w:rPr>
          <w:noProof/>
        </w:rPr>
      </w:r>
      <w:r>
        <w:rPr>
          <w:noProof/>
        </w:rPr>
        <w:fldChar w:fldCharType="separate"/>
      </w:r>
      <w:r>
        <w:rPr>
          <w:noProof/>
        </w:rPr>
        <w:t>70</w:t>
      </w:r>
      <w:r>
        <w:rPr>
          <w:noProof/>
        </w:rPr>
        <w:fldChar w:fldCharType="end"/>
      </w:r>
    </w:p>
    <w:p w14:paraId="1FBA749A" w14:textId="14343FC6"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6.1.6.2.13</w:t>
      </w:r>
      <w:r>
        <w:rPr>
          <w:rFonts w:asciiTheme="minorHAnsi" w:eastAsiaTheme="minorEastAsia" w:hAnsiTheme="minorHAnsi" w:cstheme="minorBidi"/>
          <w:noProof/>
          <w:kern w:val="2"/>
          <w:sz w:val="22"/>
          <w:szCs w:val="22"/>
          <w:lang w:eastAsia="en-GB"/>
          <w14:ligatures w14:val="standardContextual"/>
        </w:rPr>
        <w:tab/>
      </w:r>
      <w:r>
        <w:rPr>
          <w:noProof/>
        </w:rPr>
        <w:t>Type: SubscriptionFilter</w:t>
      </w:r>
      <w:r>
        <w:rPr>
          <w:noProof/>
        </w:rPr>
        <w:tab/>
      </w:r>
      <w:r>
        <w:rPr>
          <w:noProof/>
        </w:rPr>
        <w:fldChar w:fldCharType="begin" w:fldLock="1"/>
      </w:r>
      <w:r>
        <w:rPr>
          <w:noProof/>
        </w:rPr>
        <w:instrText xml:space="preserve"> PAGEREF _Toc161835075 \h </w:instrText>
      </w:r>
      <w:r>
        <w:rPr>
          <w:noProof/>
        </w:rPr>
      </w:r>
      <w:r>
        <w:rPr>
          <w:noProof/>
        </w:rPr>
        <w:fldChar w:fldCharType="separate"/>
      </w:r>
      <w:r>
        <w:rPr>
          <w:noProof/>
        </w:rPr>
        <w:t>71</w:t>
      </w:r>
      <w:r>
        <w:rPr>
          <w:noProof/>
        </w:rPr>
        <w:fldChar w:fldCharType="end"/>
      </w:r>
    </w:p>
    <w:p w14:paraId="4F17FE74" w14:textId="71B888CF"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6.1.6.2.14</w:t>
      </w:r>
      <w:r>
        <w:rPr>
          <w:rFonts w:asciiTheme="minorHAnsi" w:eastAsiaTheme="minorEastAsia" w:hAnsiTheme="minorHAnsi" w:cstheme="minorBidi"/>
          <w:noProof/>
          <w:kern w:val="2"/>
          <w:sz w:val="22"/>
          <w:szCs w:val="22"/>
          <w:lang w:eastAsia="en-GB"/>
          <w14:ligatures w14:val="standardContextual"/>
        </w:rPr>
        <w:tab/>
      </w:r>
      <w:r>
        <w:rPr>
          <w:noProof/>
        </w:rPr>
        <w:t>Type: ClientId</w:t>
      </w:r>
      <w:r>
        <w:rPr>
          <w:noProof/>
        </w:rPr>
        <w:tab/>
      </w:r>
      <w:r>
        <w:rPr>
          <w:noProof/>
        </w:rPr>
        <w:fldChar w:fldCharType="begin" w:fldLock="1"/>
      </w:r>
      <w:r>
        <w:rPr>
          <w:noProof/>
        </w:rPr>
        <w:instrText xml:space="preserve"> PAGEREF _Toc161835076 \h </w:instrText>
      </w:r>
      <w:r>
        <w:rPr>
          <w:noProof/>
        </w:rPr>
      </w:r>
      <w:r>
        <w:rPr>
          <w:noProof/>
        </w:rPr>
        <w:fldChar w:fldCharType="separate"/>
      </w:r>
      <w:r>
        <w:rPr>
          <w:noProof/>
        </w:rPr>
        <w:t>71</w:t>
      </w:r>
      <w:r>
        <w:rPr>
          <w:noProof/>
        </w:rPr>
        <w:fldChar w:fldCharType="end"/>
      </w:r>
    </w:p>
    <w:p w14:paraId="66897F0E" w14:textId="273B71D9"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6.1.6.2.15</w:t>
      </w:r>
      <w:r>
        <w:rPr>
          <w:rFonts w:asciiTheme="minorHAnsi" w:eastAsiaTheme="minorEastAsia" w:hAnsiTheme="minorHAnsi" w:cstheme="minorBidi"/>
          <w:noProof/>
          <w:kern w:val="2"/>
          <w:sz w:val="22"/>
          <w:szCs w:val="22"/>
          <w:lang w:eastAsia="en-GB"/>
          <w14:ligatures w14:val="standardContextual"/>
        </w:rPr>
        <w:tab/>
      </w:r>
      <w:r>
        <w:rPr>
          <w:noProof/>
        </w:rPr>
        <w:t>Type: MetaSchema</w:t>
      </w:r>
      <w:r>
        <w:rPr>
          <w:noProof/>
        </w:rPr>
        <w:tab/>
      </w:r>
      <w:r>
        <w:rPr>
          <w:noProof/>
        </w:rPr>
        <w:fldChar w:fldCharType="begin" w:fldLock="1"/>
      </w:r>
      <w:r>
        <w:rPr>
          <w:noProof/>
        </w:rPr>
        <w:instrText xml:space="preserve"> PAGEREF _Toc161835077 \h </w:instrText>
      </w:r>
      <w:r>
        <w:rPr>
          <w:noProof/>
        </w:rPr>
      </w:r>
      <w:r>
        <w:rPr>
          <w:noProof/>
        </w:rPr>
        <w:fldChar w:fldCharType="separate"/>
      </w:r>
      <w:r>
        <w:rPr>
          <w:noProof/>
        </w:rPr>
        <w:t>72</w:t>
      </w:r>
      <w:r>
        <w:rPr>
          <w:noProof/>
        </w:rPr>
        <w:fldChar w:fldCharType="end"/>
      </w:r>
    </w:p>
    <w:p w14:paraId="43DC30E6" w14:textId="2A94B7D8"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6.1.6.2.16</w:t>
      </w:r>
      <w:r>
        <w:rPr>
          <w:rFonts w:asciiTheme="minorHAnsi" w:eastAsiaTheme="minorEastAsia" w:hAnsiTheme="minorHAnsi" w:cstheme="minorBidi"/>
          <w:noProof/>
          <w:kern w:val="2"/>
          <w:sz w:val="22"/>
          <w:szCs w:val="22"/>
          <w:lang w:eastAsia="en-GB"/>
          <w14:ligatures w14:val="standardContextual"/>
        </w:rPr>
        <w:tab/>
      </w:r>
      <w:r>
        <w:rPr>
          <w:noProof/>
        </w:rPr>
        <w:t>Type: TagType</w:t>
      </w:r>
      <w:r>
        <w:rPr>
          <w:noProof/>
        </w:rPr>
        <w:tab/>
      </w:r>
      <w:r>
        <w:rPr>
          <w:noProof/>
        </w:rPr>
        <w:fldChar w:fldCharType="begin" w:fldLock="1"/>
      </w:r>
      <w:r>
        <w:rPr>
          <w:noProof/>
        </w:rPr>
        <w:instrText xml:space="preserve"> PAGEREF _Toc161835078 \h </w:instrText>
      </w:r>
      <w:r>
        <w:rPr>
          <w:noProof/>
        </w:rPr>
      </w:r>
      <w:r>
        <w:rPr>
          <w:noProof/>
        </w:rPr>
        <w:fldChar w:fldCharType="separate"/>
      </w:r>
      <w:r>
        <w:rPr>
          <w:noProof/>
        </w:rPr>
        <w:t>72</w:t>
      </w:r>
      <w:r>
        <w:rPr>
          <w:noProof/>
        </w:rPr>
        <w:fldChar w:fldCharType="end"/>
      </w:r>
    </w:p>
    <w:p w14:paraId="714CC836" w14:textId="6FF46E27"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6.1.6.2.17</w:t>
      </w:r>
      <w:r>
        <w:rPr>
          <w:rFonts w:asciiTheme="minorHAnsi" w:eastAsiaTheme="minorEastAsia" w:hAnsiTheme="minorHAnsi" w:cstheme="minorBidi"/>
          <w:noProof/>
          <w:kern w:val="2"/>
          <w:sz w:val="22"/>
          <w:szCs w:val="22"/>
          <w:lang w:eastAsia="en-GB"/>
          <w14:ligatures w14:val="standardContextual"/>
        </w:rPr>
        <w:tab/>
      </w:r>
      <w:r>
        <w:rPr>
          <w:noProof/>
        </w:rPr>
        <w:t>Type: RecordIdList</w:t>
      </w:r>
      <w:r>
        <w:rPr>
          <w:noProof/>
        </w:rPr>
        <w:tab/>
      </w:r>
      <w:r>
        <w:rPr>
          <w:noProof/>
        </w:rPr>
        <w:fldChar w:fldCharType="begin" w:fldLock="1"/>
      </w:r>
      <w:r>
        <w:rPr>
          <w:noProof/>
        </w:rPr>
        <w:instrText xml:space="preserve"> PAGEREF _Toc161835079 \h </w:instrText>
      </w:r>
      <w:r>
        <w:rPr>
          <w:noProof/>
        </w:rPr>
      </w:r>
      <w:r>
        <w:rPr>
          <w:noProof/>
        </w:rPr>
        <w:fldChar w:fldCharType="separate"/>
      </w:r>
      <w:r>
        <w:rPr>
          <w:noProof/>
        </w:rPr>
        <w:t>72</w:t>
      </w:r>
      <w:r>
        <w:rPr>
          <w:noProof/>
        </w:rPr>
        <w:fldChar w:fldCharType="end"/>
      </w:r>
    </w:p>
    <w:p w14:paraId="29A9A599" w14:textId="7D785285"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6.1.6.2.18</w:t>
      </w:r>
      <w:r>
        <w:rPr>
          <w:rFonts w:asciiTheme="minorHAnsi" w:eastAsiaTheme="minorEastAsia" w:hAnsiTheme="minorHAnsi" w:cstheme="minorBidi"/>
          <w:noProof/>
          <w:kern w:val="2"/>
          <w:sz w:val="22"/>
          <w:szCs w:val="22"/>
          <w:lang w:eastAsia="en-GB"/>
          <w14:ligatures w14:val="standardContextual"/>
        </w:rPr>
        <w:tab/>
      </w:r>
      <w:r>
        <w:rPr>
          <w:noProof/>
        </w:rPr>
        <w:t>Type: NotificationInfo</w:t>
      </w:r>
      <w:r>
        <w:rPr>
          <w:noProof/>
        </w:rPr>
        <w:tab/>
      </w:r>
      <w:r>
        <w:rPr>
          <w:noProof/>
        </w:rPr>
        <w:fldChar w:fldCharType="begin" w:fldLock="1"/>
      </w:r>
      <w:r>
        <w:rPr>
          <w:noProof/>
        </w:rPr>
        <w:instrText xml:space="preserve"> PAGEREF _Toc161835080 \h </w:instrText>
      </w:r>
      <w:r>
        <w:rPr>
          <w:noProof/>
        </w:rPr>
      </w:r>
      <w:r>
        <w:rPr>
          <w:noProof/>
        </w:rPr>
        <w:fldChar w:fldCharType="separate"/>
      </w:r>
      <w:r>
        <w:rPr>
          <w:noProof/>
        </w:rPr>
        <w:t>72</w:t>
      </w:r>
      <w:r>
        <w:rPr>
          <w:noProof/>
        </w:rPr>
        <w:fldChar w:fldCharType="end"/>
      </w:r>
    </w:p>
    <w:p w14:paraId="6C429A4C" w14:textId="012B4412"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sidRPr="001531C3">
        <w:rPr>
          <w:noProof/>
          <w:lang w:val="en-US"/>
        </w:rPr>
        <w:t>6.1.6.2.19</w:t>
      </w:r>
      <w:r>
        <w:rPr>
          <w:rFonts w:asciiTheme="minorHAnsi" w:eastAsiaTheme="minorEastAsia" w:hAnsiTheme="minorHAnsi" w:cstheme="minorBidi"/>
          <w:noProof/>
          <w:kern w:val="2"/>
          <w:sz w:val="22"/>
          <w:szCs w:val="22"/>
          <w:lang w:eastAsia="en-GB"/>
          <w14:ligatures w14:val="standardContextual"/>
        </w:rPr>
        <w:tab/>
      </w:r>
      <w:r w:rsidRPr="001531C3">
        <w:rPr>
          <w:noProof/>
          <w:lang w:val="en-US"/>
        </w:rPr>
        <w:t>Type: CountExpression</w:t>
      </w:r>
      <w:r>
        <w:rPr>
          <w:noProof/>
        </w:rPr>
        <w:tab/>
      </w:r>
      <w:r>
        <w:rPr>
          <w:noProof/>
        </w:rPr>
        <w:fldChar w:fldCharType="begin" w:fldLock="1"/>
      </w:r>
      <w:r>
        <w:rPr>
          <w:noProof/>
        </w:rPr>
        <w:instrText xml:space="preserve"> PAGEREF _Toc161835081 \h </w:instrText>
      </w:r>
      <w:r>
        <w:rPr>
          <w:noProof/>
        </w:rPr>
      </w:r>
      <w:r>
        <w:rPr>
          <w:noProof/>
        </w:rPr>
        <w:fldChar w:fldCharType="separate"/>
      </w:r>
      <w:r>
        <w:rPr>
          <w:noProof/>
        </w:rPr>
        <w:t>73</w:t>
      </w:r>
      <w:r>
        <w:rPr>
          <w:noProof/>
        </w:rPr>
        <w:fldChar w:fldCharType="end"/>
      </w:r>
    </w:p>
    <w:p w14:paraId="52264CE5" w14:textId="0594520C"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sidRPr="001531C3">
        <w:rPr>
          <w:noProof/>
          <w:lang w:val="en-US"/>
        </w:rPr>
        <w:t>6.1.6.2.20</w:t>
      </w:r>
      <w:r>
        <w:rPr>
          <w:rFonts w:asciiTheme="minorHAnsi" w:eastAsiaTheme="minorEastAsia" w:hAnsiTheme="minorHAnsi" w:cstheme="minorBidi"/>
          <w:noProof/>
          <w:kern w:val="2"/>
          <w:sz w:val="22"/>
          <w:szCs w:val="22"/>
          <w:lang w:eastAsia="en-GB"/>
          <w14:ligatures w14:val="standardContextual"/>
        </w:rPr>
        <w:tab/>
      </w:r>
      <w:r w:rsidRPr="001531C3">
        <w:rPr>
          <w:noProof/>
          <w:lang w:val="en-US"/>
        </w:rPr>
        <w:t xml:space="preserve">Type: </w:t>
      </w:r>
      <w:r>
        <w:rPr>
          <w:noProof/>
        </w:rPr>
        <w:t>TagCount</w:t>
      </w:r>
      <w:r>
        <w:rPr>
          <w:noProof/>
        </w:rPr>
        <w:tab/>
      </w:r>
      <w:r>
        <w:rPr>
          <w:noProof/>
        </w:rPr>
        <w:fldChar w:fldCharType="begin" w:fldLock="1"/>
      </w:r>
      <w:r>
        <w:rPr>
          <w:noProof/>
        </w:rPr>
        <w:instrText xml:space="preserve"> PAGEREF _Toc161835082 \h </w:instrText>
      </w:r>
      <w:r>
        <w:rPr>
          <w:noProof/>
        </w:rPr>
      </w:r>
      <w:r>
        <w:rPr>
          <w:noProof/>
        </w:rPr>
        <w:fldChar w:fldCharType="separate"/>
      </w:r>
      <w:r>
        <w:rPr>
          <w:noProof/>
        </w:rPr>
        <w:t>74</w:t>
      </w:r>
      <w:r>
        <w:rPr>
          <w:noProof/>
        </w:rPr>
        <w:fldChar w:fldCharType="end"/>
      </w:r>
    </w:p>
    <w:p w14:paraId="2260CDA0" w14:textId="4F27AEE4"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sidRPr="001531C3">
        <w:rPr>
          <w:noProof/>
          <w:lang w:val="en-US"/>
        </w:rPr>
        <w:t>6.1.6.2.21</w:t>
      </w:r>
      <w:r>
        <w:rPr>
          <w:rFonts w:asciiTheme="minorHAnsi" w:eastAsiaTheme="minorEastAsia" w:hAnsiTheme="minorHAnsi" w:cstheme="minorBidi"/>
          <w:noProof/>
          <w:kern w:val="2"/>
          <w:sz w:val="22"/>
          <w:szCs w:val="22"/>
          <w:lang w:eastAsia="en-GB"/>
          <w14:ligatures w14:val="standardContextual"/>
        </w:rPr>
        <w:tab/>
      </w:r>
      <w:r w:rsidRPr="001531C3">
        <w:rPr>
          <w:noProof/>
          <w:lang w:val="en-US"/>
        </w:rPr>
        <w:t xml:space="preserve">Type: </w:t>
      </w:r>
      <w:r>
        <w:rPr>
          <w:noProof/>
        </w:rPr>
        <w:t>ValueCount</w:t>
      </w:r>
      <w:r>
        <w:rPr>
          <w:noProof/>
        </w:rPr>
        <w:tab/>
      </w:r>
      <w:r>
        <w:rPr>
          <w:noProof/>
        </w:rPr>
        <w:fldChar w:fldCharType="begin" w:fldLock="1"/>
      </w:r>
      <w:r>
        <w:rPr>
          <w:noProof/>
        </w:rPr>
        <w:instrText xml:space="preserve"> PAGEREF _Toc161835083 \h </w:instrText>
      </w:r>
      <w:r>
        <w:rPr>
          <w:noProof/>
        </w:rPr>
      </w:r>
      <w:r>
        <w:rPr>
          <w:noProof/>
        </w:rPr>
        <w:fldChar w:fldCharType="separate"/>
      </w:r>
      <w:r>
        <w:rPr>
          <w:noProof/>
        </w:rPr>
        <w:t>74</w:t>
      </w:r>
      <w:r>
        <w:rPr>
          <w:noProof/>
        </w:rPr>
        <w:fldChar w:fldCharType="end"/>
      </w:r>
    </w:p>
    <w:p w14:paraId="76BD4432" w14:textId="4BE40603"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6.1.6.2.22</w:t>
      </w:r>
      <w:r>
        <w:rPr>
          <w:rFonts w:asciiTheme="minorHAnsi" w:eastAsiaTheme="minorEastAsia" w:hAnsiTheme="minorHAnsi" w:cstheme="minorBidi"/>
          <w:noProof/>
          <w:kern w:val="2"/>
          <w:sz w:val="22"/>
          <w:szCs w:val="22"/>
          <w:lang w:eastAsia="en-GB"/>
          <w14:ligatures w14:val="standardContextual"/>
        </w:rPr>
        <w:tab/>
      </w:r>
      <w:r>
        <w:rPr>
          <w:noProof/>
        </w:rPr>
        <w:t>Type: RecordPatch</w:t>
      </w:r>
      <w:r>
        <w:rPr>
          <w:noProof/>
        </w:rPr>
        <w:tab/>
      </w:r>
      <w:r>
        <w:rPr>
          <w:noProof/>
        </w:rPr>
        <w:fldChar w:fldCharType="begin" w:fldLock="1"/>
      </w:r>
      <w:r>
        <w:rPr>
          <w:noProof/>
        </w:rPr>
        <w:instrText xml:space="preserve"> PAGEREF _Toc161835084 \h </w:instrText>
      </w:r>
      <w:r>
        <w:rPr>
          <w:noProof/>
        </w:rPr>
      </w:r>
      <w:r>
        <w:rPr>
          <w:noProof/>
        </w:rPr>
        <w:fldChar w:fldCharType="separate"/>
      </w:r>
      <w:r>
        <w:rPr>
          <w:noProof/>
        </w:rPr>
        <w:t>75</w:t>
      </w:r>
      <w:r>
        <w:rPr>
          <w:noProof/>
        </w:rPr>
        <w:fldChar w:fldCharType="end"/>
      </w:r>
    </w:p>
    <w:p w14:paraId="55EE2088" w14:textId="5B297C13"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sidRPr="001531C3">
        <w:rPr>
          <w:noProof/>
          <w:lang w:val="en-US"/>
        </w:rPr>
        <w:t>6.1.6.3</w:t>
      </w:r>
      <w:r>
        <w:rPr>
          <w:rFonts w:asciiTheme="minorHAnsi" w:eastAsiaTheme="minorEastAsia" w:hAnsiTheme="minorHAnsi" w:cstheme="minorBidi"/>
          <w:noProof/>
          <w:kern w:val="2"/>
          <w:sz w:val="22"/>
          <w:szCs w:val="22"/>
          <w:lang w:eastAsia="en-GB"/>
          <w14:ligatures w14:val="standardContextual"/>
        </w:rPr>
        <w:tab/>
      </w:r>
      <w:r w:rsidRPr="001531C3">
        <w:rPr>
          <w:noProof/>
          <w:lang w:val="en-US"/>
        </w:rPr>
        <w:t>Simple data types and enumerations</w:t>
      </w:r>
      <w:r>
        <w:rPr>
          <w:noProof/>
        </w:rPr>
        <w:tab/>
      </w:r>
      <w:r>
        <w:rPr>
          <w:noProof/>
        </w:rPr>
        <w:fldChar w:fldCharType="begin" w:fldLock="1"/>
      </w:r>
      <w:r>
        <w:rPr>
          <w:noProof/>
        </w:rPr>
        <w:instrText xml:space="preserve"> PAGEREF _Toc161835085 \h </w:instrText>
      </w:r>
      <w:r>
        <w:rPr>
          <w:noProof/>
        </w:rPr>
      </w:r>
      <w:r>
        <w:rPr>
          <w:noProof/>
        </w:rPr>
        <w:fldChar w:fldCharType="separate"/>
      </w:r>
      <w:r>
        <w:rPr>
          <w:noProof/>
        </w:rPr>
        <w:t>75</w:t>
      </w:r>
      <w:r>
        <w:rPr>
          <w:noProof/>
        </w:rPr>
        <w:fldChar w:fldCharType="end"/>
      </w:r>
    </w:p>
    <w:p w14:paraId="2B62F0AD" w14:textId="0B0236A6"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_Toc161835086 \h </w:instrText>
      </w:r>
      <w:r>
        <w:rPr>
          <w:noProof/>
        </w:rPr>
      </w:r>
      <w:r>
        <w:rPr>
          <w:noProof/>
        </w:rPr>
        <w:fldChar w:fldCharType="separate"/>
      </w:r>
      <w:r>
        <w:rPr>
          <w:noProof/>
        </w:rPr>
        <w:t>75</w:t>
      </w:r>
      <w:r>
        <w:rPr>
          <w:noProof/>
        </w:rPr>
        <w:fldChar w:fldCharType="end"/>
      </w:r>
    </w:p>
    <w:p w14:paraId="0DB7EC93" w14:textId="429882E0"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_Toc161835087 \h </w:instrText>
      </w:r>
      <w:r>
        <w:rPr>
          <w:noProof/>
        </w:rPr>
      </w:r>
      <w:r>
        <w:rPr>
          <w:noProof/>
        </w:rPr>
        <w:fldChar w:fldCharType="separate"/>
      </w:r>
      <w:r>
        <w:rPr>
          <w:noProof/>
        </w:rPr>
        <w:t>75</w:t>
      </w:r>
      <w:r>
        <w:rPr>
          <w:noProof/>
        </w:rPr>
        <w:fldChar w:fldCharType="end"/>
      </w:r>
    </w:p>
    <w:p w14:paraId="63FB8111" w14:textId="206B39CC"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6.1.6.3.3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ComparisonOperator</w:t>
      </w:r>
      <w:r>
        <w:rPr>
          <w:noProof/>
        </w:rPr>
        <w:tab/>
      </w:r>
      <w:r>
        <w:rPr>
          <w:noProof/>
        </w:rPr>
        <w:fldChar w:fldCharType="begin" w:fldLock="1"/>
      </w:r>
      <w:r>
        <w:rPr>
          <w:noProof/>
        </w:rPr>
        <w:instrText xml:space="preserve"> PAGEREF _Toc161835088 \h </w:instrText>
      </w:r>
      <w:r>
        <w:rPr>
          <w:noProof/>
        </w:rPr>
      </w:r>
      <w:r>
        <w:rPr>
          <w:noProof/>
        </w:rPr>
        <w:fldChar w:fldCharType="separate"/>
      </w:r>
      <w:r>
        <w:rPr>
          <w:noProof/>
        </w:rPr>
        <w:t>75</w:t>
      </w:r>
      <w:r>
        <w:rPr>
          <w:noProof/>
        </w:rPr>
        <w:fldChar w:fldCharType="end"/>
      </w:r>
    </w:p>
    <w:p w14:paraId="429355D2" w14:textId="5F347DCB"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6.1.6.3.4</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ConditionOperator</w:t>
      </w:r>
      <w:r>
        <w:rPr>
          <w:noProof/>
        </w:rPr>
        <w:tab/>
      </w:r>
      <w:r>
        <w:rPr>
          <w:noProof/>
        </w:rPr>
        <w:fldChar w:fldCharType="begin" w:fldLock="1"/>
      </w:r>
      <w:r>
        <w:rPr>
          <w:noProof/>
        </w:rPr>
        <w:instrText xml:space="preserve"> PAGEREF _Toc161835089 \h </w:instrText>
      </w:r>
      <w:r>
        <w:rPr>
          <w:noProof/>
        </w:rPr>
      </w:r>
      <w:r>
        <w:rPr>
          <w:noProof/>
        </w:rPr>
        <w:fldChar w:fldCharType="separate"/>
      </w:r>
      <w:r>
        <w:rPr>
          <w:noProof/>
        </w:rPr>
        <w:t>76</w:t>
      </w:r>
      <w:r>
        <w:rPr>
          <w:noProof/>
        </w:rPr>
        <w:fldChar w:fldCharType="end"/>
      </w:r>
    </w:p>
    <w:p w14:paraId="295041AA" w14:textId="2EBEB952"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6.1.6.3.5</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RecordOperation</w:t>
      </w:r>
      <w:r>
        <w:rPr>
          <w:noProof/>
        </w:rPr>
        <w:tab/>
      </w:r>
      <w:r>
        <w:rPr>
          <w:noProof/>
        </w:rPr>
        <w:fldChar w:fldCharType="begin" w:fldLock="1"/>
      </w:r>
      <w:r>
        <w:rPr>
          <w:noProof/>
        </w:rPr>
        <w:instrText xml:space="preserve"> PAGEREF _Toc161835090 \h </w:instrText>
      </w:r>
      <w:r>
        <w:rPr>
          <w:noProof/>
        </w:rPr>
      </w:r>
      <w:r>
        <w:rPr>
          <w:noProof/>
        </w:rPr>
        <w:fldChar w:fldCharType="separate"/>
      </w:r>
      <w:r>
        <w:rPr>
          <w:noProof/>
        </w:rPr>
        <w:t>76</w:t>
      </w:r>
      <w:r>
        <w:rPr>
          <w:noProof/>
        </w:rPr>
        <w:fldChar w:fldCharType="end"/>
      </w:r>
    </w:p>
    <w:p w14:paraId="06F3F193" w14:textId="77288881"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6.1.6.3.6</w:t>
      </w:r>
      <w:r>
        <w:rPr>
          <w:rFonts w:asciiTheme="minorHAnsi" w:eastAsiaTheme="minorEastAsia" w:hAnsiTheme="minorHAnsi" w:cstheme="minorBidi"/>
          <w:noProof/>
          <w:kern w:val="2"/>
          <w:sz w:val="22"/>
          <w:szCs w:val="22"/>
          <w:lang w:eastAsia="en-GB"/>
          <w14:ligatures w14:val="standardContextual"/>
        </w:rPr>
        <w:tab/>
      </w:r>
      <w:r>
        <w:rPr>
          <w:noProof/>
        </w:rPr>
        <w:t>Enumeration: KeyType</w:t>
      </w:r>
      <w:r>
        <w:rPr>
          <w:noProof/>
        </w:rPr>
        <w:tab/>
      </w:r>
      <w:r>
        <w:rPr>
          <w:noProof/>
        </w:rPr>
        <w:fldChar w:fldCharType="begin" w:fldLock="1"/>
      </w:r>
      <w:r>
        <w:rPr>
          <w:noProof/>
        </w:rPr>
        <w:instrText xml:space="preserve"> PAGEREF _Toc161835091 \h </w:instrText>
      </w:r>
      <w:r>
        <w:rPr>
          <w:noProof/>
        </w:rPr>
      </w:r>
      <w:r>
        <w:rPr>
          <w:noProof/>
        </w:rPr>
        <w:fldChar w:fldCharType="separate"/>
      </w:r>
      <w:r>
        <w:rPr>
          <w:noProof/>
        </w:rPr>
        <w:t>76</w:t>
      </w:r>
      <w:r>
        <w:rPr>
          <w:noProof/>
        </w:rPr>
        <w:fldChar w:fldCharType="end"/>
      </w:r>
    </w:p>
    <w:p w14:paraId="57874D92" w14:textId="21255036"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6.1.6.3.7</w:t>
      </w:r>
      <w:r>
        <w:rPr>
          <w:rFonts w:asciiTheme="minorHAnsi" w:eastAsiaTheme="minorEastAsia" w:hAnsiTheme="minorHAnsi" w:cstheme="minorBidi"/>
          <w:noProof/>
          <w:kern w:val="2"/>
          <w:sz w:val="22"/>
          <w:szCs w:val="22"/>
          <w:lang w:eastAsia="en-GB"/>
          <w14:ligatures w14:val="standardContextual"/>
        </w:rPr>
        <w:tab/>
      </w:r>
      <w:r>
        <w:rPr>
          <w:noProof/>
        </w:rPr>
        <w:t>Enumeration: RetrieveRecords</w:t>
      </w:r>
      <w:r>
        <w:rPr>
          <w:noProof/>
        </w:rPr>
        <w:tab/>
      </w:r>
      <w:r>
        <w:rPr>
          <w:noProof/>
        </w:rPr>
        <w:fldChar w:fldCharType="begin" w:fldLock="1"/>
      </w:r>
      <w:r>
        <w:rPr>
          <w:noProof/>
        </w:rPr>
        <w:instrText xml:space="preserve"> PAGEREF _Toc161835092 \h </w:instrText>
      </w:r>
      <w:r>
        <w:rPr>
          <w:noProof/>
        </w:rPr>
      </w:r>
      <w:r>
        <w:rPr>
          <w:noProof/>
        </w:rPr>
        <w:fldChar w:fldCharType="separate"/>
      </w:r>
      <w:r>
        <w:rPr>
          <w:noProof/>
        </w:rPr>
        <w:t>76</w:t>
      </w:r>
      <w:r>
        <w:rPr>
          <w:noProof/>
        </w:rPr>
        <w:fldChar w:fldCharType="end"/>
      </w:r>
    </w:p>
    <w:p w14:paraId="7CB7CA94" w14:textId="11E73A54"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6.1.6.3.</w:t>
      </w:r>
      <w:r w:rsidRPr="001531C3">
        <w:rPr>
          <w:noProof/>
          <w:lang w:val="en-IN"/>
        </w:rPr>
        <w:t>8</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1531C3">
        <w:rPr>
          <w:noProof/>
          <w:lang w:val="en-IN"/>
        </w:rPr>
        <w:t>TagCountType</w:t>
      </w:r>
      <w:r>
        <w:rPr>
          <w:noProof/>
        </w:rPr>
        <w:tab/>
      </w:r>
      <w:r>
        <w:rPr>
          <w:noProof/>
        </w:rPr>
        <w:fldChar w:fldCharType="begin" w:fldLock="1"/>
      </w:r>
      <w:r>
        <w:rPr>
          <w:noProof/>
        </w:rPr>
        <w:instrText xml:space="preserve"> PAGEREF _Toc161835093 \h </w:instrText>
      </w:r>
      <w:r>
        <w:rPr>
          <w:noProof/>
        </w:rPr>
      </w:r>
      <w:r>
        <w:rPr>
          <w:noProof/>
        </w:rPr>
        <w:fldChar w:fldCharType="separate"/>
      </w:r>
      <w:r>
        <w:rPr>
          <w:noProof/>
        </w:rPr>
        <w:t>77</w:t>
      </w:r>
      <w:r>
        <w:rPr>
          <w:noProof/>
        </w:rPr>
        <w:fldChar w:fldCharType="end"/>
      </w:r>
    </w:p>
    <w:p w14:paraId="31E3893A" w14:textId="46E48650"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sidRPr="001531C3">
        <w:rPr>
          <w:noProof/>
          <w:lang w:val="en-US"/>
        </w:rPr>
        <w:t>6.1.6.4</w:t>
      </w:r>
      <w:r>
        <w:rPr>
          <w:rFonts w:asciiTheme="minorHAnsi" w:eastAsiaTheme="minorEastAsia" w:hAnsiTheme="minorHAnsi" w:cstheme="minorBidi"/>
          <w:noProof/>
          <w:kern w:val="2"/>
          <w:sz w:val="22"/>
          <w:szCs w:val="22"/>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_Toc161835094 \h </w:instrText>
      </w:r>
      <w:r>
        <w:rPr>
          <w:noProof/>
        </w:rPr>
      </w:r>
      <w:r>
        <w:rPr>
          <w:noProof/>
        </w:rPr>
        <w:fldChar w:fldCharType="separate"/>
      </w:r>
      <w:r>
        <w:rPr>
          <w:noProof/>
        </w:rPr>
        <w:t>77</w:t>
      </w:r>
      <w:r>
        <w:rPr>
          <w:noProof/>
        </w:rPr>
        <w:fldChar w:fldCharType="end"/>
      </w:r>
    </w:p>
    <w:p w14:paraId="01143A7C" w14:textId="722B90A3"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6.1.6.4.1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SearchExpression</w:t>
      </w:r>
      <w:r>
        <w:rPr>
          <w:noProof/>
        </w:rPr>
        <w:tab/>
      </w:r>
      <w:r>
        <w:rPr>
          <w:noProof/>
        </w:rPr>
        <w:fldChar w:fldCharType="begin" w:fldLock="1"/>
      </w:r>
      <w:r>
        <w:rPr>
          <w:noProof/>
        </w:rPr>
        <w:instrText xml:space="preserve"> PAGEREF _Toc161835095 \h </w:instrText>
      </w:r>
      <w:r>
        <w:rPr>
          <w:noProof/>
        </w:rPr>
      </w:r>
      <w:r>
        <w:rPr>
          <w:noProof/>
        </w:rPr>
        <w:fldChar w:fldCharType="separate"/>
      </w:r>
      <w:r>
        <w:rPr>
          <w:noProof/>
        </w:rPr>
        <w:t>77</w:t>
      </w:r>
      <w:r>
        <w:rPr>
          <w:noProof/>
        </w:rPr>
        <w:fldChar w:fldCharType="end"/>
      </w:r>
    </w:p>
    <w:p w14:paraId="0014544F" w14:textId="6BAEB06F"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sidRPr="001531C3">
        <w:rPr>
          <w:noProof/>
          <w:lang w:val="en-US"/>
        </w:rPr>
        <w:t>6.1.6.4.2</w:t>
      </w:r>
      <w:r>
        <w:rPr>
          <w:rFonts w:asciiTheme="minorHAnsi" w:eastAsiaTheme="minorEastAsia" w:hAnsiTheme="minorHAnsi" w:cstheme="minorBidi"/>
          <w:noProof/>
          <w:kern w:val="2"/>
          <w:sz w:val="22"/>
          <w:szCs w:val="22"/>
          <w:lang w:eastAsia="en-GB"/>
          <w14:ligatures w14:val="standardContextual"/>
        </w:rPr>
        <w:tab/>
      </w:r>
      <w:r w:rsidRPr="001531C3">
        <w:rPr>
          <w:noProof/>
          <w:lang w:val="en-US"/>
        </w:rPr>
        <w:t xml:space="preserve">Type: </w:t>
      </w:r>
      <w:r>
        <w:rPr>
          <w:noProof/>
        </w:rPr>
        <w:t>ExtendedProblemDetails</w:t>
      </w:r>
      <w:r>
        <w:rPr>
          <w:noProof/>
        </w:rPr>
        <w:tab/>
      </w:r>
      <w:r>
        <w:rPr>
          <w:noProof/>
        </w:rPr>
        <w:fldChar w:fldCharType="begin" w:fldLock="1"/>
      </w:r>
      <w:r>
        <w:rPr>
          <w:noProof/>
        </w:rPr>
        <w:instrText xml:space="preserve"> PAGEREF _Toc161835096 \h </w:instrText>
      </w:r>
      <w:r>
        <w:rPr>
          <w:noProof/>
        </w:rPr>
      </w:r>
      <w:r>
        <w:rPr>
          <w:noProof/>
        </w:rPr>
        <w:fldChar w:fldCharType="separate"/>
      </w:r>
      <w:r>
        <w:rPr>
          <w:noProof/>
        </w:rPr>
        <w:t>77</w:t>
      </w:r>
      <w:r>
        <w:rPr>
          <w:noProof/>
        </w:rPr>
        <w:fldChar w:fldCharType="end"/>
      </w:r>
    </w:p>
    <w:p w14:paraId="26F30317" w14:textId="7F149124"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6.1.6.4.3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ProblemDetailExtension</w:t>
      </w:r>
      <w:r>
        <w:rPr>
          <w:noProof/>
        </w:rPr>
        <w:tab/>
      </w:r>
      <w:r>
        <w:rPr>
          <w:noProof/>
        </w:rPr>
        <w:fldChar w:fldCharType="begin" w:fldLock="1"/>
      </w:r>
      <w:r>
        <w:rPr>
          <w:noProof/>
        </w:rPr>
        <w:instrText xml:space="preserve"> PAGEREF _Toc161835097 \h </w:instrText>
      </w:r>
      <w:r>
        <w:rPr>
          <w:noProof/>
        </w:rPr>
      </w:r>
      <w:r>
        <w:rPr>
          <w:noProof/>
        </w:rPr>
        <w:fldChar w:fldCharType="separate"/>
      </w:r>
      <w:r>
        <w:rPr>
          <w:noProof/>
        </w:rPr>
        <w:t>77</w:t>
      </w:r>
      <w:r>
        <w:rPr>
          <w:noProof/>
        </w:rPr>
        <w:fldChar w:fldCharType="end"/>
      </w:r>
    </w:p>
    <w:p w14:paraId="53CA44A9" w14:textId="1140FD46" w:rsidR="00A73B9F" w:rsidRDefault="00A73B9F">
      <w:pPr>
        <w:pStyle w:val="TOC3"/>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_Toc161835098 \h </w:instrText>
      </w:r>
      <w:r>
        <w:rPr>
          <w:noProof/>
        </w:rPr>
      </w:r>
      <w:r>
        <w:rPr>
          <w:noProof/>
        </w:rPr>
        <w:fldChar w:fldCharType="separate"/>
      </w:r>
      <w:r>
        <w:rPr>
          <w:noProof/>
        </w:rPr>
        <w:t>78</w:t>
      </w:r>
      <w:r>
        <w:rPr>
          <w:noProof/>
        </w:rPr>
        <w:fldChar w:fldCharType="end"/>
      </w:r>
    </w:p>
    <w:p w14:paraId="11B8D6B6" w14:textId="56062501"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_Toc161835099 \h </w:instrText>
      </w:r>
      <w:r>
        <w:rPr>
          <w:noProof/>
        </w:rPr>
      </w:r>
      <w:r>
        <w:rPr>
          <w:noProof/>
        </w:rPr>
        <w:fldChar w:fldCharType="separate"/>
      </w:r>
      <w:r>
        <w:rPr>
          <w:noProof/>
        </w:rPr>
        <w:t>78</w:t>
      </w:r>
      <w:r>
        <w:rPr>
          <w:noProof/>
        </w:rPr>
        <w:fldChar w:fldCharType="end"/>
      </w:r>
    </w:p>
    <w:p w14:paraId="7B11AEAC" w14:textId="42D8CA82"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_Toc161835100 \h </w:instrText>
      </w:r>
      <w:r>
        <w:rPr>
          <w:noProof/>
        </w:rPr>
      </w:r>
      <w:r>
        <w:rPr>
          <w:noProof/>
        </w:rPr>
        <w:fldChar w:fldCharType="separate"/>
      </w:r>
      <w:r>
        <w:rPr>
          <w:noProof/>
        </w:rPr>
        <w:t>78</w:t>
      </w:r>
      <w:r>
        <w:rPr>
          <w:noProof/>
        </w:rPr>
        <w:fldChar w:fldCharType="end"/>
      </w:r>
    </w:p>
    <w:p w14:paraId="70670347" w14:textId="52A40027"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_Toc161835101 \h </w:instrText>
      </w:r>
      <w:r>
        <w:rPr>
          <w:noProof/>
        </w:rPr>
      </w:r>
      <w:r>
        <w:rPr>
          <w:noProof/>
        </w:rPr>
        <w:fldChar w:fldCharType="separate"/>
      </w:r>
      <w:r>
        <w:rPr>
          <w:noProof/>
        </w:rPr>
        <w:t>78</w:t>
      </w:r>
      <w:r>
        <w:rPr>
          <w:noProof/>
        </w:rPr>
        <w:fldChar w:fldCharType="end"/>
      </w:r>
    </w:p>
    <w:p w14:paraId="3AF5B24E" w14:textId="056078FB" w:rsidR="00A73B9F" w:rsidRDefault="00A73B9F">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_Toc161835102 \h </w:instrText>
      </w:r>
      <w:r>
        <w:rPr>
          <w:noProof/>
        </w:rPr>
      </w:r>
      <w:r>
        <w:rPr>
          <w:noProof/>
        </w:rPr>
        <w:fldChar w:fldCharType="separate"/>
      </w:r>
      <w:r>
        <w:rPr>
          <w:noProof/>
        </w:rPr>
        <w:t>78</w:t>
      </w:r>
      <w:r>
        <w:rPr>
          <w:noProof/>
        </w:rPr>
        <w:fldChar w:fldCharType="end"/>
      </w:r>
    </w:p>
    <w:p w14:paraId="7EC62962" w14:textId="1DBD4A2E" w:rsidR="00A73B9F" w:rsidRDefault="00A73B9F">
      <w:pPr>
        <w:pStyle w:val="TOC3"/>
        <w:rPr>
          <w:rFonts w:asciiTheme="minorHAnsi" w:eastAsiaTheme="minorEastAsia" w:hAnsiTheme="minorHAnsi" w:cstheme="minorBidi"/>
          <w:noProof/>
          <w:kern w:val="2"/>
          <w:sz w:val="22"/>
          <w:szCs w:val="22"/>
          <w:lang w:eastAsia="en-GB"/>
          <w14:ligatures w14:val="standardContextual"/>
        </w:rPr>
      </w:pPr>
      <w:r>
        <w:rPr>
          <w:noProof/>
        </w:rPr>
        <w:t>6.1.9</w:t>
      </w:r>
      <w:r>
        <w:rPr>
          <w:rFonts w:asciiTheme="minorHAnsi" w:eastAsiaTheme="minorEastAsia" w:hAnsiTheme="minorHAnsi" w:cstheme="minorBidi"/>
          <w:noProof/>
          <w:kern w:val="2"/>
          <w:sz w:val="22"/>
          <w:szCs w:val="22"/>
          <w:lang w:eastAsia="en-GB"/>
          <w14:ligatures w14:val="standardContextual"/>
        </w:rPr>
        <w:tab/>
      </w:r>
      <w:r>
        <w:rPr>
          <w:noProof/>
        </w:rPr>
        <w:t>Security</w:t>
      </w:r>
      <w:r>
        <w:rPr>
          <w:noProof/>
        </w:rPr>
        <w:tab/>
      </w:r>
      <w:r>
        <w:rPr>
          <w:noProof/>
        </w:rPr>
        <w:fldChar w:fldCharType="begin" w:fldLock="1"/>
      </w:r>
      <w:r>
        <w:rPr>
          <w:noProof/>
        </w:rPr>
        <w:instrText xml:space="preserve"> PAGEREF _Toc161835103 \h </w:instrText>
      </w:r>
      <w:r>
        <w:rPr>
          <w:noProof/>
        </w:rPr>
      </w:r>
      <w:r>
        <w:rPr>
          <w:noProof/>
        </w:rPr>
        <w:fldChar w:fldCharType="separate"/>
      </w:r>
      <w:r>
        <w:rPr>
          <w:noProof/>
        </w:rPr>
        <w:t>79</w:t>
      </w:r>
      <w:r>
        <w:rPr>
          <w:noProof/>
        </w:rPr>
        <w:fldChar w:fldCharType="end"/>
      </w:r>
    </w:p>
    <w:p w14:paraId="132E86A5" w14:textId="57E94993" w:rsidR="00A73B9F" w:rsidRDefault="00A73B9F">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Nudsf_Timer Service API</w:t>
      </w:r>
      <w:r>
        <w:rPr>
          <w:noProof/>
        </w:rPr>
        <w:tab/>
      </w:r>
      <w:r>
        <w:rPr>
          <w:noProof/>
        </w:rPr>
        <w:fldChar w:fldCharType="begin" w:fldLock="1"/>
      </w:r>
      <w:r>
        <w:rPr>
          <w:noProof/>
        </w:rPr>
        <w:instrText xml:space="preserve"> PAGEREF _Toc161835104 \h </w:instrText>
      </w:r>
      <w:r>
        <w:rPr>
          <w:noProof/>
        </w:rPr>
      </w:r>
      <w:r>
        <w:rPr>
          <w:noProof/>
        </w:rPr>
        <w:fldChar w:fldCharType="separate"/>
      </w:r>
      <w:r>
        <w:rPr>
          <w:noProof/>
        </w:rPr>
        <w:t>80</w:t>
      </w:r>
      <w:r>
        <w:rPr>
          <w:noProof/>
        </w:rPr>
        <w:fldChar w:fldCharType="end"/>
      </w:r>
    </w:p>
    <w:p w14:paraId="7AF02D19" w14:textId="56C3F1F0" w:rsidR="00A73B9F" w:rsidRDefault="00A73B9F">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_Toc161835105 \h </w:instrText>
      </w:r>
      <w:r>
        <w:rPr>
          <w:noProof/>
        </w:rPr>
      </w:r>
      <w:r>
        <w:rPr>
          <w:noProof/>
        </w:rPr>
        <w:fldChar w:fldCharType="separate"/>
      </w:r>
      <w:r>
        <w:rPr>
          <w:noProof/>
        </w:rPr>
        <w:t>80</w:t>
      </w:r>
      <w:r>
        <w:rPr>
          <w:noProof/>
        </w:rPr>
        <w:fldChar w:fldCharType="end"/>
      </w:r>
    </w:p>
    <w:p w14:paraId="6AFF0B05" w14:textId="14949832" w:rsidR="00A73B9F" w:rsidRDefault="00A73B9F">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_Toc161835106 \h </w:instrText>
      </w:r>
      <w:r>
        <w:rPr>
          <w:noProof/>
        </w:rPr>
      </w:r>
      <w:r>
        <w:rPr>
          <w:noProof/>
        </w:rPr>
        <w:fldChar w:fldCharType="separate"/>
      </w:r>
      <w:r>
        <w:rPr>
          <w:noProof/>
        </w:rPr>
        <w:t>80</w:t>
      </w:r>
      <w:r>
        <w:rPr>
          <w:noProof/>
        </w:rPr>
        <w:fldChar w:fldCharType="end"/>
      </w:r>
    </w:p>
    <w:p w14:paraId="5556B13B" w14:textId="1F3745C0"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_Toc161835107 \h </w:instrText>
      </w:r>
      <w:r>
        <w:rPr>
          <w:noProof/>
        </w:rPr>
      </w:r>
      <w:r>
        <w:rPr>
          <w:noProof/>
        </w:rPr>
        <w:fldChar w:fldCharType="separate"/>
      </w:r>
      <w:r>
        <w:rPr>
          <w:noProof/>
        </w:rPr>
        <w:t>80</w:t>
      </w:r>
      <w:r>
        <w:rPr>
          <w:noProof/>
        </w:rPr>
        <w:fldChar w:fldCharType="end"/>
      </w:r>
    </w:p>
    <w:p w14:paraId="79DA0C5B" w14:textId="2062F0D8"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_Toc161835108 \h </w:instrText>
      </w:r>
      <w:r>
        <w:rPr>
          <w:noProof/>
        </w:rPr>
      </w:r>
      <w:r>
        <w:rPr>
          <w:noProof/>
        </w:rPr>
        <w:fldChar w:fldCharType="separate"/>
      </w:r>
      <w:r>
        <w:rPr>
          <w:noProof/>
        </w:rPr>
        <w:t>80</w:t>
      </w:r>
      <w:r>
        <w:rPr>
          <w:noProof/>
        </w:rPr>
        <w:fldChar w:fldCharType="end"/>
      </w:r>
    </w:p>
    <w:p w14:paraId="3D18FCCA" w14:textId="042A4CF5"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6.2.2.2.1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_Toc161835109 \h </w:instrText>
      </w:r>
      <w:r>
        <w:rPr>
          <w:noProof/>
        </w:rPr>
      </w:r>
      <w:r>
        <w:rPr>
          <w:noProof/>
        </w:rPr>
        <w:fldChar w:fldCharType="separate"/>
      </w:r>
      <w:r>
        <w:rPr>
          <w:noProof/>
        </w:rPr>
        <w:t>80</w:t>
      </w:r>
      <w:r>
        <w:rPr>
          <w:noProof/>
        </w:rPr>
        <w:fldChar w:fldCharType="end"/>
      </w:r>
    </w:p>
    <w:p w14:paraId="02A6A36F" w14:textId="7B7C50B5"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6.2.2.2.2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_Toc161835110 \h </w:instrText>
      </w:r>
      <w:r>
        <w:rPr>
          <w:noProof/>
        </w:rPr>
      </w:r>
      <w:r>
        <w:rPr>
          <w:noProof/>
        </w:rPr>
        <w:fldChar w:fldCharType="separate"/>
      </w:r>
      <w:r>
        <w:rPr>
          <w:noProof/>
        </w:rPr>
        <w:t>81</w:t>
      </w:r>
      <w:r>
        <w:rPr>
          <w:noProof/>
        </w:rPr>
        <w:fldChar w:fldCharType="end"/>
      </w:r>
    </w:p>
    <w:p w14:paraId="4DD888D4" w14:textId="2937F779"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_Toc161835111 \h </w:instrText>
      </w:r>
      <w:r>
        <w:rPr>
          <w:noProof/>
        </w:rPr>
      </w:r>
      <w:r>
        <w:rPr>
          <w:noProof/>
        </w:rPr>
        <w:fldChar w:fldCharType="separate"/>
      </w:r>
      <w:r>
        <w:rPr>
          <w:noProof/>
        </w:rPr>
        <w:t>81</w:t>
      </w:r>
      <w:r>
        <w:rPr>
          <w:noProof/>
        </w:rPr>
        <w:fldChar w:fldCharType="end"/>
      </w:r>
    </w:p>
    <w:p w14:paraId="07060D01" w14:textId="6146C53C" w:rsidR="00A73B9F" w:rsidRDefault="00A73B9F">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_Toc161835112 \h </w:instrText>
      </w:r>
      <w:r>
        <w:rPr>
          <w:noProof/>
        </w:rPr>
      </w:r>
      <w:r>
        <w:rPr>
          <w:noProof/>
        </w:rPr>
        <w:fldChar w:fldCharType="separate"/>
      </w:r>
      <w:r>
        <w:rPr>
          <w:noProof/>
        </w:rPr>
        <w:t>81</w:t>
      </w:r>
      <w:r>
        <w:rPr>
          <w:noProof/>
        </w:rPr>
        <w:fldChar w:fldCharType="end"/>
      </w:r>
    </w:p>
    <w:p w14:paraId="0E2D9DA2" w14:textId="63FDF634"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_Toc161835113 \h </w:instrText>
      </w:r>
      <w:r>
        <w:rPr>
          <w:noProof/>
        </w:rPr>
      </w:r>
      <w:r>
        <w:rPr>
          <w:noProof/>
        </w:rPr>
        <w:fldChar w:fldCharType="separate"/>
      </w:r>
      <w:r>
        <w:rPr>
          <w:noProof/>
        </w:rPr>
        <w:t>81</w:t>
      </w:r>
      <w:r>
        <w:rPr>
          <w:noProof/>
        </w:rPr>
        <w:fldChar w:fldCharType="end"/>
      </w:r>
    </w:p>
    <w:p w14:paraId="07050128" w14:textId="0CF45221"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Resource: Timers (Store)</w:t>
      </w:r>
      <w:r>
        <w:rPr>
          <w:noProof/>
        </w:rPr>
        <w:tab/>
      </w:r>
      <w:r>
        <w:rPr>
          <w:noProof/>
        </w:rPr>
        <w:fldChar w:fldCharType="begin" w:fldLock="1"/>
      </w:r>
      <w:r>
        <w:rPr>
          <w:noProof/>
        </w:rPr>
        <w:instrText xml:space="preserve"> PAGEREF _Toc161835114 \h </w:instrText>
      </w:r>
      <w:r>
        <w:rPr>
          <w:noProof/>
        </w:rPr>
      </w:r>
      <w:r>
        <w:rPr>
          <w:noProof/>
        </w:rPr>
        <w:fldChar w:fldCharType="separate"/>
      </w:r>
      <w:r>
        <w:rPr>
          <w:noProof/>
        </w:rPr>
        <w:t>82</w:t>
      </w:r>
      <w:r>
        <w:rPr>
          <w:noProof/>
        </w:rPr>
        <w:fldChar w:fldCharType="end"/>
      </w:r>
    </w:p>
    <w:p w14:paraId="660A22F0" w14:textId="7A28DE5D"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_Toc161835115 \h </w:instrText>
      </w:r>
      <w:r>
        <w:rPr>
          <w:noProof/>
        </w:rPr>
      </w:r>
      <w:r>
        <w:rPr>
          <w:noProof/>
        </w:rPr>
        <w:fldChar w:fldCharType="separate"/>
      </w:r>
      <w:r>
        <w:rPr>
          <w:noProof/>
        </w:rPr>
        <w:t>82</w:t>
      </w:r>
      <w:r>
        <w:rPr>
          <w:noProof/>
        </w:rPr>
        <w:fldChar w:fldCharType="end"/>
      </w:r>
    </w:p>
    <w:p w14:paraId="2DEB2F00" w14:textId="6BD37EC7"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_Toc161835116 \h </w:instrText>
      </w:r>
      <w:r>
        <w:rPr>
          <w:noProof/>
        </w:rPr>
      </w:r>
      <w:r>
        <w:rPr>
          <w:noProof/>
        </w:rPr>
        <w:fldChar w:fldCharType="separate"/>
      </w:r>
      <w:r>
        <w:rPr>
          <w:noProof/>
        </w:rPr>
        <w:t>82</w:t>
      </w:r>
      <w:r>
        <w:rPr>
          <w:noProof/>
        </w:rPr>
        <w:fldChar w:fldCharType="end"/>
      </w:r>
    </w:p>
    <w:p w14:paraId="3276D65D" w14:textId="6FBB90BB"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6.2.3.2.3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_Toc161835117 \h </w:instrText>
      </w:r>
      <w:r>
        <w:rPr>
          <w:noProof/>
        </w:rPr>
      </w:r>
      <w:r>
        <w:rPr>
          <w:noProof/>
        </w:rPr>
        <w:fldChar w:fldCharType="separate"/>
      </w:r>
      <w:r>
        <w:rPr>
          <w:noProof/>
        </w:rPr>
        <w:t>82</w:t>
      </w:r>
      <w:r>
        <w:rPr>
          <w:noProof/>
        </w:rPr>
        <w:fldChar w:fldCharType="end"/>
      </w:r>
    </w:p>
    <w:p w14:paraId="140A6C94" w14:textId="7375D299"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Resource: Individual Timer (Document)</w:t>
      </w:r>
      <w:r>
        <w:rPr>
          <w:noProof/>
        </w:rPr>
        <w:tab/>
      </w:r>
      <w:r>
        <w:rPr>
          <w:noProof/>
        </w:rPr>
        <w:fldChar w:fldCharType="begin" w:fldLock="1"/>
      </w:r>
      <w:r>
        <w:rPr>
          <w:noProof/>
        </w:rPr>
        <w:instrText xml:space="preserve"> PAGEREF _Toc161835118 \h </w:instrText>
      </w:r>
      <w:r>
        <w:rPr>
          <w:noProof/>
        </w:rPr>
      </w:r>
      <w:r>
        <w:rPr>
          <w:noProof/>
        </w:rPr>
        <w:fldChar w:fldCharType="separate"/>
      </w:r>
      <w:r>
        <w:rPr>
          <w:noProof/>
        </w:rPr>
        <w:t>84</w:t>
      </w:r>
      <w:r>
        <w:rPr>
          <w:noProof/>
        </w:rPr>
        <w:fldChar w:fldCharType="end"/>
      </w:r>
    </w:p>
    <w:p w14:paraId="6EF4257B" w14:textId="202D6467"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_Toc161835119 \h </w:instrText>
      </w:r>
      <w:r>
        <w:rPr>
          <w:noProof/>
        </w:rPr>
      </w:r>
      <w:r>
        <w:rPr>
          <w:noProof/>
        </w:rPr>
        <w:fldChar w:fldCharType="separate"/>
      </w:r>
      <w:r>
        <w:rPr>
          <w:noProof/>
        </w:rPr>
        <w:t>84</w:t>
      </w:r>
      <w:r>
        <w:rPr>
          <w:noProof/>
        </w:rPr>
        <w:fldChar w:fldCharType="end"/>
      </w:r>
    </w:p>
    <w:p w14:paraId="274ED6F9" w14:textId="35AB87E0"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6.2.3.3.2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_Toc161835120 \h </w:instrText>
      </w:r>
      <w:r>
        <w:rPr>
          <w:noProof/>
        </w:rPr>
      </w:r>
      <w:r>
        <w:rPr>
          <w:noProof/>
        </w:rPr>
        <w:fldChar w:fldCharType="separate"/>
      </w:r>
      <w:r>
        <w:rPr>
          <w:noProof/>
        </w:rPr>
        <w:t>84</w:t>
      </w:r>
      <w:r>
        <w:rPr>
          <w:noProof/>
        </w:rPr>
        <w:fldChar w:fldCharType="end"/>
      </w:r>
    </w:p>
    <w:p w14:paraId="1699C888" w14:textId="67C454F3"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6.2.3.3.3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_Toc161835121 \h </w:instrText>
      </w:r>
      <w:r>
        <w:rPr>
          <w:noProof/>
        </w:rPr>
      </w:r>
      <w:r>
        <w:rPr>
          <w:noProof/>
        </w:rPr>
        <w:fldChar w:fldCharType="separate"/>
      </w:r>
      <w:r>
        <w:rPr>
          <w:noProof/>
        </w:rPr>
        <w:t>84</w:t>
      </w:r>
      <w:r>
        <w:rPr>
          <w:noProof/>
        </w:rPr>
        <w:fldChar w:fldCharType="end"/>
      </w:r>
    </w:p>
    <w:p w14:paraId="24AEB41E" w14:textId="2E6B80DB" w:rsidR="00A73B9F" w:rsidRDefault="00A73B9F">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_Toc161835122 \h </w:instrText>
      </w:r>
      <w:r>
        <w:rPr>
          <w:noProof/>
        </w:rPr>
      </w:r>
      <w:r>
        <w:rPr>
          <w:noProof/>
        </w:rPr>
        <w:fldChar w:fldCharType="separate"/>
      </w:r>
      <w:r>
        <w:rPr>
          <w:noProof/>
        </w:rPr>
        <w:t>86</w:t>
      </w:r>
      <w:r>
        <w:rPr>
          <w:noProof/>
        </w:rPr>
        <w:fldChar w:fldCharType="end"/>
      </w:r>
    </w:p>
    <w:p w14:paraId="5D40AAE7" w14:textId="008A5103" w:rsidR="00A73B9F" w:rsidRDefault="00A73B9F">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_Toc161835123 \h </w:instrText>
      </w:r>
      <w:r>
        <w:rPr>
          <w:noProof/>
        </w:rPr>
      </w:r>
      <w:r>
        <w:rPr>
          <w:noProof/>
        </w:rPr>
        <w:fldChar w:fldCharType="separate"/>
      </w:r>
      <w:r>
        <w:rPr>
          <w:noProof/>
        </w:rPr>
        <w:t>86</w:t>
      </w:r>
      <w:r>
        <w:rPr>
          <w:noProof/>
        </w:rPr>
        <w:fldChar w:fldCharType="end"/>
      </w:r>
    </w:p>
    <w:p w14:paraId="14E94F1D" w14:textId="67C723E4"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_Toc161835124 \h </w:instrText>
      </w:r>
      <w:r>
        <w:rPr>
          <w:noProof/>
        </w:rPr>
      </w:r>
      <w:r>
        <w:rPr>
          <w:noProof/>
        </w:rPr>
        <w:fldChar w:fldCharType="separate"/>
      </w:r>
      <w:r>
        <w:rPr>
          <w:noProof/>
        </w:rPr>
        <w:t>86</w:t>
      </w:r>
      <w:r>
        <w:rPr>
          <w:noProof/>
        </w:rPr>
        <w:fldChar w:fldCharType="end"/>
      </w:r>
    </w:p>
    <w:p w14:paraId="558CD44A" w14:textId="38DBEE54"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Timer Expiry Notification</w:t>
      </w:r>
      <w:r>
        <w:rPr>
          <w:noProof/>
        </w:rPr>
        <w:tab/>
      </w:r>
      <w:r>
        <w:rPr>
          <w:noProof/>
        </w:rPr>
        <w:fldChar w:fldCharType="begin" w:fldLock="1"/>
      </w:r>
      <w:r>
        <w:rPr>
          <w:noProof/>
        </w:rPr>
        <w:instrText xml:space="preserve"> PAGEREF _Toc161835125 \h </w:instrText>
      </w:r>
      <w:r>
        <w:rPr>
          <w:noProof/>
        </w:rPr>
      </w:r>
      <w:r>
        <w:rPr>
          <w:noProof/>
        </w:rPr>
        <w:fldChar w:fldCharType="separate"/>
      </w:r>
      <w:r>
        <w:rPr>
          <w:noProof/>
        </w:rPr>
        <w:t>87</w:t>
      </w:r>
      <w:r>
        <w:rPr>
          <w:noProof/>
        </w:rPr>
        <w:fldChar w:fldCharType="end"/>
      </w:r>
    </w:p>
    <w:p w14:paraId="16B90309" w14:textId="5D5D821F"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6.2.5.2.1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_Toc161835126 \h </w:instrText>
      </w:r>
      <w:r>
        <w:rPr>
          <w:noProof/>
        </w:rPr>
      </w:r>
      <w:r>
        <w:rPr>
          <w:noProof/>
        </w:rPr>
        <w:fldChar w:fldCharType="separate"/>
      </w:r>
      <w:r>
        <w:rPr>
          <w:noProof/>
        </w:rPr>
        <w:t>87</w:t>
      </w:r>
      <w:r>
        <w:rPr>
          <w:noProof/>
        </w:rPr>
        <w:fldChar w:fldCharType="end"/>
      </w:r>
    </w:p>
    <w:p w14:paraId="52B6362D" w14:textId="2849A352"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6.2.5.2.2</w:t>
      </w:r>
      <w:r>
        <w:rPr>
          <w:rFonts w:asciiTheme="minorHAnsi" w:eastAsiaTheme="minorEastAsia" w:hAnsiTheme="minorHAnsi" w:cstheme="minorBidi"/>
          <w:noProof/>
          <w:kern w:val="2"/>
          <w:sz w:val="22"/>
          <w:szCs w:val="22"/>
          <w:lang w:eastAsia="en-GB"/>
          <w14:ligatures w14:val="standardContextual"/>
        </w:rPr>
        <w:tab/>
      </w:r>
      <w:r>
        <w:rPr>
          <w:noProof/>
        </w:rPr>
        <w:t>Target URI</w:t>
      </w:r>
      <w:r>
        <w:rPr>
          <w:noProof/>
        </w:rPr>
        <w:tab/>
      </w:r>
      <w:r>
        <w:rPr>
          <w:noProof/>
        </w:rPr>
        <w:fldChar w:fldCharType="begin" w:fldLock="1"/>
      </w:r>
      <w:r>
        <w:rPr>
          <w:noProof/>
        </w:rPr>
        <w:instrText xml:space="preserve"> PAGEREF _Toc161835127 \h </w:instrText>
      </w:r>
      <w:r>
        <w:rPr>
          <w:noProof/>
        </w:rPr>
      </w:r>
      <w:r>
        <w:rPr>
          <w:noProof/>
        </w:rPr>
        <w:fldChar w:fldCharType="separate"/>
      </w:r>
      <w:r>
        <w:rPr>
          <w:noProof/>
        </w:rPr>
        <w:t>87</w:t>
      </w:r>
      <w:r>
        <w:rPr>
          <w:noProof/>
        </w:rPr>
        <w:fldChar w:fldCharType="end"/>
      </w:r>
    </w:p>
    <w:p w14:paraId="3349483F" w14:textId="0A50204F"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6.2.5.2.3</w:t>
      </w:r>
      <w:r>
        <w:rPr>
          <w:rFonts w:asciiTheme="minorHAnsi" w:eastAsiaTheme="minorEastAsia" w:hAnsiTheme="minorHAnsi" w:cstheme="minorBidi"/>
          <w:noProof/>
          <w:kern w:val="2"/>
          <w:sz w:val="22"/>
          <w:szCs w:val="22"/>
          <w:lang w:eastAsia="en-GB"/>
          <w14:ligatures w14:val="standardContextual"/>
        </w:rPr>
        <w:tab/>
      </w:r>
      <w:r>
        <w:rPr>
          <w:noProof/>
        </w:rPr>
        <w:t>Standard Methods</w:t>
      </w:r>
      <w:r>
        <w:rPr>
          <w:noProof/>
        </w:rPr>
        <w:tab/>
      </w:r>
      <w:r>
        <w:rPr>
          <w:noProof/>
        </w:rPr>
        <w:fldChar w:fldCharType="begin" w:fldLock="1"/>
      </w:r>
      <w:r>
        <w:rPr>
          <w:noProof/>
        </w:rPr>
        <w:instrText xml:space="preserve"> PAGEREF _Toc161835128 \h </w:instrText>
      </w:r>
      <w:r>
        <w:rPr>
          <w:noProof/>
        </w:rPr>
      </w:r>
      <w:r>
        <w:rPr>
          <w:noProof/>
        </w:rPr>
        <w:fldChar w:fldCharType="separate"/>
      </w:r>
      <w:r>
        <w:rPr>
          <w:noProof/>
        </w:rPr>
        <w:t>87</w:t>
      </w:r>
      <w:r>
        <w:rPr>
          <w:noProof/>
        </w:rPr>
        <w:fldChar w:fldCharType="end"/>
      </w:r>
    </w:p>
    <w:p w14:paraId="1D6561F2" w14:textId="25C8E453" w:rsidR="00A73B9F" w:rsidRDefault="00A73B9F">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_Toc161835129 \h </w:instrText>
      </w:r>
      <w:r>
        <w:rPr>
          <w:noProof/>
        </w:rPr>
      </w:r>
      <w:r>
        <w:rPr>
          <w:noProof/>
        </w:rPr>
        <w:fldChar w:fldCharType="separate"/>
      </w:r>
      <w:r>
        <w:rPr>
          <w:noProof/>
        </w:rPr>
        <w:t>87</w:t>
      </w:r>
      <w:r>
        <w:rPr>
          <w:noProof/>
        </w:rPr>
        <w:fldChar w:fldCharType="end"/>
      </w:r>
    </w:p>
    <w:p w14:paraId="556B3836" w14:textId="1041F7CC"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_Toc161835130 \h </w:instrText>
      </w:r>
      <w:r>
        <w:rPr>
          <w:noProof/>
        </w:rPr>
      </w:r>
      <w:r>
        <w:rPr>
          <w:noProof/>
        </w:rPr>
        <w:fldChar w:fldCharType="separate"/>
      </w:r>
      <w:r>
        <w:rPr>
          <w:noProof/>
        </w:rPr>
        <w:t>87</w:t>
      </w:r>
      <w:r>
        <w:rPr>
          <w:noProof/>
        </w:rPr>
        <w:fldChar w:fldCharType="end"/>
      </w:r>
    </w:p>
    <w:p w14:paraId="0D584B68" w14:textId="5323B61C"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sidRPr="001531C3">
        <w:rPr>
          <w:noProof/>
          <w:lang w:val="en-US"/>
        </w:rPr>
        <w:t>6.2.6.2</w:t>
      </w:r>
      <w:r>
        <w:rPr>
          <w:rFonts w:asciiTheme="minorHAnsi" w:eastAsiaTheme="minorEastAsia" w:hAnsiTheme="minorHAnsi" w:cstheme="minorBidi"/>
          <w:noProof/>
          <w:kern w:val="2"/>
          <w:sz w:val="22"/>
          <w:szCs w:val="22"/>
          <w:lang w:eastAsia="en-GB"/>
          <w14:ligatures w14:val="standardContextual"/>
        </w:rPr>
        <w:tab/>
      </w:r>
      <w:r w:rsidRPr="001531C3">
        <w:rPr>
          <w:noProof/>
          <w:lang w:val="en-US"/>
        </w:rPr>
        <w:t>Structured data types</w:t>
      </w:r>
      <w:r>
        <w:rPr>
          <w:noProof/>
        </w:rPr>
        <w:tab/>
      </w:r>
      <w:r>
        <w:rPr>
          <w:noProof/>
        </w:rPr>
        <w:fldChar w:fldCharType="begin" w:fldLock="1"/>
      </w:r>
      <w:r>
        <w:rPr>
          <w:noProof/>
        </w:rPr>
        <w:instrText xml:space="preserve"> PAGEREF _Toc161835131 \h </w:instrText>
      </w:r>
      <w:r>
        <w:rPr>
          <w:noProof/>
        </w:rPr>
      </w:r>
      <w:r>
        <w:rPr>
          <w:noProof/>
        </w:rPr>
        <w:fldChar w:fldCharType="separate"/>
      </w:r>
      <w:r>
        <w:rPr>
          <w:noProof/>
        </w:rPr>
        <w:t>88</w:t>
      </w:r>
      <w:r>
        <w:rPr>
          <w:noProof/>
        </w:rPr>
        <w:fldChar w:fldCharType="end"/>
      </w:r>
    </w:p>
    <w:p w14:paraId="0F519BD1" w14:textId="7FDCDE73"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6.2.6.2.1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_Toc161835132 \h </w:instrText>
      </w:r>
      <w:r>
        <w:rPr>
          <w:noProof/>
        </w:rPr>
      </w:r>
      <w:r>
        <w:rPr>
          <w:noProof/>
        </w:rPr>
        <w:fldChar w:fldCharType="separate"/>
      </w:r>
      <w:r>
        <w:rPr>
          <w:noProof/>
        </w:rPr>
        <w:t>88</w:t>
      </w:r>
      <w:r>
        <w:rPr>
          <w:noProof/>
        </w:rPr>
        <w:fldChar w:fldCharType="end"/>
      </w:r>
    </w:p>
    <w:p w14:paraId="48D35BE5" w14:textId="30B7BBBC"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6.2.6.2.2</w:t>
      </w:r>
      <w:r>
        <w:rPr>
          <w:rFonts w:asciiTheme="minorHAnsi" w:eastAsiaTheme="minorEastAsia" w:hAnsiTheme="minorHAnsi" w:cstheme="minorBidi"/>
          <w:noProof/>
          <w:kern w:val="2"/>
          <w:sz w:val="22"/>
          <w:szCs w:val="22"/>
          <w:lang w:eastAsia="en-GB"/>
          <w14:ligatures w14:val="standardContextual"/>
        </w:rPr>
        <w:tab/>
      </w:r>
      <w:r>
        <w:rPr>
          <w:noProof/>
        </w:rPr>
        <w:t>Type: Timer</w:t>
      </w:r>
      <w:r>
        <w:rPr>
          <w:noProof/>
        </w:rPr>
        <w:tab/>
      </w:r>
      <w:r>
        <w:rPr>
          <w:noProof/>
        </w:rPr>
        <w:fldChar w:fldCharType="begin" w:fldLock="1"/>
      </w:r>
      <w:r>
        <w:rPr>
          <w:noProof/>
        </w:rPr>
        <w:instrText xml:space="preserve"> PAGEREF _Toc161835133 \h </w:instrText>
      </w:r>
      <w:r>
        <w:rPr>
          <w:noProof/>
        </w:rPr>
      </w:r>
      <w:r>
        <w:rPr>
          <w:noProof/>
        </w:rPr>
        <w:fldChar w:fldCharType="separate"/>
      </w:r>
      <w:r>
        <w:rPr>
          <w:noProof/>
        </w:rPr>
        <w:t>88</w:t>
      </w:r>
      <w:r>
        <w:rPr>
          <w:noProof/>
        </w:rPr>
        <w:fldChar w:fldCharType="end"/>
      </w:r>
    </w:p>
    <w:p w14:paraId="6F793828" w14:textId="096B8194"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6.2.6.2.3</w:t>
      </w:r>
      <w:r>
        <w:rPr>
          <w:rFonts w:asciiTheme="minorHAnsi" w:eastAsiaTheme="minorEastAsia" w:hAnsiTheme="minorHAnsi" w:cstheme="minorBidi"/>
          <w:noProof/>
          <w:kern w:val="2"/>
          <w:sz w:val="22"/>
          <w:szCs w:val="22"/>
          <w:lang w:eastAsia="en-GB"/>
          <w14:ligatures w14:val="standardContextual"/>
        </w:rPr>
        <w:tab/>
      </w:r>
      <w:r>
        <w:rPr>
          <w:noProof/>
        </w:rPr>
        <w:t>Type: TimerIdList</w:t>
      </w:r>
      <w:r>
        <w:rPr>
          <w:noProof/>
        </w:rPr>
        <w:tab/>
      </w:r>
      <w:r>
        <w:rPr>
          <w:noProof/>
        </w:rPr>
        <w:fldChar w:fldCharType="begin" w:fldLock="1"/>
      </w:r>
      <w:r>
        <w:rPr>
          <w:noProof/>
        </w:rPr>
        <w:instrText xml:space="preserve"> PAGEREF _Toc161835134 \h </w:instrText>
      </w:r>
      <w:r>
        <w:rPr>
          <w:noProof/>
        </w:rPr>
      </w:r>
      <w:r>
        <w:rPr>
          <w:noProof/>
        </w:rPr>
        <w:fldChar w:fldCharType="separate"/>
      </w:r>
      <w:r>
        <w:rPr>
          <w:noProof/>
        </w:rPr>
        <w:t>89</w:t>
      </w:r>
      <w:r>
        <w:rPr>
          <w:noProof/>
        </w:rPr>
        <w:fldChar w:fldCharType="end"/>
      </w:r>
    </w:p>
    <w:p w14:paraId="186C39D0" w14:textId="598E38A5"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sidRPr="001531C3">
        <w:rPr>
          <w:noProof/>
          <w:lang w:val="en-US"/>
        </w:rPr>
        <w:t>6.2.6.3</w:t>
      </w:r>
      <w:r>
        <w:rPr>
          <w:rFonts w:asciiTheme="minorHAnsi" w:eastAsiaTheme="minorEastAsia" w:hAnsiTheme="minorHAnsi" w:cstheme="minorBidi"/>
          <w:noProof/>
          <w:kern w:val="2"/>
          <w:sz w:val="22"/>
          <w:szCs w:val="22"/>
          <w:lang w:eastAsia="en-GB"/>
          <w14:ligatures w14:val="standardContextual"/>
        </w:rPr>
        <w:tab/>
      </w:r>
      <w:r w:rsidRPr="001531C3">
        <w:rPr>
          <w:noProof/>
          <w:lang w:val="en-US"/>
        </w:rPr>
        <w:t>Simple data types and enumerations</w:t>
      </w:r>
      <w:r>
        <w:rPr>
          <w:noProof/>
        </w:rPr>
        <w:tab/>
      </w:r>
      <w:r>
        <w:rPr>
          <w:noProof/>
        </w:rPr>
        <w:fldChar w:fldCharType="begin" w:fldLock="1"/>
      </w:r>
      <w:r>
        <w:rPr>
          <w:noProof/>
        </w:rPr>
        <w:instrText xml:space="preserve"> PAGEREF _Toc161835135 \h </w:instrText>
      </w:r>
      <w:r>
        <w:rPr>
          <w:noProof/>
        </w:rPr>
      </w:r>
      <w:r>
        <w:rPr>
          <w:noProof/>
        </w:rPr>
        <w:fldChar w:fldCharType="separate"/>
      </w:r>
      <w:r>
        <w:rPr>
          <w:noProof/>
        </w:rPr>
        <w:t>89</w:t>
      </w:r>
      <w:r>
        <w:rPr>
          <w:noProof/>
        </w:rPr>
        <w:fldChar w:fldCharType="end"/>
      </w:r>
    </w:p>
    <w:p w14:paraId="0AF2ADF8" w14:textId="5E6D0236"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6.2.6.3.1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_Toc161835136 \h </w:instrText>
      </w:r>
      <w:r>
        <w:rPr>
          <w:noProof/>
        </w:rPr>
      </w:r>
      <w:r>
        <w:rPr>
          <w:noProof/>
        </w:rPr>
        <w:fldChar w:fldCharType="separate"/>
      </w:r>
      <w:r>
        <w:rPr>
          <w:noProof/>
        </w:rPr>
        <w:t>89</w:t>
      </w:r>
      <w:r>
        <w:rPr>
          <w:noProof/>
        </w:rPr>
        <w:fldChar w:fldCharType="end"/>
      </w:r>
    </w:p>
    <w:p w14:paraId="1B08A88F" w14:textId="45704230" w:rsidR="00A73B9F" w:rsidRDefault="00A73B9F">
      <w:pPr>
        <w:pStyle w:val="TOC5"/>
        <w:rPr>
          <w:rFonts w:asciiTheme="minorHAnsi" w:eastAsiaTheme="minorEastAsia" w:hAnsiTheme="minorHAnsi" w:cstheme="minorBidi"/>
          <w:noProof/>
          <w:kern w:val="2"/>
          <w:sz w:val="22"/>
          <w:szCs w:val="22"/>
          <w:lang w:eastAsia="en-GB"/>
          <w14:ligatures w14:val="standardContextual"/>
        </w:rPr>
      </w:pPr>
      <w:r>
        <w:rPr>
          <w:noProof/>
        </w:rPr>
        <w:t>6.2.6.3.2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_Toc161835137 \h </w:instrText>
      </w:r>
      <w:r>
        <w:rPr>
          <w:noProof/>
        </w:rPr>
      </w:r>
      <w:r>
        <w:rPr>
          <w:noProof/>
        </w:rPr>
        <w:fldChar w:fldCharType="separate"/>
      </w:r>
      <w:r>
        <w:rPr>
          <w:noProof/>
        </w:rPr>
        <w:t>89</w:t>
      </w:r>
      <w:r>
        <w:rPr>
          <w:noProof/>
        </w:rPr>
        <w:fldChar w:fldCharType="end"/>
      </w:r>
    </w:p>
    <w:p w14:paraId="363748E5" w14:textId="561732D5" w:rsidR="00A73B9F" w:rsidRDefault="00A73B9F">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_Toc161835138 \h </w:instrText>
      </w:r>
      <w:r>
        <w:rPr>
          <w:noProof/>
        </w:rPr>
      </w:r>
      <w:r>
        <w:rPr>
          <w:noProof/>
        </w:rPr>
        <w:fldChar w:fldCharType="separate"/>
      </w:r>
      <w:r>
        <w:rPr>
          <w:noProof/>
        </w:rPr>
        <w:t>89</w:t>
      </w:r>
      <w:r>
        <w:rPr>
          <w:noProof/>
        </w:rPr>
        <w:fldChar w:fldCharType="end"/>
      </w:r>
    </w:p>
    <w:p w14:paraId="01F455F5" w14:textId="3F004953"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_Toc161835139 \h </w:instrText>
      </w:r>
      <w:r>
        <w:rPr>
          <w:noProof/>
        </w:rPr>
      </w:r>
      <w:r>
        <w:rPr>
          <w:noProof/>
        </w:rPr>
        <w:fldChar w:fldCharType="separate"/>
      </w:r>
      <w:r>
        <w:rPr>
          <w:noProof/>
        </w:rPr>
        <w:t>89</w:t>
      </w:r>
      <w:r>
        <w:rPr>
          <w:noProof/>
        </w:rPr>
        <w:fldChar w:fldCharType="end"/>
      </w:r>
    </w:p>
    <w:p w14:paraId="1592468A" w14:textId="33A61AAC"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_Toc161835140 \h </w:instrText>
      </w:r>
      <w:r>
        <w:rPr>
          <w:noProof/>
        </w:rPr>
      </w:r>
      <w:r>
        <w:rPr>
          <w:noProof/>
        </w:rPr>
        <w:fldChar w:fldCharType="separate"/>
      </w:r>
      <w:r>
        <w:rPr>
          <w:noProof/>
        </w:rPr>
        <w:t>89</w:t>
      </w:r>
      <w:r>
        <w:rPr>
          <w:noProof/>
        </w:rPr>
        <w:fldChar w:fldCharType="end"/>
      </w:r>
    </w:p>
    <w:p w14:paraId="27A8C7E5" w14:textId="1AFB35E0" w:rsidR="00A73B9F" w:rsidRDefault="00A73B9F">
      <w:pPr>
        <w:pStyle w:val="TOC4"/>
        <w:rPr>
          <w:rFonts w:asciiTheme="minorHAnsi" w:eastAsiaTheme="minorEastAsia" w:hAnsiTheme="minorHAnsi" w:cstheme="minorBidi"/>
          <w:noProof/>
          <w:kern w:val="2"/>
          <w:sz w:val="22"/>
          <w:szCs w:val="22"/>
          <w:lang w:eastAsia="en-GB"/>
          <w14:ligatures w14:val="standardContextual"/>
        </w:rPr>
      </w:pPr>
      <w:r>
        <w:rPr>
          <w:noProof/>
        </w:rPr>
        <w:t>6.2.7.3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_Toc161835141 \h </w:instrText>
      </w:r>
      <w:r>
        <w:rPr>
          <w:noProof/>
        </w:rPr>
      </w:r>
      <w:r>
        <w:rPr>
          <w:noProof/>
        </w:rPr>
        <w:fldChar w:fldCharType="separate"/>
      </w:r>
      <w:r>
        <w:rPr>
          <w:noProof/>
        </w:rPr>
        <w:t>89</w:t>
      </w:r>
      <w:r>
        <w:rPr>
          <w:noProof/>
        </w:rPr>
        <w:fldChar w:fldCharType="end"/>
      </w:r>
    </w:p>
    <w:p w14:paraId="110969AC" w14:textId="1F337422" w:rsidR="00A73B9F" w:rsidRDefault="00A73B9F">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_Toc161835142 \h </w:instrText>
      </w:r>
      <w:r>
        <w:rPr>
          <w:noProof/>
        </w:rPr>
      </w:r>
      <w:r>
        <w:rPr>
          <w:noProof/>
        </w:rPr>
        <w:fldChar w:fldCharType="separate"/>
      </w:r>
      <w:r>
        <w:rPr>
          <w:noProof/>
        </w:rPr>
        <w:t>90</w:t>
      </w:r>
      <w:r>
        <w:rPr>
          <w:noProof/>
        </w:rPr>
        <w:fldChar w:fldCharType="end"/>
      </w:r>
    </w:p>
    <w:p w14:paraId="312797EB" w14:textId="1A875AC3" w:rsidR="00A73B9F" w:rsidRDefault="00A73B9F">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Security</w:t>
      </w:r>
      <w:r>
        <w:rPr>
          <w:noProof/>
        </w:rPr>
        <w:tab/>
      </w:r>
      <w:r>
        <w:rPr>
          <w:noProof/>
        </w:rPr>
        <w:fldChar w:fldCharType="begin" w:fldLock="1"/>
      </w:r>
      <w:r>
        <w:rPr>
          <w:noProof/>
        </w:rPr>
        <w:instrText xml:space="preserve"> PAGEREF _Toc161835143 \h </w:instrText>
      </w:r>
      <w:r>
        <w:rPr>
          <w:noProof/>
        </w:rPr>
      </w:r>
      <w:r>
        <w:rPr>
          <w:noProof/>
        </w:rPr>
        <w:fldChar w:fldCharType="separate"/>
      </w:r>
      <w:r>
        <w:rPr>
          <w:noProof/>
        </w:rPr>
        <w:t>90</w:t>
      </w:r>
      <w:r>
        <w:rPr>
          <w:noProof/>
        </w:rPr>
        <w:fldChar w:fldCharType="end"/>
      </w:r>
    </w:p>
    <w:p w14:paraId="56FBE132" w14:textId="2A493FD3" w:rsidR="00A73B9F" w:rsidRDefault="00A73B9F" w:rsidP="00A73B9F">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_Toc161835144 \h </w:instrText>
      </w:r>
      <w:r>
        <w:rPr>
          <w:noProof/>
        </w:rPr>
      </w:r>
      <w:r>
        <w:rPr>
          <w:noProof/>
        </w:rPr>
        <w:fldChar w:fldCharType="separate"/>
      </w:r>
      <w:r>
        <w:rPr>
          <w:noProof/>
        </w:rPr>
        <w:t>91</w:t>
      </w:r>
      <w:r>
        <w:rPr>
          <w:noProof/>
        </w:rPr>
        <w:fldChar w:fldCharType="end"/>
      </w:r>
    </w:p>
    <w:p w14:paraId="17FB184D" w14:textId="7D520CAF" w:rsidR="00A73B9F" w:rsidRDefault="00A73B9F">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_Toc161835145 \h </w:instrText>
      </w:r>
      <w:r>
        <w:rPr>
          <w:noProof/>
        </w:rPr>
      </w:r>
      <w:r>
        <w:rPr>
          <w:noProof/>
        </w:rPr>
        <w:fldChar w:fldCharType="separate"/>
      </w:r>
      <w:r>
        <w:rPr>
          <w:noProof/>
        </w:rPr>
        <w:t>91</w:t>
      </w:r>
      <w:r>
        <w:rPr>
          <w:noProof/>
        </w:rPr>
        <w:fldChar w:fldCharType="end"/>
      </w:r>
    </w:p>
    <w:p w14:paraId="16E01359" w14:textId="6AAF1D43" w:rsidR="00A73B9F" w:rsidRDefault="00A73B9F">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Nudsf_DataRepository API</w:t>
      </w:r>
      <w:r>
        <w:rPr>
          <w:noProof/>
        </w:rPr>
        <w:tab/>
      </w:r>
      <w:r>
        <w:rPr>
          <w:noProof/>
        </w:rPr>
        <w:fldChar w:fldCharType="begin" w:fldLock="1"/>
      </w:r>
      <w:r>
        <w:rPr>
          <w:noProof/>
        </w:rPr>
        <w:instrText xml:space="preserve"> PAGEREF _Toc161835146 \h </w:instrText>
      </w:r>
      <w:r>
        <w:rPr>
          <w:noProof/>
        </w:rPr>
      </w:r>
      <w:r>
        <w:rPr>
          <w:noProof/>
        </w:rPr>
        <w:fldChar w:fldCharType="separate"/>
      </w:r>
      <w:r>
        <w:rPr>
          <w:noProof/>
        </w:rPr>
        <w:t>91</w:t>
      </w:r>
      <w:r>
        <w:rPr>
          <w:noProof/>
        </w:rPr>
        <w:fldChar w:fldCharType="end"/>
      </w:r>
    </w:p>
    <w:p w14:paraId="2D52FADA" w14:textId="7C12945F" w:rsidR="00A73B9F" w:rsidRDefault="00A73B9F">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Nudsf_Timer API</w:t>
      </w:r>
      <w:r>
        <w:rPr>
          <w:noProof/>
        </w:rPr>
        <w:tab/>
      </w:r>
      <w:r>
        <w:rPr>
          <w:noProof/>
        </w:rPr>
        <w:fldChar w:fldCharType="begin" w:fldLock="1"/>
      </w:r>
      <w:r>
        <w:rPr>
          <w:noProof/>
        </w:rPr>
        <w:instrText xml:space="preserve"> PAGEREF _Toc161835147 \h </w:instrText>
      </w:r>
      <w:r>
        <w:rPr>
          <w:noProof/>
        </w:rPr>
      </w:r>
      <w:r>
        <w:rPr>
          <w:noProof/>
        </w:rPr>
        <w:fldChar w:fldCharType="separate"/>
      </w:r>
      <w:r>
        <w:rPr>
          <w:noProof/>
        </w:rPr>
        <w:t>128</w:t>
      </w:r>
      <w:r>
        <w:rPr>
          <w:noProof/>
        </w:rPr>
        <w:fldChar w:fldCharType="end"/>
      </w:r>
    </w:p>
    <w:p w14:paraId="636E358A" w14:textId="5799366F" w:rsidR="00A73B9F" w:rsidRDefault="00A73B9F" w:rsidP="00A73B9F">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Search Examples</w:t>
      </w:r>
      <w:r>
        <w:rPr>
          <w:noProof/>
        </w:rPr>
        <w:tab/>
      </w:r>
      <w:r>
        <w:rPr>
          <w:noProof/>
        </w:rPr>
        <w:fldChar w:fldCharType="begin" w:fldLock="1"/>
      </w:r>
      <w:r>
        <w:rPr>
          <w:noProof/>
        </w:rPr>
        <w:instrText xml:space="preserve"> PAGEREF _Toc161835148 \h </w:instrText>
      </w:r>
      <w:r>
        <w:rPr>
          <w:noProof/>
        </w:rPr>
      </w:r>
      <w:r>
        <w:rPr>
          <w:noProof/>
        </w:rPr>
        <w:fldChar w:fldCharType="separate"/>
      </w:r>
      <w:r>
        <w:rPr>
          <w:noProof/>
        </w:rPr>
        <w:t>136</w:t>
      </w:r>
      <w:r>
        <w:rPr>
          <w:noProof/>
        </w:rPr>
        <w:fldChar w:fldCharType="end"/>
      </w:r>
    </w:p>
    <w:p w14:paraId="1608DFC1" w14:textId="4F5C72E3" w:rsidR="00A73B9F" w:rsidRDefault="00A73B9F">
      <w:pPr>
        <w:pStyle w:val="TOC1"/>
        <w:rPr>
          <w:rFonts w:asciiTheme="minorHAnsi" w:eastAsiaTheme="minorEastAsia" w:hAnsiTheme="minorHAnsi" w:cstheme="minorBidi"/>
          <w:noProof/>
          <w:kern w:val="2"/>
          <w:szCs w:val="22"/>
          <w:lang w:eastAsia="en-GB"/>
          <w14:ligatures w14:val="standardContextual"/>
        </w:rPr>
      </w:pPr>
      <w:r w:rsidRPr="001531C3">
        <w:rPr>
          <w:noProof/>
          <w:lang w:val="en-US"/>
        </w:rPr>
        <w:t>B.1</w:t>
      </w:r>
      <w:r>
        <w:rPr>
          <w:rFonts w:asciiTheme="minorHAnsi" w:eastAsiaTheme="minorEastAsia" w:hAnsiTheme="minorHAnsi" w:cstheme="minorBidi"/>
          <w:noProof/>
          <w:kern w:val="2"/>
          <w:szCs w:val="22"/>
          <w:lang w:eastAsia="en-GB"/>
          <w14:ligatures w14:val="standardContextual"/>
        </w:rPr>
        <w:tab/>
      </w:r>
      <w:r w:rsidRPr="001531C3">
        <w:rPr>
          <w:noProof/>
          <w:lang w:val="en-US"/>
        </w:rPr>
        <w:t xml:space="preserve"> </w:t>
      </w:r>
      <w:r>
        <w:rPr>
          <w:noProof/>
        </w:rPr>
        <w:t xml:space="preserve">Example </w:t>
      </w:r>
      <w:r w:rsidRPr="001531C3">
        <w:rPr>
          <w:noProof/>
          <w:lang w:val="en-US"/>
        </w:rPr>
        <w:t>Search</w:t>
      </w:r>
      <w:r>
        <w:rPr>
          <w:noProof/>
        </w:rPr>
        <w:tab/>
      </w:r>
      <w:r>
        <w:rPr>
          <w:noProof/>
        </w:rPr>
        <w:fldChar w:fldCharType="begin" w:fldLock="1"/>
      </w:r>
      <w:r>
        <w:rPr>
          <w:noProof/>
        </w:rPr>
        <w:instrText xml:space="preserve"> PAGEREF _Toc161835149 \h </w:instrText>
      </w:r>
      <w:r>
        <w:rPr>
          <w:noProof/>
        </w:rPr>
      </w:r>
      <w:r>
        <w:rPr>
          <w:noProof/>
        </w:rPr>
        <w:fldChar w:fldCharType="separate"/>
      </w:r>
      <w:r>
        <w:rPr>
          <w:noProof/>
        </w:rPr>
        <w:t>136</w:t>
      </w:r>
      <w:r>
        <w:rPr>
          <w:noProof/>
        </w:rPr>
        <w:fldChar w:fldCharType="end"/>
      </w:r>
    </w:p>
    <w:p w14:paraId="6D7CA2D0" w14:textId="421F81AF" w:rsidR="00A73B9F" w:rsidRDefault="00A73B9F">
      <w:pPr>
        <w:pStyle w:val="TOC1"/>
        <w:rPr>
          <w:rFonts w:asciiTheme="minorHAnsi" w:eastAsiaTheme="minorEastAsia" w:hAnsiTheme="minorHAnsi" w:cstheme="minorBidi"/>
          <w:noProof/>
          <w:kern w:val="2"/>
          <w:szCs w:val="22"/>
          <w:lang w:eastAsia="en-GB"/>
          <w14:ligatures w14:val="standardContextual"/>
        </w:rPr>
      </w:pPr>
      <w:r w:rsidRPr="001531C3">
        <w:rPr>
          <w:rFonts w:eastAsia="Courier New"/>
          <w:noProof/>
          <w:lang w:val="en-US"/>
        </w:rPr>
        <w:t>B.2</w:t>
      </w:r>
      <w:r>
        <w:rPr>
          <w:rFonts w:asciiTheme="minorHAnsi" w:eastAsiaTheme="minorEastAsia" w:hAnsiTheme="minorHAnsi" w:cstheme="minorBidi"/>
          <w:noProof/>
          <w:kern w:val="2"/>
          <w:szCs w:val="22"/>
          <w:lang w:eastAsia="en-GB"/>
          <w14:ligatures w14:val="standardContextual"/>
        </w:rPr>
        <w:tab/>
      </w:r>
      <w:r w:rsidRPr="001531C3">
        <w:rPr>
          <w:rFonts w:eastAsia="Courier New"/>
          <w:noProof/>
          <w:lang w:val="en-US"/>
        </w:rPr>
        <w:t>Example AdvancedCounting</w:t>
      </w:r>
      <w:r>
        <w:rPr>
          <w:noProof/>
        </w:rPr>
        <w:tab/>
      </w:r>
      <w:r>
        <w:rPr>
          <w:noProof/>
        </w:rPr>
        <w:fldChar w:fldCharType="begin" w:fldLock="1"/>
      </w:r>
      <w:r>
        <w:rPr>
          <w:noProof/>
        </w:rPr>
        <w:instrText xml:space="preserve"> PAGEREF _Toc161835150 \h </w:instrText>
      </w:r>
      <w:r>
        <w:rPr>
          <w:noProof/>
        </w:rPr>
      </w:r>
      <w:r>
        <w:rPr>
          <w:noProof/>
        </w:rPr>
        <w:fldChar w:fldCharType="separate"/>
      </w:r>
      <w:r>
        <w:rPr>
          <w:noProof/>
        </w:rPr>
        <w:t>137</w:t>
      </w:r>
      <w:r>
        <w:rPr>
          <w:noProof/>
        </w:rPr>
        <w:fldChar w:fldCharType="end"/>
      </w:r>
    </w:p>
    <w:p w14:paraId="617EEC23" w14:textId="0457838E" w:rsidR="00A73B9F" w:rsidRDefault="00A73B9F" w:rsidP="00A73B9F">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HTTP Multipart Examples</w:t>
      </w:r>
      <w:r>
        <w:rPr>
          <w:noProof/>
        </w:rPr>
        <w:tab/>
      </w:r>
      <w:r>
        <w:rPr>
          <w:noProof/>
        </w:rPr>
        <w:fldChar w:fldCharType="begin" w:fldLock="1"/>
      </w:r>
      <w:r>
        <w:rPr>
          <w:noProof/>
        </w:rPr>
        <w:instrText xml:space="preserve"> PAGEREF _Toc161835151 \h </w:instrText>
      </w:r>
      <w:r>
        <w:rPr>
          <w:noProof/>
        </w:rPr>
      </w:r>
      <w:r>
        <w:rPr>
          <w:noProof/>
        </w:rPr>
        <w:fldChar w:fldCharType="separate"/>
      </w:r>
      <w:r>
        <w:rPr>
          <w:noProof/>
        </w:rPr>
        <w:t>139</w:t>
      </w:r>
      <w:r>
        <w:rPr>
          <w:noProof/>
        </w:rPr>
        <w:fldChar w:fldCharType="end"/>
      </w:r>
    </w:p>
    <w:p w14:paraId="5D35EE2E" w14:textId="66EE8ACA" w:rsidR="00A73B9F" w:rsidRDefault="00A73B9F">
      <w:pPr>
        <w:pStyle w:val="TOC1"/>
        <w:rPr>
          <w:rFonts w:asciiTheme="minorHAnsi" w:eastAsiaTheme="minorEastAsia" w:hAnsiTheme="minorHAnsi" w:cstheme="minorBidi"/>
          <w:noProof/>
          <w:kern w:val="2"/>
          <w:szCs w:val="22"/>
          <w:lang w:eastAsia="en-GB"/>
          <w14:ligatures w14:val="standardContextual"/>
        </w:rPr>
      </w:pPr>
      <w:r w:rsidRPr="001531C3">
        <w:rPr>
          <w:noProof/>
          <w:lang w:val="en-US"/>
        </w:rPr>
        <w:t>C.1</w:t>
      </w:r>
      <w:r>
        <w:rPr>
          <w:rFonts w:asciiTheme="minorHAnsi" w:eastAsiaTheme="minorEastAsia" w:hAnsiTheme="minorHAnsi" w:cstheme="minorBidi"/>
          <w:noProof/>
          <w:kern w:val="2"/>
          <w:szCs w:val="22"/>
          <w:lang w:eastAsia="en-GB"/>
          <w14:ligatures w14:val="standardContextual"/>
        </w:rPr>
        <w:tab/>
      </w:r>
      <w:r w:rsidRPr="001531C3">
        <w:rPr>
          <w:noProof/>
          <w:lang w:val="en-US"/>
        </w:rPr>
        <w:t>General</w:t>
      </w:r>
      <w:r>
        <w:rPr>
          <w:noProof/>
        </w:rPr>
        <w:tab/>
      </w:r>
      <w:r>
        <w:rPr>
          <w:noProof/>
        </w:rPr>
        <w:fldChar w:fldCharType="begin" w:fldLock="1"/>
      </w:r>
      <w:r>
        <w:rPr>
          <w:noProof/>
        </w:rPr>
        <w:instrText xml:space="preserve"> PAGEREF _Toc161835152 \h </w:instrText>
      </w:r>
      <w:r>
        <w:rPr>
          <w:noProof/>
        </w:rPr>
      </w:r>
      <w:r>
        <w:rPr>
          <w:noProof/>
        </w:rPr>
        <w:fldChar w:fldCharType="separate"/>
      </w:r>
      <w:r>
        <w:rPr>
          <w:noProof/>
        </w:rPr>
        <w:t>139</w:t>
      </w:r>
      <w:r>
        <w:rPr>
          <w:noProof/>
        </w:rPr>
        <w:fldChar w:fldCharType="end"/>
      </w:r>
    </w:p>
    <w:p w14:paraId="78FF3106" w14:textId="1C8F8866" w:rsidR="00A73B9F" w:rsidRDefault="00A73B9F">
      <w:pPr>
        <w:pStyle w:val="TOC1"/>
        <w:rPr>
          <w:rFonts w:asciiTheme="minorHAnsi" w:eastAsiaTheme="minorEastAsia" w:hAnsiTheme="minorHAnsi" w:cstheme="minorBidi"/>
          <w:noProof/>
          <w:kern w:val="2"/>
          <w:szCs w:val="22"/>
          <w:lang w:eastAsia="en-GB"/>
          <w14:ligatures w14:val="standardContextual"/>
        </w:rPr>
      </w:pPr>
      <w:r w:rsidRPr="001531C3">
        <w:rPr>
          <w:noProof/>
          <w:lang w:val="en-US"/>
        </w:rPr>
        <w:t>C.2</w:t>
      </w:r>
      <w:r>
        <w:rPr>
          <w:rFonts w:asciiTheme="minorHAnsi" w:eastAsiaTheme="minorEastAsia" w:hAnsiTheme="minorHAnsi" w:cstheme="minorBidi"/>
          <w:noProof/>
          <w:kern w:val="2"/>
          <w:szCs w:val="22"/>
          <w:lang w:eastAsia="en-GB"/>
          <w14:ligatures w14:val="standardContextual"/>
        </w:rPr>
        <w:tab/>
      </w:r>
      <w:r w:rsidRPr="001531C3">
        <w:rPr>
          <w:noProof/>
          <w:lang w:val="en-US"/>
        </w:rPr>
        <w:t>Example HTTP multipart Record</w:t>
      </w:r>
      <w:r>
        <w:rPr>
          <w:noProof/>
        </w:rPr>
        <w:tab/>
      </w:r>
      <w:r>
        <w:rPr>
          <w:noProof/>
        </w:rPr>
        <w:fldChar w:fldCharType="begin" w:fldLock="1"/>
      </w:r>
      <w:r>
        <w:rPr>
          <w:noProof/>
        </w:rPr>
        <w:instrText xml:space="preserve"> PAGEREF _Toc161835153 \h </w:instrText>
      </w:r>
      <w:r>
        <w:rPr>
          <w:noProof/>
        </w:rPr>
      </w:r>
      <w:r>
        <w:rPr>
          <w:noProof/>
        </w:rPr>
        <w:fldChar w:fldCharType="separate"/>
      </w:r>
      <w:r>
        <w:rPr>
          <w:noProof/>
        </w:rPr>
        <w:t>139</w:t>
      </w:r>
      <w:r>
        <w:rPr>
          <w:noProof/>
        </w:rPr>
        <w:fldChar w:fldCharType="end"/>
      </w:r>
    </w:p>
    <w:p w14:paraId="7108BCF8" w14:textId="1CF01A5C" w:rsidR="00A73B9F" w:rsidRDefault="00A73B9F">
      <w:pPr>
        <w:pStyle w:val="TOC1"/>
        <w:rPr>
          <w:rFonts w:asciiTheme="minorHAnsi" w:eastAsiaTheme="minorEastAsia" w:hAnsiTheme="minorHAnsi" w:cstheme="minorBidi"/>
          <w:noProof/>
          <w:kern w:val="2"/>
          <w:szCs w:val="22"/>
          <w:lang w:eastAsia="en-GB"/>
          <w14:ligatures w14:val="standardContextual"/>
        </w:rPr>
      </w:pPr>
      <w:r w:rsidRPr="001531C3">
        <w:rPr>
          <w:noProof/>
          <w:lang w:val="en-US"/>
        </w:rPr>
        <w:t>C.3</w:t>
      </w:r>
      <w:r>
        <w:rPr>
          <w:rFonts w:asciiTheme="minorHAnsi" w:eastAsiaTheme="minorEastAsia" w:hAnsiTheme="minorHAnsi" w:cstheme="minorBidi"/>
          <w:noProof/>
          <w:kern w:val="2"/>
          <w:szCs w:val="22"/>
          <w:lang w:eastAsia="en-GB"/>
          <w14:ligatures w14:val="standardContextual"/>
        </w:rPr>
        <w:tab/>
      </w:r>
      <w:r w:rsidRPr="001531C3">
        <w:rPr>
          <w:noProof/>
          <w:lang w:val="en-US"/>
        </w:rPr>
        <w:t>Example HTTP multipart BlockCollection</w:t>
      </w:r>
      <w:r>
        <w:rPr>
          <w:noProof/>
        </w:rPr>
        <w:tab/>
      </w:r>
      <w:r>
        <w:rPr>
          <w:noProof/>
        </w:rPr>
        <w:fldChar w:fldCharType="begin" w:fldLock="1"/>
      </w:r>
      <w:r>
        <w:rPr>
          <w:noProof/>
        </w:rPr>
        <w:instrText xml:space="preserve"> PAGEREF _Toc161835154 \h </w:instrText>
      </w:r>
      <w:r>
        <w:rPr>
          <w:noProof/>
        </w:rPr>
      </w:r>
      <w:r>
        <w:rPr>
          <w:noProof/>
        </w:rPr>
        <w:fldChar w:fldCharType="separate"/>
      </w:r>
      <w:r>
        <w:rPr>
          <w:noProof/>
        </w:rPr>
        <w:t>139</w:t>
      </w:r>
      <w:r>
        <w:rPr>
          <w:noProof/>
        </w:rPr>
        <w:fldChar w:fldCharType="end"/>
      </w:r>
    </w:p>
    <w:p w14:paraId="774677CB" w14:textId="740C7DB6" w:rsidR="00A73B9F" w:rsidRDefault="00A73B9F">
      <w:pPr>
        <w:pStyle w:val="TOC1"/>
        <w:rPr>
          <w:rFonts w:asciiTheme="minorHAnsi" w:eastAsiaTheme="minorEastAsia" w:hAnsiTheme="minorHAnsi" w:cstheme="minorBidi"/>
          <w:noProof/>
          <w:kern w:val="2"/>
          <w:szCs w:val="22"/>
          <w:lang w:eastAsia="en-GB"/>
          <w14:ligatures w14:val="standardContextual"/>
        </w:rPr>
      </w:pPr>
      <w:r w:rsidRPr="001531C3">
        <w:rPr>
          <w:noProof/>
          <w:lang w:val="en-US"/>
        </w:rPr>
        <w:t>C.4</w:t>
      </w:r>
      <w:r>
        <w:rPr>
          <w:rFonts w:asciiTheme="minorHAnsi" w:eastAsiaTheme="minorEastAsia" w:hAnsiTheme="minorHAnsi" w:cstheme="minorBidi"/>
          <w:noProof/>
          <w:kern w:val="2"/>
          <w:szCs w:val="22"/>
          <w:lang w:eastAsia="en-GB"/>
          <w14:ligatures w14:val="standardContextual"/>
        </w:rPr>
        <w:tab/>
      </w:r>
      <w:r w:rsidRPr="001531C3">
        <w:rPr>
          <w:noProof/>
          <w:lang w:val="en-US"/>
        </w:rPr>
        <w:t>Example HTTP multipart RecordNotification</w:t>
      </w:r>
      <w:r>
        <w:rPr>
          <w:noProof/>
        </w:rPr>
        <w:tab/>
      </w:r>
      <w:r>
        <w:rPr>
          <w:noProof/>
        </w:rPr>
        <w:fldChar w:fldCharType="begin" w:fldLock="1"/>
      </w:r>
      <w:r>
        <w:rPr>
          <w:noProof/>
        </w:rPr>
        <w:instrText xml:space="preserve"> PAGEREF _Toc161835155 \h </w:instrText>
      </w:r>
      <w:r>
        <w:rPr>
          <w:noProof/>
        </w:rPr>
      </w:r>
      <w:r>
        <w:rPr>
          <w:noProof/>
        </w:rPr>
        <w:fldChar w:fldCharType="separate"/>
      </w:r>
      <w:r>
        <w:rPr>
          <w:noProof/>
        </w:rPr>
        <w:t>140</w:t>
      </w:r>
      <w:r>
        <w:rPr>
          <w:noProof/>
        </w:rPr>
        <w:fldChar w:fldCharType="end"/>
      </w:r>
    </w:p>
    <w:p w14:paraId="656E90C5" w14:textId="5706AA76" w:rsidR="00A73B9F" w:rsidRDefault="00A73B9F">
      <w:pPr>
        <w:pStyle w:val="TOC1"/>
        <w:rPr>
          <w:rFonts w:asciiTheme="minorHAnsi" w:eastAsiaTheme="minorEastAsia" w:hAnsiTheme="minorHAnsi" w:cstheme="minorBidi"/>
          <w:noProof/>
          <w:kern w:val="2"/>
          <w:szCs w:val="22"/>
          <w:lang w:eastAsia="en-GB"/>
          <w14:ligatures w14:val="standardContextual"/>
        </w:rPr>
      </w:pPr>
      <w:r w:rsidRPr="001531C3">
        <w:rPr>
          <w:noProof/>
          <w:lang w:val="en-US"/>
        </w:rPr>
        <w:t>C.5</w:t>
      </w:r>
      <w:r>
        <w:rPr>
          <w:rFonts w:asciiTheme="minorHAnsi" w:eastAsiaTheme="minorEastAsia" w:hAnsiTheme="minorHAnsi" w:cstheme="minorBidi"/>
          <w:noProof/>
          <w:kern w:val="2"/>
          <w:szCs w:val="22"/>
          <w:lang w:eastAsia="en-GB"/>
          <w14:ligatures w14:val="standardContextual"/>
        </w:rPr>
        <w:tab/>
      </w:r>
      <w:r w:rsidRPr="001531C3">
        <w:rPr>
          <w:noProof/>
          <w:lang w:val="en-US"/>
        </w:rPr>
        <w:t>Example HTTP multipart RecordPatch</w:t>
      </w:r>
      <w:r>
        <w:rPr>
          <w:noProof/>
        </w:rPr>
        <w:tab/>
      </w:r>
      <w:r>
        <w:rPr>
          <w:noProof/>
        </w:rPr>
        <w:fldChar w:fldCharType="begin" w:fldLock="1"/>
      </w:r>
      <w:r>
        <w:rPr>
          <w:noProof/>
        </w:rPr>
        <w:instrText xml:space="preserve"> PAGEREF _Toc161835156 \h </w:instrText>
      </w:r>
      <w:r>
        <w:rPr>
          <w:noProof/>
        </w:rPr>
      </w:r>
      <w:r>
        <w:rPr>
          <w:noProof/>
        </w:rPr>
        <w:fldChar w:fldCharType="separate"/>
      </w:r>
      <w:r>
        <w:rPr>
          <w:noProof/>
        </w:rPr>
        <w:t>140</w:t>
      </w:r>
      <w:r>
        <w:rPr>
          <w:noProof/>
        </w:rPr>
        <w:fldChar w:fldCharType="end"/>
      </w:r>
    </w:p>
    <w:p w14:paraId="5DB4B04E" w14:textId="406A2044" w:rsidR="00A73B9F" w:rsidRDefault="00A73B9F" w:rsidP="00A73B9F">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_Toc161835157 \h </w:instrText>
      </w:r>
      <w:r>
        <w:rPr>
          <w:noProof/>
        </w:rPr>
      </w:r>
      <w:r>
        <w:rPr>
          <w:noProof/>
        </w:rPr>
        <w:fldChar w:fldCharType="separate"/>
      </w:r>
      <w:r>
        <w:rPr>
          <w:noProof/>
        </w:rPr>
        <w:t>142</w:t>
      </w:r>
      <w:r>
        <w:rPr>
          <w:noProof/>
        </w:rPr>
        <w:fldChar w:fldCharType="end"/>
      </w:r>
    </w:p>
    <w:p w14:paraId="0B9E3498" w14:textId="77DC78E6" w:rsidR="00080512" w:rsidRPr="004D3578" w:rsidRDefault="00D4353C">
      <w:r>
        <w:rPr>
          <w:sz w:val="22"/>
        </w:rPr>
        <w:fldChar w:fldCharType="end"/>
      </w:r>
    </w:p>
    <w:p w14:paraId="03993004" w14:textId="3AC32B04" w:rsidR="00080512" w:rsidRDefault="00080512" w:rsidP="00E134FC">
      <w:pPr>
        <w:pStyle w:val="Heading1"/>
      </w:pPr>
      <w:r w:rsidRPr="004D3578">
        <w:br w:type="page"/>
      </w:r>
      <w:bookmarkStart w:id="10" w:name="foreword"/>
      <w:bookmarkStart w:id="11" w:name="_Toc98507610"/>
      <w:bookmarkStart w:id="12" w:name="_Toc106640613"/>
      <w:bookmarkStart w:id="13" w:name="_Toc122098487"/>
      <w:bookmarkStart w:id="14" w:name="_Toc130844609"/>
      <w:bookmarkStart w:id="15" w:name="_Toc138412131"/>
      <w:bookmarkStart w:id="16" w:name="_Toc145956917"/>
      <w:bookmarkStart w:id="17" w:name="_Toc153890614"/>
      <w:bookmarkStart w:id="18" w:name="_Toc161834911"/>
      <w:bookmarkEnd w:id="10"/>
      <w:r w:rsidRPr="004D3578">
        <w:lastRenderedPageBreak/>
        <w:t>Foreword</w:t>
      </w:r>
      <w:bookmarkEnd w:id="11"/>
      <w:bookmarkEnd w:id="12"/>
      <w:bookmarkEnd w:id="13"/>
      <w:bookmarkEnd w:id="14"/>
      <w:bookmarkEnd w:id="15"/>
      <w:bookmarkEnd w:id="16"/>
      <w:bookmarkEnd w:id="17"/>
      <w:bookmarkEnd w:id="18"/>
    </w:p>
    <w:p w14:paraId="2511FBFA" w14:textId="47EDC463" w:rsidR="00080512" w:rsidRPr="004D3578" w:rsidRDefault="00080512">
      <w:r w:rsidRPr="004D3578">
        <w:t>This Technic</w:t>
      </w:r>
      <w:r w:rsidRPr="00E134FC">
        <w:t xml:space="preserve">al </w:t>
      </w:r>
      <w:bookmarkStart w:id="19" w:name="spectype3"/>
      <w:r w:rsidRPr="00E134FC">
        <w:t>Specification</w:t>
      </w:r>
      <w:bookmarkEnd w:id="19"/>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57C7DB1B" w:rsidR="00E134FC" w:rsidRPr="00616F0C" w:rsidRDefault="00E134FC" w:rsidP="00E134FC">
      <w:pPr>
        <w:pStyle w:val="Heading1"/>
      </w:pPr>
      <w:bookmarkStart w:id="20" w:name="introduction"/>
      <w:bookmarkStart w:id="21" w:name="_Toc22187525"/>
      <w:bookmarkStart w:id="22" w:name="_Toc22630747"/>
      <w:bookmarkStart w:id="23" w:name="_Toc34226999"/>
      <w:bookmarkStart w:id="24" w:name="_Toc34749714"/>
      <w:bookmarkStart w:id="25" w:name="_Toc34750272"/>
      <w:bookmarkStart w:id="26" w:name="_Toc34750462"/>
      <w:bookmarkStart w:id="27" w:name="_Toc35940868"/>
      <w:bookmarkStart w:id="28" w:name="_Toc35937301"/>
      <w:bookmarkStart w:id="29" w:name="_Toc36463695"/>
      <w:bookmarkStart w:id="30" w:name="_Toc43131618"/>
      <w:bookmarkStart w:id="31" w:name="_Toc45032453"/>
      <w:bookmarkStart w:id="32" w:name="_Toc49782147"/>
      <w:bookmarkStart w:id="33" w:name="_Toc51873583"/>
      <w:bookmarkStart w:id="34" w:name="_Toc57209062"/>
      <w:bookmarkStart w:id="35" w:name="_Toc58588405"/>
      <w:bookmarkStart w:id="36" w:name="_Toc66114745"/>
      <w:bookmarkStart w:id="37" w:name="_Toc67686256"/>
      <w:bookmarkStart w:id="38" w:name="_Toc74994545"/>
      <w:bookmarkStart w:id="39" w:name="_Toc85467798"/>
      <w:bookmarkStart w:id="40" w:name="_Toc89181497"/>
      <w:bookmarkStart w:id="41" w:name="_Toc89182839"/>
      <w:bookmarkStart w:id="42" w:name="_Toc90651141"/>
      <w:bookmarkStart w:id="43" w:name="_Toc96933291"/>
      <w:bookmarkStart w:id="44" w:name="_Toc98507158"/>
      <w:bookmarkStart w:id="45" w:name="_Toc98507611"/>
      <w:bookmarkStart w:id="46" w:name="_Toc106640614"/>
      <w:bookmarkStart w:id="47" w:name="_Toc122098488"/>
      <w:bookmarkStart w:id="48" w:name="_Toc130844610"/>
      <w:bookmarkStart w:id="49" w:name="_Toc138412132"/>
      <w:bookmarkStart w:id="50" w:name="_Toc145956918"/>
      <w:bookmarkStart w:id="51" w:name="_Toc153890615"/>
      <w:bookmarkStart w:id="52" w:name="_Toc161834912"/>
      <w:bookmarkEnd w:id="20"/>
      <w:r w:rsidRPr="00616F0C">
        <w:t>1</w:t>
      </w:r>
      <w:r w:rsidRPr="00616F0C">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1DC2ED49" w:rsidR="00E134FC" w:rsidRPr="00616F0C" w:rsidRDefault="00E134FC" w:rsidP="00E134FC">
      <w:pPr>
        <w:pStyle w:val="Heading1"/>
      </w:pPr>
      <w:bookmarkStart w:id="53" w:name="_Toc22187526"/>
      <w:bookmarkStart w:id="54" w:name="_Toc22630748"/>
      <w:bookmarkStart w:id="55" w:name="_Toc34227000"/>
      <w:bookmarkStart w:id="56" w:name="_Toc34749715"/>
      <w:bookmarkStart w:id="57" w:name="_Toc34750273"/>
      <w:bookmarkStart w:id="58" w:name="_Toc34750463"/>
      <w:bookmarkStart w:id="59" w:name="_Toc35940869"/>
      <w:bookmarkStart w:id="60" w:name="_Toc35937302"/>
      <w:bookmarkStart w:id="61" w:name="_Toc36463696"/>
      <w:bookmarkStart w:id="62" w:name="_Toc43131619"/>
      <w:bookmarkStart w:id="63" w:name="_Toc45032454"/>
      <w:bookmarkStart w:id="64" w:name="_Toc49782148"/>
      <w:bookmarkStart w:id="65" w:name="_Toc51873584"/>
      <w:bookmarkStart w:id="66" w:name="_Toc57209063"/>
      <w:bookmarkStart w:id="67" w:name="_Toc58588406"/>
      <w:bookmarkStart w:id="68" w:name="_Toc66114746"/>
      <w:bookmarkStart w:id="69" w:name="_Toc67686257"/>
      <w:bookmarkStart w:id="70" w:name="_Toc74994546"/>
      <w:bookmarkStart w:id="71" w:name="_Toc85467799"/>
      <w:bookmarkStart w:id="72" w:name="_Toc89181498"/>
      <w:bookmarkStart w:id="73" w:name="_Toc89182840"/>
      <w:bookmarkStart w:id="74" w:name="_Toc90651142"/>
      <w:bookmarkStart w:id="75" w:name="_Toc96933292"/>
      <w:bookmarkStart w:id="76" w:name="_Toc98507159"/>
      <w:bookmarkStart w:id="77" w:name="_Toc98507612"/>
      <w:bookmarkStart w:id="78" w:name="_Toc106640615"/>
      <w:bookmarkStart w:id="79" w:name="_Toc122098489"/>
      <w:bookmarkStart w:id="80" w:name="_Toc130844611"/>
      <w:bookmarkStart w:id="81" w:name="_Toc138412133"/>
      <w:bookmarkStart w:id="82" w:name="_Toc145956919"/>
      <w:bookmarkStart w:id="83" w:name="_Toc153890616"/>
      <w:bookmarkStart w:id="84" w:name="_Toc161834913"/>
      <w:r w:rsidRPr="00616F0C">
        <w:t>2</w:t>
      </w:r>
      <w:r w:rsidRPr="00616F0C">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85"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2" w:history="1">
        <w:r>
          <w:rPr>
            <w:rStyle w:val="Hyperlink"/>
            <w:lang w:val="en-US"/>
          </w:rPr>
          <w:t>https://spec.openapis.org/oas/v3.0.0</w:t>
        </w:r>
      </w:hyperlink>
      <w:r>
        <w:rPr>
          <w:lang w:val="en-US"/>
        </w:rPr>
        <w:t>.</w:t>
      </w:r>
    </w:p>
    <w:bookmarkEnd w:id="85"/>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4785AFAE"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004D7B1B">
        <w:rPr>
          <w:noProof/>
        </w:rPr>
        <w:t>9113</w:t>
      </w:r>
      <w:r w:rsidRPr="00616F0C">
        <w:rPr>
          <w:noProof/>
        </w:rPr>
        <w:t>: "</w:t>
      </w:r>
      <w:r w:rsidR="001F35CA" w:rsidRPr="00616F0C" w:rsidDel="001F35CA">
        <w:rPr>
          <w:noProof/>
        </w:rPr>
        <w:t xml:space="preserve"> </w:t>
      </w:r>
      <w:r w:rsidRPr="00616F0C">
        <w:rPr>
          <w:noProof/>
        </w:rPr>
        <w:t>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6EB19327" w:rsidR="00E134FC" w:rsidRPr="00616F0C" w:rsidRDefault="00E134FC" w:rsidP="00E134FC">
      <w:pPr>
        <w:pStyle w:val="EX"/>
      </w:pPr>
      <w:r w:rsidRPr="00616F0C">
        <w:t>[13]</w:t>
      </w:r>
      <w:r w:rsidRPr="00616F0C">
        <w:tab/>
        <w:t>IETF</w:t>
      </w:r>
      <w:r>
        <w:t> </w:t>
      </w:r>
      <w:r w:rsidRPr="00616F0C">
        <w:t>RFC</w:t>
      </w:r>
      <w:r>
        <w:t> </w:t>
      </w:r>
      <w:r w:rsidR="00DC52E1">
        <w:t>9457</w:t>
      </w:r>
      <w:r w:rsidRPr="00616F0C">
        <w:t>: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6D922A46"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00AF134D">
        <w:rPr>
          <w:lang w:eastAsia="zh-CN"/>
        </w:rPr>
        <w:t>9110</w:t>
      </w:r>
      <w:r w:rsidRPr="00616F0C">
        <w:rPr>
          <w:lang w:eastAsia="zh-CN"/>
        </w:rPr>
        <w:t>: "</w:t>
      </w:r>
      <w:r w:rsidR="00AF134D">
        <w:rPr>
          <w:lang w:eastAsia="zh-CN"/>
        </w:rPr>
        <w:t>HTTP Semantics</w:t>
      </w:r>
      <w:r w:rsidRPr="00616F0C">
        <w:rPr>
          <w:lang w:eastAsia="zh-CN"/>
        </w:rPr>
        <w:t>".</w:t>
      </w:r>
    </w:p>
    <w:p w14:paraId="321C44F1" w14:textId="5D8733C5" w:rsidR="00E134FC" w:rsidRPr="00616F0C" w:rsidRDefault="00E134FC" w:rsidP="00E134FC">
      <w:pPr>
        <w:pStyle w:val="EX"/>
        <w:rPr>
          <w:lang w:eastAsia="zh-CN"/>
        </w:rPr>
      </w:pPr>
      <w:r w:rsidRPr="00616F0C">
        <w:rPr>
          <w:lang w:eastAsia="zh-CN"/>
        </w:rPr>
        <w:t>[16]</w:t>
      </w:r>
      <w:r w:rsidRPr="00616F0C">
        <w:rPr>
          <w:lang w:eastAsia="zh-CN"/>
        </w:rPr>
        <w:tab/>
      </w:r>
      <w:r w:rsidR="00415CCF">
        <w:rPr>
          <w:lang w:eastAsia="zh-CN"/>
        </w:rPr>
        <w:t>Void</w:t>
      </w:r>
      <w:r w:rsidRPr="00616F0C">
        <w:rPr>
          <w:lang w:eastAsia="zh-CN"/>
        </w:rPr>
        <w:t>.</w:t>
      </w:r>
    </w:p>
    <w:p w14:paraId="018D9C2F" w14:textId="1120ED2E"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00415CCF">
        <w:rPr>
          <w:lang w:eastAsia="zh-CN"/>
        </w:rPr>
        <w:t>91</w:t>
      </w:r>
      <w:r w:rsidR="0083388A">
        <w:rPr>
          <w:lang w:eastAsia="zh-CN"/>
        </w:rPr>
        <w:t>11</w:t>
      </w:r>
      <w:r w:rsidRPr="00616F0C">
        <w:rPr>
          <w:lang w:eastAsia="zh-CN"/>
        </w:rPr>
        <w:t xml:space="preserve">: " </w:t>
      </w:r>
      <w:r w:rsidR="0083388A">
        <w:rPr>
          <w:lang w:eastAsia="zh-CN"/>
        </w:rPr>
        <w:t xml:space="preserve">HTTP </w:t>
      </w:r>
      <w:r w:rsidRPr="00616F0C">
        <w:rPr>
          <w:lang w:eastAsia="zh-CN"/>
        </w:rPr>
        <w:t>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86" w:name="_Toc34750274"/>
      <w:bookmarkStart w:id="87" w:name="_Toc34750464"/>
      <w:bookmarkStart w:id="88" w:name="_Toc35940870"/>
      <w:bookmarkStart w:id="89" w:name="_Toc35937303"/>
      <w:bookmarkStart w:id="90" w:name="_Toc36463697"/>
      <w:bookmarkStart w:id="91" w:name="_Toc43131620"/>
      <w:bookmarkStart w:id="92" w:name="_Toc45032455"/>
      <w:bookmarkStart w:id="93" w:name="_Toc49782149"/>
      <w:bookmarkStart w:id="94" w:name="_Toc51873585"/>
      <w:bookmarkStart w:id="95" w:name="_Toc57209064"/>
      <w:bookmarkStart w:id="96" w:name="_Toc58588407"/>
      <w:bookmarkStart w:id="97" w:name="_Toc66114747"/>
      <w:bookmarkStart w:id="98" w:name="_Toc67686258"/>
      <w:bookmarkStart w:id="99" w:name="_Toc74994547"/>
      <w:bookmarkStart w:id="100" w:name="_Toc85467800"/>
      <w:bookmarkStart w:id="101" w:name="_Toc89181499"/>
      <w:bookmarkStart w:id="102" w:name="_Toc89182841"/>
      <w:bookmarkStart w:id="103" w:name="_Toc90651143"/>
      <w:bookmarkStart w:id="104" w:name="_Toc96933293"/>
      <w:bookmarkStart w:id="105" w:name="_Toc98507160"/>
      <w:bookmarkStart w:id="106" w:name="_Toc98507613"/>
      <w:bookmarkStart w:id="107" w:name="_Toc106640616"/>
      <w:bookmarkStart w:id="108" w:name="_Toc122098490"/>
      <w:bookmarkStart w:id="109" w:name="_Toc130844612"/>
      <w:bookmarkStart w:id="110" w:name="_Toc138412134"/>
      <w:bookmarkStart w:id="111" w:name="_Toc145956920"/>
      <w:bookmarkStart w:id="112" w:name="_Toc153890617"/>
      <w:bookmarkStart w:id="113" w:name="_Toc161834914"/>
      <w:r w:rsidRPr="004D3578">
        <w:t>3</w:t>
      </w:r>
      <w:r w:rsidRPr="004D3578">
        <w:tab/>
        <w:t>Definitions</w:t>
      </w:r>
      <w:r>
        <w:t xml:space="preserve"> of terms, symbols and abbreviations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2552E77E" w14:textId="77777777" w:rsidR="00E134FC" w:rsidRDefault="00E134FC" w:rsidP="00E134FC">
      <w:pPr>
        <w:pStyle w:val="Heading2"/>
      </w:pPr>
      <w:bookmarkStart w:id="114" w:name="_Toc34750275"/>
      <w:bookmarkStart w:id="115" w:name="_Toc34750465"/>
      <w:bookmarkStart w:id="116" w:name="_Toc35940871"/>
      <w:bookmarkStart w:id="117" w:name="_Toc35937304"/>
      <w:bookmarkStart w:id="118" w:name="_Toc36463698"/>
      <w:bookmarkStart w:id="119" w:name="_Toc43131621"/>
      <w:bookmarkStart w:id="120" w:name="_Toc45032456"/>
      <w:bookmarkStart w:id="121" w:name="_Toc49782150"/>
      <w:bookmarkStart w:id="122" w:name="_Toc51873586"/>
      <w:bookmarkStart w:id="123" w:name="_Toc57209065"/>
      <w:bookmarkStart w:id="124" w:name="_Toc58588408"/>
      <w:bookmarkStart w:id="125" w:name="_Toc66114748"/>
      <w:bookmarkStart w:id="126" w:name="_Toc67686259"/>
      <w:bookmarkStart w:id="127" w:name="_Toc74994548"/>
      <w:bookmarkStart w:id="128" w:name="_Toc85467801"/>
      <w:bookmarkStart w:id="129" w:name="_Toc89181500"/>
      <w:bookmarkStart w:id="130" w:name="_Toc89182842"/>
      <w:bookmarkStart w:id="131" w:name="_Toc90651144"/>
      <w:bookmarkStart w:id="132" w:name="_Toc96933294"/>
      <w:bookmarkStart w:id="133" w:name="_Toc98507161"/>
      <w:bookmarkStart w:id="134" w:name="_Toc98507614"/>
      <w:bookmarkStart w:id="135" w:name="_Toc106640617"/>
      <w:bookmarkStart w:id="136" w:name="_Toc122098491"/>
      <w:bookmarkStart w:id="137" w:name="_Toc130844613"/>
      <w:bookmarkStart w:id="138" w:name="_Toc138412135"/>
      <w:bookmarkStart w:id="139" w:name="_Toc145956921"/>
      <w:bookmarkStart w:id="140" w:name="_Toc153890618"/>
      <w:bookmarkStart w:id="141" w:name="_Toc161834915"/>
      <w:r w:rsidRPr="004D3578">
        <w:t>3.1</w:t>
      </w:r>
      <w:r w:rsidRPr="004D3578">
        <w:tab/>
      </w:r>
      <w:r>
        <w:t>Terms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42" w:name="_Toc34750276"/>
      <w:bookmarkStart w:id="143" w:name="_Toc34750466"/>
      <w:bookmarkStart w:id="144" w:name="_Toc35940872"/>
      <w:bookmarkStart w:id="145" w:name="_Toc35937305"/>
      <w:bookmarkStart w:id="146" w:name="_Toc36463699"/>
      <w:bookmarkStart w:id="147" w:name="_Toc43131622"/>
      <w:bookmarkStart w:id="148" w:name="_Toc45032457"/>
      <w:bookmarkStart w:id="149" w:name="_Toc49782151"/>
      <w:bookmarkStart w:id="150" w:name="_Toc51873587"/>
      <w:bookmarkStart w:id="151" w:name="_Toc57209066"/>
      <w:bookmarkStart w:id="152" w:name="_Toc58588409"/>
      <w:bookmarkStart w:id="153" w:name="_Toc66114749"/>
      <w:bookmarkStart w:id="154" w:name="_Toc67686260"/>
      <w:bookmarkStart w:id="155" w:name="_Toc74994549"/>
      <w:bookmarkStart w:id="156" w:name="_Toc85467802"/>
      <w:bookmarkStart w:id="157" w:name="_Toc89181501"/>
      <w:bookmarkStart w:id="158" w:name="_Toc89182843"/>
      <w:bookmarkStart w:id="159" w:name="_Toc90651145"/>
      <w:bookmarkStart w:id="160" w:name="_Toc96933295"/>
      <w:bookmarkStart w:id="161" w:name="_Toc98507162"/>
      <w:bookmarkStart w:id="162" w:name="_Toc98507615"/>
      <w:bookmarkStart w:id="163" w:name="_Toc106640618"/>
      <w:bookmarkStart w:id="164" w:name="_Toc122098492"/>
      <w:bookmarkStart w:id="165" w:name="_Toc130844614"/>
      <w:bookmarkStart w:id="166" w:name="_Toc138412136"/>
      <w:bookmarkStart w:id="167" w:name="_Toc145956922"/>
      <w:bookmarkStart w:id="168" w:name="_Toc153890619"/>
      <w:bookmarkStart w:id="169" w:name="_Toc161834916"/>
      <w:r w:rsidRPr="004D3578">
        <w:t>3.2</w:t>
      </w:r>
      <w:r w:rsidRPr="004D3578">
        <w:tab/>
        <w:t>Symbols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170" w:name="_Toc34750277"/>
      <w:bookmarkStart w:id="171" w:name="_Toc34750467"/>
      <w:bookmarkStart w:id="172" w:name="_Toc35940873"/>
      <w:bookmarkStart w:id="173" w:name="_Toc35937306"/>
      <w:bookmarkStart w:id="174" w:name="_Toc36463700"/>
      <w:bookmarkStart w:id="175" w:name="_Toc43131623"/>
      <w:bookmarkStart w:id="176" w:name="_Toc45032458"/>
      <w:bookmarkStart w:id="177" w:name="_Toc49782152"/>
      <w:bookmarkStart w:id="178" w:name="_Toc51873588"/>
      <w:bookmarkStart w:id="179" w:name="_Toc57209067"/>
      <w:bookmarkStart w:id="180" w:name="_Toc58588410"/>
      <w:bookmarkStart w:id="181" w:name="_Toc66114750"/>
      <w:bookmarkStart w:id="182" w:name="_Toc67686261"/>
      <w:bookmarkStart w:id="183" w:name="_Toc74994550"/>
      <w:bookmarkStart w:id="184" w:name="_Toc85467803"/>
      <w:bookmarkStart w:id="185" w:name="_Toc89181502"/>
      <w:bookmarkStart w:id="186" w:name="_Toc89182844"/>
      <w:bookmarkStart w:id="187" w:name="_Toc90651146"/>
      <w:bookmarkStart w:id="188" w:name="_Toc96933296"/>
      <w:bookmarkStart w:id="189" w:name="_Toc98507163"/>
      <w:bookmarkStart w:id="190" w:name="_Toc98507616"/>
      <w:bookmarkStart w:id="191" w:name="_Toc106640619"/>
      <w:bookmarkStart w:id="192" w:name="_Toc122098493"/>
      <w:bookmarkStart w:id="193" w:name="_Toc130844615"/>
      <w:bookmarkStart w:id="194" w:name="_Toc138412137"/>
      <w:bookmarkStart w:id="195" w:name="_Toc145956923"/>
      <w:bookmarkStart w:id="196" w:name="_Toc153890620"/>
      <w:bookmarkStart w:id="197" w:name="_Toc161834917"/>
      <w:r w:rsidRPr="004D3578">
        <w:t>3.3</w:t>
      </w:r>
      <w:r w:rsidRPr="004D3578">
        <w:tab/>
        <w:t>Abbreviations</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702FEF15" w14:textId="77777777" w:rsidR="00E134FC" w:rsidRPr="00616F0C" w:rsidRDefault="00E134FC" w:rsidP="00E134F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198" w:name="_Toc22187531"/>
      <w:bookmarkStart w:id="199" w:name="_Toc22630753"/>
      <w:bookmarkStart w:id="200" w:name="_Toc34227003"/>
      <w:bookmarkStart w:id="201" w:name="_Toc34749718"/>
      <w:bookmarkStart w:id="202" w:name="_Toc34750278"/>
      <w:bookmarkStart w:id="203" w:name="_Toc34750468"/>
      <w:bookmarkStart w:id="204" w:name="_Toc35940874"/>
      <w:bookmarkStart w:id="205" w:name="_Toc35937307"/>
      <w:bookmarkStart w:id="206" w:name="_Toc36463701"/>
      <w:bookmarkStart w:id="207" w:name="_Toc43131624"/>
      <w:bookmarkStart w:id="208" w:name="_Toc45032459"/>
      <w:bookmarkStart w:id="209" w:name="_Toc49782153"/>
      <w:bookmarkStart w:id="210" w:name="_Toc51873589"/>
      <w:bookmarkStart w:id="211" w:name="_Toc57209068"/>
      <w:bookmarkStart w:id="212" w:name="_Toc58588411"/>
      <w:bookmarkStart w:id="213" w:name="_Toc66114751"/>
      <w:bookmarkStart w:id="214" w:name="_Toc67686262"/>
      <w:bookmarkStart w:id="215" w:name="_Toc74994551"/>
      <w:bookmarkStart w:id="216" w:name="_Toc85467804"/>
      <w:bookmarkStart w:id="217" w:name="_Toc89181503"/>
      <w:bookmarkStart w:id="218" w:name="_Toc89182845"/>
      <w:bookmarkStart w:id="219" w:name="_Toc90651147"/>
      <w:bookmarkStart w:id="220" w:name="_Toc96933297"/>
      <w:bookmarkStart w:id="221" w:name="_Toc98507164"/>
      <w:bookmarkStart w:id="222" w:name="_Toc98507617"/>
      <w:bookmarkStart w:id="223" w:name="_Toc106640620"/>
      <w:bookmarkStart w:id="224" w:name="_Toc122098494"/>
      <w:bookmarkStart w:id="225" w:name="_Toc130844616"/>
      <w:bookmarkStart w:id="226" w:name="_Toc138412138"/>
      <w:bookmarkStart w:id="227" w:name="_Toc145956924"/>
      <w:bookmarkStart w:id="228" w:name="_Toc153890621"/>
      <w:bookmarkStart w:id="229" w:name="_Toc161834918"/>
      <w:r w:rsidRPr="00616F0C">
        <w:t>4</w:t>
      </w:r>
      <w:r w:rsidRPr="00616F0C">
        <w:tab/>
        <w:t>Overview</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 id="_x0000_i1026" type="#_x0000_t75" style="width:6in;height:2in" o:ole="">
            <v:imagedata r:id="rId13" o:title=""/>
          </v:shape>
          <o:OLEObject Type="Embed" ProgID="Visio.Drawing.11" ShapeID="_x0000_i1026" DrawAspect="Content" ObjectID="_1772447934" r:id="rId14"/>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230" w:name="_Toc22187532"/>
      <w:bookmarkStart w:id="231" w:name="_Toc22630754"/>
      <w:bookmarkStart w:id="232" w:name="_Toc34227004"/>
      <w:bookmarkStart w:id="233" w:name="_Toc34749719"/>
      <w:bookmarkStart w:id="234" w:name="_Toc34750279"/>
      <w:bookmarkStart w:id="235" w:name="_Toc34750469"/>
      <w:bookmarkStart w:id="236" w:name="_Toc35940875"/>
      <w:bookmarkStart w:id="237" w:name="_Toc35937308"/>
      <w:bookmarkStart w:id="238" w:name="_Toc36463702"/>
      <w:bookmarkStart w:id="239" w:name="_Toc43131625"/>
      <w:bookmarkStart w:id="240" w:name="_Toc45032460"/>
      <w:bookmarkStart w:id="241" w:name="_Toc49782154"/>
      <w:bookmarkStart w:id="242" w:name="_Toc51873590"/>
      <w:bookmarkStart w:id="243" w:name="_Toc57209069"/>
      <w:bookmarkStart w:id="244" w:name="_Toc58588412"/>
      <w:bookmarkStart w:id="245" w:name="_Toc66114752"/>
      <w:bookmarkStart w:id="246" w:name="_Toc67686263"/>
      <w:bookmarkStart w:id="247" w:name="_Toc74994552"/>
      <w:bookmarkStart w:id="248" w:name="_Toc85467805"/>
      <w:bookmarkStart w:id="249" w:name="_Toc89181504"/>
      <w:bookmarkStart w:id="250" w:name="_Toc89182846"/>
      <w:bookmarkStart w:id="251" w:name="_Toc90651148"/>
      <w:bookmarkStart w:id="252" w:name="_Toc96933298"/>
      <w:bookmarkStart w:id="253" w:name="_Toc98507165"/>
      <w:bookmarkStart w:id="254" w:name="_Toc98507618"/>
      <w:bookmarkStart w:id="255" w:name="_Toc106640621"/>
      <w:bookmarkStart w:id="256" w:name="_Toc122098495"/>
      <w:bookmarkStart w:id="257" w:name="_Toc130844617"/>
      <w:bookmarkStart w:id="258" w:name="_Toc138412139"/>
      <w:bookmarkStart w:id="259" w:name="_Toc145956925"/>
      <w:bookmarkStart w:id="260" w:name="_Toc153890622"/>
      <w:bookmarkStart w:id="261" w:name="_Toc161834919"/>
      <w:r w:rsidRPr="00616F0C">
        <w:t>5</w:t>
      </w:r>
      <w:r w:rsidRPr="00616F0C">
        <w:tab/>
        <w:t>Services offered by the UDSF</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344D3D55" w14:textId="77777777" w:rsidR="00E134FC" w:rsidRPr="00616F0C" w:rsidRDefault="00E134FC" w:rsidP="00E134FC">
      <w:pPr>
        <w:pStyle w:val="Heading2"/>
      </w:pPr>
      <w:bookmarkStart w:id="262" w:name="_Toc22187533"/>
      <w:bookmarkStart w:id="263" w:name="_Toc22630755"/>
      <w:bookmarkStart w:id="264" w:name="_Toc34227005"/>
      <w:bookmarkStart w:id="265" w:name="_Toc34749720"/>
      <w:bookmarkStart w:id="266" w:name="_Toc34750280"/>
      <w:bookmarkStart w:id="267" w:name="_Toc34750470"/>
      <w:bookmarkStart w:id="268" w:name="_Toc35940876"/>
      <w:bookmarkStart w:id="269" w:name="_Toc35937309"/>
      <w:bookmarkStart w:id="270" w:name="_Toc36463703"/>
      <w:bookmarkStart w:id="271" w:name="_Toc43131626"/>
      <w:bookmarkStart w:id="272" w:name="_Toc45032461"/>
      <w:bookmarkStart w:id="273" w:name="_Toc49782155"/>
      <w:bookmarkStart w:id="274" w:name="_Toc51873591"/>
      <w:bookmarkStart w:id="275" w:name="_Toc57209070"/>
      <w:bookmarkStart w:id="276" w:name="_Toc58588413"/>
      <w:bookmarkStart w:id="277" w:name="_Toc66114753"/>
      <w:bookmarkStart w:id="278" w:name="_Toc67686264"/>
      <w:bookmarkStart w:id="279" w:name="_Toc74994553"/>
      <w:bookmarkStart w:id="280" w:name="_Toc85467806"/>
      <w:bookmarkStart w:id="281" w:name="_Toc89181505"/>
      <w:bookmarkStart w:id="282" w:name="_Toc89182847"/>
      <w:bookmarkStart w:id="283" w:name="_Toc90651149"/>
      <w:bookmarkStart w:id="284" w:name="_Toc96933299"/>
      <w:bookmarkStart w:id="285" w:name="_Toc98507166"/>
      <w:bookmarkStart w:id="286" w:name="_Toc98507619"/>
      <w:bookmarkStart w:id="287" w:name="_Toc106640622"/>
      <w:bookmarkStart w:id="288" w:name="_Toc122098496"/>
      <w:bookmarkStart w:id="289" w:name="_Toc130844618"/>
      <w:bookmarkStart w:id="290" w:name="_Toc138412140"/>
      <w:bookmarkStart w:id="291" w:name="_Toc145956926"/>
      <w:bookmarkStart w:id="292" w:name="_Toc153890623"/>
      <w:bookmarkStart w:id="293" w:name="_Toc161834920"/>
      <w:r w:rsidRPr="00616F0C">
        <w:t>5.1</w:t>
      </w:r>
      <w:r w:rsidRPr="00616F0C">
        <w:tab/>
        <w:t>Introduction</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shd w:val="clear" w:color="auto" w:fill="auto"/>
          </w:tcPr>
          <w:p w14:paraId="4DB1CA0D" w14:textId="77777777" w:rsidR="00E134FC" w:rsidRPr="00616F0C" w:rsidRDefault="00E134FC" w:rsidP="008E16EE">
            <w:pPr>
              <w:pStyle w:val="TAH"/>
            </w:pPr>
            <w:r w:rsidRPr="00616F0C">
              <w:t>Service Name</w:t>
            </w:r>
          </w:p>
        </w:tc>
        <w:tc>
          <w:tcPr>
            <w:tcW w:w="807" w:type="dxa"/>
            <w:shd w:val="clear" w:color="auto" w:fill="auto"/>
          </w:tcPr>
          <w:p w14:paraId="38A143EB" w14:textId="77777777" w:rsidR="00E134FC" w:rsidRPr="00616F0C" w:rsidRDefault="00E134FC" w:rsidP="008E16EE">
            <w:pPr>
              <w:pStyle w:val="TAH"/>
            </w:pPr>
            <w:r w:rsidRPr="00616F0C">
              <w:t>Clause</w:t>
            </w:r>
          </w:p>
        </w:tc>
        <w:tc>
          <w:tcPr>
            <w:tcW w:w="1677" w:type="dxa"/>
            <w:shd w:val="clear" w:color="auto" w:fill="auto"/>
          </w:tcPr>
          <w:p w14:paraId="1DB75721" w14:textId="77777777" w:rsidR="00E134FC" w:rsidRPr="00616F0C" w:rsidRDefault="00E134FC" w:rsidP="008E16EE">
            <w:pPr>
              <w:pStyle w:val="TAH"/>
            </w:pPr>
            <w:r w:rsidRPr="00616F0C">
              <w:t>Description</w:t>
            </w:r>
          </w:p>
        </w:tc>
        <w:tc>
          <w:tcPr>
            <w:tcW w:w="3288" w:type="dxa"/>
            <w:shd w:val="clear" w:color="auto" w:fill="auto"/>
          </w:tcPr>
          <w:p w14:paraId="1D964EC7" w14:textId="77777777" w:rsidR="00E134FC" w:rsidRPr="00616F0C" w:rsidRDefault="00E134FC" w:rsidP="008E16EE">
            <w:pPr>
              <w:pStyle w:val="TAH"/>
            </w:pPr>
            <w:r w:rsidRPr="00616F0C">
              <w:t>OpenAPI Specification File</w:t>
            </w:r>
          </w:p>
        </w:tc>
        <w:tc>
          <w:tcPr>
            <w:tcW w:w="1080" w:type="dxa"/>
            <w:shd w:val="clear" w:color="auto" w:fill="auto"/>
          </w:tcPr>
          <w:p w14:paraId="2A58EE34" w14:textId="77777777" w:rsidR="00E134FC" w:rsidRPr="00616F0C" w:rsidRDefault="00E134FC" w:rsidP="008E16EE">
            <w:pPr>
              <w:pStyle w:val="TAH"/>
            </w:pPr>
            <w:r w:rsidRPr="00616F0C">
              <w:t>apiName</w:t>
            </w:r>
          </w:p>
        </w:tc>
        <w:tc>
          <w:tcPr>
            <w:tcW w:w="955" w:type="dxa"/>
            <w:shd w:val="clear" w:color="auto" w:fill="auto"/>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shd w:val="clear" w:color="auto" w:fill="auto"/>
          </w:tcPr>
          <w:p w14:paraId="204F8055" w14:textId="77777777" w:rsidR="00E134FC" w:rsidRPr="00616F0C" w:rsidRDefault="00E134FC" w:rsidP="008E16EE">
            <w:pPr>
              <w:pStyle w:val="TAL"/>
              <w:rPr>
                <w:rFonts w:cs="Arial"/>
                <w:szCs w:val="18"/>
              </w:rPr>
            </w:pPr>
            <w:r w:rsidRPr="00616F0C">
              <w:t>Nudsf_DataRepository</w:t>
            </w:r>
          </w:p>
        </w:tc>
        <w:tc>
          <w:tcPr>
            <w:tcW w:w="807" w:type="dxa"/>
            <w:shd w:val="clear" w:color="auto" w:fill="auto"/>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shd w:val="clear" w:color="auto" w:fill="auto"/>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shd w:val="clear" w:color="auto" w:fill="auto"/>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shd w:val="clear" w:color="auto" w:fill="auto"/>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shd w:val="clear" w:color="auto" w:fill="auto"/>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shd w:val="clear" w:color="auto" w:fill="auto"/>
          </w:tcPr>
          <w:p w14:paraId="052A7576" w14:textId="77777777" w:rsidR="00E134FC" w:rsidRPr="00616F0C" w:rsidRDefault="00E134FC" w:rsidP="008E16EE">
            <w:pPr>
              <w:pStyle w:val="TAL"/>
            </w:pPr>
            <w:r>
              <w:t>Nudsf_Timer</w:t>
            </w:r>
          </w:p>
        </w:tc>
        <w:tc>
          <w:tcPr>
            <w:tcW w:w="807" w:type="dxa"/>
            <w:shd w:val="clear" w:color="auto" w:fill="auto"/>
          </w:tcPr>
          <w:p w14:paraId="48E8E3B8" w14:textId="77777777" w:rsidR="00E134FC" w:rsidRPr="00616F0C" w:rsidRDefault="00E134FC" w:rsidP="008E16EE">
            <w:pPr>
              <w:pStyle w:val="TAL"/>
              <w:rPr>
                <w:rFonts w:cs="Arial"/>
                <w:szCs w:val="18"/>
              </w:rPr>
            </w:pPr>
            <w:r>
              <w:rPr>
                <w:rFonts w:cs="Arial"/>
                <w:szCs w:val="18"/>
              </w:rPr>
              <w:t>6.2</w:t>
            </w:r>
          </w:p>
        </w:tc>
        <w:tc>
          <w:tcPr>
            <w:tcW w:w="1677" w:type="dxa"/>
            <w:shd w:val="clear" w:color="auto" w:fill="auto"/>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shd w:val="clear" w:color="auto" w:fill="auto"/>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shd w:val="clear" w:color="auto" w:fill="auto"/>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shd w:val="clear" w:color="auto" w:fill="auto"/>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294" w:name="_Toc22187534"/>
      <w:bookmarkStart w:id="295" w:name="_Toc22630756"/>
      <w:bookmarkStart w:id="296" w:name="_Toc34227006"/>
      <w:bookmarkStart w:id="297" w:name="_Toc34749721"/>
      <w:bookmarkStart w:id="298" w:name="_Toc34750281"/>
      <w:bookmarkStart w:id="299" w:name="_Toc34750471"/>
      <w:bookmarkStart w:id="300" w:name="_Toc35940877"/>
      <w:bookmarkStart w:id="301" w:name="_Toc35937310"/>
      <w:bookmarkStart w:id="302" w:name="_Toc36463704"/>
      <w:bookmarkStart w:id="303" w:name="_Toc43131627"/>
      <w:bookmarkStart w:id="304" w:name="_Toc45032462"/>
      <w:bookmarkStart w:id="305" w:name="_Toc49782156"/>
      <w:bookmarkStart w:id="306" w:name="_Toc51873592"/>
      <w:bookmarkStart w:id="307" w:name="_Toc57209071"/>
      <w:bookmarkStart w:id="308" w:name="_Toc58588414"/>
      <w:bookmarkStart w:id="309" w:name="_Toc66114754"/>
      <w:bookmarkStart w:id="310" w:name="_Toc67686265"/>
      <w:bookmarkStart w:id="311" w:name="_Toc74994554"/>
      <w:bookmarkStart w:id="312" w:name="_Toc85467807"/>
      <w:bookmarkStart w:id="313" w:name="_Toc89181506"/>
      <w:bookmarkStart w:id="314" w:name="_Toc89182848"/>
      <w:bookmarkStart w:id="315" w:name="_Toc90651150"/>
      <w:bookmarkStart w:id="316" w:name="_Toc96933300"/>
      <w:bookmarkStart w:id="317" w:name="_Toc98507167"/>
      <w:bookmarkStart w:id="318" w:name="_Toc98507620"/>
      <w:bookmarkStart w:id="319" w:name="_Toc106640623"/>
      <w:bookmarkStart w:id="320" w:name="_Toc122098497"/>
      <w:bookmarkStart w:id="321" w:name="_Toc130844619"/>
      <w:bookmarkStart w:id="322" w:name="_Toc138412141"/>
      <w:bookmarkStart w:id="323" w:name="_Toc145956927"/>
      <w:bookmarkStart w:id="324" w:name="_Toc153890624"/>
      <w:bookmarkStart w:id="325" w:name="_Toc161834921"/>
      <w:r w:rsidRPr="00616F0C">
        <w:t>5.2</w:t>
      </w:r>
      <w:r w:rsidRPr="00616F0C">
        <w:tab/>
        <w:t>Nudsf_DataRepository Service</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6840AA01" w14:textId="77777777" w:rsidR="00E134FC" w:rsidRPr="00616F0C" w:rsidRDefault="00E134FC" w:rsidP="00E134FC">
      <w:pPr>
        <w:pStyle w:val="Heading3"/>
      </w:pPr>
      <w:bookmarkStart w:id="326" w:name="_Toc22187535"/>
      <w:bookmarkStart w:id="327" w:name="_Toc22630757"/>
      <w:bookmarkStart w:id="328" w:name="_Toc34227007"/>
      <w:bookmarkStart w:id="329" w:name="_Toc34749722"/>
      <w:bookmarkStart w:id="330" w:name="_Toc34750282"/>
      <w:bookmarkStart w:id="331" w:name="_Toc34750472"/>
      <w:bookmarkStart w:id="332" w:name="_Toc35940878"/>
      <w:bookmarkStart w:id="333" w:name="_Toc35937311"/>
      <w:bookmarkStart w:id="334" w:name="_Toc36463705"/>
      <w:bookmarkStart w:id="335" w:name="_Toc43131628"/>
      <w:bookmarkStart w:id="336" w:name="_Toc45032463"/>
      <w:bookmarkStart w:id="337" w:name="_Toc49782157"/>
      <w:bookmarkStart w:id="338" w:name="_Toc51873593"/>
      <w:bookmarkStart w:id="339" w:name="_Toc57209072"/>
      <w:bookmarkStart w:id="340" w:name="_Toc58588415"/>
      <w:bookmarkStart w:id="341" w:name="_Toc66114755"/>
      <w:bookmarkStart w:id="342" w:name="_Toc67686266"/>
      <w:bookmarkStart w:id="343" w:name="_Toc74994555"/>
      <w:bookmarkStart w:id="344" w:name="_Toc85467808"/>
      <w:bookmarkStart w:id="345" w:name="_Toc89181507"/>
      <w:bookmarkStart w:id="346" w:name="_Toc89182849"/>
      <w:bookmarkStart w:id="347" w:name="_Toc90651151"/>
      <w:bookmarkStart w:id="348" w:name="_Toc96933301"/>
      <w:bookmarkStart w:id="349" w:name="_Toc98507168"/>
      <w:bookmarkStart w:id="350" w:name="_Toc98507621"/>
      <w:bookmarkStart w:id="351" w:name="_Toc106640624"/>
      <w:bookmarkStart w:id="352" w:name="_Toc122098498"/>
      <w:bookmarkStart w:id="353" w:name="_Toc130844620"/>
      <w:bookmarkStart w:id="354" w:name="_Toc138412142"/>
      <w:bookmarkStart w:id="355" w:name="_Toc145956928"/>
      <w:bookmarkStart w:id="356" w:name="_Toc153890625"/>
      <w:bookmarkStart w:id="357" w:name="_Toc161834922"/>
      <w:r w:rsidRPr="00616F0C">
        <w:t>5.2.1</w:t>
      </w:r>
      <w:r w:rsidRPr="00616F0C">
        <w:tab/>
        <w:t>Service Description</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358" w:name="_Toc22187536"/>
      <w:bookmarkStart w:id="359" w:name="_Toc22630758"/>
      <w:bookmarkStart w:id="360" w:name="_Toc34227008"/>
      <w:bookmarkStart w:id="361" w:name="_Toc34749723"/>
      <w:bookmarkStart w:id="362" w:name="_Toc34750283"/>
      <w:bookmarkStart w:id="363" w:name="_Toc34750473"/>
      <w:bookmarkStart w:id="364" w:name="_Toc35940879"/>
      <w:bookmarkStart w:id="365" w:name="_Toc35937312"/>
      <w:bookmarkStart w:id="366" w:name="_Toc36463706"/>
      <w:bookmarkStart w:id="367" w:name="_Toc43131629"/>
      <w:bookmarkStart w:id="368" w:name="_Toc45032464"/>
      <w:bookmarkStart w:id="369" w:name="_Toc49782158"/>
      <w:bookmarkStart w:id="370" w:name="_Toc51873594"/>
      <w:bookmarkStart w:id="371" w:name="_Toc57209073"/>
      <w:bookmarkStart w:id="372" w:name="_Toc58588416"/>
      <w:bookmarkStart w:id="373" w:name="_Toc66114756"/>
      <w:bookmarkStart w:id="374" w:name="_Toc67686267"/>
      <w:bookmarkStart w:id="375" w:name="_Toc74994556"/>
      <w:bookmarkStart w:id="376" w:name="_Toc85467809"/>
      <w:bookmarkStart w:id="377" w:name="_Toc89181508"/>
      <w:bookmarkStart w:id="378" w:name="_Toc89182850"/>
      <w:bookmarkStart w:id="379" w:name="_Toc90651152"/>
      <w:bookmarkStart w:id="380" w:name="_Toc96933302"/>
      <w:bookmarkStart w:id="381" w:name="_Toc98507169"/>
      <w:bookmarkStart w:id="382" w:name="_Toc98507622"/>
      <w:bookmarkStart w:id="383" w:name="_Toc106640625"/>
      <w:bookmarkStart w:id="384" w:name="_Toc122098499"/>
      <w:bookmarkStart w:id="385" w:name="_Toc130844621"/>
      <w:bookmarkStart w:id="386" w:name="_Toc138412143"/>
      <w:bookmarkStart w:id="387" w:name="_Toc145956929"/>
      <w:bookmarkStart w:id="388" w:name="_Toc153890626"/>
      <w:bookmarkStart w:id="389" w:name="_Toc161834923"/>
      <w:r w:rsidRPr="00616F0C">
        <w:t>5.2.2</w:t>
      </w:r>
      <w:r w:rsidRPr="00616F0C">
        <w:tab/>
        <w:t>Service Operations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52809A8B" w14:textId="77777777" w:rsidR="00E134FC" w:rsidRPr="00616F0C" w:rsidRDefault="00E134FC" w:rsidP="00E134FC">
      <w:pPr>
        <w:pStyle w:val="Heading4"/>
      </w:pPr>
      <w:bookmarkStart w:id="390" w:name="_Toc22187537"/>
      <w:bookmarkStart w:id="391" w:name="_Toc22630759"/>
      <w:bookmarkStart w:id="392" w:name="_Toc34227009"/>
      <w:bookmarkStart w:id="393" w:name="_Toc34749724"/>
      <w:bookmarkStart w:id="394" w:name="_Toc34750284"/>
      <w:bookmarkStart w:id="395" w:name="_Toc34750474"/>
      <w:bookmarkStart w:id="396" w:name="_Toc35940880"/>
      <w:bookmarkStart w:id="397" w:name="_Toc35937313"/>
      <w:bookmarkStart w:id="398" w:name="_Toc36463707"/>
      <w:bookmarkStart w:id="399" w:name="_Toc43131630"/>
      <w:bookmarkStart w:id="400" w:name="_Toc45032465"/>
      <w:bookmarkStart w:id="401" w:name="_Toc49782159"/>
      <w:bookmarkStart w:id="402" w:name="_Toc51873595"/>
      <w:bookmarkStart w:id="403" w:name="_Toc57209074"/>
      <w:bookmarkStart w:id="404" w:name="_Toc58588417"/>
      <w:bookmarkStart w:id="405" w:name="_Toc66114757"/>
      <w:bookmarkStart w:id="406" w:name="_Toc67686268"/>
      <w:bookmarkStart w:id="407" w:name="_Toc74994557"/>
      <w:bookmarkStart w:id="408" w:name="_Toc85467810"/>
      <w:bookmarkStart w:id="409" w:name="_Toc89182851"/>
      <w:bookmarkStart w:id="410" w:name="_Toc90651153"/>
      <w:bookmarkStart w:id="411" w:name="_Toc96933303"/>
      <w:bookmarkStart w:id="412" w:name="_Toc98507170"/>
      <w:bookmarkStart w:id="413" w:name="_Toc98507623"/>
      <w:bookmarkStart w:id="414" w:name="_Toc106640626"/>
      <w:bookmarkStart w:id="415" w:name="_Toc122098500"/>
      <w:bookmarkStart w:id="416" w:name="_Toc130844622"/>
      <w:bookmarkStart w:id="417" w:name="_Toc138412144"/>
      <w:bookmarkStart w:id="418" w:name="_Toc145956930"/>
      <w:bookmarkStart w:id="419" w:name="_Toc153890627"/>
      <w:bookmarkStart w:id="420" w:name="_Toc161834924"/>
      <w:r w:rsidRPr="00616F0C">
        <w:t>5.2.2.1</w:t>
      </w:r>
      <w:r w:rsidRPr="00616F0C">
        <w:tab/>
        <w:t>Introduction</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lastRenderedPageBreak/>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421" w:name="_Toc22187538"/>
      <w:bookmarkStart w:id="422" w:name="_Toc22630760"/>
      <w:bookmarkStart w:id="423" w:name="_Toc34227010"/>
      <w:bookmarkStart w:id="424" w:name="_Toc34749725"/>
      <w:bookmarkStart w:id="425" w:name="_Toc34750285"/>
      <w:bookmarkStart w:id="426" w:name="_Toc34750475"/>
      <w:bookmarkStart w:id="427" w:name="_Toc35940881"/>
      <w:bookmarkStart w:id="428" w:name="_Toc35937314"/>
      <w:bookmarkStart w:id="429" w:name="_Toc36463708"/>
      <w:bookmarkStart w:id="430" w:name="_Toc43131631"/>
      <w:bookmarkStart w:id="431" w:name="_Toc45032466"/>
      <w:bookmarkStart w:id="432" w:name="_Toc49782160"/>
      <w:bookmarkStart w:id="433" w:name="_Toc51873596"/>
      <w:bookmarkStart w:id="434" w:name="_Toc57209075"/>
      <w:bookmarkStart w:id="435" w:name="_Toc58588418"/>
      <w:bookmarkStart w:id="436" w:name="_Toc66114758"/>
      <w:bookmarkStart w:id="437" w:name="_Toc67686269"/>
      <w:bookmarkStart w:id="438" w:name="_Toc74994558"/>
      <w:bookmarkStart w:id="439" w:name="_Toc85467811"/>
      <w:bookmarkStart w:id="440" w:name="_Toc89182852"/>
      <w:bookmarkStart w:id="441" w:name="_Toc90651154"/>
      <w:bookmarkStart w:id="442" w:name="_Toc96933304"/>
      <w:bookmarkStart w:id="443" w:name="_Toc98507171"/>
      <w:bookmarkStart w:id="444" w:name="_Toc98507624"/>
      <w:bookmarkStart w:id="445" w:name="_Toc106640627"/>
      <w:bookmarkStart w:id="446" w:name="_Toc122098501"/>
      <w:bookmarkStart w:id="447" w:name="_Toc130844623"/>
      <w:bookmarkStart w:id="448" w:name="_Toc138412145"/>
      <w:bookmarkStart w:id="449" w:name="_Toc145956931"/>
      <w:bookmarkStart w:id="450" w:name="_Toc153890628"/>
      <w:bookmarkStart w:id="451" w:name="_Toc161834925"/>
      <w:r w:rsidRPr="00616F0C">
        <w:t>5.2.2.2</w:t>
      </w:r>
      <w:r w:rsidRPr="00616F0C">
        <w:tab/>
        <w:t>Query</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6DDA0FF1" w14:textId="77777777" w:rsidR="00E134FC" w:rsidRPr="00616F0C" w:rsidRDefault="00E134FC" w:rsidP="00E134FC">
      <w:pPr>
        <w:pStyle w:val="Heading5"/>
      </w:pPr>
      <w:bookmarkStart w:id="452" w:name="_Toc22187539"/>
      <w:bookmarkStart w:id="453" w:name="_Toc22630761"/>
      <w:bookmarkStart w:id="454" w:name="_Toc34227011"/>
      <w:bookmarkStart w:id="455" w:name="_Toc34749726"/>
      <w:bookmarkStart w:id="456" w:name="_Toc34750286"/>
      <w:bookmarkStart w:id="457" w:name="_Toc34750476"/>
      <w:bookmarkStart w:id="458" w:name="_Toc35940882"/>
      <w:bookmarkStart w:id="459" w:name="_Toc35937315"/>
      <w:bookmarkStart w:id="460" w:name="_Toc36463709"/>
      <w:bookmarkStart w:id="461" w:name="_Toc43131632"/>
      <w:bookmarkStart w:id="462" w:name="_Toc45032467"/>
      <w:bookmarkStart w:id="463" w:name="_Toc49782161"/>
      <w:bookmarkStart w:id="464" w:name="_Toc51873597"/>
      <w:bookmarkStart w:id="465" w:name="_Toc57209076"/>
      <w:bookmarkStart w:id="466" w:name="_Toc58588419"/>
      <w:bookmarkStart w:id="467" w:name="_Toc66114759"/>
      <w:bookmarkStart w:id="468" w:name="_Toc67686270"/>
      <w:bookmarkStart w:id="469" w:name="_Toc74994559"/>
      <w:bookmarkStart w:id="470" w:name="_Toc85467812"/>
      <w:bookmarkStart w:id="471" w:name="_Toc89182853"/>
      <w:bookmarkStart w:id="472" w:name="_Toc90651155"/>
      <w:bookmarkStart w:id="473" w:name="_Toc96933305"/>
      <w:bookmarkStart w:id="474" w:name="_Toc98507172"/>
      <w:bookmarkStart w:id="475" w:name="_Toc98507625"/>
      <w:bookmarkStart w:id="476" w:name="_Toc106640628"/>
      <w:bookmarkStart w:id="477" w:name="_Toc122098502"/>
      <w:bookmarkStart w:id="478" w:name="_Toc130844624"/>
      <w:bookmarkStart w:id="479" w:name="_Toc138412146"/>
      <w:bookmarkStart w:id="480" w:name="_Toc145956932"/>
      <w:bookmarkStart w:id="481" w:name="_Toc153890629"/>
      <w:bookmarkStart w:id="482" w:name="_Toc161834926"/>
      <w:r w:rsidRPr="00616F0C">
        <w:t>5.2.2.2.1</w:t>
      </w:r>
      <w:r w:rsidRPr="00616F0C">
        <w:tab/>
        <w:t>General</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483" w:name="_Toc22187540"/>
      <w:bookmarkStart w:id="484" w:name="_Toc22630762"/>
      <w:bookmarkStart w:id="485" w:name="_Toc34227012"/>
      <w:bookmarkStart w:id="486" w:name="_Toc34749727"/>
      <w:bookmarkStart w:id="487" w:name="_Toc34750287"/>
      <w:bookmarkStart w:id="488" w:name="_Toc34750477"/>
      <w:bookmarkStart w:id="489" w:name="_Toc35940883"/>
      <w:bookmarkStart w:id="490" w:name="_Toc35937316"/>
      <w:bookmarkStart w:id="491" w:name="_Toc36463710"/>
      <w:bookmarkStart w:id="492" w:name="_Toc43131633"/>
      <w:bookmarkStart w:id="493" w:name="_Toc45032468"/>
      <w:bookmarkStart w:id="494" w:name="_Toc49782162"/>
      <w:bookmarkStart w:id="495" w:name="_Toc51873598"/>
      <w:bookmarkStart w:id="496" w:name="_Toc57209077"/>
      <w:bookmarkStart w:id="497" w:name="_Toc58588420"/>
      <w:bookmarkStart w:id="498" w:name="_Toc66114760"/>
      <w:bookmarkStart w:id="499" w:name="_Toc67686271"/>
      <w:bookmarkStart w:id="500" w:name="_Toc74994560"/>
      <w:bookmarkStart w:id="501" w:name="_Toc85467813"/>
      <w:bookmarkStart w:id="502" w:name="_Toc89182854"/>
      <w:bookmarkStart w:id="503" w:name="_Toc90651156"/>
      <w:bookmarkStart w:id="504" w:name="_Toc96933306"/>
      <w:bookmarkStart w:id="505" w:name="_Toc98507173"/>
      <w:bookmarkStart w:id="506" w:name="_Toc98507626"/>
      <w:bookmarkStart w:id="507" w:name="_Toc106640629"/>
      <w:bookmarkStart w:id="508" w:name="_Toc122098503"/>
      <w:bookmarkStart w:id="509" w:name="_Toc130844625"/>
      <w:bookmarkStart w:id="510" w:name="_Toc138412147"/>
      <w:bookmarkStart w:id="511" w:name="_Toc145956933"/>
      <w:bookmarkStart w:id="512" w:name="_Toc153890630"/>
      <w:bookmarkStart w:id="513" w:name="_Toc161834927"/>
      <w:r w:rsidRPr="00616F0C">
        <w:t>5.2.2.2.2</w:t>
      </w:r>
      <w:r w:rsidRPr="00616F0C">
        <w:tab/>
        <w:t>Record Retrieval</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4A047B0C" w:rsidR="00E134FC" w:rsidRDefault="005D73AD" w:rsidP="00E134FC">
      <w:pPr>
        <w:pStyle w:val="TH"/>
      </w:pPr>
      <w:r w:rsidRPr="00616F0C">
        <w:object w:dxaOrig="8713" w:dyaOrig="2333" w14:anchorId="62DABF93">
          <v:shape id="_x0000_i1027" type="#_x0000_t75" style="width:6in;height:117pt" o:ole="">
            <v:imagedata r:id="rId15" o:title=""/>
          </v:shape>
          <o:OLEObject Type="Embed" ProgID="Visio.Drawing.11" ShapeID="_x0000_i1027" DrawAspect="Content" ObjectID="_1772447935" r:id="rId16"/>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EC601E7" w14:textId="71BCB693"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w:t>
      </w:r>
      <w:r w:rsidRPr="00F90570">
        <w:t xml:space="preserve">optionally including additional error information in the response body (in </w:t>
      </w:r>
      <w:r w:rsidRPr="00F90570">
        <w:lastRenderedPageBreak/>
        <w:t xml:space="preserve">the </w:t>
      </w:r>
      <w:r>
        <w:t>Extended</w:t>
      </w:r>
      <w:r w:rsidRPr="00F90570">
        <w:t>ProblemDetails element)</w:t>
      </w:r>
      <w:r w:rsidRPr="006F3456">
        <w:t>.</w:t>
      </w:r>
      <w:r>
        <w:t xml:space="preserve"> </w:t>
      </w:r>
      <w:r w:rsidRPr="00AB3910">
        <w:t xml:space="preserve">The UDSF may include the stored </w:t>
      </w:r>
      <w:r>
        <w:t>r</w:t>
      </w:r>
      <w:r w:rsidRPr="00AB3910">
        <w:t>ecord in the ProblemDetailsExtension.</w:t>
      </w:r>
    </w:p>
    <w:p w14:paraId="0B7FBEC3" w14:textId="3BCAA4BB"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AB3910">
        <w:t xml:space="preserve">The UDSF may include the stored </w:t>
      </w:r>
      <w:r>
        <w:t>r</w:t>
      </w:r>
      <w:r w:rsidRPr="00AB3910">
        <w:t>ecord in the ProblemDetailsExtension.</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514" w:name="_Toc22187541"/>
      <w:bookmarkStart w:id="515" w:name="_Toc22630763"/>
      <w:bookmarkStart w:id="516" w:name="_Toc34227013"/>
      <w:bookmarkStart w:id="517" w:name="_Toc34749728"/>
      <w:bookmarkStart w:id="518" w:name="_Toc34750288"/>
      <w:bookmarkStart w:id="519" w:name="_Toc34750478"/>
      <w:bookmarkStart w:id="520" w:name="_Toc35940884"/>
      <w:bookmarkStart w:id="521" w:name="_Toc35937317"/>
      <w:bookmarkStart w:id="522" w:name="_Toc36463711"/>
      <w:bookmarkStart w:id="523" w:name="_Toc43131634"/>
      <w:bookmarkStart w:id="524" w:name="_Toc45032469"/>
      <w:bookmarkStart w:id="525" w:name="_Toc49782163"/>
      <w:bookmarkStart w:id="526" w:name="_Toc51873599"/>
      <w:bookmarkStart w:id="527" w:name="_Toc57209078"/>
      <w:bookmarkStart w:id="528" w:name="_Toc58588421"/>
      <w:bookmarkStart w:id="529" w:name="_Toc66114761"/>
      <w:bookmarkStart w:id="530" w:name="_Toc67686272"/>
      <w:bookmarkStart w:id="531" w:name="_Toc74994561"/>
      <w:bookmarkStart w:id="532" w:name="_Toc85467814"/>
      <w:bookmarkStart w:id="533" w:name="_Toc89182855"/>
      <w:bookmarkStart w:id="534" w:name="_Toc90651157"/>
      <w:bookmarkStart w:id="535" w:name="_Toc96933307"/>
      <w:bookmarkStart w:id="536" w:name="_Toc98507174"/>
      <w:bookmarkStart w:id="537" w:name="_Toc98507627"/>
      <w:bookmarkStart w:id="538" w:name="_Toc106640630"/>
      <w:bookmarkStart w:id="539" w:name="_Toc122098504"/>
      <w:bookmarkStart w:id="540" w:name="_Toc130844626"/>
      <w:bookmarkStart w:id="541" w:name="_Toc138412148"/>
      <w:bookmarkStart w:id="542" w:name="_Toc145956934"/>
      <w:bookmarkStart w:id="543" w:name="_Toc153890631"/>
      <w:bookmarkStart w:id="544" w:name="_Toc161834928"/>
      <w:r w:rsidRPr="00616F0C">
        <w:t>5.2.2.2.3</w:t>
      </w:r>
      <w:r w:rsidRPr="00616F0C">
        <w:tab/>
        <w:t>Meta Retrieval</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28F1458A" w:rsidR="00E134FC" w:rsidRPr="00616F0C" w:rsidRDefault="005D73AD" w:rsidP="00E134FC">
      <w:pPr>
        <w:pStyle w:val="TH"/>
      </w:pPr>
      <w:r w:rsidRPr="00616F0C">
        <w:object w:dxaOrig="8713" w:dyaOrig="2333" w14:anchorId="14179858">
          <v:shape id="_x0000_i1028" type="#_x0000_t75" style="width:6in;height:117pt" o:ole="">
            <v:imagedata r:id="rId17" o:title=""/>
          </v:shape>
          <o:OLEObject Type="Embed" ProgID="Visio.Drawing.11" ShapeID="_x0000_i1028" DrawAspect="Content" ObjectID="_1772447936" r:id="rId18"/>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5900853E" w:rsidR="00E134F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407D5ADA" w14:textId="77777777"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optionally </w:t>
      </w:r>
      <w:r w:rsidRPr="00616F0C">
        <w:t xml:space="preserve">including additional error information in the response body (in the </w:t>
      </w:r>
      <w:r>
        <w:t>Extended</w:t>
      </w:r>
      <w:r w:rsidRPr="00616F0C">
        <w:t>ProblemDetails element)</w:t>
      </w:r>
      <w:r w:rsidRPr="006F3456">
        <w:t>.</w:t>
      </w:r>
      <w:r>
        <w:t xml:space="preserve"> </w:t>
      </w:r>
      <w:bookmarkStart w:id="545" w:name="_Hlk143679053"/>
      <w:r w:rsidRPr="005C2B68">
        <w:t xml:space="preserve">The UDSF may include the </w:t>
      </w:r>
      <w:r>
        <w:t>stored record</w:t>
      </w:r>
      <w:r w:rsidRPr="005C2B68">
        <w:t xml:space="preserve"> in the ProblemDetailsExtension.</w:t>
      </w:r>
      <w:bookmarkEnd w:id="545"/>
    </w:p>
    <w:p w14:paraId="05D466EE" w14:textId="12582D3E"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232F55">
        <w:t xml:space="preserve">The UDSF may include the </w:t>
      </w:r>
      <w:r>
        <w:t>stored record</w:t>
      </w:r>
      <w:r w:rsidRPr="00232F55">
        <w:t xml:space="preserve"> in the ProblemDetailsExtension.</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546" w:name="_Toc34227014"/>
      <w:bookmarkStart w:id="547" w:name="_Toc34749729"/>
      <w:bookmarkStart w:id="548" w:name="_Toc34750289"/>
      <w:bookmarkStart w:id="549" w:name="_Toc34750479"/>
      <w:bookmarkStart w:id="550" w:name="_Toc35940885"/>
      <w:bookmarkStart w:id="551" w:name="_Toc35937318"/>
      <w:bookmarkStart w:id="552" w:name="_Toc36463712"/>
      <w:bookmarkStart w:id="553" w:name="_Toc43131635"/>
      <w:bookmarkStart w:id="554" w:name="_Toc45032470"/>
      <w:bookmarkStart w:id="555" w:name="_Toc49782164"/>
      <w:bookmarkStart w:id="556" w:name="_Toc51873600"/>
      <w:bookmarkStart w:id="557" w:name="_Toc57209079"/>
      <w:bookmarkStart w:id="558" w:name="_Toc58588422"/>
      <w:bookmarkStart w:id="559" w:name="_Toc66114762"/>
      <w:bookmarkStart w:id="560" w:name="_Toc67686273"/>
      <w:bookmarkStart w:id="561" w:name="_Toc74994562"/>
      <w:bookmarkStart w:id="562" w:name="_Toc85467815"/>
      <w:bookmarkStart w:id="563" w:name="_Toc89182856"/>
      <w:bookmarkStart w:id="564" w:name="_Toc90651158"/>
      <w:bookmarkStart w:id="565" w:name="_Toc96933308"/>
      <w:bookmarkStart w:id="566" w:name="_Toc98507175"/>
      <w:bookmarkStart w:id="567" w:name="_Toc98507628"/>
      <w:bookmarkStart w:id="568" w:name="_Toc106640631"/>
      <w:bookmarkStart w:id="569" w:name="_Toc122098505"/>
      <w:bookmarkStart w:id="570" w:name="_Toc130844627"/>
      <w:bookmarkStart w:id="571" w:name="_Toc138412149"/>
      <w:bookmarkStart w:id="572" w:name="_Toc145956935"/>
      <w:bookmarkStart w:id="573" w:name="_Toc153890632"/>
      <w:bookmarkStart w:id="574" w:name="_Toc161834929"/>
      <w:r w:rsidRPr="00616F0C">
        <w:t>5.2.2.2.4</w:t>
      </w:r>
      <w:r w:rsidRPr="00616F0C">
        <w:tab/>
        <w:t>Blocks Retrieval</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2C2BE9F2" w:rsidR="00E134FC" w:rsidRPr="00616F0C" w:rsidRDefault="005D73AD" w:rsidP="00E134FC">
      <w:pPr>
        <w:pStyle w:val="TH"/>
      </w:pPr>
      <w:r w:rsidRPr="00616F0C">
        <w:object w:dxaOrig="8713" w:dyaOrig="2333" w14:anchorId="5EADE0BC">
          <v:shape id="_x0000_i1029" type="#_x0000_t75" style="width:6in;height:117pt" o:ole="">
            <v:imagedata r:id="rId19" o:title=""/>
          </v:shape>
          <o:OLEObject Type="Embed" ProgID="Visio.Drawing.11" ShapeID="_x0000_i1029" DrawAspect="Content" ObjectID="_1772447937" r:id="rId20"/>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Default="00E134FC" w:rsidP="00E134FC">
      <w:pPr>
        <w:pStyle w:val="B1"/>
      </w:pPr>
      <w:r w:rsidRPr="00616F0C">
        <w:t>2b.</w:t>
      </w:r>
      <w:r w:rsidRPr="00616F0C">
        <w:tab/>
        <w:t>If a Block for the given recordId does not exist in the UDSF, the HTTP status code "204 No Content" shall be returned.</w:t>
      </w:r>
    </w:p>
    <w:p w14:paraId="30DA3CAC" w14:textId="6DE60798" w:rsidR="005D73AD" w:rsidRPr="00616F0C" w:rsidRDefault="005D73AD" w:rsidP="00E134FC">
      <w:pPr>
        <w:pStyle w:val="B1"/>
      </w:pPr>
      <w:bookmarkStart w:id="575" w:name="_Hlk142597985"/>
      <w:r>
        <w:t>2c</w:t>
      </w:r>
      <w:bookmarkEnd w:id="575"/>
      <w:r>
        <w:t>.</w:t>
      </w:r>
      <w:r>
        <w:tab/>
      </w:r>
      <w:r w:rsidRPr="00603492">
        <w:t xml:space="preserve">If </w:t>
      </w:r>
      <w:r w:rsidRPr="00D869DF">
        <w:t>the request header fields did not include any preconditions (i.e. "if</w:t>
      </w:r>
      <w:r>
        <w:t>-*</w:t>
      </w:r>
      <w:r w:rsidRPr="00D869DF">
        <w:t>")</w:t>
      </w:r>
      <w:r>
        <w:t>,</w:t>
      </w:r>
      <w:r w:rsidRPr="000A0CEE">
        <w:t xml:space="preserve"> </w:t>
      </w:r>
      <w:r>
        <w:t xml:space="preserve">the </w:t>
      </w:r>
      <w:r w:rsidRPr="00603492">
        <w:t>HTTP status code "</w:t>
      </w:r>
      <w:r>
        <w:t>500 Internal Server Error</w:t>
      </w:r>
      <w:r w:rsidRPr="00603492">
        <w:t>"</w:t>
      </w:r>
      <w:r>
        <w:t xml:space="preserve"> may be returned</w:t>
      </w:r>
      <w:r w:rsidRPr="00603492">
        <w:t xml:space="preserve"> </w:t>
      </w:r>
      <w:r>
        <w:t>optionally including additional error information in the response body (in the ExtendedProblemDetails element</w:t>
      </w:r>
      <w:r w:rsidRPr="00603492">
        <w:t>).</w:t>
      </w:r>
      <w:r>
        <w:t xml:space="preserve"> </w:t>
      </w:r>
      <w:r w:rsidRPr="00F512B9">
        <w:t>The UDSF may include the stored record in the ProblemDetailsExtension.</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576" w:name="_Toc34227015"/>
      <w:bookmarkStart w:id="577" w:name="_Toc34749730"/>
      <w:bookmarkStart w:id="578" w:name="_Toc34750290"/>
      <w:bookmarkStart w:id="579" w:name="_Toc34750480"/>
      <w:bookmarkStart w:id="580" w:name="_Toc35940886"/>
      <w:bookmarkStart w:id="581" w:name="_Toc35937319"/>
      <w:bookmarkStart w:id="582" w:name="_Toc36463713"/>
      <w:bookmarkStart w:id="583" w:name="_Toc43131636"/>
      <w:bookmarkStart w:id="584" w:name="_Toc45032471"/>
      <w:bookmarkStart w:id="585" w:name="_Toc49782165"/>
      <w:bookmarkStart w:id="586" w:name="_Toc51873601"/>
      <w:bookmarkStart w:id="587" w:name="_Toc57209080"/>
      <w:bookmarkStart w:id="588" w:name="_Toc58588423"/>
      <w:bookmarkStart w:id="589" w:name="_Toc66114763"/>
      <w:bookmarkStart w:id="590" w:name="_Toc67686274"/>
      <w:bookmarkStart w:id="591" w:name="_Toc74994563"/>
      <w:bookmarkStart w:id="592" w:name="_Toc85467816"/>
      <w:bookmarkStart w:id="593" w:name="_Toc89182857"/>
      <w:bookmarkStart w:id="594" w:name="_Toc90651159"/>
      <w:bookmarkStart w:id="595" w:name="_Toc96933309"/>
      <w:bookmarkStart w:id="596" w:name="_Toc98507176"/>
      <w:bookmarkStart w:id="597" w:name="_Toc98507629"/>
      <w:bookmarkStart w:id="598" w:name="_Toc106640632"/>
      <w:bookmarkStart w:id="599" w:name="_Toc122098506"/>
      <w:bookmarkStart w:id="600" w:name="_Toc130844628"/>
      <w:bookmarkStart w:id="601" w:name="_Toc138412150"/>
      <w:bookmarkStart w:id="602" w:name="_Toc145956936"/>
      <w:bookmarkStart w:id="603" w:name="_Toc153890633"/>
      <w:bookmarkStart w:id="604" w:name="_Toc161834930"/>
      <w:r w:rsidRPr="00616F0C">
        <w:t>5.2.2.2.5</w:t>
      </w:r>
      <w:r w:rsidRPr="00616F0C">
        <w:tab/>
        <w:t>Block Retrieval</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5551C3C9" w:rsidR="00E134FC" w:rsidRPr="00616F0C" w:rsidRDefault="005D73AD" w:rsidP="00E134FC">
      <w:pPr>
        <w:pStyle w:val="TH"/>
      </w:pPr>
      <w:r w:rsidRPr="00616F0C">
        <w:object w:dxaOrig="8713" w:dyaOrig="2333" w14:anchorId="701A4EE4">
          <v:shape id="_x0000_i1030" type="#_x0000_t75" style="width:6in;height:117pt" o:ole="">
            <v:imagedata r:id="rId21" o:title=""/>
          </v:shape>
          <o:OLEObject Type="Embed" ProgID="Visio.Drawing.11" ShapeID="_x0000_i1030" DrawAspect="Content" ObjectID="_1772447938" r:id="rId22"/>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3F3EB160" w14:textId="77777777" w:rsidR="005D73AD" w:rsidRDefault="005D73AD" w:rsidP="005D73AD">
      <w:pPr>
        <w:pStyle w:val="B1"/>
      </w:pPr>
      <w:r>
        <w:t>2c.</w:t>
      </w:r>
      <w:r>
        <w:tab/>
      </w:r>
      <w:bookmarkStart w:id="605" w:name="_Hlk132726536"/>
      <w:r>
        <w:t xml:space="preserve">If one or more conditions in the given request header fields evaluated to false, </w:t>
      </w:r>
      <w:r w:rsidRPr="006F3456">
        <w:t>the "412 Precondition Failed"</w:t>
      </w:r>
      <w:r>
        <w:t xml:space="preserve"> shall be returned optionally including additional error information in the response body (in the ExtendedProblemDetails element)</w:t>
      </w:r>
      <w:r w:rsidRPr="006F3456">
        <w:t>.</w:t>
      </w:r>
      <w:bookmarkEnd w:id="605"/>
      <w:r>
        <w:t xml:space="preserve"> </w:t>
      </w:r>
      <w:r w:rsidRPr="005C2B68">
        <w:t xml:space="preserve">The UDSF may include the </w:t>
      </w:r>
      <w:r>
        <w:t>stored record</w:t>
      </w:r>
      <w:r w:rsidRPr="005C2B68">
        <w:t xml:space="preserve"> in the ProblemDetailsExtension.</w:t>
      </w:r>
    </w:p>
    <w:p w14:paraId="352DF5E2" w14:textId="7BA4E823"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w:t>
      </w:r>
      <w:r w:rsidRPr="00603492">
        <w:t>the HTTP status code "</w:t>
      </w:r>
      <w:r>
        <w:t>500 Internal Server Error</w:t>
      </w:r>
      <w:r w:rsidRPr="00603492">
        <w:t xml:space="preserve">" </w:t>
      </w:r>
      <w:r>
        <w:t>may</w:t>
      </w:r>
      <w:r w:rsidRPr="00603492">
        <w:t xml:space="preserve"> be returned </w:t>
      </w:r>
      <w:r>
        <w:t>optionally including additional error information in the response body (in the ExtendedProblemDetails element</w:t>
      </w:r>
      <w:r w:rsidRPr="00603492">
        <w:t>).</w:t>
      </w:r>
      <w:r>
        <w:t xml:space="preserve"> </w:t>
      </w:r>
      <w:r w:rsidRPr="00F108B2">
        <w:t>The UDSF may include the stored record in the ProblemDetailsExtension.</w:t>
      </w:r>
    </w:p>
    <w:p w14:paraId="76FC1FC0"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606" w:name="_Toc34227016"/>
      <w:bookmarkStart w:id="607" w:name="_Toc34749731"/>
      <w:bookmarkStart w:id="608" w:name="_Toc34750291"/>
      <w:bookmarkStart w:id="609" w:name="_Toc34750481"/>
      <w:bookmarkStart w:id="610" w:name="_Toc35940887"/>
      <w:bookmarkStart w:id="611" w:name="_Toc35937320"/>
      <w:bookmarkStart w:id="612" w:name="_Toc36463714"/>
      <w:bookmarkStart w:id="613" w:name="_Toc43131637"/>
      <w:bookmarkStart w:id="614" w:name="_Toc45032472"/>
      <w:bookmarkStart w:id="615" w:name="_Toc49782166"/>
      <w:bookmarkStart w:id="616" w:name="_Toc51873602"/>
      <w:bookmarkStart w:id="617" w:name="_Toc57209081"/>
      <w:bookmarkStart w:id="618" w:name="_Toc58588424"/>
      <w:bookmarkStart w:id="619" w:name="_Toc66114764"/>
      <w:bookmarkStart w:id="620" w:name="_Toc67686275"/>
      <w:bookmarkStart w:id="621" w:name="_Toc74994564"/>
      <w:bookmarkStart w:id="622" w:name="_Toc85467817"/>
      <w:bookmarkStart w:id="623" w:name="_Toc89182858"/>
      <w:bookmarkStart w:id="624" w:name="_Toc90651160"/>
      <w:bookmarkStart w:id="625" w:name="_Toc96933310"/>
      <w:bookmarkStart w:id="626" w:name="_Toc98507177"/>
      <w:bookmarkStart w:id="627" w:name="_Toc98507630"/>
      <w:bookmarkStart w:id="628" w:name="_Toc106640633"/>
      <w:bookmarkStart w:id="629" w:name="_Toc122098507"/>
      <w:bookmarkStart w:id="630" w:name="_Toc130844629"/>
      <w:bookmarkStart w:id="631" w:name="_Toc138412151"/>
      <w:bookmarkStart w:id="632" w:name="_Toc145956937"/>
      <w:bookmarkStart w:id="633" w:name="_Toc153890634"/>
      <w:bookmarkStart w:id="634" w:name="_Toc161834931"/>
      <w:r w:rsidRPr="00616F0C">
        <w:t>5.2.2.2.6</w:t>
      </w:r>
      <w:r w:rsidRPr="00616F0C">
        <w:tab/>
        <w:t>Search</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5273466D" w14:textId="10B84658" w:rsidR="000D2AA8" w:rsidRDefault="00E134FC" w:rsidP="00E134FC">
      <w:r w:rsidRPr="00616F0C">
        <w:t>The request contains the query parameters filter and optionally supported-features, limit-range, and count-indicator</w:t>
      </w:r>
      <w:r w:rsidR="000D2AA8">
        <w:t>.</w:t>
      </w:r>
    </w:p>
    <w:p w14:paraId="3B4F460E" w14:textId="32BF46A3" w:rsidR="00F77725" w:rsidRDefault="00F77725" w:rsidP="0086454A">
      <w:pPr>
        <w:pStyle w:val="B1"/>
      </w:pPr>
      <w:r>
        <w:t>-</w:t>
      </w:r>
      <w:r>
        <w:tab/>
        <w:t>I</w:t>
      </w:r>
      <w:r w:rsidR="00E134FC">
        <w:t>f the CombinedSearchRetrieve feature is supported may contain the query parameters retrieve-records and</w:t>
      </w:r>
      <w:r w:rsidR="00E134FC" w:rsidRPr="00554B10">
        <w:t xml:space="preserve"> </w:t>
      </w:r>
      <w:r w:rsidR="00E134FC">
        <w:t>max-payload-size</w:t>
      </w:r>
      <w:r w:rsidR="00E134FC" w:rsidRPr="00616F0C">
        <w:t>.</w:t>
      </w:r>
    </w:p>
    <w:p w14:paraId="1EA09F4C" w14:textId="7A36CD1A" w:rsidR="00E134FC" w:rsidRDefault="00F77725" w:rsidP="0086454A">
      <w:pPr>
        <w:pStyle w:val="B1"/>
      </w:pPr>
      <w:r>
        <w:t>-</w:t>
      </w:r>
      <w:r>
        <w:tab/>
      </w:r>
      <w:r w:rsidR="00E134FC">
        <w:t>If the BulkOperations feature is supported, the query parameter filter may contain a list of record IDs identifying the records to be retrieved.</w:t>
      </w:r>
    </w:p>
    <w:p w14:paraId="259372AC" w14:textId="21832B38" w:rsidR="00F77725" w:rsidRPr="00616F0C" w:rsidRDefault="00F77725" w:rsidP="0086454A">
      <w:pPr>
        <w:pStyle w:val="B1"/>
      </w:pPr>
      <w:r>
        <w:t>-</w:t>
      </w:r>
      <w:r>
        <w:tab/>
        <w:t>If the AdvancedCounting feature is supported, the query parameter tag-count-filter may be present instead of filter.</w:t>
      </w:r>
    </w:p>
    <w:p w14:paraId="130BDB96" w14:textId="77777777" w:rsidR="00E134FC" w:rsidRPr="00616F0C" w:rsidRDefault="00E134FC" w:rsidP="00E134FC">
      <w:pPr>
        <w:pStyle w:val="TH"/>
      </w:pPr>
      <w:r w:rsidRPr="00616F0C">
        <w:object w:dxaOrig="8701" w:dyaOrig="2320" w14:anchorId="1DF5FED2">
          <v:shape id="_x0000_i1031" type="#_x0000_t75" style="width:6in;height:114.75pt" o:ole="">
            <v:imagedata r:id="rId23" o:title=""/>
          </v:shape>
          <o:OLEObject Type="Embed" ProgID="Visio.Drawing.11" ShapeID="_x0000_i1031" DrawAspect="Content" ObjectID="_1772447939" r:id="rId24"/>
        </w:object>
      </w:r>
    </w:p>
    <w:p w14:paraId="48F3CD14" w14:textId="77777777" w:rsidR="00E134FC" w:rsidRPr="00616F0C" w:rsidRDefault="00E134FC" w:rsidP="00E134FC">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77777777" w:rsidR="00E134FC" w:rsidRPr="00616F0C" w:rsidRDefault="00E134FC" w:rsidP="00E134FC">
      <w:pPr>
        <w:pStyle w:val="B1"/>
      </w:pPr>
      <w:r w:rsidRPr="00616F0C">
        <w:t>2a.</w:t>
      </w:r>
      <w:r w:rsidRPr="00616F0C">
        <w:tab/>
        <w:t>On success, the UDSF responds with "200 OK" with the message body containing the RecordSearchResult.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635" w:name="_Toc43131638"/>
      <w:bookmarkStart w:id="636" w:name="_Toc45032473"/>
      <w:bookmarkStart w:id="637" w:name="_Toc49782167"/>
      <w:bookmarkStart w:id="638" w:name="_Toc51873603"/>
      <w:bookmarkStart w:id="639" w:name="_Toc57209082"/>
      <w:bookmarkStart w:id="640" w:name="_Toc58588425"/>
      <w:bookmarkStart w:id="641" w:name="_Toc66114765"/>
      <w:bookmarkStart w:id="642" w:name="_Toc67686276"/>
      <w:bookmarkStart w:id="643" w:name="_Toc74994565"/>
      <w:bookmarkStart w:id="644" w:name="_Toc85467818"/>
      <w:bookmarkStart w:id="645" w:name="_Toc89182859"/>
      <w:bookmarkStart w:id="646" w:name="_Toc90651161"/>
      <w:bookmarkStart w:id="647" w:name="_Toc96933311"/>
      <w:bookmarkStart w:id="648" w:name="_Toc98507178"/>
      <w:bookmarkStart w:id="649" w:name="_Toc98507631"/>
      <w:bookmarkStart w:id="650" w:name="_Toc106640634"/>
      <w:bookmarkStart w:id="651" w:name="_Toc122098508"/>
      <w:bookmarkStart w:id="652" w:name="_Toc130844630"/>
      <w:bookmarkStart w:id="653" w:name="_Toc138412152"/>
      <w:bookmarkStart w:id="654" w:name="_Toc145956938"/>
      <w:bookmarkStart w:id="655" w:name="_Toc153890635"/>
      <w:bookmarkStart w:id="656" w:name="_Toc161834932"/>
      <w:r w:rsidRPr="00616F0C">
        <w:t>5.2.2.2</w:t>
      </w:r>
      <w:r>
        <w:t>.7</w:t>
      </w:r>
      <w:r w:rsidRPr="00616F0C">
        <w:tab/>
      </w:r>
      <w:r>
        <w:t>Subscriptions</w:t>
      </w:r>
      <w:r w:rsidRPr="00616F0C">
        <w:t xml:space="preserve"> Retrieval</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2" type="#_x0000_t75" style="width:6in;height:114.75pt" o:ole="">
            <v:imagedata r:id="rId25" o:title=""/>
          </v:shape>
          <o:OLEObject Type="Embed" ProgID="Visio.Drawing.11" ShapeID="_x0000_i1032" DrawAspect="Content" ObjectID="_1772447940" r:id="rId26"/>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lastRenderedPageBreak/>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657" w:name="_Toc43131639"/>
      <w:bookmarkStart w:id="658" w:name="_Toc45032474"/>
      <w:bookmarkStart w:id="659" w:name="_Toc49782168"/>
      <w:bookmarkStart w:id="660" w:name="_Toc51873604"/>
      <w:bookmarkStart w:id="661" w:name="_Toc57209083"/>
      <w:bookmarkStart w:id="662" w:name="_Toc58588426"/>
      <w:bookmarkStart w:id="663" w:name="_Toc66114766"/>
      <w:bookmarkStart w:id="664" w:name="_Toc67686277"/>
      <w:bookmarkStart w:id="665" w:name="_Toc74994566"/>
      <w:bookmarkStart w:id="666" w:name="_Toc85467819"/>
      <w:bookmarkStart w:id="667" w:name="_Toc89182860"/>
      <w:bookmarkStart w:id="668" w:name="_Toc90651162"/>
      <w:bookmarkStart w:id="669" w:name="_Toc96933312"/>
      <w:bookmarkStart w:id="670" w:name="_Toc98507179"/>
      <w:bookmarkStart w:id="671" w:name="_Toc98507632"/>
      <w:bookmarkStart w:id="672" w:name="_Toc106640635"/>
      <w:bookmarkStart w:id="673" w:name="_Toc122098509"/>
      <w:bookmarkStart w:id="674" w:name="_Toc130844631"/>
      <w:bookmarkStart w:id="675" w:name="_Toc138412153"/>
      <w:bookmarkStart w:id="676" w:name="_Toc145956939"/>
      <w:bookmarkStart w:id="677" w:name="_Toc153890636"/>
      <w:bookmarkStart w:id="678" w:name="_Toc161834933"/>
      <w:r>
        <w:t>5.2.2.2.8</w:t>
      </w:r>
      <w:r w:rsidRPr="00616F0C">
        <w:tab/>
      </w:r>
      <w:r>
        <w:t>Individual Subscription</w:t>
      </w:r>
      <w:r w:rsidRPr="00616F0C">
        <w:t xml:space="preserve"> Retrieval</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3" type="#_x0000_t75" style="width:6in;height:114.75pt" o:ole="">
            <v:imagedata r:id="rId27" o:title=""/>
          </v:shape>
          <o:OLEObject Type="Embed" ProgID="Visio.Drawing.11" ShapeID="_x0000_i1033" DrawAspect="Content" ObjectID="_1772447941" r:id="rId28"/>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679" w:name="_Toc57209084"/>
      <w:bookmarkStart w:id="680" w:name="_Toc58588427"/>
      <w:bookmarkStart w:id="681" w:name="_Toc66114767"/>
      <w:bookmarkStart w:id="682" w:name="_Toc67686278"/>
      <w:bookmarkStart w:id="683" w:name="_Toc74994567"/>
      <w:bookmarkStart w:id="684" w:name="_Toc85467820"/>
      <w:bookmarkStart w:id="685" w:name="_Toc89182861"/>
      <w:bookmarkStart w:id="686" w:name="_Toc90651163"/>
      <w:bookmarkStart w:id="687" w:name="_Toc96933313"/>
      <w:bookmarkStart w:id="688" w:name="_Toc98507180"/>
      <w:bookmarkStart w:id="689" w:name="_Toc98507633"/>
      <w:bookmarkStart w:id="690" w:name="_Toc106640636"/>
      <w:bookmarkStart w:id="691" w:name="_Toc122098510"/>
      <w:bookmarkStart w:id="692" w:name="_Toc130844632"/>
      <w:bookmarkStart w:id="693" w:name="_Toc138412154"/>
      <w:bookmarkStart w:id="694" w:name="_Toc145956940"/>
      <w:bookmarkStart w:id="695" w:name="_Toc153890637"/>
      <w:bookmarkStart w:id="696" w:name="_Toc161834934"/>
      <w:r w:rsidRPr="00616F0C">
        <w:t>5.2.2.2.</w:t>
      </w:r>
      <w:r w:rsidRPr="00A31EAF">
        <w:t>9</w:t>
      </w:r>
      <w:r w:rsidRPr="00616F0C">
        <w:tab/>
      </w:r>
      <w:r>
        <w:t>Meta Schema</w:t>
      </w:r>
      <w:r w:rsidRPr="00616F0C">
        <w:t xml:space="preserve"> Retrieval</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4" type="#_x0000_t75" style="width:468pt;height:151.5pt" o:ole="">
            <v:imagedata r:id="rId29" o:title=""/>
          </v:shape>
          <o:OLEObject Type="Embed" ProgID="Visio.Drawing.11" ShapeID="_x0000_i1034" DrawAspect="Content" ObjectID="_1772447942" r:id="rId30"/>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697" w:name="_Toc22187542"/>
      <w:bookmarkStart w:id="698" w:name="_Toc22630764"/>
      <w:bookmarkStart w:id="699" w:name="_Toc34227017"/>
      <w:bookmarkStart w:id="700" w:name="_Toc34749732"/>
      <w:bookmarkStart w:id="701" w:name="_Toc34750292"/>
      <w:bookmarkStart w:id="702" w:name="_Toc34750482"/>
      <w:bookmarkStart w:id="703" w:name="_Toc35940888"/>
      <w:bookmarkStart w:id="704" w:name="_Toc35937321"/>
      <w:bookmarkStart w:id="705" w:name="_Toc36463715"/>
      <w:bookmarkStart w:id="706" w:name="_Toc43131640"/>
      <w:bookmarkStart w:id="707" w:name="_Toc45032475"/>
      <w:bookmarkStart w:id="708" w:name="_Toc49782169"/>
      <w:bookmarkStart w:id="709" w:name="_Toc51873605"/>
      <w:bookmarkStart w:id="710" w:name="_Toc57209085"/>
      <w:bookmarkStart w:id="711" w:name="_Toc58588428"/>
      <w:bookmarkStart w:id="712" w:name="_Toc66114768"/>
      <w:bookmarkStart w:id="713" w:name="_Toc67686279"/>
      <w:bookmarkStart w:id="714" w:name="_Toc74994568"/>
      <w:bookmarkStart w:id="715" w:name="_Toc85467821"/>
      <w:bookmarkStart w:id="716" w:name="_Toc89182862"/>
      <w:bookmarkStart w:id="717" w:name="_Toc90651164"/>
      <w:bookmarkStart w:id="718" w:name="_Toc96933314"/>
      <w:bookmarkStart w:id="719" w:name="_Toc98507181"/>
      <w:bookmarkStart w:id="720" w:name="_Toc98507634"/>
      <w:bookmarkStart w:id="721" w:name="_Toc106640637"/>
      <w:bookmarkStart w:id="722" w:name="_Toc122098511"/>
      <w:bookmarkStart w:id="723" w:name="_Toc130844633"/>
      <w:bookmarkStart w:id="724" w:name="_Toc138412155"/>
      <w:bookmarkStart w:id="725" w:name="_Toc145956941"/>
      <w:bookmarkStart w:id="726" w:name="_Toc153890638"/>
      <w:bookmarkStart w:id="727" w:name="_Toc161834935"/>
      <w:r w:rsidRPr="00616F0C">
        <w:t>5.2.2.3</w:t>
      </w:r>
      <w:r w:rsidRPr="00616F0C">
        <w:tab/>
      </w:r>
      <w:bookmarkEnd w:id="697"/>
      <w:bookmarkEnd w:id="698"/>
      <w:r w:rsidRPr="00616F0C">
        <w:t>Create</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1393EA55" w14:textId="77777777" w:rsidR="00E134FC" w:rsidRPr="00616F0C" w:rsidRDefault="00E134FC" w:rsidP="00E134FC">
      <w:pPr>
        <w:pStyle w:val="Heading5"/>
      </w:pPr>
      <w:bookmarkStart w:id="728" w:name="_Toc34227018"/>
      <w:bookmarkStart w:id="729" w:name="_Toc34749733"/>
      <w:bookmarkStart w:id="730" w:name="_Toc34750293"/>
      <w:bookmarkStart w:id="731" w:name="_Toc34750483"/>
      <w:bookmarkStart w:id="732" w:name="_Toc35940889"/>
      <w:bookmarkStart w:id="733" w:name="_Toc35937322"/>
      <w:bookmarkStart w:id="734" w:name="_Toc36463716"/>
      <w:bookmarkStart w:id="735" w:name="_Toc43131641"/>
      <w:bookmarkStart w:id="736" w:name="_Toc45032476"/>
      <w:bookmarkStart w:id="737" w:name="_Toc49782170"/>
      <w:bookmarkStart w:id="738" w:name="_Toc51873606"/>
      <w:bookmarkStart w:id="739" w:name="_Toc57209086"/>
      <w:bookmarkStart w:id="740" w:name="_Toc58588429"/>
      <w:bookmarkStart w:id="741" w:name="_Toc66114769"/>
      <w:bookmarkStart w:id="742" w:name="_Toc67686280"/>
      <w:bookmarkStart w:id="743" w:name="_Toc74994569"/>
      <w:bookmarkStart w:id="744" w:name="_Toc85467822"/>
      <w:bookmarkStart w:id="745" w:name="_Toc89182863"/>
      <w:bookmarkStart w:id="746" w:name="_Toc90651165"/>
      <w:bookmarkStart w:id="747" w:name="_Toc96933315"/>
      <w:bookmarkStart w:id="748" w:name="_Toc98507182"/>
      <w:bookmarkStart w:id="749" w:name="_Toc98507635"/>
      <w:bookmarkStart w:id="750" w:name="_Toc106640638"/>
      <w:bookmarkStart w:id="751" w:name="_Toc122098512"/>
      <w:bookmarkStart w:id="752" w:name="_Toc130844634"/>
      <w:bookmarkStart w:id="753" w:name="_Toc138412156"/>
      <w:bookmarkStart w:id="754" w:name="_Toc145956942"/>
      <w:bookmarkStart w:id="755" w:name="_Toc153890639"/>
      <w:bookmarkStart w:id="756" w:name="_Toc161834936"/>
      <w:r w:rsidRPr="00616F0C">
        <w:t>5.2.2.3.1</w:t>
      </w:r>
      <w:r w:rsidRPr="00616F0C">
        <w:tab/>
        <w:t>General</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757" w:name="_Toc34227019"/>
      <w:bookmarkStart w:id="758" w:name="_Toc34749734"/>
      <w:bookmarkStart w:id="759" w:name="_Toc34750294"/>
      <w:bookmarkStart w:id="760" w:name="_Toc34750484"/>
      <w:bookmarkStart w:id="761" w:name="_Toc35940890"/>
      <w:bookmarkStart w:id="762" w:name="_Toc35937323"/>
      <w:bookmarkStart w:id="763" w:name="_Toc36463717"/>
      <w:bookmarkStart w:id="764" w:name="_Toc43131642"/>
      <w:bookmarkStart w:id="765" w:name="_Toc45032477"/>
      <w:bookmarkStart w:id="766" w:name="_Toc49782171"/>
      <w:bookmarkStart w:id="767" w:name="_Toc51873607"/>
      <w:bookmarkStart w:id="768" w:name="_Toc57209087"/>
      <w:bookmarkStart w:id="769" w:name="_Toc58588430"/>
      <w:bookmarkStart w:id="770" w:name="_Toc66114770"/>
      <w:bookmarkStart w:id="771" w:name="_Toc67686281"/>
      <w:bookmarkStart w:id="772" w:name="_Toc74994570"/>
      <w:bookmarkStart w:id="773" w:name="_Toc85467823"/>
      <w:bookmarkStart w:id="774" w:name="_Toc89182864"/>
      <w:bookmarkStart w:id="775" w:name="_Toc90651166"/>
      <w:bookmarkStart w:id="776" w:name="_Toc96933316"/>
      <w:bookmarkStart w:id="777" w:name="_Toc98507183"/>
      <w:bookmarkStart w:id="778" w:name="_Toc98507636"/>
      <w:bookmarkStart w:id="779" w:name="_Toc106640639"/>
      <w:bookmarkStart w:id="780" w:name="_Toc122098513"/>
      <w:bookmarkStart w:id="781" w:name="_Toc130844635"/>
      <w:bookmarkStart w:id="782" w:name="_Toc138412157"/>
      <w:bookmarkStart w:id="783" w:name="_Toc145956943"/>
      <w:bookmarkStart w:id="784" w:name="_Toc153890640"/>
      <w:bookmarkStart w:id="785" w:name="_Toc161834937"/>
      <w:r w:rsidRPr="00616F0C">
        <w:t>5.2.2.3.2</w:t>
      </w:r>
      <w:r w:rsidRPr="00616F0C">
        <w:tab/>
        <w:t>Record Create</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5" type="#_x0000_t75" style="width:6in;height:114.75pt" o:ole="">
            <v:imagedata r:id="rId31" o:title=""/>
          </v:shape>
          <o:OLEObject Type="Embed" ProgID="Visio.Drawing.11" ShapeID="_x0000_i1035" DrawAspect="Content" ObjectID="_1772447943" r:id="rId32"/>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3737B589"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786" w:name="_Toc34227020"/>
      <w:bookmarkStart w:id="787" w:name="_Toc34749735"/>
      <w:bookmarkStart w:id="788" w:name="_Toc34750295"/>
      <w:bookmarkStart w:id="789" w:name="_Toc34750485"/>
      <w:bookmarkStart w:id="790" w:name="_Toc35940891"/>
      <w:bookmarkStart w:id="791" w:name="_Toc35937324"/>
      <w:bookmarkStart w:id="792" w:name="_Toc36463718"/>
      <w:bookmarkStart w:id="793" w:name="_Toc43131643"/>
      <w:bookmarkStart w:id="794" w:name="_Toc45032478"/>
      <w:bookmarkStart w:id="795" w:name="_Toc49782172"/>
      <w:bookmarkStart w:id="796" w:name="_Toc51873608"/>
      <w:bookmarkStart w:id="797" w:name="_Toc57209088"/>
      <w:bookmarkStart w:id="798" w:name="_Toc58588431"/>
      <w:bookmarkStart w:id="799" w:name="_Toc66114771"/>
      <w:bookmarkStart w:id="800" w:name="_Toc67686282"/>
      <w:bookmarkStart w:id="801" w:name="_Toc74994571"/>
      <w:bookmarkStart w:id="802" w:name="_Toc85467824"/>
      <w:bookmarkStart w:id="803" w:name="_Toc89182865"/>
      <w:bookmarkStart w:id="804" w:name="_Toc90651167"/>
      <w:bookmarkStart w:id="805" w:name="_Toc96933317"/>
      <w:bookmarkStart w:id="806" w:name="_Toc98507184"/>
      <w:bookmarkStart w:id="807" w:name="_Toc98507637"/>
      <w:bookmarkStart w:id="808" w:name="_Toc106640640"/>
      <w:bookmarkStart w:id="809" w:name="_Toc122098514"/>
      <w:bookmarkStart w:id="810" w:name="_Toc130844636"/>
      <w:bookmarkStart w:id="811" w:name="_Toc138412158"/>
      <w:bookmarkStart w:id="812" w:name="_Toc145956944"/>
      <w:bookmarkStart w:id="813" w:name="_Toc153890641"/>
      <w:bookmarkStart w:id="814" w:name="_Toc161834938"/>
      <w:r w:rsidRPr="00616F0C">
        <w:t>5.2.2.3.3</w:t>
      </w:r>
      <w:r w:rsidRPr="00616F0C">
        <w:tab/>
        <w:t>Block Create</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6" type="#_x0000_t75" style="width:6in;height:114.75pt" o:ole="">
            <v:imagedata r:id="rId33" o:title=""/>
          </v:shape>
          <o:OLEObject Type="Embed" ProgID="Visio.Drawing.11" ShapeID="_x0000_i1036" DrawAspect="Content" ObjectID="_1772447944" r:id="rId34"/>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6F3C089B"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815" w:name="_Toc57209089"/>
      <w:bookmarkStart w:id="816" w:name="_Toc58588432"/>
      <w:bookmarkStart w:id="817" w:name="_Toc66114772"/>
      <w:bookmarkStart w:id="818" w:name="_Toc67686283"/>
      <w:bookmarkStart w:id="819" w:name="_Toc74994572"/>
      <w:bookmarkStart w:id="820" w:name="_Toc85467825"/>
      <w:bookmarkStart w:id="821" w:name="_Toc89182866"/>
      <w:bookmarkStart w:id="822" w:name="_Toc90651168"/>
      <w:bookmarkStart w:id="823" w:name="_Toc96933318"/>
      <w:bookmarkStart w:id="824" w:name="_Toc98507185"/>
      <w:bookmarkStart w:id="825" w:name="_Toc98507638"/>
      <w:bookmarkStart w:id="826" w:name="_Toc106640641"/>
      <w:bookmarkStart w:id="827" w:name="_Toc122098515"/>
      <w:bookmarkStart w:id="828" w:name="_Toc130844637"/>
      <w:bookmarkStart w:id="829" w:name="_Toc138412159"/>
      <w:bookmarkStart w:id="830" w:name="_Toc145956945"/>
      <w:bookmarkStart w:id="831" w:name="_Toc153890642"/>
      <w:bookmarkStart w:id="832" w:name="_Toc34227021"/>
      <w:bookmarkStart w:id="833" w:name="_Toc34749736"/>
      <w:bookmarkStart w:id="834" w:name="_Toc34750296"/>
      <w:bookmarkStart w:id="835" w:name="_Toc34750486"/>
      <w:bookmarkStart w:id="836" w:name="_Toc35940892"/>
      <w:bookmarkStart w:id="837" w:name="_Toc35937325"/>
      <w:bookmarkStart w:id="838" w:name="_Toc36463719"/>
      <w:bookmarkStart w:id="839" w:name="_Toc43131644"/>
      <w:bookmarkStart w:id="840" w:name="_Toc45032479"/>
      <w:bookmarkStart w:id="841" w:name="_Toc49782173"/>
      <w:bookmarkStart w:id="842" w:name="_Toc51873609"/>
      <w:bookmarkStart w:id="843" w:name="_Toc161834939"/>
      <w:r w:rsidRPr="00616F0C">
        <w:t>5.2.2.3.</w:t>
      </w:r>
      <w:r>
        <w:t>4</w:t>
      </w:r>
      <w:r w:rsidRPr="00616F0C">
        <w:tab/>
      </w:r>
      <w:r>
        <w:t>Meta Schema</w:t>
      </w:r>
      <w:r w:rsidRPr="00616F0C">
        <w:t xml:space="preserve"> Create</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43"/>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7" type="#_x0000_t75" style="width:6in;height:114.75pt" o:ole="">
            <v:imagedata r:id="rId35" o:title=""/>
          </v:shape>
          <o:OLEObject Type="Embed" ProgID="Visio.Drawing.11" ShapeID="_x0000_i1037" DrawAspect="Content" ObjectID="_1772447945" r:id="rId36"/>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6D231938" w:rsidR="00E134FC" w:rsidRPr="00616F0C" w:rsidRDefault="00E134FC" w:rsidP="00E134FC">
      <w:pPr>
        <w:pStyle w:val="B1"/>
      </w:pPr>
      <w:r w:rsidRPr="00616F0C">
        <w:t>2a.</w:t>
      </w:r>
      <w:r w:rsidRPr="00616F0C">
        <w:tab/>
        <w:t xml:space="preserve">On success, "201 Created" shall be returned, the </w:t>
      </w:r>
      <w:r w:rsidR="002D7A05">
        <w:t>content</w:t>
      </w:r>
      <w:r w:rsidRPr="00616F0C">
        <w:t>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844" w:name="_Toc57209090"/>
      <w:bookmarkStart w:id="845" w:name="_Toc58588433"/>
      <w:bookmarkStart w:id="846" w:name="_Toc66114773"/>
      <w:bookmarkStart w:id="847" w:name="_Toc67686284"/>
      <w:bookmarkStart w:id="848" w:name="_Toc74994573"/>
      <w:bookmarkStart w:id="849" w:name="_Toc85467826"/>
      <w:bookmarkStart w:id="850" w:name="_Toc89182867"/>
      <w:bookmarkStart w:id="851" w:name="_Toc90651169"/>
      <w:bookmarkStart w:id="852" w:name="_Toc96933319"/>
      <w:bookmarkStart w:id="853" w:name="_Toc98507186"/>
      <w:bookmarkStart w:id="854" w:name="_Toc98507639"/>
      <w:bookmarkStart w:id="855" w:name="_Toc106640642"/>
      <w:bookmarkStart w:id="856" w:name="_Toc122098516"/>
      <w:bookmarkStart w:id="857" w:name="_Toc130844638"/>
      <w:bookmarkStart w:id="858" w:name="_Toc138412160"/>
      <w:bookmarkStart w:id="859" w:name="_Toc145956946"/>
      <w:bookmarkStart w:id="860" w:name="_Toc153890643"/>
      <w:bookmarkStart w:id="861" w:name="_Toc161834940"/>
      <w:r w:rsidRPr="00616F0C">
        <w:t>5.2.2.4</w:t>
      </w:r>
      <w:r w:rsidRPr="00616F0C">
        <w:tab/>
        <w:t>Update</w:t>
      </w:r>
      <w:bookmarkEnd w:id="832"/>
      <w:bookmarkEnd w:id="833"/>
      <w:bookmarkEnd w:id="834"/>
      <w:bookmarkEnd w:id="835"/>
      <w:bookmarkEnd w:id="836"/>
      <w:bookmarkEnd w:id="837"/>
      <w:bookmarkEnd w:id="838"/>
      <w:bookmarkEnd w:id="839"/>
      <w:bookmarkEnd w:id="840"/>
      <w:bookmarkEnd w:id="841"/>
      <w:bookmarkEnd w:id="842"/>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288E14EA" w14:textId="77777777" w:rsidR="00E134FC" w:rsidRPr="00616F0C" w:rsidRDefault="00E134FC" w:rsidP="00E134FC">
      <w:pPr>
        <w:pStyle w:val="Heading5"/>
      </w:pPr>
      <w:bookmarkStart w:id="862" w:name="_Toc34227022"/>
      <w:bookmarkStart w:id="863" w:name="_Toc34749737"/>
      <w:bookmarkStart w:id="864" w:name="_Toc34750297"/>
      <w:bookmarkStart w:id="865" w:name="_Toc34750487"/>
      <w:bookmarkStart w:id="866" w:name="_Toc35940893"/>
      <w:bookmarkStart w:id="867" w:name="_Toc35937326"/>
      <w:bookmarkStart w:id="868" w:name="_Toc36463720"/>
      <w:bookmarkStart w:id="869" w:name="_Toc43131645"/>
      <w:bookmarkStart w:id="870" w:name="_Toc45032480"/>
      <w:bookmarkStart w:id="871" w:name="_Toc49782174"/>
      <w:bookmarkStart w:id="872" w:name="_Toc51873610"/>
      <w:bookmarkStart w:id="873" w:name="_Toc57209091"/>
      <w:bookmarkStart w:id="874" w:name="_Toc58588434"/>
      <w:bookmarkStart w:id="875" w:name="_Toc66114774"/>
      <w:bookmarkStart w:id="876" w:name="_Toc67686285"/>
      <w:bookmarkStart w:id="877" w:name="_Toc74994574"/>
      <w:bookmarkStart w:id="878" w:name="_Toc85467827"/>
      <w:bookmarkStart w:id="879" w:name="_Toc89182868"/>
      <w:bookmarkStart w:id="880" w:name="_Toc90651170"/>
      <w:bookmarkStart w:id="881" w:name="_Toc96933320"/>
      <w:bookmarkStart w:id="882" w:name="_Toc98507187"/>
      <w:bookmarkStart w:id="883" w:name="_Toc98507640"/>
      <w:bookmarkStart w:id="884" w:name="_Toc106640643"/>
      <w:bookmarkStart w:id="885" w:name="_Toc122098517"/>
      <w:bookmarkStart w:id="886" w:name="_Toc130844639"/>
      <w:bookmarkStart w:id="887" w:name="_Toc138412161"/>
      <w:bookmarkStart w:id="888" w:name="_Toc145956947"/>
      <w:bookmarkStart w:id="889" w:name="_Toc153890644"/>
      <w:bookmarkStart w:id="890" w:name="_Toc161834941"/>
      <w:r w:rsidRPr="00616F0C">
        <w:t>5.2.2.4.1</w:t>
      </w:r>
      <w:r w:rsidRPr="00616F0C">
        <w:tab/>
        <w:t>General</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lastRenderedPageBreak/>
        <w:t>-</w:t>
      </w:r>
      <w:r>
        <w:tab/>
        <w:t>Subscription Notification Update</w:t>
      </w:r>
    </w:p>
    <w:p w14:paraId="02C0379F" w14:textId="77777777" w:rsidR="00E134FC" w:rsidRPr="00616F0C" w:rsidRDefault="00E134FC" w:rsidP="00E134FC">
      <w:pPr>
        <w:pStyle w:val="B1"/>
      </w:pPr>
      <w:bookmarkStart w:id="891" w:name="_Toc34227023"/>
      <w:bookmarkStart w:id="892" w:name="_Toc34749738"/>
      <w:bookmarkStart w:id="893" w:name="_Toc34750298"/>
      <w:bookmarkStart w:id="894" w:name="_Toc34750488"/>
      <w:bookmarkStart w:id="895" w:name="_Toc35940894"/>
      <w:bookmarkStart w:id="896" w:name="_Toc35937327"/>
      <w:bookmarkStart w:id="897" w:name="_Toc36463721"/>
      <w:bookmarkStart w:id="898" w:name="_Toc43131646"/>
      <w:bookmarkStart w:id="899" w:name="_Toc45032481"/>
      <w:bookmarkStart w:id="900" w:name="_Toc49782175"/>
      <w:bookmarkStart w:id="901" w:name="_Toc51873611"/>
      <w:r>
        <w:t>-</w:t>
      </w:r>
      <w:r>
        <w:tab/>
        <w:t>Meta Schema Update</w:t>
      </w:r>
    </w:p>
    <w:p w14:paraId="232274C1" w14:textId="77777777" w:rsidR="00E134FC" w:rsidRPr="00616F0C" w:rsidRDefault="00E134FC" w:rsidP="00E134FC">
      <w:pPr>
        <w:pStyle w:val="Heading5"/>
      </w:pPr>
      <w:bookmarkStart w:id="902" w:name="_Toc57209092"/>
      <w:bookmarkStart w:id="903" w:name="_Toc58588435"/>
      <w:bookmarkStart w:id="904" w:name="_Toc66114775"/>
      <w:bookmarkStart w:id="905" w:name="_Toc67686286"/>
      <w:bookmarkStart w:id="906" w:name="_Toc74994575"/>
      <w:bookmarkStart w:id="907" w:name="_Toc85467828"/>
      <w:bookmarkStart w:id="908" w:name="_Toc89182869"/>
      <w:bookmarkStart w:id="909" w:name="_Toc90651171"/>
      <w:bookmarkStart w:id="910" w:name="_Toc96933321"/>
      <w:bookmarkStart w:id="911" w:name="_Toc98507188"/>
      <w:bookmarkStart w:id="912" w:name="_Toc98507641"/>
      <w:bookmarkStart w:id="913" w:name="_Toc106640644"/>
      <w:bookmarkStart w:id="914" w:name="_Toc122098518"/>
      <w:bookmarkStart w:id="915" w:name="_Toc130844640"/>
      <w:bookmarkStart w:id="916" w:name="_Toc138412162"/>
      <w:bookmarkStart w:id="917" w:name="_Toc145956948"/>
      <w:bookmarkStart w:id="918" w:name="_Toc153890645"/>
      <w:bookmarkStart w:id="919" w:name="_Toc161834942"/>
      <w:r w:rsidRPr="00616F0C">
        <w:t>5.2.2.4.2</w:t>
      </w:r>
      <w:r w:rsidRPr="00616F0C">
        <w:tab/>
        <w:t>Record Update</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354673CB" w:rsidR="00E134FC" w:rsidRPr="00616F0C" w:rsidRDefault="005D73AD" w:rsidP="00E134FC">
      <w:pPr>
        <w:pStyle w:val="TH"/>
      </w:pPr>
      <w:r w:rsidRPr="00616F0C">
        <w:object w:dxaOrig="8713" w:dyaOrig="2333" w14:anchorId="38320ACC">
          <v:shape id="_x0000_i1038" type="#_x0000_t75" style="width:6in;height:114.75pt" o:ole="">
            <v:imagedata r:id="rId37" o:title=""/>
          </v:shape>
          <o:OLEObject Type="Embed" ProgID="Visio.Drawing.11" ShapeID="_x0000_i1038" DrawAspect="Content" ObjectID="_1772447946" r:id="rId38"/>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7777777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p>
    <w:p w14:paraId="70837653" w14:textId="7AADCC08" w:rsidR="005D73AD" w:rsidRPr="00616F0C" w:rsidRDefault="005D73AD" w:rsidP="00E134FC">
      <w:pPr>
        <w:pStyle w:val="B1"/>
      </w:pPr>
      <w:r w:rsidRPr="002C6FEA">
        <w:rPr>
          <w:lang w:eastAsia="zh-CN"/>
        </w:rPr>
        <w:t>2</w:t>
      </w:r>
      <w:r>
        <w:rPr>
          <w:lang w:eastAsia="zh-CN"/>
        </w:rPr>
        <w:t>d</w:t>
      </w:r>
      <w:r w:rsidRPr="002C6FEA">
        <w:rPr>
          <w:lang w:eastAsia="zh-CN"/>
        </w:rPr>
        <w:t>.</w:t>
      </w:r>
      <w:r w:rsidRPr="002C6FEA">
        <w:rPr>
          <w:lang w:eastAsia="zh-CN"/>
        </w:rPr>
        <w:tab/>
      </w:r>
      <w:r w:rsidRPr="002C6FEA">
        <w:t xml:space="preserve">On failure, the UDSF </w:t>
      </w:r>
      <w:r>
        <w:rPr>
          <w:lang w:eastAsia="zh-CN"/>
        </w:rPr>
        <w:t>may</w:t>
      </w:r>
      <w:r w:rsidRPr="002C6FEA">
        <w:rPr>
          <w:rFonts w:hint="eastAsia"/>
          <w:lang w:eastAsia="zh-CN"/>
        </w:rPr>
        <w:t xml:space="preserve"> </w:t>
      </w:r>
      <w:r w:rsidRPr="002C6FEA">
        <w:t>respond with "</w:t>
      </w:r>
      <w:r>
        <w:t>409 Conflict</w:t>
      </w:r>
      <w:r w:rsidRPr="002C6FEA">
        <w:t>"</w:t>
      </w:r>
      <w:r>
        <w:t xml:space="preserve"> if the request fields did not include any preconditions (i.e. </w:t>
      </w:r>
      <w:r w:rsidRPr="004476F2">
        <w:t>"if-*")</w:t>
      </w:r>
      <w:r>
        <w:t xml:space="preserve">, </w:t>
      </w:r>
      <w:r w:rsidRPr="00EE2607">
        <w:t>optionally including additional error information in the response body (in the ExtendedProblemDetails element)</w:t>
      </w:r>
      <w:r>
        <w:t>. The UDSF</w:t>
      </w:r>
      <w:r w:rsidRPr="005C562E">
        <w:t xml:space="preserve"> </w:t>
      </w:r>
      <w:r>
        <w:t>may</w:t>
      </w:r>
      <w:r w:rsidRPr="005C562E">
        <w:t xml:space="preserve"> include </w:t>
      </w:r>
      <w:r>
        <w:t>the stored record</w:t>
      </w:r>
      <w:r w:rsidRPr="005C562E">
        <w:t xml:space="preserve"> in the ProblemDetailsExtension.</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920" w:name="_Toc34227024"/>
      <w:bookmarkStart w:id="921" w:name="_Toc34749739"/>
      <w:bookmarkStart w:id="922" w:name="_Toc34750299"/>
      <w:bookmarkStart w:id="923" w:name="_Toc34750489"/>
      <w:bookmarkStart w:id="924" w:name="_Toc35940895"/>
      <w:bookmarkStart w:id="925" w:name="_Toc35937328"/>
      <w:bookmarkStart w:id="926" w:name="_Toc36463722"/>
      <w:bookmarkStart w:id="927" w:name="_Toc43131647"/>
      <w:bookmarkStart w:id="928" w:name="_Toc45032482"/>
      <w:bookmarkStart w:id="929" w:name="_Toc49782176"/>
      <w:bookmarkStart w:id="930" w:name="_Toc51873612"/>
      <w:bookmarkStart w:id="931" w:name="_Toc57209093"/>
      <w:bookmarkStart w:id="932" w:name="_Toc58588436"/>
      <w:bookmarkStart w:id="933" w:name="_Toc66114776"/>
      <w:bookmarkStart w:id="934" w:name="_Toc67686287"/>
      <w:bookmarkStart w:id="935" w:name="_Toc74994576"/>
      <w:bookmarkStart w:id="936" w:name="_Toc85467829"/>
      <w:bookmarkStart w:id="937" w:name="_Toc89182870"/>
      <w:bookmarkStart w:id="938" w:name="_Toc90651172"/>
      <w:bookmarkStart w:id="939" w:name="_Toc96933322"/>
      <w:bookmarkStart w:id="940" w:name="_Toc98507189"/>
      <w:bookmarkStart w:id="941" w:name="_Toc98507642"/>
      <w:bookmarkStart w:id="942" w:name="_Toc106640645"/>
      <w:bookmarkStart w:id="943" w:name="_Toc122098519"/>
      <w:bookmarkStart w:id="944" w:name="_Toc130844641"/>
      <w:bookmarkStart w:id="945" w:name="_Toc138412163"/>
      <w:bookmarkStart w:id="946" w:name="_Toc145956949"/>
      <w:bookmarkStart w:id="947" w:name="_Toc153890646"/>
      <w:bookmarkStart w:id="948" w:name="_Toc161834943"/>
      <w:r w:rsidRPr="00616F0C">
        <w:t>5.2.2.4.3</w:t>
      </w:r>
      <w:r w:rsidRPr="00616F0C">
        <w:tab/>
        <w:t>Block Update</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6AD50DEE" w:rsidR="00E134FC" w:rsidRPr="00616F0C" w:rsidRDefault="005D73AD" w:rsidP="00E134FC">
      <w:pPr>
        <w:pStyle w:val="TH"/>
      </w:pPr>
      <w:r w:rsidRPr="00981949">
        <w:object w:dxaOrig="8713" w:dyaOrig="2333" w14:anchorId="7FDC8966">
          <v:shape id="_x0000_i1039" type="#_x0000_t75" style="width:6in;height:114.75pt" o:ole="">
            <v:imagedata r:id="rId39" o:title=""/>
          </v:shape>
          <o:OLEObject Type="Embed" ProgID="Visio.Drawing.11" ShapeID="_x0000_i1039" DrawAspect="Content" ObjectID="_1772447947" r:id="rId40"/>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7777777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p>
    <w:p w14:paraId="3C30B905" w14:textId="33DCA923" w:rsidR="00D90566" w:rsidRPr="00616F0C" w:rsidRDefault="00D90566" w:rsidP="00E134FC">
      <w:pPr>
        <w:pStyle w:val="B1"/>
        <w:rPr>
          <w:lang w:eastAsia="zh-CN"/>
        </w:rPr>
      </w:pPr>
      <w:r w:rsidRPr="00981949">
        <w:rPr>
          <w:lang w:eastAsia="zh-CN"/>
        </w:rPr>
        <w:t>2</w:t>
      </w:r>
      <w:r>
        <w:rPr>
          <w:lang w:eastAsia="zh-CN"/>
        </w:rPr>
        <w:t>d</w:t>
      </w:r>
      <w:r w:rsidRPr="00981949">
        <w:rPr>
          <w:lang w:eastAsia="zh-CN"/>
        </w:rPr>
        <w:t>.</w:t>
      </w:r>
      <w:r w:rsidRPr="00981949">
        <w:rPr>
          <w:lang w:eastAsia="zh-CN"/>
        </w:rPr>
        <w:tab/>
      </w:r>
      <w:r w:rsidRPr="00981949">
        <w:t xml:space="preserve">On failure, the UDSF </w:t>
      </w:r>
      <w:r>
        <w:rPr>
          <w:lang w:eastAsia="zh-CN"/>
        </w:rPr>
        <w:t>may</w:t>
      </w:r>
      <w:r w:rsidRPr="00981949">
        <w:rPr>
          <w:rFonts w:hint="eastAsia"/>
          <w:lang w:eastAsia="zh-CN"/>
        </w:rPr>
        <w:t xml:space="preserve"> </w:t>
      </w:r>
      <w:r w:rsidRPr="00981949">
        <w:t>respond with "</w:t>
      </w:r>
      <w:r>
        <w:t>409 Conflict</w:t>
      </w:r>
      <w:r w:rsidRPr="00981949">
        <w:t>"</w:t>
      </w:r>
      <w:r w:rsidRPr="00981949">
        <w:rPr>
          <w:rFonts w:hint="eastAsia"/>
          <w:lang w:eastAsia="zh-CN"/>
        </w:rPr>
        <w:t xml:space="preserve"> </w:t>
      </w:r>
      <w:r w:rsidRPr="00E728CE">
        <w:t>if the request fields did not include any preconditions (i.e. "if-*")</w:t>
      </w:r>
      <w:r>
        <w:t xml:space="preserve">, </w:t>
      </w:r>
      <w:r w:rsidRPr="00203089">
        <w:t xml:space="preserve">optionally including additional error information in the response body (in the ExtendedProblemDetails element).  The UDSF may include the stored </w:t>
      </w:r>
      <w:r>
        <w:t>record</w:t>
      </w:r>
      <w:r w:rsidRPr="00203089">
        <w:t xml:space="preserve"> in the ProblemDetailsExtension.</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949" w:name="_Toc34227025"/>
      <w:bookmarkStart w:id="950" w:name="_Toc34749740"/>
      <w:bookmarkStart w:id="951" w:name="_Toc34750300"/>
      <w:bookmarkStart w:id="952" w:name="_Toc34750490"/>
      <w:bookmarkStart w:id="953" w:name="_Toc35940896"/>
      <w:bookmarkStart w:id="954" w:name="_Toc35937329"/>
      <w:bookmarkStart w:id="955" w:name="_Toc36463723"/>
      <w:bookmarkStart w:id="956" w:name="_Toc43131648"/>
      <w:bookmarkStart w:id="957" w:name="_Toc45032483"/>
      <w:bookmarkStart w:id="958" w:name="_Toc49782177"/>
      <w:bookmarkStart w:id="959" w:name="_Toc51873613"/>
      <w:bookmarkStart w:id="960" w:name="_Toc57209094"/>
      <w:bookmarkStart w:id="961" w:name="_Toc58588437"/>
      <w:bookmarkStart w:id="962" w:name="_Toc66114777"/>
      <w:bookmarkStart w:id="963" w:name="_Toc67686288"/>
      <w:bookmarkStart w:id="964" w:name="_Toc74994577"/>
      <w:bookmarkStart w:id="965" w:name="_Toc85467830"/>
      <w:bookmarkStart w:id="966" w:name="_Toc89182871"/>
      <w:bookmarkStart w:id="967" w:name="_Toc90651173"/>
      <w:bookmarkStart w:id="968" w:name="_Toc96933323"/>
      <w:bookmarkStart w:id="969" w:name="_Toc98507190"/>
      <w:bookmarkStart w:id="970" w:name="_Toc98507643"/>
      <w:bookmarkStart w:id="971" w:name="_Toc106640646"/>
      <w:bookmarkStart w:id="972" w:name="_Toc122098520"/>
      <w:bookmarkStart w:id="973" w:name="_Toc130844642"/>
      <w:bookmarkStart w:id="974" w:name="_Toc138412164"/>
      <w:bookmarkStart w:id="975" w:name="_Toc145956950"/>
      <w:bookmarkStart w:id="976" w:name="_Toc153890647"/>
      <w:bookmarkStart w:id="977" w:name="_Toc161834944"/>
      <w:r w:rsidRPr="00616F0C">
        <w:t>5.2.2.4.4</w:t>
      </w:r>
      <w:r w:rsidRPr="00616F0C">
        <w:tab/>
        <w:t>Meta Update</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0A8465D7" w:rsidR="00E134FC" w:rsidRPr="00616F0C" w:rsidRDefault="00D90566" w:rsidP="00E134FC">
      <w:pPr>
        <w:pStyle w:val="TH"/>
      </w:pPr>
      <w:r w:rsidRPr="00616F0C">
        <w:object w:dxaOrig="8733" w:dyaOrig="2500" w14:anchorId="6E296364">
          <v:shape id="_x0000_i1040" type="#_x0000_t75" style="width:435pt;height:124.5pt" o:ole="">
            <v:imagedata r:id="rId41" o:title=""/>
          </v:shape>
          <o:OLEObject Type="Embed" ProgID="Visio.Drawing.11" ShapeID="_x0000_i1040" DrawAspect="Content" ObjectID="_1772447948" r:id="rId42"/>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5E7E0F63" w14:textId="77777777" w:rsidR="00D90566" w:rsidRDefault="00D90566" w:rsidP="00D90566">
      <w:pPr>
        <w:pStyle w:val="B1"/>
        <w:rPr>
          <w:lang w:eastAsia="zh-CN"/>
        </w:rPr>
      </w:pPr>
      <w:bookmarkStart w:id="978" w:name="_Hlk142641622"/>
      <w:r>
        <w:lastRenderedPageBreak/>
        <w:t>2d.</w:t>
      </w:r>
      <w:r>
        <w:tab/>
      </w:r>
      <w:bookmarkEnd w:id="978"/>
      <w:r w:rsidRPr="00F823CA">
        <w:t>On failure, the UDSF shall respond with "412 Precondition Failed" if one or more conditions given in the request header fields evaluated to false</w:t>
      </w:r>
      <w:r>
        <w:t xml:space="preserve">, </w:t>
      </w:r>
      <w:r w:rsidRPr="001D2A50">
        <w:t>and optionally including additional error information in the response body (in "</w:t>
      </w:r>
      <w:r>
        <w:t>Extended</w:t>
      </w:r>
      <w:r w:rsidRPr="001D2A50">
        <w:t>ProblemDetails" element)</w:t>
      </w:r>
      <w:r w:rsidRPr="00E728CE">
        <w:t>.</w:t>
      </w:r>
      <w:r w:rsidRPr="004404DA">
        <w:t xml:space="preserve"> The UDSF may include the meta of the stored record in the ProblemDetailsExtension.</w:t>
      </w:r>
    </w:p>
    <w:p w14:paraId="54EB35DC" w14:textId="339AD849" w:rsidR="00D90566" w:rsidRPr="00616F0C" w:rsidRDefault="00D90566" w:rsidP="00E134FC">
      <w:pPr>
        <w:pStyle w:val="B1"/>
      </w:pPr>
      <w:bookmarkStart w:id="979" w:name="_Hlk142641659"/>
      <w:r>
        <w:t>2e.</w:t>
      </w:r>
      <w:r>
        <w:tab/>
      </w:r>
      <w:bookmarkEnd w:id="979"/>
      <w:r w:rsidRPr="00F823CA">
        <w:t xml:space="preserve">On failure, the UDSF </w:t>
      </w:r>
      <w:r w:rsidRPr="00E728CE">
        <w:t>may respond with "</w:t>
      </w:r>
      <w:r>
        <w:t>409 Conflict</w:t>
      </w:r>
      <w:r w:rsidRPr="00E728CE">
        <w:t>" if the request fields did not include any preconditions (i.e. "if-*")</w:t>
      </w:r>
      <w:r>
        <w:t xml:space="preserve"> </w:t>
      </w:r>
      <w:r w:rsidRPr="001D2A50">
        <w:t>and optionally including additional error information in the response body (in "</w:t>
      </w:r>
      <w:r>
        <w:t>Extended</w:t>
      </w:r>
      <w:r w:rsidRPr="001D2A50">
        <w:t>ProblemDetails" element)</w:t>
      </w:r>
      <w:r w:rsidRPr="00E728CE">
        <w:t>.</w:t>
      </w:r>
      <w:r>
        <w:t xml:space="preserve"> The UDSF may include the meta of the stored record in the ProblemDetailsExtension.</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980" w:name="_Toc43131649"/>
      <w:bookmarkStart w:id="981" w:name="_Toc45032484"/>
      <w:bookmarkStart w:id="982" w:name="_Toc49782178"/>
      <w:bookmarkStart w:id="983" w:name="_Toc51873614"/>
      <w:bookmarkStart w:id="984" w:name="_Toc57209095"/>
      <w:bookmarkStart w:id="985" w:name="_Toc58588438"/>
      <w:bookmarkStart w:id="986" w:name="_Toc66114778"/>
      <w:bookmarkStart w:id="987" w:name="_Toc67686289"/>
      <w:bookmarkStart w:id="988" w:name="_Toc74994578"/>
      <w:bookmarkStart w:id="989" w:name="_Toc85467831"/>
      <w:bookmarkStart w:id="990" w:name="_Toc89182872"/>
      <w:bookmarkStart w:id="991" w:name="_Toc90651174"/>
      <w:bookmarkStart w:id="992" w:name="_Toc96933324"/>
      <w:bookmarkStart w:id="993" w:name="_Toc98507191"/>
      <w:bookmarkStart w:id="994" w:name="_Toc98507644"/>
      <w:bookmarkStart w:id="995" w:name="_Toc106640647"/>
      <w:bookmarkStart w:id="996" w:name="_Toc122098521"/>
      <w:bookmarkStart w:id="997" w:name="_Toc130844643"/>
      <w:bookmarkStart w:id="998" w:name="_Toc138412165"/>
      <w:bookmarkStart w:id="999" w:name="_Toc145956951"/>
      <w:bookmarkStart w:id="1000" w:name="_Toc153890648"/>
      <w:bookmarkStart w:id="1001" w:name="_Toc161834945"/>
      <w:r>
        <w:t>5.2.2.4.5</w:t>
      </w:r>
      <w:r w:rsidRPr="00616F0C">
        <w:tab/>
      </w:r>
      <w:r>
        <w:t>Subscription</w:t>
      </w:r>
      <w:r w:rsidRPr="00616F0C">
        <w:t xml:space="preserve"> </w:t>
      </w:r>
      <w:r>
        <w:t xml:space="preserve">Notification </w:t>
      </w:r>
      <w:r w:rsidRPr="00616F0C">
        <w:t>Update</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1" type="#_x0000_t75" style="width:6in;height:114.75pt" o:ole="">
            <v:imagedata r:id="rId43" o:title=""/>
          </v:shape>
          <o:OLEObject Type="Embed" ProgID="Visio.Drawing.11" ShapeID="_x0000_i1041" DrawAspect="Content" ObjectID="_1772447949" r:id="rId44"/>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1002" w:name="_Toc43131650"/>
      <w:bookmarkStart w:id="1003" w:name="_Toc45032485"/>
      <w:bookmarkStart w:id="1004" w:name="_Toc49782179"/>
      <w:bookmarkStart w:id="1005" w:name="_Toc51873615"/>
      <w:bookmarkStart w:id="1006" w:name="_Toc57209096"/>
      <w:bookmarkStart w:id="1007" w:name="_Toc58588439"/>
      <w:bookmarkStart w:id="1008" w:name="_Toc66114779"/>
      <w:bookmarkStart w:id="1009" w:name="_Toc67686290"/>
      <w:bookmarkStart w:id="1010" w:name="_Toc74994579"/>
      <w:bookmarkStart w:id="1011" w:name="_Toc85467832"/>
      <w:bookmarkStart w:id="1012" w:name="_Toc89182873"/>
      <w:bookmarkStart w:id="1013" w:name="_Toc90651175"/>
      <w:bookmarkStart w:id="1014" w:name="_Toc96933325"/>
      <w:bookmarkStart w:id="1015" w:name="_Toc98507192"/>
      <w:bookmarkStart w:id="1016" w:name="_Toc98507645"/>
      <w:bookmarkStart w:id="1017" w:name="_Toc106640648"/>
      <w:bookmarkStart w:id="1018" w:name="_Toc122098522"/>
      <w:bookmarkStart w:id="1019" w:name="_Toc130844644"/>
      <w:bookmarkStart w:id="1020" w:name="_Toc138412166"/>
      <w:bookmarkStart w:id="1021" w:name="_Toc145956952"/>
      <w:bookmarkStart w:id="1022" w:name="_Toc153890649"/>
      <w:bookmarkStart w:id="1023" w:name="_Toc161834946"/>
      <w:r>
        <w:t>5.2.2.4.6</w:t>
      </w:r>
      <w:r w:rsidRPr="00B3056F">
        <w:tab/>
      </w:r>
      <w:r>
        <w:t>Subscription</w:t>
      </w:r>
      <w:r w:rsidRPr="00616F0C">
        <w:t xml:space="preserve"> </w:t>
      </w:r>
      <w:r>
        <w:t xml:space="preserve">Notification </w:t>
      </w:r>
      <w:r w:rsidRPr="00616F0C">
        <w:t>Update</w:t>
      </w:r>
      <w:r>
        <w:t xml:space="preserve"> using PUT</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2" type="#_x0000_t75" style="width:6in;height:2in" o:ole="">
            <v:imagedata r:id="rId45" o:title=""/>
          </v:shape>
          <o:OLEObject Type="Embed" ProgID="Visio.Drawing.11" ShapeID="_x0000_i1042" DrawAspect="Content" ObjectID="_1772447950" r:id="rId46"/>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1024" w:name="_Toc57209097"/>
      <w:bookmarkStart w:id="1025" w:name="_Toc58588440"/>
      <w:bookmarkStart w:id="1026" w:name="_Toc66114780"/>
      <w:bookmarkStart w:id="1027" w:name="_Toc67686291"/>
      <w:bookmarkStart w:id="1028" w:name="_Toc74994580"/>
      <w:bookmarkStart w:id="1029" w:name="_Toc85467833"/>
      <w:bookmarkStart w:id="1030" w:name="_Toc89182874"/>
      <w:bookmarkStart w:id="1031" w:name="_Toc90651176"/>
      <w:bookmarkStart w:id="1032" w:name="_Toc96933326"/>
      <w:bookmarkStart w:id="1033" w:name="_Toc98507193"/>
      <w:bookmarkStart w:id="1034" w:name="_Toc98507646"/>
      <w:bookmarkStart w:id="1035" w:name="_Toc106640649"/>
      <w:bookmarkStart w:id="1036" w:name="_Toc122098523"/>
      <w:bookmarkStart w:id="1037" w:name="_Toc130844645"/>
      <w:bookmarkStart w:id="1038" w:name="_Toc138412167"/>
      <w:bookmarkStart w:id="1039" w:name="_Toc145956953"/>
      <w:bookmarkStart w:id="1040" w:name="_Toc153890650"/>
      <w:bookmarkStart w:id="1041" w:name="_Toc34227026"/>
      <w:bookmarkStart w:id="1042" w:name="_Toc34749741"/>
      <w:bookmarkStart w:id="1043" w:name="_Toc34750301"/>
      <w:bookmarkStart w:id="1044" w:name="_Toc34750491"/>
      <w:bookmarkStart w:id="1045" w:name="_Toc35940897"/>
      <w:bookmarkStart w:id="1046" w:name="_Toc35937330"/>
      <w:bookmarkStart w:id="1047" w:name="_Toc36463724"/>
      <w:bookmarkStart w:id="1048" w:name="_Toc43131651"/>
      <w:bookmarkStart w:id="1049" w:name="_Toc45032486"/>
      <w:bookmarkStart w:id="1050" w:name="_Toc49782180"/>
      <w:bookmarkStart w:id="1051" w:name="_Toc51873616"/>
      <w:bookmarkStart w:id="1052" w:name="_Toc161834947"/>
      <w:r w:rsidRPr="00616F0C">
        <w:t>5.2.2.4.</w:t>
      </w:r>
      <w:r>
        <w:t>7</w:t>
      </w:r>
      <w:r w:rsidRPr="00616F0C">
        <w:tab/>
      </w:r>
      <w:r>
        <w:t>Meta Schema</w:t>
      </w:r>
      <w:r w:rsidRPr="00616F0C">
        <w:t xml:space="preserve"> Update</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52"/>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3" type="#_x0000_t75" style="width:468pt;height:157.5pt" o:ole="">
            <v:imagedata r:id="rId47" o:title=""/>
          </v:shape>
          <o:OLEObject Type="Embed" ProgID="Visio.Drawing.11" ShapeID="_x0000_i1043" DrawAspect="Content" ObjectID="_1772447951" r:id="rId48"/>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lastRenderedPageBreak/>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DC5E4FF" w14:textId="5A50CFED" w:rsidR="00B004E7" w:rsidRDefault="00B004E7" w:rsidP="00B004E7">
      <w:pPr>
        <w:pStyle w:val="Heading5"/>
      </w:pPr>
      <w:bookmarkStart w:id="1053" w:name="_Toc57209098"/>
      <w:bookmarkStart w:id="1054" w:name="_Toc58588441"/>
      <w:bookmarkStart w:id="1055" w:name="_Toc66114781"/>
      <w:bookmarkStart w:id="1056" w:name="_Toc67686292"/>
      <w:bookmarkStart w:id="1057" w:name="_Toc74994581"/>
      <w:bookmarkStart w:id="1058" w:name="_Toc85467834"/>
      <w:bookmarkStart w:id="1059" w:name="_Toc89182875"/>
      <w:bookmarkStart w:id="1060" w:name="_Toc90651177"/>
      <w:bookmarkStart w:id="1061" w:name="_Toc96933327"/>
      <w:bookmarkStart w:id="1062" w:name="_Toc98507194"/>
      <w:bookmarkStart w:id="1063" w:name="_Toc98507647"/>
      <w:bookmarkStart w:id="1064" w:name="_Toc106640650"/>
      <w:bookmarkStart w:id="1065" w:name="_Toc122098524"/>
      <w:bookmarkStart w:id="1066" w:name="_Toc130844646"/>
      <w:bookmarkStart w:id="1067" w:name="_Toc138412168"/>
      <w:bookmarkStart w:id="1068" w:name="_Toc145956954"/>
      <w:bookmarkStart w:id="1069" w:name="_Toc153890651"/>
      <w:bookmarkStart w:id="1070" w:name="_Toc161834948"/>
      <w:r>
        <w:t>5.2.2.4.8</w:t>
      </w:r>
      <w:r>
        <w:tab/>
        <w:t>Record Partial Update</w:t>
      </w:r>
      <w:bookmarkEnd w:id="1070"/>
    </w:p>
    <w:p w14:paraId="0BEF00A7" w14:textId="45272F8B" w:rsidR="00B004E7" w:rsidRDefault="00B004E7" w:rsidP="00B004E7">
      <w:r>
        <w:t>Figure 5.2.2.4.8-1 shows a scenario where the NF service consumer sends a request to the UDSF to update the parts of a record with the provided recordId and optionally the query parameter supported-features and the data that is to be updated.</w:t>
      </w:r>
    </w:p>
    <w:p w14:paraId="6AF8BD5D" w14:textId="77777777" w:rsidR="00B004E7" w:rsidRDefault="00B004E7" w:rsidP="00BA2E76">
      <w:pPr>
        <w:pStyle w:val="TH"/>
      </w:pPr>
      <w:r>
        <w:t xml:space="preserve"> </w:t>
      </w:r>
      <w:r>
        <w:object w:dxaOrig="8733" w:dyaOrig="2500" w14:anchorId="7E56AA08">
          <v:shape id="_x0000_i1044" type="#_x0000_t75" style="width:436.5pt;height:124.5pt" o:ole="">
            <v:imagedata r:id="rId49" o:title=""/>
          </v:shape>
          <o:OLEObject Type="Embed" ProgID="Visio.Drawing.11" ShapeID="_x0000_i1044" DrawAspect="Content" ObjectID="_1772447952" r:id="rId50"/>
        </w:object>
      </w:r>
    </w:p>
    <w:p w14:paraId="6385898D" w14:textId="6635C3A8" w:rsidR="00B004E7" w:rsidRDefault="00B004E7" w:rsidP="00B004E7">
      <w:pPr>
        <w:pStyle w:val="TF"/>
      </w:pPr>
      <w:r>
        <w:t>Figure 5.2.2.4.8-1: Update record partially</w:t>
      </w:r>
    </w:p>
    <w:p w14:paraId="14FACE4D" w14:textId="77777777" w:rsidR="00B004E7" w:rsidRDefault="00B004E7" w:rsidP="00B004E7">
      <w:pPr>
        <w:pStyle w:val="B1"/>
      </w:pPr>
      <w:r>
        <w:t>1.</w:t>
      </w:r>
      <w:r>
        <w:tab/>
        <w:t>The NF service consumer shall send a PATCH request to the resource representing the record that is to be updated.</w:t>
      </w:r>
    </w:p>
    <w:p w14:paraId="74C91EE9" w14:textId="77777777" w:rsidR="00B004E7" w:rsidRDefault="00B004E7" w:rsidP="00B004E7">
      <w:pPr>
        <w:pStyle w:val="B1"/>
      </w:pPr>
      <w:r>
        <w:t>2a.</w:t>
      </w:r>
      <w:r>
        <w:tab/>
        <w:t>On success, if all the modification instructions in the PATCH request have been implemented, the UDSF shall respond with "204 No Content".</w:t>
      </w:r>
    </w:p>
    <w:p w14:paraId="62B3C0A9" w14:textId="77777777" w:rsidR="00B004E7" w:rsidRDefault="00B004E7" w:rsidP="00B004E7">
      <w:pPr>
        <w:pStyle w:val="B1"/>
      </w:pPr>
      <w:r>
        <w:t>2b.</w:t>
      </w:r>
      <w:r>
        <w:tab/>
        <w:t>If one or more modification instructions cannot be applied, no changes shall be made to record, the UDSF shall return "422 Unprocessable Entity" with the execution report.</w:t>
      </w:r>
    </w:p>
    <w:p w14:paraId="24F30284" w14:textId="575ED118" w:rsidR="00B004E7" w:rsidRDefault="00B004E7" w:rsidP="00B004E7">
      <w:pPr>
        <w:pStyle w:val="B1"/>
      </w:pPr>
      <w:r>
        <w:t>2c.</w:t>
      </w:r>
      <w:r>
        <w:tab/>
        <w:t>If the record for the given recordId does not exist in the UDSF, the HTTP status code "404 Not Found" shall be returned. Additional error information may be included in the response body (in the ProblemDetails element).</w:t>
      </w:r>
    </w:p>
    <w:p w14:paraId="19B443BE" w14:textId="77777777" w:rsidR="00B004E7" w:rsidRDefault="00B004E7" w:rsidP="00B004E7">
      <w:pPr>
        <w:pStyle w:val="B1"/>
      </w:pPr>
      <w:r>
        <w:t>2d.</w:t>
      </w:r>
      <w:r>
        <w:tab/>
        <w:t>If one or more conditions in the request header fields evaluated to false, the HTTP status code "412 Precondition Failed" shall be returned. Additional error information may be returned in the response body (in ExtendedProblemDetails element). The UDSF may include the stored record in the ProblemDetailsExtension.</w:t>
      </w:r>
    </w:p>
    <w:p w14:paraId="339795EF" w14:textId="77777777" w:rsidR="00B004E7" w:rsidRDefault="00B004E7" w:rsidP="00B004E7">
      <w:pPr>
        <w:pStyle w:val="B1"/>
      </w:pPr>
      <w:r>
        <w:t>2e.</w:t>
      </w:r>
      <w:r>
        <w:tab/>
        <w:t>If the request header fields did not include any preconditions (i.e. "if-*"), the HTTP status code "409 Conflict" may be returned if request is inservicable due to record being in a bad state. Additional error information may be returned in the response body (in ExtendedProblemDetails element). The UDSF may include the stored record in the ProblemDetailsExtension.</w:t>
      </w:r>
    </w:p>
    <w:p w14:paraId="595FB75B" w14:textId="77777777" w:rsidR="00B004E7" w:rsidRDefault="00B004E7" w:rsidP="00B004E7">
      <w:r>
        <w:t>On failure, the appropriate HTTP status code indicating the error shall be returned and appropriate additional error information should be returned in the PATCH response body.</w:t>
      </w:r>
    </w:p>
    <w:p w14:paraId="2078DFF8" w14:textId="77777777" w:rsidR="00E134FC" w:rsidRPr="00616F0C" w:rsidRDefault="00E134FC" w:rsidP="00E134FC">
      <w:pPr>
        <w:pStyle w:val="Heading4"/>
      </w:pPr>
      <w:bookmarkStart w:id="1071" w:name="_Toc161834949"/>
      <w:r w:rsidRPr="00616F0C">
        <w:t>5.2.2.5</w:t>
      </w:r>
      <w:r w:rsidRPr="00616F0C">
        <w:tab/>
      </w:r>
      <w:r w:rsidRPr="005D0F74">
        <w:t>Delete</w:t>
      </w:r>
      <w:bookmarkEnd w:id="1041"/>
      <w:bookmarkEnd w:id="1042"/>
      <w:bookmarkEnd w:id="1043"/>
      <w:bookmarkEnd w:id="1044"/>
      <w:bookmarkEnd w:id="1045"/>
      <w:bookmarkEnd w:id="1046"/>
      <w:bookmarkEnd w:id="1047"/>
      <w:bookmarkEnd w:id="1048"/>
      <w:bookmarkEnd w:id="1049"/>
      <w:bookmarkEnd w:id="1050"/>
      <w:bookmarkEnd w:id="1051"/>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1"/>
    </w:p>
    <w:p w14:paraId="5834E3DD" w14:textId="77777777" w:rsidR="00E134FC" w:rsidRPr="00616F0C" w:rsidRDefault="00E134FC" w:rsidP="00E134FC">
      <w:pPr>
        <w:pStyle w:val="Heading5"/>
      </w:pPr>
      <w:bookmarkStart w:id="1072" w:name="_Toc34227027"/>
      <w:bookmarkStart w:id="1073" w:name="_Toc34749742"/>
      <w:bookmarkStart w:id="1074" w:name="_Toc34750302"/>
      <w:bookmarkStart w:id="1075" w:name="_Toc34750492"/>
      <w:bookmarkStart w:id="1076" w:name="_Toc35940898"/>
      <w:bookmarkStart w:id="1077" w:name="_Toc35937331"/>
      <w:bookmarkStart w:id="1078" w:name="_Toc36463725"/>
      <w:bookmarkStart w:id="1079" w:name="_Toc43131652"/>
      <w:bookmarkStart w:id="1080" w:name="_Toc45032487"/>
      <w:bookmarkStart w:id="1081" w:name="_Toc49782181"/>
      <w:bookmarkStart w:id="1082" w:name="_Toc51873617"/>
      <w:bookmarkStart w:id="1083" w:name="_Toc57209099"/>
      <w:bookmarkStart w:id="1084" w:name="_Toc58588442"/>
      <w:bookmarkStart w:id="1085" w:name="_Toc66114782"/>
      <w:bookmarkStart w:id="1086" w:name="_Toc67686293"/>
      <w:bookmarkStart w:id="1087" w:name="_Toc74994582"/>
      <w:bookmarkStart w:id="1088" w:name="_Toc85467835"/>
      <w:bookmarkStart w:id="1089" w:name="_Toc89182876"/>
      <w:bookmarkStart w:id="1090" w:name="_Toc90651178"/>
      <w:bookmarkStart w:id="1091" w:name="_Toc96933328"/>
      <w:bookmarkStart w:id="1092" w:name="_Toc98507195"/>
      <w:bookmarkStart w:id="1093" w:name="_Toc98507648"/>
      <w:bookmarkStart w:id="1094" w:name="_Toc106640651"/>
      <w:bookmarkStart w:id="1095" w:name="_Toc122098525"/>
      <w:bookmarkStart w:id="1096" w:name="_Toc130844647"/>
      <w:bookmarkStart w:id="1097" w:name="_Toc138412169"/>
      <w:bookmarkStart w:id="1098" w:name="_Toc145956955"/>
      <w:bookmarkStart w:id="1099" w:name="_Toc153890652"/>
      <w:bookmarkStart w:id="1100" w:name="_Toc161834950"/>
      <w:r w:rsidRPr="00616F0C">
        <w:t>5.2.2.5.1</w:t>
      </w:r>
      <w:r w:rsidRPr="00616F0C">
        <w:tab/>
      </w:r>
      <w:r w:rsidRPr="005D0F74">
        <w:t>General</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B004E7" w:rsidRDefault="00E134FC" w:rsidP="00E134FC">
      <w:pPr>
        <w:pStyle w:val="B1"/>
        <w:rPr>
          <w:lang w:val="en-US"/>
        </w:rPr>
      </w:pPr>
      <w:r w:rsidRPr="00B004E7">
        <w:rPr>
          <w:lang w:val="en-US"/>
        </w:rPr>
        <w:lastRenderedPageBreak/>
        <w:t>-</w:t>
      </w:r>
      <w:r w:rsidRPr="00B004E7">
        <w:rPr>
          <w:lang w:val="en-US"/>
        </w:rPr>
        <w:tab/>
        <w:t>Record Delete</w:t>
      </w:r>
    </w:p>
    <w:p w14:paraId="601B7760" w14:textId="77777777" w:rsidR="00E134FC" w:rsidRPr="00B004E7" w:rsidRDefault="00E134FC" w:rsidP="00E134FC">
      <w:pPr>
        <w:pStyle w:val="B1"/>
        <w:rPr>
          <w:lang w:val="en-US"/>
        </w:rPr>
      </w:pPr>
      <w:r w:rsidRPr="00B004E7">
        <w:rPr>
          <w:lang w:val="en-US"/>
        </w:rPr>
        <w:t>-</w:t>
      </w:r>
      <w:r w:rsidRPr="00B004E7">
        <w:rPr>
          <w:lang w:val="en-US"/>
        </w:rPr>
        <w:tab/>
        <w:t>Block Delete</w:t>
      </w:r>
    </w:p>
    <w:p w14:paraId="18BF75EB" w14:textId="77777777" w:rsidR="00E134FC" w:rsidRPr="00B004E7" w:rsidRDefault="00E134FC" w:rsidP="00E134FC">
      <w:pPr>
        <w:pStyle w:val="B1"/>
        <w:rPr>
          <w:lang w:val="en-US"/>
        </w:rPr>
      </w:pPr>
      <w:bookmarkStart w:id="1101" w:name="_Toc34227028"/>
      <w:bookmarkStart w:id="1102" w:name="_Toc34749743"/>
      <w:bookmarkStart w:id="1103" w:name="_Toc34750303"/>
      <w:bookmarkStart w:id="1104" w:name="_Toc34750493"/>
      <w:bookmarkStart w:id="1105" w:name="_Toc35940899"/>
      <w:bookmarkStart w:id="1106" w:name="_Toc35937332"/>
      <w:bookmarkStart w:id="1107" w:name="_Toc36463726"/>
      <w:bookmarkStart w:id="1108" w:name="_Toc43131653"/>
      <w:bookmarkStart w:id="1109" w:name="_Toc45032488"/>
      <w:bookmarkStart w:id="1110" w:name="_Toc49782182"/>
      <w:bookmarkStart w:id="1111" w:name="_Toc51873618"/>
      <w:r w:rsidRPr="00B004E7">
        <w:rPr>
          <w:lang w:val="en-US"/>
        </w:rPr>
        <w:t>-</w:t>
      </w:r>
      <w:r w:rsidRPr="00B004E7">
        <w:rPr>
          <w:lang w:val="en-US"/>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1112" w:name="_Toc57209100"/>
      <w:bookmarkStart w:id="1113" w:name="_Toc58588443"/>
      <w:bookmarkStart w:id="1114" w:name="_Toc66114783"/>
      <w:bookmarkStart w:id="1115" w:name="_Toc67686294"/>
      <w:bookmarkStart w:id="1116" w:name="_Toc74994583"/>
      <w:bookmarkStart w:id="1117" w:name="_Toc85467836"/>
      <w:bookmarkStart w:id="1118" w:name="_Toc89182877"/>
      <w:bookmarkStart w:id="1119" w:name="_Toc90651179"/>
      <w:bookmarkStart w:id="1120" w:name="_Toc96933329"/>
      <w:bookmarkStart w:id="1121" w:name="_Toc98507196"/>
      <w:bookmarkStart w:id="1122" w:name="_Toc98507649"/>
      <w:bookmarkStart w:id="1123" w:name="_Toc106640652"/>
      <w:bookmarkStart w:id="1124" w:name="_Toc122098526"/>
      <w:bookmarkStart w:id="1125" w:name="_Toc130844648"/>
      <w:bookmarkStart w:id="1126" w:name="_Toc138412170"/>
      <w:bookmarkStart w:id="1127" w:name="_Toc145956956"/>
      <w:bookmarkStart w:id="1128" w:name="_Toc153890653"/>
      <w:bookmarkStart w:id="1129" w:name="_Toc161834951"/>
      <w:r w:rsidRPr="00616F0C">
        <w:t>5.2.2.5.2</w:t>
      </w:r>
      <w:r w:rsidRPr="00616F0C">
        <w:tab/>
        <w:t xml:space="preserve">Record </w:t>
      </w:r>
      <w:r w:rsidRPr="005D0F74">
        <w:t>Delete</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5" type="#_x0000_t75" style="width:6in;height:122.25pt" o:ole="">
            <v:imagedata r:id="rId51" o:title=""/>
          </v:shape>
          <o:OLEObject Type="Embed" ProgID="Visio.Drawing.11" ShapeID="_x0000_i1045" DrawAspect="Content" ObjectID="_1772447953" r:id="rId52"/>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1130" w:name="_Toc34227029"/>
      <w:bookmarkStart w:id="1131" w:name="_Toc34749744"/>
      <w:bookmarkStart w:id="1132" w:name="_Toc34750304"/>
      <w:bookmarkStart w:id="1133" w:name="_Toc34750494"/>
      <w:bookmarkStart w:id="1134" w:name="_Toc35940900"/>
      <w:bookmarkStart w:id="1135" w:name="_Toc35937333"/>
      <w:bookmarkStart w:id="1136" w:name="_Toc36463727"/>
      <w:bookmarkStart w:id="1137" w:name="_Toc43131654"/>
      <w:bookmarkStart w:id="1138" w:name="_Toc45032489"/>
      <w:bookmarkStart w:id="1139" w:name="_Toc49782183"/>
      <w:bookmarkStart w:id="1140" w:name="_Toc51873619"/>
      <w:bookmarkStart w:id="1141" w:name="_Toc57209101"/>
      <w:bookmarkStart w:id="1142" w:name="_Toc58588444"/>
      <w:bookmarkStart w:id="1143" w:name="_Toc66114784"/>
      <w:bookmarkStart w:id="1144" w:name="_Toc67686295"/>
      <w:bookmarkStart w:id="1145" w:name="_Toc74994584"/>
      <w:bookmarkStart w:id="1146" w:name="_Toc85467837"/>
      <w:bookmarkStart w:id="1147" w:name="_Toc89182878"/>
      <w:bookmarkStart w:id="1148" w:name="_Toc90651180"/>
      <w:bookmarkStart w:id="1149" w:name="_Toc96933330"/>
      <w:bookmarkStart w:id="1150" w:name="_Toc98507197"/>
      <w:bookmarkStart w:id="1151" w:name="_Toc98507650"/>
      <w:bookmarkStart w:id="1152" w:name="_Toc106640653"/>
      <w:bookmarkStart w:id="1153" w:name="_Toc122098527"/>
      <w:bookmarkStart w:id="1154" w:name="_Toc130844649"/>
      <w:bookmarkStart w:id="1155" w:name="_Toc138412171"/>
      <w:bookmarkStart w:id="1156" w:name="_Toc145956957"/>
      <w:bookmarkStart w:id="1157" w:name="_Toc153890654"/>
      <w:bookmarkStart w:id="1158" w:name="_Toc161834952"/>
      <w:r w:rsidRPr="00616F0C">
        <w:t>5.2.2.5.3</w:t>
      </w:r>
      <w:r w:rsidRPr="00616F0C">
        <w:tab/>
        <w:t>Block Delete</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6" type="#_x0000_t75" style="width:6in;height:122.25pt" o:ole="">
            <v:imagedata r:id="rId53" o:title=""/>
          </v:shape>
          <o:OLEObject Type="Embed" ProgID="Visio.Drawing.11" ShapeID="_x0000_i1046" DrawAspect="Content" ObjectID="_1772447954" r:id="rId54"/>
        </w:object>
      </w:r>
    </w:p>
    <w:p w14:paraId="29D39842" w14:textId="77777777" w:rsidR="00E134FC" w:rsidRPr="00616F0C" w:rsidRDefault="00E134FC" w:rsidP="00E134FC">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1159" w:name="_Toc57209102"/>
      <w:bookmarkStart w:id="1160" w:name="_Toc58588445"/>
      <w:bookmarkStart w:id="1161" w:name="_Toc66114785"/>
      <w:bookmarkStart w:id="1162" w:name="_Toc67686296"/>
      <w:bookmarkStart w:id="1163" w:name="_Toc74994585"/>
      <w:bookmarkStart w:id="1164" w:name="_Toc85467838"/>
      <w:bookmarkStart w:id="1165" w:name="_Toc89182879"/>
      <w:bookmarkStart w:id="1166" w:name="_Toc90651181"/>
      <w:bookmarkStart w:id="1167" w:name="_Toc96933331"/>
      <w:bookmarkStart w:id="1168" w:name="_Toc98507198"/>
      <w:bookmarkStart w:id="1169" w:name="_Toc98507651"/>
      <w:bookmarkStart w:id="1170" w:name="_Toc106640654"/>
      <w:bookmarkStart w:id="1171" w:name="_Toc122098528"/>
      <w:bookmarkStart w:id="1172" w:name="_Toc130844650"/>
      <w:bookmarkStart w:id="1173" w:name="_Toc138412172"/>
      <w:bookmarkStart w:id="1174" w:name="_Toc145956958"/>
      <w:bookmarkStart w:id="1175" w:name="_Toc153890655"/>
      <w:bookmarkStart w:id="1176" w:name="_Toc34227030"/>
      <w:bookmarkStart w:id="1177" w:name="_Toc34749745"/>
      <w:bookmarkStart w:id="1178" w:name="_Toc34750305"/>
      <w:bookmarkStart w:id="1179" w:name="_Toc34750495"/>
      <w:bookmarkStart w:id="1180" w:name="_Toc35940901"/>
      <w:bookmarkStart w:id="1181" w:name="_Toc35937334"/>
      <w:bookmarkStart w:id="1182" w:name="_Toc36463728"/>
      <w:bookmarkStart w:id="1183" w:name="_Toc43131655"/>
      <w:bookmarkStart w:id="1184" w:name="_Toc45032490"/>
      <w:bookmarkStart w:id="1185" w:name="_Toc49782184"/>
      <w:bookmarkStart w:id="1186" w:name="_Toc51873620"/>
      <w:bookmarkStart w:id="1187" w:name="_Toc161834953"/>
      <w:r w:rsidRPr="00616F0C">
        <w:t>5.2.2.5.</w:t>
      </w:r>
      <w:r>
        <w:t>4</w:t>
      </w:r>
      <w:r w:rsidRPr="00616F0C">
        <w:tab/>
      </w:r>
      <w:r>
        <w:t>Meta Schema</w:t>
      </w:r>
      <w:r w:rsidRPr="00616F0C">
        <w:t xml:space="preserve"> Delete</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87"/>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7" type="#_x0000_t75" style="width:468pt;height:157.5pt" o:ole="">
            <v:imagedata r:id="rId55" o:title=""/>
          </v:shape>
          <o:OLEObject Type="Embed" ProgID="Visio.Drawing.11" ShapeID="_x0000_i1047" DrawAspect="Content" ObjectID="_1772447955" r:id="rId56"/>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lastRenderedPageBreak/>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1188" w:name="_Toc85467839"/>
      <w:bookmarkStart w:id="1189" w:name="_Toc89182880"/>
      <w:bookmarkStart w:id="1190" w:name="_Toc90651182"/>
      <w:bookmarkStart w:id="1191" w:name="_Toc96933332"/>
      <w:bookmarkStart w:id="1192" w:name="_Toc98507199"/>
      <w:bookmarkStart w:id="1193" w:name="_Toc98507652"/>
      <w:bookmarkStart w:id="1194" w:name="_Toc106640655"/>
      <w:bookmarkStart w:id="1195" w:name="_Toc122098529"/>
      <w:bookmarkStart w:id="1196" w:name="_Toc130844651"/>
      <w:bookmarkStart w:id="1197" w:name="_Toc138412173"/>
      <w:bookmarkStart w:id="1198" w:name="_Toc145956959"/>
      <w:bookmarkStart w:id="1199" w:name="_Toc153890656"/>
      <w:bookmarkStart w:id="1200" w:name="_Toc57209103"/>
      <w:bookmarkStart w:id="1201" w:name="_Toc58588446"/>
      <w:bookmarkStart w:id="1202" w:name="_Toc66114786"/>
      <w:bookmarkStart w:id="1203" w:name="_Toc67686297"/>
      <w:bookmarkStart w:id="1204" w:name="_Toc74994586"/>
      <w:bookmarkStart w:id="1205" w:name="_Toc161834954"/>
      <w:r w:rsidRPr="00616F0C">
        <w:t>5.2.2.5.</w:t>
      </w:r>
      <w:r>
        <w:t>5</w:t>
      </w:r>
      <w:r w:rsidRPr="00616F0C">
        <w:tab/>
      </w:r>
      <w:r>
        <w:t xml:space="preserve">Bulk </w:t>
      </w:r>
      <w:r w:rsidRPr="00616F0C">
        <w:t>Record</w:t>
      </w:r>
      <w:r>
        <w:t>s</w:t>
      </w:r>
      <w:r w:rsidRPr="00616F0C">
        <w:t xml:space="preserve"> Delete</w:t>
      </w:r>
      <w:bookmarkEnd w:id="1188"/>
      <w:bookmarkEnd w:id="1189"/>
      <w:bookmarkEnd w:id="1190"/>
      <w:bookmarkEnd w:id="1191"/>
      <w:bookmarkEnd w:id="1192"/>
      <w:bookmarkEnd w:id="1193"/>
      <w:bookmarkEnd w:id="1194"/>
      <w:bookmarkEnd w:id="1195"/>
      <w:bookmarkEnd w:id="1196"/>
      <w:bookmarkEnd w:id="1197"/>
      <w:bookmarkEnd w:id="1198"/>
      <w:bookmarkEnd w:id="1199"/>
      <w:bookmarkEnd w:id="1205"/>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77777777" w:rsidR="00E134FC" w:rsidRPr="00616F0C" w:rsidRDefault="00E134FC" w:rsidP="00E134FC">
      <w:pPr>
        <w:pStyle w:val="TH"/>
      </w:pPr>
      <w:r w:rsidRPr="00616F0C">
        <w:object w:dxaOrig="8711" w:dyaOrig="2461" w14:anchorId="0F1C8137">
          <v:shape id="_x0000_i1048" type="#_x0000_t75" style="width:6in;height:122.25pt" o:ole="">
            <v:imagedata r:id="rId57" o:title=""/>
          </v:shape>
          <o:OLEObject Type="Embed" ProgID="Visio.Drawing.11" ShapeID="_x0000_i1048" DrawAspect="Content" ObjectID="_1772447956" r:id="rId58"/>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3E13825B"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r w:rsidR="000778A7" w:rsidRPr="000778A7">
        <w:t xml:space="preserve"> </w:t>
      </w:r>
      <w:r w:rsidR="000778A7">
        <w:t xml:space="preserve">To delete all records and any associated resources the filter query parameter shall consist of SearchComparison with </w:t>
      </w:r>
      <w:r w:rsidR="000778A7" w:rsidRPr="005C005F">
        <w:t xml:space="preserve">a value of "GTE" </w:t>
      </w:r>
      <w:r w:rsidR="000778A7">
        <w:t xml:space="preserve">for </w:t>
      </w:r>
      <w:r w:rsidR="000778A7" w:rsidRPr="005C005F">
        <w:t>the ComparisonOperator</w:t>
      </w:r>
      <w:r w:rsidR="000778A7">
        <w:t>, defined in table 6.1.6.3.3-1.</w:t>
      </w:r>
    </w:p>
    <w:p w14:paraId="2E14DA46" w14:textId="77777777"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RecordIdList identifying the deleted records</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1206" w:name="_Toc96933333"/>
      <w:bookmarkStart w:id="1207" w:name="_Toc98507200"/>
      <w:bookmarkStart w:id="1208" w:name="_Toc98507653"/>
      <w:bookmarkStart w:id="1209" w:name="_Toc106640656"/>
      <w:bookmarkStart w:id="1210" w:name="_Toc122098530"/>
      <w:bookmarkStart w:id="1211" w:name="_Toc130844652"/>
      <w:bookmarkStart w:id="1212" w:name="_Toc138412174"/>
      <w:bookmarkStart w:id="1213" w:name="_Toc145956960"/>
      <w:bookmarkStart w:id="1214" w:name="_Toc153890657"/>
      <w:bookmarkStart w:id="1215" w:name="_Toc161834955"/>
      <w:bookmarkEnd w:id="1176"/>
      <w:bookmarkEnd w:id="1177"/>
      <w:bookmarkEnd w:id="1178"/>
      <w:bookmarkEnd w:id="1179"/>
      <w:bookmarkEnd w:id="1180"/>
      <w:bookmarkEnd w:id="1181"/>
      <w:bookmarkEnd w:id="1182"/>
      <w:bookmarkEnd w:id="1183"/>
      <w:bookmarkEnd w:id="1184"/>
      <w:bookmarkEnd w:id="1185"/>
      <w:bookmarkEnd w:id="1186"/>
      <w:bookmarkEnd w:id="1200"/>
      <w:bookmarkEnd w:id="1201"/>
      <w:bookmarkEnd w:id="1202"/>
      <w:bookmarkEnd w:id="1203"/>
      <w:bookmarkEnd w:id="1204"/>
      <w:r>
        <w:t>5.2.2.6</w:t>
      </w:r>
      <w:r>
        <w:tab/>
      </w:r>
      <w:r w:rsidRPr="00616F0C">
        <w:t>Notify</w:t>
      </w:r>
      <w:bookmarkEnd w:id="1206"/>
      <w:bookmarkEnd w:id="1207"/>
      <w:bookmarkEnd w:id="1208"/>
      <w:bookmarkEnd w:id="1209"/>
      <w:bookmarkEnd w:id="1210"/>
      <w:bookmarkEnd w:id="1211"/>
      <w:bookmarkEnd w:id="1212"/>
      <w:bookmarkEnd w:id="1213"/>
      <w:bookmarkEnd w:id="1214"/>
      <w:bookmarkEnd w:id="1215"/>
    </w:p>
    <w:p w14:paraId="57A11712" w14:textId="77777777" w:rsidR="00E134FC" w:rsidRPr="00616F0C" w:rsidRDefault="00E134FC" w:rsidP="00E134FC">
      <w:pPr>
        <w:pStyle w:val="Heading5"/>
      </w:pPr>
      <w:bookmarkStart w:id="1216" w:name="_Toc34227031"/>
      <w:bookmarkStart w:id="1217" w:name="_Toc34749746"/>
      <w:bookmarkStart w:id="1218" w:name="_Toc34750306"/>
      <w:bookmarkStart w:id="1219" w:name="_Toc34750496"/>
      <w:bookmarkStart w:id="1220" w:name="_Toc35940902"/>
      <w:bookmarkStart w:id="1221" w:name="_Toc35937335"/>
      <w:bookmarkStart w:id="1222" w:name="_Toc36463729"/>
      <w:bookmarkStart w:id="1223" w:name="_Toc43131656"/>
      <w:bookmarkStart w:id="1224" w:name="_Toc45032491"/>
      <w:bookmarkStart w:id="1225" w:name="_Toc49782185"/>
      <w:bookmarkStart w:id="1226" w:name="_Toc51873621"/>
      <w:bookmarkStart w:id="1227" w:name="_Toc57209104"/>
      <w:bookmarkStart w:id="1228" w:name="_Toc58588447"/>
      <w:bookmarkStart w:id="1229" w:name="_Toc66114787"/>
      <w:bookmarkStart w:id="1230" w:name="_Toc67686298"/>
      <w:bookmarkStart w:id="1231" w:name="_Toc74994587"/>
      <w:bookmarkStart w:id="1232" w:name="_Toc85467841"/>
      <w:bookmarkStart w:id="1233" w:name="_Toc89182882"/>
      <w:bookmarkStart w:id="1234" w:name="_Toc90651184"/>
      <w:bookmarkStart w:id="1235" w:name="_Toc96933334"/>
      <w:bookmarkStart w:id="1236" w:name="_Toc98507201"/>
      <w:bookmarkStart w:id="1237" w:name="_Toc98507654"/>
      <w:bookmarkStart w:id="1238" w:name="_Toc106640657"/>
      <w:bookmarkStart w:id="1239" w:name="_Toc122098531"/>
      <w:bookmarkStart w:id="1240" w:name="_Toc130844653"/>
      <w:bookmarkStart w:id="1241" w:name="_Toc138412175"/>
      <w:bookmarkStart w:id="1242" w:name="_Toc145956961"/>
      <w:bookmarkStart w:id="1243" w:name="_Toc153890658"/>
      <w:bookmarkStart w:id="1244" w:name="_Toc161834956"/>
      <w:r w:rsidRPr="00616F0C">
        <w:t>5.2.2.6.1</w:t>
      </w:r>
      <w:r w:rsidRPr="00616F0C">
        <w:tab/>
        <w:t>General</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1245" w:name="_Toc34227032"/>
      <w:bookmarkStart w:id="1246" w:name="_Toc34749747"/>
      <w:bookmarkStart w:id="1247" w:name="_Toc34750307"/>
      <w:bookmarkStart w:id="1248" w:name="_Toc34750497"/>
      <w:bookmarkStart w:id="1249" w:name="_Toc35940903"/>
      <w:bookmarkStart w:id="1250" w:name="_Toc35937336"/>
      <w:bookmarkStart w:id="1251" w:name="_Toc36463730"/>
      <w:bookmarkStart w:id="1252" w:name="_Toc43131657"/>
      <w:bookmarkStart w:id="1253" w:name="_Toc45032492"/>
      <w:bookmarkStart w:id="1254" w:name="_Toc49782186"/>
      <w:bookmarkStart w:id="1255" w:name="_Toc51873622"/>
      <w:bookmarkStart w:id="1256" w:name="_Toc57209105"/>
      <w:bookmarkStart w:id="1257" w:name="_Toc58588448"/>
      <w:bookmarkStart w:id="1258" w:name="_Toc66114788"/>
      <w:bookmarkStart w:id="1259" w:name="_Toc67686299"/>
      <w:bookmarkStart w:id="1260" w:name="_Toc74994588"/>
      <w:bookmarkStart w:id="1261" w:name="_Toc85467842"/>
      <w:bookmarkStart w:id="1262" w:name="_Toc89182883"/>
      <w:bookmarkStart w:id="1263" w:name="_Toc90651185"/>
      <w:bookmarkStart w:id="1264" w:name="_Toc96933335"/>
      <w:bookmarkStart w:id="1265" w:name="_Toc98507202"/>
      <w:bookmarkStart w:id="1266" w:name="_Toc98507655"/>
      <w:bookmarkStart w:id="1267" w:name="_Toc106640658"/>
      <w:bookmarkStart w:id="1268" w:name="_Toc122098532"/>
      <w:bookmarkStart w:id="1269" w:name="_Toc130844654"/>
      <w:bookmarkStart w:id="1270" w:name="_Toc138412176"/>
      <w:bookmarkStart w:id="1271" w:name="_Toc145956962"/>
      <w:bookmarkStart w:id="1272" w:name="_Toc153890659"/>
      <w:bookmarkStart w:id="1273" w:name="_Toc161834957"/>
      <w:r w:rsidRPr="00616F0C">
        <w:t>5.2.2.6.2</w:t>
      </w:r>
      <w:r w:rsidRPr="00616F0C">
        <w:tab/>
        <w:t>Record Expiry Notify</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49" type="#_x0000_t75" style="width:6in;height:93.75pt" o:ole="">
            <v:imagedata r:id="rId59" o:title=""/>
          </v:shape>
          <o:OLEObject Type="Embed" ProgID="Visio.Drawing.15" ShapeID="_x0000_i1049" DrawAspect="Content" ObjectID="_1772447957" r:id="rId60"/>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1274" w:name="_Toc43131658"/>
      <w:bookmarkStart w:id="1275" w:name="_Toc45032493"/>
      <w:bookmarkStart w:id="1276" w:name="_Toc49782187"/>
      <w:bookmarkStart w:id="1277" w:name="_Toc51873623"/>
      <w:bookmarkStart w:id="1278" w:name="_Toc57209106"/>
      <w:bookmarkStart w:id="1279" w:name="_Toc58588449"/>
      <w:bookmarkStart w:id="1280" w:name="_Toc66114789"/>
      <w:bookmarkStart w:id="1281" w:name="_Toc67686300"/>
      <w:bookmarkStart w:id="1282" w:name="_Toc74994589"/>
      <w:bookmarkStart w:id="1283" w:name="_Toc85467843"/>
      <w:bookmarkStart w:id="1284" w:name="_Toc89182884"/>
      <w:bookmarkStart w:id="1285" w:name="_Toc90651186"/>
      <w:bookmarkStart w:id="1286" w:name="_Toc96933336"/>
      <w:bookmarkStart w:id="1287" w:name="_Toc98507203"/>
      <w:bookmarkStart w:id="1288" w:name="_Toc98507656"/>
      <w:bookmarkStart w:id="1289" w:name="_Toc106640659"/>
      <w:bookmarkStart w:id="1290" w:name="_Toc122098533"/>
      <w:bookmarkStart w:id="1291" w:name="_Toc130844655"/>
      <w:bookmarkStart w:id="1292" w:name="_Toc138412177"/>
      <w:bookmarkStart w:id="1293" w:name="_Toc145956963"/>
      <w:bookmarkStart w:id="1294" w:name="_Toc153890660"/>
      <w:bookmarkStart w:id="1295" w:name="_Toc161834958"/>
      <w:r>
        <w:t>5.2.2.6.3</w:t>
      </w:r>
      <w:r w:rsidRPr="00616F0C">
        <w:tab/>
        <w:t>Notif</w:t>
      </w:r>
      <w:r>
        <w:t>ication due to Data Change</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50" type="#_x0000_t75" style="width:6in;height:93.75pt" o:ole="">
            <v:imagedata r:id="rId61" o:title=""/>
          </v:shape>
          <o:OLEObject Type="Embed" ProgID="Visio.Drawing.15" ShapeID="_x0000_i1050" DrawAspect="Content" ObjectID="_1772447958" r:id="rId62"/>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1296" w:name="_Toc89182885"/>
      <w:bookmarkStart w:id="1297" w:name="_Toc90651187"/>
      <w:bookmarkStart w:id="1298" w:name="_Toc96933337"/>
      <w:bookmarkStart w:id="1299" w:name="_Toc98507204"/>
      <w:bookmarkStart w:id="1300" w:name="_Toc98507657"/>
      <w:bookmarkStart w:id="1301" w:name="_Toc106640660"/>
      <w:bookmarkStart w:id="1302" w:name="_Toc122098534"/>
      <w:bookmarkStart w:id="1303" w:name="_Toc130844656"/>
      <w:bookmarkStart w:id="1304" w:name="_Toc138412178"/>
      <w:bookmarkStart w:id="1305" w:name="_Toc145956964"/>
      <w:bookmarkStart w:id="1306" w:name="_Toc153890661"/>
      <w:bookmarkStart w:id="1307" w:name="_Toc43131659"/>
      <w:bookmarkStart w:id="1308" w:name="_Toc45032494"/>
      <w:bookmarkStart w:id="1309" w:name="_Toc49782188"/>
      <w:bookmarkStart w:id="1310" w:name="_Toc51873624"/>
      <w:bookmarkStart w:id="1311" w:name="_Toc57209107"/>
      <w:bookmarkStart w:id="1312" w:name="_Toc58588450"/>
      <w:bookmarkStart w:id="1313" w:name="_Toc66114790"/>
      <w:bookmarkStart w:id="1314" w:name="_Toc67686301"/>
      <w:bookmarkStart w:id="1315" w:name="_Toc74994590"/>
      <w:bookmarkStart w:id="1316" w:name="_Toc85467844"/>
      <w:bookmarkStart w:id="1317" w:name="_Toc161834959"/>
      <w:r>
        <w:t>5.2.2.6.4</w:t>
      </w:r>
      <w:r w:rsidRPr="00616F0C">
        <w:tab/>
      </w:r>
      <w:r>
        <w:t>Subscription Expiry</w:t>
      </w:r>
      <w:r w:rsidRPr="00B06F7A">
        <w:t xml:space="preserve"> Notification</w:t>
      </w:r>
      <w:bookmarkEnd w:id="1296"/>
      <w:bookmarkEnd w:id="1297"/>
      <w:bookmarkEnd w:id="1298"/>
      <w:bookmarkEnd w:id="1299"/>
      <w:bookmarkEnd w:id="1300"/>
      <w:bookmarkEnd w:id="1301"/>
      <w:bookmarkEnd w:id="1302"/>
      <w:bookmarkEnd w:id="1303"/>
      <w:bookmarkEnd w:id="1304"/>
      <w:bookmarkEnd w:id="1305"/>
      <w:bookmarkEnd w:id="1306"/>
      <w:bookmarkEnd w:id="1317"/>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51" type="#_x0000_t75" style="width:6in;height:93.75pt" o:ole="">
            <v:imagedata r:id="rId63" o:title=""/>
          </v:shape>
          <o:OLEObject Type="Embed" ProgID="Visio.Drawing.15" ShapeID="_x0000_i1051" DrawAspect="Content" ObjectID="_1772447959" r:id="rId64"/>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lastRenderedPageBreak/>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1318" w:name="_Toc89182886"/>
      <w:bookmarkStart w:id="1319" w:name="_Toc90651188"/>
      <w:bookmarkStart w:id="1320" w:name="_Toc96933338"/>
      <w:bookmarkStart w:id="1321" w:name="_Toc98507205"/>
      <w:bookmarkStart w:id="1322" w:name="_Toc98507658"/>
      <w:bookmarkStart w:id="1323" w:name="_Toc106640661"/>
      <w:bookmarkStart w:id="1324" w:name="_Toc122098535"/>
      <w:bookmarkStart w:id="1325" w:name="_Toc130844657"/>
      <w:bookmarkStart w:id="1326" w:name="_Toc138412179"/>
      <w:bookmarkStart w:id="1327" w:name="_Toc145956965"/>
      <w:bookmarkStart w:id="1328" w:name="_Toc153890662"/>
      <w:bookmarkStart w:id="1329" w:name="_Toc161834960"/>
      <w:r>
        <w:t>5.2.2.7</w:t>
      </w:r>
      <w:r w:rsidRPr="00B3056F">
        <w:tab/>
        <w:t>Subscribe</w:t>
      </w:r>
      <w:bookmarkEnd w:id="1307"/>
      <w:bookmarkEnd w:id="1308"/>
      <w:bookmarkEnd w:id="1309"/>
      <w:bookmarkEnd w:id="1310"/>
      <w:bookmarkEnd w:id="1311"/>
      <w:bookmarkEnd w:id="1312"/>
      <w:bookmarkEnd w:id="1313"/>
      <w:bookmarkEnd w:id="1314"/>
      <w:bookmarkEnd w:id="1315"/>
      <w:bookmarkEnd w:id="1316"/>
      <w:bookmarkEnd w:id="1318"/>
      <w:bookmarkEnd w:id="1319"/>
      <w:bookmarkEnd w:id="1320"/>
      <w:bookmarkEnd w:id="1321"/>
      <w:bookmarkEnd w:id="1322"/>
      <w:bookmarkEnd w:id="1323"/>
      <w:bookmarkEnd w:id="1324"/>
      <w:bookmarkEnd w:id="1325"/>
      <w:bookmarkEnd w:id="1326"/>
      <w:bookmarkEnd w:id="1327"/>
      <w:bookmarkEnd w:id="1328"/>
      <w:bookmarkEnd w:id="1329"/>
    </w:p>
    <w:p w14:paraId="15B53710" w14:textId="77777777" w:rsidR="00E134FC" w:rsidRPr="00B3056F" w:rsidRDefault="00E134FC" w:rsidP="00E134FC">
      <w:pPr>
        <w:pStyle w:val="Heading5"/>
      </w:pPr>
      <w:bookmarkStart w:id="1330" w:name="_Toc11338363"/>
      <w:bookmarkStart w:id="1331" w:name="_Toc27584968"/>
      <w:bookmarkStart w:id="1332" w:name="_Toc36456911"/>
      <w:bookmarkStart w:id="1333" w:name="_Toc43131660"/>
      <w:bookmarkStart w:id="1334" w:name="_Toc45032495"/>
      <w:bookmarkStart w:id="1335" w:name="_Toc49782189"/>
      <w:bookmarkStart w:id="1336" w:name="_Toc51873625"/>
      <w:bookmarkStart w:id="1337" w:name="_Toc57209108"/>
      <w:bookmarkStart w:id="1338" w:name="_Toc58588451"/>
      <w:bookmarkStart w:id="1339" w:name="_Toc66114791"/>
      <w:bookmarkStart w:id="1340" w:name="_Toc67686302"/>
      <w:bookmarkStart w:id="1341" w:name="_Toc74994591"/>
      <w:bookmarkStart w:id="1342" w:name="_Toc85467845"/>
      <w:bookmarkStart w:id="1343" w:name="_Toc89182887"/>
      <w:bookmarkStart w:id="1344" w:name="_Toc90651189"/>
      <w:bookmarkStart w:id="1345" w:name="_Toc96933339"/>
      <w:bookmarkStart w:id="1346" w:name="_Toc98507206"/>
      <w:bookmarkStart w:id="1347" w:name="_Toc98507659"/>
      <w:bookmarkStart w:id="1348" w:name="_Toc106640662"/>
      <w:bookmarkStart w:id="1349" w:name="_Toc122098536"/>
      <w:bookmarkStart w:id="1350" w:name="_Toc130844658"/>
      <w:bookmarkStart w:id="1351" w:name="_Toc138412180"/>
      <w:bookmarkStart w:id="1352" w:name="_Toc145956966"/>
      <w:bookmarkStart w:id="1353" w:name="_Toc153890663"/>
      <w:bookmarkStart w:id="1354" w:name="_Toc161834961"/>
      <w:r>
        <w:t>5.2.2.7</w:t>
      </w:r>
      <w:r w:rsidRPr="00B3056F">
        <w:t>.1</w:t>
      </w:r>
      <w:r w:rsidRPr="00B3056F">
        <w:tab/>
        <w:t>General</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1355" w:name="_Toc11338364"/>
      <w:bookmarkStart w:id="1356" w:name="_Toc27584969"/>
      <w:bookmarkStart w:id="1357" w:name="_Toc36456912"/>
      <w:bookmarkStart w:id="1358" w:name="_Toc43131661"/>
      <w:bookmarkStart w:id="1359" w:name="_Toc45032496"/>
      <w:bookmarkStart w:id="1360" w:name="_Toc49782190"/>
      <w:bookmarkStart w:id="1361" w:name="_Toc51873626"/>
      <w:bookmarkStart w:id="1362" w:name="_Toc57209109"/>
      <w:bookmarkStart w:id="1363" w:name="_Toc58588452"/>
      <w:bookmarkStart w:id="1364" w:name="_Toc66114792"/>
      <w:bookmarkStart w:id="1365" w:name="_Toc67686303"/>
      <w:bookmarkStart w:id="1366" w:name="_Toc74994592"/>
      <w:bookmarkStart w:id="1367" w:name="_Toc85467846"/>
      <w:bookmarkStart w:id="1368" w:name="_Toc89182888"/>
      <w:bookmarkStart w:id="1369" w:name="_Toc90651190"/>
      <w:bookmarkStart w:id="1370" w:name="_Toc96933340"/>
      <w:bookmarkStart w:id="1371" w:name="_Toc98507207"/>
      <w:bookmarkStart w:id="1372" w:name="_Toc98507660"/>
      <w:bookmarkStart w:id="1373" w:name="_Toc106640663"/>
      <w:bookmarkStart w:id="1374" w:name="_Toc122098537"/>
      <w:bookmarkStart w:id="1375" w:name="_Toc130844659"/>
      <w:bookmarkStart w:id="1376" w:name="_Toc138412181"/>
      <w:bookmarkStart w:id="1377" w:name="_Toc145956967"/>
      <w:bookmarkStart w:id="1378" w:name="_Toc153890664"/>
      <w:bookmarkStart w:id="1379" w:name="_Toc161834962"/>
      <w:r>
        <w:t>5.2.2.7</w:t>
      </w:r>
      <w:r w:rsidRPr="00B3056F">
        <w:t>.2</w:t>
      </w:r>
      <w:r w:rsidRPr="00B3056F">
        <w:tab/>
        <w:t>Subscription to notifications of data change</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2" type="#_x0000_t75" style="width:6in;height:2in" o:ole="">
            <v:imagedata r:id="rId65" o:title=""/>
          </v:shape>
          <o:OLEObject Type="Embed" ProgID="Visio.Drawing.11" ShapeID="_x0000_i1052" DrawAspect="Content" ObjectID="_1772447960" r:id="rId66"/>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1380" w:name="_Toc57209110"/>
      <w:bookmarkStart w:id="1381" w:name="_Toc58588453"/>
      <w:bookmarkStart w:id="1382" w:name="_Toc66114793"/>
      <w:bookmarkStart w:id="1383" w:name="_Toc67686304"/>
      <w:bookmarkStart w:id="1384" w:name="_Toc74994593"/>
      <w:bookmarkStart w:id="1385" w:name="_Toc85467847"/>
      <w:bookmarkStart w:id="1386" w:name="_Toc89182889"/>
      <w:bookmarkStart w:id="1387" w:name="_Toc90651191"/>
      <w:bookmarkStart w:id="1388" w:name="_Toc96933341"/>
      <w:bookmarkStart w:id="1389" w:name="_Toc98507208"/>
      <w:bookmarkStart w:id="1390" w:name="_Toc98507661"/>
      <w:bookmarkStart w:id="1391" w:name="_Toc106640664"/>
      <w:bookmarkStart w:id="1392" w:name="_Toc122098538"/>
      <w:bookmarkStart w:id="1393" w:name="_Toc130844660"/>
      <w:bookmarkStart w:id="1394" w:name="_Toc138412182"/>
      <w:bookmarkStart w:id="1395" w:name="_Toc145956968"/>
      <w:bookmarkStart w:id="1396" w:name="_Toc153890665"/>
      <w:bookmarkStart w:id="1397" w:name="_Toc161834963"/>
      <w:r>
        <w:t>5.2.2.8</w:t>
      </w:r>
      <w:r w:rsidRPr="00B3056F">
        <w:tab/>
      </w:r>
      <w:r>
        <w:t>Uns</w:t>
      </w:r>
      <w:r w:rsidRPr="00B3056F">
        <w:t>ubscribe</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40721989" w14:textId="77777777" w:rsidR="00E134FC" w:rsidRPr="00B3056F" w:rsidRDefault="00E134FC" w:rsidP="00E134FC">
      <w:pPr>
        <w:pStyle w:val="Heading5"/>
      </w:pPr>
      <w:bookmarkStart w:id="1398" w:name="_Toc57209111"/>
      <w:bookmarkStart w:id="1399" w:name="_Toc58588454"/>
      <w:bookmarkStart w:id="1400" w:name="_Toc66114794"/>
      <w:bookmarkStart w:id="1401" w:name="_Toc67686305"/>
      <w:bookmarkStart w:id="1402" w:name="_Toc74994594"/>
      <w:bookmarkStart w:id="1403" w:name="_Toc85467848"/>
      <w:bookmarkStart w:id="1404" w:name="_Toc89182890"/>
      <w:bookmarkStart w:id="1405" w:name="_Toc90651192"/>
      <w:bookmarkStart w:id="1406" w:name="_Toc96933342"/>
      <w:bookmarkStart w:id="1407" w:name="_Toc98507209"/>
      <w:bookmarkStart w:id="1408" w:name="_Toc98507662"/>
      <w:bookmarkStart w:id="1409" w:name="_Toc106640665"/>
      <w:bookmarkStart w:id="1410" w:name="_Toc122098539"/>
      <w:bookmarkStart w:id="1411" w:name="_Toc130844661"/>
      <w:bookmarkStart w:id="1412" w:name="_Toc138412183"/>
      <w:bookmarkStart w:id="1413" w:name="_Toc145956969"/>
      <w:bookmarkStart w:id="1414" w:name="_Toc153890666"/>
      <w:bookmarkStart w:id="1415" w:name="_Toc161834964"/>
      <w:r>
        <w:t>5.2.2.8</w:t>
      </w:r>
      <w:r w:rsidRPr="00B3056F">
        <w:t>.1</w:t>
      </w:r>
      <w:r w:rsidRPr="00B3056F">
        <w:tab/>
        <w:t>General</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1416" w:name="_Toc57209112"/>
      <w:bookmarkStart w:id="1417" w:name="_Toc58588455"/>
      <w:bookmarkStart w:id="1418" w:name="_Toc66114795"/>
      <w:bookmarkStart w:id="1419" w:name="_Toc67686306"/>
      <w:bookmarkStart w:id="1420" w:name="_Toc74994595"/>
      <w:bookmarkStart w:id="1421" w:name="_Toc85467849"/>
      <w:bookmarkStart w:id="1422" w:name="_Toc89182891"/>
      <w:bookmarkStart w:id="1423" w:name="_Toc90651193"/>
      <w:bookmarkStart w:id="1424" w:name="_Toc96933343"/>
      <w:bookmarkStart w:id="1425" w:name="_Toc98507210"/>
      <w:bookmarkStart w:id="1426" w:name="_Toc98507663"/>
      <w:bookmarkStart w:id="1427" w:name="_Toc106640666"/>
      <w:bookmarkStart w:id="1428" w:name="_Toc122098540"/>
      <w:bookmarkStart w:id="1429" w:name="_Toc130844662"/>
      <w:bookmarkStart w:id="1430" w:name="_Toc138412184"/>
      <w:bookmarkStart w:id="1431" w:name="_Toc145956970"/>
      <w:bookmarkStart w:id="1432" w:name="_Toc153890667"/>
      <w:bookmarkStart w:id="1433" w:name="_Toc161834965"/>
      <w:r>
        <w:lastRenderedPageBreak/>
        <w:t>5.2.2.8</w:t>
      </w:r>
      <w:r w:rsidRPr="00B3056F">
        <w:t>.2</w:t>
      </w:r>
      <w:r w:rsidRPr="00B3056F">
        <w:tab/>
      </w:r>
      <w:r>
        <w:t>Uns</w:t>
      </w:r>
      <w:r w:rsidRPr="00B3056F">
        <w:t>ubscription to notifications of data change</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6A2B1B46" w:rsidR="00E134FC" w:rsidRPr="00B3056F" w:rsidRDefault="00682F1A" w:rsidP="00E134FC">
      <w:pPr>
        <w:pStyle w:val="TH"/>
      </w:pPr>
      <w:r w:rsidRPr="00B3056F">
        <w:object w:dxaOrig="8713" w:dyaOrig="2913" w14:anchorId="23442E83">
          <v:shape id="_x0000_i1053" type="#_x0000_t75" style="width:432.75pt;height:144.75pt" o:ole="">
            <v:imagedata r:id="rId67" o:title=""/>
          </v:shape>
          <o:OLEObject Type="Embed" ProgID="Visio.Drawing.11" ShapeID="_x0000_i1053" DrawAspect="Content" ObjectID="_1772447961" r:id="rId68"/>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77777777" w:rsidR="00E134FC" w:rsidRPr="00DB55FD" w:rsidRDefault="00E134FC" w:rsidP="00E134FC">
      <w:pPr>
        <w:pStyle w:val="B1"/>
        <w:rPr>
          <w:lang w:val="en-US"/>
        </w:rPr>
      </w:pPr>
      <w:r>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1434" w:name="_Toc66114796"/>
      <w:bookmarkStart w:id="1435" w:name="_Toc67686307"/>
      <w:bookmarkStart w:id="1436" w:name="_Toc74994596"/>
      <w:bookmarkStart w:id="1437" w:name="_Toc85467850"/>
      <w:bookmarkStart w:id="1438" w:name="_Toc89181509"/>
      <w:bookmarkStart w:id="1439" w:name="_Toc89182892"/>
      <w:bookmarkStart w:id="1440" w:name="_Toc90651194"/>
      <w:bookmarkStart w:id="1441" w:name="_Toc96933344"/>
      <w:bookmarkStart w:id="1442" w:name="_Toc98507211"/>
      <w:bookmarkStart w:id="1443" w:name="_Toc98507664"/>
      <w:bookmarkStart w:id="1444" w:name="_Toc106640667"/>
      <w:bookmarkStart w:id="1445" w:name="_Toc122098541"/>
      <w:bookmarkStart w:id="1446" w:name="_Toc130844663"/>
      <w:bookmarkStart w:id="1447" w:name="_Toc138412185"/>
      <w:bookmarkStart w:id="1448" w:name="_Toc145956971"/>
      <w:bookmarkStart w:id="1449" w:name="_Toc153890668"/>
      <w:bookmarkStart w:id="1450" w:name="_Toc161834966"/>
      <w:r w:rsidRPr="00616F0C">
        <w:t>5.</w:t>
      </w:r>
      <w:r>
        <w:t>3</w:t>
      </w:r>
      <w:r w:rsidRPr="00616F0C">
        <w:tab/>
        <w:t>Nudsf_</w:t>
      </w:r>
      <w:r>
        <w:t>Timer</w:t>
      </w:r>
      <w:r w:rsidRPr="00616F0C">
        <w:t xml:space="preserve"> Service</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6DD0F707" w14:textId="77777777" w:rsidR="00E134FC" w:rsidRPr="00616F0C" w:rsidRDefault="00E134FC" w:rsidP="00E134FC">
      <w:pPr>
        <w:pStyle w:val="Heading3"/>
      </w:pPr>
      <w:bookmarkStart w:id="1451" w:name="_Toc66114797"/>
      <w:bookmarkStart w:id="1452" w:name="_Toc67686308"/>
      <w:bookmarkStart w:id="1453" w:name="_Toc74994597"/>
      <w:bookmarkStart w:id="1454" w:name="_Toc85467851"/>
      <w:bookmarkStart w:id="1455" w:name="_Toc89181510"/>
      <w:bookmarkStart w:id="1456" w:name="_Toc89182893"/>
      <w:bookmarkStart w:id="1457" w:name="_Toc90651195"/>
      <w:bookmarkStart w:id="1458" w:name="_Toc96933345"/>
      <w:bookmarkStart w:id="1459" w:name="_Toc98507212"/>
      <w:bookmarkStart w:id="1460" w:name="_Toc98507665"/>
      <w:bookmarkStart w:id="1461" w:name="_Toc106640668"/>
      <w:bookmarkStart w:id="1462" w:name="_Toc122098542"/>
      <w:bookmarkStart w:id="1463" w:name="_Toc130844664"/>
      <w:bookmarkStart w:id="1464" w:name="_Toc138412186"/>
      <w:bookmarkStart w:id="1465" w:name="_Toc145956972"/>
      <w:bookmarkStart w:id="1466" w:name="_Toc153890669"/>
      <w:bookmarkStart w:id="1467" w:name="_Toc161834967"/>
      <w:r w:rsidRPr="00616F0C">
        <w:t>5.</w:t>
      </w:r>
      <w:r>
        <w:t>3</w:t>
      </w:r>
      <w:r w:rsidRPr="00616F0C">
        <w:t>.1</w:t>
      </w:r>
      <w:r w:rsidRPr="00616F0C">
        <w:tab/>
        <w:t>Service Description</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1468" w:name="_Toc66114798"/>
      <w:bookmarkStart w:id="1469" w:name="_Toc67686309"/>
      <w:bookmarkStart w:id="1470" w:name="_Toc74994598"/>
      <w:bookmarkStart w:id="1471" w:name="_Toc85467852"/>
      <w:bookmarkStart w:id="1472" w:name="_Toc89181511"/>
      <w:bookmarkStart w:id="1473" w:name="_Toc89182894"/>
      <w:bookmarkStart w:id="1474" w:name="_Toc90651196"/>
      <w:bookmarkStart w:id="1475" w:name="_Toc96933346"/>
      <w:bookmarkStart w:id="1476" w:name="_Toc98507213"/>
      <w:bookmarkStart w:id="1477" w:name="_Toc98507666"/>
      <w:bookmarkStart w:id="1478" w:name="_Toc106640669"/>
      <w:bookmarkStart w:id="1479" w:name="_Toc122098543"/>
      <w:bookmarkStart w:id="1480" w:name="_Toc130844665"/>
      <w:bookmarkStart w:id="1481" w:name="_Toc138412187"/>
      <w:bookmarkStart w:id="1482" w:name="_Toc145956973"/>
      <w:bookmarkStart w:id="1483" w:name="_Toc153890670"/>
      <w:bookmarkStart w:id="1484" w:name="_Toc161834968"/>
      <w:r w:rsidRPr="00616F0C">
        <w:t>5.</w:t>
      </w:r>
      <w:r>
        <w:t>3</w:t>
      </w:r>
      <w:r w:rsidRPr="00616F0C">
        <w:t>.2</w:t>
      </w:r>
      <w:r w:rsidRPr="00616F0C">
        <w:tab/>
        <w:t>Service Operations</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5DD0D071" w14:textId="77777777" w:rsidR="00E134FC" w:rsidRPr="00616F0C" w:rsidRDefault="00E134FC" w:rsidP="00E134FC">
      <w:pPr>
        <w:pStyle w:val="Heading4"/>
      </w:pPr>
      <w:bookmarkStart w:id="1485" w:name="_Toc66114799"/>
      <w:bookmarkStart w:id="1486" w:name="_Toc67686310"/>
      <w:bookmarkStart w:id="1487" w:name="_Toc74994599"/>
      <w:bookmarkStart w:id="1488" w:name="_Toc85467853"/>
      <w:bookmarkStart w:id="1489" w:name="_Toc89182895"/>
      <w:bookmarkStart w:id="1490" w:name="_Toc90651197"/>
      <w:bookmarkStart w:id="1491" w:name="_Toc96933347"/>
      <w:bookmarkStart w:id="1492" w:name="_Toc98507214"/>
      <w:bookmarkStart w:id="1493" w:name="_Toc98507667"/>
      <w:bookmarkStart w:id="1494" w:name="_Toc106640670"/>
      <w:bookmarkStart w:id="1495" w:name="_Toc122098544"/>
      <w:bookmarkStart w:id="1496" w:name="_Toc130844666"/>
      <w:bookmarkStart w:id="1497" w:name="_Toc138412188"/>
      <w:bookmarkStart w:id="1498" w:name="_Toc145956974"/>
      <w:bookmarkStart w:id="1499" w:name="_Toc153890671"/>
      <w:bookmarkStart w:id="1500" w:name="_Toc161834969"/>
      <w:r w:rsidRPr="00616F0C">
        <w:t>5.</w:t>
      </w:r>
      <w:r>
        <w:t>3</w:t>
      </w:r>
      <w:r w:rsidRPr="00616F0C">
        <w:t>.2.1</w:t>
      </w:r>
      <w:r w:rsidRPr="00616F0C">
        <w:tab/>
        <w:t>Introduction</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lastRenderedPageBreak/>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1501" w:name="_Toc66114800"/>
      <w:bookmarkStart w:id="1502" w:name="_Toc67686311"/>
      <w:bookmarkStart w:id="1503" w:name="_Toc74994600"/>
      <w:bookmarkStart w:id="1504" w:name="_Toc85467854"/>
      <w:bookmarkStart w:id="1505" w:name="_Toc89182896"/>
      <w:bookmarkStart w:id="1506" w:name="_Toc90651198"/>
      <w:bookmarkStart w:id="1507" w:name="_Toc96933348"/>
      <w:bookmarkStart w:id="1508" w:name="_Toc98507215"/>
      <w:bookmarkStart w:id="1509" w:name="_Toc98507668"/>
      <w:bookmarkStart w:id="1510" w:name="_Toc106640671"/>
      <w:bookmarkStart w:id="1511" w:name="_Toc122098545"/>
      <w:bookmarkStart w:id="1512" w:name="_Toc130844667"/>
      <w:bookmarkStart w:id="1513" w:name="_Toc138412189"/>
      <w:bookmarkStart w:id="1514" w:name="_Toc145956975"/>
      <w:bookmarkStart w:id="1515" w:name="_Toc153890672"/>
      <w:bookmarkStart w:id="1516" w:name="_Toc161834970"/>
      <w:r w:rsidRPr="00616F0C">
        <w:t>5.</w:t>
      </w:r>
      <w:r>
        <w:t>3</w:t>
      </w:r>
      <w:r w:rsidRPr="00616F0C">
        <w:t>.2.2</w:t>
      </w:r>
      <w:r w:rsidRPr="00616F0C">
        <w:tab/>
      </w:r>
      <w:r>
        <w:t>Start</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59A13F32" w14:textId="77777777" w:rsidR="00E134FC" w:rsidRPr="00616F0C" w:rsidRDefault="00E134FC" w:rsidP="00E134FC">
      <w:pPr>
        <w:pStyle w:val="Heading5"/>
      </w:pPr>
      <w:bookmarkStart w:id="1517" w:name="_Toc66114801"/>
      <w:bookmarkStart w:id="1518" w:name="_Toc67686312"/>
      <w:bookmarkStart w:id="1519" w:name="_Toc74994601"/>
      <w:bookmarkStart w:id="1520" w:name="_Toc85467855"/>
      <w:bookmarkStart w:id="1521" w:name="_Toc89182897"/>
      <w:bookmarkStart w:id="1522" w:name="_Toc90651199"/>
      <w:bookmarkStart w:id="1523" w:name="_Toc96933349"/>
      <w:bookmarkStart w:id="1524" w:name="_Toc98507216"/>
      <w:bookmarkStart w:id="1525" w:name="_Toc98507669"/>
      <w:bookmarkStart w:id="1526" w:name="_Toc106640672"/>
      <w:bookmarkStart w:id="1527" w:name="_Toc122098546"/>
      <w:bookmarkStart w:id="1528" w:name="_Toc130844668"/>
      <w:bookmarkStart w:id="1529" w:name="_Toc138412190"/>
      <w:bookmarkStart w:id="1530" w:name="_Toc145956976"/>
      <w:bookmarkStart w:id="1531" w:name="_Toc153890673"/>
      <w:bookmarkStart w:id="1532" w:name="_Toc161834971"/>
      <w:r w:rsidRPr="00616F0C">
        <w:t>5.</w:t>
      </w:r>
      <w:r>
        <w:t>3</w:t>
      </w:r>
      <w:r w:rsidRPr="00616F0C">
        <w:t>.2.2.1</w:t>
      </w:r>
      <w:r w:rsidRPr="00616F0C">
        <w:tab/>
        <w:t>General</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1533" w:name="_Toc66114802"/>
      <w:bookmarkStart w:id="1534" w:name="_Toc67686313"/>
      <w:bookmarkStart w:id="1535" w:name="_Toc74994602"/>
      <w:bookmarkStart w:id="1536" w:name="_Toc85467856"/>
      <w:bookmarkStart w:id="1537" w:name="_Toc89182898"/>
      <w:bookmarkStart w:id="1538" w:name="_Toc90651200"/>
      <w:bookmarkStart w:id="1539" w:name="_Toc96933350"/>
      <w:bookmarkStart w:id="1540" w:name="_Toc98507217"/>
      <w:bookmarkStart w:id="1541" w:name="_Toc98507670"/>
      <w:bookmarkStart w:id="1542" w:name="_Toc106640673"/>
      <w:bookmarkStart w:id="1543" w:name="_Toc122098547"/>
      <w:bookmarkStart w:id="1544" w:name="_Toc130844669"/>
      <w:bookmarkStart w:id="1545" w:name="_Toc138412191"/>
      <w:bookmarkStart w:id="1546" w:name="_Toc145956977"/>
      <w:bookmarkStart w:id="1547" w:name="_Toc153890674"/>
      <w:bookmarkStart w:id="1548" w:name="_Toc161834972"/>
      <w:r w:rsidRPr="00616F0C">
        <w:t>5.</w:t>
      </w:r>
      <w:r>
        <w:t>3</w:t>
      </w:r>
      <w:r w:rsidRPr="00616F0C">
        <w:t>.2.2.2</w:t>
      </w:r>
      <w:r w:rsidRPr="00616F0C">
        <w:tab/>
      </w:r>
      <w:r>
        <w:t>Timer Start</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4" type="#_x0000_t75" style="width:6in;height:114.75pt" o:ole="">
            <v:imagedata r:id="rId69" o:title=""/>
          </v:shape>
          <o:OLEObject Type="Embed" ProgID="Visio.Drawing.11" ShapeID="_x0000_i1054" DrawAspect="Content" ObjectID="_1772447962" r:id="rId70"/>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1549" w:name="_Toc66114803"/>
      <w:bookmarkStart w:id="1550" w:name="_Toc67686314"/>
      <w:bookmarkStart w:id="1551" w:name="_Toc74994603"/>
      <w:bookmarkStart w:id="1552" w:name="_Toc85467857"/>
      <w:bookmarkStart w:id="1553" w:name="_Toc89182899"/>
      <w:bookmarkStart w:id="1554" w:name="_Toc90651201"/>
      <w:bookmarkStart w:id="1555" w:name="_Toc96933351"/>
      <w:bookmarkStart w:id="1556" w:name="_Toc98507218"/>
      <w:bookmarkStart w:id="1557" w:name="_Toc98507671"/>
      <w:bookmarkStart w:id="1558" w:name="_Toc106640674"/>
      <w:bookmarkStart w:id="1559" w:name="_Toc122098548"/>
      <w:bookmarkStart w:id="1560" w:name="_Toc130844670"/>
      <w:bookmarkStart w:id="1561" w:name="_Toc138412192"/>
      <w:bookmarkStart w:id="1562" w:name="_Toc145956978"/>
      <w:bookmarkStart w:id="1563" w:name="_Toc153890675"/>
      <w:bookmarkStart w:id="1564" w:name="_Toc161834973"/>
      <w:r w:rsidRPr="00616F0C">
        <w:t>5.</w:t>
      </w:r>
      <w:r>
        <w:t>3</w:t>
      </w:r>
      <w:r w:rsidRPr="00616F0C">
        <w:t>.2.</w:t>
      </w:r>
      <w:r>
        <w:t>3</w:t>
      </w:r>
      <w:r w:rsidRPr="00616F0C">
        <w:tab/>
      </w:r>
      <w:r>
        <w:t>Update</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6F03C5E5" w14:textId="77777777" w:rsidR="00E134FC" w:rsidRPr="00616F0C" w:rsidRDefault="00E134FC" w:rsidP="00E134FC">
      <w:pPr>
        <w:pStyle w:val="Heading5"/>
      </w:pPr>
      <w:bookmarkStart w:id="1565" w:name="_Toc66114804"/>
      <w:bookmarkStart w:id="1566" w:name="_Toc67686315"/>
      <w:bookmarkStart w:id="1567" w:name="_Toc74994604"/>
      <w:bookmarkStart w:id="1568" w:name="_Toc85467858"/>
      <w:bookmarkStart w:id="1569" w:name="_Toc89182900"/>
      <w:bookmarkStart w:id="1570" w:name="_Toc90651202"/>
      <w:bookmarkStart w:id="1571" w:name="_Toc96933352"/>
      <w:bookmarkStart w:id="1572" w:name="_Toc98507219"/>
      <w:bookmarkStart w:id="1573" w:name="_Toc98507672"/>
      <w:bookmarkStart w:id="1574" w:name="_Toc106640675"/>
      <w:bookmarkStart w:id="1575" w:name="_Toc122098549"/>
      <w:bookmarkStart w:id="1576" w:name="_Toc130844671"/>
      <w:bookmarkStart w:id="1577" w:name="_Toc138412193"/>
      <w:bookmarkStart w:id="1578" w:name="_Toc145956979"/>
      <w:bookmarkStart w:id="1579" w:name="_Toc153890676"/>
      <w:bookmarkStart w:id="1580" w:name="_Toc161834974"/>
      <w:r w:rsidRPr="00616F0C">
        <w:t>5.</w:t>
      </w:r>
      <w:r>
        <w:t>3</w:t>
      </w:r>
      <w:r w:rsidRPr="00616F0C">
        <w:t>.2.</w:t>
      </w:r>
      <w:r>
        <w:t>3</w:t>
      </w:r>
      <w:r w:rsidRPr="00616F0C">
        <w:t>.1</w:t>
      </w:r>
      <w:r w:rsidRPr="00616F0C">
        <w:tab/>
        <w:t>General</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1581" w:name="_Toc66114805"/>
      <w:bookmarkStart w:id="1582" w:name="_Toc67686316"/>
      <w:bookmarkStart w:id="1583" w:name="_Toc74994605"/>
      <w:bookmarkStart w:id="1584" w:name="_Toc85467859"/>
      <w:bookmarkStart w:id="1585" w:name="_Toc89182901"/>
      <w:bookmarkStart w:id="1586" w:name="_Toc90651203"/>
      <w:bookmarkStart w:id="1587" w:name="_Toc96933353"/>
      <w:bookmarkStart w:id="1588" w:name="_Toc98507220"/>
      <w:bookmarkStart w:id="1589" w:name="_Toc98507673"/>
      <w:bookmarkStart w:id="1590" w:name="_Toc106640676"/>
      <w:bookmarkStart w:id="1591" w:name="_Toc122098550"/>
      <w:bookmarkStart w:id="1592" w:name="_Toc130844672"/>
      <w:bookmarkStart w:id="1593" w:name="_Toc138412194"/>
      <w:bookmarkStart w:id="1594" w:name="_Toc145956980"/>
      <w:bookmarkStart w:id="1595" w:name="_Toc153890677"/>
      <w:bookmarkStart w:id="1596" w:name="_Toc161834975"/>
      <w:r w:rsidRPr="00616F0C">
        <w:t>5.</w:t>
      </w:r>
      <w:r>
        <w:t>3</w:t>
      </w:r>
      <w:r w:rsidRPr="00616F0C">
        <w:t>.2.</w:t>
      </w:r>
      <w:r>
        <w:t>3</w:t>
      </w:r>
      <w:r w:rsidRPr="00616F0C">
        <w:t>.2</w:t>
      </w:r>
      <w:r w:rsidRPr="00616F0C">
        <w:tab/>
      </w:r>
      <w:r>
        <w:t>Timer Update</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5" type="#_x0000_t75" style="width:6in;height:114.75pt" o:ole="">
            <v:imagedata r:id="rId71" o:title=""/>
          </v:shape>
          <o:OLEObject Type="Embed" ProgID="Visio.Drawing.11" ShapeID="_x0000_i1055" DrawAspect="Content" ObjectID="_1772447963" r:id="rId72"/>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1597" w:name="_Toc66114806"/>
      <w:bookmarkStart w:id="1598" w:name="_Toc67686317"/>
      <w:bookmarkStart w:id="1599" w:name="_Toc74994606"/>
      <w:bookmarkStart w:id="1600" w:name="_Toc85467860"/>
      <w:bookmarkStart w:id="1601" w:name="_Toc89182902"/>
      <w:bookmarkStart w:id="1602" w:name="_Toc90651204"/>
      <w:bookmarkStart w:id="1603" w:name="_Toc96933354"/>
      <w:bookmarkStart w:id="1604" w:name="_Toc98507221"/>
      <w:bookmarkStart w:id="1605" w:name="_Toc98507674"/>
      <w:bookmarkStart w:id="1606" w:name="_Toc106640677"/>
      <w:bookmarkStart w:id="1607" w:name="_Toc122098551"/>
      <w:bookmarkStart w:id="1608" w:name="_Toc130844673"/>
      <w:bookmarkStart w:id="1609" w:name="_Toc138412195"/>
      <w:bookmarkStart w:id="1610" w:name="_Toc145956981"/>
      <w:bookmarkStart w:id="1611" w:name="_Toc153890678"/>
      <w:bookmarkStart w:id="1612" w:name="_Toc161834976"/>
      <w:r w:rsidRPr="00616F0C">
        <w:t>5.</w:t>
      </w:r>
      <w:r>
        <w:t>3</w:t>
      </w:r>
      <w:r w:rsidRPr="00616F0C">
        <w:t>.2.</w:t>
      </w:r>
      <w:r>
        <w:t>4</w:t>
      </w:r>
      <w:r w:rsidRPr="00616F0C">
        <w:tab/>
      </w:r>
      <w:r>
        <w:t>Stop</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309E5631" w14:textId="77777777" w:rsidR="00E134FC" w:rsidRPr="00616F0C" w:rsidRDefault="00E134FC" w:rsidP="00E134FC">
      <w:pPr>
        <w:pStyle w:val="Heading5"/>
      </w:pPr>
      <w:bookmarkStart w:id="1613" w:name="_Toc66114807"/>
      <w:bookmarkStart w:id="1614" w:name="_Toc67686318"/>
      <w:bookmarkStart w:id="1615" w:name="_Toc74994607"/>
      <w:bookmarkStart w:id="1616" w:name="_Toc85467861"/>
      <w:bookmarkStart w:id="1617" w:name="_Toc89182903"/>
      <w:bookmarkStart w:id="1618" w:name="_Toc90651205"/>
      <w:bookmarkStart w:id="1619" w:name="_Toc96933355"/>
      <w:bookmarkStart w:id="1620" w:name="_Toc98507222"/>
      <w:bookmarkStart w:id="1621" w:name="_Toc98507675"/>
      <w:bookmarkStart w:id="1622" w:name="_Toc106640678"/>
      <w:bookmarkStart w:id="1623" w:name="_Toc122098552"/>
      <w:bookmarkStart w:id="1624" w:name="_Toc130844674"/>
      <w:bookmarkStart w:id="1625" w:name="_Toc138412196"/>
      <w:bookmarkStart w:id="1626" w:name="_Toc145956982"/>
      <w:bookmarkStart w:id="1627" w:name="_Toc153890679"/>
      <w:bookmarkStart w:id="1628" w:name="_Toc161834977"/>
      <w:r w:rsidRPr="00616F0C">
        <w:t>5.</w:t>
      </w:r>
      <w:r>
        <w:t>3</w:t>
      </w:r>
      <w:r w:rsidRPr="00616F0C">
        <w:t>.2.</w:t>
      </w:r>
      <w:r>
        <w:t>4</w:t>
      </w:r>
      <w:r w:rsidRPr="00616F0C">
        <w:t>.1</w:t>
      </w:r>
      <w:r w:rsidRPr="00616F0C">
        <w:tab/>
        <w:t>General</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1629" w:name="_Toc66114808"/>
      <w:bookmarkStart w:id="1630" w:name="_Toc67686319"/>
      <w:bookmarkStart w:id="1631" w:name="_Toc74994608"/>
      <w:bookmarkStart w:id="1632" w:name="_Toc85467862"/>
      <w:bookmarkStart w:id="1633" w:name="_Toc89182904"/>
      <w:bookmarkStart w:id="1634" w:name="_Toc90651206"/>
      <w:bookmarkStart w:id="1635" w:name="_Toc96933356"/>
      <w:bookmarkStart w:id="1636" w:name="_Toc98507223"/>
      <w:bookmarkStart w:id="1637" w:name="_Toc98507676"/>
      <w:bookmarkStart w:id="1638" w:name="_Toc106640679"/>
      <w:bookmarkStart w:id="1639" w:name="_Toc122098553"/>
      <w:bookmarkStart w:id="1640" w:name="_Toc130844675"/>
      <w:bookmarkStart w:id="1641" w:name="_Toc138412197"/>
      <w:bookmarkStart w:id="1642" w:name="_Toc145956983"/>
      <w:bookmarkStart w:id="1643" w:name="_Toc153890680"/>
      <w:bookmarkStart w:id="1644" w:name="_Toc161834978"/>
      <w:r w:rsidRPr="00616F0C">
        <w:t>5.</w:t>
      </w:r>
      <w:r>
        <w:t>3</w:t>
      </w:r>
      <w:r w:rsidRPr="00616F0C">
        <w:t>.2.</w:t>
      </w:r>
      <w:r>
        <w:t>4</w:t>
      </w:r>
      <w:r w:rsidRPr="00616F0C">
        <w:t>.2</w:t>
      </w:r>
      <w:r w:rsidRPr="00616F0C">
        <w:tab/>
      </w:r>
      <w:r>
        <w:t>Single Timer Stop</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6" type="#_x0000_t75" style="width:6in;height:114.75pt" o:ole="">
            <v:imagedata r:id="rId73" o:title=""/>
          </v:shape>
          <o:OLEObject Type="Embed" ProgID="Visio.Drawing.11" ShapeID="_x0000_i1056" DrawAspect="Content" ObjectID="_1772447964" r:id="rId74"/>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lastRenderedPageBreak/>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1645" w:name="_Toc66114809"/>
      <w:bookmarkStart w:id="1646" w:name="_Toc67686320"/>
      <w:bookmarkStart w:id="1647" w:name="_Toc74994609"/>
      <w:bookmarkStart w:id="1648" w:name="_Toc85467863"/>
      <w:bookmarkStart w:id="1649" w:name="_Toc89182905"/>
      <w:bookmarkStart w:id="1650" w:name="_Toc90651207"/>
      <w:bookmarkStart w:id="1651" w:name="_Toc96933357"/>
      <w:bookmarkStart w:id="1652" w:name="_Toc98507224"/>
      <w:bookmarkStart w:id="1653" w:name="_Toc98507677"/>
      <w:bookmarkStart w:id="1654" w:name="_Toc106640680"/>
      <w:bookmarkStart w:id="1655" w:name="_Toc122098554"/>
      <w:bookmarkStart w:id="1656" w:name="_Toc130844676"/>
      <w:bookmarkStart w:id="1657" w:name="_Toc138412198"/>
      <w:bookmarkStart w:id="1658" w:name="_Toc145956984"/>
      <w:bookmarkStart w:id="1659" w:name="_Toc153890681"/>
      <w:bookmarkStart w:id="1660" w:name="_Toc161834979"/>
      <w:r w:rsidRPr="00616F0C">
        <w:t>5.</w:t>
      </w:r>
      <w:r>
        <w:t>3</w:t>
      </w:r>
      <w:r w:rsidRPr="00616F0C">
        <w:t>.2.</w:t>
      </w:r>
      <w:r>
        <w:t>4</w:t>
      </w:r>
      <w:r w:rsidRPr="00616F0C">
        <w:t>.</w:t>
      </w:r>
      <w:r>
        <w:t>3</w:t>
      </w:r>
      <w:r w:rsidRPr="00616F0C">
        <w:tab/>
      </w:r>
      <w:r>
        <w:t>Multiple Timer Stop</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77777777" w:rsidR="00E134FC" w:rsidRDefault="00E134FC" w:rsidP="00E134FC">
      <w:pPr>
        <w:pStyle w:val="TH"/>
      </w:pPr>
      <w:r w:rsidRPr="00616F0C">
        <w:object w:dxaOrig="8701" w:dyaOrig="2320" w14:anchorId="402AFF2F">
          <v:shape id="_x0000_i1057" type="#_x0000_t75" style="width:6in;height:114.75pt" o:ole="">
            <v:imagedata r:id="rId75" o:title=""/>
          </v:shape>
          <o:OLEObject Type="Embed" ProgID="Visio.Drawing.11" ShapeID="_x0000_i1057" DrawAspect="Content" ObjectID="_1772447965" r:id="rId76"/>
        </w:object>
      </w:r>
    </w:p>
    <w:p w14:paraId="2E8FE48C" w14:textId="77777777"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1661" w:name="_Toc66114810"/>
      <w:bookmarkStart w:id="1662" w:name="_Toc67686321"/>
      <w:bookmarkStart w:id="1663" w:name="_Toc74994610"/>
      <w:bookmarkStart w:id="1664" w:name="_Toc85467864"/>
      <w:bookmarkStart w:id="1665" w:name="_Toc89182906"/>
      <w:bookmarkStart w:id="1666" w:name="_Toc90651208"/>
      <w:bookmarkStart w:id="1667" w:name="_Toc96933358"/>
      <w:bookmarkStart w:id="1668" w:name="_Toc98507225"/>
      <w:bookmarkStart w:id="1669" w:name="_Toc98507678"/>
      <w:bookmarkStart w:id="1670" w:name="_Toc106640681"/>
      <w:bookmarkStart w:id="1671" w:name="_Toc122098555"/>
      <w:bookmarkStart w:id="1672" w:name="_Toc130844677"/>
      <w:bookmarkStart w:id="1673" w:name="_Toc138412199"/>
      <w:bookmarkStart w:id="1674" w:name="_Toc145956985"/>
      <w:bookmarkStart w:id="1675" w:name="_Toc153890682"/>
      <w:bookmarkStart w:id="1676" w:name="_Toc161834980"/>
      <w:r w:rsidRPr="00616F0C">
        <w:t>5.</w:t>
      </w:r>
      <w:r>
        <w:t>3</w:t>
      </w:r>
      <w:r w:rsidRPr="00616F0C">
        <w:t>.2.</w:t>
      </w:r>
      <w:r>
        <w:t>5</w:t>
      </w:r>
      <w:r w:rsidRPr="00616F0C">
        <w:tab/>
      </w:r>
      <w:r>
        <w:t>Search</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105B45CF" w14:textId="77777777" w:rsidR="00E134FC" w:rsidRPr="00616F0C" w:rsidRDefault="00E134FC" w:rsidP="00E134FC">
      <w:pPr>
        <w:pStyle w:val="Heading5"/>
      </w:pPr>
      <w:bookmarkStart w:id="1677" w:name="_Toc66114811"/>
      <w:bookmarkStart w:id="1678" w:name="_Toc67686322"/>
      <w:bookmarkStart w:id="1679" w:name="_Toc74994611"/>
      <w:bookmarkStart w:id="1680" w:name="_Toc85467865"/>
      <w:bookmarkStart w:id="1681" w:name="_Toc89182907"/>
      <w:bookmarkStart w:id="1682" w:name="_Toc90651209"/>
      <w:bookmarkStart w:id="1683" w:name="_Toc96933359"/>
      <w:bookmarkStart w:id="1684" w:name="_Toc98507226"/>
      <w:bookmarkStart w:id="1685" w:name="_Toc98507679"/>
      <w:bookmarkStart w:id="1686" w:name="_Toc106640682"/>
      <w:bookmarkStart w:id="1687" w:name="_Toc122098556"/>
      <w:bookmarkStart w:id="1688" w:name="_Toc130844678"/>
      <w:bookmarkStart w:id="1689" w:name="_Toc138412200"/>
      <w:bookmarkStart w:id="1690" w:name="_Toc145956986"/>
      <w:bookmarkStart w:id="1691" w:name="_Toc153890683"/>
      <w:bookmarkStart w:id="1692" w:name="_Toc161834981"/>
      <w:r w:rsidRPr="00616F0C">
        <w:t>5.</w:t>
      </w:r>
      <w:r>
        <w:t>3</w:t>
      </w:r>
      <w:r w:rsidRPr="00616F0C">
        <w:t>.2.</w:t>
      </w:r>
      <w:r>
        <w:t>5</w:t>
      </w:r>
      <w:r w:rsidRPr="00616F0C">
        <w:t>.1</w:t>
      </w:r>
      <w:r w:rsidRPr="00616F0C">
        <w:tab/>
        <w:t>General</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t>-</w:t>
      </w:r>
      <w:r>
        <w:tab/>
        <w:t>Tagged Timer Search</w:t>
      </w:r>
    </w:p>
    <w:p w14:paraId="04280B19" w14:textId="77777777" w:rsidR="00E134FC" w:rsidRPr="00616F0C" w:rsidRDefault="00E134FC" w:rsidP="00E134FC">
      <w:pPr>
        <w:pStyle w:val="Heading5"/>
      </w:pPr>
      <w:bookmarkStart w:id="1693" w:name="_Toc66114812"/>
      <w:bookmarkStart w:id="1694" w:name="_Toc67686323"/>
      <w:bookmarkStart w:id="1695" w:name="_Toc74994612"/>
      <w:bookmarkStart w:id="1696" w:name="_Toc85467866"/>
      <w:bookmarkStart w:id="1697" w:name="_Toc89182908"/>
      <w:bookmarkStart w:id="1698" w:name="_Toc90651210"/>
      <w:bookmarkStart w:id="1699" w:name="_Toc96933360"/>
      <w:bookmarkStart w:id="1700" w:name="_Toc98507227"/>
      <w:bookmarkStart w:id="1701" w:name="_Toc98507680"/>
      <w:bookmarkStart w:id="1702" w:name="_Toc106640683"/>
      <w:bookmarkStart w:id="1703" w:name="_Toc122098557"/>
      <w:bookmarkStart w:id="1704" w:name="_Toc130844679"/>
      <w:bookmarkStart w:id="1705" w:name="_Toc138412201"/>
      <w:bookmarkStart w:id="1706" w:name="_Toc145956987"/>
      <w:bookmarkStart w:id="1707" w:name="_Toc153890684"/>
      <w:bookmarkStart w:id="1708" w:name="_Toc161834982"/>
      <w:r w:rsidRPr="00616F0C">
        <w:t>5.</w:t>
      </w:r>
      <w:r>
        <w:t>3</w:t>
      </w:r>
      <w:r w:rsidRPr="00616F0C">
        <w:t>.2.</w:t>
      </w:r>
      <w:r>
        <w:t>5</w:t>
      </w:r>
      <w:r w:rsidRPr="00616F0C">
        <w:t>.2</w:t>
      </w:r>
      <w:r w:rsidRPr="00616F0C">
        <w:tab/>
      </w:r>
      <w:r>
        <w:t>Expired Timer Search</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8" type="#_x0000_t75" style="width:6in;height:114.75pt" o:ole="">
            <v:imagedata r:id="rId77" o:title=""/>
          </v:shape>
          <o:OLEObject Type="Embed" ProgID="Visio.Drawing.11" ShapeID="_x0000_i1058" DrawAspect="Content" ObjectID="_1772447966" r:id="rId78"/>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lastRenderedPageBreak/>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1709" w:name="_Toc66114813"/>
      <w:bookmarkStart w:id="1710" w:name="_Toc67686324"/>
      <w:bookmarkStart w:id="1711" w:name="_Toc74994613"/>
      <w:bookmarkStart w:id="1712" w:name="_Toc85467867"/>
      <w:bookmarkStart w:id="1713" w:name="_Toc89182909"/>
      <w:bookmarkStart w:id="1714" w:name="_Toc90651211"/>
      <w:bookmarkStart w:id="1715" w:name="_Toc96933361"/>
      <w:bookmarkStart w:id="1716" w:name="_Toc98507228"/>
      <w:bookmarkStart w:id="1717" w:name="_Toc98507681"/>
      <w:bookmarkStart w:id="1718" w:name="_Toc106640684"/>
      <w:bookmarkStart w:id="1719" w:name="_Toc122098558"/>
      <w:bookmarkStart w:id="1720" w:name="_Toc130844680"/>
      <w:bookmarkStart w:id="1721" w:name="_Toc138412202"/>
      <w:bookmarkStart w:id="1722" w:name="_Toc145956988"/>
      <w:bookmarkStart w:id="1723" w:name="_Toc153890685"/>
      <w:bookmarkStart w:id="1724" w:name="_Toc161834983"/>
      <w:r w:rsidRPr="00616F0C">
        <w:t>5.</w:t>
      </w:r>
      <w:r>
        <w:t>3</w:t>
      </w:r>
      <w:r w:rsidRPr="00616F0C">
        <w:t>.2.</w:t>
      </w:r>
      <w:r>
        <w:t>5</w:t>
      </w:r>
      <w:r w:rsidRPr="00616F0C">
        <w:t>.</w:t>
      </w:r>
      <w:r>
        <w:t>3</w:t>
      </w:r>
      <w:r w:rsidRPr="00616F0C">
        <w:tab/>
      </w:r>
      <w:r>
        <w:t>Tagged Timer Search</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59" type="#_x0000_t75" style="width:6in;height:114.75pt" o:ole="">
            <v:imagedata r:id="rId79" o:title=""/>
          </v:shape>
          <o:OLEObject Type="Embed" ProgID="Visio.Drawing.11" ShapeID="_x0000_i1059" DrawAspect="Content" ObjectID="_1772447967" r:id="rId80"/>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1725" w:name="_Toc66114814"/>
      <w:bookmarkStart w:id="1726" w:name="_Toc67686325"/>
      <w:bookmarkStart w:id="1727" w:name="_Toc74994614"/>
      <w:bookmarkStart w:id="1728" w:name="_Toc85467868"/>
      <w:bookmarkStart w:id="1729" w:name="_Toc89182910"/>
      <w:bookmarkStart w:id="1730" w:name="_Toc90651212"/>
      <w:bookmarkStart w:id="1731" w:name="_Toc96933362"/>
      <w:bookmarkStart w:id="1732" w:name="_Toc98507229"/>
      <w:bookmarkStart w:id="1733" w:name="_Toc98507682"/>
      <w:bookmarkStart w:id="1734" w:name="_Toc106640685"/>
      <w:bookmarkStart w:id="1735" w:name="_Toc122098559"/>
      <w:bookmarkStart w:id="1736" w:name="_Toc130844681"/>
      <w:bookmarkStart w:id="1737" w:name="_Toc138412203"/>
      <w:bookmarkStart w:id="1738" w:name="_Toc145956989"/>
      <w:bookmarkStart w:id="1739" w:name="_Toc153890686"/>
      <w:bookmarkStart w:id="1740" w:name="_Toc161834984"/>
      <w:r w:rsidRPr="00616F0C">
        <w:t>5.</w:t>
      </w:r>
      <w:r>
        <w:t>3</w:t>
      </w:r>
      <w:r w:rsidRPr="00616F0C">
        <w:t>.2.6</w:t>
      </w:r>
      <w:r w:rsidRPr="00616F0C">
        <w:tab/>
        <w:t>Notify</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00D8E89A" w14:textId="77777777" w:rsidR="00E134FC" w:rsidRPr="00616F0C" w:rsidRDefault="00E134FC" w:rsidP="00E134FC">
      <w:pPr>
        <w:pStyle w:val="Heading5"/>
      </w:pPr>
      <w:bookmarkStart w:id="1741" w:name="_Toc66114815"/>
      <w:bookmarkStart w:id="1742" w:name="_Toc67686326"/>
      <w:bookmarkStart w:id="1743" w:name="_Toc74994615"/>
      <w:bookmarkStart w:id="1744" w:name="_Toc85467869"/>
      <w:bookmarkStart w:id="1745" w:name="_Toc89182911"/>
      <w:bookmarkStart w:id="1746" w:name="_Toc90651213"/>
      <w:bookmarkStart w:id="1747" w:name="_Toc96933363"/>
      <w:bookmarkStart w:id="1748" w:name="_Toc98507230"/>
      <w:bookmarkStart w:id="1749" w:name="_Toc98507683"/>
      <w:bookmarkStart w:id="1750" w:name="_Toc106640686"/>
      <w:bookmarkStart w:id="1751" w:name="_Toc122098560"/>
      <w:bookmarkStart w:id="1752" w:name="_Toc130844682"/>
      <w:bookmarkStart w:id="1753" w:name="_Toc138412204"/>
      <w:bookmarkStart w:id="1754" w:name="_Toc145956990"/>
      <w:bookmarkStart w:id="1755" w:name="_Toc153890687"/>
      <w:bookmarkStart w:id="1756" w:name="_Toc161834985"/>
      <w:r w:rsidRPr="00616F0C">
        <w:t>5.</w:t>
      </w:r>
      <w:r>
        <w:t>3</w:t>
      </w:r>
      <w:r w:rsidRPr="00616F0C">
        <w:t>.2.6.1</w:t>
      </w:r>
      <w:r w:rsidRPr="00616F0C">
        <w:tab/>
        <w:t>General</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1757" w:name="_Toc66114816"/>
      <w:bookmarkStart w:id="1758" w:name="_Toc67686327"/>
      <w:bookmarkStart w:id="1759" w:name="_Toc74994616"/>
      <w:bookmarkStart w:id="1760" w:name="_Toc85467870"/>
      <w:bookmarkStart w:id="1761" w:name="_Toc89182912"/>
      <w:bookmarkStart w:id="1762" w:name="_Toc90651214"/>
      <w:bookmarkStart w:id="1763" w:name="_Toc96933364"/>
      <w:bookmarkStart w:id="1764" w:name="_Toc98507231"/>
      <w:bookmarkStart w:id="1765" w:name="_Toc98507684"/>
      <w:bookmarkStart w:id="1766" w:name="_Toc106640687"/>
      <w:bookmarkStart w:id="1767" w:name="_Toc122098561"/>
      <w:bookmarkStart w:id="1768" w:name="_Toc130844683"/>
      <w:bookmarkStart w:id="1769" w:name="_Toc138412205"/>
      <w:bookmarkStart w:id="1770" w:name="_Toc145956991"/>
      <w:bookmarkStart w:id="1771" w:name="_Toc153890688"/>
      <w:bookmarkStart w:id="1772" w:name="_Toc161834986"/>
      <w:r w:rsidRPr="00616F0C">
        <w:t>5.</w:t>
      </w:r>
      <w:r>
        <w:t>3</w:t>
      </w:r>
      <w:r w:rsidRPr="00616F0C">
        <w:t>.2.6.2</w:t>
      </w:r>
      <w:r w:rsidRPr="00616F0C">
        <w:tab/>
      </w:r>
      <w:r>
        <w:t>Timer</w:t>
      </w:r>
      <w:r w:rsidRPr="00616F0C">
        <w:t xml:space="preserve"> Expiry Notify</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60" type="#_x0000_t75" style="width:6in;height:93.75pt" o:ole="">
            <v:imagedata r:id="rId81" o:title=""/>
          </v:shape>
          <o:OLEObject Type="Embed" ProgID="Visio.Drawing.15" ShapeID="_x0000_i1060" DrawAspect="Content" ObjectID="_1772447968" r:id="rId82"/>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1773" w:name="_Toc22187543"/>
      <w:bookmarkStart w:id="1774" w:name="_Toc22630765"/>
      <w:bookmarkStart w:id="1775" w:name="_Toc34227033"/>
      <w:bookmarkStart w:id="1776" w:name="_Toc34749748"/>
      <w:bookmarkStart w:id="1777" w:name="_Toc34750308"/>
      <w:bookmarkStart w:id="1778" w:name="_Toc34750498"/>
      <w:bookmarkStart w:id="1779" w:name="_Toc35940904"/>
      <w:bookmarkStart w:id="1780" w:name="_Toc35937337"/>
      <w:bookmarkStart w:id="1781" w:name="_Toc36463731"/>
      <w:bookmarkStart w:id="1782" w:name="_Toc43131662"/>
      <w:bookmarkStart w:id="1783" w:name="_Toc45032497"/>
      <w:bookmarkStart w:id="1784" w:name="_Toc49782191"/>
      <w:bookmarkStart w:id="1785" w:name="_Toc51873627"/>
      <w:bookmarkStart w:id="1786" w:name="_Toc57209113"/>
      <w:bookmarkStart w:id="1787" w:name="_Toc58588456"/>
      <w:bookmarkStart w:id="1788" w:name="_Toc66114817"/>
      <w:bookmarkStart w:id="1789" w:name="_Toc67686328"/>
      <w:bookmarkStart w:id="1790" w:name="_Toc74994617"/>
      <w:bookmarkStart w:id="1791" w:name="_Toc85467871"/>
      <w:bookmarkStart w:id="1792" w:name="_Toc89181512"/>
      <w:bookmarkStart w:id="1793" w:name="_Toc89182913"/>
      <w:bookmarkStart w:id="1794" w:name="_Toc90651215"/>
      <w:bookmarkStart w:id="1795" w:name="_Toc96933365"/>
      <w:bookmarkStart w:id="1796" w:name="_Toc98507232"/>
      <w:bookmarkStart w:id="1797" w:name="_Toc98507685"/>
      <w:bookmarkStart w:id="1798" w:name="_Toc106640688"/>
      <w:bookmarkStart w:id="1799" w:name="_Toc122098562"/>
      <w:bookmarkStart w:id="1800" w:name="_Toc130844684"/>
      <w:bookmarkStart w:id="1801" w:name="_Toc138412206"/>
      <w:bookmarkStart w:id="1802" w:name="_Toc145956992"/>
      <w:bookmarkStart w:id="1803" w:name="_Toc153890689"/>
      <w:bookmarkStart w:id="1804" w:name="_Toc161834987"/>
      <w:r w:rsidRPr="00616F0C">
        <w:t>6</w:t>
      </w:r>
      <w:r w:rsidRPr="00616F0C">
        <w:tab/>
        <w:t>API Definitions</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595605A5" w14:textId="77777777" w:rsidR="00E134FC" w:rsidRPr="00616F0C" w:rsidRDefault="00E134FC" w:rsidP="00E134FC">
      <w:pPr>
        <w:pStyle w:val="Heading2"/>
      </w:pPr>
      <w:bookmarkStart w:id="1805" w:name="_Toc22187544"/>
      <w:bookmarkStart w:id="1806" w:name="_Toc22630766"/>
      <w:bookmarkStart w:id="1807" w:name="_Toc34227034"/>
      <w:bookmarkStart w:id="1808" w:name="_Toc34749749"/>
      <w:bookmarkStart w:id="1809" w:name="_Toc34750309"/>
      <w:bookmarkStart w:id="1810" w:name="_Toc34750499"/>
      <w:bookmarkStart w:id="1811" w:name="_Toc35940905"/>
      <w:bookmarkStart w:id="1812" w:name="_Toc35937338"/>
      <w:bookmarkStart w:id="1813" w:name="_Toc36463732"/>
      <w:bookmarkStart w:id="1814" w:name="_Toc43131663"/>
      <w:bookmarkStart w:id="1815" w:name="_Toc45032498"/>
      <w:bookmarkStart w:id="1816" w:name="_Toc49782192"/>
      <w:bookmarkStart w:id="1817" w:name="_Toc51873628"/>
      <w:bookmarkStart w:id="1818" w:name="_Toc57209114"/>
      <w:bookmarkStart w:id="1819" w:name="_Toc58588457"/>
      <w:bookmarkStart w:id="1820" w:name="_Toc66114818"/>
      <w:bookmarkStart w:id="1821" w:name="_Toc67686329"/>
      <w:bookmarkStart w:id="1822" w:name="_Toc74994618"/>
      <w:bookmarkStart w:id="1823" w:name="_Toc85467872"/>
      <w:bookmarkStart w:id="1824" w:name="_Toc89181513"/>
      <w:bookmarkStart w:id="1825" w:name="_Toc89182914"/>
      <w:bookmarkStart w:id="1826" w:name="_Toc90651216"/>
      <w:bookmarkStart w:id="1827" w:name="_Toc96933366"/>
      <w:bookmarkStart w:id="1828" w:name="_Toc98507233"/>
      <w:bookmarkStart w:id="1829" w:name="_Toc98507686"/>
      <w:bookmarkStart w:id="1830" w:name="_Toc106640689"/>
      <w:bookmarkStart w:id="1831" w:name="_Toc122098563"/>
      <w:bookmarkStart w:id="1832" w:name="_Toc130844685"/>
      <w:bookmarkStart w:id="1833" w:name="_Toc138412207"/>
      <w:bookmarkStart w:id="1834" w:name="_Toc145956993"/>
      <w:bookmarkStart w:id="1835" w:name="_Toc153890690"/>
      <w:bookmarkStart w:id="1836" w:name="_Toc161834988"/>
      <w:r w:rsidRPr="00616F0C">
        <w:t>6.1</w:t>
      </w:r>
      <w:r w:rsidRPr="00616F0C">
        <w:tab/>
        <w:t>Nudsf_DataRepository Service API</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542368FA" w14:textId="77777777" w:rsidR="00E134FC" w:rsidRPr="00616F0C" w:rsidRDefault="00E134FC" w:rsidP="00E134FC">
      <w:pPr>
        <w:pStyle w:val="Heading3"/>
      </w:pPr>
      <w:bookmarkStart w:id="1837" w:name="_Toc22187545"/>
      <w:bookmarkStart w:id="1838" w:name="_Toc22630767"/>
      <w:bookmarkStart w:id="1839" w:name="_Toc34227035"/>
      <w:bookmarkStart w:id="1840" w:name="_Toc34749750"/>
      <w:bookmarkStart w:id="1841" w:name="_Toc34750310"/>
      <w:bookmarkStart w:id="1842" w:name="_Toc34750500"/>
      <w:bookmarkStart w:id="1843" w:name="_Toc35940906"/>
      <w:bookmarkStart w:id="1844" w:name="_Toc35937339"/>
      <w:bookmarkStart w:id="1845" w:name="_Toc36463733"/>
      <w:bookmarkStart w:id="1846" w:name="_Toc43131664"/>
      <w:bookmarkStart w:id="1847" w:name="_Toc45032499"/>
      <w:bookmarkStart w:id="1848" w:name="_Toc49782193"/>
      <w:bookmarkStart w:id="1849" w:name="_Toc51873629"/>
      <w:bookmarkStart w:id="1850" w:name="_Toc57209115"/>
      <w:bookmarkStart w:id="1851" w:name="_Toc58588458"/>
      <w:bookmarkStart w:id="1852" w:name="_Toc66114819"/>
      <w:bookmarkStart w:id="1853" w:name="_Toc67686330"/>
      <w:bookmarkStart w:id="1854" w:name="_Toc74994619"/>
      <w:bookmarkStart w:id="1855" w:name="_Toc85467873"/>
      <w:bookmarkStart w:id="1856" w:name="_Toc89181514"/>
      <w:bookmarkStart w:id="1857" w:name="_Toc89182915"/>
      <w:bookmarkStart w:id="1858" w:name="_Toc90651217"/>
      <w:bookmarkStart w:id="1859" w:name="_Toc96933367"/>
      <w:bookmarkStart w:id="1860" w:name="_Toc98507234"/>
      <w:bookmarkStart w:id="1861" w:name="_Toc98507687"/>
      <w:bookmarkStart w:id="1862" w:name="_Toc106640690"/>
      <w:bookmarkStart w:id="1863" w:name="_Toc122098564"/>
      <w:bookmarkStart w:id="1864" w:name="_Toc130844686"/>
      <w:bookmarkStart w:id="1865" w:name="_Toc138412208"/>
      <w:bookmarkStart w:id="1866" w:name="_Toc145956994"/>
      <w:bookmarkStart w:id="1867" w:name="_Toc153890691"/>
      <w:bookmarkStart w:id="1868" w:name="_Toc161834989"/>
      <w:r w:rsidRPr="00616F0C">
        <w:t>6.1.1</w:t>
      </w:r>
      <w:r w:rsidRPr="00616F0C">
        <w:tab/>
        <w:t>Introduction</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1869" w:name="_Toc22187546"/>
      <w:bookmarkStart w:id="1870" w:name="_Toc22630768"/>
      <w:bookmarkStart w:id="1871" w:name="_Toc34227036"/>
      <w:bookmarkStart w:id="1872" w:name="_Toc34749751"/>
      <w:bookmarkStart w:id="1873" w:name="_Toc34750311"/>
      <w:bookmarkStart w:id="1874" w:name="_Toc34750501"/>
      <w:bookmarkStart w:id="1875" w:name="_Toc35940907"/>
      <w:bookmarkStart w:id="1876" w:name="_Toc35937340"/>
      <w:bookmarkStart w:id="1877" w:name="_Toc36463734"/>
      <w:bookmarkStart w:id="1878" w:name="_Toc43131665"/>
      <w:bookmarkStart w:id="1879" w:name="_Toc45032500"/>
      <w:bookmarkStart w:id="1880" w:name="_Toc49782194"/>
      <w:bookmarkStart w:id="1881" w:name="_Toc51873630"/>
      <w:bookmarkStart w:id="1882" w:name="_Toc57209116"/>
      <w:bookmarkStart w:id="1883" w:name="_Toc58588459"/>
      <w:bookmarkStart w:id="1884" w:name="_Toc66114820"/>
      <w:bookmarkStart w:id="1885" w:name="_Toc67686331"/>
      <w:bookmarkStart w:id="1886" w:name="_Toc74994620"/>
      <w:bookmarkStart w:id="1887" w:name="_Toc85467874"/>
      <w:bookmarkStart w:id="1888" w:name="_Toc89181515"/>
      <w:bookmarkStart w:id="1889" w:name="_Toc89182916"/>
      <w:bookmarkStart w:id="1890" w:name="_Toc90651218"/>
      <w:bookmarkStart w:id="1891" w:name="_Toc96933368"/>
      <w:bookmarkStart w:id="1892" w:name="_Toc98507235"/>
      <w:bookmarkStart w:id="1893" w:name="_Toc98507688"/>
      <w:bookmarkStart w:id="1894" w:name="_Toc106640691"/>
      <w:bookmarkStart w:id="1895" w:name="_Toc122098565"/>
      <w:bookmarkStart w:id="1896" w:name="_Toc130844687"/>
      <w:bookmarkStart w:id="1897" w:name="_Toc138412209"/>
      <w:bookmarkStart w:id="1898" w:name="_Toc145956995"/>
      <w:bookmarkStart w:id="1899" w:name="_Toc153890692"/>
      <w:bookmarkStart w:id="1900" w:name="_Toc161834990"/>
      <w:r w:rsidRPr="00616F0C">
        <w:t>6.1.2</w:t>
      </w:r>
      <w:r w:rsidRPr="00616F0C">
        <w:tab/>
        <w:t>Usage of HTTP</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51543F97" w14:textId="77777777" w:rsidR="00E134FC" w:rsidRPr="00616F0C" w:rsidRDefault="00E134FC" w:rsidP="00E134FC">
      <w:pPr>
        <w:pStyle w:val="Heading4"/>
      </w:pPr>
      <w:bookmarkStart w:id="1901" w:name="_Toc22187547"/>
      <w:bookmarkStart w:id="1902" w:name="_Toc22630769"/>
      <w:bookmarkStart w:id="1903" w:name="_Toc34227037"/>
      <w:bookmarkStart w:id="1904" w:name="_Toc34749752"/>
      <w:bookmarkStart w:id="1905" w:name="_Toc34750312"/>
      <w:bookmarkStart w:id="1906" w:name="_Toc34750502"/>
      <w:bookmarkStart w:id="1907" w:name="_Toc35940908"/>
      <w:bookmarkStart w:id="1908" w:name="_Toc35937341"/>
      <w:bookmarkStart w:id="1909" w:name="_Toc36463735"/>
      <w:bookmarkStart w:id="1910" w:name="_Toc43131666"/>
      <w:bookmarkStart w:id="1911" w:name="_Toc45032501"/>
      <w:bookmarkStart w:id="1912" w:name="_Toc49782195"/>
      <w:bookmarkStart w:id="1913" w:name="_Toc51873631"/>
      <w:bookmarkStart w:id="1914" w:name="_Toc57209117"/>
      <w:bookmarkStart w:id="1915" w:name="_Toc58588460"/>
      <w:bookmarkStart w:id="1916" w:name="_Toc66114821"/>
      <w:bookmarkStart w:id="1917" w:name="_Toc67686332"/>
      <w:bookmarkStart w:id="1918" w:name="_Toc74994621"/>
      <w:bookmarkStart w:id="1919" w:name="_Toc85467875"/>
      <w:bookmarkStart w:id="1920" w:name="_Toc89182917"/>
      <w:bookmarkStart w:id="1921" w:name="_Toc90651219"/>
      <w:bookmarkStart w:id="1922" w:name="_Toc96933369"/>
      <w:bookmarkStart w:id="1923" w:name="_Toc98507236"/>
      <w:bookmarkStart w:id="1924" w:name="_Toc98507689"/>
      <w:bookmarkStart w:id="1925" w:name="_Toc106640692"/>
      <w:bookmarkStart w:id="1926" w:name="_Toc122098566"/>
      <w:bookmarkStart w:id="1927" w:name="_Toc130844688"/>
      <w:bookmarkStart w:id="1928" w:name="_Toc138412210"/>
      <w:bookmarkStart w:id="1929" w:name="_Toc145956996"/>
      <w:bookmarkStart w:id="1930" w:name="_Toc153890693"/>
      <w:bookmarkStart w:id="1931" w:name="_Toc161834991"/>
      <w:r w:rsidRPr="00616F0C">
        <w:t>6.1.2.1</w:t>
      </w:r>
      <w:r w:rsidRPr="00616F0C">
        <w:tab/>
        <w:t>General</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281857B4" w14:textId="727378DA"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2D7A05">
        <w:rPr>
          <w:noProof/>
          <w:lang w:eastAsia="zh-CN"/>
        </w:rPr>
        <w:t>9113</w:t>
      </w:r>
      <w:r w:rsidR="002D7A05"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1932" w:name="_Toc22187548"/>
      <w:bookmarkStart w:id="1933" w:name="_Toc22630770"/>
      <w:bookmarkStart w:id="1934" w:name="_Toc34227038"/>
      <w:bookmarkStart w:id="1935" w:name="_Toc34749753"/>
      <w:bookmarkStart w:id="1936" w:name="_Toc34750313"/>
      <w:bookmarkStart w:id="1937" w:name="_Toc34750503"/>
      <w:bookmarkStart w:id="1938" w:name="_Toc35940909"/>
      <w:bookmarkStart w:id="1939" w:name="_Toc35937342"/>
      <w:bookmarkStart w:id="1940" w:name="_Toc36463736"/>
      <w:bookmarkStart w:id="1941" w:name="_Toc43131667"/>
      <w:bookmarkStart w:id="1942" w:name="_Toc45032502"/>
      <w:bookmarkStart w:id="1943" w:name="_Toc49782196"/>
      <w:bookmarkStart w:id="1944" w:name="_Toc51873632"/>
      <w:bookmarkStart w:id="1945" w:name="_Toc57209118"/>
      <w:bookmarkStart w:id="1946" w:name="_Toc58588461"/>
      <w:bookmarkStart w:id="1947" w:name="_Toc66114822"/>
      <w:bookmarkStart w:id="1948" w:name="_Toc67686333"/>
      <w:bookmarkStart w:id="1949" w:name="_Toc74994622"/>
      <w:bookmarkStart w:id="1950" w:name="_Toc85467876"/>
      <w:bookmarkStart w:id="1951" w:name="_Toc89182918"/>
      <w:bookmarkStart w:id="1952" w:name="_Toc90651220"/>
      <w:bookmarkStart w:id="1953" w:name="_Toc96933370"/>
      <w:bookmarkStart w:id="1954" w:name="_Toc98507237"/>
      <w:bookmarkStart w:id="1955" w:name="_Toc98507690"/>
      <w:bookmarkStart w:id="1956" w:name="_Toc106640693"/>
      <w:bookmarkStart w:id="1957" w:name="_Toc122098567"/>
      <w:bookmarkStart w:id="1958" w:name="_Toc130844689"/>
      <w:bookmarkStart w:id="1959" w:name="_Toc138412211"/>
      <w:bookmarkStart w:id="1960" w:name="_Toc145956997"/>
      <w:bookmarkStart w:id="1961" w:name="_Toc153890694"/>
      <w:bookmarkStart w:id="1962" w:name="_Toc161834992"/>
      <w:r w:rsidRPr="00616F0C">
        <w:lastRenderedPageBreak/>
        <w:t>6.1.2.2</w:t>
      </w:r>
      <w:r w:rsidRPr="00616F0C">
        <w:tab/>
        <w:t>HTTP standard headers</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56E81D7F" w14:textId="77777777" w:rsidR="00E134FC" w:rsidRPr="00616F0C" w:rsidRDefault="00E134FC" w:rsidP="00E134FC">
      <w:pPr>
        <w:pStyle w:val="Heading5"/>
        <w:rPr>
          <w:lang w:eastAsia="zh-CN"/>
        </w:rPr>
      </w:pPr>
      <w:bookmarkStart w:id="1963" w:name="_Toc22187549"/>
      <w:bookmarkStart w:id="1964" w:name="_Toc22630771"/>
      <w:bookmarkStart w:id="1965" w:name="_Toc34227039"/>
      <w:bookmarkStart w:id="1966" w:name="_Toc34749754"/>
      <w:bookmarkStart w:id="1967" w:name="_Toc34750314"/>
      <w:bookmarkStart w:id="1968" w:name="_Toc34750504"/>
      <w:bookmarkStart w:id="1969" w:name="_Toc35940910"/>
      <w:bookmarkStart w:id="1970" w:name="_Toc35937343"/>
      <w:bookmarkStart w:id="1971" w:name="_Toc36463737"/>
      <w:bookmarkStart w:id="1972" w:name="_Toc43131668"/>
      <w:bookmarkStart w:id="1973" w:name="_Toc45032503"/>
      <w:bookmarkStart w:id="1974" w:name="_Toc49782197"/>
      <w:bookmarkStart w:id="1975" w:name="_Toc51873633"/>
      <w:bookmarkStart w:id="1976" w:name="_Toc57209119"/>
      <w:bookmarkStart w:id="1977" w:name="_Toc58588462"/>
      <w:bookmarkStart w:id="1978" w:name="_Toc66114823"/>
      <w:bookmarkStart w:id="1979" w:name="_Toc67686334"/>
      <w:bookmarkStart w:id="1980" w:name="_Toc74994623"/>
      <w:bookmarkStart w:id="1981" w:name="_Toc85467877"/>
      <w:bookmarkStart w:id="1982" w:name="_Toc89182919"/>
      <w:bookmarkStart w:id="1983" w:name="_Toc90651221"/>
      <w:bookmarkStart w:id="1984" w:name="_Toc96933371"/>
      <w:bookmarkStart w:id="1985" w:name="_Toc98507238"/>
      <w:bookmarkStart w:id="1986" w:name="_Toc98507691"/>
      <w:bookmarkStart w:id="1987" w:name="_Toc106640694"/>
      <w:bookmarkStart w:id="1988" w:name="_Toc122098568"/>
      <w:bookmarkStart w:id="1989" w:name="_Toc130844690"/>
      <w:bookmarkStart w:id="1990" w:name="_Toc138412212"/>
      <w:bookmarkStart w:id="1991" w:name="_Toc145956998"/>
      <w:bookmarkStart w:id="1992" w:name="_Toc153890695"/>
      <w:bookmarkStart w:id="1993" w:name="_Toc161834993"/>
      <w:r w:rsidRPr="00616F0C">
        <w:t>6.1.2.2.1</w:t>
      </w:r>
      <w:r w:rsidRPr="00616F0C">
        <w:rPr>
          <w:rFonts w:hint="eastAsia"/>
          <w:lang w:eastAsia="zh-CN"/>
        </w:rPr>
        <w:tab/>
      </w:r>
      <w:r w:rsidRPr="00616F0C">
        <w:rPr>
          <w:lang w:eastAsia="zh-CN"/>
        </w:rPr>
        <w:t>General</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1994" w:name="_Toc22187550"/>
      <w:bookmarkStart w:id="1995" w:name="_Toc22630772"/>
      <w:bookmarkStart w:id="1996" w:name="_Toc34227040"/>
      <w:bookmarkStart w:id="1997" w:name="_Toc34749755"/>
      <w:bookmarkStart w:id="1998" w:name="_Toc34750315"/>
      <w:bookmarkStart w:id="1999" w:name="_Toc34750505"/>
      <w:bookmarkStart w:id="2000" w:name="_Toc35940911"/>
      <w:bookmarkStart w:id="2001" w:name="_Toc35937344"/>
      <w:bookmarkStart w:id="2002" w:name="_Toc36463738"/>
      <w:bookmarkStart w:id="2003" w:name="_Toc43131669"/>
      <w:bookmarkStart w:id="2004" w:name="_Toc45032504"/>
      <w:bookmarkStart w:id="2005" w:name="_Toc49782198"/>
      <w:bookmarkStart w:id="2006" w:name="_Toc51873634"/>
      <w:bookmarkStart w:id="2007" w:name="_Toc57209120"/>
      <w:bookmarkStart w:id="2008" w:name="_Toc58588463"/>
      <w:bookmarkStart w:id="2009" w:name="_Toc66114824"/>
      <w:bookmarkStart w:id="2010" w:name="_Toc67686335"/>
      <w:bookmarkStart w:id="2011" w:name="_Toc74994624"/>
      <w:bookmarkStart w:id="2012" w:name="_Toc85467878"/>
      <w:bookmarkStart w:id="2013" w:name="_Toc89182920"/>
      <w:bookmarkStart w:id="2014" w:name="_Toc90651222"/>
      <w:bookmarkStart w:id="2015" w:name="_Toc96933372"/>
      <w:bookmarkStart w:id="2016" w:name="_Toc98507239"/>
      <w:bookmarkStart w:id="2017" w:name="_Toc98507692"/>
      <w:bookmarkStart w:id="2018" w:name="_Toc106640695"/>
      <w:bookmarkStart w:id="2019" w:name="_Toc122098569"/>
      <w:bookmarkStart w:id="2020" w:name="_Toc130844691"/>
      <w:bookmarkStart w:id="2021" w:name="_Toc138412213"/>
      <w:bookmarkStart w:id="2022" w:name="_Toc145956999"/>
      <w:bookmarkStart w:id="2023" w:name="_Toc153890696"/>
      <w:bookmarkStart w:id="2024" w:name="_Toc161834994"/>
      <w:r w:rsidRPr="00616F0C">
        <w:t>6.1.2.2.2</w:t>
      </w:r>
      <w:r w:rsidRPr="00616F0C">
        <w:tab/>
        <w:t>Content type</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52F04558"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2461AC">
        <w:t>9457</w:t>
      </w:r>
      <w:r w:rsidR="002461AC" w:rsidRPr="00616F0C">
        <w:t> </w:t>
      </w:r>
      <w:r w:rsidRPr="00616F0C">
        <w:t>[13].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2025" w:name="_Toc20120564"/>
      <w:bookmarkStart w:id="2026" w:name="_Toc21623442"/>
      <w:bookmarkStart w:id="2027" w:name="_Toc27587145"/>
      <w:bookmarkStart w:id="2028" w:name="_Toc34227041"/>
      <w:bookmarkStart w:id="2029" w:name="_Toc34749756"/>
      <w:bookmarkStart w:id="2030" w:name="_Toc34750316"/>
      <w:bookmarkStart w:id="2031" w:name="_Toc34750506"/>
      <w:bookmarkStart w:id="2032" w:name="_Toc35940912"/>
      <w:bookmarkStart w:id="2033" w:name="_Toc35937345"/>
      <w:bookmarkStart w:id="2034" w:name="_Toc36463739"/>
      <w:bookmarkStart w:id="2035" w:name="_Toc43131670"/>
      <w:bookmarkStart w:id="2036" w:name="_Toc45032505"/>
      <w:bookmarkStart w:id="2037" w:name="_Toc49782199"/>
      <w:bookmarkStart w:id="2038" w:name="_Toc51873635"/>
      <w:bookmarkStart w:id="2039" w:name="_Toc57209121"/>
      <w:bookmarkStart w:id="2040" w:name="_Toc58588464"/>
      <w:bookmarkStart w:id="2041" w:name="_Toc66114825"/>
      <w:bookmarkStart w:id="2042" w:name="_Toc67686336"/>
      <w:bookmarkStart w:id="2043" w:name="_Toc74994625"/>
      <w:bookmarkStart w:id="2044" w:name="_Toc85467879"/>
      <w:bookmarkStart w:id="2045" w:name="_Toc89182921"/>
      <w:bookmarkStart w:id="2046" w:name="_Toc90651223"/>
      <w:bookmarkStart w:id="2047" w:name="_Toc96933373"/>
      <w:bookmarkStart w:id="2048" w:name="_Toc98507240"/>
      <w:bookmarkStart w:id="2049" w:name="_Toc98507693"/>
      <w:bookmarkStart w:id="2050" w:name="_Toc106640696"/>
      <w:bookmarkStart w:id="2051" w:name="_Toc122098570"/>
      <w:bookmarkStart w:id="2052" w:name="_Toc130844692"/>
      <w:bookmarkStart w:id="2053" w:name="_Toc138412214"/>
      <w:bookmarkStart w:id="2054" w:name="_Toc145957000"/>
      <w:bookmarkStart w:id="2055" w:name="_Toc153890697"/>
      <w:bookmarkStart w:id="2056" w:name="_Toc161834995"/>
      <w:r w:rsidRPr="00616F0C">
        <w:rPr>
          <w:lang w:val="es-ES"/>
        </w:rPr>
        <w:t>6.1.2.2.3</w:t>
      </w:r>
      <w:r w:rsidRPr="00616F0C">
        <w:rPr>
          <w:lang w:val="es-ES"/>
        </w:rPr>
        <w:tab/>
        <w:t>Cache-Control</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05C90AC" w14:textId="66A12E7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9111</w:t>
      </w:r>
      <w:r w:rsidR="00622BFD" w:rsidRPr="00616F0C">
        <w:rPr>
          <w:lang w:val="en-US"/>
        </w:rPr>
        <w:t> </w:t>
      </w:r>
      <w:r w:rsidRPr="00616F0C">
        <w:rPr>
          <w:lang w:val="en-US"/>
        </w:rPr>
        <w:t>[17]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2057" w:name="_Toc20120565"/>
      <w:bookmarkStart w:id="2058" w:name="_Toc21623443"/>
      <w:bookmarkStart w:id="2059" w:name="_Toc27587146"/>
      <w:bookmarkStart w:id="2060" w:name="_Toc34227042"/>
      <w:bookmarkStart w:id="2061" w:name="_Toc34749757"/>
      <w:bookmarkStart w:id="2062" w:name="_Toc34750317"/>
      <w:bookmarkStart w:id="2063" w:name="_Toc34750507"/>
      <w:bookmarkStart w:id="2064" w:name="_Toc35940913"/>
      <w:bookmarkStart w:id="2065" w:name="_Toc35937346"/>
      <w:bookmarkStart w:id="2066" w:name="_Toc36463740"/>
      <w:bookmarkStart w:id="2067" w:name="_Toc43131671"/>
      <w:bookmarkStart w:id="2068" w:name="_Toc45032506"/>
      <w:bookmarkStart w:id="2069" w:name="_Toc49782200"/>
      <w:bookmarkStart w:id="2070" w:name="_Toc51873636"/>
      <w:bookmarkStart w:id="2071" w:name="_Toc57209122"/>
      <w:bookmarkStart w:id="2072" w:name="_Toc58588465"/>
      <w:bookmarkStart w:id="2073" w:name="_Toc66114826"/>
      <w:bookmarkStart w:id="2074" w:name="_Toc67686337"/>
      <w:bookmarkStart w:id="2075" w:name="_Toc74994626"/>
      <w:bookmarkStart w:id="2076" w:name="_Toc85467880"/>
      <w:bookmarkStart w:id="2077" w:name="_Toc89182922"/>
      <w:bookmarkStart w:id="2078" w:name="_Toc90651224"/>
      <w:bookmarkStart w:id="2079" w:name="_Toc96933374"/>
      <w:bookmarkStart w:id="2080" w:name="_Toc98507241"/>
      <w:bookmarkStart w:id="2081" w:name="_Toc98507694"/>
      <w:bookmarkStart w:id="2082" w:name="_Toc106640697"/>
      <w:bookmarkStart w:id="2083" w:name="_Toc122098571"/>
      <w:bookmarkStart w:id="2084" w:name="_Toc130844693"/>
      <w:bookmarkStart w:id="2085" w:name="_Toc138412215"/>
      <w:bookmarkStart w:id="2086" w:name="_Toc145957001"/>
      <w:bookmarkStart w:id="2087" w:name="_Toc153890698"/>
      <w:bookmarkStart w:id="2088" w:name="_Toc161834996"/>
      <w:r w:rsidRPr="00616F0C">
        <w:t>6.1.2.2.4</w:t>
      </w:r>
      <w:r w:rsidRPr="00616F0C">
        <w:tab/>
        <w:t>ETag</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38F11286" w14:textId="60FB8EC4"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9110</w:t>
      </w:r>
      <w:r w:rsidR="00622BFD" w:rsidRPr="00616F0C">
        <w:rPr>
          <w:lang w:val="en-US"/>
        </w:rPr>
        <w:t> </w:t>
      </w:r>
      <w:r w:rsidRPr="00616F0C">
        <w:rPr>
          <w:lang w:val="en-US"/>
        </w:rPr>
        <w:t>[1</w:t>
      </w:r>
      <w:r w:rsidR="009538E2">
        <w:rPr>
          <w:lang w:val="en-US"/>
        </w:rPr>
        <w:t>5</w:t>
      </w:r>
      <w:r w:rsidRPr="00616F0C">
        <w:rPr>
          <w:lang w:val="en-US"/>
        </w:rPr>
        <w:t xml:space="preserve">] clause </w:t>
      </w:r>
      <w:r w:rsidR="006D3927">
        <w:rPr>
          <w:lang w:val="en-US"/>
        </w:rPr>
        <w:t>8.8.3</w:t>
      </w:r>
      <w:r w:rsidRPr="00616F0C">
        <w:rPr>
          <w:lang w:val="en-US"/>
        </w:rPr>
        <w:t xml:space="preserve">,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2089" w:name="_Toc20120566"/>
      <w:bookmarkStart w:id="2090" w:name="_Toc21623444"/>
      <w:bookmarkStart w:id="2091" w:name="_Toc27587147"/>
      <w:bookmarkStart w:id="2092" w:name="_Toc34227043"/>
      <w:bookmarkStart w:id="2093" w:name="_Toc34749758"/>
      <w:bookmarkStart w:id="2094" w:name="_Toc34750318"/>
      <w:bookmarkStart w:id="2095" w:name="_Toc34750508"/>
      <w:bookmarkStart w:id="2096" w:name="_Toc35940914"/>
      <w:bookmarkStart w:id="2097" w:name="_Toc35937347"/>
      <w:bookmarkStart w:id="2098" w:name="_Toc36463741"/>
      <w:bookmarkStart w:id="2099" w:name="_Toc43131672"/>
      <w:bookmarkStart w:id="2100" w:name="_Toc45032507"/>
      <w:bookmarkStart w:id="2101" w:name="_Toc49782201"/>
      <w:bookmarkStart w:id="2102" w:name="_Toc51873637"/>
      <w:bookmarkStart w:id="2103" w:name="_Toc57209123"/>
      <w:bookmarkStart w:id="2104" w:name="_Toc58588466"/>
      <w:bookmarkStart w:id="2105" w:name="_Toc66114827"/>
      <w:bookmarkStart w:id="2106" w:name="_Toc67686338"/>
      <w:bookmarkStart w:id="2107" w:name="_Toc74994627"/>
      <w:bookmarkStart w:id="2108" w:name="_Toc85467881"/>
      <w:bookmarkStart w:id="2109" w:name="_Toc89182923"/>
      <w:bookmarkStart w:id="2110" w:name="_Toc90651225"/>
      <w:bookmarkStart w:id="2111" w:name="_Toc96933375"/>
      <w:bookmarkStart w:id="2112" w:name="_Toc98507242"/>
      <w:bookmarkStart w:id="2113" w:name="_Toc98507695"/>
      <w:bookmarkStart w:id="2114" w:name="_Toc106640698"/>
      <w:bookmarkStart w:id="2115" w:name="_Toc122098572"/>
      <w:bookmarkStart w:id="2116" w:name="_Toc130844694"/>
      <w:bookmarkStart w:id="2117" w:name="_Toc138412216"/>
      <w:bookmarkStart w:id="2118" w:name="_Toc145957002"/>
      <w:bookmarkStart w:id="2119" w:name="_Toc153890699"/>
      <w:bookmarkStart w:id="2120" w:name="_Toc161834997"/>
      <w:r w:rsidRPr="00616F0C">
        <w:t>6.1.2.2.5</w:t>
      </w:r>
      <w:r w:rsidRPr="00616F0C">
        <w:tab/>
        <w:t>If-None-Match</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743657EE" w14:textId="108C4422"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A668F1">
        <w:rPr>
          <w:lang w:val="en-US"/>
        </w:rPr>
        <w:t>9110</w:t>
      </w:r>
      <w:r w:rsidR="00A668F1" w:rsidRPr="00616F0C">
        <w:rPr>
          <w:lang w:val="en-US"/>
        </w:rPr>
        <w:t> </w:t>
      </w:r>
      <w:r w:rsidRPr="00616F0C">
        <w:rPr>
          <w:lang w:val="en-US"/>
        </w:rPr>
        <w:t>[1</w:t>
      </w:r>
      <w:r w:rsidR="009538E2">
        <w:rPr>
          <w:lang w:val="en-US"/>
        </w:rPr>
        <w:t>5</w:t>
      </w:r>
      <w:r w:rsidRPr="00616F0C">
        <w:rPr>
          <w:lang w:val="en-US"/>
        </w:rPr>
        <w:t xml:space="preserve">] clause </w:t>
      </w:r>
      <w:r w:rsidR="009538E2">
        <w:rPr>
          <w:lang w:val="en-US"/>
        </w:rPr>
        <w:t>1</w:t>
      </w:r>
      <w:r w:rsidRPr="00616F0C">
        <w:rPr>
          <w:lang w:val="en-US"/>
        </w:rPr>
        <w:t>3.</w:t>
      </w:r>
      <w:r w:rsidR="009538E2">
        <w:rPr>
          <w:lang w:val="en-US"/>
        </w:rPr>
        <w:t>1.</w:t>
      </w:r>
      <w:r w:rsidRPr="00616F0C">
        <w:rPr>
          <w:lang w:val="en-US"/>
        </w:rPr>
        <w:t>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2121" w:name="_Toc20120567"/>
      <w:bookmarkStart w:id="2122" w:name="_Toc21623445"/>
      <w:bookmarkStart w:id="2123" w:name="_Toc27587148"/>
      <w:bookmarkStart w:id="2124" w:name="_Toc34227044"/>
      <w:bookmarkStart w:id="2125" w:name="_Toc34749759"/>
      <w:bookmarkStart w:id="2126" w:name="_Toc34750319"/>
      <w:bookmarkStart w:id="2127" w:name="_Toc34750509"/>
      <w:bookmarkStart w:id="2128" w:name="_Toc35940915"/>
      <w:bookmarkStart w:id="2129" w:name="_Toc35937348"/>
      <w:bookmarkStart w:id="2130" w:name="_Toc36463742"/>
      <w:bookmarkStart w:id="2131" w:name="_Toc43131673"/>
      <w:bookmarkStart w:id="2132" w:name="_Toc45032508"/>
      <w:bookmarkStart w:id="2133" w:name="_Toc49782202"/>
      <w:bookmarkStart w:id="2134" w:name="_Toc51873638"/>
      <w:bookmarkStart w:id="2135" w:name="_Toc57209124"/>
      <w:bookmarkStart w:id="2136" w:name="_Toc58588467"/>
      <w:bookmarkStart w:id="2137" w:name="_Toc66114828"/>
      <w:bookmarkStart w:id="2138" w:name="_Toc67686339"/>
      <w:bookmarkStart w:id="2139" w:name="_Toc74994628"/>
      <w:bookmarkStart w:id="2140" w:name="_Toc85467882"/>
      <w:bookmarkStart w:id="2141" w:name="_Toc89182924"/>
      <w:bookmarkStart w:id="2142" w:name="_Toc90651226"/>
      <w:bookmarkStart w:id="2143" w:name="_Toc96933376"/>
      <w:bookmarkStart w:id="2144" w:name="_Toc98507243"/>
      <w:bookmarkStart w:id="2145" w:name="_Toc98507696"/>
      <w:bookmarkStart w:id="2146" w:name="_Toc106640699"/>
      <w:bookmarkStart w:id="2147" w:name="_Toc122098573"/>
      <w:bookmarkStart w:id="2148" w:name="_Toc130844695"/>
      <w:bookmarkStart w:id="2149" w:name="_Toc138412217"/>
      <w:bookmarkStart w:id="2150" w:name="_Toc145957003"/>
      <w:bookmarkStart w:id="2151" w:name="_Toc153890700"/>
      <w:bookmarkStart w:id="2152" w:name="_Toc161834998"/>
      <w:r w:rsidRPr="00616F0C">
        <w:t>6.1.2.2.6</w:t>
      </w:r>
      <w:r w:rsidRPr="00616F0C">
        <w:tab/>
        <w:t>If-Match</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288A29E2" w14:textId="701E7EED"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w:t>
      </w:r>
      <w:r w:rsidR="009538E2">
        <w:rPr>
          <w:lang w:val="en-US"/>
        </w:rPr>
        <w:t>5</w:t>
      </w:r>
      <w:r w:rsidRPr="00616F0C">
        <w:rPr>
          <w:lang w:val="en-US"/>
        </w:rPr>
        <w:t xml:space="preserve">] clause </w:t>
      </w:r>
      <w:r w:rsidR="009538E2">
        <w:rPr>
          <w:lang w:val="en-US"/>
        </w:rPr>
        <w:t>1</w:t>
      </w:r>
      <w:r w:rsidRPr="00616F0C">
        <w:rPr>
          <w:lang w:val="en-US"/>
        </w:rPr>
        <w:t>3.1</w:t>
      </w:r>
      <w:r w:rsidR="005B6338">
        <w:rPr>
          <w:lang w:val="en-US"/>
        </w:rPr>
        <w:t>.1</w:t>
      </w:r>
      <w:r w:rsidRPr="00616F0C">
        <w:rPr>
          <w:lang w:val="en-US"/>
        </w:rPr>
        <w:t>,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2153" w:name="_Toc20120568"/>
      <w:bookmarkStart w:id="2154" w:name="_Toc21623446"/>
      <w:bookmarkStart w:id="2155" w:name="_Toc27587149"/>
      <w:bookmarkStart w:id="2156" w:name="_Toc34227045"/>
      <w:bookmarkStart w:id="2157" w:name="_Toc34749760"/>
      <w:bookmarkStart w:id="2158" w:name="_Toc34750320"/>
      <w:bookmarkStart w:id="2159" w:name="_Toc34750510"/>
      <w:bookmarkStart w:id="2160" w:name="_Toc35940916"/>
      <w:bookmarkStart w:id="2161" w:name="_Toc35937349"/>
      <w:bookmarkStart w:id="2162" w:name="_Toc36463743"/>
      <w:bookmarkStart w:id="2163" w:name="_Toc43131674"/>
      <w:bookmarkStart w:id="2164" w:name="_Toc45032509"/>
      <w:bookmarkStart w:id="2165" w:name="_Toc49782203"/>
      <w:bookmarkStart w:id="2166" w:name="_Toc51873639"/>
      <w:bookmarkStart w:id="2167" w:name="_Toc57209125"/>
      <w:bookmarkStart w:id="2168" w:name="_Toc58588468"/>
      <w:bookmarkStart w:id="2169" w:name="_Toc66114829"/>
      <w:bookmarkStart w:id="2170" w:name="_Toc67686340"/>
      <w:bookmarkStart w:id="2171" w:name="_Toc74994629"/>
      <w:bookmarkStart w:id="2172" w:name="_Toc85467883"/>
      <w:bookmarkStart w:id="2173" w:name="_Toc89182925"/>
      <w:bookmarkStart w:id="2174" w:name="_Toc90651227"/>
      <w:bookmarkStart w:id="2175" w:name="_Toc96933377"/>
      <w:bookmarkStart w:id="2176" w:name="_Toc98507244"/>
      <w:bookmarkStart w:id="2177" w:name="_Toc98507697"/>
      <w:bookmarkStart w:id="2178" w:name="_Toc106640700"/>
      <w:bookmarkStart w:id="2179" w:name="_Toc122098574"/>
      <w:bookmarkStart w:id="2180" w:name="_Toc130844696"/>
      <w:bookmarkStart w:id="2181" w:name="_Toc138412218"/>
      <w:bookmarkStart w:id="2182" w:name="_Toc145957004"/>
      <w:bookmarkStart w:id="2183" w:name="_Toc153890701"/>
      <w:bookmarkStart w:id="2184" w:name="_Toc161834999"/>
      <w:r w:rsidRPr="00616F0C">
        <w:t>6.1.2.2.7</w:t>
      </w:r>
      <w:r w:rsidRPr="00616F0C">
        <w:tab/>
        <w:t>Last-Modified</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50DCD73B" w14:textId="7ED1580C"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C50B71">
        <w:rPr>
          <w:lang w:val="en-US"/>
        </w:rPr>
        <w:t>9110</w:t>
      </w:r>
      <w:r w:rsidR="00C50B71" w:rsidRPr="00616F0C">
        <w:rPr>
          <w:lang w:val="en-US"/>
        </w:rPr>
        <w:t> </w:t>
      </w:r>
      <w:r w:rsidRPr="00616F0C">
        <w:rPr>
          <w:lang w:val="en-US"/>
        </w:rPr>
        <w:t>[1</w:t>
      </w:r>
      <w:r w:rsidR="00C50B71">
        <w:rPr>
          <w:lang w:val="en-US"/>
        </w:rPr>
        <w:t>5</w:t>
      </w:r>
      <w:r w:rsidRPr="00616F0C">
        <w:rPr>
          <w:lang w:val="en-US"/>
        </w:rPr>
        <w:t xml:space="preserve">] clause </w:t>
      </w:r>
      <w:r w:rsidR="00C50B71">
        <w:rPr>
          <w:lang w:val="en-US"/>
        </w:rPr>
        <w:t>8.8</w:t>
      </w:r>
      <w:r w:rsidRPr="00616F0C">
        <w:rPr>
          <w:lang w:val="en-US"/>
        </w:rPr>
        <w:t>.2,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2185" w:name="_Toc20120569"/>
      <w:bookmarkStart w:id="2186" w:name="_Toc21623447"/>
      <w:bookmarkStart w:id="2187" w:name="_Toc27587150"/>
      <w:bookmarkStart w:id="2188" w:name="_Toc34227046"/>
      <w:bookmarkStart w:id="2189" w:name="_Toc34749761"/>
      <w:bookmarkStart w:id="2190" w:name="_Toc34750321"/>
      <w:bookmarkStart w:id="2191" w:name="_Toc34750511"/>
      <w:bookmarkStart w:id="2192" w:name="_Toc35940917"/>
      <w:bookmarkStart w:id="2193" w:name="_Toc35937350"/>
      <w:bookmarkStart w:id="2194" w:name="_Toc36463744"/>
      <w:bookmarkStart w:id="2195" w:name="_Toc43131675"/>
      <w:bookmarkStart w:id="2196" w:name="_Toc45032510"/>
      <w:bookmarkStart w:id="2197" w:name="_Toc49782204"/>
      <w:bookmarkStart w:id="2198" w:name="_Toc51873640"/>
      <w:bookmarkStart w:id="2199" w:name="_Toc57209126"/>
      <w:bookmarkStart w:id="2200" w:name="_Toc58588469"/>
      <w:bookmarkStart w:id="2201" w:name="_Toc66114830"/>
      <w:bookmarkStart w:id="2202" w:name="_Toc67686341"/>
      <w:bookmarkStart w:id="2203" w:name="_Toc74994630"/>
      <w:bookmarkStart w:id="2204" w:name="_Toc85467884"/>
      <w:bookmarkStart w:id="2205" w:name="_Toc89182926"/>
      <w:bookmarkStart w:id="2206" w:name="_Toc90651228"/>
      <w:bookmarkStart w:id="2207" w:name="_Toc96933378"/>
      <w:bookmarkStart w:id="2208" w:name="_Toc98507245"/>
      <w:bookmarkStart w:id="2209" w:name="_Toc98507698"/>
      <w:bookmarkStart w:id="2210" w:name="_Toc106640701"/>
      <w:bookmarkStart w:id="2211" w:name="_Toc122098575"/>
      <w:bookmarkStart w:id="2212" w:name="_Toc130844697"/>
      <w:bookmarkStart w:id="2213" w:name="_Toc138412219"/>
      <w:bookmarkStart w:id="2214" w:name="_Toc145957005"/>
      <w:bookmarkStart w:id="2215" w:name="_Toc153890702"/>
      <w:bookmarkStart w:id="2216" w:name="_Toc161835000"/>
      <w:r w:rsidRPr="00616F0C">
        <w:lastRenderedPageBreak/>
        <w:t>6.1.2.2.8</w:t>
      </w:r>
      <w:r w:rsidRPr="00616F0C">
        <w:tab/>
        <w:t>If-Modified-Since</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1A67363A" w14:textId="081950B5"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023E2C">
        <w:rPr>
          <w:lang w:val="en-US"/>
        </w:rPr>
        <w:t>9110</w:t>
      </w:r>
      <w:r w:rsidR="00023E2C" w:rsidRPr="00616F0C">
        <w:rPr>
          <w:lang w:val="en-US"/>
        </w:rPr>
        <w:t> </w:t>
      </w:r>
      <w:r w:rsidRPr="00616F0C">
        <w:rPr>
          <w:lang w:val="en-US"/>
        </w:rPr>
        <w:t>[1</w:t>
      </w:r>
      <w:r w:rsidR="00023E2C">
        <w:rPr>
          <w:lang w:val="en-US"/>
        </w:rPr>
        <w:t>5</w:t>
      </w:r>
      <w:r w:rsidRPr="00616F0C">
        <w:rPr>
          <w:lang w:val="en-US"/>
        </w:rPr>
        <w:t xml:space="preserve">] clause </w:t>
      </w:r>
      <w:r w:rsidR="00515722">
        <w:rPr>
          <w:lang w:val="en-US"/>
        </w:rPr>
        <w:t>1</w:t>
      </w:r>
      <w:r w:rsidRPr="00616F0C">
        <w:rPr>
          <w:lang w:val="en-US"/>
        </w:rPr>
        <w:t>3.</w:t>
      </w:r>
      <w:r w:rsidR="00515722">
        <w:rPr>
          <w:lang w:val="en-US"/>
        </w:rPr>
        <w:t>1</w:t>
      </w:r>
      <w:r w:rsidRPr="00616F0C">
        <w:rPr>
          <w:lang w:val="en-US"/>
        </w:rPr>
        <w:t>,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2217" w:name="_Toc20120570"/>
      <w:bookmarkStart w:id="2218" w:name="_Toc21623448"/>
      <w:bookmarkStart w:id="2219" w:name="_Toc27587151"/>
      <w:bookmarkStart w:id="2220" w:name="_Toc34227047"/>
      <w:bookmarkStart w:id="2221" w:name="_Toc34749762"/>
      <w:bookmarkStart w:id="2222" w:name="_Toc34750322"/>
      <w:bookmarkStart w:id="2223" w:name="_Toc34750512"/>
      <w:bookmarkStart w:id="2224" w:name="_Toc35940918"/>
      <w:bookmarkStart w:id="2225" w:name="_Toc35937351"/>
      <w:bookmarkStart w:id="2226" w:name="_Toc36463745"/>
      <w:bookmarkStart w:id="2227" w:name="_Toc43131676"/>
      <w:bookmarkStart w:id="2228" w:name="_Toc45032511"/>
      <w:bookmarkStart w:id="2229" w:name="_Toc49782205"/>
      <w:bookmarkStart w:id="2230" w:name="_Toc51873641"/>
      <w:bookmarkStart w:id="2231" w:name="_Toc57209127"/>
      <w:bookmarkStart w:id="2232" w:name="_Toc58588470"/>
      <w:bookmarkStart w:id="2233" w:name="_Toc66114831"/>
      <w:bookmarkStart w:id="2234" w:name="_Toc67686342"/>
      <w:bookmarkStart w:id="2235" w:name="_Toc74994631"/>
      <w:bookmarkStart w:id="2236" w:name="_Toc85467885"/>
      <w:bookmarkStart w:id="2237" w:name="_Toc89182927"/>
      <w:bookmarkStart w:id="2238" w:name="_Toc90651229"/>
      <w:bookmarkStart w:id="2239" w:name="_Toc96933379"/>
      <w:bookmarkStart w:id="2240" w:name="_Toc98507246"/>
      <w:bookmarkStart w:id="2241" w:name="_Toc98507699"/>
      <w:bookmarkStart w:id="2242" w:name="_Toc106640702"/>
      <w:bookmarkStart w:id="2243" w:name="_Toc122098576"/>
      <w:bookmarkStart w:id="2244" w:name="_Toc130844698"/>
      <w:bookmarkStart w:id="2245" w:name="_Toc138412220"/>
      <w:bookmarkStart w:id="2246" w:name="_Toc145957006"/>
      <w:bookmarkStart w:id="2247" w:name="_Toc153890703"/>
      <w:bookmarkStart w:id="2248" w:name="_Toc161835001"/>
      <w:r w:rsidRPr="00616F0C">
        <w:t>6.1.2.2.9</w:t>
      </w:r>
      <w:r w:rsidRPr="00616F0C">
        <w:tab/>
        <w:t>When to Use Entity-Tags and Last-Modified Dates</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57F3F787" w14:textId="08773AB5"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00E126A4">
        <w:rPr>
          <w:lang w:val="en-US"/>
        </w:rPr>
        <w:t>9110</w:t>
      </w:r>
      <w:r w:rsidR="00E126A4" w:rsidRPr="00616F0C">
        <w:rPr>
          <w:lang w:val="en-US"/>
        </w:rPr>
        <w:t> </w:t>
      </w:r>
      <w:r w:rsidRPr="00616F0C">
        <w:rPr>
          <w:lang w:val="en-US"/>
        </w:rPr>
        <w:t>[</w:t>
      </w:r>
      <w:r w:rsidR="00E126A4" w:rsidRPr="00616F0C">
        <w:rPr>
          <w:lang w:val="en-US"/>
        </w:rPr>
        <w:t>1</w:t>
      </w:r>
      <w:r w:rsidR="00E126A4">
        <w:rPr>
          <w:lang w:val="en-US"/>
        </w:rPr>
        <w:t>5</w:t>
      </w:r>
      <w:r w:rsidRPr="00616F0C">
        <w:rPr>
          <w:lang w:val="en-US"/>
        </w:rPr>
        <w:t xml:space="preserve">] clause </w:t>
      </w:r>
      <w:r w:rsidR="00B10197">
        <w:rPr>
          <w:lang w:val="en-US"/>
        </w:rPr>
        <w:t>15.3.1</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2249" w:name="_Toc34227048"/>
      <w:bookmarkStart w:id="2250" w:name="_Toc34749763"/>
      <w:bookmarkStart w:id="2251" w:name="_Toc34750323"/>
      <w:bookmarkStart w:id="2252" w:name="_Toc34750513"/>
      <w:bookmarkStart w:id="2253" w:name="_Toc35940919"/>
      <w:bookmarkStart w:id="2254" w:name="_Toc35937352"/>
      <w:bookmarkStart w:id="2255" w:name="_Toc36463746"/>
      <w:bookmarkStart w:id="2256" w:name="_Toc43131677"/>
      <w:bookmarkStart w:id="2257" w:name="_Toc45032512"/>
      <w:bookmarkStart w:id="2258" w:name="_Toc49782206"/>
      <w:bookmarkStart w:id="2259" w:name="_Toc51873642"/>
      <w:bookmarkStart w:id="2260" w:name="_Toc57209128"/>
      <w:bookmarkStart w:id="2261" w:name="_Toc58588471"/>
      <w:bookmarkStart w:id="2262" w:name="_Toc66114832"/>
      <w:bookmarkStart w:id="2263" w:name="_Toc67686343"/>
      <w:bookmarkStart w:id="2264" w:name="_Toc74994632"/>
      <w:bookmarkStart w:id="2265" w:name="_Toc85467886"/>
      <w:bookmarkStart w:id="2266" w:name="_Toc89182928"/>
      <w:bookmarkStart w:id="2267" w:name="_Toc90651230"/>
      <w:bookmarkStart w:id="2268" w:name="_Toc96933380"/>
      <w:bookmarkStart w:id="2269" w:name="_Toc98507247"/>
      <w:bookmarkStart w:id="2270" w:name="_Toc98507700"/>
      <w:bookmarkStart w:id="2271" w:name="_Toc106640703"/>
      <w:bookmarkStart w:id="2272" w:name="_Toc122098577"/>
      <w:bookmarkStart w:id="2273" w:name="_Toc130844699"/>
      <w:bookmarkStart w:id="2274" w:name="_Toc138412221"/>
      <w:bookmarkStart w:id="2275" w:name="_Toc145957007"/>
      <w:bookmarkStart w:id="2276" w:name="_Toc153890704"/>
      <w:bookmarkStart w:id="2277" w:name="_Toc161835002"/>
      <w:r w:rsidRPr="00616F0C">
        <w:rPr>
          <w:noProof/>
        </w:rPr>
        <w:t>6.1.2.2.10</w:t>
      </w:r>
      <w:r w:rsidRPr="00616F0C">
        <w:rPr>
          <w:noProof/>
        </w:rPr>
        <w:tab/>
        <w:t>Content-Location</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557371C3" w14:textId="5134524A"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00B10197">
        <w:rPr>
          <w:lang w:val="en-US"/>
        </w:rPr>
        <w:t>9110</w:t>
      </w:r>
      <w:r w:rsidR="00B10197" w:rsidRPr="00616F0C">
        <w:rPr>
          <w:lang w:val="en-US"/>
        </w:rPr>
        <w:t> </w:t>
      </w:r>
      <w:r w:rsidRPr="00616F0C">
        <w:rPr>
          <w:lang w:val="en-US"/>
        </w:rPr>
        <w:t xml:space="preserve">[15] clause </w:t>
      </w:r>
      <w:r w:rsidR="00B10197">
        <w:rPr>
          <w:lang w:val="en-US"/>
        </w:rPr>
        <w:t>8.7</w:t>
      </w:r>
      <w:r w:rsidRPr="00616F0C">
        <w:rPr>
          <w:lang w:val="en-US"/>
        </w:rPr>
        <w:t>,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2278" w:name="_Toc22187551"/>
      <w:bookmarkStart w:id="2279" w:name="_Toc22630773"/>
      <w:bookmarkStart w:id="2280" w:name="_Toc34227049"/>
      <w:bookmarkStart w:id="2281" w:name="_Toc34749764"/>
      <w:bookmarkStart w:id="2282" w:name="_Toc34750324"/>
      <w:bookmarkStart w:id="2283" w:name="_Toc34750514"/>
      <w:bookmarkStart w:id="2284" w:name="_Toc35940920"/>
      <w:bookmarkStart w:id="2285" w:name="_Toc35937353"/>
      <w:bookmarkStart w:id="2286" w:name="_Toc36463747"/>
      <w:bookmarkStart w:id="2287" w:name="_Toc43131678"/>
      <w:bookmarkStart w:id="2288" w:name="_Toc45032513"/>
      <w:bookmarkStart w:id="2289" w:name="_Toc49782207"/>
      <w:bookmarkStart w:id="2290" w:name="_Toc51873643"/>
      <w:bookmarkStart w:id="2291" w:name="_Toc57209129"/>
      <w:bookmarkStart w:id="2292" w:name="_Toc58588472"/>
      <w:bookmarkStart w:id="2293" w:name="_Toc66114833"/>
      <w:bookmarkStart w:id="2294" w:name="_Toc67686344"/>
      <w:bookmarkStart w:id="2295" w:name="_Toc74994633"/>
      <w:bookmarkStart w:id="2296" w:name="_Toc85467887"/>
      <w:bookmarkStart w:id="2297" w:name="_Toc89182929"/>
      <w:bookmarkStart w:id="2298" w:name="_Toc90651231"/>
      <w:bookmarkStart w:id="2299" w:name="_Toc96933381"/>
      <w:bookmarkStart w:id="2300" w:name="_Toc98507248"/>
      <w:bookmarkStart w:id="2301" w:name="_Toc98507701"/>
      <w:bookmarkStart w:id="2302" w:name="_Toc106640704"/>
      <w:bookmarkStart w:id="2303" w:name="_Toc122098578"/>
      <w:bookmarkStart w:id="2304" w:name="_Toc130844700"/>
      <w:bookmarkStart w:id="2305" w:name="_Toc138412222"/>
      <w:bookmarkStart w:id="2306" w:name="_Toc145957008"/>
      <w:bookmarkStart w:id="2307" w:name="_Toc153890705"/>
      <w:bookmarkStart w:id="2308" w:name="_Toc161835003"/>
      <w:r w:rsidRPr="00616F0C">
        <w:t>6.1.2.3</w:t>
      </w:r>
      <w:r w:rsidRPr="00616F0C">
        <w:tab/>
        <w:t>HTTP custom headers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584BF1F8" w14:textId="77777777" w:rsidR="00E134FC" w:rsidRPr="00616F0C" w:rsidRDefault="00E134FC" w:rsidP="00E134FC">
      <w:pPr>
        <w:rPr>
          <w:noProof/>
        </w:rPr>
      </w:pPr>
      <w:bookmarkStart w:id="2309" w:name="_Toc489605322"/>
      <w:bookmarkStart w:id="2310" w:name="_Toc492899753"/>
      <w:bookmarkStart w:id="2311" w:name="_Toc492900032"/>
      <w:bookmarkStart w:id="2312" w:name="_Toc492967834"/>
      <w:bookmarkStart w:id="2313" w:name="_Toc492972922"/>
      <w:bookmarkStart w:id="2314" w:name="_Toc492973142"/>
      <w:bookmarkStart w:id="2315"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2316" w:name="_Toc34227050"/>
      <w:bookmarkStart w:id="2317" w:name="_Toc34749765"/>
      <w:bookmarkStart w:id="2318" w:name="_Toc34750325"/>
      <w:bookmarkStart w:id="2319" w:name="_Toc34750515"/>
      <w:bookmarkStart w:id="2320" w:name="_Toc35940921"/>
      <w:bookmarkStart w:id="2321" w:name="_Toc35937354"/>
      <w:bookmarkStart w:id="2322" w:name="_Toc36463748"/>
      <w:bookmarkStart w:id="2323" w:name="_Toc43131679"/>
      <w:bookmarkStart w:id="2324" w:name="_Toc45032514"/>
      <w:bookmarkStart w:id="2325" w:name="_Toc49782208"/>
      <w:bookmarkStart w:id="2326" w:name="_Toc51873644"/>
      <w:bookmarkStart w:id="2327" w:name="_Toc57209130"/>
      <w:bookmarkStart w:id="2328" w:name="_Toc58588473"/>
      <w:bookmarkStart w:id="2329" w:name="_Toc66114834"/>
      <w:bookmarkStart w:id="2330" w:name="_Toc67686345"/>
      <w:bookmarkStart w:id="2331" w:name="_Toc74994634"/>
      <w:bookmarkStart w:id="2332" w:name="_Toc85467888"/>
      <w:bookmarkStart w:id="2333" w:name="_Toc89182930"/>
      <w:bookmarkStart w:id="2334" w:name="_Toc90651232"/>
      <w:bookmarkStart w:id="2335" w:name="_Toc96933382"/>
      <w:bookmarkStart w:id="2336" w:name="_Toc98507249"/>
      <w:bookmarkStart w:id="2337" w:name="_Toc98507702"/>
      <w:bookmarkStart w:id="2338" w:name="_Toc106640705"/>
      <w:bookmarkStart w:id="2339" w:name="_Toc122098579"/>
      <w:bookmarkStart w:id="2340" w:name="_Toc130844701"/>
      <w:bookmarkStart w:id="2341" w:name="_Toc138412223"/>
      <w:bookmarkStart w:id="2342" w:name="_Toc145957009"/>
      <w:bookmarkStart w:id="2343" w:name="_Toc153890706"/>
      <w:bookmarkStart w:id="2344" w:name="_Toc161835004"/>
      <w:r w:rsidRPr="00616F0C">
        <w:t>6.1.2.4</w:t>
      </w:r>
      <w:r w:rsidRPr="00616F0C">
        <w:tab/>
        <w:t>HTTP multipart messages</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1E775A2F" w14:textId="77777777" w:rsidR="00E134FC" w:rsidRPr="00616F0C" w:rsidRDefault="00E134FC" w:rsidP="00E134FC">
      <w:pPr>
        <w:pStyle w:val="Heading5"/>
      </w:pPr>
      <w:bookmarkStart w:id="2345" w:name="_Toc34227051"/>
      <w:bookmarkStart w:id="2346" w:name="_Toc34749766"/>
      <w:bookmarkStart w:id="2347" w:name="_Toc34750326"/>
      <w:bookmarkStart w:id="2348" w:name="_Toc34750516"/>
      <w:bookmarkStart w:id="2349" w:name="_Toc35940922"/>
      <w:bookmarkStart w:id="2350" w:name="_Toc35937355"/>
      <w:bookmarkStart w:id="2351" w:name="_Toc36463749"/>
      <w:bookmarkStart w:id="2352" w:name="_Toc43131680"/>
      <w:bookmarkStart w:id="2353" w:name="_Toc45032515"/>
      <w:bookmarkStart w:id="2354" w:name="_Toc49782209"/>
      <w:bookmarkStart w:id="2355" w:name="_Toc51873645"/>
      <w:bookmarkStart w:id="2356" w:name="_Toc57209131"/>
      <w:bookmarkStart w:id="2357" w:name="_Toc58588474"/>
      <w:bookmarkStart w:id="2358" w:name="_Toc66114835"/>
      <w:bookmarkStart w:id="2359" w:name="_Toc67686346"/>
      <w:bookmarkStart w:id="2360" w:name="_Toc74994635"/>
      <w:bookmarkStart w:id="2361" w:name="_Toc85467889"/>
      <w:bookmarkStart w:id="2362" w:name="_Toc89182931"/>
      <w:bookmarkStart w:id="2363" w:name="_Toc90651233"/>
      <w:bookmarkStart w:id="2364" w:name="_Toc96933383"/>
      <w:bookmarkStart w:id="2365" w:name="_Toc98507250"/>
      <w:bookmarkStart w:id="2366" w:name="_Toc98507703"/>
      <w:bookmarkStart w:id="2367" w:name="_Toc106640706"/>
      <w:bookmarkStart w:id="2368" w:name="_Toc122098580"/>
      <w:bookmarkStart w:id="2369" w:name="_Toc130844702"/>
      <w:bookmarkStart w:id="2370" w:name="_Toc138412224"/>
      <w:bookmarkStart w:id="2371" w:name="_Toc145957010"/>
      <w:bookmarkStart w:id="2372" w:name="_Toc153890707"/>
      <w:bookmarkStart w:id="2373" w:name="_Toc161835005"/>
      <w:r w:rsidRPr="00616F0C">
        <w:t>6.1.2.4.1</w:t>
      </w:r>
      <w:r w:rsidRPr="00616F0C">
        <w:tab/>
        <w:t>General</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6B38B82B" w14:textId="3D3A8213" w:rsidR="0090060F" w:rsidRPr="00BE2C37" w:rsidRDefault="0090060F" w:rsidP="00630D6B">
      <w:pPr>
        <w:pStyle w:val="B1"/>
      </w:pPr>
      <w:bookmarkStart w:id="2374" w:name="_Toc34227052"/>
      <w:bookmarkStart w:id="2375" w:name="_Toc34749767"/>
      <w:bookmarkStart w:id="2376" w:name="_Toc34750327"/>
      <w:bookmarkStart w:id="2377" w:name="_Toc34750517"/>
      <w:bookmarkStart w:id="2378" w:name="_Toc35940923"/>
      <w:bookmarkStart w:id="2379" w:name="_Toc35937356"/>
      <w:bookmarkStart w:id="2380" w:name="_Toc36463750"/>
      <w:bookmarkStart w:id="2381" w:name="_Toc43131681"/>
      <w:bookmarkStart w:id="2382" w:name="_Toc45032516"/>
      <w:bookmarkStart w:id="2383" w:name="_Toc49782210"/>
      <w:bookmarkStart w:id="2384" w:name="_Toc51873646"/>
      <w:bookmarkStart w:id="2385" w:name="_Toc57209132"/>
      <w:bookmarkStart w:id="2386" w:name="_Toc58588475"/>
      <w:bookmarkStart w:id="2387" w:name="_Toc66114836"/>
      <w:bookmarkStart w:id="2388" w:name="_Toc67686347"/>
      <w:r w:rsidRPr="00BE2C37">
        <w:t>-</w:t>
      </w:r>
      <w:r w:rsidR="00BE2C37">
        <w:tab/>
      </w:r>
      <w:r w:rsidRPr="00BE2C37">
        <w:t>RecordPatch (PATCH)</w:t>
      </w:r>
    </w:p>
    <w:p w14:paraId="142B2B5D" w14:textId="5A8586D4" w:rsidR="00E134FC" w:rsidRPr="00616F0C" w:rsidRDefault="00E134FC" w:rsidP="00E134FC">
      <w:pPr>
        <w:pStyle w:val="NO"/>
      </w:pPr>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w:t>
      </w:r>
      <w:r w:rsidR="008E2DAB">
        <w:t>,</w:t>
      </w:r>
      <w:r>
        <w:t xml:space="preserve"> RecordNotification</w:t>
      </w:r>
      <w:r w:rsidR="005B6C0B">
        <w:t xml:space="preserve"> </w:t>
      </w:r>
      <w:r w:rsidR="00BD186B">
        <w:t>or RecordPatch</w:t>
      </w:r>
      <w:r>
        <w:t>.</w:t>
      </w:r>
    </w:p>
    <w:p w14:paraId="572B555E" w14:textId="77777777" w:rsidR="00E134FC" w:rsidRPr="00616F0C" w:rsidRDefault="00E134FC" w:rsidP="00E134FC">
      <w:pPr>
        <w:pStyle w:val="Heading5"/>
      </w:pPr>
      <w:bookmarkStart w:id="2389" w:name="_Toc74994636"/>
      <w:bookmarkStart w:id="2390" w:name="_Toc85467890"/>
      <w:bookmarkStart w:id="2391" w:name="_Toc89182932"/>
      <w:bookmarkStart w:id="2392" w:name="_Toc90651234"/>
      <w:bookmarkStart w:id="2393" w:name="_Toc96933384"/>
      <w:bookmarkStart w:id="2394" w:name="_Toc98507251"/>
      <w:bookmarkStart w:id="2395" w:name="_Toc98507704"/>
      <w:bookmarkStart w:id="2396" w:name="_Toc106640707"/>
      <w:bookmarkStart w:id="2397" w:name="_Toc122098581"/>
      <w:bookmarkStart w:id="2398" w:name="_Toc130844703"/>
      <w:bookmarkStart w:id="2399" w:name="_Toc138412225"/>
      <w:bookmarkStart w:id="2400" w:name="_Toc145957011"/>
      <w:bookmarkStart w:id="2401" w:name="_Toc153890708"/>
      <w:bookmarkStart w:id="2402" w:name="_Toc161835006"/>
      <w:r w:rsidRPr="00616F0C">
        <w:t>6.1.2.4.2</w:t>
      </w:r>
      <w:r w:rsidRPr="00616F0C">
        <w:tab/>
        <w:t>Record</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 xml:space="preserve">2045 [20]) header indicating the MIME type of the Block (any value), e.g. application/octet-stream, </w:t>
      </w:r>
      <w:r w:rsidRPr="00616F0C">
        <w:lastRenderedPageBreak/>
        <w:t>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2403" w:name="_Toc34227053"/>
      <w:bookmarkStart w:id="2404" w:name="_Toc34749768"/>
      <w:bookmarkStart w:id="2405" w:name="_Toc34750328"/>
      <w:bookmarkStart w:id="2406" w:name="_Toc34750518"/>
      <w:bookmarkStart w:id="2407" w:name="_Toc35940924"/>
      <w:bookmarkStart w:id="2408" w:name="_Toc35937357"/>
      <w:bookmarkStart w:id="2409" w:name="_Toc36463751"/>
      <w:bookmarkStart w:id="2410" w:name="_Toc43131682"/>
      <w:bookmarkStart w:id="2411" w:name="_Toc45032517"/>
      <w:bookmarkStart w:id="2412" w:name="_Toc49782211"/>
      <w:bookmarkStart w:id="2413" w:name="_Toc51873647"/>
      <w:bookmarkStart w:id="2414" w:name="_Toc57209133"/>
      <w:bookmarkStart w:id="2415" w:name="_Toc58588476"/>
      <w:bookmarkStart w:id="2416" w:name="_Toc66114837"/>
      <w:bookmarkStart w:id="2417" w:name="_Toc67686348"/>
      <w:bookmarkStart w:id="2418" w:name="_Toc74994637"/>
      <w:bookmarkStart w:id="2419" w:name="_Toc85467891"/>
      <w:bookmarkStart w:id="2420" w:name="_Toc89182933"/>
      <w:bookmarkStart w:id="2421" w:name="_Toc90651235"/>
      <w:bookmarkStart w:id="2422" w:name="_Toc96933385"/>
      <w:bookmarkStart w:id="2423" w:name="_Toc98507252"/>
      <w:bookmarkStart w:id="2424" w:name="_Toc98507705"/>
      <w:bookmarkStart w:id="2425" w:name="_Toc106640708"/>
      <w:bookmarkStart w:id="2426" w:name="_Toc122098582"/>
      <w:bookmarkStart w:id="2427" w:name="_Toc130844704"/>
      <w:bookmarkStart w:id="2428" w:name="_Toc138412226"/>
      <w:bookmarkStart w:id="2429" w:name="_Toc145957012"/>
      <w:bookmarkStart w:id="2430" w:name="_Toc153890709"/>
      <w:bookmarkStart w:id="2431" w:name="_Toc161835007"/>
      <w:r w:rsidRPr="00616F0C">
        <w:t>6.1.2.4.3</w:t>
      </w:r>
      <w:r w:rsidRPr="00616F0C">
        <w:tab/>
        <w:t>BlockCollection</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2432" w:name="_Toc43131683"/>
      <w:bookmarkStart w:id="2433" w:name="_Toc45032518"/>
      <w:bookmarkStart w:id="2434" w:name="_Toc49782212"/>
      <w:bookmarkStart w:id="2435" w:name="_Toc51873648"/>
      <w:bookmarkStart w:id="2436" w:name="_Toc57209134"/>
      <w:bookmarkStart w:id="2437" w:name="_Toc58588477"/>
      <w:bookmarkStart w:id="2438" w:name="_Toc66114838"/>
      <w:bookmarkStart w:id="2439" w:name="_Toc67686349"/>
      <w:bookmarkStart w:id="2440" w:name="_Toc74994638"/>
      <w:bookmarkStart w:id="2441" w:name="_Toc85467892"/>
      <w:bookmarkStart w:id="2442" w:name="_Toc89182934"/>
      <w:bookmarkStart w:id="2443" w:name="_Toc90651236"/>
      <w:bookmarkStart w:id="2444" w:name="_Toc96933386"/>
      <w:bookmarkStart w:id="2445" w:name="_Toc98507253"/>
      <w:bookmarkStart w:id="2446" w:name="_Toc98507706"/>
      <w:bookmarkStart w:id="2447" w:name="_Toc106640709"/>
      <w:bookmarkStart w:id="2448" w:name="_Toc122098583"/>
      <w:bookmarkStart w:id="2449" w:name="_Toc130844705"/>
      <w:bookmarkStart w:id="2450" w:name="_Toc138412227"/>
      <w:bookmarkStart w:id="2451" w:name="_Toc145957013"/>
      <w:bookmarkStart w:id="2452" w:name="_Toc153890710"/>
      <w:bookmarkStart w:id="2453" w:name="_Toc161835008"/>
      <w:r w:rsidRPr="00616F0C">
        <w:t>6.1.2.4</w:t>
      </w:r>
      <w:r>
        <w:t>.4</w:t>
      </w:r>
      <w:r w:rsidRPr="00616F0C">
        <w:tab/>
        <w:t>Record</w:t>
      </w:r>
      <w:r>
        <w:t>Notification</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1797C21B" w14:textId="4CC94E3F" w:rsidR="00F04DFE" w:rsidRPr="00937106" w:rsidRDefault="00F04DFE" w:rsidP="00F04DFE">
      <w:pPr>
        <w:pStyle w:val="Heading5"/>
      </w:pPr>
      <w:bookmarkStart w:id="2454" w:name="_Toc22187552"/>
      <w:bookmarkStart w:id="2455" w:name="_Toc22630774"/>
      <w:bookmarkStart w:id="2456" w:name="_Toc34227054"/>
      <w:bookmarkStart w:id="2457" w:name="_Toc34749769"/>
      <w:bookmarkStart w:id="2458" w:name="_Toc34750329"/>
      <w:bookmarkStart w:id="2459" w:name="_Toc34750519"/>
      <w:bookmarkStart w:id="2460" w:name="_Toc35940925"/>
      <w:bookmarkStart w:id="2461" w:name="_Toc35937358"/>
      <w:bookmarkStart w:id="2462" w:name="_Toc36463752"/>
      <w:bookmarkStart w:id="2463" w:name="_Toc43131684"/>
      <w:bookmarkStart w:id="2464" w:name="_Toc45032519"/>
      <w:bookmarkStart w:id="2465" w:name="_Toc49782213"/>
      <w:bookmarkStart w:id="2466" w:name="_Toc51873649"/>
      <w:bookmarkStart w:id="2467" w:name="_Toc57209135"/>
      <w:bookmarkStart w:id="2468" w:name="_Toc58588478"/>
      <w:bookmarkStart w:id="2469" w:name="_Toc66114839"/>
      <w:bookmarkStart w:id="2470" w:name="_Toc67686350"/>
      <w:bookmarkStart w:id="2471" w:name="_Toc74994639"/>
      <w:bookmarkStart w:id="2472" w:name="_Toc85467893"/>
      <w:bookmarkStart w:id="2473" w:name="_Toc89181516"/>
      <w:bookmarkStart w:id="2474" w:name="_Toc89182935"/>
      <w:bookmarkStart w:id="2475" w:name="_Toc90651237"/>
      <w:bookmarkStart w:id="2476" w:name="_Toc96933387"/>
      <w:bookmarkStart w:id="2477" w:name="_Toc98507254"/>
      <w:bookmarkStart w:id="2478" w:name="_Toc98507707"/>
      <w:bookmarkStart w:id="2479" w:name="_Toc106640710"/>
      <w:bookmarkStart w:id="2480" w:name="_Toc122098584"/>
      <w:bookmarkStart w:id="2481" w:name="_Toc130844706"/>
      <w:bookmarkStart w:id="2482" w:name="_Toc138412228"/>
      <w:bookmarkStart w:id="2483" w:name="_Toc145957014"/>
      <w:bookmarkStart w:id="2484" w:name="_Toc153890711"/>
      <w:bookmarkStart w:id="2485" w:name="_Toc161835009"/>
      <w:bookmarkEnd w:id="2309"/>
      <w:bookmarkEnd w:id="2310"/>
      <w:bookmarkEnd w:id="2311"/>
      <w:bookmarkEnd w:id="2312"/>
      <w:bookmarkEnd w:id="2313"/>
      <w:bookmarkEnd w:id="2314"/>
      <w:bookmarkEnd w:id="2315"/>
      <w:r w:rsidRPr="00937106">
        <w:t>6.1.2.4.</w:t>
      </w:r>
      <w:r>
        <w:t>5</w:t>
      </w:r>
      <w:r w:rsidRPr="00937106">
        <w:tab/>
        <w:t>Record</w:t>
      </w:r>
      <w:r>
        <w:t>Patch</w:t>
      </w:r>
      <w:bookmarkEnd w:id="2485"/>
    </w:p>
    <w:p w14:paraId="33FE50AA" w14:textId="77777777" w:rsidR="00F04DFE" w:rsidRDefault="00F04DFE" w:rsidP="00F04DFE">
      <w:r>
        <w:t>A patch record request shall be a multipart request with content type as "multipart/mixed".</w:t>
      </w:r>
    </w:p>
    <w:p w14:paraId="3E694ED8" w14:textId="4DD4E13F" w:rsidR="00F04DFE" w:rsidRDefault="00F04DFE" w:rsidP="00F04DFE">
      <w:r>
        <w:t>The first part of a multi-part request shall be an array of PatchItems and shall adhere to the JSON document structure defined in IETF RFC</w:t>
      </w:r>
      <w:r w:rsidR="00293878">
        <w:t> </w:t>
      </w:r>
      <w:r>
        <w:t>6902</w:t>
      </w:r>
      <w:r w:rsidR="00293878">
        <w:t> </w:t>
      </w:r>
      <w:r>
        <w:t>[14]. The Content-Id of the first part shall be "patch" and the content type shall be "application/json-patch+json".</w:t>
      </w:r>
    </w:p>
    <w:p w14:paraId="69027A13" w14:textId="77777777" w:rsidR="00F04DFE" w:rsidRDefault="00F04DFE" w:rsidP="00F04DFE">
      <w:r>
        <w:t>PatchItems shall correspond to meta or blocks. When referring to meta attributes, all paths shall be JSON-Pointer values that start with "/meta". A Path referring to a new or existing block in a PatchItem shall be of the form "/blocks/{blockId}". A value for a block in a PatchItem shall contain the value of the "Content-Id" header that identifies a part in the multipart request. Content of the identified part shall be treated as the value of block in the PatchItem.</w:t>
      </w:r>
    </w:p>
    <w:p w14:paraId="0AF25A5E" w14:textId="77777777" w:rsidR="00E134FC" w:rsidRPr="00616F0C" w:rsidRDefault="00E134FC" w:rsidP="00E134FC">
      <w:pPr>
        <w:pStyle w:val="Heading3"/>
      </w:pPr>
      <w:bookmarkStart w:id="2486" w:name="_Toc161835010"/>
      <w:r w:rsidRPr="00616F0C">
        <w:lastRenderedPageBreak/>
        <w:t>6.1.3</w:t>
      </w:r>
      <w:r w:rsidRPr="00616F0C">
        <w:tab/>
        <w:t>Resources</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6"/>
    </w:p>
    <w:p w14:paraId="0E8176AF" w14:textId="77777777" w:rsidR="00E134FC" w:rsidRPr="00616F0C" w:rsidRDefault="00E134FC" w:rsidP="00E134FC">
      <w:pPr>
        <w:pStyle w:val="Heading4"/>
      </w:pPr>
      <w:bookmarkStart w:id="2487" w:name="_Toc22187553"/>
      <w:bookmarkStart w:id="2488" w:name="_Toc22630775"/>
      <w:bookmarkStart w:id="2489" w:name="_Toc34227055"/>
      <w:bookmarkStart w:id="2490" w:name="_Toc34749770"/>
      <w:bookmarkStart w:id="2491" w:name="_Toc34750330"/>
      <w:bookmarkStart w:id="2492" w:name="_Toc34750520"/>
      <w:bookmarkStart w:id="2493" w:name="_Toc35940926"/>
      <w:bookmarkStart w:id="2494" w:name="_Toc35937359"/>
      <w:bookmarkStart w:id="2495" w:name="_Toc36463753"/>
      <w:bookmarkStart w:id="2496" w:name="_Toc43131685"/>
      <w:bookmarkStart w:id="2497" w:name="_Toc45032520"/>
      <w:bookmarkStart w:id="2498" w:name="_Toc49782214"/>
      <w:bookmarkStart w:id="2499" w:name="_Toc51873650"/>
      <w:bookmarkStart w:id="2500" w:name="_Toc57209136"/>
      <w:bookmarkStart w:id="2501" w:name="_Toc58588479"/>
      <w:bookmarkStart w:id="2502" w:name="_Toc66114840"/>
      <w:bookmarkStart w:id="2503" w:name="_Toc67686351"/>
      <w:bookmarkStart w:id="2504" w:name="_Toc74994640"/>
      <w:bookmarkStart w:id="2505" w:name="_Toc85467894"/>
      <w:bookmarkStart w:id="2506" w:name="_Toc89182936"/>
      <w:bookmarkStart w:id="2507" w:name="_Toc90651238"/>
      <w:bookmarkStart w:id="2508" w:name="_Toc96933388"/>
      <w:bookmarkStart w:id="2509" w:name="_Toc98507255"/>
      <w:bookmarkStart w:id="2510" w:name="_Toc98507708"/>
      <w:bookmarkStart w:id="2511" w:name="_Toc106640711"/>
      <w:bookmarkStart w:id="2512" w:name="_Toc122098585"/>
      <w:bookmarkStart w:id="2513" w:name="_Toc130844707"/>
      <w:bookmarkStart w:id="2514" w:name="_Toc138412229"/>
      <w:bookmarkStart w:id="2515" w:name="_Toc145957015"/>
      <w:bookmarkStart w:id="2516" w:name="_Toc153890712"/>
      <w:bookmarkStart w:id="2517" w:name="_Toc161835011"/>
      <w:r w:rsidRPr="00616F0C">
        <w:t>6.1.3.1</w:t>
      </w:r>
      <w:r w:rsidRPr="00616F0C">
        <w:tab/>
        <w:t>Overview</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17B2C356" w14:textId="77777777" w:rsidR="00E134FC" w:rsidRDefault="00E134FC" w:rsidP="00E134FC">
      <w:pPr>
        <w:pStyle w:val="TH"/>
      </w:pPr>
      <w:r w:rsidRPr="00616F0C">
        <w:object w:dxaOrig="12141" w:dyaOrig="8671" w14:anchorId="0BDAEA41">
          <v:shape id="_x0000_i1061" type="#_x0000_t75" style="width:410.25pt;height:4in" o:ole="">
            <v:imagedata r:id="rId83" o:title=""/>
          </v:shape>
          <o:OLEObject Type="Embed" ProgID="Visio.Drawing.11" ShapeID="_x0000_i1061" DrawAspect="Content" ObjectID="_1772447969" r:id="rId84"/>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lastRenderedPageBreak/>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3"/>
        <w:gridCol w:w="957"/>
        <w:gridCol w:w="1510"/>
      </w:tblGrid>
      <w:tr w:rsidR="00E134FC" w:rsidRPr="00616F0C" w14:paraId="0DF3FA6D" w14:textId="77777777" w:rsidTr="0069486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2518" w:name="_Toc22187554"/>
            <w:bookmarkStart w:id="2519" w:name="_Toc22630776"/>
            <w:r w:rsidRPr="00616F0C">
              <w:t>Resource name</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589"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504"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694865">
        <w:trPr>
          <w:jc w:val="center"/>
        </w:trPr>
        <w:tc>
          <w:tcPr>
            <w:tcW w:w="1110"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589"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504"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694865">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694865" w:rsidRPr="00616F0C" w14:paraId="7705CE6A" w14:textId="77777777" w:rsidTr="00694865">
        <w:trPr>
          <w:jc w:val="center"/>
        </w:trPr>
        <w:tc>
          <w:tcPr>
            <w:tcW w:w="0" w:type="auto"/>
            <w:vMerge/>
            <w:tcBorders>
              <w:left w:val="single" w:sz="4" w:space="0" w:color="auto"/>
              <w:right w:val="single" w:sz="4" w:space="0" w:color="auto"/>
            </w:tcBorders>
            <w:vAlign w:val="center"/>
          </w:tcPr>
          <w:p w14:paraId="36A18A83"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tcPr>
          <w:p w14:paraId="6E4B9D5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5E076C3" w14:textId="76C92C29" w:rsidR="00694865" w:rsidRPr="00616F0C" w:rsidRDefault="00694865" w:rsidP="00694865">
            <w:pPr>
              <w:pStyle w:val="TAL"/>
            </w:pPr>
            <w:r>
              <w:t>PATCH</w:t>
            </w:r>
          </w:p>
        </w:tc>
        <w:tc>
          <w:tcPr>
            <w:tcW w:w="796" w:type="pct"/>
            <w:tcBorders>
              <w:top w:val="single" w:sz="4" w:space="0" w:color="auto"/>
              <w:left w:val="single" w:sz="4" w:space="0" w:color="auto"/>
              <w:bottom w:val="single" w:sz="4" w:space="0" w:color="auto"/>
              <w:right w:val="single" w:sz="4" w:space="0" w:color="auto"/>
            </w:tcBorders>
          </w:tcPr>
          <w:p w14:paraId="6F38F46C" w14:textId="1EB025D2" w:rsidR="00694865" w:rsidRPr="00616F0C" w:rsidRDefault="00694865" w:rsidP="00694865">
            <w:pPr>
              <w:pStyle w:val="TAL"/>
            </w:pPr>
            <w:r>
              <w:t>Modify parts of a record</w:t>
            </w:r>
          </w:p>
        </w:tc>
      </w:tr>
      <w:tr w:rsidR="00694865" w:rsidRPr="00616F0C" w14:paraId="644CC5E6" w14:textId="77777777" w:rsidTr="00694865">
        <w:trPr>
          <w:jc w:val="center"/>
        </w:trPr>
        <w:tc>
          <w:tcPr>
            <w:tcW w:w="0" w:type="auto"/>
            <w:vMerge/>
            <w:tcBorders>
              <w:left w:val="single" w:sz="4" w:space="0" w:color="auto"/>
              <w:right w:val="single" w:sz="4" w:space="0" w:color="auto"/>
            </w:tcBorders>
            <w:vAlign w:val="center"/>
            <w:hideMark/>
          </w:tcPr>
          <w:p w14:paraId="51B9C044"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E11CF90"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C549F80"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0577E9B0" w14:textId="77777777" w:rsidR="00694865" w:rsidRPr="00616F0C" w:rsidRDefault="00694865" w:rsidP="00694865">
            <w:pPr>
              <w:pStyle w:val="TAL"/>
            </w:pPr>
            <w:r w:rsidRPr="00616F0C">
              <w:t>Delete a record</w:t>
            </w:r>
          </w:p>
        </w:tc>
      </w:tr>
      <w:tr w:rsidR="00694865" w:rsidRPr="00616F0C" w14:paraId="1063007F" w14:textId="77777777" w:rsidTr="00694865">
        <w:trPr>
          <w:jc w:val="center"/>
        </w:trPr>
        <w:tc>
          <w:tcPr>
            <w:tcW w:w="1110" w:type="pct"/>
            <w:vMerge w:val="restart"/>
            <w:tcBorders>
              <w:top w:val="single" w:sz="4" w:space="0" w:color="auto"/>
              <w:left w:val="single" w:sz="4" w:space="0" w:color="auto"/>
              <w:right w:val="single" w:sz="4" w:space="0" w:color="auto"/>
            </w:tcBorders>
            <w:vAlign w:val="center"/>
            <w:hideMark/>
          </w:tcPr>
          <w:p w14:paraId="7050F4E6" w14:textId="77777777" w:rsidR="00694865" w:rsidRPr="00616F0C" w:rsidRDefault="00694865" w:rsidP="00694865">
            <w:pPr>
              <w:pStyle w:val="TAL"/>
            </w:pPr>
            <w:r w:rsidRPr="00616F0C">
              <w:t>Meta</w:t>
            </w:r>
          </w:p>
          <w:p w14:paraId="6CD00E6B"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vAlign w:val="center"/>
            <w:hideMark/>
          </w:tcPr>
          <w:p w14:paraId="04C60A3F" w14:textId="77777777" w:rsidR="00694865" w:rsidRPr="00616F0C" w:rsidRDefault="00694865" w:rsidP="00694865">
            <w:pPr>
              <w:pStyle w:val="TAL"/>
            </w:pPr>
            <w:r w:rsidRPr="00616F0C">
              <w:t>/{realmId}/{storageId}/records/{recordId}/meta</w:t>
            </w:r>
          </w:p>
        </w:tc>
        <w:tc>
          <w:tcPr>
            <w:tcW w:w="504" w:type="pct"/>
            <w:tcBorders>
              <w:top w:val="single" w:sz="4" w:space="0" w:color="auto"/>
              <w:left w:val="single" w:sz="4" w:space="0" w:color="auto"/>
              <w:bottom w:val="single" w:sz="4" w:space="0" w:color="auto"/>
              <w:right w:val="single" w:sz="4" w:space="0" w:color="auto"/>
            </w:tcBorders>
            <w:hideMark/>
          </w:tcPr>
          <w:p w14:paraId="3C83D19A"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80CDC0F" w14:textId="77777777" w:rsidR="00694865" w:rsidRPr="00616F0C" w:rsidRDefault="00694865" w:rsidP="00694865">
            <w:pPr>
              <w:pStyle w:val="TAL"/>
            </w:pPr>
            <w:r w:rsidRPr="00616F0C">
              <w:t>Retrieve the meta of a record</w:t>
            </w:r>
          </w:p>
        </w:tc>
      </w:tr>
      <w:tr w:rsidR="00694865" w:rsidRPr="00616F0C" w14:paraId="09A57881" w14:textId="77777777" w:rsidTr="00694865">
        <w:trPr>
          <w:jc w:val="center"/>
        </w:trPr>
        <w:tc>
          <w:tcPr>
            <w:tcW w:w="0" w:type="auto"/>
            <w:vMerge/>
            <w:tcBorders>
              <w:left w:val="single" w:sz="4" w:space="0" w:color="auto"/>
              <w:right w:val="single" w:sz="4" w:space="0" w:color="auto"/>
            </w:tcBorders>
            <w:vAlign w:val="center"/>
            <w:hideMark/>
          </w:tcPr>
          <w:p w14:paraId="4116C1D5"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2116DCF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5281913" w14:textId="77777777" w:rsidR="00694865" w:rsidRPr="00616F0C" w:rsidRDefault="00694865" w:rsidP="00694865">
            <w:pPr>
              <w:pStyle w:val="TAL"/>
            </w:pPr>
            <w:r w:rsidRPr="00616F0C">
              <w:t>PATCH</w:t>
            </w:r>
          </w:p>
        </w:tc>
        <w:tc>
          <w:tcPr>
            <w:tcW w:w="796" w:type="pct"/>
            <w:tcBorders>
              <w:top w:val="single" w:sz="4" w:space="0" w:color="auto"/>
              <w:left w:val="single" w:sz="4" w:space="0" w:color="auto"/>
              <w:bottom w:val="single" w:sz="4" w:space="0" w:color="auto"/>
              <w:right w:val="single" w:sz="4" w:space="0" w:color="auto"/>
            </w:tcBorders>
            <w:hideMark/>
          </w:tcPr>
          <w:p w14:paraId="6E568E7E" w14:textId="77777777" w:rsidR="00694865" w:rsidRPr="00616F0C" w:rsidRDefault="00694865" w:rsidP="00694865">
            <w:pPr>
              <w:pStyle w:val="TAL"/>
            </w:pPr>
            <w:r w:rsidRPr="00616F0C">
              <w:t>Modify the meta of a record</w:t>
            </w:r>
          </w:p>
        </w:tc>
      </w:tr>
      <w:tr w:rsidR="00694865" w:rsidRPr="00616F0C" w14:paraId="77FD1071" w14:textId="77777777" w:rsidTr="00694865">
        <w:trPr>
          <w:jc w:val="center"/>
        </w:trPr>
        <w:tc>
          <w:tcPr>
            <w:tcW w:w="1110" w:type="pct"/>
            <w:tcBorders>
              <w:top w:val="single" w:sz="4" w:space="0" w:color="auto"/>
              <w:left w:val="single" w:sz="4" w:space="0" w:color="auto"/>
              <w:right w:val="single" w:sz="4" w:space="0" w:color="auto"/>
            </w:tcBorders>
            <w:hideMark/>
          </w:tcPr>
          <w:p w14:paraId="2C0CA2BD" w14:textId="77777777" w:rsidR="00694865" w:rsidRPr="00616F0C" w:rsidRDefault="00694865" w:rsidP="00694865">
            <w:pPr>
              <w:pStyle w:val="TAL"/>
            </w:pPr>
            <w:r w:rsidRPr="00616F0C">
              <w:t>BlockCollection</w:t>
            </w:r>
          </w:p>
          <w:p w14:paraId="7BCBF723" w14:textId="77777777" w:rsidR="00694865" w:rsidRPr="00616F0C" w:rsidRDefault="00694865" w:rsidP="00694865">
            <w:pPr>
              <w:pStyle w:val="TAL"/>
            </w:pPr>
            <w:r w:rsidRPr="00616F0C">
              <w:t>(Collection)</w:t>
            </w:r>
          </w:p>
        </w:tc>
        <w:tc>
          <w:tcPr>
            <w:tcW w:w="2589" w:type="pct"/>
            <w:tcBorders>
              <w:top w:val="single" w:sz="4" w:space="0" w:color="auto"/>
              <w:left w:val="single" w:sz="4" w:space="0" w:color="auto"/>
              <w:right w:val="single" w:sz="4" w:space="0" w:color="auto"/>
            </w:tcBorders>
            <w:hideMark/>
          </w:tcPr>
          <w:p w14:paraId="5AD4E8AF" w14:textId="77777777" w:rsidR="00694865" w:rsidRPr="00616F0C" w:rsidRDefault="00694865" w:rsidP="00694865">
            <w:pPr>
              <w:pStyle w:val="TAL"/>
            </w:pPr>
            <w:r w:rsidRPr="00616F0C">
              <w:t>/{realmId}/{storageId}/records/{recordId}/blocks</w:t>
            </w:r>
          </w:p>
        </w:tc>
        <w:tc>
          <w:tcPr>
            <w:tcW w:w="504" w:type="pct"/>
            <w:tcBorders>
              <w:top w:val="single" w:sz="4" w:space="0" w:color="auto"/>
              <w:left w:val="single" w:sz="4" w:space="0" w:color="auto"/>
              <w:bottom w:val="single" w:sz="4" w:space="0" w:color="auto"/>
              <w:right w:val="single" w:sz="4" w:space="0" w:color="auto"/>
            </w:tcBorders>
            <w:hideMark/>
          </w:tcPr>
          <w:p w14:paraId="34EF5BDD"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5DA40267" w14:textId="77777777" w:rsidR="00694865" w:rsidRPr="00616F0C" w:rsidRDefault="00694865" w:rsidP="00694865">
            <w:pPr>
              <w:pStyle w:val="TAL"/>
            </w:pPr>
            <w:r w:rsidRPr="00616F0C">
              <w:t>Retrieve all the blocks of a record</w:t>
            </w:r>
          </w:p>
        </w:tc>
      </w:tr>
      <w:tr w:rsidR="00694865" w:rsidRPr="00616F0C" w14:paraId="6AFDC39C"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426CB5E3" w14:textId="77777777" w:rsidR="00694865" w:rsidRPr="00616F0C" w:rsidRDefault="00694865" w:rsidP="00694865">
            <w:pPr>
              <w:pStyle w:val="TAL"/>
            </w:pPr>
            <w:r w:rsidRPr="00616F0C">
              <w:t>Block</w:t>
            </w:r>
          </w:p>
          <w:p w14:paraId="5F8AA299"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648CBF51" w14:textId="77777777" w:rsidR="00694865" w:rsidRPr="00616F0C" w:rsidRDefault="00694865" w:rsidP="00694865">
            <w:pPr>
              <w:pStyle w:val="TAL"/>
            </w:pPr>
            <w:r w:rsidRPr="00616F0C">
              <w:t>/{realmId}/{storageId}/records/{recordId}/blocks/{blockId}</w:t>
            </w:r>
          </w:p>
        </w:tc>
        <w:tc>
          <w:tcPr>
            <w:tcW w:w="504" w:type="pct"/>
            <w:tcBorders>
              <w:top w:val="single" w:sz="4" w:space="0" w:color="auto"/>
              <w:left w:val="single" w:sz="4" w:space="0" w:color="auto"/>
              <w:bottom w:val="single" w:sz="4" w:space="0" w:color="auto"/>
              <w:right w:val="single" w:sz="4" w:space="0" w:color="auto"/>
            </w:tcBorders>
            <w:hideMark/>
          </w:tcPr>
          <w:p w14:paraId="06946A4F"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6BF110D" w14:textId="77777777" w:rsidR="00694865" w:rsidRPr="00616F0C" w:rsidRDefault="00694865" w:rsidP="00694865">
            <w:pPr>
              <w:pStyle w:val="TAL"/>
            </w:pPr>
            <w:r w:rsidRPr="00616F0C">
              <w:t>Retrieve a block</w:t>
            </w:r>
          </w:p>
        </w:tc>
      </w:tr>
      <w:tr w:rsidR="00694865" w:rsidRPr="00616F0C" w14:paraId="049E3317" w14:textId="77777777" w:rsidTr="00694865">
        <w:trPr>
          <w:jc w:val="center"/>
        </w:trPr>
        <w:tc>
          <w:tcPr>
            <w:tcW w:w="0" w:type="auto"/>
            <w:vMerge/>
            <w:tcBorders>
              <w:left w:val="single" w:sz="4" w:space="0" w:color="auto"/>
              <w:right w:val="single" w:sz="4" w:space="0" w:color="auto"/>
            </w:tcBorders>
            <w:vAlign w:val="center"/>
            <w:hideMark/>
          </w:tcPr>
          <w:p w14:paraId="2446381A"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34E2FDCF"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32FC92B" w14:textId="77777777" w:rsidR="00694865" w:rsidRPr="00616F0C" w:rsidRDefault="00694865" w:rsidP="00694865">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5B45175D" w14:textId="77777777" w:rsidR="00694865" w:rsidRPr="00616F0C" w:rsidRDefault="00694865" w:rsidP="00694865">
            <w:pPr>
              <w:pStyle w:val="TAL"/>
            </w:pPr>
            <w:r w:rsidRPr="00616F0C">
              <w:t>Create or update a block</w:t>
            </w:r>
          </w:p>
        </w:tc>
      </w:tr>
      <w:tr w:rsidR="00694865" w:rsidRPr="00616F0C" w14:paraId="5364145A" w14:textId="77777777" w:rsidTr="00694865">
        <w:trPr>
          <w:jc w:val="center"/>
        </w:trPr>
        <w:tc>
          <w:tcPr>
            <w:tcW w:w="0" w:type="auto"/>
            <w:vMerge/>
            <w:tcBorders>
              <w:left w:val="single" w:sz="4" w:space="0" w:color="auto"/>
              <w:right w:val="single" w:sz="4" w:space="0" w:color="auto"/>
            </w:tcBorders>
            <w:vAlign w:val="center"/>
            <w:hideMark/>
          </w:tcPr>
          <w:p w14:paraId="441ABDD7"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0F1BBB1"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4BA664A"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5DF321C9" w14:textId="77777777" w:rsidR="00694865" w:rsidRPr="00616F0C" w:rsidRDefault="00694865" w:rsidP="00694865">
            <w:pPr>
              <w:pStyle w:val="TAL"/>
            </w:pPr>
            <w:r w:rsidRPr="00616F0C">
              <w:t>Delete a block</w:t>
            </w:r>
          </w:p>
        </w:tc>
      </w:tr>
      <w:tr w:rsidR="00694865" w:rsidRPr="00616F0C" w14:paraId="0B90809A" w14:textId="77777777" w:rsidTr="00694865">
        <w:trPr>
          <w:jc w:val="center"/>
        </w:trPr>
        <w:tc>
          <w:tcPr>
            <w:tcW w:w="0" w:type="auto"/>
            <w:tcBorders>
              <w:left w:val="single" w:sz="4" w:space="0" w:color="auto"/>
              <w:right w:val="single" w:sz="4" w:space="0" w:color="auto"/>
            </w:tcBorders>
          </w:tcPr>
          <w:p w14:paraId="416DB5F5" w14:textId="77777777" w:rsidR="00694865" w:rsidRPr="00616F0C" w:rsidRDefault="00694865" w:rsidP="00694865">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694865" w:rsidRPr="00616F0C" w:rsidRDefault="00694865" w:rsidP="00694865">
            <w:pPr>
              <w:pStyle w:val="TAL"/>
            </w:pPr>
            <w:r w:rsidRPr="00616F0C">
              <w:t>/{realmId}/{storageId}</w:t>
            </w:r>
            <w:r w:rsidRPr="00533C32">
              <w:rPr>
                <w:lang w:val="en-US"/>
              </w:rPr>
              <w:t>/subs-to-notify</w:t>
            </w:r>
          </w:p>
        </w:tc>
        <w:tc>
          <w:tcPr>
            <w:tcW w:w="504" w:type="pct"/>
            <w:tcBorders>
              <w:top w:val="single" w:sz="4" w:space="0" w:color="auto"/>
              <w:left w:val="single" w:sz="4" w:space="0" w:color="auto"/>
              <w:bottom w:val="single" w:sz="4" w:space="0" w:color="auto"/>
              <w:right w:val="single" w:sz="4" w:space="0" w:color="auto"/>
            </w:tcBorders>
          </w:tcPr>
          <w:p w14:paraId="41DC6B6C" w14:textId="77777777" w:rsidR="00694865" w:rsidRPr="00616F0C" w:rsidRDefault="00694865" w:rsidP="00694865">
            <w:pPr>
              <w:pStyle w:val="TAL"/>
            </w:pPr>
            <w:r w:rsidRPr="00533C32">
              <w:rPr>
                <w:lang w:val="en-US" w:eastAsia="zh-CN"/>
              </w:rPr>
              <w:t>GET</w:t>
            </w:r>
          </w:p>
        </w:tc>
        <w:tc>
          <w:tcPr>
            <w:tcW w:w="796" w:type="pct"/>
            <w:tcBorders>
              <w:top w:val="single" w:sz="4" w:space="0" w:color="auto"/>
              <w:left w:val="single" w:sz="4" w:space="0" w:color="auto"/>
              <w:bottom w:val="single" w:sz="4" w:space="0" w:color="auto"/>
              <w:right w:val="single" w:sz="4" w:space="0" w:color="auto"/>
            </w:tcBorders>
          </w:tcPr>
          <w:p w14:paraId="4011F27D" w14:textId="77777777" w:rsidR="00694865" w:rsidRPr="00616F0C" w:rsidRDefault="00694865" w:rsidP="00694865">
            <w:pPr>
              <w:pStyle w:val="TAL"/>
            </w:pPr>
            <w:r w:rsidRPr="00533C32">
              <w:rPr>
                <w:lang w:val="en-US"/>
              </w:rPr>
              <w:t>Retrieve existing subscriptions</w:t>
            </w:r>
          </w:p>
        </w:tc>
      </w:tr>
      <w:tr w:rsidR="00694865" w:rsidRPr="00616F0C" w14:paraId="04457793" w14:textId="77777777" w:rsidTr="00694865">
        <w:trPr>
          <w:jc w:val="center"/>
        </w:trPr>
        <w:tc>
          <w:tcPr>
            <w:tcW w:w="0" w:type="auto"/>
            <w:vMerge w:val="restart"/>
            <w:tcBorders>
              <w:left w:val="single" w:sz="4" w:space="0" w:color="auto"/>
              <w:right w:val="single" w:sz="4" w:space="0" w:color="auto"/>
            </w:tcBorders>
          </w:tcPr>
          <w:p w14:paraId="41A24998" w14:textId="77777777" w:rsidR="00694865" w:rsidRDefault="00694865" w:rsidP="00694865">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694865" w:rsidRPr="00616F0C" w:rsidRDefault="00694865" w:rsidP="00694865">
            <w:pPr>
              <w:pStyle w:val="TAL"/>
            </w:pPr>
            <w:r w:rsidRPr="00616F0C">
              <w:t>/{realmId}/{storageId}</w:t>
            </w:r>
            <w:r w:rsidRPr="00533C32">
              <w:rPr>
                <w:lang w:val="en-US"/>
              </w:rPr>
              <w:t>/subs-to-notify/{subs</w:t>
            </w:r>
            <w:r>
              <w:t>cription</w:t>
            </w:r>
            <w:r w:rsidRPr="00533C32">
              <w:rPr>
                <w:lang w:val="en-US"/>
              </w:rPr>
              <w:t>Id}</w:t>
            </w:r>
          </w:p>
        </w:tc>
        <w:tc>
          <w:tcPr>
            <w:tcW w:w="504" w:type="pct"/>
            <w:tcBorders>
              <w:top w:val="single" w:sz="4" w:space="0" w:color="auto"/>
              <w:left w:val="single" w:sz="4" w:space="0" w:color="auto"/>
              <w:bottom w:val="single" w:sz="4" w:space="0" w:color="auto"/>
              <w:right w:val="single" w:sz="4" w:space="0" w:color="auto"/>
            </w:tcBorders>
          </w:tcPr>
          <w:p w14:paraId="10875B81" w14:textId="77777777" w:rsidR="00694865" w:rsidRPr="00533C32" w:rsidRDefault="00694865" w:rsidP="00694865">
            <w:pPr>
              <w:pStyle w:val="TAL"/>
              <w:rPr>
                <w:lang w:val="en-US" w:eastAsia="zh-CN"/>
              </w:rPr>
            </w:pPr>
            <w:r w:rsidRPr="00533C32">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33CE1697" w14:textId="77777777" w:rsidR="00694865" w:rsidRPr="00533C32" w:rsidRDefault="00694865" w:rsidP="00694865">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694865" w:rsidRPr="00616F0C" w14:paraId="2FDA51FB" w14:textId="77777777" w:rsidTr="00694865">
        <w:trPr>
          <w:jc w:val="center"/>
        </w:trPr>
        <w:tc>
          <w:tcPr>
            <w:tcW w:w="0" w:type="auto"/>
            <w:vMerge/>
            <w:tcBorders>
              <w:left w:val="single" w:sz="4" w:space="0" w:color="auto"/>
              <w:right w:val="single" w:sz="4" w:space="0" w:color="auto"/>
            </w:tcBorders>
            <w:vAlign w:val="center"/>
          </w:tcPr>
          <w:p w14:paraId="7808F846"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0B298646"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5310F42F" w14:textId="77777777" w:rsidR="00694865" w:rsidRPr="00533C32" w:rsidRDefault="00694865" w:rsidP="00694865">
            <w:pPr>
              <w:pStyle w:val="TAL"/>
              <w:rPr>
                <w:lang w:val="en-US"/>
              </w:rPr>
            </w:pPr>
            <w:r w:rsidRPr="00533C32">
              <w:rPr>
                <w:lang w:val="en-US"/>
              </w:rPr>
              <w:t>PATCH</w:t>
            </w:r>
          </w:p>
        </w:tc>
        <w:tc>
          <w:tcPr>
            <w:tcW w:w="796" w:type="pct"/>
            <w:tcBorders>
              <w:top w:val="single" w:sz="4" w:space="0" w:color="auto"/>
              <w:left w:val="single" w:sz="4" w:space="0" w:color="auto"/>
              <w:bottom w:val="single" w:sz="4" w:space="0" w:color="auto"/>
              <w:right w:val="single" w:sz="4" w:space="0" w:color="auto"/>
            </w:tcBorders>
          </w:tcPr>
          <w:p w14:paraId="4C749739" w14:textId="77777777" w:rsidR="00694865" w:rsidRPr="00533C32" w:rsidRDefault="00694865" w:rsidP="00694865">
            <w:pPr>
              <w:pStyle w:val="TAL"/>
              <w:rPr>
                <w:lang w:val="en-US"/>
              </w:rPr>
            </w:pPr>
            <w:r w:rsidRPr="00533C32">
              <w:rPr>
                <w:rFonts w:eastAsia="SimSun"/>
                <w:lang w:val="en-US"/>
              </w:rPr>
              <w:t>Update an individual Subscription to notification</w:t>
            </w:r>
          </w:p>
        </w:tc>
      </w:tr>
      <w:tr w:rsidR="00694865" w:rsidRPr="00616F0C" w14:paraId="407FE499" w14:textId="77777777" w:rsidTr="00694865">
        <w:trPr>
          <w:jc w:val="center"/>
        </w:trPr>
        <w:tc>
          <w:tcPr>
            <w:tcW w:w="0" w:type="auto"/>
            <w:vMerge/>
            <w:tcBorders>
              <w:left w:val="single" w:sz="4" w:space="0" w:color="auto"/>
              <w:right w:val="single" w:sz="4" w:space="0" w:color="auto"/>
            </w:tcBorders>
            <w:vAlign w:val="center"/>
          </w:tcPr>
          <w:p w14:paraId="6587CFB7"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26388EE7"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2CEEB37" w14:textId="77777777" w:rsidR="00694865" w:rsidRPr="00533C32" w:rsidRDefault="00694865" w:rsidP="00694865">
            <w:pPr>
              <w:pStyle w:val="TAL"/>
              <w:rPr>
                <w:lang w:val="en-US"/>
              </w:rPr>
            </w:pPr>
            <w:r>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372278C5" w14:textId="77777777" w:rsidR="00694865" w:rsidRPr="00533C32" w:rsidRDefault="00694865" w:rsidP="00694865">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694865" w:rsidRPr="00616F0C" w14:paraId="21F3A6A4" w14:textId="77777777" w:rsidTr="00694865">
        <w:trPr>
          <w:jc w:val="center"/>
        </w:trPr>
        <w:tc>
          <w:tcPr>
            <w:tcW w:w="0" w:type="auto"/>
            <w:vMerge/>
            <w:tcBorders>
              <w:left w:val="single" w:sz="4" w:space="0" w:color="auto"/>
              <w:right w:val="single" w:sz="4" w:space="0" w:color="auto"/>
            </w:tcBorders>
            <w:vAlign w:val="center"/>
          </w:tcPr>
          <w:p w14:paraId="0571A2EB"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7383C2F9"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20DBADBD" w14:textId="77777777" w:rsidR="00694865" w:rsidRDefault="00694865" w:rsidP="00694865">
            <w:pPr>
              <w:pStyle w:val="TAL"/>
              <w:rPr>
                <w:lang w:val="en-US"/>
              </w:rPr>
            </w:pPr>
            <w:r>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26A4F910" w14:textId="77777777" w:rsidR="00694865" w:rsidRPr="00533C32" w:rsidRDefault="00694865" w:rsidP="00694865">
            <w:pPr>
              <w:pStyle w:val="TAL"/>
              <w:rPr>
                <w:lang w:val="en-US"/>
              </w:rPr>
            </w:pPr>
            <w:r>
              <w:rPr>
                <w:rFonts w:eastAsia="SimSun"/>
                <w:lang w:val="en-US"/>
              </w:rPr>
              <w:t>Retrieve an individual Subscription to notification</w:t>
            </w:r>
          </w:p>
        </w:tc>
      </w:tr>
      <w:tr w:rsidR="00694865" w:rsidRPr="00616F0C" w14:paraId="0601FFAD" w14:textId="77777777" w:rsidTr="00694865">
        <w:trPr>
          <w:jc w:val="center"/>
        </w:trPr>
        <w:tc>
          <w:tcPr>
            <w:tcW w:w="0" w:type="auto"/>
            <w:vMerge w:val="restart"/>
            <w:tcBorders>
              <w:left w:val="single" w:sz="4" w:space="0" w:color="auto"/>
              <w:right w:val="single" w:sz="4" w:space="0" w:color="auto"/>
            </w:tcBorders>
            <w:vAlign w:val="center"/>
          </w:tcPr>
          <w:p w14:paraId="1B4CB487" w14:textId="77777777" w:rsidR="00694865" w:rsidRPr="004C2E04" w:rsidRDefault="00694865" w:rsidP="00694865">
            <w:pPr>
              <w:pStyle w:val="TAL"/>
              <w:rPr>
                <w:lang w:val="en-US"/>
              </w:rPr>
            </w:pPr>
            <w:r>
              <w:rPr>
                <w:lang w:val="en-US"/>
              </w:rPr>
              <w:t>Meta Schema</w:t>
            </w:r>
          </w:p>
          <w:p w14:paraId="68B65570" w14:textId="77777777" w:rsidR="00694865" w:rsidRPr="00533C32" w:rsidRDefault="00694865" w:rsidP="00694865">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694865" w:rsidRPr="00616F0C" w:rsidRDefault="00694865" w:rsidP="00694865">
            <w:pPr>
              <w:pStyle w:val="TAL"/>
            </w:pPr>
            <w:r w:rsidRPr="00616F0C">
              <w:t>/{realmId}/{storageId}/</w:t>
            </w:r>
            <w:r>
              <w:t>meta-schemas</w:t>
            </w:r>
            <w:r w:rsidRPr="00616F0C">
              <w:t>/{</w:t>
            </w:r>
            <w:r>
              <w:t>schemaId</w:t>
            </w:r>
            <w:r w:rsidRPr="00616F0C">
              <w:t>}</w:t>
            </w:r>
          </w:p>
        </w:tc>
        <w:tc>
          <w:tcPr>
            <w:tcW w:w="504" w:type="pct"/>
            <w:tcBorders>
              <w:top w:val="single" w:sz="4" w:space="0" w:color="auto"/>
              <w:left w:val="single" w:sz="4" w:space="0" w:color="auto"/>
              <w:bottom w:val="single" w:sz="4" w:space="0" w:color="auto"/>
              <w:right w:val="single" w:sz="4" w:space="0" w:color="auto"/>
            </w:tcBorders>
          </w:tcPr>
          <w:p w14:paraId="1EDCAA0A" w14:textId="77777777" w:rsidR="00694865" w:rsidRDefault="00694865" w:rsidP="00694865">
            <w:pPr>
              <w:pStyle w:val="TAL"/>
              <w:rPr>
                <w:lang w:val="en-US"/>
              </w:rPr>
            </w:pPr>
            <w:r w:rsidRPr="004C2E04">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1273F81C" w14:textId="77777777" w:rsidR="00694865" w:rsidRDefault="00694865" w:rsidP="00694865">
            <w:pPr>
              <w:pStyle w:val="TAL"/>
              <w:rPr>
                <w:rFonts w:eastAsia="SimSun"/>
                <w:lang w:val="en-US"/>
              </w:rPr>
            </w:pPr>
            <w:r w:rsidRPr="004C2E04">
              <w:rPr>
                <w:rFonts w:eastAsia="SimSun"/>
                <w:lang w:val="en-US"/>
              </w:rPr>
              <w:t xml:space="preserve">Retrieve a </w:t>
            </w:r>
            <w:r>
              <w:rPr>
                <w:rFonts w:eastAsia="SimSun"/>
                <w:lang w:val="en-US"/>
              </w:rPr>
              <w:t>Meta Schema</w:t>
            </w:r>
          </w:p>
        </w:tc>
      </w:tr>
      <w:tr w:rsidR="00694865" w:rsidRPr="00616F0C" w14:paraId="1316BE29" w14:textId="77777777" w:rsidTr="00694865">
        <w:trPr>
          <w:jc w:val="center"/>
        </w:trPr>
        <w:tc>
          <w:tcPr>
            <w:tcW w:w="0" w:type="auto"/>
            <w:vMerge/>
            <w:tcBorders>
              <w:left w:val="single" w:sz="4" w:space="0" w:color="auto"/>
              <w:right w:val="single" w:sz="4" w:space="0" w:color="auto"/>
            </w:tcBorders>
            <w:vAlign w:val="center"/>
          </w:tcPr>
          <w:p w14:paraId="15BA377D"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23EF6D4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33F5551" w14:textId="77777777" w:rsidR="00694865" w:rsidRDefault="00694865" w:rsidP="00694865">
            <w:pPr>
              <w:pStyle w:val="TAL"/>
              <w:rPr>
                <w:lang w:val="en-US"/>
              </w:rPr>
            </w:pPr>
            <w:r w:rsidRPr="004C2E04">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1FB8E430" w14:textId="77777777" w:rsidR="00694865" w:rsidRDefault="00694865" w:rsidP="00694865">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694865" w:rsidRPr="00616F0C" w14:paraId="1E334917" w14:textId="77777777" w:rsidTr="00694865">
        <w:trPr>
          <w:jc w:val="center"/>
        </w:trPr>
        <w:tc>
          <w:tcPr>
            <w:tcW w:w="0" w:type="auto"/>
            <w:vMerge/>
            <w:tcBorders>
              <w:left w:val="single" w:sz="4" w:space="0" w:color="auto"/>
              <w:right w:val="single" w:sz="4" w:space="0" w:color="auto"/>
            </w:tcBorders>
            <w:vAlign w:val="center"/>
          </w:tcPr>
          <w:p w14:paraId="6A89F1A0"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490772F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DD1965D" w14:textId="77777777" w:rsidR="00694865" w:rsidRDefault="00694865" w:rsidP="00694865">
            <w:pPr>
              <w:pStyle w:val="TAL"/>
              <w:rPr>
                <w:lang w:val="en-US"/>
              </w:rPr>
            </w:pPr>
            <w:r w:rsidRPr="004C2E04">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2C824F91" w14:textId="77777777" w:rsidR="00694865" w:rsidRDefault="00694865" w:rsidP="00694865">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2520" w:name="_Toc34227056"/>
      <w:bookmarkStart w:id="2521" w:name="_Toc34749771"/>
      <w:bookmarkStart w:id="2522" w:name="_Toc34750331"/>
      <w:bookmarkStart w:id="2523" w:name="_Toc34750521"/>
      <w:bookmarkStart w:id="2524" w:name="_Toc35940927"/>
      <w:bookmarkStart w:id="2525" w:name="_Toc35937360"/>
      <w:bookmarkStart w:id="2526" w:name="_Toc36463754"/>
      <w:bookmarkStart w:id="2527" w:name="_Toc43131686"/>
      <w:bookmarkStart w:id="2528" w:name="_Toc45032521"/>
      <w:bookmarkStart w:id="2529" w:name="_Toc49782215"/>
      <w:bookmarkStart w:id="2530" w:name="_Toc51873651"/>
      <w:bookmarkStart w:id="2531" w:name="_Toc57209137"/>
      <w:bookmarkStart w:id="2532" w:name="_Toc58588480"/>
      <w:bookmarkStart w:id="2533" w:name="_Toc66114841"/>
      <w:bookmarkStart w:id="2534" w:name="_Toc67686352"/>
      <w:bookmarkStart w:id="2535" w:name="_Toc74994641"/>
      <w:bookmarkStart w:id="2536" w:name="_Toc85467895"/>
      <w:bookmarkStart w:id="2537" w:name="_Toc89182937"/>
      <w:bookmarkStart w:id="2538" w:name="_Toc90651239"/>
      <w:bookmarkStart w:id="2539" w:name="_Toc96933389"/>
      <w:bookmarkStart w:id="2540" w:name="_Toc98507256"/>
      <w:bookmarkStart w:id="2541" w:name="_Toc98507709"/>
      <w:bookmarkStart w:id="2542" w:name="_Toc106640712"/>
      <w:bookmarkStart w:id="2543" w:name="_Toc122098586"/>
      <w:bookmarkStart w:id="2544" w:name="_Toc130844708"/>
      <w:bookmarkStart w:id="2545" w:name="_Toc138412230"/>
      <w:bookmarkStart w:id="2546" w:name="_Toc145957016"/>
      <w:bookmarkStart w:id="2547" w:name="_Toc153890713"/>
      <w:bookmarkStart w:id="2548" w:name="_Toc161835012"/>
      <w:r w:rsidRPr="00616F0C">
        <w:t>6.1.3.2</w:t>
      </w:r>
      <w:r w:rsidRPr="00616F0C">
        <w:tab/>
        <w:t xml:space="preserve">Resource: </w:t>
      </w:r>
      <w:bookmarkEnd w:id="2518"/>
      <w:bookmarkEnd w:id="2519"/>
      <w:r w:rsidRPr="00616F0C">
        <w:t>RecordCollection (Collection)</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641B556F" w14:textId="77777777" w:rsidR="00E134FC" w:rsidRPr="00616F0C" w:rsidRDefault="00E134FC" w:rsidP="00E134FC">
      <w:pPr>
        <w:pStyle w:val="Heading5"/>
      </w:pPr>
      <w:bookmarkStart w:id="2549" w:name="_Toc22187555"/>
      <w:bookmarkStart w:id="2550" w:name="_Toc22630777"/>
      <w:bookmarkStart w:id="2551" w:name="_Toc34227057"/>
      <w:bookmarkStart w:id="2552" w:name="_Toc34749772"/>
      <w:bookmarkStart w:id="2553" w:name="_Toc34750332"/>
      <w:bookmarkStart w:id="2554" w:name="_Toc34750522"/>
      <w:bookmarkStart w:id="2555" w:name="_Toc35940928"/>
      <w:bookmarkStart w:id="2556" w:name="_Toc35937361"/>
      <w:bookmarkStart w:id="2557" w:name="_Toc36463755"/>
      <w:bookmarkStart w:id="2558" w:name="_Toc43131687"/>
      <w:bookmarkStart w:id="2559" w:name="_Toc45032522"/>
      <w:bookmarkStart w:id="2560" w:name="_Toc49782216"/>
      <w:bookmarkStart w:id="2561" w:name="_Toc51873652"/>
      <w:bookmarkStart w:id="2562" w:name="_Toc57209138"/>
      <w:bookmarkStart w:id="2563" w:name="_Toc58588481"/>
      <w:bookmarkStart w:id="2564" w:name="_Toc66114842"/>
      <w:bookmarkStart w:id="2565" w:name="_Toc67686353"/>
      <w:bookmarkStart w:id="2566" w:name="_Toc74994642"/>
      <w:bookmarkStart w:id="2567" w:name="_Toc85467896"/>
      <w:bookmarkStart w:id="2568" w:name="_Toc89182938"/>
      <w:bookmarkStart w:id="2569" w:name="_Toc90651240"/>
      <w:bookmarkStart w:id="2570" w:name="_Toc96933390"/>
      <w:bookmarkStart w:id="2571" w:name="_Toc98507257"/>
      <w:bookmarkStart w:id="2572" w:name="_Toc98507710"/>
      <w:bookmarkStart w:id="2573" w:name="_Toc106640713"/>
      <w:bookmarkStart w:id="2574" w:name="_Toc122098587"/>
      <w:bookmarkStart w:id="2575" w:name="_Toc130844709"/>
      <w:bookmarkStart w:id="2576" w:name="_Toc138412231"/>
      <w:bookmarkStart w:id="2577" w:name="_Toc145957017"/>
      <w:bookmarkStart w:id="2578" w:name="_Toc153890714"/>
      <w:bookmarkStart w:id="2579" w:name="_Toc161835013"/>
      <w:r w:rsidRPr="00616F0C">
        <w:t>6.1.3.2.1</w:t>
      </w:r>
      <w:r w:rsidRPr="00616F0C">
        <w:tab/>
        <w:t>Description</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2580" w:name="_Toc22187556"/>
      <w:bookmarkStart w:id="2581" w:name="_Toc22630778"/>
      <w:bookmarkStart w:id="2582" w:name="_Toc34227058"/>
      <w:bookmarkStart w:id="2583" w:name="_Toc34749773"/>
      <w:bookmarkStart w:id="2584" w:name="_Toc34750333"/>
      <w:bookmarkStart w:id="2585" w:name="_Toc34750523"/>
      <w:bookmarkStart w:id="2586" w:name="_Toc35940929"/>
      <w:bookmarkStart w:id="2587" w:name="_Toc35937362"/>
      <w:bookmarkStart w:id="2588" w:name="_Toc36463756"/>
      <w:bookmarkStart w:id="2589" w:name="_Toc43131688"/>
      <w:bookmarkStart w:id="2590" w:name="_Toc45032523"/>
      <w:bookmarkStart w:id="2591" w:name="_Toc49782217"/>
      <w:bookmarkStart w:id="2592" w:name="_Toc51873653"/>
      <w:bookmarkStart w:id="2593" w:name="_Toc57209139"/>
      <w:bookmarkStart w:id="2594" w:name="_Toc58588482"/>
      <w:bookmarkStart w:id="2595" w:name="_Toc66114843"/>
      <w:bookmarkStart w:id="2596" w:name="_Toc67686354"/>
      <w:bookmarkStart w:id="2597" w:name="_Toc74994643"/>
      <w:bookmarkStart w:id="2598" w:name="_Toc85467897"/>
      <w:bookmarkStart w:id="2599" w:name="_Toc89182939"/>
      <w:bookmarkStart w:id="2600" w:name="_Toc90651241"/>
      <w:bookmarkStart w:id="2601" w:name="_Toc96933391"/>
      <w:bookmarkStart w:id="2602" w:name="_Toc98507258"/>
      <w:bookmarkStart w:id="2603" w:name="_Toc98507711"/>
      <w:bookmarkStart w:id="2604" w:name="_Toc106640714"/>
      <w:bookmarkStart w:id="2605" w:name="_Toc122098588"/>
      <w:bookmarkStart w:id="2606" w:name="_Toc130844710"/>
      <w:bookmarkStart w:id="2607" w:name="_Toc138412232"/>
      <w:bookmarkStart w:id="2608" w:name="_Toc145957018"/>
      <w:bookmarkStart w:id="2609" w:name="_Toc153890715"/>
      <w:bookmarkStart w:id="2610" w:name="_Toc161835014"/>
      <w:r w:rsidRPr="00616F0C">
        <w:lastRenderedPageBreak/>
        <w:t>6.1.3.2.2</w:t>
      </w:r>
      <w:r w:rsidRPr="00616F0C">
        <w:tab/>
        <w:t>Resource Definition</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2611" w:name="_Toc22187557"/>
      <w:bookmarkStart w:id="2612" w:name="_Toc22630779"/>
      <w:bookmarkStart w:id="2613" w:name="_Toc34227059"/>
      <w:bookmarkStart w:id="2614" w:name="_Toc34749774"/>
      <w:bookmarkStart w:id="2615" w:name="_Toc34750334"/>
      <w:bookmarkStart w:id="2616" w:name="_Toc34750524"/>
      <w:bookmarkStart w:id="2617" w:name="_Toc35940930"/>
      <w:bookmarkStart w:id="2618" w:name="_Toc35937363"/>
      <w:bookmarkStart w:id="2619" w:name="_Toc36463757"/>
      <w:bookmarkStart w:id="2620" w:name="_Toc43131689"/>
      <w:bookmarkStart w:id="2621" w:name="_Toc45032524"/>
      <w:bookmarkStart w:id="2622" w:name="_Toc49782218"/>
      <w:bookmarkStart w:id="2623" w:name="_Toc51873654"/>
      <w:bookmarkStart w:id="2624" w:name="_Toc57209140"/>
      <w:bookmarkStart w:id="2625" w:name="_Toc58588483"/>
      <w:bookmarkStart w:id="2626" w:name="_Toc66114844"/>
      <w:bookmarkStart w:id="2627" w:name="_Toc67686355"/>
      <w:bookmarkStart w:id="2628" w:name="_Toc74994644"/>
      <w:bookmarkStart w:id="2629" w:name="_Toc85467898"/>
      <w:bookmarkStart w:id="2630" w:name="_Toc89182940"/>
      <w:bookmarkStart w:id="2631" w:name="_Toc90651242"/>
      <w:bookmarkStart w:id="2632" w:name="_Toc96933392"/>
      <w:bookmarkStart w:id="2633" w:name="_Toc98507259"/>
      <w:bookmarkStart w:id="2634" w:name="_Toc98507712"/>
      <w:bookmarkStart w:id="2635" w:name="_Toc106640715"/>
      <w:bookmarkStart w:id="2636" w:name="_Toc122098589"/>
      <w:bookmarkStart w:id="2637" w:name="_Toc130844711"/>
      <w:bookmarkStart w:id="2638" w:name="_Toc138412233"/>
      <w:bookmarkStart w:id="2639" w:name="_Toc145957019"/>
      <w:bookmarkStart w:id="2640" w:name="_Toc153890716"/>
      <w:bookmarkStart w:id="2641" w:name="_Toc161835015"/>
      <w:r w:rsidRPr="00616F0C">
        <w:t>6.1.3.2.3</w:t>
      </w:r>
      <w:r w:rsidRPr="00616F0C">
        <w:tab/>
        <w:t>Resource Standard Methods</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07A7B248" w14:textId="77777777" w:rsidR="00E134FC" w:rsidRPr="00616F0C" w:rsidRDefault="00E134FC" w:rsidP="00E134FC">
      <w:pPr>
        <w:pStyle w:val="H6"/>
      </w:pPr>
      <w:bookmarkStart w:id="2642" w:name="_Toc22187558"/>
      <w:bookmarkStart w:id="2643" w:name="_Toc22630780"/>
      <w:bookmarkStart w:id="2644" w:name="_Toc34227060"/>
      <w:bookmarkStart w:id="2645" w:name="_Toc34749775"/>
      <w:bookmarkStart w:id="2646" w:name="_Toc34750335"/>
      <w:bookmarkStart w:id="2647" w:name="_Toc34750525"/>
      <w:bookmarkStart w:id="2648" w:name="_Toc35940931"/>
      <w:bookmarkStart w:id="2649" w:name="_Toc35937364"/>
      <w:bookmarkStart w:id="2650" w:name="_Toc36463758"/>
      <w:bookmarkStart w:id="2651" w:name="_Toc43131690"/>
      <w:bookmarkStart w:id="2652" w:name="_Toc45032525"/>
      <w:bookmarkStart w:id="2653" w:name="_Toc49782219"/>
      <w:bookmarkStart w:id="2654" w:name="_Toc51873655"/>
      <w:bookmarkStart w:id="2655" w:name="_Toc57209141"/>
      <w:bookmarkStart w:id="2656" w:name="_Toc58588484"/>
      <w:bookmarkStart w:id="2657" w:name="_Toc66114845"/>
      <w:bookmarkStart w:id="2658" w:name="_Toc67686356"/>
      <w:bookmarkStart w:id="2659" w:name="_Toc74994645"/>
      <w:bookmarkStart w:id="2660" w:name="_Toc85467899"/>
      <w:bookmarkStart w:id="2661" w:name="_Toc89182941"/>
      <w:bookmarkStart w:id="2662" w:name="_Toc90651243"/>
      <w:bookmarkStart w:id="2663" w:name="_Toc96933393"/>
      <w:r w:rsidRPr="00616F0C">
        <w:t>6.1.3.2.3.1</w:t>
      </w:r>
      <w:r w:rsidRPr="00616F0C">
        <w:tab/>
        <w:t>GET</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lastRenderedPageBreak/>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09DA4"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6F05AE02" w:rsidR="00E134FC" w:rsidRPr="00616F0C" w:rsidDel="00A10EB7"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19AB3F" w14:textId="77777777" w:rsidR="00E134FC" w:rsidRDefault="00E134FC" w:rsidP="008E16EE">
            <w:pPr>
              <w:pStyle w:val="TAL"/>
              <w:rPr>
                <w:rFonts w:cs="Arial"/>
                <w:szCs w:val="18"/>
              </w:rPr>
            </w:pPr>
            <w:r w:rsidRPr="00616F0C">
              <w:rPr>
                <w:rFonts w:cs="Arial"/>
                <w:szCs w:val="18"/>
              </w:rPr>
              <w:t>The filter criteria for searching the records of the storage.</w:t>
            </w:r>
          </w:p>
          <w:p w14:paraId="1530CDB1" w14:textId="1ACB69CE" w:rsidR="00F77725" w:rsidRPr="00616F0C" w:rsidRDefault="00F77725" w:rsidP="008E16EE">
            <w:pPr>
              <w:pStyle w:val="TAL"/>
              <w:rPr>
                <w:rFonts w:cs="Arial"/>
                <w:szCs w:val="18"/>
              </w:rPr>
            </w:pPr>
            <w:r w:rsidRPr="00604856">
              <w:rPr>
                <w:rFonts w:cs="Arial"/>
                <w:szCs w:val="18"/>
              </w:rPr>
              <w:t xml:space="preserve">If the </w:t>
            </w:r>
            <w:r>
              <w:rPr>
                <w:rFonts w:cs="Arial"/>
                <w:szCs w:val="18"/>
              </w:rPr>
              <w:t>tag-count-filter</w:t>
            </w:r>
            <w:r w:rsidRPr="00604856">
              <w:rPr>
                <w:rFonts w:cs="Arial"/>
                <w:szCs w:val="18"/>
              </w:rPr>
              <w:t xml:space="preserve"> query</w:t>
            </w:r>
            <w:r>
              <w:rPr>
                <w:rFonts w:cs="Arial"/>
                <w:szCs w:val="18"/>
              </w:rPr>
              <w:t xml:space="preserve"> </w:t>
            </w:r>
            <w:r w:rsidRPr="00604856">
              <w:rPr>
                <w:rFonts w:cs="Arial"/>
                <w:szCs w:val="18"/>
              </w:rPr>
              <w:t xml:space="preserve">parameter </w:t>
            </w:r>
            <w:r>
              <w:rPr>
                <w:rFonts w:cs="Arial"/>
                <w:szCs w:val="18"/>
              </w:rPr>
              <w:t xml:space="preserve">is </w:t>
            </w:r>
            <w:r w:rsidRPr="00604856">
              <w:rPr>
                <w:rFonts w:cs="Arial"/>
                <w:szCs w:val="18"/>
              </w:rPr>
              <w:t>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47F177EA"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3558B" w14:textId="77777777" w:rsidR="00E134F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p w14:paraId="1A06B0F8" w14:textId="5E357D80" w:rsidR="00F77725" w:rsidRPr="00616F0C" w:rsidRDefault="00F77725" w:rsidP="008E16EE">
            <w:pPr>
              <w:pStyle w:val="TAL"/>
              <w:rPr>
                <w:rFonts w:cs="Arial"/>
                <w:szCs w:val="18"/>
              </w:rPr>
            </w:pPr>
            <w:r w:rsidRPr="00E66E09">
              <w:rPr>
                <w:rFonts w:cs="Arial"/>
                <w:szCs w:val="18"/>
              </w:rPr>
              <w:t xml:space="preserve">If the retrieve-records or </w:t>
            </w:r>
            <w:r>
              <w:rPr>
                <w:rFonts w:cs="Arial"/>
                <w:szCs w:val="18"/>
              </w:rPr>
              <w:t>tag-count-filter</w:t>
            </w:r>
            <w:r w:rsidRPr="00E66E09">
              <w:rPr>
                <w:rFonts w:cs="Arial"/>
                <w:szCs w:val="18"/>
              </w:rPr>
              <w:t xml:space="preserve"> query</w:t>
            </w:r>
            <w:r>
              <w:rPr>
                <w:rFonts w:cs="Arial"/>
                <w:szCs w:val="18"/>
              </w:rPr>
              <w:t xml:space="preserve"> </w:t>
            </w:r>
            <w:r w:rsidRPr="00E66E09">
              <w:rPr>
                <w:rFonts w:cs="Arial"/>
                <w:szCs w:val="18"/>
              </w:rPr>
              <w:t>parameters are 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15922926"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234141D1" w:rsidR="00E134FC" w:rsidRPr="00616F0C" w:rsidRDefault="00E134FC" w:rsidP="00F77725">
            <w:pPr>
              <w:pStyle w:val="TAL"/>
              <w:rPr>
                <w:rFonts w:cs="Arial"/>
                <w:szCs w:val="18"/>
              </w:rPr>
            </w:pPr>
            <w:r w:rsidRPr="007F72F2">
              <w:rPr>
                <w:rFonts w:cs="Arial"/>
                <w:szCs w:val="18"/>
              </w:rPr>
              <w:t xml:space="preserve">If </w:t>
            </w:r>
            <w:r w:rsidR="00F77725">
              <w:rPr>
                <w:rFonts w:cs="Arial"/>
                <w:szCs w:val="18"/>
              </w:rPr>
              <w:t xml:space="preserve">the </w:t>
            </w:r>
            <w:r w:rsidRPr="007F72F2">
              <w:rPr>
                <w:rFonts w:cs="Arial"/>
                <w:szCs w:val="18"/>
              </w:rPr>
              <w:t>count-indicator is set</w:t>
            </w:r>
            <w:r w:rsidR="00F77725">
              <w:rPr>
                <w:rFonts w:cs="Arial"/>
                <w:szCs w:val="18"/>
              </w:rPr>
              <w:t xml:space="preserve"> or the tag count-filter query parameter is included</w:t>
            </w:r>
            <w:r w:rsidRPr="007F72F2">
              <w:rPr>
                <w:rFonts w:cs="Arial"/>
                <w:szCs w:val="18"/>
              </w:rPr>
              <w:t xml:space="preserve">, </w:t>
            </w:r>
            <w:r w:rsidR="00F77725">
              <w:rPr>
                <w:rFonts w:cs="Arial"/>
                <w:szCs w:val="18"/>
              </w:rPr>
              <w:t xml:space="preserve">then </w:t>
            </w:r>
            <w:r w:rsidRPr="007F72F2">
              <w:rPr>
                <w:rFonts w:cs="Arial"/>
                <w:szCs w:val="18"/>
              </w:rPr>
              <w:t xml:space="preserve">this parameter shall not be </w:t>
            </w:r>
            <w:r w:rsidR="00F77725">
              <w:rPr>
                <w:rFonts w:cs="Arial"/>
                <w:szCs w:val="18"/>
              </w:rPr>
              <w:t>included</w:t>
            </w:r>
            <w:r w:rsidRPr="007F72F2">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0A6C8" w14:textId="5F45BDA4" w:rsidR="00E134FC" w:rsidRPr="007F72F2" w:rsidRDefault="00E134FC" w:rsidP="008E16EE">
            <w:pPr>
              <w:pStyle w:val="TAL"/>
              <w:rPr>
                <w:rFonts w:cs="Arial"/>
                <w:szCs w:val="18"/>
              </w:rPr>
            </w:pPr>
            <w:r w:rsidRPr="007F72F2">
              <w:rPr>
                <w:rFonts w:cs="Arial"/>
                <w:szCs w:val="18"/>
              </w:rPr>
              <w:t xml:space="preserve">Maximum </w:t>
            </w:r>
            <w:r w:rsidR="00FA4F28">
              <w:rPr>
                <w:rFonts w:cs="Arial"/>
                <w:szCs w:val="18"/>
              </w:rPr>
              <w:t>content</w:t>
            </w:r>
            <w:r w:rsidR="00FA4F28" w:rsidRPr="007F72F2">
              <w:rPr>
                <w:rFonts w:cs="Arial"/>
                <w:szCs w:val="18"/>
              </w:rPr>
              <w:t xml:space="preserve"> </w:t>
            </w:r>
            <w:r w:rsidRPr="007F72F2">
              <w:rPr>
                <w:rFonts w:cs="Arial"/>
                <w:szCs w:val="18"/>
              </w:rPr>
              <w:t>size (before compression, if any) of the response, expressed in kilo octets.</w:t>
            </w:r>
          </w:p>
          <w:p w14:paraId="1F9B0E5D" w14:textId="118937D7" w:rsidR="00E134FC" w:rsidRPr="00616F0C" w:rsidRDefault="00E134FC" w:rsidP="008E16EE">
            <w:pPr>
              <w:pStyle w:val="TAL"/>
              <w:rPr>
                <w:rFonts w:cs="Arial"/>
                <w:szCs w:val="18"/>
              </w:rPr>
            </w:pPr>
            <w:r w:rsidRPr="007F72F2">
              <w:rPr>
                <w:rFonts w:cs="Arial"/>
                <w:szCs w:val="18"/>
              </w:rPr>
              <w:t xml:space="preserve">When present, the UDSF shall limit the number of Records or Meta returned in the response so as not to exceed the maximum </w:t>
            </w:r>
            <w:r w:rsidR="00D566CF">
              <w:rPr>
                <w:rFonts w:cs="Arial"/>
                <w:szCs w:val="18"/>
              </w:rPr>
              <w:t>content</w:t>
            </w:r>
            <w:r w:rsidR="00D566CF" w:rsidRPr="007F72F2">
              <w:rPr>
                <w:rFonts w:cs="Arial"/>
                <w:szCs w:val="18"/>
              </w:rPr>
              <w:t xml:space="preserve"> </w:t>
            </w:r>
            <w:r w:rsidRPr="007F72F2">
              <w:rPr>
                <w:rFonts w:cs="Arial"/>
                <w:szCs w:val="18"/>
              </w:rPr>
              <w:t>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r w:rsidR="00F77725" w:rsidRPr="004F6472" w14:paraId="0F9F7B75" w14:textId="77777777" w:rsidTr="00F7772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BB22A24" w14:textId="77777777" w:rsidR="00F77725" w:rsidRPr="004F6472" w:rsidRDefault="00F77725" w:rsidP="00F77725">
            <w:pPr>
              <w:pStyle w:val="TAL"/>
            </w:pPr>
            <w:r>
              <w:t>tag-count-filter</w:t>
            </w:r>
          </w:p>
        </w:tc>
        <w:tc>
          <w:tcPr>
            <w:tcW w:w="732" w:type="pct"/>
            <w:tcBorders>
              <w:top w:val="single" w:sz="4" w:space="0" w:color="auto"/>
              <w:left w:val="single" w:sz="6" w:space="0" w:color="000000"/>
              <w:bottom w:val="single" w:sz="6" w:space="0" w:color="000000"/>
              <w:right w:val="single" w:sz="6" w:space="0" w:color="000000"/>
            </w:tcBorders>
          </w:tcPr>
          <w:p w14:paraId="4D075934" w14:textId="77777777" w:rsidR="00F77725" w:rsidRPr="004F6472" w:rsidRDefault="00F77725" w:rsidP="00F77725">
            <w:pPr>
              <w:pStyle w:val="TAL"/>
            </w:pPr>
            <w:r w:rsidRPr="00F77725">
              <w:t>map(CountExpression)</w:t>
            </w:r>
          </w:p>
        </w:tc>
        <w:tc>
          <w:tcPr>
            <w:tcW w:w="215" w:type="pct"/>
            <w:tcBorders>
              <w:top w:val="single" w:sz="4" w:space="0" w:color="auto"/>
              <w:left w:val="single" w:sz="6" w:space="0" w:color="000000"/>
              <w:bottom w:val="single" w:sz="6" w:space="0" w:color="000000"/>
              <w:right w:val="single" w:sz="6" w:space="0" w:color="000000"/>
            </w:tcBorders>
          </w:tcPr>
          <w:p w14:paraId="2DF60D96" w14:textId="77777777" w:rsidR="00F77725" w:rsidRPr="004F6472" w:rsidRDefault="00F77725" w:rsidP="00F77725">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53740A55" w14:textId="77777777" w:rsidR="00F77725" w:rsidRPr="004F6472" w:rsidRDefault="00F77725" w:rsidP="00F77725">
            <w:pPr>
              <w:pStyle w:val="TAL"/>
            </w:pPr>
            <w:r>
              <w:t>1..N</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D4CBA" w14:textId="77777777" w:rsidR="00F77725" w:rsidRDefault="00F77725" w:rsidP="00F77725">
            <w:pPr>
              <w:pStyle w:val="TAL"/>
              <w:rPr>
                <w:rFonts w:cs="Arial"/>
                <w:szCs w:val="18"/>
              </w:rPr>
            </w:pPr>
            <w:r w:rsidRPr="00200F0D">
              <w:rPr>
                <w:rFonts w:cs="Arial"/>
                <w:szCs w:val="18"/>
              </w:rPr>
              <w:t xml:space="preserve">The filter criteria for </w:t>
            </w:r>
            <w:r>
              <w:rPr>
                <w:rFonts w:cs="Arial"/>
                <w:szCs w:val="18"/>
              </w:rPr>
              <w:t>counting</w:t>
            </w:r>
            <w:r w:rsidRPr="00200F0D">
              <w:rPr>
                <w:rFonts w:cs="Arial"/>
                <w:szCs w:val="18"/>
              </w:rPr>
              <w:t xml:space="preserve"> the records of the storage.</w:t>
            </w:r>
          </w:p>
          <w:p w14:paraId="6A3539FC" w14:textId="77777777" w:rsidR="00F77725" w:rsidRDefault="00F77725" w:rsidP="00F77725">
            <w:pPr>
              <w:pStyle w:val="TAL"/>
              <w:rPr>
                <w:rFonts w:cs="Arial"/>
                <w:szCs w:val="18"/>
              </w:rPr>
            </w:pPr>
          </w:p>
          <w:p w14:paraId="16FE5E27" w14:textId="1FAD8844" w:rsidR="00F77725" w:rsidRDefault="00F77725" w:rsidP="00F77725">
            <w:pPr>
              <w:pStyle w:val="TAL"/>
              <w:rPr>
                <w:rFonts w:cs="Arial"/>
                <w:szCs w:val="18"/>
              </w:rPr>
            </w:pPr>
            <w:r>
              <w:rPr>
                <w:rFonts w:cs="Arial"/>
                <w:szCs w:val="18"/>
              </w:rPr>
              <w:t>If the tag-count-filter parameter is included, then the filter, count-indicator and retrieve-records parameters shall not be included.</w:t>
            </w:r>
          </w:p>
          <w:p w14:paraId="376EBD55" w14:textId="77777777" w:rsidR="00F77725" w:rsidRDefault="00F77725" w:rsidP="00F77725">
            <w:pPr>
              <w:pStyle w:val="TAL"/>
              <w:rPr>
                <w:rFonts w:cs="Arial"/>
                <w:szCs w:val="18"/>
              </w:rPr>
            </w:pPr>
          </w:p>
          <w:p w14:paraId="2E624471" w14:textId="77777777" w:rsidR="00F77725" w:rsidRPr="004F6472" w:rsidRDefault="00F77725" w:rsidP="00F77725">
            <w:pPr>
              <w:pStyle w:val="TAL"/>
              <w:rPr>
                <w:rFonts w:cs="Arial"/>
                <w:szCs w:val="18"/>
              </w:rPr>
            </w:pPr>
            <w:r w:rsidRPr="00210EE3">
              <w:rPr>
                <w:rFonts w:cs="Arial"/>
                <w:szCs w:val="18"/>
              </w:rPr>
              <w:t xml:space="preserve">The key to the map </w:t>
            </w:r>
            <w:r>
              <w:rPr>
                <w:rFonts w:cs="Arial"/>
                <w:szCs w:val="18"/>
              </w:rPr>
              <w:t xml:space="preserve">is </w:t>
            </w:r>
            <w:r w:rsidRPr="00210EE3">
              <w:rPr>
                <w:rFonts w:cs="Arial"/>
                <w:szCs w:val="18"/>
              </w:rPr>
              <w:t xml:space="preserve">a unique string identifying the specific </w:t>
            </w:r>
            <w:r>
              <w:rPr>
                <w:rFonts w:cs="Arial"/>
                <w:szCs w:val="18"/>
              </w:rPr>
              <w:t>CountExpression</w:t>
            </w:r>
            <w:r w:rsidRPr="00210EE3">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0AE85F5F" w14:textId="77777777" w:rsidR="00F77725" w:rsidRPr="004F6472" w:rsidRDefault="00F77725" w:rsidP="00F77725">
            <w:pPr>
              <w:pStyle w:val="TAL"/>
            </w:pPr>
            <w:r>
              <w:t>AdvancedCounting</w:t>
            </w:r>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D17AAD" w14:textId="77777777" w:rsidR="00E134FC" w:rsidRPr="00616F0C" w:rsidRDefault="00E134FC" w:rsidP="008E16EE">
            <w:pPr>
              <w:pStyle w:val="TAL"/>
            </w:pPr>
            <w:r w:rsidRPr="00616F0C">
              <w:t xml:space="preserve"> RecordSearchResult</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43A2DA" w14:textId="77777777" w:rsidR="00E134FC" w:rsidRPr="00616F0C" w:rsidRDefault="00E134FC" w:rsidP="008E16EE">
            <w:pPr>
              <w:pStyle w:val="TAL"/>
            </w:pPr>
            <w:r w:rsidRPr="00616F0C">
              <w:t>The search result containing the record references matching the filter.</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2664" w:name="_Toc85467900"/>
      <w:bookmarkStart w:id="2665" w:name="_Toc89182942"/>
      <w:bookmarkStart w:id="2666" w:name="_Toc90651244"/>
      <w:bookmarkStart w:id="2667" w:name="_Toc96933394"/>
      <w:bookmarkStart w:id="2668" w:name="_Toc22187566"/>
      <w:bookmarkStart w:id="2669" w:name="_Toc22630788"/>
      <w:bookmarkStart w:id="2670" w:name="_Toc34227061"/>
      <w:bookmarkStart w:id="2671" w:name="_Toc34749776"/>
      <w:bookmarkStart w:id="2672" w:name="_Toc34750336"/>
      <w:bookmarkStart w:id="2673" w:name="_Toc34750526"/>
      <w:bookmarkStart w:id="2674" w:name="_Toc35940932"/>
      <w:bookmarkStart w:id="2675" w:name="_Toc35937365"/>
      <w:bookmarkStart w:id="2676" w:name="_Toc36463759"/>
      <w:bookmarkStart w:id="2677" w:name="_Toc43131691"/>
      <w:bookmarkStart w:id="2678" w:name="_Toc45032526"/>
      <w:bookmarkStart w:id="2679" w:name="_Toc49782220"/>
      <w:bookmarkStart w:id="2680" w:name="_Toc51873656"/>
      <w:bookmarkStart w:id="2681" w:name="_Toc57209142"/>
      <w:bookmarkStart w:id="2682" w:name="_Toc58588485"/>
      <w:bookmarkStart w:id="2683" w:name="_Toc66114846"/>
      <w:bookmarkStart w:id="2684" w:name="_Toc67686357"/>
      <w:bookmarkStart w:id="2685" w:name="_Toc74994646"/>
      <w:r w:rsidRPr="00616F0C">
        <w:t>6.1.3.2.3.</w:t>
      </w:r>
      <w:r>
        <w:t>2</w:t>
      </w:r>
      <w:r w:rsidRPr="00616F0C">
        <w:tab/>
      </w:r>
      <w:r>
        <w:t>DELETE</w:t>
      </w:r>
      <w:bookmarkEnd w:id="2664"/>
      <w:bookmarkEnd w:id="2665"/>
      <w:bookmarkEnd w:id="2666"/>
      <w:bookmarkEnd w:id="2667"/>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490CE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0E7D9B5" w14:textId="77777777" w:rsidR="00E134F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p w14:paraId="4272A9E5" w14:textId="77777777" w:rsidR="000778A7" w:rsidRDefault="000778A7" w:rsidP="008E16EE">
            <w:pPr>
              <w:pStyle w:val="TAL"/>
              <w:rPr>
                <w:rFonts w:cs="Arial"/>
                <w:szCs w:val="18"/>
              </w:rPr>
            </w:pPr>
          </w:p>
          <w:p w14:paraId="43EC8D68" w14:textId="1D7B54A9" w:rsidR="000778A7" w:rsidRDefault="000778A7" w:rsidP="000778A7">
            <w:pPr>
              <w:pStyle w:val="TAL"/>
              <w:rPr>
                <w:rFonts w:cs="Arial"/>
                <w:szCs w:val="18"/>
                <w:lang w:val="en-IN"/>
              </w:rPr>
            </w:pPr>
            <w:r>
              <w:rPr>
                <w:rFonts w:cs="Arial"/>
                <w:szCs w:val="18"/>
                <w:lang w:val="en-IN"/>
              </w:rPr>
              <w:t xml:space="preserve">To delete all records, the SearchComparison shall use a value of </w:t>
            </w:r>
            <w:r w:rsidRPr="00410DE0">
              <w:rPr>
                <w:rFonts w:cs="Arial"/>
                <w:szCs w:val="18"/>
                <w:lang w:val="en-IN"/>
              </w:rPr>
              <w:t>"</w:t>
            </w:r>
            <w:r>
              <w:rPr>
                <w:rFonts w:cs="Arial"/>
                <w:szCs w:val="18"/>
                <w:lang w:val="en-IN"/>
              </w:rPr>
              <w:t>GTE</w:t>
            </w:r>
            <w:r w:rsidRPr="00410DE0">
              <w:rPr>
                <w:rFonts w:cs="Arial"/>
                <w:szCs w:val="18"/>
                <w:lang w:val="en-IN"/>
              </w:rPr>
              <w:t xml:space="preserve">" </w:t>
            </w:r>
            <w:r>
              <w:rPr>
                <w:rFonts w:cs="Arial"/>
                <w:szCs w:val="18"/>
                <w:lang w:val="en-IN"/>
              </w:rPr>
              <w:t>for</w:t>
            </w:r>
            <w:r w:rsidRPr="00EB1B84">
              <w:rPr>
                <w:rFonts w:cs="Arial"/>
                <w:szCs w:val="18"/>
                <w:lang w:val="en-IN"/>
              </w:rPr>
              <w:t xml:space="preserve"> the ComparisonOperator </w:t>
            </w:r>
            <w:r>
              <w:rPr>
                <w:rFonts w:cs="Arial"/>
                <w:szCs w:val="18"/>
                <w:lang w:val="en-IN"/>
              </w:rPr>
              <w:t xml:space="preserve">defined </w:t>
            </w:r>
            <w:r>
              <w:t>in table 6.1.6.3.3-1</w:t>
            </w:r>
            <w:r w:rsidRPr="00EB1B84">
              <w:rPr>
                <w:rFonts w:cs="Arial"/>
                <w:szCs w:val="18"/>
                <w:lang w:val="en-IN"/>
              </w:rPr>
              <w:t>.</w:t>
            </w:r>
          </w:p>
          <w:p w14:paraId="64F9B91A" w14:textId="77777777" w:rsidR="000778A7" w:rsidRDefault="000778A7" w:rsidP="000778A7">
            <w:pPr>
              <w:pStyle w:val="TAL"/>
              <w:rPr>
                <w:rFonts w:cs="Arial"/>
                <w:szCs w:val="18"/>
                <w:lang w:val="en-IN"/>
              </w:rPr>
            </w:pPr>
          </w:p>
          <w:p w14:paraId="03FC2D16" w14:textId="5B3F10FB" w:rsidR="000778A7" w:rsidRPr="00616F0C" w:rsidRDefault="000778A7" w:rsidP="000778A7">
            <w:pPr>
              <w:pStyle w:val="TAL"/>
              <w:rPr>
                <w:rFonts w:cs="Arial"/>
                <w:szCs w:val="18"/>
              </w:rPr>
            </w:pPr>
            <w:r>
              <w:rPr>
                <w:rFonts w:cs="Arial"/>
                <w:szCs w:val="18"/>
                <w:lang w:val="en-IN"/>
              </w:rPr>
              <w:t xml:space="preserve">The value of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shall be set to </w:t>
            </w:r>
            <w:r w:rsidRPr="001F1875">
              <w:rPr>
                <w:rFonts w:cs="Arial"/>
                <w:sz w:val="16"/>
                <w:szCs w:val="16"/>
                <w:lang w:val="en-US"/>
              </w:rPr>
              <w:t>""</w:t>
            </w:r>
            <w:r>
              <w:rPr>
                <w:rFonts w:cs="Arial"/>
                <w:szCs w:val="18"/>
                <w:lang w:val="en-IN"/>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112BE" w14:textId="77777777" w:rsidR="00E134FC" w:rsidRPr="00616F0C" w:rsidDel="00E64F68" w:rsidRDefault="00E134FC" w:rsidP="008E16EE">
            <w:pPr>
              <w:pStyle w:val="TAL"/>
            </w:pPr>
            <w:r>
              <w:t>RecordIdList</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2686" w:name="_Toc85467901"/>
      <w:bookmarkStart w:id="2687" w:name="_Toc89182943"/>
      <w:bookmarkStart w:id="2688" w:name="_Toc90651245"/>
      <w:bookmarkStart w:id="2689" w:name="_Toc96933395"/>
      <w:bookmarkStart w:id="2690" w:name="_Toc98507260"/>
      <w:bookmarkStart w:id="2691" w:name="_Toc98507713"/>
      <w:bookmarkStart w:id="2692" w:name="_Toc106640716"/>
      <w:bookmarkStart w:id="2693" w:name="_Toc122098590"/>
      <w:bookmarkStart w:id="2694" w:name="_Toc130844712"/>
      <w:bookmarkStart w:id="2695" w:name="_Toc138412234"/>
      <w:bookmarkStart w:id="2696" w:name="_Toc145957020"/>
      <w:bookmarkStart w:id="2697" w:name="_Toc153890717"/>
      <w:bookmarkStart w:id="2698" w:name="_Toc161835016"/>
      <w:r w:rsidRPr="00616F0C">
        <w:t>6.1.3.3</w:t>
      </w:r>
      <w:r w:rsidRPr="00616F0C">
        <w:tab/>
        <w:t xml:space="preserve">Resource: </w:t>
      </w:r>
      <w:bookmarkEnd w:id="2668"/>
      <w:bookmarkEnd w:id="2669"/>
      <w:r w:rsidRPr="00616F0C">
        <w:t>Record (Document)</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4A0AF7C9" w14:textId="77777777" w:rsidR="00E134FC" w:rsidRPr="00616F0C" w:rsidRDefault="00E134FC" w:rsidP="00E134FC">
      <w:pPr>
        <w:pStyle w:val="Heading5"/>
      </w:pPr>
      <w:bookmarkStart w:id="2699" w:name="_Toc34227062"/>
      <w:bookmarkStart w:id="2700" w:name="_Toc34749777"/>
      <w:bookmarkStart w:id="2701" w:name="_Toc34750337"/>
      <w:bookmarkStart w:id="2702" w:name="_Toc34750527"/>
      <w:bookmarkStart w:id="2703" w:name="_Toc35940933"/>
      <w:bookmarkStart w:id="2704" w:name="_Toc35937366"/>
      <w:bookmarkStart w:id="2705" w:name="_Toc36463760"/>
      <w:bookmarkStart w:id="2706" w:name="_Toc43131692"/>
      <w:bookmarkStart w:id="2707" w:name="_Toc45032527"/>
      <w:bookmarkStart w:id="2708" w:name="_Toc49782221"/>
      <w:bookmarkStart w:id="2709" w:name="_Toc51873657"/>
      <w:bookmarkStart w:id="2710" w:name="_Toc57209143"/>
      <w:bookmarkStart w:id="2711" w:name="_Toc58588486"/>
      <w:bookmarkStart w:id="2712" w:name="_Toc66114847"/>
      <w:bookmarkStart w:id="2713" w:name="_Toc67686358"/>
      <w:bookmarkStart w:id="2714" w:name="_Toc74994647"/>
      <w:bookmarkStart w:id="2715" w:name="_Toc85467902"/>
      <w:bookmarkStart w:id="2716" w:name="_Toc89182944"/>
      <w:bookmarkStart w:id="2717" w:name="_Toc90651246"/>
      <w:bookmarkStart w:id="2718" w:name="_Toc96933396"/>
      <w:bookmarkStart w:id="2719" w:name="_Toc98507261"/>
      <w:bookmarkStart w:id="2720" w:name="_Toc98507714"/>
      <w:bookmarkStart w:id="2721" w:name="_Toc106640717"/>
      <w:bookmarkStart w:id="2722" w:name="_Toc122098591"/>
      <w:bookmarkStart w:id="2723" w:name="_Toc130844713"/>
      <w:bookmarkStart w:id="2724" w:name="_Toc138412235"/>
      <w:bookmarkStart w:id="2725" w:name="_Toc145957021"/>
      <w:bookmarkStart w:id="2726" w:name="_Toc153890718"/>
      <w:bookmarkStart w:id="2727" w:name="_Toc161835017"/>
      <w:r w:rsidRPr="00616F0C">
        <w:t>6.1.3.3.1</w:t>
      </w:r>
      <w:r w:rsidRPr="00616F0C">
        <w:tab/>
        <w:t>Description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2728" w:name="_Toc34227063"/>
      <w:bookmarkStart w:id="2729" w:name="_Toc34749778"/>
      <w:bookmarkStart w:id="2730" w:name="_Toc34750338"/>
      <w:bookmarkStart w:id="2731" w:name="_Toc34750528"/>
      <w:bookmarkStart w:id="2732" w:name="_Toc35940934"/>
      <w:bookmarkStart w:id="2733" w:name="_Toc35937367"/>
      <w:bookmarkStart w:id="2734" w:name="_Toc36463761"/>
      <w:bookmarkStart w:id="2735" w:name="_Toc43131693"/>
      <w:bookmarkStart w:id="2736" w:name="_Toc45032528"/>
      <w:bookmarkStart w:id="2737" w:name="_Toc49782222"/>
      <w:bookmarkStart w:id="2738" w:name="_Toc51873658"/>
      <w:bookmarkStart w:id="2739" w:name="_Toc57209144"/>
      <w:bookmarkStart w:id="2740" w:name="_Toc58588487"/>
      <w:bookmarkStart w:id="2741" w:name="_Toc66114848"/>
      <w:bookmarkStart w:id="2742" w:name="_Toc67686359"/>
      <w:bookmarkStart w:id="2743" w:name="_Toc74994648"/>
      <w:bookmarkStart w:id="2744" w:name="_Toc85467903"/>
      <w:bookmarkStart w:id="2745" w:name="_Toc89182945"/>
      <w:bookmarkStart w:id="2746" w:name="_Toc90651247"/>
      <w:bookmarkStart w:id="2747" w:name="_Toc96933397"/>
      <w:bookmarkStart w:id="2748" w:name="_Toc98507262"/>
      <w:bookmarkStart w:id="2749" w:name="_Toc98507715"/>
      <w:bookmarkStart w:id="2750" w:name="_Toc106640718"/>
      <w:bookmarkStart w:id="2751" w:name="_Toc122098592"/>
      <w:bookmarkStart w:id="2752" w:name="_Toc130844714"/>
      <w:bookmarkStart w:id="2753" w:name="_Toc138412236"/>
      <w:bookmarkStart w:id="2754" w:name="_Toc145957022"/>
      <w:bookmarkStart w:id="2755" w:name="_Toc153890719"/>
      <w:bookmarkStart w:id="2756" w:name="_Toc161835018"/>
      <w:r w:rsidRPr="00616F0C">
        <w:t>6.1.3.3.2</w:t>
      </w:r>
      <w:r w:rsidRPr="00616F0C">
        <w:tab/>
        <w:t>Resource Definition</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t>This resource shall support the resource URI variables defined in table 6.1.3.3.2-1.</w:t>
      </w:r>
    </w:p>
    <w:p w14:paraId="7EFB7C31" w14:textId="77777777" w:rsidR="00E134FC" w:rsidRPr="00616F0C" w:rsidRDefault="00E134FC" w:rsidP="00E134FC">
      <w:pPr>
        <w:pStyle w:val="TH"/>
        <w:rPr>
          <w:rFonts w:cs="Arial"/>
        </w:rPr>
      </w:pPr>
      <w:r w:rsidRPr="00616F0C">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2757" w:name="_Toc34227064"/>
      <w:bookmarkStart w:id="2758" w:name="_Toc34749779"/>
      <w:bookmarkStart w:id="2759" w:name="_Toc34750339"/>
      <w:bookmarkStart w:id="2760" w:name="_Toc34750529"/>
      <w:bookmarkStart w:id="2761" w:name="_Toc35940935"/>
      <w:bookmarkStart w:id="2762" w:name="_Toc35937368"/>
      <w:bookmarkStart w:id="2763" w:name="_Toc36463762"/>
      <w:bookmarkStart w:id="2764" w:name="_Toc43131694"/>
      <w:bookmarkStart w:id="2765" w:name="_Toc45032529"/>
      <w:bookmarkStart w:id="2766" w:name="_Toc49782223"/>
      <w:bookmarkStart w:id="2767" w:name="_Toc51873659"/>
      <w:bookmarkStart w:id="2768" w:name="_Toc57209145"/>
      <w:bookmarkStart w:id="2769" w:name="_Toc58588488"/>
      <w:bookmarkStart w:id="2770" w:name="_Toc66114849"/>
      <w:bookmarkStart w:id="2771" w:name="_Toc67686360"/>
      <w:bookmarkStart w:id="2772" w:name="_Toc74994649"/>
      <w:bookmarkStart w:id="2773" w:name="_Toc85467904"/>
      <w:bookmarkStart w:id="2774" w:name="_Toc89182946"/>
      <w:bookmarkStart w:id="2775" w:name="_Toc90651248"/>
      <w:bookmarkStart w:id="2776" w:name="_Toc96933398"/>
      <w:bookmarkStart w:id="2777" w:name="_Toc98507263"/>
      <w:bookmarkStart w:id="2778" w:name="_Toc98507716"/>
      <w:bookmarkStart w:id="2779" w:name="_Toc106640719"/>
      <w:bookmarkStart w:id="2780" w:name="_Toc122098593"/>
      <w:bookmarkStart w:id="2781" w:name="_Toc130844715"/>
      <w:bookmarkStart w:id="2782" w:name="_Toc138412237"/>
      <w:bookmarkStart w:id="2783" w:name="_Toc145957023"/>
      <w:bookmarkStart w:id="2784" w:name="_Toc153890720"/>
      <w:bookmarkStart w:id="2785" w:name="_Toc161835019"/>
      <w:r w:rsidRPr="00616F0C">
        <w:t>6.1.3.3.3</w:t>
      </w:r>
      <w:r w:rsidRPr="00616F0C">
        <w:tab/>
        <w:t>Resource Standard Methods</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12E32D4B" w14:textId="77777777" w:rsidR="00E134FC" w:rsidRPr="00616F0C" w:rsidRDefault="00E134FC" w:rsidP="00E134FC">
      <w:pPr>
        <w:pStyle w:val="H6"/>
      </w:pPr>
      <w:bookmarkStart w:id="2786" w:name="_Toc34227065"/>
      <w:bookmarkStart w:id="2787" w:name="_Toc34749780"/>
      <w:bookmarkStart w:id="2788" w:name="_Toc34750340"/>
      <w:bookmarkStart w:id="2789" w:name="_Toc34750530"/>
      <w:bookmarkStart w:id="2790" w:name="_Toc35940936"/>
      <w:bookmarkStart w:id="2791" w:name="_Toc35937369"/>
      <w:bookmarkStart w:id="2792" w:name="_Toc36463763"/>
      <w:bookmarkStart w:id="2793" w:name="_Toc43131695"/>
      <w:bookmarkStart w:id="2794" w:name="_Toc45032530"/>
      <w:bookmarkStart w:id="2795" w:name="_Toc49782224"/>
      <w:bookmarkStart w:id="2796" w:name="_Toc51873660"/>
      <w:bookmarkStart w:id="2797" w:name="_Toc57209146"/>
      <w:bookmarkStart w:id="2798" w:name="_Toc58588489"/>
      <w:bookmarkStart w:id="2799" w:name="_Toc66114850"/>
      <w:bookmarkStart w:id="2800" w:name="_Toc67686361"/>
      <w:bookmarkStart w:id="2801" w:name="_Toc74994650"/>
      <w:bookmarkStart w:id="2802" w:name="_Toc85467905"/>
      <w:bookmarkStart w:id="2803" w:name="_Toc89182947"/>
      <w:bookmarkStart w:id="2804" w:name="_Toc90651249"/>
      <w:bookmarkStart w:id="2805" w:name="_Toc96933399"/>
      <w:r w:rsidRPr="00616F0C">
        <w:t>6.1.3.3.3.1</w:t>
      </w:r>
      <w:r w:rsidRPr="00616F0C">
        <w:tab/>
        <w:t>GET</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BEB006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D90566" w:rsidRPr="00616F0C" w14:paraId="34295FD3"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A2498A"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6EC0A6D"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858C286"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02B8119" w14:textId="77777777" w:rsidR="00D90566" w:rsidRPr="00616F0C" w:rsidRDefault="00D90566" w:rsidP="009573F3">
            <w:pPr>
              <w:pStyle w:val="TAL"/>
            </w:pPr>
            <w: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0045DA6"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62895A4F" w14:textId="77777777" w:rsidR="00D90566" w:rsidRDefault="00D90566" w:rsidP="009573F3">
            <w:pPr>
              <w:pStyle w:val="TAL"/>
            </w:pPr>
            <w:r>
              <w:t>- INCORRECT_CONDITIONAL_GET_REQUEST</w:t>
            </w:r>
          </w:p>
          <w:p w14:paraId="4A5A68FB" w14:textId="77777777" w:rsidR="00D90566" w:rsidRDefault="00D90566" w:rsidP="009573F3">
            <w:pPr>
              <w:pStyle w:val="TAL"/>
            </w:pPr>
          </w:p>
          <w:p w14:paraId="097A4EB0" w14:textId="77777777" w:rsidR="00D90566" w:rsidRPr="00616F0C" w:rsidRDefault="00D90566" w:rsidP="009573F3">
            <w:pPr>
              <w:pStyle w:val="TAL"/>
            </w:pPr>
            <w:r>
              <w:t xml:space="preserve">The </w:t>
            </w:r>
            <w:r w:rsidRPr="00EE6884">
              <w:t xml:space="preserve">UDSF </w:t>
            </w:r>
            <w:r>
              <w:t>may</w:t>
            </w:r>
            <w:r w:rsidRPr="00EE6884">
              <w:t xml:space="preserve"> include the </w:t>
            </w:r>
            <w:r>
              <w:t xml:space="preserve">stored record in the </w:t>
            </w:r>
            <w:r w:rsidRPr="00C5664C">
              <w:t>ProblemDetailsExtension</w:t>
            </w:r>
            <w:r>
              <w:t>.</w:t>
            </w:r>
          </w:p>
        </w:tc>
      </w:tr>
      <w:tr w:rsidR="00D90566" w:rsidRPr="00616F0C" w14:paraId="6E5BEA78"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DE9BC"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720CA118"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98D00B7"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615501" w14:textId="77777777" w:rsidR="00D90566" w:rsidRPr="00616F0C" w:rsidRDefault="00D90566" w:rsidP="009573F3">
            <w:pPr>
              <w:pStyle w:val="TAL"/>
            </w:pPr>
            <w: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06F01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1B365FD4" w14:textId="77777777" w:rsidR="00D90566" w:rsidRDefault="00D90566" w:rsidP="009573F3">
            <w:pPr>
              <w:pStyle w:val="TAL"/>
            </w:pPr>
            <w:r>
              <w:t>- DATABASE_INCONSISTENCY</w:t>
            </w:r>
          </w:p>
          <w:p w14:paraId="10071306" w14:textId="77777777" w:rsidR="00D90566" w:rsidRDefault="00D90566" w:rsidP="009573F3">
            <w:pPr>
              <w:pStyle w:val="TAL"/>
            </w:pPr>
          </w:p>
          <w:p w14:paraId="7A7179D5"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2806" w:name="_Toc34227066"/>
      <w:bookmarkStart w:id="2807" w:name="_Toc34749781"/>
      <w:bookmarkStart w:id="2808" w:name="_Toc34750341"/>
      <w:bookmarkStart w:id="2809" w:name="_Toc34750531"/>
      <w:bookmarkStart w:id="2810" w:name="_Toc35940937"/>
      <w:bookmarkStart w:id="2811" w:name="_Toc35937370"/>
      <w:bookmarkStart w:id="2812" w:name="_Toc36463764"/>
      <w:bookmarkStart w:id="2813" w:name="_Toc43131696"/>
      <w:bookmarkStart w:id="2814" w:name="_Toc45032531"/>
      <w:bookmarkStart w:id="2815" w:name="_Toc49782225"/>
      <w:bookmarkStart w:id="2816" w:name="_Toc51873661"/>
      <w:bookmarkStart w:id="2817" w:name="_Toc57209147"/>
      <w:bookmarkStart w:id="2818" w:name="_Toc58588490"/>
      <w:bookmarkStart w:id="2819" w:name="_Toc66114851"/>
      <w:bookmarkStart w:id="2820" w:name="_Toc67686362"/>
      <w:bookmarkStart w:id="2821" w:name="_Toc74994651"/>
      <w:bookmarkStart w:id="2822" w:name="_Toc85467906"/>
      <w:bookmarkStart w:id="2823" w:name="_Toc89182948"/>
      <w:bookmarkStart w:id="2824" w:name="_Toc90651250"/>
      <w:bookmarkStart w:id="2825" w:name="_Toc96933400"/>
      <w:r w:rsidRPr="00616F0C">
        <w:t>6.1.3.3.3.2</w:t>
      </w:r>
      <w:r w:rsidRPr="00616F0C">
        <w:tab/>
        <w:t>PUT</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lastRenderedPageBreak/>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065EED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77777777" w:rsidR="00E134FC" w:rsidRPr="00616F0C" w:rsidRDefault="00E134FC" w:rsidP="00E134FC">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5E8AEE45" w14:textId="77777777" w:rsidR="00E134FC" w:rsidRPr="00616F0C" w:rsidRDefault="00E134FC" w:rsidP="00E134FC">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lastRenderedPageBreak/>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D90566" w:rsidRPr="00616F0C" w14:paraId="745909F7"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5BBFC1" w14:textId="77777777" w:rsidR="00D90566" w:rsidRPr="00616F0C" w:rsidRDefault="00D90566" w:rsidP="009573F3">
            <w:pPr>
              <w:pStyle w:val="TAL"/>
            </w:pPr>
            <w:r>
              <w:t xml:space="preserve">ExtendedProblemDetails </w:t>
            </w:r>
          </w:p>
        </w:tc>
        <w:tc>
          <w:tcPr>
            <w:tcW w:w="225" w:type="pct"/>
            <w:tcBorders>
              <w:top w:val="single" w:sz="4" w:space="0" w:color="auto"/>
              <w:left w:val="single" w:sz="6" w:space="0" w:color="000000"/>
              <w:bottom w:val="single" w:sz="6" w:space="0" w:color="000000"/>
              <w:right w:val="single" w:sz="6" w:space="0" w:color="000000"/>
            </w:tcBorders>
          </w:tcPr>
          <w:p w14:paraId="56D82A01"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DD03F81"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9211B37" w14:textId="77777777" w:rsidR="00D90566" w:rsidRPr="00616F0C" w:rsidRDefault="00D90566"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61E07A4"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4917DF64" w14:textId="77777777" w:rsidR="00D90566" w:rsidRDefault="00D90566" w:rsidP="009573F3">
            <w:pPr>
              <w:pStyle w:val="TAL"/>
            </w:pPr>
            <w:r>
              <w:t xml:space="preserve">- </w:t>
            </w:r>
            <w:r w:rsidRPr="00770DC8">
              <w:t>DATABASE_INCONSISTENCY_PUT_REQUEST</w:t>
            </w:r>
          </w:p>
          <w:p w14:paraId="33E1DDBD" w14:textId="77777777" w:rsidR="00D90566" w:rsidRDefault="00D90566" w:rsidP="009573F3">
            <w:pPr>
              <w:pStyle w:val="TAL"/>
            </w:pPr>
          </w:p>
          <w:p w14:paraId="7B047067"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2826" w:name="_Toc34227067"/>
      <w:bookmarkStart w:id="2827" w:name="_Toc34749782"/>
      <w:bookmarkStart w:id="2828" w:name="_Toc34750342"/>
      <w:bookmarkStart w:id="2829" w:name="_Toc34750532"/>
      <w:bookmarkStart w:id="2830" w:name="_Toc35940938"/>
      <w:bookmarkStart w:id="2831" w:name="_Toc35937371"/>
      <w:bookmarkStart w:id="2832" w:name="_Toc36463765"/>
      <w:bookmarkStart w:id="2833" w:name="_Toc43131697"/>
      <w:bookmarkStart w:id="2834" w:name="_Toc45032532"/>
      <w:bookmarkStart w:id="2835" w:name="_Toc49782226"/>
      <w:bookmarkStart w:id="2836" w:name="_Toc51873662"/>
      <w:bookmarkStart w:id="2837" w:name="_Toc57209148"/>
      <w:bookmarkStart w:id="2838" w:name="_Toc58588491"/>
      <w:bookmarkStart w:id="2839" w:name="_Toc66114852"/>
      <w:bookmarkStart w:id="2840" w:name="_Toc67686363"/>
      <w:bookmarkStart w:id="2841" w:name="_Toc74994652"/>
      <w:bookmarkStart w:id="2842" w:name="_Toc85467907"/>
      <w:bookmarkStart w:id="2843" w:name="_Toc89182949"/>
      <w:bookmarkStart w:id="2844" w:name="_Toc90651251"/>
      <w:bookmarkStart w:id="2845" w:name="_Toc96933401"/>
      <w:r w:rsidRPr="00616F0C">
        <w:t>6.1.3.3.3.3</w:t>
      </w:r>
      <w:r w:rsidRPr="00616F0C">
        <w:tab/>
        <w:t>DELETE</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FF1DA7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lastRenderedPageBreak/>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28EA0FE9" w14:textId="690EABD5" w:rsidR="000B767B" w:rsidRPr="00616F0C" w:rsidRDefault="000B767B" w:rsidP="000B767B">
      <w:pPr>
        <w:pStyle w:val="Heading6"/>
      </w:pPr>
      <w:bookmarkStart w:id="2846" w:name="_Toc34227068"/>
      <w:bookmarkStart w:id="2847" w:name="_Toc34749783"/>
      <w:bookmarkStart w:id="2848" w:name="_Toc34750343"/>
      <w:bookmarkStart w:id="2849" w:name="_Toc34750533"/>
      <w:bookmarkStart w:id="2850" w:name="_Toc35940939"/>
      <w:bookmarkStart w:id="2851" w:name="_Toc35937372"/>
      <w:bookmarkStart w:id="2852" w:name="_Toc36463766"/>
      <w:bookmarkStart w:id="2853" w:name="_Toc43131698"/>
      <w:bookmarkStart w:id="2854" w:name="_Toc45032533"/>
      <w:bookmarkStart w:id="2855" w:name="_Toc49782227"/>
      <w:bookmarkStart w:id="2856" w:name="_Toc51873663"/>
      <w:bookmarkStart w:id="2857" w:name="_Toc57209149"/>
      <w:bookmarkStart w:id="2858" w:name="_Toc58588492"/>
      <w:bookmarkStart w:id="2859" w:name="_Toc66114853"/>
      <w:bookmarkStart w:id="2860" w:name="_Toc67686364"/>
      <w:bookmarkStart w:id="2861" w:name="_Toc74994653"/>
      <w:bookmarkStart w:id="2862" w:name="_Toc85467908"/>
      <w:bookmarkStart w:id="2863" w:name="_Toc89182950"/>
      <w:bookmarkStart w:id="2864" w:name="_Toc90651252"/>
      <w:bookmarkStart w:id="2865" w:name="_Toc96933402"/>
      <w:bookmarkStart w:id="2866" w:name="_Toc98507264"/>
      <w:bookmarkStart w:id="2867" w:name="_Toc98507717"/>
      <w:bookmarkStart w:id="2868" w:name="_Toc106640720"/>
      <w:bookmarkStart w:id="2869" w:name="_Toc122098594"/>
      <w:bookmarkStart w:id="2870" w:name="_Toc130844716"/>
      <w:bookmarkStart w:id="2871" w:name="_Toc138412238"/>
      <w:bookmarkStart w:id="2872" w:name="_Toc145957024"/>
      <w:bookmarkStart w:id="2873" w:name="_Toc153890721"/>
      <w:bookmarkStart w:id="2874" w:name="_Toc161835020"/>
      <w:r w:rsidRPr="00616F0C">
        <w:t>6.1.3.</w:t>
      </w:r>
      <w:r>
        <w:t>3</w:t>
      </w:r>
      <w:r w:rsidRPr="00616F0C">
        <w:t>.3.</w:t>
      </w:r>
      <w:r w:rsidR="00E327C8">
        <w:t>4</w:t>
      </w:r>
      <w:r w:rsidRPr="00616F0C">
        <w:tab/>
        <w:t>PATCH</w:t>
      </w:r>
      <w:bookmarkEnd w:id="2874"/>
    </w:p>
    <w:p w14:paraId="36711791" w14:textId="6F4B032D" w:rsidR="000B767B" w:rsidRPr="00616F0C" w:rsidRDefault="000B767B" w:rsidP="000B767B">
      <w:r w:rsidRPr="00616F0C">
        <w:t>This method shall support the URI query parameters specified in table 6.1.3.</w:t>
      </w:r>
      <w:r>
        <w:t>3</w:t>
      </w:r>
      <w:r w:rsidRPr="00616F0C">
        <w:t>.3.</w:t>
      </w:r>
      <w:r w:rsidR="00E327C8">
        <w:t>4</w:t>
      </w:r>
      <w:r w:rsidRPr="00616F0C">
        <w:t>-1.</w:t>
      </w:r>
      <w:r>
        <w:t xml:space="preserve"> This API is available if the PartialRecordUpdate feature is supported.</w:t>
      </w:r>
    </w:p>
    <w:p w14:paraId="2BA1D8D0" w14:textId="2D508A80" w:rsidR="000B767B" w:rsidRPr="00616F0C" w:rsidRDefault="000B767B" w:rsidP="000B767B">
      <w:pPr>
        <w:pStyle w:val="TH"/>
        <w:rPr>
          <w:rFonts w:cs="Arial"/>
        </w:rPr>
      </w:pPr>
      <w:r w:rsidRPr="00616F0C">
        <w:t>Table 6.1.3.</w:t>
      </w:r>
      <w:r>
        <w:t>3</w:t>
      </w:r>
      <w:r w:rsidRPr="00616F0C">
        <w:t>.3.</w:t>
      </w:r>
      <w:r w:rsidR="00E327C8">
        <w:t>4</w:t>
      </w:r>
      <w:r w:rsidRPr="00616F0C">
        <w:t>-1: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B767B" w:rsidRPr="00616F0C" w14:paraId="02D69247" w14:textId="77777777" w:rsidTr="00CC72AA">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B0773CF" w14:textId="77777777" w:rsidR="000B767B" w:rsidRPr="00616F0C" w:rsidRDefault="000B767B" w:rsidP="00CC72AA">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7F2BAA4" w14:textId="77777777" w:rsidR="000B767B" w:rsidRPr="00616F0C" w:rsidRDefault="000B767B" w:rsidP="00CC72AA">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5EF1BE3" w14:textId="77777777" w:rsidR="000B767B" w:rsidRPr="00616F0C" w:rsidRDefault="000B767B" w:rsidP="00CC72AA">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DCC67" w14:textId="77777777" w:rsidR="000B767B" w:rsidRPr="00616F0C" w:rsidRDefault="000B767B" w:rsidP="00CC72AA">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9674557" w14:textId="77777777" w:rsidR="000B767B" w:rsidRPr="00616F0C" w:rsidRDefault="000B767B" w:rsidP="00CC72AA">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9DBDDBD" w14:textId="77777777" w:rsidR="000B767B" w:rsidRPr="00616F0C" w:rsidRDefault="000B767B" w:rsidP="00CC72AA">
            <w:pPr>
              <w:pStyle w:val="TAH"/>
            </w:pPr>
            <w:r w:rsidRPr="00616F0C">
              <w:t>Applicability</w:t>
            </w:r>
          </w:p>
        </w:tc>
      </w:tr>
      <w:tr w:rsidR="000B767B" w:rsidRPr="00616F0C" w14:paraId="1331E163" w14:textId="77777777" w:rsidTr="00CC72AA">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CB64F95" w14:textId="77777777" w:rsidR="000B767B" w:rsidRPr="00616F0C" w:rsidRDefault="000B767B" w:rsidP="00CC72AA">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79180442" w14:textId="77777777" w:rsidR="000B767B" w:rsidRPr="00616F0C" w:rsidRDefault="000B767B" w:rsidP="00CC72AA">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96855EF" w14:textId="77777777" w:rsidR="000B767B" w:rsidRPr="00616F0C" w:rsidRDefault="000B767B" w:rsidP="00CC72AA">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2B57257" w14:textId="77777777" w:rsidR="000B767B" w:rsidRPr="00616F0C" w:rsidRDefault="000B767B" w:rsidP="00CC72AA">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F03625" w14:textId="77777777" w:rsidR="000B767B" w:rsidRPr="00616F0C" w:rsidRDefault="000B767B" w:rsidP="00CC72AA">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r>
              <w:rPr>
                <w:rFonts w:cs="Arial"/>
                <w:szCs w:val="18"/>
              </w:rPr>
              <w:t>.</w:t>
            </w:r>
          </w:p>
        </w:tc>
        <w:tc>
          <w:tcPr>
            <w:tcW w:w="796" w:type="pct"/>
            <w:tcBorders>
              <w:top w:val="single" w:sz="4" w:space="0" w:color="auto"/>
              <w:left w:val="single" w:sz="6" w:space="0" w:color="000000"/>
              <w:bottom w:val="single" w:sz="4" w:space="0" w:color="auto"/>
              <w:right w:val="single" w:sz="6" w:space="0" w:color="000000"/>
            </w:tcBorders>
          </w:tcPr>
          <w:p w14:paraId="0B59E84F" w14:textId="77777777" w:rsidR="000B767B" w:rsidRPr="00616F0C" w:rsidRDefault="000B767B" w:rsidP="00CC72AA">
            <w:pPr>
              <w:pStyle w:val="TAL"/>
            </w:pPr>
          </w:p>
        </w:tc>
      </w:tr>
    </w:tbl>
    <w:p w14:paraId="7BA05FC3" w14:textId="77777777" w:rsidR="000B767B" w:rsidRPr="00616F0C" w:rsidRDefault="000B767B" w:rsidP="000B767B"/>
    <w:p w14:paraId="5286C302" w14:textId="77777777" w:rsidR="000B767B" w:rsidRPr="00616F0C" w:rsidRDefault="000B767B" w:rsidP="000B767B">
      <w:r w:rsidRPr="00616F0C">
        <w:t>This method shall support the request data structures specified in table 6.1.3.</w:t>
      </w:r>
      <w:r>
        <w:t>3</w:t>
      </w:r>
      <w:r w:rsidRPr="00616F0C">
        <w:t>.3.</w:t>
      </w:r>
      <w:r>
        <w:t>4</w:t>
      </w:r>
      <w:r w:rsidRPr="00616F0C">
        <w:t>-2 and the response data structures and response codes specified in table 6.1.3.</w:t>
      </w:r>
      <w:r>
        <w:t>3</w:t>
      </w:r>
      <w:r w:rsidRPr="00616F0C">
        <w:t>.3.</w:t>
      </w:r>
      <w:r>
        <w:t>4</w:t>
      </w:r>
      <w:r w:rsidRPr="00616F0C">
        <w:t>-3.</w:t>
      </w:r>
    </w:p>
    <w:p w14:paraId="16F417A5" w14:textId="3100AA6C" w:rsidR="000B767B" w:rsidRPr="00616F0C" w:rsidRDefault="000B767B" w:rsidP="000B767B">
      <w:pPr>
        <w:pStyle w:val="TH"/>
      </w:pPr>
      <w:r w:rsidRPr="00616F0C">
        <w:t>Table 6.1.3.</w:t>
      </w:r>
      <w:r>
        <w:t>3</w:t>
      </w:r>
      <w:r w:rsidRPr="00616F0C">
        <w:t>.3.</w:t>
      </w:r>
      <w:r w:rsidR="00E327C8">
        <w:t>4</w:t>
      </w:r>
      <w:r w:rsidRPr="00616F0C">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B767B" w:rsidRPr="00616F0C" w14:paraId="600523AF" w14:textId="77777777" w:rsidTr="00CC72A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3BC858" w14:textId="77777777" w:rsidR="000B767B" w:rsidRPr="00616F0C" w:rsidRDefault="000B767B"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81A2AC" w14:textId="77777777" w:rsidR="000B767B" w:rsidRPr="00616F0C" w:rsidRDefault="000B767B" w:rsidP="00CC72AA">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4A7DFF" w14:textId="77777777" w:rsidR="000B767B" w:rsidRPr="00616F0C" w:rsidRDefault="000B767B" w:rsidP="00CC72AA">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D06D7D" w14:textId="77777777" w:rsidR="000B767B" w:rsidRPr="00616F0C" w:rsidRDefault="000B767B" w:rsidP="00CC72AA">
            <w:pPr>
              <w:pStyle w:val="TAH"/>
            </w:pPr>
            <w:r w:rsidRPr="00616F0C">
              <w:t>Description</w:t>
            </w:r>
          </w:p>
        </w:tc>
      </w:tr>
      <w:tr w:rsidR="000B767B" w:rsidRPr="00616F0C" w14:paraId="5F4BEC72" w14:textId="77777777" w:rsidTr="00CC72A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36D128" w14:textId="77777777" w:rsidR="000B767B" w:rsidRPr="00616F0C" w:rsidRDefault="000B767B" w:rsidP="00CC72AA">
            <w:pPr>
              <w:pStyle w:val="TAL"/>
            </w:pPr>
            <w:r>
              <w:t>RecordPatch</w:t>
            </w:r>
          </w:p>
        </w:tc>
        <w:tc>
          <w:tcPr>
            <w:tcW w:w="425" w:type="dxa"/>
            <w:tcBorders>
              <w:top w:val="single" w:sz="4" w:space="0" w:color="auto"/>
              <w:left w:val="single" w:sz="6" w:space="0" w:color="000000"/>
              <w:bottom w:val="single" w:sz="6" w:space="0" w:color="000000"/>
              <w:right w:val="single" w:sz="6" w:space="0" w:color="000000"/>
            </w:tcBorders>
          </w:tcPr>
          <w:p w14:paraId="1202CA8B" w14:textId="77777777" w:rsidR="000B767B" w:rsidRPr="00616F0C" w:rsidRDefault="000B767B" w:rsidP="00CC72AA">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020F643" w14:textId="77777777" w:rsidR="000B767B" w:rsidRPr="00616F0C" w:rsidRDefault="000B767B" w:rsidP="00CC72AA">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B9431EB" w14:textId="77777777" w:rsidR="000B767B" w:rsidRPr="00616F0C" w:rsidRDefault="000B767B" w:rsidP="00CC72AA">
            <w:pPr>
              <w:pStyle w:val="TAL"/>
            </w:pPr>
            <w:r w:rsidRPr="00616F0C">
              <w:t>A collection of patch items to apply on the record</w:t>
            </w:r>
            <w:r>
              <w:t xml:space="preserve"> along with block contents being referred to in patch items.</w:t>
            </w:r>
          </w:p>
        </w:tc>
      </w:tr>
    </w:tbl>
    <w:p w14:paraId="7EBAB6B7" w14:textId="77777777" w:rsidR="000B767B" w:rsidRDefault="000B767B" w:rsidP="000B767B"/>
    <w:p w14:paraId="5C007A7F" w14:textId="72E8BE49" w:rsidR="000B767B" w:rsidRPr="00616F0C" w:rsidRDefault="000B767B" w:rsidP="000B767B">
      <w:pPr>
        <w:pStyle w:val="TH"/>
      </w:pPr>
      <w:r w:rsidRPr="00616F0C">
        <w:lastRenderedPageBreak/>
        <w:t>Table 6.1.3.</w:t>
      </w:r>
      <w:r>
        <w:t>3</w:t>
      </w:r>
      <w:r w:rsidRPr="00616F0C">
        <w:t>.3.</w:t>
      </w:r>
      <w:r w:rsidR="00E327C8">
        <w:t>4</w:t>
      </w:r>
      <w:r w:rsidRPr="00616F0C">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B767B" w:rsidRPr="00616F0C" w14:paraId="15254766" w14:textId="77777777" w:rsidTr="00CC72A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684942" w14:textId="77777777" w:rsidR="000B767B" w:rsidRPr="00616F0C" w:rsidRDefault="000B767B" w:rsidP="00CC72AA">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CF2AC3" w14:textId="77777777" w:rsidR="000B767B" w:rsidRPr="00616F0C" w:rsidRDefault="000B767B" w:rsidP="00CC72AA">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6A8671D" w14:textId="77777777" w:rsidR="000B767B" w:rsidRPr="00616F0C" w:rsidRDefault="000B767B" w:rsidP="00CC72AA">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5888911" w14:textId="77777777" w:rsidR="000B767B" w:rsidRPr="00616F0C" w:rsidRDefault="000B767B" w:rsidP="00CC72AA">
            <w:pPr>
              <w:pStyle w:val="TAH"/>
            </w:pPr>
            <w:r w:rsidRPr="00616F0C">
              <w:t>Response</w:t>
            </w:r>
          </w:p>
          <w:p w14:paraId="11FF4099" w14:textId="77777777" w:rsidR="000B767B" w:rsidRPr="00616F0C" w:rsidRDefault="000B767B" w:rsidP="00CC72AA">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5DE4F5" w14:textId="77777777" w:rsidR="000B767B" w:rsidRPr="00616F0C" w:rsidRDefault="000B767B" w:rsidP="00CC72AA">
            <w:pPr>
              <w:pStyle w:val="TAH"/>
            </w:pPr>
            <w:r w:rsidRPr="00616F0C">
              <w:t>Description</w:t>
            </w:r>
          </w:p>
        </w:tc>
      </w:tr>
      <w:tr w:rsidR="000B767B" w:rsidRPr="00616F0C" w14:paraId="2FC664A4"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0D6F7" w14:textId="77777777" w:rsidR="000B767B" w:rsidRPr="00616F0C" w:rsidRDefault="000B767B" w:rsidP="00CC72AA">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36B3A370" w14:textId="77777777" w:rsidR="000B767B" w:rsidRPr="00616F0C" w:rsidRDefault="000B767B" w:rsidP="00CC72AA">
            <w:pPr>
              <w:pStyle w:val="TAC"/>
            </w:pPr>
          </w:p>
        </w:tc>
        <w:tc>
          <w:tcPr>
            <w:tcW w:w="649" w:type="pct"/>
            <w:tcBorders>
              <w:top w:val="single" w:sz="4" w:space="0" w:color="auto"/>
              <w:left w:val="single" w:sz="6" w:space="0" w:color="000000"/>
              <w:bottom w:val="single" w:sz="6" w:space="0" w:color="000000"/>
              <w:right w:val="single" w:sz="6" w:space="0" w:color="000000"/>
            </w:tcBorders>
          </w:tcPr>
          <w:p w14:paraId="2491D422" w14:textId="77777777" w:rsidR="000B767B" w:rsidRPr="00616F0C" w:rsidRDefault="000B767B" w:rsidP="00CC72AA">
            <w:pPr>
              <w:pStyle w:val="TAL"/>
            </w:pPr>
          </w:p>
        </w:tc>
        <w:tc>
          <w:tcPr>
            <w:tcW w:w="583" w:type="pct"/>
            <w:tcBorders>
              <w:top w:val="single" w:sz="4" w:space="0" w:color="auto"/>
              <w:left w:val="single" w:sz="6" w:space="0" w:color="000000"/>
              <w:bottom w:val="single" w:sz="6" w:space="0" w:color="000000"/>
              <w:right w:val="single" w:sz="6" w:space="0" w:color="000000"/>
            </w:tcBorders>
          </w:tcPr>
          <w:p w14:paraId="0983EB08" w14:textId="77777777" w:rsidR="000B767B" w:rsidRPr="00616F0C" w:rsidRDefault="000B767B" w:rsidP="00CC72AA">
            <w:pPr>
              <w:pStyle w:val="TAL"/>
            </w:pPr>
            <w:r w:rsidRPr="004A20BC">
              <w:rPr>
                <w:lang w:val="en-US"/>
              </w:rPr>
              <w:t xml:space="preserve">204 </w:t>
            </w:r>
            <w:r>
              <w:rPr>
                <w:lang w:val="en-US"/>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4DC3ABF" w14:textId="77777777" w:rsidR="000B767B" w:rsidRPr="00616F0C" w:rsidRDefault="000B767B" w:rsidP="00CC72AA">
            <w:pPr>
              <w:pStyle w:val="TAL"/>
            </w:pPr>
            <w:r w:rsidRPr="00616F0C">
              <w:rPr>
                <w:lang w:val="en-US"/>
              </w:rPr>
              <w:t>Upon successful modification, there is no bod</w:t>
            </w:r>
            <w:r w:rsidRPr="00616F0C">
              <w:rPr>
                <w:lang w:val="en-US" w:eastAsia="zh-CN"/>
              </w:rPr>
              <w:t>y in the response message</w:t>
            </w:r>
            <w:r w:rsidRPr="00616F0C">
              <w:rPr>
                <w:lang w:val="en-US"/>
              </w:rPr>
              <w:t>.</w:t>
            </w:r>
          </w:p>
        </w:tc>
      </w:tr>
      <w:tr w:rsidR="000B767B" w:rsidRPr="00616F0C" w14:paraId="19B9315E"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0FA458" w14:textId="77777777" w:rsidR="000B767B" w:rsidRPr="00616F0C" w:rsidRDefault="000B767B" w:rsidP="00CC72AA">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1820A9B9" w14:textId="77777777" w:rsidR="000B767B" w:rsidRPr="00616F0C" w:rsidRDefault="000B767B" w:rsidP="00CC72AA">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381BEB4F" w14:textId="77777777" w:rsidR="000B767B" w:rsidRPr="00616F0C" w:rsidRDefault="000B767B" w:rsidP="00CC72AA">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221F0C05" w14:textId="77777777" w:rsidR="000B767B" w:rsidRPr="00616F0C" w:rsidRDefault="000B767B" w:rsidP="00CC72AA">
            <w:pPr>
              <w:pStyle w:val="TAL"/>
            </w:pPr>
            <w:r w:rsidRPr="00A47078">
              <w:rPr>
                <w:lang w:eastAsia="zh-CN"/>
              </w:rPr>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1CD8E3" w14:textId="77777777" w:rsidR="000B767B" w:rsidRPr="00616F0C" w:rsidRDefault="000B767B" w:rsidP="00CC72AA">
            <w:pPr>
              <w:pStyle w:val="TAL"/>
              <w:rPr>
                <w:lang w:val="en-US"/>
              </w:rPr>
            </w:pPr>
            <w:r w:rsidRPr="00A47078">
              <w:rPr>
                <w:lang w:eastAsia="zh-CN"/>
              </w:rPr>
              <w:t>If one or more modification instructions cannot be applied, no changes shall be made to record</w:t>
            </w:r>
            <w:r w:rsidRPr="00616F0C">
              <w:rPr>
                <w:rFonts w:hint="eastAsia"/>
                <w:lang w:eastAsia="zh-CN"/>
              </w:rPr>
              <w:t>, the execution report is returned.</w:t>
            </w:r>
          </w:p>
        </w:tc>
      </w:tr>
      <w:tr w:rsidR="000B767B" w:rsidRPr="00616F0C" w14:paraId="086D0263"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A79FC3" w14:textId="77777777" w:rsidR="000B767B" w:rsidRPr="00616F0C" w:rsidRDefault="000B767B" w:rsidP="00CC72AA">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9A8FA04" w14:textId="77777777" w:rsidR="000B767B" w:rsidRPr="00616F0C"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28C672A" w14:textId="77777777" w:rsidR="000B767B" w:rsidRPr="00616F0C" w:rsidRDefault="000B767B" w:rsidP="00CC72AA">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2F5E6577" w14:textId="77777777" w:rsidR="000B767B" w:rsidRPr="00616F0C" w:rsidRDefault="000B767B" w:rsidP="00CC72AA">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674A57" w14:textId="77777777" w:rsidR="000B767B" w:rsidRPr="00616F0C" w:rsidRDefault="000B767B" w:rsidP="00CC72AA">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3C9BC9B7" w14:textId="5EB6B190" w:rsidR="000B767B" w:rsidRPr="00616F0C" w:rsidRDefault="000B767B" w:rsidP="00CC72AA">
            <w:pPr>
              <w:pStyle w:val="TAL"/>
              <w:tabs>
                <w:tab w:val="center" w:pos="2548"/>
              </w:tabs>
            </w:pPr>
            <w:r w:rsidRPr="00616F0C">
              <w:t>-REALM_NOT_FOUND</w:t>
            </w:r>
          </w:p>
          <w:p w14:paraId="3F9650B7" w14:textId="77777777" w:rsidR="000B767B" w:rsidRPr="00616F0C" w:rsidRDefault="000B767B" w:rsidP="00CC72AA">
            <w:pPr>
              <w:pStyle w:val="TAL"/>
            </w:pPr>
            <w:r w:rsidRPr="00616F0C">
              <w:t>-STORAGE_NOT_FOUND</w:t>
            </w:r>
          </w:p>
          <w:p w14:paraId="04A35127" w14:textId="77777777" w:rsidR="000B767B" w:rsidRPr="00616F0C" w:rsidRDefault="000B767B" w:rsidP="00CC72AA">
            <w:pPr>
              <w:pStyle w:val="TAL"/>
            </w:pPr>
            <w:r w:rsidRPr="00616F0C">
              <w:t>-RECORD_NOT_FOUND</w:t>
            </w:r>
          </w:p>
        </w:tc>
      </w:tr>
      <w:tr w:rsidR="000B767B" w:rsidRPr="0032066D" w14:paraId="230B6291"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0152CD"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2D25D37"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B4EB92E"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6230E61" w14:textId="77777777" w:rsidR="000B767B" w:rsidRDefault="000B767B" w:rsidP="00CC72AA">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EB4BAB" w14:textId="77777777" w:rsidR="000B767B" w:rsidRPr="00616F0C" w:rsidRDefault="000B767B" w:rsidP="00CC72AA">
            <w:pPr>
              <w:pStyle w:val="TAL"/>
            </w:pPr>
            <w:r>
              <w:rPr>
                <w:lang w:val="en-US"/>
              </w:rPr>
              <w:t>T</w:t>
            </w:r>
            <w:r w:rsidRPr="00616F0C">
              <w:rPr>
                <w:lang w:val="en-US"/>
              </w:rPr>
              <w:t>he "cause" attribute shall be set to the following application error</w:t>
            </w:r>
            <w:r w:rsidRPr="00616F0C">
              <w:t>:</w:t>
            </w:r>
          </w:p>
          <w:p w14:paraId="32C2D44F" w14:textId="77777777" w:rsidR="000B767B" w:rsidRDefault="000B767B" w:rsidP="00CC72AA">
            <w:pPr>
              <w:pStyle w:val="TAL"/>
            </w:pPr>
            <w:r>
              <w:t>- INCORRECT_CONDITIONAL_GET_REQUEST</w:t>
            </w:r>
          </w:p>
          <w:p w14:paraId="7757B7D5" w14:textId="77777777" w:rsidR="000B767B" w:rsidRDefault="000B767B" w:rsidP="00CC72AA">
            <w:pPr>
              <w:pStyle w:val="TAL"/>
            </w:pPr>
          </w:p>
          <w:p w14:paraId="7B345E1C" w14:textId="77777777" w:rsidR="000B767B" w:rsidRPr="0032066D" w:rsidRDefault="000B767B" w:rsidP="00CC72AA">
            <w:pPr>
              <w:pStyle w:val="TAL"/>
              <w:rPr>
                <w:lang w:eastAsia="zh-CN"/>
              </w:rPr>
            </w:pPr>
            <w:r>
              <w:t xml:space="preserve">The </w:t>
            </w:r>
            <w:r w:rsidRPr="00EE6884">
              <w:t xml:space="preserve">UDSF shall include the </w:t>
            </w:r>
            <w:r>
              <w:t xml:space="preserve">Record in the </w:t>
            </w:r>
            <w:r w:rsidRPr="00C5664C">
              <w:t>ProblemDetailsExtension</w:t>
            </w:r>
            <w:r>
              <w:t>.</w:t>
            </w:r>
          </w:p>
        </w:tc>
      </w:tr>
      <w:tr w:rsidR="000B767B" w14:paraId="20630202"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1B0A"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F06F141"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6861FAF1"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1E4CF76" w14:textId="77777777" w:rsidR="000B767B" w:rsidRDefault="000B767B" w:rsidP="00CC72AA">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1F7A887" w14:textId="77777777" w:rsidR="000B767B" w:rsidRPr="00616F0C" w:rsidRDefault="000B767B" w:rsidP="00CC72AA">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65090188" w14:textId="77777777" w:rsidR="000B767B" w:rsidRDefault="000B767B" w:rsidP="00CC72AA">
            <w:pPr>
              <w:pStyle w:val="TAL"/>
            </w:pPr>
            <w:r>
              <w:t xml:space="preserve">- </w:t>
            </w:r>
            <w:r w:rsidRPr="00586759">
              <w:t>DATABASE_INCONSISTENCY_PUT_REQUEST</w:t>
            </w:r>
          </w:p>
          <w:p w14:paraId="258CAAFB" w14:textId="77777777" w:rsidR="000B767B" w:rsidRDefault="000B767B" w:rsidP="00CC72AA">
            <w:pPr>
              <w:pStyle w:val="TAL"/>
            </w:pPr>
          </w:p>
          <w:p w14:paraId="20881A3B" w14:textId="77777777" w:rsidR="000B767B" w:rsidRDefault="000B767B" w:rsidP="00CC72AA">
            <w:pPr>
              <w:pStyle w:val="TAL"/>
              <w:rPr>
                <w:lang w:val="en-US"/>
              </w:rPr>
            </w:pPr>
            <w:r>
              <w:t xml:space="preserve">The </w:t>
            </w:r>
            <w:r w:rsidRPr="00EE6884">
              <w:t xml:space="preserve">UDSF shall include the </w:t>
            </w:r>
            <w:r>
              <w:t xml:space="preserve">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0B767B" w:rsidRPr="00616F0C" w14:paraId="61D04561" w14:textId="77777777" w:rsidTr="00CC72A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50BF86" w14:textId="77777777" w:rsidR="000B767B" w:rsidRPr="00A05820" w:rsidRDefault="000B767B" w:rsidP="00CC72AA">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t xml:space="preserve"> </w:t>
            </w:r>
            <w:r w:rsidRPr="00616F0C">
              <w:rPr>
                <w:lang w:val="en-US"/>
              </w:rPr>
              <w:t>are supported.</w:t>
            </w:r>
          </w:p>
        </w:tc>
      </w:tr>
    </w:tbl>
    <w:p w14:paraId="0E0281F1" w14:textId="77777777" w:rsidR="000B767B" w:rsidRDefault="000B767B" w:rsidP="000B767B"/>
    <w:p w14:paraId="1EAF948E" w14:textId="77777777" w:rsidR="00E134FC" w:rsidRPr="00616F0C" w:rsidRDefault="00E134FC" w:rsidP="00E134FC">
      <w:pPr>
        <w:pStyle w:val="Heading4"/>
      </w:pPr>
      <w:bookmarkStart w:id="2875" w:name="_Toc161835021"/>
      <w:r w:rsidRPr="00616F0C">
        <w:t>6.1.3.4</w:t>
      </w:r>
      <w:r w:rsidRPr="00616F0C">
        <w:tab/>
        <w:t>Resource: Meta (Document)</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5"/>
    </w:p>
    <w:p w14:paraId="50E2D547" w14:textId="77777777" w:rsidR="00E134FC" w:rsidRPr="00616F0C" w:rsidRDefault="00E134FC" w:rsidP="00E134FC">
      <w:pPr>
        <w:pStyle w:val="Heading5"/>
      </w:pPr>
      <w:bookmarkStart w:id="2876" w:name="_Toc34227069"/>
      <w:bookmarkStart w:id="2877" w:name="_Toc34749784"/>
      <w:bookmarkStart w:id="2878" w:name="_Toc34750344"/>
      <w:bookmarkStart w:id="2879" w:name="_Toc34750534"/>
      <w:bookmarkStart w:id="2880" w:name="_Toc35940940"/>
      <w:bookmarkStart w:id="2881" w:name="_Toc35937373"/>
      <w:bookmarkStart w:id="2882" w:name="_Toc36463767"/>
      <w:bookmarkStart w:id="2883" w:name="_Toc43131699"/>
      <w:bookmarkStart w:id="2884" w:name="_Toc45032534"/>
      <w:bookmarkStart w:id="2885" w:name="_Toc49782228"/>
      <w:bookmarkStart w:id="2886" w:name="_Toc51873664"/>
      <w:bookmarkStart w:id="2887" w:name="_Toc57209150"/>
      <w:bookmarkStart w:id="2888" w:name="_Toc58588493"/>
      <w:bookmarkStart w:id="2889" w:name="_Toc66114854"/>
      <w:bookmarkStart w:id="2890" w:name="_Toc67686365"/>
      <w:bookmarkStart w:id="2891" w:name="_Toc74994654"/>
      <w:bookmarkStart w:id="2892" w:name="_Toc85467909"/>
      <w:bookmarkStart w:id="2893" w:name="_Toc89182951"/>
      <w:bookmarkStart w:id="2894" w:name="_Toc90651253"/>
      <w:bookmarkStart w:id="2895" w:name="_Toc96933403"/>
      <w:bookmarkStart w:id="2896" w:name="_Toc98507265"/>
      <w:bookmarkStart w:id="2897" w:name="_Toc98507718"/>
      <w:bookmarkStart w:id="2898" w:name="_Toc106640721"/>
      <w:bookmarkStart w:id="2899" w:name="_Toc122098595"/>
      <w:bookmarkStart w:id="2900" w:name="_Toc130844717"/>
      <w:bookmarkStart w:id="2901" w:name="_Toc138412239"/>
      <w:bookmarkStart w:id="2902" w:name="_Toc145957025"/>
      <w:bookmarkStart w:id="2903" w:name="_Toc153890722"/>
      <w:bookmarkStart w:id="2904" w:name="_Toc161835022"/>
      <w:r w:rsidRPr="00616F0C">
        <w:t>6.1.3.4.1</w:t>
      </w:r>
      <w:r w:rsidRPr="00616F0C">
        <w:tab/>
        <w:t>Description</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2905" w:name="_Toc34227070"/>
      <w:bookmarkStart w:id="2906" w:name="_Toc34749785"/>
      <w:bookmarkStart w:id="2907" w:name="_Toc34750345"/>
      <w:bookmarkStart w:id="2908" w:name="_Toc34750535"/>
      <w:bookmarkStart w:id="2909" w:name="_Toc35940941"/>
      <w:bookmarkStart w:id="2910" w:name="_Toc35937374"/>
      <w:bookmarkStart w:id="2911" w:name="_Toc36463768"/>
      <w:bookmarkStart w:id="2912" w:name="_Toc43131700"/>
      <w:bookmarkStart w:id="2913" w:name="_Toc45032535"/>
      <w:bookmarkStart w:id="2914" w:name="_Toc49782229"/>
      <w:bookmarkStart w:id="2915" w:name="_Toc51873665"/>
      <w:bookmarkStart w:id="2916" w:name="_Toc57209151"/>
      <w:bookmarkStart w:id="2917" w:name="_Toc58588494"/>
      <w:bookmarkStart w:id="2918" w:name="_Toc66114855"/>
      <w:bookmarkStart w:id="2919" w:name="_Toc67686366"/>
      <w:bookmarkStart w:id="2920" w:name="_Toc74994655"/>
      <w:bookmarkStart w:id="2921" w:name="_Toc85467910"/>
      <w:bookmarkStart w:id="2922" w:name="_Toc89182952"/>
      <w:bookmarkStart w:id="2923" w:name="_Toc90651254"/>
      <w:bookmarkStart w:id="2924" w:name="_Toc96933404"/>
      <w:bookmarkStart w:id="2925" w:name="_Toc98507266"/>
      <w:bookmarkStart w:id="2926" w:name="_Toc98507719"/>
      <w:bookmarkStart w:id="2927" w:name="_Toc106640722"/>
      <w:bookmarkStart w:id="2928" w:name="_Toc122098596"/>
      <w:bookmarkStart w:id="2929" w:name="_Toc130844718"/>
      <w:bookmarkStart w:id="2930" w:name="_Toc138412240"/>
      <w:bookmarkStart w:id="2931" w:name="_Toc145957026"/>
      <w:bookmarkStart w:id="2932" w:name="_Toc153890723"/>
      <w:bookmarkStart w:id="2933" w:name="_Toc161835023"/>
      <w:r w:rsidRPr="00616F0C">
        <w:t>6.1.3.4.2</w:t>
      </w:r>
      <w:r w:rsidRPr="00616F0C">
        <w:tab/>
        <w:t>Resource Definition</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2934" w:name="_Toc34227071"/>
      <w:bookmarkStart w:id="2935" w:name="_Toc34749786"/>
      <w:bookmarkStart w:id="2936" w:name="_Toc34750346"/>
      <w:bookmarkStart w:id="2937" w:name="_Toc34750536"/>
      <w:bookmarkStart w:id="2938" w:name="_Toc35940942"/>
      <w:bookmarkStart w:id="2939" w:name="_Toc35937375"/>
      <w:bookmarkStart w:id="2940" w:name="_Toc36463769"/>
      <w:bookmarkStart w:id="2941" w:name="_Toc43131701"/>
      <w:bookmarkStart w:id="2942" w:name="_Toc45032536"/>
      <w:bookmarkStart w:id="2943" w:name="_Toc49782230"/>
      <w:bookmarkStart w:id="2944" w:name="_Toc51873666"/>
      <w:bookmarkStart w:id="2945" w:name="_Toc57209152"/>
      <w:bookmarkStart w:id="2946" w:name="_Toc58588495"/>
      <w:bookmarkStart w:id="2947" w:name="_Toc66114856"/>
      <w:bookmarkStart w:id="2948" w:name="_Toc67686367"/>
      <w:bookmarkStart w:id="2949" w:name="_Toc74994656"/>
      <w:bookmarkStart w:id="2950" w:name="_Toc85467911"/>
      <w:bookmarkStart w:id="2951" w:name="_Toc89182953"/>
      <w:bookmarkStart w:id="2952" w:name="_Toc90651255"/>
      <w:bookmarkStart w:id="2953" w:name="_Toc96933405"/>
      <w:bookmarkStart w:id="2954" w:name="_Toc98507267"/>
      <w:bookmarkStart w:id="2955" w:name="_Toc98507720"/>
      <w:bookmarkStart w:id="2956" w:name="_Toc106640723"/>
      <w:bookmarkStart w:id="2957" w:name="_Toc122098597"/>
      <w:bookmarkStart w:id="2958" w:name="_Toc130844719"/>
      <w:bookmarkStart w:id="2959" w:name="_Toc138412241"/>
      <w:bookmarkStart w:id="2960" w:name="_Toc145957027"/>
      <w:bookmarkStart w:id="2961" w:name="_Toc153890724"/>
      <w:bookmarkStart w:id="2962" w:name="_Toc161835024"/>
      <w:r w:rsidRPr="00616F0C">
        <w:t>6.1.3.4.3</w:t>
      </w:r>
      <w:r w:rsidRPr="00616F0C">
        <w:tab/>
        <w:t>Resource Standard Methods</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0D4B9BEB" w14:textId="77777777" w:rsidR="00E134FC" w:rsidRPr="00616F0C" w:rsidRDefault="00E134FC" w:rsidP="00E134FC">
      <w:pPr>
        <w:pStyle w:val="H6"/>
      </w:pPr>
      <w:bookmarkStart w:id="2963" w:name="_Toc34227072"/>
      <w:bookmarkStart w:id="2964" w:name="_Toc34749787"/>
      <w:bookmarkStart w:id="2965" w:name="_Toc34750347"/>
      <w:bookmarkStart w:id="2966" w:name="_Toc34750537"/>
      <w:bookmarkStart w:id="2967" w:name="_Toc35940943"/>
      <w:bookmarkStart w:id="2968" w:name="_Toc35937376"/>
      <w:bookmarkStart w:id="2969" w:name="_Toc36463770"/>
      <w:bookmarkStart w:id="2970" w:name="_Toc43131702"/>
      <w:bookmarkStart w:id="2971" w:name="_Toc45032537"/>
      <w:bookmarkStart w:id="2972" w:name="_Toc49782231"/>
      <w:bookmarkStart w:id="2973" w:name="_Toc51873667"/>
      <w:bookmarkStart w:id="2974" w:name="_Toc57209153"/>
      <w:bookmarkStart w:id="2975" w:name="_Toc58588496"/>
      <w:bookmarkStart w:id="2976" w:name="_Toc66114857"/>
      <w:bookmarkStart w:id="2977" w:name="_Toc67686368"/>
      <w:bookmarkStart w:id="2978" w:name="_Toc74994657"/>
      <w:bookmarkStart w:id="2979" w:name="_Toc85467912"/>
      <w:bookmarkStart w:id="2980" w:name="_Toc89182954"/>
      <w:bookmarkStart w:id="2981" w:name="_Toc90651256"/>
      <w:bookmarkStart w:id="2982" w:name="_Toc96933406"/>
      <w:r w:rsidRPr="00616F0C">
        <w:t>6.1.3.4.3.1</w:t>
      </w:r>
      <w:r w:rsidRPr="00616F0C">
        <w:tab/>
        <w:t>GET</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4B1555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lastRenderedPageBreak/>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D90566" w:rsidRPr="00616F0C" w14:paraId="2CDBC03E"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6FFF45" w14:textId="77777777" w:rsidR="00D90566" w:rsidRPr="00616F0C" w:rsidRDefault="00D90566" w:rsidP="009573F3">
            <w:pPr>
              <w:pStyle w:val="TAL"/>
            </w:pPr>
            <w: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51A0C19F"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F30DC83"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08848B6" w14:textId="77777777" w:rsidR="00D90566" w:rsidRPr="00616F0C" w:rsidRDefault="00D90566" w:rsidP="009573F3">
            <w:pPr>
              <w:pStyle w:val="TAL"/>
            </w:pPr>
            <w:r>
              <w:t>412 Precondition Failed</w:t>
            </w:r>
            <w:r w:rsidDel="00761D02">
              <w:t xml:space="preserve"> </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75A2DA7"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59966111" w14:textId="77777777" w:rsidR="00D90566" w:rsidRDefault="00D90566" w:rsidP="009573F3">
            <w:pPr>
              <w:pStyle w:val="TAL"/>
            </w:pPr>
            <w:r>
              <w:t>- INCORRECT_CONDITIONAL_GET_REQUEST</w:t>
            </w:r>
          </w:p>
          <w:p w14:paraId="7916BDB0" w14:textId="77777777" w:rsidR="00D90566" w:rsidRDefault="00D90566" w:rsidP="009573F3">
            <w:pPr>
              <w:pStyle w:val="TAL"/>
            </w:pPr>
          </w:p>
          <w:p w14:paraId="7877F415"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w:t>
            </w:r>
          </w:p>
        </w:tc>
      </w:tr>
      <w:tr w:rsidR="00D90566" w:rsidRPr="00616F0C" w14:paraId="010A4589"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6AD2AF" w14:textId="77777777" w:rsidR="00D90566" w:rsidRPr="00616F0C" w:rsidRDefault="00D90566" w:rsidP="009573F3">
            <w:pPr>
              <w:pStyle w:val="TAL"/>
              <w:rPr>
                <w:lang w:val="en-US" w:eastAsia="zh-CN"/>
              </w:rPr>
            </w:pPr>
            <w:r>
              <w:rPr>
                <w:lang w:val="en-US" w:eastAsia="zh-CN"/>
              </w:rP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6E2133FA"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AD3E4B3"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7DF969A3" w14:textId="77777777" w:rsidR="00D90566" w:rsidRPr="00616F0C" w:rsidRDefault="00D90566"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4567E69"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653C6712" w14:textId="77777777" w:rsidR="00D90566" w:rsidRDefault="00D90566" w:rsidP="009573F3">
            <w:pPr>
              <w:pStyle w:val="TAL"/>
            </w:pPr>
            <w:r>
              <w:t>- DATABASE_INCONSISTENCY</w:t>
            </w:r>
          </w:p>
          <w:p w14:paraId="594B1114" w14:textId="77777777" w:rsidR="00D90566" w:rsidRDefault="00D90566" w:rsidP="009573F3">
            <w:pPr>
              <w:pStyle w:val="TAL"/>
            </w:pPr>
          </w:p>
          <w:p w14:paraId="2FDB098D"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2983" w:name="_Toc34227073"/>
      <w:bookmarkStart w:id="2984" w:name="_Toc34749788"/>
      <w:bookmarkStart w:id="2985" w:name="_Toc34750348"/>
      <w:bookmarkStart w:id="2986" w:name="_Toc34750538"/>
      <w:bookmarkStart w:id="2987" w:name="_Toc35940944"/>
      <w:bookmarkStart w:id="2988" w:name="_Toc35937377"/>
      <w:bookmarkStart w:id="2989" w:name="_Toc36463771"/>
      <w:bookmarkStart w:id="2990" w:name="_Toc43131703"/>
      <w:bookmarkStart w:id="2991" w:name="_Toc45032538"/>
      <w:bookmarkStart w:id="2992" w:name="_Toc49782232"/>
      <w:bookmarkStart w:id="2993" w:name="_Toc51873668"/>
      <w:bookmarkStart w:id="2994" w:name="_Toc57209154"/>
      <w:bookmarkStart w:id="2995" w:name="_Toc58588497"/>
      <w:bookmarkStart w:id="2996" w:name="_Toc66114858"/>
      <w:bookmarkStart w:id="2997" w:name="_Toc67686369"/>
      <w:bookmarkStart w:id="2998" w:name="_Toc74994658"/>
      <w:bookmarkStart w:id="2999" w:name="_Toc85467913"/>
      <w:bookmarkStart w:id="3000" w:name="_Toc89182955"/>
      <w:bookmarkStart w:id="3001" w:name="_Toc90651257"/>
      <w:bookmarkStart w:id="3002" w:name="_Toc96933407"/>
      <w:r w:rsidRPr="00616F0C">
        <w:t>6.1.3.4.3.2</w:t>
      </w:r>
      <w:r w:rsidRPr="00616F0C">
        <w:tab/>
        <w:t>PATCH</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A3C783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lastRenderedPageBreak/>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D90566" w:rsidRPr="0032066D" w14:paraId="523725F5"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636F79"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02B873D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93FB9F7"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CCE3CE9" w14:textId="77777777" w:rsidR="00D90566" w:rsidRDefault="00D90566" w:rsidP="009573F3">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F036AB9" w14:textId="77777777" w:rsidR="00D90566" w:rsidRPr="00616F0C" w:rsidRDefault="00D90566" w:rsidP="009573F3">
            <w:pPr>
              <w:pStyle w:val="TAL"/>
            </w:pPr>
            <w:r>
              <w:rPr>
                <w:lang w:val="en-US"/>
              </w:rPr>
              <w:t>T</w:t>
            </w:r>
            <w:r w:rsidRPr="00616F0C">
              <w:rPr>
                <w:lang w:val="en-US"/>
              </w:rPr>
              <w:t>he "cause" attribute shall be set to the following application error</w:t>
            </w:r>
            <w:r w:rsidRPr="00616F0C">
              <w:t>:</w:t>
            </w:r>
          </w:p>
          <w:p w14:paraId="3121F7E6" w14:textId="77777777" w:rsidR="00D90566" w:rsidRDefault="00D90566" w:rsidP="009573F3">
            <w:pPr>
              <w:pStyle w:val="TAL"/>
            </w:pPr>
            <w:r>
              <w:t>- INCORRECT_CONDITIONAL_GET_REQUEST</w:t>
            </w:r>
          </w:p>
          <w:p w14:paraId="7F301156" w14:textId="77777777" w:rsidR="00D90566" w:rsidRDefault="00D90566" w:rsidP="009573F3">
            <w:pPr>
              <w:pStyle w:val="TAL"/>
            </w:pPr>
          </w:p>
          <w:p w14:paraId="721607D3" w14:textId="77777777" w:rsidR="00D90566" w:rsidRPr="0032066D" w:rsidRDefault="00D90566" w:rsidP="009573F3">
            <w:pPr>
              <w:pStyle w:val="TAL"/>
              <w:rPr>
                <w:lang w:eastAsia="zh-CN"/>
              </w:rPr>
            </w:pPr>
            <w:r>
              <w:t xml:space="preserve">The </w:t>
            </w:r>
            <w:r w:rsidRPr="00EE6884">
              <w:t xml:space="preserve">UDSF shall include the </w:t>
            </w:r>
            <w:r>
              <w:t xml:space="preserve">RecordMeta in the </w:t>
            </w:r>
            <w:r w:rsidRPr="00C5664C">
              <w:t>ProblemDetailsExtension</w:t>
            </w:r>
            <w:r>
              <w:t>.</w:t>
            </w:r>
          </w:p>
        </w:tc>
      </w:tr>
      <w:tr w:rsidR="00D90566" w14:paraId="574829AF"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B80F08"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3825766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03B443A"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4CB52881" w14:textId="77777777" w:rsidR="00D90566" w:rsidRDefault="00D90566" w:rsidP="009573F3">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CDFC8F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102E4983" w14:textId="77777777" w:rsidR="00D90566" w:rsidRDefault="00D90566" w:rsidP="009573F3">
            <w:pPr>
              <w:pStyle w:val="TAL"/>
            </w:pPr>
            <w:r>
              <w:t xml:space="preserve">- </w:t>
            </w:r>
            <w:r w:rsidRPr="00586759">
              <w:t>DATABASE_INCONSISTENCY_PUT_REQUEST</w:t>
            </w:r>
          </w:p>
          <w:p w14:paraId="5AC6D186" w14:textId="77777777" w:rsidR="00D90566" w:rsidRDefault="00D90566" w:rsidP="009573F3">
            <w:pPr>
              <w:pStyle w:val="TAL"/>
            </w:pPr>
          </w:p>
          <w:p w14:paraId="1860DE98" w14:textId="77777777" w:rsidR="00D90566" w:rsidRDefault="00D90566" w:rsidP="009573F3">
            <w:pPr>
              <w:pStyle w:val="TAL"/>
              <w:rPr>
                <w:lang w:val="en-US"/>
              </w:rPr>
            </w:pPr>
            <w:r>
              <w:t xml:space="preserve">The </w:t>
            </w:r>
            <w:r w:rsidRPr="00EE6884">
              <w:t xml:space="preserve">UDSF shall include the </w:t>
            </w:r>
            <w:r>
              <w:t xml:space="preserve">RecordMeta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3003" w:name="_Toc34227074"/>
      <w:bookmarkStart w:id="3004" w:name="_Toc34749789"/>
      <w:bookmarkStart w:id="3005" w:name="_Toc34750349"/>
      <w:bookmarkStart w:id="3006" w:name="_Toc34750539"/>
      <w:bookmarkStart w:id="3007" w:name="_Toc35940945"/>
      <w:bookmarkStart w:id="3008" w:name="_Toc35937378"/>
      <w:bookmarkStart w:id="3009" w:name="_Toc36463772"/>
      <w:bookmarkStart w:id="3010" w:name="_Toc43131704"/>
      <w:bookmarkStart w:id="3011" w:name="_Toc45032539"/>
      <w:bookmarkStart w:id="3012" w:name="_Toc49782233"/>
      <w:bookmarkStart w:id="3013" w:name="_Toc51873669"/>
      <w:bookmarkStart w:id="3014" w:name="_Toc57209155"/>
      <w:bookmarkStart w:id="3015" w:name="_Toc58588498"/>
      <w:bookmarkStart w:id="3016" w:name="_Toc66114859"/>
      <w:bookmarkStart w:id="3017" w:name="_Toc67686370"/>
      <w:bookmarkStart w:id="3018" w:name="_Toc74994659"/>
      <w:bookmarkStart w:id="3019" w:name="_Toc85467914"/>
      <w:bookmarkStart w:id="3020" w:name="_Toc89182956"/>
      <w:bookmarkStart w:id="3021" w:name="_Toc90651258"/>
      <w:bookmarkStart w:id="3022" w:name="_Toc96933408"/>
      <w:bookmarkStart w:id="3023" w:name="_Toc98507268"/>
      <w:bookmarkStart w:id="3024" w:name="_Toc98507721"/>
      <w:bookmarkStart w:id="3025" w:name="_Toc106640724"/>
      <w:bookmarkStart w:id="3026" w:name="_Toc122098598"/>
      <w:bookmarkStart w:id="3027" w:name="_Toc130844720"/>
      <w:bookmarkStart w:id="3028" w:name="_Toc138412242"/>
      <w:bookmarkStart w:id="3029" w:name="_Toc145957028"/>
      <w:bookmarkStart w:id="3030" w:name="_Toc153890725"/>
      <w:bookmarkStart w:id="3031" w:name="_Toc161835025"/>
      <w:r w:rsidRPr="00616F0C">
        <w:t>6.1.3.5</w:t>
      </w:r>
      <w:r w:rsidRPr="00616F0C">
        <w:tab/>
        <w:t>Resource: BlockCollection (Collection)</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20C180DC" w14:textId="77777777" w:rsidR="00E134FC" w:rsidRPr="00616F0C" w:rsidRDefault="00E134FC" w:rsidP="00E134FC">
      <w:pPr>
        <w:pStyle w:val="Heading5"/>
      </w:pPr>
      <w:bookmarkStart w:id="3032" w:name="_Toc34227075"/>
      <w:bookmarkStart w:id="3033" w:name="_Toc34749790"/>
      <w:bookmarkStart w:id="3034" w:name="_Toc34750350"/>
      <w:bookmarkStart w:id="3035" w:name="_Toc34750540"/>
      <w:bookmarkStart w:id="3036" w:name="_Toc35940946"/>
      <w:bookmarkStart w:id="3037" w:name="_Toc35937379"/>
      <w:bookmarkStart w:id="3038" w:name="_Toc36463773"/>
      <w:bookmarkStart w:id="3039" w:name="_Toc43131705"/>
      <w:bookmarkStart w:id="3040" w:name="_Toc45032540"/>
      <w:bookmarkStart w:id="3041" w:name="_Toc49782234"/>
      <w:bookmarkStart w:id="3042" w:name="_Toc51873670"/>
      <w:bookmarkStart w:id="3043" w:name="_Toc57209156"/>
      <w:bookmarkStart w:id="3044" w:name="_Toc58588499"/>
      <w:bookmarkStart w:id="3045" w:name="_Toc66114860"/>
      <w:bookmarkStart w:id="3046" w:name="_Toc67686371"/>
      <w:bookmarkStart w:id="3047" w:name="_Toc74994660"/>
      <w:bookmarkStart w:id="3048" w:name="_Toc85467915"/>
      <w:bookmarkStart w:id="3049" w:name="_Toc89182957"/>
      <w:bookmarkStart w:id="3050" w:name="_Toc90651259"/>
      <w:bookmarkStart w:id="3051" w:name="_Toc96933409"/>
      <w:bookmarkStart w:id="3052" w:name="_Toc98507269"/>
      <w:bookmarkStart w:id="3053" w:name="_Toc98507722"/>
      <w:bookmarkStart w:id="3054" w:name="_Toc106640725"/>
      <w:bookmarkStart w:id="3055" w:name="_Toc122098599"/>
      <w:bookmarkStart w:id="3056" w:name="_Toc130844721"/>
      <w:bookmarkStart w:id="3057" w:name="_Toc138412243"/>
      <w:bookmarkStart w:id="3058" w:name="_Toc145957029"/>
      <w:bookmarkStart w:id="3059" w:name="_Toc153890726"/>
      <w:bookmarkStart w:id="3060" w:name="_Toc161835026"/>
      <w:r w:rsidRPr="00616F0C">
        <w:t>6.1.3.5.1</w:t>
      </w:r>
      <w:r w:rsidRPr="00616F0C">
        <w:tab/>
        <w:t>Description</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3061" w:name="_Toc34227076"/>
      <w:bookmarkStart w:id="3062" w:name="_Toc34749791"/>
      <w:bookmarkStart w:id="3063" w:name="_Toc34750351"/>
      <w:bookmarkStart w:id="3064" w:name="_Toc34750541"/>
      <w:bookmarkStart w:id="3065" w:name="_Toc35940947"/>
      <w:bookmarkStart w:id="3066" w:name="_Toc35937380"/>
      <w:bookmarkStart w:id="3067" w:name="_Toc36463774"/>
      <w:bookmarkStart w:id="3068" w:name="_Toc43131706"/>
      <w:bookmarkStart w:id="3069" w:name="_Toc45032541"/>
      <w:bookmarkStart w:id="3070" w:name="_Toc49782235"/>
      <w:bookmarkStart w:id="3071" w:name="_Toc51873671"/>
      <w:bookmarkStart w:id="3072" w:name="_Toc57209157"/>
      <w:bookmarkStart w:id="3073" w:name="_Toc58588500"/>
      <w:bookmarkStart w:id="3074" w:name="_Toc66114861"/>
      <w:bookmarkStart w:id="3075" w:name="_Toc67686372"/>
      <w:bookmarkStart w:id="3076" w:name="_Toc74994661"/>
      <w:bookmarkStart w:id="3077" w:name="_Toc85467916"/>
      <w:bookmarkStart w:id="3078" w:name="_Toc89182958"/>
      <w:bookmarkStart w:id="3079" w:name="_Toc90651260"/>
      <w:bookmarkStart w:id="3080" w:name="_Toc96933410"/>
      <w:bookmarkStart w:id="3081" w:name="_Toc98507270"/>
      <w:bookmarkStart w:id="3082" w:name="_Toc98507723"/>
      <w:bookmarkStart w:id="3083" w:name="_Toc106640726"/>
      <w:bookmarkStart w:id="3084" w:name="_Toc122098600"/>
      <w:bookmarkStart w:id="3085" w:name="_Toc130844722"/>
      <w:bookmarkStart w:id="3086" w:name="_Toc138412244"/>
      <w:bookmarkStart w:id="3087" w:name="_Toc145957030"/>
      <w:bookmarkStart w:id="3088" w:name="_Toc153890727"/>
      <w:bookmarkStart w:id="3089" w:name="_Toc161835027"/>
      <w:r w:rsidRPr="00616F0C">
        <w:t>6.1.3.5.2</w:t>
      </w:r>
      <w:r w:rsidRPr="00616F0C">
        <w:tab/>
        <w:t>Resource Definition</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3090" w:name="_Toc34227077"/>
      <w:bookmarkStart w:id="3091" w:name="_Toc34749792"/>
      <w:bookmarkStart w:id="3092" w:name="_Toc34750352"/>
      <w:bookmarkStart w:id="3093" w:name="_Toc34750542"/>
      <w:bookmarkStart w:id="3094" w:name="_Toc35940948"/>
      <w:bookmarkStart w:id="3095" w:name="_Toc35937381"/>
      <w:bookmarkStart w:id="3096" w:name="_Toc36463775"/>
      <w:bookmarkStart w:id="3097" w:name="_Toc43131707"/>
      <w:bookmarkStart w:id="3098" w:name="_Toc45032542"/>
      <w:bookmarkStart w:id="3099" w:name="_Toc49782236"/>
      <w:bookmarkStart w:id="3100" w:name="_Toc51873672"/>
      <w:bookmarkStart w:id="3101" w:name="_Toc57209158"/>
      <w:bookmarkStart w:id="3102" w:name="_Toc58588501"/>
      <w:bookmarkStart w:id="3103" w:name="_Toc66114862"/>
      <w:bookmarkStart w:id="3104" w:name="_Toc67686373"/>
      <w:bookmarkStart w:id="3105" w:name="_Toc74994662"/>
      <w:bookmarkStart w:id="3106" w:name="_Toc85467917"/>
      <w:bookmarkStart w:id="3107" w:name="_Toc89182959"/>
      <w:bookmarkStart w:id="3108" w:name="_Toc90651261"/>
      <w:bookmarkStart w:id="3109" w:name="_Toc96933411"/>
      <w:bookmarkStart w:id="3110" w:name="_Toc98507271"/>
      <w:bookmarkStart w:id="3111" w:name="_Toc98507724"/>
      <w:bookmarkStart w:id="3112" w:name="_Toc106640727"/>
      <w:bookmarkStart w:id="3113" w:name="_Toc122098601"/>
      <w:bookmarkStart w:id="3114" w:name="_Toc130844723"/>
      <w:bookmarkStart w:id="3115" w:name="_Toc138412245"/>
      <w:bookmarkStart w:id="3116" w:name="_Toc145957031"/>
      <w:bookmarkStart w:id="3117" w:name="_Toc153890728"/>
      <w:bookmarkStart w:id="3118" w:name="_Toc161835028"/>
      <w:r w:rsidRPr="00616F0C">
        <w:t>6.1.3.5.3</w:t>
      </w:r>
      <w:r w:rsidRPr="00616F0C">
        <w:tab/>
        <w:t>Resource Standard Methods</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03FD8F5B" w14:textId="77777777" w:rsidR="00E134FC" w:rsidRPr="00616F0C" w:rsidRDefault="00E134FC" w:rsidP="00E134FC">
      <w:pPr>
        <w:pStyle w:val="H6"/>
      </w:pPr>
      <w:bookmarkStart w:id="3119" w:name="_Toc34227078"/>
      <w:bookmarkStart w:id="3120" w:name="_Toc34749793"/>
      <w:bookmarkStart w:id="3121" w:name="_Toc34750353"/>
      <w:bookmarkStart w:id="3122" w:name="_Toc34750543"/>
      <w:bookmarkStart w:id="3123" w:name="_Toc35940949"/>
      <w:bookmarkStart w:id="3124" w:name="_Toc35937382"/>
      <w:bookmarkStart w:id="3125" w:name="_Toc36463776"/>
      <w:bookmarkStart w:id="3126" w:name="_Toc43131708"/>
      <w:bookmarkStart w:id="3127" w:name="_Toc45032543"/>
      <w:bookmarkStart w:id="3128" w:name="_Toc49782237"/>
      <w:bookmarkStart w:id="3129" w:name="_Toc51873673"/>
      <w:bookmarkStart w:id="3130" w:name="_Toc57209159"/>
      <w:bookmarkStart w:id="3131" w:name="_Toc58588502"/>
      <w:bookmarkStart w:id="3132" w:name="_Toc66114863"/>
      <w:bookmarkStart w:id="3133" w:name="_Toc67686374"/>
      <w:bookmarkStart w:id="3134" w:name="_Toc74994663"/>
      <w:bookmarkStart w:id="3135" w:name="_Toc85467918"/>
      <w:bookmarkStart w:id="3136" w:name="_Toc89182960"/>
      <w:bookmarkStart w:id="3137" w:name="_Toc90651262"/>
      <w:bookmarkStart w:id="3138" w:name="_Toc96933412"/>
      <w:r w:rsidRPr="00616F0C">
        <w:t>6.1.3.5.3.1</w:t>
      </w:r>
      <w:r w:rsidRPr="00616F0C">
        <w:tab/>
        <w:t>GET</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lastRenderedPageBreak/>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48FCD66" w14:textId="77777777" w:rsidR="00E134FC" w:rsidRPr="00616F0C" w:rsidRDefault="00E134FC" w:rsidP="008E16EE">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3139" w:name="_Toc34227079"/>
      <w:bookmarkStart w:id="3140" w:name="_Toc34749794"/>
      <w:bookmarkStart w:id="3141" w:name="_Toc34750354"/>
      <w:bookmarkStart w:id="3142" w:name="_Toc34750544"/>
      <w:bookmarkStart w:id="3143" w:name="_Toc35940950"/>
      <w:bookmarkStart w:id="3144" w:name="_Toc35937383"/>
      <w:bookmarkStart w:id="3145" w:name="_Toc36463777"/>
      <w:bookmarkStart w:id="3146" w:name="_Toc43131709"/>
      <w:bookmarkStart w:id="3147" w:name="_Toc45032544"/>
      <w:bookmarkStart w:id="3148" w:name="_Toc49782238"/>
      <w:bookmarkStart w:id="3149" w:name="_Toc51873674"/>
      <w:bookmarkStart w:id="3150" w:name="_Toc57209160"/>
      <w:bookmarkStart w:id="3151" w:name="_Toc58588503"/>
      <w:bookmarkStart w:id="3152" w:name="_Toc66114864"/>
      <w:bookmarkStart w:id="3153" w:name="_Toc67686375"/>
      <w:bookmarkStart w:id="3154" w:name="_Toc74994664"/>
      <w:bookmarkStart w:id="3155" w:name="_Toc85467919"/>
      <w:bookmarkStart w:id="3156" w:name="_Toc89182961"/>
      <w:bookmarkStart w:id="3157" w:name="_Toc90651263"/>
      <w:bookmarkStart w:id="3158" w:name="_Toc96933413"/>
      <w:bookmarkStart w:id="3159" w:name="_Toc98507272"/>
      <w:bookmarkStart w:id="3160" w:name="_Toc98507725"/>
      <w:bookmarkStart w:id="3161" w:name="_Toc106640728"/>
      <w:bookmarkStart w:id="3162" w:name="_Toc122098602"/>
      <w:bookmarkStart w:id="3163" w:name="_Toc130844724"/>
      <w:bookmarkStart w:id="3164" w:name="_Toc138412246"/>
      <w:bookmarkStart w:id="3165" w:name="_Toc145957032"/>
      <w:bookmarkStart w:id="3166" w:name="_Toc153890729"/>
      <w:bookmarkStart w:id="3167" w:name="_Toc161835029"/>
      <w:r w:rsidRPr="00616F0C">
        <w:t>6.1.3.6</w:t>
      </w:r>
      <w:r w:rsidRPr="00616F0C">
        <w:tab/>
        <w:t>Resource: Block (Document)</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2B4184CB" w14:textId="77777777" w:rsidR="00E134FC" w:rsidRPr="00616F0C" w:rsidRDefault="00E134FC" w:rsidP="00E134FC">
      <w:pPr>
        <w:pStyle w:val="Heading5"/>
      </w:pPr>
      <w:bookmarkStart w:id="3168" w:name="_Toc34227080"/>
      <w:bookmarkStart w:id="3169" w:name="_Toc34749795"/>
      <w:bookmarkStart w:id="3170" w:name="_Toc34750355"/>
      <w:bookmarkStart w:id="3171" w:name="_Toc34750545"/>
      <w:bookmarkStart w:id="3172" w:name="_Toc35940951"/>
      <w:bookmarkStart w:id="3173" w:name="_Toc35937384"/>
      <w:bookmarkStart w:id="3174" w:name="_Toc36463778"/>
      <w:bookmarkStart w:id="3175" w:name="_Toc43131710"/>
      <w:bookmarkStart w:id="3176" w:name="_Toc45032545"/>
      <w:bookmarkStart w:id="3177" w:name="_Toc49782239"/>
      <w:bookmarkStart w:id="3178" w:name="_Toc51873675"/>
      <w:bookmarkStart w:id="3179" w:name="_Toc57209161"/>
      <w:bookmarkStart w:id="3180" w:name="_Toc58588504"/>
      <w:bookmarkStart w:id="3181" w:name="_Toc66114865"/>
      <w:bookmarkStart w:id="3182" w:name="_Toc67686376"/>
      <w:bookmarkStart w:id="3183" w:name="_Toc74994665"/>
      <w:bookmarkStart w:id="3184" w:name="_Toc85467920"/>
      <w:bookmarkStart w:id="3185" w:name="_Toc89182962"/>
      <w:bookmarkStart w:id="3186" w:name="_Toc90651264"/>
      <w:bookmarkStart w:id="3187" w:name="_Toc96933414"/>
      <w:bookmarkStart w:id="3188" w:name="_Toc98507273"/>
      <w:bookmarkStart w:id="3189" w:name="_Toc98507726"/>
      <w:bookmarkStart w:id="3190" w:name="_Toc106640729"/>
      <w:bookmarkStart w:id="3191" w:name="_Toc122098603"/>
      <w:bookmarkStart w:id="3192" w:name="_Toc130844725"/>
      <w:bookmarkStart w:id="3193" w:name="_Toc138412247"/>
      <w:bookmarkStart w:id="3194" w:name="_Toc145957033"/>
      <w:bookmarkStart w:id="3195" w:name="_Toc153890730"/>
      <w:bookmarkStart w:id="3196" w:name="_Toc161835030"/>
      <w:r w:rsidRPr="00616F0C">
        <w:t>6.1.3.6.1</w:t>
      </w:r>
      <w:r w:rsidRPr="00616F0C">
        <w:tab/>
        <w:t>Description</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3197" w:name="_Toc34227081"/>
      <w:bookmarkStart w:id="3198" w:name="_Toc34749796"/>
      <w:bookmarkStart w:id="3199" w:name="_Toc34750356"/>
      <w:bookmarkStart w:id="3200" w:name="_Toc34750546"/>
      <w:bookmarkStart w:id="3201" w:name="_Toc35940952"/>
      <w:bookmarkStart w:id="3202" w:name="_Toc35937385"/>
      <w:bookmarkStart w:id="3203" w:name="_Toc36463779"/>
      <w:bookmarkStart w:id="3204" w:name="_Toc43131711"/>
      <w:bookmarkStart w:id="3205" w:name="_Toc45032546"/>
      <w:bookmarkStart w:id="3206" w:name="_Toc49782240"/>
      <w:bookmarkStart w:id="3207" w:name="_Toc51873676"/>
      <w:bookmarkStart w:id="3208" w:name="_Toc57209162"/>
      <w:bookmarkStart w:id="3209" w:name="_Toc58588505"/>
      <w:bookmarkStart w:id="3210" w:name="_Toc66114866"/>
      <w:bookmarkStart w:id="3211" w:name="_Toc67686377"/>
      <w:bookmarkStart w:id="3212" w:name="_Toc74994666"/>
      <w:bookmarkStart w:id="3213" w:name="_Toc85467921"/>
      <w:bookmarkStart w:id="3214" w:name="_Toc89182963"/>
      <w:bookmarkStart w:id="3215" w:name="_Toc90651265"/>
      <w:bookmarkStart w:id="3216" w:name="_Toc96933415"/>
      <w:bookmarkStart w:id="3217" w:name="_Toc98507274"/>
      <w:bookmarkStart w:id="3218" w:name="_Toc98507727"/>
      <w:bookmarkStart w:id="3219" w:name="_Toc106640730"/>
      <w:bookmarkStart w:id="3220" w:name="_Toc122098604"/>
      <w:bookmarkStart w:id="3221" w:name="_Toc130844726"/>
      <w:bookmarkStart w:id="3222" w:name="_Toc138412248"/>
      <w:bookmarkStart w:id="3223" w:name="_Toc145957034"/>
      <w:bookmarkStart w:id="3224" w:name="_Toc153890731"/>
      <w:bookmarkStart w:id="3225" w:name="_Toc161835031"/>
      <w:r w:rsidRPr="00616F0C">
        <w:t>6.1.3.6.2</w:t>
      </w:r>
      <w:r w:rsidRPr="00616F0C">
        <w:tab/>
        <w:t>Resource Definition</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3226" w:name="_Toc34227082"/>
      <w:bookmarkStart w:id="3227" w:name="_Toc34749797"/>
      <w:bookmarkStart w:id="3228" w:name="_Toc34750357"/>
      <w:bookmarkStart w:id="3229" w:name="_Toc34750547"/>
      <w:bookmarkStart w:id="3230" w:name="_Toc35940953"/>
      <w:bookmarkStart w:id="3231" w:name="_Toc35937386"/>
      <w:bookmarkStart w:id="3232" w:name="_Toc36463780"/>
      <w:bookmarkStart w:id="3233" w:name="_Toc43131712"/>
      <w:bookmarkStart w:id="3234" w:name="_Toc45032547"/>
      <w:bookmarkStart w:id="3235" w:name="_Toc49782241"/>
      <w:bookmarkStart w:id="3236" w:name="_Toc51873677"/>
      <w:bookmarkStart w:id="3237" w:name="_Toc57209163"/>
      <w:bookmarkStart w:id="3238" w:name="_Toc58588506"/>
      <w:bookmarkStart w:id="3239" w:name="_Toc66114867"/>
      <w:bookmarkStart w:id="3240" w:name="_Toc67686378"/>
      <w:bookmarkStart w:id="3241" w:name="_Toc74994667"/>
      <w:bookmarkStart w:id="3242" w:name="_Toc85467922"/>
      <w:bookmarkStart w:id="3243" w:name="_Toc89182964"/>
      <w:bookmarkStart w:id="3244" w:name="_Toc90651266"/>
      <w:bookmarkStart w:id="3245" w:name="_Toc96933416"/>
      <w:bookmarkStart w:id="3246" w:name="_Toc98507275"/>
      <w:bookmarkStart w:id="3247" w:name="_Toc98507728"/>
      <w:bookmarkStart w:id="3248" w:name="_Toc106640731"/>
      <w:bookmarkStart w:id="3249" w:name="_Toc122098605"/>
      <w:bookmarkStart w:id="3250" w:name="_Toc130844727"/>
      <w:bookmarkStart w:id="3251" w:name="_Toc138412249"/>
      <w:bookmarkStart w:id="3252" w:name="_Toc145957035"/>
      <w:bookmarkStart w:id="3253" w:name="_Toc153890732"/>
      <w:bookmarkStart w:id="3254" w:name="_Toc161835032"/>
      <w:r w:rsidRPr="00616F0C">
        <w:t>6.1.3.6.3</w:t>
      </w:r>
      <w:r w:rsidRPr="00616F0C">
        <w:tab/>
        <w:t>Resource Standard Methods</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2A4739CD" w14:textId="77777777" w:rsidR="00E134FC" w:rsidRPr="00616F0C" w:rsidRDefault="00E134FC" w:rsidP="00E134FC">
      <w:pPr>
        <w:pStyle w:val="H6"/>
      </w:pPr>
      <w:bookmarkStart w:id="3255" w:name="_Toc34227083"/>
      <w:bookmarkStart w:id="3256" w:name="_Toc34749798"/>
      <w:bookmarkStart w:id="3257" w:name="_Toc34750358"/>
      <w:bookmarkStart w:id="3258" w:name="_Toc34750548"/>
      <w:bookmarkStart w:id="3259" w:name="_Toc35940954"/>
      <w:bookmarkStart w:id="3260" w:name="_Toc35937387"/>
      <w:bookmarkStart w:id="3261" w:name="_Toc36463781"/>
      <w:bookmarkStart w:id="3262" w:name="_Toc43131713"/>
      <w:bookmarkStart w:id="3263" w:name="_Toc45032548"/>
      <w:bookmarkStart w:id="3264" w:name="_Toc49782242"/>
      <w:bookmarkStart w:id="3265" w:name="_Toc51873678"/>
      <w:bookmarkStart w:id="3266" w:name="_Toc57209164"/>
      <w:bookmarkStart w:id="3267" w:name="_Toc58588507"/>
      <w:bookmarkStart w:id="3268" w:name="_Toc66114868"/>
      <w:bookmarkStart w:id="3269" w:name="_Toc67686379"/>
      <w:bookmarkStart w:id="3270" w:name="_Toc74994668"/>
      <w:bookmarkStart w:id="3271" w:name="_Toc85467923"/>
      <w:bookmarkStart w:id="3272" w:name="_Toc89182965"/>
      <w:bookmarkStart w:id="3273" w:name="_Toc90651267"/>
      <w:bookmarkStart w:id="3274" w:name="_Toc96933417"/>
      <w:r w:rsidRPr="00616F0C">
        <w:t>6.1.3.6.3.1</w:t>
      </w:r>
      <w:r w:rsidRPr="00616F0C">
        <w:tab/>
        <w:t>GET</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E63FC4E"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lastRenderedPageBreak/>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077201" w:rsidRPr="00616F0C" w14:paraId="06A70172"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B40F52" w14:textId="77777777" w:rsidR="00077201" w:rsidRPr="00616F0C" w:rsidRDefault="00077201" w:rsidP="009573F3">
            <w:pPr>
              <w:pStyle w:val="TAL"/>
              <w:rPr>
                <w:lang w:val="en-US" w:eastAsia="zh-CN"/>
              </w:rPr>
            </w:pPr>
            <w:r>
              <w:rPr>
                <w:lang w:val="en-US" w:eastAsia="zh-CN"/>
              </w:rPr>
              <w:t>ExrendedProblemDetails</w:t>
            </w:r>
          </w:p>
        </w:tc>
        <w:tc>
          <w:tcPr>
            <w:tcW w:w="225" w:type="pct"/>
            <w:tcBorders>
              <w:top w:val="single" w:sz="4" w:space="0" w:color="auto"/>
              <w:left w:val="single" w:sz="6" w:space="0" w:color="000000"/>
              <w:bottom w:val="single" w:sz="6" w:space="0" w:color="000000"/>
              <w:right w:val="single" w:sz="6" w:space="0" w:color="000000"/>
            </w:tcBorders>
          </w:tcPr>
          <w:p w14:paraId="19BC962E"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2DA30EF"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79432F1" w14:textId="77777777" w:rsidR="00077201" w:rsidRPr="00616F0C" w:rsidRDefault="00077201" w:rsidP="009573F3">
            <w:pPr>
              <w:pStyle w:val="TAL"/>
              <w:rPr>
                <w:lang w:val="en-US" w:eastAsia="zh-CN"/>
              </w:rPr>
            </w:pPr>
            <w:r>
              <w:rPr>
                <w:lang w:val="en-US" w:eastAsia="zh-CN"/>
              </w:rPr>
              <w:t xml:space="preserve">412 </w:t>
            </w:r>
            <w:r>
              <w:t>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B73139A" w14:textId="77777777" w:rsidR="00077201" w:rsidRDefault="00077201" w:rsidP="009573F3">
            <w:pPr>
              <w:pStyle w:val="TAL"/>
            </w:pPr>
            <w:r>
              <w:rPr>
                <w:lang w:val="en-US"/>
              </w:rPr>
              <w:t>T</w:t>
            </w:r>
            <w:r w:rsidRPr="00616F0C">
              <w:rPr>
                <w:lang w:val="en-US"/>
              </w:rPr>
              <w:t>he "cause" attribute shall be set to the following application error</w:t>
            </w:r>
            <w:r w:rsidRPr="00616F0C">
              <w:t>:</w:t>
            </w:r>
          </w:p>
          <w:p w14:paraId="18C3E2CC" w14:textId="77777777" w:rsidR="00077201" w:rsidRDefault="00077201" w:rsidP="009573F3">
            <w:pPr>
              <w:pStyle w:val="TAL"/>
            </w:pPr>
            <w:r>
              <w:t>- INCORRECT_CONDITIONAL_GET_REQUEST</w:t>
            </w:r>
          </w:p>
          <w:p w14:paraId="2DE07C82" w14:textId="77777777" w:rsidR="00077201" w:rsidRDefault="00077201" w:rsidP="009573F3">
            <w:pPr>
              <w:pStyle w:val="TAL"/>
            </w:pPr>
          </w:p>
          <w:p w14:paraId="18155D3F" w14:textId="77777777" w:rsidR="00077201" w:rsidRPr="00616F0C" w:rsidRDefault="00077201" w:rsidP="009573F3">
            <w:pPr>
              <w:pStyle w:val="TAL"/>
            </w:pPr>
            <w:r>
              <w:t xml:space="preserve">The </w:t>
            </w:r>
            <w:r w:rsidRPr="00EE6884">
              <w:t xml:space="preserve">UDSF shall include the </w:t>
            </w:r>
            <w:r>
              <w:t xml:space="preserve">stored record in the </w:t>
            </w:r>
            <w:r w:rsidRPr="00C5664C">
              <w:t>ProblemDetailsExtension</w:t>
            </w:r>
            <w:r>
              <w:t>.</w:t>
            </w:r>
          </w:p>
        </w:tc>
      </w:tr>
      <w:tr w:rsidR="00077201" w:rsidRPr="00616F0C" w14:paraId="02688280"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EF37CC" w14:textId="77777777" w:rsidR="00077201" w:rsidRPr="00616F0C" w:rsidRDefault="00077201"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73C6E98"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546B7CC2"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A9DF984" w14:textId="77777777" w:rsidR="00077201" w:rsidRPr="00616F0C" w:rsidRDefault="00077201"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7A0B07" w14:textId="77777777" w:rsidR="00077201" w:rsidRPr="00616F0C" w:rsidRDefault="00077201"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3A05EFB9" w14:textId="77777777" w:rsidR="00077201" w:rsidRDefault="00077201" w:rsidP="009573F3">
            <w:pPr>
              <w:pStyle w:val="TAL"/>
            </w:pPr>
            <w:r>
              <w:t>- DATABASE_INCONSISTENCY</w:t>
            </w:r>
          </w:p>
          <w:p w14:paraId="10CA606E" w14:textId="77777777" w:rsidR="00077201" w:rsidRDefault="00077201" w:rsidP="009573F3">
            <w:pPr>
              <w:pStyle w:val="TAL"/>
            </w:pPr>
          </w:p>
          <w:p w14:paraId="3EE215BB" w14:textId="77777777" w:rsidR="00077201" w:rsidRPr="00616F0C" w:rsidRDefault="00077201" w:rsidP="009573F3">
            <w:pPr>
              <w:pStyle w:val="TAL"/>
              <w:rPr>
                <w:lang w:eastAsia="zh-CN"/>
              </w:rPr>
            </w:pPr>
            <w:r>
              <w:t xml:space="preserve">The </w:t>
            </w:r>
            <w:r w:rsidRPr="00EE6884">
              <w:t xml:space="preserve">UDSF </w:t>
            </w:r>
            <w:r>
              <w:t>shall</w:t>
            </w:r>
            <w:r w:rsidRPr="00EE6884">
              <w:t xml:space="preserve">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3275" w:name="_Toc34227084"/>
      <w:bookmarkStart w:id="3276" w:name="_Toc34749799"/>
      <w:bookmarkStart w:id="3277" w:name="_Toc34750359"/>
      <w:bookmarkStart w:id="3278" w:name="_Toc34750549"/>
      <w:bookmarkStart w:id="3279" w:name="_Toc35940955"/>
      <w:bookmarkStart w:id="3280" w:name="_Toc35937388"/>
      <w:bookmarkStart w:id="3281" w:name="_Toc36463782"/>
      <w:bookmarkStart w:id="3282" w:name="_Toc43131714"/>
      <w:bookmarkStart w:id="3283" w:name="_Toc45032549"/>
      <w:bookmarkStart w:id="3284" w:name="_Toc49782243"/>
      <w:bookmarkStart w:id="3285" w:name="_Toc51873679"/>
      <w:bookmarkStart w:id="3286" w:name="_Toc57209165"/>
      <w:bookmarkStart w:id="3287" w:name="_Toc58588508"/>
      <w:bookmarkStart w:id="3288" w:name="_Toc66114869"/>
      <w:bookmarkStart w:id="3289" w:name="_Toc67686380"/>
      <w:bookmarkStart w:id="3290" w:name="_Toc74994669"/>
      <w:bookmarkStart w:id="3291" w:name="_Toc85467924"/>
      <w:bookmarkStart w:id="3292" w:name="_Toc89182966"/>
      <w:bookmarkStart w:id="3293" w:name="_Toc90651268"/>
      <w:bookmarkStart w:id="3294" w:name="_Toc96933418"/>
      <w:r w:rsidRPr="00616F0C">
        <w:t>6.1.3.6.3.2</w:t>
      </w:r>
      <w:r w:rsidRPr="00616F0C">
        <w:tab/>
        <w:t>PUT</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BDE51"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lastRenderedPageBreak/>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077201" w:rsidRPr="00616F0C" w14:paraId="48D49FA5"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704A00" w14:textId="77777777" w:rsidR="00077201" w:rsidRDefault="00077201"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9D39734" w14:textId="77777777" w:rsidR="00077201" w:rsidRDefault="00077201"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5C5804" w14:textId="77777777" w:rsidR="00077201" w:rsidRDefault="00077201"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2A97F26" w14:textId="77777777" w:rsidR="00077201" w:rsidRPr="00616F0C" w:rsidRDefault="00077201"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B7FABA5" w14:textId="77777777" w:rsidR="00077201" w:rsidRDefault="00077201" w:rsidP="009573F3">
            <w:pPr>
              <w:pStyle w:val="TAL"/>
              <w:rPr>
                <w:lang w:val="en-US"/>
              </w:rPr>
            </w:pPr>
            <w:r w:rsidRPr="005C562E">
              <w:rPr>
                <w:lang w:val="en-US"/>
              </w:rPr>
              <w:t>The "cause" attribute may be used to indicate the following application error:</w:t>
            </w:r>
          </w:p>
          <w:p w14:paraId="4BE8C6C9" w14:textId="77777777" w:rsidR="00077201" w:rsidRDefault="00077201" w:rsidP="009573F3">
            <w:pPr>
              <w:pStyle w:val="TAL"/>
              <w:rPr>
                <w:lang w:val="en-US"/>
              </w:rPr>
            </w:pPr>
            <w:r>
              <w:t xml:space="preserve">- </w:t>
            </w:r>
            <w:r w:rsidRPr="00FA742E">
              <w:t>DATABASE_INCONSISTENCY</w:t>
            </w:r>
            <w:r>
              <w:t>_PUT_REQUEST</w:t>
            </w:r>
          </w:p>
          <w:p w14:paraId="3C1EF1CC" w14:textId="77777777" w:rsidR="00077201" w:rsidRDefault="00077201" w:rsidP="009573F3">
            <w:pPr>
              <w:pStyle w:val="TAL"/>
              <w:rPr>
                <w:lang w:val="en-US"/>
              </w:rPr>
            </w:pPr>
          </w:p>
          <w:p w14:paraId="0A2F04B7" w14:textId="77777777" w:rsidR="00077201" w:rsidRPr="00616F0C" w:rsidRDefault="00077201" w:rsidP="009573F3">
            <w:pPr>
              <w:pStyle w:val="TAL"/>
            </w:pPr>
            <w:r>
              <w:t xml:space="preserve">The </w:t>
            </w:r>
            <w:r w:rsidRPr="00EE6884">
              <w:t xml:space="preserve">UDSF shall include the </w:t>
            </w:r>
            <w:r>
              <w:t xml:space="preserve">stored recored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3295" w:name="_Toc34227085"/>
      <w:bookmarkStart w:id="3296" w:name="_Toc34749800"/>
      <w:bookmarkStart w:id="3297" w:name="_Toc34750360"/>
      <w:bookmarkStart w:id="3298" w:name="_Toc34750550"/>
      <w:bookmarkStart w:id="3299" w:name="_Toc35940956"/>
      <w:bookmarkStart w:id="3300" w:name="_Toc35937389"/>
      <w:bookmarkStart w:id="3301" w:name="_Toc36463783"/>
      <w:bookmarkStart w:id="3302" w:name="_Toc43131715"/>
      <w:bookmarkStart w:id="3303" w:name="_Toc45032550"/>
      <w:bookmarkStart w:id="3304" w:name="_Toc49782244"/>
      <w:bookmarkStart w:id="3305" w:name="_Toc51873680"/>
      <w:bookmarkStart w:id="3306" w:name="_Toc57209166"/>
      <w:bookmarkStart w:id="3307" w:name="_Toc58588509"/>
      <w:bookmarkStart w:id="3308" w:name="_Toc66114870"/>
      <w:bookmarkStart w:id="3309" w:name="_Toc67686381"/>
      <w:bookmarkStart w:id="3310" w:name="_Toc74994670"/>
      <w:bookmarkStart w:id="3311" w:name="_Toc85467925"/>
      <w:bookmarkStart w:id="3312" w:name="_Toc89182967"/>
      <w:bookmarkStart w:id="3313" w:name="_Toc90651269"/>
      <w:bookmarkStart w:id="3314" w:name="_Toc96933419"/>
      <w:r w:rsidRPr="00616F0C">
        <w:t>6.1.3.6.3.3</w:t>
      </w:r>
      <w:r w:rsidRPr="00616F0C">
        <w:tab/>
        <w:t>DELETE</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83FF0D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lastRenderedPageBreak/>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3315" w:name="_Toc43131716"/>
      <w:bookmarkStart w:id="3316" w:name="_Toc45032551"/>
      <w:bookmarkStart w:id="3317" w:name="_Toc49782245"/>
      <w:bookmarkStart w:id="3318" w:name="_Toc51873681"/>
      <w:bookmarkStart w:id="3319" w:name="_Toc57209167"/>
      <w:bookmarkStart w:id="3320" w:name="_Toc58588510"/>
      <w:bookmarkStart w:id="3321" w:name="_Toc66114871"/>
      <w:bookmarkStart w:id="3322" w:name="_Toc67686382"/>
      <w:bookmarkStart w:id="3323" w:name="_Toc74994671"/>
      <w:bookmarkStart w:id="3324" w:name="_Toc85467926"/>
      <w:bookmarkStart w:id="3325" w:name="_Toc89182968"/>
      <w:bookmarkStart w:id="3326" w:name="_Toc90651270"/>
      <w:bookmarkStart w:id="3327" w:name="_Toc96933420"/>
      <w:bookmarkStart w:id="3328" w:name="_Toc98507276"/>
      <w:bookmarkStart w:id="3329" w:name="_Toc98507729"/>
      <w:bookmarkStart w:id="3330" w:name="_Toc106640732"/>
      <w:bookmarkStart w:id="3331" w:name="_Toc122098606"/>
      <w:bookmarkStart w:id="3332" w:name="_Toc130844728"/>
      <w:bookmarkStart w:id="3333" w:name="_Toc138412250"/>
      <w:bookmarkStart w:id="3334" w:name="_Toc145957036"/>
      <w:bookmarkStart w:id="3335" w:name="_Toc153890733"/>
      <w:bookmarkStart w:id="3336" w:name="_Toc22187567"/>
      <w:bookmarkStart w:id="3337" w:name="_Toc22630789"/>
      <w:bookmarkStart w:id="3338" w:name="_Toc34227086"/>
      <w:bookmarkStart w:id="3339" w:name="_Toc34749801"/>
      <w:bookmarkStart w:id="3340" w:name="_Toc34750361"/>
      <w:bookmarkStart w:id="3341" w:name="_Toc34750551"/>
      <w:bookmarkStart w:id="3342" w:name="_Toc35940957"/>
      <w:bookmarkStart w:id="3343" w:name="_Toc35937390"/>
      <w:bookmarkStart w:id="3344" w:name="_Toc36463784"/>
      <w:bookmarkStart w:id="3345" w:name="_Toc161835033"/>
      <w:r w:rsidRPr="00CF6BF3">
        <w:t>6.1.</w:t>
      </w:r>
      <w:r>
        <w:t>3.7</w:t>
      </w:r>
      <w:r w:rsidRPr="006C6608">
        <w:tab/>
      </w:r>
      <w:r>
        <w:t xml:space="preserve">Resource: </w:t>
      </w:r>
      <w:r w:rsidRPr="006C6608">
        <w:t>Notification</w:t>
      </w:r>
      <w:r>
        <w:t>Subscriptions</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45"/>
    </w:p>
    <w:p w14:paraId="7CC2C081" w14:textId="77777777" w:rsidR="00E134FC" w:rsidRPr="00533C32" w:rsidRDefault="00E134FC" w:rsidP="00E134FC">
      <w:pPr>
        <w:pStyle w:val="Heading5"/>
        <w:rPr>
          <w:rFonts w:eastAsia="DengXian"/>
        </w:rPr>
      </w:pPr>
      <w:bookmarkStart w:id="3346" w:name="_Toc43131717"/>
      <w:bookmarkStart w:id="3347" w:name="_Toc45032552"/>
      <w:bookmarkStart w:id="3348" w:name="_Toc49782246"/>
      <w:bookmarkStart w:id="3349" w:name="_Toc51873682"/>
      <w:bookmarkStart w:id="3350" w:name="_Toc57209168"/>
      <w:bookmarkStart w:id="3351" w:name="_Toc58588511"/>
      <w:bookmarkStart w:id="3352" w:name="_Toc66114872"/>
      <w:bookmarkStart w:id="3353" w:name="_Toc67686383"/>
      <w:bookmarkStart w:id="3354" w:name="_Toc74994672"/>
      <w:bookmarkStart w:id="3355" w:name="_Toc85467927"/>
      <w:bookmarkStart w:id="3356" w:name="_Toc89182969"/>
      <w:bookmarkStart w:id="3357" w:name="_Toc90651271"/>
      <w:bookmarkStart w:id="3358" w:name="_Toc96933421"/>
      <w:bookmarkStart w:id="3359" w:name="_Toc98507277"/>
      <w:bookmarkStart w:id="3360" w:name="_Toc98507730"/>
      <w:bookmarkStart w:id="3361" w:name="_Toc106640733"/>
      <w:bookmarkStart w:id="3362" w:name="_Toc122098607"/>
      <w:bookmarkStart w:id="3363" w:name="_Toc130844729"/>
      <w:bookmarkStart w:id="3364" w:name="_Toc138412251"/>
      <w:bookmarkStart w:id="3365" w:name="_Toc145957037"/>
      <w:bookmarkStart w:id="3366" w:name="_Toc153890734"/>
      <w:bookmarkStart w:id="3367" w:name="_Toc161835034"/>
      <w:r>
        <w:rPr>
          <w:rFonts w:eastAsia="DengXian"/>
        </w:rPr>
        <w:t>6.1.3</w:t>
      </w:r>
      <w:r>
        <w:t>.7</w:t>
      </w:r>
      <w:r w:rsidRPr="00533C32">
        <w:rPr>
          <w:rFonts w:eastAsia="DengXian"/>
        </w:rPr>
        <w:t>.1</w:t>
      </w:r>
      <w:r w:rsidRPr="00533C32">
        <w:rPr>
          <w:rFonts w:eastAsia="DengXian"/>
        </w:rPr>
        <w:tab/>
        <w:t>Description</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3368" w:name="_Toc43131718"/>
      <w:bookmarkStart w:id="3369" w:name="_Toc45032553"/>
      <w:bookmarkStart w:id="3370" w:name="_Toc49782247"/>
      <w:bookmarkStart w:id="3371" w:name="_Toc51873683"/>
      <w:bookmarkStart w:id="3372" w:name="_Toc57209169"/>
      <w:bookmarkStart w:id="3373" w:name="_Toc58588512"/>
      <w:bookmarkStart w:id="3374" w:name="_Toc66114873"/>
      <w:bookmarkStart w:id="3375" w:name="_Toc67686384"/>
      <w:bookmarkStart w:id="3376" w:name="_Toc74994673"/>
      <w:bookmarkStart w:id="3377" w:name="_Toc85467928"/>
      <w:bookmarkStart w:id="3378" w:name="_Toc89182970"/>
      <w:bookmarkStart w:id="3379" w:name="_Toc90651272"/>
      <w:bookmarkStart w:id="3380" w:name="_Toc96933422"/>
      <w:bookmarkStart w:id="3381" w:name="_Toc98507278"/>
      <w:bookmarkStart w:id="3382" w:name="_Toc98507731"/>
      <w:bookmarkStart w:id="3383" w:name="_Toc106640734"/>
      <w:bookmarkStart w:id="3384" w:name="_Toc122098608"/>
      <w:bookmarkStart w:id="3385" w:name="_Toc130844730"/>
      <w:bookmarkStart w:id="3386" w:name="_Toc138412252"/>
      <w:bookmarkStart w:id="3387" w:name="_Toc145957038"/>
      <w:bookmarkStart w:id="3388" w:name="_Toc153890735"/>
      <w:bookmarkStart w:id="3389" w:name="_Toc161835035"/>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3390" w:name="_Toc43131719"/>
      <w:bookmarkStart w:id="3391" w:name="_Toc45032554"/>
      <w:bookmarkStart w:id="3392" w:name="_Toc49782248"/>
      <w:bookmarkStart w:id="3393" w:name="_Toc51873684"/>
      <w:bookmarkStart w:id="3394" w:name="_Toc57209170"/>
      <w:bookmarkStart w:id="3395" w:name="_Toc58588513"/>
      <w:bookmarkStart w:id="3396" w:name="_Toc66114874"/>
      <w:bookmarkStart w:id="3397" w:name="_Toc67686385"/>
      <w:bookmarkStart w:id="3398" w:name="_Toc74994674"/>
      <w:bookmarkStart w:id="3399" w:name="_Toc85467929"/>
      <w:bookmarkStart w:id="3400" w:name="_Toc89182971"/>
      <w:bookmarkStart w:id="3401" w:name="_Toc90651273"/>
      <w:bookmarkStart w:id="3402" w:name="_Toc96933423"/>
      <w:bookmarkStart w:id="3403" w:name="_Toc98507279"/>
      <w:bookmarkStart w:id="3404" w:name="_Toc98507732"/>
      <w:bookmarkStart w:id="3405" w:name="_Toc106640735"/>
      <w:bookmarkStart w:id="3406" w:name="_Toc122098609"/>
      <w:bookmarkStart w:id="3407" w:name="_Toc130844731"/>
      <w:bookmarkStart w:id="3408" w:name="_Toc138412253"/>
      <w:bookmarkStart w:id="3409" w:name="_Toc145957039"/>
      <w:bookmarkStart w:id="3410" w:name="_Toc153890736"/>
      <w:bookmarkStart w:id="3411" w:name="_Toc161835036"/>
      <w:r>
        <w:t>6.1.3.7</w:t>
      </w:r>
      <w:r w:rsidRPr="00616F0C">
        <w:rPr>
          <w:noProof/>
        </w:rPr>
        <w:t>.3</w:t>
      </w:r>
      <w:r w:rsidRPr="00616F0C">
        <w:rPr>
          <w:noProof/>
        </w:rPr>
        <w:tab/>
        <w:t>Standard Methods</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299903C6" w14:textId="77777777" w:rsidR="00E134FC" w:rsidRPr="00533C32" w:rsidRDefault="00E134FC" w:rsidP="00E134FC">
      <w:pPr>
        <w:pStyle w:val="H6"/>
        <w:rPr>
          <w:rFonts w:eastAsia="DengXian"/>
        </w:rPr>
      </w:pPr>
      <w:bookmarkStart w:id="3412" w:name="_Toc43131720"/>
      <w:bookmarkStart w:id="3413" w:name="_Toc45032555"/>
      <w:bookmarkStart w:id="3414" w:name="_Toc49782249"/>
      <w:bookmarkStart w:id="3415" w:name="_Toc51873685"/>
      <w:bookmarkStart w:id="3416" w:name="_Toc57209171"/>
      <w:bookmarkStart w:id="3417" w:name="_Toc58588514"/>
      <w:bookmarkStart w:id="3418" w:name="_Toc66114875"/>
      <w:bookmarkStart w:id="3419" w:name="_Toc67686386"/>
      <w:bookmarkStart w:id="3420" w:name="_Toc74994675"/>
      <w:bookmarkStart w:id="3421" w:name="_Toc85467930"/>
      <w:bookmarkStart w:id="3422" w:name="_Toc89182972"/>
      <w:bookmarkStart w:id="3423" w:name="_Toc90651274"/>
      <w:bookmarkStart w:id="3424"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77777777"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lastRenderedPageBreak/>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3425" w:name="_Toc43131721"/>
      <w:bookmarkStart w:id="3426" w:name="_Toc45032556"/>
      <w:bookmarkStart w:id="3427" w:name="_Toc49782250"/>
      <w:bookmarkStart w:id="3428" w:name="_Toc51873686"/>
      <w:bookmarkStart w:id="3429" w:name="_Toc57209172"/>
      <w:bookmarkStart w:id="3430" w:name="_Toc58588515"/>
      <w:bookmarkStart w:id="3431" w:name="_Toc66114876"/>
      <w:bookmarkStart w:id="3432" w:name="_Toc67686387"/>
      <w:bookmarkStart w:id="3433" w:name="_Toc74994676"/>
      <w:bookmarkStart w:id="3434" w:name="_Toc85467931"/>
      <w:bookmarkStart w:id="3435" w:name="_Toc89182973"/>
      <w:bookmarkStart w:id="3436" w:name="_Toc90651275"/>
      <w:bookmarkStart w:id="3437" w:name="_Toc96933425"/>
      <w:bookmarkStart w:id="3438" w:name="_Toc98507280"/>
      <w:bookmarkStart w:id="3439" w:name="_Toc98507733"/>
      <w:bookmarkStart w:id="3440" w:name="_Toc106640736"/>
      <w:bookmarkStart w:id="3441" w:name="_Toc122098610"/>
      <w:bookmarkStart w:id="3442" w:name="_Toc130844732"/>
      <w:bookmarkStart w:id="3443" w:name="_Toc138412254"/>
      <w:bookmarkStart w:id="3444" w:name="_Toc145957040"/>
      <w:bookmarkStart w:id="3445" w:name="_Toc153890737"/>
      <w:bookmarkStart w:id="3446" w:name="_Toc20127047"/>
      <w:bookmarkStart w:id="3447" w:name="_Toc27589023"/>
      <w:bookmarkStart w:id="3448" w:name="_Toc36459822"/>
      <w:bookmarkStart w:id="3449" w:name="_Toc161835037"/>
      <w:r>
        <w:rPr>
          <w:rFonts w:eastAsia="DengXian"/>
        </w:rPr>
        <w:t>6.1.3.8</w:t>
      </w:r>
      <w:r w:rsidRPr="00533C32">
        <w:rPr>
          <w:rFonts w:eastAsia="DengXian"/>
        </w:rPr>
        <w:tab/>
        <w:t xml:space="preserve">Resource: </w:t>
      </w:r>
      <w:r>
        <w:rPr>
          <w:rFonts w:eastAsia="DengXian"/>
        </w:rPr>
        <w:t>IndividualNotificationSubscription</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9"/>
    </w:p>
    <w:p w14:paraId="70617876" w14:textId="77777777" w:rsidR="00E134FC" w:rsidRPr="00533C32" w:rsidRDefault="00E134FC" w:rsidP="00E134FC">
      <w:pPr>
        <w:pStyle w:val="Heading5"/>
        <w:rPr>
          <w:rFonts w:eastAsia="DengXian"/>
        </w:rPr>
      </w:pPr>
      <w:bookmarkStart w:id="3450" w:name="_Toc20127048"/>
      <w:bookmarkStart w:id="3451" w:name="_Toc27589024"/>
      <w:bookmarkStart w:id="3452" w:name="_Toc36459823"/>
      <w:bookmarkStart w:id="3453" w:name="_Toc43131722"/>
      <w:bookmarkStart w:id="3454" w:name="_Toc45032557"/>
      <w:bookmarkStart w:id="3455" w:name="_Toc49782251"/>
      <w:bookmarkStart w:id="3456" w:name="_Toc51873687"/>
      <w:bookmarkStart w:id="3457" w:name="_Toc57209173"/>
      <w:bookmarkStart w:id="3458" w:name="_Toc58588516"/>
      <w:bookmarkStart w:id="3459" w:name="_Toc66114877"/>
      <w:bookmarkStart w:id="3460" w:name="_Toc67686388"/>
      <w:bookmarkStart w:id="3461" w:name="_Toc74994677"/>
      <w:bookmarkStart w:id="3462" w:name="_Toc85467932"/>
      <w:bookmarkStart w:id="3463" w:name="_Toc89182974"/>
      <w:bookmarkStart w:id="3464" w:name="_Toc90651276"/>
      <w:bookmarkStart w:id="3465" w:name="_Toc96933426"/>
      <w:bookmarkStart w:id="3466" w:name="_Toc98507281"/>
      <w:bookmarkStart w:id="3467" w:name="_Toc98507734"/>
      <w:bookmarkStart w:id="3468" w:name="_Toc106640737"/>
      <w:bookmarkStart w:id="3469" w:name="_Toc122098611"/>
      <w:bookmarkStart w:id="3470" w:name="_Toc130844733"/>
      <w:bookmarkStart w:id="3471" w:name="_Toc138412255"/>
      <w:bookmarkStart w:id="3472" w:name="_Toc145957041"/>
      <w:bookmarkStart w:id="3473" w:name="_Toc153890738"/>
      <w:bookmarkStart w:id="3474" w:name="_Toc161835038"/>
      <w:bookmarkEnd w:id="3446"/>
      <w:bookmarkEnd w:id="3447"/>
      <w:bookmarkEnd w:id="3448"/>
      <w:r>
        <w:rPr>
          <w:rFonts w:eastAsia="DengXian"/>
        </w:rPr>
        <w:t>6.1.3.8</w:t>
      </w:r>
      <w:r w:rsidRPr="00533C32">
        <w:rPr>
          <w:rFonts w:eastAsia="DengXian"/>
        </w:rPr>
        <w:t>.1</w:t>
      </w:r>
      <w:r w:rsidRPr="00533C32">
        <w:rPr>
          <w:rFonts w:eastAsia="DengXian"/>
        </w:rPr>
        <w:tab/>
        <w:t>Description</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3475" w:name="_Toc20127049"/>
      <w:bookmarkStart w:id="3476" w:name="_Toc27589025"/>
      <w:bookmarkStart w:id="3477" w:name="_Toc36459824"/>
      <w:bookmarkStart w:id="3478" w:name="_Toc43131723"/>
      <w:bookmarkStart w:id="3479" w:name="_Toc45032558"/>
      <w:bookmarkStart w:id="3480" w:name="_Toc49782252"/>
      <w:bookmarkStart w:id="3481" w:name="_Toc51873688"/>
      <w:bookmarkStart w:id="3482" w:name="_Toc57209174"/>
      <w:bookmarkStart w:id="3483" w:name="_Toc58588517"/>
      <w:bookmarkStart w:id="3484" w:name="_Toc66114878"/>
      <w:bookmarkStart w:id="3485" w:name="_Toc67686389"/>
      <w:bookmarkStart w:id="3486" w:name="_Toc74994678"/>
      <w:bookmarkStart w:id="3487" w:name="_Toc85467933"/>
      <w:bookmarkStart w:id="3488" w:name="_Toc89182975"/>
      <w:bookmarkStart w:id="3489" w:name="_Toc90651277"/>
      <w:bookmarkStart w:id="3490" w:name="_Toc96933427"/>
      <w:bookmarkStart w:id="3491" w:name="_Toc98507282"/>
      <w:bookmarkStart w:id="3492" w:name="_Toc98507735"/>
      <w:bookmarkStart w:id="3493" w:name="_Toc106640738"/>
      <w:bookmarkStart w:id="3494" w:name="_Toc122098612"/>
      <w:bookmarkStart w:id="3495" w:name="_Toc130844734"/>
      <w:bookmarkStart w:id="3496" w:name="_Toc138412256"/>
      <w:bookmarkStart w:id="3497" w:name="_Toc145957042"/>
      <w:bookmarkStart w:id="3498" w:name="_Toc153890739"/>
      <w:bookmarkStart w:id="3499" w:name="_Toc161835039"/>
      <w:r>
        <w:rPr>
          <w:rFonts w:eastAsia="DengXian"/>
        </w:rPr>
        <w:t>6.1.3.8</w:t>
      </w:r>
      <w:r w:rsidRPr="00533C32">
        <w:rPr>
          <w:rFonts w:eastAsia="DengXian"/>
        </w:rPr>
        <w:t>.2</w:t>
      </w:r>
      <w:r w:rsidRPr="00533C32">
        <w:rPr>
          <w:rFonts w:eastAsia="DengXian"/>
        </w:rPr>
        <w:tab/>
        <w:t>Resource Definition</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3500" w:name="_Toc20127050"/>
      <w:bookmarkStart w:id="3501" w:name="_Toc27589026"/>
      <w:bookmarkStart w:id="3502" w:name="_Toc36459825"/>
      <w:bookmarkStart w:id="3503" w:name="_Toc43131724"/>
      <w:bookmarkStart w:id="3504" w:name="_Toc45032559"/>
      <w:bookmarkStart w:id="3505" w:name="_Toc49782253"/>
      <w:bookmarkStart w:id="3506" w:name="_Toc51873689"/>
      <w:bookmarkStart w:id="3507" w:name="_Toc57209175"/>
      <w:bookmarkStart w:id="3508" w:name="_Toc58588518"/>
      <w:bookmarkStart w:id="3509" w:name="_Toc66114879"/>
      <w:bookmarkStart w:id="3510" w:name="_Toc67686390"/>
      <w:bookmarkStart w:id="3511" w:name="_Toc74994679"/>
      <w:bookmarkStart w:id="3512" w:name="_Toc85467934"/>
      <w:bookmarkStart w:id="3513" w:name="_Toc89182976"/>
      <w:bookmarkStart w:id="3514" w:name="_Toc90651278"/>
      <w:bookmarkStart w:id="3515" w:name="_Toc96933428"/>
      <w:bookmarkStart w:id="3516" w:name="_Toc98507283"/>
      <w:bookmarkStart w:id="3517" w:name="_Toc98507736"/>
      <w:bookmarkStart w:id="3518" w:name="_Toc106640739"/>
      <w:bookmarkStart w:id="3519" w:name="_Toc122098613"/>
      <w:bookmarkStart w:id="3520" w:name="_Toc130844735"/>
      <w:bookmarkStart w:id="3521" w:name="_Toc138412257"/>
      <w:bookmarkStart w:id="3522" w:name="_Toc145957043"/>
      <w:bookmarkStart w:id="3523" w:name="_Toc153890740"/>
      <w:bookmarkStart w:id="3524" w:name="_Toc161835040"/>
      <w:r>
        <w:rPr>
          <w:rFonts w:eastAsia="DengXian"/>
        </w:rPr>
        <w:t>6.1.3.8</w:t>
      </w:r>
      <w:r w:rsidRPr="00533C32">
        <w:rPr>
          <w:rFonts w:eastAsia="DengXian"/>
        </w:rPr>
        <w:t>.3</w:t>
      </w:r>
      <w:r w:rsidRPr="00533C32">
        <w:rPr>
          <w:rFonts w:eastAsia="DengXian"/>
        </w:rPr>
        <w:tab/>
        <w:t>Resource Standard Methods</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0623F30F" w14:textId="77777777" w:rsidR="00E134FC" w:rsidRPr="00533C32" w:rsidRDefault="00E134FC" w:rsidP="00E134FC">
      <w:pPr>
        <w:pStyle w:val="H6"/>
        <w:rPr>
          <w:rFonts w:eastAsia="DengXian"/>
        </w:rPr>
      </w:pPr>
      <w:bookmarkStart w:id="3525" w:name="_Toc20127051"/>
      <w:bookmarkStart w:id="3526" w:name="_Toc27589027"/>
      <w:bookmarkStart w:id="3527" w:name="_Toc36459826"/>
      <w:bookmarkStart w:id="3528" w:name="_Toc43131725"/>
      <w:bookmarkStart w:id="3529" w:name="_Toc45032560"/>
      <w:bookmarkStart w:id="3530" w:name="_Toc49782254"/>
      <w:bookmarkStart w:id="3531" w:name="_Toc51873690"/>
      <w:bookmarkStart w:id="3532" w:name="_Toc57209176"/>
      <w:bookmarkStart w:id="3533" w:name="_Toc58588519"/>
      <w:bookmarkStart w:id="3534" w:name="_Toc66114880"/>
      <w:bookmarkStart w:id="3535" w:name="_Toc67686391"/>
      <w:bookmarkStart w:id="3536" w:name="_Toc74994680"/>
      <w:bookmarkStart w:id="3537" w:name="_Toc85467935"/>
      <w:bookmarkStart w:id="3538" w:name="_Toc89182977"/>
      <w:bookmarkStart w:id="3539" w:name="_Toc90651279"/>
      <w:bookmarkStart w:id="3540" w:name="_Toc96933429"/>
      <w:r>
        <w:rPr>
          <w:rFonts w:eastAsia="DengXian"/>
        </w:rPr>
        <w:t>6.1.3.8</w:t>
      </w:r>
      <w:r w:rsidRPr="00533C32">
        <w:rPr>
          <w:rFonts w:eastAsia="DengXian"/>
        </w:rPr>
        <w:t>.3.1</w:t>
      </w:r>
      <w:r w:rsidRPr="00533C32">
        <w:rPr>
          <w:rFonts w:eastAsia="DengXian"/>
        </w:rPr>
        <w:tab/>
        <w:t>DELETE</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lastRenderedPageBreak/>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3541" w:name="_Toc20127052"/>
      <w:bookmarkStart w:id="3542" w:name="_Toc27589028"/>
      <w:bookmarkStart w:id="3543" w:name="_Toc36459827"/>
      <w:bookmarkStart w:id="3544" w:name="_Toc43131726"/>
      <w:bookmarkStart w:id="3545" w:name="_Toc45032561"/>
      <w:bookmarkStart w:id="3546" w:name="_Toc49782255"/>
      <w:bookmarkStart w:id="3547" w:name="_Toc51873691"/>
      <w:bookmarkStart w:id="3548" w:name="_Toc57209177"/>
      <w:bookmarkStart w:id="3549" w:name="_Toc58588520"/>
      <w:bookmarkStart w:id="3550" w:name="_Toc66114881"/>
      <w:bookmarkStart w:id="3551" w:name="_Toc67686392"/>
      <w:bookmarkStart w:id="3552" w:name="_Toc74994681"/>
      <w:bookmarkStart w:id="3553" w:name="_Toc85467936"/>
      <w:bookmarkStart w:id="3554" w:name="_Toc89182978"/>
      <w:bookmarkStart w:id="3555" w:name="_Toc90651280"/>
      <w:bookmarkStart w:id="3556" w:name="_Toc96933430"/>
      <w:r>
        <w:rPr>
          <w:rFonts w:eastAsia="DengXian"/>
        </w:rPr>
        <w:t>6.1.3.8</w:t>
      </w:r>
      <w:r w:rsidRPr="00533C32">
        <w:rPr>
          <w:rFonts w:eastAsia="DengXian"/>
        </w:rPr>
        <w:t>.3.</w:t>
      </w:r>
      <w:r w:rsidRPr="00B004E7">
        <w:rPr>
          <w:rFonts w:eastAsia="DengXian"/>
          <w:lang w:val="en-US"/>
        </w:rPr>
        <w:t>2</w:t>
      </w:r>
      <w:r w:rsidRPr="00533C32">
        <w:rPr>
          <w:rFonts w:eastAsia="DengXian"/>
        </w:rPr>
        <w:tab/>
        <w:t>PATCH</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B004E7">
        <w:rPr>
          <w:lang w:val="en-US"/>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77777777" w:rsidR="00E134FC" w:rsidRPr="00533C32" w:rsidRDefault="00E134FC" w:rsidP="008E16EE">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B004E7">
        <w:rPr>
          <w:lang w:val="en-US"/>
        </w:rPr>
        <w:t>2</w:t>
      </w:r>
      <w:r w:rsidRPr="00533C32">
        <w:t xml:space="preserve">-2 and the response data structures and response codes specified in </w:t>
      </w:r>
      <w:r>
        <w:t>t</w:t>
      </w:r>
      <w:r w:rsidRPr="00533C32">
        <w:t>able </w:t>
      </w:r>
      <w:r>
        <w:rPr>
          <w:rFonts w:eastAsia="DengXian"/>
        </w:rPr>
        <w:t>6.1.3.8</w:t>
      </w:r>
      <w:r w:rsidRPr="00533C32">
        <w:t>.3.</w:t>
      </w:r>
      <w:r w:rsidRPr="00B004E7">
        <w:rPr>
          <w:lang w:val="en-US"/>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lastRenderedPageBreak/>
        <w:t>T</w:t>
      </w:r>
      <w:r w:rsidRPr="00533C32">
        <w:t>able </w:t>
      </w:r>
      <w:r>
        <w:rPr>
          <w:rFonts w:eastAsia="DengXian"/>
        </w:rPr>
        <w:t>6.1.3.8</w:t>
      </w:r>
      <w:r w:rsidRPr="00533C32">
        <w:t>.3.</w:t>
      </w:r>
      <w:r w:rsidRPr="00B004E7">
        <w:rPr>
          <w:lang w:val="en-US"/>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3557" w:name="_Toc36459828"/>
      <w:bookmarkStart w:id="3558" w:name="_Toc43131727"/>
      <w:bookmarkStart w:id="3559" w:name="_Toc45032562"/>
      <w:bookmarkStart w:id="3560" w:name="_Toc49782256"/>
      <w:bookmarkStart w:id="3561" w:name="_Toc51873692"/>
      <w:bookmarkStart w:id="3562" w:name="_Toc57209178"/>
      <w:bookmarkStart w:id="3563" w:name="_Toc58588521"/>
      <w:bookmarkStart w:id="3564" w:name="_Toc66114882"/>
      <w:bookmarkStart w:id="3565" w:name="_Toc67686393"/>
      <w:bookmarkStart w:id="3566" w:name="_Toc74994682"/>
      <w:bookmarkStart w:id="3567" w:name="_Toc85467937"/>
      <w:bookmarkStart w:id="3568" w:name="_Toc89182979"/>
      <w:bookmarkStart w:id="3569" w:name="_Toc90651281"/>
      <w:bookmarkStart w:id="3570" w:name="_Toc96933431"/>
      <w:r>
        <w:rPr>
          <w:rFonts w:eastAsia="DengXian"/>
        </w:rPr>
        <w:t>6.1.3.8.3.3</w:t>
      </w:r>
      <w:r w:rsidRPr="00533C32">
        <w:rPr>
          <w:rFonts w:eastAsia="DengXian"/>
        </w:rPr>
        <w:tab/>
      </w:r>
      <w:r>
        <w:rPr>
          <w:rFonts w:eastAsia="DengXian"/>
        </w:rPr>
        <w:t>GET</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3571" w:name="_Toc43131728"/>
      <w:bookmarkStart w:id="3572" w:name="_Toc45032563"/>
      <w:bookmarkStart w:id="3573" w:name="_Toc49782257"/>
      <w:bookmarkStart w:id="3574" w:name="_Toc51873693"/>
      <w:bookmarkStart w:id="3575" w:name="_Toc57209179"/>
      <w:bookmarkStart w:id="3576" w:name="_Toc58588522"/>
      <w:bookmarkStart w:id="3577" w:name="_Toc66114883"/>
      <w:bookmarkStart w:id="3578" w:name="_Toc67686394"/>
      <w:bookmarkStart w:id="3579" w:name="_Toc74994683"/>
      <w:bookmarkStart w:id="3580" w:name="_Toc85467938"/>
      <w:bookmarkStart w:id="3581" w:name="_Toc89182980"/>
      <w:bookmarkStart w:id="3582" w:name="_Toc90651282"/>
      <w:bookmarkStart w:id="3583" w:name="_Toc96933432"/>
      <w:r>
        <w:t>6.1.3.8</w:t>
      </w:r>
      <w:r w:rsidRPr="00616F0C">
        <w:t>.3</w:t>
      </w:r>
      <w:r w:rsidRPr="00616F0C">
        <w:rPr>
          <w:noProof/>
        </w:rPr>
        <w:t>.</w:t>
      </w:r>
      <w:r>
        <w:rPr>
          <w:noProof/>
        </w:rPr>
        <w:t>4</w:t>
      </w:r>
      <w:r w:rsidRPr="00616F0C">
        <w:rPr>
          <w:noProof/>
        </w:rPr>
        <w:tab/>
        <w:t>P</w:t>
      </w:r>
      <w:r>
        <w:rPr>
          <w:noProof/>
        </w:rPr>
        <w:t>UT</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451E78C"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Pr="003C634C">
              <w:t>clause</w:t>
            </w:r>
            <w:r>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3584" w:name="_Toc57209180"/>
      <w:bookmarkStart w:id="3585" w:name="_Toc58588523"/>
      <w:bookmarkStart w:id="3586" w:name="_Toc66114884"/>
      <w:bookmarkStart w:id="3587" w:name="_Toc67686395"/>
      <w:bookmarkStart w:id="3588" w:name="_Toc74994684"/>
      <w:bookmarkStart w:id="3589" w:name="_Toc85467939"/>
      <w:bookmarkStart w:id="3590" w:name="_Toc89182981"/>
      <w:bookmarkStart w:id="3591" w:name="_Toc90651283"/>
      <w:bookmarkStart w:id="3592" w:name="_Toc96933433"/>
      <w:bookmarkStart w:id="3593" w:name="_Toc98507284"/>
      <w:bookmarkStart w:id="3594" w:name="_Toc98507737"/>
      <w:bookmarkStart w:id="3595" w:name="_Toc106640740"/>
      <w:bookmarkStart w:id="3596" w:name="_Toc122098614"/>
      <w:bookmarkStart w:id="3597" w:name="_Toc130844736"/>
      <w:bookmarkStart w:id="3598" w:name="_Toc138412258"/>
      <w:bookmarkStart w:id="3599" w:name="_Toc145957044"/>
      <w:bookmarkStart w:id="3600" w:name="_Toc153890741"/>
      <w:bookmarkStart w:id="3601" w:name="_Toc43131729"/>
      <w:bookmarkStart w:id="3602" w:name="_Toc45032564"/>
      <w:bookmarkStart w:id="3603" w:name="_Toc49782258"/>
      <w:bookmarkStart w:id="3604" w:name="_Toc51873694"/>
      <w:bookmarkStart w:id="3605" w:name="_Toc161835041"/>
      <w:r w:rsidRPr="00616F0C">
        <w:t>6.1.3.</w:t>
      </w:r>
      <w:r>
        <w:t>9</w:t>
      </w:r>
      <w:r w:rsidRPr="00616F0C">
        <w:tab/>
        <w:t xml:space="preserve">Resource: </w:t>
      </w:r>
      <w:r>
        <w:t>Meta Schema</w:t>
      </w:r>
      <w:r w:rsidRPr="00616F0C">
        <w:t xml:space="preserve"> (Document)</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5"/>
    </w:p>
    <w:p w14:paraId="79374B14" w14:textId="77777777" w:rsidR="00E134FC" w:rsidRPr="00616F0C" w:rsidRDefault="00E134FC" w:rsidP="00E134FC">
      <w:pPr>
        <w:pStyle w:val="Heading5"/>
      </w:pPr>
      <w:bookmarkStart w:id="3606" w:name="_Toc57209181"/>
      <w:bookmarkStart w:id="3607" w:name="_Toc58588524"/>
      <w:bookmarkStart w:id="3608" w:name="_Toc66114885"/>
      <w:bookmarkStart w:id="3609" w:name="_Toc67686396"/>
      <w:bookmarkStart w:id="3610" w:name="_Toc74994685"/>
      <w:bookmarkStart w:id="3611" w:name="_Toc85467940"/>
      <w:bookmarkStart w:id="3612" w:name="_Toc89182982"/>
      <w:bookmarkStart w:id="3613" w:name="_Toc90651284"/>
      <w:bookmarkStart w:id="3614" w:name="_Toc96933434"/>
      <w:bookmarkStart w:id="3615" w:name="_Toc98507285"/>
      <w:bookmarkStart w:id="3616" w:name="_Toc98507738"/>
      <w:bookmarkStart w:id="3617" w:name="_Toc106640741"/>
      <w:bookmarkStart w:id="3618" w:name="_Toc122098615"/>
      <w:bookmarkStart w:id="3619" w:name="_Toc130844737"/>
      <w:bookmarkStart w:id="3620" w:name="_Toc138412259"/>
      <w:bookmarkStart w:id="3621" w:name="_Toc145957045"/>
      <w:bookmarkStart w:id="3622" w:name="_Toc153890742"/>
      <w:bookmarkStart w:id="3623" w:name="_Toc161835042"/>
      <w:r w:rsidRPr="00616F0C">
        <w:t>6.1.3.</w:t>
      </w:r>
      <w:r>
        <w:t>9</w:t>
      </w:r>
      <w:r w:rsidRPr="00616F0C">
        <w:t>.1</w:t>
      </w:r>
      <w:r w:rsidRPr="00616F0C">
        <w:tab/>
        <w:t>Description</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3624" w:name="_Toc57209182"/>
      <w:bookmarkStart w:id="3625" w:name="_Toc58588525"/>
      <w:bookmarkStart w:id="3626" w:name="_Toc66114886"/>
      <w:bookmarkStart w:id="3627" w:name="_Toc67686397"/>
      <w:bookmarkStart w:id="3628" w:name="_Toc74994686"/>
      <w:bookmarkStart w:id="3629" w:name="_Toc85467941"/>
      <w:bookmarkStart w:id="3630" w:name="_Toc89182983"/>
      <w:bookmarkStart w:id="3631" w:name="_Toc90651285"/>
      <w:bookmarkStart w:id="3632" w:name="_Toc96933435"/>
      <w:bookmarkStart w:id="3633" w:name="_Toc98507286"/>
      <w:bookmarkStart w:id="3634" w:name="_Toc98507739"/>
      <w:bookmarkStart w:id="3635" w:name="_Toc106640742"/>
      <w:bookmarkStart w:id="3636" w:name="_Toc122098616"/>
      <w:bookmarkStart w:id="3637" w:name="_Toc130844738"/>
      <w:bookmarkStart w:id="3638" w:name="_Toc138412260"/>
      <w:bookmarkStart w:id="3639" w:name="_Toc145957046"/>
      <w:bookmarkStart w:id="3640" w:name="_Toc153890743"/>
      <w:bookmarkStart w:id="3641" w:name="_Toc161835043"/>
      <w:r w:rsidRPr="00616F0C">
        <w:t>6.1.3.</w:t>
      </w:r>
      <w:r>
        <w:t>9</w:t>
      </w:r>
      <w:r w:rsidRPr="00616F0C">
        <w:t>.2</w:t>
      </w:r>
      <w:r w:rsidRPr="00616F0C">
        <w:tab/>
        <w:t>Resource Definition</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3642" w:name="_Toc57209183"/>
      <w:bookmarkStart w:id="3643" w:name="_Toc58588526"/>
      <w:bookmarkStart w:id="3644" w:name="_Toc66114887"/>
      <w:bookmarkStart w:id="3645" w:name="_Toc67686398"/>
      <w:bookmarkStart w:id="3646" w:name="_Toc74994687"/>
      <w:bookmarkStart w:id="3647" w:name="_Toc85467942"/>
      <w:bookmarkStart w:id="3648" w:name="_Toc89182984"/>
      <w:bookmarkStart w:id="3649" w:name="_Toc90651286"/>
      <w:bookmarkStart w:id="3650" w:name="_Toc96933436"/>
      <w:bookmarkStart w:id="3651" w:name="_Toc98507287"/>
      <w:bookmarkStart w:id="3652" w:name="_Toc98507740"/>
      <w:bookmarkStart w:id="3653" w:name="_Toc106640743"/>
      <w:bookmarkStart w:id="3654" w:name="_Toc122098617"/>
      <w:bookmarkStart w:id="3655" w:name="_Toc130844739"/>
      <w:bookmarkStart w:id="3656" w:name="_Toc138412261"/>
      <w:bookmarkStart w:id="3657" w:name="_Toc145957047"/>
      <w:bookmarkStart w:id="3658" w:name="_Toc153890744"/>
      <w:bookmarkStart w:id="3659" w:name="_Toc161835044"/>
      <w:r w:rsidRPr="00616F0C">
        <w:lastRenderedPageBreak/>
        <w:t>6.1.3.</w:t>
      </w:r>
      <w:r>
        <w:t>9</w:t>
      </w:r>
      <w:r w:rsidRPr="00616F0C">
        <w:t>.3</w:t>
      </w:r>
      <w:r w:rsidRPr="00616F0C">
        <w:tab/>
        <w:t>Resource Standard Methods</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0D757E57" w14:textId="77777777" w:rsidR="00E134FC" w:rsidRPr="00616F0C" w:rsidRDefault="00E134FC" w:rsidP="00E134FC">
      <w:pPr>
        <w:pStyle w:val="H6"/>
      </w:pPr>
      <w:bookmarkStart w:id="3660" w:name="_Toc57209184"/>
      <w:bookmarkStart w:id="3661" w:name="_Toc58588527"/>
      <w:bookmarkStart w:id="3662" w:name="_Toc66114888"/>
      <w:bookmarkStart w:id="3663" w:name="_Toc67686399"/>
      <w:bookmarkStart w:id="3664" w:name="_Toc74994688"/>
      <w:bookmarkStart w:id="3665" w:name="_Toc85467943"/>
      <w:bookmarkStart w:id="3666" w:name="_Toc89182985"/>
      <w:bookmarkStart w:id="3667" w:name="_Toc90651287"/>
      <w:bookmarkStart w:id="3668" w:name="_Toc96933437"/>
      <w:r w:rsidRPr="00616F0C">
        <w:t>6.1.3.</w:t>
      </w:r>
      <w:r>
        <w:t>9</w:t>
      </w:r>
      <w:r w:rsidRPr="00616F0C">
        <w:t>.3.1</w:t>
      </w:r>
      <w:r w:rsidRPr="00616F0C">
        <w:tab/>
        <w:t>GET</w:t>
      </w:r>
      <w:bookmarkEnd w:id="3660"/>
      <w:bookmarkEnd w:id="3661"/>
      <w:bookmarkEnd w:id="3662"/>
      <w:bookmarkEnd w:id="3663"/>
      <w:bookmarkEnd w:id="3664"/>
      <w:bookmarkEnd w:id="3665"/>
      <w:bookmarkEnd w:id="3666"/>
      <w:bookmarkEnd w:id="3667"/>
      <w:bookmarkEnd w:id="3668"/>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18C0E2"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3669" w:name="_Toc57209185"/>
      <w:bookmarkStart w:id="3670" w:name="_Toc58588528"/>
      <w:bookmarkStart w:id="3671" w:name="_Toc66114889"/>
      <w:bookmarkStart w:id="3672" w:name="_Toc67686400"/>
      <w:bookmarkStart w:id="3673" w:name="_Toc74994689"/>
      <w:bookmarkStart w:id="3674" w:name="_Toc85467944"/>
      <w:bookmarkStart w:id="3675" w:name="_Toc89182986"/>
      <w:bookmarkStart w:id="3676" w:name="_Toc90651288"/>
      <w:bookmarkStart w:id="3677" w:name="_Toc96933438"/>
      <w:r w:rsidRPr="00616F0C">
        <w:t>6.1.3.</w:t>
      </w:r>
      <w:r>
        <w:t>9</w:t>
      </w:r>
      <w:r w:rsidRPr="00616F0C">
        <w:t>.3.2</w:t>
      </w:r>
      <w:r w:rsidRPr="00616F0C">
        <w:tab/>
        <w:t>PUT</w:t>
      </w:r>
      <w:bookmarkEnd w:id="3669"/>
      <w:bookmarkEnd w:id="3670"/>
      <w:bookmarkEnd w:id="3671"/>
      <w:bookmarkEnd w:id="3672"/>
      <w:bookmarkEnd w:id="3673"/>
      <w:bookmarkEnd w:id="3674"/>
      <w:bookmarkEnd w:id="3675"/>
      <w:bookmarkEnd w:id="3676"/>
      <w:bookmarkEnd w:id="3677"/>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D3B43A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lastRenderedPageBreak/>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3678" w:name="_Toc57209186"/>
      <w:bookmarkStart w:id="3679" w:name="_Toc58588529"/>
      <w:bookmarkStart w:id="3680" w:name="_Toc66114890"/>
      <w:bookmarkStart w:id="3681" w:name="_Toc67686401"/>
      <w:bookmarkStart w:id="3682" w:name="_Toc74994690"/>
      <w:bookmarkStart w:id="3683" w:name="_Toc85467945"/>
      <w:bookmarkStart w:id="3684" w:name="_Toc89182987"/>
      <w:bookmarkStart w:id="3685" w:name="_Toc90651289"/>
      <w:bookmarkStart w:id="3686" w:name="_Toc96933439"/>
      <w:r w:rsidRPr="00616F0C">
        <w:t>6.1.3.</w:t>
      </w:r>
      <w:r>
        <w:t>9</w:t>
      </w:r>
      <w:r w:rsidRPr="00616F0C">
        <w:t>.3.3</w:t>
      </w:r>
      <w:r w:rsidRPr="00616F0C">
        <w:tab/>
        <w:t>DELETE</w:t>
      </w:r>
      <w:bookmarkEnd w:id="3678"/>
      <w:bookmarkEnd w:id="3679"/>
      <w:bookmarkEnd w:id="3680"/>
      <w:bookmarkEnd w:id="3681"/>
      <w:bookmarkEnd w:id="3682"/>
      <w:bookmarkEnd w:id="3683"/>
      <w:bookmarkEnd w:id="3684"/>
      <w:bookmarkEnd w:id="3685"/>
      <w:bookmarkEnd w:id="3686"/>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CA28B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lastRenderedPageBreak/>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3687" w:name="_Toc57209187"/>
      <w:bookmarkStart w:id="3688" w:name="_Toc58588530"/>
      <w:bookmarkStart w:id="3689" w:name="_Toc66114891"/>
      <w:bookmarkStart w:id="3690" w:name="_Toc67686402"/>
      <w:bookmarkStart w:id="3691" w:name="_Toc74994691"/>
      <w:bookmarkStart w:id="3692" w:name="_Toc85467946"/>
      <w:bookmarkStart w:id="3693" w:name="_Toc89181517"/>
      <w:bookmarkStart w:id="3694" w:name="_Toc89182988"/>
      <w:bookmarkStart w:id="3695" w:name="_Toc90651290"/>
      <w:bookmarkStart w:id="3696" w:name="_Toc96933440"/>
      <w:bookmarkStart w:id="3697" w:name="_Toc98507288"/>
      <w:bookmarkStart w:id="3698" w:name="_Toc98507741"/>
      <w:bookmarkStart w:id="3699" w:name="_Toc106640744"/>
      <w:bookmarkStart w:id="3700" w:name="_Toc122098618"/>
      <w:bookmarkStart w:id="3701" w:name="_Toc130844740"/>
      <w:bookmarkStart w:id="3702" w:name="_Toc138412262"/>
      <w:bookmarkStart w:id="3703" w:name="_Toc145957048"/>
      <w:bookmarkStart w:id="3704" w:name="_Toc153890745"/>
      <w:bookmarkStart w:id="3705" w:name="_Toc161835045"/>
      <w:r w:rsidRPr="00616F0C">
        <w:t>6.1.4</w:t>
      </w:r>
      <w:r w:rsidRPr="00616F0C">
        <w:tab/>
        <w:t>Custom Operations without associated resources</w:t>
      </w:r>
      <w:bookmarkEnd w:id="3336"/>
      <w:bookmarkEnd w:id="3337"/>
      <w:bookmarkEnd w:id="3338"/>
      <w:bookmarkEnd w:id="3339"/>
      <w:bookmarkEnd w:id="3340"/>
      <w:bookmarkEnd w:id="3341"/>
      <w:bookmarkEnd w:id="3342"/>
      <w:bookmarkEnd w:id="3343"/>
      <w:bookmarkEnd w:id="3344"/>
      <w:bookmarkEnd w:id="3601"/>
      <w:bookmarkEnd w:id="3602"/>
      <w:bookmarkEnd w:id="3603"/>
      <w:bookmarkEnd w:id="3604"/>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3706" w:name="_Toc22187573"/>
      <w:bookmarkStart w:id="3707" w:name="_Toc22630795"/>
      <w:bookmarkStart w:id="3708" w:name="_Toc34227087"/>
      <w:bookmarkStart w:id="3709" w:name="_Toc34749802"/>
      <w:bookmarkStart w:id="3710" w:name="_Toc34750362"/>
      <w:bookmarkStart w:id="3711" w:name="_Toc34750552"/>
      <w:bookmarkStart w:id="3712" w:name="_Toc35940958"/>
      <w:bookmarkStart w:id="3713" w:name="_Toc35937391"/>
      <w:bookmarkStart w:id="3714" w:name="_Toc36463785"/>
      <w:bookmarkStart w:id="3715" w:name="_Toc43131730"/>
      <w:bookmarkStart w:id="3716" w:name="_Toc45032565"/>
      <w:bookmarkStart w:id="3717" w:name="_Toc49782259"/>
      <w:bookmarkStart w:id="3718" w:name="_Toc51873695"/>
      <w:bookmarkStart w:id="3719" w:name="_Toc57209188"/>
      <w:bookmarkStart w:id="3720" w:name="_Toc58588531"/>
      <w:bookmarkStart w:id="3721" w:name="_Toc66114892"/>
      <w:bookmarkStart w:id="3722" w:name="_Toc67686403"/>
      <w:bookmarkStart w:id="3723" w:name="_Toc74994692"/>
      <w:bookmarkStart w:id="3724" w:name="_Toc85467947"/>
      <w:bookmarkStart w:id="3725" w:name="_Toc89181518"/>
      <w:bookmarkStart w:id="3726" w:name="_Toc89182989"/>
      <w:bookmarkStart w:id="3727" w:name="_Toc90651291"/>
      <w:bookmarkStart w:id="3728" w:name="_Toc96933441"/>
      <w:bookmarkStart w:id="3729" w:name="_Toc98507289"/>
      <w:bookmarkStart w:id="3730" w:name="_Toc98507742"/>
      <w:bookmarkStart w:id="3731" w:name="_Toc106640745"/>
      <w:bookmarkStart w:id="3732" w:name="_Toc122098619"/>
      <w:bookmarkStart w:id="3733" w:name="_Toc130844741"/>
      <w:bookmarkStart w:id="3734" w:name="_Toc138412263"/>
      <w:bookmarkStart w:id="3735" w:name="_Toc145957049"/>
      <w:bookmarkStart w:id="3736" w:name="_Toc153890746"/>
      <w:bookmarkStart w:id="3737" w:name="_Toc161835046"/>
      <w:r w:rsidRPr="00616F0C">
        <w:t>6.1.5</w:t>
      </w:r>
      <w:r w:rsidRPr="00616F0C">
        <w:tab/>
        <w:t>Notifications</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41C1AD69" w14:textId="77777777" w:rsidR="00E134FC" w:rsidRPr="00616F0C" w:rsidRDefault="00E134FC" w:rsidP="00E134FC">
      <w:pPr>
        <w:pStyle w:val="Heading4"/>
      </w:pPr>
      <w:bookmarkStart w:id="3738" w:name="_Toc22187574"/>
      <w:bookmarkStart w:id="3739" w:name="_Toc22630796"/>
      <w:bookmarkStart w:id="3740" w:name="_Toc34227088"/>
      <w:bookmarkStart w:id="3741" w:name="_Toc34749803"/>
      <w:bookmarkStart w:id="3742" w:name="_Toc34750363"/>
      <w:bookmarkStart w:id="3743" w:name="_Toc34750553"/>
      <w:bookmarkStart w:id="3744" w:name="_Toc35940959"/>
      <w:bookmarkStart w:id="3745" w:name="_Toc35937392"/>
      <w:bookmarkStart w:id="3746" w:name="_Toc36463786"/>
      <w:bookmarkStart w:id="3747" w:name="_Toc43131731"/>
      <w:bookmarkStart w:id="3748" w:name="_Toc45032566"/>
      <w:bookmarkStart w:id="3749" w:name="_Toc49782260"/>
      <w:bookmarkStart w:id="3750" w:name="_Toc51873696"/>
      <w:bookmarkStart w:id="3751" w:name="_Toc57209189"/>
      <w:bookmarkStart w:id="3752" w:name="_Toc58588532"/>
      <w:bookmarkStart w:id="3753" w:name="_Toc66114893"/>
      <w:bookmarkStart w:id="3754" w:name="_Toc67686404"/>
      <w:bookmarkStart w:id="3755" w:name="_Toc74994693"/>
      <w:bookmarkStart w:id="3756" w:name="_Toc85467948"/>
      <w:bookmarkStart w:id="3757" w:name="_Toc89182990"/>
      <w:bookmarkStart w:id="3758" w:name="_Toc90651292"/>
      <w:bookmarkStart w:id="3759" w:name="_Toc96933442"/>
      <w:bookmarkStart w:id="3760" w:name="_Toc98507290"/>
      <w:bookmarkStart w:id="3761" w:name="_Toc98507743"/>
      <w:bookmarkStart w:id="3762" w:name="_Toc106640746"/>
      <w:bookmarkStart w:id="3763" w:name="_Toc122098620"/>
      <w:bookmarkStart w:id="3764" w:name="_Toc130844742"/>
      <w:bookmarkStart w:id="3765" w:name="_Toc138412264"/>
      <w:bookmarkStart w:id="3766" w:name="_Toc145957050"/>
      <w:bookmarkStart w:id="3767" w:name="_Toc153890747"/>
      <w:bookmarkStart w:id="3768" w:name="_Toc161835047"/>
      <w:r w:rsidRPr="00616F0C">
        <w:t>6.1.5.1</w:t>
      </w:r>
      <w:r w:rsidRPr="00616F0C">
        <w:tab/>
        <w:t>General</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3769" w:name="_Toc22187575"/>
      <w:bookmarkStart w:id="3770" w:name="_Toc22630797"/>
      <w:bookmarkStart w:id="3771" w:name="_Toc34227089"/>
      <w:bookmarkStart w:id="3772" w:name="_Toc34749804"/>
      <w:bookmarkStart w:id="3773" w:name="_Toc34750364"/>
      <w:bookmarkStart w:id="3774" w:name="_Toc34750554"/>
      <w:bookmarkStart w:id="3775" w:name="_Toc35940960"/>
      <w:bookmarkStart w:id="3776" w:name="_Toc35937393"/>
      <w:bookmarkStart w:id="3777" w:name="_Toc36463787"/>
      <w:bookmarkStart w:id="3778" w:name="_Toc43131732"/>
      <w:bookmarkStart w:id="3779" w:name="_Toc45032567"/>
      <w:bookmarkStart w:id="3780" w:name="_Toc49782261"/>
      <w:bookmarkStart w:id="3781" w:name="_Toc51873697"/>
      <w:bookmarkStart w:id="3782" w:name="_Toc57209190"/>
      <w:bookmarkStart w:id="3783" w:name="_Toc58588533"/>
      <w:bookmarkStart w:id="3784" w:name="_Toc66114894"/>
      <w:bookmarkStart w:id="3785" w:name="_Toc67686405"/>
      <w:bookmarkStart w:id="3786" w:name="_Toc74994694"/>
      <w:bookmarkStart w:id="3787" w:name="_Toc85467949"/>
      <w:bookmarkStart w:id="3788" w:name="_Toc89182991"/>
      <w:bookmarkStart w:id="3789" w:name="_Toc90651293"/>
      <w:bookmarkStart w:id="3790" w:name="_Toc96933443"/>
      <w:bookmarkStart w:id="3791" w:name="_Toc98507291"/>
      <w:bookmarkStart w:id="3792" w:name="_Toc98507744"/>
      <w:bookmarkStart w:id="3793" w:name="_Toc106640747"/>
      <w:bookmarkStart w:id="3794" w:name="_Toc122098621"/>
      <w:bookmarkStart w:id="3795" w:name="_Toc130844743"/>
      <w:bookmarkStart w:id="3796" w:name="_Toc138412265"/>
      <w:bookmarkStart w:id="3797" w:name="_Toc145957051"/>
      <w:bookmarkStart w:id="3798" w:name="_Toc153890748"/>
      <w:bookmarkStart w:id="3799" w:name="_Toc161835048"/>
      <w:r w:rsidRPr="00616F0C">
        <w:t>6.1.5.2</w:t>
      </w:r>
      <w:r w:rsidRPr="00616F0C">
        <w:tab/>
        <w:t>Timer Expiry Notification</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27D8CE22" w14:textId="77777777" w:rsidR="00E134FC" w:rsidRPr="00616F0C" w:rsidRDefault="00E134FC" w:rsidP="00E134FC">
      <w:pPr>
        <w:pStyle w:val="Heading5"/>
        <w:rPr>
          <w:noProof/>
        </w:rPr>
      </w:pPr>
      <w:bookmarkStart w:id="3800" w:name="_Toc532994455"/>
      <w:bookmarkStart w:id="3801" w:name="_Toc22187576"/>
      <w:bookmarkStart w:id="3802" w:name="_Toc22630798"/>
      <w:bookmarkStart w:id="3803" w:name="_Toc34227090"/>
      <w:bookmarkStart w:id="3804" w:name="_Toc34749805"/>
      <w:bookmarkStart w:id="3805" w:name="_Toc34750365"/>
      <w:bookmarkStart w:id="3806" w:name="_Toc34750555"/>
      <w:bookmarkStart w:id="3807" w:name="_Toc35940961"/>
      <w:bookmarkStart w:id="3808" w:name="_Toc35937394"/>
      <w:bookmarkStart w:id="3809" w:name="_Toc36463788"/>
      <w:bookmarkStart w:id="3810" w:name="_Toc43131733"/>
      <w:bookmarkStart w:id="3811" w:name="_Toc45032568"/>
      <w:bookmarkStart w:id="3812" w:name="_Toc49782262"/>
      <w:bookmarkStart w:id="3813" w:name="_Toc51873698"/>
      <w:bookmarkStart w:id="3814" w:name="_Toc57209191"/>
      <w:bookmarkStart w:id="3815" w:name="_Toc58588534"/>
      <w:bookmarkStart w:id="3816" w:name="_Toc66114895"/>
      <w:bookmarkStart w:id="3817" w:name="_Toc67686406"/>
      <w:bookmarkStart w:id="3818" w:name="_Toc74994695"/>
      <w:bookmarkStart w:id="3819" w:name="_Toc85467950"/>
      <w:bookmarkStart w:id="3820" w:name="_Toc89182992"/>
      <w:bookmarkStart w:id="3821" w:name="_Toc90651294"/>
      <w:bookmarkStart w:id="3822" w:name="_Toc96933444"/>
      <w:bookmarkStart w:id="3823" w:name="_Toc98507292"/>
      <w:bookmarkStart w:id="3824" w:name="_Toc98507745"/>
      <w:bookmarkStart w:id="3825" w:name="_Toc106640748"/>
      <w:bookmarkStart w:id="3826" w:name="_Toc122098622"/>
      <w:bookmarkStart w:id="3827" w:name="_Toc130844744"/>
      <w:bookmarkStart w:id="3828" w:name="_Toc138412266"/>
      <w:bookmarkStart w:id="3829" w:name="_Toc145957052"/>
      <w:bookmarkStart w:id="3830" w:name="_Toc153890749"/>
      <w:bookmarkStart w:id="3831" w:name="_Toc161835049"/>
      <w:r w:rsidRPr="00616F0C">
        <w:t>6.1.5.2</w:t>
      </w:r>
      <w:r w:rsidRPr="00616F0C">
        <w:rPr>
          <w:noProof/>
        </w:rPr>
        <w:t>.1</w:t>
      </w:r>
      <w:r w:rsidRPr="00616F0C">
        <w:rPr>
          <w:noProof/>
        </w:rPr>
        <w:tab/>
        <w:t>Description</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3832" w:name="_Toc532994456"/>
      <w:bookmarkStart w:id="3833" w:name="_Toc22187577"/>
      <w:bookmarkStart w:id="3834" w:name="_Toc22630799"/>
      <w:bookmarkStart w:id="3835" w:name="_Toc34227091"/>
      <w:bookmarkStart w:id="3836" w:name="_Toc34749806"/>
      <w:bookmarkStart w:id="3837" w:name="_Toc34750366"/>
      <w:bookmarkStart w:id="3838" w:name="_Toc34750556"/>
      <w:bookmarkStart w:id="3839" w:name="_Toc35940962"/>
      <w:bookmarkStart w:id="3840" w:name="_Toc35937395"/>
      <w:bookmarkStart w:id="3841" w:name="_Toc36463789"/>
      <w:bookmarkStart w:id="3842" w:name="_Toc43131734"/>
      <w:bookmarkStart w:id="3843" w:name="_Toc45032569"/>
      <w:bookmarkStart w:id="3844" w:name="_Toc49782263"/>
      <w:bookmarkStart w:id="3845" w:name="_Toc51873699"/>
      <w:bookmarkStart w:id="3846" w:name="_Toc57209192"/>
      <w:bookmarkStart w:id="3847" w:name="_Toc58588535"/>
      <w:bookmarkStart w:id="3848" w:name="_Toc66114896"/>
      <w:bookmarkStart w:id="3849" w:name="_Toc67686407"/>
      <w:bookmarkStart w:id="3850" w:name="_Toc74994696"/>
      <w:bookmarkStart w:id="3851" w:name="_Toc85467951"/>
      <w:bookmarkStart w:id="3852" w:name="_Toc89182993"/>
      <w:bookmarkStart w:id="3853" w:name="_Toc90651295"/>
      <w:bookmarkStart w:id="3854" w:name="_Toc96933445"/>
      <w:bookmarkStart w:id="3855" w:name="_Toc98507293"/>
      <w:bookmarkStart w:id="3856" w:name="_Toc98507746"/>
      <w:bookmarkStart w:id="3857" w:name="_Toc106640749"/>
      <w:bookmarkStart w:id="3858" w:name="_Toc122098623"/>
      <w:bookmarkStart w:id="3859" w:name="_Toc130844745"/>
      <w:bookmarkStart w:id="3860" w:name="_Toc138412267"/>
      <w:bookmarkStart w:id="3861" w:name="_Toc145957053"/>
      <w:bookmarkStart w:id="3862" w:name="_Toc153890750"/>
      <w:bookmarkStart w:id="3863" w:name="_Toc161835050"/>
      <w:r w:rsidRPr="00616F0C">
        <w:t>6.1.5.2</w:t>
      </w:r>
      <w:r w:rsidRPr="00616F0C">
        <w:rPr>
          <w:noProof/>
        </w:rPr>
        <w:t>.2</w:t>
      </w:r>
      <w:r w:rsidRPr="00616F0C">
        <w:rPr>
          <w:noProof/>
        </w:rPr>
        <w:tab/>
      </w:r>
      <w:r>
        <w:rPr>
          <w:noProof/>
        </w:rPr>
        <w:t>Target</w:t>
      </w:r>
      <w:r w:rsidRPr="00616F0C">
        <w:rPr>
          <w:noProof/>
        </w:rPr>
        <w:t xml:space="preserve"> URI</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3864" w:name="_Toc532994457"/>
      <w:bookmarkStart w:id="3865" w:name="_Toc22187578"/>
      <w:bookmarkStart w:id="3866" w:name="_Toc22630800"/>
      <w:bookmarkStart w:id="3867" w:name="_Toc34227092"/>
      <w:bookmarkStart w:id="3868" w:name="_Toc34749807"/>
      <w:bookmarkStart w:id="3869" w:name="_Toc34750367"/>
      <w:bookmarkStart w:id="3870" w:name="_Toc34750557"/>
      <w:bookmarkStart w:id="3871" w:name="_Toc35940963"/>
      <w:bookmarkStart w:id="3872" w:name="_Toc35937396"/>
      <w:bookmarkStart w:id="3873" w:name="_Toc36463790"/>
      <w:bookmarkStart w:id="3874" w:name="_Toc43131735"/>
      <w:bookmarkStart w:id="3875" w:name="_Toc45032570"/>
      <w:bookmarkStart w:id="3876" w:name="_Toc49782264"/>
      <w:bookmarkStart w:id="3877" w:name="_Toc51873700"/>
      <w:bookmarkStart w:id="3878" w:name="_Toc57209193"/>
      <w:bookmarkStart w:id="3879" w:name="_Toc58588536"/>
      <w:bookmarkStart w:id="3880" w:name="_Toc66114897"/>
      <w:bookmarkStart w:id="3881" w:name="_Toc67686408"/>
      <w:bookmarkStart w:id="3882" w:name="_Toc74994697"/>
      <w:bookmarkStart w:id="3883" w:name="_Toc85467952"/>
      <w:bookmarkStart w:id="3884" w:name="_Toc89182994"/>
      <w:bookmarkStart w:id="3885" w:name="_Toc90651296"/>
      <w:bookmarkStart w:id="3886" w:name="_Toc96933446"/>
      <w:bookmarkStart w:id="3887" w:name="_Toc98507294"/>
      <w:bookmarkStart w:id="3888" w:name="_Toc98507747"/>
      <w:bookmarkStart w:id="3889" w:name="_Toc106640750"/>
      <w:bookmarkStart w:id="3890" w:name="_Toc122098624"/>
      <w:bookmarkStart w:id="3891" w:name="_Toc130844746"/>
      <w:bookmarkStart w:id="3892" w:name="_Toc138412268"/>
      <w:bookmarkStart w:id="3893" w:name="_Toc145957054"/>
      <w:bookmarkStart w:id="3894" w:name="_Toc153890751"/>
      <w:bookmarkStart w:id="3895" w:name="_Toc161835051"/>
      <w:r w:rsidRPr="00616F0C">
        <w:t>6.1.5.2</w:t>
      </w:r>
      <w:r w:rsidRPr="00616F0C">
        <w:rPr>
          <w:noProof/>
        </w:rPr>
        <w:t>.3</w:t>
      </w:r>
      <w:r w:rsidRPr="00616F0C">
        <w:rPr>
          <w:noProof/>
        </w:rPr>
        <w:tab/>
        <w:t>Standard Methods</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232BAE8B" w14:textId="77777777" w:rsidR="00E134FC" w:rsidRPr="00616F0C" w:rsidRDefault="00E134FC" w:rsidP="00E134FC">
      <w:pPr>
        <w:pStyle w:val="H6"/>
        <w:rPr>
          <w:noProof/>
        </w:rPr>
      </w:pPr>
      <w:bookmarkStart w:id="3896" w:name="_Toc532994458"/>
      <w:bookmarkStart w:id="3897" w:name="_Toc22187579"/>
      <w:bookmarkStart w:id="3898" w:name="_Toc22630801"/>
      <w:bookmarkStart w:id="3899" w:name="_Toc34227093"/>
      <w:bookmarkStart w:id="3900" w:name="_Toc34749808"/>
      <w:bookmarkStart w:id="3901" w:name="_Toc34750368"/>
      <w:bookmarkStart w:id="3902" w:name="_Toc34750558"/>
      <w:bookmarkStart w:id="3903" w:name="_Toc35940964"/>
      <w:bookmarkStart w:id="3904" w:name="_Toc35937397"/>
      <w:bookmarkStart w:id="3905" w:name="_Toc36463791"/>
      <w:bookmarkStart w:id="3906" w:name="_Toc43131736"/>
      <w:bookmarkStart w:id="3907" w:name="_Toc45032571"/>
      <w:bookmarkStart w:id="3908" w:name="_Toc49782265"/>
      <w:bookmarkStart w:id="3909" w:name="_Toc51873701"/>
      <w:bookmarkStart w:id="3910" w:name="_Toc57209194"/>
      <w:bookmarkStart w:id="3911" w:name="_Toc58588537"/>
      <w:bookmarkStart w:id="3912" w:name="_Toc66114898"/>
      <w:bookmarkStart w:id="3913" w:name="_Toc67686409"/>
      <w:bookmarkStart w:id="3914" w:name="_Toc74994698"/>
      <w:bookmarkStart w:id="3915" w:name="_Toc85467953"/>
      <w:bookmarkStart w:id="3916" w:name="_Toc89182995"/>
      <w:bookmarkStart w:id="3917" w:name="_Toc90651297"/>
      <w:bookmarkStart w:id="3918" w:name="_Toc96933447"/>
      <w:r w:rsidRPr="00616F0C">
        <w:t>6.1.5.2.3</w:t>
      </w:r>
      <w:r w:rsidRPr="00616F0C">
        <w:rPr>
          <w:noProof/>
        </w:rPr>
        <w:t>.1</w:t>
      </w:r>
      <w:r w:rsidRPr="00616F0C">
        <w:rPr>
          <w:noProof/>
        </w:rPr>
        <w:tab/>
        <w:t>POST</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3919" w:name="_Toc43131737"/>
      <w:bookmarkStart w:id="3920" w:name="_Toc45032572"/>
      <w:bookmarkStart w:id="3921" w:name="_Toc49782266"/>
      <w:bookmarkStart w:id="3922" w:name="_Toc51873702"/>
      <w:bookmarkStart w:id="3923" w:name="_Toc57209195"/>
      <w:bookmarkStart w:id="3924" w:name="_Toc58588538"/>
      <w:bookmarkStart w:id="3925" w:name="_Toc66114899"/>
      <w:bookmarkStart w:id="3926" w:name="_Toc67686410"/>
      <w:bookmarkStart w:id="3927" w:name="_Toc74994699"/>
      <w:bookmarkStart w:id="3928" w:name="_Toc85467954"/>
      <w:bookmarkStart w:id="3929" w:name="_Toc89182996"/>
      <w:bookmarkStart w:id="3930" w:name="_Toc90651298"/>
      <w:bookmarkStart w:id="3931" w:name="_Toc96933448"/>
      <w:bookmarkStart w:id="3932" w:name="_Toc98507295"/>
      <w:bookmarkStart w:id="3933" w:name="_Toc98507748"/>
      <w:bookmarkStart w:id="3934" w:name="_Toc106640751"/>
      <w:bookmarkStart w:id="3935" w:name="_Toc122098625"/>
      <w:bookmarkStart w:id="3936" w:name="_Toc130844747"/>
      <w:bookmarkStart w:id="3937" w:name="_Toc138412269"/>
      <w:bookmarkStart w:id="3938" w:name="_Toc145957055"/>
      <w:bookmarkStart w:id="3939" w:name="_Toc153890752"/>
      <w:bookmarkStart w:id="3940" w:name="_Toc22187581"/>
      <w:bookmarkStart w:id="3941" w:name="_Toc22630803"/>
      <w:bookmarkStart w:id="3942" w:name="_Toc34227094"/>
      <w:bookmarkStart w:id="3943" w:name="_Toc34749809"/>
      <w:bookmarkStart w:id="3944" w:name="_Toc34750369"/>
      <w:bookmarkStart w:id="3945" w:name="_Toc34750559"/>
      <w:bookmarkStart w:id="3946" w:name="_Toc35940965"/>
      <w:bookmarkStart w:id="3947" w:name="_Toc35937398"/>
      <w:bookmarkStart w:id="3948" w:name="_Toc36463792"/>
      <w:bookmarkStart w:id="3949" w:name="_Toc161835052"/>
      <w:r>
        <w:t>6.1.5.3</w:t>
      </w:r>
      <w:r w:rsidRPr="00616F0C">
        <w:tab/>
        <w:t>Notification</w:t>
      </w:r>
      <w:r>
        <w:t xml:space="preserve"> due to Data Change</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9"/>
    </w:p>
    <w:p w14:paraId="39DC5AC4" w14:textId="77777777" w:rsidR="00E134FC" w:rsidRPr="00616F0C" w:rsidRDefault="00E134FC" w:rsidP="00E134FC">
      <w:pPr>
        <w:pStyle w:val="Heading5"/>
        <w:rPr>
          <w:noProof/>
        </w:rPr>
      </w:pPr>
      <w:bookmarkStart w:id="3950" w:name="_Toc43131738"/>
      <w:bookmarkStart w:id="3951" w:name="_Toc45032573"/>
      <w:bookmarkStart w:id="3952" w:name="_Toc49782267"/>
      <w:bookmarkStart w:id="3953" w:name="_Toc51873703"/>
      <w:bookmarkStart w:id="3954" w:name="_Toc57209196"/>
      <w:bookmarkStart w:id="3955" w:name="_Toc58588539"/>
      <w:bookmarkStart w:id="3956" w:name="_Toc66114900"/>
      <w:bookmarkStart w:id="3957" w:name="_Toc67686411"/>
      <w:bookmarkStart w:id="3958" w:name="_Toc74994700"/>
      <w:bookmarkStart w:id="3959" w:name="_Toc85467955"/>
      <w:bookmarkStart w:id="3960" w:name="_Toc89182997"/>
      <w:bookmarkStart w:id="3961" w:name="_Toc90651299"/>
      <w:bookmarkStart w:id="3962" w:name="_Toc96933449"/>
      <w:bookmarkStart w:id="3963" w:name="_Toc98507296"/>
      <w:bookmarkStart w:id="3964" w:name="_Toc98507749"/>
      <w:bookmarkStart w:id="3965" w:name="_Toc106640752"/>
      <w:bookmarkStart w:id="3966" w:name="_Toc122098626"/>
      <w:bookmarkStart w:id="3967" w:name="_Toc130844748"/>
      <w:bookmarkStart w:id="3968" w:name="_Toc138412270"/>
      <w:bookmarkStart w:id="3969" w:name="_Toc145957056"/>
      <w:bookmarkStart w:id="3970" w:name="_Toc153890753"/>
      <w:bookmarkStart w:id="3971" w:name="_Toc161835053"/>
      <w:r>
        <w:t>6.1.5.3</w:t>
      </w:r>
      <w:r w:rsidRPr="00616F0C">
        <w:rPr>
          <w:noProof/>
        </w:rPr>
        <w:t>.1</w:t>
      </w:r>
      <w:r w:rsidRPr="00616F0C">
        <w:rPr>
          <w:noProof/>
        </w:rPr>
        <w:tab/>
        <w:t>Description</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3972" w:name="_Toc43131739"/>
      <w:bookmarkStart w:id="3973" w:name="_Toc45032574"/>
      <w:bookmarkStart w:id="3974" w:name="_Toc49782268"/>
      <w:bookmarkStart w:id="3975" w:name="_Toc51873704"/>
      <w:bookmarkStart w:id="3976" w:name="_Toc57209197"/>
      <w:bookmarkStart w:id="3977" w:name="_Toc58588540"/>
      <w:bookmarkStart w:id="3978" w:name="_Toc66114901"/>
      <w:bookmarkStart w:id="3979" w:name="_Toc67686412"/>
      <w:bookmarkStart w:id="3980" w:name="_Toc74994701"/>
      <w:bookmarkStart w:id="3981" w:name="_Toc85467956"/>
      <w:bookmarkStart w:id="3982" w:name="_Toc89182998"/>
      <w:bookmarkStart w:id="3983" w:name="_Toc90651300"/>
      <w:bookmarkStart w:id="3984" w:name="_Toc96933450"/>
      <w:bookmarkStart w:id="3985" w:name="_Toc98507297"/>
      <w:bookmarkStart w:id="3986" w:name="_Toc98507750"/>
      <w:bookmarkStart w:id="3987" w:name="_Toc106640753"/>
      <w:bookmarkStart w:id="3988" w:name="_Toc122098627"/>
      <w:bookmarkStart w:id="3989" w:name="_Toc130844749"/>
      <w:bookmarkStart w:id="3990" w:name="_Toc138412271"/>
      <w:bookmarkStart w:id="3991" w:name="_Toc145957057"/>
      <w:bookmarkStart w:id="3992" w:name="_Toc153890754"/>
      <w:bookmarkStart w:id="3993" w:name="_Toc161835054"/>
      <w:r>
        <w:t>6.1.5.3</w:t>
      </w:r>
      <w:r w:rsidRPr="00616F0C">
        <w:rPr>
          <w:noProof/>
        </w:rPr>
        <w:t>.2</w:t>
      </w:r>
      <w:r w:rsidRPr="00616F0C">
        <w:rPr>
          <w:noProof/>
        </w:rPr>
        <w:tab/>
      </w:r>
      <w:r>
        <w:rPr>
          <w:noProof/>
        </w:rPr>
        <w:t>Target</w:t>
      </w:r>
      <w:r w:rsidRPr="00616F0C">
        <w:rPr>
          <w:noProof/>
        </w:rPr>
        <w:t xml:space="preserve"> URI</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3994" w:name="_Toc43131740"/>
      <w:bookmarkStart w:id="3995" w:name="_Toc45032575"/>
      <w:bookmarkStart w:id="3996" w:name="_Toc49782269"/>
      <w:bookmarkStart w:id="3997" w:name="_Toc51873705"/>
      <w:bookmarkStart w:id="3998" w:name="_Toc57209198"/>
      <w:bookmarkStart w:id="3999" w:name="_Toc58588541"/>
      <w:bookmarkStart w:id="4000" w:name="_Toc66114902"/>
      <w:bookmarkStart w:id="4001" w:name="_Toc67686413"/>
      <w:bookmarkStart w:id="4002" w:name="_Toc74994702"/>
      <w:bookmarkStart w:id="4003" w:name="_Toc85467957"/>
      <w:bookmarkStart w:id="4004" w:name="_Toc89182999"/>
      <w:bookmarkStart w:id="4005" w:name="_Toc90651301"/>
      <w:bookmarkStart w:id="4006" w:name="_Toc96933451"/>
      <w:bookmarkStart w:id="4007" w:name="_Toc98507298"/>
      <w:bookmarkStart w:id="4008" w:name="_Toc98507751"/>
      <w:bookmarkStart w:id="4009" w:name="_Toc106640754"/>
      <w:bookmarkStart w:id="4010" w:name="_Toc122098628"/>
      <w:bookmarkStart w:id="4011" w:name="_Toc130844750"/>
      <w:bookmarkStart w:id="4012" w:name="_Toc138412272"/>
      <w:bookmarkStart w:id="4013" w:name="_Toc145957058"/>
      <w:bookmarkStart w:id="4014" w:name="_Toc153890755"/>
      <w:bookmarkStart w:id="4015" w:name="_Toc161835055"/>
      <w:r>
        <w:t>6.1.5.3</w:t>
      </w:r>
      <w:r w:rsidRPr="00616F0C">
        <w:rPr>
          <w:noProof/>
        </w:rPr>
        <w:t>.3</w:t>
      </w:r>
      <w:r w:rsidRPr="00616F0C">
        <w:rPr>
          <w:noProof/>
        </w:rPr>
        <w:tab/>
        <w:t>Standard Methods</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2F7AEEF6" w14:textId="77777777" w:rsidR="00E134FC" w:rsidRPr="00616F0C" w:rsidRDefault="00E134FC" w:rsidP="00E134FC">
      <w:pPr>
        <w:pStyle w:val="H6"/>
        <w:rPr>
          <w:noProof/>
        </w:rPr>
      </w:pPr>
      <w:bookmarkStart w:id="4016" w:name="_Toc43131741"/>
      <w:bookmarkStart w:id="4017" w:name="_Toc45032576"/>
      <w:bookmarkStart w:id="4018" w:name="_Toc49782270"/>
      <w:bookmarkStart w:id="4019" w:name="_Toc51873706"/>
      <w:bookmarkStart w:id="4020" w:name="_Toc57209199"/>
      <w:bookmarkStart w:id="4021" w:name="_Toc58588542"/>
      <w:bookmarkStart w:id="4022" w:name="_Toc66114903"/>
      <w:bookmarkStart w:id="4023" w:name="_Toc67686414"/>
      <w:bookmarkStart w:id="4024" w:name="_Toc74994703"/>
      <w:bookmarkStart w:id="4025" w:name="_Toc85467958"/>
      <w:bookmarkStart w:id="4026" w:name="_Toc89183000"/>
      <w:bookmarkStart w:id="4027" w:name="_Toc90651302"/>
      <w:bookmarkStart w:id="4028" w:name="_Toc96933452"/>
      <w:r>
        <w:t>6.1.5.3</w:t>
      </w:r>
      <w:r w:rsidRPr="00616F0C">
        <w:t>.3</w:t>
      </w:r>
      <w:r w:rsidRPr="00616F0C">
        <w:rPr>
          <w:noProof/>
        </w:rPr>
        <w:t>.1</w:t>
      </w:r>
      <w:r w:rsidRPr="00616F0C">
        <w:rPr>
          <w:noProof/>
        </w:rPr>
        <w:tab/>
        <w:t>POST</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4029" w:name="_Toc89183001"/>
      <w:bookmarkStart w:id="4030" w:name="_Toc90651303"/>
      <w:bookmarkStart w:id="4031" w:name="_Toc96933453"/>
      <w:bookmarkStart w:id="4032" w:name="_Toc98507299"/>
      <w:bookmarkStart w:id="4033" w:name="_Toc98507752"/>
      <w:bookmarkStart w:id="4034" w:name="_Toc106640755"/>
      <w:bookmarkStart w:id="4035" w:name="_Toc122098629"/>
      <w:bookmarkStart w:id="4036" w:name="_Toc130844751"/>
      <w:bookmarkStart w:id="4037" w:name="_Toc138412273"/>
      <w:bookmarkStart w:id="4038" w:name="_Toc145957059"/>
      <w:bookmarkStart w:id="4039" w:name="_Toc153890756"/>
      <w:bookmarkStart w:id="4040" w:name="_Toc43131742"/>
      <w:bookmarkStart w:id="4041" w:name="_Toc45032577"/>
      <w:bookmarkStart w:id="4042" w:name="_Toc49782271"/>
      <w:bookmarkStart w:id="4043" w:name="_Toc51873707"/>
      <w:bookmarkStart w:id="4044" w:name="_Toc57209200"/>
      <w:bookmarkStart w:id="4045" w:name="_Toc58588543"/>
      <w:bookmarkStart w:id="4046" w:name="_Toc66114904"/>
      <w:bookmarkStart w:id="4047" w:name="_Toc67686415"/>
      <w:bookmarkStart w:id="4048" w:name="_Toc74994704"/>
      <w:bookmarkStart w:id="4049" w:name="_Toc85467959"/>
      <w:bookmarkStart w:id="4050" w:name="_Toc161835056"/>
      <w:r>
        <w:t>6.1.5.4</w:t>
      </w:r>
      <w:r w:rsidRPr="00616F0C">
        <w:tab/>
      </w:r>
      <w:r>
        <w:t>Subscription Expiry</w:t>
      </w:r>
      <w:r w:rsidRPr="00B06F7A">
        <w:t xml:space="preserve"> Notification</w:t>
      </w:r>
      <w:bookmarkEnd w:id="4029"/>
      <w:bookmarkEnd w:id="4030"/>
      <w:bookmarkEnd w:id="4031"/>
      <w:bookmarkEnd w:id="4032"/>
      <w:bookmarkEnd w:id="4033"/>
      <w:bookmarkEnd w:id="4034"/>
      <w:bookmarkEnd w:id="4035"/>
      <w:bookmarkEnd w:id="4036"/>
      <w:bookmarkEnd w:id="4037"/>
      <w:bookmarkEnd w:id="4038"/>
      <w:bookmarkEnd w:id="4039"/>
      <w:bookmarkEnd w:id="4050"/>
    </w:p>
    <w:p w14:paraId="5F97A98F" w14:textId="77777777" w:rsidR="00E134FC" w:rsidRPr="00616F0C" w:rsidRDefault="00E134FC" w:rsidP="00E134FC">
      <w:pPr>
        <w:pStyle w:val="Heading5"/>
        <w:rPr>
          <w:noProof/>
        </w:rPr>
      </w:pPr>
      <w:bookmarkStart w:id="4051" w:name="_Toc89183002"/>
      <w:bookmarkStart w:id="4052" w:name="_Toc90651304"/>
      <w:bookmarkStart w:id="4053" w:name="_Toc96933454"/>
      <w:bookmarkStart w:id="4054" w:name="_Toc98507300"/>
      <w:bookmarkStart w:id="4055" w:name="_Toc98507753"/>
      <w:bookmarkStart w:id="4056" w:name="_Toc106640756"/>
      <w:bookmarkStart w:id="4057" w:name="_Toc122098630"/>
      <w:bookmarkStart w:id="4058" w:name="_Toc130844752"/>
      <w:bookmarkStart w:id="4059" w:name="_Toc138412274"/>
      <w:bookmarkStart w:id="4060" w:name="_Toc145957060"/>
      <w:bookmarkStart w:id="4061" w:name="_Toc153890757"/>
      <w:bookmarkStart w:id="4062" w:name="_Toc161835057"/>
      <w:r>
        <w:t>6.1.5.4</w:t>
      </w:r>
      <w:r w:rsidRPr="00616F0C">
        <w:rPr>
          <w:noProof/>
        </w:rPr>
        <w:t>.1</w:t>
      </w:r>
      <w:r w:rsidRPr="00616F0C">
        <w:rPr>
          <w:noProof/>
        </w:rPr>
        <w:tab/>
        <w:t>Description</w:t>
      </w:r>
      <w:bookmarkEnd w:id="4051"/>
      <w:bookmarkEnd w:id="4052"/>
      <w:bookmarkEnd w:id="4053"/>
      <w:bookmarkEnd w:id="4054"/>
      <w:bookmarkEnd w:id="4055"/>
      <w:bookmarkEnd w:id="4056"/>
      <w:bookmarkEnd w:id="4057"/>
      <w:bookmarkEnd w:id="4058"/>
      <w:bookmarkEnd w:id="4059"/>
      <w:bookmarkEnd w:id="4060"/>
      <w:bookmarkEnd w:id="4061"/>
      <w:bookmarkEnd w:id="4062"/>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4063" w:name="_Toc89183003"/>
      <w:bookmarkStart w:id="4064" w:name="_Toc90651305"/>
      <w:bookmarkStart w:id="4065" w:name="_Toc96933455"/>
      <w:bookmarkStart w:id="4066" w:name="_Toc98507301"/>
      <w:bookmarkStart w:id="4067" w:name="_Toc98507754"/>
      <w:bookmarkStart w:id="4068" w:name="_Toc106640757"/>
      <w:bookmarkStart w:id="4069" w:name="_Toc122098631"/>
      <w:bookmarkStart w:id="4070" w:name="_Toc130844753"/>
      <w:bookmarkStart w:id="4071" w:name="_Toc138412275"/>
      <w:bookmarkStart w:id="4072" w:name="_Toc145957061"/>
      <w:bookmarkStart w:id="4073" w:name="_Toc153890758"/>
      <w:bookmarkStart w:id="4074" w:name="_Toc161835058"/>
      <w:r>
        <w:t>6.1.5.4</w:t>
      </w:r>
      <w:r w:rsidRPr="00616F0C">
        <w:rPr>
          <w:noProof/>
        </w:rPr>
        <w:t>.2</w:t>
      </w:r>
      <w:r w:rsidRPr="00616F0C">
        <w:rPr>
          <w:noProof/>
        </w:rPr>
        <w:tab/>
      </w:r>
      <w:r>
        <w:rPr>
          <w:noProof/>
        </w:rPr>
        <w:t>Target</w:t>
      </w:r>
      <w:r w:rsidRPr="00616F0C">
        <w:rPr>
          <w:noProof/>
        </w:rPr>
        <w:t xml:space="preserve"> URI</w:t>
      </w:r>
      <w:bookmarkEnd w:id="4063"/>
      <w:bookmarkEnd w:id="4064"/>
      <w:bookmarkEnd w:id="4065"/>
      <w:bookmarkEnd w:id="4066"/>
      <w:bookmarkEnd w:id="4067"/>
      <w:bookmarkEnd w:id="4068"/>
      <w:bookmarkEnd w:id="4069"/>
      <w:bookmarkEnd w:id="4070"/>
      <w:bookmarkEnd w:id="4071"/>
      <w:bookmarkEnd w:id="4072"/>
      <w:bookmarkEnd w:id="4073"/>
      <w:bookmarkEnd w:id="4074"/>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lastRenderedPageBreak/>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4075" w:name="_Toc89183004"/>
      <w:bookmarkStart w:id="4076" w:name="_Toc90651306"/>
      <w:bookmarkStart w:id="4077" w:name="_Toc96933456"/>
      <w:bookmarkStart w:id="4078" w:name="_Toc98507302"/>
      <w:bookmarkStart w:id="4079" w:name="_Toc98507755"/>
      <w:bookmarkStart w:id="4080" w:name="_Toc106640758"/>
      <w:bookmarkStart w:id="4081" w:name="_Toc122098632"/>
      <w:bookmarkStart w:id="4082" w:name="_Toc130844754"/>
      <w:bookmarkStart w:id="4083" w:name="_Toc138412276"/>
      <w:bookmarkStart w:id="4084" w:name="_Toc145957062"/>
      <w:bookmarkStart w:id="4085" w:name="_Toc153890759"/>
      <w:bookmarkStart w:id="4086" w:name="_Toc161835059"/>
      <w:r>
        <w:t>6.1.5.4</w:t>
      </w:r>
      <w:r w:rsidRPr="00616F0C">
        <w:rPr>
          <w:noProof/>
        </w:rPr>
        <w:t>.3</w:t>
      </w:r>
      <w:r w:rsidRPr="00616F0C">
        <w:rPr>
          <w:noProof/>
        </w:rPr>
        <w:tab/>
        <w:t>Standard Methods</w:t>
      </w:r>
      <w:bookmarkEnd w:id="4075"/>
      <w:bookmarkEnd w:id="4076"/>
      <w:bookmarkEnd w:id="4077"/>
      <w:bookmarkEnd w:id="4078"/>
      <w:bookmarkEnd w:id="4079"/>
      <w:bookmarkEnd w:id="4080"/>
      <w:bookmarkEnd w:id="4081"/>
      <w:bookmarkEnd w:id="4082"/>
      <w:bookmarkEnd w:id="4083"/>
      <w:bookmarkEnd w:id="4084"/>
      <w:bookmarkEnd w:id="4085"/>
      <w:bookmarkEnd w:id="4086"/>
    </w:p>
    <w:p w14:paraId="60CDF386" w14:textId="77777777" w:rsidR="00E134FC" w:rsidRPr="00616F0C" w:rsidRDefault="00E134FC" w:rsidP="00E134FC">
      <w:pPr>
        <w:pStyle w:val="H6"/>
        <w:rPr>
          <w:noProof/>
        </w:rPr>
      </w:pPr>
      <w:bookmarkStart w:id="4087" w:name="_Toc89183005"/>
      <w:bookmarkStart w:id="4088" w:name="_Toc90651307"/>
      <w:bookmarkStart w:id="4089" w:name="_Toc96933457"/>
      <w:r>
        <w:t>6.1.5.4</w:t>
      </w:r>
      <w:r w:rsidRPr="00616F0C">
        <w:t>.3</w:t>
      </w:r>
      <w:r w:rsidRPr="00616F0C">
        <w:rPr>
          <w:noProof/>
        </w:rPr>
        <w:t>.1</w:t>
      </w:r>
      <w:r w:rsidRPr="00616F0C">
        <w:rPr>
          <w:noProof/>
        </w:rPr>
        <w:tab/>
        <w:t>POST</w:t>
      </w:r>
      <w:bookmarkEnd w:id="4087"/>
      <w:bookmarkEnd w:id="4088"/>
      <w:bookmarkEnd w:id="4089"/>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4090" w:name="_Toc89181519"/>
      <w:bookmarkStart w:id="4091" w:name="_Toc89183006"/>
      <w:bookmarkStart w:id="4092" w:name="_Toc90651308"/>
      <w:bookmarkStart w:id="4093" w:name="_Toc96933458"/>
      <w:bookmarkStart w:id="4094" w:name="_Toc98507303"/>
      <w:bookmarkStart w:id="4095" w:name="_Toc98507756"/>
      <w:bookmarkStart w:id="4096" w:name="_Toc106640759"/>
      <w:bookmarkStart w:id="4097" w:name="_Toc122098633"/>
      <w:bookmarkStart w:id="4098" w:name="_Toc130844755"/>
      <w:bookmarkStart w:id="4099" w:name="_Toc138412277"/>
      <w:bookmarkStart w:id="4100" w:name="_Toc145957063"/>
      <w:bookmarkStart w:id="4101" w:name="_Toc153890760"/>
      <w:bookmarkStart w:id="4102" w:name="_Toc161835060"/>
      <w:r w:rsidRPr="00616F0C">
        <w:t>6.1.6</w:t>
      </w:r>
      <w:r w:rsidRPr="00616F0C">
        <w:tab/>
        <w:t>Data Model</w:t>
      </w:r>
      <w:bookmarkEnd w:id="3940"/>
      <w:bookmarkEnd w:id="3941"/>
      <w:bookmarkEnd w:id="3942"/>
      <w:bookmarkEnd w:id="3943"/>
      <w:bookmarkEnd w:id="3944"/>
      <w:bookmarkEnd w:id="3945"/>
      <w:bookmarkEnd w:id="3946"/>
      <w:bookmarkEnd w:id="3947"/>
      <w:bookmarkEnd w:id="3948"/>
      <w:bookmarkEnd w:id="4040"/>
      <w:bookmarkEnd w:id="4041"/>
      <w:bookmarkEnd w:id="4042"/>
      <w:bookmarkEnd w:id="4043"/>
      <w:bookmarkEnd w:id="4044"/>
      <w:bookmarkEnd w:id="4045"/>
      <w:bookmarkEnd w:id="4046"/>
      <w:bookmarkEnd w:id="4047"/>
      <w:bookmarkEnd w:id="4048"/>
      <w:bookmarkEnd w:id="404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0F77CFB9" w14:textId="77777777" w:rsidR="00E134FC" w:rsidRPr="00616F0C" w:rsidRDefault="00E134FC" w:rsidP="00E134FC">
      <w:pPr>
        <w:pStyle w:val="Heading4"/>
      </w:pPr>
      <w:bookmarkStart w:id="4103" w:name="_Toc22187582"/>
      <w:bookmarkStart w:id="4104" w:name="_Toc22630804"/>
      <w:bookmarkStart w:id="4105" w:name="_Toc34227095"/>
      <w:bookmarkStart w:id="4106" w:name="_Toc34749810"/>
      <w:bookmarkStart w:id="4107" w:name="_Toc34750370"/>
      <w:bookmarkStart w:id="4108" w:name="_Toc34750560"/>
      <w:bookmarkStart w:id="4109" w:name="_Toc35940966"/>
      <w:bookmarkStart w:id="4110" w:name="_Toc35937399"/>
      <w:bookmarkStart w:id="4111" w:name="_Toc36463793"/>
      <w:bookmarkStart w:id="4112" w:name="_Toc43131743"/>
      <w:bookmarkStart w:id="4113" w:name="_Toc45032578"/>
      <w:bookmarkStart w:id="4114" w:name="_Toc49782272"/>
      <w:bookmarkStart w:id="4115" w:name="_Toc51873708"/>
      <w:bookmarkStart w:id="4116" w:name="_Toc57209201"/>
      <w:bookmarkStart w:id="4117" w:name="_Toc58588544"/>
      <w:bookmarkStart w:id="4118" w:name="_Toc66114905"/>
      <w:bookmarkStart w:id="4119" w:name="_Toc67686416"/>
      <w:bookmarkStart w:id="4120" w:name="_Toc74994705"/>
      <w:bookmarkStart w:id="4121" w:name="_Toc85467960"/>
      <w:bookmarkStart w:id="4122" w:name="_Toc89183007"/>
      <w:bookmarkStart w:id="4123" w:name="_Toc90651309"/>
      <w:bookmarkStart w:id="4124" w:name="_Toc96933459"/>
      <w:bookmarkStart w:id="4125" w:name="_Toc98507304"/>
      <w:bookmarkStart w:id="4126" w:name="_Toc98507757"/>
      <w:bookmarkStart w:id="4127" w:name="_Toc106640760"/>
      <w:bookmarkStart w:id="4128" w:name="_Toc122098634"/>
      <w:bookmarkStart w:id="4129" w:name="_Toc130844756"/>
      <w:bookmarkStart w:id="4130" w:name="_Toc138412278"/>
      <w:bookmarkStart w:id="4131" w:name="_Toc145957064"/>
      <w:bookmarkStart w:id="4132" w:name="_Toc153890761"/>
      <w:bookmarkStart w:id="4133" w:name="_Toc161835061"/>
      <w:r w:rsidRPr="00616F0C">
        <w:t>6.1.6.1</w:t>
      </w:r>
      <w:r w:rsidRPr="00616F0C">
        <w:tab/>
      </w:r>
      <w:r w:rsidRPr="00CE2981">
        <w:t>General</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0268B471" w14:textId="77777777" w:rsidR="00E134FC" w:rsidRPr="00616F0C" w:rsidRDefault="00E134FC" w:rsidP="00E134FC">
      <w:r w:rsidRPr="00616F0C">
        <w:t>This clause specifies the application data model supported by the API.</w:t>
      </w:r>
    </w:p>
    <w:p w14:paraId="05DF0A6D" w14:textId="77777777" w:rsidR="00E134FC" w:rsidRPr="00616F0C" w:rsidRDefault="00E134FC" w:rsidP="00E134FC">
      <w:r w:rsidRPr="00616F0C">
        <w:t>Table 6.1.6.1-1 specifies the data types defined for the N</w:t>
      </w:r>
      <w:r w:rsidRPr="00616F0C">
        <w:rPr>
          <w:vertAlign w:val="subscript"/>
        </w:rPr>
        <w:t>udsf</w:t>
      </w:r>
      <w:r w:rsidRPr="00616F0C">
        <w:t xml:space="preserve"> service based interface protocol. For simple data types defined for the Nudsf_DataRepository service API see table 6.1.6.3.2-1.</w:t>
      </w:r>
    </w:p>
    <w:p w14:paraId="589FB3FE" w14:textId="77777777" w:rsidR="00E134FC" w:rsidRPr="00616F0C" w:rsidRDefault="00E134FC" w:rsidP="00E134FC">
      <w:pPr>
        <w:pStyle w:val="TH"/>
      </w:pPr>
      <w:r w:rsidRPr="00616F0C">
        <w:lastRenderedPageBreak/>
        <w:t>Table 6.1.6.1-1: N</w:t>
      </w:r>
      <w:r w:rsidRPr="00616F0C">
        <w:rPr>
          <w:vertAlign w:val="subscript"/>
        </w:rPr>
        <w:t>udsf</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4"/>
        <w:gridCol w:w="1523"/>
        <w:gridCol w:w="3670"/>
        <w:gridCol w:w="2240"/>
      </w:tblGrid>
      <w:tr w:rsidR="00E134FC" w:rsidRPr="00616F0C" w14:paraId="1086690C"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523" w:type="dxa"/>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670" w:type="dxa"/>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40" w:type="dxa"/>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F789F25" w14:textId="77777777" w:rsidR="00E134FC" w:rsidRPr="00616F0C" w:rsidRDefault="00E134FC" w:rsidP="008E16EE">
            <w:pPr>
              <w:pStyle w:val="TAL"/>
            </w:pPr>
            <w:r w:rsidRPr="00616F0C">
              <w:t>RecordSearchResult</w:t>
            </w:r>
          </w:p>
        </w:tc>
        <w:tc>
          <w:tcPr>
            <w:tcW w:w="1523" w:type="dxa"/>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670" w:type="dxa"/>
            <w:tcBorders>
              <w:top w:val="single" w:sz="4" w:space="0" w:color="auto"/>
              <w:left w:val="single" w:sz="4" w:space="0" w:color="auto"/>
              <w:bottom w:val="single" w:sz="4" w:space="0" w:color="auto"/>
              <w:right w:val="single" w:sz="4" w:space="0" w:color="auto"/>
            </w:tcBorders>
          </w:tcPr>
          <w:p w14:paraId="7A028734" w14:textId="77777777" w:rsidR="00E134FC" w:rsidRPr="00616F0C" w:rsidRDefault="00E134FC" w:rsidP="008E16EE">
            <w:pPr>
              <w:pStyle w:val="TAL"/>
              <w:rPr>
                <w:rFonts w:cs="Arial"/>
                <w:szCs w:val="18"/>
              </w:rPr>
            </w:pPr>
            <w:r w:rsidRPr="00616F0C">
              <w:rPr>
                <w:rFonts w:cs="Arial"/>
                <w:szCs w:val="18"/>
              </w:rPr>
              <w:t>Record Search Result</w:t>
            </w:r>
          </w:p>
        </w:tc>
        <w:tc>
          <w:tcPr>
            <w:tcW w:w="2240" w:type="dxa"/>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523" w:type="dxa"/>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670" w:type="dxa"/>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40" w:type="dxa"/>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523" w:type="dxa"/>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670" w:type="dxa"/>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40" w:type="dxa"/>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523" w:type="dxa"/>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670" w:type="dxa"/>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40" w:type="dxa"/>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523" w:type="dxa"/>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670" w:type="dxa"/>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40" w:type="dxa"/>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523" w:type="dxa"/>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670" w:type="dxa"/>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40" w:type="dxa"/>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523" w:type="dxa"/>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670" w:type="dxa"/>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40" w:type="dxa"/>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523" w:type="dxa"/>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670" w:type="dxa"/>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40" w:type="dxa"/>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523" w:type="dxa"/>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670" w:type="dxa"/>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40" w:type="dxa"/>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523" w:type="dxa"/>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670" w:type="dxa"/>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40" w:type="dxa"/>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523" w:type="dxa"/>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670" w:type="dxa"/>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40" w:type="dxa"/>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523" w:type="dxa"/>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670" w:type="dxa"/>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40" w:type="dxa"/>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523" w:type="dxa"/>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670" w:type="dxa"/>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40" w:type="dxa"/>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523" w:type="dxa"/>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670" w:type="dxa"/>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40" w:type="dxa"/>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523" w:type="dxa"/>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670" w:type="dxa"/>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40" w:type="dxa"/>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523" w:type="dxa"/>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670" w:type="dxa"/>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40" w:type="dxa"/>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523" w:type="dxa"/>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670" w:type="dxa"/>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40" w:type="dxa"/>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523" w:type="dxa"/>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670" w:type="dxa"/>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40" w:type="dxa"/>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523" w:type="dxa"/>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670" w:type="dxa"/>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40" w:type="dxa"/>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523" w:type="dxa"/>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670" w:type="dxa"/>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40" w:type="dxa"/>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E134FC" w:rsidRPr="00616F0C" w14:paraId="4774F3A4"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523" w:type="dxa"/>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670" w:type="dxa"/>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40" w:type="dxa"/>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523" w:type="dxa"/>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670" w:type="dxa"/>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40" w:type="dxa"/>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523" w:type="dxa"/>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670" w:type="dxa"/>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40" w:type="dxa"/>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523" w:type="dxa"/>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670" w:type="dxa"/>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40" w:type="dxa"/>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r w:rsidR="0080212B" w:rsidRPr="00A96CAF" w14:paraId="428684E8"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44C4434A" w14:textId="77777777" w:rsidR="0080212B" w:rsidRPr="00A96CAF" w:rsidRDefault="0080212B" w:rsidP="00CC72AA">
            <w:pPr>
              <w:pStyle w:val="TAL"/>
            </w:pPr>
            <w:r>
              <w:t>RecordPatch</w:t>
            </w:r>
          </w:p>
        </w:tc>
        <w:tc>
          <w:tcPr>
            <w:tcW w:w="1523" w:type="dxa"/>
            <w:tcBorders>
              <w:top w:val="single" w:sz="4" w:space="0" w:color="auto"/>
              <w:left w:val="single" w:sz="4" w:space="0" w:color="auto"/>
              <w:bottom w:val="single" w:sz="4" w:space="0" w:color="auto"/>
              <w:right w:val="single" w:sz="4" w:space="0" w:color="auto"/>
            </w:tcBorders>
          </w:tcPr>
          <w:p w14:paraId="385639F0" w14:textId="449B0082" w:rsidR="0080212B" w:rsidRPr="00A96CAF" w:rsidRDefault="0080212B" w:rsidP="00CC72AA">
            <w:pPr>
              <w:pStyle w:val="TAL"/>
            </w:pPr>
            <w:r>
              <w:t>6.1.6.2.2</w:t>
            </w:r>
            <w:r w:rsidR="00610C20">
              <w:t>2</w:t>
            </w:r>
          </w:p>
        </w:tc>
        <w:tc>
          <w:tcPr>
            <w:tcW w:w="3670" w:type="dxa"/>
            <w:tcBorders>
              <w:top w:val="single" w:sz="4" w:space="0" w:color="auto"/>
              <w:left w:val="single" w:sz="4" w:space="0" w:color="auto"/>
              <w:bottom w:val="single" w:sz="4" w:space="0" w:color="auto"/>
              <w:right w:val="single" w:sz="4" w:space="0" w:color="auto"/>
            </w:tcBorders>
          </w:tcPr>
          <w:p w14:paraId="5EF96DAC" w14:textId="77777777" w:rsidR="0080212B" w:rsidRPr="00A96CAF" w:rsidRDefault="0080212B" w:rsidP="00CC72AA">
            <w:pPr>
              <w:pStyle w:val="TAL"/>
              <w:rPr>
                <w:rFonts w:cs="Arial"/>
                <w:szCs w:val="18"/>
              </w:rPr>
            </w:pPr>
            <w:r>
              <w:rPr>
                <w:rFonts w:cs="Arial"/>
                <w:szCs w:val="18"/>
              </w:rPr>
              <w:t>Request to patch a record</w:t>
            </w:r>
          </w:p>
        </w:tc>
        <w:tc>
          <w:tcPr>
            <w:tcW w:w="2240" w:type="dxa"/>
            <w:tcBorders>
              <w:top w:val="single" w:sz="4" w:space="0" w:color="auto"/>
              <w:left w:val="single" w:sz="4" w:space="0" w:color="auto"/>
              <w:bottom w:val="single" w:sz="4" w:space="0" w:color="auto"/>
              <w:right w:val="single" w:sz="4" w:space="0" w:color="auto"/>
            </w:tcBorders>
          </w:tcPr>
          <w:p w14:paraId="21F1563F" w14:textId="77777777" w:rsidR="0080212B" w:rsidRPr="00A96CAF" w:rsidRDefault="0080212B" w:rsidP="00CC72AA">
            <w:pPr>
              <w:pStyle w:val="TAL"/>
              <w:rPr>
                <w:rFonts w:cs="Arial"/>
                <w:szCs w:val="18"/>
              </w:rPr>
            </w:pPr>
            <w:r>
              <w:rPr>
                <w:rFonts w:cs="Arial"/>
                <w:szCs w:val="18"/>
              </w:rPr>
              <w:t>PartialRecordUpdate</w:t>
            </w:r>
          </w:p>
        </w:tc>
      </w:tr>
    </w:tbl>
    <w:p w14:paraId="528FAF1B" w14:textId="77777777" w:rsidR="00E134FC" w:rsidRPr="00616F0C" w:rsidRDefault="00E134FC" w:rsidP="00E134FC"/>
    <w:p w14:paraId="6D3D8F0C" w14:textId="77777777" w:rsidR="00E134FC" w:rsidRPr="00616F0C" w:rsidRDefault="00E134FC" w:rsidP="00E134FC">
      <w:r w:rsidRPr="00616F0C">
        <w:t>Table 6.1.6.1-2 specifies data types re-used by the N</w:t>
      </w:r>
      <w:r w:rsidRPr="00616F0C">
        <w:rPr>
          <w:vertAlign w:val="subscript"/>
        </w:rPr>
        <w:t>udsf</w:t>
      </w:r>
      <w:r w:rsidRPr="00616F0C">
        <w:t xml:space="preserve"> service based interface protocol from other specifications, including a reference to their respective specifications and when needed, a short description of their use within the N</w:t>
      </w:r>
      <w:r w:rsidRPr="00616F0C">
        <w:rPr>
          <w:vertAlign w:val="subscript"/>
        </w:rPr>
        <w:t>udsf</w:t>
      </w:r>
      <w:r w:rsidRPr="00616F0C">
        <w:t xml:space="preserve"> service based interface.</w:t>
      </w:r>
    </w:p>
    <w:p w14:paraId="6DA5C34E" w14:textId="77777777" w:rsidR="00E134FC" w:rsidRPr="00616F0C" w:rsidRDefault="00E134FC" w:rsidP="00E134FC">
      <w:pPr>
        <w:pStyle w:val="TH"/>
      </w:pPr>
      <w:r w:rsidRPr="00616F0C">
        <w:t>Table 6.1.6.1-2: N</w:t>
      </w:r>
      <w:r w:rsidRPr="00616F0C">
        <w:rPr>
          <w:vertAlign w:val="subscript"/>
        </w:rPr>
        <w:t>udsf</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4134" w:name="_Toc22187583"/>
      <w:bookmarkStart w:id="4135" w:name="_Toc22630805"/>
      <w:bookmarkStart w:id="4136" w:name="_Toc34227096"/>
      <w:bookmarkStart w:id="4137" w:name="_Toc34749811"/>
      <w:bookmarkStart w:id="4138" w:name="_Toc34750371"/>
      <w:bookmarkStart w:id="4139" w:name="_Toc34750561"/>
      <w:bookmarkStart w:id="4140" w:name="_Toc35940967"/>
      <w:bookmarkStart w:id="4141" w:name="_Toc35937400"/>
      <w:bookmarkStart w:id="4142" w:name="_Toc36463794"/>
      <w:bookmarkStart w:id="4143" w:name="_Toc43131744"/>
      <w:bookmarkStart w:id="4144" w:name="_Toc45032579"/>
      <w:bookmarkStart w:id="4145" w:name="_Toc49782273"/>
      <w:bookmarkStart w:id="4146" w:name="_Toc51873709"/>
      <w:bookmarkStart w:id="4147" w:name="_Toc57209202"/>
      <w:bookmarkStart w:id="4148" w:name="_Toc58588545"/>
      <w:bookmarkStart w:id="4149" w:name="_Toc66114906"/>
      <w:bookmarkStart w:id="4150" w:name="_Toc67686417"/>
      <w:bookmarkStart w:id="4151" w:name="_Toc74994706"/>
      <w:bookmarkStart w:id="4152" w:name="_Toc85467961"/>
      <w:bookmarkStart w:id="4153" w:name="_Toc89183008"/>
      <w:bookmarkStart w:id="4154" w:name="_Toc90651310"/>
      <w:bookmarkStart w:id="4155" w:name="_Toc96933460"/>
      <w:bookmarkStart w:id="4156" w:name="_Toc98507305"/>
      <w:bookmarkStart w:id="4157" w:name="_Toc98507758"/>
      <w:bookmarkStart w:id="4158" w:name="_Toc106640761"/>
      <w:bookmarkStart w:id="4159" w:name="_Toc122098635"/>
      <w:bookmarkStart w:id="4160" w:name="_Toc130844757"/>
      <w:bookmarkStart w:id="4161" w:name="_Toc138412279"/>
      <w:bookmarkStart w:id="4162" w:name="_Toc145957065"/>
      <w:bookmarkStart w:id="4163" w:name="_Toc153890762"/>
      <w:bookmarkStart w:id="4164" w:name="_Toc161835062"/>
      <w:r w:rsidRPr="00616F0C">
        <w:rPr>
          <w:lang w:val="en-US"/>
        </w:rPr>
        <w:t>6.1.6.2</w:t>
      </w:r>
      <w:r w:rsidRPr="00616F0C">
        <w:rPr>
          <w:lang w:val="en-US"/>
        </w:rPr>
        <w:tab/>
        <w:t>Structured data types</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192ABB9F" w14:textId="77777777" w:rsidR="00E134FC" w:rsidRPr="00616F0C" w:rsidRDefault="00E134FC" w:rsidP="00E134FC">
      <w:pPr>
        <w:pStyle w:val="Heading5"/>
      </w:pPr>
      <w:bookmarkStart w:id="4165" w:name="_Toc22187584"/>
      <w:bookmarkStart w:id="4166" w:name="_Toc22630806"/>
      <w:bookmarkStart w:id="4167" w:name="_Toc34227097"/>
      <w:bookmarkStart w:id="4168" w:name="_Toc34749812"/>
      <w:bookmarkStart w:id="4169" w:name="_Toc34750372"/>
      <w:bookmarkStart w:id="4170" w:name="_Toc34750562"/>
      <w:bookmarkStart w:id="4171" w:name="_Toc35940968"/>
      <w:bookmarkStart w:id="4172" w:name="_Toc35937401"/>
      <w:bookmarkStart w:id="4173" w:name="_Toc36463795"/>
      <w:bookmarkStart w:id="4174" w:name="_Toc43131745"/>
      <w:bookmarkStart w:id="4175" w:name="_Toc45032580"/>
      <w:bookmarkStart w:id="4176" w:name="_Toc49782274"/>
      <w:bookmarkStart w:id="4177" w:name="_Toc51873710"/>
      <w:bookmarkStart w:id="4178" w:name="_Toc57209203"/>
      <w:bookmarkStart w:id="4179" w:name="_Toc58588546"/>
      <w:bookmarkStart w:id="4180" w:name="_Toc66114907"/>
      <w:bookmarkStart w:id="4181" w:name="_Toc67686418"/>
      <w:bookmarkStart w:id="4182" w:name="_Toc74994707"/>
      <w:bookmarkStart w:id="4183" w:name="_Toc85467962"/>
      <w:bookmarkStart w:id="4184" w:name="_Toc89183009"/>
      <w:bookmarkStart w:id="4185" w:name="_Toc90651311"/>
      <w:bookmarkStart w:id="4186" w:name="_Toc96933461"/>
      <w:bookmarkStart w:id="4187" w:name="_Toc98507306"/>
      <w:bookmarkStart w:id="4188" w:name="_Toc98507759"/>
      <w:bookmarkStart w:id="4189" w:name="_Toc106640762"/>
      <w:bookmarkStart w:id="4190" w:name="_Toc122098636"/>
      <w:bookmarkStart w:id="4191" w:name="_Toc130844758"/>
      <w:bookmarkStart w:id="4192" w:name="_Toc138412280"/>
      <w:bookmarkStart w:id="4193" w:name="_Toc145957066"/>
      <w:bookmarkStart w:id="4194" w:name="_Toc153890763"/>
      <w:bookmarkStart w:id="4195" w:name="_Toc161835063"/>
      <w:r w:rsidRPr="00616F0C">
        <w:t>6.1.6.2.1</w:t>
      </w:r>
      <w:r w:rsidRPr="00616F0C">
        <w:tab/>
        <w:t>Introduction</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176C94A9" w14:textId="77777777" w:rsidR="00E134FC" w:rsidRPr="00616F0C" w:rsidRDefault="00E134FC" w:rsidP="00E134FC">
      <w:r w:rsidRPr="00616F0C">
        <w:t>This clause defines the structures to be used in resource representations.</w:t>
      </w:r>
    </w:p>
    <w:p w14:paraId="3B8FDF54" w14:textId="77777777" w:rsidR="00E134FC" w:rsidRPr="00616F0C" w:rsidRDefault="00E134FC" w:rsidP="00E134FC">
      <w:pPr>
        <w:pStyle w:val="Heading5"/>
      </w:pPr>
      <w:bookmarkStart w:id="4196" w:name="_Toc22187585"/>
      <w:bookmarkStart w:id="4197" w:name="_Toc22630807"/>
      <w:bookmarkStart w:id="4198" w:name="_Toc34227098"/>
      <w:bookmarkStart w:id="4199" w:name="_Toc34749813"/>
      <w:bookmarkStart w:id="4200" w:name="_Toc34750373"/>
      <w:bookmarkStart w:id="4201" w:name="_Toc34750563"/>
      <w:bookmarkStart w:id="4202" w:name="_Toc35940969"/>
      <w:bookmarkStart w:id="4203" w:name="_Toc35937402"/>
      <w:bookmarkStart w:id="4204" w:name="_Toc36463796"/>
      <w:bookmarkStart w:id="4205" w:name="_Toc43131746"/>
      <w:bookmarkStart w:id="4206" w:name="_Toc45032581"/>
      <w:bookmarkStart w:id="4207" w:name="_Toc49782275"/>
      <w:bookmarkStart w:id="4208" w:name="_Toc51873711"/>
      <w:bookmarkStart w:id="4209" w:name="_Toc57209204"/>
      <w:bookmarkStart w:id="4210" w:name="_Toc58588547"/>
      <w:bookmarkStart w:id="4211" w:name="_Toc66114908"/>
      <w:bookmarkStart w:id="4212" w:name="_Toc67686419"/>
      <w:bookmarkStart w:id="4213" w:name="_Toc74994708"/>
      <w:bookmarkStart w:id="4214" w:name="_Toc85467963"/>
      <w:bookmarkStart w:id="4215" w:name="_Toc89183010"/>
      <w:bookmarkStart w:id="4216" w:name="_Toc90651312"/>
      <w:bookmarkStart w:id="4217" w:name="_Toc96933462"/>
      <w:bookmarkStart w:id="4218" w:name="_Toc98507307"/>
      <w:bookmarkStart w:id="4219" w:name="_Toc98507760"/>
      <w:bookmarkStart w:id="4220" w:name="_Toc106640763"/>
      <w:bookmarkStart w:id="4221" w:name="_Toc122098637"/>
      <w:bookmarkStart w:id="4222" w:name="_Toc130844759"/>
      <w:bookmarkStart w:id="4223" w:name="_Toc138412281"/>
      <w:bookmarkStart w:id="4224" w:name="_Toc145957067"/>
      <w:bookmarkStart w:id="4225" w:name="_Toc153890764"/>
      <w:bookmarkStart w:id="4226" w:name="_Toc161835064"/>
      <w:r w:rsidRPr="00616F0C">
        <w:lastRenderedPageBreak/>
        <w:t>6.1.6.2.2</w:t>
      </w:r>
      <w:r w:rsidRPr="00616F0C">
        <w:tab/>
        <w:t>Type: RecordSearchResult</w:t>
      </w:r>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19775B61" w14:textId="77777777"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178410F" w14:textId="77777777" w:rsidR="00E134FC" w:rsidRDefault="00E134FC" w:rsidP="008E16EE">
            <w:pPr>
              <w:pStyle w:val="TAL"/>
            </w:pPr>
            <w:r w:rsidRPr="00616F0C">
              <w:t>The number of records found by the search.</w:t>
            </w:r>
          </w:p>
          <w:p w14:paraId="1EBC4CA7" w14:textId="77777777" w:rsidR="00F77725" w:rsidRDefault="00F77725" w:rsidP="008E16EE">
            <w:pPr>
              <w:pStyle w:val="TAL"/>
            </w:pPr>
          </w:p>
          <w:p w14:paraId="0D64C2A8" w14:textId="77777777" w:rsidR="00F77725" w:rsidRDefault="00F77725" w:rsidP="00F77725">
            <w:pPr>
              <w:pStyle w:val="TAL"/>
            </w:pPr>
            <w:r w:rsidRPr="001F68FD">
              <w:t xml:space="preserve">If the tag-count-filter parameter is included, then the </w:t>
            </w:r>
            <w:r>
              <w:t>count should be set to 0.</w:t>
            </w:r>
          </w:p>
          <w:p w14:paraId="6D8C5137" w14:textId="77777777" w:rsidR="00F77725" w:rsidRDefault="00F77725" w:rsidP="00F77725">
            <w:pPr>
              <w:pStyle w:val="TAL"/>
            </w:pPr>
          </w:p>
          <w:p w14:paraId="320E383A" w14:textId="3B148EEF" w:rsidR="00F77725" w:rsidRPr="00616F0C" w:rsidRDefault="00F77725" w:rsidP="00F77725">
            <w:pPr>
              <w:pStyle w:val="TAL"/>
            </w:pPr>
            <w:r>
              <w:t xml:space="preserve">This attribute should be ignored if </w:t>
            </w:r>
            <w:r w:rsidRPr="005A768C">
              <w:t>the tag-count-filter</w:t>
            </w:r>
            <w:r>
              <w:t xml:space="preserve"> </w:t>
            </w:r>
            <w:r w:rsidRPr="00AE778A">
              <w:t>query parameter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77777777" w:rsidR="00E134FC" w:rsidRPr="00616F0C" w:rsidRDefault="00E134FC" w:rsidP="008E16EE">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E134FC" w:rsidRPr="00616F0C" w14:paraId="729998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10391F" w14:textId="77777777" w:rsidR="00E134FC" w:rsidRPr="00B3056F" w:rsidRDefault="00E134FC" w:rsidP="008E16EE">
            <w:pPr>
              <w:pStyle w:val="TAL"/>
            </w:pPr>
            <w:r>
              <w:t>matchingRecords</w:t>
            </w:r>
          </w:p>
        </w:tc>
        <w:tc>
          <w:tcPr>
            <w:tcW w:w="1444" w:type="dxa"/>
            <w:tcBorders>
              <w:top w:val="single" w:sz="4" w:space="0" w:color="auto"/>
              <w:left w:val="single" w:sz="4" w:space="0" w:color="auto"/>
              <w:bottom w:val="single" w:sz="4" w:space="0" w:color="auto"/>
              <w:right w:val="single" w:sz="4" w:space="0" w:color="auto"/>
            </w:tcBorders>
          </w:tcPr>
          <w:p w14:paraId="636C0D5C" w14:textId="77777777" w:rsidR="00E134FC" w:rsidRPr="00B3056F" w:rsidRDefault="00E134FC" w:rsidP="008E16EE">
            <w:pPr>
              <w:pStyle w:val="TAL"/>
            </w:pPr>
            <w:r>
              <w:t>map(Record)</w:t>
            </w:r>
          </w:p>
        </w:tc>
        <w:tc>
          <w:tcPr>
            <w:tcW w:w="425" w:type="dxa"/>
            <w:tcBorders>
              <w:top w:val="single" w:sz="4" w:space="0" w:color="auto"/>
              <w:left w:val="single" w:sz="4" w:space="0" w:color="auto"/>
              <w:bottom w:val="single" w:sz="4" w:space="0" w:color="auto"/>
              <w:right w:val="single" w:sz="4" w:space="0" w:color="auto"/>
            </w:tcBorders>
          </w:tcPr>
          <w:p w14:paraId="43497DFB" w14:textId="77777777" w:rsidR="00E134FC" w:rsidRPr="00B3056F"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72CDD0" w14:textId="77777777" w:rsidR="00E134FC" w:rsidRPr="00B3056F"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504E9747" w14:textId="77777777" w:rsidR="00E134FC" w:rsidRPr="00AF0EF7" w:rsidRDefault="00E134FC" w:rsidP="008E16EE">
            <w:pPr>
              <w:pStyle w:val="TAL"/>
              <w:rPr>
                <w:rFonts w:cs="Arial"/>
                <w:szCs w:val="18"/>
              </w:rPr>
            </w:pPr>
            <w:r w:rsidRPr="00AF0EF7">
              <w:rPr>
                <w:rFonts w:cs="Arial"/>
                <w:szCs w:val="18"/>
              </w:rPr>
              <w:t>This attribute contains the records that match the search filters provided in the request. The key of the map is the record</w:t>
            </w:r>
            <w:r>
              <w:rPr>
                <w:rFonts w:cs="Arial"/>
                <w:szCs w:val="18"/>
              </w:rPr>
              <w:t>Id</w:t>
            </w:r>
            <w:r w:rsidRPr="00AF0EF7">
              <w:rPr>
                <w:rFonts w:cs="Arial"/>
                <w:szCs w:val="18"/>
              </w:rPr>
              <w:t>. It shall be present if the search request included an instruction to include record content in the response.</w:t>
            </w:r>
          </w:p>
          <w:p w14:paraId="720E5C3A" w14:textId="582FDEDD" w:rsidR="00E134FC" w:rsidRPr="00B3056F" w:rsidRDefault="00E134FC" w:rsidP="008E16EE">
            <w:pPr>
              <w:pStyle w:val="TAL"/>
              <w:rPr>
                <w:rFonts w:cs="Arial"/>
                <w:szCs w:val="18"/>
              </w:rPr>
            </w:pPr>
            <w:r w:rsidRPr="00AF0EF7">
              <w:rPr>
                <w:rFonts w:cs="Arial"/>
                <w:szCs w:val="18"/>
              </w:rPr>
              <w:t xml:space="preserve">The map may contain a subset of the matching records in the case where inclusion of more records would result in the </w:t>
            </w:r>
            <w:r w:rsidR="00C1234D">
              <w:rPr>
                <w:rFonts w:cs="Arial"/>
                <w:szCs w:val="18"/>
              </w:rPr>
              <w:t>content</w:t>
            </w:r>
            <w:r w:rsidR="00C1234D" w:rsidRPr="00AF0EF7">
              <w:rPr>
                <w:rFonts w:cs="Arial"/>
                <w:szCs w:val="18"/>
              </w:rPr>
              <w:t xml:space="preserve"> </w:t>
            </w:r>
            <w:r w:rsidRPr="00AF0EF7">
              <w:rPr>
                <w:rFonts w:cs="Arial"/>
                <w:szCs w:val="18"/>
              </w:rPr>
              <w:t>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tcPr>
          <w:p w14:paraId="2BF50A51" w14:textId="77777777" w:rsidR="00E134FC" w:rsidRPr="00616F0C" w:rsidRDefault="00E134FC" w:rsidP="008E16EE">
            <w:pPr>
              <w:pStyle w:val="TAL"/>
              <w:rPr>
                <w:rFonts w:cs="Arial"/>
                <w:szCs w:val="18"/>
              </w:rPr>
            </w:pPr>
            <w:r w:rsidRPr="00DB37E5">
              <w:rPr>
                <w:rFonts w:cs="Arial"/>
                <w:szCs w:val="18"/>
              </w:rPr>
              <w:t>CombinedSearchRetrieve</w:t>
            </w:r>
          </w:p>
        </w:tc>
      </w:tr>
      <w:tr w:rsidR="00F77725" w:rsidRPr="00380CDE" w14:paraId="616CE05E" w14:textId="77777777" w:rsidTr="00F77725">
        <w:trPr>
          <w:jc w:val="center"/>
        </w:trPr>
        <w:tc>
          <w:tcPr>
            <w:tcW w:w="1701" w:type="dxa"/>
            <w:tcBorders>
              <w:top w:val="single" w:sz="4" w:space="0" w:color="auto"/>
              <w:left w:val="single" w:sz="4" w:space="0" w:color="auto"/>
              <w:bottom w:val="single" w:sz="4" w:space="0" w:color="auto"/>
              <w:right w:val="single" w:sz="4" w:space="0" w:color="auto"/>
            </w:tcBorders>
          </w:tcPr>
          <w:p w14:paraId="6BB8C612" w14:textId="77777777" w:rsidR="00F77725" w:rsidRPr="00380CDE" w:rsidRDefault="00F77725" w:rsidP="00F77725">
            <w:pPr>
              <w:pStyle w:val="TAL"/>
            </w:pPr>
            <w:r w:rsidRPr="00380CDE">
              <w:t>tagCountResult</w:t>
            </w:r>
          </w:p>
        </w:tc>
        <w:tc>
          <w:tcPr>
            <w:tcW w:w="1444" w:type="dxa"/>
            <w:tcBorders>
              <w:top w:val="single" w:sz="4" w:space="0" w:color="auto"/>
              <w:left w:val="single" w:sz="4" w:space="0" w:color="auto"/>
              <w:bottom w:val="single" w:sz="4" w:space="0" w:color="auto"/>
              <w:right w:val="single" w:sz="4" w:space="0" w:color="auto"/>
            </w:tcBorders>
          </w:tcPr>
          <w:p w14:paraId="2A938E03" w14:textId="77777777" w:rsidR="00F77725" w:rsidRPr="00380CDE" w:rsidRDefault="00F77725" w:rsidP="00F77725">
            <w:pPr>
              <w:pStyle w:val="TAL"/>
            </w:pPr>
            <w:r w:rsidRPr="00380CDE">
              <w:t>map(TagCount)</w:t>
            </w:r>
          </w:p>
        </w:tc>
        <w:tc>
          <w:tcPr>
            <w:tcW w:w="425" w:type="dxa"/>
            <w:tcBorders>
              <w:top w:val="single" w:sz="4" w:space="0" w:color="auto"/>
              <w:left w:val="single" w:sz="4" w:space="0" w:color="auto"/>
              <w:bottom w:val="single" w:sz="4" w:space="0" w:color="auto"/>
              <w:right w:val="single" w:sz="4" w:space="0" w:color="auto"/>
            </w:tcBorders>
          </w:tcPr>
          <w:p w14:paraId="79BBCB19" w14:textId="77777777" w:rsidR="00F77725" w:rsidRPr="00380CDE" w:rsidRDefault="00F77725" w:rsidP="00F77725">
            <w:pPr>
              <w:pStyle w:val="TAC"/>
            </w:pPr>
            <w:r w:rsidRPr="00380CDE">
              <w:t>C</w:t>
            </w:r>
          </w:p>
        </w:tc>
        <w:tc>
          <w:tcPr>
            <w:tcW w:w="1134" w:type="dxa"/>
            <w:tcBorders>
              <w:top w:val="single" w:sz="4" w:space="0" w:color="auto"/>
              <w:left w:val="single" w:sz="4" w:space="0" w:color="auto"/>
              <w:bottom w:val="single" w:sz="4" w:space="0" w:color="auto"/>
              <w:right w:val="single" w:sz="4" w:space="0" w:color="auto"/>
            </w:tcBorders>
          </w:tcPr>
          <w:p w14:paraId="346B7F42" w14:textId="77777777" w:rsidR="00F77725" w:rsidRPr="00380CDE" w:rsidRDefault="00F77725" w:rsidP="00F77725">
            <w:pPr>
              <w:pStyle w:val="TAL"/>
            </w:pPr>
            <w:r w:rsidRPr="00380CDE">
              <w:t>1..N</w:t>
            </w:r>
          </w:p>
        </w:tc>
        <w:tc>
          <w:tcPr>
            <w:tcW w:w="2410" w:type="dxa"/>
            <w:tcBorders>
              <w:top w:val="single" w:sz="4" w:space="0" w:color="auto"/>
              <w:left w:val="single" w:sz="4" w:space="0" w:color="auto"/>
              <w:bottom w:val="single" w:sz="4" w:space="0" w:color="auto"/>
              <w:right w:val="single" w:sz="4" w:space="0" w:color="auto"/>
            </w:tcBorders>
          </w:tcPr>
          <w:p w14:paraId="1AFDE683" w14:textId="77777777" w:rsidR="00F77725" w:rsidRPr="00F77725" w:rsidRDefault="00F77725" w:rsidP="00F77725">
            <w:pPr>
              <w:pStyle w:val="TAL"/>
              <w:rPr>
                <w:rFonts w:cs="Arial"/>
                <w:szCs w:val="18"/>
              </w:rPr>
            </w:pPr>
            <w:r w:rsidRPr="00F77725">
              <w:rPr>
                <w:rFonts w:cs="Arial"/>
                <w:szCs w:val="18"/>
              </w:rPr>
              <w:t>This attribute contains the result of the advanced counting.</w:t>
            </w:r>
          </w:p>
          <w:p w14:paraId="1980F9C6" w14:textId="77777777" w:rsidR="00F77725" w:rsidRPr="00F77725" w:rsidRDefault="00F77725" w:rsidP="00F77725">
            <w:pPr>
              <w:pStyle w:val="TAL"/>
              <w:rPr>
                <w:rFonts w:cs="Arial"/>
                <w:szCs w:val="18"/>
              </w:rPr>
            </w:pPr>
          </w:p>
          <w:p w14:paraId="03FACDAA" w14:textId="77777777" w:rsidR="00F77725" w:rsidRPr="00F77725" w:rsidRDefault="00F77725" w:rsidP="00F77725">
            <w:pPr>
              <w:pStyle w:val="TAL"/>
              <w:rPr>
                <w:rFonts w:cs="Arial"/>
                <w:szCs w:val="18"/>
              </w:rPr>
            </w:pPr>
            <w:r w:rsidRPr="00F77725">
              <w:rPr>
                <w:rFonts w:cs="Arial"/>
                <w:szCs w:val="18"/>
              </w:rPr>
              <w:t>The key to the map is the unique identifier used to identify the Advanced Counting map in the GET operation. It shall be present if the tag-count-filter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47B0B718" w14:textId="77777777" w:rsidR="00F77725" w:rsidRPr="00F77725" w:rsidRDefault="00F77725" w:rsidP="00F77725">
            <w:pPr>
              <w:pStyle w:val="TAL"/>
              <w:rPr>
                <w:rFonts w:cs="Arial"/>
                <w:szCs w:val="18"/>
              </w:rPr>
            </w:pPr>
            <w:r w:rsidRPr="00F77725">
              <w:rPr>
                <w:rFonts w:cs="Arial"/>
                <w:szCs w:val="18"/>
              </w:rPr>
              <w:t>AdvancedCounting</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4227" w:name="_Toc22187586"/>
      <w:bookmarkStart w:id="4228" w:name="_Toc22630808"/>
      <w:bookmarkStart w:id="4229" w:name="_Toc34227099"/>
      <w:bookmarkStart w:id="4230" w:name="_Toc34749814"/>
      <w:bookmarkStart w:id="4231" w:name="_Toc34750374"/>
      <w:bookmarkStart w:id="4232" w:name="_Toc34750564"/>
      <w:bookmarkStart w:id="4233" w:name="_Toc35940970"/>
      <w:bookmarkStart w:id="4234" w:name="_Toc35937403"/>
      <w:bookmarkStart w:id="4235" w:name="_Toc36463797"/>
      <w:bookmarkStart w:id="4236" w:name="_Toc43131747"/>
      <w:bookmarkStart w:id="4237" w:name="_Toc45032582"/>
      <w:bookmarkStart w:id="4238" w:name="_Toc49782276"/>
      <w:bookmarkStart w:id="4239" w:name="_Toc51873712"/>
      <w:bookmarkStart w:id="4240" w:name="_Toc57209205"/>
      <w:bookmarkStart w:id="4241" w:name="_Toc58588548"/>
      <w:bookmarkStart w:id="4242" w:name="_Toc66114909"/>
      <w:bookmarkStart w:id="4243" w:name="_Toc67686420"/>
      <w:bookmarkStart w:id="4244" w:name="_Toc74994709"/>
      <w:bookmarkStart w:id="4245" w:name="_Toc85467964"/>
      <w:bookmarkStart w:id="4246" w:name="_Toc89183011"/>
      <w:bookmarkStart w:id="4247" w:name="_Toc90651313"/>
      <w:bookmarkStart w:id="4248" w:name="_Toc96933463"/>
      <w:bookmarkStart w:id="4249" w:name="_Toc98507308"/>
      <w:bookmarkStart w:id="4250" w:name="_Toc98507761"/>
      <w:bookmarkStart w:id="4251" w:name="_Toc106640764"/>
      <w:bookmarkStart w:id="4252" w:name="_Toc122098638"/>
      <w:bookmarkStart w:id="4253" w:name="_Toc130844760"/>
      <w:bookmarkStart w:id="4254" w:name="_Toc138412282"/>
      <w:bookmarkStart w:id="4255" w:name="_Toc145957068"/>
      <w:bookmarkStart w:id="4256" w:name="_Toc153890765"/>
      <w:bookmarkStart w:id="4257" w:name="_Toc161835065"/>
      <w:r w:rsidRPr="00616F0C">
        <w:lastRenderedPageBreak/>
        <w:t>6.1.6.2.3</w:t>
      </w:r>
      <w:r w:rsidRPr="00616F0C">
        <w:tab/>
        <w:t>Type: RecordMeta</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4258" w:name="_Toc34227100"/>
      <w:bookmarkStart w:id="4259" w:name="_Toc34749815"/>
      <w:bookmarkStart w:id="4260" w:name="_Toc34750375"/>
      <w:bookmarkStart w:id="4261" w:name="_Toc34750565"/>
      <w:bookmarkStart w:id="4262" w:name="_Toc35940971"/>
      <w:bookmarkStart w:id="4263" w:name="_Toc35937404"/>
      <w:bookmarkStart w:id="4264" w:name="_Toc36463798"/>
      <w:bookmarkStart w:id="4265" w:name="_Toc43131748"/>
      <w:bookmarkStart w:id="4266" w:name="_Toc45032583"/>
      <w:bookmarkStart w:id="4267" w:name="_Toc49782277"/>
      <w:bookmarkStart w:id="4268" w:name="_Toc51873713"/>
      <w:bookmarkStart w:id="4269" w:name="_Toc57209206"/>
      <w:bookmarkStart w:id="4270" w:name="_Toc58588549"/>
      <w:bookmarkStart w:id="4271" w:name="_Toc66114910"/>
      <w:bookmarkStart w:id="4272" w:name="_Toc67686421"/>
      <w:bookmarkStart w:id="4273" w:name="_Toc74994710"/>
      <w:bookmarkStart w:id="4274" w:name="_Toc85467965"/>
      <w:bookmarkStart w:id="4275" w:name="_Toc89183012"/>
      <w:bookmarkStart w:id="4276" w:name="_Toc90651314"/>
      <w:bookmarkStart w:id="4277" w:name="_Toc96933464"/>
      <w:bookmarkStart w:id="4278" w:name="_Toc98507309"/>
      <w:bookmarkStart w:id="4279" w:name="_Toc98507762"/>
      <w:bookmarkStart w:id="4280" w:name="_Toc106640765"/>
      <w:bookmarkStart w:id="4281" w:name="_Toc122098639"/>
      <w:bookmarkStart w:id="4282" w:name="_Toc130844761"/>
      <w:bookmarkStart w:id="4283" w:name="_Toc138412283"/>
      <w:bookmarkStart w:id="4284" w:name="_Toc145957069"/>
      <w:bookmarkStart w:id="4285" w:name="_Toc153890766"/>
      <w:bookmarkStart w:id="4286" w:name="_Toc161835066"/>
      <w:r w:rsidRPr="00616F0C">
        <w:t>6.1.6.2.4</w:t>
      </w:r>
      <w:r w:rsidRPr="00616F0C">
        <w:tab/>
        <w:t>Type: RecordBody</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4287" w:name="_Toc34227101"/>
      <w:bookmarkStart w:id="4288" w:name="_Toc34749816"/>
      <w:bookmarkStart w:id="4289" w:name="_Toc34750376"/>
      <w:bookmarkStart w:id="4290" w:name="_Toc34750566"/>
      <w:bookmarkStart w:id="4291" w:name="_Toc35940972"/>
      <w:bookmarkStart w:id="4292" w:name="_Toc35937405"/>
      <w:bookmarkStart w:id="4293" w:name="_Toc36463799"/>
      <w:bookmarkStart w:id="4294" w:name="_Toc43131749"/>
      <w:bookmarkStart w:id="4295" w:name="_Toc45032584"/>
      <w:bookmarkStart w:id="4296" w:name="_Toc49782278"/>
      <w:bookmarkStart w:id="4297" w:name="_Toc51873714"/>
      <w:bookmarkStart w:id="4298" w:name="_Toc57209207"/>
      <w:bookmarkStart w:id="4299" w:name="_Toc58588550"/>
      <w:bookmarkStart w:id="4300" w:name="_Toc66114911"/>
      <w:bookmarkStart w:id="4301" w:name="_Toc67686422"/>
      <w:bookmarkStart w:id="4302" w:name="_Toc74994711"/>
      <w:bookmarkStart w:id="4303" w:name="_Toc85467966"/>
      <w:bookmarkStart w:id="4304" w:name="_Toc89183013"/>
      <w:bookmarkStart w:id="4305" w:name="_Toc90651315"/>
      <w:bookmarkStart w:id="4306" w:name="_Toc96933465"/>
      <w:bookmarkStart w:id="4307" w:name="_Toc98507310"/>
      <w:bookmarkStart w:id="4308" w:name="_Toc98507763"/>
      <w:bookmarkStart w:id="4309" w:name="_Toc106640766"/>
      <w:bookmarkStart w:id="4310" w:name="_Toc122098640"/>
      <w:bookmarkStart w:id="4311" w:name="_Toc130844762"/>
      <w:bookmarkStart w:id="4312" w:name="_Toc138412284"/>
      <w:bookmarkStart w:id="4313" w:name="_Toc145957070"/>
      <w:bookmarkStart w:id="4314" w:name="_Toc153890767"/>
      <w:bookmarkStart w:id="4315" w:name="_Toc161835067"/>
      <w:r w:rsidRPr="00616F0C">
        <w:t>6.1.6.2.5</w:t>
      </w:r>
      <w:r w:rsidRPr="00616F0C">
        <w:tab/>
        <w:t>Type: Record</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4316" w:name="_Toc34227102"/>
      <w:bookmarkStart w:id="4317" w:name="_Toc34749817"/>
      <w:bookmarkStart w:id="4318" w:name="_Toc34750377"/>
      <w:bookmarkStart w:id="4319" w:name="_Toc34750567"/>
      <w:bookmarkStart w:id="4320" w:name="_Toc35940973"/>
      <w:bookmarkStart w:id="4321" w:name="_Toc35937406"/>
      <w:bookmarkStart w:id="4322" w:name="_Toc36463800"/>
      <w:bookmarkStart w:id="4323" w:name="_Toc43131750"/>
      <w:bookmarkStart w:id="4324" w:name="_Toc45032585"/>
      <w:bookmarkStart w:id="4325" w:name="_Toc49782279"/>
      <w:bookmarkStart w:id="4326" w:name="_Toc51873715"/>
      <w:bookmarkStart w:id="4327" w:name="_Toc57209208"/>
      <w:bookmarkStart w:id="4328" w:name="_Toc58588551"/>
      <w:bookmarkStart w:id="4329" w:name="_Toc66114912"/>
      <w:bookmarkStart w:id="4330" w:name="_Toc67686423"/>
      <w:bookmarkStart w:id="4331" w:name="_Toc74994712"/>
      <w:bookmarkStart w:id="4332" w:name="_Toc85467967"/>
      <w:bookmarkStart w:id="4333" w:name="_Toc89183014"/>
      <w:bookmarkStart w:id="4334" w:name="_Toc90651316"/>
      <w:bookmarkStart w:id="4335" w:name="_Toc96933466"/>
      <w:bookmarkStart w:id="4336" w:name="_Toc98507311"/>
      <w:bookmarkStart w:id="4337" w:name="_Toc98507764"/>
      <w:bookmarkStart w:id="4338" w:name="_Toc106640767"/>
      <w:bookmarkStart w:id="4339" w:name="_Toc122098641"/>
      <w:bookmarkStart w:id="4340" w:name="_Toc130844763"/>
      <w:bookmarkStart w:id="4341" w:name="_Toc138412285"/>
      <w:bookmarkStart w:id="4342" w:name="_Toc145957071"/>
      <w:bookmarkStart w:id="4343" w:name="_Toc153890768"/>
      <w:bookmarkStart w:id="4344" w:name="_Toc161835068"/>
      <w:r w:rsidRPr="00616F0C">
        <w:t>6.1.6.2.6</w:t>
      </w:r>
      <w:r w:rsidRPr="00616F0C">
        <w:tab/>
        <w:t>Type: BlockBody</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4345" w:name="_Toc34227103"/>
      <w:bookmarkStart w:id="4346" w:name="_Toc34749818"/>
      <w:bookmarkStart w:id="4347" w:name="_Toc34750378"/>
      <w:bookmarkStart w:id="4348" w:name="_Toc34750568"/>
      <w:bookmarkStart w:id="4349" w:name="_Toc35940974"/>
      <w:bookmarkStart w:id="4350" w:name="_Toc35937407"/>
      <w:bookmarkStart w:id="4351" w:name="_Toc36463801"/>
      <w:bookmarkStart w:id="4352" w:name="_Toc43131751"/>
      <w:bookmarkStart w:id="4353" w:name="_Toc45032586"/>
      <w:bookmarkStart w:id="4354" w:name="_Toc49782280"/>
      <w:bookmarkStart w:id="4355" w:name="_Toc51873716"/>
      <w:bookmarkStart w:id="4356" w:name="_Toc57209209"/>
      <w:bookmarkStart w:id="4357" w:name="_Toc58588552"/>
      <w:bookmarkStart w:id="4358" w:name="_Toc66114913"/>
      <w:bookmarkStart w:id="4359" w:name="_Toc67686424"/>
      <w:bookmarkStart w:id="4360" w:name="_Toc74994713"/>
      <w:bookmarkStart w:id="4361" w:name="_Toc85467968"/>
      <w:bookmarkStart w:id="4362" w:name="_Toc89183015"/>
      <w:bookmarkStart w:id="4363" w:name="_Toc90651317"/>
      <w:bookmarkStart w:id="4364" w:name="_Toc96933467"/>
      <w:bookmarkStart w:id="4365" w:name="_Toc98507312"/>
      <w:bookmarkStart w:id="4366" w:name="_Toc98507765"/>
      <w:bookmarkStart w:id="4367" w:name="_Toc106640768"/>
      <w:bookmarkStart w:id="4368" w:name="_Toc122098642"/>
      <w:bookmarkStart w:id="4369" w:name="_Toc130844764"/>
      <w:bookmarkStart w:id="4370" w:name="_Toc138412286"/>
      <w:bookmarkStart w:id="4371" w:name="_Toc145957072"/>
      <w:bookmarkStart w:id="4372" w:name="_Toc153890769"/>
      <w:bookmarkStart w:id="4373" w:name="_Toc161835069"/>
      <w:r w:rsidRPr="00616F0C">
        <w:t>6.1.6.2.7</w:t>
      </w:r>
      <w:r w:rsidRPr="00616F0C">
        <w:tab/>
        <w:t>Type: Block</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4374" w:name="_Toc34227104"/>
      <w:bookmarkStart w:id="4375" w:name="_Toc34749819"/>
      <w:bookmarkStart w:id="4376" w:name="_Toc34750379"/>
      <w:bookmarkStart w:id="4377" w:name="_Toc34750569"/>
      <w:bookmarkStart w:id="4378" w:name="_Toc35940975"/>
      <w:bookmarkStart w:id="4379" w:name="_Toc35937408"/>
      <w:bookmarkStart w:id="4380" w:name="_Toc36463802"/>
      <w:bookmarkStart w:id="4381" w:name="_Toc43131752"/>
      <w:bookmarkStart w:id="4382" w:name="_Toc45032587"/>
      <w:bookmarkStart w:id="4383" w:name="_Toc49782281"/>
      <w:bookmarkStart w:id="4384" w:name="_Toc51873717"/>
      <w:bookmarkStart w:id="4385" w:name="_Toc57209210"/>
      <w:bookmarkStart w:id="4386" w:name="_Toc58588553"/>
      <w:bookmarkStart w:id="4387" w:name="_Toc66114914"/>
      <w:bookmarkStart w:id="4388" w:name="_Toc67686425"/>
      <w:bookmarkStart w:id="4389" w:name="_Toc74994714"/>
      <w:bookmarkStart w:id="4390" w:name="_Toc85467969"/>
      <w:bookmarkStart w:id="4391" w:name="_Toc89183016"/>
      <w:bookmarkStart w:id="4392" w:name="_Toc90651318"/>
      <w:bookmarkStart w:id="4393" w:name="_Toc96933468"/>
      <w:bookmarkStart w:id="4394" w:name="_Toc98507313"/>
      <w:bookmarkStart w:id="4395" w:name="_Toc98507766"/>
      <w:bookmarkStart w:id="4396" w:name="_Toc106640769"/>
      <w:bookmarkStart w:id="4397" w:name="_Toc122098643"/>
      <w:bookmarkStart w:id="4398" w:name="_Toc130844765"/>
      <w:bookmarkStart w:id="4399" w:name="_Toc138412287"/>
      <w:bookmarkStart w:id="4400" w:name="_Toc145957073"/>
      <w:bookmarkStart w:id="4401" w:name="_Toc153890770"/>
      <w:bookmarkStart w:id="4402" w:name="_Toc161835070"/>
      <w:r w:rsidRPr="00616F0C">
        <w:lastRenderedPageBreak/>
        <w:t>6.1.6.2.8</w:t>
      </w:r>
      <w:r w:rsidRPr="00616F0C">
        <w:tab/>
        <w:t xml:space="preserve">Type: </w:t>
      </w:r>
      <w:r w:rsidRPr="00616F0C">
        <w:rPr>
          <w:lang w:eastAsia="zh-CN"/>
        </w:rPr>
        <w:t>SearchCondition</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77777777" w:rsidR="00E134FC" w:rsidRPr="00966778" w:rsidRDefault="00E134FC" w:rsidP="008E16EE">
            <w:pPr>
              <w:pStyle w:val="TAL"/>
            </w:pPr>
            <w:r w:rsidRPr="00966778">
              <w:t>When included, the search is limited to records which have the given schemaId value stored in their RecordMeta</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4403" w:name="_Toc34227105"/>
      <w:bookmarkStart w:id="4404" w:name="_Toc34749820"/>
      <w:bookmarkStart w:id="4405" w:name="_Toc34750380"/>
      <w:bookmarkStart w:id="4406" w:name="_Toc34750570"/>
      <w:bookmarkStart w:id="4407" w:name="_Toc35940976"/>
      <w:bookmarkStart w:id="4408" w:name="_Toc35937409"/>
      <w:bookmarkStart w:id="4409" w:name="_Toc36463803"/>
      <w:bookmarkStart w:id="4410" w:name="_Toc43131753"/>
      <w:bookmarkStart w:id="4411" w:name="_Toc45032588"/>
      <w:bookmarkStart w:id="4412" w:name="_Toc49782282"/>
      <w:bookmarkStart w:id="4413" w:name="_Toc51873718"/>
      <w:bookmarkStart w:id="4414" w:name="_Toc57209211"/>
      <w:bookmarkStart w:id="4415" w:name="_Toc58588554"/>
      <w:bookmarkStart w:id="4416" w:name="_Toc66114915"/>
      <w:bookmarkStart w:id="4417" w:name="_Toc67686426"/>
      <w:bookmarkStart w:id="4418" w:name="_Toc74994715"/>
      <w:bookmarkStart w:id="4419" w:name="_Toc85467970"/>
      <w:bookmarkStart w:id="4420" w:name="_Toc89183017"/>
      <w:bookmarkStart w:id="4421" w:name="_Toc90651319"/>
      <w:bookmarkStart w:id="4422" w:name="_Toc96933469"/>
      <w:bookmarkStart w:id="4423" w:name="_Toc98507314"/>
      <w:bookmarkStart w:id="4424" w:name="_Toc98507767"/>
      <w:bookmarkStart w:id="4425" w:name="_Toc106640770"/>
      <w:bookmarkStart w:id="4426" w:name="_Toc122098644"/>
      <w:bookmarkStart w:id="4427" w:name="_Toc130844766"/>
      <w:bookmarkStart w:id="4428" w:name="_Toc138412288"/>
      <w:bookmarkStart w:id="4429" w:name="_Toc145957074"/>
      <w:bookmarkStart w:id="4430" w:name="_Toc153890771"/>
      <w:bookmarkStart w:id="4431" w:name="_Toc161835071"/>
      <w:r w:rsidRPr="00616F0C">
        <w:t>6.1.6.2.9</w:t>
      </w:r>
      <w:r w:rsidRPr="00616F0C">
        <w:tab/>
      </w:r>
      <w:r w:rsidRPr="00616F0C">
        <w:rPr>
          <w:lang w:eastAsia="zh-CN"/>
        </w:rPr>
        <w:t>SearchComparison</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4432" w:name="_Toc43131754"/>
      <w:bookmarkStart w:id="4433" w:name="_Toc45032589"/>
      <w:bookmarkStart w:id="4434" w:name="_Toc49782283"/>
      <w:bookmarkStart w:id="4435" w:name="_Toc51873719"/>
      <w:bookmarkStart w:id="4436" w:name="_Toc57209212"/>
      <w:bookmarkStart w:id="4437" w:name="_Toc58588555"/>
      <w:bookmarkStart w:id="4438" w:name="_Toc66114916"/>
      <w:bookmarkStart w:id="4439" w:name="_Toc67686427"/>
      <w:bookmarkStart w:id="4440" w:name="_Toc74994716"/>
      <w:bookmarkStart w:id="4441" w:name="_Toc85467971"/>
      <w:bookmarkStart w:id="4442" w:name="_Toc89183018"/>
      <w:bookmarkStart w:id="4443" w:name="_Toc90651320"/>
      <w:bookmarkStart w:id="4444" w:name="_Toc96933470"/>
      <w:bookmarkStart w:id="4445" w:name="_Toc98507315"/>
      <w:bookmarkStart w:id="4446" w:name="_Toc98507768"/>
      <w:bookmarkStart w:id="4447" w:name="_Toc106640771"/>
      <w:bookmarkStart w:id="4448" w:name="_Toc122098645"/>
      <w:bookmarkStart w:id="4449" w:name="_Toc130844767"/>
      <w:bookmarkStart w:id="4450" w:name="_Toc138412289"/>
      <w:bookmarkStart w:id="4451" w:name="_Toc145957075"/>
      <w:bookmarkStart w:id="4452" w:name="_Toc153890772"/>
      <w:bookmarkStart w:id="4453" w:name="_Toc22187587"/>
      <w:bookmarkStart w:id="4454" w:name="_Toc22630809"/>
      <w:bookmarkStart w:id="4455" w:name="_Toc34227106"/>
      <w:bookmarkStart w:id="4456" w:name="_Toc34749821"/>
      <w:bookmarkStart w:id="4457" w:name="_Toc34750381"/>
      <w:bookmarkStart w:id="4458" w:name="_Toc34750571"/>
      <w:bookmarkStart w:id="4459" w:name="_Toc35940977"/>
      <w:bookmarkStart w:id="4460" w:name="_Toc35937410"/>
      <w:bookmarkStart w:id="4461" w:name="_Toc36463804"/>
      <w:bookmarkStart w:id="4462" w:name="_Toc161835072"/>
      <w:r>
        <w:rPr>
          <w:rFonts w:eastAsia="DengXian"/>
        </w:rPr>
        <w:lastRenderedPageBreak/>
        <w:t>6.1.6.2.10</w:t>
      </w:r>
      <w:r w:rsidRPr="00533C32">
        <w:rPr>
          <w:rFonts w:eastAsia="DengXian"/>
        </w:rPr>
        <w:tab/>
        <w:t xml:space="preserve">Type: </w:t>
      </w:r>
      <w:r w:rsidRPr="00CE2981">
        <w:rPr>
          <w:rFonts w:eastAsia="DengXian"/>
        </w:rPr>
        <w:t>NotificationSubscription</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62"/>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lastRenderedPageBreak/>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lastRenderedPageBreak/>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4463" w:name="_Toc43131755"/>
      <w:bookmarkStart w:id="4464" w:name="_Toc45032590"/>
      <w:bookmarkStart w:id="4465" w:name="_Toc49782284"/>
      <w:bookmarkStart w:id="4466" w:name="_Toc51873720"/>
      <w:bookmarkStart w:id="4467" w:name="_Toc57209213"/>
      <w:bookmarkStart w:id="4468" w:name="_Toc58588556"/>
      <w:bookmarkStart w:id="4469" w:name="_Toc66114917"/>
      <w:bookmarkStart w:id="4470" w:name="_Toc67686428"/>
      <w:bookmarkStart w:id="4471" w:name="_Toc74994717"/>
      <w:bookmarkStart w:id="4472" w:name="_Toc85467972"/>
      <w:bookmarkStart w:id="4473" w:name="_Toc89183019"/>
      <w:bookmarkStart w:id="4474" w:name="_Toc90651321"/>
      <w:bookmarkStart w:id="4475" w:name="_Toc96933471"/>
      <w:bookmarkStart w:id="4476" w:name="_Toc98507316"/>
      <w:bookmarkStart w:id="4477" w:name="_Toc98507769"/>
      <w:bookmarkStart w:id="4478" w:name="_Toc106640772"/>
      <w:bookmarkStart w:id="4479" w:name="_Toc122098646"/>
      <w:bookmarkStart w:id="4480" w:name="_Toc130844768"/>
      <w:bookmarkStart w:id="4481" w:name="_Toc138412290"/>
      <w:bookmarkStart w:id="4482" w:name="_Toc145957076"/>
      <w:bookmarkStart w:id="4483" w:name="_Toc153890773"/>
      <w:bookmarkStart w:id="4484" w:name="_Toc161835073"/>
      <w:r>
        <w:lastRenderedPageBreak/>
        <w:t>6.1.6.2.11</w:t>
      </w:r>
      <w:r w:rsidRPr="00616F0C">
        <w:tab/>
        <w:t xml:space="preserve">Type: </w:t>
      </w:r>
      <w:r>
        <w:t>RecordNotification</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4485" w:name="_Toc43131756"/>
      <w:bookmarkStart w:id="4486" w:name="_Toc45032591"/>
      <w:bookmarkStart w:id="4487" w:name="_Toc49782285"/>
      <w:bookmarkStart w:id="4488" w:name="_Toc51873721"/>
      <w:bookmarkStart w:id="4489" w:name="_Toc57209214"/>
      <w:bookmarkStart w:id="4490" w:name="_Toc58588557"/>
      <w:bookmarkStart w:id="4491" w:name="_Toc66114918"/>
      <w:bookmarkStart w:id="4492" w:name="_Toc67686429"/>
      <w:bookmarkStart w:id="4493" w:name="_Toc74994718"/>
      <w:bookmarkStart w:id="4494" w:name="_Toc85467973"/>
      <w:bookmarkStart w:id="4495" w:name="_Toc89183020"/>
      <w:bookmarkStart w:id="4496" w:name="_Toc90651322"/>
      <w:bookmarkStart w:id="4497" w:name="_Toc96933472"/>
      <w:bookmarkStart w:id="4498" w:name="_Toc98507317"/>
      <w:bookmarkStart w:id="4499" w:name="_Toc98507770"/>
      <w:bookmarkStart w:id="4500" w:name="_Toc106640773"/>
      <w:bookmarkStart w:id="4501" w:name="_Toc122098647"/>
      <w:bookmarkStart w:id="4502" w:name="_Toc130844769"/>
      <w:bookmarkStart w:id="4503" w:name="_Toc138412291"/>
      <w:bookmarkStart w:id="4504" w:name="_Toc145957077"/>
      <w:bookmarkStart w:id="4505" w:name="_Toc153890774"/>
      <w:bookmarkStart w:id="4506" w:name="_Toc161835074"/>
      <w:r>
        <w:t>6.1.6.2.12</w:t>
      </w:r>
      <w:r w:rsidRPr="00616F0C">
        <w:tab/>
        <w:t xml:space="preserve">Type: </w:t>
      </w:r>
      <w:r>
        <w:t>NotificationDescription</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4507" w:name="_Toc43131757"/>
      <w:bookmarkStart w:id="4508" w:name="_Toc45032592"/>
      <w:bookmarkStart w:id="4509" w:name="_Toc49782286"/>
      <w:bookmarkStart w:id="4510" w:name="_Toc51873722"/>
      <w:bookmarkStart w:id="4511" w:name="_Toc57209215"/>
      <w:bookmarkStart w:id="4512" w:name="_Toc58588558"/>
      <w:bookmarkStart w:id="4513" w:name="_Toc66114919"/>
      <w:bookmarkStart w:id="4514" w:name="_Toc67686430"/>
      <w:bookmarkStart w:id="4515" w:name="_Toc74994719"/>
      <w:bookmarkStart w:id="4516" w:name="_Toc85467974"/>
      <w:bookmarkStart w:id="4517" w:name="_Toc89183021"/>
      <w:bookmarkStart w:id="4518" w:name="_Toc90651323"/>
      <w:bookmarkStart w:id="4519" w:name="_Toc96933473"/>
      <w:bookmarkStart w:id="4520" w:name="_Toc98507318"/>
      <w:bookmarkStart w:id="4521" w:name="_Toc98507771"/>
      <w:bookmarkStart w:id="4522" w:name="_Toc106640774"/>
      <w:bookmarkStart w:id="4523" w:name="_Toc122098648"/>
      <w:bookmarkStart w:id="4524" w:name="_Toc130844770"/>
      <w:bookmarkStart w:id="4525" w:name="_Toc138412292"/>
      <w:bookmarkStart w:id="4526" w:name="_Toc145957078"/>
      <w:bookmarkStart w:id="4527" w:name="_Toc153890775"/>
      <w:bookmarkStart w:id="4528" w:name="_Toc161835075"/>
      <w:r>
        <w:lastRenderedPageBreak/>
        <w:t>6.1.6.2.13</w:t>
      </w:r>
      <w:r w:rsidRPr="00616F0C">
        <w:tab/>
        <w:t xml:space="preserve">Type: </w:t>
      </w:r>
      <w:r>
        <w:t>SubscriptionFilter</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8"/>
        <w:gridCol w:w="1449"/>
        <w:gridCol w:w="426"/>
        <w:gridCol w:w="1138"/>
        <w:gridCol w:w="2418"/>
        <w:gridCol w:w="2418"/>
      </w:tblGrid>
      <w:tr w:rsidR="00E134FC" w:rsidRPr="00616F0C" w14:paraId="04C6205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269B5AA" w14:textId="77777777" w:rsidR="00E134FC" w:rsidRPr="00616F0C" w:rsidRDefault="00E134FC" w:rsidP="008E16EE">
            <w:pPr>
              <w:pStyle w:val="TAN"/>
            </w:pPr>
            <w:r>
              <w:t>NOTE 1:</w:t>
            </w:r>
            <w:r>
              <w:tab/>
              <w:t xml:space="preserve">The UDSF should handle only the relative-path part </w:t>
            </w:r>
            <w:r w:rsidRPr="000B0E47">
              <w:t>(apiSpecificResourceUriPart, see 3GPP TS 29.501 [5] clause 4.4.1)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4529" w:name="_Toc43131758"/>
      <w:bookmarkStart w:id="4530" w:name="_Toc45032593"/>
      <w:bookmarkStart w:id="4531" w:name="_Toc49782287"/>
      <w:bookmarkStart w:id="4532" w:name="_Toc51873723"/>
      <w:bookmarkStart w:id="4533" w:name="_Toc57209216"/>
      <w:bookmarkStart w:id="4534" w:name="_Toc58588559"/>
      <w:bookmarkStart w:id="4535" w:name="_Toc66114920"/>
      <w:bookmarkStart w:id="4536" w:name="_Toc67686431"/>
      <w:bookmarkStart w:id="4537" w:name="_Toc74994720"/>
      <w:bookmarkStart w:id="4538" w:name="_Toc85467975"/>
      <w:bookmarkStart w:id="4539" w:name="_Toc89183022"/>
      <w:bookmarkStart w:id="4540" w:name="_Toc90651324"/>
      <w:bookmarkStart w:id="4541" w:name="_Toc96933474"/>
      <w:bookmarkStart w:id="4542" w:name="_Toc98507319"/>
      <w:bookmarkStart w:id="4543" w:name="_Toc98507772"/>
      <w:bookmarkStart w:id="4544" w:name="_Toc106640775"/>
      <w:bookmarkStart w:id="4545" w:name="_Toc122098649"/>
      <w:bookmarkStart w:id="4546" w:name="_Toc130844771"/>
      <w:bookmarkStart w:id="4547" w:name="_Toc138412293"/>
      <w:bookmarkStart w:id="4548" w:name="_Toc145957079"/>
      <w:bookmarkStart w:id="4549" w:name="_Toc153890776"/>
      <w:bookmarkStart w:id="4550" w:name="_Toc161835076"/>
      <w:r>
        <w:t>6.1.6.2.14</w:t>
      </w:r>
      <w:r w:rsidRPr="00616F0C">
        <w:tab/>
        <w:t xml:space="preserve">Type: </w:t>
      </w:r>
      <w:r>
        <w:t>ClientId</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4551" w:name="_Toc57209217"/>
      <w:bookmarkStart w:id="4552" w:name="_Toc58588560"/>
      <w:bookmarkStart w:id="4553" w:name="_Toc66114921"/>
      <w:bookmarkStart w:id="4554" w:name="_Toc67686432"/>
      <w:bookmarkStart w:id="4555" w:name="_Toc74994721"/>
      <w:bookmarkStart w:id="4556" w:name="_Toc85467976"/>
      <w:bookmarkStart w:id="4557" w:name="_Toc89183023"/>
      <w:bookmarkStart w:id="4558" w:name="_Toc90651325"/>
      <w:bookmarkStart w:id="4559" w:name="_Toc96933475"/>
      <w:bookmarkStart w:id="4560" w:name="_Toc98507320"/>
      <w:bookmarkStart w:id="4561" w:name="_Toc98507773"/>
      <w:bookmarkStart w:id="4562" w:name="_Toc106640776"/>
      <w:bookmarkStart w:id="4563" w:name="_Toc122098650"/>
      <w:bookmarkStart w:id="4564" w:name="_Toc130844772"/>
      <w:bookmarkStart w:id="4565" w:name="_Toc138412294"/>
      <w:bookmarkStart w:id="4566" w:name="_Toc145957080"/>
      <w:bookmarkStart w:id="4567" w:name="_Toc153890777"/>
      <w:bookmarkStart w:id="4568" w:name="_Toc43131760"/>
      <w:bookmarkStart w:id="4569" w:name="_Toc45032595"/>
      <w:bookmarkStart w:id="4570" w:name="_Toc49782289"/>
      <w:bookmarkStart w:id="4571" w:name="_Toc51873725"/>
      <w:bookmarkStart w:id="4572" w:name="_Toc161835077"/>
      <w:r>
        <w:lastRenderedPageBreak/>
        <w:t>6.1.6.2.15</w:t>
      </w:r>
      <w:r w:rsidRPr="00616F0C">
        <w:tab/>
        <w:t xml:space="preserve">Type: </w:t>
      </w:r>
      <w:r>
        <w:t>MetaSchema</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72"/>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4573" w:name="_Toc57209218"/>
      <w:bookmarkStart w:id="4574" w:name="_Toc58588561"/>
      <w:bookmarkStart w:id="4575" w:name="_Toc66114922"/>
      <w:bookmarkStart w:id="4576" w:name="_Toc67686433"/>
      <w:bookmarkStart w:id="4577" w:name="_Toc74994722"/>
      <w:bookmarkStart w:id="4578" w:name="_Toc85467977"/>
      <w:bookmarkStart w:id="4579" w:name="_Toc89183024"/>
      <w:bookmarkStart w:id="4580" w:name="_Toc90651326"/>
      <w:bookmarkStart w:id="4581" w:name="_Toc96933476"/>
      <w:bookmarkStart w:id="4582" w:name="_Toc98507321"/>
      <w:bookmarkStart w:id="4583" w:name="_Toc98507774"/>
      <w:bookmarkStart w:id="4584" w:name="_Toc106640777"/>
      <w:bookmarkStart w:id="4585" w:name="_Toc122098651"/>
      <w:bookmarkStart w:id="4586" w:name="_Toc130844773"/>
      <w:bookmarkStart w:id="4587" w:name="_Toc138412295"/>
      <w:bookmarkStart w:id="4588" w:name="_Toc145957081"/>
      <w:bookmarkStart w:id="4589" w:name="_Toc153890778"/>
      <w:bookmarkStart w:id="4590" w:name="_Toc161835078"/>
      <w:r>
        <w:t>6.1.6.2.16</w:t>
      </w:r>
      <w:r w:rsidRPr="00616F0C">
        <w:tab/>
        <w:t xml:space="preserve">Type: </w:t>
      </w:r>
      <w:r>
        <w:t>TagType</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4591" w:name="_Toc85467978"/>
      <w:bookmarkStart w:id="4592" w:name="_Toc89183025"/>
      <w:bookmarkStart w:id="4593" w:name="_Toc90651327"/>
      <w:bookmarkStart w:id="4594" w:name="_Toc96933477"/>
      <w:bookmarkStart w:id="4595" w:name="_Toc98507322"/>
      <w:bookmarkStart w:id="4596" w:name="_Toc98507775"/>
      <w:bookmarkStart w:id="4597" w:name="_Toc106640778"/>
      <w:bookmarkStart w:id="4598" w:name="_Toc122098652"/>
      <w:bookmarkStart w:id="4599" w:name="_Toc130844774"/>
      <w:bookmarkStart w:id="4600" w:name="_Toc138412296"/>
      <w:bookmarkStart w:id="4601" w:name="_Toc145957082"/>
      <w:bookmarkStart w:id="4602" w:name="_Toc153890779"/>
      <w:bookmarkStart w:id="4603" w:name="_Toc57209219"/>
      <w:bookmarkStart w:id="4604" w:name="_Toc58588562"/>
      <w:bookmarkStart w:id="4605" w:name="_Toc66114923"/>
      <w:bookmarkStart w:id="4606" w:name="_Toc67686434"/>
      <w:bookmarkStart w:id="4607" w:name="_Toc74994723"/>
      <w:bookmarkStart w:id="4608" w:name="_Toc161835079"/>
      <w:r>
        <w:t>6.1.6.2.</w:t>
      </w:r>
      <w:r w:rsidRPr="00676E3F">
        <w:t>1</w:t>
      </w:r>
      <w:r>
        <w:t>7</w:t>
      </w:r>
      <w:r w:rsidRPr="00616F0C">
        <w:tab/>
        <w:t xml:space="preserve">Type: </w:t>
      </w:r>
      <w:r>
        <w:t>RecordIdList</w:t>
      </w:r>
      <w:bookmarkEnd w:id="4591"/>
      <w:bookmarkEnd w:id="4592"/>
      <w:bookmarkEnd w:id="4593"/>
      <w:bookmarkEnd w:id="4594"/>
      <w:bookmarkEnd w:id="4595"/>
      <w:bookmarkEnd w:id="4596"/>
      <w:bookmarkEnd w:id="4597"/>
      <w:bookmarkEnd w:id="4598"/>
      <w:bookmarkEnd w:id="4599"/>
      <w:bookmarkEnd w:id="4600"/>
      <w:bookmarkEnd w:id="4601"/>
      <w:bookmarkEnd w:id="4602"/>
      <w:bookmarkEnd w:id="4608"/>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77777777" w:rsidR="00E134FC" w:rsidRPr="00E21E1C" w:rsidRDefault="00E134FC" w:rsidP="008E16EE">
            <w:pPr>
              <w:pStyle w:val="TAL"/>
              <w:rPr>
                <w:rFonts w:cs="Arial"/>
                <w:szCs w:val="18"/>
                <w:lang w:val="en-US"/>
              </w:rPr>
            </w:pPr>
            <w:r>
              <w:rPr>
                <w:rFonts w:cs="Arial"/>
                <w:szCs w:val="18"/>
                <w:lang w:val="en-US"/>
              </w:rPr>
              <w:t>List of Record IDs to be retrieved</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4609" w:name="_Toc89183026"/>
      <w:bookmarkStart w:id="4610" w:name="_Toc90651328"/>
      <w:bookmarkStart w:id="4611" w:name="_Toc96933478"/>
      <w:bookmarkStart w:id="4612" w:name="_Toc98507323"/>
      <w:bookmarkStart w:id="4613" w:name="_Toc98507776"/>
      <w:bookmarkStart w:id="4614" w:name="_Toc106640779"/>
      <w:bookmarkStart w:id="4615" w:name="_Toc122098653"/>
      <w:bookmarkStart w:id="4616" w:name="_Toc130844775"/>
      <w:bookmarkStart w:id="4617" w:name="_Toc138412297"/>
      <w:bookmarkStart w:id="4618" w:name="_Toc145957083"/>
      <w:bookmarkStart w:id="4619" w:name="_Toc153890780"/>
      <w:bookmarkStart w:id="4620" w:name="_Toc85467979"/>
      <w:bookmarkStart w:id="4621" w:name="_Toc161835080"/>
      <w:r>
        <w:t>6.1.6.2</w:t>
      </w:r>
      <w:r w:rsidRPr="00CE2981">
        <w:t>.18</w:t>
      </w:r>
      <w:r w:rsidRPr="00616F0C">
        <w:tab/>
        <w:t xml:space="preserve">Type: </w:t>
      </w:r>
      <w:r>
        <w:t>NotificationInfo</w:t>
      </w:r>
      <w:bookmarkEnd w:id="4609"/>
      <w:bookmarkEnd w:id="4610"/>
      <w:bookmarkEnd w:id="4611"/>
      <w:bookmarkEnd w:id="4612"/>
      <w:bookmarkEnd w:id="4613"/>
      <w:bookmarkEnd w:id="4614"/>
      <w:bookmarkEnd w:id="4615"/>
      <w:bookmarkEnd w:id="4616"/>
      <w:bookmarkEnd w:id="4617"/>
      <w:bookmarkEnd w:id="4618"/>
      <w:bookmarkEnd w:id="4619"/>
      <w:bookmarkEnd w:id="4621"/>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7B71589E" w14:textId="76C48FF7" w:rsidR="0094433B" w:rsidRPr="0069166F" w:rsidRDefault="0094433B" w:rsidP="0094433B">
      <w:pPr>
        <w:pStyle w:val="Heading5"/>
        <w:rPr>
          <w:lang w:val="en-US"/>
        </w:rPr>
      </w:pPr>
      <w:bookmarkStart w:id="4622" w:name="_Toc130844776"/>
      <w:bookmarkStart w:id="4623" w:name="_Toc138412298"/>
      <w:bookmarkStart w:id="4624" w:name="_Toc145957084"/>
      <w:bookmarkStart w:id="4625" w:name="_Toc153890781"/>
      <w:bookmarkStart w:id="4626" w:name="_Toc161835081"/>
      <w:r w:rsidRPr="0069166F">
        <w:rPr>
          <w:lang w:val="en-US"/>
        </w:rPr>
        <w:lastRenderedPageBreak/>
        <w:t>6.1.6.2.</w:t>
      </w:r>
      <w:r w:rsidRPr="00E479F9">
        <w:rPr>
          <w:lang w:val="en-US"/>
        </w:rPr>
        <w:t>1</w:t>
      </w:r>
      <w:r>
        <w:rPr>
          <w:lang w:val="en-US"/>
        </w:rPr>
        <w:t>9</w:t>
      </w:r>
      <w:r w:rsidRPr="0069166F">
        <w:rPr>
          <w:lang w:val="en-US"/>
        </w:rPr>
        <w:tab/>
        <w:t xml:space="preserve">Type: </w:t>
      </w:r>
      <w:r>
        <w:rPr>
          <w:lang w:val="en-US"/>
        </w:rPr>
        <w:t>CountExpression</w:t>
      </w:r>
      <w:bookmarkEnd w:id="4622"/>
      <w:bookmarkEnd w:id="4623"/>
      <w:bookmarkEnd w:id="4624"/>
      <w:bookmarkEnd w:id="4625"/>
      <w:bookmarkEnd w:id="4626"/>
    </w:p>
    <w:p w14:paraId="4661A4DA" w14:textId="68171098" w:rsidR="0094433B" w:rsidRPr="0069166F" w:rsidRDefault="0094433B" w:rsidP="0094433B">
      <w:pPr>
        <w:pStyle w:val="TH"/>
      </w:pPr>
      <w:r w:rsidRPr="0069166F">
        <w:t>Table 6.1.6.2</w:t>
      </w:r>
      <w:r>
        <w:t>.19</w:t>
      </w:r>
      <w:r w:rsidRPr="00E479F9">
        <w:t>-</w:t>
      </w:r>
      <w:r w:rsidRPr="0069166F">
        <w:t xml:space="preserve">1: Definition of type </w:t>
      </w:r>
      <w:r>
        <w:rPr>
          <w:lang w:val="en-US"/>
        </w:rPr>
        <w:t>CountExpression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4C441076"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2AFE17FD"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0EB01C0"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AF0F7A"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F15E04"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6B076C1"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C8968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D150BAC"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A386105"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0FEEFB13"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5E22BDD9" w14:textId="77777777" w:rsidR="0094433B" w:rsidRPr="0069166F" w:rsidRDefault="0094433B" w:rsidP="008645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DA25A4"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4CE2EF6D" w14:textId="77777777" w:rsidR="0094433B" w:rsidRDefault="0094433B" w:rsidP="00812854">
            <w:pPr>
              <w:pStyle w:val="TAL"/>
              <w:rPr>
                <w:rFonts w:cs="Arial"/>
                <w:szCs w:val="18"/>
                <w:lang w:val="en-IN"/>
              </w:rPr>
            </w:pPr>
            <w:r w:rsidRPr="0069166F">
              <w:rPr>
                <w:rFonts w:cs="Arial"/>
                <w:szCs w:val="18"/>
                <w:lang w:val="en-IN"/>
              </w:rPr>
              <w:t>The name of the tag to be searched for in the record</w:t>
            </w:r>
            <w:r>
              <w:rPr>
                <w:rFonts w:cs="Arial"/>
                <w:szCs w:val="18"/>
                <w:lang w:val="en-IN"/>
              </w:rPr>
              <w:t>.</w:t>
            </w:r>
          </w:p>
          <w:p w14:paraId="39080356" w14:textId="77777777" w:rsidR="0094433B" w:rsidRDefault="0094433B" w:rsidP="00812854">
            <w:pPr>
              <w:pStyle w:val="TAL"/>
              <w:rPr>
                <w:rFonts w:cs="Arial"/>
                <w:szCs w:val="18"/>
                <w:lang w:val="en-IN"/>
              </w:rPr>
            </w:pPr>
          </w:p>
          <w:p w14:paraId="0374D2D0" w14:textId="77777777" w:rsidR="0094433B" w:rsidRDefault="0094433B" w:rsidP="00812854">
            <w:pPr>
              <w:pStyle w:val="TAL"/>
              <w:rPr>
                <w:rFonts w:cs="Arial"/>
                <w:szCs w:val="18"/>
                <w:lang w:val="en-IN"/>
              </w:rPr>
            </w:pPr>
            <w:r w:rsidRPr="00A7300B">
              <w:rPr>
                <w:rFonts w:cs="Arial"/>
                <w:szCs w:val="18"/>
                <w:lang w:val="en-IN"/>
              </w:rPr>
              <w:t>The tag may be included for TOTAL_COUNT countType.</w:t>
            </w:r>
          </w:p>
          <w:p w14:paraId="33C81D80" w14:textId="77777777" w:rsidR="0094433B" w:rsidRDefault="0094433B" w:rsidP="00812854">
            <w:pPr>
              <w:pStyle w:val="TAL"/>
              <w:rPr>
                <w:rFonts w:cs="Arial"/>
                <w:szCs w:val="18"/>
                <w:lang w:val="en-IN"/>
              </w:rPr>
            </w:pPr>
          </w:p>
          <w:p w14:paraId="1F208A39" w14:textId="5F515CF6" w:rsidR="0094433B" w:rsidRDefault="0094433B" w:rsidP="00812854">
            <w:pPr>
              <w:pStyle w:val="TAL"/>
              <w:rPr>
                <w:rFonts w:cs="Arial"/>
                <w:szCs w:val="18"/>
                <w:lang w:val="en-IN"/>
              </w:rPr>
            </w:pPr>
            <w:r>
              <w:rPr>
                <w:rFonts w:cs="Arial"/>
                <w:szCs w:val="18"/>
                <w:lang w:val="en-IN"/>
              </w:rPr>
              <w:t xml:space="preserve">If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is not included the UDSF shall return the total count of </w:t>
            </w:r>
            <w:r w:rsidRPr="001F1875">
              <w:rPr>
                <w:rFonts w:cs="Arial"/>
                <w:sz w:val="16"/>
                <w:szCs w:val="16"/>
                <w:lang w:val="en-US"/>
              </w:rPr>
              <w:t>"</w:t>
            </w:r>
            <w:r>
              <w:rPr>
                <w:rFonts w:cs="Arial"/>
                <w:szCs w:val="18"/>
                <w:lang w:val="en-IN"/>
              </w:rPr>
              <w:t>records</w:t>
            </w:r>
            <w:r w:rsidRPr="001F1875">
              <w:rPr>
                <w:rFonts w:cs="Arial"/>
                <w:sz w:val="16"/>
                <w:szCs w:val="16"/>
                <w:lang w:val="en-US"/>
              </w:rPr>
              <w:t>"</w:t>
            </w:r>
            <w:r>
              <w:rPr>
                <w:rFonts w:cs="Arial"/>
                <w:szCs w:val="18"/>
                <w:lang w:val="en-IN"/>
              </w:rPr>
              <w:t xml:space="preserve"> in the storage.</w:t>
            </w:r>
          </w:p>
          <w:p w14:paraId="3E637490" w14:textId="77777777" w:rsidR="0094433B" w:rsidRDefault="0094433B" w:rsidP="00812854">
            <w:pPr>
              <w:pStyle w:val="TAL"/>
              <w:rPr>
                <w:rFonts w:cs="Arial"/>
                <w:szCs w:val="18"/>
                <w:lang w:val="en-IN"/>
              </w:rPr>
            </w:pPr>
          </w:p>
          <w:p w14:paraId="087B9993" w14:textId="77777777" w:rsidR="0094433B" w:rsidRPr="00F3764E" w:rsidRDefault="0094433B" w:rsidP="00812854">
            <w:pPr>
              <w:pStyle w:val="TAL"/>
              <w:rPr>
                <w:rFonts w:cs="Arial"/>
                <w:szCs w:val="18"/>
                <w:lang w:val="en-IN"/>
              </w:rPr>
            </w:pPr>
            <w:r>
              <w:rPr>
                <w:rFonts w:cs="Arial"/>
                <w:szCs w:val="18"/>
                <w:lang w:val="en-IN"/>
              </w:rPr>
              <w:t>The tag shall be included for UNIQUE_COUNT and AGGREGATE_COUNT countTypes.</w:t>
            </w:r>
          </w:p>
        </w:tc>
        <w:tc>
          <w:tcPr>
            <w:tcW w:w="2410" w:type="dxa"/>
            <w:tcBorders>
              <w:top w:val="single" w:sz="4" w:space="0" w:color="auto"/>
              <w:left w:val="single" w:sz="4" w:space="0" w:color="auto"/>
              <w:bottom w:val="single" w:sz="4" w:space="0" w:color="auto"/>
              <w:right w:val="single" w:sz="4" w:space="0" w:color="auto"/>
            </w:tcBorders>
          </w:tcPr>
          <w:p w14:paraId="08BF470A" w14:textId="77777777" w:rsidR="0094433B" w:rsidRPr="00A443A5" w:rsidRDefault="0094433B" w:rsidP="00812854">
            <w:pPr>
              <w:pStyle w:val="TAL"/>
              <w:rPr>
                <w:rFonts w:cs="Arial"/>
                <w:szCs w:val="18"/>
                <w:lang w:val="en-IN"/>
              </w:rPr>
            </w:pPr>
          </w:p>
        </w:tc>
      </w:tr>
      <w:tr w:rsidR="0094433B" w:rsidRPr="0069166F" w14:paraId="232903C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B6D9270" w14:textId="77777777" w:rsidR="0094433B" w:rsidRPr="0069166F" w:rsidRDefault="0094433B" w:rsidP="00812854">
            <w:pPr>
              <w:pStyle w:val="TAL"/>
            </w:pPr>
            <w:r w:rsidRPr="0069166F">
              <w:rPr>
                <w:lang w:val="en-IN"/>
              </w:rPr>
              <w:t>countType</w:t>
            </w:r>
          </w:p>
        </w:tc>
        <w:tc>
          <w:tcPr>
            <w:tcW w:w="1444" w:type="dxa"/>
            <w:tcBorders>
              <w:top w:val="single" w:sz="4" w:space="0" w:color="auto"/>
              <w:left w:val="single" w:sz="4" w:space="0" w:color="auto"/>
              <w:bottom w:val="single" w:sz="4" w:space="0" w:color="auto"/>
              <w:right w:val="single" w:sz="4" w:space="0" w:color="auto"/>
            </w:tcBorders>
          </w:tcPr>
          <w:p w14:paraId="55979B11" w14:textId="77777777" w:rsidR="0094433B" w:rsidRPr="0069166F" w:rsidRDefault="0094433B" w:rsidP="00812854">
            <w:pPr>
              <w:pStyle w:val="TAL"/>
            </w:pPr>
            <w:r w:rsidRPr="0069166F">
              <w:rPr>
                <w:lang w:val="en-IN"/>
              </w:rPr>
              <w:t>TagCountType</w:t>
            </w:r>
          </w:p>
        </w:tc>
        <w:tc>
          <w:tcPr>
            <w:tcW w:w="425" w:type="dxa"/>
            <w:tcBorders>
              <w:top w:val="single" w:sz="4" w:space="0" w:color="auto"/>
              <w:left w:val="single" w:sz="4" w:space="0" w:color="auto"/>
              <w:bottom w:val="single" w:sz="4" w:space="0" w:color="auto"/>
              <w:right w:val="single" w:sz="4" w:space="0" w:color="auto"/>
            </w:tcBorders>
          </w:tcPr>
          <w:p w14:paraId="3424C6D9" w14:textId="77777777" w:rsidR="0094433B" w:rsidRPr="0069166F" w:rsidRDefault="0094433B" w:rsidP="0086454A">
            <w:pPr>
              <w:pStyle w:val="TAC"/>
            </w:pPr>
            <w:r>
              <w:rPr>
                <w:lang w:val="en-IN"/>
              </w:rPr>
              <w:t>M</w:t>
            </w:r>
          </w:p>
        </w:tc>
        <w:tc>
          <w:tcPr>
            <w:tcW w:w="1134" w:type="dxa"/>
            <w:tcBorders>
              <w:top w:val="single" w:sz="4" w:space="0" w:color="auto"/>
              <w:left w:val="single" w:sz="4" w:space="0" w:color="auto"/>
              <w:bottom w:val="single" w:sz="4" w:space="0" w:color="auto"/>
              <w:right w:val="single" w:sz="4" w:space="0" w:color="auto"/>
            </w:tcBorders>
          </w:tcPr>
          <w:p w14:paraId="01ED4D59"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7BD12FF" w14:textId="77777777" w:rsidR="0094433B" w:rsidRPr="005536AA" w:rsidRDefault="0094433B" w:rsidP="00812854">
            <w:pPr>
              <w:pStyle w:val="TAL"/>
              <w:rPr>
                <w:rFonts w:cs="Arial"/>
                <w:szCs w:val="18"/>
                <w:lang w:val="en-IN"/>
              </w:rPr>
            </w:pPr>
            <w:r w:rsidRPr="00E71EB0">
              <w:rPr>
                <w:rFonts w:cs="Arial"/>
                <w:szCs w:val="18"/>
                <w:lang w:val="en-IN"/>
              </w:rPr>
              <w:t>The type of count to be returned.</w:t>
            </w:r>
          </w:p>
        </w:tc>
        <w:tc>
          <w:tcPr>
            <w:tcW w:w="2410" w:type="dxa"/>
            <w:tcBorders>
              <w:top w:val="single" w:sz="4" w:space="0" w:color="auto"/>
              <w:left w:val="single" w:sz="4" w:space="0" w:color="auto"/>
              <w:bottom w:val="single" w:sz="4" w:space="0" w:color="auto"/>
              <w:right w:val="single" w:sz="4" w:space="0" w:color="auto"/>
            </w:tcBorders>
          </w:tcPr>
          <w:p w14:paraId="7B8E74F0" w14:textId="77777777" w:rsidR="0094433B" w:rsidRPr="0069166F" w:rsidRDefault="0094433B" w:rsidP="00812854">
            <w:pPr>
              <w:pStyle w:val="TAL"/>
              <w:rPr>
                <w:rFonts w:cs="Arial"/>
                <w:szCs w:val="18"/>
              </w:rPr>
            </w:pPr>
          </w:p>
        </w:tc>
      </w:tr>
      <w:tr w:rsidR="0094433B" w:rsidRPr="0069166F" w14:paraId="576594AB"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7782C9DF" w14:textId="77777777" w:rsidR="0094433B" w:rsidRPr="0069166F" w:rsidRDefault="0094433B" w:rsidP="00812854">
            <w:pPr>
              <w:pStyle w:val="TAL"/>
              <w:rPr>
                <w:lang w:val="en-IN"/>
              </w:rPr>
            </w:pPr>
            <w:r w:rsidRPr="0069166F">
              <w:t>filter</w:t>
            </w:r>
          </w:p>
        </w:tc>
        <w:tc>
          <w:tcPr>
            <w:tcW w:w="1444" w:type="dxa"/>
            <w:tcBorders>
              <w:top w:val="single" w:sz="4" w:space="0" w:color="auto"/>
              <w:left w:val="single" w:sz="4" w:space="0" w:color="auto"/>
              <w:bottom w:val="single" w:sz="4" w:space="0" w:color="auto"/>
              <w:right w:val="single" w:sz="4" w:space="0" w:color="auto"/>
            </w:tcBorders>
          </w:tcPr>
          <w:p w14:paraId="6F877562" w14:textId="77777777" w:rsidR="0094433B" w:rsidRPr="0069166F" w:rsidRDefault="0094433B" w:rsidP="00812854">
            <w:pPr>
              <w:pStyle w:val="TAL"/>
              <w:rPr>
                <w:lang w:val="en-IN"/>
              </w:rPr>
            </w:pPr>
            <w:r w:rsidRPr="0069166F">
              <w:rPr>
                <w:lang w:eastAsia="zh-CN"/>
              </w:rPr>
              <w:t>SearchExpression</w:t>
            </w:r>
          </w:p>
        </w:tc>
        <w:tc>
          <w:tcPr>
            <w:tcW w:w="425" w:type="dxa"/>
            <w:tcBorders>
              <w:top w:val="single" w:sz="4" w:space="0" w:color="auto"/>
              <w:left w:val="single" w:sz="4" w:space="0" w:color="auto"/>
              <w:bottom w:val="single" w:sz="4" w:space="0" w:color="auto"/>
              <w:right w:val="single" w:sz="4" w:space="0" w:color="auto"/>
            </w:tcBorders>
          </w:tcPr>
          <w:p w14:paraId="3AAF16BB" w14:textId="77777777" w:rsidR="0094433B" w:rsidRPr="0069166F" w:rsidRDefault="0094433B" w:rsidP="0086454A">
            <w:pPr>
              <w:pStyle w:val="TAC"/>
              <w:rPr>
                <w:lang w:val="en-IN"/>
              </w:rPr>
            </w:pPr>
            <w:r w:rsidRPr="0069166F">
              <w:t>O</w:t>
            </w:r>
          </w:p>
        </w:tc>
        <w:tc>
          <w:tcPr>
            <w:tcW w:w="1134" w:type="dxa"/>
            <w:tcBorders>
              <w:top w:val="single" w:sz="4" w:space="0" w:color="auto"/>
              <w:left w:val="single" w:sz="4" w:space="0" w:color="auto"/>
              <w:bottom w:val="single" w:sz="4" w:space="0" w:color="auto"/>
              <w:right w:val="single" w:sz="4" w:space="0" w:color="auto"/>
            </w:tcBorders>
          </w:tcPr>
          <w:p w14:paraId="6A07CD96" w14:textId="77777777" w:rsidR="0094433B" w:rsidRPr="0069166F" w:rsidRDefault="0094433B" w:rsidP="00812854">
            <w:pPr>
              <w:pStyle w:val="TAL"/>
              <w:rPr>
                <w:lang w:val="en-IN"/>
              </w:rPr>
            </w:pPr>
            <w:r w:rsidRPr="0069166F">
              <w:t>0..1</w:t>
            </w:r>
          </w:p>
        </w:tc>
        <w:tc>
          <w:tcPr>
            <w:tcW w:w="2410" w:type="dxa"/>
            <w:tcBorders>
              <w:top w:val="single" w:sz="4" w:space="0" w:color="auto"/>
              <w:left w:val="single" w:sz="4" w:space="0" w:color="auto"/>
              <w:bottom w:val="single" w:sz="4" w:space="0" w:color="auto"/>
              <w:right w:val="single" w:sz="4" w:space="0" w:color="auto"/>
            </w:tcBorders>
            <w:vAlign w:val="center"/>
          </w:tcPr>
          <w:p w14:paraId="4866E289" w14:textId="77777777" w:rsidR="0094433B" w:rsidRPr="0069166F" w:rsidRDefault="0094433B" w:rsidP="00812854">
            <w:pPr>
              <w:pStyle w:val="TAL"/>
              <w:rPr>
                <w:rFonts w:cs="Arial"/>
                <w:szCs w:val="18"/>
                <w:lang w:val="en-IN"/>
              </w:rPr>
            </w:pPr>
            <w:r w:rsidRPr="0069166F">
              <w:rPr>
                <w:rFonts w:cs="Arial"/>
                <w:szCs w:val="18"/>
              </w:rPr>
              <w:t>The filter criteria for searching the records of the storage.</w:t>
            </w:r>
          </w:p>
        </w:tc>
        <w:tc>
          <w:tcPr>
            <w:tcW w:w="2410" w:type="dxa"/>
            <w:tcBorders>
              <w:top w:val="single" w:sz="4" w:space="0" w:color="auto"/>
              <w:left w:val="single" w:sz="4" w:space="0" w:color="auto"/>
              <w:bottom w:val="single" w:sz="4" w:space="0" w:color="auto"/>
              <w:right w:val="single" w:sz="4" w:space="0" w:color="auto"/>
            </w:tcBorders>
          </w:tcPr>
          <w:p w14:paraId="2E0D82F4" w14:textId="77777777" w:rsidR="0094433B" w:rsidRPr="0069166F" w:rsidRDefault="0094433B" w:rsidP="00812854">
            <w:pPr>
              <w:pStyle w:val="TAL"/>
              <w:rPr>
                <w:lang w:val="en-IN"/>
              </w:rPr>
            </w:pPr>
          </w:p>
        </w:tc>
      </w:tr>
    </w:tbl>
    <w:p w14:paraId="6F054FA4" w14:textId="77777777" w:rsidR="0094433B" w:rsidRPr="0069166F" w:rsidRDefault="0094433B" w:rsidP="0094433B"/>
    <w:p w14:paraId="39CD3985" w14:textId="76B765BB" w:rsidR="0094433B" w:rsidRPr="0069166F" w:rsidRDefault="0094433B" w:rsidP="0094433B">
      <w:pPr>
        <w:pStyle w:val="Heading5"/>
        <w:rPr>
          <w:lang w:val="en-US"/>
        </w:rPr>
      </w:pPr>
      <w:bookmarkStart w:id="4627" w:name="_Toc130844777"/>
      <w:bookmarkStart w:id="4628" w:name="_Toc138412299"/>
      <w:bookmarkStart w:id="4629" w:name="_Toc145957085"/>
      <w:bookmarkStart w:id="4630" w:name="_Toc153890782"/>
      <w:bookmarkStart w:id="4631" w:name="_Hlk126311402"/>
      <w:bookmarkStart w:id="4632" w:name="_Hlk126311424"/>
      <w:bookmarkStart w:id="4633" w:name="_Toc161835082"/>
      <w:r w:rsidRPr="0069166F">
        <w:rPr>
          <w:lang w:val="en-US"/>
        </w:rPr>
        <w:lastRenderedPageBreak/>
        <w:t>6.1.6.2</w:t>
      </w:r>
      <w:r>
        <w:rPr>
          <w:lang w:val="en-US"/>
        </w:rPr>
        <w:t>.20</w:t>
      </w:r>
      <w:r w:rsidRPr="0069166F">
        <w:rPr>
          <w:lang w:val="en-US"/>
        </w:rPr>
        <w:tab/>
        <w:t xml:space="preserve">Type: </w:t>
      </w:r>
      <w:r>
        <w:t>Tag</w:t>
      </w:r>
      <w:r w:rsidRPr="0069166F">
        <w:t>Count</w:t>
      </w:r>
      <w:bookmarkEnd w:id="4627"/>
      <w:bookmarkEnd w:id="4628"/>
      <w:bookmarkEnd w:id="4629"/>
      <w:bookmarkEnd w:id="4630"/>
      <w:bookmarkEnd w:id="4633"/>
    </w:p>
    <w:bookmarkEnd w:id="4631"/>
    <w:p w14:paraId="11246F5F" w14:textId="074CC161" w:rsidR="0094433B" w:rsidRPr="0069166F" w:rsidRDefault="0094433B" w:rsidP="0094433B">
      <w:pPr>
        <w:pStyle w:val="TH"/>
      </w:pPr>
      <w:r w:rsidRPr="0069166F">
        <w:t>Table 6.1.6.2.</w:t>
      </w:r>
      <w:r>
        <w:t>20</w:t>
      </w:r>
      <w:r w:rsidRPr="008354FA">
        <w:t>-</w:t>
      </w:r>
      <w:r w:rsidRPr="0069166F">
        <w:t xml:space="preserve">1: Definition of type </w:t>
      </w:r>
      <w:r>
        <w:t>Tag</w:t>
      </w:r>
      <w:r w:rsidRPr="0069166F">
        <w:t>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0D4996D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3DD15100"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221D3D66"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94812"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DEC877"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7BD1C40"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CF1A4B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4A29132"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5B2C8827"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56701609"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250A3741"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13F6863E"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388B2E4" w14:textId="77777777" w:rsidR="0094433B" w:rsidRDefault="0094433B" w:rsidP="00812854">
            <w:pPr>
              <w:pStyle w:val="TAL"/>
              <w:rPr>
                <w:rFonts w:cs="Arial"/>
                <w:szCs w:val="18"/>
                <w:lang w:val="en-IN"/>
              </w:rPr>
            </w:pPr>
            <w:r w:rsidRPr="0069166F">
              <w:rPr>
                <w:rFonts w:cs="Arial"/>
                <w:szCs w:val="18"/>
                <w:lang w:val="en-IN"/>
              </w:rPr>
              <w:t>The name of the tag counted.</w:t>
            </w:r>
          </w:p>
          <w:p w14:paraId="5E43C1C6" w14:textId="77777777" w:rsidR="0094433B" w:rsidRDefault="0094433B" w:rsidP="00812854">
            <w:pPr>
              <w:pStyle w:val="TAL"/>
              <w:rPr>
                <w:rFonts w:cs="Arial"/>
                <w:szCs w:val="18"/>
                <w:lang w:val="en-IN"/>
              </w:rPr>
            </w:pPr>
          </w:p>
          <w:p w14:paraId="686DA6F6" w14:textId="77777777" w:rsidR="0094433B" w:rsidRDefault="0094433B" w:rsidP="00812854">
            <w:pPr>
              <w:pStyle w:val="TAL"/>
              <w:rPr>
                <w:rFonts w:cs="Arial"/>
                <w:szCs w:val="18"/>
                <w:lang w:val="en-IN"/>
              </w:rPr>
            </w:pPr>
            <w:r w:rsidRPr="00E208C8">
              <w:rPr>
                <w:rFonts w:cs="Arial"/>
                <w:szCs w:val="18"/>
                <w:lang w:val="en-IN"/>
              </w:rPr>
              <w:t xml:space="preserve">If the </w:t>
            </w:r>
            <w:r>
              <w:rPr>
                <w:rFonts w:cs="Arial"/>
                <w:szCs w:val="18"/>
                <w:lang w:val="en-IN"/>
              </w:rPr>
              <w:t xml:space="preserve">countType received in the CountExpression is TOTAL_COUNT or UNIQUE_COUNT, </w:t>
            </w:r>
            <w:r w:rsidRPr="00E208C8">
              <w:rPr>
                <w:rFonts w:cs="Arial"/>
                <w:szCs w:val="18"/>
                <w:lang w:val="en-IN"/>
              </w:rPr>
              <w:t xml:space="preserve">then this </w:t>
            </w:r>
            <w:r>
              <w:rPr>
                <w:rFonts w:cs="Arial"/>
                <w:szCs w:val="18"/>
                <w:lang w:val="en-IN"/>
              </w:rPr>
              <w:t>attribute shall be set to the tag received in the CountExpression.</w:t>
            </w:r>
          </w:p>
          <w:p w14:paraId="51AB29FF" w14:textId="77777777" w:rsidR="0094433B" w:rsidRDefault="0094433B" w:rsidP="00812854">
            <w:pPr>
              <w:pStyle w:val="TAL"/>
              <w:rPr>
                <w:rFonts w:cs="Arial"/>
                <w:szCs w:val="18"/>
                <w:lang w:val="en-IN"/>
              </w:rPr>
            </w:pPr>
          </w:p>
          <w:p w14:paraId="2E76F46E" w14:textId="77777777" w:rsidR="0094433B" w:rsidRPr="00240F06" w:rsidRDefault="0094433B" w:rsidP="00812854">
            <w:pPr>
              <w:pStyle w:val="TAL"/>
              <w:rPr>
                <w:rFonts w:cs="Arial"/>
                <w:szCs w:val="18"/>
                <w:lang w:val="en-IN"/>
              </w:rPr>
            </w:pPr>
            <w:r>
              <w:rPr>
                <w:rFonts w:cs="Arial"/>
                <w:szCs w:val="18"/>
                <w:lang w:val="en-IN"/>
              </w:rPr>
              <w:t>The tag may be included if the countType received in the CountExpression is set to AGGREGATE_COUNT.</w:t>
            </w:r>
          </w:p>
        </w:tc>
        <w:tc>
          <w:tcPr>
            <w:tcW w:w="2410" w:type="dxa"/>
            <w:tcBorders>
              <w:top w:val="single" w:sz="4" w:space="0" w:color="auto"/>
              <w:left w:val="single" w:sz="4" w:space="0" w:color="auto"/>
              <w:bottom w:val="single" w:sz="4" w:space="0" w:color="auto"/>
              <w:right w:val="single" w:sz="4" w:space="0" w:color="auto"/>
            </w:tcBorders>
          </w:tcPr>
          <w:p w14:paraId="248BDCCE" w14:textId="77777777" w:rsidR="0094433B" w:rsidRPr="0069166F" w:rsidRDefault="0094433B" w:rsidP="00812854">
            <w:pPr>
              <w:pStyle w:val="TAL"/>
              <w:rPr>
                <w:rFonts w:cs="Arial"/>
                <w:szCs w:val="18"/>
              </w:rPr>
            </w:pPr>
          </w:p>
        </w:tc>
      </w:tr>
      <w:tr w:rsidR="0094433B" w:rsidRPr="0069166F" w14:paraId="502D10DD"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0BA8F426"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6BAB0622"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B172643"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62239EFF"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B97817E" w14:textId="77777777" w:rsidR="0094433B" w:rsidRDefault="0094433B" w:rsidP="00812854">
            <w:pPr>
              <w:pStyle w:val="TAL"/>
            </w:pPr>
            <w:r>
              <w:t>T</w:t>
            </w:r>
            <w:r w:rsidRPr="00C839EB">
              <w:t xml:space="preserve">his attribute contains the </w:t>
            </w:r>
            <w:r>
              <w:t xml:space="preserve">unique </w:t>
            </w:r>
            <w:r w:rsidRPr="0069166F">
              <w:t xml:space="preserve">number of </w:t>
            </w:r>
            <w:r>
              <w:t>instances of the tag</w:t>
            </w:r>
            <w:r w:rsidRPr="0069166F">
              <w:t xml:space="preserve"> found by the search</w:t>
            </w:r>
            <w:r>
              <w:t xml:space="preserve"> for countType UNIQUE_COUNT.</w:t>
            </w:r>
          </w:p>
          <w:p w14:paraId="4E4F84FB" w14:textId="77777777" w:rsidR="0094433B" w:rsidRDefault="0094433B" w:rsidP="00812854">
            <w:pPr>
              <w:pStyle w:val="TAL"/>
              <w:rPr>
                <w:rFonts w:cs="Arial"/>
                <w:szCs w:val="18"/>
                <w:lang w:val="en-IN"/>
              </w:rPr>
            </w:pPr>
          </w:p>
          <w:p w14:paraId="5BAD7297" w14:textId="77777777" w:rsidR="0094433B" w:rsidRDefault="0094433B" w:rsidP="00812854">
            <w:pPr>
              <w:pStyle w:val="TAL"/>
              <w:rPr>
                <w:rFonts w:cs="Arial"/>
                <w:szCs w:val="18"/>
                <w:lang w:val="en-IN"/>
              </w:rPr>
            </w:pPr>
            <w:r>
              <w:rPr>
                <w:rFonts w:cs="Arial"/>
                <w:szCs w:val="18"/>
                <w:lang w:val="en-IN"/>
              </w:rPr>
              <w:t>If the countType received in the CountExpression is TOTAL_COUNT, then this attribute contains t</w:t>
            </w:r>
            <w:r w:rsidRPr="006F308E">
              <w:rPr>
                <w:rFonts w:cs="Arial"/>
                <w:szCs w:val="18"/>
                <w:lang w:val="en-IN"/>
              </w:rPr>
              <w:t>he</w:t>
            </w:r>
            <w:r>
              <w:rPr>
                <w:rFonts w:cs="Arial"/>
                <w:szCs w:val="18"/>
                <w:lang w:val="en-IN"/>
              </w:rPr>
              <w:t xml:space="preserve"> t</w:t>
            </w:r>
            <w:r w:rsidRPr="006F308E">
              <w:rPr>
                <w:rFonts w:cs="Arial"/>
                <w:szCs w:val="18"/>
                <w:lang w:val="en-IN"/>
              </w:rPr>
              <w:t>otal number of instances of the tag found by the search</w:t>
            </w:r>
            <w:r>
              <w:rPr>
                <w:rFonts w:cs="Arial"/>
                <w:szCs w:val="18"/>
                <w:lang w:val="en-IN"/>
              </w:rPr>
              <w:t xml:space="preserve"> or the t</w:t>
            </w:r>
            <w:r w:rsidRPr="00683F38">
              <w:rPr>
                <w:rFonts w:cs="Arial"/>
                <w:szCs w:val="18"/>
                <w:lang w:val="en-IN"/>
              </w:rPr>
              <w:t>otal number of records in the storage</w:t>
            </w:r>
            <w:r>
              <w:rPr>
                <w:rFonts w:cs="Arial"/>
                <w:szCs w:val="18"/>
                <w:lang w:val="en-IN"/>
              </w:rPr>
              <w:t>.</w:t>
            </w:r>
          </w:p>
          <w:p w14:paraId="2811E9CB" w14:textId="77777777" w:rsidR="0094433B" w:rsidRDefault="0094433B" w:rsidP="00812854">
            <w:pPr>
              <w:pStyle w:val="TAL"/>
              <w:rPr>
                <w:rFonts w:cs="Arial"/>
                <w:szCs w:val="18"/>
                <w:lang w:val="en-IN"/>
              </w:rPr>
            </w:pPr>
          </w:p>
          <w:p w14:paraId="5242C98A" w14:textId="77777777" w:rsidR="0094433B" w:rsidRPr="007D1CC5" w:rsidRDefault="0094433B" w:rsidP="00812854">
            <w:pPr>
              <w:pStyle w:val="TAL"/>
              <w:rPr>
                <w:rFonts w:cs="Arial"/>
                <w:szCs w:val="18"/>
                <w:lang w:val="en-IN"/>
              </w:rPr>
            </w:pPr>
            <w:r>
              <w:rPr>
                <w:rFonts w:cs="Arial"/>
                <w:szCs w:val="18"/>
                <w:lang w:val="en-IN"/>
              </w:rPr>
              <w:t>If the countType received in the CountExpression is AGGREGATE_COUNT, then t</w:t>
            </w:r>
            <w:r w:rsidRPr="0046087D">
              <w:rPr>
                <w:rFonts w:cs="Arial"/>
                <w:szCs w:val="18"/>
                <w:lang w:val="en-IN"/>
              </w:rPr>
              <w:t xml:space="preserve">his attribute contains the </w:t>
            </w:r>
            <w:r>
              <w:rPr>
                <w:rFonts w:cs="Arial"/>
                <w:szCs w:val="18"/>
                <w:lang w:val="en-IN"/>
              </w:rPr>
              <w:t xml:space="preserve">sum of all the values of the tag. </w:t>
            </w:r>
          </w:p>
        </w:tc>
        <w:tc>
          <w:tcPr>
            <w:tcW w:w="2410" w:type="dxa"/>
            <w:tcBorders>
              <w:top w:val="single" w:sz="4" w:space="0" w:color="auto"/>
              <w:left w:val="single" w:sz="4" w:space="0" w:color="auto"/>
              <w:bottom w:val="single" w:sz="4" w:space="0" w:color="auto"/>
              <w:right w:val="single" w:sz="4" w:space="0" w:color="auto"/>
            </w:tcBorders>
          </w:tcPr>
          <w:p w14:paraId="673AA732" w14:textId="77777777" w:rsidR="0094433B" w:rsidRPr="0069166F" w:rsidRDefault="0094433B" w:rsidP="00812854">
            <w:pPr>
              <w:pStyle w:val="TAL"/>
              <w:rPr>
                <w:rFonts w:cs="Arial"/>
                <w:szCs w:val="18"/>
              </w:rPr>
            </w:pPr>
          </w:p>
        </w:tc>
      </w:tr>
      <w:tr w:rsidR="0094433B" w:rsidRPr="0069166F" w14:paraId="3839FAF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BECD71C" w14:textId="77777777" w:rsidR="0094433B" w:rsidRPr="0069166F" w:rsidRDefault="0094433B" w:rsidP="00812854">
            <w:pPr>
              <w:pStyle w:val="TAL"/>
              <w:rPr>
                <w:lang w:val="en-IN"/>
              </w:rPr>
            </w:pPr>
            <w:r w:rsidRPr="0069166F">
              <w:rPr>
                <w:lang w:val="en-IN"/>
              </w:rPr>
              <w:t>valueCount</w:t>
            </w:r>
          </w:p>
        </w:tc>
        <w:tc>
          <w:tcPr>
            <w:tcW w:w="1444" w:type="dxa"/>
            <w:tcBorders>
              <w:top w:val="single" w:sz="4" w:space="0" w:color="auto"/>
              <w:left w:val="single" w:sz="4" w:space="0" w:color="auto"/>
              <w:bottom w:val="single" w:sz="4" w:space="0" w:color="auto"/>
              <w:right w:val="single" w:sz="4" w:space="0" w:color="auto"/>
            </w:tcBorders>
          </w:tcPr>
          <w:p w14:paraId="78052B6E" w14:textId="77777777" w:rsidR="0094433B" w:rsidRPr="0069166F" w:rsidRDefault="0094433B" w:rsidP="00812854">
            <w:pPr>
              <w:pStyle w:val="TAL"/>
              <w:rPr>
                <w:lang w:val="en-IN"/>
              </w:rPr>
            </w:pPr>
            <w:r w:rsidRPr="0069166F">
              <w:rPr>
                <w:lang w:val="en-IN"/>
              </w:rPr>
              <w:t>array(ValueCount)</w:t>
            </w:r>
          </w:p>
        </w:tc>
        <w:tc>
          <w:tcPr>
            <w:tcW w:w="425" w:type="dxa"/>
            <w:tcBorders>
              <w:top w:val="single" w:sz="4" w:space="0" w:color="auto"/>
              <w:left w:val="single" w:sz="4" w:space="0" w:color="auto"/>
              <w:bottom w:val="single" w:sz="4" w:space="0" w:color="auto"/>
              <w:right w:val="single" w:sz="4" w:space="0" w:color="auto"/>
            </w:tcBorders>
          </w:tcPr>
          <w:p w14:paraId="79600847" w14:textId="77777777" w:rsidR="0094433B" w:rsidRDefault="0094433B" w:rsidP="0086454A">
            <w:pPr>
              <w:pStyle w:val="TAC"/>
              <w:rPr>
                <w:lang w:val="en-IN"/>
              </w:rPr>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742A8C98" w14:textId="77777777" w:rsidR="0094433B" w:rsidRDefault="0094433B" w:rsidP="00812854">
            <w:pPr>
              <w:pStyle w:val="TAL"/>
              <w:rPr>
                <w:lang w:val="en-IN"/>
              </w:rPr>
            </w:pPr>
            <w:r w:rsidRPr="0069166F">
              <w:rPr>
                <w:lang w:val="en-IN"/>
              </w:rPr>
              <w:t>1</w:t>
            </w:r>
            <w:r>
              <w:rPr>
                <w:lang w:val="en-IN"/>
              </w:rPr>
              <w:t>..N</w:t>
            </w:r>
          </w:p>
        </w:tc>
        <w:tc>
          <w:tcPr>
            <w:tcW w:w="2410" w:type="dxa"/>
            <w:tcBorders>
              <w:top w:val="single" w:sz="4" w:space="0" w:color="auto"/>
              <w:left w:val="single" w:sz="4" w:space="0" w:color="auto"/>
              <w:bottom w:val="single" w:sz="4" w:space="0" w:color="auto"/>
              <w:right w:val="single" w:sz="4" w:space="0" w:color="auto"/>
            </w:tcBorders>
            <w:vAlign w:val="center"/>
          </w:tcPr>
          <w:p w14:paraId="1F60865A" w14:textId="77777777" w:rsidR="0094433B" w:rsidRDefault="0094433B" w:rsidP="00812854">
            <w:pPr>
              <w:pStyle w:val="TAL"/>
            </w:pPr>
            <w:r>
              <w:t xml:space="preserve">This attribute contains the </w:t>
            </w:r>
            <w:r w:rsidRPr="009F6876">
              <w:t>count for each value</w:t>
            </w:r>
            <w:r>
              <w:t xml:space="preserve"> of the tag and shall be included for AGGREGATE countType.</w:t>
            </w:r>
          </w:p>
        </w:tc>
        <w:tc>
          <w:tcPr>
            <w:tcW w:w="2410" w:type="dxa"/>
            <w:tcBorders>
              <w:top w:val="single" w:sz="4" w:space="0" w:color="auto"/>
              <w:left w:val="single" w:sz="4" w:space="0" w:color="auto"/>
              <w:bottom w:val="single" w:sz="4" w:space="0" w:color="auto"/>
              <w:right w:val="single" w:sz="4" w:space="0" w:color="auto"/>
            </w:tcBorders>
          </w:tcPr>
          <w:p w14:paraId="550EEA29" w14:textId="77777777" w:rsidR="0094433B" w:rsidRPr="0069166F" w:rsidRDefault="0094433B" w:rsidP="00812854">
            <w:pPr>
              <w:pStyle w:val="TAL"/>
              <w:rPr>
                <w:rFonts w:cs="Arial"/>
                <w:szCs w:val="18"/>
              </w:rPr>
            </w:pPr>
          </w:p>
        </w:tc>
      </w:tr>
      <w:bookmarkEnd w:id="4632"/>
    </w:tbl>
    <w:p w14:paraId="235DA7EE" w14:textId="77777777" w:rsidR="0094433B" w:rsidRPr="0069166F" w:rsidRDefault="0094433B" w:rsidP="0094433B"/>
    <w:p w14:paraId="5B0012E7" w14:textId="1EB34026" w:rsidR="0094433B" w:rsidRPr="0069166F" w:rsidRDefault="0094433B" w:rsidP="0094433B">
      <w:pPr>
        <w:pStyle w:val="Heading5"/>
        <w:rPr>
          <w:lang w:val="en-US"/>
        </w:rPr>
      </w:pPr>
      <w:bookmarkStart w:id="4634" w:name="_Toc130844778"/>
      <w:bookmarkStart w:id="4635" w:name="_Toc138412300"/>
      <w:bookmarkStart w:id="4636" w:name="_Toc145957086"/>
      <w:bookmarkStart w:id="4637" w:name="_Toc153890783"/>
      <w:bookmarkStart w:id="4638" w:name="_Toc161835083"/>
      <w:r w:rsidRPr="0069166F">
        <w:rPr>
          <w:lang w:val="en-US"/>
        </w:rPr>
        <w:t>6.1.6.2</w:t>
      </w:r>
      <w:r>
        <w:rPr>
          <w:lang w:val="en-US"/>
        </w:rPr>
        <w:t>.21</w:t>
      </w:r>
      <w:r w:rsidRPr="0069166F">
        <w:rPr>
          <w:lang w:val="en-US"/>
        </w:rPr>
        <w:tab/>
        <w:t xml:space="preserve">Type: </w:t>
      </w:r>
      <w:r w:rsidRPr="0069166F">
        <w:t>ValueCount</w:t>
      </w:r>
      <w:bookmarkEnd w:id="4634"/>
      <w:bookmarkEnd w:id="4635"/>
      <w:bookmarkEnd w:id="4636"/>
      <w:bookmarkEnd w:id="4637"/>
      <w:bookmarkEnd w:id="4638"/>
    </w:p>
    <w:p w14:paraId="2CE1FFA9" w14:textId="2426EABF" w:rsidR="0094433B" w:rsidRPr="0069166F" w:rsidRDefault="0094433B" w:rsidP="0094433B">
      <w:pPr>
        <w:pStyle w:val="TH"/>
      </w:pPr>
      <w:r w:rsidRPr="0069166F">
        <w:t>Table 6.1.6.2</w:t>
      </w:r>
      <w:r>
        <w:t>.21</w:t>
      </w:r>
      <w:r w:rsidRPr="007C10A3">
        <w:t>-1:</w:t>
      </w:r>
      <w:r w:rsidRPr="0069166F">
        <w:t xml:space="preserve"> Definition of type ValueCount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7C81D7EF"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7519C4C4" w14:textId="77777777" w:rsidR="0094433B" w:rsidRPr="002178F7" w:rsidRDefault="0094433B" w:rsidP="00812854">
            <w:pPr>
              <w:pStyle w:val="TAH"/>
            </w:pPr>
            <w:r w:rsidRPr="002178F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89E9341" w14:textId="77777777" w:rsidR="0094433B" w:rsidRPr="002178F7" w:rsidRDefault="0094433B" w:rsidP="00812854">
            <w:pPr>
              <w:pStyle w:val="TAH"/>
            </w:pPr>
            <w:r w:rsidRPr="002178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840EC9" w14:textId="77777777" w:rsidR="0094433B" w:rsidRPr="002178F7" w:rsidRDefault="0094433B" w:rsidP="00812854">
            <w:pPr>
              <w:pStyle w:val="TAH"/>
            </w:pPr>
            <w:r w:rsidRPr="002178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81DB2" w14:textId="77777777" w:rsidR="0094433B" w:rsidRPr="002178F7" w:rsidRDefault="0094433B" w:rsidP="00812854">
            <w:pPr>
              <w:pStyle w:val="TAH"/>
            </w:pPr>
            <w:r w:rsidRPr="002178F7">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AD80610" w14:textId="77777777" w:rsidR="0094433B" w:rsidRPr="002178F7" w:rsidRDefault="0094433B" w:rsidP="00812854">
            <w:pPr>
              <w:pStyle w:val="TAH"/>
            </w:pPr>
            <w:r w:rsidRPr="002178F7">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C6D69D5" w14:textId="77777777" w:rsidR="0094433B" w:rsidRPr="002178F7" w:rsidRDefault="0094433B" w:rsidP="00812854">
            <w:pPr>
              <w:pStyle w:val="TAH"/>
            </w:pPr>
            <w:r w:rsidRPr="002178F7">
              <w:t>Applicability</w:t>
            </w:r>
          </w:p>
        </w:tc>
      </w:tr>
      <w:tr w:rsidR="0094433B" w:rsidRPr="0069166F" w14:paraId="41BB60A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C45D793" w14:textId="77777777" w:rsidR="0094433B" w:rsidRPr="0069166F" w:rsidRDefault="0094433B" w:rsidP="00812854">
            <w:pPr>
              <w:pStyle w:val="TAL"/>
            </w:pPr>
            <w:r w:rsidRPr="0069166F">
              <w:rPr>
                <w:lang w:val="en-IN"/>
              </w:rPr>
              <w:t>value</w:t>
            </w:r>
          </w:p>
        </w:tc>
        <w:tc>
          <w:tcPr>
            <w:tcW w:w="1444" w:type="dxa"/>
            <w:tcBorders>
              <w:top w:val="single" w:sz="4" w:space="0" w:color="auto"/>
              <w:left w:val="single" w:sz="4" w:space="0" w:color="auto"/>
              <w:bottom w:val="single" w:sz="4" w:space="0" w:color="auto"/>
              <w:right w:val="single" w:sz="4" w:space="0" w:color="auto"/>
            </w:tcBorders>
          </w:tcPr>
          <w:p w14:paraId="3E6BDDAC"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4B23DCF6"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39E09C2A"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8D3C614" w14:textId="77777777" w:rsidR="0094433B" w:rsidRPr="0069166F" w:rsidRDefault="0094433B" w:rsidP="00812854">
            <w:pPr>
              <w:pStyle w:val="TAL"/>
            </w:pPr>
            <w:r w:rsidRPr="0069166F">
              <w:rPr>
                <w:rFonts w:cs="Arial"/>
                <w:szCs w:val="18"/>
                <w:lang w:val="en-IN"/>
              </w:rPr>
              <w:t>The value of the tag counted.</w:t>
            </w:r>
          </w:p>
        </w:tc>
        <w:tc>
          <w:tcPr>
            <w:tcW w:w="2410" w:type="dxa"/>
            <w:tcBorders>
              <w:top w:val="single" w:sz="4" w:space="0" w:color="auto"/>
              <w:left w:val="single" w:sz="4" w:space="0" w:color="auto"/>
              <w:bottom w:val="single" w:sz="4" w:space="0" w:color="auto"/>
              <w:right w:val="single" w:sz="4" w:space="0" w:color="auto"/>
            </w:tcBorders>
          </w:tcPr>
          <w:p w14:paraId="6F62F0C3" w14:textId="77777777" w:rsidR="0094433B" w:rsidRPr="0069166F" w:rsidRDefault="0094433B" w:rsidP="00812854">
            <w:pPr>
              <w:pStyle w:val="TAL"/>
              <w:rPr>
                <w:rFonts w:cs="Arial"/>
                <w:szCs w:val="18"/>
              </w:rPr>
            </w:pPr>
          </w:p>
        </w:tc>
      </w:tr>
      <w:tr w:rsidR="0094433B" w:rsidRPr="0069166F" w14:paraId="007628F3"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4C77AB3A"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25F0B1A1"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DDB3400"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7D66948D"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635DDA09" w14:textId="77777777" w:rsidR="0094433B" w:rsidRPr="0069166F" w:rsidRDefault="0094433B" w:rsidP="00812854">
            <w:pPr>
              <w:pStyle w:val="TAL"/>
            </w:pPr>
            <w:r w:rsidRPr="0069166F">
              <w:t xml:space="preserve">The number of </w:t>
            </w:r>
            <w:r>
              <w:t>occurrences of the value found.</w:t>
            </w:r>
          </w:p>
        </w:tc>
        <w:tc>
          <w:tcPr>
            <w:tcW w:w="2410" w:type="dxa"/>
            <w:tcBorders>
              <w:top w:val="single" w:sz="4" w:space="0" w:color="auto"/>
              <w:left w:val="single" w:sz="4" w:space="0" w:color="auto"/>
              <w:bottom w:val="single" w:sz="4" w:space="0" w:color="auto"/>
              <w:right w:val="single" w:sz="4" w:space="0" w:color="auto"/>
            </w:tcBorders>
          </w:tcPr>
          <w:p w14:paraId="22826C01" w14:textId="77777777" w:rsidR="0094433B" w:rsidRPr="0069166F" w:rsidRDefault="0094433B" w:rsidP="00812854">
            <w:pPr>
              <w:pStyle w:val="TAL"/>
              <w:rPr>
                <w:rFonts w:cs="Arial"/>
                <w:szCs w:val="18"/>
              </w:rPr>
            </w:pPr>
          </w:p>
        </w:tc>
      </w:tr>
    </w:tbl>
    <w:p w14:paraId="500DA9CC" w14:textId="77777777" w:rsidR="0094433B" w:rsidRDefault="0094433B" w:rsidP="0094433B">
      <w:pPr>
        <w:rPr>
          <w:noProof/>
          <w:lang w:val="en-US"/>
        </w:rPr>
      </w:pPr>
    </w:p>
    <w:p w14:paraId="061B552E" w14:textId="3A36CB6E" w:rsidR="00610C20" w:rsidRPr="00616F0C" w:rsidRDefault="00610C20" w:rsidP="00610C20">
      <w:pPr>
        <w:pStyle w:val="Heading5"/>
      </w:pPr>
      <w:bookmarkStart w:id="4639" w:name="_Toc148723636"/>
      <w:bookmarkStart w:id="4640" w:name="_Toc89183027"/>
      <w:bookmarkStart w:id="4641" w:name="_Toc90651329"/>
      <w:bookmarkStart w:id="4642" w:name="_Toc96933479"/>
      <w:bookmarkStart w:id="4643" w:name="_Toc98507324"/>
      <w:bookmarkStart w:id="4644" w:name="_Toc98507777"/>
      <w:bookmarkStart w:id="4645" w:name="_Toc106640780"/>
      <w:bookmarkStart w:id="4646" w:name="_Toc122098654"/>
      <w:bookmarkStart w:id="4647" w:name="_Toc130844779"/>
      <w:bookmarkStart w:id="4648" w:name="_Toc138412301"/>
      <w:bookmarkStart w:id="4649" w:name="_Toc145957087"/>
      <w:bookmarkStart w:id="4650" w:name="_Toc153890784"/>
      <w:bookmarkStart w:id="4651" w:name="_Toc161835084"/>
      <w:r w:rsidRPr="00616F0C">
        <w:lastRenderedPageBreak/>
        <w:t>6.1.6.2.</w:t>
      </w:r>
      <w:r>
        <w:t>22</w:t>
      </w:r>
      <w:r w:rsidRPr="00616F0C">
        <w:tab/>
        <w:t>Type: Record</w:t>
      </w:r>
      <w:r>
        <w:t>Patch</w:t>
      </w:r>
      <w:bookmarkEnd w:id="4639"/>
      <w:bookmarkEnd w:id="4651"/>
    </w:p>
    <w:p w14:paraId="619F6C4C" w14:textId="221623D0" w:rsidR="00610C20" w:rsidRPr="00616F0C" w:rsidRDefault="00610C20" w:rsidP="00610C20">
      <w:pPr>
        <w:pStyle w:val="TH"/>
      </w:pPr>
      <w:r w:rsidRPr="00616F0C">
        <w:rPr>
          <w:noProof/>
        </w:rPr>
        <w:t>Table </w:t>
      </w:r>
      <w:r w:rsidRPr="00616F0C">
        <w:t>6.1.6.2.</w:t>
      </w:r>
      <w:r>
        <w:t>22</w:t>
      </w:r>
      <w:r w:rsidRPr="00616F0C">
        <w:t xml:space="preserve">-1: </w:t>
      </w:r>
      <w:r w:rsidRPr="00616F0C">
        <w:rPr>
          <w:noProof/>
        </w:rPr>
        <w:t xml:space="preserve">Definition of type </w:t>
      </w:r>
      <w:r w:rsidRPr="00616F0C">
        <w:t>Record</w:t>
      </w:r>
      <w:r>
        <w:t>Patch</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530"/>
        <w:gridCol w:w="425"/>
        <w:gridCol w:w="1134"/>
        <w:gridCol w:w="2410"/>
        <w:gridCol w:w="2410"/>
      </w:tblGrid>
      <w:tr w:rsidR="00610C20" w:rsidRPr="00616F0C" w14:paraId="6BE2BF91"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shd w:val="clear" w:color="auto" w:fill="C0C0C0"/>
            <w:hideMark/>
          </w:tcPr>
          <w:p w14:paraId="3C0A8E5B" w14:textId="77777777" w:rsidR="00610C20" w:rsidRPr="00616F0C" w:rsidRDefault="00610C20" w:rsidP="00CC72AA">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7C03FE5D" w14:textId="77777777" w:rsidR="00610C20" w:rsidRPr="00616F0C" w:rsidRDefault="00610C20"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236AA" w14:textId="77777777" w:rsidR="00610C20" w:rsidRPr="00616F0C" w:rsidRDefault="00610C20" w:rsidP="00CC72AA">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37DB6B" w14:textId="77777777" w:rsidR="00610C20" w:rsidRPr="00616F0C" w:rsidRDefault="00610C20" w:rsidP="00CC72AA">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4E97289" w14:textId="77777777" w:rsidR="00610C20" w:rsidRPr="00616F0C" w:rsidRDefault="00610C20" w:rsidP="00CC72AA">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ADBC35E" w14:textId="77777777" w:rsidR="00610C20" w:rsidRPr="00616F0C" w:rsidRDefault="00610C20" w:rsidP="00CC72AA">
            <w:pPr>
              <w:pStyle w:val="TAH"/>
              <w:rPr>
                <w:rFonts w:cs="Arial"/>
                <w:szCs w:val="18"/>
              </w:rPr>
            </w:pPr>
            <w:r w:rsidRPr="00616F0C">
              <w:rPr>
                <w:rFonts w:cs="Arial"/>
                <w:szCs w:val="18"/>
              </w:rPr>
              <w:t>Applicability</w:t>
            </w:r>
          </w:p>
        </w:tc>
      </w:tr>
      <w:tr w:rsidR="00610C20" w:rsidRPr="00616F0C" w14:paraId="7A69CE0B"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74DC1662" w14:textId="77777777" w:rsidR="00610C20" w:rsidRPr="00616F0C" w:rsidRDefault="00610C20" w:rsidP="00CC72AA">
            <w:pPr>
              <w:pStyle w:val="TAL"/>
            </w:pPr>
            <w:r>
              <w:t>patch</w:t>
            </w:r>
          </w:p>
        </w:tc>
        <w:tc>
          <w:tcPr>
            <w:tcW w:w="1530" w:type="dxa"/>
            <w:tcBorders>
              <w:top w:val="single" w:sz="4" w:space="0" w:color="auto"/>
              <w:left w:val="single" w:sz="4" w:space="0" w:color="auto"/>
              <w:bottom w:val="single" w:sz="4" w:space="0" w:color="auto"/>
              <w:right w:val="single" w:sz="4" w:space="0" w:color="auto"/>
            </w:tcBorders>
          </w:tcPr>
          <w:p w14:paraId="3A539F6B" w14:textId="77777777" w:rsidR="00610C20" w:rsidRPr="00616F0C" w:rsidRDefault="00610C20" w:rsidP="00CC72AA">
            <w:pPr>
              <w:pStyle w:val="TAL"/>
            </w:pPr>
            <w:r>
              <w:t>array(PatchItem)</w:t>
            </w:r>
          </w:p>
        </w:tc>
        <w:tc>
          <w:tcPr>
            <w:tcW w:w="425" w:type="dxa"/>
            <w:tcBorders>
              <w:top w:val="single" w:sz="4" w:space="0" w:color="auto"/>
              <w:left w:val="single" w:sz="4" w:space="0" w:color="auto"/>
              <w:bottom w:val="single" w:sz="4" w:space="0" w:color="auto"/>
              <w:right w:val="single" w:sz="4" w:space="0" w:color="auto"/>
            </w:tcBorders>
          </w:tcPr>
          <w:p w14:paraId="3517A26A" w14:textId="77777777" w:rsidR="00610C20" w:rsidRPr="00616F0C" w:rsidRDefault="00610C20" w:rsidP="00CC72AA">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6BE8E7A" w14:textId="77777777" w:rsidR="00610C20" w:rsidRPr="00616F0C" w:rsidRDefault="00610C20" w:rsidP="00CC72AA">
            <w:pPr>
              <w:pStyle w:val="TAL"/>
            </w:pPr>
            <w:r w:rsidRPr="00616F0C">
              <w:t>1</w:t>
            </w:r>
            <w:r>
              <w:t>..N</w:t>
            </w:r>
          </w:p>
        </w:tc>
        <w:tc>
          <w:tcPr>
            <w:tcW w:w="2410" w:type="dxa"/>
            <w:tcBorders>
              <w:top w:val="single" w:sz="4" w:space="0" w:color="auto"/>
              <w:left w:val="single" w:sz="4" w:space="0" w:color="auto"/>
              <w:bottom w:val="single" w:sz="4" w:space="0" w:color="auto"/>
              <w:right w:val="single" w:sz="4" w:space="0" w:color="auto"/>
            </w:tcBorders>
          </w:tcPr>
          <w:p w14:paraId="376CD395" w14:textId="77777777" w:rsidR="00610C20" w:rsidRPr="00616F0C" w:rsidRDefault="00610C20" w:rsidP="00CC72AA">
            <w:pPr>
              <w:pStyle w:val="TAL"/>
            </w:pPr>
            <w:r>
              <w:t>A collection of patch items to apply on the record.</w:t>
            </w:r>
          </w:p>
        </w:tc>
        <w:tc>
          <w:tcPr>
            <w:tcW w:w="2410" w:type="dxa"/>
            <w:tcBorders>
              <w:top w:val="single" w:sz="4" w:space="0" w:color="auto"/>
              <w:left w:val="single" w:sz="4" w:space="0" w:color="auto"/>
              <w:bottom w:val="single" w:sz="4" w:space="0" w:color="auto"/>
              <w:right w:val="single" w:sz="4" w:space="0" w:color="auto"/>
            </w:tcBorders>
          </w:tcPr>
          <w:p w14:paraId="64FDDF3B" w14:textId="77777777" w:rsidR="00610C20" w:rsidRPr="00616F0C" w:rsidRDefault="00610C20" w:rsidP="00CC72AA">
            <w:pPr>
              <w:pStyle w:val="TAL"/>
              <w:rPr>
                <w:rFonts w:cs="Arial"/>
                <w:szCs w:val="18"/>
              </w:rPr>
            </w:pPr>
            <w:r>
              <w:t>PartialRecordUpdate</w:t>
            </w:r>
          </w:p>
        </w:tc>
      </w:tr>
      <w:tr w:rsidR="00610C20" w:rsidRPr="00616F0C" w14:paraId="4A1A7495"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4812869D" w14:textId="77777777" w:rsidR="00610C20" w:rsidRPr="00616F0C" w:rsidRDefault="00610C20" w:rsidP="00CC72AA">
            <w:pPr>
              <w:pStyle w:val="TAL"/>
            </w:pPr>
            <w:r w:rsidRPr="00616F0C">
              <w:t>blocks</w:t>
            </w:r>
          </w:p>
        </w:tc>
        <w:tc>
          <w:tcPr>
            <w:tcW w:w="1530" w:type="dxa"/>
            <w:tcBorders>
              <w:top w:val="single" w:sz="4" w:space="0" w:color="auto"/>
              <w:left w:val="single" w:sz="4" w:space="0" w:color="auto"/>
              <w:bottom w:val="single" w:sz="4" w:space="0" w:color="auto"/>
              <w:right w:val="single" w:sz="4" w:space="0" w:color="auto"/>
            </w:tcBorders>
          </w:tcPr>
          <w:p w14:paraId="09C31060" w14:textId="77777777" w:rsidR="00610C20" w:rsidRPr="00616F0C" w:rsidRDefault="00610C20" w:rsidP="00CC72AA">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1B57F676" w14:textId="77777777" w:rsidR="00610C20" w:rsidRPr="00616F0C" w:rsidRDefault="00610C20" w:rsidP="00CC72A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96E091" w14:textId="77777777" w:rsidR="00610C20" w:rsidRPr="00616F0C" w:rsidRDefault="00610C20" w:rsidP="00CC72AA">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F31CA07" w14:textId="77777777" w:rsidR="00610C20" w:rsidRPr="00616F0C" w:rsidRDefault="00610C20" w:rsidP="00CC72AA">
            <w:pPr>
              <w:pStyle w:val="TAL"/>
            </w:pPr>
            <w:r w:rsidRPr="00616F0C">
              <w:t xml:space="preserve">The block(s) </w:t>
            </w:r>
            <w:r>
              <w:t>(if any) referred to in 1 or more PatchItems</w:t>
            </w:r>
          </w:p>
        </w:tc>
        <w:tc>
          <w:tcPr>
            <w:tcW w:w="2410" w:type="dxa"/>
            <w:tcBorders>
              <w:top w:val="single" w:sz="4" w:space="0" w:color="auto"/>
              <w:left w:val="single" w:sz="4" w:space="0" w:color="auto"/>
              <w:bottom w:val="single" w:sz="4" w:space="0" w:color="auto"/>
              <w:right w:val="single" w:sz="4" w:space="0" w:color="auto"/>
            </w:tcBorders>
          </w:tcPr>
          <w:p w14:paraId="642066F3" w14:textId="77777777" w:rsidR="00610C20" w:rsidRPr="00616F0C" w:rsidRDefault="00610C20" w:rsidP="00CC72AA">
            <w:pPr>
              <w:pStyle w:val="TAL"/>
              <w:rPr>
                <w:rFonts w:cs="Arial"/>
                <w:szCs w:val="18"/>
              </w:rPr>
            </w:pPr>
            <w:r>
              <w:t>PartialRecordUpdate</w:t>
            </w:r>
          </w:p>
        </w:tc>
      </w:tr>
    </w:tbl>
    <w:p w14:paraId="73F75F14" w14:textId="77777777" w:rsidR="00610C20" w:rsidRDefault="00610C20" w:rsidP="00610C20">
      <w:pPr>
        <w:rPr>
          <w:noProof/>
        </w:rPr>
      </w:pPr>
    </w:p>
    <w:p w14:paraId="0E5822DF" w14:textId="49588FE2" w:rsidR="00E134FC" w:rsidRPr="00616F0C" w:rsidRDefault="00E134FC" w:rsidP="00E134FC">
      <w:pPr>
        <w:pStyle w:val="Heading4"/>
        <w:rPr>
          <w:lang w:val="en-US"/>
        </w:rPr>
      </w:pPr>
      <w:bookmarkStart w:id="4652" w:name="_Toc161835085"/>
      <w:r w:rsidRPr="00616F0C">
        <w:rPr>
          <w:lang w:val="en-US"/>
        </w:rPr>
        <w:t>6.1.6.3</w:t>
      </w:r>
      <w:r w:rsidRPr="00616F0C">
        <w:rPr>
          <w:lang w:val="en-US"/>
        </w:rPr>
        <w:tab/>
        <w:t>Simple data types and enumerations</w:t>
      </w:r>
      <w:bookmarkEnd w:id="4453"/>
      <w:bookmarkEnd w:id="4454"/>
      <w:bookmarkEnd w:id="4455"/>
      <w:bookmarkEnd w:id="4456"/>
      <w:bookmarkEnd w:id="4457"/>
      <w:bookmarkEnd w:id="4458"/>
      <w:bookmarkEnd w:id="4459"/>
      <w:bookmarkEnd w:id="4460"/>
      <w:bookmarkEnd w:id="4461"/>
      <w:bookmarkEnd w:id="4568"/>
      <w:bookmarkEnd w:id="4569"/>
      <w:bookmarkEnd w:id="4570"/>
      <w:bookmarkEnd w:id="4571"/>
      <w:bookmarkEnd w:id="4603"/>
      <w:bookmarkEnd w:id="4604"/>
      <w:bookmarkEnd w:id="4605"/>
      <w:bookmarkEnd w:id="4606"/>
      <w:bookmarkEnd w:id="4607"/>
      <w:bookmarkEnd w:id="4620"/>
      <w:bookmarkEnd w:id="4640"/>
      <w:bookmarkEnd w:id="4641"/>
      <w:bookmarkEnd w:id="4642"/>
      <w:bookmarkEnd w:id="4643"/>
      <w:bookmarkEnd w:id="4644"/>
      <w:bookmarkEnd w:id="4645"/>
      <w:bookmarkEnd w:id="4646"/>
      <w:bookmarkEnd w:id="4647"/>
      <w:bookmarkEnd w:id="4648"/>
      <w:bookmarkEnd w:id="4649"/>
      <w:bookmarkEnd w:id="4650"/>
      <w:bookmarkEnd w:id="4652"/>
    </w:p>
    <w:p w14:paraId="663E8419" w14:textId="77777777" w:rsidR="00E134FC" w:rsidRPr="00616F0C" w:rsidRDefault="00E134FC" w:rsidP="00E134FC">
      <w:pPr>
        <w:pStyle w:val="Heading5"/>
      </w:pPr>
      <w:bookmarkStart w:id="4653" w:name="_Toc22187588"/>
      <w:bookmarkStart w:id="4654" w:name="_Toc22630810"/>
      <w:bookmarkStart w:id="4655" w:name="_Toc34227107"/>
      <w:bookmarkStart w:id="4656" w:name="_Toc34749822"/>
      <w:bookmarkStart w:id="4657" w:name="_Toc34750382"/>
      <w:bookmarkStart w:id="4658" w:name="_Toc34750572"/>
      <w:bookmarkStart w:id="4659" w:name="_Toc35940978"/>
      <w:bookmarkStart w:id="4660" w:name="_Toc35937411"/>
      <w:bookmarkStart w:id="4661" w:name="_Toc36463805"/>
      <w:bookmarkStart w:id="4662" w:name="_Toc43131761"/>
      <w:bookmarkStart w:id="4663" w:name="_Toc45032596"/>
      <w:bookmarkStart w:id="4664" w:name="_Toc49782290"/>
      <w:bookmarkStart w:id="4665" w:name="_Toc51873726"/>
      <w:bookmarkStart w:id="4666" w:name="_Toc57209220"/>
      <w:bookmarkStart w:id="4667" w:name="_Toc58588563"/>
      <w:bookmarkStart w:id="4668" w:name="_Toc66114924"/>
      <w:bookmarkStart w:id="4669" w:name="_Toc67686435"/>
      <w:bookmarkStart w:id="4670" w:name="_Toc74994724"/>
      <w:bookmarkStart w:id="4671" w:name="_Toc85467980"/>
      <w:bookmarkStart w:id="4672" w:name="_Toc89183028"/>
      <w:bookmarkStart w:id="4673" w:name="_Toc90651330"/>
      <w:bookmarkStart w:id="4674" w:name="_Toc96933480"/>
      <w:bookmarkStart w:id="4675" w:name="_Toc98507325"/>
      <w:bookmarkStart w:id="4676" w:name="_Toc98507778"/>
      <w:bookmarkStart w:id="4677" w:name="_Toc106640781"/>
      <w:bookmarkStart w:id="4678" w:name="_Toc122098655"/>
      <w:bookmarkStart w:id="4679" w:name="_Toc130844780"/>
      <w:bookmarkStart w:id="4680" w:name="_Toc138412302"/>
      <w:bookmarkStart w:id="4681" w:name="_Toc145957088"/>
      <w:bookmarkStart w:id="4682" w:name="_Toc153890785"/>
      <w:bookmarkStart w:id="4683" w:name="_Toc161835086"/>
      <w:r w:rsidRPr="00616F0C">
        <w:t>6.1.6.3.1</w:t>
      </w:r>
      <w:r w:rsidRPr="00616F0C">
        <w:tab/>
        <w:t>Introduction</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4684" w:name="_Toc22187589"/>
      <w:bookmarkStart w:id="4685" w:name="_Toc22630811"/>
      <w:bookmarkStart w:id="4686" w:name="_Toc34227108"/>
      <w:bookmarkStart w:id="4687" w:name="_Toc34749823"/>
      <w:bookmarkStart w:id="4688" w:name="_Toc34750383"/>
      <w:bookmarkStart w:id="4689" w:name="_Toc34750573"/>
      <w:bookmarkStart w:id="4690" w:name="_Toc35940979"/>
      <w:bookmarkStart w:id="4691" w:name="_Toc35937412"/>
      <w:bookmarkStart w:id="4692" w:name="_Toc36463806"/>
      <w:bookmarkStart w:id="4693" w:name="_Toc43131762"/>
      <w:bookmarkStart w:id="4694" w:name="_Toc45032597"/>
      <w:bookmarkStart w:id="4695" w:name="_Toc49782291"/>
      <w:bookmarkStart w:id="4696" w:name="_Toc51873727"/>
      <w:bookmarkStart w:id="4697" w:name="_Toc57209221"/>
      <w:bookmarkStart w:id="4698" w:name="_Toc58588564"/>
      <w:bookmarkStart w:id="4699" w:name="_Toc66114925"/>
      <w:bookmarkStart w:id="4700" w:name="_Toc67686436"/>
      <w:bookmarkStart w:id="4701" w:name="_Toc74994725"/>
      <w:bookmarkStart w:id="4702" w:name="_Toc85467981"/>
      <w:bookmarkStart w:id="4703" w:name="_Toc89183029"/>
      <w:bookmarkStart w:id="4704" w:name="_Toc90651331"/>
      <w:bookmarkStart w:id="4705" w:name="_Toc96933481"/>
      <w:bookmarkStart w:id="4706" w:name="_Toc98507326"/>
      <w:bookmarkStart w:id="4707" w:name="_Toc98507779"/>
      <w:bookmarkStart w:id="4708" w:name="_Toc106640782"/>
      <w:bookmarkStart w:id="4709" w:name="_Toc122098656"/>
      <w:bookmarkStart w:id="4710" w:name="_Toc130844781"/>
      <w:bookmarkStart w:id="4711" w:name="_Toc138412303"/>
      <w:bookmarkStart w:id="4712" w:name="_Toc145957089"/>
      <w:bookmarkStart w:id="4713" w:name="_Toc153890786"/>
      <w:bookmarkStart w:id="4714" w:name="_Toc161835087"/>
      <w:r w:rsidRPr="00616F0C">
        <w:t>6.1.6.3.2</w:t>
      </w:r>
      <w:r w:rsidRPr="00616F0C">
        <w:tab/>
        <w:t>Simple data types</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4715" w:name="_Toc34227109"/>
      <w:bookmarkStart w:id="4716" w:name="_Toc22187590"/>
      <w:bookmarkStart w:id="4717" w:name="_Toc22630812"/>
      <w:bookmarkStart w:id="4718" w:name="_Toc34749824"/>
      <w:bookmarkStart w:id="4719" w:name="_Toc34750384"/>
      <w:bookmarkStart w:id="4720" w:name="_Toc34750574"/>
      <w:bookmarkStart w:id="4721" w:name="_Toc35940980"/>
      <w:bookmarkStart w:id="4722" w:name="_Toc35937413"/>
      <w:bookmarkStart w:id="4723" w:name="_Toc36463807"/>
      <w:bookmarkStart w:id="4724" w:name="_Toc43131763"/>
      <w:bookmarkStart w:id="4725" w:name="_Toc45032598"/>
      <w:bookmarkStart w:id="4726" w:name="_Toc49782292"/>
      <w:bookmarkStart w:id="4727" w:name="_Toc51873728"/>
      <w:bookmarkStart w:id="4728" w:name="_Toc57209222"/>
      <w:bookmarkStart w:id="4729" w:name="_Toc58588565"/>
      <w:bookmarkStart w:id="4730" w:name="_Toc66114926"/>
      <w:bookmarkStart w:id="4731" w:name="_Toc67686437"/>
      <w:bookmarkStart w:id="4732" w:name="_Toc74994726"/>
      <w:bookmarkStart w:id="4733" w:name="_Toc85467982"/>
      <w:bookmarkStart w:id="4734" w:name="_Toc89183030"/>
      <w:bookmarkStart w:id="4735" w:name="_Toc90651332"/>
      <w:bookmarkStart w:id="4736" w:name="_Toc96933482"/>
      <w:bookmarkStart w:id="4737" w:name="_Toc98507327"/>
      <w:bookmarkStart w:id="4738" w:name="_Toc98507780"/>
      <w:bookmarkStart w:id="4739" w:name="_Toc106640783"/>
      <w:bookmarkStart w:id="4740" w:name="_Toc122098657"/>
      <w:bookmarkStart w:id="4741" w:name="_Toc130844782"/>
      <w:bookmarkStart w:id="4742" w:name="_Toc138412304"/>
      <w:bookmarkStart w:id="4743" w:name="_Toc145957090"/>
      <w:bookmarkStart w:id="4744" w:name="_Toc153890787"/>
      <w:bookmarkStart w:id="4745" w:name="_Toc161835088"/>
      <w:r w:rsidRPr="00616F0C">
        <w:t>6.1.6.3.3</w:t>
      </w:r>
      <w:r w:rsidRPr="00616F0C">
        <w:tab/>
        <w:t xml:space="preserve">Enumeration: </w:t>
      </w:r>
      <w:r w:rsidRPr="00616F0C">
        <w:rPr>
          <w:lang w:eastAsia="zh-CN"/>
        </w:rPr>
        <w:t>ComparisonOperator</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4746" w:name="_Toc22187591"/>
      <w:bookmarkStart w:id="4747" w:name="_Toc22630813"/>
      <w:bookmarkStart w:id="4748" w:name="_Toc34227110"/>
      <w:bookmarkStart w:id="4749" w:name="_Toc34749825"/>
      <w:bookmarkStart w:id="4750" w:name="_Toc34750385"/>
      <w:bookmarkStart w:id="4751" w:name="_Toc34750575"/>
      <w:bookmarkStart w:id="4752" w:name="_Toc35940981"/>
      <w:bookmarkStart w:id="4753" w:name="_Toc35937414"/>
      <w:bookmarkStart w:id="4754" w:name="_Toc36463808"/>
      <w:bookmarkStart w:id="4755" w:name="_Toc43131764"/>
      <w:bookmarkStart w:id="4756" w:name="_Toc45032599"/>
      <w:bookmarkStart w:id="4757" w:name="_Toc49782293"/>
      <w:bookmarkStart w:id="4758" w:name="_Toc51873729"/>
      <w:bookmarkStart w:id="4759" w:name="_Toc57209223"/>
      <w:bookmarkStart w:id="4760" w:name="_Toc58588566"/>
      <w:bookmarkStart w:id="4761" w:name="_Toc66114927"/>
      <w:bookmarkStart w:id="4762" w:name="_Toc67686438"/>
      <w:bookmarkStart w:id="4763" w:name="_Toc74994727"/>
      <w:bookmarkStart w:id="4764" w:name="_Toc85467983"/>
      <w:bookmarkStart w:id="4765" w:name="_Toc89183031"/>
      <w:bookmarkStart w:id="4766" w:name="_Toc90651333"/>
      <w:bookmarkStart w:id="4767" w:name="_Toc96933483"/>
      <w:bookmarkStart w:id="4768" w:name="_Toc98507328"/>
      <w:bookmarkStart w:id="4769" w:name="_Toc98507781"/>
      <w:bookmarkStart w:id="4770" w:name="_Toc106640784"/>
      <w:bookmarkStart w:id="4771" w:name="_Toc122098658"/>
      <w:bookmarkStart w:id="4772" w:name="_Toc130844783"/>
      <w:bookmarkStart w:id="4773" w:name="_Toc138412305"/>
      <w:bookmarkStart w:id="4774" w:name="_Toc145957091"/>
      <w:bookmarkStart w:id="4775" w:name="_Toc153890788"/>
      <w:bookmarkStart w:id="4776" w:name="_Toc161835089"/>
      <w:r w:rsidRPr="00616F0C">
        <w:lastRenderedPageBreak/>
        <w:t>6.1.6.3.4</w:t>
      </w:r>
      <w:r w:rsidRPr="00616F0C">
        <w:tab/>
        <w:t xml:space="preserve">Enumeration: </w:t>
      </w:r>
      <w:r w:rsidRPr="00616F0C">
        <w:rPr>
          <w:rFonts w:hint="eastAsia"/>
          <w:lang w:eastAsia="zh-CN"/>
        </w:rPr>
        <w:t>ConditionOperator</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4777" w:name="_Toc57209224"/>
      <w:bookmarkStart w:id="4778" w:name="_Toc58588567"/>
      <w:bookmarkStart w:id="4779" w:name="_Toc66114928"/>
      <w:bookmarkStart w:id="4780" w:name="_Toc67686439"/>
      <w:bookmarkStart w:id="4781" w:name="_Toc74994728"/>
      <w:bookmarkStart w:id="4782" w:name="_Toc85467984"/>
      <w:bookmarkStart w:id="4783" w:name="_Toc89183032"/>
      <w:bookmarkStart w:id="4784" w:name="_Toc90651334"/>
      <w:bookmarkStart w:id="4785" w:name="_Toc96933484"/>
      <w:bookmarkStart w:id="4786" w:name="_Toc98507329"/>
      <w:bookmarkStart w:id="4787" w:name="_Toc98507782"/>
      <w:bookmarkStart w:id="4788" w:name="_Toc106640785"/>
      <w:bookmarkStart w:id="4789" w:name="_Toc122098659"/>
      <w:bookmarkStart w:id="4790" w:name="_Toc130844784"/>
      <w:bookmarkStart w:id="4791" w:name="_Toc138412306"/>
      <w:bookmarkStart w:id="4792" w:name="_Toc145957092"/>
      <w:bookmarkStart w:id="4793" w:name="_Toc153890789"/>
      <w:bookmarkStart w:id="4794" w:name="_Toc22187592"/>
      <w:bookmarkStart w:id="4795" w:name="_Toc22630814"/>
      <w:bookmarkStart w:id="4796" w:name="_Toc34227111"/>
      <w:bookmarkStart w:id="4797" w:name="_Toc34749826"/>
      <w:bookmarkStart w:id="4798" w:name="_Toc34750386"/>
      <w:bookmarkStart w:id="4799" w:name="_Toc34750576"/>
      <w:bookmarkStart w:id="4800" w:name="_Toc35940982"/>
      <w:bookmarkStart w:id="4801" w:name="_Toc35937415"/>
      <w:bookmarkStart w:id="4802" w:name="_Toc36463809"/>
      <w:bookmarkStart w:id="4803" w:name="_Toc43131765"/>
      <w:bookmarkStart w:id="4804" w:name="_Toc45032600"/>
      <w:bookmarkStart w:id="4805" w:name="_Toc49782294"/>
      <w:bookmarkStart w:id="4806" w:name="_Toc51873730"/>
      <w:bookmarkStart w:id="4807" w:name="_Toc161835090"/>
      <w:r w:rsidRPr="00616F0C">
        <w:t>6.1.6</w:t>
      </w:r>
      <w:r>
        <w:t>.3.</w:t>
      </w:r>
      <w:r w:rsidRPr="005826F7">
        <w:t>5</w:t>
      </w:r>
      <w:r w:rsidRPr="00616F0C">
        <w:tab/>
        <w:t xml:space="preserve">Enumeration: </w:t>
      </w:r>
      <w:r>
        <w:rPr>
          <w:lang w:eastAsia="zh-CN"/>
        </w:rPr>
        <w:t>RecordOperation</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807"/>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4808" w:name="_Toc57209225"/>
      <w:bookmarkStart w:id="4809" w:name="_Toc58588568"/>
      <w:bookmarkStart w:id="4810" w:name="_Toc66114929"/>
      <w:bookmarkStart w:id="4811" w:name="_Toc67686440"/>
      <w:bookmarkStart w:id="4812" w:name="_Toc74994729"/>
      <w:bookmarkStart w:id="4813" w:name="_Toc85467985"/>
      <w:bookmarkStart w:id="4814" w:name="_Toc89183033"/>
      <w:bookmarkStart w:id="4815" w:name="_Toc90651335"/>
      <w:bookmarkStart w:id="4816" w:name="_Toc96933485"/>
      <w:bookmarkStart w:id="4817" w:name="_Toc98507330"/>
      <w:bookmarkStart w:id="4818" w:name="_Toc98507783"/>
      <w:bookmarkStart w:id="4819" w:name="_Toc106640786"/>
      <w:bookmarkStart w:id="4820" w:name="_Toc122098660"/>
      <w:bookmarkStart w:id="4821" w:name="_Toc130844785"/>
      <w:bookmarkStart w:id="4822" w:name="_Toc138412307"/>
      <w:bookmarkStart w:id="4823" w:name="_Toc145957093"/>
      <w:bookmarkStart w:id="4824" w:name="_Toc153890790"/>
      <w:bookmarkStart w:id="4825" w:name="_Toc161835091"/>
      <w:r w:rsidRPr="00616F0C">
        <w:t>6.1.6.3.</w:t>
      </w:r>
      <w:r>
        <w:t>6</w:t>
      </w:r>
      <w:r w:rsidRPr="00616F0C">
        <w:tab/>
        <w:t xml:space="preserve">Enumeration: </w:t>
      </w:r>
      <w:r>
        <w:t>KeyType</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4826" w:name="_Toc85467986"/>
      <w:bookmarkStart w:id="4827" w:name="_Toc89183034"/>
      <w:bookmarkStart w:id="4828" w:name="_Toc90651336"/>
      <w:bookmarkStart w:id="4829" w:name="_Toc96933486"/>
      <w:bookmarkStart w:id="4830" w:name="_Toc98507331"/>
      <w:bookmarkStart w:id="4831" w:name="_Toc98507784"/>
      <w:bookmarkStart w:id="4832" w:name="_Toc106640787"/>
      <w:bookmarkStart w:id="4833" w:name="_Toc122098661"/>
      <w:bookmarkStart w:id="4834" w:name="_Toc130844786"/>
      <w:bookmarkStart w:id="4835" w:name="_Toc138412308"/>
      <w:bookmarkStart w:id="4836" w:name="_Toc145957094"/>
      <w:bookmarkStart w:id="4837" w:name="_Toc153890791"/>
      <w:bookmarkStart w:id="4838" w:name="_Toc57209226"/>
      <w:bookmarkStart w:id="4839" w:name="_Toc58588569"/>
      <w:bookmarkStart w:id="4840" w:name="_Toc66114930"/>
      <w:bookmarkStart w:id="4841" w:name="_Toc67686441"/>
      <w:bookmarkStart w:id="4842" w:name="_Toc74994730"/>
      <w:bookmarkStart w:id="4843" w:name="_Toc161835092"/>
      <w:r w:rsidRPr="00616F0C">
        <w:t>6.1.6.3.</w:t>
      </w:r>
      <w:r w:rsidRPr="00F22E85">
        <w:t>7</w:t>
      </w:r>
      <w:r w:rsidRPr="00616F0C">
        <w:tab/>
        <w:t xml:space="preserve">Enumeration: </w:t>
      </w:r>
      <w:r>
        <w:t>RetrieveRecords</w:t>
      </w:r>
      <w:bookmarkEnd w:id="4826"/>
      <w:bookmarkEnd w:id="4827"/>
      <w:bookmarkEnd w:id="4828"/>
      <w:bookmarkEnd w:id="4829"/>
      <w:bookmarkEnd w:id="4830"/>
      <w:bookmarkEnd w:id="4831"/>
      <w:bookmarkEnd w:id="4832"/>
      <w:bookmarkEnd w:id="4833"/>
      <w:bookmarkEnd w:id="4834"/>
      <w:bookmarkEnd w:id="4835"/>
      <w:bookmarkEnd w:id="4836"/>
      <w:bookmarkEnd w:id="4837"/>
      <w:bookmarkEnd w:id="4843"/>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1C7F66FD" w14:textId="48562977" w:rsidR="0094433B" w:rsidRPr="00123557" w:rsidRDefault="0094433B" w:rsidP="0094433B">
      <w:pPr>
        <w:pStyle w:val="Heading5"/>
        <w:rPr>
          <w:lang w:val="en-IN"/>
        </w:rPr>
      </w:pPr>
      <w:bookmarkStart w:id="4844" w:name="_Toc130844787"/>
      <w:bookmarkStart w:id="4845" w:name="_Toc138412309"/>
      <w:bookmarkStart w:id="4846" w:name="_Toc145957095"/>
      <w:bookmarkStart w:id="4847" w:name="_Toc153890792"/>
      <w:bookmarkStart w:id="4848" w:name="_Toc85467987"/>
      <w:bookmarkStart w:id="4849" w:name="_Toc89183035"/>
      <w:bookmarkStart w:id="4850" w:name="_Toc90651337"/>
      <w:bookmarkStart w:id="4851" w:name="_Toc96933487"/>
      <w:bookmarkStart w:id="4852" w:name="_Toc98507332"/>
      <w:bookmarkStart w:id="4853" w:name="_Toc98507785"/>
      <w:bookmarkStart w:id="4854" w:name="_Toc106640788"/>
      <w:bookmarkStart w:id="4855" w:name="_Toc122098662"/>
      <w:bookmarkStart w:id="4856" w:name="_Toc161835093"/>
      <w:r w:rsidRPr="00123557">
        <w:lastRenderedPageBreak/>
        <w:t>6.1.6.3.</w:t>
      </w:r>
      <w:r>
        <w:rPr>
          <w:lang w:val="en-IN"/>
        </w:rPr>
        <w:t>8</w:t>
      </w:r>
      <w:r w:rsidRPr="00123557">
        <w:tab/>
        <w:t xml:space="preserve">Enumeration: </w:t>
      </w:r>
      <w:r w:rsidRPr="00123557">
        <w:rPr>
          <w:lang w:val="en-IN"/>
        </w:rPr>
        <w:t>TagCountType</w:t>
      </w:r>
      <w:bookmarkEnd w:id="4844"/>
      <w:bookmarkEnd w:id="4845"/>
      <w:bookmarkEnd w:id="4846"/>
      <w:bookmarkEnd w:id="4847"/>
      <w:bookmarkEnd w:id="4856"/>
    </w:p>
    <w:p w14:paraId="5E9EC828" w14:textId="7F90A56F" w:rsidR="0094433B" w:rsidRPr="00B35AB6" w:rsidRDefault="0094433B" w:rsidP="0094433B">
      <w:pPr>
        <w:pStyle w:val="TH"/>
      </w:pPr>
      <w:r w:rsidRPr="00B35AB6">
        <w:t>Table 6.1.6.3.</w:t>
      </w:r>
      <w:r>
        <w:t>8</w:t>
      </w:r>
      <w:r w:rsidRPr="00B35AB6">
        <w:t>-1: Enumeration TagCountType</w:t>
      </w:r>
    </w:p>
    <w:tbl>
      <w:tblPr>
        <w:tblW w:w="4950" w:type="pct"/>
        <w:tblCellMar>
          <w:left w:w="0" w:type="dxa"/>
          <w:right w:w="0" w:type="dxa"/>
        </w:tblCellMar>
        <w:tblLook w:val="04A0" w:firstRow="1" w:lastRow="0" w:firstColumn="1" w:lastColumn="0" w:noHBand="0" w:noVBand="1"/>
      </w:tblPr>
      <w:tblGrid>
        <w:gridCol w:w="2747"/>
        <w:gridCol w:w="4448"/>
        <w:gridCol w:w="2330"/>
      </w:tblGrid>
      <w:tr w:rsidR="0094433B" w:rsidRPr="00123557" w14:paraId="0DF61D38" w14:textId="77777777" w:rsidTr="00812854">
        <w:tc>
          <w:tcPr>
            <w:tcW w:w="144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7194FB" w14:textId="77777777" w:rsidR="0094433B" w:rsidRPr="00123557" w:rsidRDefault="0094433B" w:rsidP="00812854">
            <w:pPr>
              <w:pStyle w:val="TAH"/>
              <w:rPr>
                <w:lang w:eastAsia="ja-JP"/>
              </w:rPr>
            </w:pPr>
            <w:r w:rsidRPr="00123557">
              <w:rPr>
                <w:lang w:eastAsia="ja-JP"/>
              </w:rPr>
              <w:t>Enumeration value</w:t>
            </w:r>
          </w:p>
        </w:tc>
        <w:tc>
          <w:tcPr>
            <w:tcW w:w="233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6D0A9E" w14:textId="77777777" w:rsidR="0094433B" w:rsidRPr="00123557" w:rsidRDefault="0094433B" w:rsidP="00812854">
            <w:pPr>
              <w:pStyle w:val="TAH"/>
              <w:rPr>
                <w:lang w:eastAsia="ja-JP"/>
              </w:rPr>
            </w:pPr>
            <w:r w:rsidRPr="00123557">
              <w:rPr>
                <w:lang w:eastAsia="ja-JP"/>
              </w:rPr>
              <w:t>Description</w:t>
            </w:r>
          </w:p>
        </w:tc>
        <w:tc>
          <w:tcPr>
            <w:tcW w:w="1223" w:type="pct"/>
            <w:tcBorders>
              <w:top w:val="single" w:sz="8" w:space="0" w:color="auto"/>
              <w:left w:val="nil"/>
              <w:bottom w:val="single" w:sz="8" w:space="0" w:color="auto"/>
              <w:right w:val="single" w:sz="8" w:space="0" w:color="auto"/>
            </w:tcBorders>
            <w:shd w:val="clear" w:color="auto" w:fill="C0C0C0"/>
            <w:hideMark/>
          </w:tcPr>
          <w:p w14:paraId="7E3D3A64" w14:textId="77777777" w:rsidR="0094433B" w:rsidRPr="00123557" w:rsidRDefault="0094433B" w:rsidP="00812854">
            <w:pPr>
              <w:pStyle w:val="TAH"/>
              <w:rPr>
                <w:lang w:eastAsia="ja-JP"/>
              </w:rPr>
            </w:pPr>
            <w:r w:rsidRPr="00123557">
              <w:rPr>
                <w:lang w:eastAsia="ja-JP"/>
              </w:rPr>
              <w:t>Applicability</w:t>
            </w:r>
          </w:p>
        </w:tc>
      </w:tr>
      <w:tr w:rsidR="0094433B" w:rsidRPr="00123557" w14:paraId="71801841"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CBAFCE" w14:textId="77777777" w:rsidR="0094433B" w:rsidRPr="00123557" w:rsidRDefault="0094433B" w:rsidP="00812854">
            <w:pPr>
              <w:pStyle w:val="TAL"/>
              <w:rPr>
                <w:lang w:val="en-IN" w:eastAsia="zh-CN"/>
              </w:rPr>
            </w:pPr>
            <w:r w:rsidRPr="00123557">
              <w:rPr>
                <w:lang w:eastAsia="ja-JP"/>
              </w:rPr>
              <w:t>"</w:t>
            </w:r>
            <w:r w:rsidRPr="00123557">
              <w:rPr>
                <w:lang w:val="en-IN" w:eastAsia="ja-JP"/>
              </w:rPr>
              <w:t>AGGREGATE_COUNT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245018" w14:textId="77777777" w:rsidR="0094433B" w:rsidRPr="00580346" w:rsidRDefault="0094433B" w:rsidP="00812854">
            <w:pPr>
              <w:pStyle w:val="TAL"/>
              <w:rPr>
                <w:rFonts w:eastAsia="Segoe UI"/>
              </w:rPr>
            </w:pPr>
            <w:r w:rsidRPr="00580346">
              <w:rPr>
                <w:rFonts w:eastAsia="Segoe UI"/>
              </w:rPr>
              <w:t>The count of all values for the specified tag from all records is requested to be returned.</w:t>
            </w:r>
          </w:p>
        </w:tc>
        <w:tc>
          <w:tcPr>
            <w:tcW w:w="1223" w:type="pct"/>
            <w:tcBorders>
              <w:top w:val="single" w:sz="8" w:space="0" w:color="auto"/>
              <w:left w:val="nil"/>
              <w:bottom w:val="single" w:sz="8" w:space="0" w:color="auto"/>
              <w:right w:val="single" w:sz="8" w:space="0" w:color="auto"/>
            </w:tcBorders>
            <w:hideMark/>
          </w:tcPr>
          <w:p w14:paraId="262195E4" w14:textId="77777777" w:rsidR="0094433B" w:rsidRPr="00123557" w:rsidRDefault="0094433B" w:rsidP="00812854">
            <w:pPr>
              <w:pStyle w:val="TAL"/>
              <w:rPr>
                <w:lang w:val="en-IN" w:eastAsia="ja-JP"/>
              </w:rPr>
            </w:pPr>
          </w:p>
        </w:tc>
      </w:tr>
      <w:tr w:rsidR="0094433B" w:rsidRPr="00123557" w14:paraId="37CAAF25"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2F59F1" w14:textId="77777777" w:rsidR="0094433B" w:rsidRPr="00123557" w:rsidRDefault="0094433B" w:rsidP="00812854">
            <w:pPr>
              <w:pStyle w:val="TAL"/>
              <w:rPr>
                <w:lang w:eastAsia="zh-CN"/>
              </w:rPr>
            </w:pPr>
            <w:r w:rsidRPr="00123557">
              <w:rPr>
                <w:lang w:eastAsia="ja-JP"/>
              </w:rPr>
              <w:t>"</w:t>
            </w:r>
            <w:r w:rsidRPr="00123557">
              <w:rPr>
                <w:lang w:val="en-IN" w:eastAsia="ja-JP"/>
              </w:rPr>
              <w:t>UNIQUE_COUNT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A54C8" w14:textId="77777777" w:rsidR="0094433B" w:rsidRPr="00580346" w:rsidRDefault="0094433B" w:rsidP="00812854">
            <w:pPr>
              <w:pStyle w:val="TAL"/>
              <w:rPr>
                <w:rFonts w:eastAsia="Segoe UI"/>
              </w:rPr>
            </w:pPr>
            <w:r w:rsidRPr="00580346">
              <w:rPr>
                <w:rFonts w:eastAsia="Segoe UI"/>
              </w:rPr>
              <w:t xml:space="preserve">The count of unique values of a tag from records matching the search expression is requested to be returned. </w:t>
            </w:r>
          </w:p>
        </w:tc>
        <w:tc>
          <w:tcPr>
            <w:tcW w:w="1223" w:type="pct"/>
            <w:tcBorders>
              <w:top w:val="single" w:sz="8" w:space="0" w:color="auto"/>
              <w:left w:val="nil"/>
              <w:bottom w:val="single" w:sz="8" w:space="0" w:color="auto"/>
              <w:right w:val="single" w:sz="8" w:space="0" w:color="auto"/>
            </w:tcBorders>
            <w:hideMark/>
          </w:tcPr>
          <w:p w14:paraId="6CB35B83" w14:textId="77777777" w:rsidR="0094433B" w:rsidRPr="00123557" w:rsidRDefault="0094433B" w:rsidP="00812854">
            <w:pPr>
              <w:pStyle w:val="TAL"/>
              <w:rPr>
                <w:lang w:eastAsia="ja-JP"/>
              </w:rPr>
            </w:pPr>
          </w:p>
        </w:tc>
      </w:tr>
      <w:tr w:rsidR="0094433B" w:rsidRPr="00123557" w14:paraId="60A7CC5D" w14:textId="77777777" w:rsidTr="0086454A">
        <w:trPr>
          <w:trHeight w:val="1390"/>
        </w:trPr>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DF056" w14:textId="77777777" w:rsidR="0094433B" w:rsidRPr="00B6585C" w:rsidRDefault="0094433B" w:rsidP="00812854">
            <w:pPr>
              <w:pStyle w:val="TAL"/>
              <w:rPr>
                <w:lang w:eastAsia="ja-JP"/>
              </w:rPr>
            </w:pPr>
            <w:r w:rsidRPr="00123557">
              <w:rPr>
                <w:lang w:eastAsia="ja-JP"/>
              </w:rPr>
              <w:t>"</w:t>
            </w:r>
            <w:r w:rsidRPr="00B6585C">
              <w:rPr>
                <w:lang w:eastAsia="ja-JP"/>
              </w:rPr>
              <w:t>TOTAL_COUNT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A018A" w14:textId="77777777" w:rsidR="0094433B" w:rsidRPr="00580346" w:rsidRDefault="0094433B" w:rsidP="00F964E0">
            <w:pPr>
              <w:pStyle w:val="TAL"/>
              <w:rPr>
                <w:rFonts w:eastAsia="Segoe UI"/>
              </w:rPr>
            </w:pPr>
            <w:r w:rsidRPr="00580346">
              <w:rPr>
                <w:rFonts w:eastAsia="Segoe UI"/>
              </w:rPr>
              <w:t xml:space="preserve">If the </w:t>
            </w:r>
            <w:r w:rsidRPr="00123557">
              <w:rPr>
                <w:lang w:eastAsia="ja-JP"/>
              </w:rPr>
              <w:t>"</w:t>
            </w:r>
            <w:r w:rsidRPr="00580346">
              <w:rPr>
                <w:rFonts w:eastAsia="Segoe UI"/>
              </w:rPr>
              <w:t>tag</w:t>
            </w:r>
            <w:r w:rsidRPr="00123557">
              <w:rPr>
                <w:lang w:eastAsia="ja-JP"/>
              </w:rPr>
              <w:t>"</w:t>
            </w:r>
            <w:r w:rsidRPr="00580346">
              <w:rPr>
                <w:rFonts w:eastAsia="Segoe UI"/>
              </w:rPr>
              <w:t xml:space="preserve"> is provided in the AdvancedCounting then the count of total values of a tag from records matching the search expression is requested to be returned.</w:t>
            </w:r>
          </w:p>
          <w:p w14:paraId="2849CCFF" w14:textId="77777777" w:rsidR="0094433B" w:rsidRPr="00580346" w:rsidRDefault="0094433B" w:rsidP="00812854">
            <w:pPr>
              <w:pStyle w:val="TAL"/>
              <w:rPr>
                <w:rFonts w:eastAsia="Segoe UI"/>
              </w:rPr>
            </w:pPr>
            <w:r w:rsidRPr="00580346">
              <w:rPr>
                <w:rFonts w:eastAsia="Segoe UI"/>
              </w:rPr>
              <w:t xml:space="preserve">Otherwise, the total number of records of the storage is requested to be returned. </w:t>
            </w:r>
          </w:p>
        </w:tc>
        <w:tc>
          <w:tcPr>
            <w:tcW w:w="1223" w:type="pct"/>
            <w:tcBorders>
              <w:top w:val="single" w:sz="8" w:space="0" w:color="auto"/>
              <w:left w:val="nil"/>
              <w:bottom w:val="single" w:sz="8" w:space="0" w:color="auto"/>
              <w:right w:val="single" w:sz="8" w:space="0" w:color="auto"/>
            </w:tcBorders>
          </w:tcPr>
          <w:p w14:paraId="324A1F84" w14:textId="77777777" w:rsidR="0094433B" w:rsidRPr="00B6585C" w:rsidRDefault="0094433B" w:rsidP="00812854">
            <w:pPr>
              <w:pStyle w:val="TAL"/>
              <w:rPr>
                <w:lang w:eastAsia="ja-JP"/>
              </w:rPr>
            </w:pPr>
          </w:p>
        </w:tc>
      </w:tr>
    </w:tbl>
    <w:p w14:paraId="2057FB95" w14:textId="77777777" w:rsidR="0094433B" w:rsidRDefault="0094433B" w:rsidP="0094433B">
      <w:pPr>
        <w:rPr>
          <w:noProof/>
          <w:lang w:val="en-US"/>
        </w:rPr>
      </w:pPr>
    </w:p>
    <w:p w14:paraId="0B2706BC" w14:textId="77777777" w:rsidR="00E134FC" w:rsidRPr="00616F0C" w:rsidRDefault="00E134FC" w:rsidP="00E134FC">
      <w:pPr>
        <w:pStyle w:val="Heading4"/>
        <w:rPr>
          <w:lang w:val="en-US"/>
        </w:rPr>
      </w:pPr>
      <w:bookmarkStart w:id="4857" w:name="_Toc130844788"/>
      <w:bookmarkStart w:id="4858" w:name="_Toc138412310"/>
      <w:bookmarkStart w:id="4859" w:name="_Toc145957096"/>
      <w:bookmarkStart w:id="4860" w:name="_Toc153890793"/>
      <w:bookmarkStart w:id="4861" w:name="_Toc161835094"/>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38"/>
      <w:bookmarkEnd w:id="4839"/>
      <w:bookmarkEnd w:id="4840"/>
      <w:bookmarkEnd w:id="4841"/>
      <w:bookmarkEnd w:id="4842"/>
      <w:bookmarkEnd w:id="4848"/>
      <w:bookmarkEnd w:id="4849"/>
      <w:bookmarkEnd w:id="4850"/>
      <w:bookmarkEnd w:id="4851"/>
      <w:bookmarkEnd w:id="4852"/>
      <w:bookmarkEnd w:id="4853"/>
      <w:bookmarkEnd w:id="4854"/>
      <w:bookmarkEnd w:id="4855"/>
      <w:bookmarkEnd w:id="4857"/>
      <w:bookmarkEnd w:id="4858"/>
      <w:bookmarkEnd w:id="4859"/>
      <w:bookmarkEnd w:id="4860"/>
      <w:bookmarkEnd w:id="4861"/>
    </w:p>
    <w:p w14:paraId="733A0B39" w14:textId="77777777" w:rsidR="00E134FC" w:rsidRPr="00616F0C" w:rsidRDefault="00E134FC" w:rsidP="00E134FC">
      <w:pPr>
        <w:pStyle w:val="Heading5"/>
      </w:pPr>
      <w:bookmarkStart w:id="4862" w:name="_Toc22187593"/>
      <w:bookmarkStart w:id="4863" w:name="_Toc22630815"/>
      <w:bookmarkStart w:id="4864" w:name="_Toc34227112"/>
      <w:bookmarkStart w:id="4865" w:name="_Toc34749827"/>
      <w:bookmarkStart w:id="4866" w:name="_Toc34750387"/>
      <w:bookmarkStart w:id="4867" w:name="_Toc34750577"/>
      <w:bookmarkStart w:id="4868" w:name="_Toc35940983"/>
      <w:bookmarkStart w:id="4869" w:name="_Toc35937416"/>
      <w:bookmarkStart w:id="4870" w:name="_Toc36463810"/>
      <w:bookmarkStart w:id="4871" w:name="_Toc43131766"/>
      <w:bookmarkStart w:id="4872" w:name="_Toc45032601"/>
      <w:bookmarkStart w:id="4873" w:name="_Toc49782295"/>
      <w:bookmarkStart w:id="4874" w:name="_Toc51873731"/>
      <w:bookmarkStart w:id="4875" w:name="_Toc57209227"/>
      <w:bookmarkStart w:id="4876" w:name="_Toc58588570"/>
      <w:bookmarkStart w:id="4877" w:name="_Toc66114931"/>
      <w:bookmarkStart w:id="4878" w:name="_Toc67686442"/>
      <w:bookmarkStart w:id="4879" w:name="_Toc74994731"/>
      <w:bookmarkStart w:id="4880" w:name="_Toc85467988"/>
      <w:bookmarkStart w:id="4881" w:name="_Toc89183036"/>
      <w:bookmarkStart w:id="4882" w:name="_Toc90651338"/>
      <w:bookmarkStart w:id="4883" w:name="_Toc96933488"/>
      <w:bookmarkStart w:id="4884" w:name="_Toc98507333"/>
      <w:bookmarkStart w:id="4885" w:name="_Toc98507786"/>
      <w:bookmarkStart w:id="4886" w:name="_Toc106640789"/>
      <w:bookmarkStart w:id="4887" w:name="_Toc122098663"/>
      <w:bookmarkStart w:id="4888" w:name="_Toc130844789"/>
      <w:bookmarkStart w:id="4889" w:name="_Toc138412311"/>
      <w:bookmarkStart w:id="4890" w:name="_Toc145957097"/>
      <w:bookmarkStart w:id="4891" w:name="_Toc153890794"/>
      <w:bookmarkStart w:id="4892" w:name="_Toc161835095"/>
      <w:r w:rsidRPr="00616F0C">
        <w:t>6.1.6.4.1</w:t>
      </w:r>
      <w:r w:rsidRPr="00616F0C">
        <w:tab/>
        <w:t xml:space="preserve">Type: </w:t>
      </w:r>
      <w:r w:rsidRPr="00616F0C">
        <w:rPr>
          <w:lang w:eastAsia="zh-CN"/>
        </w:rPr>
        <w:t>SearchExpression</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69DA6233" w14:textId="77777777" w:rsidR="00E134FC" w:rsidRDefault="00E134FC" w:rsidP="008E16EE">
            <w:pPr>
              <w:pStyle w:val="TAL"/>
            </w:pPr>
            <w:r w:rsidRPr="00616F0C">
              <w:t>AdvancedQuery</w:t>
            </w:r>
            <w:r w:rsidR="0094433B">
              <w:t>,</w:t>
            </w:r>
          </w:p>
          <w:p w14:paraId="3D4410D7" w14:textId="744D7A92" w:rsidR="0094433B" w:rsidRPr="00616F0C" w:rsidRDefault="0094433B" w:rsidP="008E16EE">
            <w:pPr>
              <w:pStyle w:val="TAL"/>
            </w:pPr>
            <w:r>
              <w:t>AdvancedCounting</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9F62DF1"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Default="00E134FC" w:rsidP="00E134FC"/>
    <w:p w14:paraId="4BC59E91" w14:textId="77777777" w:rsidR="007D6108" w:rsidRPr="00C1656B" w:rsidRDefault="007D6108" w:rsidP="007D6108">
      <w:pPr>
        <w:pStyle w:val="Heading5"/>
        <w:rPr>
          <w:lang w:val="en-US"/>
        </w:rPr>
      </w:pPr>
      <w:bookmarkStart w:id="4893" w:name="_Toc145957098"/>
      <w:bookmarkStart w:id="4894" w:name="_Toc153890795"/>
      <w:bookmarkStart w:id="4895" w:name="_Toc161835096"/>
      <w:r>
        <w:rPr>
          <w:lang w:val="en-US"/>
        </w:rPr>
        <w:t>6.1.6.4.2</w:t>
      </w:r>
      <w:r>
        <w:rPr>
          <w:lang w:val="en-US"/>
        </w:rPr>
        <w:tab/>
      </w:r>
      <w:r w:rsidRPr="00C1656B">
        <w:rPr>
          <w:lang w:val="en-US"/>
        </w:rPr>
        <w:t xml:space="preserve">Type: </w:t>
      </w:r>
      <w:r w:rsidRPr="00C1656B">
        <w:t>ExtendedProblemDetails</w:t>
      </w:r>
      <w:bookmarkEnd w:id="4893"/>
      <w:bookmarkEnd w:id="4894"/>
      <w:bookmarkEnd w:id="4895"/>
    </w:p>
    <w:p w14:paraId="77610800" w14:textId="77777777" w:rsidR="007D6108" w:rsidRPr="00C1656B" w:rsidRDefault="007D6108" w:rsidP="007D6108">
      <w:pPr>
        <w:rPr>
          <w:rFonts w:eastAsia="Aptos"/>
        </w:rPr>
      </w:pPr>
      <w:r w:rsidRPr="00C1656B">
        <w:rPr>
          <w:rFonts w:eastAsia="Aptos"/>
          <w:lang w:val="en-US"/>
        </w:rPr>
        <w:t>This data type is the "ProblemDetails" data type defined in 3GPP TS 29.571 [19] but extended with "ProblemDetailExtension" data type.</w:t>
      </w:r>
    </w:p>
    <w:p w14:paraId="607CD458" w14:textId="289F930C" w:rsidR="007D6108" w:rsidRPr="00C1656B" w:rsidRDefault="00BE5815" w:rsidP="007D6108">
      <w:pPr>
        <w:pStyle w:val="TH"/>
        <w:rPr>
          <w:lang w:eastAsia="fr-FR"/>
        </w:rPr>
      </w:pPr>
      <w:r>
        <w:rPr>
          <w:lang w:eastAsia="zh-CN"/>
        </w:rPr>
        <w:t>Table </w:t>
      </w:r>
      <w:r w:rsidR="007D6108">
        <w:rPr>
          <w:lang w:eastAsia="zh-CN"/>
        </w:rPr>
        <w:t>6.1.6.4.2</w:t>
      </w:r>
      <w:r w:rsidR="007D6108" w:rsidRPr="00C1656B">
        <w:rPr>
          <w:lang w:eastAsia="zh-CN"/>
        </w:rPr>
        <w:t xml:space="preserve">-1 </w:t>
      </w:r>
      <w:r w:rsidR="007D6108" w:rsidRPr="00C1656B">
        <w:rPr>
          <w:lang w:eastAsia="fr-FR"/>
        </w:rPr>
        <w:t>Definition of type ExtendedProblemDetails 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7D6108" w:rsidRPr="00C1656B" w14:paraId="0E46698D" w14:textId="77777777" w:rsidTr="00DB0674">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2FEB26FC" w14:textId="77777777" w:rsidR="007D6108" w:rsidRPr="00C1656B" w:rsidRDefault="007D6108" w:rsidP="00DB0674">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B43646A" w14:textId="77777777" w:rsidR="007D6108" w:rsidRPr="00C1656B" w:rsidRDefault="007D6108" w:rsidP="00DB0674">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137032AB" w14:textId="77777777" w:rsidR="007D6108" w:rsidRPr="00C1656B" w:rsidRDefault="007D6108" w:rsidP="00DB0674">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52547CD9" w14:textId="77777777" w:rsidR="007D6108" w:rsidRPr="00C1656B" w:rsidRDefault="007D6108" w:rsidP="00DB0674">
            <w:pPr>
              <w:pStyle w:val="TAH"/>
              <w:rPr>
                <w:lang w:eastAsia="fr-FR"/>
              </w:rPr>
            </w:pPr>
            <w:r w:rsidRPr="00C1656B">
              <w:rPr>
                <w:lang w:eastAsia="fr-FR"/>
              </w:rPr>
              <w:t>Applicability</w:t>
            </w:r>
          </w:p>
        </w:tc>
      </w:tr>
      <w:tr w:rsidR="007D6108" w:rsidRPr="00C1656B" w14:paraId="39CD1AA5"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E4BFC19" w14:textId="77777777" w:rsidR="007D6108" w:rsidRPr="00C1656B" w:rsidRDefault="007D6108" w:rsidP="00DB0674">
            <w:pPr>
              <w:pStyle w:val="TAL"/>
              <w:rPr>
                <w:lang w:eastAsia="fr-FR"/>
              </w:rPr>
            </w:pPr>
            <w:r w:rsidRPr="00C1656B">
              <w:rPr>
                <w:lang w:eastAsia="fr-FR"/>
              </w:rPr>
              <w:t>ProblemDetails</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04131591"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6B2EFDEA" w14:textId="77777777" w:rsidR="007D6108" w:rsidRPr="00C1656B" w:rsidRDefault="007D6108" w:rsidP="00DB0674">
            <w:pPr>
              <w:pStyle w:val="TAL"/>
              <w:rPr>
                <w:lang w:eastAsia="fr-FR"/>
              </w:rPr>
            </w:pPr>
            <w:r w:rsidRPr="00C1656B">
              <w:rPr>
                <w:lang w:eastAsia="fr-FR"/>
              </w:rPr>
              <w:t>The “ProblemDetails” data structure is specified in clause 5.2.4.1 of 3GPP TS 29.571 [19].</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04CFFA97" w14:textId="77777777" w:rsidR="007D6108" w:rsidRPr="00C1656B" w:rsidRDefault="007D6108" w:rsidP="00DB0674">
            <w:pPr>
              <w:pStyle w:val="TAL"/>
              <w:rPr>
                <w:lang w:eastAsia="fr-FR"/>
              </w:rPr>
            </w:pPr>
          </w:p>
        </w:tc>
      </w:tr>
      <w:tr w:rsidR="007D6108" w:rsidRPr="00C1656B" w14:paraId="0CE4184B"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C83F0BB" w14:textId="77777777" w:rsidR="007D6108" w:rsidRPr="00C1656B" w:rsidRDefault="007D6108" w:rsidP="00DB0674">
            <w:pPr>
              <w:pStyle w:val="TAL"/>
              <w:rPr>
                <w:lang w:eastAsia="fr-FR"/>
              </w:rPr>
            </w:pPr>
            <w:r w:rsidRPr="00C1656B">
              <w:rPr>
                <w:lang w:eastAsia="fr-FR"/>
              </w:rPr>
              <w:t>ProblemDetailsExtension</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3CB6DFAB"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EAF83A1" w14:textId="77777777" w:rsidR="007D6108" w:rsidRPr="00C1656B" w:rsidRDefault="007D6108" w:rsidP="00DB0674">
            <w:pPr>
              <w:pStyle w:val="TAL"/>
              <w:rPr>
                <w:lang w:eastAsia="fr-FR"/>
              </w:rPr>
            </w:pPr>
            <w:r w:rsidRPr="00C1656B">
              <w:rPr>
                <w:lang w:eastAsia="fr-FR"/>
              </w:rPr>
              <w:t>Contains either the stored record or meta of the record associated with the error.</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E598F88" w14:textId="77777777" w:rsidR="007D6108" w:rsidRPr="00C1656B" w:rsidRDefault="007D6108" w:rsidP="00DB0674">
            <w:pPr>
              <w:pStyle w:val="TAL"/>
              <w:rPr>
                <w:lang w:eastAsia="fr-FR"/>
              </w:rPr>
            </w:pPr>
          </w:p>
        </w:tc>
      </w:tr>
    </w:tbl>
    <w:p w14:paraId="2584BE74" w14:textId="77777777" w:rsidR="007D6108" w:rsidRDefault="007D6108" w:rsidP="007D6108">
      <w:pPr>
        <w:rPr>
          <w:lang w:val="en-US"/>
        </w:rPr>
      </w:pPr>
    </w:p>
    <w:p w14:paraId="52E9502D" w14:textId="77777777" w:rsidR="007D6108" w:rsidRPr="00616F0C" w:rsidRDefault="007D6108" w:rsidP="007D6108">
      <w:pPr>
        <w:pStyle w:val="Heading5"/>
      </w:pPr>
      <w:bookmarkStart w:id="4896" w:name="_Toc145957099"/>
      <w:bookmarkStart w:id="4897" w:name="_Toc153890796"/>
      <w:bookmarkStart w:id="4898" w:name="_Toc22187596"/>
      <w:bookmarkStart w:id="4899" w:name="_Toc22630818"/>
      <w:bookmarkStart w:id="4900" w:name="_Toc34227113"/>
      <w:bookmarkStart w:id="4901" w:name="_Toc34749828"/>
      <w:bookmarkStart w:id="4902" w:name="_Toc34750388"/>
      <w:bookmarkStart w:id="4903" w:name="_Toc34750578"/>
      <w:bookmarkStart w:id="4904" w:name="_Toc35940984"/>
      <w:bookmarkStart w:id="4905" w:name="_Toc35937417"/>
      <w:bookmarkStart w:id="4906" w:name="_Toc36463811"/>
      <w:bookmarkStart w:id="4907" w:name="_Toc43131767"/>
      <w:bookmarkStart w:id="4908" w:name="_Toc45032602"/>
      <w:bookmarkStart w:id="4909" w:name="_Toc49782296"/>
      <w:bookmarkStart w:id="4910" w:name="_Toc51873732"/>
      <w:bookmarkStart w:id="4911" w:name="_Toc57209228"/>
      <w:bookmarkStart w:id="4912" w:name="_Toc58588571"/>
      <w:bookmarkStart w:id="4913" w:name="_Toc66114932"/>
      <w:bookmarkStart w:id="4914" w:name="_Toc67686443"/>
      <w:bookmarkStart w:id="4915" w:name="_Toc74994732"/>
      <w:bookmarkStart w:id="4916" w:name="_Toc85467989"/>
      <w:bookmarkStart w:id="4917" w:name="_Toc89181520"/>
      <w:bookmarkStart w:id="4918" w:name="_Toc89183037"/>
      <w:bookmarkStart w:id="4919" w:name="_Toc90651339"/>
      <w:bookmarkStart w:id="4920" w:name="_Toc96933489"/>
      <w:bookmarkStart w:id="4921" w:name="_Toc98507334"/>
      <w:bookmarkStart w:id="4922" w:name="_Toc98507787"/>
      <w:bookmarkStart w:id="4923" w:name="_Toc106640790"/>
      <w:bookmarkStart w:id="4924" w:name="_Toc122098664"/>
      <w:bookmarkStart w:id="4925" w:name="_Toc130844790"/>
      <w:bookmarkStart w:id="4926" w:name="_Toc138412312"/>
      <w:bookmarkStart w:id="4927" w:name="_Toc161835097"/>
      <w:r w:rsidRPr="00616F0C">
        <w:t>6.1.6.4.</w:t>
      </w:r>
      <w:r>
        <w:t>3</w:t>
      </w:r>
      <w:r w:rsidRPr="00616F0C">
        <w:tab/>
        <w:t xml:space="preserve">Type: </w:t>
      </w:r>
      <w:r>
        <w:rPr>
          <w:lang w:eastAsia="zh-CN"/>
        </w:rPr>
        <w:t>ProblemDetailExtension</w:t>
      </w:r>
      <w:bookmarkEnd w:id="4896"/>
      <w:bookmarkEnd w:id="4897"/>
      <w:bookmarkEnd w:id="4927"/>
    </w:p>
    <w:p w14:paraId="5BB5BDB1" w14:textId="7D101861" w:rsidR="007D6108" w:rsidRPr="00616F0C" w:rsidRDefault="007D6108" w:rsidP="007D6108">
      <w:pPr>
        <w:pStyle w:val="TH"/>
      </w:pPr>
      <w:r w:rsidRPr="00616F0C">
        <w:rPr>
          <w:noProof/>
        </w:rPr>
        <w:t>Table </w:t>
      </w:r>
      <w:r w:rsidRPr="00616F0C">
        <w:t>6.1.6.4.</w:t>
      </w:r>
      <w:r w:rsidR="00BE5815">
        <w:t>3</w:t>
      </w:r>
      <w:r w:rsidRPr="00616F0C">
        <w:t xml:space="preserve">-1: </w:t>
      </w:r>
      <w:r w:rsidRPr="00616F0C">
        <w:rPr>
          <w:noProof/>
        </w:rPr>
        <w:t xml:space="preserve">Definition of type </w:t>
      </w:r>
      <w:r>
        <w:rPr>
          <w:lang w:eastAsia="zh-CN"/>
        </w:rPr>
        <w:t>ProblemDetailExtension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7D6108" w:rsidRPr="00616F0C" w14:paraId="5750F717"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663B05FE" w14:textId="77777777" w:rsidR="007D6108" w:rsidRPr="00616F0C" w:rsidRDefault="007D6108" w:rsidP="00DB0674">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161C130" w14:textId="77777777" w:rsidR="007D6108" w:rsidRPr="00616F0C" w:rsidRDefault="007D6108" w:rsidP="00DB0674">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E3CEEBC" w14:textId="77777777" w:rsidR="007D6108" w:rsidRPr="00616F0C" w:rsidRDefault="007D6108" w:rsidP="00DB0674">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29F60CA" w14:textId="77777777" w:rsidR="007D6108" w:rsidRPr="00616F0C" w:rsidRDefault="007D6108" w:rsidP="00DB0674">
            <w:pPr>
              <w:pStyle w:val="TAH"/>
              <w:rPr>
                <w:rFonts w:cs="Arial"/>
                <w:szCs w:val="18"/>
              </w:rPr>
            </w:pPr>
            <w:r w:rsidRPr="00616F0C">
              <w:rPr>
                <w:rFonts w:cs="Arial"/>
                <w:szCs w:val="18"/>
              </w:rPr>
              <w:t>Applicability</w:t>
            </w:r>
          </w:p>
        </w:tc>
      </w:tr>
      <w:tr w:rsidR="007D6108" w:rsidRPr="00616F0C" w14:paraId="2F897532"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58241D69" w14:textId="77777777" w:rsidR="007D6108" w:rsidRPr="00616F0C" w:rsidRDefault="007D6108" w:rsidP="00DB0674">
            <w:pPr>
              <w:pStyle w:val="TAL"/>
            </w:pPr>
            <w:r>
              <w:rPr>
                <w:lang w:eastAsia="zh-CN"/>
              </w:rPr>
              <w:t>Record</w:t>
            </w:r>
          </w:p>
        </w:tc>
        <w:tc>
          <w:tcPr>
            <w:tcW w:w="1169" w:type="dxa"/>
            <w:tcBorders>
              <w:top w:val="single" w:sz="4" w:space="0" w:color="auto"/>
              <w:left w:val="single" w:sz="4" w:space="0" w:color="auto"/>
              <w:bottom w:val="single" w:sz="4" w:space="0" w:color="auto"/>
              <w:right w:val="single" w:sz="4" w:space="0" w:color="auto"/>
            </w:tcBorders>
          </w:tcPr>
          <w:p w14:paraId="7C892473" w14:textId="77777777" w:rsidR="007D6108" w:rsidRPr="00616F0C" w:rsidRDefault="007D6108" w:rsidP="00DB0674">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44851C7" w14:textId="77777777" w:rsidR="007D6108" w:rsidRPr="00616F0C" w:rsidRDefault="007D6108" w:rsidP="00DB0674">
            <w:pPr>
              <w:pStyle w:val="TAL"/>
              <w:rPr>
                <w:rFonts w:cs="Arial"/>
                <w:szCs w:val="18"/>
              </w:rPr>
            </w:pPr>
            <w:r>
              <w:rPr>
                <w:rFonts w:cs="Arial"/>
                <w:szCs w:val="18"/>
              </w:rPr>
              <w:t>The stored record</w:t>
            </w:r>
          </w:p>
        </w:tc>
        <w:tc>
          <w:tcPr>
            <w:tcW w:w="2092" w:type="dxa"/>
            <w:tcBorders>
              <w:top w:val="single" w:sz="4" w:space="0" w:color="auto"/>
              <w:left w:val="single" w:sz="4" w:space="0" w:color="auto"/>
              <w:bottom w:val="single" w:sz="4" w:space="0" w:color="auto"/>
              <w:right w:val="single" w:sz="4" w:space="0" w:color="auto"/>
            </w:tcBorders>
          </w:tcPr>
          <w:p w14:paraId="55761ED3" w14:textId="77777777" w:rsidR="007D6108" w:rsidRPr="00616F0C" w:rsidRDefault="007D6108" w:rsidP="00DB0674">
            <w:pPr>
              <w:pStyle w:val="TAL"/>
            </w:pPr>
          </w:p>
        </w:tc>
      </w:tr>
      <w:tr w:rsidR="007D6108" w:rsidRPr="00616F0C" w14:paraId="299A284E"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4761D242" w14:textId="77777777" w:rsidR="007D6108" w:rsidRPr="00616F0C" w:rsidRDefault="007D6108" w:rsidP="00DB0674">
            <w:pPr>
              <w:pStyle w:val="TAL"/>
              <w:rPr>
                <w:lang w:eastAsia="zh-CN"/>
              </w:rPr>
            </w:pPr>
            <w:r>
              <w:rPr>
                <w:lang w:eastAsia="zh-CN"/>
              </w:rPr>
              <w:t>RecordMeta</w:t>
            </w:r>
          </w:p>
        </w:tc>
        <w:tc>
          <w:tcPr>
            <w:tcW w:w="1169" w:type="dxa"/>
            <w:tcBorders>
              <w:top w:val="single" w:sz="4" w:space="0" w:color="auto"/>
              <w:left w:val="single" w:sz="4" w:space="0" w:color="auto"/>
              <w:bottom w:val="single" w:sz="4" w:space="0" w:color="auto"/>
              <w:right w:val="single" w:sz="4" w:space="0" w:color="auto"/>
            </w:tcBorders>
          </w:tcPr>
          <w:p w14:paraId="0ECC18AE" w14:textId="77777777" w:rsidR="007D6108" w:rsidRPr="00616F0C" w:rsidDel="00C25539" w:rsidRDefault="007D6108" w:rsidP="00DB0674">
            <w:pPr>
              <w:pStyle w:val="TAL"/>
            </w:pPr>
            <w:r>
              <w:t>0..</w:t>
            </w:r>
            <w:r w:rsidRPr="00616F0C">
              <w:t>1</w:t>
            </w:r>
          </w:p>
        </w:tc>
        <w:tc>
          <w:tcPr>
            <w:tcW w:w="3827" w:type="dxa"/>
            <w:tcBorders>
              <w:top w:val="single" w:sz="4" w:space="0" w:color="auto"/>
              <w:left w:val="single" w:sz="4" w:space="0" w:color="auto"/>
              <w:bottom w:val="single" w:sz="4" w:space="0" w:color="auto"/>
              <w:right w:val="single" w:sz="4" w:space="0" w:color="auto"/>
            </w:tcBorders>
          </w:tcPr>
          <w:p w14:paraId="46DB7180" w14:textId="77777777" w:rsidR="007D6108" w:rsidRPr="00616F0C" w:rsidRDefault="007D6108" w:rsidP="00DB0674">
            <w:pPr>
              <w:pStyle w:val="TAL"/>
              <w:rPr>
                <w:lang w:eastAsia="zh-CN"/>
              </w:rPr>
            </w:pPr>
            <w:r>
              <w:rPr>
                <w:rFonts w:cs="Arial"/>
                <w:szCs w:val="18"/>
              </w:rPr>
              <w:t>The meta of a stored record</w:t>
            </w:r>
          </w:p>
        </w:tc>
        <w:tc>
          <w:tcPr>
            <w:tcW w:w="2092" w:type="dxa"/>
            <w:tcBorders>
              <w:top w:val="single" w:sz="4" w:space="0" w:color="auto"/>
              <w:left w:val="single" w:sz="4" w:space="0" w:color="auto"/>
              <w:bottom w:val="single" w:sz="4" w:space="0" w:color="auto"/>
              <w:right w:val="single" w:sz="4" w:space="0" w:color="auto"/>
            </w:tcBorders>
          </w:tcPr>
          <w:p w14:paraId="6B9E0E5E" w14:textId="77777777" w:rsidR="007D6108" w:rsidRPr="00616F0C" w:rsidRDefault="007D6108" w:rsidP="00DB0674">
            <w:pPr>
              <w:pStyle w:val="TAL"/>
            </w:pPr>
          </w:p>
        </w:tc>
      </w:tr>
    </w:tbl>
    <w:p w14:paraId="1A09116E" w14:textId="77777777" w:rsidR="007D6108" w:rsidRPr="00616F0C" w:rsidRDefault="007D6108" w:rsidP="007D6108"/>
    <w:p w14:paraId="2927DBCB" w14:textId="77777777" w:rsidR="00E134FC" w:rsidRPr="00616F0C" w:rsidRDefault="00E134FC" w:rsidP="00E134FC">
      <w:pPr>
        <w:pStyle w:val="Heading3"/>
      </w:pPr>
      <w:bookmarkStart w:id="4928" w:name="_Toc145957100"/>
      <w:bookmarkStart w:id="4929" w:name="_Toc153890797"/>
      <w:bookmarkStart w:id="4930" w:name="_Toc161835098"/>
      <w:r w:rsidRPr="00616F0C">
        <w:lastRenderedPageBreak/>
        <w:t>6.1.7</w:t>
      </w:r>
      <w:r w:rsidRPr="00616F0C">
        <w:tab/>
        <w:t>Error Handling</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8"/>
      <w:bookmarkEnd w:id="4929"/>
      <w:bookmarkEnd w:id="4930"/>
    </w:p>
    <w:p w14:paraId="7927CB11" w14:textId="77777777" w:rsidR="00E134FC" w:rsidRPr="00616F0C" w:rsidRDefault="00E134FC" w:rsidP="00E134FC">
      <w:pPr>
        <w:pStyle w:val="Heading4"/>
      </w:pPr>
      <w:bookmarkStart w:id="4931" w:name="_Toc22187597"/>
      <w:bookmarkStart w:id="4932" w:name="_Toc22630819"/>
      <w:bookmarkStart w:id="4933" w:name="_Toc34227114"/>
      <w:bookmarkStart w:id="4934" w:name="_Toc34749829"/>
      <w:bookmarkStart w:id="4935" w:name="_Toc34750389"/>
      <w:bookmarkStart w:id="4936" w:name="_Toc34750579"/>
      <w:bookmarkStart w:id="4937" w:name="_Toc35940985"/>
      <w:bookmarkStart w:id="4938" w:name="_Toc35937418"/>
      <w:bookmarkStart w:id="4939" w:name="_Toc36463812"/>
      <w:bookmarkStart w:id="4940" w:name="_Toc43131768"/>
      <w:bookmarkStart w:id="4941" w:name="_Toc45032603"/>
      <w:bookmarkStart w:id="4942" w:name="_Toc49782297"/>
      <w:bookmarkStart w:id="4943" w:name="_Toc51873733"/>
      <w:bookmarkStart w:id="4944" w:name="_Toc57209229"/>
      <w:bookmarkStart w:id="4945" w:name="_Toc58588572"/>
      <w:bookmarkStart w:id="4946" w:name="_Toc66114933"/>
      <w:bookmarkStart w:id="4947" w:name="_Toc67686444"/>
      <w:bookmarkStart w:id="4948" w:name="_Toc74994733"/>
      <w:bookmarkStart w:id="4949" w:name="_Toc85467990"/>
      <w:bookmarkStart w:id="4950" w:name="_Toc89183038"/>
      <w:bookmarkStart w:id="4951" w:name="_Toc90651340"/>
      <w:bookmarkStart w:id="4952" w:name="_Toc96933490"/>
      <w:bookmarkStart w:id="4953" w:name="_Toc98507335"/>
      <w:bookmarkStart w:id="4954" w:name="_Toc98507788"/>
      <w:bookmarkStart w:id="4955" w:name="_Toc106640791"/>
      <w:bookmarkStart w:id="4956" w:name="_Toc122098665"/>
      <w:bookmarkStart w:id="4957" w:name="_Toc130844791"/>
      <w:bookmarkStart w:id="4958" w:name="_Toc138412313"/>
      <w:bookmarkStart w:id="4959" w:name="_Toc145957101"/>
      <w:bookmarkStart w:id="4960" w:name="_Toc153890798"/>
      <w:bookmarkStart w:id="4961" w:name="_Toc161835099"/>
      <w:r w:rsidRPr="00616F0C">
        <w:t>6.1.7.1</w:t>
      </w:r>
      <w:r w:rsidRPr="00616F0C">
        <w:tab/>
        <w:t>General</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4962" w:name="_Toc22187598"/>
      <w:bookmarkStart w:id="4963" w:name="_Toc22630820"/>
      <w:bookmarkStart w:id="4964" w:name="_Toc34227115"/>
      <w:bookmarkStart w:id="4965" w:name="_Toc34749830"/>
      <w:bookmarkStart w:id="4966" w:name="_Toc34750390"/>
      <w:bookmarkStart w:id="4967" w:name="_Toc34750580"/>
      <w:bookmarkStart w:id="4968" w:name="_Toc35940986"/>
      <w:bookmarkStart w:id="4969" w:name="_Toc35937419"/>
      <w:bookmarkStart w:id="4970" w:name="_Toc36463813"/>
      <w:bookmarkStart w:id="4971" w:name="_Toc43131769"/>
      <w:bookmarkStart w:id="4972" w:name="_Toc45032604"/>
      <w:bookmarkStart w:id="4973" w:name="_Toc49782298"/>
      <w:bookmarkStart w:id="4974" w:name="_Toc51873734"/>
      <w:bookmarkStart w:id="4975" w:name="_Toc57209230"/>
      <w:bookmarkStart w:id="4976" w:name="_Toc58588573"/>
      <w:bookmarkStart w:id="4977" w:name="_Toc66114934"/>
      <w:bookmarkStart w:id="4978" w:name="_Toc67686445"/>
      <w:bookmarkStart w:id="4979" w:name="_Toc74994734"/>
      <w:bookmarkStart w:id="4980" w:name="_Toc85467991"/>
      <w:bookmarkStart w:id="4981" w:name="_Toc89183039"/>
      <w:bookmarkStart w:id="4982" w:name="_Toc90651341"/>
      <w:bookmarkStart w:id="4983" w:name="_Toc96933491"/>
      <w:bookmarkStart w:id="4984" w:name="_Toc98507336"/>
      <w:bookmarkStart w:id="4985" w:name="_Toc98507789"/>
      <w:bookmarkStart w:id="4986" w:name="_Toc106640792"/>
      <w:bookmarkStart w:id="4987" w:name="_Toc122098666"/>
      <w:bookmarkStart w:id="4988" w:name="_Toc130844792"/>
      <w:bookmarkStart w:id="4989" w:name="_Toc138412314"/>
      <w:bookmarkStart w:id="4990" w:name="_Toc145957102"/>
      <w:bookmarkStart w:id="4991" w:name="_Toc153890799"/>
      <w:bookmarkStart w:id="4992" w:name="_Toc161835100"/>
      <w:r w:rsidRPr="00616F0C">
        <w:t>6.1.7.2</w:t>
      </w:r>
      <w:r w:rsidRPr="00616F0C">
        <w:tab/>
        <w:t>Protocol Errors</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229CC930"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4993" w:name="_Toc22187599"/>
      <w:bookmarkStart w:id="4994" w:name="_Toc22630821"/>
      <w:bookmarkStart w:id="4995" w:name="_Toc34227116"/>
      <w:bookmarkStart w:id="4996" w:name="_Toc34749831"/>
      <w:bookmarkStart w:id="4997" w:name="_Toc34750391"/>
      <w:bookmarkStart w:id="4998" w:name="_Toc34750581"/>
      <w:bookmarkStart w:id="4999" w:name="_Toc35940987"/>
      <w:bookmarkStart w:id="5000" w:name="_Toc35937420"/>
      <w:bookmarkStart w:id="5001" w:name="_Toc36463814"/>
      <w:bookmarkStart w:id="5002" w:name="_Toc43131770"/>
      <w:bookmarkStart w:id="5003" w:name="_Toc45032605"/>
      <w:bookmarkStart w:id="5004" w:name="_Toc49782299"/>
      <w:bookmarkStart w:id="5005" w:name="_Toc51873735"/>
      <w:bookmarkStart w:id="5006" w:name="_Toc57209231"/>
      <w:bookmarkStart w:id="5007" w:name="_Toc58588574"/>
      <w:bookmarkStart w:id="5008" w:name="_Toc66114935"/>
      <w:bookmarkStart w:id="5009" w:name="_Toc67686446"/>
      <w:bookmarkStart w:id="5010" w:name="_Toc74994735"/>
      <w:bookmarkStart w:id="5011" w:name="_Toc85467992"/>
      <w:bookmarkStart w:id="5012" w:name="_Toc89183040"/>
      <w:bookmarkStart w:id="5013" w:name="_Toc90651342"/>
      <w:bookmarkStart w:id="5014" w:name="_Toc96933492"/>
      <w:bookmarkStart w:id="5015" w:name="_Toc98507337"/>
      <w:bookmarkStart w:id="5016" w:name="_Toc98507790"/>
      <w:bookmarkStart w:id="5017" w:name="_Toc106640793"/>
      <w:bookmarkStart w:id="5018" w:name="_Toc122098667"/>
      <w:bookmarkStart w:id="5019" w:name="_Toc130844793"/>
      <w:bookmarkStart w:id="5020" w:name="_Toc138412315"/>
      <w:bookmarkStart w:id="5021" w:name="_Toc145957103"/>
      <w:bookmarkStart w:id="5022" w:name="_Toc153890800"/>
      <w:bookmarkStart w:id="5023" w:name="_Toc161835101"/>
      <w:r w:rsidRPr="00616F0C">
        <w:t>6.1.7.3</w:t>
      </w:r>
      <w:r w:rsidRPr="00616F0C">
        <w:tab/>
        <w:t>Application Errors</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07"/>
        <w:gridCol w:w="1489"/>
        <w:gridCol w:w="3931"/>
      </w:tblGrid>
      <w:tr w:rsidR="00E134FC" w:rsidRPr="00616F0C" w14:paraId="1B0BC45F"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5024" w:name="_Toc492899751"/>
            <w:bookmarkStart w:id="5025" w:name="_Toc492900030"/>
            <w:bookmarkStart w:id="5026" w:name="_Toc492967832"/>
            <w:bookmarkStart w:id="5027" w:name="_Toc492972920"/>
            <w:bookmarkStart w:id="5028" w:name="_Toc492973140"/>
            <w:bookmarkStart w:id="5029" w:name="_Toc493774060"/>
            <w:bookmarkStart w:id="5030" w:name="_Toc508285804"/>
            <w:bookmarkStart w:id="5031" w:name="_Toc508287269"/>
            <w:bookmarkStart w:id="5032" w:name="_Toc22187600"/>
            <w:bookmarkStart w:id="5033" w:name="_Toc22630822"/>
            <w:r>
              <w:t>SUBSCRIPTION_NOT_FOUND</w:t>
            </w:r>
          </w:p>
        </w:tc>
        <w:tc>
          <w:tcPr>
            <w:tcW w:w="1646" w:type="dxa"/>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r w:rsidR="00F81D92" w:rsidRPr="0063103E" w14:paraId="4C7776D6"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2C830AF1" w14:textId="77777777" w:rsidR="00F81D92" w:rsidRDefault="00F81D92" w:rsidP="009573F3">
            <w:pPr>
              <w:pStyle w:val="TAL"/>
            </w:pPr>
            <w:r w:rsidRPr="00FA742E">
              <w:t>DATABASE_INCONSISTENCY</w:t>
            </w:r>
            <w:r>
              <w:t>_PUT_REQUEST</w:t>
            </w:r>
          </w:p>
        </w:tc>
        <w:tc>
          <w:tcPr>
            <w:tcW w:w="1646" w:type="dxa"/>
            <w:tcBorders>
              <w:top w:val="single" w:sz="4" w:space="0" w:color="auto"/>
              <w:left w:val="single" w:sz="4" w:space="0" w:color="auto"/>
              <w:bottom w:val="single" w:sz="4" w:space="0" w:color="auto"/>
              <w:right w:val="single" w:sz="4" w:space="0" w:color="auto"/>
            </w:tcBorders>
          </w:tcPr>
          <w:p w14:paraId="3A478B61" w14:textId="77777777" w:rsidR="00F81D92" w:rsidRDefault="00F81D92" w:rsidP="009573F3">
            <w:pPr>
              <w:pStyle w:val="TAL"/>
            </w:pPr>
            <w:r>
              <w:t>409 Conflict</w:t>
            </w:r>
          </w:p>
        </w:tc>
        <w:tc>
          <w:tcPr>
            <w:tcW w:w="5141" w:type="dxa"/>
            <w:tcBorders>
              <w:top w:val="single" w:sz="4" w:space="0" w:color="auto"/>
              <w:left w:val="single" w:sz="4" w:space="0" w:color="auto"/>
              <w:bottom w:val="single" w:sz="4" w:space="0" w:color="auto"/>
              <w:right w:val="single" w:sz="4" w:space="0" w:color="auto"/>
            </w:tcBorders>
          </w:tcPr>
          <w:p w14:paraId="65BADB2F" w14:textId="77777777" w:rsidR="00F81D92" w:rsidRPr="0063103E" w:rsidRDefault="00F81D92" w:rsidP="009573F3">
            <w:pPr>
              <w:pStyle w:val="TAL"/>
              <w:rPr>
                <w:lang w:eastAsia="zh-CN"/>
              </w:rPr>
            </w:pPr>
            <w:r w:rsidRPr="00ED00C6">
              <w:rPr>
                <w:lang w:eastAsia="zh-CN"/>
              </w:rPr>
              <w:t>Indicates that the request could not be processed because of conflict in the current state of the resource,</w:t>
            </w:r>
          </w:p>
        </w:tc>
      </w:tr>
      <w:tr w:rsidR="00F81D92" w:rsidRPr="0063103E" w14:paraId="023DE622"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E16C4A3" w14:textId="77777777" w:rsidR="00F81D92" w:rsidRDefault="00F81D92" w:rsidP="009573F3">
            <w:pPr>
              <w:pStyle w:val="TAL"/>
            </w:pPr>
            <w:r>
              <w:t>INCORRECT_CONDITIONAL_GET_REQUEST</w:t>
            </w:r>
          </w:p>
        </w:tc>
        <w:tc>
          <w:tcPr>
            <w:tcW w:w="1646" w:type="dxa"/>
            <w:tcBorders>
              <w:top w:val="single" w:sz="4" w:space="0" w:color="auto"/>
              <w:left w:val="single" w:sz="4" w:space="0" w:color="auto"/>
              <w:bottom w:val="single" w:sz="4" w:space="0" w:color="auto"/>
              <w:right w:val="single" w:sz="4" w:space="0" w:color="auto"/>
            </w:tcBorders>
          </w:tcPr>
          <w:p w14:paraId="6A827355" w14:textId="77777777" w:rsidR="00F81D92" w:rsidRDefault="00F81D92" w:rsidP="009573F3">
            <w:pPr>
              <w:pStyle w:val="TAL"/>
            </w:pPr>
            <w:r>
              <w:t>412 Precondition Failed</w:t>
            </w:r>
          </w:p>
        </w:tc>
        <w:tc>
          <w:tcPr>
            <w:tcW w:w="5141" w:type="dxa"/>
            <w:tcBorders>
              <w:top w:val="single" w:sz="4" w:space="0" w:color="auto"/>
              <w:left w:val="single" w:sz="4" w:space="0" w:color="auto"/>
              <w:bottom w:val="single" w:sz="4" w:space="0" w:color="auto"/>
              <w:right w:val="single" w:sz="4" w:space="0" w:color="auto"/>
            </w:tcBorders>
          </w:tcPr>
          <w:p w14:paraId="298F8714" w14:textId="77777777" w:rsidR="00F81D92" w:rsidRPr="0063103E" w:rsidRDefault="00F81D92" w:rsidP="009573F3">
            <w:pPr>
              <w:pStyle w:val="TAL"/>
              <w:rPr>
                <w:lang w:eastAsia="zh-CN"/>
              </w:rPr>
            </w:pPr>
            <w:r w:rsidRPr="00D338F4">
              <w:rPr>
                <w:lang w:eastAsia="zh-CN"/>
              </w:rPr>
              <w:t xml:space="preserve">One or more conditions given in the request header fields evaluated to false when tested in the </w:t>
            </w:r>
            <w:r>
              <w:rPr>
                <w:lang w:eastAsia="zh-CN"/>
              </w:rPr>
              <w:t>UDSF</w:t>
            </w:r>
            <w:r w:rsidRPr="00D338F4">
              <w:rPr>
                <w:lang w:eastAsia="zh-CN"/>
              </w:rPr>
              <w:t>.</w:t>
            </w:r>
          </w:p>
        </w:tc>
      </w:tr>
      <w:tr w:rsidR="00F81D92" w:rsidRPr="0063103E" w14:paraId="2AEB9501"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BB24DFE" w14:textId="77777777" w:rsidR="00F81D92" w:rsidRDefault="00F81D92" w:rsidP="009573F3">
            <w:pPr>
              <w:pStyle w:val="TAL"/>
            </w:pPr>
            <w:r>
              <w:t>DATABASE_INCONSISTENCY</w:t>
            </w:r>
          </w:p>
        </w:tc>
        <w:tc>
          <w:tcPr>
            <w:tcW w:w="1646" w:type="dxa"/>
            <w:tcBorders>
              <w:top w:val="single" w:sz="4" w:space="0" w:color="auto"/>
              <w:left w:val="single" w:sz="4" w:space="0" w:color="auto"/>
              <w:bottom w:val="single" w:sz="4" w:space="0" w:color="auto"/>
              <w:right w:val="single" w:sz="4" w:space="0" w:color="auto"/>
            </w:tcBorders>
          </w:tcPr>
          <w:p w14:paraId="2266C020" w14:textId="77777777" w:rsidR="00F81D92" w:rsidRDefault="00F81D92" w:rsidP="009573F3">
            <w:pPr>
              <w:pStyle w:val="TAL"/>
            </w:pPr>
            <w:r>
              <w:t>500 Internal Server Error</w:t>
            </w:r>
          </w:p>
        </w:tc>
        <w:tc>
          <w:tcPr>
            <w:tcW w:w="5141" w:type="dxa"/>
            <w:tcBorders>
              <w:top w:val="single" w:sz="4" w:space="0" w:color="auto"/>
              <w:left w:val="single" w:sz="4" w:space="0" w:color="auto"/>
              <w:bottom w:val="single" w:sz="4" w:space="0" w:color="auto"/>
              <w:right w:val="single" w:sz="4" w:space="0" w:color="auto"/>
            </w:tcBorders>
          </w:tcPr>
          <w:p w14:paraId="5AE5549B" w14:textId="77777777" w:rsidR="00F81D92" w:rsidRPr="0063103E" w:rsidRDefault="00F81D92" w:rsidP="009573F3">
            <w:pPr>
              <w:pStyle w:val="TAL"/>
              <w:rPr>
                <w:lang w:eastAsia="zh-CN"/>
              </w:rPr>
            </w:pPr>
            <w:r w:rsidRPr="00ED00C6">
              <w:rPr>
                <w:lang w:eastAsia="zh-CN"/>
              </w:rPr>
              <w:t>Requested data cannot be returned due to database inconsistency</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5034" w:name="_Toc34227117"/>
      <w:bookmarkStart w:id="5035" w:name="_Toc34749832"/>
      <w:bookmarkStart w:id="5036" w:name="_Toc34750392"/>
      <w:bookmarkStart w:id="5037" w:name="_Toc34750582"/>
      <w:bookmarkStart w:id="5038" w:name="_Toc35940988"/>
      <w:bookmarkStart w:id="5039" w:name="_Toc35937421"/>
      <w:bookmarkStart w:id="5040" w:name="_Toc36463815"/>
      <w:bookmarkStart w:id="5041" w:name="_Toc43131771"/>
      <w:bookmarkStart w:id="5042" w:name="_Toc45032606"/>
      <w:bookmarkStart w:id="5043" w:name="_Toc49782300"/>
      <w:bookmarkStart w:id="5044" w:name="_Toc51873736"/>
      <w:bookmarkStart w:id="5045" w:name="_Toc57209232"/>
      <w:bookmarkStart w:id="5046" w:name="_Toc58588575"/>
      <w:bookmarkStart w:id="5047" w:name="_Toc66114936"/>
      <w:bookmarkStart w:id="5048" w:name="_Toc67686447"/>
      <w:bookmarkStart w:id="5049" w:name="_Toc74994736"/>
      <w:bookmarkStart w:id="5050" w:name="_Toc85467993"/>
      <w:bookmarkStart w:id="5051" w:name="_Toc89181521"/>
      <w:bookmarkStart w:id="5052" w:name="_Toc89183041"/>
      <w:bookmarkStart w:id="5053" w:name="_Toc90651343"/>
      <w:bookmarkStart w:id="5054" w:name="_Toc96933493"/>
      <w:bookmarkStart w:id="5055" w:name="_Toc98507338"/>
      <w:bookmarkStart w:id="5056" w:name="_Toc98507791"/>
      <w:bookmarkStart w:id="5057" w:name="_Toc106640794"/>
      <w:bookmarkStart w:id="5058" w:name="_Toc122098668"/>
      <w:bookmarkStart w:id="5059" w:name="_Toc130844794"/>
      <w:bookmarkStart w:id="5060" w:name="_Toc138412316"/>
      <w:bookmarkStart w:id="5061" w:name="_Toc145957104"/>
      <w:bookmarkStart w:id="5062" w:name="_Toc153890801"/>
      <w:bookmarkStart w:id="5063" w:name="_Toc161835102"/>
      <w:r w:rsidRPr="00616F0C">
        <w:t>6.1.8</w:t>
      </w:r>
      <w:r w:rsidRPr="00616F0C">
        <w:rPr>
          <w:lang w:eastAsia="zh-CN"/>
        </w:rPr>
        <w:tab/>
        <w:t>Feature negotiation</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3F85A11F" w:rsidR="00E134FC" w:rsidRDefault="00E134FC" w:rsidP="008E16EE">
            <w:pPr>
              <w:pStyle w:val="TAL"/>
              <w:rPr>
                <w:rFonts w:cs="Arial"/>
                <w:szCs w:val="18"/>
              </w:rPr>
            </w:pPr>
            <w:r>
              <w:rPr>
                <w:rFonts w:cs="Arial"/>
                <w:szCs w:val="18"/>
              </w:rPr>
              <w:t xml:space="preserve">When the CombinedSearchRetrieve feature has been used to request retrieval of matching records but only a subset of matching records have been received due to maximum </w:t>
            </w:r>
            <w:r w:rsidR="00C1234D">
              <w:rPr>
                <w:rFonts w:cs="Arial"/>
                <w:szCs w:val="18"/>
              </w:rPr>
              <w:t xml:space="preserve">content </w:t>
            </w:r>
            <w:r>
              <w:rPr>
                <w:rFonts w:cs="Arial"/>
                <w:szCs w:val="18"/>
              </w:rPr>
              <w:t>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r w:rsidR="0094433B" w14:paraId="60CC2447" w14:textId="77777777" w:rsidTr="0094433B">
        <w:trPr>
          <w:jc w:val="center"/>
        </w:trPr>
        <w:tc>
          <w:tcPr>
            <w:tcW w:w="1529" w:type="dxa"/>
            <w:tcBorders>
              <w:top w:val="single" w:sz="4" w:space="0" w:color="auto"/>
              <w:left w:val="single" w:sz="4" w:space="0" w:color="auto"/>
              <w:bottom w:val="single" w:sz="4" w:space="0" w:color="auto"/>
              <w:right w:val="single" w:sz="4" w:space="0" w:color="auto"/>
            </w:tcBorders>
          </w:tcPr>
          <w:p w14:paraId="3B121DAE" w14:textId="77777777" w:rsidR="0094433B" w:rsidRDefault="0094433B" w:rsidP="00812854">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41096D10" w14:textId="77777777" w:rsidR="0094433B" w:rsidRDefault="0094433B" w:rsidP="00812854">
            <w:pPr>
              <w:pStyle w:val="TAL"/>
            </w:pPr>
            <w:r>
              <w:t>AdvancedCounting</w:t>
            </w:r>
          </w:p>
        </w:tc>
        <w:tc>
          <w:tcPr>
            <w:tcW w:w="5758" w:type="dxa"/>
            <w:tcBorders>
              <w:top w:val="single" w:sz="4" w:space="0" w:color="auto"/>
              <w:left w:val="single" w:sz="4" w:space="0" w:color="auto"/>
              <w:bottom w:val="single" w:sz="4" w:space="0" w:color="auto"/>
              <w:right w:val="single" w:sz="4" w:space="0" w:color="auto"/>
            </w:tcBorders>
          </w:tcPr>
          <w:p w14:paraId="21A9C8EB" w14:textId="77777777" w:rsidR="0094433B" w:rsidRPr="0094433B" w:rsidRDefault="0094433B" w:rsidP="00812854">
            <w:pPr>
              <w:pStyle w:val="TAL"/>
              <w:rPr>
                <w:rFonts w:cs="Arial"/>
                <w:szCs w:val="18"/>
              </w:rPr>
            </w:pPr>
            <w:r w:rsidRPr="0094433B">
              <w:rPr>
                <w:rFonts w:cs="Arial"/>
                <w:szCs w:val="18"/>
              </w:rPr>
              <w:t>This feature supports retrieval of aggregate, total and unique tag counts, from the UDSF. When querying for tag counts the user can specify a tag-count-filter query parameter consisting of countType and optional Tag and filter according to which a map tagCount is returned. Refer to B.2 for example.</w:t>
            </w:r>
          </w:p>
          <w:p w14:paraId="098DAB80" w14:textId="77777777" w:rsidR="0094433B" w:rsidRPr="0094433B" w:rsidRDefault="0094433B" w:rsidP="00812854">
            <w:pPr>
              <w:pStyle w:val="TAL"/>
              <w:rPr>
                <w:rFonts w:cs="Arial"/>
                <w:szCs w:val="18"/>
              </w:rPr>
            </w:pPr>
          </w:p>
          <w:p w14:paraId="1AF915F5" w14:textId="77777777" w:rsidR="0094433B" w:rsidRPr="0094433B" w:rsidRDefault="0094433B" w:rsidP="00812854">
            <w:pPr>
              <w:pStyle w:val="TAL"/>
              <w:rPr>
                <w:rFonts w:cs="Arial"/>
                <w:szCs w:val="18"/>
              </w:rPr>
            </w:pPr>
            <w:r w:rsidRPr="0094433B">
              <w:rPr>
                <w:rFonts w:cs="Arial"/>
                <w:szCs w:val="18"/>
              </w:rPr>
              <w:t>If the NF consumer detects that the UDSF does not support the AdvancedCounting feature, it shall not include the tag-count-filter query parameter in record search requests.</w:t>
            </w:r>
          </w:p>
        </w:tc>
      </w:tr>
      <w:tr w:rsidR="00890B0F" w:rsidRPr="007F212F" w14:paraId="34BC12DB" w14:textId="77777777" w:rsidTr="00890B0F">
        <w:trPr>
          <w:jc w:val="center"/>
        </w:trPr>
        <w:tc>
          <w:tcPr>
            <w:tcW w:w="1529" w:type="dxa"/>
            <w:tcBorders>
              <w:top w:val="single" w:sz="4" w:space="0" w:color="auto"/>
              <w:left w:val="single" w:sz="4" w:space="0" w:color="auto"/>
              <w:bottom w:val="single" w:sz="4" w:space="0" w:color="auto"/>
              <w:right w:val="single" w:sz="4" w:space="0" w:color="auto"/>
            </w:tcBorders>
          </w:tcPr>
          <w:p w14:paraId="7B0EDD17" w14:textId="77777777" w:rsidR="00890B0F" w:rsidRPr="007F212F" w:rsidRDefault="00890B0F" w:rsidP="00CC72AA">
            <w:pPr>
              <w:pStyle w:val="TAL"/>
            </w:pPr>
            <w:r>
              <w:t>6</w:t>
            </w:r>
          </w:p>
        </w:tc>
        <w:tc>
          <w:tcPr>
            <w:tcW w:w="2207" w:type="dxa"/>
            <w:tcBorders>
              <w:top w:val="single" w:sz="4" w:space="0" w:color="auto"/>
              <w:left w:val="single" w:sz="4" w:space="0" w:color="auto"/>
              <w:bottom w:val="single" w:sz="4" w:space="0" w:color="auto"/>
              <w:right w:val="single" w:sz="4" w:space="0" w:color="auto"/>
            </w:tcBorders>
          </w:tcPr>
          <w:p w14:paraId="0444BD23" w14:textId="77777777" w:rsidR="00890B0F" w:rsidRPr="007F212F" w:rsidRDefault="00890B0F" w:rsidP="00CC72AA">
            <w:pPr>
              <w:pStyle w:val="TAL"/>
            </w:pPr>
            <w:r>
              <w:t>PartialRecordUpdate</w:t>
            </w:r>
          </w:p>
        </w:tc>
        <w:tc>
          <w:tcPr>
            <w:tcW w:w="5758" w:type="dxa"/>
            <w:tcBorders>
              <w:top w:val="single" w:sz="4" w:space="0" w:color="auto"/>
              <w:left w:val="single" w:sz="4" w:space="0" w:color="auto"/>
              <w:bottom w:val="single" w:sz="4" w:space="0" w:color="auto"/>
              <w:right w:val="single" w:sz="4" w:space="0" w:color="auto"/>
            </w:tcBorders>
          </w:tcPr>
          <w:p w14:paraId="5C188BE7" w14:textId="77777777" w:rsidR="00890B0F" w:rsidRPr="007F212F" w:rsidRDefault="00890B0F" w:rsidP="00CC72AA">
            <w:pPr>
              <w:pStyle w:val="TAL"/>
              <w:rPr>
                <w:rFonts w:cs="Arial"/>
                <w:szCs w:val="18"/>
              </w:rPr>
            </w:pPr>
            <w:r>
              <w:rPr>
                <w:rFonts w:cs="Arial"/>
                <w:szCs w:val="18"/>
              </w:rPr>
              <w:t>This feature adds support for PATCH record request to allow partial update to records including Record meta and Blocks.</w:t>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5064" w:name="_Toc532994477"/>
      <w:bookmarkStart w:id="5065" w:name="_Toc22187601"/>
      <w:bookmarkStart w:id="5066" w:name="_Toc22630823"/>
      <w:bookmarkStart w:id="5067" w:name="_Toc34227118"/>
      <w:bookmarkStart w:id="5068" w:name="_Toc34749833"/>
      <w:bookmarkStart w:id="5069" w:name="_Toc34750393"/>
      <w:bookmarkStart w:id="5070" w:name="_Toc34750583"/>
      <w:bookmarkStart w:id="5071" w:name="_Toc35940989"/>
      <w:bookmarkStart w:id="5072" w:name="_Toc35937422"/>
      <w:bookmarkStart w:id="5073" w:name="_Toc36463816"/>
      <w:bookmarkStart w:id="5074" w:name="_Toc43131772"/>
      <w:bookmarkStart w:id="5075" w:name="_Toc45032607"/>
      <w:bookmarkStart w:id="5076" w:name="_Toc49782301"/>
      <w:bookmarkStart w:id="5077" w:name="_Toc51873737"/>
      <w:bookmarkStart w:id="5078" w:name="_Toc57209233"/>
      <w:bookmarkStart w:id="5079" w:name="_Toc58588576"/>
      <w:bookmarkStart w:id="5080" w:name="_Toc66114937"/>
      <w:bookmarkStart w:id="5081" w:name="_Toc67686448"/>
      <w:bookmarkStart w:id="5082" w:name="_Toc74994737"/>
      <w:bookmarkStart w:id="5083" w:name="_Toc85467994"/>
      <w:bookmarkStart w:id="5084" w:name="_Toc89181522"/>
      <w:bookmarkStart w:id="5085" w:name="_Toc89183042"/>
      <w:bookmarkStart w:id="5086" w:name="_Toc90651344"/>
      <w:bookmarkStart w:id="5087" w:name="_Toc96933494"/>
      <w:bookmarkStart w:id="5088" w:name="_Toc98507339"/>
      <w:bookmarkStart w:id="5089" w:name="_Toc98507792"/>
      <w:bookmarkStart w:id="5090" w:name="_Toc106640795"/>
      <w:bookmarkStart w:id="5091" w:name="_Toc122098669"/>
      <w:bookmarkStart w:id="5092" w:name="_Toc130844795"/>
      <w:bookmarkStart w:id="5093" w:name="_Toc138412317"/>
      <w:bookmarkStart w:id="5094" w:name="_Toc145957105"/>
      <w:bookmarkStart w:id="5095" w:name="_Toc153890802"/>
      <w:bookmarkStart w:id="5096" w:name="_Toc161835103"/>
      <w:r w:rsidRPr="00616F0C">
        <w:t>6.1.9</w:t>
      </w:r>
      <w:r w:rsidRPr="00616F0C">
        <w:tab/>
        <w:t>Security</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37FB677F"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495D68F7" w14:textId="77777777" w:rsidR="000778A7" w:rsidRPr="003B2883" w:rsidRDefault="000778A7" w:rsidP="000778A7">
      <w:pPr>
        <w:pStyle w:val="TH"/>
      </w:pPr>
      <w:r w:rsidRPr="003B2883">
        <w:lastRenderedPageBreak/>
        <w:t>Table </w:t>
      </w:r>
      <w:r>
        <w:t>6.1.9</w:t>
      </w:r>
      <w:r w:rsidRPr="003B2883">
        <w:t xml:space="preserve">-1: </w:t>
      </w:r>
      <w:r>
        <w:t>Oauth2 scopes defined in Nudsf_DR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7841A5AF"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9095B0"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CB3F22" w14:textId="77777777" w:rsidR="000778A7" w:rsidRPr="003B2883" w:rsidRDefault="000778A7" w:rsidP="005D73AD">
            <w:pPr>
              <w:pStyle w:val="TAH"/>
            </w:pPr>
            <w:r w:rsidRPr="003B2883">
              <w:t>Description</w:t>
            </w:r>
          </w:p>
        </w:tc>
      </w:tr>
      <w:tr w:rsidR="000778A7" w:rsidRPr="003B2883" w14:paraId="76690D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E1C78" w14:textId="77777777" w:rsidR="000778A7" w:rsidRPr="003B2883" w:rsidRDefault="000778A7" w:rsidP="005D73AD">
            <w:pPr>
              <w:pStyle w:val="TAL"/>
            </w:pPr>
            <w:r>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16DEAA" w14:textId="77777777" w:rsidR="000778A7" w:rsidRPr="003B2883" w:rsidRDefault="000778A7" w:rsidP="005D73AD">
            <w:pPr>
              <w:pStyle w:val="TAL"/>
            </w:pPr>
            <w:r w:rsidRPr="00286949">
              <w:t>Access to the N</w:t>
            </w:r>
            <w:r>
              <w:t>udsf_DR</w:t>
            </w:r>
            <w:r w:rsidRPr="00286949">
              <w:t xml:space="preserve"> API</w:t>
            </w:r>
          </w:p>
        </w:tc>
      </w:tr>
      <w:tr w:rsidR="000778A7" w:rsidRPr="003B2883" w14:paraId="648CA7F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4B2C2" w14:textId="77777777" w:rsidR="000778A7" w:rsidRPr="003B2883" w:rsidRDefault="000778A7" w:rsidP="005D73AD">
            <w:pPr>
              <w:pStyle w:val="TAL"/>
            </w:pPr>
            <w:r>
              <w:t>"</w:t>
            </w:r>
            <w:r w:rsidRPr="00286949">
              <w:t>n</w:t>
            </w:r>
            <w:r>
              <w:t>udsf</w:t>
            </w:r>
            <w:r w:rsidRPr="00286949">
              <w:t>-</w:t>
            </w:r>
            <w:r>
              <w:t>dr</w:t>
            </w:r>
            <w:r w:rsidRPr="00286949">
              <w:t>:</w:t>
            </w:r>
            <w:r>
              <w:t>record:read"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9CC3" w14:textId="77777777" w:rsidR="000778A7" w:rsidRPr="003B2883" w:rsidRDefault="000778A7" w:rsidP="005D73AD">
            <w:pPr>
              <w:pStyle w:val="TAL"/>
            </w:pPr>
            <w:r>
              <w:t>Access to read records</w:t>
            </w:r>
          </w:p>
        </w:tc>
      </w:tr>
      <w:tr w:rsidR="000778A7" w:rsidRPr="003B2883" w14:paraId="2BFBF79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F213" w14:textId="77777777" w:rsidR="000778A7" w:rsidRPr="003B2883" w:rsidRDefault="000778A7" w:rsidP="005D73AD">
            <w:pPr>
              <w:pStyle w:val="TAL"/>
            </w:pPr>
            <w:r>
              <w:t>"</w:t>
            </w:r>
            <w:r w:rsidRPr="00286949">
              <w:t>n</w:t>
            </w:r>
            <w:r>
              <w:t>udsf</w:t>
            </w:r>
            <w:r w:rsidRPr="00286949">
              <w:t>-</w:t>
            </w:r>
            <w:r>
              <w:t>dr</w:t>
            </w:r>
            <w:r w:rsidRPr="00286949">
              <w:t>:</w:t>
            </w:r>
            <w:r>
              <w:t>record:modify"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97649E" w14:textId="77777777" w:rsidR="000778A7" w:rsidRPr="003B2883" w:rsidRDefault="000778A7" w:rsidP="005D73AD">
            <w:pPr>
              <w:pStyle w:val="TAL"/>
            </w:pPr>
            <w:r>
              <w:t>Access to update records</w:t>
            </w:r>
          </w:p>
        </w:tc>
      </w:tr>
      <w:tr w:rsidR="000778A7" w:rsidRPr="003B2883" w14:paraId="21C695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552AF2" w14:textId="77777777" w:rsidR="000778A7" w:rsidRPr="003B2883" w:rsidRDefault="000778A7" w:rsidP="005D73AD">
            <w:pPr>
              <w:pStyle w:val="TAL"/>
            </w:pPr>
            <w:r>
              <w:t>"</w:t>
            </w:r>
            <w:r w:rsidRPr="00286949">
              <w:t>n</w:t>
            </w:r>
            <w:r>
              <w:t>udsf</w:t>
            </w:r>
            <w:r w:rsidRPr="00286949">
              <w:t>-</w:t>
            </w:r>
            <w:r>
              <w:t>dr</w:t>
            </w:r>
            <w:r w:rsidRPr="00286949">
              <w:t>:</w:t>
            </w:r>
            <w:r>
              <w:t>record:create"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D8BBC" w14:textId="77777777" w:rsidR="000778A7" w:rsidRPr="003B2883" w:rsidRDefault="000778A7" w:rsidP="005D73AD">
            <w:pPr>
              <w:pStyle w:val="TAL"/>
            </w:pPr>
            <w:r>
              <w:t>Access to create records</w:t>
            </w:r>
          </w:p>
        </w:tc>
      </w:tr>
      <w:tr w:rsidR="000778A7" w:rsidRPr="003B2883" w14:paraId="321C9845"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4FC5F8" w14:textId="77777777" w:rsidR="000778A7" w:rsidRPr="003B2883" w:rsidRDefault="000778A7" w:rsidP="005D73AD">
            <w:pPr>
              <w:pStyle w:val="TAL"/>
            </w:pPr>
            <w:r>
              <w:t>"</w:t>
            </w:r>
            <w:r w:rsidRPr="00286949">
              <w:t>n</w:t>
            </w:r>
            <w:r>
              <w:t>udsf</w:t>
            </w:r>
            <w:r w:rsidRPr="00286949">
              <w:t>-</w:t>
            </w:r>
            <w:r>
              <w:t>dr</w:t>
            </w:r>
            <w:r w:rsidRPr="00286949">
              <w:t>:</w:t>
            </w:r>
            <w:r>
              <w:t>record-meta:read"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A9D2D" w14:textId="77777777" w:rsidR="000778A7" w:rsidRPr="003B2883" w:rsidRDefault="000778A7" w:rsidP="005D73AD">
            <w:pPr>
              <w:pStyle w:val="TAL"/>
            </w:pPr>
            <w:r>
              <w:t>Access to read a record’s meta</w:t>
            </w:r>
          </w:p>
        </w:tc>
      </w:tr>
      <w:tr w:rsidR="000778A7" w:rsidRPr="003B2883" w14:paraId="40C0996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A6F81" w14:textId="77777777" w:rsidR="000778A7" w:rsidRPr="003B2883" w:rsidRDefault="000778A7" w:rsidP="005D73AD">
            <w:pPr>
              <w:pStyle w:val="TAL"/>
            </w:pPr>
            <w:r>
              <w:t>"</w:t>
            </w:r>
            <w:r w:rsidRPr="00286949">
              <w:t>n</w:t>
            </w:r>
            <w:r>
              <w:t>udsf</w:t>
            </w:r>
            <w:r w:rsidRPr="00286949">
              <w:t>-</w:t>
            </w:r>
            <w:r>
              <w:t>dr</w:t>
            </w:r>
            <w:r w:rsidRPr="00286949">
              <w:t>:</w:t>
            </w:r>
            <w:r>
              <w:t>record-meta:modify"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45293" w14:textId="77777777" w:rsidR="000778A7" w:rsidRPr="003B2883" w:rsidRDefault="000778A7" w:rsidP="005D73AD">
            <w:pPr>
              <w:pStyle w:val="TAL"/>
            </w:pPr>
            <w:r>
              <w:t>Access to update a record’s meta</w:t>
            </w:r>
          </w:p>
        </w:tc>
      </w:tr>
      <w:tr w:rsidR="000778A7" w:rsidRPr="003B2883" w14:paraId="1AE0738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A19FA" w14:textId="77777777" w:rsidR="000778A7" w:rsidRPr="003B2883" w:rsidRDefault="000778A7" w:rsidP="005D73AD">
            <w:pPr>
              <w:pStyle w:val="TAL"/>
            </w:pPr>
            <w:r>
              <w:t>"</w:t>
            </w:r>
            <w:r w:rsidRPr="00286949">
              <w:t>n</w:t>
            </w:r>
            <w:r>
              <w:t>udsf</w:t>
            </w:r>
            <w:r w:rsidRPr="00286949">
              <w:t>-</w:t>
            </w:r>
            <w:r>
              <w:t>dr</w:t>
            </w:r>
            <w:r w:rsidRPr="00286949">
              <w:t>:</w:t>
            </w:r>
            <w:r>
              <w:t>block:read"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535493" w14:textId="77777777" w:rsidR="000778A7" w:rsidRPr="003B2883" w:rsidRDefault="000778A7" w:rsidP="005D73AD">
            <w:pPr>
              <w:pStyle w:val="TAL"/>
            </w:pPr>
            <w:r>
              <w:t>Access to read blocks</w:t>
            </w:r>
          </w:p>
        </w:tc>
      </w:tr>
      <w:tr w:rsidR="000778A7" w:rsidRPr="003B2883" w14:paraId="7BB17C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BDD47F" w14:textId="77777777" w:rsidR="000778A7" w:rsidRPr="003B2883" w:rsidRDefault="000778A7" w:rsidP="005D73AD">
            <w:pPr>
              <w:pStyle w:val="TAL"/>
            </w:pPr>
            <w:r>
              <w:t>"</w:t>
            </w:r>
            <w:r w:rsidRPr="00286949">
              <w:t>n</w:t>
            </w:r>
            <w:r>
              <w:t>udsf</w:t>
            </w:r>
            <w:r w:rsidRPr="00286949">
              <w:t>-</w:t>
            </w:r>
            <w:r>
              <w:t>dr</w:t>
            </w:r>
            <w:r w:rsidRPr="00286949">
              <w:t>:</w:t>
            </w:r>
            <w:r>
              <w:t>block:create"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DD1AC" w14:textId="77777777" w:rsidR="000778A7" w:rsidRPr="003B2883" w:rsidRDefault="000778A7" w:rsidP="005D73AD">
            <w:pPr>
              <w:pStyle w:val="TAL"/>
            </w:pPr>
            <w:r>
              <w:t>Access to create blocks</w:t>
            </w:r>
          </w:p>
        </w:tc>
      </w:tr>
      <w:tr w:rsidR="000778A7" w:rsidRPr="003B2883" w14:paraId="73B6688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97CB" w14:textId="77777777" w:rsidR="000778A7" w:rsidRPr="003B2883" w:rsidRDefault="000778A7" w:rsidP="005D73AD">
            <w:pPr>
              <w:pStyle w:val="TAL"/>
            </w:pPr>
            <w:r>
              <w:t>"</w:t>
            </w:r>
            <w:r w:rsidRPr="00286949">
              <w:t>n</w:t>
            </w:r>
            <w:r>
              <w:t>udsf</w:t>
            </w:r>
            <w:r w:rsidRPr="00286949">
              <w:t>-</w:t>
            </w:r>
            <w:r>
              <w:t>dr</w:t>
            </w:r>
            <w:r w:rsidRPr="00286949">
              <w:t>:</w:t>
            </w:r>
            <w:r>
              <w:t>block:modify"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E322B0" w14:textId="77777777" w:rsidR="000778A7" w:rsidRPr="003B2883" w:rsidRDefault="000778A7" w:rsidP="005D73AD">
            <w:pPr>
              <w:pStyle w:val="TAL"/>
            </w:pPr>
            <w:r>
              <w:t>Access to update blocks</w:t>
            </w:r>
          </w:p>
        </w:tc>
      </w:tr>
      <w:tr w:rsidR="000778A7" w:rsidRPr="003B2883" w14:paraId="6E38B15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57596" w14:textId="77777777" w:rsidR="000778A7" w:rsidRPr="003B2883" w:rsidRDefault="000778A7" w:rsidP="005D73AD">
            <w:pPr>
              <w:pStyle w:val="TAL"/>
            </w:pPr>
            <w:r>
              <w:t>"</w:t>
            </w:r>
            <w:r w:rsidRPr="00286949">
              <w:t>n</w:t>
            </w:r>
            <w:r>
              <w:t>udsf</w:t>
            </w:r>
            <w:r w:rsidRPr="00286949">
              <w:t>-</w:t>
            </w:r>
            <w:r>
              <w:t>dr</w:t>
            </w:r>
            <w:r w:rsidRPr="00286949">
              <w:t>:</w:t>
            </w:r>
            <w:r>
              <w:t>subscription:read"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CD449" w14:textId="77777777" w:rsidR="000778A7" w:rsidRPr="003B2883" w:rsidRDefault="000778A7" w:rsidP="005D73AD">
            <w:pPr>
              <w:pStyle w:val="TAL"/>
            </w:pPr>
            <w:r>
              <w:t>Access to read subscriptions</w:t>
            </w:r>
          </w:p>
        </w:tc>
      </w:tr>
      <w:tr w:rsidR="000778A7" w:rsidRPr="003B2883" w14:paraId="47FAC4C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90325" w14:textId="77777777" w:rsidR="000778A7" w:rsidRPr="003B2883" w:rsidRDefault="000778A7" w:rsidP="005D73AD">
            <w:pPr>
              <w:pStyle w:val="TAL"/>
            </w:pPr>
            <w:r>
              <w:t>"</w:t>
            </w:r>
            <w:r w:rsidRPr="00286949">
              <w:t>n</w:t>
            </w:r>
            <w:r>
              <w:t>udsf</w:t>
            </w:r>
            <w:r w:rsidRPr="00286949">
              <w:t>-</w:t>
            </w:r>
            <w:r>
              <w:t>dr</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A6B7F" w14:textId="77777777" w:rsidR="000778A7" w:rsidRPr="003B2883" w:rsidRDefault="000778A7" w:rsidP="005D73AD">
            <w:pPr>
              <w:pStyle w:val="TAL"/>
            </w:pPr>
            <w:r>
              <w:t>Access to update subscriptions</w:t>
            </w:r>
          </w:p>
        </w:tc>
      </w:tr>
      <w:tr w:rsidR="000778A7" w:rsidRPr="003B2883" w14:paraId="13184AD4"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5CA1E5" w14:textId="77777777" w:rsidR="000778A7" w:rsidRPr="003B2883" w:rsidRDefault="000778A7" w:rsidP="005D73AD">
            <w:pPr>
              <w:pStyle w:val="TAL"/>
            </w:pPr>
            <w:r>
              <w:t>"</w:t>
            </w:r>
            <w:r w:rsidRPr="00286949">
              <w:t>n</w:t>
            </w:r>
            <w:r>
              <w:t>udsf</w:t>
            </w:r>
            <w:r w:rsidRPr="00286949">
              <w:t>-</w:t>
            </w:r>
            <w:r>
              <w:t>dr</w:t>
            </w:r>
            <w:r w:rsidRPr="00286949">
              <w:t>:</w:t>
            </w:r>
            <w:r>
              <w:t>subscription:create"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BBB96" w14:textId="77777777" w:rsidR="000778A7" w:rsidRPr="003B2883" w:rsidRDefault="000778A7" w:rsidP="005D73AD">
            <w:pPr>
              <w:pStyle w:val="TAL"/>
            </w:pPr>
            <w:r>
              <w:t>Access to create subscriptions</w:t>
            </w:r>
          </w:p>
        </w:tc>
      </w:tr>
      <w:tr w:rsidR="000778A7" w:rsidRPr="003B2883" w14:paraId="6F1F48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B589F" w14:textId="77777777" w:rsidR="000778A7" w:rsidRPr="003B2883" w:rsidRDefault="000778A7" w:rsidP="005D73AD">
            <w:pPr>
              <w:pStyle w:val="TAL"/>
            </w:pPr>
            <w:r>
              <w:t>"</w:t>
            </w:r>
            <w:r w:rsidRPr="00286949">
              <w:t>n</w:t>
            </w:r>
            <w:r>
              <w:t>udsf</w:t>
            </w:r>
            <w:r w:rsidRPr="00286949">
              <w:t>-</w:t>
            </w:r>
            <w:r>
              <w:t>dr</w:t>
            </w:r>
            <w:r w:rsidRPr="00286949">
              <w:t>:</w:t>
            </w:r>
            <w:r>
              <w:t>meta-schema:read"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8388AE" w14:textId="77777777" w:rsidR="000778A7" w:rsidRPr="003B2883" w:rsidRDefault="000778A7" w:rsidP="005D73AD">
            <w:pPr>
              <w:pStyle w:val="TAL"/>
            </w:pPr>
            <w:r>
              <w:t>Access to read meta schema</w:t>
            </w:r>
          </w:p>
        </w:tc>
      </w:tr>
      <w:tr w:rsidR="000778A7" w:rsidRPr="003B2883" w14:paraId="0B2D9AD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E9AFF" w14:textId="77777777" w:rsidR="000778A7" w:rsidRPr="00EC7E3D" w:rsidRDefault="000778A7" w:rsidP="005D73AD">
            <w:pPr>
              <w:pStyle w:val="TAL"/>
              <w:rPr>
                <w:lang w:val="sv-SE"/>
              </w:rPr>
            </w:pPr>
            <w:r w:rsidRPr="00EC7E3D">
              <w:rPr>
                <w:lang w:val="sv-SE"/>
              </w:rPr>
              <w:t>"nudsf-dr:meta-schema:modify"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CD969" w14:textId="77777777" w:rsidR="000778A7" w:rsidRPr="003B2883" w:rsidRDefault="000778A7" w:rsidP="005D73AD">
            <w:pPr>
              <w:pStyle w:val="TAL"/>
            </w:pPr>
            <w:r>
              <w:t>Access to update meta schema</w:t>
            </w:r>
          </w:p>
        </w:tc>
      </w:tr>
      <w:tr w:rsidR="000778A7" w:rsidRPr="003B2883" w14:paraId="1F6238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9AE4BA" w14:textId="77777777" w:rsidR="000778A7" w:rsidRPr="00B004E7" w:rsidRDefault="000778A7" w:rsidP="005D73AD">
            <w:pPr>
              <w:pStyle w:val="TAL"/>
              <w:rPr>
                <w:lang w:val="de-DE"/>
              </w:rPr>
            </w:pPr>
            <w:r w:rsidRPr="00B004E7">
              <w:rPr>
                <w:lang w:val="de-DE"/>
              </w:rPr>
              <w:t>"nudsf-dr:meta-schema:create"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45A89C" w14:textId="77777777" w:rsidR="000778A7" w:rsidRPr="003B2883" w:rsidRDefault="000778A7" w:rsidP="005D73AD">
            <w:pPr>
              <w:pStyle w:val="TAL"/>
            </w:pPr>
            <w:r>
              <w:t>Access to create meta schema</w:t>
            </w:r>
          </w:p>
        </w:tc>
      </w:tr>
    </w:tbl>
    <w:p w14:paraId="63E7A979" w14:textId="77777777" w:rsidR="000778A7" w:rsidRPr="000778A7" w:rsidRDefault="000778A7" w:rsidP="00E134FC">
      <w:pPr>
        <w:rPr>
          <w:lang w:val="en-US"/>
        </w:rPr>
      </w:pPr>
    </w:p>
    <w:p w14:paraId="4439B6AA" w14:textId="77777777" w:rsidR="00E134FC" w:rsidRPr="00616F0C" w:rsidRDefault="00E134FC" w:rsidP="00E134FC">
      <w:pPr>
        <w:pStyle w:val="Heading2"/>
      </w:pPr>
      <w:bookmarkStart w:id="5097" w:name="_Toc66114938"/>
      <w:bookmarkStart w:id="5098" w:name="_Toc67686449"/>
      <w:bookmarkStart w:id="5099" w:name="_Toc74994738"/>
      <w:bookmarkStart w:id="5100" w:name="_Toc85467995"/>
      <w:bookmarkStart w:id="5101" w:name="_Toc89181523"/>
      <w:bookmarkStart w:id="5102" w:name="_Toc89183043"/>
      <w:bookmarkStart w:id="5103" w:name="_Toc90651345"/>
      <w:bookmarkStart w:id="5104" w:name="_Toc96933495"/>
      <w:bookmarkStart w:id="5105" w:name="_Toc98507340"/>
      <w:bookmarkStart w:id="5106" w:name="_Toc98507793"/>
      <w:bookmarkStart w:id="5107" w:name="_Toc106640796"/>
      <w:bookmarkStart w:id="5108" w:name="_Toc122098670"/>
      <w:bookmarkStart w:id="5109" w:name="_Toc130844796"/>
      <w:bookmarkStart w:id="5110" w:name="_Toc138412318"/>
      <w:bookmarkStart w:id="5111" w:name="_Toc145957106"/>
      <w:bookmarkStart w:id="5112" w:name="_Toc153890803"/>
      <w:bookmarkStart w:id="5113" w:name="_Toc161835104"/>
      <w:r w:rsidRPr="00616F0C">
        <w:t>6.</w:t>
      </w:r>
      <w:r>
        <w:t>2</w:t>
      </w:r>
      <w:r w:rsidRPr="00616F0C">
        <w:tab/>
        <w:t>Nudsf_</w:t>
      </w:r>
      <w:r>
        <w:t>Timer</w:t>
      </w:r>
      <w:r w:rsidRPr="00616F0C">
        <w:t xml:space="preserve"> Service API</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75216921" w14:textId="77777777" w:rsidR="00E134FC" w:rsidRPr="00616F0C" w:rsidRDefault="00E134FC" w:rsidP="00E134FC">
      <w:pPr>
        <w:pStyle w:val="Heading3"/>
      </w:pPr>
      <w:bookmarkStart w:id="5114" w:name="_Toc66114939"/>
      <w:bookmarkStart w:id="5115" w:name="_Toc67686450"/>
      <w:bookmarkStart w:id="5116" w:name="_Toc74994739"/>
      <w:bookmarkStart w:id="5117" w:name="_Toc85467996"/>
      <w:bookmarkStart w:id="5118" w:name="_Toc89181524"/>
      <w:bookmarkStart w:id="5119" w:name="_Toc89183044"/>
      <w:bookmarkStart w:id="5120" w:name="_Toc90651346"/>
      <w:bookmarkStart w:id="5121" w:name="_Toc96933496"/>
      <w:bookmarkStart w:id="5122" w:name="_Toc98507341"/>
      <w:bookmarkStart w:id="5123" w:name="_Toc98507794"/>
      <w:bookmarkStart w:id="5124" w:name="_Toc106640797"/>
      <w:bookmarkStart w:id="5125" w:name="_Toc122098671"/>
      <w:bookmarkStart w:id="5126" w:name="_Toc130844797"/>
      <w:bookmarkStart w:id="5127" w:name="_Toc138412319"/>
      <w:bookmarkStart w:id="5128" w:name="_Toc145957107"/>
      <w:bookmarkStart w:id="5129" w:name="_Toc153890804"/>
      <w:bookmarkStart w:id="5130" w:name="_Toc161835105"/>
      <w:r w:rsidRPr="00616F0C">
        <w:t>6.</w:t>
      </w:r>
      <w:r>
        <w:t>2</w:t>
      </w:r>
      <w:r w:rsidRPr="00616F0C">
        <w:t>.1</w:t>
      </w:r>
      <w:r w:rsidRPr="00616F0C">
        <w:tab/>
        <w:t>Introduction</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5131" w:name="_Toc66114940"/>
      <w:bookmarkStart w:id="5132" w:name="_Toc67686451"/>
      <w:bookmarkStart w:id="5133" w:name="_Toc74994740"/>
      <w:bookmarkStart w:id="5134" w:name="_Toc85467997"/>
      <w:bookmarkStart w:id="5135" w:name="_Toc89181525"/>
      <w:bookmarkStart w:id="5136" w:name="_Toc89183045"/>
      <w:bookmarkStart w:id="5137" w:name="_Toc90651347"/>
      <w:bookmarkStart w:id="5138" w:name="_Toc96933497"/>
      <w:bookmarkStart w:id="5139" w:name="_Toc98507342"/>
      <w:bookmarkStart w:id="5140" w:name="_Toc98507795"/>
      <w:bookmarkStart w:id="5141" w:name="_Toc106640798"/>
      <w:bookmarkStart w:id="5142" w:name="_Toc122098672"/>
      <w:bookmarkStart w:id="5143" w:name="_Toc130844798"/>
      <w:bookmarkStart w:id="5144" w:name="_Toc138412320"/>
      <w:bookmarkStart w:id="5145" w:name="_Toc145957108"/>
      <w:bookmarkStart w:id="5146" w:name="_Toc153890805"/>
      <w:bookmarkStart w:id="5147" w:name="_Toc161835106"/>
      <w:r w:rsidRPr="00616F0C">
        <w:t>6.</w:t>
      </w:r>
      <w:r>
        <w:t>2</w:t>
      </w:r>
      <w:r w:rsidRPr="00616F0C">
        <w:t>.2</w:t>
      </w:r>
      <w:r w:rsidRPr="00616F0C">
        <w:tab/>
        <w:t>Usage of HTTP</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2C3EA1CA" w14:textId="77777777" w:rsidR="00E134FC" w:rsidRPr="00616F0C" w:rsidRDefault="00E134FC" w:rsidP="00E134FC">
      <w:pPr>
        <w:pStyle w:val="Heading4"/>
      </w:pPr>
      <w:bookmarkStart w:id="5148" w:name="_Toc66114941"/>
      <w:bookmarkStart w:id="5149" w:name="_Toc67686452"/>
      <w:bookmarkStart w:id="5150" w:name="_Toc74994741"/>
      <w:bookmarkStart w:id="5151" w:name="_Toc85467998"/>
      <w:bookmarkStart w:id="5152" w:name="_Toc89183046"/>
      <w:bookmarkStart w:id="5153" w:name="_Toc90651348"/>
      <w:bookmarkStart w:id="5154" w:name="_Toc96933498"/>
      <w:bookmarkStart w:id="5155" w:name="_Toc98507343"/>
      <w:bookmarkStart w:id="5156" w:name="_Toc98507796"/>
      <w:bookmarkStart w:id="5157" w:name="_Toc106640799"/>
      <w:bookmarkStart w:id="5158" w:name="_Toc122098673"/>
      <w:bookmarkStart w:id="5159" w:name="_Toc130844799"/>
      <w:bookmarkStart w:id="5160" w:name="_Toc138412321"/>
      <w:bookmarkStart w:id="5161" w:name="_Toc145957109"/>
      <w:bookmarkStart w:id="5162" w:name="_Toc153890806"/>
      <w:bookmarkStart w:id="5163" w:name="_Toc161835107"/>
      <w:r w:rsidRPr="00616F0C">
        <w:t>6.</w:t>
      </w:r>
      <w:r>
        <w:t>2</w:t>
      </w:r>
      <w:r w:rsidRPr="00616F0C">
        <w:t>.2.1</w:t>
      </w:r>
      <w:r w:rsidRPr="00616F0C">
        <w:tab/>
        <w:t>General</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79D1867D" w14:textId="0482FE21"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C1234D">
        <w:rPr>
          <w:noProof/>
          <w:lang w:eastAsia="zh-CN"/>
        </w:rPr>
        <w:t>9113</w:t>
      </w:r>
      <w:r w:rsidR="00C1234D"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5164" w:name="_Toc66114942"/>
      <w:bookmarkStart w:id="5165" w:name="_Toc67686453"/>
      <w:bookmarkStart w:id="5166" w:name="_Toc74994742"/>
      <w:bookmarkStart w:id="5167" w:name="_Toc85467999"/>
      <w:bookmarkStart w:id="5168" w:name="_Toc89183047"/>
      <w:bookmarkStart w:id="5169" w:name="_Toc90651349"/>
      <w:bookmarkStart w:id="5170" w:name="_Toc96933499"/>
      <w:bookmarkStart w:id="5171" w:name="_Toc98507344"/>
      <w:bookmarkStart w:id="5172" w:name="_Toc98507797"/>
      <w:bookmarkStart w:id="5173" w:name="_Toc106640800"/>
      <w:bookmarkStart w:id="5174" w:name="_Toc122098674"/>
      <w:bookmarkStart w:id="5175" w:name="_Toc130844800"/>
      <w:bookmarkStart w:id="5176" w:name="_Toc138412322"/>
      <w:bookmarkStart w:id="5177" w:name="_Toc145957110"/>
      <w:bookmarkStart w:id="5178" w:name="_Toc153890807"/>
      <w:bookmarkStart w:id="5179" w:name="_Toc161835108"/>
      <w:r w:rsidRPr="00616F0C">
        <w:t>6.</w:t>
      </w:r>
      <w:r>
        <w:t>2</w:t>
      </w:r>
      <w:r w:rsidRPr="00616F0C">
        <w:t>.2.2</w:t>
      </w:r>
      <w:r w:rsidRPr="00616F0C">
        <w:tab/>
        <w:t>HTTP standard headers</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63BEAF2B" w14:textId="77777777" w:rsidR="00E134FC" w:rsidRPr="00616F0C" w:rsidRDefault="00E134FC" w:rsidP="00E134FC">
      <w:pPr>
        <w:pStyle w:val="Heading5"/>
        <w:rPr>
          <w:lang w:eastAsia="zh-CN"/>
        </w:rPr>
      </w:pPr>
      <w:bookmarkStart w:id="5180" w:name="_Toc66114943"/>
      <w:bookmarkStart w:id="5181" w:name="_Toc67686454"/>
      <w:bookmarkStart w:id="5182" w:name="_Toc74994743"/>
      <w:bookmarkStart w:id="5183" w:name="_Toc85468000"/>
      <w:bookmarkStart w:id="5184" w:name="_Toc89183048"/>
      <w:bookmarkStart w:id="5185" w:name="_Toc90651350"/>
      <w:bookmarkStart w:id="5186" w:name="_Toc96933500"/>
      <w:bookmarkStart w:id="5187" w:name="_Toc98507345"/>
      <w:bookmarkStart w:id="5188" w:name="_Toc98507798"/>
      <w:bookmarkStart w:id="5189" w:name="_Toc106640801"/>
      <w:bookmarkStart w:id="5190" w:name="_Toc122098675"/>
      <w:bookmarkStart w:id="5191" w:name="_Toc130844801"/>
      <w:bookmarkStart w:id="5192" w:name="_Toc138412323"/>
      <w:bookmarkStart w:id="5193" w:name="_Toc145957111"/>
      <w:bookmarkStart w:id="5194" w:name="_Toc153890808"/>
      <w:bookmarkStart w:id="5195" w:name="_Toc161835109"/>
      <w:r w:rsidRPr="00616F0C">
        <w:t>6.</w:t>
      </w:r>
      <w:r>
        <w:t>2</w:t>
      </w:r>
      <w:r w:rsidRPr="00616F0C">
        <w:t>.2.2.1</w:t>
      </w:r>
      <w:r w:rsidRPr="00616F0C">
        <w:rPr>
          <w:rFonts w:hint="eastAsia"/>
          <w:lang w:eastAsia="zh-CN"/>
        </w:rPr>
        <w:tab/>
      </w:r>
      <w:r w:rsidRPr="00616F0C">
        <w:rPr>
          <w:lang w:eastAsia="zh-CN"/>
        </w:rPr>
        <w:t>General</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5196" w:name="_Toc66114944"/>
      <w:bookmarkStart w:id="5197" w:name="_Toc67686455"/>
      <w:bookmarkStart w:id="5198" w:name="_Toc74994744"/>
      <w:bookmarkStart w:id="5199" w:name="_Toc85468001"/>
      <w:bookmarkStart w:id="5200" w:name="_Toc89183049"/>
      <w:bookmarkStart w:id="5201" w:name="_Toc90651351"/>
      <w:bookmarkStart w:id="5202" w:name="_Toc96933501"/>
      <w:bookmarkStart w:id="5203" w:name="_Toc98507346"/>
      <w:bookmarkStart w:id="5204" w:name="_Toc98507799"/>
      <w:bookmarkStart w:id="5205" w:name="_Toc106640802"/>
      <w:bookmarkStart w:id="5206" w:name="_Toc122098676"/>
      <w:bookmarkStart w:id="5207" w:name="_Toc130844802"/>
      <w:bookmarkStart w:id="5208" w:name="_Toc138412324"/>
      <w:bookmarkStart w:id="5209" w:name="_Toc145957112"/>
      <w:bookmarkStart w:id="5210" w:name="_Toc153890809"/>
      <w:bookmarkStart w:id="5211" w:name="_Toc161835110"/>
      <w:r w:rsidRPr="00616F0C">
        <w:lastRenderedPageBreak/>
        <w:t>6.</w:t>
      </w:r>
      <w:r>
        <w:t>2</w:t>
      </w:r>
      <w:r w:rsidRPr="00616F0C">
        <w:t>.2.2.2</w:t>
      </w:r>
      <w:r w:rsidRPr="00616F0C">
        <w:tab/>
        <w:t>Content type</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305BDFA0"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B14F6D">
        <w:t>9457</w:t>
      </w:r>
      <w:r w:rsidR="00B14F6D" w:rsidRPr="00616F0C">
        <w:t> </w:t>
      </w:r>
      <w:r w:rsidRPr="00616F0C">
        <w:t>[13].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5212" w:name="_Toc66114945"/>
      <w:bookmarkStart w:id="5213" w:name="_Toc67686456"/>
      <w:bookmarkStart w:id="5214" w:name="_Toc74994745"/>
      <w:bookmarkStart w:id="5215" w:name="_Toc85468002"/>
      <w:bookmarkStart w:id="5216" w:name="_Toc89183050"/>
      <w:bookmarkStart w:id="5217" w:name="_Toc90651352"/>
      <w:bookmarkStart w:id="5218" w:name="_Toc96933502"/>
      <w:bookmarkStart w:id="5219" w:name="_Toc98507347"/>
      <w:bookmarkStart w:id="5220" w:name="_Toc98507800"/>
      <w:bookmarkStart w:id="5221" w:name="_Toc106640803"/>
      <w:bookmarkStart w:id="5222" w:name="_Toc122098677"/>
      <w:bookmarkStart w:id="5223" w:name="_Toc130844803"/>
      <w:bookmarkStart w:id="5224" w:name="_Toc138412325"/>
      <w:bookmarkStart w:id="5225" w:name="_Toc145957113"/>
      <w:bookmarkStart w:id="5226" w:name="_Toc153890810"/>
      <w:bookmarkStart w:id="5227" w:name="_Toc161835111"/>
      <w:r w:rsidRPr="00616F0C">
        <w:t>6.</w:t>
      </w:r>
      <w:r>
        <w:t>2</w:t>
      </w:r>
      <w:r w:rsidRPr="00616F0C">
        <w:t>.2.3</w:t>
      </w:r>
      <w:r w:rsidRPr="00616F0C">
        <w:tab/>
        <w:t>HTTP custom headers</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5228" w:name="_Toc66114946"/>
      <w:bookmarkStart w:id="5229" w:name="_Toc67686457"/>
      <w:bookmarkStart w:id="5230" w:name="_Toc74994746"/>
      <w:bookmarkStart w:id="5231" w:name="_Toc85468003"/>
      <w:bookmarkStart w:id="5232" w:name="_Toc89181526"/>
      <w:bookmarkStart w:id="5233" w:name="_Toc89183051"/>
      <w:bookmarkStart w:id="5234" w:name="_Toc90651353"/>
      <w:bookmarkStart w:id="5235" w:name="_Toc96933503"/>
      <w:bookmarkStart w:id="5236" w:name="_Toc98507348"/>
      <w:bookmarkStart w:id="5237" w:name="_Toc98507801"/>
      <w:bookmarkStart w:id="5238" w:name="_Toc106640804"/>
      <w:bookmarkStart w:id="5239" w:name="_Toc122098678"/>
      <w:bookmarkStart w:id="5240" w:name="_Toc130844804"/>
      <w:bookmarkStart w:id="5241" w:name="_Toc138412326"/>
      <w:bookmarkStart w:id="5242" w:name="_Toc145957114"/>
      <w:bookmarkStart w:id="5243" w:name="_Toc153890811"/>
      <w:bookmarkStart w:id="5244" w:name="_Toc161835112"/>
      <w:r w:rsidRPr="00616F0C">
        <w:t>6.</w:t>
      </w:r>
      <w:r>
        <w:t>2</w:t>
      </w:r>
      <w:r w:rsidRPr="00616F0C">
        <w:t>.3</w:t>
      </w:r>
      <w:r w:rsidRPr="00616F0C">
        <w:tab/>
        <w:t>Resources</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52E01BD1" w14:textId="77777777" w:rsidR="00E134FC" w:rsidRPr="00616F0C" w:rsidRDefault="00E134FC" w:rsidP="00E134FC">
      <w:pPr>
        <w:pStyle w:val="Heading4"/>
      </w:pPr>
      <w:bookmarkStart w:id="5245" w:name="_Toc66114947"/>
      <w:bookmarkStart w:id="5246" w:name="_Toc67686458"/>
      <w:bookmarkStart w:id="5247" w:name="_Toc74994747"/>
      <w:bookmarkStart w:id="5248" w:name="_Toc85468004"/>
      <w:bookmarkStart w:id="5249" w:name="_Toc89183052"/>
      <w:bookmarkStart w:id="5250" w:name="_Toc90651354"/>
      <w:bookmarkStart w:id="5251" w:name="_Toc96933504"/>
      <w:bookmarkStart w:id="5252" w:name="_Toc98507349"/>
      <w:bookmarkStart w:id="5253" w:name="_Toc98507802"/>
      <w:bookmarkStart w:id="5254" w:name="_Toc106640805"/>
      <w:bookmarkStart w:id="5255" w:name="_Toc122098679"/>
      <w:bookmarkStart w:id="5256" w:name="_Toc130844805"/>
      <w:bookmarkStart w:id="5257" w:name="_Toc138412327"/>
      <w:bookmarkStart w:id="5258" w:name="_Toc145957115"/>
      <w:bookmarkStart w:id="5259" w:name="_Toc153890812"/>
      <w:bookmarkStart w:id="5260" w:name="_Toc161835113"/>
      <w:r w:rsidRPr="00616F0C">
        <w:t>6.</w:t>
      </w:r>
      <w:r>
        <w:t>2</w:t>
      </w:r>
      <w:r w:rsidRPr="00616F0C">
        <w:t>.3.1</w:t>
      </w:r>
      <w:r w:rsidRPr="00616F0C">
        <w:tab/>
        <w:t>Overview</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7A9807B9" w14:textId="77777777" w:rsidR="00E134FC" w:rsidRDefault="00E134FC" w:rsidP="00E134FC">
      <w:pPr>
        <w:pStyle w:val="TH"/>
      </w:pPr>
      <w:r w:rsidRPr="00616F0C">
        <w:object w:dxaOrig="12141" w:dyaOrig="4351" w14:anchorId="68596680">
          <v:shape id="_x0000_i1062" type="#_x0000_t75" style="width:410.25pt;height:2in" o:ole="">
            <v:imagedata r:id="rId85" o:title=""/>
          </v:shape>
          <o:OLEObject Type="Embed" ProgID="Visio.Drawing.11" ShapeID="_x0000_i1062" DrawAspect="Content" ObjectID="_1772447970" r:id="rId86"/>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5261" w:name="_Toc66114948"/>
      <w:bookmarkStart w:id="5262" w:name="_Toc67686459"/>
      <w:bookmarkStart w:id="5263" w:name="_Toc74994748"/>
      <w:bookmarkStart w:id="5264" w:name="_Toc85468005"/>
      <w:bookmarkStart w:id="5265" w:name="_Toc89183053"/>
      <w:bookmarkStart w:id="5266" w:name="_Toc90651355"/>
      <w:bookmarkStart w:id="5267" w:name="_Toc96933505"/>
      <w:bookmarkStart w:id="5268" w:name="_Toc98507350"/>
      <w:bookmarkStart w:id="5269" w:name="_Toc98507803"/>
      <w:bookmarkStart w:id="5270" w:name="_Toc106640806"/>
      <w:bookmarkStart w:id="5271" w:name="_Toc122098680"/>
      <w:bookmarkStart w:id="5272" w:name="_Toc130844806"/>
      <w:bookmarkStart w:id="5273" w:name="_Toc138412328"/>
      <w:bookmarkStart w:id="5274" w:name="_Toc145957116"/>
      <w:bookmarkStart w:id="5275" w:name="_Toc153890813"/>
      <w:bookmarkStart w:id="5276" w:name="_Toc161835114"/>
      <w:r w:rsidRPr="00616F0C">
        <w:lastRenderedPageBreak/>
        <w:t>6.</w:t>
      </w:r>
      <w:r>
        <w:t>2</w:t>
      </w:r>
      <w:r w:rsidRPr="00616F0C">
        <w:t>.3.2</w:t>
      </w:r>
      <w:r w:rsidRPr="00616F0C">
        <w:tab/>
        <w:t xml:space="preserve">Resource: </w:t>
      </w:r>
      <w:r>
        <w:t>Timers</w:t>
      </w:r>
      <w:r w:rsidRPr="00616F0C">
        <w:t xml:space="preserve"> (</w:t>
      </w:r>
      <w:r>
        <w:t>Store</w:t>
      </w:r>
      <w:r w:rsidRPr="00616F0C">
        <w:t>)</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p>
    <w:p w14:paraId="1D768E67" w14:textId="77777777" w:rsidR="00E134FC" w:rsidRPr="00616F0C" w:rsidRDefault="00E134FC" w:rsidP="00E134FC">
      <w:pPr>
        <w:pStyle w:val="Heading5"/>
      </w:pPr>
      <w:bookmarkStart w:id="5277" w:name="_Toc66114949"/>
      <w:bookmarkStart w:id="5278" w:name="_Toc67686460"/>
      <w:bookmarkStart w:id="5279" w:name="_Toc74994749"/>
      <w:bookmarkStart w:id="5280" w:name="_Toc85468006"/>
      <w:bookmarkStart w:id="5281" w:name="_Toc89183054"/>
      <w:bookmarkStart w:id="5282" w:name="_Toc90651356"/>
      <w:bookmarkStart w:id="5283" w:name="_Toc96933506"/>
      <w:bookmarkStart w:id="5284" w:name="_Toc98507351"/>
      <w:bookmarkStart w:id="5285" w:name="_Toc98507804"/>
      <w:bookmarkStart w:id="5286" w:name="_Toc106640807"/>
      <w:bookmarkStart w:id="5287" w:name="_Toc122098681"/>
      <w:bookmarkStart w:id="5288" w:name="_Toc130844807"/>
      <w:bookmarkStart w:id="5289" w:name="_Toc138412329"/>
      <w:bookmarkStart w:id="5290" w:name="_Toc145957117"/>
      <w:bookmarkStart w:id="5291" w:name="_Toc153890814"/>
      <w:bookmarkStart w:id="5292" w:name="_Toc161835115"/>
      <w:r w:rsidRPr="00616F0C">
        <w:t>6.</w:t>
      </w:r>
      <w:r>
        <w:t>2</w:t>
      </w:r>
      <w:r w:rsidRPr="00616F0C">
        <w:t>.3.2.1</w:t>
      </w:r>
      <w:r w:rsidRPr="00616F0C">
        <w:tab/>
        <w:t>Description</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5293" w:name="_Toc66114950"/>
      <w:bookmarkStart w:id="5294" w:name="_Toc67686461"/>
      <w:bookmarkStart w:id="5295" w:name="_Toc74994750"/>
      <w:bookmarkStart w:id="5296" w:name="_Toc85468007"/>
      <w:bookmarkStart w:id="5297" w:name="_Toc89183055"/>
      <w:bookmarkStart w:id="5298" w:name="_Toc90651357"/>
      <w:bookmarkStart w:id="5299" w:name="_Toc96933507"/>
      <w:bookmarkStart w:id="5300" w:name="_Toc98507352"/>
      <w:bookmarkStart w:id="5301" w:name="_Toc98507805"/>
      <w:bookmarkStart w:id="5302" w:name="_Toc106640808"/>
      <w:bookmarkStart w:id="5303" w:name="_Toc122098682"/>
      <w:bookmarkStart w:id="5304" w:name="_Toc130844808"/>
      <w:bookmarkStart w:id="5305" w:name="_Toc138412330"/>
      <w:bookmarkStart w:id="5306" w:name="_Toc145957118"/>
      <w:bookmarkStart w:id="5307" w:name="_Toc153890815"/>
      <w:bookmarkStart w:id="5308" w:name="_Toc161835116"/>
      <w:r w:rsidRPr="00616F0C">
        <w:t>6.</w:t>
      </w:r>
      <w:r>
        <w:t>2</w:t>
      </w:r>
      <w:r w:rsidRPr="00616F0C">
        <w:t>.3.2.2</w:t>
      </w:r>
      <w:r w:rsidRPr="00616F0C">
        <w:tab/>
        <w:t>Resource Definition</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5309" w:name="_Toc66114951"/>
      <w:bookmarkStart w:id="5310" w:name="_Toc67686462"/>
      <w:bookmarkStart w:id="5311" w:name="_Toc74994751"/>
      <w:bookmarkStart w:id="5312" w:name="_Toc85468008"/>
      <w:bookmarkStart w:id="5313" w:name="_Toc89183056"/>
      <w:bookmarkStart w:id="5314" w:name="_Toc90651358"/>
      <w:bookmarkStart w:id="5315" w:name="_Toc96933508"/>
      <w:bookmarkStart w:id="5316" w:name="_Toc98507353"/>
      <w:bookmarkStart w:id="5317" w:name="_Toc98507806"/>
      <w:bookmarkStart w:id="5318" w:name="_Toc106640809"/>
      <w:bookmarkStart w:id="5319" w:name="_Toc122098683"/>
      <w:bookmarkStart w:id="5320" w:name="_Toc130844809"/>
      <w:bookmarkStart w:id="5321" w:name="_Toc138412331"/>
      <w:bookmarkStart w:id="5322" w:name="_Toc145957119"/>
      <w:bookmarkStart w:id="5323" w:name="_Toc153890816"/>
      <w:bookmarkStart w:id="5324" w:name="_Toc161835117"/>
      <w:r w:rsidRPr="00616F0C">
        <w:t>6.</w:t>
      </w:r>
      <w:r>
        <w:t>2</w:t>
      </w:r>
      <w:r w:rsidRPr="00616F0C">
        <w:t>.3.2.3</w:t>
      </w:r>
      <w:r w:rsidRPr="00616F0C">
        <w:tab/>
        <w:t>Resource Standard Methods</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40291788" w14:textId="77777777" w:rsidR="00E134FC" w:rsidRPr="00616F0C" w:rsidRDefault="00E134FC" w:rsidP="00E134FC">
      <w:pPr>
        <w:pStyle w:val="H6"/>
      </w:pPr>
      <w:bookmarkStart w:id="5325" w:name="_Toc66114952"/>
      <w:bookmarkStart w:id="5326" w:name="_Toc67686463"/>
      <w:bookmarkStart w:id="5327" w:name="_Toc74994752"/>
      <w:bookmarkStart w:id="5328" w:name="_Toc85468009"/>
      <w:bookmarkStart w:id="5329" w:name="_Toc89183057"/>
      <w:bookmarkStart w:id="5330" w:name="_Toc90651359"/>
      <w:bookmarkStart w:id="5331" w:name="_Toc96933509"/>
      <w:r w:rsidRPr="00616F0C">
        <w:t>6.</w:t>
      </w:r>
      <w:r>
        <w:t>2</w:t>
      </w:r>
      <w:r w:rsidRPr="00616F0C">
        <w:t>.3.2.3.1</w:t>
      </w:r>
      <w:r w:rsidRPr="00616F0C">
        <w:tab/>
        <w:t>GET</w:t>
      </w:r>
      <w:bookmarkEnd w:id="5325"/>
      <w:bookmarkEnd w:id="5326"/>
      <w:bookmarkEnd w:id="5327"/>
      <w:bookmarkEnd w:id="5328"/>
      <w:bookmarkEnd w:id="5329"/>
      <w:bookmarkEnd w:id="5330"/>
      <w:bookmarkEnd w:id="5331"/>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C5DE61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lastRenderedPageBreak/>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shd w:val="clear" w:color="auto" w:fill="auto"/>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5332" w:name="_Toc66114953"/>
      <w:bookmarkStart w:id="5333" w:name="_Toc67686464"/>
      <w:bookmarkStart w:id="5334" w:name="_Toc74994753"/>
      <w:bookmarkStart w:id="5335" w:name="_Toc85468010"/>
      <w:bookmarkStart w:id="5336" w:name="_Toc89183058"/>
      <w:bookmarkStart w:id="5337" w:name="_Toc90651360"/>
      <w:bookmarkStart w:id="5338" w:name="_Toc96933510"/>
      <w:r w:rsidRPr="00616F0C">
        <w:t>6.</w:t>
      </w:r>
      <w:r>
        <w:t>2</w:t>
      </w:r>
      <w:r w:rsidRPr="00616F0C">
        <w:t>.3.2.3.</w:t>
      </w:r>
      <w:r>
        <w:t>2</w:t>
      </w:r>
      <w:r w:rsidRPr="00616F0C">
        <w:tab/>
      </w:r>
      <w:r>
        <w:t>DELETE</w:t>
      </w:r>
      <w:bookmarkEnd w:id="5332"/>
      <w:bookmarkEnd w:id="5333"/>
      <w:bookmarkEnd w:id="5334"/>
      <w:bookmarkEnd w:id="5335"/>
      <w:bookmarkEnd w:id="5336"/>
      <w:bookmarkEnd w:id="5337"/>
      <w:bookmarkEnd w:id="5338"/>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1612FCA"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F4CAC"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shd w:val="clear" w:color="auto" w:fill="auto"/>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5339" w:name="_Toc66114954"/>
      <w:bookmarkStart w:id="5340" w:name="_Toc67686465"/>
      <w:bookmarkStart w:id="5341" w:name="_Toc74994754"/>
      <w:bookmarkStart w:id="5342" w:name="_Toc85468011"/>
      <w:bookmarkStart w:id="5343" w:name="_Toc89183059"/>
      <w:bookmarkStart w:id="5344" w:name="_Toc90651361"/>
      <w:bookmarkStart w:id="5345" w:name="_Toc96933511"/>
      <w:bookmarkStart w:id="5346" w:name="_Toc98507354"/>
      <w:bookmarkStart w:id="5347" w:name="_Toc98507807"/>
      <w:bookmarkStart w:id="5348" w:name="_Toc106640810"/>
      <w:bookmarkStart w:id="5349" w:name="_Toc122098684"/>
      <w:bookmarkStart w:id="5350" w:name="_Toc130844810"/>
      <w:bookmarkStart w:id="5351" w:name="_Toc138412332"/>
      <w:bookmarkStart w:id="5352" w:name="_Toc145957120"/>
      <w:bookmarkStart w:id="5353" w:name="_Toc153890817"/>
      <w:bookmarkStart w:id="5354" w:name="_Toc161835118"/>
      <w:r w:rsidRPr="00616F0C">
        <w:lastRenderedPageBreak/>
        <w:t>6.</w:t>
      </w:r>
      <w:r>
        <w:t>2</w:t>
      </w:r>
      <w:r w:rsidRPr="00616F0C">
        <w:t>.3.</w:t>
      </w:r>
      <w:r>
        <w:t>3</w:t>
      </w:r>
      <w:r w:rsidRPr="00616F0C">
        <w:tab/>
        <w:t xml:space="preserve">Resource: </w:t>
      </w:r>
      <w:r>
        <w:t>Individual Timer</w:t>
      </w:r>
      <w:r w:rsidRPr="00616F0C">
        <w:t xml:space="preserve"> (</w:t>
      </w:r>
      <w:r>
        <w:t>Document</w:t>
      </w:r>
      <w:r w:rsidRPr="00616F0C">
        <w:t>)</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0FFEC1E7" w14:textId="77777777" w:rsidR="00E134FC" w:rsidRPr="00616F0C" w:rsidRDefault="00E134FC" w:rsidP="00E134FC">
      <w:pPr>
        <w:pStyle w:val="Heading5"/>
      </w:pPr>
      <w:bookmarkStart w:id="5355" w:name="_Toc66114955"/>
      <w:bookmarkStart w:id="5356" w:name="_Toc67686466"/>
      <w:bookmarkStart w:id="5357" w:name="_Toc74994755"/>
      <w:bookmarkStart w:id="5358" w:name="_Toc85468012"/>
      <w:bookmarkStart w:id="5359" w:name="_Toc89183060"/>
      <w:bookmarkStart w:id="5360" w:name="_Toc90651362"/>
      <w:bookmarkStart w:id="5361" w:name="_Toc96933512"/>
      <w:bookmarkStart w:id="5362" w:name="_Toc98507355"/>
      <w:bookmarkStart w:id="5363" w:name="_Toc98507808"/>
      <w:bookmarkStart w:id="5364" w:name="_Toc106640811"/>
      <w:bookmarkStart w:id="5365" w:name="_Toc122098685"/>
      <w:bookmarkStart w:id="5366" w:name="_Toc130844811"/>
      <w:bookmarkStart w:id="5367" w:name="_Toc138412333"/>
      <w:bookmarkStart w:id="5368" w:name="_Toc145957121"/>
      <w:bookmarkStart w:id="5369" w:name="_Toc153890818"/>
      <w:bookmarkStart w:id="5370" w:name="_Toc161835119"/>
      <w:r w:rsidRPr="00616F0C">
        <w:t>6.</w:t>
      </w:r>
      <w:r>
        <w:t>2</w:t>
      </w:r>
      <w:r w:rsidRPr="00616F0C">
        <w:t>.3.</w:t>
      </w:r>
      <w:r>
        <w:t>3</w:t>
      </w:r>
      <w:r w:rsidRPr="00616F0C">
        <w:t>.1</w:t>
      </w:r>
      <w:r w:rsidRPr="00616F0C">
        <w:tab/>
        <w:t>Description</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5371" w:name="_Toc66114956"/>
      <w:bookmarkStart w:id="5372" w:name="_Toc67686467"/>
      <w:bookmarkStart w:id="5373" w:name="_Toc74994756"/>
      <w:bookmarkStart w:id="5374" w:name="_Toc85468013"/>
      <w:bookmarkStart w:id="5375" w:name="_Toc89183061"/>
      <w:bookmarkStart w:id="5376" w:name="_Toc90651363"/>
      <w:bookmarkStart w:id="5377" w:name="_Toc96933513"/>
      <w:bookmarkStart w:id="5378" w:name="_Toc98507356"/>
      <w:bookmarkStart w:id="5379" w:name="_Toc98507809"/>
      <w:bookmarkStart w:id="5380" w:name="_Toc106640812"/>
      <w:bookmarkStart w:id="5381" w:name="_Toc122098686"/>
      <w:bookmarkStart w:id="5382" w:name="_Toc130844812"/>
      <w:bookmarkStart w:id="5383" w:name="_Toc138412334"/>
      <w:bookmarkStart w:id="5384" w:name="_Toc145957122"/>
      <w:bookmarkStart w:id="5385" w:name="_Toc153890819"/>
      <w:bookmarkStart w:id="5386" w:name="_Toc161835120"/>
      <w:r w:rsidRPr="00616F0C">
        <w:t>6.</w:t>
      </w:r>
      <w:r>
        <w:t>2</w:t>
      </w:r>
      <w:r w:rsidRPr="00616F0C">
        <w:t>.3.</w:t>
      </w:r>
      <w:r>
        <w:t>3</w:t>
      </w:r>
      <w:r w:rsidRPr="00616F0C">
        <w:t>.2</w:t>
      </w:r>
      <w:r w:rsidRPr="00616F0C">
        <w:tab/>
        <w:t>Resource Definition</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5387" w:name="_Toc66114957"/>
      <w:bookmarkStart w:id="5388" w:name="_Toc67686468"/>
      <w:bookmarkStart w:id="5389" w:name="_Toc74994757"/>
      <w:bookmarkStart w:id="5390" w:name="_Toc85468014"/>
      <w:bookmarkStart w:id="5391" w:name="_Toc89183062"/>
      <w:bookmarkStart w:id="5392" w:name="_Toc90651364"/>
      <w:bookmarkStart w:id="5393" w:name="_Toc96933514"/>
      <w:bookmarkStart w:id="5394" w:name="_Toc98507357"/>
      <w:bookmarkStart w:id="5395" w:name="_Toc98507810"/>
      <w:bookmarkStart w:id="5396" w:name="_Toc106640813"/>
      <w:bookmarkStart w:id="5397" w:name="_Toc122098687"/>
      <w:bookmarkStart w:id="5398" w:name="_Toc130844813"/>
      <w:bookmarkStart w:id="5399" w:name="_Toc138412335"/>
      <w:bookmarkStart w:id="5400" w:name="_Toc145957123"/>
      <w:bookmarkStart w:id="5401" w:name="_Toc153890820"/>
      <w:bookmarkStart w:id="5402" w:name="_Toc161835121"/>
      <w:r w:rsidRPr="00616F0C">
        <w:t>6.</w:t>
      </w:r>
      <w:r>
        <w:t>2</w:t>
      </w:r>
      <w:r w:rsidRPr="00616F0C">
        <w:t>.3.</w:t>
      </w:r>
      <w:r>
        <w:t>3</w:t>
      </w:r>
      <w:r w:rsidRPr="00616F0C">
        <w:t>.3</w:t>
      </w:r>
      <w:r w:rsidRPr="00616F0C">
        <w:tab/>
        <w:t>Resource Standard Methods</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2FACB692" w14:textId="77777777" w:rsidR="00E134FC" w:rsidRPr="00616F0C" w:rsidRDefault="00E134FC" w:rsidP="00E134FC">
      <w:pPr>
        <w:pStyle w:val="H6"/>
      </w:pPr>
      <w:bookmarkStart w:id="5403" w:name="_Toc66114958"/>
      <w:bookmarkStart w:id="5404" w:name="_Toc67686469"/>
      <w:bookmarkStart w:id="5405" w:name="_Toc74994758"/>
      <w:bookmarkStart w:id="5406" w:name="_Toc85468015"/>
      <w:bookmarkStart w:id="5407" w:name="_Toc89183063"/>
      <w:bookmarkStart w:id="5408" w:name="_Toc90651365"/>
      <w:bookmarkStart w:id="5409" w:name="_Toc96933515"/>
      <w:r w:rsidRPr="00616F0C">
        <w:t>6.</w:t>
      </w:r>
      <w:r>
        <w:t>2</w:t>
      </w:r>
      <w:r w:rsidRPr="00616F0C">
        <w:t>.3.</w:t>
      </w:r>
      <w:r>
        <w:t>3</w:t>
      </w:r>
      <w:r w:rsidRPr="00616F0C">
        <w:t>.3.1</w:t>
      </w:r>
      <w:r w:rsidRPr="00616F0C">
        <w:tab/>
      </w:r>
      <w:r>
        <w:t>PUT</w:t>
      </w:r>
      <w:bookmarkEnd w:id="5403"/>
      <w:bookmarkEnd w:id="5404"/>
      <w:bookmarkEnd w:id="5405"/>
      <w:bookmarkEnd w:id="5406"/>
      <w:bookmarkEnd w:id="5407"/>
      <w:bookmarkEnd w:id="5408"/>
      <w:bookmarkEnd w:id="5409"/>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6093A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3"/>
        <w:gridCol w:w="431"/>
        <w:gridCol w:w="1244"/>
        <w:gridCol w:w="1119"/>
        <w:gridCol w:w="5214"/>
      </w:tblGrid>
      <w:tr w:rsidR="00E134FC" w:rsidRPr="00616F0C" w14:paraId="6CB14B2A" w14:textId="77777777" w:rsidTr="008E16EE">
        <w:trPr>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tcBorders>
              <w:top w:val="single" w:sz="4" w:space="0" w:color="auto"/>
              <w:left w:val="single" w:sz="6" w:space="0" w:color="000000"/>
              <w:bottom w:val="single" w:sz="6" w:space="0" w:color="000000"/>
              <w:right w:val="single" w:sz="6" w:space="0" w:color="000000"/>
            </w:tcBorders>
            <w:shd w:val="clear" w:color="auto" w:fill="auto"/>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tcBorders>
              <w:top w:val="single" w:sz="4" w:space="0" w:color="auto"/>
              <w:left w:val="single" w:sz="6" w:space="0" w:color="000000"/>
              <w:bottom w:val="single" w:sz="6" w:space="0" w:color="000000"/>
              <w:right w:val="single" w:sz="6" w:space="0" w:color="000000"/>
            </w:tcBorders>
            <w:shd w:val="clear" w:color="auto" w:fill="auto"/>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jc w:val="center"/>
        </w:trPr>
        <w:tc>
          <w:tcPr>
            <w:tcW w:w="842" w:type="pct"/>
            <w:tcBorders>
              <w:top w:val="single" w:sz="4" w:space="0" w:color="auto"/>
              <w:left w:val="single" w:sz="6" w:space="0" w:color="000000"/>
              <w:bottom w:val="single" w:sz="6" w:space="0" w:color="000000"/>
              <w:right w:val="single" w:sz="6" w:space="0" w:color="000000"/>
            </w:tcBorders>
            <w:shd w:val="clear" w:color="auto" w:fill="auto"/>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tcBorders>
              <w:top w:val="single" w:sz="4" w:space="0" w:color="auto"/>
              <w:left w:val="single" w:sz="6" w:space="0" w:color="000000"/>
              <w:bottom w:val="single" w:sz="6" w:space="0" w:color="000000"/>
              <w:right w:val="single" w:sz="6" w:space="0" w:color="000000"/>
            </w:tcBorders>
            <w:shd w:val="clear" w:color="auto" w:fill="auto"/>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jc w:val="center"/>
        </w:trPr>
        <w:tc>
          <w:tcPr>
            <w:tcW w:w="4990" w:type="pct"/>
            <w:gridSpan w:val="5"/>
            <w:tcBorders>
              <w:top w:val="single" w:sz="4" w:space="0" w:color="auto"/>
              <w:left w:val="single" w:sz="6" w:space="0" w:color="000000"/>
              <w:bottom w:val="single" w:sz="6" w:space="0" w:color="000000"/>
              <w:right w:val="single" w:sz="6" w:space="0" w:color="000000"/>
            </w:tcBorders>
            <w:shd w:val="clear" w:color="auto" w:fill="auto"/>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5410" w:name="_Toc66114959"/>
      <w:bookmarkStart w:id="5411" w:name="_Toc67686470"/>
      <w:bookmarkStart w:id="5412" w:name="_Toc74994759"/>
      <w:bookmarkStart w:id="5413" w:name="_Toc85468016"/>
      <w:bookmarkStart w:id="5414" w:name="_Toc89183064"/>
      <w:bookmarkStart w:id="5415" w:name="_Toc90651366"/>
      <w:bookmarkStart w:id="5416" w:name="_Toc96933516"/>
      <w:r w:rsidRPr="00616F0C">
        <w:t>6.</w:t>
      </w:r>
      <w:r>
        <w:t>2</w:t>
      </w:r>
      <w:r w:rsidRPr="00616F0C">
        <w:t>.3.</w:t>
      </w:r>
      <w:r>
        <w:t>3</w:t>
      </w:r>
      <w:r w:rsidRPr="00616F0C">
        <w:t>.3.</w:t>
      </w:r>
      <w:r>
        <w:t>2</w:t>
      </w:r>
      <w:r w:rsidRPr="00616F0C">
        <w:tab/>
      </w:r>
      <w:r>
        <w:t>PATCH</w:t>
      </w:r>
      <w:bookmarkEnd w:id="5410"/>
      <w:bookmarkEnd w:id="5411"/>
      <w:bookmarkEnd w:id="5412"/>
      <w:bookmarkEnd w:id="5413"/>
      <w:bookmarkEnd w:id="5414"/>
      <w:bookmarkEnd w:id="5415"/>
      <w:bookmarkEnd w:id="5416"/>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lastRenderedPageBreak/>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4C5E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5417" w:name="_Toc66114960"/>
      <w:bookmarkStart w:id="5418" w:name="_Toc67686471"/>
      <w:bookmarkStart w:id="5419" w:name="_Toc74994760"/>
      <w:bookmarkStart w:id="5420" w:name="_Toc85468017"/>
      <w:bookmarkStart w:id="5421" w:name="_Toc89183065"/>
      <w:bookmarkStart w:id="5422" w:name="_Toc90651367"/>
      <w:bookmarkStart w:id="5423" w:name="_Toc96933517"/>
      <w:r w:rsidRPr="00616F0C">
        <w:t>6.</w:t>
      </w:r>
      <w:r>
        <w:t>2</w:t>
      </w:r>
      <w:r w:rsidRPr="00616F0C">
        <w:t>.3.</w:t>
      </w:r>
      <w:r>
        <w:t>3</w:t>
      </w:r>
      <w:r w:rsidRPr="00616F0C">
        <w:t>.3.</w:t>
      </w:r>
      <w:r>
        <w:t>3</w:t>
      </w:r>
      <w:r w:rsidRPr="00616F0C">
        <w:tab/>
      </w:r>
      <w:r>
        <w:t>DELETE</w:t>
      </w:r>
      <w:bookmarkEnd w:id="5417"/>
      <w:bookmarkEnd w:id="5418"/>
      <w:bookmarkEnd w:id="5419"/>
      <w:bookmarkEnd w:id="5420"/>
      <w:bookmarkEnd w:id="5421"/>
      <w:bookmarkEnd w:id="5422"/>
      <w:bookmarkEnd w:id="5423"/>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C1E005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lastRenderedPageBreak/>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5424" w:name="_Toc66114961"/>
      <w:bookmarkStart w:id="5425" w:name="_Toc67686472"/>
      <w:bookmarkStart w:id="5426" w:name="_Toc74994761"/>
      <w:bookmarkStart w:id="5427" w:name="_Toc85468018"/>
      <w:bookmarkStart w:id="5428" w:name="_Toc89183066"/>
      <w:bookmarkStart w:id="5429" w:name="_Toc90651368"/>
      <w:bookmarkStart w:id="5430" w:name="_Toc96933518"/>
      <w:r w:rsidRPr="00616F0C">
        <w:t>6.</w:t>
      </w:r>
      <w:r>
        <w:t>2</w:t>
      </w:r>
      <w:r w:rsidRPr="00616F0C">
        <w:t>.3.</w:t>
      </w:r>
      <w:r>
        <w:t>3</w:t>
      </w:r>
      <w:r w:rsidRPr="00616F0C">
        <w:t>.3.</w:t>
      </w:r>
      <w:r>
        <w:t>4</w:t>
      </w:r>
      <w:r w:rsidRPr="00616F0C">
        <w:tab/>
      </w:r>
      <w:r>
        <w:t>GET</w:t>
      </w:r>
      <w:bookmarkEnd w:id="5424"/>
      <w:bookmarkEnd w:id="5425"/>
      <w:bookmarkEnd w:id="5426"/>
      <w:bookmarkEnd w:id="5427"/>
      <w:bookmarkEnd w:id="5428"/>
      <w:bookmarkEnd w:id="5429"/>
      <w:bookmarkEnd w:id="5430"/>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4D01C6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5431" w:name="_Toc66114962"/>
      <w:bookmarkStart w:id="5432" w:name="_Toc67686473"/>
      <w:bookmarkStart w:id="5433" w:name="_Toc74994762"/>
      <w:bookmarkStart w:id="5434" w:name="_Toc85468019"/>
      <w:bookmarkStart w:id="5435" w:name="_Toc89181527"/>
      <w:bookmarkStart w:id="5436" w:name="_Toc89183067"/>
      <w:bookmarkStart w:id="5437" w:name="_Toc90651369"/>
      <w:bookmarkStart w:id="5438" w:name="_Toc96933519"/>
      <w:bookmarkStart w:id="5439" w:name="_Toc98507358"/>
      <w:bookmarkStart w:id="5440" w:name="_Toc98507811"/>
      <w:bookmarkStart w:id="5441" w:name="_Toc106640814"/>
      <w:bookmarkStart w:id="5442" w:name="_Toc122098688"/>
      <w:bookmarkStart w:id="5443" w:name="_Toc130844814"/>
      <w:bookmarkStart w:id="5444" w:name="_Toc138412336"/>
      <w:bookmarkStart w:id="5445" w:name="_Toc145957124"/>
      <w:bookmarkStart w:id="5446" w:name="_Toc153890821"/>
      <w:bookmarkStart w:id="5447" w:name="_Toc161835122"/>
      <w:r w:rsidRPr="00616F0C">
        <w:t>6.</w:t>
      </w:r>
      <w:r>
        <w:t>2</w:t>
      </w:r>
      <w:r w:rsidRPr="00616F0C">
        <w:t>.4</w:t>
      </w:r>
      <w:r w:rsidRPr="00616F0C">
        <w:tab/>
        <w:t>Custom Operations without associated resources</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5448" w:name="_Toc66114963"/>
      <w:bookmarkStart w:id="5449" w:name="_Toc67686474"/>
      <w:bookmarkStart w:id="5450" w:name="_Toc74994763"/>
      <w:bookmarkStart w:id="5451" w:name="_Toc85468020"/>
      <w:bookmarkStart w:id="5452" w:name="_Toc89181528"/>
      <w:bookmarkStart w:id="5453" w:name="_Toc89183068"/>
      <w:bookmarkStart w:id="5454" w:name="_Toc90651370"/>
      <w:bookmarkStart w:id="5455" w:name="_Toc96933520"/>
      <w:bookmarkStart w:id="5456" w:name="_Toc98507359"/>
      <w:bookmarkStart w:id="5457" w:name="_Toc98507812"/>
      <w:bookmarkStart w:id="5458" w:name="_Toc106640815"/>
      <w:bookmarkStart w:id="5459" w:name="_Toc122098689"/>
      <w:bookmarkStart w:id="5460" w:name="_Toc130844815"/>
      <w:bookmarkStart w:id="5461" w:name="_Toc138412337"/>
      <w:bookmarkStart w:id="5462" w:name="_Toc145957125"/>
      <w:bookmarkStart w:id="5463" w:name="_Toc153890822"/>
      <w:bookmarkStart w:id="5464" w:name="_Toc161835123"/>
      <w:r w:rsidRPr="00616F0C">
        <w:t>6.</w:t>
      </w:r>
      <w:r>
        <w:t>2</w:t>
      </w:r>
      <w:r w:rsidRPr="00616F0C">
        <w:t>.5</w:t>
      </w:r>
      <w:r w:rsidRPr="00616F0C">
        <w:tab/>
        <w:t>Notifications</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083DE089" w14:textId="77777777" w:rsidR="00E134FC" w:rsidRPr="00616F0C" w:rsidRDefault="00E134FC" w:rsidP="00E134FC">
      <w:pPr>
        <w:pStyle w:val="Heading4"/>
      </w:pPr>
      <w:bookmarkStart w:id="5465" w:name="_Toc66114964"/>
      <w:bookmarkStart w:id="5466" w:name="_Toc67686475"/>
      <w:bookmarkStart w:id="5467" w:name="_Toc74994764"/>
      <w:bookmarkStart w:id="5468" w:name="_Toc85468021"/>
      <w:bookmarkStart w:id="5469" w:name="_Toc89183069"/>
      <w:bookmarkStart w:id="5470" w:name="_Toc90651371"/>
      <w:bookmarkStart w:id="5471" w:name="_Toc96933521"/>
      <w:bookmarkStart w:id="5472" w:name="_Toc98507360"/>
      <w:bookmarkStart w:id="5473" w:name="_Toc98507813"/>
      <w:bookmarkStart w:id="5474" w:name="_Toc106640816"/>
      <w:bookmarkStart w:id="5475" w:name="_Toc122098690"/>
      <w:bookmarkStart w:id="5476" w:name="_Toc130844816"/>
      <w:bookmarkStart w:id="5477" w:name="_Toc138412338"/>
      <w:bookmarkStart w:id="5478" w:name="_Toc145957126"/>
      <w:bookmarkStart w:id="5479" w:name="_Toc153890823"/>
      <w:bookmarkStart w:id="5480" w:name="_Toc161835124"/>
      <w:r w:rsidRPr="00616F0C">
        <w:t>6.</w:t>
      </w:r>
      <w:r>
        <w:t>2</w:t>
      </w:r>
      <w:r w:rsidRPr="00616F0C">
        <w:t>.5.1</w:t>
      </w:r>
      <w:r w:rsidRPr="00616F0C">
        <w:tab/>
        <w:t>General</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5481" w:name="_Toc66114965"/>
      <w:bookmarkStart w:id="5482" w:name="_Toc67686476"/>
      <w:bookmarkStart w:id="5483" w:name="_Toc74994765"/>
      <w:bookmarkStart w:id="5484" w:name="_Toc85468022"/>
      <w:bookmarkStart w:id="5485" w:name="_Toc89183070"/>
      <w:bookmarkStart w:id="5486" w:name="_Toc90651372"/>
      <w:bookmarkStart w:id="5487" w:name="_Toc96933522"/>
      <w:bookmarkStart w:id="5488" w:name="_Toc98507361"/>
      <w:bookmarkStart w:id="5489" w:name="_Toc98507814"/>
      <w:bookmarkStart w:id="5490" w:name="_Toc106640817"/>
      <w:bookmarkStart w:id="5491" w:name="_Toc122098691"/>
      <w:bookmarkStart w:id="5492" w:name="_Toc130844817"/>
      <w:bookmarkStart w:id="5493" w:name="_Toc138412339"/>
      <w:bookmarkStart w:id="5494" w:name="_Toc145957127"/>
      <w:bookmarkStart w:id="5495" w:name="_Toc153890824"/>
      <w:bookmarkStart w:id="5496" w:name="_Toc161835125"/>
      <w:r w:rsidRPr="00616F0C">
        <w:lastRenderedPageBreak/>
        <w:t>6.</w:t>
      </w:r>
      <w:r>
        <w:t>2</w:t>
      </w:r>
      <w:r w:rsidRPr="00616F0C">
        <w:t>.5.2</w:t>
      </w:r>
      <w:r w:rsidRPr="00616F0C">
        <w:tab/>
        <w:t>Timer Expiry Notification</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352B4826" w14:textId="77777777" w:rsidR="00E134FC" w:rsidRPr="00616F0C" w:rsidRDefault="00E134FC" w:rsidP="00E134FC">
      <w:pPr>
        <w:pStyle w:val="Heading5"/>
        <w:rPr>
          <w:noProof/>
        </w:rPr>
      </w:pPr>
      <w:bookmarkStart w:id="5497" w:name="_Toc66114966"/>
      <w:bookmarkStart w:id="5498" w:name="_Toc67686477"/>
      <w:bookmarkStart w:id="5499" w:name="_Toc74994766"/>
      <w:bookmarkStart w:id="5500" w:name="_Toc85468023"/>
      <w:bookmarkStart w:id="5501" w:name="_Toc89183071"/>
      <w:bookmarkStart w:id="5502" w:name="_Toc90651373"/>
      <w:bookmarkStart w:id="5503" w:name="_Toc96933523"/>
      <w:bookmarkStart w:id="5504" w:name="_Toc98507362"/>
      <w:bookmarkStart w:id="5505" w:name="_Toc98507815"/>
      <w:bookmarkStart w:id="5506" w:name="_Toc106640818"/>
      <w:bookmarkStart w:id="5507" w:name="_Toc122098692"/>
      <w:bookmarkStart w:id="5508" w:name="_Toc130844818"/>
      <w:bookmarkStart w:id="5509" w:name="_Toc138412340"/>
      <w:bookmarkStart w:id="5510" w:name="_Toc145957128"/>
      <w:bookmarkStart w:id="5511" w:name="_Toc153890825"/>
      <w:bookmarkStart w:id="5512" w:name="_Toc161835126"/>
      <w:r w:rsidRPr="00616F0C">
        <w:t>6.</w:t>
      </w:r>
      <w:r>
        <w:t>2</w:t>
      </w:r>
      <w:r w:rsidRPr="00616F0C">
        <w:t>.5.2</w:t>
      </w:r>
      <w:r w:rsidRPr="00616F0C">
        <w:rPr>
          <w:noProof/>
        </w:rPr>
        <w:t>.1</w:t>
      </w:r>
      <w:r w:rsidRPr="00616F0C">
        <w:rPr>
          <w:noProof/>
        </w:rPr>
        <w:tab/>
        <w:t>Description</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5513" w:name="_Toc66114967"/>
      <w:bookmarkStart w:id="5514" w:name="_Toc67686478"/>
      <w:bookmarkStart w:id="5515" w:name="_Toc74994767"/>
      <w:bookmarkStart w:id="5516" w:name="_Toc85468024"/>
      <w:bookmarkStart w:id="5517" w:name="_Toc89183072"/>
      <w:bookmarkStart w:id="5518" w:name="_Toc90651374"/>
      <w:bookmarkStart w:id="5519" w:name="_Toc96933524"/>
      <w:bookmarkStart w:id="5520" w:name="_Toc98507363"/>
      <w:bookmarkStart w:id="5521" w:name="_Toc98507816"/>
      <w:bookmarkStart w:id="5522" w:name="_Toc106640819"/>
      <w:bookmarkStart w:id="5523" w:name="_Toc122098693"/>
      <w:bookmarkStart w:id="5524" w:name="_Toc130844819"/>
      <w:bookmarkStart w:id="5525" w:name="_Toc138412341"/>
      <w:bookmarkStart w:id="5526" w:name="_Toc145957129"/>
      <w:bookmarkStart w:id="5527" w:name="_Toc153890826"/>
      <w:bookmarkStart w:id="5528" w:name="_Toc161835127"/>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5529" w:name="_Toc66114968"/>
      <w:bookmarkStart w:id="5530" w:name="_Toc67686479"/>
      <w:bookmarkStart w:id="5531" w:name="_Toc74994768"/>
      <w:bookmarkStart w:id="5532" w:name="_Toc85468025"/>
      <w:bookmarkStart w:id="5533" w:name="_Toc89183073"/>
      <w:bookmarkStart w:id="5534" w:name="_Toc90651375"/>
      <w:bookmarkStart w:id="5535" w:name="_Toc96933525"/>
      <w:bookmarkStart w:id="5536" w:name="_Toc98507364"/>
      <w:bookmarkStart w:id="5537" w:name="_Toc98507817"/>
      <w:bookmarkStart w:id="5538" w:name="_Toc106640820"/>
      <w:bookmarkStart w:id="5539" w:name="_Toc122098694"/>
      <w:bookmarkStart w:id="5540" w:name="_Toc130844820"/>
      <w:bookmarkStart w:id="5541" w:name="_Toc138412342"/>
      <w:bookmarkStart w:id="5542" w:name="_Toc145957130"/>
      <w:bookmarkStart w:id="5543" w:name="_Toc153890827"/>
      <w:bookmarkStart w:id="5544" w:name="_Toc161835128"/>
      <w:r w:rsidRPr="00616F0C">
        <w:t>6.</w:t>
      </w:r>
      <w:r>
        <w:t>2</w:t>
      </w:r>
      <w:r w:rsidRPr="00616F0C">
        <w:t>.5.2</w:t>
      </w:r>
      <w:r w:rsidRPr="00616F0C">
        <w:rPr>
          <w:noProof/>
        </w:rPr>
        <w:t>.3</w:t>
      </w:r>
      <w:r w:rsidRPr="00616F0C">
        <w:rPr>
          <w:noProof/>
        </w:rPr>
        <w:tab/>
        <w:t>Standard Methods</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62300934" w14:textId="77777777" w:rsidR="00E134FC" w:rsidRPr="00616F0C" w:rsidRDefault="00E134FC" w:rsidP="00E134FC">
      <w:pPr>
        <w:pStyle w:val="H6"/>
        <w:rPr>
          <w:noProof/>
        </w:rPr>
      </w:pPr>
      <w:bookmarkStart w:id="5545" w:name="_Toc66114969"/>
      <w:bookmarkStart w:id="5546" w:name="_Toc67686480"/>
      <w:bookmarkStart w:id="5547" w:name="_Toc74994769"/>
      <w:bookmarkStart w:id="5548" w:name="_Toc85468026"/>
      <w:bookmarkStart w:id="5549" w:name="_Toc89183074"/>
      <w:bookmarkStart w:id="5550" w:name="_Toc90651376"/>
      <w:bookmarkStart w:id="5551" w:name="_Toc96933526"/>
      <w:r w:rsidRPr="00616F0C">
        <w:t>6.</w:t>
      </w:r>
      <w:r>
        <w:t>2</w:t>
      </w:r>
      <w:r w:rsidRPr="00616F0C">
        <w:t>.5.2.3</w:t>
      </w:r>
      <w:r w:rsidRPr="00616F0C">
        <w:rPr>
          <w:noProof/>
        </w:rPr>
        <w:t>.1</w:t>
      </w:r>
      <w:r w:rsidRPr="00616F0C">
        <w:rPr>
          <w:noProof/>
        </w:rPr>
        <w:tab/>
        <w:t>POST</w:t>
      </w:r>
      <w:bookmarkEnd w:id="5545"/>
      <w:bookmarkEnd w:id="5546"/>
      <w:bookmarkEnd w:id="5547"/>
      <w:bookmarkEnd w:id="5548"/>
      <w:bookmarkEnd w:id="5549"/>
      <w:bookmarkEnd w:id="5550"/>
      <w:bookmarkEnd w:id="5551"/>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5552" w:name="_Toc66114970"/>
      <w:bookmarkStart w:id="5553" w:name="_Toc67686481"/>
      <w:bookmarkStart w:id="5554" w:name="_Toc74994770"/>
      <w:bookmarkStart w:id="5555" w:name="_Toc85468027"/>
      <w:bookmarkStart w:id="5556" w:name="_Toc89181529"/>
      <w:bookmarkStart w:id="5557" w:name="_Toc89183075"/>
      <w:bookmarkStart w:id="5558" w:name="_Toc90651377"/>
      <w:bookmarkStart w:id="5559" w:name="_Toc96933527"/>
      <w:bookmarkStart w:id="5560" w:name="_Toc98507365"/>
      <w:bookmarkStart w:id="5561" w:name="_Toc98507818"/>
      <w:bookmarkStart w:id="5562" w:name="_Toc106640821"/>
      <w:bookmarkStart w:id="5563" w:name="_Toc122098695"/>
      <w:bookmarkStart w:id="5564" w:name="_Toc130844821"/>
      <w:bookmarkStart w:id="5565" w:name="_Toc138412343"/>
      <w:bookmarkStart w:id="5566" w:name="_Toc145957131"/>
      <w:bookmarkStart w:id="5567" w:name="_Toc153890828"/>
      <w:bookmarkStart w:id="5568" w:name="_Toc161835129"/>
      <w:r w:rsidRPr="00616F0C">
        <w:t>6.</w:t>
      </w:r>
      <w:r>
        <w:t>2</w:t>
      </w:r>
      <w:r w:rsidRPr="00616F0C">
        <w:t>.6</w:t>
      </w:r>
      <w:r w:rsidRPr="00616F0C">
        <w:tab/>
        <w:t>Data Model</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66EBE0DB" w14:textId="77777777" w:rsidR="00E134FC" w:rsidRPr="00616F0C" w:rsidRDefault="00E134FC" w:rsidP="00E134FC">
      <w:pPr>
        <w:pStyle w:val="Heading4"/>
      </w:pPr>
      <w:bookmarkStart w:id="5569" w:name="_Toc66114971"/>
      <w:bookmarkStart w:id="5570" w:name="_Toc67686482"/>
      <w:bookmarkStart w:id="5571" w:name="_Toc74994771"/>
      <w:bookmarkStart w:id="5572" w:name="_Toc85468028"/>
      <w:bookmarkStart w:id="5573" w:name="_Toc89183076"/>
      <w:bookmarkStart w:id="5574" w:name="_Toc90651378"/>
      <w:bookmarkStart w:id="5575" w:name="_Toc96933528"/>
      <w:bookmarkStart w:id="5576" w:name="_Toc98507366"/>
      <w:bookmarkStart w:id="5577" w:name="_Toc98507819"/>
      <w:bookmarkStart w:id="5578" w:name="_Toc106640822"/>
      <w:bookmarkStart w:id="5579" w:name="_Toc122098696"/>
      <w:bookmarkStart w:id="5580" w:name="_Toc130844822"/>
      <w:bookmarkStart w:id="5581" w:name="_Toc138412344"/>
      <w:bookmarkStart w:id="5582" w:name="_Toc145957132"/>
      <w:bookmarkStart w:id="5583" w:name="_Toc153890829"/>
      <w:bookmarkStart w:id="5584" w:name="_Toc161835130"/>
      <w:r w:rsidRPr="00616F0C">
        <w:t>6.</w:t>
      </w:r>
      <w:r>
        <w:t>2</w:t>
      </w:r>
      <w:r w:rsidRPr="00616F0C">
        <w:t>.6.1</w:t>
      </w:r>
      <w:r w:rsidRPr="00616F0C">
        <w:tab/>
        <w:t>General</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bl>
    <w:p w14:paraId="7AEB017A" w14:textId="77777777" w:rsidR="00E134FC" w:rsidRPr="00616F0C" w:rsidRDefault="00E134FC" w:rsidP="00E134FC"/>
    <w:p w14:paraId="24A49950" w14:textId="77777777"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 including a reference to their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lastRenderedPageBreak/>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677B42" w:rsidRPr="00616F0C" w14:paraId="6D92ED7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42243AF" w14:textId="66B8FB31" w:rsidR="00677B42" w:rsidRDefault="00677B42" w:rsidP="00677B42">
            <w:pPr>
              <w:pStyle w:val="TAL"/>
            </w:pPr>
            <w:r>
              <w:t>DurationSec</w:t>
            </w:r>
          </w:p>
        </w:tc>
        <w:tc>
          <w:tcPr>
            <w:tcW w:w="1990" w:type="dxa"/>
            <w:tcBorders>
              <w:top w:val="single" w:sz="4" w:space="0" w:color="auto"/>
              <w:left w:val="single" w:sz="4" w:space="0" w:color="auto"/>
              <w:bottom w:val="single" w:sz="4" w:space="0" w:color="auto"/>
              <w:right w:val="single" w:sz="4" w:space="0" w:color="auto"/>
            </w:tcBorders>
          </w:tcPr>
          <w:p w14:paraId="218B63AC" w14:textId="61897F82" w:rsidR="00677B42" w:rsidRDefault="00677B42" w:rsidP="00677B42">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7B7B81D1" w14:textId="77777777" w:rsidR="00677B42" w:rsidRPr="00F4325F" w:rsidRDefault="00677B42" w:rsidP="00677B42">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C3021F1" w14:textId="77777777" w:rsidR="00677B42" w:rsidRPr="00616F0C" w:rsidRDefault="00677B42" w:rsidP="00677B42">
            <w:pPr>
              <w:pStyle w:val="TAL"/>
              <w:rPr>
                <w:rFonts w:cs="Arial"/>
                <w:szCs w:val="18"/>
              </w:rPr>
            </w:pPr>
          </w:p>
        </w:tc>
      </w:tr>
      <w:tr w:rsidR="00677B42"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677B42" w:rsidRPr="00F4325F" w:rsidRDefault="00677B42" w:rsidP="00677B42">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677B42" w:rsidRPr="00F4325F" w:rsidRDefault="00677B42" w:rsidP="00677B42">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7777777" w:rsidR="00677B42" w:rsidRPr="00F4325F" w:rsidRDefault="00677B42" w:rsidP="00677B42">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677B42" w:rsidRPr="00616F0C" w:rsidRDefault="00677B42" w:rsidP="00677B42">
            <w:pPr>
              <w:pStyle w:val="TAL"/>
              <w:rPr>
                <w:rFonts w:cs="Arial"/>
                <w:szCs w:val="18"/>
              </w:rPr>
            </w:pP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5585" w:name="_Toc66114972"/>
      <w:bookmarkStart w:id="5586" w:name="_Toc67686483"/>
      <w:bookmarkStart w:id="5587" w:name="_Toc74994772"/>
      <w:bookmarkStart w:id="5588" w:name="_Toc85468029"/>
      <w:bookmarkStart w:id="5589" w:name="_Toc89183077"/>
      <w:bookmarkStart w:id="5590" w:name="_Toc90651379"/>
      <w:bookmarkStart w:id="5591" w:name="_Toc96933529"/>
      <w:bookmarkStart w:id="5592" w:name="_Toc98507367"/>
      <w:bookmarkStart w:id="5593" w:name="_Toc98507820"/>
      <w:bookmarkStart w:id="5594" w:name="_Toc106640823"/>
      <w:bookmarkStart w:id="5595" w:name="_Toc122098697"/>
      <w:bookmarkStart w:id="5596" w:name="_Toc130844823"/>
      <w:bookmarkStart w:id="5597" w:name="_Toc138412345"/>
      <w:bookmarkStart w:id="5598" w:name="_Toc145957133"/>
      <w:bookmarkStart w:id="5599" w:name="_Toc153890830"/>
      <w:bookmarkStart w:id="5600" w:name="_Toc161835131"/>
      <w:r w:rsidRPr="00616F0C">
        <w:rPr>
          <w:lang w:val="en-US"/>
        </w:rPr>
        <w:t>6.</w:t>
      </w:r>
      <w:r>
        <w:rPr>
          <w:lang w:val="en-US"/>
        </w:rPr>
        <w:t>2</w:t>
      </w:r>
      <w:r w:rsidRPr="00616F0C">
        <w:rPr>
          <w:lang w:val="en-US"/>
        </w:rPr>
        <w:t>.6.2</w:t>
      </w:r>
      <w:r w:rsidRPr="00616F0C">
        <w:rPr>
          <w:lang w:val="en-US"/>
        </w:rPr>
        <w:tab/>
        <w:t>Structured data types</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55C7863F" w14:textId="77777777" w:rsidR="00E134FC" w:rsidRPr="00616F0C" w:rsidRDefault="00E134FC" w:rsidP="00E134FC">
      <w:pPr>
        <w:pStyle w:val="Heading5"/>
      </w:pPr>
      <w:bookmarkStart w:id="5601" w:name="_Toc66114973"/>
      <w:bookmarkStart w:id="5602" w:name="_Toc67686484"/>
      <w:bookmarkStart w:id="5603" w:name="_Toc74994773"/>
      <w:bookmarkStart w:id="5604" w:name="_Toc85468030"/>
      <w:bookmarkStart w:id="5605" w:name="_Toc89183078"/>
      <w:bookmarkStart w:id="5606" w:name="_Toc90651380"/>
      <w:bookmarkStart w:id="5607" w:name="_Toc96933530"/>
      <w:bookmarkStart w:id="5608" w:name="_Toc98507368"/>
      <w:bookmarkStart w:id="5609" w:name="_Toc98507821"/>
      <w:bookmarkStart w:id="5610" w:name="_Toc106640824"/>
      <w:bookmarkStart w:id="5611" w:name="_Toc122098698"/>
      <w:bookmarkStart w:id="5612" w:name="_Toc130844824"/>
      <w:bookmarkStart w:id="5613" w:name="_Toc138412346"/>
      <w:bookmarkStart w:id="5614" w:name="_Toc145957134"/>
      <w:bookmarkStart w:id="5615" w:name="_Toc153890831"/>
      <w:bookmarkStart w:id="5616" w:name="_Toc161835132"/>
      <w:r w:rsidRPr="00616F0C">
        <w:t>6.</w:t>
      </w:r>
      <w:r>
        <w:t>2</w:t>
      </w:r>
      <w:r w:rsidRPr="00616F0C">
        <w:t>.6.2.1</w:t>
      </w:r>
      <w:r w:rsidRPr="00616F0C">
        <w:tab/>
        <w:t>Introduction</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5617" w:name="_Toc66114974"/>
      <w:bookmarkStart w:id="5618" w:name="_Toc67686485"/>
      <w:bookmarkStart w:id="5619" w:name="_Toc74994774"/>
      <w:bookmarkStart w:id="5620" w:name="_Toc85468031"/>
      <w:bookmarkStart w:id="5621" w:name="_Toc89183079"/>
      <w:bookmarkStart w:id="5622" w:name="_Toc90651381"/>
      <w:bookmarkStart w:id="5623" w:name="_Toc96933531"/>
      <w:bookmarkStart w:id="5624" w:name="_Toc98507369"/>
      <w:bookmarkStart w:id="5625" w:name="_Toc98507822"/>
      <w:bookmarkStart w:id="5626" w:name="_Toc106640825"/>
      <w:bookmarkStart w:id="5627" w:name="_Toc122098699"/>
      <w:bookmarkStart w:id="5628" w:name="_Toc130844825"/>
      <w:bookmarkStart w:id="5629" w:name="_Toc138412347"/>
      <w:bookmarkStart w:id="5630" w:name="_Toc145957135"/>
      <w:bookmarkStart w:id="5631" w:name="_Toc153890832"/>
      <w:bookmarkStart w:id="5632" w:name="_Toc161835133"/>
      <w:r w:rsidRPr="00616F0C">
        <w:t>6.</w:t>
      </w:r>
      <w:r>
        <w:t>2</w:t>
      </w:r>
      <w:r w:rsidRPr="00616F0C">
        <w:t>.6.2.2</w:t>
      </w:r>
      <w:r w:rsidRPr="00616F0C">
        <w:tab/>
        <w:t xml:space="preserve">Type: </w:t>
      </w:r>
      <w:r>
        <w:t>Timer</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0C8A45BF" w14:textId="77777777" w:rsidR="00E134FC" w:rsidRDefault="00E134FC" w:rsidP="008E16EE">
            <w:pPr>
              <w:pStyle w:val="TAL"/>
            </w:pPr>
            <w:r>
              <w:t>Point in time of expiry</w:t>
            </w:r>
          </w:p>
          <w:p w14:paraId="3FC4B8C9" w14:textId="2120E8C3" w:rsidR="00AE5441" w:rsidRPr="00616F0C" w:rsidRDefault="00DD0C2B" w:rsidP="008E16EE">
            <w:pPr>
              <w:pStyle w:val="TAL"/>
              <w:rPr>
                <w:rFonts w:cs="Arial"/>
                <w:szCs w:val="18"/>
              </w:rPr>
            </w:pPr>
            <w:r w:rsidRPr="00DD0C2B">
              <w:rPr>
                <w:rFonts w:cs="Arial"/>
                <w:szCs w:val="18"/>
              </w:rPr>
              <w:t>For timer with periodicRepetition it refers to the first time the timer expires.</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77777777" w:rsidR="00E134FC" w:rsidRPr="00616F0C" w:rsidRDefault="00E134FC" w:rsidP="008E16EE">
            <w:pPr>
              <w:pStyle w:val="TAL"/>
            </w:pPr>
            <w:r>
              <w:t>1..N</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12B70E49" w:rsidR="00E134FC" w:rsidRDefault="00E134FC" w:rsidP="008E16EE">
            <w:pPr>
              <w:pStyle w:val="TAL"/>
              <w:rPr>
                <w:rFonts w:cs="Arial"/>
                <w:szCs w:val="18"/>
              </w:rPr>
            </w:pPr>
            <w:r w:rsidRPr="00E74FA4">
              <w:rPr>
                <w:rFonts w:cs="Arial"/>
                <w:szCs w:val="18"/>
              </w:rPr>
              <w:t xml:space="preserve">If specified, the timer resource will be deleted following a period after the </w:t>
            </w:r>
            <w:r w:rsidR="00961C82" w:rsidRPr="00961C82">
              <w:rPr>
                <w:rFonts w:cs="Arial"/>
                <w:szCs w:val="18"/>
              </w:rPr>
              <w:t>(last)</w:t>
            </w:r>
            <w:r w:rsidR="00961C82">
              <w:rPr>
                <w:rFonts w:cs="Arial"/>
                <w:szCs w:val="18"/>
              </w:rPr>
              <w:t xml:space="preserve"> </w:t>
            </w:r>
            <w:r w:rsidRPr="00E74FA4">
              <w:rPr>
                <w:rFonts w:cs="Arial"/>
                <w:szCs w:val="18"/>
              </w:rPr>
              <w:t xml:space="preserve">expires time of the number of seconds defined by the deleteAfter value. If not specified, the timer shall be deleted immediately after the </w:t>
            </w:r>
            <w:r w:rsidR="00D91896">
              <w:rPr>
                <w:rFonts w:cs="Arial"/>
                <w:szCs w:val="18"/>
              </w:rPr>
              <w:t xml:space="preserve">(last) </w:t>
            </w:r>
            <w:r w:rsidRPr="00E74FA4">
              <w:rPr>
                <w:rFonts w:cs="Arial"/>
                <w:szCs w:val="18"/>
              </w:rPr>
              <w:t>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r w:rsidR="006D587B" w:rsidRPr="00616F0C" w14:paraId="0D518292"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4FD15C55" w14:textId="77777777" w:rsidR="006D587B" w:rsidRDefault="006D587B" w:rsidP="00112C4C">
            <w:pPr>
              <w:pStyle w:val="TAL"/>
            </w:pPr>
            <w:r>
              <w:t>periodicRepetition</w:t>
            </w:r>
          </w:p>
        </w:tc>
        <w:tc>
          <w:tcPr>
            <w:tcW w:w="1444" w:type="dxa"/>
            <w:tcBorders>
              <w:top w:val="single" w:sz="4" w:space="0" w:color="auto"/>
              <w:left w:val="single" w:sz="4" w:space="0" w:color="auto"/>
              <w:bottom w:val="single" w:sz="4" w:space="0" w:color="auto"/>
              <w:right w:val="single" w:sz="4" w:space="0" w:color="auto"/>
            </w:tcBorders>
          </w:tcPr>
          <w:p w14:paraId="2DD014B4" w14:textId="77777777" w:rsidR="006D587B" w:rsidRDefault="006D587B" w:rsidP="00112C4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2B6FF7B" w14:textId="77777777" w:rsidR="006D587B" w:rsidRDefault="006D587B" w:rsidP="00112C4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3CD1A"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29039DC" w14:textId="77777777" w:rsidR="006D587B" w:rsidRPr="00E74FA4" w:rsidRDefault="006D587B" w:rsidP="00112C4C">
            <w:pPr>
              <w:pStyle w:val="TAL"/>
              <w:rPr>
                <w:rFonts w:cs="Arial"/>
                <w:szCs w:val="18"/>
              </w:rPr>
            </w:pPr>
            <w:r>
              <w:rPr>
                <w:rFonts w:cs="Arial"/>
                <w:szCs w:val="18"/>
              </w:rPr>
              <w:t>If present, the timer shall be restarted after (each) expiry with the number of seconds defined by the periodicRepetition value, as often as indicated by the repetitionCount attribute.</w:t>
            </w:r>
          </w:p>
        </w:tc>
        <w:tc>
          <w:tcPr>
            <w:tcW w:w="1502" w:type="dxa"/>
            <w:tcBorders>
              <w:top w:val="single" w:sz="4" w:space="0" w:color="auto"/>
              <w:left w:val="single" w:sz="4" w:space="0" w:color="auto"/>
              <w:bottom w:val="single" w:sz="4" w:space="0" w:color="auto"/>
              <w:right w:val="single" w:sz="4" w:space="0" w:color="auto"/>
            </w:tcBorders>
          </w:tcPr>
          <w:p w14:paraId="62087779" w14:textId="77777777" w:rsidR="006D587B" w:rsidRPr="00616F0C" w:rsidRDefault="006D587B" w:rsidP="00112C4C">
            <w:pPr>
              <w:pStyle w:val="TAL"/>
              <w:rPr>
                <w:rFonts w:cs="Arial"/>
                <w:szCs w:val="18"/>
              </w:rPr>
            </w:pPr>
            <w:r>
              <w:rPr>
                <w:rFonts w:cs="Arial"/>
                <w:szCs w:val="18"/>
              </w:rPr>
              <w:t>PeriodicTimer</w:t>
            </w:r>
          </w:p>
        </w:tc>
      </w:tr>
      <w:tr w:rsidR="006D587B" w14:paraId="47A78534"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1464F149" w14:textId="77777777" w:rsidR="006D587B" w:rsidRDefault="006D587B" w:rsidP="00112C4C">
            <w:pPr>
              <w:pStyle w:val="TAL"/>
            </w:pPr>
            <w:r>
              <w:t>repetitionCount</w:t>
            </w:r>
          </w:p>
        </w:tc>
        <w:tc>
          <w:tcPr>
            <w:tcW w:w="1444" w:type="dxa"/>
            <w:tcBorders>
              <w:top w:val="single" w:sz="4" w:space="0" w:color="auto"/>
              <w:left w:val="single" w:sz="4" w:space="0" w:color="auto"/>
              <w:bottom w:val="single" w:sz="4" w:space="0" w:color="auto"/>
              <w:right w:val="single" w:sz="4" w:space="0" w:color="auto"/>
            </w:tcBorders>
          </w:tcPr>
          <w:p w14:paraId="7F894C1E" w14:textId="77777777" w:rsidR="006D587B" w:rsidRDefault="006D587B" w:rsidP="00112C4C">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3A097E" w14:textId="77777777" w:rsidR="006D587B" w:rsidRDefault="006D587B" w:rsidP="00112C4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8B0482"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238D1FC" w14:textId="77777777" w:rsidR="006D587B" w:rsidRDefault="006D587B" w:rsidP="00112C4C">
            <w:pPr>
              <w:pStyle w:val="TAL"/>
              <w:rPr>
                <w:rFonts w:cs="Arial"/>
                <w:szCs w:val="18"/>
              </w:rPr>
            </w:pPr>
            <w:r>
              <w:rPr>
                <w:rFonts w:cs="Arial"/>
                <w:szCs w:val="18"/>
              </w:rPr>
              <w:t>Shall be present if periodicRepetition is present.</w:t>
            </w:r>
            <w:r>
              <w:rPr>
                <w:rFonts w:cs="Arial"/>
                <w:szCs w:val="18"/>
              </w:rPr>
              <w:br/>
              <w:t>It indicates the number of repetitions after first expiry. Minimum value shall be 1.</w:t>
            </w:r>
          </w:p>
        </w:tc>
        <w:tc>
          <w:tcPr>
            <w:tcW w:w="1502" w:type="dxa"/>
            <w:tcBorders>
              <w:top w:val="single" w:sz="4" w:space="0" w:color="auto"/>
              <w:left w:val="single" w:sz="4" w:space="0" w:color="auto"/>
              <w:bottom w:val="single" w:sz="4" w:space="0" w:color="auto"/>
              <w:right w:val="single" w:sz="4" w:space="0" w:color="auto"/>
            </w:tcBorders>
          </w:tcPr>
          <w:p w14:paraId="58DC7375" w14:textId="77777777" w:rsidR="006D587B" w:rsidRDefault="006D587B" w:rsidP="00112C4C">
            <w:pPr>
              <w:pStyle w:val="TAL"/>
              <w:rPr>
                <w:rFonts w:cs="Arial"/>
                <w:szCs w:val="18"/>
              </w:rPr>
            </w:pPr>
            <w:r>
              <w:rPr>
                <w:rFonts w:cs="Arial"/>
                <w:szCs w:val="18"/>
              </w:rPr>
              <w:t>PeriodicTimer</w:t>
            </w:r>
          </w:p>
        </w:tc>
      </w:tr>
    </w:tbl>
    <w:p w14:paraId="0486ADCE" w14:textId="77777777" w:rsidR="00E134FC" w:rsidRDefault="00E134FC" w:rsidP="00E134FC"/>
    <w:p w14:paraId="3DC66252" w14:textId="77777777" w:rsidR="00E134FC" w:rsidRPr="00616F0C" w:rsidRDefault="00E134FC" w:rsidP="00E134FC">
      <w:pPr>
        <w:pStyle w:val="Heading5"/>
      </w:pPr>
      <w:bookmarkStart w:id="5633" w:name="_Toc66114975"/>
      <w:bookmarkStart w:id="5634" w:name="_Toc67686486"/>
      <w:bookmarkStart w:id="5635" w:name="_Toc74994775"/>
      <w:bookmarkStart w:id="5636" w:name="_Toc85468032"/>
      <w:bookmarkStart w:id="5637" w:name="_Toc89183080"/>
      <w:bookmarkStart w:id="5638" w:name="_Toc90651382"/>
      <w:bookmarkStart w:id="5639" w:name="_Toc96933532"/>
      <w:bookmarkStart w:id="5640" w:name="_Toc98507370"/>
      <w:bookmarkStart w:id="5641" w:name="_Toc98507823"/>
      <w:bookmarkStart w:id="5642" w:name="_Toc106640826"/>
      <w:bookmarkStart w:id="5643" w:name="_Toc122098700"/>
      <w:bookmarkStart w:id="5644" w:name="_Toc130844826"/>
      <w:bookmarkStart w:id="5645" w:name="_Toc138412348"/>
      <w:bookmarkStart w:id="5646" w:name="_Toc145957136"/>
      <w:bookmarkStart w:id="5647" w:name="_Toc153890833"/>
      <w:bookmarkStart w:id="5648" w:name="_Toc161835134"/>
      <w:r w:rsidRPr="00616F0C">
        <w:lastRenderedPageBreak/>
        <w:t>6.</w:t>
      </w:r>
      <w:r>
        <w:t>2</w:t>
      </w:r>
      <w:r w:rsidRPr="00616F0C">
        <w:t>.6.2.</w:t>
      </w:r>
      <w:r>
        <w:t>3</w:t>
      </w:r>
      <w:r w:rsidRPr="00616F0C">
        <w:tab/>
        <w:t xml:space="preserve">Type: </w:t>
      </w:r>
      <w:r>
        <w:t>TimerIdList</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3DE6A7F0" w14:textId="77777777" w:rsidR="00E134FC" w:rsidRDefault="00E134FC" w:rsidP="00E134FC"/>
    <w:p w14:paraId="54C5835E" w14:textId="77777777" w:rsidR="00E134FC" w:rsidRPr="00616F0C" w:rsidRDefault="00E134FC" w:rsidP="00E134FC">
      <w:pPr>
        <w:pStyle w:val="Heading4"/>
        <w:rPr>
          <w:lang w:val="en-US"/>
        </w:rPr>
      </w:pPr>
      <w:bookmarkStart w:id="5649" w:name="_Toc66114976"/>
      <w:bookmarkStart w:id="5650" w:name="_Toc67686487"/>
      <w:bookmarkStart w:id="5651" w:name="_Toc74994776"/>
      <w:bookmarkStart w:id="5652" w:name="_Toc85468033"/>
      <w:bookmarkStart w:id="5653" w:name="_Toc89183081"/>
      <w:bookmarkStart w:id="5654" w:name="_Toc90651383"/>
      <w:bookmarkStart w:id="5655" w:name="_Toc96933533"/>
      <w:bookmarkStart w:id="5656" w:name="_Toc98507371"/>
      <w:bookmarkStart w:id="5657" w:name="_Toc98507824"/>
      <w:bookmarkStart w:id="5658" w:name="_Toc106640827"/>
      <w:bookmarkStart w:id="5659" w:name="_Toc122098701"/>
      <w:bookmarkStart w:id="5660" w:name="_Toc130844827"/>
      <w:bookmarkStart w:id="5661" w:name="_Toc138412349"/>
      <w:bookmarkStart w:id="5662" w:name="_Toc145957137"/>
      <w:bookmarkStart w:id="5663" w:name="_Toc153890834"/>
      <w:bookmarkStart w:id="5664" w:name="_Toc161835135"/>
      <w:r w:rsidRPr="00616F0C">
        <w:rPr>
          <w:lang w:val="en-US"/>
        </w:rPr>
        <w:t>6.</w:t>
      </w:r>
      <w:r>
        <w:rPr>
          <w:lang w:val="en-US"/>
        </w:rPr>
        <w:t>2</w:t>
      </w:r>
      <w:r w:rsidRPr="00616F0C">
        <w:rPr>
          <w:lang w:val="en-US"/>
        </w:rPr>
        <w:t>.6.3</w:t>
      </w:r>
      <w:r w:rsidRPr="00616F0C">
        <w:rPr>
          <w:lang w:val="en-US"/>
        </w:rPr>
        <w:tab/>
        <w:t>Simple data types and enumerations</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384D9D8B" w14:textId="77777777" w:rsidR="00E134FC" w:rsidRPr="00616F0C" w:rsidRDefault="00E134FC" w:rsidP="00E134FC">
      <w:pPr>
        <w:pStyle w:val="Heading5"/>
      </w:pPr>
      <w:bookmarkStart w:id="5665" w:name="_Toc66114977"/>
      <w:bookmarkStart w:id="5666" w:name="_Toc67686488"/>
      <w:bookmarkStart w:id="5667" w:name="_Toc74994777"/>
      <w:bookmarkStart w:id="5668" w:name="_Toc85468034"/>
      <w:bookmarkStart w:id="5669" w:name="_Toc89183082"/>
      <w:bookmarkStart w:id="5670" w:name="_Toc90651384"/>
      <w:bookmarkStart w:id="5671" w:name="_Toc96933534"/>
      <w:bookmarkStart w:id="5672" w:name="_Toc98507372"/>
      <w:bookmarkStart w:id="5673" w:name="_Toc98507825"/>
      <w:bookmarkStart w:id="5674" w:name="_Toc106640828"/>
      <w:bookmarkStart w:id="5675" w:name="_Toc122098702"/>
      <w:bookmarkStart w:id="5676" w:name="_Toc130844828"/>
      <w:bookmarkStart w:id="5677" w:name="_Toc138412350"/>
      <w:bookmarkStart w:id="5678" w:name="_Toc145957138"/>
      <w:bookmarkStart w:id="5679" w:name="_Toc153890835"/>
      <w:bookmarkStart w:id="5680" w:name="_Toc161835136"/>
      <w:r w:rsidRPr="00616F0C">
        <w:t>6.</w:t>
      </w:r>
      <w:r>
        <w:t>2</w:t>
      </w:r>
      <w:r w:rsidRPr="00616F0C">
        <w:t>.6.3.1</w:t>
      </w:r>
      <w:r w:rsidRPr="00616F0C">
        <w:tab/>
        <w:t>Introduction</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5681" w:name="_Toc66114978"/>
      <w:bookmarkStart w:id="5682" w:name="_Toc67686489"/>
      <w:bookmarkStart w:id="5683" w:name="_Toc74994778"/>
      <w:bookmarkStart w:id="5684" w:name="_Toc85468035"/>
      <w:bookmarkStart w:id="5685" w:name="_Toc89183083"/>
      <w:bookmarkStart w:id="5686" w:name="_Toc90651385"/>
      <w:bookmarkStart w:id="5687" w:name="_Toc96933535"/>
      <w:bookmarkStart w:id="5688" w:name="_Toc98507373"/>
      <w:bookmarkStart w:id="5689" w:name="_Toc98507826"/>
      <w:bookmarkStart w:id="5690" w:name="_Toc106640829"/>
      <w:bookmarkStart w:id="5691" w:name="_Toc122098703"/>
      <w:bookmarkStart w:id="5692" w:name="_Toc130844829"/>
      <w:bookmarkStart w:id="5693" w:name="_Toc138412351"/>
      <w:bookmarkStart w:id="5694" w:name="_Toc145957139"/>
      <w:bookmarkStart w:id="5695" w:name="_Toc153890836"/>
      <w:bookmarkStart w:id="5696" w:name="_Toc161835137"/>
      <w:r w:rsidRPr="00616F0C">
        <w:t>6.</w:t>
      </w:r>
      <w:r>
        <w:t>2</w:t>
      </w:r>
      <w:r w:rsidRPr="00616F0C">
        <w:t>.6.3.2</w:t>
      </w:r>
      <w:r w:rsidRPr="00616F0C">
        <w:tab/>
        <w:t>Simple data types</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5697" w:name="_Toc66114979"/>
      <w:bookmarkStart w:id="5698" w:name="_Toc67686490"/>
      <w:bookmarkStart w:id="5699" w:name="_Toc74994779"/>
      <w:bookmarkStart w:id="5700" w:name="_Toc85468036"/>
      <w:bookmarkStart w:id="5701" w:name="_Toc89181530"/>
      <w:bookmarkStart w:id="5702" w:name="_Toc89183084"/>
      <w:bookmarkStart w:id="5703" w:name="_Toc90651386"/>
      <w:bookmarkStart w:id="5704" w:name="_Toc96933536"/>
      <w:bookmarkStart w:id="5705" w:name="_Toc98507374"/>
      <w:bookmarkStart w:id="5706" w:name="_Toc98507827"/>
      <w:bookmarkStart w:id="5707" w:name="_Toc106640830"/>
      <w:bookmarkStart w:id="5708" w:name="_Toc122098704"/>
      <w:bookmarkStart w:id="5709" w:name="_Toc130844830"/>
      <w:bookmarkStart w:id="5710" w:name="_Toc138412352"/>
      <w:bookmarkStart w:id="5711" w:name="_Toc145957140"/>
      <w:bookmarkStart w:id="5712" w:name="_Toc153890837"/>
      <w:bookmarkStart w:id="5713" w:name="_Toc161835138"/>
      <w:r w:rsidRPr="00616F0C">
        <w:t>6.</w:t>
      </w:r>
      <w:r>
        <w:t>2</w:t>
      </w:r>
      <w:r w:rsidRPr="00616F0C">
        <w:t>.7</w:t>
      </w:r>
      <w:r w:rsidRPr="00616F0C">
        <w:tab/>
        <w:t>Error Handling</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6026F245" w14:textId="77777777" w:rsidR="00E134FC" w:rsidRPr="00616F0C" w:rsidRDefault="00E134FC" w:rsidP="00E134FC">
      <w:pPr>
        <w:pStyle w:val="Heading4"/>
      </w:pPr>
      <w:bookmarkStart w:id="5714" w:name="_Toc66114980"/>
      <w:bookmarkStart w:id="5715" w:name="_Toc67686491"/>
      <w:bookmarkStart w:id="5716" w:name="_Toc74994780"/>
      <w:bookmarkStart w:id="5717" w:name="_Toc85468037"/>
      <w:bookmarkStart w:id="5718" w:name="_Toc89183085"/>
      <w:bookmarkStart w:id="5719" w:name="_Toc90651387"/>
      <w:bookmarkStart w:id="5720" w:name="_Toc96933537"/>
      <w:bookmarkStart w:id="5721" w:name="_Toc98507375"/>
      <w:bookmarkStart w:id="5722" w:name="_Toc98507828"/>
      <w:bookmarkStart w:id="5723" w:name="_Toc106640831"/>
      <w:bookmarkStart w:id="5724" w:name="_Toc122098705"/>
      <w:bookmarkStart w:id="5725" w:name="_Toc130844831"/>
      <w:bookmarkStart w:id="5726" w:name="_Toc138412353"/>
      <w:bookmarkStart w:id="5727" w:name="_Toc145957141"/>
      <w:bookmarkStart w:id="5728" w:name="_Toc153890838"/>
      <w:bookmarkStart w:id="5729" w:name="_Toc161835139"/>
      <w:r w:rsidRPr="00616F0C">
        <w:t>6.</w:t>
      </w:r>
      <w:r>
        <w:t>2</w:t>
      </w:r>
      <w:r w:rsidRPr="00616F0C">
        <w:t>.7.1</w:t>
      </w:r>
      <w:r w:rsidRPr="00616F0C">
        <w:tab/>
        <w:t>General</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5730" w:name="_Toc66114981"/>
      <w:bookmarkStart w:id="5731" w:name="_Toc67686492"/>
      <w:bookmarkStart w:id="5732" w:name="_Toc74994781"/>
      <w:bookmarkStart w:id="5733" w:name="_Toc85468038"/>
      <w:bookmarkStart w:id="5734" w:name="_Toc89183086"/>
      <w:bookmarkStart w:id="5735" w:name="_Toc90651388"/>
      <w:bookmarkStart w:id="5736" w:name="_Toc96933538"/>
      <w:bookmarkStart w:id="5737" w:name="_Toc98507376"/>
      <w:bookmarkStart w:id="5738" w:name="_Toc98507829"/>
      <w:bookmarkStart w:id="5739" w:name="_Toc106640832"/>
      <w:bookmarkStart w:id="5740" w:name="_Toc122098706"/>
      <w:bookmarkStart w:id="5741" w:name="_Toc130844832"/>
      <w:bookmarkStart w:id="5742" w:name="_Toc138412354"/>
      <w:bookmarkStart w:id="5743" w:name="_Toc145957142"/>
      <w:bookmarkStart w:id="5744" w:name="_Toc153890839"/>
      <w:bookmarkStart w:id="5745" w:name="_Toc161835140"/>
      <w:r w:rsidRPr="00616F0C">
        <w:t>6.</w:t>
      </w:r>
      <w:r>
        <w:t>2</w:t>
      </w:r>
      <w:r w:rsidRPr="00616F0C">
        <w:t>.7.2</w:t>
      </w:r>
      <w:r w:rsidRPr="00616F0C">
        <w:tab/>
        <w:t>Protocol Errors</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3CD51B55"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5746" w:name="_Toc66114982"/>
      <w:bookmarkStart w:id="5747" w:name="_Toc67686493"/>
      <w:bookmarkStart w:id="5748" w:name="_Toc74994782"/>
      <w:bookmarkStart w:id="5749" w:name="_Toc85468039"/>
      <w:bookmarkStart w:id="5750" w:name="_Toc89183087"/>
      <w:bookmarkStart w:id="5751" w:name="_Toc90651389"/>
      <w:bookmarkStart w:id="5752" w:name="_Toc96933539"/>
      <w:bookmarkStart w:id="5753" w:name="_Toc98507377"/>
      <w:bookmarkStart w:id="5754" w:name="_Toc98507830"/>
      <w:bookmarkStart w:id="5755" w:name="_Toc106640833"/>
      <w:bookmarkStart w:id="5756" w:name="_Toc122098707"/>
      <w:bookmarkStart w:id="5757" w:name="_Toc130844833"/>
      <w:bookmarkStart w:id="5758" w:name="_Toc138412355"/>
      <w:bookmarkStart w:id="5759" w:name="_Toc145957143"/>
      <w:bookmarkStart w:id="5760" w:name="_Toc153890840"/>
      <w:bookmarkStart w:id="5761" w:name="_Toc161835141"/>
      <w:r w:rsidRPr="00616F0C">
        <w:t>6.</w:t>
      </w:r>
      <w:r>
        <w:t>2</w:t>
      </w:r>
      <w:r w:rsidRPr="00616F0C">
        <w:t>.7.3</w:t>
      </w:r>
      <w:r w:rsidRPr="00616F0C">
        <w:tab/>
        <w:t>Application Errors</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5762" w:name="_Toc66114983"/>
      <w:bookmarkStart w:id="5763" w:name="_Toc67686494"/>
      <w:bookmarkStart w:id="5764" w:name="_Toc74994783"/>
      <w:bookmarkStart w:id="5765" w:name="_Toc85468040"/>
      <w:bookmarkStart w:id="5766" w:name="_Toc89181531"/>
      <w:bookmarkStart w:id="5767" w:name="_Toc89183088"/>
      <w:bookmarkStart w:id="5768" w:name="_Toc90651390"/>
      <w:bookmarkStart w:id="5769" w:name="_Toc96933540"/>
      <w:bookmarkStart w:id="5770" w:name="_Toc98507378"/>
      <w:bookmarkStart w:id="5771" w:name="_Toc98507831"/>
      <w:bookmarkStart w:id="5772" w:name="_Toc106640834"/>
      <w:bookmarkStart w:id="5773" w:name="_Toc122098708"/>
      <w:bookmarkStart w:id="5774" w:name="_Toc130844834"/>
      <w:bookmarkStart w:id="5775" w:name="_Toc138412356"/>
      <w:bookmarkStart w:id="5776" w:name="_Toc145957144"/>
      <w:bookmarkStart w:id="5777" w:name="_Toc153890841"/>
      <w:bookmarkStart w:id="5778" w:name="_Toc161835142"/>
      <w:r w:rsidRPr="00616F0C">
        <w:lastRenderedPageBreak/>
        <w:t>6.</w:t>
      </w:r>
      <w:r>
        <w:t>2</w:t>
      </w:r>
      <w:r w:rsidRPr="00616F0C">
        <w:t>.8</w:t>
      </w:r>
      <w:r w:rsidRPr="00616F0C">
        <w:rPr>
          <w:lang w:eastAsia="zh-CN"/>
        </w:rPr>
        <w:tab/>
        <w:t>Feature negotiation</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4F9EDA56" w:rsidR="00E134FC" w:rsidRPr="00616F0C" w:rsidRDefault="004D0422" w:rsidP="008E16EE">
            <w:pPr>
              <w:pStyle w:val="TAL"/>
            </w:pPr>
            <w:r>
              <w:t>1</w:t>
            </w:r>
          </w:p>
        </w:tc>
        <w:tc>
          <w:tcPr>
            <w:tcW w:w="2207" w:type="dxa"/>
            <w:tcBorders>
              <w:top w:val="single" w:sz="4" w:space="0" w:color="auto"/>
              <w:left w:val="single" w:sz="4" w:space="0" w:color="auto"/>
              <w:bottom w:val="single" w:sz="4" w:space="0" w:color="auto"/>
              <w:right w:val="single" w:sz="4" w:space="0" w:color="auto"/>
            </w:tcBorders>
          </w:tcPr>
          <w:p w14:paraId="55C928DC" w14:textId="20EC12F8" w:rsidR="00E134FC" w:rsidRPr="00616F0C" w:rsidRDefault="00566B99" w:rsidP="008E16EE">
            <w:pPr>
              <w:pStyle w:val="TAL"/>
            </w:pPr>
            <w:r>
              <w:t>PeriodicTimer</w:t>
            </w:r>
          </w:p>
        </w:tc>
        <w:tc>
          <w:tcPr>
            <w:tcW w:w="5758" w:type="dxa"/>
            <w:tcBorders>
              <w:top w:val="single" w:sz="4" w:space="0" w:color="auto"/>
              <w:left w:val="single" w:sz="4" w:space="0" w:color="auto"/>
              <w:bottom w:val="single" w:sz="4" w:space="0" w:color="auto"/>
              <w:right w:val="single" w:sz="4" w:space="0" w:color="auto"/>
            </w:tcBorders>
          </w:tcPr>
          <w:p w14:paraId="21317689" w14:textId="0C5FF861" w:rsidR="00E134FC" w:rsidRPr="00616F0C" w:rsidRDefault="0094289A" w:rsidP="008E16EE">
            <w:pPr>
              <w:pStyle w:val="TAL"/>
              <w:rPr>
                <w:rFonts w:cs="Arial"/>
                <w:szCs w:val="18"/>
              </w:rPr>
            </w:pPr>
            <w:r>
              <w:rPr>
                <w:rFonts w:cs="Arial"/>
                <w:szCs w:val="18"/>
              </w:rPr>
              <w:t>Support of periodic timer.</w:t>
            </w: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5779" w:name="_Toc66114984"/>
      <w:bookmarkStart w:id="5780" w:name="_Toc67686495"/>
      <w:bookmarkStart w:id="5781" w:name="_Toc74994784"/>
      <w:bookmarkStart w:id="5782" w:name="_Toc85468041"/>
      <w:bookmarkStart w:id="5783" w:name="_Toc89181532"/>
      <w:bookmarkStart w:id="5784" w:name="_Toc89183089"/>
      <w:bookmarkStart w:id="5785" w:name="_Toc90651391"/>
      <w:bookmarkStart w:id="5786" w:name="_Toc96933541"/>
      <w:bookmarkStart w:id="5787" w:name="_Toc98507379"/>
      <w:bookmarkStart w:id="5788" w:name="_Toc98507832"/>
      <w:bookmarkStart w:id="5789" w:name="_Toc106640835"/>
      <w:bookmarkStart w:id="5790" w:name="_Toc122098709"/>
      <w:bookmarkStart w:id="5791" w:name="_Toc130844835"/>
      <w:bookmarkStart w:id="5792" w:name="_Toc138412357"/>
      <w:bookmarkStart w:id="5793" w:name="_Toc145957145"/>
      <w:bookmarkStart w:id="5794" w:name="_Toc153890842"/>
      <w:bookmarkStart w:id="5795" w:name="_Toc161835143"/>
      <w:r w:rsidRPr="00616F0C">
        <w:t>6.</w:t>
      </w:r>
      <w:r>
        <w:t>2</w:t>
      </w:r>
      <w:r w:rsidRPr="00616F0C">
        <w:t>.9</w:t>
      </w:r>
      <w:r w:rsidRPr="00616F0C">
        <w:tab/>
        <w:t>Security</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5E9E53B5" w:rsidR="00E134FC"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2E7E6E88" w14:textId="77777777" w:rsidR="000778A7" w:rsidRPr="003B2883" w:rsidRDefault="000778A7" w:rsidP="000778A7">
      <w:pPr>
        <w:pStyle w:val="TH"/>
      </w:pPr>
      <w:r w:rsidRPr="003B2883">
        <w:t>Table </w:t>
      </w:r>
      <w:r>
        <w:t>6.2.9</w:t>
      </w:r>
      <w:r w:rsidRPr="003B2883">
        <w:t xml:space="preserve">-1: </w:t>
      </w:r>
      <w:r>
        <w:t>Oauth2 scopes defined in Nudsf_Timer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23266203"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631094"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7FC7F2" w14:textId="77777777" w:rsidR="000778A7" w:rsidRPr="003B2883" w:rsidRDefault="000778A7" w:rsidP="005D73AD">
            <w:pPr>
              <w:pStyle w:val="TAH"/>
            </w:pPr>
            <w:r w:rsidRPr="003B2883">
              <w:t>Description</w:t>
            </w:r>
          </w:p>
        </w:tc>
      </w:tr>
      <w:tr w:rsidR="000778A7" w:rsidRPr="003B2883" w14:paraId="4202DD1F"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8AD16D" w14:textId="77777777" w:rsidR="000778A7" w:rsidRPr="003B2883" w:rsidRDefault="000778A7" w:rsidP="005D73A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10F3F" w14:textId="77777777" w:rsidR="000778A7" w:rsidRPr="003B2883" w:rsidRDefault="000778A7" w:rsidP="005D73AD">
            <w:pPr>
              <w:pStyle w:val="TAL"/>
            </w:pPr>
            <w:r w:rsidRPr="00286949">
              <w:t>Access to the N</w:t>
            </w:r>
            <w:r>
              <w:t>udsf_Timer</w:t>
            </w:r>
            <w:r w:rsidRPr="00286949">
              <w:t xml:space="preserve"> API</w:t>
            </w:r>
          </w:p>
        </w:tc>
      </w:tr>
      <w:tr w:rsidR="000778A7" w:rsidRPr="003B2883" w14:paraId="1F3658F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9C435" w14:textId="77777777" w:rsidR="000778A7" w:rsidRPr="003B2883" w:rsidRDefault="000778A7" w:rsidP="005D73AD">
            <w:pPr>
              <w:pStyle w:val="TAL"/>
            </w:pPr>
            <w:r>
              <w:t>"</w:t>
            </w:r>
            <w:r w:rsidRPr="00286949">
              <w:t>n</w:t>
            </w:r>
            <w:r>
              <w:t>udsf</w:t>
            </w:r>
            <w:r w:rsidRPr="00286949">
              <w:t>-</w:t>
            </w:r>
            <w:r>
              <w:t>timer</w:t>
            </w:r>
            <w:r w:rsidRPr="00286949">
              <w:t>:</w:t>
            </w:r>
            <w:r>
              <w:t>timer:read"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8E5D7" w14:textId="77777777" w:rsidR="000778A7" w:rsidRPr="003B2883" w:rsidRDefault="000778A7" w:rsidP="005D73AD">
            <w:pPr>
              <w:pStyle w:val="TAL"/>
            </w:pPr>
            <w:r>
              <w:t>Access to read timers</w:t>
            </w:r>
          </w:p>
        </w:tc>
      </w:tr>
      <w:tr w:rsidR="000778A7" w:rsidRPr="003B2883" w14:paraId="6414B26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04092" w14:textId="77777777" w:rsidR="000778A7" w:rsidRPr="003B2883" w:rsidRDefault="000778A7" w:rsidP="005D73AD">
            <w:pPr>
              <w:pStyle w:val="TAL"/>
            </w:pPr>
            <w:r>
              <w:t>"</w:t>
            </w:r>
            <w:r w:rsidRPr="00286949">
              <w:t>n</w:t>
            </w:r>
            <w:r>
              <w:t>udsf</w:t>
            </w:r>
            <w:r w:rsidRPr="00286949">
              <w:t>-</w:t>
            </w:r>
            <w:r>
              <w:t>timer</w:t>
            </w:r>
            <w:r w:rsidRPr="00286949">
              <w:t>:</w:t>
            </w:r>
            <w:r>
              <w:t>timer:modify"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B9DB09" w14:textId="77777777" w:rsidR="000778A7" w:rsidRPr="003B2883" w:rsidRDefault="000778A7" w:rsidP="005D73AD">
            <w:pPr>
              <w:pStyle w:val="TAL"/>
            </w:pPr>
            <w:r>
              <w:t>Access to update timers</w:t>
            </w:r>
          </w:p>
        </w:tc>
      </w:tr>
      <w:tr w:rsidR="000778A7" w:rsidRPr="003B2883" w14:paraId="592618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BF002" w14:textId="77777777" w:rsidR="000778A7" w:rsidRPr="003B2883" w:rsidRDefault="000778A7" w:rsidP="005D73AD">
            <w:pPr>
              <w:pStyle w:val="TAL"/>
            </w:pPr>
            <w:r>
              <w:t>"</w:t>
            </w:r>
            <w:r w:rsidRPr="00286949">
              <w:t>n</w:t>
            </w:r>
            <w:r>
              <w:t>udsf</w:t>
            </w:r>
            <w:r w:rsidRPr="00286949">
              <w:t>-</w:t>
            </w:r>
            <w:r>
              <w:t>timer</w:t>
            </w:r>
            <w:r w:rsidRPr="00286949">
              <w:t>:</w:t>
            </w:r>
            <w:r>
              <w:t>timer:create"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033C1E" w14:textId="77777777" w:rsidR="000778A7" w:rsidRPr="003B2883" w:rsidRDefault="000778A7" w:rsidP="005D73AD">
            <w:pPr>
              <w:pStyle w:val="TAL"/>
            </w:pPr>
            <w:r>
              <w:t>Access to create timers</w:t>
            </w:r>
          </w:p>
        </w:tc>
      </w:tr>
    </w:tbl>
    <w:p w14:paraId="25C26A8D" w14:textId="77777777" w:rsidR="000778A7" w:rsidRPr="000F3D1B" w:rsidRDefault="000778A7" w:rsidP="00E134FC">
      <w:pPr>
        <w:rPr>
          <w:lang w:val="en-US"/>
        </w:rPr>
      </w:pPr>
    </w:p>
    <w:p w14:paraId="283A0420" w14:textId="77777777" w:rsidR="00E134FC" w:rsidRPr="00616F0C" w:rsidRDefault="00E134FC" w:rsidP="00E134FC">
      <w:pPr>
        <w:pStyle w:val="Heading8"/>
      </w:pPr>
      <w:r w:rsidRPr="00616F0C">
        <w:br w:type="page"/>
      </w:r>
      <w:bookmarkStart w:id="5796" w:name="_Toc22187602"/>
      <w:bookmarkStart w:id="5797" w:name="_Toc22630824"/>
      <w:bookmarkStart w:id="5798" w:name="_Toc34227119"/>
      <w:bookmarkStart w:id="5799" w:name="_Toc34749834"/>
      <w:bookmarkStart w:id="5800" w:name="_Toc34750394"/>
      <w:bookmarkStart w:id="5801" w:name="_Toc34750584"/>
      <w:bookmarkStart w:id="5802" w:name="_Toc35940990"/>
      <w:bookmarkStart w:id="5803" w:name="_Toc35937423"/>
      <w:bookmarkStart w:id="5804" w:name="_Toc36463817"/>
      <w:bookmarkStart w:id="5805" w:name="_Toc43131773"/>
      <w:bookmarkStart w:id="5806" w:name="_Toc45032608"/>
      <w:bookmarkStart w:id="5807" w:name="_Toc49782302"/>
      <w:bookmarkStart w:id="5808" w:name="_Toc51873738"/>
      <w:bookmarkStart w:id="5809" w:name="_Toc57209234"/>
      <w:bookmarkStart w:id="5810" w:name="_Toc58588577"/>
      <w:bookmarkStart w:id="5811" w:name="_Toc66114985"/>
      <w:bookmarkStart w:id="5812" w:name="_Toc67686496"/>
      <w:bookmarkStart w:id="5813" w:name="_Toc74994785"/>
      <w:bookmarkStart w:id="5814" w:name="_Toc85468042"/>
      <w:bookmarkStart w:id="5815" w:name="_Toc89183090"/>
      <w:bookmarkStart w:id="5816" w:name="_Toc90651392"/>
      <w:bookmarkStart w:id="5817" w:name="_Toc96933542"/>
      <w:bookmarkStart w:id="5818" w:name="_Toc98507380"/>
      <w:bookmarkStart w:id="5819" w:name="_Toc98507833"/>
      <w:bookmarkStart w:id="5820" w:name="_Toc106640836"/>
      <w:bookmarkStart w:id="5821" w:name="_Toc122098710"/>
      <w:bookmarkStart w:id="5822" w:name="_Toc130844836"/>
      <w:bookmarkStart w:id="5823" w:name="_Toc138412358"/>
      <w:bookmarkStart w:id="5824" w:name="_Toc145957146"/>
      <w:bookmarkStart w:id="5825" w:name="_Toc153890843"/>
      <w:bookmarkStart w:id="5826" w:name="_Toc161835144"/>
      <w:r w:rsidRPr="00616F0C">
        <w:lastRenderedPageBreak/>
        <w:t>Annex A (normative):</w:t>
      </w:r>
      <w:r w:rsidRPr="00616F0C">
        <w:br/>
        <w:t>OpenAPI specification</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54BD10EC" w14:textId="77777777" w:rsidR="00E134FC" w:rsidRPr="00616F0C" w:rsidRDefault="00E134FC" w:rsidP="0029216D">
      <w:pPr>
        <w:pStyle w:val="Heading1"/>
      </w:pPr>
      <w:bookmarkStart w:id="5827" w:name="_Toc22187603"/>
      <w:bookmarkStart w:id="5828" w:name="_Toc22630825"/>
      <w:bookmarkStart w:id="5829" w:name="_Toc34227120"/>
      <w:bookmarkStart w:id="5830" w:name="_Toc34749835"/>
      <w:bookmarkStart w:id="5831" w:name="_Toc34750395"/>
      <w:bookmarkStart w:id="5832" w:name="_Toc34750585"/>
      <w:bookmarkStart w:id="5833" w:name="_Toc35940991"/>
      <w:bookmarkStart w:id="5834" w:name="_Toc35937424"/>
      <w:bookmarkStart w:id="5835" w:name="_Toc36463818"/>
      <w:bookmarkStart w:id="5836" w:name="_Toc43131774"/>
      <w:bookmarkStart w:id="5837" w:name="_Toc45032609"/>
      <w:bookmarkStart w:id="5838" w:name="_Toc49782303"/>
      <w:bookmarkStart w:id="5839" w:name="_Toc51873739"/>
      <w:bookmarkStart w:id="5840" w:name="_Toc57209235"/>
      <w:bookmarkStart w:id="5841" w:name="_Toc58588578"/>
      <w:bookmarkStart w:id="5842" w:name="_Toc66114986"/>
      <w:bookmarkStart w:id="5843" w:name="_Toc67686497"/>
      <w:bookmarkStart w:id="5844" w:name="_Toc74994786"/>
      <w:bookmarkStart w:id="5845" w:name="_Toc85468043"/>
      <w:bookmarkStart w:id="5846" w:name="_Toc89181533"/>
      <w:bookmarkStart w:id="5847" w:name="_Toc89183091"/>
      <w:bookmarkStart w:id="5848" w:name="_Toc90651393"/>
      <w:bookmarkStart w:id="5849" w:name="_Toc96933543"/>
      <w:bookmarkStart w:id="5850" w:name="_Toc98507381"/>
      <w:bookmarkStart w:id="5851" w:name="_Toc98507834"/>
      <w:bookmarkStart w:id="5852" w:name="_Toc106640837"/>
      <w:bookmarkStart w:id="5853" w:name="_Toc122098711"/>
      <w:bookmarkStart w:id="5854" w:name="_Toc130844837"/>
      <w:bookmarkStart w:id="5855" w:name="_Toc138412359"/>
      <w:bookmarkStart w:id="5856" w:name="_Toc145957147"/>
      <w:bookmarkStart w:id="5857" w:name="_Toc153890844"/>
      <w:bookmarkStart w:id="5858" w:name="_Toc161835145"/>
      <w:r w:rsidRPr="00616F0C">
        <w:t>A.1</w:t>
      </w:r>
      <w:r w:rsidRPr="00616F0C">
        <w:tab/>
        <w:t>General</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7777777" w:rsidR="00E134FC" w:rsidRPr="00616F0C" w:rsidRDefault="00E134FC" w:rsidP="00E134FC">
      <w:r w:rsidRPr="00616F0C">
        <w:t xml:space="preserve">Informative copies of the OpenAPI specification files contained in this 3GPP Technical Specification are available on </w:t>
      </w:r>
      <w:r>
        <w:t>a Git-based repository that uses the GitLab software version control system (see 3GPP TS 29.501 [5] clause 5.3.1 and 3GPP TR 21.900 [7] clause 5B).</w:t>
      </w:r>
    </w:p>
    <w:p w14:paraId="65BE8ABA" w14:textId="77777777" w:rsidR="00E134FC" w:rsidRPr="00616F0C" w:rsidRDefault="00E134FC" w:rsidP="0029216D">
      <w:pPr>
        <w:pStyle w:val="Heading1"/>
      </w:pPr>
      <w:bookmarkStart w:id="5859" w:name="_Toc22187604"/>
      <w:bookmarkStart w:id="5860" w:name="_Toc22630826"/>
      <w:bookmarkStart w:id="5861" w:name="_Toc34227121"/>
      <w:bookmarkStart w:id="5862" w:name="_Toc34749836"/>
      <w:bookmarkStart w:id="5863" w:name="_Toc34750396"/>
      <w:bookmarkStart w:id="5864" w:name="_Toc34750586"/>
      <w:bookmarkStart w:id="5865" w:name="_Toc35940992"/>
      <w:bookmarkStart w:id="5866" w:name="_Toc35937425"/>
      <w:bookmarkStart w:id="5867" w:name="_Toc36463819"/>
      <w:bookmarkStart w:id="5868" w:name="_Toc43131775"/>
      <w:bookmarkStart w:id="5869" w:name="_Toc45032610"/>
      <w:bookmarkStart w:id="5870" w:name="_Toc49782304"/>
      <w:bookmarkStart w:id="5871" w:name="_Toc51873740"/>
      <w:bookmarkStart w:id="5872" w:name="_Toc57209236"/>
      <w:bookmarkStart w:id="5873" w:name="_Toc58588579"/>
      <w:bookmarkStart w:id="5874" w:name="_Toc66114987"/>
      <w:bookmarkStart w:id="5875" w:name="_Toc67686498"/>
      <w:bookmarkStart w:id="5876" w:name="_Toc74994787"/>
      <w:bookmarkStart w:id="5877" w:name="_Toc85468044"/>
      <w:bookmarkStart w:id="5878" w:name="_Toc89181534"/>
      <w:bookmarkStart w:id="5879" w:name="_Toc89183092"/>
      <w:bookmarkStart w:id="5880" w:name="_Toc90651394"/>
      <w:bookmarkStart w:id="5881" w:name="_Toc96933544"/>
      <w:bookmarkStart w:id="5882" w:name="_Toc98507382"/>
      <w:bookmarkStart w:id="5883" w:name="_Toc98507835"/>
      <w:bookmarkStart w:id="5884" w:name="_Toc106640838"/>
      <w:bookmarkStart w:id="5885" w:name="_Toc122098712"/>
      <w:bookmarkStart w:id="5886" w:name="_Toc130844838"/>
      <w:bookmarkStart w:id="5887" w:name="_Toc138412360"/>
      <w:bookmarkStart w:id="5888" w:name="_Toc145957148"/>
      <w:bookmarkStart w:id="5889" w:name="_Toc153890845"/>
      <w:bookmarkStart w:id="5890" w:name="_Toc161835146"/>
      <w:r w:rsidRPr="00616F0C">
        <w:t>A.2</w:t>
      </w:r>
      <w:r w:rsidRPr="00616F0C">
        <w:tab/>
        <w:t>Nudsf_DataRepository API</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3875983A" w:rsidR="00E134FC" w:rsidRPr="00616F0C" w:rsidRDefault="00E134FC" w:rsidP="00E134FC">
      <w:pPr>
        <w:pStyle w:val="PL"/>
        <w:rPr>
          <w:lang w:val="fr-FR"/>
        </w:rPr>
      </w:pPr>
      <w:r w:rsidRPr="00616F0C">
        <w:rPr>
          <w:lang w:val="fr-FR"/>
        </w:rPr>
        <w:t xml:space="preserve">  version: 1.</w:t>
      </w:r>
      <w:r w:rsidR="00AC78E7">
        <w:rPr>
          <w:lang w:val="fr-FR"/>
        </w:rPr>
        <w:t>2</w:t>
      </w:r>
      <w:r w:rsidRPr="00616F0C">
        <w:rPr>
          <w:lang w:val="fr-FR"/>
        </w:rPr>
        <w:t>.</w:t>
      </w:r>
      <w:r>
        <w:rPr>
          <w:lang w:val="fr-FR"/>
        </w:rPr>
        <w:t>0</w:t>
      </w:r>
      <w:r w:rsidR="00AC78E7">
        <w:rPr>
          <w:lang w:val="fr-FR"/>
        </w:rPr>
        <w:t>-alpha.</w:t>
      </w:r>
      <w:r w:rsidR="00077860">
        <w:rPr>
          <w:lang w:val="fr-FR"/>
        </w:rPr>
        <w:t>6</w:t>
      </w:r>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125DC72F" w:rsidR="00E134FC" w:rsidRPr="00616F0C" w:rsidRDefault="00E134FC" w:rsidP="00E134FC">
      <w:pPr>
        <w:pStyle w:val="PL"/>
      </w:pPr>
      <w:r w:rsidRPr="00616F0C">
        <w:t xml:space="preserve">    © 202</w:t>
      </w:r>
      <w:r w:rsidR="00077860">
        <w:t>4</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32AF0EF2" w:rsidR="00E134FC" w:rsidRPr="00616F0C" w:rsidRDefault="00E134FC" w:rsidP="00E134FC">
      <w:pPr>
        <w:pStyle w:val="PL"/>
        <w:rPr>
          <w:lang w:val="fr-FR"/>
        </w:rPr>
      </w:pPr>
      <w:r w:rsidRPr="00616F0C">
        <w:rPr>
          <w:lang w:val="fr-FR"/>
        </w:rPr>
        <w:t xml:space="preserve">  description: 3GPP TS 29.598 </w:t>
      </w:r>
      <w:r w:rsidRPr="00616F0C">
        <w:t>UDSF Services, V1</w:t>
      </w:r>
      <w:r w:rsidR="00AC78E7">
        <w:t>8</w:t>
      </w:r>
      <w:r w:rsidRPr="00616F0C">
        <w:t>.</w:t>
      </w:r>
      <w:r w:rsidR="00077860">
        <w:t>5</w:t>
      </w:r>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77777777"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480D584" w14:textId="77777777" w:rsidR="00CB722E" w:rsidRDefault="00CB722E" w:rsidP="00CB722E">
      <w:pPr>
        <w:pStyle w:val="PL"/>
      </w:pPr>
      <w:r>
        <w:t xml:space="preserve">      security:</w:t>
      </w:r>
    </w:p>
    <w:p w14:paraId="2D8BD337" w14:textId="77777777" w:rsidR="00CB722E" w:rsidRDefault="00CB722E" w:rsidP="00CB722E">
      <w:pPr>
        <w:pStyle w:val="PL"/>
      </w:pPr>
      <w:r>
        <w:t xml:space="preserve">        - {}</w:t>
      </w:r>
    </w:p>
    <w:p w14:paraId="6832A98A" w14:textId="77777777" w:rsidR="00CB722E" w:rsidRDefault="00CB722E" w:rsidP="00CB722E">
      <w:pPr>
        <w:pStyle w:val="PL"/>
      </w:pPr>
      <w:r>
        <w:t xml:space="preserve">        - oAuth2ClientCredentials:</w:t>
      </w:r>
    </w:p>
    <w:p w14:paraId="7A9EF4B0" w14:textId="77777777" w:rsidR="00CB722E" w:rsidRDefault="00CB722E" w:rsidP="00CB722E">
      <w:pPr>
        <w:pStyle w:val="PL"/>
      </w:pPr>
      <w:r>
        <w:t xml:space="preserve">          - nudsf-dr</w:t>
      </w:r>
    </w:p>
    <w:p w14:paraId="3F1DF0CF" w14:textId="77777777" w:rsidR="00CB722E" w:rsidRDefault="00CB722E" w:rsidP="00CB722E">
      <w:pPr>
        <w:pStyle w:val="PL"/>
      </w:pPr>
      <w:r>
        <w:t xml:space="preserve">        - oAuth2ClientCredentials:</w:t>
      </w:r>
    </w:p>
    <w:p w14:paraId="7AAC0C30" w14:textId="77777777" w:rsidR="00CB722E" w:rsidRDefault="00CB722E" w:rsidP="00CB722E">
      <w:pPr>
        <w:pStyle w:val="PL"/>
      </w:pPr>
      <w:r>
        <w:t xml:space="preserve">          - nudsf-dr</w:t>
      </w:r>
    </w:p>
    <w:p w14:paraId="355C8938" w14:textId="77777777" w:rsidR="00CB722E" w:rsidRDefault="00CB722E" w:rsidP="00CB722E">
      <w:pPr>
        <w:pStyle w:val="PL"/>
      </w:pPr>
      <w:r>
        <w:t xml:space="preserve">          - nudsf-dr:record:read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lastRenderedPageBreak/>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6A316BF6" w14:textId="77777777" w:rsidR="00E134FC" w:rsidRPr="00616F0C" w:rsidRDefault="00E134FC" w:rsidP="00E134FC">
      <w:pPr>
        <w:pStyle w:val="PL"/>
        <w:rPr>
          <w:lang w:val="en-US"/>
        </w:rPr>
      </w:pPr>
      <w:r w:rsidRPr="00616F0C">
        <w:rPr>
          <w:lang w:val="en-US"/>
        </w:rPr>
        <w:t xml:space="preserve">          description: Indicates </w:t>
      </w:r>
      <w:r>
        <w:rPr>
          <w:lang w:val="en-US"/>
        </w:rPr>
        <w:t xml:space="preserve">whether </w:t>
      </w:r>
      <w:r w:rsidRPr="001933A4">
        <w:rPr>
          <w:lang w:val="en-US"/>
        </w:rPr>
        <w:t>the number of records that matched the criteria shall be returned</w:t>
      </w:r>
      <w:r>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43BAD40E" w14:textId="77777777" w:rsidR="00E134FC" w:rsidRDefault="00E134FC" w:rsidP="00E134FC">
      <w:pPr>
        <w:pStyle w:val="PL"/>
        <w:rPr>
          <w:lang w:val="en-US"/>
        </w:rPr>
      </w:pPr>
      <w:r>
        <w:rPr>
          <w:lang w:val="en-US"/>
        </w:rPr>
        <w:t xml:space="preserve">          description: 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5480B905" w14:textId="77777777" w:rsidR="002276D2" w:rsidRPr="00601D67" w:rsidRDefault="002276D2" w:rsidP="002276D2">
      <w:pPr>
        <w:pStyle w:val="PL"/>
        <w:rPr>
          <w:szCs w:val="16"/>
          <w:lang w:val="en-US"/>
        </w:rPr>
      </w:pPr>
      <w:r w:rsidRPr="00601D67">
        <w:rPr>
          <w:szCs w:val="16"/>
          <w:lang w:val="en-US"/>
        </w:rPr>
        <w:t xml:space="preserve">        - name: </w:t>
      </w:r>
      <w:r>
        <w:rPr>
          <w:szCs w:val="16"/>
          <w:lang w:val="en-US"/>
        </w:rPr>
        <w:t>tag-count-filter</w:t>
      </w:r>
    </w:p>
    <w:p w14:paraId="6946DAA4" w14:textId="77777777" w:rsidR="002276D2" w:rsidRPr="00601D67" w:rsidRDefault="002276D2" w:rsidP="002276D2">
      <w:pPr>
        <w:pStyle w:val="PL"/>
        <w:rPr>
          <w:szCs w:val="16"/>
          <w:lang w:val="en-US"/>
        </w:rPr>
      </w:pPr>
      <w:r w:rsidRPr="00601D67">
        <w:rPr>
          <w:szCs w:val="16"/>
          <w:lang w:val="en-US"/>
        </w:rPr>
        <w:t xml:space="preserve">          in: query</w:t>
      </w:r>
    </w:p>
    <w:p w14:paraId="5E3EC002" w14:textId="77777777" w:rsidR="002276D2" w:rsidRPr="00601D67" w:rsidRDefault="002276D2" w:rsidP="002276D2">
      <w:pPr>
        <w:pStyle w:val="PL"/>
        <w:rPr>
          <w:szCs w:val="16"/>
          <w:lang w:val="en-US"/>
        </w:rPr>
      </w:pPr>
      <w:r w:rsidRPr="00601D67">
        <w:rPr>
          <w:szCs w:val="16"/>
          <w:lang w:val="en-US"/>
        </w:rPr>
        <w:t xml:space="preserve">          description: Indicates the parameters for </w:t>
      </w:r>
      <w:r>
        <w:rPr>
          <w:szCs w:val="16"/>
          <w:lang w:val="en-US"/>
        </w:rPr>
        <w:t>advanced</w:t>
      </w:r>
      <w:r w:rsidRPr="00601D67">
        <w:rPr>
          <w:szCs w:val="16"/>
          <w:lang w:val="en-US"/>
        </w:rPr>
        <w:t xml:space="preserve"> counting feature</w:t>
      </w:r>
    </w:p>
    <w:p w14:paraId="2859054A" w14:textId="77777777" w:rsidR="002276D2" w:rsidRPr="00601D67" w:rsidRDefault="002276D2" w:rsidP="002276D2">
      <w:pPr>
        <w:pStyle w:val="PL"/>
        <w:rPr>
          <w:szCs w:val="16"/>
          <w:lang w:val="en-US"/>
        </w:rPr>
      </w:pPr>
      <w:r w:rsidRPr="00601D67">
        <w:rPr>
          <w:szCs w:val="16"/>
          <w:lang w:val="en-US"/>
        </w:rPr>
        <w:t xml:space="preserve">          schema:</w:t>
      </w:r>
    </w:p>
    <w:p w14:paraId="7A2CA552" w14:textId="77777777" w:rsidR="002276D2" w:rsidRPr="00AB2B59" w:rsidRDefault="002276D2" w:rsidP="002276D2">
      <w:pPr>
        <w:pStyle w:val="PL"/>
        <w:rPr>
          <w:szCs w:val="16"/>
          <w:lang w:val="en-US"/>
        </w:rPr>
      </w:pPr>
      <w:r w:rsidRPr="00601D67">
        <w:rPr>
          <w:szCs w:val="16"/>
          <w:lang w:val="en-US"/>
        </w:rPr>
        <w:t xml:space="preserve">            $ref: '#/components/schemas/</w:t>
      </w:r>
      <w:r>
        <w:rPr>
          <w:szCs w:val="16"/>
          <w:lang w:val="en-US"/>
        </w:rPr>
        <w:t>CountExpression</w:t>
      </w:r>
      <w:r w:rsidRPr="00601D67">
        <w:rPr>
          <w:szCs w:val="16"/>
          <w:lang w:val="en-US"/>
        </w:rPr>
        <w:t>'</w:t>
      </w:r>
    </w:p>
    <w:p w14:paraId="6E0DAD66" w14:textId="77777777" w:rsidR="00E134FC" w:rsidRPr="00616F0C" w:rsidRDefault="00E134FC" w:rsidP="00E134FC">
      <w:pPr>
        <w:pStyle w:val="PL"/>
        <w:rPr>
          <w:lang w:val="en-US"/>
        </w:rPr>
      </w:pPr>
      <w:r w:rsidRPr="00616F0C">
        <w:rPr>
          <w:lang w:val="en-US"/>
        </w:rPr>
        <w:t xml:space="preserve">      responses:</w:t>
      </w:r>
    </w:p>
    <w:p w14:paraId="1DC20423" w14:textId="77777777" w:rsidR="00E134FC" w:rsidRPr="00616F0C" w:rsidRDefault="00E134FC" w:rsidP="00E134FC">
      <w:pPr>
        <w:pStyle w:val="PL"/>
        <w:rPr>
          <w:lang w:val="en-US"/>
        </w:rPr>
      </w:pPr>
      <w:r w:rsidRPr="00616F0C">
        <w:rPr>
          <w:lang w:val="en-US"/>
        </w:rPr>
        <w:t xml:space="preserve">        '200':</w:t>
      </w:r>
    </w:p>
    <w:p w14:paraId="372583B7"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353AC485" w14:textId="77777777" w:rsidR="00E134FC" w:rsidRPr="00616F0C" w:rsidRDefault="00E134FC" w:rsidP="00E134FC">
      <w:pPr>
        <w:pStyle w:val="PL"/>
        <w:rPr>
          <w:lang w:val="en-US"/>
        </w:rPr>
      </w:pPr>
      <w:r w:rsidRPr="00616F0C">
        <w:rPr>
          <w:lang w:val="en-US"/>
        </w:rPr>
        <w:t xml:space="preserve">          content:</w:t>
      </w:r>
    </w:p>
    <w:p w14:paraId="2A91EF45" w14:textId="77777777" w:rsidR="00E134FC" w:rsidRPr="00616F0C" w:rsidRDefault="00E134FC" w:rsidP="00E134FC">
      <w:pPr>
        <w:pStyle w:val="PL"/>
        <w:rPr>
          <w:lang w:val="en-US"/>
        </w:rPr>
      </w:pPr>
      <w:r w:rsidRPr="00616F0C">
        <w:rPr>
          <w:lang w:val="en-US"/>
        </w:rPr>
        <w:t xml:space="preserve">            application/json:</w:t>
      </w:r>
    </w:p>
    <w:p w14:paraId="3B94F273" w14:textId="77777777" w:rsidR="00E134FC" w:rsidRPr="00616F0C" w:rsidRDefault="00E134FC" w:rsidP="00E134FC">
      <w:pPr>
        <w:pStyle w:val="PL"/>
        <w:rPr>
          <w:lang w:val="en-US"/>
        </w:rPr>
      </w:pPr>
      <w:r w:rsidRPr="00616F0C">
        <w:rPr>
          <w:lang w:val="en-US"/>
        </w:rPr>
        <w:t xml:space="preserve">              schema:</w:t>
      </w:r>
    </w:p>
    <w:p w14:paraId="5C25EB16" w14:textId="77777777" w:rsidR="00E134FC" w:rsidRPr="00616F0C" w:rsidRDefault="00E134FC" w:rsidP="00E134FC">
      <w:pPr>
        <w:pStyle w:val="PL"/>
        <w:rPr>
          <w:lang w:val="en-US"/>
        </w:rPr>
      </w:pPr>
      <w:r w:rsidRPr="00616F0C">
        <w:rPr>
          <w:lang w:val="en-US"/>
        </w:rPr>
        <w:t xml:space="preserve">                $ref: '#/components/schemas/RecordSearchResult'</w:t>
      </w:r>
    </w:p>
    <w:p w14:paraId="35B88582" w14:textId="77777777" w:rsidR="00E134FC" w:rsidRPr="00616F0C" w:rsidRDefault="00E134FC" w:rsidP="00E134FC">
      <w:pPr>
        <w:pStyle w:val="PL"/>
        <w:rPr>
          <w:lang w:val="en-US"/>
        </w:rPr>
      </w:pPr>
      <w:r w:rsidRPr="00616F0C">
        <w:rPr>
          <w:lang w:val="en-US"/>
        </w:rPr>
        <w:t xml:space="preserve">        '204':</w:t>
      </w:r>
    </w:p>
    <w:p w14:paraId="02E68FE4" w14:textId="777777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914D075"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0E8E0BBF" w14:textId="77777777" w:rsidR="005938A1" w:rsidRPr="00616F0C" w:rsidRDefault="005938A1" w:rsidP="005938A1">
      <w:pPr>
        <w:pStyle w:val="PL"/>
        <w:rPr>
          <w:lang w:val="en-US"/>
        </w:rPr>
      </w:pPr>
      <w:r w:rsidRPr="00616F0C">
        <w:rPr>
          <w:lang w:val="en-US"/>
        </w:rPr>
        <w:lastRenderedPageBreak/>
        <w:t xml:space="preserve">          $ref: 'TS29571_CommonData.yaml#/components/responses/50</w:t>
      </w:r>
      <w:r>
        <w:rPr>
          <w:lang w:val="en-US"/>
        </w:rPr>
        <w:t>2</w:t>
      </w:r>
      <w:r w:rsidRPr="00616F0C">
        <w:rPr>
          <w:lang w:val="en-US"/>
        </w:rPr>
        <w:t>'</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11630250" w14:textId="77777777" w:rsidR="00CB722E" w:rsidRDefault="00CB722E" w:rsidP="00CB722E">
      <w:pPr>
        <w:pStyle w:val="PL"/>
      </w:pPr>
      <w:r>
        <w:t xml:space="preserve">      security:</w:t>
      </w:r>
    </w:p>
    <w:p w14:paraId="1E5C715C" w14:textId="77777777" w:rsidR="00CB722E" w:rsidRDefault="00CB722E" w:rsidP="00CB722E">
      <w:pPr>
        <w:pStyle w:val="PL"/>
      </w:pPr>
      <w:r>
        <w:t xml:space="preserve">        - {}</w:t>
      </w:r>
    </w:p>
    <w:p w14:paraId="5B759609" w14:textId="77777777" w:rsidR="00CB722E" w:rsidRDefault="00CB722E" w:rsidP="00CB722E">
      <w:pPr>
        <w:pStyle w:val="PL"/>
      </w:pPr>
      <w:r>
        <w:t xml:space="preserve">        - oAuth2ClientCredentials:</w:t>
      </w:r>
    </w:p>
    <w:p w14:paraId="4909B947" w14:textId="77777777" w:rsidR="00CB722E" w:rsidRDefault="00CB722E" w:rsidP="00CB722E">
      <w:pPr>
        <w:pStyle w:val="PL"/>
      </w:pPr>
      <w:r>
        <w:t xml:space="preserve">          - nudsf-dr</w:t>
      </w:r>
    </w:p>
    <w:p w14:paraId="1515A2C0" w14:textId="77777777" w:rsidR="00CB722E" w:rsidRDefault="00CB722E" w:rsidP="00CB722E">
      <w:pPr>
        <w:pStyle w:val="PL"/>
      </w:pPr>
      <w:r>
        <w:t xml:space="preserve">        - oAuth2ClientCredentials:</w:t>
      </w:r>
    </w:p>
    <w:p w14:paraId="7A115DF0" w14:textId="77777777" w:rsidR="00CB722E" w:rsidRDefault="00CB722E" w:rsidP="00CB722E">
      <w:pPr>
        <w:pStyle w:val="PL"/>
      </w:pPr>
      <w:r>
        <w:t xml:space="preserve">          - nudsf-dr</w:t>
      </w:r>
    </w:p>
    <w:p w14:paraId="074DB741" w14:textId="77777777" w:rsidR="00CB722E" w:rsidRDefault="00CB722E" w:rsidP="00CB722E">
      <w:pPr>
        <w:pStyle w:val="PL"/>
      </w:pPr>
      <w:r>
        <w:t xml:space="preserve">          - nudsf-dr:record:modify</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77777777" w:rsidR="00E134FC" w:rsidRPr="00616F0C" w:rsidRDefault="00E134FC" w:rsidP="00E134FC">
      <w:pPr>
        <w:pStyle w:val="PL"/>
        <w:rPr>
          <w:lang w:val="en-US"/>
        </w:rPr>
      </w:pPr>
      <w:r w:rsidRPr="00616F0C">
        <w:rPr>
          <w:lang w:val="en-US"/>
        </w:rPr>
        <w:t xml:space="preserve">                $ref: '#/components/schemas/</w:t>
      </w:r>
      <w:r>
        <w:rPr>
          <w:lang w:val="en-US"/>
        </w:rPr>
        <w:t>RecordIdList</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0DDEC0F"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1CB5C2A2"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77777777"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lastRenderedPageBreak/>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3AAF9721" w14:textId="77777777" w:rsidR="00133BE2" w:rsidRDefault="00133BE2" w:rsidP="00133BE2">
      <w:pPr>
        <w:pStyle w:val="PL"/>
      </w:pPr>
      <w:r>
        <w:t xml:space="preserve">      security:</w:t>
      </w:r>
    </w:p>
    <w:p w14:paraId="7D458E9F" w14:textId="77777777" w:rsidR="00133BE2" w:rsidRDefault="00133BE2" w:rsidP="00133BE2">
      <w:pPr>
        <w:pStyle w:val="PL"/>
      </w:pPr>
      <w:r>
        <w:t xml:space="preserve">        - {}</w:t>
      </w:r>
    </w:p>
    <w:p w14:paraId="707D6E75" w14:textId="77777777" w:rsidR="00133BE2" w:rsidRDefault="00133BE2" w:rsidP="00133BE2">
      <w:pPr>
        <w:pStyle w:val="PL"/>
      </w:pPr>
      <w:r>
        <w:t xml:space="preserve">        - oAuth2ClientCredentials:</w:t>
      </w:r>
    </w:p>
    <w:p w14:paraId="170372B8" w14:textId="77777777" w:rsidR="00133BE2" w:rsidRDefault="00133BE2" w:rsidP="00133BE2">
      <w:pPr>
        <w:pStyle w:val="PL"/>
      </w:pPr>
      <w:r>
        <w:t xml:space="preserve">          - nudsf-dr</w:t>
      </w:r>
    </w:p>
    <w:p w14:paraId="7A54CC31" w14:textId="77777777" w:rsidR="00133BE2" w:rsidRDefault="00133BE2" w:rsidP="00133BE2">
      <w:pPr>
        <w:pStyle w:val="PL"/>
      </w:pPr>
      <w:r>
        <w:t xml:space="preserve">        - oAuth2ClientCredentials:</w:t>
      </w:r>
    </w:p>
    <w:p w14:paraId="222A5B5B" w14:textId="77777777" w:rsidR="00133BE2" w:rsidRDefault="00133BE2" w:rsidP="00133BE2">
      <w:pPr>
        <w:pStyle w:val="PL"/>
      </w:pPr>
      <w:r>
        <w:t xml:space="preserve">          - nudsf-dr</w:t>
      </w:r>
    </w:p>
    <w:p w14:paraId="4DFF66BC" w14:textId="77777777" w:rsidR="00133BE2" w:rsidRDefault="00133BE2" w:rsidP="00133BE2">
      <w:pPr>
        <w:pStyle w:val="PL"/>
      </w:pPr>
      <w:r>
        <w:t xml:space="preserve">          - nudsf-dr:record:read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36250AF5"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25F77D52"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512C8EAE" w14:textId="77777777" w:rsidR="005938A1" w:rsidRPr="00616F0C" w:rsidRDefault="005938A1" w:rsidP="005938A1">
      <w:pPr>
        <w:pStyle w:val="PL"/>
        <w:rPr>
          <w:lang w:val="en-US"/>
        </w:rPr>
      </w:pPr>
      <w:r w:rsidRPr="00616F0C">
        <w:rPr>
          <w:lang w:val="en-US"/>
        </w:rPr>
        <w:t xml:space="preserve">        '406':</w:t>
      </w:r>
    </w:p>
    <w:p w14:paraId="356A96E6" w14:textId="77777777" w:rsidR="005938A1" w:rsidRPr="00616F0C" w:rsidRDefault="005938A1" w:rsidP="005938A1">
      <w:pPr>
        <w:pStyle w:val="PL"/>
        <w:rPr>
          <w:lang w:val="en-US"/>
        </w:rPr>
      </w:pPr>
      <w:r w:rsidRPr="00616F0C">
        <w:rPr>
          <w:lang w:val="en-US"/>
        </w:rPr>
        <w:t xml:space="preserve">          $ref: 'TS29571_CommonData.yaml#/components/responses/406'</w:t>
      </w:r>
    </w:p>
    <w:p w14:paraId="6D86082A" w14:textId="77777777" w:rsidR="005900EE" w:rsidRPr="0039131F" w:rsidRDefault="005900EE" w:rsidP="005900EE">
      <w:pPr>
        <w:pStyle w:val="PL"/>
        <w:rPr>
          <w:lang w:val="en-US"/>
        </w:rPr>
      </w:pPr>
      <w:r w:rsidRPr="0039131F">
        <w:rPr>
          <w:lang w:val="en-US"/>
        </w:rPr>
        <w:t xml:space="preserve">        '412':</w:t>
      </w:r>
    </w:p>
    <w:p w14:paraId="49F41DBB" w14:textId="77777777" w:rsidR="005900EE" w:rsidRPr="0039131F" w:rsidRDefault="005900EE" w:rsidP="005900EE">
      <w:pPr>
        <w:pStyle w:val="PL"/>
        <w:rPr>
          <w:lang w:val="en-US"/>
        </w:rPr>
      </w:pPr>
      <w:r w:rsidRPr="0039131F">
        <w:rPr>
          <w:lang w:val="en-US"/>
        </w:rPr>
        <w:t xml:space="preserve">          $ref: '#/components/responses/412'</w:t>
      </w:r>
    </w:p>
    <w:p w14:paraId="552BBD1C" w14:textId="77777777" w:rsidR="005938A1" w:rsidRPr="00616F0C" w:rsidRDefault="005938A1" w:rsidP="005938A1">
      <w:pPr>
        <w:pStyle w:val="PL"/>
        <w:rPr>
          <w:lang w:val="en-US"/>
        </w:rPr>
      </w:pPr>
      <w:r w:rsidRPr="00616F0C">
        <w:rPr>
          <w:lang w:val="en-US"/>
        </w:rPr>
        <w:t xml:space="preserve">        '</w:t>
      </w:r>
      <w:r>
        <w:rPr>
          <w:lang w:val="en-US"/>
        </w:rPr>
        <w:t>429</w:t>
      </w:r>
      <w:r w:rsidRPr="00616F0C">
        <w:rPr>
          <w:lang w:val="en-US"/>
        </w:rPr>
        <w:t>':</w:t>
      </w:r>
    </w:p>
    <w:p w14:paraId="0A02C6EC"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429</w:t>
      </w:r>
      <w:r w:rsidRPr="00616F0C">
        <w:rPr>
          <w:lang w:val="en-US"/>
        </w:rPr>
        <w:t>'</w:t>
      </w:r>
    </w:p>
    <w:p w14:paraId="6B930D5A" w14:textId="77777777" w:rsidR="00E134FC" w:rsidRPr="00616F0C" w:rsidRDefault="00E134FC" w:rsidP="00E134FC">
      <w:pPr>
        <w:pStyle w:val="PL"/>
        <w:rPr>
          <w:lang w:val="en-US"/>
        </w:rPr>
      </w:pPr>
      <w:r w:rsidRPr="00616F0C">
        <w:rPr>
          <w:lang w:val="en-US"/>
        </w:rPr>
        <w:t xml:space="preserve">        '500':</w:t>
      </w:r>
    </w:p>
    <w:p w14:paraId="0374178E" w14:textId="686205B2" w:rsidR="00E134FC" w:rsidRPr="00616F0C" w:rsidRDefault="00E134FC" w:rsidP="00E134FC">
      <w:pPr>
        <w:pStyle w:val="PL"/>
        <w:rPr>
          <w:lang w:val="en-US"/>
        </w:rPr>
      </w:pPr>
      <w:r w:rsidRPr="00616F0C">
        <w:rPr>
          <w:lang w:val="en-US"/>
        </w:rPr>
        <w:t xml:space="preserve">          $ref: '#/components/responses/500'</w:t>
      </w:r>
    </w:p>
    <w:p w14:paraId="0F5CFD20"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7D675C55"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lastRenderedPageBreak/>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62C77438" w14:textId="77777777" w:rsidR="00133BE2" w:rsidRDefault="00133BE2" w:rsidP="00133BE2">
      <w:pPr>
        <w:pStyle w:val="PL"/>
      </w:pPr>
      <w:r>
        <w:t xml:space="preserve">      security:</w:t>
      </w:r>
    </w:p>
    <w:p w14:paraId="18C27212" w14:textId="77777777" w:rsidR="00133BE2" w:rsidRDefault="00133BE2" w:rsidP="00133BE2">
      <w:pPr>
        <w:pStyle w:val="PL"/>
      </w:pPr>
      <w:r>
        <w:t xml:space="preserve">        - {}</w:t>
      </w:r>
    </w:p>
    <w:p w14:paraId="769EDB53" w14:textId="77777777" w:rsidR="00133BE2" w:rsidRDefault="00133BE2" w:rsidP="00133BE2">
      <w:pPr>
        <w:pStyle w:val="PL"/>
      </w:pPr>
      <w:r>
        <w:t xml:space="preserve">        - oAuth2ClientCredentials:</w:t>
      </w:r>
    </w:p>
    <w:p w14:paraId="47510799" w14:textId="77777777" w:rsidR="00133BE2" w:rsidRDefault="00133BE2" w:rsidP="00133BE2">
      <w:pPr>
        <w:pStyle w:val="PL"/>
      </w:pPr>
      <w:r>
        <w:t xml:space="preserve">          - nudsf-dr</w:t>
      </w:r>
    </w:p>
    <w:p w14:paraId="0A9D4995" w14:textId="77777777" w:rsidR="00133BE2" w:rsidRDefault="00133BE2" w:rsidP="00133BE2">
      <w:pPr>
        <w:pStyle w:val="PL"/>
      </w:pPr>
      <w:r>
        <w:t xml:space="preserve">        - oAuth2ClientCredentials:</w:t>
      </w:r>
    </w:p>
    <w:p w14:paraId="4F1C9A2B" w14:textId="77777777" w:rsidR="00133BE2" w:rsidRDefault="00133BE2" w:rsidP="00133BE2">
      <w:pPr>
        <w:pStyle w:val="PL"/>
      </w:pPr>
      <w:r>
        <w:t xml:space="preserve">          - nudsf-dr</w:t>
      </w:r>
    </w:p>
    <w:p w14:paraId="17533093" w14:textId="77777777" w:rsidR="00133BE2" w:rsidRDefault="00133BE2" w:rsidP="00133BE2">
      <w:pPr>
        <w:pStyle w:val="PL"/>
      </w:pPr>
      <w:r>
        <w:t xml:space="preserve">          - nudsf-dr:record:create</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383C2AA"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12A83533" w:rsidR="00E134FC" w:rsidRPr="00616F0C" w:rsidRDefault="00E134FC" w:rsidP="00E134FC">
      <w:pPr>
        <w:pStyle w:val="PL"/>
        <w:rPr>
          <w:lang w:val="en-US"/>
        </w:rPr>
      </w:pPr>
      <w:r w:rsidRPr="00616F0C">
        <w:rPr>
          <w:lang w:val="en-US"/>
        </w:rPr>
        <w:t xml:space="preserve">          description: Record validator for conditional requests, as described in RFC </w:t>
      </w:r>
      <w:r w:rsidR="00DB0674">
        <w:rPr>
          <w:lang w:val="en-US"/>
        </w:rPr>
        <w:t>9110</w:t>
      </w:r>
      <w:r w:rsidRPr="00616F0C">
        <w:rPr>
          <w:lang w:val="en-US"/>
        </w:rPr>
        <w:t xml:space="preserve">, </w:t>
      </w:r>
      <w:r w:rsidR="00216CBE">
        <w:rPr>
          <w:lang w:val="en-US"/>
        </w:rPr>
        <w:t>13.1.2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lastRenderedPageBreak/>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2DB5EE4" w14:textId="77777777" w:rsidR="005938A1" w:rsidRPr="00616F0C" w:rsidRDefault="005938A1" w:rsidP="005938A1">
      <w:pPr>
        <w:pStyle w:val="PL"/>
        <w:rPr>
          <w:lang w:val="en-US"/>
        </w:rPr>
      </w:pPr>
      <w:r w:rsidRPr="00616F0C">
        <w:rPr>
          <w:lang w:val="en-US"/>
        </w:rPr>
        <w:t xml:space="preserve">                '40</w:t>
      </w:r>
      <w:r>
        <w:rPr>
          <w:lang w:val="en-US"/>
        </w:rPr>
        <w:t>4</w:t>
      </w:r>
      <w:r w:rsidRPr="00616F0C">
        <w:rPr>
          <w:lang w:val="en-US"/>
        </w:rPr>
        <w:t>':</w:t>
      </w:r>
    </w:p>
    <w:p w14:paraId="64D43528" w14:textId="77777777" w:rsidR="005938A1" w:rsidRPr="00616F0C" w:rsidRDefault="005938A1" w:rsidP="005938A1">
      <w:pPr>
        <w:pStyle w:val="PL"/>
        <w:rPr>
          <w:lang w:val="en-US"/>
        </w:rPr>
      </w:pPr>
      <w:r w:rsidRPr="00616F0C">
        <w:rPr>
          <w:lang w:val="en-US"/>
        </w:rPr>
        <w:t xml:space="preserve">                  $ref: 'TS29571_CommonData.yaml#/components/responses/40</w:t>
      </w:r>
      <w:r>
        <w:rPr>
          <w:lang w:val="en-US"/>
        </w:rPr>
        <w:t>4</w:t>
      </w:r>
      <w:r w:rsidRPr="00616F0C">
        <w:rPr>
          <w:lang w:val="en-US"/>
        </w:rPr>
        <w:t>'</w:t>
      </w:r>
    </w:p>
    <w:p w14:paraId="3C0821C3" w14:textId="77777777" w:rsidR="005938A1" w:rsidRPr="00616F0C" w:rsidRDefault="005938A1" w:rsidP="005938A1">
      <w:pPr>
        <w:pStyle w:val="PL"/>
        <w:rPr>
          <w:lang w:val="en-US"/>
        </w:rPr>
      </w:pPr>
      <w:r w:rsidRPr="00616F0C">
        <w:rPr>
          <w:lang w:val="en-US"/>
        </w:rPr>
        <w:t xml:space="preserve">                '4</w:t>
      </w:r>
      <w:r>
        <w:rPr>
          <w:lang w:val="en-US"/>
        </w:rPr>
        <w:t>11</w:t>
      </w:r>
      <w:r w:rsidRPr="00616F0C">
        <w:rPr>
          <w:lang w:val="en-US"/>
        </w:rPr>
        <w:t>':</w:t>
      </w:r>
    </w:p>
    <w:p w14:paraId="1F0414B4"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11</w:t>
      </w:r>
      <w:r w:rsidRPr="00616F0C">
        <w:rPr>
          <w:lang w:val="en-US"/>
        </w:rPr>
        <w:t>'</w:t>
      </w:r>
    </w:p>
    <w:p w14:paraId="7A9AEF37" w14:textId="77777777" w:rsidR="005938A1" w:rsidRPr="00616F0C" w:rsidRDefault="005938A1" w:rsidP="005938A1">
      <w:pPr>
        <w:pStyle w:val="PL"/>
        <w:rPr>
          <w:lang w:val="en-US"/>
        </w:rPr>
      </w:pPr>
      <w:r w:rsidRPr="00616F0C">
        <w:rPr>
          <w:lang w:val="en-US"/>
        </w:rPr>
        <w:t xml:space="preserve">                '4</w:t>
      </w:r>
      <w:r>
        <w:rPr>
          <w:lang w:val="en-US"/>
        </w:rPr>
        <w:t>13</w:t>
      </w:r>
      <w:r w:rsidRPr="00616F0C">
        <w:rPr>
          <w:lang w:val="en-US"/>
        </w:rPr>
        <w:t>':</w:t>
      </w:r>
    </w:p>
    <w:p w14:paraId="24D8092B"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13</w:t>
      </w:r>
      <w:r w:rsidRPr="00616F0C">
        <w:rPr>
          <w:lang w:val="en-US"/>
        </w:rPr>
        <w:t>'</w:t>
      </w:r>
    </w:p>
    <w:p w14:paraId="0EE47796" w14:textId="77777777" w:rsidR="005938A1" w:rsidRPr="00616F0C" w:rsidRDefault="005938A1" w:rsidP="005938A1">
      <w:pPr>
        <w:pStyle w:val="PL"/>
        <w:rPr>
          <w:lang w:val="en-US"/>
        </w:rPr>
      </w:pPr>
      <w:r w:rsidRPr="00616F0C">
        <w:rPr>
          <w:lang w:val="en-US"/>
        </w:rPr>
        <w:t xml:space="preserve">                '4</w:t>
      </w:r>
      <w:r>
        <w:rPr>
          <w:lang w:val="en-US"/>
        </w:rPr>
        <w:t>15</w:t>
      </w:r>
      <w:r w:rsidRPr="00616F0C">
        <w:rPr>
          <w:lang w:val="en-US"/>
        </w:rPr>
        <w:t>':</w:t>
      </w:r>
    </w:p>
    <w:p w14:paraId="6DCC7B79"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15</w:t>
      </w:r>
      <w:r w:rsidRPr="00616F0C">
        <w:rPr>
          <w:lang w:val="en-US"/>
        </w:rPr>
        <w:t>'</w:t>
      </w:r>
    </w:p>
    <w:p w14:paraId="58A9C3D2" w14:textId="77777777" w:rsidR="005938A1" w:rsidRPr="00616F0C" w:rsidRDefault="005938A1" w:rsidP="005938A1">
      <w:pPr>
        <w:pStyle w:val="PL"/>
        <w:rPr>
          <w:lang w:val="en-US"/>
        </w:rPr>
      </w:pPr>
      <w:r w:rsidRPr="00616F0C">
        <w:rPr>
          <w:lang w:val="en-US"/>
        </w:rPr>
        <w:t xml:space="preserve">                '4</w:t>
      </w:r>
      <w:r>
        <w:rPr>
          <w:lang w:val="en-US"/>
        </w:rPr>
        <w:t>29</w:t>
      </w:r>
      <w:r w:rsidRPr="00616F0C">
        <w:rPr>
          <w:lang w:val="en-US"/>
        </w:rPr>
        <w:t>':</w:t>
      </w:r>
    </w:p>
    <w:p w14:paraId="03CA3AAA"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29</w:t>
      </w:r>
      <w:r w:rsidRPr="00616F0C">
        <w:rPr>
          <w:lang w:val="en-US"/>
        </w:rPr>
        <w:t>'</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4F3620B1" w14:textId="77777777" w:rsidR="005938A1" w:rsidRPr="00616F0C" w:rsidRDefault="005938A1" w:rsidP="005938A1">
      <w:pPr>
        <w:pStyle w:val="PL"/>
        <w:rPr>
          <w:lang w:val="en-US"/>
        </w:rPr>
      </w:pPr>
      <w:r w:rsidRPr="00616F0C">
        <w:rPr>
          <w:lang w:val="en-US"/>
        </w:rPr>
        <w:t xml:space="preserve">                '</w:t>
      </w:r>
      <w:r>
        <w:rPr>
          <w:lang w:val="en-US"/>
        </w:rPr>
        <w:t>502</w:t>
      </w:r>
      <w:r w:rsidRPr="00616F0C">
        <w:rPr>
          <w:lang w:val="en-US"/>
        </w:rPr>
        <w:t>':</w:t>
      </w:r>
    </w:p>
    <w:p w14:paraId="6A91145E"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502</w:t>
      </w:r>
      <w:r w:rsidRPr="00616F0C">
        <w:rPr>
          <w:lang w:val="en-US"/>
        </w:rPr>
        <w:t>'</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77777777"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38920443" w14:textId="77777777" w:rsidR="00E134FC" w:rsidRPr="00616F0C" w:rsidRDefault="00E134FC" w:rsidP="00E134FC">
      <w:pPr>
        <w:pStyle w:val="PL"/>
        <w:rPr>
          <w:lang w:val="en-US"/>
        </w:rPr>
      </w:pPr>
      <w:r>
        <w:rPr>
          <w:lang w:val="en-US"/>
        </w:rPr>
        <w:t xml:space="preserve">            </w:t>
      </w:r>
      <w:r w:rsidRPr="00616F0C">
        <w:rPr>
          <w:lang w:val="en-US"/>
        </w:rPr>
        <w:t>$ref: '#/components/responses/RecordBody'</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77777777"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6588B359" w14:textId="77777777" w:rsidR="005900EE" w:rsidRDefault="005900EE" w:rsidP="005900EE">
      <w:pPr>
        <w:pStyle w:val="PL"/>
        <w:rPr>
          <w:lang w:val="en-US"/>
        </w:rPr>
      </w:pPr>
      <w:r w:rsidRPr="0039131F">
        <w:rPr>
          <w:lang w:val="en-US"/>
        </w:rPr>
        <w:t xml:space="preserve">        </w:t>
      </w:r>
      <w:bookmarkStart w:id="5891" w:name="_Hlk142598406"/>
      <w:r w:rsidRPr="0039131F">
        <w:rPr>
          <w:lang w:val="en-US"/>
        </w:rPr>
        <w:t>'4</w:t>
      </w:r>
      <w:r>
        <w:rPr>
          <w:lang w:val="en-US"/>
        </w:rPr>
        <w:t>09</w:t>
      </w:r>
      <w:r w:rsidRPr="0039131F">
        <w:rPr>
          <w:lang w:val="en-US"/>
        </w:rPr>
        <w:t xml:space="preserve">': </w:t>
      </w:r>
    </w:p>
    <w:p w14:paraId="485537D8" w14:textId="77777777" w:rsidR="005900EE" w:rsidRPr="0039131F" w:rsidRDefault="005900EE" w:rsidP="005900EE">
      <w:pPr>
        <w:pStyle w:val="PL"/>
        <w:rPr>
          <w:lang w:val="en-US"/>
        </w:rPr>
      </w:pPr>
      <w:bookmarkStart w:id="5892" w:name="_Hlk143653288"/>
      <w:r w:rsidRPr="0039131F">
        <w:rPr>
          <w:lang w:val="en-US"/>
        </w:rPr>
        <w:t xml:space="preserve">        </w:t>
      </w:r>
      <w:r>
        <w:rPr>
          <w:lang w:val="en-US"/>
        </w:rPr>
        <w:t xml:space="preserve">  </w:t>
      </w:r>
      <w:r w:rsidRPr="0039131F">
        <w:rPr>
          <w:lang w:val="en-US"/>
        </w:rPr>
        <w:t>$ref: '#/components/</w:t>
      </w:r>
      <w:r>
        <w:rPr>
          <w:lang w:val="en-US"/>
        </w:rPr>
        <w:t>responses</w:t>
      </w:r>
      <w:r w:rsidRPr="0039131F">
        <w:rPr>
          <w:lang w:val="en-US"/>
        </w:rPr>
        <w:t>/</w:t>
      </w:r>
      <w:r>
        <w:rPr>
          <w:lang w:val="en-US"/>
        </w:rPr>
        <w:t>409</w:t>
      </w:r>
      <w:r w:rsidRPr="0039131F">
        <w:rPr>
          <w:lang w:val="en-US"/>
        </w:rPr>
        <w:t>'</w:t>
      </w:r>
    </w:p>
    <w:bookmarkEnd w:id="5891"/>
    <w:bookmarkEnd w:id="5892"/>
    <w:p w14:paraId="1BA4505D"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09ABAE9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3ABBE9D5"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5606703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500BAD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6B12621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4152535D" w14:textId="77777777" w:rsidR="000E46C7" w:rsidRPr="00616F0C" w:rsidRDefault="000E46C7" w:rsidP="000E46C7">
      <w:pPr>
        <w:pStyle w:val="PL"/>
        <w:rPr>
          <w:lang w:val="en-US"/>
        </w:rPr>
      </w:pPr>
      <w:r w:rsidRPr="00616F0C">
        <w:rPr>
          <w:lang w:val="en-US"/>
        </w:rPr>
        <w:t xml:space="preserve">        '</w:t>
      </w:r>
      <w:r>
        <w:rPr>
          <w:lang w:val="en-US"/>
        </w:rPr>
        <w:t>502</w:t>
      </w:r>
      <w:r w:rsidRPr="00616F0C">
        <w:rPr>
          <w:lang w:val="en-US"/>
        </w:rPr>
        <w:t>':</w:t>
      </w:r>
    </w:p>
    <w:p w14:paraId="0E54F4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502</w:t>
      </w:r>
      <w:r w:rsidRPr="00616F0C">
        <w:rPr>
          <w:lang w:val="en-US"/>
        </w:rPr>
        <w:t>'</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lastRenderedPageBreak/>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6F77E37A" w14:textId="77777777" w:rsidR="009A2531" w:rsidRDefault="009A2531" w:rsidP="009A2531">
      <w:pPr>
        <w:pStyle w:val="PL"/>
        <w:rPr>
          <w:lang w:val="en-US"/>
        </w:rPr>
      </w:pPr>
      <w:r w:rsidRPr="00282C3E">
        <w:rPr>
          <w:lang w:val="en-US"/>
        </w:rPr>
        <w:t xml:space="preserve">    </w:t>
      </w:r>
    </w:p>
    <w:p w14:paraId="655EA539" w14:textId="77777777" w:rsidR="009A2531" w:rsidRPr="001A3F93" w:rsidRDefault="009A2531" w:rsidP="009A2531">
      <w:pPr>
        <w:pStyle w:val="PL"/>
        <w:rPr>
          <w:lang w:val="en-US"/>
        </w:rPr>
      </w:pPr>
      <w:r w:rsidRPr="00616F0C">
        <w:rPr>
          <w:lang w:val="en-US"/>
        </w:rPr>
        <w:t xml:space="preserve">    </w:t>
      </w:r>
      <w:r w:rsidRPr="001A3F93">
        <w:rPr>
          <w:lang w:val="en-US"/>
        </w:rPr>
        <w:t>patch:</w:t>
      </w:r>
    </w:p>
    <w:p w14:paraId="7AF556BE" w14:textId="77777777" w:rsidR="009A2531" w:rsidRPr="001A3F93" w:rsidRDefault="009A2531" w:rsidP="009A2531">
      <w:pPr>
        <w:pStyle w:val="PL"/>
        <w:rPr>
          <w:lang w:val="en-US"/>
        </w:rPr>
      </w:pPr>
      <w:r w:rsidRPr="001A3F93">
        <w:rPr>
          <w:lang w:val="en-US"/>
        </w:rPr>
        <w:t xml:space="preserve">      summary: Partial update Record</w:t>
      </w:r>
    </w:p>
    <w:p w14:paraId="310DAB77" w14:textId="77777777" w:rsidR="009A2531" w:rsidRPr="001A3F93" w:rsidRDefault="009A2531" w:rsidP="009A2531">
      <w:pPr>
        <w:pStyle w:val="PL"/>
        <w:rPr>
          <w:lang w:val="en-US"/>
        </w:rPr>
      </w:pPr>
      <w:r w:rsidRPr="001A3F93">
        <w:rPr>
          <w:lang w:val="en-US"/>
        </w:rPr>
        <w:t xml:space="preserve">      description: </w:t>
      </w:r>
      <w:r>
        <w:rPr>
          <w:lang w:val="en-US"/>
        </w:rPr>
        <w:t>P</w:t>
      </w:r>
      <w:r w:rsidRPr="001A3F93">
        <w:rPr>
          <w:lang w:val="en-US"/>
        </w:rPr>
        <w:t>artial update Record with a user provided RecordId</w:t>
      </w:r>
    </w:p>
    <w:p w14:paraId="7477B231" w14:textId="77777777" w:rsidR="009A2531" w:rsidRPr="001A3F93" w:rsidRDefault="009A2531" w:rsidP="009A2531">
      <w:pPr>
        <w:pStyle w:val="PL"/>
        <w:rPr>
          <w:lang w:val="en-US"/>
        </w:rPr>
      </w:pPr>
      <w:r w:rsidRPr="001A3F93">
        <w:rPr>
          <w:lang w:val="en-US"/>
        </w:rPr>
        <w:t xml:space="preserve">      operationId: PatchRecord</w:t>
      </w:r>
    </w:p>
    <w:p w14:paraId="2EFC0A52" w14:textId="77777777" w:rsidR="009A2531" w:rsidRPr="001A3F93" w:rsidRDefault="009A2531" w:rsidP="009A2531">
      <w:pPr>
        <w:pStyle w:val="PL"/>
        <w:rPr>
          <w:lang w:val="en-US"/>
        </w:rPr>
      </w:pPr>
      <w:r w:rsidRPr="001A3F93">
        <w:rPr>
          <w:lang w:val="en-US"/>
        </w:rPr>
        <w:t xml:space="preserve">      tags:</w:t>
      </w:r>
    </w:p>
    <w:p w14:paraId="1624C3D5" w14:textId="77777777" w:rsidR="009A2531" w:rsidRPr="001A3F93" w:rsidRDefault="009A2531" w:rsidP="009A2531">
      <w:pPr>
        <w:pStyle w:val="PL"/>
        <w:rPr>
          <w:lang w:val="en-US"/>
        </w:rPr>
      </w:pPr>
      <w:r w:rsidRPr="001A3F93">
        <w:rPr>
          <w:lang w:val="en-US"/>
        </w:rPr>
        <w:t xml:space="preserve">        - Record CRUD</w:t>
      </w:r>
    </w:p>
    <w:p w14:paraId="1B798644" w14:textId="77777777" w:rsidR="009A2531" w:rsidRPr="001A3F93" w:rsidRDefault="009A2531" w:rsidP="009A2531">
      <w:pPr>
        <w:pStyle w:val="PL"/>
        <w:rPr>
          <w:lang w:val="en-US"/>
        </w:rPr>
      </w:pPr>
      <w:r w:rsidRPr="001A3F93">
        <w:rPr>
          <w:lang w:val="en-US"/>
        </w:rPr>
        <w:t xml:space="preserve">      security:</w:t>
      </w:r>
    </w:p>
    <w:p w14:paraId="2020A7E9" w14:textId="77777777" w:rsidR="009A2531" w:rsidRPr="001A3F93" w:rsidRDefault="009A2531" w:rsidP="009A2531">
      <w:pPr>
        <w:pStyle w:val="PL"/>
        <w:rPr>
          <w:lang w:val="en-US"/>
        </w:rPr>
      </w:pPr>
      <w:r w:rsidRPr="001A3F93">
        <w:rPr>
          <w:lang w:val="en-US"/>
        </w:rPr>
        <w:t xml:space="preserve">        - {}</w:t>
      </w:r>
    </w:p>
    <w:p w14:paraId="1FD65AE1" w14:textId="77777777" w:rsidR="009A2531" w:rsidRPr="001A3F93" w:rsidRDefault="009A2531" w:rsidP="009A2531">
      <w:pPr>
        <w:pStyle w:val="PL"/>
        <w:rPr>
          <w:lang w:val="en-US"/>
        </w:rPr>
      </w:pPr>
      <w:r w:rsidRPr="001A3F93">
        <w:rPr>
          <w:lang w:val="en-US"/>
        </w:rPr>
        <w:t xml:space="preserve">        - oAuth2ClientCredentials:</w:t>
      </w:r>
    </w:p>
    <w:p w14:paraId="7D693D48" w14:textId="77777777" w:rsidR="009A2531" w:rsidRPr="001A3F93" w:rsidRDefault="009A2531" w:rsidP="009A2531">
      <w:pPr>
        <w:pStyle w:val="PL"/>
        <w:rPr>
          <w:lang w:val="en-US"/>
        </w:rPr>
      </w:pPr>
      <w:r w:rsidRPr="001A3F93">
        <w:rPr>
          <w:lang w:val="en-US"/>
        </w:rPr>
        <w:t xml:space="preserve">          - nudsf-dr</w:t>
      </w:r>
    </w:p>
    <w:p w14:paraId="4960E14D" w14:textId="77777777" w:rsidR="009A2531" w:rsidRPr="001A3F93" w:rsidRDefault="009A2531" w:rsidP="009A2531">
      <w:pPr>
        <w:pStyle w:val="PL"/>
        <w:rPr>
          <w:lang w:val="en-US"/>
        </w:rPr>
      </w:pPr>
      <w:r w:rsidRPr="001A3F93">
        <w:rPr>
          <w:lang w:val="en-US"/>
        </w:rPr>
        <w:t xml:space="preserve">        - oAuth2ClientCredentials:</w:t>
      </w:r>
    </w:p>
    <w:p w14:paraId="24B0216A" w14:textId="77777777" w:rsidR="009A2531" w:rsidRPr="001A3F93" w:rsidRDefault="009A2531" w:rsidP="009A2531">
      <w:pPr>
        <w:pStyle w:val="PL"/>
        <w:rPr>
          <w:lang w:val="en-US"/>
        </w:rPr>
      </w:pPr>
      <w:r w:rsidRPr="001A3F93">
        <w:rPr>
          <w:lang w:val="en-US"/>
        </w:rPr>
        <w:t xml:space="preserve">          - nudsf-dr</w:t>
      </w:r>
    </w:p>
    <w:p w14:paraId="13FE9C34" w14:textId="77777777" w:rsidR="009A2531" w:rsidRPr="001A3F93" w:rsidRDefault="009A2531" w:rsidP="009A2531">
      <w:pPr>
        <w:pStyle w:val="PL"/>
        <w:rPr>
          <w:lang w:val="en-US"/>
        </w:rPr>
      </w:pPr>
      <w:r w:rsidRPr="001A3F93">
        <w:rPr>
          <w:lang w:val="en-US"/>
        </w:rPr>
        <w:t xml:space="preserve">          - nudsf-dr:record:modify</w:t>
      </w:r>
    </w:p>
    <w:p w14:paraId="29BB2F50" w14:textId="77777777" w:rsidR="009A2531" w:rsidRPr="001A3F93" w:rsidRDefault="009A2531" w:rsidP="009A2531">
      <w:pPr>
        <w:pStyle w:val="PL"/>
        <w:rPr>
          <w:lang w:val="en-US"/>
        </w:rPr>
      </w:pPr>
      <w:r w:rsidRPr="001A3F93">
        <w:rPr>
          <w:lang w:val="en-US"/>
        </w:rPr>
        <w:t xml:space="preserve">      parameters:</w:t>
      </w:r>
    </w:p>
    <w:p w14:paraId="0D12E14A" w14:textId="77777777" w:rsidR="009A2531" w:rsidRPr="001A3F93" w:rsidRDefault="009A2531" w:rsidP="009A2531">
      <w:pPr>
        <w:pStyle w:val="PL"/>
        <w:rPr>
          <w:lang w:val="en-US"/>
        </w:rPr>
      </w:pPr>
      <w:r w:rsidRPr="001A3F93">
        <w:rPr>
          <w:lang w:val="en-US"/>
        </w:rPr>
        <w:t xml:space="preserve">        - name: realmId</w:t>
      </w:r>
    </w:p>
    <w:p w14:paraId="28598377" w14:textId="77777777" w:rsidR="009A2531" w:rsidRPr="001A3F93" w:rsidRDefault="009A2531" w:rsidP="009A2531">
      <w:pPr>
        <w:pStyle w:val="PL"/>
        <w:rPr>
          <w:lang w:val="en-US"/>
        </w:rPr>
      </w:pPr>
      <w:r w:rsidRPr="001A3F93">
        <w:rPr>
          <w:lang w:val="en-US"/>
        </w:rPr>
        <w:t xml:space="preserve">          in: path</w:t>
      </w:r>
    </w:p>
    <w:p w14:paraId="0D152CD2" w14:textId="77777777" w:rsidR="009A2531" w:rsidRPr="001A3F93" w:rsidRDefault="009A2531" w:rsidP="009A2531">
      <w:pPr>
        <w:pStyle w:val="PL"/>
        <w:rPr>
          <w:lang w:val="en-US"/>
        </w:rPr>
      </w:pPr>
      <w:r w:rsidRPr="001A3F93">
        <w:rPr>
          <w:lang w:val="en-US"/>
        </w:rPr>
        <w:t xml:space="preserve">          description: Identifier(name) of the Realm</w:t>
      </w:r>
    </w:p>
    <w:p w14:paraId="00653DCC" w14:textId="77777777" w:rsidR="009A2531" w:rsidRPr="001A3F93" w:rsidRDefault="009A2531" w:rsidP="009A2531">
      <w:pPr>
        <w:pStyle w:val="PL"/>
        <w:rPr>
          <w:lang w:val="en-US"/>
        </w:rPr>
      </w:pPr>
      <w:r w:rsidRPr="001A3F93">
        <w:rPr>
          <w:lang w:val="en-US"/>
        </w:rPr>
        <w:t xml:space="preserve">          required: true</w:t>
      </w:r>
    </w:p>
    <w:p w14:paraId="470075DA" w14:textId="77777777" w:rsidR="009A2531" w:rsidRPr="001A3F93" w:rsidRDefault="009A2531" w:rsidP="009A2531">
      <w:pPr>
        <w:pStyle w:val="PL"/>
        <w:rPr>
          <w:lang w:val="en-US"/>
        </w:rPr>
      </w:pPr>
      <w:r w:rsidRPr="001A3F93">
        <w:rPr>
          <w:lang w:val="en-US"/>
        </w:rPr>
        <w:t xml:space="preserve">          schema:</w:t>
      </w:r>
    </w:p>
    <w:p w14:paraId="77B6159E" w14:textId="77777777" w:rsidR="009A2531" w:rsidRPr="001A3F93" w:rsidRDefault="009A2531" w:rsidP="009A2531">
      <w:pPr>
        <w:pStyle w:val="PL"/>
        <w:rPr>
          <w:lang w:val="en-US"/>
        </w:rPr>
      </w:pPr>
      <w:r w:rsidRPr="001A3F93">
        <w:rPr>
          <w:lang w:val="en-US"/>
        </w:rPr>
        <w:t xml:space="preserve">            type: string</w:t>
      </w:r>
    </w:p>
    <w:p w14:paraId="1F684C6E" w14:textId="77777777" w:rsidR="009A2531" w:rsidRPr="001A3F93" w:rsidRDefault="009A2531" w:rsidP="009A2531">
      <w:pPr>
        <w:pStyle w:val="PL"/>
        <w:rPr>
          <w:lang w:val="en-US"/>
        </w:rPr>
      </w:pPr>
      <w:r w:rsidRPr="001A3F93">
        <w:rPr>
          <w:lang w:val="en-US"/>
        </w:rPr>
        <w:t xml:space="preserve">            example: Realm01</w:t>
      </w:r>
    </w:p>
    <w:p w14:paraId="7F48DF84" w14:textId="77777777" w:rsidR="009A2531" w:rsidRPr="001A3F93" w:rsidRDefault="009A2531" w:rsidP="009A2531">
      <w:pPr>
        <w:pStyle w:val="PL"/>
        <w:rPr>
          <w:lang w:val="en-US"/>
        </w:rPr>
      </w:pPr>
      <w:r w:rsidRPr="001A3F93">
        <w:rPr>
          <w:lang w:val="en-US"/>
        </w:rPr>
        <w:t xml:space="preserve">        - name: storageId</w:t>
      </w:r>
    </w:p>
    <w:p w14:paraId="29B3B6B4" w14:textId="77777777" w:rsidR="009A2531" w:rsidRPr="001A3F93" w:rsidRDefault="009A2531" w:rsidP="009A2531">
      <w:pPr>
        <w:pStyle w:val="PL"/>
        <w:rPr>
          <w:lang w:val="en-US"/>
        </w:rPr>
      </w:pPr>
      <w:r w:rsidRPr="001A3F93">
        <w:rPr>
          <w:lang w:val="en-US"/>
        </w:rPr>
        <w:t xml:space="preserve">          in: path</w:t>
      </w:r>
    </w:p>
    <w:p w14:paraId="6E74D2A8" w14:textId="77777777" w:rsidR="009A2531" w:rsidRPr="001A3F93" w:rsidRDefault="009A2531" w:rsidP="009A2531">
      <w:pPr>
        <w:pStyle w:val="PL"/>
        <w:rPr>
          <w:lang w:val="en-US"/>
        </w:rPr>
      </w:pPr>
      <w:r w:rsidRPr="001A3F93">
        <w:rPr>
          <w:lang w:val="en-US"/>
        </w:rPr>
        <w:t xml:space="preserve">          description: Identifier of the Storage</w:t>
      </w:r>
    </w:p>
    <w:p w14:paraId="12C26AE0" w14:textId="77777777" w:rsidR="009A2531" w:rsidRPr="001A3F93" w:rsidRDefault="009A2531" w:rsidP="009A2531">
      <w:pPr>
        <w:pStyle w:val="PL"/>
        <w:rPr>
          <w:lang w:val="en-US"/>
        </w:rPr>
      </w:pPr>
      <w:r w:rsidRPr="001A3F93">
        <w:rPr>
          <w:lang w:val="en-US"/>
        </w:rPr>
        <w:t xml:space="preserve">          required: true</w:t>
      </w:r>
    </w:p>
    <w:p w14:paraId="478ABFF5" w14:textId="77777777" w:rsidR="009A2531" w:rsidRPr="001A3F93" w:rsidRDefault="009A2531" w:rsidP="009A2531">
      <w:pPr>
        <w:pStyle w:val="PL"/>
        <w:rPr>
          <w:lang w:val="en-US"/>
        </w:rPr>
      </w:pPr>
      <w:r w:rsidRPr="001A3F93">
        <w:rPr>
          <w:lang w:val="en-US"/>
        </w:rPr>
        <w:t xml:space="preserve">          schema:</w:t>
      </w:r>
    </w:p>
    <w:p w14:paraId="30F2F6C4" w14:textId="77777777" w:rsidR="009A2531" w:rsidRPr="001A3F93" w:rsidRDefault="009A2531" w:rsidP="009A2531">
      <w:pPr>
        <w:pStyle w:val="PL"/>
        <w:rPr>
          <w:lang w:val="en-US"/>
        </w:rPr>
      </w:pPr>
      <w:r w:rsidRPr="001A3F93">
        <w:rPr>
          <w:lang w:val="en-US"/>
        </w:rPr>
        <w:t xml:space="preserve">            type: string</w:t>
      </w:r>
    </w:p>
    <w:p w14:paraId="73F19218" w14:textId="77777777" w:rsidR="009A2531" w:rsidRPr="001A3F93" w:rsidRDefault="009A2531" w:rsidP="009A2531">
      <w:pPr>
        <w:pStyle w:val="PL"/>
        <w:rPr>
          <w:lang w:val="en-US"/>
        </w:rPr>
      </w:pPr>
      <w:r w:rsidRPr="001A3F93">
        <w:rPr>
          <w:lang w:val="en-US"/>
        </w:rPr>
        <w:t xml:space="preserve">            example: Storage01</w:t>
      </w:r>
    </w:p>
    <w:p w14:paraId="157E9B35" w14:textId="77777777" w:rsidR="009A2531" w:rsidRPr="001A3F93" w:rsidRDefault="009A2531" w:rsidP="009A2531">
      <w:pPr>
        <w:pStyle w:val="PL"/>
        <w:rPr>
          <w:lang w:val="en-US"/>
        </w:rPr>
      </w:pPr>
      <w:r w:rsidRPr="001A3F93">
        <w:rPr>
          <w:lang w:val="en-US"/>
        </w:rPr>
        <w:t xml:space="preserve">        - name: recordId</w:t>
      </w:r>
    </w:p>
    <w:p w14:paraId="3514F6BA" w14:textId="77777777" w:rsidR="009A2531" w:rsidRPr="001A3F93" w:rsidRDefault="009A2531" w:rsidP="009A2531">
      <w:pPr>
        <w:pStyle w:val="PL"/>
        <w:rPr>
          <w:lang w:val="en-US"/>
        </w:rPr>
      </w:pPr>
      <w:r w:rsidRPr="001A3F93">
        <w:rPr>
          <w:lang w:val="en-US"/>
        </w:rPr>
        <w:t xml:space="preserve">          in: path</w:t>
      </w:r>
    </w:p>
    <w:p w14:paraId="004A1970" w14:textId="77777777" w:rsidR="009A2531" w:rsidRPr="001A3F93" w:rsidRDefault="009A2531" w:rsidP="009A2531">
      <w:pPr>
        <w:pStyle w:val="PL"/>
        <w:rPr>
          <w:lang w:val="en-US"/>
        </w:rPr>
      </w:pPr>
      <w:r w:rsidRPr="001A3F93">
        <w:rPr>
          <w:lang w:val="en-US"/>
        </w:rPr>
        <w:t xml:space="preserve">          description: Identifier of the Record</w:t>
      </w:r>
    </w:p>
    <w:p w14:paraId="35BE8553" w14:textId="77777777" w:rsidR="009A2531" w:rsidRPr="001A3F93" w:rsidRDefault="009A2531" w:rsidP="009A2531">
      <w:pPr>
        <w:pStyle w:val="PL"/>
        <w:rPr>
          <w:lang w:val="en-US"/>
        </w:rPr>
      </w:pPr>
      <w:r w:rsidRPr="001A3F93">
        <w:rPr>
          <w:lang w:val="en-US"/>
        </w:rPr>
        <w:t xml:space="preserve">          required: true</w:t>
      </w:r>
    </w:p>
    <w:p w14:paraId="690D9E5D" w14:textId="77777777" w:rsidR="009A2531" w:rsidRPr="001A3F93" w:rsidRDefault="009A2531" w:rsidP="009A2531">
      <w:pPr>
        <w:pStyle w:val="PL"/>
        <w:rPr>
          <w:lang w:val="en-US"/>
        </w:rPr>
      </w:pPr>
      <w:r w:rsidRPr="001A3F93">
        <w:rPr>
          <w:lang w:val="en-US"/>
        </w:rPr>
        <w:t xml:space="preserve">          schema:</w:t>
      </w:r>
    </w:p>
    <w:p w14:paraId="4A813C83" w14:textId="77777777" w:rsidR="009A2531" w:rsidRPr="001A3F93" w:rsidRDefault="009A2531" w:rsidP="009A2531">
      <w:pPr>
        <w:pStyle w:val="PL"/>
        <w:rPr>
          <w:lang w:val="en-US"/>
        </w:rPr>
      </w:pPr>
      <w:r w:rsidRPr="001A3F93">
        <w:rPr>
          <w:lang w:val="en-US"/>
        </w:rPr>
        <w:t xml:space="preserve">            type: string</w:t>
      </w:r>
    </w:p>
    <w:p w14:paraId="5AFB488D" w14:textId="77777777" w:rsidR="009A2531" w:rsidRPr="001A3F93" w:rsidRDefault="009A2531" w:rsidP="009A2531">
      <w:pPr>
        <w:pStyle w:val="PL"/>
        <w:rPr>
          <w:lang w:val="en-US"/>
        </w:rPr>
      </w:pPr>
      <w:r w:rsidRPr="001A3F93">
        <w:rPr>
          <w:lang w:val="en-US"/>
        </w:rPr>
        <w:t xml:space="preserve">            example: UserRecordValue000000001</w:t>
      </w:r>
    </w:p>
    <w:p w14:paraId="751B36B1" w14:textId="77777777" w:rsidR="009A2531" w:rsidRPr="001A3F93" w:rsidRDefault="009A2531" w:rsidP="009A2531">
      <w:pPr>
        <w:pStyle w:val="PL"/>
        <w:rPr>
          <w:lang w:val="en-US"/>
        </w:rPr>
      </w:pPr>
      <w:r w:rsidRPr="001A3F93">
        <w:rPr>
          <w:lang w:val="en-US"/>
        </w:rPr>
        <w:t xml:space="preserve">        - name: If-Match</w:t>
      </w:r>
    </w:p>
    <w:p w14:paraId="300E0C9A" w14:textId="77777777" w:rsidR="009A2531" w:rsidRPr="001A3F93" w:rsidRDefault="009A2531" w:rsidP="009A2531">
      <w:pPr>
        <w:pStyle w:val="PL"/>
        <w:rPr>
          <w:lang w:val="en-US"/>
        </w:rPr>
      </w:pPr>
      <w:r w:rsidRPr="001A3F93">
        <w:rPr>
          <w:lang w:val="en-US"/>
        </w:rPr>
        <w:t xml:space="preserve">          in: header</w:t>
      </w:r>
    </w:p>
    <w:p w14:paraId="260643CB" w14:textId="77777777" w:rsidR="009A2531" w:rsidRPr="001A3F93" w:rsidRDefault="009A2531" w:rsidP="009A2531">
      <w:pPr>
        <w:pStyle w:val="PL"/>
        <w:rPr>
          <w:lang w:val="en-US"/>
        </w:rPr>
      </w:pPr>
      <w:r w:rsidRPr="001A3F93">
        <w:rPr>
          <w:lang w:val="en-US"/>
        </w:rPr>
        <w:t xml:space="preserve">          description: Record validator for conditional requests, as described in RFC 7232, 3.2</w:t>
      </w:r>
    </w:p>
    <w:p w14:paraId="59638009" w14:textId="77777777" w:rsidR="009A2531" w:rsidRPr="001A3F93" w:rsidRDefault="009A2531" w:rsidP="009A2531">
      <w:pPr>
        <w:pStyle w:val="PL"/>
        <w:rPr>
          <w:lang w:val="en-US"/>
        </w:rPr>
      </w:pPr>
      <w:r w:rsidRPr="001A3F93">
        <w:rPr>
          <w:lang w:val="en-US"/>
        </w:rPr>
        <w:t xml:space="preserve">          schema:</w:t>
      </w:r>
    </w:p>
    <w:p w14:paraId="5933C970" w14:textId="77777777" w:rsidR="009A2531" w:rsidRPr="001A3F93" w:rsidRDefault="009A2531" w:rsidP="009A2531">
      <w:pPr>
        <w:pStyle w:val="PL"/>
        <w:rPr>
          <w:lang w:val="en-US"/>
        </w:rPr>
      </w:pPr>
      <w:r w:rsidRPr="001A3F93">
        <w:rPr>
          <w:lang w:val="en-US"/>
        </w:rPr>
        <w:t xml:space="preserve">            type: string</w:t>
      </w:r>
    </w:p>
    <w:p w14:paraId="32C3A44E" w14:textId="77777777" w:rsidR="009A2531" w:rsidRPr="001A3F93" w:rsidRDefault="009A2531" w:rsidP="009A2531">
      <w:pPr>
        <w:pStyle w:val="PL"/>
        <w:rPr>
          <w:lang w:val="en-US"/>
        </w:rPr>
      </w:pPr>
      <w:r w:rsidRPr="001A3F93">
        <w:rPr>
          <w:lang w:val="en-US"/>
        </w:rPr>
        <w:t xml:space="preserve">        - name: supported-features</w:t>
      </w:r>
    </w:p>
    <w:p w14:paraId="16831D47" w14:textId="77777777" w:rsidR="009A2531" w:rsidRPr="001A3F93" w:rsidRDefault="009A2531" w:rsidP="009A2531">
      <w:pPr>
        <w:pStyle w:val="PL"/>
        <w:rPr>
          <w:lang w:val="en-US"/>
        </w:rPr>
      </w:pPr>
      <w:r w:rsidRPr="001A3F93">
        <w:rPr>
          <w:lang w:val="en-US"/>
        </w:rPr>
        <w:t xml:space="preserve">          in: query</w:t>
      </w:r>
    </w:p>
    <w:p w14:paraId="3F06F792" w14:textId="77777777" w:rsidR="009A2531" w:rsidRPr="001A3F93" w:rsidRDefault="009A2531" w:rsidP="009A2531">
      <w:pPr>
        <w:pStyle w:val="PL"/>
        <w:rPr>
          <w:lang w:val="en-US"/>
        </w:rPr>
      </w:pPr>
      <w:r w:rsidRPr="001A3F93">
        <w:rPr>
          <w:lang w:val="en-US"/>
        </w:rPr>
        <w:t xml:space="preserve">          description: Features required to be supported by the target NF</w:t>
      </w:r>
    </w:p>
    <w:p w14:paraId="09548086" w14:textId="77777777" w:rsidR="009A2531" w:rsidRPr="001A3F93" w:rsidRDefault="009A2531" w:rsidP="009A2531">
      <w:pPr>
        <w:pStyle w:val="PL"/>
        <w:rPr>
          <w:lang w:val="en-US"/>
        </w:rPr>
      </w:pPr>
      <w:r w:rsidRPr="001A3F93">
        <w:rPr>
          <w:lang w:val="en-US"/>
        </w:rPr>
        <w:t xml:space="preserve">          schema:</w:t>
      </w:r>
    </w:p>
    <w:p w14:paraId="09D3380D" w14:textId="77777777" w:rsidR="009A2531" w:rsidRPr="001A3F93" w:rsidRDefault="009A2531" w:rsidP="009A2531">
      <w:pPr>
        <w:pStyle w:val="PL"/>
        <w:rPr>
          <w:lang w:val="en-US"/>
        </w:rPr>
      </w:pPr>
      <w:r w:rsidRPr="001A3F93">
        <w:rPr>
          <w:lang w:val="en-US"/>
        </w:rPr>
        <w:t xml:space="preserve">            $ref: 'TS29571_CommonData.yaml#/components/schemas/SupportedFeatures'</w:t>
      </w:r>
    </w:p>
    <w:p w14:paraId="0719F403" w14:textId="77777777" w:rsidR="009A2531" w:rsidRPr="001A3F93" w:rsidRDefault="009A2531" w:rsidP="009A2531">
      <w:pPr>
        <w:pStyle w:val="PL"/>
        <w:rPr>
          <w:lang w:val="en-US"/>
        </w:rPr>
      </w:pPr>
      <w:r w:rsidRPr="001A3F93">
        <w:rPr>
          <w:lang w:val="en-US"/>
        </w:rPr>
        <w:t xml:space="preserve">      requestBody:</w:t>
      </w:r>
    </w:p>
    <w:p w14:paraId="09B2CDCB" w14:textId="77777777" w:rsidR="009A2531" w:rsidRPr="001A3F93" w:rsidRDefault="009A2531" w:rsidP="009A2531">
      <w:pPr>
        <w:pStyle w:val="PL"/>
        <w:rPr>
          <w:lang w:val="en-US"/>
        </w:rPr>
      </w:pPr>
      <w:r w:rsidRPr="001A3F93">
        <w:rPr>
          <w:lang w:val="en-US"/>
        </w:rPr>
        <w:t xml:space="preserve">        $ref: '#/components/requestBodies/RecordPatchBody'</w:t>
      </w:r>
    </w:p>
    <w:p w14:paraId="2B8D88CA" w14:textId="77777777" w:rsidR="009A2531" w:rsidRPr="001A3F93" w:rsidRDefault="009A2531" w:rsidP="009A2531">
      <w:pPr>
        <w:pStyle w:val="PL"/>
        <w:rPr>
          <w:lang w:val="en-US"/>
        </w:rPr>
      </w:pPr>
      <w:r w:rsidRPr="001A3F93">
        <w:rPr>
          <w:lang w:val="en-US"/>
        </w:rPr>
        <w:t xml:space="preserve">      callbacks:</w:t>
      </w:r>
    </w:p>
    <w:p w14:paraId="6FC56F04" w14:textId="77777777" w:rsidR="009A2531" w:rsidRPr="001A3F93" w:rsidRDefault="009A2531" w:rsidP="009A2531">
      <w:pPr>
        <w:pStyle w:val="PL"/>
        <w:rPr>
          <w:lang w:val="en-US"/>
        </w:rPr>
      </w:pPr>
      <w:r w:rsidRPr="001A3F93">
        <w:rPr>
          <w:lang w:val="en-US"/>
        </w:rPr>
        <w:t xml:space="preserve">        recordExpired:</w:t>
      </w:r>
    </w:p>
    <w:p w14:paraId="0440F128" w14:textId="77777777" w:rsidR="009A2531" w:rsidRPr="001A3F93" w:rsidRDefault="009A2531" w:rsidP="009A2531">
      <w:pPr>
        <w:pStyle w:val="PL"/>
        <w:rPr>
          <w:lang w:val="en-US"/>
        </w:rPr>
      </w:pPr>
      <w:r w:rsidRPr="001A3F93">
        <w:rPr>
          <w:lang w:val="en-US"/>
        </w:rPr>
        <w:t xml:space="preserve">          '{$request.body#/callbackReference}':</w:t>
      </w:r>
    </w:p>
    <w:p w14:paraId="4A703305" w14:textId="77777777" w:rsidR="009A2531" w:rsidRPr="001A3F93" w:rsidRDefault="009A2531" w:rsidP="009A2531">
      <w:pPr>
        <w:pStyle w:val="PL"/>
        <w:rPr>
          <w:lang w:val="en-US"/>
        </w:rPr>
      </w:pPr>
      <w:r w:rsidRPr="001A3F93">
        <w:rPr>
          <w:lang w:val="en-US"/>
        </w:rPr>
        <w:t xml:space="preserve">            post:</w:t>
      </w:r>
    </w:p>
    <w:p w14:paraId="4D621617" w14:textId="77777777" w:rsidR="009A2531" w:rsidRPr="001A3F93" w:rsidRDefault="009A2531" w:rsidP="009A2531">
      <w:pPr>
        <w:pStyle w:val="PL"/>
        <w:rPr>
          <w:lang w:val="en-US"/>
        </w:rPr>
      </w:pPr>
      <w:r w:rsidRPr="001A3F93">
        <w:rPr>
          <w:lang w:val="en-US"/>
        </w:rPr>
        <w:t xml:space="preserve">              parameters:</w:t>
      </w:r>
    </w:p>
    <w:p w14:paraId="46F650F0" w14:textId="77777777" w:rsidR="009A2531" w:rsidRPr="001A3F93" w:rsidRDefault="009A2531" w:rsidP="009A2531">
      <w:pPr>
        <w:pStyle w:val="PL"/>
        <w:rPr>
          <w:lang w:val="en-US"/>
        </w:rPr>
      </w:pPr>
      <w:r w:rsidRPr="001A3F93">
        <w:rPr>
          <w:lang w:val="en-US"/>
        </w:rPr>
        <w:t xml:space="preserve">                - name: Content-Location</w:t>
      </w:r>
    </w:p>
    <w:p w14:paraId="728BE632" w14:textId="77777777" w:rsidR="009A2531" w:rsidRPr="001A3F93" w:rsidRDefault="009A2531" w:rsidP="009A2531">
      <w:pPr>
        <w:pStyle w:val="PL"/>
        <w:rPr>
          <w:lang w:val="en-US"/>
        </w:rPr>
      </w:pPr>
      <w:r w:rsidRPr="001A3F93">
        <w:rPr>
          <w:lang w:val="en-US"/>
        </w:rPr>
        <w:t xml:space="preserve">                  in: header</w:t>
      </w:r>
    </w:p>
    <w:p w14:paraId="7C0AF24A" w14:textId="77777777" w:rsidR="009A2531" w:rsidRPr="001A3F93" w:rsidRDefault="009A2531" w:rsidP="009A2531">
      <w:pPr>
        <w:pStyle w:val="PL"/>
        <w:rPr>
          <w:lang w:val="en-US"/>
        </w:rPr>
      </w:pPr>
      <w:r w:rsidRPr="001A3F93">
        <w:rPr>
          <w:lang w:val="en-US"/>
        </w:rPr>
        <w:t xml:space="preserve">                  description: The expired record URI</w:t>
      </w:r>
    </w:p>
    <w:p w14:paraId="4AFDF0E6" w14:textId="77777777" w:rsidR="009A2531" w:rsidRPr="001A3F93" w:rsidRDefault="009A2531" w:rsidP="009A2531">
      <w:pPr>
        <w:pStyle w:val="PL"/>
        <w:rPr>
          <w:lang w:val="en-US"/>
        </w:rPr>
      </w:pPr>
      <w:r w:rsidRPr="001A3F93">
        <w:rPr>
          <w:lang w:val="en-US"/>
        </w:rPr>
        <w:t xml:space="preserve">                  schema:</w:t>
      </w:r>
    </w:p>
    <w:p w14:paraId="0B0F96AD" w14:textId="77777777" w:rsidR="009A2531" w:rsidRPr="001A3F93" w:rsidRDefault="009A2531" w:rsidP="009A2531">
      <w:pPr>
        <w:pStyle w:val="PL"/>
        <w:rPr>
          <w:lang w:val="en-US"/>
        </w:rPr>
      </w:pPr>
      <w:r w:rsidRPr="001A3F93">
        <w:rPr>
          <w:lang w:val="en-US"/>
        </w:rPr>
        <w:t xml:space="preserve">                    $ref: 'TS29571_CommonData.yaml#/components/schemas/Uri'</w:t>
      </w:r>
    </w:p>
    <w:p w14:paraId="70142CA2" w14:textId="77777777" w:rsidR="009A2531" w:rsidRPr="001A3F93" w:rsidRDefault="009A2531" w:rsidP="009A2531">
      <w:pPr>
        <w:pStyle w:val="PL"/>
        <w:rPr>
          <w:lang w:val="en-US"/>
        </w:rPr>
      </w:pPr>
      <w:r w:rsidRPr="001A3F93">
        <w:rPr>
          <w:lang w:val="en-US"/>
        </w:rPr>
        <w:t xml:space="preserve">              requestBody:</w:t>
      </w:r>
    </w:p>
    <w:p w14:paraId="51012F1F" w14:textId="77777777" w:rsidR="009A2531" w:rsidRPr="001A3F93" w:rsidRDefault="009A2531" w:rsidP="009A2531">
      <w:pPr>
        <w:pStyle w:val="PL"/>
        <w:rPr>
          <w:lang w:val="en-US"/>
        </w:rPr>
      </w:pPr>
      <w:r w:rsidRPr="001A3F93">
        <w:rPr>
          <w:lang w:val="en-US"/>
        </w:rPr>
        <w:t xml:space="preserve">                $ref: '#/components/requestBodies/RecordBody'</w:t>
      </w:r>
    </w:p>
    <w:p w14:paraId="3579A43C" w14:textId="77777777" w:rsidR="009A2531" w:rsidRPr="001A3F93" w:rsidRDefault="009A2531" w:rsidP="009A2531">
      <w:pPr>
        <w:pStyle w:val="PL"/>
        <w:rPr>
          <w:lang w:val="en-US"/>
        </w:rPr>
      </w:pPr>
      <w:r w:rsidRPr="001A3F93">
        <w:rPr>
          <w:lang w:val="en-US"/>
        </w:rPr>
        <w:t xml:space="preserve">              responses:</w:t>
      </w:r>
    </w:p>
    <w:p w14:paraId="169E61D3" w14:textId="77777777" w:rsidR="009A2531" w:rsidRPr="001A3F93" w:rsidRDefault="009A2531" w:rsidP="009A2531">
      <w:pPr>
        <w:pStyle w:val="PL"/>
        <w:rPr>
          <w:lang w:val="en-US"/>
        </w:rPr>
      </w:pPr>
      <w:r w:rsidRPr="001A3F93">
        <w:rPr>
          <w:lang w:val="en-US"/>
        </w:rPr>
        <w:t xml:space="preserve">                '204':</w:t>
      </w:r>
    </w:p>
    <w:p w14:paraId="551B8ED4" w14:textId="77777777" w:rsidR="009A2531" w:rsidRPr="001A3F93" w:rsidRDefault="009A2531" w:rsidP="009A2531">
      <w:pPr>
        <w:pStyle w:val="PL"/>
        <w:rPr>
          <w:lang w:val="en-US"/>
        </w:rPr>
      </w:pPr>
      <w:r w:rsidRPr="001A3F93">
        <w:rPr>
          <w:lang w:val="en-US"/>
        </w:rPr>
        <w:t xml:space="preserve">                  description: Callback executed successfully</w:t>
      </w:r>
    </w:p>
    <w:p w14:paraId="1D43372E" w14:textId="77777777" w:rsidR="009A2531" w:rsidRPr="001A3F93" w:rsidRDefault="009A2531" w:rsidP="009A2531">
      <w:pPr>
        <w:pStyle w:val="PL"/>
        <w:rPr>
          <w:lang w:val="en-US"/>
        </w:rPr>
      </w:pPr>
      <w:r w:rsidRPr="001A3F93">
        <w:rPr>
          <w:lang w:val="en-US"/>
        </w:rPr>
        <w:t xml:space="preserve">                '400':</w:t>
      </w:r>
    </w:p>
    <w:p w14:paraId="36A8A339" w14:textId="77777777" w:rsidR="009A2531" w:rsidRPr="001A3F93" w:rsidRDefault="009A2531" w:rsidP="009A2531">
      <w:pPr>
        <w:pStyle w:val="PL"/>
        <w:rPr>
          <w:lang w:val="en-US"/>
        </w:rPr>
      </w:pPr>
      <w:r w:rsidRPr="001A3F93">
        <w:rPr>
          <w:lang w:val="en-US"/>
        </w:rPr>
        <w:t xml:space="preserve">                  $ref: 'TS29571_CommonData.yaml#/components/responses/400'</w:t>
      </w:r>
    </w:p>
    <w:p w14:paraId="7E8A8E6E" w14:textId="77777777" w:rsidR="009A2531" w:rsidRPr="001A3F93" w:rsidRDefault="009A2531" w:rsidP="009A2531">
      <w:pPr>
        <w:pStyle w:val="PL"/>
        <w:rPr>
          <w:lang w:val="en-US"/>
        </w:rPr>
      </w:pPr>
      <w:r w:rsidRPr="001A3F93">
        <w:rPr>
          <w:lang w:val="en-US"/>
        </w:rPr>
        <w:t xml:space="preserve">                '401':</w:t>
      </w:r>
    </w:p>
    <w:p w14:paraId="2487122A" w14:textId="77777777" w:rsidR="009A2531" w:rsidRPr="001A3F93" w:rsidRDefault="009A2531" w:rsidP="009A2531">
      <w:pPr>
        <w:pStyle w:val="PL"/>
        <w:rPr>
          <w:lang w:val="en-US"/>
        </w:rPr>
      </w:pPr>
      <w:r w:rsidRPr="001A3F93">
        <w:rPr>
          <w:lang w:val="en-US"/>
        </w:rPr>
        <w:t xml:space="preserve">                  $ref: 'TS29571_CommonData.yaml#/components/responses/401'</w:t>
      </w:r>
    </w:p>
    <w:p w14:paraId="6CD0A701" w14:textId="77777777" w:rsidR="009A2531" w:rsidRPr="001A3F93" w:rsidRDefault="009A2531" w:rsidP="009A2531">
      <w:pPr>
        <w:pStyle w:val="PL"/>
        <w:rPr>
          <w:lang w:val="en-US"/>
        </w:rPr>
      </w:pPr>
      <w:r w:rsidRPr="001A3F93">
        <w:rPr>
          <w:lang w:val="en-US"/>
        </w:rPr>
        <w:t xml:space="preserve">                '403':</w:t>
      </w:r>
    </w:p>
    <w:p w14:paraId="1BA3B1B9" w14:textId="77777777" w:rsidR="009A2531" w:rsidRPr="001A3F93" w:rsidRDefault="009A2531" w:rsidP="009A2531">
      <w:pPr>
        <w:pStyle w:val="PL"/>
        <w:rPr>
          <w:lang w:val="en-US"/>
        </w:rPr>
      </w:pPr>
      <w:r w:rsidRPr="001A3F93">
        <w:rPr>
          <w:lang w:val="en-US"/>
        </w:rPr>
        <w:t xml:space="preserve">                  $ref: 'TS29571_CommonData.yaml#/components/responses/403'</w:t>
      </w:r>
    </w:p>
    <w:p w14:paraId="71E5D075" w14:textId="77777777" w:rsidR="009A2531" w:rsidRPr="001A3F93" w:rsidRDefault="009A2531" w:rsidP="009A2531">
      <w:pPr>
        <w:pStyle w:val="PL"/>
        <w:rPr>
          <w:lang w:val="en-US"/>
        </w:rPr>
      </w:pPr>
      <w:r w:rsidRPr="001A3F93">
        <w:rPr>
          <w:lang w:val="en-US"/>
        </w:rPr>
        <w:t xml:space="preserve">                '404':</w:t>
      </w:r>
    </w:p>
    <w:p w14:paraId="187B18EF" w14:textId="77777777" w:rsidR="009A2531" w:rsidRPr="001A3F93" w:rsidRDefault="009A2531" w:rsidP="009A2531">
      <w:pPr>
        <w:pStyle w:val="PL"/>
        <w:rPr>
          <w:lang w:val="en-US"/>
        </w:rPr>
      </w:pPr>
      <w:r w:rsidRPr="001A3F93">
        <w:rPr>
          <w:lang w:val="en-US"/>
        </w:rPr>
        <w:t xml:space="preserve">                  $ref: 'TS29571_CommonData.yaml#/components/responses/404'</w:t>
      </w:r>
    </w:p>
    <w:p w14:paraId="45784930" w14:textId="77777777" w:rsidR="009A2531" w:rsidRPr="001A3F93" w:rsidRDefault="009A2531" w:rsidP="009A2531">
      <w:pPr>
        <w:pStyle w:val="PL"/>
        <w:rPr>
          <w:lang w:val="en-US"/>
        </w:rPr>
      </w:pPr>
      <w:r w:rsidRPr="001A3F93">
        <w:rPr>
          <w:lang w:val="en-US"/>
        </w:rPr>
        <w:t xml:space="preserve">                '411':</w:t>
      </w:r>
    </w:p>
    <w:p w14:paraId="329C9167" w14:textId="77777777" w:rsidR="009A2531" w:rsidRPr="001A3F93" w:rsidRDefault="009A2531" w:rsidP="009A2531">
      <w:pPr>
        <w:pStyle w:val="PL"/>
        <w:rPr>
          <w:lang w:val="en-US"/>
        </w:rPr>
      </w:pPr>
      <w:r w:rsidRPr="001A3F93">
        <w:rPr>
          <w:lang w:val="en-US"/>
        </w:rPr>
        <w:t xml:space="preserve">                  $ref: 'TS29571_CommonData.yaml#/components/responses/411'</w:t>
      </w:r>
    </w:p>
    <w:p w14:paraId="3B82E387" w14:textId="77777777" w:rsidR="009A2531" w:rsidRPr="001A3F93" w:rsidRDefault="009A2531" w:rsidP="009A2531">
      <w:pPr>
        <w:pStyle w:val="PL"/>
        <w:rPr>
          <w:lang w:val="en-US"/>
        </w:rPr>
      </w:pPr>
      <w:r w:rsidRPr="001A3F93">
        <w:rPr>
          <w:lang w:val="en-US"/>
        </w:rPr>
        <w:t xml:space="preserve">                '413':</w:t>
      </w:r>
    </w:p>
    <w:p w14:paraId="275F73FB" w14:textId="77777777" w:rsidR="009A2531" w:rsidRPr="001A3F93" w:rsidRDefault="009A2531" w:rsidP="009A2531">
      <w:pPr>
        <w:pStyle w:val="PL"/>
        <w:rPr>
          <w:lang w:val="en-US"/>
        </w:rPr>
      </w:pPr>
      <w:r w:rsidRPr="001A3F93">
        <w:rPr>
          <w:lang w:val="en-US"/>
        </w:rPr>
        <w:t xml:space="preserve">                  $ref: 'TS29571_CommonData.yaml#/components/responses/413'</w:t>
      </w:r>
    </w:p>
    <w:p w14:paraId="13F13808" w14:textId="77777777" w:rsidR="009A2531" w:rsidRPr="001A3F93" w:rsidRDefault="009A2531" w:rsidP="009A2531">
      <w:pPr>
        <w:pStyle w:val="PL"/>
        <w:rPr>
          <w:lang w:val="en-US"/>
        </w:rPr>
      </w:pPr>
      <w:r w:rsidRPr="001A3F93">
        <w:rPr>
          <w:lang w:val="en-US"/>
        </w:rPr>
        <w:t xml:space="preserve">                '415':</w:t>
      </w:r>
    </w:p>
    <w:p w14:paraId="27FF4833" w14:textId="77777777" w:rsidR="009A2531" w:rsidRPr="001A3F93" w:rsidRDefault="009A2531" w:rsidP="009A2531">
      <w:pPr>
        <w:pStyle w:val="PL"/>
        <w:rPr>
          <w:lang w:val="en-US"/>
        </w:rPr>
      </w:pPr>
      <w:r w:rsidRPr="001A3F93">
        <w:rPr>
          <w:lang w:val="en-US"/>
        </w:rPr>
        <w:lastRenderedPageBreak/>
        <w:t xml:space="preserve">                  $ref: 'TS29571_CommonData.yaml#/components/responses/415'</w:t>
      </w:r>
    </w:p>
    <w:p w14:paraId="07819656" w14:textId="77777777" w:rsidR="009A2531" w:rsidRPr="001A3F93" w:rsidRDefault="009A2531" w:rsidP="009A2531">
      <w:pPr>
        <w:pStyle w:val="PL"/>
        <w:rPr>
          <w:lang w:val="en-US"/>
        </w:rPr>
      </w:pPr>
      <w:r w:rsidRPr="001A3F93">
        <w:rPr>
          <w:lang w:val="en-US"/>
        </w:rPr>
        <w:t xml:space="preserve">                '429':</w:t>
      </w:r>
    </w:p>
    <w:p w14:paraId="11711180" w14:textId="77777777" w:rsidR="009A2531" w:rsidRPr="001A3F93" w:rsidRDefault="009A2531" w:rsidP="009A2531">
      <w:pPr>
        <w:pStyle w:val="PL"/>
        <w:rPr>
          <w:lang w:val="en-US"/>
        </w:rPr>
      </w:pPr>
      <w:r w:rsidRPr="001A3F93">
        <w:rPr>
          <w:lang w:val="en-US"/>
        </w:rPr>
        <w:t xml:space="preserve">                  $ref: 'TS29571_CommonData.yaml#/components/responses/429'</w:t>
      </w:r>
    </w:p>
    <w:p w14:paraId="39B90E14" w14:textId="77777777" w:rsidR="009A2531" w:rsidRPr="001A3F93" w:rsidRDefault="009A2531" w:rsidP="009A2531">
      <w:pPr>
        <w:pStyle w:val="PL"/>
        <w:rPr>
          <w:lang w:val="en-US"/>
        </w:rPr>
      </w:pPr>
      <w:r w:rsidRPr="001A3F93">
        <w:rPr>
          <w:lang w:val="en-US"/>
        </w:rPr>
        <w:t xml:space="preserve">                '500':</w:t>
      </w:r>
    </w:p>
    <w:p w14:paraId="0B5DE00C" w14:textId="77777777" w:rsidR="009A2531" w:rsidRPr="001A3F93" w:rsidRDefault="009A2531" w:rsidP="009A2531">
      <w:pPr>
        <w:pStyle w:val="PL"/>
        <w:rPr>
          <w:lang w:val="en-US"/>
        </w:rPr>
      </w:pPr>
      <w:r w:rsidRPr="001A3F93">
        <w:rPr>
          <w:lang w:val="en-US"/>
        </w:rPr>
        <w:t xml:space="preserve">                  $ref: 'TS29571_CommonData.yaml#/components/responses/500'</w:t>
      </w:r>
    </w:p>
    <w:p w14:paraId="2B68EA7A" w14:textId="77777777" w:rsidR="009A2531" w:rsidRPr="001A3F93" w:rsidRDefault="009A2531" w:rsidP="009A2531">
      <w:pPr>
        <w:pStyle w:val="PL"/>
        <w:rPr>
          <w:lang w:val="en-US"/>
        </w:rPr>
      </w:pPr>
      <w:r w:rsidRPr="001A3F93">
        <w:rPr>
          <w:lang w:val="en-US"/>
        </w:rPr>
        <w:t xml:space="preserve">                '502':</w:t>
      </w:r>
    </w:p>
    <w:p w14:paraId="72F8140C" w14:textId="77777777" w:rsidR="009A2531" w:rsidRPr="001A3F93" w:rsidRDefault="009A2531" w:rsidP="009A2531">
      <w:pPr>
        <w:pStyle w:val="PL"/>
        <w:rPr>
          <w:lang w:val="en-US"/>
        </w:rPr>
      </w:pPr>
      <w:r w:rsidRPr="001A3F93">
        <w:rPr>
          <w:lang w:val="en-US"/>
        </w:rPr>
        <w:t xml:space="preserve">                  $ref: 'TS29571_CommonData.yaml#/components/responses/502'</w:t>
      </w:r>
    </w:p>
    <w:p w14:paraId="3226065F" w14:textId="77777777" w:rsidR="009A2531" w:rsidRPr="001A3F93" w:rsidRDefault="009A2531" w:rsidP="009A2531">
      <w:pPr>
        <w:pStyle w:val="PL"/>
        <w:rPr>
          <w:lang w:val="en-US"/>
        </w:rPr>
      </w:pPr>
      <w:r w:rsidRPr="001A3F93">
        <w:rPr>
          <w:lang w:val="en-US"/>
        </w:rPr>
        <w:t xml:space="preserve">                '503':</w:t>
      </w:r>
    </w:p>
    <w:p w14:paraId="77CF47A5" w14:textId="77777777" w:rsidR="009A2531" w:rsidRPr="001A3F93" w:rsidRDefault="009A2531" w:rsidP="009A2531">
      <w:pPr>
        <w:pStyle w:val="PL"/>
        <w:rPr>
          <w:lang w:val="en-US"/>
        </w:rPr>
      </w:pPr>
      <w:r w:rsidRPr="001A3F93">
        <w:rPr>
          <w:lang w:val="en-US"/>
        </w:rPr>
        <w:t xml:space="preserve">                  $ref: 'TS29571_CommonData.yaml#/components/responses/503'</w:t>
      </w:r>
    </w:p>
    <w:p w14:paraId="65FC7CAD" w14:textId="77777777" w:rsidR="009A2531" w:rsidRPr="001A3F93" w:rsidRDefault="009A2531" w:rsidP="009A2531">
      <w:pPr>
        <w:pStyle w:val="PL"/>
        <w:rPr>
          <w:lang w:val="en-US"/>
        </w:rPr>
      </w:pPr>
      <w:r w:rsidRPr="001A3F93">
        <w:rPr>
          <w:lang w:val="en-US"/>
        </w:rPr>
        <w:t xml:space="preserve">                default:</w:t>
      </w:r>
    </w:p>
    <w:p w14:paraId="2247DCE1" w14:textId="77777777" w:rsidR="009A2531" w:rsidRPr="001A3F93" w:rsidRDefault="009A2531" w:rsidP="009A2531">
      <w:pPr>
        <w:pStyle w:val="PL"/>
        <w:rPr>
          <w:lang w:val="en-US"/>
        </w:rPr>
      </w:pPr>
      <w:r w:rsidRPr="001A3F93">
        <w:rPr>
          <w:lang w:val="en-US"/>
        </w:rPr>
        <w:t xml:space="preserve">                  $ref: 'TS29571_CommonData.yaml#/components/responses/default'</w:t>
      </w:r>
    </w:p>
    <w:p w14:paraId="39F16A06" w14:textId="77777777" w:rsidR="009A2531" w:rsidRPr="001A3F93" w:rsidRDefault="009A2531" w:rsidP="009A2531">
      <w:pPr>
        <w:pStyle w:val="PL"/>
        <w:rPr>
          <w:lang w:val="en-US"/>
        </w:rPr>
      </w:pPr>
      <w:r w:rsidRPr="001A3F93">
        <w:rPr>
          <w:lang w:val="en-US"/>
        </w:rPr>
        <w:t xml:space="preserve">      responses:</w:t>
      </w:r>
    </w:p>
    <w:p w14:paraId="7D7D2A30" w14:textId="77777777" w:rsidR="009A2531" w:rsidRPr="001A3F93" w:rsidRDefault="009A2531" w:rsidP="009A2531">
      <w:pPr>
        <w:pStyle w:val="PL"/>
        <w:rPr>
          <w:lang w:val="en-US"/>
        </w:rPr>
      </w:pPr>
      <w:r w:rsidRPr="001A3F93">
        <w:rPr>
          <w:lang w:val="en-US"/>
        </w:rPr>
        <w:t xml:space="preserve">        '20</w:t>
      </w:r>
      <w:r>
        <w:rPr>
          <w:lang w:val="en-US"/>
        </w:rPr>
        <w:t>4</w:t>
      </w:r>
      <w:r w:rsidRPr="001A3F93">
        <w:rPr>
          <w:lang w:val="en-US"/>
        </w:rPr>
        <w:t>' : # Updated successfully</w:t>
      </w:r>
    </w:p>
    <w:p w14:paraId="45C8749D" w14:textId="77777777" w:rsidR="009A2531" w:rsidRPr="001A3F93" w:rsidRDefault="009A2531" w:rsidP="009A2531">
      <w:pPr>
        <w:pStyle w:val="PL"/>
        <w:rPr>
          <w:lang w:val="en-US"/>
        </w:rPr>
      </w:pPr>
      <w:r w:rsidRPr="001A3F93">
        <w:rPr>
          <w:lang w:val="en-US"/>
        </w:rPr>
        <w:t xml:space="preserve">          description: &gt;-</w:t>
      </w:r>
    </w:p>
    <w:p w14:paraId="362E8A92" w14:textId="77777777" w:rsidR="009A2531" w:rsidRPr="001A3F93" w:rsidRDefault="009A2531" w:rsidP="009A2531">
      <w:pPr>
        <w:pStyle w:val="PL"/>
        <w:rPr>
          <w:lang w:val="en-US"/>
        </w:rPr>
      </w:pPr>
      <w:r w:rsidRPr="001A3F93">
        <w:rPr>
          <w:lang w:val="en-US"/>
        </w:rPr>
        <w:t xml:space="preserve">            Successful case. The record has been successfully updated and no return is expected.</w:t>
      </w:r>
    </w:p>
    <w:p w14:paraId="3286CD38" w14:textId="77777777" w:rsidR="009A2531" w:rsidRPr="001A3F93" w:rsidRDefault="009A2531" w:rsidP="009A2531">
      <w:pPr>
        <w:pStyle w:val="PL"/>
        <w:rPr>
          <w:lang w:val="en-US"/>
        </w:rPr>
      </w:pPr>
      <w:r w:rsidRPr="001A3F93">
        <w:rPr>
          <w:lang w:val="en-US"/>
        </w:rPr>
        <w:t xml:space="preserve">          headers:</w:t>
      </w:r>
    </w:p>
    <w:p w14:paraId="787BB070" w14:textId="77777777" w:rsidR="009A2531" w:rsidRPr="001A3F93" w:rsidRDefault="009A2531" w:rsidP="009A2531">
      <w:pPr>
        <w:pStyle w:val="PL"/>
        <w:rPr>
          <w:lang w:val="en-US"/>
        </w:rPr>
      </w:pPr>
      <w:r w:rsidRPr="001A3F93">
        <w:rPr>
          <w:lang w:val="en-US"/>
        </w:rPr>
        <w:t xml:space="preserve">            Cache-Control:</w:t>
      </w:r>
    </w:p>
    <w:p w14:paraId="3C2CA363" w14:textId="77777777" w:rsidR="009A2531" w:rsidRPr="001A3F93" w:rsidRDefault="009A2531" w:rsidP="009A2531">
      <w:pPr>
        <w:pStyle w:val="PL"/>
        <w:rPr>
          <w:lang w:val="en-US"/>
        </w:rPr>
      </w:pPr>
      <w:r w:rsidRPr="001A3F93">
        <w:rPr>
          <w:lang w:val="en-US"/>
        </w:rPr>
        <w:t xml:space="preserve">              $ref: '#/components/headers/Cache-Control'</w:t>
      </w:r>
    </w:p>
    <w:p w14:paraId="1784D99F" w14:textId="77777777" w:rsidR="009A2531" w:rsidRPr="001A3F93" w:rsidRDefault="009A2531" w:rsidP="009A2531">
      <w:pPr>
        <w:pStyle w:val="PL"/>
        <w:rPr>
          <w:lang w:val="en-US"/>
        </w:rPr>
      </w:pPr>
      <w:r w:rsidRPr="001A3F93">
        <w:rPr>
          <w:lang w:val="en-US"/>
        </w:rPr>
        <w:t xml:space="preserve">            ETag:</w:t>
      </w:r>
    </w:p>
    <w:p w14:paraId="5E9D5545" w14:textId="77777777" w:rsidR="009A2531" w:rsidRPr="001A3F93" w:rsidRDefault="009A2531" w:rsidP="009A2531">
      <w:pPr>
        <w:pStyle w:val="PL"/>
        <w:rPr>
          <w:lang w:val="en-US"/>
        </w:rPr>
      </w:pPr>
      <w:r w:rsidRPr="001A3F93">
        <w:rPr>
          <w:lang w:val="en-US"/>
        </w:rPr>
        <w:t xml:space="preserve">              $ref: '#/components/headers/ETag'</w:t>
      </w:r>
    </w:p>
    <w:p w14:paraId="54DD0DDC" w14:textId="77777777" w:rsidR="009A2531" w:rsidRPr="001A3F93" w:rsidRDefault="009A2531" w:rsidP="009A2531">
      <w:pPr>
        <w:pStyle w:val="PL"/>
        <w:rPr>
          <w:lang w:val="en-US"/>
        </w:rPr>
      </w:pPr>
      <w:r w:rsidRPr="001A3F93">
        <w:rPr>
          <w:lang w:val="en-US"/>
        </w:rPr>
        <w:t xml:space="preserve">            Last-Modified:</w:t>
      </w:r>
    </w:p>
    <w:p w14:paraId="3F6989F0" w14:textId="77777777" w:rsidR="009A2531" w:rsidRPr="001A3F93" w:rsidRDefault="009A2531" w:rsidP="009A2531">
      <w:pPr>
        <w:pStyle w:val="PL"/>
        <w:rPr>
          <w:lang w:val="en-US"/>
        </w:rPr>
      </w:pPr>
      <w:r w:rsidRPr="001A3F93">
        <w:rPr>
          <w:lang w:val="en-US"/>
        </w:rPr>
        <w:t xml:space="preserve">              $ref: '#/components/headers/Last-Modified'</w:t>
      </w:r>
    </w:p>
    <w:p w14:paraId="4EDD8DEF" w14:textId="77777777" w:rsidR="009A2531" w:rsidRPr="001A3F93" w:rsidRDefault="009A2531" w:rsidP="009A2531">
      <w:pPr>
        <w:pStyle w:val="PL"/>
        <w:rPr>
          <w:lang w:val="en-US"/>
        </w:rPr>
      </w:pPr>
      <w:r w:rsidRPr="001A3F93">
        <w:rPr>
          <w:lang w:val="en-US"/>
        </w:rPr>
        <w:t xml:space="preserve">        '304':</w:t>
      </w:r>
    </w:p>
    <w:p w14:paraId="249AEA2F" w14:textId="77777777" w:rsidR="009A2531" w:rsidRPr="001A3F93" w:rsidRDefault="009A2531" w:rsidP="009A2531">
      <w:pPr>
        <w:pStyle w:val="PL"/>
        <w:rPr>
          <w:lang w:val="en-US"/>
        </w:rPr>
      </w:pPr>
      <w:r w:rsidRPr="001A3F93">
        <w:rPr>
          <w:lang w:val="en-US"/>
        </w:rPr>
        <w:t xml:space="preserve">          $ref: '#/components/responses/304'</w:t>
      </w:r>
    </w:p>
    <w:p w14:paraId="6616D72D" w14:textId="77777777" w:rsidR="009A2531" w:rsidRPr="001A3F93" w:rsidRDefault="009A2531" w:rsidP="009A2531">
      <w:pPr>
        <w:pStyle w:val="PL"/>
        <w:rPr>
          <w:lang w:val="en-US"/>
        </w:rPr>
      </w:pPr>
      <w:r w:rsidRPr="001A3F93">
        <w:rPr>
          <w:lang w:val="en-US"/>
        </w:rPr>
        <w:t xml:space="preserve">        '400':</w:t>
      </w:r>
    </w:p>
    <w:p w14:paraId="1549CBD7" w14:textId="77777777" w:rsidR="009A2531" w:rsidRPr="001A3F93" w:rsidRDefault="009A2531" w:rsidP="009A2531">
      <w:pPr>
        <w:pStyle w:val="PL"/>
        <w:rPr>
          <w:lang w:val="en-US"/>
        </w:rPr>
      </w:pPr>
      <w:r w:rsidRPr="001A3F93">
        <w:rPr>
          <w:lang w:val="en-US"/>
        </w:rPr>
        <w:t xml:space="preserve">          $ref: 'TS29571_CommonData.yaml#/components/responses/400'</w:t>
      </w:r>
    </w:p>
    <w:p w14:paraId="4B1DBF90" w14:textId="77777777" w:rsidR="009A2531" w:rsidRPr="001A3F93" w:rsidRDefault="009A2531" w:rsidP="009A2531">
      <w:pPr>
        <w:pStyle w:val="PL"/>
        <w:rPr>
          <w:lang w:val="en-US"/>
        </w:rPr>
      </w:pPr>
      <w:r w:rsidRPr="001A3F93">
        <w:rPr>
          <w:lang w:val="en-US"/>
        </w:rPr>
        <w:t xml:space="preserve">        '401':</w:t>
      </w:r>
    </w:p>
    <w:p w14:paraId="4F4AC397" w14:textId="77777777" w:rsidR="009A2531" w:rsidRPr="001A3F93" w:rsidRDefault="009A2531" w:rsidP="009A2531">
      <w:pPr>
        <w:pStyle w:val="PL"/>
        <w:rPr>
          <w:lang w:val="en-US"/>
        </w:rPr>
      </w:pPr>
      <w:r w:rsidRPr="001A3F93">
        <w:rPr>
          <w:lang w:val="en-US"/>
        </w:rPr>
        <w:t xml:space="preserve">          $ref: 'TS29571_CommonData.yaml#/components/responses/401'</w:t>
      </w:r>
    </w:p>
    <w:p w14:paraId="023E4E40" w14:textId="77777777" w:rsidR="009A2531" w:rsidRPr="001A3F93" w:rsidRDefault="009A2531" w:rsidP="009A2531">
      <w:pPr>
        <w:pStyle w:val="PL"/>
        <w:rPr>
          <w:lang w:val="en-US"/>
        </w:rPr>
      </w:pPr>
      <w:r w:rsidRPr="001A3F93">
        <w:rPr>
          <w:lang w:val="en-US"/>
        </w:rPr>
        <w:t xml:space="preserve">        '403':</w:t>
      </w:r>
    </w:p>
    <w:p w14:paraId="2B4CB149" w14:textId="77777777" w:rsidR="009A2531" w:rsidRPr="001A3F93" w:rsidRDefault="009A2531" w:rsidP="009A2531">
      <w:pPr>
        <w:pStyle w:val="PL"/>
        <w:rPr>
          <w:lang w:val="en-US"/>
        </w:rPr>
      </w:pPr>
      <w:r w:rsidRPr="001A3F93">
        <w:rPr>
          <w:lang w:val="en-US"/>
        </w:rPr>
        <w:t xml:space="preserve">          $ref: 'TS29571_CommonData.yaml#/components/responses/403'</w:t>
      </w:r>
    </w:p>
    <w:p w14:paraId="383A14AA" w14:textId="77777777" w:rsidR="009A2531" w:rsidRPr="001A3F93" w:rsidRDefault="009A2531" w:rsidP="009A2531">
      <w:pPr>
        <w:pStyle w:val="PL"/>
        <w:rPr>
          <w:lang w:val="en-US"/>
        </w:rPr>
      </w:pPr>
      <w:r w:rsidRPr="001A3F93">
        <w:rPr>
          <w:lang w:val="en-US"/>
        </w:rPr>
        <w:t xml:space="preserve">        '404':</w:t>
      </w:r>
    </w:p>
    <w:p w14:paraId="273791C1" w14:textId="77777777" w:rsidR="009A2531" w:rsidRPr="001A3F93" w:rsidRDefault="009A2531" w:rsidP="009A2531">
      <w:pPr>
        <w:pStyle w:val="PL"/>
        <w:rPr>
          <w:lang w:val="en-US"/>
        </w:rPr>
      </w:pPr>
      <w:r w:rsidRPr="001A3F93">
        <w:rPr>
          <w:lang w:val="en-US"/>
        </w:rPr>
        <w:t xml:space="preserve">          $ref: 'TS29571_CommonData.yaml#/components/responses/404'</w:t>
      </w:r>
    </w:p>
    <w:p w14:paraId="19DF6458" w14:textId="77777777" w:rsidR="009A2531" w:rsidRPr="001A3F93" w:rsidRDefault="009A2531" w:rsidP="009A2531">
      <w:pPr>
        <w:pStyle w:val="PL"/>
        <w:rPr>
          <w:lang w:val="en-US"/>
        </w:rPr>
      </w:pPr>
      <w:r w:rsidRPr="001A3F93">
        <w:rPr>
          <w:lang w:val="en-US"/>
        </w:rPr>
        <w:t xml:space="preserve">        '408':</w:t>
      </w:r>
    </w:p>
    <w:p w14:paraId="2A194588" w14:textId="77777777" w:rsidR="009A2531" w:rsidRPr="001A3F93" w:rsidRDefault="009A2531" w:rsidP="009A2531">
      <w:pPr>
        <w:pStyle w:val="PL"/>
        <w:rPr>
          <w:lang w:val="en-US"/>
        </w:rPr>
      </w:pPr>
      <w:r w:rsidRPr="001A3F93">
        <w:rPr>
          <w:lang w:val="en-US"/>
        </w:rPr>
        <w:t xml:space="preserve">          $ref: 'TS29571_CommonData.yaml#/components/responses/408'</w:t>
      </w:r>
    </w:p>
    <w:p w14:paraId="268D49C6" w14:textId="77777777" w:rsidR="009A2531" w:rsidRPr="001A3F93" w:rsidRDefault="009A2531" w:rsidP="009A2531">
      <w:pPr>
        <w:pStyle w:val="PL"/>
        <w:rPr>
          <w:lang w:val="en-US"/>
        </w:rPr>
      </w:pPr>
      <w:r w:rsidRPr="001A3F93">
        <w:rPr>
          <w:lang w:val="en-US"/>
        </w:rPr>
        <w:t xml:space="preserve">        '409': </w:t>
      </w:r>
    </w:p>
    <w:p w14:paraId="155402D4" w14:textId="77777777" w:rsidR="009A2531" w:rsidRPr="001A3F93" w:rsidRDefault="009A2531" w:rsidP="009A2531">
      <w:pPr>
        <w:pStyle w:val="PL"/>
        <w:rPr>
          <w:lang w:val="en-US"/>
        </w:rPr>
      </w:pPr>
      <w:r w:rsidRPr="001A3F93">
        <w:rPr>
          <w:lang w:val="en-US"/>
        </w:rPr>
        <w:t xml:space="preserve">          $ref: '#/components/responses/409'</w:t>
      </w:r>
    </w:p>
    <w:p w14:paraId="52FD46F2" w14:textId="77777777" w:rsidR="009A2531" w:rsidRPr="001A3F93" w:rsidRDefault="009A2531" w:rsidP="009A2531">
      <w:pPr>
        <w:pStyle w:val="PL"/>
        <w:rPr>
          <w:lang w:val="en-US"/>
        </w:rPr>
      </w:pPr>
      <w:r w:rsidRPr="001A3F93">
        <w:rPr>
          <w:lang w:val="en-US"/>
        </w:rPr>
        <w:t xml:space="preserve">        '411':</w:t>
      </w:r>
    </w:p>
    <w:p w14:paraId="59979A23" w14:textId="77777777" w:rsidR="009A2531" w:rsidRPr="001A3F93" w:rsidRDefault="009A2531" w:rsidP="009A2531">
      <w:pPr>
        <w:pStyle w:val="PL"/>
        <w:rPr>
          <w:lang w:val="en-US"/>
        </w:rPr>
      </w:pPr>
      <w:r w:rsidRPr="001A3F93">
        <w:rPr>
          <w:lang w:val="en-US"/>
        </w:rPr>
        <w:t xml:space="preserve">          $ref: 'TS29571_CommonData.yaml#/components/responses/411'</w:t>
      </w:r>
    </w:p>
    <w:p w14:paraId="280123F5" w14:textId="77777777" w:rsidR="009A2531" w:rsidRPr="001A3F93" w:rsidRDefault="009A2531" w:rsidP="009A2531">
      <w:pPr>
        <w:pStyle w:val="PL"/>
        <w:rPr>
          <w:lang w:val="en-US"/>
        </w:rPr>
      </w:pPr>
      <w:r w:rsidRPr="001A3F93">
        <w:rPr>
          <w:lang w:val="en-US"/>
        </w:rPr>
        <w:t xml:space="preserve">        '412':</w:t>
      </w:r>
    </w:p>
    <w:p w14:paraId="4ECD2F6A" w14:textId="77777777" w:rsidR="009A2531" w:rsidRPr="001A3F93" w:rsidRDefault="009A2531" w:rsidP="009A2531">
      <w:pPr>
        <w:pStyle w:val="PL"/>
        <w:rPr>
          <w:lang w:val="en-US"/>
        </w:rPr>
      </w:pPr>
      <w:r w:rsidRPr="001A3F93">
        <w:rPr>
          <w:lang w:val="en-US"/>
        </w:rPr>
        <w:t xml:space="preserve">          $ref: '#/components/responses/4</w:t>
      </w:r>
      <w:r>
        <w:rPr>
          <w:lang w:val="en-US"/>
        </w:rPr>
        <w:t>12</w:t>
      </w:r>
      <w:r w:rsidRPr="001A3F93">
        <w:rPr>
          <w:lang w:val="en-US"/>
        </w:rPr>
        <w:t>'</w:t>
      </w:r>
    </w:p>
    <w:p w14:paraId="30A0E54D" w14:textId="77777777" w:rsidR="009A2531" w:rsidRPr="001A3F93" w:rsidRDefault="009A2531" w:rsidP="009A2531">
      <w:pPr>
        <w:pStyle w:val="PL"/>
        <w:rPr>
          <w:lang w:val="en-US"/>
        </w:rPr>
      </w:pPr>
      <w:r w:rsidRPr="001A3F93">
        <w:rPr>
          <w:lang w:val="en-US"/>
        </w:rPr>
        <w:t xml:space="preserve">        '413':</w:t>
      </w:r>
    </w:p>
    <w:p w14:paraId="2789951D" w14:textId="77777777" w:rsidR="009A2531" w:rsidRPr="001A3F93" w:rsidRDefault="009A2531" w:rsidP="009A2531">
      <w:pPr>
        <w:pStyle w:val="PL"/>
        <w:rPr>
          <w:lang w:val="en-US"/>
        </w:rPr>
      </w:pPr>
      <w:r w:rsidRPr="001A3F93">
        <w:rPr>
          <w:lang w:val="en-US"/>
        </w:rPr>
        <w:t xml:space="preserve">          $ref: 'TS29571_CommonData.yaml#/components/responses/413'</w:t>
      </w:r>
    </w:p>
    <w:p w14:paraId="642A40B7" w14:textId="77777777" w:rsidR="009A2531" w:rsidRPr="001A3F93" w:rsidRDefault="009A2531" w:rsidP="009A2531">
      <w:pPr>
        <w:pStyle w:val="PL"/>
        <w:rPr>
          <w:lang w:val="en-US"/>
        </w:rPr>
      </w:pPr>
      <w:r w:rsidRPr="001A3F93">
        <w:rPr>
          <w:lang w:val="en-US"/>
        </w:rPr>
        <w:t xml:space="preserve">        '415':</w:t>
      </w:r>
    </w:p>
    <w:p w14:paraId="44019BC0" w14:textId="77777777" w:rsidR="009A2531" w:rsidRPr="001A3F93" w:rsidRDefault="009A2531" w:rsidP="009A2531">
      <w:pPr>
        <w:pStyle w:val="PL"/>
        <w:rPr>
          <w:lang w:val="en-US"/>
        </w:rPr>
      </w:pPr>
      <w:r w:rsidRPr="001A3F93">
        <w:rPr>
          <w:lang w:val="en-US"/>
        </w:rPr>
        <w:t xml:space="preserve">          $ref: 'TS29571_CommonData.yaml#/components/responses/415'</w:t>
      </w:r>
    </w:p>
    <w:p w14:paraId="0CC0E47A" w14:textId="77777777" w:rsidR="009A2531" w:rsidRPr="001A3F93" w:rsidRDefault="009A2531" w:rsidP="009A2531">
      <w:pPr>
        <w:pStyle w:val="PL"/>
        <w:rPr>
          <w:lang w:val="en-US"/>
        </w:rPr>
      </w:pPr>
      <w:r w:rsidRPr="001A3F93">
        <w:rPr>
          <w:lang w:val="en-US"/>
        </w:rPr>
        <w:t xml:space="preserve">        '422': # One or more instructions could not be applied. Record is not modified</w:t>
      </w:r>
    </w:p>
    <w:p w14:paraId="5F09D9FC" w14:textId="77777777" w:rsidR="009A2531" w:rsidRPr="001A3F93" w:rsidRDefault="009A2531" w:rsidP="009A2531">
      <w:pPr>
        <w:pStyle w:val="PL"/>
        <w:rPr>
          <w:lang w:val="en-US"/>
        </w:rPr>
      </w:pPr>
      <w:r w:rsidRPr="001A3F93">
        <w:rPr>
          <w:lang w:val="en-US"/>
        </w:rPr>
        <w:t xml:space="preserve">          description: &gt;-</w:t>
      </w:r>
    </w:p>
    <w:p w14:paraId="17FC8532" w14:textId="77777777" w:rsidR="009A2531" w:rsidRPr="001A3F93" w:rsidRDefault="009A2531" w:rsidP="009A2531">
      <w:pPr>
        <w:pStyle w:val="PL"/>
        <w:rPr>
          <w:lang w:val="en-US"/>
        </w:rPr>
      </w:pPr>
      <w:r w:rsidRPr="001A3F93">
        <w:rPr>
          <w:lang w:val="en-US"/>
        </w:rPr>
        <w:t xml:space="preserve">            If one or more modification instructions cannot be applied, no changes shall be made to record, the execution report is returned.</w:t>
      </w:r>
    </w:p>
    <w:p w14:paraId="4D8E912D" w14:textId="77777777" w:rsidR="009A2531" w:rsidRPr="001A3F93" w:rsidRDefault="009A2531" w:rsidP="009A2531">
      <w:pPr>
        <w:pStyle w:val="PL"/>
        <w:rPr>
          <w:lang w:val="en-US"/>
        </w:rPr>
      </w:pPr>
      <w:r w:rsidRPr="001A3F93">
        <w:rPr>
          <w:lang w:val="en-US"/>
        </w:rPr>
        <w:t xml:space="preserve">          content:</w:t>
      </w:r>
    </w:p>
    <w:p w14:paraId="71644628" w14:textId="77777777" w:rsidR="009A2531" w:rsidRPr="001A3F93" w:rsidRDefault="009A2531" w:rsidP="009A2531">
      <w:pPr>
        <w:pStyle w:val="PL"/>
        <w:rPr>
          <w:lang w:val="en-US"/>
        </w:rPr>
      </w:pPr>
      <w:r w:rsidRPr="001A3F93">
        <w:rPr>
          <w:lang w:val="en-US"/>
        </w:rPr>
        <w:t xml:space="preserve">            application/json:</w:t>
      </w:r>
    </w:p>
    <w:p w14:paraId="2EE4726E" w14:textId="77777777" w:rsidR="009A2531" w:rsidRPr="001A3F93" w:rsidRDefault="009A2531" w:rsidP="009A2531">
      <w:pPr>
        <w:pStyle w:val="PL"/>
        <w:rPr>
          <w:lang w:val="en-US"/>
        </w:rPr>
      </w:pPr>
      <w:r w:rsidRPr="001A3F93">
        <w:rPr>
          <w:lang w:val="en-US"/>
        </w:rPr>
        <w:t xml:space="preserve">              example:</w:t>
      </w:r>
    </w:p>
    <w:p w14:paraId="0D06B038" w14:textId="77777777" w:rsidR="009A2531" w:rsidRPr="001A3F93" w:rsidRDefault="009A2531" w:rsidP="009A2531">
      <w:pPr>
        <w:pStyle w:val="PL"/>
        <w:rPr>
          <w:lang w:val="en-US"/>
        </w:rPr>
      </w:pPr>
      <w:r w:rsidRPr="001A3F93">
        <w:rPr>
          <w:lang w:val="en-US"/>
        </w:rPr>
        <w:t xml:space="preserve">              schema:</w:t>
      </w:r>
    </w:p>
    <w:p w14:paraId="54A3080B" w14:textId="77777777" w:rsidR="009A2531" w:rsidRPr="001A3F93" w:rsidRDefault="009A2531" w:rsidP="009A2531">
      <w:pPr>
        <w:pStyle w:val="PL"/>
        <w:rPr>
          <w:lang w:val="en-US"/>
        </w:rPr>
      </w:pPr>
      <w:r w:rsidRPr="001A3F93">
        <w:rPr>
          <w:lang w:val="en-US"/>
        </w:rPr>
        <w:t xml:space="preserve">                $ref: 'TS29571_CommonData.yaml#/components/schemas/PatchResult'</w:t>
      </w:r>
    </w:p>
    <w:p w14:paraId="0D787494" w14:textId="77777777" w:rsidR="009A2531" w:rsidRPr="001A3F93" w:rsidRDefault="009A2531" w:rsidP="009A2531">
      <w:pPr>
        <w:pStyle w:val="PL"/>
        <w:rPr>
          <w:lang w:val="en-US"/>
        </w:rPr>
      </w:pPr>
      <w:r w:rsidRPr="001A3F93">
        <w:rPr>
          <w:lang w:val="en-US"/>
        </w:rPr>
        <w:t xml:space="preserve">        '429':</w:t>
      </w:r>
    </w:p>
    <w:p w14:paraId="611CF86D" w14:textId="77777777" w:rsidR="009A2531" w:rsidRPr="001A3F93" w:rsidRDefault="009A2531" w:rsidP="009A2531">
      <w:pPr>
        <w:pStyle w:val="PL"/>
        <w:rPr>
          <w:lang w:val="en-US"/>
        </w:rPr>
      </w:pPr>
      <w:r w:rsidRPr="001A3F93">
        <w:rPr>
          <w:lang w:val="en-US"/>
        </w:rPr>
        <w:t xml:space="preserve">          $ref: 'TS29571_CommonData.yaml#/components/responses/429'</w:t>
      </w:r>
    </w:p>
    <w:p w14:paraId="2F736350" w14:textId="77777777" w:rsidR="009A2531" w:rsidRPr="001A3F93" w:rsidRDefault="009A2531" w:rsidP="009A2531">
      <w:pPr>
        <w:pStyle w:val="PL"/>
        <w:rPr>
          <w:lang w:val="en-US"/>
        </w:rPr>
      </w:pPr>
      <w:r w:rsidRPr="001A3F93">
        <w:rPr>
          <w:lang w:val="en-US"/>
        </w:rPr>
        <w:t xml:space="preserve">        '500':</w:t>
      </w:r>
    </w:p>
    <w:p w14:paraId="78B5B53F" w14:textId="77777777" w:rsidR="009A2531" w:rsidRPr="001A3F93" w:rsidRDefault="009A2531" w:rsidP="009A2531">
      <w:pPr>
        <w:pStyle w:val="PL"/>
        <w:rPr>
          <w:lang w:val="en-US"/>
        </w:rPr>
      </w:pPr>
      <w:r w:rsidRPr="001A3F93">
        <w:rPr>
          <w:lang w:val="en-US"/>
        </w:rPr>
        <w:t xml:space="preserve">          $ref: 'TS29571_CommonData.yaml#/components/responses/500'</w:t>
      </w:r>
    </w:p>
    <w:p w14:paraId="6DF73323" w14:textId="77777777" w:rsidR="009A2531" w:rsidRPr="001A3F93" w:rsidRDefault="009A2531" w:rsidP="009A2531">
      <w:pPr>
        <w:pStyle w:val="PL"/>
        <w:rPr>
          <w:lang w:val="en-US"/>
        </w:rPr>
      </w:pPr>
      <w:r w:rsidRPr="001A3F93">
        <w:rPr>
          <w:lang w:val="en-US"/>
        </w:rPr>
        <w:t xml:space="preserve">        '502':</w:t>
      </w:r>
    </w:p>
    <w:p w14:paraId="3F71AC4B" w14:textId="77777777" w:rsidR="009A2531" w:rsidRPr="001A3F93" w:rsidRDefault="009A2531" w:rsidP="009A2531">
      <w:pPr>
        <w:pStyle w:val="PL"/>
        <w:rPr>
          <w:lang w:val="en-US"/>
        </w:rPr>
      </w:pPr>
      <w:r w:rsidRPr="001A3F93">
        <w:rPr>
          <w:lang w:val="en-US"/>
        </w:rPr>
        <w:t xml:space="preserve">          $ref: 'TS29571_CommonData.yaml#/components/responses/502'</w:t>
      </w:r>
    </w:p>
    <w:p w14:paraId="06EB865A" w14:textId="77777777" w:rsidR="009A2531" w:rsidRPr="001A3F93" w:rsidRDefault="009A2531" w:rsidP="009A2531">
      <w:pPr>
        <w:pStyle w:val="PL"/>
        <w:rPr>
          <w:lang w:val="en-US"/>
        </w:rPr>
      </w:pPr>
      <w:r w:rsidRPr="001A3F93">
        <w:rPr>
          <w:lang w:val="en-US"/>
        </w:rPr>
        <w:t xml:space="preserve">        '503':</w:t>
      </w:r>
    </w:p>
    <w:p w14:paraId="148DDAA7" w14:textId="77777777" w:rsidR="009A2531" w:rsidRPr="001A3F93" w:rsidRDefault="009A2531" w:rsidP="009A2531">
      <w:pPr>
        <w:pStyle w:val="PL"/>
        <w:rPr>
          <w:lang w:val="en-US"/>
        </w:rPr>
      </w:pPr>
      <w:r w:rsidRPr="001A3F93">
        <w:rPr>
          <w:lang w:val="en-US"/>
        </w:rPr>
        <w:t xml:space="preserve">          $ref: 'TS29571_CommonData.yaml#/components/responses/503'</w:t>
      </w:r>
    </w:p>
    <w:p w14:paraId="2109F5BD" w14:textId="77777777" w:rsidR="009A2531" w:rsidRPr="001A3F93" w:rsidRDefault="009A2531" w:rsidP="009A2531">
      <w:pPr>
        <w:pStyle w:val="PL"/>
        <w:rPr>
          <w:lang w:val="en-US"/>
        </w:rPr>
      </w:pPr>
      <w:r w:rsidRPr="001A3F93">
        <w:rPr>
          <w:lang w:val="en-US"/>
        </w:rPr>
        <w:t xml:space="preserve">        default:</w:t>
      </w:r>
    </w:p>
    <w:p w14:paraId="16250890" w14:textId="77777777" w:rsidR="009A2531" w:rsidRPr="00616F0C" w:rsidRDefault="009A2531" w:rsidP="009A2531">
      <w:pPr>
        <w:pStyle w:val="PL"/>
        <w:rPr>
          <w:lang w:val="en-US"/>
        </w:rPr>
      </w:pPr>
      <w:r w:rsidRPr="001A3F93">
        <w:rPr>
          <w:lang w:val="en-US"/>
        </w:rPr>
        <w:t xml:space="preserve">          $ref: 'TS29571_CommonData.yaml#/components/responses/default'</w:t>
      </w:r>
    </w:p>
    <w:p w14:paraId="25C638EE" w14:textId="77777777" w:rsidR="009A2531" w:rsidRDefault="009A2531" w:rsidP="009A2531">
      <w:pPr>
        <w:pStyle w:val="PL"/>
        <w:rPr>
          <w:lang w:val="en-US"/>
        </w:rPr>
      </w:pP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6741D950" w14:textId="77777777" w:rsidR="00133BE2" w:rsidRDefault="00133BE2" w:rsidP="00133BE2">
      <w:pPr>
        <w:pStyle w:val="PL"/>
      </w:pPr>
      <w:r>
        <w:t xml:space="preserve">      security:</w:t>
      </w:r>
    </w:p>
    <w:p w14:paraId="643AC5AD" w14:textId="77777777" w:rsidR="00133BE2" w:rsidRDefault="00133BE2" w:rsidP="00133BE2">
      <w:pPr>
        <w:pStyle w:val="PL"/>
      </w:pPr>
      <w:r>
        <w:t xml:space="preserve">        - {}</w:t>
      </w:r>
    </w:p>
    <w:p w14:paraId="3DBE621A" w14:textId="77777777" w:rsidR="00133BE2" w:rsidRDefault="00133BE2" w:rsidP="00133BE2">
      <w:pPr>
        <w:pStyle w:val="PL"/>
      </w:pPr>
      <w:r>
        <w:t xml:space="preserve">        - oAuth2ClientCredentials:</w:t>
      </w:r>
    </w:p>
    <w:p w14:paraId="4BC65AA2" w14:textId="77777777" w:rsidR="00133BE2" w:rsidRDefault="00133BE2" w:rsidP="00133BE2">
      <w:pPr>
        <w:pStyle w:val="PL"/>
      </w:pPr>
      <w:r>
        <w:t xml:space="preserve">          - nudsf-dr</w:t>
      </w:r>
    </w:p>
    <w:p w14:paraId="138FD4DE" w14:textId="77777777" w:rsidR="00133BE2" w:rsidRDefault="00133BE2" w:rsidP="00133BE2">
      <w:pPr>
        <w:pStyle w:val="PL"/>
      </w:pPr>
      <w:r>
        <w:t xml:space="preserve">        - oAuth2ClientCredentials:</w:t>
      </w:r>
    </w:p>
    <w:p w14:paraId="0FE5FE3A" w14:textId="77777777" w:rsidR="00133BE2" w:rsidRDefault="00133BE2" w:rsidP="00133BE2">
      <w:pPr>
        <w:pStyle w:val="PL"/>
      </w:pPr>
      <w:r>
        <w:t xml:space="preserve">          - nudsf-dr</w:t>
      </w:r>
    </w:p>
    <w:p w14:paraId="0556A5AE" w14:textId="77777777" w:rsidR="00133BE2" w:rsidRDefault="00133BE2" w:rsidP="00133BE2">
      <w:pPr>
        <w:pStyle w:val="PL"/>
      </w:pPr>
      <w:r>
        <w:t xml:space="preserve">          - nudsf-dr:record:modify</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lastRenderedPageBreak/>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5A23257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t xml:space="preserve">          $ref: '#/components/responses/RecordBody'</w:t>
      </w:r>
    </w:p>
    <w:p w14:paraId="65695820"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1566B42C"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309B345D"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4D34A6A8"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77777777"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lastRenderedPageBreak/>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0924EFD2" w14:textId="77777777" w:rsidR="00133BE2" w:rsidRDefault="00133BE2" w:rsidP="00133BE2">
      <w:pPr>
        <w:pStyle w:val="PL"/>
      </w:pPr>
      <w:r>
        <w:t xml:space="preserve">      security:</w:t>
      </w:r>
    </w:p>
    <w:p w14:paraId="6910F911" w14:textId="77777777" w:rsidR="00133BE2" w:rsidRDefault="00133BE2" w:rsidP="00133BE2">
      <w:pPr>
        <w:pStyle w:val="PL"/>
      </w:pPr>
      <w:r>
        <w:t xml:space="preserve">        - {}</w:t>
      </w:r>
    </w:p>
    <w:p w14:paraId="4B3000B4" w14:textId="77777777" w:rsidR="00133BE2" w:rsidRDefault="00133BE2" w:rsidP="00133BE2">
      <w:pPr>
        <w:pStyle w:val="PL"/>
      </w:pPr>
      <w:r>
        <w:t xml:space="preserve">        - oAuth2ClientCredentials:</w:t>
      </w:r>
    </w:p>
    <w:p w14:paraId="0B97D914" w14:textId="77777777" w:rsidR="00133BE2" w:rsidRDefault="00133BE2" w:rsidP="00133BE2">
      <w:pPr>
        <w:pStyle w:val="PL"/>
      </w:pPr>
      <w:r>
        <w:t xml:space="preserve">          - nudsf-dr</w:t>
      </w:r>
    </w:p>
    <w:p w14:paraId="5B6F8604" w14:textId="77777777" w:rsidR="00133BE2" w:rsidRDefault="00133BE2" w:rsidP="00133BE2">
      <w:pPr>
        <w:pStyle w:val="PL"/>
      </w:pPr>
      <w:r>
        <w:t xml:space="preserve">        - oAuth2ClientCredentials:</w:t>
      </w:r>
    </w:p>
    <w:p w14:paraId="607538AB" w14:textId="77777777" w:rsidR="00133BE2" w:rsidRDefault="00133BE2" w:rsidP="00133BE2">
      <w:pPr>
        <w:pStyle w:val="PL"/>
      </w:pPr>
      <w:r>
        <w:t xml:space="preserve">          - nudsf-dr</w:t>
      </w:r>
    </w:p>
    <w:p w14:paraId="0C0BE392" w14:textId="77777777" w:rsidR="00133BE2" w:rsidRDefault="00133BE2" w:rsidP="00133BE2">
      <w:pPr>
        <w:pStyle w:val="PL"/>
      </w:pPr>
      <w:r>
        <w:t xml:space="preserve">          - nudsf-dr:record-meta:read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5104DEAA"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0239504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52C1538F" w14:textId="77777777" w:rsidR="000E46C7" w:rsidRPr="00616F0C" w:rsidRDefault="000E46C7" w:rsidP="000E46C7">
      <w:pPr>
        <w:pStyle w:val="PL"/>
        <w:rPr>
          <w:lang w:val="en-US"/>
        </w:rPr>
      </w:pPr>
      <w:r w:rsidRPr="00616F0C">
        <w:rPr>
          <w:lang w:val="en-US"/>
        </w:rPr>
        <w:t xml:space="preserve">        '406':</w:t>
      </w:r>
    </w:p>
    <w:p w14:paraId="5DAF706F" w14:textId="77777777" w:rsidR="000E46C7" w:rsidRPr="00616F0C" w:rsidRDefault="000E46C7" w:rsidP="000E46C7">
      <w:pPr>
        <w:pStyle w:val="PL"/>
        <w:rPr>
          <w:lang w:val="en-US"/>
        </w:rPr>
      </w:pPr>
      <w:r w:rsidRPr="00616F0C">
        <w:rPr>
          <w:lang w:val="en-US"/>
        </w:rPr>
        <w:t xml:space="preserve">          $ref: 'TS29571_CommonData.yaml#/components/responses/406'</w:t>
      </w:r>
    </w:p>
    <w:p w14:paraId="4C14166B" w14:textId="77777777" w:rsidR="005900EE" w:rsidRPr="0039131F" w:rsidRDefault="005900EE" w:rsidP="005900EE">
      <w:pPr>
        <w:pStyle w:val="PL"/>
        <w:rPr>
          <w:lang w:val="en-US"/>
        </w:rPr>
      </w:pPr>
      <w:r w:rsidRPr="0039131F">
        <w:rPr>
          <w:lang w:val="en-US"/>
        </w:rPr>
        <w:t xml:space="preserve">        '412':</w:t>
      </w:r>
    </w:p>
    <w:p w14:paraId="39ACD2ED" w14:textId="77777777" w:rsidR="005900EE" w:rsidRPr="0039131F" w:rsidRDefault="005900EE" w:rsidP="005900EE">
      <w:pPr>
        <w:pStyle w:val="PL"/>
        <w:rPr>
          <w:lang w:val="en-US"/>
        </w:rPr>
      </w:pPr>
      <w:r w:rsidRPr="0039131F">
        <w:rPr>
          <w:lang w:val="en-US"/>
        </w:rPr>
        <w:t xml:space="preserve">          $ref: '#/components/responses/412'</w:t>
      </w:r>
    </w:p>
    <w:p w14:paraId="2E794A36"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7E20C511"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E0785D" w14:textId="77777777" w:rsidR="00E134FC" w:rsidRPr="00616F0C" w:rsidRDefault="00E134FC" w:rsidP="00E134FC">
      <w:pPr>
        <w:pStyle w:val="PL"/>
        <w:rPr>
          <w:lang w:val="en-US"/>
        </w:rPr>
      </w:pPr>
      <w:r w:rsidRPr="00616F0C">
        <w:rPr>
          <w:lang w:val="en-US"/>
        </w:rPr>
        <w:lastRenderedPageBreak/>
        <w:t xml:space="preserve">        '500':</w:t>
      </w:r>
    </w:p>
    <w:p w14:paraId="7876271A" w14:textId="0A6672A7" w:rsidR="00E134FC" w:rsidRPr="00616F0C" w:rsidRDefault="00E134FC" w:rsidP="00E134FC">
      <w:pPr>
        <w:pStyle w:val="PL"/>
        <w:rPr>
          <w:lang w:val="en-US"/>
        </w:rPr>
      </w:pPr>
      <w:r w:rsidRPr="00616F0C">
        <w:rPr>
          <w:lang w:val="en-US"/>
        </w:rPr>
        <w:t xml:space="preserve">          $ref: '#/components/responses/500'</w:t>
      </w:r>
    </w:p>
    <w:p w14:paraId="3E3D5DB2"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340514D"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2706F308" w14:textId="77777777" w:rsidR="00133BE2" w:rsidRDefault="00133BE2" w:rsidP="00133BE2">
      <w:pPr>
        <w:pStyle w:val="PL"/>
      </w:pPr>
      <w:r>
        <w:t xml:space="preserve">      security:</w:t>
      </w:r>
    </w:p>
    <w:p w14:paraId="50A64C40" w14:textId="77777777" w:rsidR="00133BE2" w:rsidRDefault="00133BE2" w:rsidP="00133BE2">
      <w:pPr>
        <w:pStyle w:val="PL"/>
      </w:pPr>
      <w:r>
        <w:t xml:space="preserve">        - {}</w:t>
      </w:r>
    </w:p>
    <w:p w14:paraId="16C824FE" w14:textId="77777777" w:rsidR="00133BE2" w:rsidRDefault="00133BE2" w:rsidP="00133BE2">
      <w:pPr>
        <w:pStyle w:val="PL"/>
      </w:pPr>
      <w:r>
        <w:t xml:space="preserve">        - oAuth2ClientCredentials:</w:t>
      </w:r>
    </w:p>
    <w:p w14:paraId="173FF3C6" w14:textId="77777777" w:rsidR="00133BE2" w:rsidRDefault="00133BE2" w:rsidP="00133BE2">
      <w:pPr>
        <w:pStyle w:val="PL"/>
      </w:pPr>
      <w:r>
        <w:t xml:space="preserve">          - nudsf-dr</w:t>
      </w:r>
    </w:p>
    <w:p w14:paraId="0B77C20F" w14:textId="77777777" w:rsidR="00133BE2" w:rsidRDefault="00133BE2" w:rsidP="00133BE2">
      <w:pPr>
        <w:pStyle w:val="PL"/>
      </w:pPr>
      <w:r>
        <w:t xml:space="preserve">        - oAuth2ClientCredentials:</w:t>
      </w:r>
    </w:p>
    <w:p w14:paraId="0C5C65BC" w14:textId="77777777" w:rsidR="00133BE2" w:rsidRDefault="00133BE2" w:rsidP="00133BE2">
      <w:pPr>
        <w:pStyle w:val="PL"/>
      </w:pPr>
      <w:r>
        <w:t xml:space="preserve">          - nudsf-dr</w:t>
      </w:r>
    </w:p>
    <w:p w14:paraId="4FB79E2F" w14:textId="77777777" w:rsidR="00133BE2" w:rsidRDefault="00133BE2" w:rsidP="00133BE2">
      <w:pPr>
        <w:pStyle w:val="PL"/>
      </w:pPr>
      <w:r>
        <w:t xml:space="preserve">          - nudsf-dr:record-meta:modify</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5181BBF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77777777" w:rsidR="00E134FC" w:rsidRPr="00616F0C" w:rsidRDefault="00E134FC" w:rsidP="00E134FC">
      <w:pPr>
        <w:pStyle w:val="PL"/>
        <w:rPr>
          <w:lang w:val="en-US"/>
        </w:rPr>
      </w:pPr>
      <w:r w:rsidRPr="00616F0C">
        <w:rPr>
          <w:lang w:val="en-US"/>
        </w:rPr>
        <w:t xml:space="preserve">          description: &gt;-</w:t>
      </w:r>
    </w:p>
    <w:p w14:paraId="230EA299"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lastRenderedPageBreak/>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7777777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654429D8" w14:textId="77777777" w:rsidR="005900EE" w:rsidRPr="0039131F" w:rsidRDefault="005900EE" w:rsidP="005900EE">
      <w:pPr>
        <w:pStyle w:val="PL"/>
        <w:rPr>
          <w:lang w:val="en-US"/>
        </w:rPr>
      </w:pPr>
      <w:r w:rsidRPr="0039131F">
        <w:rPr>
          <w:lang w:val="en-US"/>
        </w:rPr>
        <w:t xml:space="preserve">        '40</w:t>
      </w:r>
      <w:r>
        <w:rPr>
          <w:lang w:val="en-US"/>
        </w:rPr>
        <w:t>9</w:t>
      </w:r>
      <w:r w:rsidRPr="0039131F">
        <w:rPr>
          <w:lang w:val="en-US"/>
        </w:rPr>
        <w:t>':</w:t>
      </w:r>
    </w:p>
    <w:p w14:paraId="03063165" w14:textId="77777777" w:rsidR="005900EE" w:rsidRPr="0039131F" w:rsidRDefault="005900EE" w:rsidP="005900EE">
      <w:pPr>
        <w:pStyle w:val="PL"/>
        <w:rPr>
          <w:lang w:val="en-US"/>
        </w:rPr>
      </w:pPr>
      <w:r w:rsidRPr="0039131F">
        <w:rPr>
          <w:lang w:val="en-US"/>
        </w:rPr>
        <w:t xml:space="preserve">          $ref: '#/components/responses/40</w:t>
      </w:r>
      <w:r>
        <w:rPr>
          <w:lang w:val="en-US"/>
        </w:rPr>
        <w:t>9</w:t>
      </w:r>
      <w:r w:rsidRPr="0039131F">
        <w:rPr>
          <w:lang w:val="en-US"/>
        </w:rPr>
        <w:t>'</w:t>
      </w:r>
    </w:p>
    <w:p w14:paraId="7B6DDDB5"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40DF70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4DDC2463" w14:textId="77777777" w:rsidR="008237CF" w:rsidRPr="0039131F" w:rsidRDefault="008237CF" w:rsidP="008237CF">
      <w:pPr>
        <w:pStyle w:val="PL"/>
        <w:rPr>
          <w:lang w:val="en-US"/>
        </w:rPr>
      </w:pPr>
      <w:r w:rsidRPr="0039131F">
        <w:rPr>
          <w:lang w:val="en-US"/>
        </w:rPr>
        <w:t xml:space="preserve">        '41</w:t>
      </w:r>
      <w:r>
        <w:rPr>
          <w:lang w:val="en-US"/>
        </w:rPr>
        <w:t>2</w:t>
      </w:r>
      <w:r w:rsidRPr="0039131F">
        <w:rPr>
          <w:lang w:val="en-US"/>
        </w:rPr>
        <w:t>':</w:t>
      </w:r>
    </w:p>
    <w:p w14:paraId="116CCAC6" w14:textId="77777777" w:rsidR="008237CF" w:rsidRPr="0039131F" w:rsidRDefault="008237CF" w:rsidP="008237CF">
      <w:pPr>
        <w:pStyle w:val="PL"/>
        <w:rPr>
          <w:lang w:val="en-US"/>
        </w:rPr>
      </w:pPr>
      <w:r w:rsidRPr="0039131F">
        <w:rPr>
          <w:lang w:val="en-US"/>
        </w:rPr>
        <w:t xml:space="preserve">          $ref: '#/components/responses/41</w:t>
      </w:r>
      <w:r>
        <w:rPr>
          <w:lang w:val="en-US"/>
        </w:rPr>
        <w:t>2</w:t>
      </w:r>
      <w:r w:rsidRPr="0039131F">
        <w:rPr>
          <w:lang w:val="en-US"/>
        </w:rPr>
        <w:t>'</w:t>
      </w:r>
    </w:p>
    <w:p w14:paraId="56DB648A" w14:textId="77777777" w:rsidR="000E46C7" w:rsidRPr="00616F0C" w:rsidRDefault="000E46C7" w:rsidP="000E46C7">
      <w:pPr>
        <w:pStyle w:val="PL"/>
        <w:rPr>
          <w:lang w:val="en-US"/>
        </w:rPr>
      </w:pPr>
      <w:r w:rsidRPr="00616F0C">
        <w:rPr>
          <w:lang w:val="en-US"/>
        </w:rPr>
        <w:t xml:space="preserve">        '</w:t>
      </w:r>
      <w:r>
        <w:rPr>
          <w:lang w:val="en-US"/>
        </w:rPr>
        <w:t>413</w:t>
      </w:r>
      <w:r w:rsidRPr="00616F0C">
        <w:rPr>
          <w:lang w:val="en-US"/>
        </w:rPr>
        <w:t>':</w:t>
      </w:r>
    </w:p>
    <w:p w14:paraId="39ACE19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413</w:t>
      </w:r>
      <w:r w:rsidRPr="00616F0C">
        <w:rPr>
          <w:lang w:val="en-US"/>
        </w:rPr>
        <w:t>'</w:t>
      </w:r>
    </w:p>
    <w:p w14:paraId="3857476E"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075C1E2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73FE8E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7B42CA9"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24A48CD9"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7BC2743"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77777777"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510F6621" w14:textId="77777777" w:rsidR="00133BE2" w:rsidRDefault="00133BE2" w:rsidP="00133BE2">
      <w:pPr>
        <w:pStyle w:val="PL"/>
      </w:pPr>
      <w:r>
        <w:t xml:space="preserve">      security:</w:t>
      </w:r>
    </w:p>
    <w:p w14:paraId="56CDD15C" w14:textId="77777777" w:rsidR="00133BE2" w:rsidRDefault="00133BE2" w:rsidP="00133BE2">
      <w:pPr>
        <w:pStyle w:val="PL"/>
      </w:pPr>
      <w:r>
        <w:t xml:space="preserve">        - {}</w:t>
      </w:r>
    </w:p>
    <w:p w14:paraId="30E59A4D" w14:textId="77777777" w:rsidR="00133BE2" w:rsidRDefault="00133BE2" w:rsidP="00133BE2">
      <w:pPr>
        <w:pStyle w:val="PL"/>
      </w:pPr>
      <w:r>
        <w:t xml:space="preserve">        - oAuth2ClientCredentials:</w:t>
      </w:r>
    </w:p>
    <w:p w14:paraId="735D5AAE" w14:textId="77777777" w:rsidR="00133BE2" w:rsidRDefault="00133BE2" w:rsidP="00133BE2">
      <w:pPr>
        <w:pStyle w:val="PL"/>
      </w:pPr>
      <w:r>
        <w:t xml:space="preserve">          - nudsf-dr</w:t>
      </w:r>
    </w:p>
    <w:p w14:paraId="5F6CB5D4" w14:textId="77777777" w:rsidR="00133BE2" w:rsidRDefault="00133BE2" w:rsidP="00133BE2">
      <w:pPr>
        <w:pStyle w:val="PL"/>
      </w:pPr>
      <w:r>
        <w:t xml:space="preserve">        - oAuth2ClientCredentials:</w:t>
      </w:r>
    </w:p>
    <w:p w14:paraId="68886027" w14:textId="77777777" w:rsidR="00133BE2" w:rsidRPr="004821DC" w:rsidRDefault="00133BE2" w:rsidP="00133BE2">
      <w:pPr>
        <w:pStyle w:val="PL"/>
        <w:rPr>
          <w:lang w:val="en-US"/>
        </w:rPr>
      </w:pPr>
      <w:r>
        <w:t xml:space="preserve">          </w:t>
      </w:r>
      <w:r w:rsidRPr="004821DC">
        <w:rPr>
          <w:lang w:val="en-US"/>
        </w:rPr>
        <w:t>- nudsf-dr</w:t>
      </w:r>
    </w:p>
    <w:p w14:paraId="52DDA5B6" w14:textId="77777777" w:rsidR="00133BE2" w:rsidRPr="004821DC" w:rsidRDefault="00133BE2" w:rsidP="00133BE2">
      <w:pPr>
        <w:pStyle w:val="PL"/>
        <w:rPr>
          <w:lang w:val="en-US"/>
        </w:rPr>
      </w:pPr>
      <w:r w:rsidRPr="004821DC">
        <w:rPr>
          <w:lang w:val="en-US"/>
        </w:rPr>
        <w:t xml:space="preserve">          - nudsf-dr:block:read</w:t>
      </w:r>
    </w:p>
    <w:p w14:paraId="10F5A5CC"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lastRenderedPageBreak/>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77777777"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1F26E579" w14:textId="77777777" w:rsidR="000E46C7" w:rsidRPr="00616F0C" w:rsidRDefault="000E46C7" w:rsidP="000E46C7">
      <w:pPr>
        <w:pStyle w:val="PL"/>
        <w:rPr>
          <w:lang w:val="en-US"/>
        </w:rPr>
      </w:pPr>
      <w:r w:rsidRPr="00616F0C">
        <w:rPr>
          <w:lang w:val="en-US"/>
        </w:rPr>
        <w:t xml:space="preserve">        '406':</w:t>
      </w:r>
    </w:p>
    <w:p w14:paraId="323E1B0A" w14:textId="77777777" w:rsidR="000E46C7" w:rsidRPr="00616F0C" w:rsidRDefault="000E46C7" w:rsidP="000E46C7">
      <w:pPr>
        <w:pStyle w:val="PL"/>
        <w:rPr>
          <w:lang w:val="en-US"/>
        </w:rPr>
      </w:pPr>
      <w:r w:rsidRPr="00616F0C">
        <w:rPr>
          <w:lang w:val="en-US"/>
        </w:rPr>
        <w:t xml:space="preserve">          $ref: 'TS29571_CommonData.yaml#/components/responses/406'</w:t>
      </w:r>
    </w:p>
    <w:p w14:paraId="1005B0E3" w14:textId="77777777" w:rsidR="008237CF" w:rsidRPr="0039131F" w:rsidRDefault="008237CF" w:rsidP="008237CF">
      <w:pPr>
        <w:pStyle w:val="PL"/>
        <w:rPr>
          <w:lang w:val="en-US"/>
        </w:rPr>
      </w:pPr>
      <w:r w:rsidRPr="0039131F">
        <w:rPr>
          <w:lang w:val="en-US"/>
        </w:rPr>
        <w:t xml:space="preserve">        '412':</w:t>
      </w:r>
    </w:p>
    <w:p w14:paraId="455FBF9E" w14:textId="77777777" w:rsidR="008237CF" w:rsidRPr="0039131F" w:rsidRDefault="008237CF" w:rsidP="008237CF">
      <w:pPr>
        <w:pStyle w:val="PL"/>
        <w:rPr>
          <w:lang w:val="en-US"/>
        </w:rPr>
      </w:pPr>
      <w:r w:rsidRPr="0039131F">
        <w:rPr>
          <w:lang w:val="en-US"/>
        </w:rPr>
        <w:t xml:space="preserve">          $ref: '#/components/responses/412'</w:t>
      </w:r>
    </w:p>
    <w:p w14:paraId="13A01E6F"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0BC4CF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D06171" w14:textId="77777777" w:rsidR="00E134FC" w:rsidRPr="00616F0C" w:rsidRDefault="00E134FC" w:rsidP="00E134FC">
      <w:pPr>
        <w:pStyle w:val="PL"/>
        <w:rPr>
          <w:lang w:val="en-US"/>
        </w:rPr>
      </w:pPr>
      <w:r w:rsidRPr="00616F0C">
        <w:rPr>
          <w:lang w:val="en-US"/>
        </w:rPr>
        <w:t xml:space="preserve">        '500':</w:t>
      </w:r>
    </w:p>
    <w:p w14:paraId="0F36ED51" w14:textId="6DD0FC08" w:rsidR="00E134FC" w:rsidRPr="00616F0C" w:rsidRDefault="00E134FC" w:rsidP="00E134FC">
      <w:pPr>
        <w:pStyle w:val="PL"/>
        <w:rPr>
          <w:lang w:val="en-US"/>
        </w:rPr>
      </w:pPr>
      <w:r w:rsidRPr="00616F0C">
        <w:rPr>
          <w:lang w:val="en-US"/>
        </w:rPr>
        <w:t xml:space="preserve">          $ref: '#/components/responses/500'</w:t>
      </w:r>
    </w:p>
    <w:p w14:paraId="256F00A3"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2E7841A9"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77777777"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lastRenderedPageBreak/>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06B75C84" w14:textId="77777777" w:rsidR="00133BE2" w:rsidRDefault="00133BE2" w:rsidP="00133BE2">
      <w:pPr>
        <w:pStyle w:val="PL"/>
      </w:pPr>
      <w:r>
        <w:t xml:space="preserve">      security:</w:t>
      </w:r>
    </w:p>
    <w:p w14:paraId="4364E0D6" w14:textId="77777777" w:rsidR="00133BE2" w:rsidRDefault="00133BE2" w:rsidP="00133BE2">
      <w:pPr>
        <w:pStyle w:val="PL"/>
      </w:pPr>
      <w:r>
        <w:t xml:space="preserve">        - {}</w:t>
      </w:r>
    </w:p>
    <w:p w14:paraId="10124404" w14:textId="77777777" w:rsidR="00133BE2" w:rsidRDefault="00133BE2" w:rsidP="00133BE2">
      <w:pPr>
        <w:pStyle w:val="PL"/>
      </w:pPr>
      <w:r>
        <w:t xml:space="preserve">        - oAuth2ClientCredentials:</w:t>
      </w:r>
    </w:p>
    <w:p w14:paraId="27C811DD" w14:textId="77777777" w:rsidR="00133BE2" w:rsidRDefault="00133BE2" w:rsidP="00133BE2">
      <w:pPr>
        <w:pStyle w:val="PL"/>
      </w:pPr>
      <w:r>
        <w:t xml:space="preserve">          - nudsf-dr</w:t>
      </w:r>
    </w:p>
    <w:p w14:paraId="41621EE8" w14:textId="77777777" w:rsidR="00133BE2" w:rsidRDefault="00133BE2" w:rsidP="00133BE2">
      <w:pPr>
        <w:pStyle w:val="PL"/>
      </w:pPr>
      <w:r>
        <w:t xml:space="preserve">        - oAuth2ClientCredentials:</w:t>
      </w:r>
    </w:p>
    <w:p w14:paraId="6C487907" w14:textId="77777777" w:rsidR="00133BE2" w:rsidRPr="004821DC" w:rsidRDefault="00133BE2" w:rsidP="00133BE2">
      <w:pPr>
        <w:pStyle w:val="PL"/>
        <w:rPr>
          <w:lang w:val="en-US"/>
        </w:rPr>
      </w:pPr>
      <w:r>
        <w:t xml:space="preserve">          </w:t>
      </w:r>
      <w:r w:rsidRPr="004821DC">
        <w:rPr>
          <w:lang w:val="en-US"/>
        </w:rPr>
        <w:t>- nudsf-dr</w:t>
      </w:r>
    </w:p>
    <w:p w14:paraId="3357FE13" w14:textId="77777777" w:rsidR="00133BE2" w:rsidRPr="004821DC" w:rsidRDefault="00133BE2" w:rsidP="00133BE2">
      <w:pPr>
        <w:pStyle w:val="PL"/>
        <w:rPr>
          <w:lang w:val="en-US"/>
        </w:rPr>
      </w:pPr>
      <w:r w:rsidRPr="004821DC">
        <w:rPr>
          <w:lang w:val="en-US"/>
        </w:rPr>
        <w:t xml:space="preserve">          - nudsf-dr:block:read</w:t>
      </w:r>
    </w:p>
    <w:p w14:paraId="5E9EEF8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269563CF"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6D97250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33A533B4" w14:textId="77777777" w:rsidR="00E025B5" w:rsidRPr="00616F0C" w:rsidRDefault="00E025B5" w:rsidP="00E025B5">
      <w:pPr>
        <w:pStyle w:val="PL"/>
        <w:rPr>
          <w:lang w:val="en-US"/>
        </w:rPr>
      </w:pPr>
      <w:r w:rsidRPr="00616F0C">
        <w:rPr>
          <w:lang w:val="en-US"/>
        </w:rPr>
        <w:t xml:space="preserve">        '406':</w:t>
      </w:r>
    </w:p>
    <w:p w14:paraId="63BD58F4" w14:textId="77777777" w:rsidR="00E025B5" w:rsidRPr="00616F0C" w:rsidRDefault="00E025B5" w:rsidP="00E025B5">
      <w:pPr>
        <w:pStyle w:val="PL"/>
        <w:rPr>
          <w:lang w:val="en-US"/>
        </w:rPr>
      </w:pPr>
      <w:r w:rsidRPr="00616F0C">
        <w:rPr>
          <w:lang w:val="en-US"/>
        </w:rPr>
        <w:t xml:space="preserve">          $ref: 'TS29571_CommonData.yaml#/components/responses/406'</w:t>
      </w:r>
    </w:p>
    <w:p w14:paraId="1796BA40" w14:textId="77777777" w:rsidR="008237CF" w:rsidRPr="0039131F" w:rsidRDefault="008237CF" w:rsidP="008237CF">
      <w:pPr>
        <w:pStyle w:val="PL"/>
        <w:rPr>
          <w:lang w:val="en-US"/>
        </w:rPr>
      </w:pPr>
      <w:r w:rsidRPr="0039131F">
        <w:rPr>
          <w:lang w:val="en-US"/>
        </w:rPr>
        <w:t xml:space="preserve">        '412':</w:t>
      </w:r>
    </w:p>
    <w:p w14:paraId="0C73DE14" w14:textId="77777777" w:rsidR="008237CF" w:rsidRPr="0039131F" w:rsidRDefault="008237CF" w:rsidP="008237CF">
      <w:pPr>
        <w:pStyle w:val="PL"/>
        <w:rPr>
          <w:lang w:val="en-US"/>
        </w:rPr>
      </w:pPr>
      <w:r w:rsidRPr="0039131F">
        <w:rPr>
          <w:lang w:val="en-US"/>
        </w:rPr>
        <w:t xml:space="preserve">          $ref: '#/components/responses/412'</w:t>
      </w:r>
    </w:p>
    <w:p w14:paraId="720A7D4D"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1775EC0F"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1950E2CF" w14:textId="77777777" w:rsidR="00E134FC" w:rsidRPr="00616F0C" w:rsidRDefault="00E134FC" w:rsidP="00E134FC">
      <w:pPr>
        <w:pStyle w:val="PL"/>
        <w:rPr>
          <w:lang w:val="en-US"/>
        </w:rPr>
      </w:pPr>
      <w:r w:rsidRPr="00616F0C">
        <w:rPr>
          <w:lang w:val="en-US"/>
        </w:rPr>
        <w:t xml:space="preserve">        '500':</w:t>
      </w:r>
    </w:p>
    <w:p w14:paraId="4F19D1ED" w14:textId="0561AB1B" w:rsidR="00E134FC" w:rsidRPr="00616F0C" w:rsidRDefault="00E134FC" w:rsidP="00E134FC">
      <w:pPr>
        <w:pStyle w:val="PL"/>
        <w:rPr>
          <w:lang w:val="en-US"/>
        </w:rPr>
      </w:pPr>
      <w:r w:rsidRPr="00616F0C">
        <w:rPr>
          <w:lang w:val="en-US"/>
        </w:rPr>
        <w:t xml:space="preserve">          $ref: '#/components/responses/500'</w:t>
      </w:r>
    </w:p>
    <w:p w14:paraId="423B603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7AE7056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lastRenderedPageBreak/>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229B634D" w14:textId="77777777" w:rsidR="00133BE2" w:rsidRDefault="00133BE2" w:rsidP="00133BE2">
      <w:pPr>
        <w:pStyle w:val="PL"/>
      </w:pPr>
      <w:r>
        <w:t xml:space="preserve">      security:</w:t>
      </w:r>
    </w:p>
    <w:p w14:paraId="3E3D3F3D" w14:textId="77777777" w:rsidR="00133BE2" w:rsidRDefault="00133BE2" w:rsidP="00133BE2">
      <w:pPr>
        <w:pStyle w:val="PL"/>
      </w:pPr>
      <w:r>
        <w:t xml:space="preserve">        - {}</w:t>
      </w:r>
    </w:p>
    <w:p w14:paraId="4EAFDED3" w14:textId="77777777" w:rsidR="00133BE2" w:rsidRDefault="00133BE2" w:rsidP="00133BE2">
      <w:pPr>
        <w:pStyle w:val="PL"/>
      </w:pPr>
      <w:r>
        <w:t xml:space="preserve">        - oAuth2ClientCredentials:</w:t>
      </w:r>
    </w:p>
    <w:p w14:paraId="4C04326C" w14:textId="77777777" w:rsidR="00133BE2" w:rsidRDefault="00133BE2" w:rsidP="00133BE2">
      <w:pPr>
        <w:pStyle w:val="PL"/>
      </w:pPr>
      <w:r>
        <w:t xml:space="preserve">          - nudsf-dr</w:t>
      </w:r>
    </w:p>
    <w:p w14:paraId="580F370B" w14:textId="77777777" w:rsidR="00133BE2" w:rsidRDefault="00133BE2" w:rsidP="00133BE2">
      <w:pPr>
        <w:pStyle w:val="PL"/>
      </w:pPr>
      <w:r>
        <w:t xml:space="preserve">        - oAuth2ClientCredentials:</w:t>
      </w:r>
    </w:p>
    <w:p w14:paraId="5ABF8AB8" w14:textId="77777777" w:rsidR="00133BE2" w:rsidRDefault="00133BE2" w:rsidP="00133BE2">
      <w:pPr>
        <w:pStyle w:val="PL"/>
      </w:pPr>
      <w:r>
        <w:t xml:space="preserve">          - nudsf-dr</w:t>
      </w:r>
    </w:p>
    <w:p w14:paraId="01399A00" w14:textId="77777777" w:rsidR="00133BE2" w:rsidRDefault="00133BE2" w:rsidP="00133BE2">
      <w:pPr>
        <w:pStyle w:val="PL"/>
      </w:pPr>
      <w:r>
        <w:t xml:space="preserve">          - nudsf-dr:block:create</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423C97C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5EC1F5DF"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646D7083" w14:textId="77777777" w:rsidR="00E134FC" w:rsidRPr="00616F0C" w:rsidRDefault="00E134FC" w:rsidP="00E134FC">
      <w:pPr>
        <w:pStyle w:val="PL"/>
        <w:rPr>
          <w:lang w:val="en-US"/>
        </w:rPr>
      </w:pPr>
      <w:r w:rsidRPr="00616F0C">
        <w:rPr>
          <w:lang w:val="en-US"/>
        </w:rPr>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77777777" w:rsidR="00E134FC" w:rsidRPr="00616F0C" w:rsidRDefault="00E134FC" w:rsidP="00E134FC">
      <w:pPr>
        <w:pStyle w:val="PL"/>
        <w:rPr>
          <w:lang w:val="en-US"/>
        </w:rPr>
      </w:pPr>
      <w:r w:rsidRPr="00616F0C">
        <w:rPr>
          <w:lang w:val="en-US"/>
        </w:rPr>
        <w:lastRenderedPageBreak/>
        <w:t xml:space="preserve">          description: &gt;-</w:t>
      </w:r>
    </w:p>
    <w:p w14:paraId="56165555" w14:textId="77777777" w:rsidR="00E134FC" w:rsidRPr="00616F0C" w:rsidRDefault="00E134FC" w:rsidP="00E134FC">
      <w:pPr>
        <w:pStyle w:val="PL"/>
        <w:rPr>
          <w:lang w:val="en-US"/>
        </w:rPr>
      </w:pPr>
      <w:r w:rsidRPr="00616F0C">
        <w:rPr>
          <w:lang w:val="en-US"/>
        </w:rPr>
        <w:t xml:space="preserve">            Creation case. The Block has been successfully created.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77777777"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798D7EE1" w14:textId="77777777" w:rsidR="008237CF" w:rsidRPr="0039131F" w:rsidRDefault="008237CF" w:rsidP="008237CF">
      <w:pPr>
        <w:pStyle w:val="PL"/>
        <w:rPr>
          <w:lang w:val="en-US"/>
        </w:rPr>
      </w:pPr>
      <w:r w:rsidRPr="0039131F">
        <w:rPr>
          <w:lang w:val="en-US"/>
        </w:rPr>
        <w:t xml:space="preserve">        '4</w:t>
      </w:r>
      <w:r>
        <w:rPr>
          <w:lang w:val="en-US"/>
        </w:rPr>
        <w:t>09</w:t>
      </w:r>
      <w:r w:rsidRPr="0039131F">
        <w:rPr>
          <w:lang w:val="en-US"/>
        </w:rPr>
        <w:t xml:space="preserve">': </w:t>
      </w:r>
    </w:p>
    <w:p w14:paraId="44497D31" w14:textId="77777777" w:rsidR="008237CF" w:rsidRPr="0039131F" w:rsidRDefault="008237CF" w:rsidP="008237CF">
      <w:pPr>
        <w:pStyle w:val="PL"/>
        <w:rPr>
          <w:lang w:val="en-US"/>
        </w:rPr>
      </w:pPr>
      <w:r w:rsidRPr="0039131F">
        <w:rPr>
          <w:lang w:val="en-US"/>
        </w:rPr>
        <w:t xml:space="preserve">          $ref: '#/components/responses/</w:t>
      </w:r>
      <w:r>
        <w:rPr>
          <w:lang w:val="en-US"/>
        </w:rPr>
        <w:t>409</w:t>
      </w:r>
      <w:r w:rsidRPr="0039131F">
        <w:rPr>
          <w:lang w:val="en-US"/>
        </w:rPr>
        <w:t>'</w:t>
      </w:r>
    </w:p>
    <w:p w14:paraId="1D59B747" w14:textId="77777777" w:rsidR="00E025B5" w:rsidRPr="00616F0C" w:rsidRDefault="00E025B5" w:rsidP="00E025B5">
      <w:pPr>
        <w:pStyle w:val="PL"/>
        <w:rPr>
          <w:lang w:val="en-US"/>
        </w:rPr>
      </w:pPr>
      <w:r w:rsidRPr="00616F0C">
        <w:rPr>
          <w:lang w:val="en-US"/>
        </w:rPr>
        <w:t xml:space="preserve">        '</w:t>
      </w:r>
      <w:r>
        <w:rPr>
          <w:lang w:val="en-US"/>
        </w:rPr>
        <w:t>411</w:t>
      </w:r>
      <w:r w:rsidRPr="00616F0C">
        <w:rPr>
          <w:lang w:val="en-US"/>
        </w:rPr>
        <w:t>':</w:t>
      </w:r>
    </w:p>
    <w:p w14:paraId="15D8CED3"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411</w:t>
      </w:r>
      <w:r w:rsidRPr="00616F0C">
        <w:rPr>
          <w:lang w:val="en-US"/>
        </w:rPr>
        <w:t>'</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3F0D04EE" w14:textId="77777777" w:rsidR="00E025B5" w:rsidRPr="00616F0C" w:rsidRDefault="00E025B5" w:rsidP="00E025B5">
      <w:pPr>
        <w:pStyle w:val="PL"/>
        <w:rPr>
          <w:lang w:val="en-US"/>
        </w:rPr>
      </w:pPr>
      <w:r w:rsidRPr="00616F0C">
        <w:rPr>
          <w:lang w:val="en-US"/>
        </w:rPr>
        <w:t xml:space="preserve">        '</w:t>
      </w:r>
      <w:r>
        <w:rPr>
          <w:lang w:val="en-US"/>
        </w:rPr>
        <w:t>415</w:t>
      </w:r>
      <w:r w:rsidRPr="00616F0C">
        <w:rPr>
          <w:lang w:val="en-US"/>
        </w:rPr>
        <w:t>':</w:t>
      </w:r>
    </w:p>
    <w:p w14:paraId="7182EDA8"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415</w:t>
      </w:r>
      <w:r w:rsidRPr="00616F0C">
        <w:rPr>
          <w:lang w:val="en-US"/>
        </w:rPr>
        <w:t>'</w:t>
      </w:r>
    </w:p>
    <w:p w14:paraId="46E44602"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3E5E9DD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4A914393" w14:textId="77777777" w:rsidR="00E025B5" w:rsidRPr="00616F0C" w:rsidRDefault="00E025B5" w:rsidP="00E025B5">
      <w:pPr>
        <w:pStyle w:val="PL"/>
        <w:rPr>
          <w:lang w:val="en-US"/>
        </w:rPr>
      </w:pPr>
      <w:r w:rsidRPr="00616F0C">
        <w:rPr>
          <w:lang w:val="en-US"/>
        </w:rPr>
        <w:t xml:space="preserve">        '</w:t>
      </w:r>
      <w:r>
        <w:rPr>
          <w:lang w:val="en-US"/>
        </w:rPr>
        <w:t>502</w:t>
      </w:r>
      <w:r w:rsidRPr="00616F0C">
        <w:rPr>
          <w:lang w:val="en-US"/>
        </w:rPr>
        <w:t>':</w:t>
      </w:r>
    </w:p>
    <w:p w14:paraId="41DA41D5"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502</w:t>
      </w:r>
      <w:r w:rsidRPr="00616F0C">
        <w:rPr>
          <w:lang w:val="en-US"/>
        </w:rPr>
        <w:t>'</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AE554C8" w14:textId="77777777" w:rsidR="00133BE2" w:rsidRDefault="00133BE2" w:rsidP="00133BE2">
      <w:pPr>
        <w:pStyle w:val="PL"/>
      </w:pPr>
      <w:r>
        <w:t xml:space="preserve">      security:</w:t>
      </w:r>
    </w:p>
    <w:p w14:paraId="2AF2555F" w14:textId="77777777" w:rsidR="00133BE2" w:rsidRDefault="00133BE2" w:rsidP="00133BE2">
      <w:pPr>
        <w:pStyle w:val="PL"/>
      </w:pPr>
      <w:r>
        <w:t xml:space="preserve">        - {}</w:t>
      </w:r>
    </w:p>
    <w:p w14:paraId="2DC1F9C0" w14:textId="77777777" w:rsidR="00133BE2" w:rsidRDefault="00133BE2" w:rsidP="00133BE2">
      <w:pPr>
        <w:pStyle w:val="PL"/>
      </w:pPr>
      <w:r>
        <w:t xml:space="preserve">        - oAuth2ClientCredentials:</w:t>
      </w:r>
    </w:p>
    <w:p w14:paraId="0597053C" w14:textId="77777777" w:rsidR="00133BE2" w:rsidRDefault="00133BE2" w:rsidP="00133BE2">
      <w:pPr>
        <w:pStyle w:val="PL"/>
      </w:pPr>
      <w:r>
        <w:t xml:space="preserve">          - nudsf-dr</w:t>
      </w:r>
    </w:p>
    <w:p w14:paraId="0DB0710B" w14:textId="77777777" w:rsidR="00133BE2" w:rsidRDefault="00133BE2" w:rsidP="00133BE2">
      <w:pPr>
        <w:pStyle w:val="PL"/>
      </w:pPr>
      <w:r>
        <w:t xml:space="preserve">        - oAuth2ClientCredentials:</w:t>
      </w:r>
    </w:p>
    <w:p w14:paraId="44ED66D9" w14:textId="77777777" w:rsidR="00133BE2" w:rsidRPr="004821DC" w:rsidRDefault="00133BE2" w:rsidP="00133BE2">
      <w:pPr>
        <w:pStyle w:val="PL"/>
        <w:rPr>
          <w:lang w:val="en-US"/>
        </w:rPr>
      </w:pPr>
      <w:r>
        <w:t xml:space="preserve">          </w:t>
      </w:r>
      <w:r w:rsidRPr="004821DC">
        <w:rPr>
          <w:lang w:val="en-US"/>
        </w:rPr>
        <w:t>- nudsf-dr</w:t>
      </w:r>
    </w:p>
    <w:p w14:paraId="628F60FB" w14:textId="77777777" w:rsidR="00133BE2" w:rsidRPr="004821DC" w:rsidRDefault="00133BE2" w:rsidP="00133BE2">
      <w:pPr>
        <w:pStyle w:val="PL"/>
        <w:rPr>
          <w:lang w:val="en-US"/>
        </w:rPr>
      </w:pPr>
      <w:r w:rsidRPr="004821DC">
        <w:rPr>
          <w:lang w:val="en-US"/>
        </w:rPr>
        <w:t xml:space="preserve">          - nudsf-dr:block:modify</w:t>
      </w:r>
    </w:p>
    <w:p w14:paraId="51661E27"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lastRenderedPageBreak/>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3C302E8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77777777"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04A2DED8"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4BBA7D"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36F58A39"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04C473D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77777777"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346B8457" w14:textId="77777777" w:rsidR="00133BE2" w:rsidRDefault="00133BE2" w:rsidP="00133BE2">
      <w:pPr>
        <w:pStyle w:val="PL"/>
      </w:pPr>
      <w:r>
        <w:t xml:space="preserve">      security:</w:t>
      </w:r>
    </w:p>
    <w:p w14:paraId="1BC0C1DE" w14:textId="77777777" w:rsidR="00133BE2" w:rsidRDefault="00133BE2" w:rsidP="00133BE2">
      <w:pPr>
        <w:pStyle w:val="PL"/>
      </w:pPr>
      <w:r>
        <w:lastRenderedPageBreak/>
        <w:t xml:space="preserve">        - {}</w:t>
      </w:r>
    </w:p>
    <w:p w14:paraId="4CDA2755" w14:textId="77777777" w:rsidR="00133BE2" w:rsidRDefault="00133BE2" w:rsidP="00133BE2">
      <w:pPr>
        <w:pStyle w:val="PL"/>
      </w:pPr>
      <w:r>
        <w:t xml:space="preserve">        - oAuth2ClientCredentials:</w:t>
      </w:r>
    </w:p>
    <w:p w14:paraId="6823BEDE" w14:textId="77777777" w:rsidR="00133BE2" w:rsidRDefault="00133BE2" w:rsidP="00133BE2">
      <w:pPr>
        <w:pStyle w:val="PL"/>
      </w:pPr>
      <w:r>
        <w:t xml:space="preserve">          - nudsf-dr</w:t>
      </w:r>
    </w:p>
    <w:p w14:paraId="3E5E466E" w14:textId="77777777" w:rsidR="00133BE2" w:rsidRDefault="00133BE2" w:rsidP="00133BE2">
      <w:pPr>
        <w:pStyle w:val="PL"/>
      </w:pPr>
      <w:r>
        <w:t xml:space="preserve">        - oAuth2ClientCredentials:</w:t>
      </w:r>
    </w:p>
    <w:p w14:paraId="41C0C67F" w14:textId="77777777" w:rsidR="00133BE2" w:rsidRDefault="00133BE2" w:rsidP="00133BE2">
      <w:pPr>
        <w:pStyle w:val="PL"/>
      </w:pPr>
      <w:r>
        <w:t xml:space="preserve">          - nudsf-dr</w:t>
      </w:r>
    </w:p>
    <w:p w14:paraId="1B8BDC7E" w14:textId="77777777" w:rsidR="00133BE2" w:rsidRDefault="00133BE2" w:rsidP="00133BE2">
      <w:pPr>
        <w:pStyle w:val="PL"/>
      </w:pPr>
      <w:r>
        <w:t xml:space="preserve">          - nudsf-dr:subscription:read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53AC67E5" w14:textId="77777777" w:rsidR="00E025B5" w:rsidRPr="00616F0C" w:rsidRDefault="00E025B5" w:rsidP="00E025B5">
      <w:pPr>
        <w:pStyle w:val="PL"/>
        <w:rPr>
          <w:lang w:val="en-US"/>
        </w:rPr>
      </w:pPr>
      <w:r w:rsidRPr="00616F0C">
        <w:rPr>
          <w:lang w:val="en-US"/>
        </w:rPr>
        <w:t xml:space="preserve">        '406':</w:t>
      </w:r>
    </w:p>
    <w:p w14:paraId="181A9582" w14:textId="77777777" w:rsidR="00E025B5" w:rsidRPr="00616F0C" w:rsidRDefault="00E025B5" w:rsidP="00E025B5">
      <w:pPr>
        <w:pStyle w:val="PL"/>
        <w:rPr>
          <w:lang w:val="en-US"/>
        </w:rPr>
      </w:pPr>
      <w:r w:rsidRPr="00616F0C">
        <w:rPr>
          <w:lang w:val="en-US"/>
        </w:rPr>
        <w:t xml:space="preserve">          $ref: 'TS29571_CommonData.yaml#/components/responses/406'</w:t>
      </w:r>
    </w:p>
    <w:p w14:paraId="4EE6637C"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835BE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032F57D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4A4989CE"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77777777"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0F768E4" w14:textId="77777777" w:rsidR="00133BE2" w:rsidRDefault="00133BE2" w:rsidP="00133BE2">
      <w:pPr>
        <w:pStyle w:val="PL"/>
      </w:pPr>
      <w:r>
        <w:t xml:space="preserve">      security:</w:t>
      </w:r>
    </w:p>
    <w:p w14:paraId="1E7FB524" w14:textId="77777777" w:rsidR="00133BE2" w:rsidRDefault="00133BE2" w:rsidP="00133BE2">
      <w:pPr>
        <w:pStyle w:val="PL"/>
      </w:pPr>
      <w:r>
        <w:t xml:space="preserve">        - {}</w:t>
      </w:r>
    </w:p>
    <w:p w14:paraId="2454F667" w14:textId="77777777" w:rsidR="00133BE2" w:rsidRDefault="00133BE2" w:rsidP="00133BE2">
      <w:pPr>
        <w:pStyle w:val="PL"/>
      </w:pPr>
      <w:r>
        <w:t xml:space="preserve">        - oAuth2ClientCredentials:</w:t>
      </w:r>
    </w:p>
    <w:p w14:paraId="6A7D9C77" w14:textId="77777777" w:rsidR="00133BE2" w:rsidRDefault="00133BE2" w:rsidP="00133BE2">
      <w:pPr>
        <w:pStyle w:val="PL"/>
      </w:pPr>
      <w:r>
        <w:t xml:space="preserve">          - nudsf-dr</w:t>
      </w:r>
    </w:p>
    <w:p w14:paraId="6FE87345" w14:textId="77777777" w:rsidR="00133BE2" w:rsidRDefault="00133BE2" w:rsidP="00133BE2">
      <w:pPr>
        <w:pStyle w:val="PL"/>
      </w:pPr>
      <w:r>
        <w:t xml:space="preserve">        - oAuth2ClientCredentials:</w:t>
      </w:r>
    </w:p>
    <w:p w14:paraId="439B0970" w14:textId="77777777" w:rsidR="00133BE2" w:rsidRDefault="00133BE2" w:rsidP="00133BE2">
      <w:pPr>
        <w:pStyle w:val="PL"/>
      </w:pPr>
      <w:r>
        <w:lastRenderedPageBreak/>
        <w:t xml:space="preserve">          - nudsf-dr</w:t>
      </w:r>
    </w:p>
    <w:p w14:paraId="2DC5F2C4" w14:textId="77777777" w:rsidR="00133BE2" w:rsidRDefault="00133BE2" w:rsidP="00133BE2">
      <w:pPr>
        <w:pStyle w:val="PL"/>
      </w:pPr>
      <w:r>
        <w:t xml:space="preserve">          - nudsf-dr:subscription:read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0FB57D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5EEF697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7BA88EA1" w14:textId="77777777" w:rsidR="00080C9C" w:rsidRPr="00616F0C" w:rsidRDefault="00080C9C" w:rsidP="00080C9C">
      <w:pPr>
        <w:pStyle w:val="PL"/>
        <w:rPr>
          <w:lang w:val="en-US"/>
        </w:rPr>
      </w:pPr>
      <w:r w:rsidRPr="00616F0C">
        <w:rPr>
          <w:lang w:val="en-US"/>
        </w:rPr>
        <w:t xml:space="preserve">        '406':</w:t>
      </w:r>
    </w:p>
    <w:p w14:paraId="0C749F3E" w14:textId="77777777" w:rsidR="00080C9C" w:rsidRPr="00616F0C" w:rsidRDefault="00080C9C" w:rsidP="00080C9C">
      <w:pPr>
        <w:pStyle w:val="PL"/>
        <w:rPr>
          <w:lang w:val="en-US"/>
        </w:rPr>
      </w:pPr>
      <w:r w:rsidRPr="00616F0C">
        <w:rPr>
          <w:lang w:val="en-US"/>
        </w:rPr>
        <w:t xml:space="preserve">          $ref: 'TS29571_CommonData.yaml#/components/responses/406'</w:t>
      </w:r>
    </w:p>
    <w:p w14:paraId="710DBE99"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755F2D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2F343EB2"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0255F4FB"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lastRenderedPageBreak/>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53853E47" w14:textId="77777777" w:rsidR="00133BE2" w:rsidRDefault="00133BE2" w:rsidP="00133BE2">
      <w:pPr>
        <w:pStyle w:val="PL"/>
      </w:pPr>
      <w:r>
        <w:t xml:space="preserve">      security:</w:t>
      </w:r>
    </w:p>
    <w:p w14:paraId="39B31038" w14:textId="77777777" w:rsidR="00133BE2" w:rsidRDefault="00133BE2" w:rsidP="00133BE2">
      <w:pPr>
        <w:pStyle w:val="PL"/>
      </w:pPr>
      <w:r>
        <w:t xml:space="preserve">        - {}</w:t>
      </w:r>
    </w:p>
    <w:p w14:paraId="258219CC" w14:textId="77777777" w:rsidR="00133BE2" w:rsidRDefault="00133BE2" w:rsidP="00133BE2">
      <w:pPr>
        <w:pStyle w:val="PL"/>
      </w:pPr>
      <w:r>
        <w:t xml:space="preserve">        - oAuth2ClientCredentials:</w:t>
      </w:r>
    </w:p>
    <w:p w14:paraId="0B247EB4" w14:textId="77777777" w:rsidR="00133BE2" w:rsidRDefault="00133BE2" w:rsidP="00133BE2">
      <w:pPr>
        <w:pStyle w:val="PL"/>
      </w:pPr>
      <w:r>
        <w:t xml:space="preserve">          - nudsf-dr</w:t>
      </w:r>
    </w:p>
    <w:p w14:paraId="121D7FD5" w14:textId="77777777" w:rsidR="00133BE2" w:rsidRDefault="00133BE2" w:rsidP="00133BE2">
      <w:pPr>
        <w:pStyle w:val="PL"/>
      </w:pPr>
      <w:r>
        <w:t xml:space="preserve">        - oAuth2ClientCredentials:</w:t>
      </w:r>
    </w:p>
    <w:p w14:paraId="10BDC9F3" w14:textId="77777777" w:rsidR="00133BE2" w:rsidRDefault="00133BE2" w:rsidP="00133BE2">
      <w:pPr>
        <w:pStyle w:val="PL"/>
      </w:pPr>
      <w:r>
        <w:t xml:space="preserve">          - nudsf-dr</w:t>
      </w:r>
    </w:p>
    <w:p w14:paraId="5BF93243" w14:textId="77777777" w:rsidR="00133BE2" w:rsidRDefault="00133BE2" w:rsidP="00133BE2">
      <w:pPr>
        <w:pStyle w:val="PL"/>
      </w:pPr>
      <w:r>
        <w:t xml:space="preserve">          - nudsf-dr:subscription:modify</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03EF815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7777777"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lastRenderedPageBreak/>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58F974"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7266B972"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64060F49"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57854334"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5258E3D" w14:textId="77777777" w:rsidR="00133BE2" w:rsidRDefault="00133BE2" w:rsidP="00133BE2">
      <w:pPr>
        <w:pStyle w:val="PL"/>
      </w:pPr>
      <w:r>
        <w:t xml:space="preserve">      security:</w:t>
      </w:r>
    </w:p>
    <w:p w14:paraId="5CCE779A" w14:textId="77777777" w:rsidR="00133BE2" w:rsidRDefault="00133BE2" w:rsidP="00133BE2">
      <w:pPr>
        <w:pStyle w:val="PL"/>
      </w:pPr>
      <w:r>
        <w:t xml:space="preserve">        - {}</w:t>
      </w:r>
    </w:p>
    <w:p w14:paraId="77CF26AF" w14:textId="77777777" w:rsidR="00133BE2" w:rsidRDefault="00133BE2" w:rsidP="00133BE2">
      <w:pPr>
        <w:pStyle w:val="PL"/>
      </w:pPr>
      <w:r>
        <w:t xml:space="preserve">        - oAuth2ClientCredentials:</w:t>
      </w:r>
    </w:p>
    <w:p w14:paraId="610BFC50" w14:textId="77777777" w:rsidR="00133BE2" w:rsidRDefault="00133BE2" w:rsidP="00133BE2">
      <w:pPr>
        <w:pStyle w:val="PL"/>
      </w:pPr>
      <w:r>
        <w:t xml:space="preserve">          - nudsf-dr</w:t>
      </w:r>
    </w:p>
    <w:p w14:paraId="23DB62E7" w14:textId="77777777" w:rsidR="00133BE2" w:rsidRDefault="00133BE2" w:rsidP="00133BE2">
      <w:pPr>
        <w:pStyle w:val="PL"/>
      </w:pPr>
      <w:r>
        <w:t xml:space="preserve">        - oAuth2ClientCredentials:</w:t>
      </w:r>
    </w:p>
    <w:p w14:paraId="326E0997" w14:textId="77777777" w:rsidR="00133BE2" w:rsidRDefault="00133BE2" w:rsidP="00133BE2">
      <w:pPr>
        <w:pStyle w:val="PL"/>
      </w:pPr>
      <w:r>
        <w:t xml:space="preserve">          - nudsf-dr</w:t>
      </w:r>
    </w:p>
    <w:p w14:paraId="4272BF3F" w14:textId="77777777" w:rsidR="00133BE2" w:rsidRDefault="00133BE2" w:rsidP="00133BE2">
      <w:pPr>
        <w:pStyle w:val="PL"/>
      </w:pPr>
      <w:r>
        <w:t xml:space="preserve">          - nudsf-dr:subscription:modify</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5DD4E0AF"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77777777" w:rsidR="00E134FC" w:rsidRPr="00616F0C" w:rsidRDefault="00E134FC" w:rsidP="00E134FC">
      <w:pPr>
        <w:pStyle w:val="PL"/>
        <w:rPr>
          <w:lang w:val="en-US"/>
        </w:rPr>
      </w:pPr>
      <w:r w:rsidRPr="00616F0C">
        <w:rPr>
          <w:lang w:val="en-US"/>
        </w:rPr>
        <w:t xml:space="preserve">          description: &gt;-</w:t>
      </w:r>
    </w:p>
    <w:p w14:paraId="44F58485"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19E9B663" w14:textId="77777777" w:rsidR="00E134FC" w:rsidRPr="00616F0C" w:rsidRDefault="00E134FC" w:rsidP="00E134FC">
      <w:pPr>
        <w:pStyle w:val="PL"/>
        <w:rPr>
          <w:lang w:val="en-US"/>
        </w:rPr>
      </w:pPr>
      <w:r w:rsidRPr="00616F0C">
        <w:rPr>
          <w:lang w:val="en-US"/>
        </w:rPr>
        <w:lastRenderedPageBreak/>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77777777"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178837C2" w14:textId="77777777" w:rsidR="00080C9C" w:rsidRPr="00616F0C" w:rsidRDefault="00080C9C" w:rsidP="00080C9C">
      <w:pPr>
        <w:pStyle w:val="PL"/>
        <w:rPr>
          <w:lang w:val="en-US"/>
        </w:rPr>
      </w:pPr>
      <w:r w:rsidRPr="00616F0C">
        <w:rPr>
          <w:lang w:val="en-US"/>
        </w:rPr>
        <w:t xml:space="preserve">        '</w:t>
      </w:r>
      <w:r>
        <w:rPr>
          <w:lang w:val="en-US"/>
        </w:rPr>
        <w:t>411</w:t>
      </w:r>
      <w:r w:rsidRPr="00616F0C">
        <w:rPr>
          <w:lang w:val="en-US"/>
        </w:rPr>
        <w:t>':</w:t>
      </w:r>
    </w:p>
    <w:p w14:paraId="5FCFC7EB"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411</w:t>
      </w:r>
      <w:r w:rsidRPr="00616F0C">
        <w:rPr>
          <w:lang w:val="en-US"/>
        </w:rPr>
        <w:t>'</w:t>
      </w:r>
    </w:p>
    <w:p w14:paraId="41357649" w14:textId="77777777" w:rsidR="00080C9C" w:rsidRPr="00616F0C" w:rsidRDefault="00080C9C" w:rsidP="00080C9C">
      <w:pPr>
        <w:pStyle w:val="PL"/>
        <w:rPr>
          <w:lang w:val="en-US"/>
        </w:rPr>
      </w:pPr>
      <w:r w:rsidRPr="00616F0C">
        <w:rPr>
          <w:lang w:val="en-US"/>
        </w:rPr>
        <w:t xml:space="preserve">        '</w:t>
      </w:r>
      <w:r>
        <w:rPr>
          <w:lang w:val="en-US"/>
        </w:rPr>
        <w:t>413</w:t>
      </w:r>
      <w:r w:rsidRPr="00616F0C">
        <w:rPr>
          <w:lang w:val="en-US"/>
        </w:rPr>
        <w:t>':</w:t>
      </w:r>
    </w:p>
    <w:p w14:paraId="3B07A849"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413</w:t>
      </w:r>
      <w:r w:rsidRPr="00616F0C">
        <w:rPr>
          <w:lang w:val="en-US"/>
        </w:rPr>
        <w:t>'</w:t>
      </w:r>
    </w:p>
    <w:p w14:paraId="2FCFC339" w14:textId="77777777" w:rsidR="00080C9C" w:rsidRPr="00616F0C" w:rsidRDefault="00080C9C" w:rsidP="00080C9C">
      <w:pPr>
        <w:pStyle w:val="PL"/>
        <w:rPr>
          <w:lang w:val="en-US"/>
        </w:rPr>
      </w:pPr>
      <w:r w:rsidRPr="00616F0C">
        <w:rPr>
          <w:lang w:val="en-US"/>
        </w:rPr>
        <w:t xml:space="preserve">        '</w:t>
      </w:r>
      <w:r>
        <w:rPr>
          <w:lang w:val="en-US"/>
        </w:rPr>
        <w:t>415</w:t>
      </w:r>
      <w:r w:rsidRPr="00616F0C">
        <w:rPr>
          <w:lang w:val="en-US"/>
        </w:rPr>
        <w:t>':</w:t>
      </w:r>
    </w:p>
    <w:p w14:paraId="50813F38"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415</w:t>
      </w:r>
      <w:r w:rsidRPr="00616F0C">
        <w:rPr>
          <w:lang w:val="en-US"/>
        </w:rPr>
        <w:t>'</w:t>
      </w:r>
    </w:p>
    <w:p w14:paraId="09631533"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930EE7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2D75B408"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17886090"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2AAB0088" w14:textId="77777777" w:rsidR="00133BE2" w:rsidRDefault="00133BE2" w:rsidP="00133BE2">
      <w:pPr>
        <w:pStyle w:val="PL"/>
      </w:pPr>
      <w:r>
        <w:t xml:space="preserve">      security:</w:t>
      </w:r>
    </w:p>
    <w:p w14:paraId="7D401D7F" w14:textId="77777777" w:rsidR="00133BE2" w:rsidRDefault="00133BE2" w:rsidP="00133BE2">
      <w:pPr>
        <w:pStyle w:val="PL"/>
      </w:pPr>
      <w:r>
        <w:t xml:space="preserve">        - {}</w:t>
      </w:r>
    </w:p>
    <w:p w14:paraId="1FB884E7" w14:textId="77777777" w:rsidR="00133BE2" w:rsidRDefault="00133BE2" w:rsidP="00133BE2">
      <w:pPr>
        <w:pStyle w:val="PL"/>
      </w:pPr>
      <w:r>
        <w:t xml:space="preserve">        - oAuth2ClientCredentials:</w:t>
      </w:r>
    </w:p>
    <w:p w14:paraId="04CF5DD3" w14:textId="77777777" w:rsidR="00133BE2" w:rsidRDefault="00133BE2" w:rsidP="00133BE2">
      <w:pPr>
        <w:pStyle w:val="PL"/>
      </w:pPr>
      <w:r>
        <w:t xml:space="preserve">          - nudsf-dr</w:t>
      </w:r>
    </w:p>
    <w:p w14:paraId="224F1B35" w14:textId="77777777" w:rsidR="00133BE2" w:rsidRDefault="00133BE2" w:rsidP="00133BE2">
      <w:pPr>
        <w:pStyle w:val="PL"/>
      </w:pPr>
      <w:r>
        <w:t xml:space="preserve">        - oAuth2ClientCredentials:</w:t>
      </w:r>
    </w:p>
    <w:p w14:paraId="4FD37288" w14:textId="77777777" w:rsidR="00133BE2" w:rsidRDefault="00133BE2" w:rsidP="00133BE2">
      <w:pPr>
        <w:pStyle w:val="PL"/>
      </w:pPr>
      <w:r>
        <w:t xml:space="preserve">          - nudsf-dr</w:t>
      </w:r>
    </w:p>
    <w:p w14:paraId="7DDDA0AC" w14:textId="77777777" w:rsidR="00133BE2" w:rsidRDefault="00133BE2" w:rsidP="00133BE2">
      <w:pPr>
        <w:pStyle w:val="PL"/>
      </w:pPr>
      <w:r>
        <w:t xml:space="preserve">          - nudsf-dr:subscription:create</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lastRenderedPageBreak/>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3C70667D"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2E166D1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1B8EC746" w14:textId="77777777" w:rsidR="00E134FC" w:rsidRPr="009F4882" w:rsidRDefault="00E134FC" w:rsidP="00E134FC">
      <w:pPr>
        <w:pStyle w:val="PL"/>
      </w:pPr>
      <w:r w:rsidRPr="009F4882">
        <w:t xml:space="preserve">              description: 'Contains the URI of the newly created resource according to the structure: {apiRoot}/nudsf-dr/&lt;apiVersion&gt;/{realmId}/{storageId}/subs-to-notify/{subscriptionId}'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3CDA1DA7" w14:textId="77777777" w:rsidR="00625D61" w:rsidRPr="00616F0C" w:rsidRDefault="00625D61" w:rsidP="00625D61">
      <w:pPr>
        <w:pStyle w:val="PL"/>
        <w:rPr>
          <w:lang w:val="en-US"/>
        </w:rPr>
      </w:pPr>
      <w:r w:rsidRPr="00616F0C">
        <w:rPr>
          <w:lang w:val="en-US"/>
        </w:rPr>
        <w:t xml:space="preserve">        '</w:t>
      </w:r>
      <w:r>
        <w:rPr>
          <w:lang w:val="en-US"/>
        </w:rPr>
        <w:t>411</w:t>
      </w:r>
      <w:r w:rsidRPr="00616F0C">
        <w:rPr>
          <w:lang w:val="en-US"/>
        </w:rPr>
        <w:t>':</w:t>
      </w:r>
    </w:p>
    <w:p w14:paraId="16B06BFC" w14:textId="77777777" w:rsidR="00625D61" w:rsidRPr="00616F0C" w:rsidRDefault="00625D61" w:rsidP="00625D61">
      <w:pPr>
        <w:pStyle w:val="PL"/>
        <w:rPr>
          <w:lang w:val="en-US"/>
        </w:rPr>
      </w:pPr>
      <w:r w:rsidRPr="00616F0C">
        <w:rPr>
          <w:lang w:val="en-US"/>
        </w:rPr>
        <w:t xml:space="preserve">          $ref: 'TS29571_CommonData.yaml#/components/responses/</w:t>
      </w:r>
      <w:r>
        <w:rPr>
          <w:lang w:val="en-US"/>
        </w:rPr>
        <w:t>411</w:t>
      </w:r>
      <w:r w:rsidRPr="00616F0C">
        <w:rPr>
          <w:lang w:val="en-US"/>
        </w:rPr>
        <w:t>'</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6992A9AF" w14:textId="77777777" w:rsidR="006C6B19" w:rsidRPr="00616F0C" w:rsidRDefault="006C6B19" w:rsidP="006C6B19">
      <w:pPr>
        <w:pStyle w:val="PL"/>
        <w:rPr>
          <w:lang w:val="en-US"/>
        </w:rPr>
      </w:pPr>
      <w:r w:rsidRPr="00616F0C">
        <w:rPr>
          <w:lang w:val="en-US"/>
        </w:rPr>
        <w:lastRenderedPageBreak/>
        <w:t xml:space="preserve">        '</w:t>
      </w:r>
      <w:r>
        <w:rPr>
          <w:lang w:val="en-US"/>
        </w:rPr>
        <w:t>413</w:t>
      </w:r>
      <w:r w:rsidRPr="00616F0C">
        <w:rPr>
          <w:lang w:val="en-US"/>
        </w:rPr>
        <w:t>':</w:t>
      </w:r>
    </w:p>
    <w:p w14:paraId="3A849988"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413</w:t>
      </w:r>
      <w:r w:rsidRPr="00616F0C">
        <w:rPr>
          <w:lang w:val="en-US"/>
        </w:rPr>
        <w:t>'</w:t>
      </w:r>
    </w:p>
    <w:p w14:paraId="0C02D305" w14:textId="77777777" w:rsidR="006C6B19" w:rsidRPr="00616F0C" w:rsidRDefault="006C6B19" w:rsidP="006C6B19">
      <w:pPr>
        <w:pStyle w:val="PL"/>
        <w:rPr>
          <w:lang w:val="en-US"/>
        </w:rPr>
      </w:pPr>
      <w:r w:rsidRPr="00616F0C">
        <w:rPr>
          <w:lang w:val="en-US"/>
        </w:rPr>
        <w:t xml:space="preserve">        '</w:t>
      </w:r>
      <w:r>
        <w:rPr>
          <w:lang w:val="en-US"/>
        </w:rPr>
        <w:t>415</w:t>
      </w:r>
      <w:r w:rsidRPr="00616F0C">
        <w:rPr>
          <w:lang w:val="en-US"/>
        </w:rPr>
        <w:t>':</w:t>
      </w:r>
    </w:p>
    <w:p w14:paraId="63662DC6"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415</w:t>
      </w:r>
      <w:r w:rsidRPr="00616F0C">
        <w:rPr>
          <w:lang w:val="en-US"/>
        </w:rPr>
        <w:t>'</w:t>
      </w:r>
    </w:p>
    <w:p w14:paraId="61F6DF4B" w14:textId="77777777" w:rsidR="006C6B19" w:rsidRPr="00616F0C" w:rsidRDefault="006C6B19" w:rsidP="006C6B19">
      <w:pPr>
        <w:pStyle w:val="PL"/>
        <w:rPr>
          <w:lang w:val="en-US"/>
        </w:rPr>
      </w:pPr>
      <w:r w:rsidRPr="00616F0C">
        <w:rPr>
          <w:lang w:val="en-US"/>
        </w:rPr>
        <w:t xml:space="preserve">        '</w:t>
      </w:r>
      <w:r>
        <w:rPr>
          <w:lang w:val="en-US"/>
        </w:rPr>
        <w:t>429</w:t>
      </w:r>
      <w:r w:rsidRPr="00616F0C">
        <w:rPr>
          <w:lang w:val="en-US"/>
        </w:rPr>
        <w:t>':</w:t>
      </w:r>
    </w:p>
    <w:p w14:paraId="56E11C55"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429</w:t>
      </w:r>
      <w:r w:rsidRPr="00616F0C">
        <w:rPr>
          <w:lang w:val="en-US"/>
        </w:rPr>
        <w:t>'</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3F2D143D" w14:textId="77777777" w:rsidR="00683732" w:rsidRPr="00616F0C" w:rsidRDefault="00683732" w:rsidP="00683732">
      <w:pPr>
        <w:pStyle w:val="PL"/>
        <w:rPr>
          <w:lang w:val="en-US"/>
        </w:rPr>
      </w:pPr>
      <w:r w:rsidRPr="00616F0C">
        <w:rPr>
          <w:lang w:val="en-US"/>
        </w:rPr>
        <w:t xml:space="preserve">        '</w:t>
      </w:r>
      <w:r>
        <w:rPr>
          <w:lang w:val="en-US"/>
        </w:rPr>
        <w:t>502</w:t>
      </w:r>
      <w:r w:rsidRPr="00616F0C">
        <w:rPr>
          <w:lang w:val="en-US"/>
        </w:rPr>
        <w:t>':</w:t>
      </w:r>
    </w:p>
    <w:p w14:paraId="3F6E3AE2" w14:textId="77777777" w:rsidR="00683732" w:rsidRPr="00616F0C" w:rsidRDefault="00683732" w:rsidP="00683732">
      <w:pPr>
        <w:pStyle w:val="PL"/>
        <w:rPr>
          <w:lang w:val="en-US"/>
        </w:rPr>
      </w:pPr>
      <w:r w:rsidRPr="00616F0C">
        <w:rPr>
          <w:lang w:val="en-US"/>
        </w:rPr>
        <w:t xml:space="preserve">          $ref: 'TS29571_CommonData.yaml#/components/responses/</w:t>
      </w:r>
      <w:r>
        <w:rPr>
          <w:lang w:val="en-US"/>
        </w:rPr>
        <w:t>502</w:t>
      </w:r>
      <w:r w:rsidRPr="00616F0C">
        <w:rPr>
          <w:lang w:val="en-US"/>
        </w:rPr>
        <w:t>'</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77777777" w:rsidR="00E134FC" w:rsidRPr="009F4882" w:rsidRDefault="00E134FC" w:rsidP="00E134FC">
      <w:pPr>
        <w:pStyle w:val="PL"/>
      </w:pPr>
      <w:r w:rsidRPr="009F4882">
        <w:t xml:space="preserve">          '{request.body#/callbackReference}':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FEF9859" w14:textId="77777777" w:rsidR="00683732" w:rsidRPr="00616F0C" w:rsidRDefault="00683732" w:rsidP="00683732">
      <w:pPr>
        <w:pStyle w:val="PL"/>
        <w:rPr>
          <w:lang w:val="en-US"/>
        </w:rPr>
      </w:pPr>
      <w:r w:rsidRPr="00616F0C">
        <w:rPr>
          <w:lang w:val="en-US"/>
        </w:rPr>
        <w:t xml:space="preserve">                '40</w:t>
      </w:r>
      <w:r>
        <w:rPr>
          <w:lang w:val="en-US"/>
        </w:rPr>
        <w:t>4</w:t>
      </w:r>
      <w:r w:rsidRPr="00616F0C">
        <w:rPr>
          <w:lang w:val="en-US"/>
        </w:rPr>
        <w:t>':</w:t>
      </w:r>
    </w:p>
    <w:p w14:paraId="65B46BB1" w14:textId="77777777" w:rsidR="00683732" w:rsidRPr="00616F0C" w:rsidRDefault="00683732" w:rsidP="00683732">
      <w:pPr>
        <w:pStyle w:val="PL"/>
        <w:rPr>
          <w:lang w:val="en-US"/>
        </w:rPr>
      </w:pPr>
      <w:r w:rsidRPr="00616F0C">
        <w:rPr>
          <w:lang w:val="en-US"/>
        </w:rPr>
        <w:t xml:space="preserve">                  $ref: 'TS29571_CommonData.yaml#/components/responses/40</w:t>
      </w:r>
      <w:r>
        <w:rPr>
          <w:lang w:val="en-US"/>
        </w:rPr>
        <w:t>4</w:t>
      </w:r>
      <w:r w:rsidRPr="00616F0C">
        <w:rPr>
          <w:lang w:val="en-US"/>
        </w:rPr>
        <w:t>'</w:t>
      </w:r>
    </w:p>
    <w:p w14:paraId="55944B94" w14:textId="77777777" w:rsidR="00683732" w:rsidRPr="00616F0C" w:rsidRDefault="00683732" w:rsidP="00683732">
      <w:pPr>
        <w:pStyle w:val="PL"/>
        <w:rPr>
          <w:lang w:val="en-US"/>
        </w:rPr>
      </w:pPr>
      <w:r w:rsidRPr="00616F0C">
        <w:rPr>
          <w:lang w:val="en-US"/>
        </w:rPr>
        <w:t xml:space="preserve">                '4</w:t>
      </w:r>
      <w:r>
        <w:rPr>
          <w:lang w:val="en-US"/>
        </w:rPr>
        <w:t>11</w:t>
      </w:r>
      <w:r w:rsidRPr="00616F0C">
        <w:rPr>
          <w:lang w:val="en-US"/>
        </w:rPr>
        <w:t>':</w:t>
      </w:r>
    </w:p>
    <w:p w14:paraId="35244448"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11</w:t>
      </w:r>
      <w:r w:rsidRPr="00616F0C">
        <w:rPr>
          <w:lang w:val="en-US"/>
        </w:rPr>
        <w:t>'</w:t>
      </w:r>
    </w:p>
    <w:p w14:paraId="4B5C5DFD" w14:textId="77777777" w:rsidR="00683732" w:rsidRPr="00616F0C" w:rsidRDefault="00683732" w:rsidP="00683732">
      <w:pPr>
        <w:pStyle w:val="PL"/>
        <w:rPr>
          <w:lang w:val="en-US"/>
        </w:rPr>
      </w:pPr>
      <w:r w:rsidRPr="00616F0C">
        <w:rPr>
          <w:lang w:val="en-US"/>
        </w:rPr>
        <w:t xml:space="preserve">                '4</w:t>
      </w:r>
      <w:r>
        <w:rPr>
          <w:lang w:val="en-US"/>
        </w:rPr>
        <w:t>13</w:t>
      </w:r>
      <w:r w:rsidRPr="00616F0C">
        <w:rPr>
          <w:lang w:val="en-US"/>
        </w:rPr>
        <w:t>':</w:t>
      </w:r>
    </w:p>
    <w:p w14:paraId="318E98F7"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13</w:t>
      </w:r>
      <w:r w:rsidRPr="00616F0C">
        <w:rPr>
          <w:lang w:val="en-US"/>
        </w:rPr>
        <w:t>'</w:t>
      </w:r>
    </w:p>
    <w:p w14:paraId="468EFE57" w14:textId="77777777" w:rsidR="00683732" w:rsidRPr="00616F0C" w:rsidRDefault="00683732" w:rsidP="00683732">
      <w:pPr>
        <w:pStyle w:val="PL"/>
        <w:rPr>
          <w:lang w:val="en-US"/>
        </w:rPr>
      </w:pPr>
      <w:r w:rsidRPr="00616F0C">
        <w:rPr>
          <w:lang w:val="en-US"/>
        </w:rPr>
        <w:t xml:space="preserve">                '4</w:t>
      </w:r>
      <w:r>
        <w:rPr>
          <w:lang w:val="en-US"/>
        </w:rPr>
        <w:t>15</w:t>
      </w:r>
      <w:r w:rsidRPr="00616F0C">
        <w:rPr>
          <w:lang w:val="en-US"/>
        </w:rPr>
        <w:t>':</w:t>
      </w:r>
    </w:p>
    <w:p w14:paraId="76C03BCD"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15</w:t>
      </w:r>
      <w:r w:rsidRPr="00616F0C">
        <w:rPr>
          <w:lang w:val="en-US"/>
        </w:rPr>
        <w:t>'</w:t>
      </w:r>
    </w:p>
    <w:p w14:paraId="47C30C67" w14:textId="77777777" w:rsidR="00683732" w:rsidRPr="00616F0C" w:rsidRDefault="00683732" w:rsidP="00683732">
      <w:pPr>
        <w:pStyle w:val="PL"/>
        <w:rPr>
          <w:lang w:val="en-US"/>
        </w:rPr>
      </w:pPr>
      <w:r w:rsidRPr="00616F0C">
        <w:rPr>
          <w:lang w:val="en-US"/>
        </w:rPr>
        <w:t xml:space="preserve">                '4</w:t>
      </w:r>
      <w:r>
        <w:rPr>
          <w:lang w:val="en-US"/>
        </w:rPr>
        <w:t>29</w:t>
      </w:r>
      <w:r w:rsidRPr="00616F0C">
        <w:rPr>
          <w:lang w:val="en-US"/>
        </w:rPr>
        <w:t>':</w:t>
      </w:r>
    </w:p>
    <w:p w14:paraId="20BF98AC"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29</w:t>
      </w:r>
      <w:r w:rsidRPr="00616F0C">
        <w:rPr>
          <w:lang w:val="en-US"/>
        </w:rPr>
        <w:t>'</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7B4EDBBC"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B50ACBE"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77777777" w:rsidR="00E134FC" w:rsidRPr="00B06F7A" w:rsidRDefault="00E134FC" w:rsidP="00E134FC">
      <w:pPr>
        <w:pStyle w:val="PL"/>
      </w:pPr>
      <w:r w:rsidRPr="00B06F7A">
        <w:t xml:space="preserve">          '{request.body#/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t xml:space="preserve">              requestBody:</w:t>
      </w:r>
    </w:p>
    <w:p w14:paraId="05E0740E" w14:textId="77777777" w:rsidR="00E134FC" w:rsidRPr="00B06F7A" w:rsidRDefault="00E134FC" w:rsidP="00E134FC">
      <w:pPr>
        <w:pStyle w:val="PL"/>
      </w:pPr>
      <w:r w:rsidRPr="00B06F7A">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4BD3F30E" w14:textId="77777777" w:rsidR="003D5232" w:rsidRPr="00616F0C" w:rsidRDefault="003D5232" w:rsidP="003D5232">
      <w:pPr>
        <w:pStyle w:val="PL"/>
        <w:rPr>
          <w:lang w:val="en-US"/>
        </w:rPr>
      </w:pPr>
      <w:r w:rsidRPr="00616F0C">
        <w:rPr>
          <w:lang w:val="en-US"/>
        </w:rPr>
        <w:t xml:space="preserve">                '4</w:t>
      </w:r>
      <w:r>
        <w:rPr>
          <w:lang w:val="en-US"/>
        </w:rPr>
        <w:t>11</w:t>
      </w:r>
      <w:r w:rsidRPr="00616F0C">
        <w:rPr>
          <w:lang w:val="en-US"/>
        </w:rPr>
        <w:t>':</w:t>
      </w:r>
    </w:p>
    <w:p w14:paraId="1D20379B"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11</w:t>
      </w:r>
      <w:r w:rsidRPr="00616F0C">
        <w:rPr>
          <w:lang w:val="en-US"/>
        </w:rPr>
        <w:t>'</w:t>
      </w:r>
    </w:p>
    <w:p w14:paraId="7801EEC7" w14:textId="77777777" w:rsidR="003D5232" w:rsidRPr="00616F0C" w:rsidRDefault="003D5232" w:rsidP="003D5232">
      <w:pPr>
        <w:pStyle w:val="PL"/>
        <w:rPr>
          <w:lang w:val="en-US"/>
        </w:rPr>
      </w:pPr>
      <w:r w:rsidRPr="00616F0C">
        <w:rPr>
          <w:lang w:val="en-US"/>
        </w:rPr>
        <w:t xml:space="preserve">                '4</w:t>
      </w:r>
      <w:r>
        <w:rPr>
          <w:lang w:val="en-US"/>
        </w:rPr>
        <w:t>13</w:t>
      </w:r>
      <w:r w:rsidRPr="00616F0C">
        <w:rPr>
          <w:lang w:val="en-US"/>
        </w:rPr>
        <w:t>':</w:t>
      </w:r>
    </w:p>
    <w:p w14:paraId="7D322E58"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13</w:t>
      </w:r>
      <w:r w:rsidRPr="00616F0C">
        <w:rPr>
          <w:lang w:val="en-US"/>
        </w:rPr>
        <w:t>'</w:t>
      </w:r>
    </w:p>
    <w:p w14:paraId="0928CF19" w14:textId="77777777" w:rsidR="003D5232" w:rsidRPr="00616F0C" w:rsidRDefault="003D5232" w:rsidP="003D5232">
      <w:pPr>
        <w:pStyle w:val="PL"/>
        <w:rPr>
          <w:lang w:val="en-US"/>
        </w:rPr>
      </w:pPr>
      <w:r w:rsidRPr="00616F0C">
        <w:rPr>
          <w:lang w:val="en-US"/>
        </w:rPr>
        <w:t xml:space="preserve">                '4</w:t>
      </w:r>
      <w:r>
        <w:rPr>
          <w:lang w:val="en-US"/>
        </w:rPr>
        <w:t>15</w:t>
      </w:r>
      <w:r w:rsidRPr="00616F0C">
        <w:rPr>
          <w:lang w:val="en-US"/>
        </w:rPr>
        <w:t>':</w:t>
      </w:r>
    </w:p>
    <w:p w14:paraId="7D9D9F8F"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15</w:t>
      </w:r>
      <w:r w:rsidRPr="00616F0C">
        <w:rPr>
          <w:lang w:val="en-US"/>
        </w:rPr>
        <w:t>'</w:t>
      </w:r>
    </w:p>
    <w:p w14:paraId="22FF3AF8" w14:textId="77777777" w:rsidR="003D5232" w:rsidRPr="00616F0C" w:rsidRDefault="003D5232" w:rsidP="003D5232">
      <w:pPr>
        <w:pStyle w:val="PL"/>
        <w:rPr>
          <w:lang w:val="en-US"/>
        </w:rPr>
      </w:pPr>
      <w:r w:rsidRPr="00616F0C">
        <w:rPr>
          <w:lang w:val="en-US"/>
        </w:rPr>
        <w:t xml:space="preserve">                '4</w:t>
      </w:r>
      <w:r>
        <w:rPr>
          <w:lang w:val="en-US"/>
        </w:rPr>
        <w:t>29</w:t>
      </w:r>
      <w:r w:rsidRPr="00616F0C">
        <w:rPr>
          <w:lang w:val="en-US"/>
        </w:rPr>
        <w:t>':</w:t>
      </w:r>
    </w:p>
    <w:p w14:paraId="3486060D" w14:textId="77777777" w:rsidR="003D5232" w:rsidRPr="00616F0C" w:rsidRDefault="003D5232" w:rsidP="003D5232">
      <w:pPr>
        <w:pStyle w:val="PL"/>
        <w:rPr>
          <w:lang w:val="en-US"/>
        </w:rPr>
      </w:pPr>
      <w:r w:rsidRPr="00616F0C">
        <w:rPr>
          <w:lang w:val="en-US"/>
        </w:rPr>
        <w:lastRenderedPageBreak/>
        <w:t xml:space="preserve">                  $ref: 'TS29571_CommonData.yaml#/components/responses/4</w:t>
      </w:r>
      <w:r>
        <w:rPr>
          <w:lang w:val="en-US"/>
        </w:rPr>
        <w:t>29</w:t>
      </w:r>
      <w:r w:rsidRPr="00616F0C">
        <w:rPr>
          <w:lang w:val="en-US"/>
        </w:rPr>
        <w:t>'</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AB8F649"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4CD0598"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77777777"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r w:rsidRPr="003F79A8">
        <w:rPr>
          <w:lang w:val="en-US"/>
        </w:rPr>
        <w:t>operationId: GetMetaSchema</w:t>
      </w:r>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MetaSchema CRUD</w:t>
      </w:r>
    </w:p>
    <w:p w14:paraId="5AB5D788" w14:textId="77777777" w:rsidR="00133BE2" w:rsidRDefault="00133BE2" w:rsidP="00133BE2">
      <w:pPr>
        <w:pStyle w:val="PL"/>
      </w:pPr>
      <w:r>
        <w:t xml:space="preserve">      security:</w:t>
      </w:r>
    </w:p>
    <w:p w14:paraId="0D1A605D" w14:textId="77777777" w:rsidR="00133BE2" w:rsidRDefault="00133BE2" w:rsidP="00133BE2">
      <w:pPr>
        <w:pStyle w:val="PL"/>
      </w:pPr>
      <w:r>
        <w:t xml:space="preserve">        - {}</w:t>
      </w:r>
    </w:p>
    <w:p w14:paraId="47EF8F19" w14:textId="77777777" w:rsidR="00133BE2" w:rsidRDefault="00133BE2" w:rsidP="00133BE2">
      <w:pPr>
        <w:pStyle w:val="PL"/>
      </w:pPr>
      <w:r>
        <w:t xml:space="preserve">        - oAuth2ClientCredentials:</w:t>
      </w:r>
    </w:p>
    <w:p w14:paraId="4C519E94" w14:textId="77777777" w:rsidR="00133BE2" w:rsidRDefault="00133BE2" w:rsidP="00133BE2">
      <w:pPr>
        <w:pStyle w:val="PL"/>
      </w:pPr>
      <w:r>
        <w:t xml:space="preserve">          - nudsf-dr</w:t>
      </w:r>
    </w:p>
    <w:p w14:paraId="723D6E34" w14:textId="77777777" w:rsidR="00133BE2" w:rsidRDefault="00133BE2" w:rsidP="00133BE2">
      <w:pPr>
        <w:pStyle w:val="PL"/>
      </w:pPr>
      <w:r>
        <w:t xml:space="preserve">        - oAuth2ClientCredentials:</w:t>
      </w:r>
    </w:p>
    <w:p w14:paraId="39B9A3F2" w14:textId="77777777" w:rsidR="00133BE2" w:rsidRPr="004821DC" w:rsidRDefault="00133BE2" w:rsidP="00133BE2">
      <w:pPr>
        <w:pStyle w:val="PL"/>
        <w:rPr>
          <w:lang w:val="en-US"/>
        </w:rPr>
      </w:pPr>
      <w:r>
        <w:t xml:space="preserve">          </w:t>
      </w:r>
      <w:r w:rsidRPr="004821DC">
        <w:rPr>
          <w:lang w:val="en-US"/>
        </w:rPr>
        <w:t>- nudsf-dr</w:t>
      </w:r>
    </w:p>
    <w:p w14:paraId="21D359DA" w14:textId="77777777" w:rsidR="00133BE2" w:rsidRPr="004821DC" w:rsidRDefault="00133BE2" w:rsidP="00133BE2">
      <w:pPr>
        <w:pStyle w:val="PL"/>
        <w:rPr>
          <w:lang w:val="en-US"/>
        </w:rPr>
      </w:pPr>
      <w:r w:rsidRPr="004821DC">
        <w:rPr>
          <w:lang w:val="en-US"/>
        </w:rPr>
        <w:t xml:space="preserve">          - nudsf-dr:meta-schema:read</w:t>
      </w:r>
    </w:p>
    <w:p w14:paraId="1381479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0E8A772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3BCF6EC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5A1C9D96" w14:textId="77777777" w:rsidR="003D5232" w:rsidRPr="00616F0C" w:rsidRDefault="003D5232" w:rsidP="003D5232">
      <w:pPr>
        <w:pStyle w:val="PL"/>
        <w:rPr>
          <w:lang w:val="en-US"/>
        </w:rPr>
      </w:pPr>
      <w:r w:rsidRPr="00616F0C">
        <w:rPr>
          <w:lang w:val="en-US"/>
        </w:rPr>
        <w:t xml:space="preserve">        '406':</w:t>
      </w:r>
    </w:p>
    <w:p w14:paraId="16D671B7" w14:textId="77777777" w:rsidR="003D5232" w:rsidRPr="00616F0C" w:rsidRDefault="003D5232" w:rsidP="003D5232">
      <w:pPr>
        <w:pStyle w:val="PL"/>
        <w:rPr>
          <w:lang w:val="en-US"/>
        </w:rPr>
      </w:pPr>
      <w:r w:rsidRPr="00616F0C">
        <w:rPr>
          <w:lang w:val="en-US"/>
        </w:rPr>
        <w:t xml:space="preserve">          $ref: 'TS29571_CommonData.yaml#/components/responses/406'</w:t>
      </w:r>
    </w:p>
    <w:p w14:paraId="3BD53460" w14:textId="77777777" w:rsidR="003D5232" w:rsidRPr="00616F0C" w:rsidRDefault="003D5232" w:rsidP="003D5232">
      <w:pPr>
        <w:pStyle w:val="PL"/>
        <w:rPr>
          <w:lang w:val="en-US"/>
        </w:rPr>
      </w:pPr>
      <w:r w:rsidRPr="00616F0C">
        <w:rPr>
          <w:lang w:val="en-US"/>
        </w:rPr>
        <w:lastRenderedPageBreak/>
        <w:t xml:space="preserve">        '</w:t>
      </w:r>
      <w:r>
        <w:rPr>
          <w:lang w:val="en-US"/>
        </w:rPr>
        <w:t>429</w:t>
      </w:r>
      <w:r w:rsidRPr="00616F0C">
        <w:rPr>
          <w:lang w:val="en-US"/>
        </w:rPr>
        <w:t>':</w:t>
      </w:r>
    </w:p>
    <w:p w14:paraId="7D4717DE"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FC7DF3F"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11CC5F90"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523BF40E" w14:textId="77777777" w:rsidR="00133BE2" w:rsidRDefault="00133BE2" w:rsidP="00133BE2">
      <w:pPr>
        <w:pStyle w:val="PL"/>
      </w:pPr>
      <w:r>
        <w:t xml:space="preserve">      security:</w:t>
      </w:r>
    </w:p>
    <w:p w14:paraId="610E9F3E" w14:textId="77777777" w:rsidR="00133BE2" w:rsidRDefault="00133BE2" w:rsidP="00133BE2">
      <w:pPr>
        <w:pStyle w:val="PL"/>
      </w:pPr>
      <w:r>
        <w:t xml:space="preserve">        - {}</w:t>
      </w:r>
    </w:p>
    <w:p w14:paraId="08FFE56B" w14:textId="77777777" w:rsidR="00133BE2" w:rsidRDefault="00133BE2" w:rsidP="00133BE2">
      <w:pPr>
        <w:pStyle w:val="PL"/>
      </w:pPr>
      <w:r>
        <w:t xml:space="preserve">        - oAuth2ClientCredentials:</w:t>
      </w:r>
    </w:p>
    <w:p w14:paraId="5C10EFD1" w14:textId="77777777" w:rsidR="00133BE2" w:rsidRDefault="00133BE2" w:rsidP="00133BE2">
      <w:pPr>
        <w:pStyle w:val="PL"/>
      </w:pPr>
      <w:r>
        <w:t xml:space="preserve">          - nudsf-dr</w:t>
      </w:r>
    </w:p>
    <w:p w14:paraId="10CD1CBD" w14:textId="77777777" w:rsidR="00133BE2" w:rsidRDefault="00133BE2" w:rsidP="00133BE2">
      <w:pPr>
        <w:pStyle w:val="PL"/>
      </w:pPr>
      <w:r>
        <w:t xml:space="preserve">        - oAuth2ClientCredentials:</w:t>
      </w:r>
    </w:p>
    <w:p w14:paraId="27D44325" w14:textId="77777777" w:rsidR="00133BE2" w:rsidRDefault="00133BE2" w:rsidP="00133BE2">
      <w:pPr>
        <w:pStyle w:val="PL"/>
      </w:pPr>
      <w:r>
        <w:t xml:space="preserve">          - nudsf-dr</w:t>
      </w:r>
    </w:p>
    <w:p w14:paraId="1520BD08" w14:textId="77777777" w:rsidR="00133BE2" w:rsidRDefault="00133BE2" w:rsidP="00133BE2">
      <w:pPr>
        <w:pStyle w:val="PL"/>
      </w:pPr>
      <w:r>
        <w:t xml:space="preserve">          - nudsf-dr:meta-schema:create</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19176B8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08409270"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lastRenderedPageBreak/>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77777777"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77777777" w:rsidR="00E134FC" w:rsidRPr="00616F0C" w:rsidRDefault="00E134FC" w:rsidP="00E134FC">
      <w:pPr>
        <w:pStyle w:val="PL"/>
        <w:rPr>
          <w:lang w:val="en-US"/>
        </w:rPr>
      </w:pPr>
      <w:r w:rsidRPr="00616F0C">
        <w:rPr>
          <w:lang w:val="en-US"/>
        </w:rPr>
        <w:t xml:space="preserve">            the URI of the created Record.</w:t>
      </w:r>
    </w:p>
    <w:p w14:paraId="1AD4BD50" w14:textId="77777777" w:rsidR="00E134FC" w:rsidRPr="00616F0C" w:rsidRDefault="00E134FC" w:rsidP="00E134FC">
      <w:pPr>
        <w:pStyle w:val="PL"/>
        <w:rPr>
          <w:lang w:val="en-US"/>
        </w:rPr>
      </w:pPr>
      <w:r>
        <w:rPr>
          <w:lang w:val="en-US"/>
        </w:rPr>
        <w:t xml:space="preserve">            </w:t>
      </w:r>
      <w:r w:rsidRPr="00616F0C">
        <w:rPr>
          <w:lang w:val="en-US"/>
        </w:rPr>
        <w:t>$ref: '#/components/responses/RecordBody'</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77777777"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2524A07E" w14:textId="77777777" w:rsidR="003D5232" w:rsidRPr="00616F0C" w:rsidRDefault="003D5232" w:rsidP="003D5232">
      <w:pPr>
        <w:pStyle w:val="PL"/>
        <w:rPr>
          <w:lang w:val="en-US"/>
        </w:rPr>
      </w:pPr>
      <w:r w:rsidRPr="00616F0C">
        <w:rPr>
          <w:lang w:val="en-US"/>
        </w:rPr>
        <w:t xml:space="preserve">        '</w:t>
      </w:r>
      <w:r>
        <w:rPr>
          <w:lang w:val="en-US"/>
        </w:rPr>
        <w:t>411</w:t>
      </w:r>
      <w:r w:rsidRPr="00616F0C">
        <w:rPr>
          <w:lang w:val="en-US"/>
        </w:rPr>
        <w:t>':</w:t>
      </w:r>
    </w:p>
    <w:p w14:paraId="092DD360"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411</w:t>
      </w:r>
      <w:r w:rsidRPr="00616F0C">
        <w:rPr>
          <w:lang w:val="en-US"/>
        </w:rPr>
        <w:t>'</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01F04D5F" w14:textId="77777777" w:rsidR="003D5232" w:rsidRPr="00616F0C" w:rsidRDefault="003D5232" w:rsidP="003D5232">
      <w:pPr>
        <w:pStyle w:val="PL"/>
        <w:rPr>
          <w:lang w:val="en-US"/>
        </w:rPr>
      </w:pPr>
      <w:r w:rsidRPr="00616F0C">
        <w:rPr>
          <w:lang w:val="en-US"/>
        </w:rPr>
        <w:t xml:space="preserve">        '</w:t>
      </w:r>
      <w:r>
        <w:rPr>
          <w:lang w:val="en-US"/>
        </w:rPr>
        <w:t>415</w:t>
      </w:r>
      <w:r w:rsidRPr="00616F0C">
        <w:rPr>
          <w:lang w:val="en-US"/>
        </w:rPr>
        <w:t>':</w:t>
      </w:r>
    </w:p>
    <w:p w14:paraId="7AD4F725"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415</w:t>
      </w:r>
      <w:r w:rsidRPr="00616F0C">
        <w:rPr>
          <w:lang w:val="en-US"/>
        </w:rPr>
        <w:t>'</w:t>
      </w:r>
    </w:p>
    <w:p w14:paraId="571A4B2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26C188DC"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620243FA" w14:textId="77777777" w:rsidR="003D5232" w:rsidRPr="00616F0C" w:rsidRDefault="003D5232" w:rsidP="003D5232">
      <w:pPr>
        <w:pStyle w:val="PL"/>
        <w:rPr>
          <w:lang w:val="en-US"/>
        </w:rPr>
      </w:pPr>
      <w:r w:rsidRPr="00616F0C">
        <w:rPr>
          <w:lang w:val="en-US"/>
        </w:rPr>
        <w:t xml:space="preserve">        '</w:t>
      </w:r>
      <w:r>
        <w:rPr>
          <w:lang w:val="en-US"/>
        </w:rPr>
        <w:t>502</w:t>
      </w:r>
      <w:r w:rsidRPr="00616F0C">
        <w:rPr>
          <w:lang w:val="en-US"/>
        </w:rPr>
        <w:t>':</w:t>
      </w:r>
    </w:p>
    <w:p w14:paraId="0BF6BA9F"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502</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4821DC" w:rsidRDefault="00E134FC" w:rsidP="00E134FC">
      <w:pPr>
        <w:pStyle w:val="PL"/>
        <w:rPr>
          <w:lang w:val="en-US"/>
        </w:rPr>
      </w:pPr>
      <w:r w:rsidRPr="00616F0C">
        <w:rPr>
          <w:lang w:val="en-US"/>
        </w:rPr>
        <w:t xml:space="preserve">      </w:t>
      </w:r>
      <w:r w:rsidRPr="004821DC">
        <w:rPr>
          <w:lang w:val="en-US"/>
        </w:rPr>
        <w:t>operationId: DeleteMetaSchema</w:t>
      </w:r>
    </w:p>
    <w:p w14:paraId="682CFFDD" w14:textId="77777777" w:rsidR="00E134FC" w:rsidRPr="004821DC" w:rsidRDefault="00E134FC" w:rsidP="00E134FC">
      <w:pPr>
        <w:pStyle w:val="PL"/>
        <w:rPr>
          <w:lang w:val="en-US"/>
        </w:rPr>
      </w:pPr>
      <w:r w:rsidRPr="004821DC">
        <w:rPr>
          <w:lang w:val="en-US"/>
        </w:rPr>
        <w:t xml:space="preserve">      tags:</w:t>
      </w:r>
    </w:p>
    <w:p w14:paraId="2160A04C" w14:textId="77777777" w:rsidR="00E134FC" w:rsidRPr="004821DC" w:rsidRDefault="00E134FC" w:rsidP="00E134FC">
      <w:pPr>
        <w:pStyle w:val="PL"/>
        <w:rPr>
          <w:lang w:val="en-US"/>
        </w:rPr>
      </w:pPr>
      <w:r w:rsidRPr="004821DC">
        <w:rPr>
          <w:lang w:val="en-US"/>
        </w:rPr>
        <w:t xml:space="preserve">        - MetaSchema CRUD</w:t>
      </w:r>
    </w:p>
    <w:p w14:paraId="3597E41E" w14:textId="77777777" w:rsidR="00133BE2" w:rsidRDefault="00133BE2" w:rsidP="00133BE2">
      <w:pPr>
        <w:pStyle w:val="PL"/>
      </w:pPr>
      <w:r>
        <w:t xml:space="preserve">      security:</w:t>
      </w:r>
    </w:p>
    <w:p w14:paraId="1F172ED6" w14:textId="77777777" w:rsidR="00133BE2" w:rsidRDefault="00133BE2" w:rsidP="00133BE2">
      <w:pPr>
        <w:pStyle w:val="PL"/>
      </w:pPr>
      <w:r>
        <w:t xml:space="preserve">        - {}</w:t>
      </w:r>
    </w:p>
    <w:p w14:paraId="576C9CB6" w14:textId="77777777" w:rsidR="00133BE2" w:rsidRDefault="00133BE2" w:rsidP="00133BE2">
      <w:pPr>
        <w:pStyle w:val="PL"/>
      </w:pPr>
      <w:r>
        <w:t xml:space="preserve">        - oAuth2ClientCredentials:</w:t>
      </w:r>
    </w:p>
    <w:p w14:paraId="7CC4CB34" w14:textId="77777777" w:rsidR="00133BE2" w:rsidRDefault="00133BE2" w:rsidP="00133BE2">
      <w:pPr>
        <w:pStyle w:val="PL"/>
      </w:pPr>
      <w:r>
        <w:t xml:space="preserve">          - nudsf-dr</w:t>
      </w:r>
    </w:p>
    <w:p w14:paraId="24B488F9" w14:textId="77777777" w:rsidR="00133BE2" w:rsidRDefault="00133BE2" w:rsidP="00133BE2">
      <w:pPr>
        <w:pStyle w:val="PL"/>
      </w:pPr>
      <w:r>
        <w:t xml:space="preserve">        - oAuth2ClientCredentials:</w:t>
      </w:r>
    </w:p>
    <w:p w14:paraId="3CF76E55" w14:textId="77777777" w:rsidR="00133BE2" w:rsidRPr="004821DC" w:rsidRDefault="00133BE2" w:rsidP="00133BE2">
      <w:pPr>
        <w:pStyle w:val="PL"/>
        <w:rPr>
          <w:lang w:val="en-US"/>
        </w:rPr>
      </w:pPr>
      <w:r>
        <w:t xml:space="preserve">          </w:t>
      </w:r>
      <w:r w:rsidRPr="004821DC">
        <w:rPr>
          <w:lang w:val="en-US"/>
        </w:rPr>
        <w:t>- nudsf-dr</w:t>
      </w:r>
    </w:p>
    <w:p w14:paraId="7B507D5B" w14:textId="77777777" w:rsidR="00133BE2" w:rsidRPr="004821DC" w:rsidRDefault="00133BE2" w:rsidP="00133BE2">
      <w:pPr>
        <w:pStyle w:val="PL"/>
        <w:rPr>
          <w:lang w:val="en-US"/>
        </w:rPr>
      </w:pPr>
      <w:r w:rsidRPr="004821DC">
        <w:rPr>
          <w:lang w:val="en-US"/>
        </w:rPr>
        <w:t xml:space="preserve">          - nudsf-dr:meta-schema:modify</w:t>
      </w:r>
    </w:p>
    <w:p w14:paraId="12F24360" w14:textId="77777777" w:rsidR="00E134FC" w:rsidRPr="004821DC" w:rsidRDefault="00E134FC" w:rsidP="00E134FC">
      <w:pPr>
        <w:pStyle w:val="PL"/>
        <w:rPr>
          <w:lang w:val="en-US"/>
        </w:rPr>
      </w:pPr>
      <w:r w:rsidRPr="004821DC">
        <w:rPr>
          <w:lang w:val="en-US"/>
        </w:rPr>
        <w:t xml:space="preserve">      parameters:</w:t>
      </w:r>
    </w:p>
    <w:p w14:paraId="730F8374" w14:textId="77777777" w:rsidR="00E134FC" w:rsidRPr="00616F0C" w:rsidRDefault="00E134FC" w:rsidP="00E134FC">
      <w:pPr>
        <w:pStyle w:val="PL"/>
        <w:rPr>
          <w:lang w:val="en-US"/>
        </w:rPr>
      </w:pPr>
      <w:r w:rsidRPr="004821DC">
        <w:rPr>
          <w:lang w:val="en-US"/>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lastRenderedPageBreak/>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6A2C453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77777777" w:rsidR="00E134FC" w:rsidRPr="00B3056F" w:rsidRDefault="00E134FC" w:rsidP="00E134FC">
      <w:pPr>
        <w:pStyle w:val="PL"/>
      </w:pPr>
      <w:r w:rsidRPr="00B3056F">
        <w:t xml:space="preserve">          description: </w:t>
      </w:r>
      <w:r>
        <w:t>Return value if get-previous=true</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3B0CD3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50BD0707"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06E6FAF8"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6636A84D"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lastRenderedPageBreak/>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9CF2353" w14:textId="77777777" w:rsidR="00133BE2" w:rsidRDefault="00133BE2" w:rsidP="00133BE2">
      <w:pPr>
        <w:pStyle w:val="PL"/>
      </w:pPr>
      <w:r>
        <w:t xml:space="preserve">            </w:t>
      </w:r>
      <w:r w:rsidRPr="00286949">
        <w:t>n</w:t>
      </w:r>
      <w:r>
        <w:t>udsf</w:t>
      </w:r>
      <w:r w:rsidRPr="00286949">
        <w:t>-</w:t>
      </w:r>
      <w:r>
        <w:t>dr</w:t>
      </w:r>
      <w:r w:rsidRPr="00286949">
        <w:t>:</w:t>
      </w:r>
      <w:r>
        <w:t>record:read: Access to read records</w:t>
      </w:r>
    </w:p>
    <w:p w14:paraId="5A8AF24E" w14:textId="77777777" w:rsidR="00133BE2" w:rsidRDefault="00133BE2" w:rsidP="00133BE2">
      <w:pPr>
        <w:pStyle w:val="PL"/>
      </w:pPr>
      <w:r>
        <w:t xml:space="preserve">            </w:t>
      </w:r>
      <w:r w:rsidRPr="00286949">
        <w:t>n</w:t>
      </w:r>
      <w:r>
        <w:t>udsf</w:t>
      </w:r>
      <w:r w:rsidRPr="00286949">
        <w:t>-</w:t>
      </w:r>
      <w:r>
        <w:t>dr</w:t>
      </w:r>
      <w:r w:rsidRPr="00286949">
        <w:t>:</w:t>
      </w:r>
      <w:r>
        <w:t>record:modify: Access to update records</w:t>
      </w:r>
    </w:p>
    <w:p w14:paraId="1F7E89AF" w14:textId="77777777" w:rsidR="00133BE2" w:rsidRDefault="00133BE2" w:rsidP="00133BE2">
      <w:pPr>
        <w:pStyle w:val="PL"/>
      </w:pPr>
      <w:r>
        <w:t xml:space="preserve">            </w:t>
      </w:r>
      <w:r w:rsidRPr="00286949">
        <w:t>n</w:t>
      </w:r>
      <w:r>
        <w:t>udsf</w:t>
      </w:r>
      <w:r w:rsidRPr="00286949">
        <w:t>-</w:t>
      </w:r>
      <w:r>
        <w:t>dr</w:t>
      </w:r>
      <w:r w:rsidRPr="00286949">
        <w:t>:</w:t>
      </w:r>
      <w:r>
        <w:t>record:create: Access to create records</w:t>
      </w:r>
    </w:p>
    <w:p w14:paraId="5474AEE7" w14:textId="77777777" w:rsidR="00133BE2" w:rsidRDefault="00133BE2" w:rsidP="00133BE2">
      <w:pPr>
        <w:pStyle w:val="PL"/>
      </w:pPr>
      <w:r>
        <w:t xml:space="preserve">            </w:t>
      </w:r>
      <w:r w:rsidRPr="00286949">
        <w:t>n</w:t>
      </w:r>
      <w:r>
        <w:t>udsf</w:t>
      </w:r>
      <w:r w:rsidRPr="00286949">
        <w:t>-</w:t>
      </w:r>
      <w:r>
        <w:t>dr</w:t>
      </w:r>
      <w:r w:rsidRPr="00286949">
        <w:t>:</w:t>
      </w:r>
      <w:r>
        <w:t>record-meta:read: Access to read a record</w:t>
      </w:r>
      <w:r w:rsidRPr="00B06F7A">
        <w:rPr>
          <w:lang w:val="en-US"/>
        </w:rPr>
        <w:t>'</w:t>
      </w:r>
      <w:r>
        <w:t>s meta</w:t>
      </w:r>
    </w:p>
    <w:p w14:paraId="1B66B3D4" w14:textId="77777777" w:rsidR="00133BE2" w:rsidRDefault="00133BE2" w:rsidP="00133BE2">
      <w:pPr>
        <w:pStyle w:val="PL"/>
      </w:pPr>
      <w:r>
        <w:t xml:space="preserve">            </w:t>
      </w:r>
      <w:r w:rsidRPr="00286949">
        <w:t>n</w:t>
      </w:r>
      <w:r>
        <w:t>udsf</w:t>
      </w:r>
      <w:r w:rsidRPr="00286949">
        <w:t>-</w:t>
      </w:r>
      <w:r>
        <w:t>dr</w:t>
      </w:r>
      <w:r w:rsidRPr="00286949">
        <w:t>:</w:t>
      </w:r>
      <w:r>
        <w:t>record-meta:modify: Access to update a record</w:t>
      </w:r>
      <w:r w:rsidRPr="00B06F7A">
        <w:rPr>
          <w:lang w:val="en-US"/>
        </w:rPr>
        <w:t>'</w:t>
      </w:r>
      <w:r>
        <w:t>s meta</w:t>
      </w:r>
    </w:p>
    <w:p w14:paraId="4E0D92AC" w14:textId="77777777" w:rsidR="00133BE2" w:rsidRDefault="00133BE2" w:rsidP="00133BE2">
      <w:pPr>
        <w:pStyle w:val="PL"/>
      </w:pPr>
      <w:r>
        <w:t xml:space="preserve">            </w:t>
      </w:r>
      <w:r w:rsidRPr="00286949">
        <w:t>n</w:t>
      </w:r>
      <w:r>
        <w:t>udsf</w:t>
      </w:r>
      <w:r w:rsidRPr="00286949">
        <w:t>-</w:t>
      </w:r>
      <w:r>
        <w:t>dr</w:t>
      </w:r>
      <w:r w:rsidRPr="00286949">
        <w:t>:</w:t>
      </w:r>
      <w:r>
        <w:t>block:read: Access to read blocks</w:t>
      </w:r>
    </w:p>
    <w:p w14:paraId="79C0B556" w14:textId="77777777" w:rsidR="00133BE2" w:rsidRDefault="00133BE2" w:rsidP="00133BE2">
      <w:pPr>
        <w:pStyle w:val="PL"/>
      </w:pPr>
      <w:r>
        <w:t xml:space="preserve">            </w:t>
      </w:r>
      <w:r w:rsidRPr="00286949">
        <w:t>n</w:t>
      </w:r>
      <w:r>
        <w:t>udsf</w:t>
      </w:r>
      <w:r w:rsidRPr="00286949">
        <w:t>-</w:t>
      </w:r>
      <w:r>
        <w:t>dr</w:t>
      </w:r>
      <w:r w:rsidRPr="00286949">
        <w:t>:</w:t>
      </w:r>
      <w:r>
        <w:t>block:modify: Access to update blocks</w:t>
      </w:r>
    </w:p>
    <w:p w14:paraId="70F990D0" w14:textId="77777777" w:rsidR="00133BE2" w:rsidRDefault="00133BE2" w:rsidP="00133BE2">
      <w:pPr>
        <w:pStyle w:val="PL"/>
      </w:pPr>
      <w:r>
        <w:t xml:space="preserve">            </w:t>
      </w:r>
      <w:r w:rsidRPr="00286949">
        <w:t>n</w:t>
      </w:r>
      <w:r>
        <w:t>udsf</w:t>
      </w:r>
      <w:r w:rsidRPr="00286949">
        <w:t>-</w:t>
      </w:r>
      <w:r>
        <w:t>dr</w:t>
      </w:r>
      <w:r w:rsidRPr="00286949">
        <w:t>:</w:t>
      </w:r>
      <w:r>
        <w:t>block:create: Access to create blocks</w:t>
      </w:r>
    </w:p>
    <w:p w14:paraId="31355D0C" w14:textId="77777777" w:rsidR="00133BE2" w:rsidRDefault="00133BE2" w:rsidP="00133BE2">
      <w:pPr>
        <w:pStyle w:val="PL"/>
      </w:pPr>
      <w:r>
        <w:t xml:space="preserve">            </w:t>
      </w:r>
      <w:r w:rsidRPr="00286949">
        <w:t>n</w:t>
      </w:r>
      <w:r>
        <w:t>udsf</w:t>
      </w:r>
      <w:r w:rsidRPr="00286949">
        <w:t>-</w:t>
      </w:r>
      <w:r>
        <w:t>dr</w:t>
      </w:r>
      <w:r w:rsidRPr="00286949">
        <w:t>:</w:t>
      </w:r>
      <w:r>
        <w:t>subscription:read: Access to read subscriptions</w:t>
      </w:r>
    </w:p>
    <w:p w14:paraId="673F54F9" w14:textId="77777777" w:rsidR="00133BE2" w:rsidRDefault="00133BE2" w:rsidP="00133BE2">
      <w:pPr>
        <w:pStyle w:val="PL"/>
      </w:pPr>
      <w:r>
        <w:t xml:space="preserve">            </w:t>
      </w:r>
      <w:r w:rsidRPr="00286949">
        <w:t>n</w:t>
      </w:r>
      <w:r>
        <w:t>udsf</w:t>
      </w:r>
      <w:r w:rsidRPr="00286949">
        <w:t>-</w:t>
      </w:r>
      <w:r>
        <w:t>dr</w:t>
      </w:r>
      <w:r w:rsidRPr="00286949">
        <w:t>:</w:t>
      </w:r>
      <w:r>
        <w:t>subscription:modify: Access to update subscriptions</w:t>
      </w:r>
    </w:p>
    <w:p w14:paraId="03ABB678" w14:textId="77777777" w:rsidR="00133BE2" w:rsidRDefault="00133BE2" w:rsidP="00133BE2">
      <w:pPr>
        <w:pStyle w:val="PL"/>
      </w:pPr>
      <w:r>
        <w:t xml:space="preserve">            </w:t>
      </w:r>
      <w:r w:rsidRPr="00286949">
        <w:t>n</w:t>
      </w:r>
      <w:r>
        <w:t>udsf</w:t>
      </w:r>
      <w:r w:rsidRPr="00286949">
        <w:t>-</w:t>
      </w:r>
      <w:r>
        <w:t>dr</w:t>
      </w:r>
      <w:r w:rsidRPr="00286949">
        <w:t>:</w:t>
      </w:r>
      <w:r>
        <w:t>subscription:create: Access to create subscriptions</w:t>
      </w:r>
    </w:p>
    <w:p w14:paraId="6D83BD2F" w14:textId="77777777" w:rsidR="00133BE2" w:rsidRDefault="00133BE2" w:rsidP="00133BE2">
      <w:pPr>
        <w:pStyle w:val="PL"/>
      </w:pPr>
      <w:r>
        <w:t xml:space="preserve">            </w:t>
      </w:r>
      <w:r w:rsidRPr="00286949">
        <w:t>n</w:t>
      </w:r>
      <w:r>
        <w:t>udsf</w:t>
      </w:r>
      <w:r w:rsidRPr="00286949">
        <w:t>-</w:t>
      </w:r>
      <w:r>
        <w:t>dr</w:t>
      </w:r>
      <w:r w:rsidRPr="00286949">
        <w:t>:</w:t>
      </w:r>
      <w:r>
        <w:t>meta-schema:read: Access to read meta schema</w:t>
      </w:r>
    </w:p>
    <w:p w14:paraId="71FD98A0" w14:textId="77777777" w:rsidR="00133BE2" w:rsidRDefault="00133BE2" w:rsidP="00133BE2">
      <w:pPr>
        <w:pStyle w:val="PL"/>
      </w:pPr>
      <w:r>
        <w:t xml:space="preserve">            </w:t>
      </w:r>
      <w:r w:rsidRPr="00286949">
        <w:t>n</w:t>
      </w:r>
      <w:r>
        <w:t>udsf</w:t>
      </w:r>
      <w:r w:rsidRPr="00286949">
        <w:t>-</w:t>
      </w:r>
      <w:r>
        <w:t>dr</w:t>
      </w:r>
      <w:r w:rsidRPr="00286949">
        <w:t>:</w:t>
      </w:r>
      <w:r>
        <w:t>meta-schema:modify: Access to update meta schema</w:t>
      </w:r>
    </w:p>
    <w:p w14:paraId="28D52956" w14:textId="77777777" w:rsidR="00133BE2" w:rsidRDefault="00133BE2" w:rsidP="00133BE2">
      <w:pPr>
        <w:pStyle w:val="PL"/>
      </w:pPr>
      <w:r>
        <w:t xml:space="preserve">            </w:t>
      </w:r>
      <w:r w:rsidRPr="00286949">
        <w:t>n</w:t>
      </w:r>
      <w:r>
        <w:t>udsf</w:t>
      </w:r>
      <w:r w:rsidRPr="00286949">
        <w:t>-</w:t>
      </w:r>
      <w:r>
        <w:t>dr</w:t>
      </w:r>
      <w:r w:rsidRPr="00286949">
        <w:t>:</w:t>
      </w:r>
      <w:r>
        <w:t>meta-schema:create: Access to create meta schema</w:t>
      </w:r>
    </w:p>
    <w:p w14:paraId="36BC972B" w14:textId="77777777" w:rsidR="00E134FC" w:rsidRPr="00DB3846" w:rsidRDefault="00E134FC" w:rsidP="00E134FC">
      <w:pPr>
        <w:pStyle w:val="PL"/>
      </w:pPr>
    </w:p>
    <w:p w14:paraId="7C00299B" w14:textId="77777777" w:rsidR="00E134FC" w:rsidRPr="00616F0C" w:rsidRDefault="00E134FC" w:rsidP="00E134FC">
      <w:pPr>
        <w:pStyle w:val="PL"/>
        <w:rPr>
          <w:lang w:val="en-US"/>
        </w:rPr>
      </w:pPr>
      <w:r w:rsidRPr="00616F0C">
        <w:rPr>
          <w:lang w:val="en-US"/>
        </w:rPr>
        <w:t xml:space="preserve">  schemas:</w:t>
      </w:r>
    </w:p>
    <w:p w14:paraId="2D49091C" w14:textId="77777777" w:rsidR="00E134FC" w:rsidRPr="00616F0C" w:rsidRDefault="00E134FC" w:rsidP="00E134FC">
      <w:pPr>
        <w:pStyle w:val="PL"/>
        <w:rPr>
          <w:lang w:val="en-US"/>
        </w:rPr>
      </w:pPr>
      <w:r w:rsidRPr="00616F0C">
        <w:rPr>
          <w:lang w:val="en-US"/>
        </w:rPr>
        <w:t xml:space="preserve">    RecordSearchResult: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A534805" w14:textId="77777777" w:rsidR="00E134FC" w:rsidRDefault="00E134FC" w:rsidP="00E134FC">
      <w:pPr>
        <w:pStyle w:val="PL"/>
      </w:pPr>
      <w:r>
        <w:t xml:space="preserve">        matchingRecords:</w:t>
      </w:r>
    </w:p>
    <w:p w14:paraId="17FEE181" w14:textId="77777777" w:rsidR="00E134FC" w:rsidRDefault="00E134FC" w:rsidP="00E134FC">
      <w:pPr>
        <w:pStyle w:val="PL"/>
      </w:pPr>
      <w:r>
        <w:t xml:space="preserve">          description: A map (list of key-value pairs where recordId serves as key) of Records</w:t>
      </w:r>
    </w:p>
    <w:p w14:paraId="281DC4BE" w14:textId="77777777" w:rsidR="00E134FC" w:rsidRDefault="00E134FC" w:rsidP="00E134FC">
      <w:pPr>
        <w:pStyle w:val="PL"/>
      </w:pPr>
      <w:r>
        <w:t xml:space="preserve">          type: object</w:t>
      </w:r>
    </w:p>
    <w:p w14:paraId="19116D51" w14:textId="77777777" w:rsidR="00E134FC" w:rsidRDefault="00E134FC" w:rsidP="00E134FC">
      <w:pPr>
        <w:pStyle w:val="PL"/>
      </w:pPr>
      <w:r>
        <w:t xml:space="preserve">          additionalProperties:</w:t>
      </w:r>
    </w:p>
    <w:p w14:paraId="4C9B6A0F" w14:textId="77777777" w:rsidR="00E134FC" w:rsidRDefault="00E134FC" w:rsidP="00E134FC">
      <w:pPr>
        <w:pStyle w:val="PL"/>
      </w:pPr>
      <w:r>
        <w:t xml:space="preserve">            $ref: '#/components/schemas/Record'</w:t>
      </w:r>
    </w:p>
    <w:p w14:paraId="01408CAE" w14:textId="77777777" w:rsidR="00E134FC" w:rsidRPr="00616F0C" w:rsidRDefault="00E134FC" w:rsidP="00E134FC">
      <w:pPr>
        <w:pStyle w:val="PL"/>
        <w:rPr>
          <w:lang w:val="en-US"/>
        </w:rPr>
      </w:pPr>
      <w:r>
        <w:t xml:space="preserve">          minProperties: 1</w:t>
      </w:r>
    </w:p>
    <w:p w14:paraId="6C59B8BF" w14:textId="77777777" w:rsidR="002276D2" w:rsidRPr="00462011" w:rsidRDefault="002276D2" w:rsidP="002276D2">
      <w:pPr>
        <w:pStyle w:val="PL"/>
        <w:rPr>
          <w:lang w:val="en-US"/>
        </w:rPr>
      </w:pPr>
      <w:r>
        <w:rPr>
          <w:lang w:val="en-US"/>
        </w:rPr>
        <w:t xml:space="preserve">        </w:t>
      </w:r>
      <w:r w:rsidRPr="00462011">
        <w:rPr>
          <w:lang w:val="en-US"/>
        </w:rPr>
        <w:t>tagCountResult:</w:t>
      </w:r>
    </w:p>
    <w:p w14:paraId="49117B2F" w14:textId="77777777" w:rsidR="002276D2" w:rsidRPr="00462011" w:rsidRDefault="002276D2" w:rsidP="002276D2">
      <w:pPr>
        <w:pStyle w:val="PL"/>
        <w:rPr>
          <w:lang w:val="en-US"/>
        </w:rPr>
      </w:pPr>
      <w:r w:rsidRPr="00462011">
        <w:rPr>
          <w:lang w:val="en-US"/>
        </w:rPr>
        <w:t xml:space="preserve">          description: A map o</w:t>
      </w:r>
      <w:r>
        <w:rPr>
          <w:lang w:val="en-US"/>
        </w:rPr>
        <w:t>f</w:t>
      </w:r>
      <w:r w:rsidRPr="00462011">
        <w:rPr>
          <w:lang w:val="en-US"/>
        </w:rPr>
        <w:t xml:space="preserve"> TagCount </w:t>
      </w:r>
      <w:r>
        <w:rPr>
          <w:lang w:val="en-US"/>
        </w:rPr>
        <w:t xml:space="preserve">(list of key-value pairs with </w:t>
      </w:r>
      <w:r w:rsidRPr="00462011">
        <w:rPr>
          <w:lang w:val="en-US"/>
        </w:rPr>
        <w:t xml:space="preserve">unique indentifier </w:t>
      </w:r>
      <w:r>
        <w:rPr>
          <w:lang w:val="en-US"/>
        </w:rPr>
        <w:t>as key</w:t>
      </w:r>
      <w:r w:rsidRPr="00462011">
        <w:rPr>
          <w:lang w:val="en-US"/>
        </w:rPr>
        <w:t>)</w:t>
      </w:r>
    </w:p>
    <w:p w14:paraId="3EAFA765" w14:textId="77777777" w:rsidR="002276D2" w:rsidRPr="00462011" w:rsidRDefault="002276D2" w:rsidP="002276D2">
      <w:pPr>
        <w:pStyle w:val="PL"/>
        <w:rPr>
          <w:lang w:val="en-US"/>
        </w:rPr>
      </w:pPr>
      <w:r w:rsidRPr="00462011">
        <w:rPr>
          <w:lang w:val="en-US"/>
        </w:rPr>
        <w:t xml:space="preserve">          type: object</w:t>
      </w:r>
    </w:p>
    <w:p w14:paraId="73B5A80D" w14:textId="77777777" w:rsidR="002276D2" w:rsidRPr="00462011" w:rsidRDefault="002276D2" w:rsidP="002276D2">
      <w:pPr>
        <w:pStyle w:val="PL"/>
        <w:rPr>
          <w:lang w:val="en-US"/>
        </w:rPr>
      </w:pPr>
      <w:r w:rsidRPr="00462011">
        <w:rPr>
          <w:lang w:val="en-US"/>
        </w:rPr>
        <w:t xml:space="preserve">          items:</w:t>
      </w:r>
    </w:p>
    <w:p w14:paraId="1AFCFD2D" w14:textId="77777777" w:rsidR="002276D2" w:rsidRPr="00462011" w:rsidRDefault="002276D2" w:rsidP="002276D2">
      <w:pPr>
        <w:pStyle w:val="PL"/>
        <w:rPr>
          <w:lang w:val="en-US"/>
        </w:rPr>
      </w:pPr>
      <w:r w:rsidRPr="00462011">
        <w:rPr>
          <w:lang w:val="en-US"/>
        </w:rPr>
        <w:t xml:space="preserve">            $ref: '#/components/schemas/TagCount'</w:t>
      </w:r>
    </w:p>
    <w:p w14:paraId="768963F6" w14:textId="77777777" w:rsidR="002276D2" w:rsidRPr="00AB2B59" w:rsidRDefault="002276D2" w:rsidP="002276D2">
      <w:pPr>
        <w:pStyle w:val="PL"/>
        <w:rPr>
          <w:lang w:val="en-US"/>
        </w:rPr>
      </w:pPr>
      <w:r w:rsidRPr="00462011">
        <w:rPr>
          <w:lang w:val="en-US"/>
        </w:rPr>
        <w:t xml:space="preserve">          example: {"</w:t>
      </w:r>
      <w:r>
        <w:rPr>
          <w:lang w:val="en-US"/>
        </w:rPr>
        <w:t>advancedTagCount</w:t>
      </w:r>
      <w:r w:rsidRPr="00462011">
        <w:rPr>
          <w:lang w:val="en-US"/>
        </w:rPr>
        <w:t>1" : {"tag1" : 1}, "</w:t>
      </w:r>
      <w:r>
        <w:rPr>
          <w:lang w:val="en-US"/>
        </w:rPr>
        <w:t>advancedTagCount</w:t>
      </w:r>
      <w:r w:rsidRPr="00462011">
        <w:rPr>
          <w:lang w:val="en-US"/>
        </w:rPr>
        <w:t>2" : {"tag2" : 2}}</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489F0802" w14:textId="77777777"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77777777" w:rsidR="00E134FC" w:rsidRPr="00616F0C" w:rsidRDefault="00E134FC" w:rsidP="00E134FC">
      <w:pPr>
        <w:pStyle w:val="PL"/>
        <w:rPr>
          <w:lang w:val="en-US"/>
        </w:rPr>
      </w:pPr>
      <w:r w:rsidRPr="00616F0C">
        <w:rPr>
          <w:lang w:val="en-US"/>
        </w:rPr>
        <w:t xml:space="preserve">          description: &gt;-</w:t>
      </w:r>
    </w:p>
    <w:p w14:paraId="42765DF0" w14:textId="77777777" w:rsidR="00E134FC" w:rsidRPr="00616F0C" w:rsidRDefault="00E134FC" w:rsidP="00E134FC">
      <w:pPr>
        <w:pStyle w:val="PL"/>
        <w:rPr>
          <w:lang w:val="en-US"/>
        </w:rPr>
      </w:pPr>
      <w:r w:rsidRPr="00616F0C">
        <w:rPr>
          <w:lang w:val="en-US"/>
        </w:rPr>
        <w:t xml:space="preserve">              A dictionary of {"tagName": [ "tagValue", ...] }. A tag name can be used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lastRenderedPageBreak/>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2E9481E1" w14:textId="77777777" w:rsidR="00153228" w:rsidRPr="00B7306A" w:rsidRDefault="00153228" w:rsidP="00153228">
      <w:pPr>
        <w:pStyle w:val="PL"/>
        <w:rPr>
          <w:lang w:val="en-US"/>
        </w:rPr>
      </w:pPr>
      <w:r w:rsidRPr="00282C3E">
        <w:rPr>
          <w:lang w:val="en-US"/>
        </w:rPr>
        <w:t xml:space="preserve">    </w:t>
      </w:r>
      <w:r w:rsidRPr="00B7306A">
        <w:rPr>
          <w:lang w:val="en-US"/>
        </w:rPr>
        <w:t>RecordPatch:</w:t>
      </w:r>
    </w:p>
    <w:p w14:paraId="12474EA9" w14:textId="77777777" w:rsidR="00153228" w:rsidRPr="00B7306A" w:rsidRDefault="00153228" w:rsidP="00153228">
      <w:pPr>
        <w:pStyle w:val="PL"/>
        <w:rPr>
          <w:lang w:val="en-US"/>
        </w:rPr>
      </w:pPr>
      <w:r w:rsidRPr="00B7306A">
        <w:rPr>
          <w:lang w:val="en-US"/>
        </w:rPr>
        <w:t xml:space="preserve">      description: Definition of a Record Patch</w:t>
      </w:r>
    </w:p>
    <w:p w14:paraId="54A16C88" w14:textId="77777777" w:rsidR="00153228" w:rsidRPr="00B7306A" w:rsidRDefault="00153228" w:rsidP="00153228">
      <w:pPr>
        <w:pStyle w:val="PL"/>
        <w:rPr>
          <w:lang w:val="en-US"/>
        </w:rPr>
      </w:pPr>
      <w:r w:rsidRPr="00B7306A">
        <w:rPr>
          <w:lang w:val="en-US"/>
        </w:rPr>
        <w:t xml:space="preserve">      type: object</w:t>
      </w:r>
    </w:p>
    <w:p w14:paraId="4FCD6DA7" w14:textId="77777777" w:rsidR="00153228" w:rsidRPr="00B7306A" w:rsidRDefault="00153228" w:rsidP="00153228">
      <w:pPr>
        <w:pStyle w:val="PL"/>
        <w:rPr>
          <w:lang w:val="en-US"/>
        </w:rPr>
      </w:pPr>
      <w:r w:rsidRPr="00B7306A">
        <w:rPr>
          <w:lang w:val="en-US"/>
        </w:rPr>
        <w:t xml:space="preserve">      properties:</w:t>
      </w:r>
    </w:p>
    <w:p w14:paraId="16F48E1D" w14:textId="77777777" w:rsidR="00153228" w:rsidRPr="00B7306A" w:rsidRDefault="00153228" w:rsidP="00153228">
      <w:pPr>
        <w:pStyle w:val="PL"/>
        <w:rPr>
          <w:lang w:val="en-US"/>
        </w:rPr>
      </w:pPr>
      <w:r w:rsidRPr="00B7306A">
        <w:rPr>
          <w:lang w:val="en-US"/>
        </w:rPr>
        <w:t xml:space="preserve">        patch:</w:t>
      </w:r>
    </w:p>
    <w:p w14:paraId="3EFCBE56" w14:textId="77777777" w:rsidR="00153228" w:rsidRPr="00B7306A" w:rsidRDefault="00153228" w:rsidP="00153228">
      <w:pPr>
        <w:pStyle w:val="PL"/>
        <w:rPr>
          <w:lang w:val="en-US"/>
        </w:rPr>
      </w:pPr>
      <w:r w:rsidRPr="00B7306A">
        <w:rPr>
          <w:lang w:val="en-US"/>
        </w:rPr>
        <w:t xml:space="preserve">          # json patch as defined in RFC 6902</w:t>
      </w:r>
    </w:p>
    <w:p w14:paraId="011EADE1" w14:textId="77777777" w:rsidR="00153228" w:rsidRPr="00B7306A" w:rsidRDefault="00153228" w:rsidP="00153228">
      <w:pPr>
        <w:pStyle w:val="PL"/>
        <w:rPr>
          <w:lang w:val="en-US"/>
        </w:rPr>
      </w:pPr>
      <w:r w:rsidRPr="00B7306A">
        <w:rPr>
          <w:lang w:val="en-US"/>
        </w:rPr>
        <w:t xml:space="preserve">          type: array</w:t>
      </w:r>
    </w:p>
    <w:p w14:paraId="110152E7" w14:textId="77777777" w:rsidR="00153228" w:rsidRPr="00B7306A" w:rsidRDefault="00153228" w:rsidP="00153228">
      <w:pPr>
        <w:pStyle w:val="PL"/>
        <w:rPr>
          <w:lang w:val="en-US"/>
        </w:rPr>
      </w:pPr>
      <w:r w:rsidRPr="00B7306A">
        <w:rPr>
          <w:lang w:val="en-US"/>
        </w:rPr>
        <w:t xml:space="preserve">          items:</w:t>
      </w:r>
    </w:p>
    <w:p w14:paraId="7AD62A4D" w14:textId="77777777" w:rsidR="00153228" w:rsidRPr="00B7306A" w:rsidRDefault="00153228" w:rsidP="00153228">
      <w:pPr>
        <w:pStyle w:val="PL"/>
        <w:rPr>
          <w:lang w:val="en-US"/>
        </w:rPr>
      </w:pPr>
      <w:r w:rsidRPr="00B7306A">
        <w:rPr>
          <w:lang w:val="en-US"/>
        </w:rPr>
        <w:t xml:space="preserve">            $ref: 'TS29571_CommonData.yaml#/components/schemas/PatchItem'</w:t>
      </w:r>
    </w:p>
    <w:p w14:paraId="0521D522" w14:textId="77777777" w:rsidR="00153228" w:rsidRPr="00B7306A" w:rsidRDefault="00153228" w:rsidP="00153228">
      <w:pPr>
        <w:pStyle w:val="PL"/>
        <w:rPr>
          <w:lang w:val="en-US"/>
        </w:rPr>
      </w:pPr>
      <w:r w:rsidRPr="00B7306A">
        <w:rPr>
          <w:lang w:val="en-US"/>
        </w:rPr>
        <w:t xml:space="preserve">          minItems: 1</w:t>
      </w:r>
    </w:p>
    <w:p w14:paraId="7DFA2CAD" w14:textId="77777777" w:rsidR="00153228" w:rsidRPr="00B7306A" w:rsidRDefault="00153228" w:rsidP="00153228">
      <w:pPr>
        <w:pStyle w:val="PL"/>
        <w:rPr>
          <w:lang w:val="en-US"/>
        </w:rPr>
      </w:pPr>
      <w:r w:rsidRPr="00B7306A">
        <w:rPr>
          <w:lang w:val="en-US"/>
        </w:rPr>
        <w:t xml:space="preserve">        blocks:</w:t>
      </w:r>
    </w:p>
    <w:p w14:paraId="0190D2F3" w14:textId="77777777" w:rsidR="00153228" w:rsidRPr="00B7306A" w:rsidRDefault="00153228" w:rsidP="00153228">
      <w:pPr>
        <w:pStyle w:val="PL"/>
        <w:rPr>
          <w:lang w:val="en-US"/>
        </w:rPr>
      </w:pPr>
      <w:r w:rsidRPr="00B7306A">
        <w:rPr>
          <w:lang w:val="en-US"/>
        </w:rPr>
        <w:t xml:space="preserve">          # List of multipart data</w:t>
      </w:r>
    </w:p>
    <w:p w14:paraId="2BF96F8C" w14:textId="77777777" w:rsidR="00153228" w:rsidRPr="00B7306A" w:rsidRDefault="00153228" w:rsidP="00153228">
      <w:pPr>
        <w:pStyle w:val="PL"/>
        <w:rPr>
          <w:lang w:val="en-US"/>
        </w:rPr>
      </w:pPr>
      <w:r w:rsidRPr="00B7306A">
        <w:rPr>
          <w:lang w:val="en-US"/>
        </w:rPr>
        <w:t xml:space="preserve">          type: array</w:t>
      </w:r>
    </w:p>
    <w:p w14:paraId="1B391B57" w14:textId="77777777" w:rsidR="00153228" w:rsidRPr="00B7306A" w:rsidRDefault="00153228" w:rsidP="00153228">
      <w:pPr>
        <w:pStyle w:val="PL"/>
        <w:rPr>
          <w:lang w:val="en-US"/>
        </w:rPr>
      </w:pPr>
      <w:r w:rsidRPr="00B7306A">
        <w:rPr>
          <w:lang w:val="en-US"/>
        </w:rPr>
        <w:t xml:space="preserve">          description: list of opaque Block's being refe</w:t>
      </w:r>
      <w:r>
        <w:rPr>
          <w:lang w:val="en-US"/>
        </w:rPr>
        <w:t>r</w:t>
      </w:r>
      <w:r w:rsidRPr="00B7306A">
        <w:rPr>
          <w:lang w:val="en-US"/>
        </w:rPr>
        <w:t>red to by PatchItems</w:t>
      </w:r>
    </w:p>
    <w:p w14:paraId="78DA9089" w14:textId="77777777" w:rsidR="00153228" w:rsidRPr="00B7306A" w:rsidRDefault="00153228" w:rsidP="00153228">
      <w:pPr>
        <w:pStyle w:val="PL"/>
        <w:rPr>
          <w:lang w:val="en-US"/>
        </w:rPr>
      </w:pPr>
      <w:r w:rsidRPr="00B7306A">
        <w:rPr>
          <w:lang w:val="en-US"/>
        </w:rPr>
        <w:t xml:space="preserve">          items:</w:t>
      </w:r>
    </w:p>
    <w:p w14:paraId="73E7DB9A" w14:textId="77777777" w:rsidR="00153228" w:rsidRPr="00B7306A" w:rsidRDefault="00153228" w:rsidP="00153228">
      <w:pPr>
        <w:pStyle w:val="PL"/>
        <w:rPr>
          <w:lang w:val="en-US"/>
        </w:rPr>
      </w:pPr>
      <w:r w:rsidRPr="00B7306A">
        <w:rPr>
          <w:lang w:val="en-US"/>
        </w:rPr>
        <w:t xml:space="preserve">            $ref: '#/components/schemas/Block'</w:t>
      </w:r>
    </w:p>
    <w:p w14:paraId="20E0A6E5" w14:textId="77777777" w:rsidR="00153228" w:rsidRPr="00B7306A" w:rsidRDefault="00153228" w:rsidP="00153228">
      <w:pPr>
        <w:pStyle w:val="PL"/>
        <w:rPr>
          <w:lang w:val="en-US"/>
        </w:rPr>
      </w:pPr>
      <w:r w:rsidRPr="00B7306A">
        <w:rPr>
          <w:lang w:val="en-US"/>
        </w:rPr>
        <w:t xml:space="preserve">          minItems: 1</w:t>
      </w:r>
    </w:p>
    <w:p w14:paraId="656F7415" w14:textId="77777777" w:rsidR="00153228" w:rsidRPr="00B7306A" w:rsidRDefault="00153228" w:rsidP="00153228">
      <w:pPr>
        <w:pStyle w:val="PL"/>
        <w:rPr>
          <w:lang w:val="en-US"/>
        </w:rPr>
      </w:pPr>
      <w:r w:rsidRPr="00B7306A">
        <w:rPr>
          <w:lang w:val="en-US"/>
        </w:rPr>
        <w:t xml:space="preserve">      required:</w:t>
      </w:r>
    </w:p>
    <w:p w14:paraId="7FC5421C" w14:textId="77777777" w:rsidR="00153228" w:rsidRPr="00B7306A" w:rsidRDefault="00153228" w:rsidP="00153228">
      <w:pPr>
        <w:pStyle w:val="PL"/>
        <w:rPr>
          <w:lang w:val="en-US"/>
        </w:rPr>
      </w:pPr>
      <w:r w:rsidRPr="00B7306A">
        <w:rPr>
          <w:lang w:val="en-US"/>
        </w:rPr>
        <w:t xml:space="preserve">        - patch</w:t>
      </w:r>
    </w:p>
    <w:p w14:paraId="4D862F5F" w14:textId="77777777" w:rsidR="00153228" w:rsidRPr="00B7306A" w:rsidRDefault="00153228" w:rsidP="00153228">
      <w:pPr>
        <w:pStyle w:val="PL"/>
        <w:rPr>
          <w:lang w:val="en-US"/>
        </w:rPr>
      </w:pPr>
      <w:r w:rsidRPr="00B7306A">
        <w:rPr>
          <w:lang w:val="en-US"/>
        </w:rPr>
        <w:t xml:space="preserve">      example: &gt;-</w:t>
      </w:r>
    </w:p>
    <w:p w14:paraId="2FD42B73" w14:textId="77777777" w:rsidR="00153228" w:rsidRDefault="00153228" w:rsidP="00153228">
      <w:pPr>
        <w:pStyle w:val="PL"/>
        <w:rPr>
          <w:lang w:val="en-US"/>
        </w:rPr>
      </w:pPr>
      <w:r w:rsidRPr="00B7306A">
        <w:rPr>
          <w:lang w:val="en-US"/>
        </w:rPr>
        <w:t xml:space="preserve">        {"patch": [{ "op": "add", "path": "/meta/callbackReference", "value": "https://example.com" }, { "op": "copy", "from": "/blocks/blockID1", "to": "/blocks/blockID2" }, { "op": "add", "path": "/blocks/blockID1", "value": "addedBlock1" }], "blocks": [{"Content-Id": "addedBlock1", "Content-Type": "text/plain", "content": "QmxvY2sgY29udGVudA=="}]}</w:t>
      </w:r>
    </w:p>
    <w:p w14:paraId="7993AFBE" w14:textId="77777777" w:rsidR="00153228" w:rsidRDefault="00153228" w:rsidP="00153228">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5873EC0E" w14:textId="77777777" w:rsidR="00E134FC" w:rsidRPr="00616F0C" w:rsidRDefault="00E134FC" w:rsidP="00E134FC">
      <w:pPr>
        <w:pStyle w:val="PL"/>
        <w:rPr>
          <w:lang w:val="en-US"/>
        </w:rPr>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lastRenderedPageBreak/>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lastRenderedPageBreak/>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2DC52C3F" w14:textId="77777777" w:rsidR="002276D2" w:rsidRPr="00C0120B" w:rsidRDefault="002276D2" w:rsidP="002276D2">
      <w:pPr>
        <w:pStyle w:val="PL"/>
        <w:rPr>
          <w:lang w:val="en-US"/>
        </w:rPr>
      </w:pPr>
      <w:r>
        <w:rPr>
          <w:lang w:val="en-US"/>
        </w:rPr>
        <w:t xml:space="preserve">    CountExpression</w:t>
      </w:r>
      <w:r w:rsidRPr="00C0120B">
        <w:rPr>
          <w:lang w:val="en-US"/>
        </w:rPr>
        <w:t>:</w:t>
      </w:r>
    </w:p>
    <w:p w14:paraId="003F28D5" w14:textId="77777777" w:rsidR="002276D2" w:rsidRPr="00C0120B" w:rsidRDefault="002276D2" w:rsidP="002276D2">
      <w:pPr>
        <w:pStyle w:val="PL"/>
        <w:rPr>
          <w:lang w:val="en-US"/>
        </w:rPr>
      </w:pPr>
      <w:r w:rsidRPr="00C0120B">
        <w:rPr>
          <w:lang w:val="en-US"/>
        </w:rPr>
        <w:t xml:space="preserve">      description: A map containing parameters for </w:t>
      </w:r>
      <w:r>
        <w:rPr>
          <w:lang w:val="en-US"/>
        </w:rPr>
        <w:t>advanced</w:t>
      </w:r>
      <w:r w:rsidRPr="00C0120B">
        <w:rPr>
          <w:lang w:val="en-US"/>
        </w:rPr>
        <w:t xml:space="preserve"> counting feature with unique key for each request</w:t>
      </w:r>
    </w:p>
    <w:p w14:paraId="120E32D9" w14:textId="77777777" w:rsidR="002276D2" w:rsidRPr="00C0120B" w:rsidRDefault="002276D2" w:rsidP="002276D2">
      <w:pPr>
        <w:pStyle w:val="PL"/>
        <w:rPr>
          <w:lang w:val="en-US"/>
        </w:rPr>
      </w:pPr>
      <w:r>
        <w:rPr>
          <w:lang w:val="en-US"/>
        </w:rPr>
        <w:t xml:space="preserve">      </w:t>
      </w:r>
      <w:r w:rsidRPr="00C0120B">
        <w:rPr>
          <w:lang w:val="en-US"/>
        </w:rPr>
        <w:t>type: object</w:t>
      </w:r>
    </w:p>
    <w:p w14:paraId="45C15C8A" w14:textId="77777777" w:rsidR="002276D2" w:rsidRPr="00C0120B" w:rsidRDefault="002276D2" w:rsidP="002276D2">
      <w:pPr>
        <w:pStyle w:val="PL"/>
        <w:rPr>
          <w:lang w:val="en-US"/>
        </w:rPr>
      </w:pPr>
      <w:r w:rsidRPr="00C0120B">
        <w:rPr>
          <w:lang w:val="en-US"/>
        </w:rPr>
        <w:t xml:space="preserve">      properties:</w:t>
      </w:r>
    </w:p>
    <w:p w14:paraId="2607FAB3" w14:textId="77777777" w:rsidR="002276D2" w:rsidRPr="00C0120B" w:rsidRDefault="002276D2" w:rsidP="002276D2">
      <w:pPr>
        <w:pStyle w:val="PL"/>
        <w:rPr>
          <w:lang w:val="en-US"/>
        </w:rPr>
      </w:pPr>
      <w:r w:rsidRPr="00C0120B">
        <w:rPr>
          <w:lang w:val="en-US"/>
        </w:rPr>
        <w:t xml:space="preserve">        tag:</w:t>
      </w:r>
    </w:p>
    <w:p w14:paraId="1B29658B" w14:textId="77777777" w:rsidR="002276D2" w:rsidRPr="00C0120B" w:rsidRDefault="002276D2" w:rsidP="002276D2">
      <w:pPr>
        <w:pStyle w:val="PL"/>
        <w:rPr>
          <w:lang w:val="en-US"/>
        </w:rPr>
      </w:pPr>
      <w:r w:rsidRPr="00C0120B">
        <w:rPr>
          <w:lang w:val="en-US"/>
        </w:rPr>
        <w:t xml:space="preserve">          type: string</w:t>
      </w:r>
    </w:p>
    <w:p w14:paraId="1E294809" w14:textId="77777777" w:rsidR="002276D2" w:rsidRPr="00C0120B" w:rsidRDefault="002276D2" w:rsidP="002276D2">
      <w:pPr>
        <w:pStyle w:val="PL"/>
        <w:rPr>
          <w:lang w:val="en-US"/>
        </w:rPr>
      </w:pPr>
      <w:r w:rsidRPr="00C0120B">
        <w:rPr>
          <w:lang w:val="en-US"/>
        </w:rPr>
        <w:t xml:space="preserve">        countType:</w:t>
      </w:r>
    </w:p>
    <w:p w14:paraId="30BD4023" w14:textId="77777777" w:rsidR="002276D2" w:rsidRPr="00C0120B" w:rsidRDefault="002276D2" w:rsidP="002276D2">
      <w:pPr>
        <w:pStyle w:val="PL"/>
        <w:rPr>
          <w:lang w:val="en-US"/>
        </w:rPr>
      </w:pPr>
      <w:r w:rsidRPr="00C0120B">
        <w:rPr>
          <w:lang w:val="en-US"/>
        </w:rPr>
        <w:t xml:space="preserve">          $ref: '#/components/schemas/TagCountType'</w:t>
      </w:r>
    </w:p>
    <w:p w14:paraId="67524166" w14:textId="77777777" w:rsidR="002276D2" w:rsidRPr="00C0120B" w:rsidRDefault="002276D2" w:rsidP="002276D2">
      <w:pPr>
        <w:pStyle w:val="PL"/>
        <w:rPr>
          <w:lang w:val="en-US"/>
        </w:rPr>
      </w:pPr>
      <w:r w:rsidRPr="00C0120B">
        <w:rPr>
          <w:lang w:val="en-US"/>
        </w:rPr>
        <w:t xml:space="preserve">        filter:</w:t>
      </w:r>
    </w:p>
    <w:p w14:paraId="59A3D938" w14:textId="77777777" w:rsidR="002276D2" w:rsidRPr="00C0120B" w:rsidRDefault="002276D2" w:rsidP="002276D2">
      <w:pPr>
        <w:pStyle w:val="PL"/>
        <w:rPr>
          <w:lang w:val="en-US"/>
        </w:rPr>
      </w:pPr>
      <w:r w:rsidRPr="00C0120B">
        <w:rPr>
          <w:lang w:val="en-US"/>
        </w:rPr>
        <w:t xml:space="preserve">          $ref: '#/components/schemas/SearchExpression'</w:t>
      </w:r>
    </w:p>
    <w:p w14:paraId="7DD11A26" w14:textId="77777777" w:rsidR="002276D2" w:rsidRPr="00C0120B" w:rsidRDefault="002276D2" w:rsidP="002276D2">
      <w:pPr>
        <w:pStyle w:val="PL"/>
        <w:rPr>
          <w:lang w:val="en-US"/>
        </w:rPr>
      </w:pPr>
      <w:r w:rsidRPr="00C0120B">
        <w:rPr>
          <w:lang w:val="en-US"/>
        </w:rPr>
        <w:t xml:space="preserve">      required:</w:t>
      </w:r>
    </w:p>
    <w:p w14:paraId="59E517B8" w14:textId="77777777" w:rsidR="002276D2" w:rsidRPr="00C0120B" w:rsidRDefault="002276D2" w:rsidP="002276D2">
      <w:pPr>
        <w:pStyle w:val="PL"/>
        <w:rPr>
          <w:lang w:val="en-US"/>
        </w:rPr>
      </w:pPr>
      <w:r w:rsidRPr="00C0120B">
        <w:rPr>
          <w:lang w:val="en-US"/>
        </w:rPr>
        <w:t xml:space="preserve">        - </w:t>
      </w:r>
      <w:r>
        <w:rPr>
          <w:lang w:val="en-US"/>
        </w:rPr>
        <w:t>countType</w:t>
      </w:r>
    </w:p>
    <w:p w14:paraId="44CBC7AF" w14:textId="77777777" w:rsidR="002276D2" w:rsidRPr="00C0120B" w:rsidRDefault="002276D2" w:rsidP="002276D2">
      <w:pPr>
        <w:pStyle w:val="PL"/>
        <w:rPr>
          <w:lang w:val="en-US"/>
        </w:rPr>
      </w:pPr>
      <w:r w:rsidRPr="00C0120B">
        <w:rPr>
          <w:lang w:val="en-US"/>
        </w:rPr>
        <w:t xml:space="preserve">      example:</w:t>
      </w:r>
    </w:p>
    <w:p w14:paraId="58B8563F" w14:textId="77777777" w:rsidR="002276D2" w:rsidRPr="00C0120B" w:rsidRDefault="002276D2" w:rsidP="002276D2">
      <w:pPr>
        <w:pStyle w:val="PL"/>
        <w:rPr>
          <w:lang w:val="en-US"/>
        </w:rPr>
      </w:pPr>
      <w:r w:rsidRPr="00C0120B">
        <w:rPr>
          <w:lang w:val="en-US"/>
        </w:rPr>
        <w:t xml:space="preserve">        {"</w:t>
      </w:r>
      <w:r>
        <w:rPr>
          <w:lang w:val="en-US"/>
        </w:rPr>
        <w:t>advancedTagCount</w:t>
      </w:r>
      <w:r w:rsidRPr="00C0120B">
        <w:rPr>
          <w:lang w:val="en-US"/>
        </w:rPr>
        <w:t>1":{"tag" : "tag1", countType : UNIQUE_COUNT , "filter" : NULL}, "</w:t>
      </w:r>
      <w:r>
        <w:rPr>
          <w:lang w:val="en-US"/>
        </w:rPr>
        <w:t>advancedTagCount</w:t>
      </w:r>
      <w:r w:rsidRPr="00C0120B">
        <w:rPr>
          <w:lang w:val="en-US"/>
        </w:rPr>
        <w:t>2":{"tag" : "tag2", countType : AGGREGATE_COUNT, "filter" : NULL}}</w:t>
      </w:r>
    </w:p>
    <w:p w14:paraId="32D18847" w14:textId="77777777" w:rsidR="002276D2" w:rsidRPr="00C0120B" w:rsidRDefault="002276D2" w:rsidP="002276D2">
      <w:pPr>
        <w:pStyle w:val="PL"/>
        <w:rPr>
          <w:lang w:val="en-US"/>
        </w:rPr>
      </w:pPr>
    </w:p>
    <w:p w14:paraId="2B65DA05" w14:textId="77777777" w:rsidR="002276D2" w:rsidRPr="00C0120B" w:rsidRDefault="002276D2" w:rsidP="002276D2">
      <w:pPr>
        <w:pStyle w:val="PL"/>
        <w:rPr>
          <w:lang w:val="en-US"/>
        </w:rPr>
      </w:pPr>
      <w:r w:rsidRPr="00C0120B">
        <w:rPr>
          <w:lang w:val="en-US"/>
        </w:rPr>
        <w:t xml:space="preserve">    TagCountType:</w:t>
      </w:r>
    </w:p>
    <w:p w14:paraId="7D69BD91" w14:textId="77777777" w:rsidR="002276D2" w:rsidRPr="00C0120B" w:rsidRDefault="002276D2" w:rsidP="002276D2">
      <w:pPr>
        <w:pStyle w:val="PL"/>
        <w:rPr>
          <w:lang w:val="en-US"/>
        </w:rPr>
      </w:pPr>
      <w:r w:rsidRPr="00C0120B">
        <w:rPr>
          <w:lang w:val="en-US"/>
        </w:rPr>
        <w:t xml:space="preserve">      description: Indicate mode of tag count operations</w:t>
      </w:r>
    </w:p>
    <w:p w14:paraId="5C9A5604" w14:textId="77777777" w:rsidR="002276D2" w:rsidRPr="00C0120B" w:rsidRDefault="002276D2" w:rsidP="002276D2">
      <w:pPr>
        <w:pStyle w:val="PL"/>
        <w:rPr>
          <w:lang w:val="en-US"/>
        </w:rPr>
      </w:pPr>
      <w:r w:rsidRPr="00C0120B">
        <w:rPr>
          <w:lang w:val="en-US"/>
        </w:rPr>
        <w:t xml:space="preserve">      anyOf:</w:t>
      </w:r>
    </w:p>
    <w:p w14:paraId="27E2B87D" w14:textId="77777777" w:rsidR="002276D2" w:rsidRPr="00C0120B" w:rsidRDefault="002276D2" w:rsidP="002276D2">
      <w:pPr>
        <w:pStyle w:val="PL"/>
        <w:rPr>
          <w:lang w:val="en-US"/>
        </w:rPr>
      </w:pPr>
      <w:r w:rsidRPr="00C0120B">
        <w:rPr>
          <w:lang w:val="en-US"/>
        </w:rPr>
        <w:t xml:space="preserve">      - type: string</w:t>
      </w:r>
    </w:p>
    <w:p w14:paraId="3FCC4F81" w14:textId="77777777" w:rsidR="002276D2" w:rsidRPr="00C0120B" w:rsidRDefault="002276D2" w:rsidP="002276D2">
      <w:pPr>
        <w:pStyle w:val="PL"/>
        <w:rPr>
          <w:lang w:val="en-US"/>
        </w:rPr>
      </w:pPr>
      <w:r w:rsidRPr="00C0120B">
        <w:rPr>
          <w:lang w:val="en-US"/>
        </w:rPr>
        <w:t xml:space="preserve">        enum:</w:t>
      </w:r>
    </w:p>
    <w:p w14:paraId="1C12D544" w14:textId="77777777" w:rsidR="002276D2" w:rsidRPr="00C0120B" w:rsidRDefault="002276D2" w:rsidP="002276D2">
      <w:pPr>
        <w:pStyle w:val="PL"/>
        <w:rPr>
          <w:lang w:val="en-US"/>
        </w:rPr>
      </w:pPr>
      <w:r w:rsidRPr="00C0120B">
        <w:rPr>
          <w:lang w:val="en-US"/>
        </w:rPr>
        <w:t xml:space="preserve">          - UNIQUE_COUNT</w:t>
      </w:r>
    </w:p>
    <w:p w14:paraId="198C5D89" w14:textId="77777777" w:rsidR="002276D2" w:rsidRDefault="002276D2" w:rsidP="002276D2">
      <w:pPr>
        <w:pStyle w:val="PL"/>
        <w:rPr>
          <w:lang w:val="en-US"/>
        </w:rPr>
      </w:pPr>
      <w:r w:rsidRPr="00C0120B">
        <w:rPr>
          <w:lang w:val="en-US"/>
        </w:rPr>
        <w:t xml:space="preserve">          - AGGREGATE_COUNT</w:t>
      </w:r>
    </w:p>
    <w:p w14:paraId="38ECFD5A" w14:textId="77777777" w:rsidR="002276D2" w:rsidRPr="00C0120B" w:rsidRDefault="002276D2" w:rsidP="002276D2">
      <w:pPr>
        <w:pStyle w:val="PL"/>
        <w:rPr>
          <w:lang w:val="en-US"/>
        </w:rPr>
      </w:pPr>
      <w:r w:rsidRPr="00996124">
        <w:rPr>
          <w:lang w:val="en-US"/>
        </w:rPr>
        <w:t xml:space="preserve">          - </w:t>
      </w:r>
      <w:r>
        <w:rPr>
          <w:lang w:val="en-US"/>
        </w:rPr>
        <w:t>TOTAL</w:t>
      </w:r>
      <w:r w:rsidRPr="00996124">
        <w:rPr>
          <w:lang w:val="en-US"/>
        </w:rPr>
        <w:t>_COUNT</w:t>
      </w:r>
    </w:p>
    <w:p w14:paraId="76C04274" w14:textId="77777777" w:rsidR="002276D2" w:rsidRPr="00C0120B" w:rsidRDefault="002276D2" w:rsidP="002276D2">
      <w:pPr>
        <w:pStyle w:val="PL"/>
        <w:rPr>
          <w:lang w:val="en-US"/>
        </w:rPr>
      </w:pPr>
      <w:r w:rsidRPr="00C0120B">
        <w:rPr>
          <w:lang w:val="en-US"/>
        </w:rPr>
        <w:t xml:space="preserve">      - type: string</w:t>
      </w:r>
    </w:p>
    <w:p w14:paraId="48C25766" w14:textId="77777777" w:rsidR="002276D2" w:rsidRPr="00C0120B" w:rsidRDefault="002276D2" w:rsidP="002276D2">
      <w:pPr>
        <w:pStyle w:val="PL"/>
        <w:rPr>
          <w:lang w:val="en-US"/>
        </w:rPr>
      </w:pPr>
    </w:p>
    <w:p w14:paraId="241F990E" w14:textId="77777777" w:rsidR="002276D2" w:rsidRPr="00C0120B" w:rsidRDefault="002276D2" w:rsidP="002276D2">
      <w:pPr>
        <w:pStyle w:val="PL"/>
        <w:rPr>
          <w:lang w:val="en-US"/>
        </w:rPr>
      </w:pPr>
      <w:r w:rsidRPr="00C0120B">
        <w:rPr>
          <w:lang w:val="en-US"/>
        </w:rPr>
        <w:t xml:space="preserve">    </w:t>
      </w:r>
      <w:r>
        <w:rPr>
          <w:lang w:val="en-US"/>
        </w:rPr>
        <w:t>Tag</w:t>
      </w:r>
      <w:r w:rsidRPr="00C0120B">
        <w:rPr>
          <w:lang w:val="en-US"/>
        </w:rPr>
        <w:t>Count:</w:t>
      </w:r>
    </w:p>
    <w:p w14:paraId="6B3F85D3" w14:textId="77777777" w:rsidR="002276D2" w:rsidRPr="00C0120B" w:rsidRDefault="002276D2" w:rsidP="002276D2">
      <w:pPr>
        <w:pStyle w:val="PL"/>
        <w:rPr>
          <w:lang w:val="en-US"/>
        </w:rPr>
      </w:pPr>
      <w:r w:rsidRPr="00C0120B">
        <w:rPr>
          <w:lang w:val="en-US"/>
        </w:rPr>
        <w:t xml:space="preserve">      descripti</w:t>
      </w:r>
      <w:r>
        <w:rPr>
          <w:lang w:val="en-US"/>
        </w:rPr>
        <w:t>o</w:t>
      </w:r>
      <w:r w:rsidRPr="00C0120B">
        <w:rPr>
          <w:lang w:val="en-US"/>
        </w:rPr>
        <w:t>n: The TagCount result of a_</w:t>
      </w:r>
      <w:r>
        <w:rPr>
          <w:lang w:val="en-US"/>
        </w:rPr>
        <w:t>Advanced Count</w:t>
      </w:r>
      <w:r w:rsidRPr="00C0120B">
        <w:rPr>
          <w:lang w:val="en-US"/>
        </w:rPr>
        <w:t xml:space="preserve"> request</w:t>
      </w:r>
    </w:p>
    <w:p w14:paraId="7EFDE463" w14:textId="77777777" w:rsidR="002276D2" w:rsidRPr="00C0120B" w:rsidRDefault="002276D2" w:rsidP="002276D2">
      <w:pPr>
        <w:pStyle w:val="PL"/>
        <w:rPr>
          <w:lang w:val="en-US"/>
        </w:rPr>
      </w:pPr>
      <w:r w:rsidRPr="00C0120B">
        <w:rPr>
          <w:lang w:val="en-US"/>
        </w:rPr>
        <w:t xml:space="preserve">      type: object</w:t>
      </w:r>
    </w:p>
    <w:p w14:paraId="6D2FAA2A" w14:textId="77777777" w:rsidR="002276D2" w:rsidRPr="00C0120B" w:rsidRDefault="002276D2" w:rsidP="002276D2">
      <w:pPr>
        <w:pStyle w:val="PL"/>
        <w:rPr>
          <w:lang w:val="en-US"/>
        </w:rPr>
      </w:pPr>
      <w:r w:rsidRPr="00C0120B">
        <w:rPr>
          <w:lang w:val="en-US"/>
        </w:rPr>
        <w:t xml:space="preserve">      properties:</w:t>
      </w:r>
    </w:p>
    <w:p w14:paraId="58A0055E" w14:textId="77777777" w:rsidR="002276D2" w:rsidRPr="00C0120B" w:rsidRDefault="002276D2" w:rsidP="002276D2">
      <w:pPr>
        <w:pStyle w:val="PL"/>
        <w:rPr>
          <w:lang w:val="en-US"/>
        </w:rPr>
      </w:pPr>
      <w:bookmarkStart w:id="5893" w:name="_Hlk125548771"/>
      <w:r w:rsidRPr="00C0120B">
        <w:rPr>
          <w:lang w:val="en-US"/>
        </w:rPr>
        <w:t xml:space="preserve">        tag:</w:t>
      </w:r>
    </w:p>
    <w:p w14:paraId="0DFAC796" w14:textId="77777777" w:rsidR="002276D2" w:rsidRPr="00C0120B" w:rsidRDefault="002276D2" w:rsidP="002276D2">
      <w:pPr>
        <w:pStyle w:val="PL"/>
        <w:rPr>
          <w:lang w:val="en-US"/>
        </w:rPr>
      </w:pPr>
      <w:r w:rsidRPr="00C0120B">
        <w:rPr>
          <w:lang w:val="en-US"/>
        </w:rPr>
        <w:t xml:space="preserve">          type: string</w:t>
      </w:r>
    </w:p>
    <w:bookmarkEnd w:id="5893"/>
    <w:p w14:paraId="68C77033" w14:textId="77777777" w:rsidR="002276D2" w:rsidRPr="00C0120B" w:rsidRDefault="002276D2" w:rsidP="002276D2">
      <w:pPr>
        <w:pStyle w:val="PL"/>
        <w:rPr>
          <w:lang w:val="en-US"/>
        </w:rPr>
      </w:pPr>
      <w:r w:rsidRPr="00C0120B">
        <w:rPr>
          <w:lang w:val="en-US"/>
        </w:rPr>
        <w:t xml:space="preserve">        count:</w:t>
      </w:r>
    </w:p>
    <w:p w14:paraId="462842E6" w14:textId="77777777" w:rsidR="002276D2" w:rsidRDefault="002276D2" w:rsidP="002276D2">
      <w:pPr>
        <w:pStyle w:val="PL"/>
        <w:rPr>
          <w:lang w:val="en-US"/>
        </w:rPr>
      </w:pPr>
      <w:r w:rsidRPr="00C0120B">
        <w:rPr>
          <w:lang w:val="en-US"/>
        </w:rPr>
        <w:t xml:space="preserve">          $ref: 'TS29571_CommonData.yaml#/components/schemas/Uinteger'</w:t>
      </w:r>
    </w:p>
    <w:p w14:paraId="119B3A63" w14:textId="569B9160" w:rsidR="002276D2" w:rsidRDefault="002276D2" w:rsidP="002276D2">
      <w:pPr>
        <w:pStyle w:val="PL"/>
        <w:rPr>
          <w:lang w:val="en-US"/>
        </w:rPr>
      </w:pPr>
      <w:r>
        <w:rPr>
          <w:lang w:val="en-US"/>
        </w:rPr>
        <w:t xml:space="preserve">        </w:t>
      </w:r>
      <w:r w:rsidR="00DF7DB0">
        <w:rPr>
          <w:lang w:val="en-US"/>
        </w:rPr>
        <w:t>v</w:t>
      </w:r>
      <w:r>
        <w:rPr>
          <w:lang w:val="en-US"/>
        </w:rPr>
        <w:t>alueCount:</w:t>
      </w:r>
    </w:p>
    <w:p w14:paraId="0B1BB0B9" w14:textId="77777777" w:rsidR="002276D2" w:rsidRDefault="002276D2" w:rsidP="002276D2">
      <w:pPr>
        <w:pStyle w:val="PL"/>
        <w:rPr>
          <w:lang w:val="en-US"/>
        </w:rPr>
      </w:pPr>
      <w:r w:rsidRPr="00C0120B">
        <w:rPr>
          <w:lang w:val="en-US"/>
        </w:rPr>
        <w:t xml:space="preserve">        </w:t>
      </w:r>
      <w:r>
        <w:rPr>
          <w:lang w:val="en-US"/>
        </w:rPr>
        <w:t xml:space="preserve">  type</w:t>
      </w:r>
      <w:r w:rsidRPr="00C0120B">
        <w:rPr>
          <w:lang w:val="en-US"/>
        </w:rPr>
        <w:t>:</w:t>
      </w:r>
      <w:r>
        <w:rPr>
          <w:lang w:val="en-US"/>
        </w:rPr>
        <w:t xml:space="preserve"> array</w:t>
      </w:r>
    </w:p>
    <w:p w14:paraId="40576AFF" w14:textId="77777777" w:rsidR="002276D2" w:rsidRPr="00C0120B" w:rsidRDefault="002276D2" w:rsidP="002276D2">
      <w:pPr>
        <w:pStyle w:val="PL"/>
        <w:rPr>
          <w:lang w:val="en-US"/>
        </w:rPr>
      </w:pPr>
      <w:r>
        <w:rPr>
          <w:lang w:val="en-US"/>
        </w:rPr>
        <w:t xml:space="preserve">          items:</w:t>
      </w:r>
    </w:p>
    <w:p w14:paraId="74B07E8B" w14:textId="77777777" w:rsidR="002276D2" w:rsidRPr="00C0120B" w:rsidRDefault="002276D2" w:rsidP="002276D2">
      <w:pPr>
        <w:pStyle w:val="PL"/>
        <w:rPr>
          <w:lang w:val="en-US"/>
        </w:rPr>
      </w:pPr>
      <w:r w:rsidRPr="00C0120B">
        <w:rPr>
          <w:lang w:val="en-US"/>
        </w:rPr>
        <w:t xml:space="preserve">            $ref: '#/components/schemas/ValueCount'</w:t>
      </w:r>
    </w:p>
    <w:p w14:paraId="31F38665" w14:textId="77777777" w:rsidR="002276D2" w:rsidRDefault="002276D2" w:rsidP="002276D2">
      <w:pPr>
        <w:pStyle w:val="PL"/>
        <w:rPr>
          <w:lang w:val="en-US"/>
        </w:rPr>
      </w:pPr>
    </w:p>
    <w:p w14:paraId="667799BF" w14:textId="77777777" w:rsidR="002276D2" w:rsidRPr="00C0120B" w:rsidRDefault="002276D2" w:rsidP="002276D2">
      <w:pPr>
        <w:pStyle w:val="PL"/>
        <w:rPr>
          <w:lang w:val="en-US"/>
        </w:rPr>
      </w:pPr>
      <w:r w:rsidRPr="00C0120B">
        <w:rPr>
          <w:lang w:val="en-US"/>
        </w:rPr>
        <w:t xml:space="preserve">    ValueCount:</w:t>
      </w:r>
    </w:p>
    <w:p w14:paraId="1552120D" w14:textId="77777777" w:rsidR="002276D2" w:rsidRPr="00C0120B" w:rsidRDefault="002276D2" w:rsidP="002276D2">
      <w:pPr>
        <w:pStyle w:val="PL"/>
        <w:rPr>
          <w:lang w:val="en-US"/>
        </w:rPr>
      </w:pPr>
      <w:r w:rsidRPr="00C0120B">
        <w:rPr>
          <w:lang w:val="en-US"/>
        </w:rPr>
        <w:lastRenderedPageBreak/>
        <w:t xml:space="preserve">      description: The AggregateCount map</w:t>
      </w:r>
    </w:p>
    <w:p w14:paraId="088B3226" w14:textId="77777777" w:rsidR="002276D2" w:rsidRPr="00C0120B" w:rsidRDefault="002276D2" w:rsidP="002276D2">
      <w:pPr>
        <w:pStyle w:val="PL"/>
        <w:rPr>
          <w:lang w:val="en-US"/>
        </w:rPr>
      </w:pPr>
      <w:r w:rsidRPr="00C0120B">
        <w:rPr>
          <w:lang w:val="en-US"/>
        </w:rPr>
        <w:t xml:space="preserve">      type: object</w:t>
      </w:r>
    </w:p>
    <w:p w14:paraId="5F0FA2D6" w14:textId="77777777" w:rsidR="002276D2" w:rsidRPr="00C0120B" w:rsidRDefault="002276D2" w:rsidP="002276D2">
      <w:pPr>
        <w:pStyle w:val="PL"/>
        <w:rPr>
          <w:lang w:val="en-US"/>
        </w:rPr>
      </w:pPr>
      <w:r w:rsidRPr="00C0120B">
        <w:rPr>
          <w:lang w:val="en-US"/>
        </w:rPr>
        <w:t xml:space="preserve">      properties:</w:t>
      </w:r>
    </w:p>
    <w:p w14:paraId="75E6CD12" w14:textId="77777777" w:rsidR="002276D2" w:rsidRPr="00C0120B" w:rsidRDefault="002276D2" w:rsidP="002276D2">
      <w:pPr>
        <w:pStyle w:val="PL"/>
        <w:rPr>
          <w:lang w:val="en-US"/>
        </w:rPr>
      </w:pPr>
      <w:r w:rsidRPr="00C0120B">
        <w:rPr>
          <w:lang w:val="en-US"/>
        </w:rPr>
        <w:t xml:space="preserve">        value:</w:t>
      </w:r>
    </w:p>
    <w:p w14:paraId="325629DF" w14:textId="77777777" w:rsidR="002276D2" w:rsidRPr="00C0120B" w:rsidRDefault="002276D2" w:rsidP="002276D2">
      <w:pPr>
        <w:pStyle w:val="PL"/>
        <w:rPr>
          <w:lang w:val="en-US"/>
        </w:rPr>
      </w:pPr>
      <w:r w:rsidRPr="00C0120B">
        <w:rPr>
          <w:lang w:val="en-US"/>
        </w:rPr>
        <w:t xml:space="preserve">          type: string</w:t>
      </w:r>
    </w:p>
    <w:p w14:paraId="2E910D14" w14:textId="77777777" w:rsidR="002276D2" w:rsidRPr="00C0120B" w:rsidRDefault="002276D2" w:rsidP="002276D2">
      <w:pPr>
        <w:pStyle w:val="PL"/>
        <w:rPr>
          <w:lang w:val="en-US"/>
        </w:rPr>
      </w:pPr>
      <w:r w:rsidRPr="00C0120B">
        <w:rPr>
          <w:lang w:val="en-US"/>
        </w:rPr>
        <w:t xml:space="preserve">        count:</w:t>
      </w:r>
    </w:p>
    <w:p w14:paraId="0DAF9388" w14:textId="77777777" w:rsidR="002276D2" w:rsidRPr="00C0120B" w:rsidRDefault="002276D2" w:rsidP="002276D2">
      <w:pPr>
        <w:pStyle w:val="PL"/>
        <w:rPr>
          <w:lang w:val="en-US"/>
        </w:rPr>
      </w:pPr>
      <w:r w:rsidRPr="00C0120B">
        <w:rPr>
          <w:lang w:val="en-US"/>
        </w:rPr>
        <w:t xml:space="preserve">    </w:t>
      </w:r>
      <w:r>
        <w:rPr>
          <w:lang w:val="en-US"/>
        </w:rPr>
        <w:t xml:space="preserve">  </w:t>
      </w:r>
      <w:r w:rsidRPr="00C0120B">
        <w:rPr>
          <w:lang w:val="en-US"/>
        </w:rPr>
        <w:t xml:space="preserve">    $ref: 'TS29571_CommonData.yaml#/components/schemas/Uinteger'</w:t>
      </w:r>
    </w:p>
    <w:p w14:paraId="23BB8506" w14:textId="77777777" w:rsidR="002276D2" w:rsidRDefault="002276D2"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B004E7" w:rsidRDefault="00E134FC" w:rsidP="00E134FC">
      <w:pPr>
        <w:pStyle w:val="PL"/>
        <w:rPr>
          <w:lang w:val="de-DE"/>
        </w:rPr>
      </w:pPr>
      <w:r w:rsidRPr="008E4219">
        <w:rPr>
          <w:lang w:val="en-US"/>
        </w:rPr>
        <w:t xml:space="preserve">    </w:t>
      </w:r>
      <w:r w:rsidRPr="00B004E7">
        <w:rPr>
          <w:lang w:val="de-DE"/>
        </w:rPr>
        <w:t>MetaSchema:</w:t>
      </w:r>
    </w:p>
    <w:p w14:paraId="40402687" w14:textId="77777777" w:rsidR="00E134FC" w:rsidRPr="00B004E7" w:rsidRDefault="00E134FC" w:rsidP="00E134FC">
      <w:pPr>
        <w:pStyle w:val="PL"/>
        <w:rPr>
          <w:lang w:val="de-DE"/>
        </w:rPr>
      </w:pPr>
      <w:r w:rsidRPr="00B004E7">
        <w:rPr>
          <w:lang w:val="de-DE"/>
        </w:rPr>
        <w:t xml:space="preserve">      description: Defines the Meta Schema</w:t>
      </w:r>
    </w:p>
    <w:p w14:paraId="7812DB16" w14:textId="77777777" w:rsidR="00E134FC" w:rsidRDefault="00E134FC" w:rsidP="00E134FC">
      <w:pPr>
        <w:pStyle w:val="PL"/>
        <w:rPr>
          <w:lang w:val="en-US"/>
        </w:rPr>
      </w:pPr>
      <w:r w:rsidRPr="00B004E7">
        <w:rPr>
          <w:lang w:val="de-DE"/>
        </w:rPr>
        <w:t xml:space="preserve">      </w:t>
      </w:r>
      <w:r w:rsidRPr="008E4219">
        <w:rPr>
          <w:lang w:val="en-US"/>
        </w:rPr>
        <w:t>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B004E7" w:rsidRDefault="00E134FC" w:rsidP="00E134FC">
      <w:pPr>
        <w:pStyle w:val="PL"/>
        <w:rPr>
          <w:lang w:val="de-DE"/>
        </w:rPr>
      </w:pPr>
      <w:r w:rsidRPr="000A2355">
        <w:rPr>
          <w:lang w:val="en-US"/>
        </w:rPr>
        <w:t xml:space="preserve">        </w:t>
      </w:r>
      <w:r w:rsidRPr="00B004E7">
        <w:rPr>
          <w:lang w:val="de-DE"/>
        </w:rPr>
        <w:t>schemaId:</w:t>
      </w:r>
    </w:p>
    <w:p w14:paraId="1ECD42C6" w14:textId="77777777" w:rsidR="00E134FC" w:rsidRPr="00B004E7" w:rsidRDefault="00E134FC" w:rsidP="00E134FC">
      <w:pPr>
        <w:pStyle w:val="PL"/>
        <w:rPr>
          <w:lang w:val="de-DE"/>
        </w:rPr>
      </w:pPr>
      <w:r w:rsidRPr="00B004E7">
        <w:rPr>
          <w:lang w:val="de-DE"/>
        </w:rPr>
        <w:t xml:space="preserve">          $ref: '#/components/schemas/SchemaId'</w:t>
      </w:r>
    </w:p>
    <w:p w14:paraId="43876E29" w14:textId="77777777" w:rsidR="00E134FC" w:rsidRPr="00B004E7" w:rsidRDefault="00E134FC" w:rsidP="00E134FC">
      <w:pPr>
        <w:pStyle w:val="PL"/>
        <w:rPr>
          <w:lang w:val="de-DE"/>
        </w:rPr>
      </w:pPr>
      <w:r w:rsidRPr="00B004E7">
        <w:rPr>
          <w:lang w:val="de-DE"/>
        </w:rPr>
        <w:t xml:space="preserve">        metaTags:</w:t>
      </w:r>
    </w:p>
    <w:p w14:paraId="3D99F8A1" w14:textId="77777777" w:rsidR="00E134FC" w:rsidRDefault="00E134FC" w:rsidP="00E134FC">
      <w:pPr>
        <w:pStyle w:val="PL"/>
        <w:rPr>
          <w:lang w:val="en-US"/>
        </w:rPr>
      </w:pPr>
      <w:r w:rsidRPr="00B004E7">
        <w:rPr>
          <w:lang w:val="de-DE"/>
        </w:rPr>
        <w:t xml:space="preserve">          </w:t>
      </w:r>
      <w:r>
        <w:rPr>
          <w:lang w:val="en-US"/>
        </w:rPr>
        <w:t>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lastRenderedPageBreak/>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383F1A8B" w14:textId="77777777" w:rsidR="00EC08D6" w:rsidRDefault="00EC08D6" w:rsidP="00EC08D6">
      <w:pPr>
        <w:pStyle w:val="PL"/>
      </w:pPr>
    </w:p>
    <w:p w14:paraId="69E7FBC7" w14:textId="77777777" w:rsidR="007D6108" w:rsidRDefault="007D6108" w:rsidP="007D6108">
      <w:pPr>
        <w:pStyle w:val="PL"/>
      </w:pPr>
      <w:r>
        <w:t xml:space="preserve">    ExtendedProblemDetails:</w:t>
      </w:r>
    </w:p>
    <w:p w14:paraId="03B2ECE5" w14:textId="77777777" w:rsidR="007D6108" w:rsidRDefault="007D6108" w:rsidP="007D6108">
      <w:pPr>
        <w:pStyle w:val="PL"/>
      </w:pPr>
      <w:r>
        <w:t xml:space="preserve">      description: Extending problemDetails</w:t>
      </w:r>
    </w:p>
    <w:p w14:paraId="0236BA61" w14:textId="77777777" w:rsidR="007D6108" w:rsidRDefault="007D6108" w:rsidP="007D6108">
      <w:pPr>
        <w:pStyle w:val="PL"/>
      </w:pPr>
      <w:r>
        <w:t xml:space="preserve">      allOf:</w:t>
      </w:r>
    </w:p>
    <w:p w14:paraId="0898BCA9" w14:textId="77777777" w:rsidR="007D6108" w:rsidRDefault="007D6108" w:rsidP="007D6108">
      <w:pPr>
        <w:pStyle w:val="PL"/>
      </w:pPr>
      <w:r>
        <w:t xml:space="preserve">        - $ref: 'TS29571_CommonData.yaml#/components/schemas/ProblemDetails'</w:t>
      </w:r>
    </w:p>
    <w:p w14:paraId="668A5352" w14:textId="77777777" w:rsidR="007D6108" w:rsidRDefault="007D6108" w:rsidP="007D6108">
      <w:pPr>
        <w:pStyle w:val="PL"/>
      </w:pPr>
      <w:r>
        <w:t xml:space="preserve">        - $ref: '#/components/schemas/ProblemDetailsExtension'</w:t>
      </w:r>
    </w:p>
    <w:p w14:paraId="63AB5CE6" w14:textId="77777777" w:rsidR="007D6108" w:rsidRDefault="007D6108" w:rsidP="007D6108">
      <w:pPr>
        <w:pStyle w:val="PL"/>
      </w:pPr>
    </w:p>
    <w:p w14:paraId="4017D898" w14:textId="77777777" w:rsidR="007D6108" w:rsidRDefault="007D6108" w:rsidP="007D6108">
      <w:pPr>
        <w:pStyle w:val="PL"/>
      </w:pPr>
      <w:r>
        <w:t xml:space="preserve">    ProblemDetailsExtension:</w:t>
      </w:r>
    </w:p>
    <w:p w14:paraId="6DDD0E6A" w14:textId="77777777" w:rsidR="007D6108" w:rsidRDefault="007D6108" w:rsidP="007D6108">
      <w:pPr>
        <w:pStyle w:val="PL"/>
      </w:pPr>
      <w:r>
        <w:t xml:space="preserve">      anyOf:</w:t>
      </w:r>
    </w:p>
    <w:p w14:paraId="547EF87C" w14:textId="77777777" w:rsidR="007D6108" w:rsidRDefault="007D6108" w:rsidP="007D6108">
      <w:pPr>
        <w:pStyle w:val="PL"/>
      </w:pPr>
      <w:r>
        <w:t xml:space="preserve">        - $ref: '#/components/schemas/Record'</w:t>
      </w:r>
    </w:p>
    <w:p w14:paraId="260F902E" w14:textId="77777777" w:rsidR="007D6108" w:rsidRDefault="007D6108" w:rsidP="007D6108">
      <w:pPr>
        <w:pStyle w:val="PL"/>
      </w:pPr>
      <w:r>
        <w:t xml:space="preserve">        - $ref: '#/components/schemas/RecordMeta'</w:t>
      </w:r>
    </w:p>
    <w:p w14:paraId="3E1AF41A" w14:textId="77777777" w:rsidR="007D6108" w:rsidRPr="00616F0C" w:rsidRDefault="007D6108" w:rsidP="007D6108">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3F69190A" w:rsidR="00E134FC" w:rsidRPr="00616F0C" w:rsidRDefault="00E134FC" w:rsidP="00E134FC">
      <w:pPr>
        <w:pStyle w:val="PL"/>
        <w:rPr>
          <w:lang w:val="en-US"/>
        </w:rPr>
      </w:pPr>
      <w:r w:rsidRPr="00616F0C">
        <w:rPr>
          <w:lang w:val="en-US"/>
        </w:rPr>
        <w:t xml:space="preserve">      description: Cache-Control containing max-age, as described in RFC </w:t>
      </w:r>
      <w:r w:rsidR="00590B4C">
        <w:rPr>
          <w:lang w:val="en-US"/>
        </w:rPr>
        <w:t>9111</w:t>
      </w:r>
      <w:r w:rsidRPr="00616F0C">
        <w:rPr>
          <w:lang w:val="en-US"/>
        </w:rPr>
        <w:t>,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193FC13A" w:rsidR="00E134FC" w:rsidRPr="00616F0C" w:rsidRDefault="00E134FC" w:rsidP="00E134FC">
      <w:pPr>
        <w:pStyle w:val="PL"/>
        <w:rPr>
          <w:lang w:val="en-US"/>
        </w:rPr>
      </w:pPr>
      <w:r w:rsidRPr="00616F0C">
        <w:rPr>
          <w:lang w:val="en-US"/>
        </w:rPr>
        <w:t xml:space="preserve">      description: Entity Tag, containing a strong validator, as described in RFC </w:t>
      </w:r>
      <w:r w:rsidR="00216CBE">
        <w:rPr>
          <w:lang w:val="en-US"/>
        </w:rPr>
        <w:t>9110</w:t>
      </w:r>
      <w:r w:rsidRPr="00616F0C">
        <w:rPr>
          <w:lang w:val="en-US"/>
        </w:rPr>
        <w:t xml:space="preserve">, </w:t>
      </w:r>
      <w:r w:rsidR="00590B4C">
        <w:rPr>
          <w:lang w:val="en-US"/>
        </w:rPr>
        <w:t>8.8.3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02534926" w:rsidR="00E134FC" w:rsidRPr="00616F0C" w:rsidRDefault="00E134FC" w:rsidP="00E134FC">
      <w:pPr>
        <w:pStyle w:val="PL"/>
        <w:rPr>
          <w:lang w:val="en-US"/>
        </w:rPr>
      </w:pPr>
      <w:r w:rsidRPr="00616F0C">
        <w:rPr>
          <w:lang w:val="en-US"/>
        </w:rPr>
        <w:t xml:space="preserve">      description: Timestamp for last modification of the resource, as described in RFC </w:t>
      </w:r>
      <w:r w:rsidR="00590B4C">
        <w:rPr>
          <w:lang w:val="en-US"/>
        </w:rPr>
        <w:t>9110</w:t>
      </w:r>
      <w:r w:rsidRPr="00616F0C">
        <w:rPr>
          <w:lang w:val="en-US"/>
        </w:rPr>
        <w:t xml:space="preserve">, </w:t>
      </w:r>
      <w:r w:rsidR="00590B4C">
        <w:rPr>
          <w:lang w:val="en-US"/>
        </w:rPr>
        <w:t>8.8.2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2FB67592" w14:textId="77777777" w:rsidR="00E134FC" w:rsidRPr="00616F0C" w:rsidRDefault="00E134FC" w:rsidP="00E134FC">
      <w:pPr>
        <w:pStyle w:val="PL"/>
        <w:rPr>
          <w:lang w:val="en-US"/>
        </w:rPr>
      </w:pPr>
      <w:r w:rsidRPr="00616F0C">
        <w:rPr>
          <w:lang w:val="en-US"/>
        </w:rPr>
        <w:t xml:space="preserve">      description: 'Indicates the time the NF Consumer has to wait before making a new request. It can be a non-negative integer (decimal number) indicating the number of seconds the NF Consumer has to wait before making a new request or an HTTP-date after which the AF can retry a new request.'</w:t>
      </w:r>
    </w:p>
    <w:p w14:paraId="05C938F6" w14:textId="77777777" w:rsidR="00E134FC" w:rsidRPr="00616F0C" w:rsidRDefault="00E134FC" w:rsidP="00E134FC">
      <w:pPr>
        <w:pStyle w:val="PL"/>
        <w:rPr>
          <w:lang w:val="en-US"/>
        </w:rPr>
      </w:pPr>
      <w:r w:rsidRPr="00616F0C">
        <w:rPr>
          <w:lang w:val="en-US"/>
        </w:rPr>
        <w:lastRenderedPageBreak/>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77092DDC" w14:textId="77777777" w:rsidR="00E134FC" w:rsidRPr="00616F0C" w:rsidRDefault="00E134FC" w:rsidP="00E134FC">
      <w:pPr>
        <w:pStyle w:val="PL"/>
        <w:rPr>
          <w:lang w:val="en-US"/>
        </w:rPr>
      </w:pPr>
      <w:r w:rsidRPr="00616F0C">
        <w:rPr>
          <w:lang w:val="en-US"/>
        </w:rPr>
        <w:t xml:space="preserve">      description: The record multipart request body. The meta part shall be the first part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534C1A32" w14:textId="77777777" w:rsidR="00D85B63" w:rsidRPr="00664EE2" w:rsidRDefault="00D85B63" w:rsidP="00D85B63">
      <w:pPr>
        <w:pStyle w:val="PL"/>
        <w:rPr>
          <w:lang w:val="en-US"/>
        </w:rPr>
      </w:pPr>
      <w:r w:rsidRPr="00616F0C">
        <w:rPr>
          <w:lang w:val="en-US"/>
        </w:rPr>
        <w:t xml:space="preserve">    </w:t>
      </w:r>
      <w:r w:rsidRPr="00664EE2">
        <w:rPr>
          <w:lang w:val="en-US"/>
        </w:rPr>
        <w:t>RecordPatchBody:</w:t>
      </w:r>
    </w:p>
    <w:p w14:paraId="2995C24A" w14:textId="77777777" w:rsidR="00D85B63" w:rsidRPr="00664EE2" w:rsidRDefault="00D85B63" w:rsidP="00D85B63">
      <w:pPr>
        <w:pStyle w:val="PL"/>
        <w:rPr>
          <w:lang w:val="en-US"/>
        </w:rPr>
      </w:pPr>
      <w:r w:rsidRPr="00664EE2">
        <w:rPr>
          <w:lang w:val="en-US"/>
        </w:rPr>
        <w:t xml:space="preserve">      description: The patch record multipart request body. The patch part shall be the first part and is mandatory and zero or more block parts being referred to by patch items may follow the patch part.</w:t>
      </w:r>
    </w:p>
    <w:p w14:paraId="714B475A" w14:textId="77777777" w:rsidR="00D85B63" w:rsidRPr="00664EE2" w:rsidRDefault="00D85B63" w:rsidP="00D85B63">
      <w:pPr>
        <w:pStyle w:val="PL"/>
        <w:rPr>
          <w:lang w:val="en-US"/>
        </w:rPr>
      </w:pPr>
      <w:r w:rsidRPr="00664EE2">
        <w:rPr>
          <w:lang w:val="en-US"/>
        </w:rPr>
        <w:t xml:space="preserve">      required: true</w:t>
      </w:r>
    </w:p>
    <w:p w14:paraId="6FFD49EB" w14:textId="77777777" w:rsidR="00D85B63" w:rsidRPr="00664EE2" w:rsidRDefault="00D85B63" w:rsidP="00D85B63">
      <w:pPr>
        <w:pStyle w:val="PL"/>
        <w:rPr>
          <w:lang w:val="en-US"/>
        </w:rPr>
      </w:pPr>
      <w:r w:rsidRPr="00664EE2">
        <w:rPr>
          <w:lang w:val="en-US"/>
        </w:rPr>
        <w:t xml:space="preserve">      content:</w:t>
      </w:r>
    </w:p>
    <w:p w14:paraId="6309B0E2" w14:textId="77777777" w:rsidR="00D85B63" w:rsidRPr="00664EE2" w:rsidRDefault="00D85B63" w:rsidP="00D85B63">
      <w:pPr>
        <w:pStyle w:val="PL"/>
        <w:rPr>
          <w:lang w:val="en-US"/>
        </w:rPr>
      </w:pPr>
      <w:r w:rsidRPr="00664EE2">
        <w:rPr>
          <w:lang w:val="en-US"/>
        </w:rPr>
        <w:t xml:space="preserve">        multipart/mixed:</w:t>
      </w:r>
    </w:p>
    <w:p w14:paraId="05D3B954" w14:textId="77777777" w:rsidR="00D85B63" w:rsidRPr="00664EE2" w:rsidRDefault="00D85B63" w:rsidP="00D85B63">
      <w:pPr>
        <w:pStyle w:val="PL"/>
        <w:rPr>
          <w:lang w:val="en-US"/>
        </w:rPr>
      </w:pPr>
      <w:r w:rsidRPr="00664EE2">
        <w:rPr>
          <w:lang w:val="en-US"/>
        </w:rPr>
        <w:t xml:space="preserve">          schema:</w:t>
      </w:r>
    </w:p>
    <w:p w14:paraId="26797C39" w14:textId="77777777" w:rsidR="00D85B63" w:rsidRPr="00664EE2" w:rsidRDefault="00D85B63" w:rsidP="00D85B63">
      <w:pPr>
        <w:pStyle w:val="PL"/>
        <w:rPr>
          <w:lang w:val="en-US"/>
        </w:rPr>
      </w:pPr>
      <w:r w:rsidRPr="00664EE2">
        <w:rPr>
          <w:lang w:val="en-US"/>
        </w:rPr>
        <w:t xml:space="preserve">            $ref: '#/components/schemas/RecordPatch'</w:t>
      </w:r>
    </w:p>
    <w:p w14:paraId="1D9F4CBC" w14:textId="77777777" w:rsidR="00D85B63" w:rsidRPr="00664EE2" w:rsidRDefault="00D85B63" w:rsidP="00D85B63">
      <w:pPr>
        <w:pStyle w:val="PL"/>
        <w:rPr>
          <w:lang w:val="en-US"/>
        </w:rPr>
      </w:pPr>
      <w:r w:rsidRPr="00664EE2">
        <w:rPr>
          <w:lang w:val="en-US"/>
        </w:rPr>
        <w:t xml:space="preserve">          encoding:</w:t>
      </w:r>
    </w:p>
    <w:p w14:paraId="034F7A5A" w14:textId="77777777" w:rsidR="00D85B63" w:rsidRPr="00664EE2" w:rsidRDefault="00D85B63" w:rsidP="00D85B63">
      <w:pPr>
        <w:pStyle w:val="PL"/>
        <w:rPr>
          <w:lang w:val="en-US"/>
        </w:rPr>
      </w:pPr>
      <w:r w:rsidRPr="00664EE2">
        <w:rPr>
          <w:lang w:val="en-US"/>
        </w:rPr>
        <w:t xml:space="preserve">            patch: # The patch part shall be the first part</w:t>
      </w:r>
    </w:p>
    <w:p w14:paraId="1B158F10" w14:textId="77777777" w:rsidR="00D85B63" w:rsidRPr="00664EE2" w:rsidRDefault="00D85B63" w:rsidP="00D85B63">
      <w:pPr>
        <w:pStyle w:val="PL"/>
        <w:rPr>
          <w:lang w:val="en-US"/>
        </w:rPr>
      </w:pPr>
      <w:r w:rsidRPr="00664EE2">
        <w:rPr>
          <w:lang w:val="en-US"/>
        </w:rPr>
        <w:t xml:space="preserve">              contentType: application/json-patch+json</w:t>
      </w:r>
    </w:p>
    <w:p w14:paraId="251E0D6B" w14:textId="77777777" w:rsidR="00D85B63" w:rsidRPr="00664EE2" w:rsidRDefault="00D85B63" w:rsidP="00D85B63">
      <w:pPr>
        <w:pStyle w:val="PL"/>
        <w:rPr>
          <w:lang w:val="en-US"/>
        </w:rPr>
      </w:pPr>
      <w:r w:rsidRPr="00664EE2">
        <w:rPr>
          <w:lang w:val="en-US"/>
        </w:rPr>
        <w:t xml:space="preserve">              headers:</w:t>
      </w:r>
    </w:p>
    <w:p w14:paraId="0CF5799F" w14:textId="77777777" w:rsidR="00D85B63" w:rsidRPr="00664EE2" w:rsidRDefault="00D85B63" w:rsidP="00D85B63">
      <w:pPr>
        <w:pStyle w:val="PL"/>
        <w:rPr>
          <w:lang w:val="en-US"/>
        </w:rPr>
      </w:pPr>
      <w:r w:rsidRPr="00664EE2">
        <w:rPr>
          <w:lang w:val="en-US"/>
        </w:rPr>
        <w:t xml:space="preserve">                Content-Id:</w:t>
      </w:r>
    </w:p>
    <w:p w14:paraId="404781A2" w14:textId="77777777" w:rsidR="00D85B63" w:rsidRPr="00664EE2" w:rsidRDefault="00D85B63" w:rsidP="00D85B63">
      <w:pPr>
        <w:pStyle w:val="PL"/>
        <w:rPr>
          <w:lang w:val="en-US"/>
        </w:rPr>
      </w:pPr>
      <w:r w:rsidRPr="00664EE2">
        <w:rPr>
          <w:lang w:val="en-US"/>
        </w:rPr>
        <w:t xml:space="preserve">                  schema:</w:t>
      </w:r>
    </w:p>
    <w:p w14:paraId="1244F886" w14:textId="77777777" w:rsidR="00D85B63" w:rsidRPr="00664EE2" w:rsidRDefault="00D85B63" w:rsidP="00D85B63">
      <w:pPr>
        <w:pStyle w:val="PL"/>
        <w:rPr>
          <w:lang w:val="en-US"/>
        </w:rPr>
      </w:pPr>
      <w:r w:rsidRPr="00664EE2">
        <w:rPr>
          <w:lang w:val="en-US"/>
        </w:rPr>
        <w:t xml:space="preserve">                    type: string</w:t>
      </w:r>
    </w:p>
    <w:p w14:paraId="7AFEE9E5" w14:textId="77777777" w:rsidR="00D85B63" w:rsidRPr="00664EE2" w:rsidRDefault="00D85B63" w:rsidP="00D85B63">
      <w:pPr>
        <w:pStyle w:val="PL"/>
        <w:rPr>
          <w:lang w:val="en-US"/>
        </w:rPr>
      </w:pPr>
      <w:r w:rsidRPr="00664EE2">
        <w:rPr>
          <w:lang w:val="en-US"/>
        </w:rPr>
        <w:t xml:space="preserve">                  required: true</w:t>
      </w:r>
    </w:p>
    <w:p w14:paraId="205FDF65" w14:textId="77777777" w:rsidR="00D85B63" w:rsidRPr="00664EE2" w:rsidRDefault="00D85B63" w:rsidP="00D85B63">
      <w:pPr>
        <w:pStyle w:val="PL"/>
        <w:rPr>
          <w:lang w:val="en-US"/>
        </w:rPr>
      </w:pPr>
      <w:r w:rsidRPr="00664EE2">
        <w:rPr>
          <w:lang w:val="en-US"/>
        </w:rPr>
        <w:t xml:space="preserve">            blocks: # 0 or more block parts may follow the patch part</w:t>
      </w:r>
    </w:p>
    <w:p w14:paraId="1909DA12" w14:textId="77777777" w:rsidR="00D85B63" w:rsidRPr="00664EE2" w:rsidRDefault="00D85B63" w:rsidP="00D85B63">
      <w:pPr>
        <w:pStyle w:val="PL"/>
        <w:rPr>
          <w:lang w:val="en-US"/>
        </w:rPr>
      </w:pPr>
      <w:r w:rsidRPr="00664EE2">
        <w:rPr>
          <w:lang w:val="en-US"/>
        </w:rPr>
        <w:t xml:space="preserve">              contentType: '*/*' # Block part can be of any type</w:t>
      </w:r>
    </w:p>
    <w:p w14:paraId="29FF96BE" w14:textId="77777777" w:rsidR="00D85B63" w:rsidRPr="00664EE2" w:rsidRDefault="00D85B63" w:rsidP="00D85B63">
      <w:pPr>
        <w:pStyle w:val="PL"/>
        <w:rPr>
          <w:lang w:val="en-US"/>
        </w:rPr>
      </w:pPr>
      <w:r w:rsidRPr="00664EE2">
        <w:rPr>
          <w:lang w:val="en-US"/>
        </w:rPr>
        <w:t xml:space="preserve">              headers:</w:t>
      </w:r>
    </w:p>
    <w:p w14:paraId="4D46C553" w14:textId="77777777" w:rsidR="00D85B63" w:rsidRPr="00664EE2" w:rsidRDefault="00D85B63" w:rsidP="00D85B63">
      <w:pPr>
        <w:pStyle w:val="PL"/>
        <w:rPr>
          <w:lang w:val="en-US"/>
        </w:rPr>
      </w:pPr>
      <w:r w:rsidRPr="00664EE2">
        <w:rPr>
          <w:lang w:val="en-US"/>
        </w:rPr>
        <w:t xml:space="preserve">                Content-Id: # Block identifier is defined by the Content-Id header.</w:t>
      </w:r>
    </w:p>
    <w:p w14:paraId="2F0CD3E0" w14:textId="77777777" w:rsidR="00D85B63" w:rsidRPr="00664EE2" w:rsidRDefault="00D85B63" w:rsidP="00D85B63">
      <w:pPr>
        <w:pStyle w:val="PL"/>
        <w:rPr>
          <w:lang w:val="en-US"/>
        </w:rPr>
      </w:pPr>
      <w:r w:rsidRPr="00664EE2">
        <w:rPr>
          <w:lang w:val="en-US"/>
        </w:rPr>
        <w:t xml:space="preserve">                  schema:</w:t>
      </w:r>
    </w:p>
    <w:p w14:paraId="1A29003C" w14:textId="77777777" w:rsidR="00D85B63" w:rsidRPr="00664EE2" w:rsidRDefault="00D85B63" w:rsidP="00D85B63">
      <w:pPr>
        <w:pStyle w:val="PL"/>
        <w:rPr>
          <w:lang w:val="en-US"/>
        </w:rPr>
      </w:pPr>
      <w:r w:rsidRPr="00664EE2">
        <w:rPr>
          <w:lang w:val="en-US"/>
        </w:rPr>
        <w:t xml:space="preserve">                    type: string</w:t>
      </w:r>
    </w:p>
    <w:p w14:paraId="31FAB8B1" w14:textId="77777777" w:rsidR="00D85B63" w:rsidRPr="00664EE2" w:rsidRDefault="00D85B63" w:rsidP="00D85B63">
      <w:pPr>
        <w:pStyle w:val="PL"/>
        <w:rPr>
          <w:lang w:val="en-US"/>
        </w:rPr>
      </w:pPr>
      <w:r w:rsidRPr="00664EE2">
        <w:rPr>
          <w:lang w:val="en-US"/>
        </w:rPr>
        <w:t xml:space="preserve">                  required: true</w:t>
      </w:r>
    </w:p>
    <w:p w14:paraId="7A8C2F4C" w14:textId="77777777" w:rsidR="00D85B63" w:rsidRPr="00664EE2" w:rsidRDefault="00D85B63" w:rsidP="00D85B63">
      <w:pPr>
        <w:pStyle w:val="PL"/>
        <w:rPr>
          <w:lang w:val="en-US"/>
        </w:rPr>
      </w:pPr>
      <w:r w:rsidRPr="00664EE2">
        <w:rPr>
          <w:lang w:val="en-US"/>
        </w:rPr>
        <w:t xml:space="preserve">                Content-Transfer-Encoding:</w:t>
      </w:r>
    </w:p>
    <w:p w14:paraId="6EFF5E02" w14:textId="77777777" w:rsidR="00D85B63" w:rsidRPr="00664EE2" w:rsidRDefault="00D85B63" w:rsidP="00D85B63">
      <w:pPr>
        <w:pStyle w:val="PL"/>
        <w:rPr>
          <w:lang w:val="en-US"/>
        </w:rPr>
      </w:pPr>
      <w:r w:rsidRPr="00664EE2">
        <w:rPr>
          <w:lang w:val="en-US"/>
        </w:rPr>
        <w:t xml:space="preserve">                  schema:</w:t>
      </w:r>
    </w:p>
    <w:p w14:paraId="55C6660A" w14:textId="77777777" w:rsidR="00D85B63" w:rsidRPr="00664EE2" w:rsidRDefault="00D85B63" w:rsidP="00D85B63">
      <w:pPr>
        <w:pStyle w:val="PL"/>
        <w:rPr>
          <w:lang w:val="en-US"/>
        </w:rPr>
      </w:pPr>
      <w:r w:rsidRPr="00664EE2">
        <w:rPr>
          <w:lang w:val="en-US"/>
        </w:rPr>
        <w:t xml:space="preserve">                    type: string</w:t>
      </w:r>
    </w:p>
    <w:p w14:paraId="37457C74" w14:textId="77777777" w:rsidR="00D85B63" w:rsidRDefault="00D85B63" w:rsidP="00D85B63">
      <w:pPr>
        <w:pStyle w:val="PL"/>
        <w:rPr>
          <w:lang w:val="en-US"/>
        </w:rPr>
      </w:pPr>
      <w:r w:rsidRPr="00664EE2">
        <w:rPr>
          <w:lang w:val="en-US"/>
        </w:rPr>
        <w:t xml:space="preserve">                  required: true</w:t>
      </w:r>
    </w:p>
    <w:p w14:paraId="039ABB08" w14:textId="77777777" w:rsidR="00D85B63" w:rsidRDefault="00D85B63" w:rsidP="00D85B63">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49760043" w14:textId="77777777" w:rsidR="00E134FC" w:rsidRPr="008E4219" w:rsidRDefault="00E134FC" w:rsidP="00E134FC">
      <w:pPr>
        <w:pStyle w:val="PL"/>
        <w:rPr>
          <w:lang w:val="en-US"/>
        </w:rPr>
      </w:pPr>
      <w:r w:rsidRPr="008E4219">
        <w:rPr>
          <w:lang w:val="en-US"/>
        </w:rPr>
        <w:t xml:space="preserve">      description: The record notification multipart request body. The descriptor part shall be the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lastRenderedPageBreak/>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77777777" w:rsidR="00E134FC" w:rsidRPr="00616F0C" w:rsidRDefault="00E134FC" w:rsidP="00E134FC">
      <w:pPr>
        <w:pStyle w:val="PL"/>
        <w:rPr>
          <w:lang w:val="en-US"/>
        </w:rPr>
      </w:pPr>
      <w:r w:rsidRPr="00616F0C">
        <w:rPr>
          <w:lang w:val="en-US"/>
        </w:rPr>
        <w:t xml:space="preserve">      description: &gt;-</w:t>
      </w:r>
    </w:p>
    <w:p w14:paraId="2E3ADDC3" w14:textId="77777777" w:rsidR="00E134FC" w:rsidRPr="00616F0C" w:rsidRDefault="00E134FC" w:rsidP="00E134FC">
      <w:pPr>
        <w:pStyle w:val="PL"/>
        <w:rPr>
          <w:lang w:val="en-US"/>
        </w:rPr>
      </w:pPr>
      <w:r w:rsidRPr="00616F0C">
        <w:rPr>
          <w:lang w:val="en-US"/>
        </w:rPr>
        <w:t xml:space="preserve">         - 200 Update. The resource has been successfully updated and previous value must be sent in the response message if requested.</w:t>
      </w:r>
    </w:p>
    <w:p w14:paraId="235A3BD6" w14:textId="77777777"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77777777"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77777777" w:rsidR="00E134FC" w:rsidRPr="00616F0C" w:rsidRDefault="00E134FC" w:rsidP="00E134FC">
      <w:pPr>
        <w:pStyle w:val="PL"/>
        <w:rPr>
          <w:lang w:val="en-US"/>
        </w:rPr>
      </w:pPr>
      <w:r w:rsidRPr="00616F0C">
        <w:rPr>
          <w:lang w:val="en-US"/>
        </w:rPr>
        <w:t xml:space="preserve">      description: &gt;-</w:t>
      </w:r>
    </w:p>
    <w:p w14:paraId="37B72053" w14:textId="77777777" w:rsidR="00E134FC" w:rsidRPr="00616F0C" w:rsidRDefault="00E134FC" w:rsidP="00E134FC">
      <w:pPr>
        <w:pStyle w:val="PL"/>
        <w:rPr>
          <w:lang w:val="en-US"/>
        </w:rPr>
      </w:pPr>
      <w:r w:rsidRPr="00616F0C">
        <w:rPr>
          <w:lang w:val="en-US"/>
        </w:rPr>
        <w:t xml:space="preserve">          - 200 Delete. The resource has been successfully delete and previous value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lastRenderedPageBreak/>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77777777" w:rsidR="00E134FC" w:rsidRPr="00616F0C" w:rsidRDefault="00E134FC" w:rsidP="00E134FC">
      <w:pPr>
        <w:pStyle w:val="PL"/>
        <w:rPr>
          <w:lang w:val="en-US"/>
        </w:rPr>
      </w:pPr>
      <w:r w:rsidRPr="00616F0C">
        <w:rPr>
          <w:lang w:val="en-US"/>
        </w:rPr>
        <w:t xml:space="preserve">      description: &gt;-</w:t>
      </w:r>
    </w:p>
    <w:p w14:paraId="378A8210" w14:textId="77777777" w:rsidR="00E134FC" w:rsidRPr="00616F0C" w:rsidRDefault="00E134FC" w:rsidP="00E134FC">
      <w:pPr>
        <w:pStyle w:val="PL"/>
        <w:rPr>
          <w:lang w:val="en-US"/>
        </w:rPr>
      </w:pPr>
      <w:r w:rsidRPr="00616F0C">
        <w:rPr>
          <w:lang w:val="en-US"/>
        </w:rPr>
        <w:t xml:space="preserve">         - 200 Update: The resource has been successfully updated and previous value must be sent in the response message if requested.</w:t>
      </w:r>
    </w:p>
    <w:p w14:paraId="57AC674B" w14:textId="77777777"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77777777"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77777777" w:rsidR="00E134FC" w:rsidRPr="00616F0C" w:rsidRDefault="00E134FC" w:rsidP="00E134FC">
      <w:pPr>
        <w:pStyle w:val="PL"/>
        <w:rPr>
          <w:lang w:val="en-US"/>
        </w:rPr>
      </w:pPr>
      <w:r w:rsidRPr="00616F0C">
        <w:rPr>
          <w:lang w:val="en-US"/>
        </w:rPr>
        <w:t xml:space="preserve">      description: &gt;-</w:t>
      </w:r>
    </w:p>
    <w:p w14:paraId="3EEC0CC1" w14:textId="77777777" w:rsidR="00E134FC" w:rsidRPr="00616F0C" w:rsidRDefault="00E134FC" w:rsidP="00E134FC">
      <w:pPr>
        <w:pStyle w:val="PL"/>
        <w:rPr>
          <w:lang w:val="en-US"/>
        </w:rPr>
      </w:pPr>
      <w:r w:rsidRPr="00616F0C">
        <w:rPr>
          <w:lang w:val="en-US"/>
        </w:rPr>
        <w:t xml:space="preserve">          - 200 Delete: The resource has been successfully delete and previous value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Default="00E134FC" w:rsidP="00E134FC">
      <w:pPr>
        <w:pStyle w:val="PL"/>
        <w:rPr>
          <w:lang w:val="en-US"/>
        </w:rPr>
      </w:pPr>
      <w:r w:rsidRPr="00616F0C">
        <w:rPr>
          <w:lang w:val="en-US"/>
        </w:rPr>
        <w:t xml:space="preserve">          $ref: '#/components/headers/Last-Modified'</w:t>
      </w:r>
    </w:p>
    <w:p w14:paraId="04AEC696" w14:textId="77777777" w:rsidR="00EC08D6" w:rsidRDefault="00EC08D6" w:rsidP="00EC08D6">
      <w:pPr>
        <w:pStyle w:val="PL"/>
      </w:pPr>
    </w:p>
    <w:p w14:paraId="400529E8" w14:textId="77777777" w:rsidR="00EC08D6" w:rsidRPr="00F11966" w:rsidRDefault="00EC08D6" w:rsidP="00EC08D6">
      <w:pPr>
        <w:pStyle w:val="PL"/>
      </w:pPr>
      <w:r w:rsidRPr="00F11966">
        <w:t xml:space="preserve">    '409':</w:t>
      </w:r>
    </w:p>
    <w:p w14:paraId="212572B7" w14:textId="77777777" w:rsidR="00EC08D6" w:rsidRPr="00F11966" w:rsidRDefault="00EC08D6" w:rsidP="00EC08D6">
      <w:pPr>
        <w:pStyle w:val="PL"/>
      </w:pPr>
      <w:r w:rsidRPr="00F11966">
        <w:t xml:space="preserve">      description: Conflict</w:t>
      </w:r>
    </w:p>
    <w:p w14:paraId="34AE8A42" w14:textId="77777777" w:rsidR="00EC08D6" w:rsidRPr="00F11966" w:rsidRDefault="00EC08D6" w:rsidP="00EC08D6">
      <w:pPr>
        <w:pStyle w:val="PL"/>
      </w:pPr>
      <w:r w:rsidRPr="00F11966">
        <w:t xml:space="preserve">      content:</w:t>
      </w:r>
    </w:p>
    <w:p w14:paraId="26FACD29" w14:textId="77777777" w:rsidR="00EC08D6" w:rsidRPr="00F11966" w:rsidRDefault="00EC08D6" w:rsidP="00EC08D6">
      <w:pPr>
        <w:pStyle w:val="PL"/>
      </w:pPr>
      <w:r w:rsidRPr="00F11966">
        <w:t xml:space="preserve">        application/problem+json:</w:t>
      </w:r>
    </w:p>
    <w:p w14:paraId="7E9D66CC" w14:textId="77777777" w:rsidR="00EC08D6" w:rsidRPr="00F11966" w:rsidRDefault="00EC08D6" w:rsidP="00EC08D6">
      <w:pPr>
        <w:pStyle w:val="PL"/>
      </w:pPr>
      <w:r w:rsidRPr="00F11966">
        <w:t xml:space="preserve">          schema:</w:t>
      </w:r>
    </w:p>
    <w:p w14:paraId="777D9631" w14:textId="77777777" w:rsidR="00EC08D6" w:rsidRPr="00F11966" w:rsidRDefault="00EC08D6" w:rsidP="00EC08D6">
      <w:pPr>
        <w:pStyle w:val="PL"/>
      </w:pPr>
      <w:r w:rsidRPr="00F11966">
        <w:t xml:space="preserve">            $ref: '#/components/schemas/</w:t>
      </w:r>
      <w:r>
        <w:t>Extended</w:t>
      </w:r>
      <w:r w:rsidRPr="00F11966">
        <w:t>ProblemDetails'</w:t>
      </w:r>
    </w:p>
    <w:p w14:paraId="27F7E032" w14:textId="77777777" w:rsidR="00EC08D6" w:rsidRPr="00F11966" w:rsidRDefault="00EC08D6" w:rsidP="00EC08D6">
      <w:pPr>
        <w:pStyle w:val="PL"/>
      </w:pPr>
      <w:r w:rsidRPr="00F11966">
        <w:t xml:space="preserve">    '412':</w:t>
      </w:r>
    </w:p>
    <w:p w14:paraId="6B60A485" w14:textId="77777777" w:rsidR="00EC08D6" w:rsidRPr="00F11966" w:rsidRDefault="00EC08D6" w:rsidP="00EC08D6">
      <w:pPr>
        <w:pStyle w:val="PL"/>
      </w:pPr>
      <w:r w:rsidRPr="00F11966">
        <w:t xml:space="preserve">      description: Precondition Failed</w:t>
      </w:r>
    </w:p>
    <w:p w14:paraId="759471A8" w14:textId="77777777" w:rsidR="00EC08D6" w:rsidRPr="00F11966" w:rsidRDefault="00EC08D6" w:rsidP="00EC08D6">
      <w:pPr>
        <w:pStyle w:val="PL"/>
      </w:pPr>
      <w:r w:rsidRPr="00F11966">
        <w:t xml:space="preserve">      content:</w:t>
      </w:r>
    </w:p>
    <w:p w14:paraId="5AD9373C" w14:textId="77777777" w:rsidR="00EC08D6" w:rsidRPr="00F11966" w:rsidRDefault="00EC08D6" w:rsidP="00EC08D6">
      <w:pPr>
        <w:pStyle w:val="PL"/>
      </w:pPr>
      <w:r w:rsidRPr="00F11966">
        <w:t xml:space="preserve">        application/problem+json:</w:t>
      </w:r>
    </w:p>
    <w:p w14:paraId="5A28E6B7" w14:textId="77777777" w:rsidR="00EC08D6" w:rsidRPr="00F11966" w:rsidRDefault="00EC08D6" w:rsidP="00EC08D6">
      <w:pPr>
        <w:pStyle w:val="PL"/>
      </w:pPr>
      <w:r w:rsidRPr="00F11966">
        <w:t xml:space="preserve">          schema:</w:t>
      </w:r>
    </w:p>
    <w:p w14:paraId="6E27E63A" w14:textId="77777777" w:rsidR="00EC08D6" w:rsidRPr="00F11966" w:rsidRDefault="00EC08D6" w:rsidP="00EC08D6">
      <w:pPr>
        <w:pStyle w:val="PL"/>
      </w:pPr>
      <w:r w:rsidRPr="00F11966">
        <w:t xml:space="preserve">            $ref: '#/components/schemas/</w:t>
      </w:r>
      <w:r>
        <w:t>Extended</w:t>
      </w:r>
      <w:r w:rsidRPr="00F11966">
        <w:t>ProblemDetails'</w:t>
      </w:r>
    </w:p>
    <w:p w14:paraId="0BB8208E" w14:textId="77777777" w:rsidR="00EC08D6" w:rsidRPr="00F11966" w:rsidRDefault="00EC08D6" w:rsidP="00EC08D6">
      <w:pPr>
        <w:pStyle w:val="PL"/>
        <w:rPr>
          <w:lang w:val="en-US"/>
        </w:rPr>
      </w:pPr>
      <w:r w:rsidRPr="00F11966">
        <w:rPr>
          <w:lang w:val="en-US"/>
        </w:rPr>
        <w:t xml:space="preserve">    '500':</w:t>
      </w:r>
    </w:p>
    <w:p w14:paraId="31C5A734" w14:textId="77777777" w:rsidR="00EC08D6" w:rsidRPr="00F11966" w:rsidRDefault="00EC08D6" w:rsidP="00EC08D6">
      <w:pPr>
        <w:pStyle w:val="PL"/>
        <w:rPr>
          <w:lang w:val="en-US"/>
        </w:rPr>
      </w:pPr>
      <w:r w:rsidRPr="00F11966">
        <w:rPr>
          <w:lang w:val="en-US"/>
        </w:rPr>
        <w:t xml:space="preserve">      description: Internal Server Error</w:t>
      </w:r>
    </w:p>
    <w:p w14:paraId="06AC318A" w14:textId="77777777" w:rsidR="00EC08D6" w:rsidRPr="00F11966" w:rsidRDefault="00EC08D6" w:rsidP="00EC08D6">
      <w:pPr>
        <w:pStyle w:val="PL"/>
        <w:rPr>
          <w:lang w:val="en-US"/>
        </w:rPr>
      </w:pPr>
      <w:r w:rsidRPr="00F11966">
        <w:rPr>
          <w:lang w:val="en-US"/>
        </w:rPr>
        <w:t xml:space="preserve">      content:</w:t>
      </w:r>
    </w:p>
    <w:p w14:paraId="16F51EBA" w14:textId="77777777" w:rsidR="00EC08D6" w:rsidRPr="00F11966" w:rsidRDefault="00EC08D6" w:rsidP="00EC08D6">
      <w:pPr>
        <w:pStyle w:val="PL"/>
        <w:rPr>
          <w:lang w:val="en-US"/>
        </w:rPr>
      </w:pPr>
      <w:r w:rsidRPr="00F11966">
        <w:rPr>
          <w:lang w:val="en-US"/>
        </w:rPr>
        <w:t xml:space="preserve">        application/problem+json:</w:t>
      </w:r>
    </w:p>
    <w:p w14:paraId="54A883C3" w14:textId="77777777" w:rsidR="00EC08D6" w:rsidRPr="00F11966" w:rsidRDefault="00EC08D6" w:rsidP="00EC08D6">
      <w:pPr>
        <w:pStyle w:val="PL"/>
        <w:rPr>
          <w:lang w:val="en-US"/>
        </w:rPr>
      </w:pPr>
      <w:r w:rsidRPr="00F11966">
        <w:rPr>
          <w:lang w:val="en-US"/>
        </w:rPr>
        <w:t xml:space="preserve">          schema:</w:t>
      </w:r>
    </w:p>
    <w:p w14:paraId="5FD3A089" w14:textId="77777777" w:rsidR="00EC08D6" w:rsidRPr="00F11966" w:rsidRDefault="00EC08D6" w:rsidP="00EC08D6">
      <w:pPr>
        <w:pStyle w:val="PL"/>
        <w:rPr>
          <w:lang w:val="en-US"/>
        </w:rPr>
      </w:pPr>
      <w:r w:rsidRPr="00F11966">
        <w:rPr>
          <w:lang w:val="en-US"/>
        </w:rPr>
        <w:lastRenderedPageBreak/>
        <w:t xml:space="preserve">            $ref: '#/components/schemas/</w:t>
      </w:r>
      <w:r>
        <w:rPr>
          <w:lang w:val="en-US"/>
        </w:rPr>
        <w:t>Extended</w:t>
      </w:r>
      <w:r w:rsidRPr="00F11966">
        <w:rPr>
          <w:lang w:val="en-US"/>
        </w:rPr>
        <w:t>ProblemDetails'</w:t>
      </w:r>
    </w:p>
    <w:p w14:paraId="13AA3B39" w14:textId="77777777" w:rsidR="00EC08D6" w:rsidRPr="00616F0C" w:rsidRDefault="00EC08D6" w:rsidP="00E134FC">
      <w:pPr>
        <w:pStyle w:val="PL"/>
        <w:rPr>
          <w:lang w:val="en-US"/>
        </w:rPr>
      </w:pPr>
    </w:p>
    <w:p w14:paraId="0443EDF0" w14:textId="77777777" w:rsidR="00E134FC" w:rsidRPr="00616F0C" w:rsidRDefault="00E134FC" w:rsidP="0029216D">
      <w:pPr>
        <w:pStyle w:val="Heading1"/>
      </w:pPr>
      <w:bookmarkStart w:id="5894" w:name="_Toc66114988"/>
      <w:bookmarkStart w:id="5895" w:name="_Toc67686499"/>
      <w:bookmarkStart w:id="5896" w:name="_Toc74994788"/>
      <w:bookmarkStart w:id="5897" w:name="_Toc85468045"/>
      <w:bookmarkStart w:id="5898" w:name="_Toc89181535"/>
      <w:bookmarkStart w:id="5899" w:name="_Toc89183093"/>
      <w:bookmarkStart w:id="5900" w:name="_Toc90651395"/>
      <w:bookmarkStart w:id="5901" w:name="_Toc96933545"/>
      <w:bookmarkStart w:id="5902" w:name="_Toc98507383"/>
      <w:bookmarkStart w:id="5903" w:name="_Toc98507836"/>
      <w:bookmarkStart w:id="5904" w:name="_Toc106640839"/>
      <w:bookmarkStart w:id="5905" w:name="_Toc122098713"/>
      <w:bookmarkStart w:id="5906" w:name="_Toc130844839"/>
      <w:bookmarkStart w:id="5907" w:name="_Toc138412361"/>
      <w:bookmarkStart w:id="5908" w:name="_Toc145957149"/>
      <w:bookmarkStart w:id="5909" w:name="_Toc153890846"/>
      <w:bookmarkStart w:id="5910" w:name="historyclause"/>
      <w:bookmarkStart w:id="5911" w:name="_Toc161835147"/>
      <w:r w:rsidRPr="00616F0C">
        <w:t>A.</w:t>
      </w:r>
      <w:r>
        <w:t>3</w:t>
      </w:r>
      <w:r w:rsidRPr="00616F0C">
        <w:tab/>
        <w:t>Nudsf_</w:t>
      </w:r>
      <w:r>
        <w:t>Timer</w:t>
      </w:r>
      <w:r w:rsidRPr="00616F0C">
        <w:t xml:space="preserve"> API</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1"/>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630D6B">
        <w:rPr>
          <w:lang w:val="sv-SE"/>
        </w:rPr>
        <w:t>Nudsf_Timer</w:t>
      </w:r>
    </w:p>
    <w:p w14:paraId="368DB168" w14:textId="5029DD78" w:rsidR="00E134FC" w:rsidRPr="00616F0C" w:rsidRDefault="00E134FC" w:rsidP="00E134FC">
      <w:pPr>
        <w:pStyle w:val="PL"/>
        <w:rPr>
          <w:lang w:val="fr-FR"/>
        </w:rPr>
      </w:pPr>
      <w:r w:rsidRPr="00616F0C">
        <w:rPr>
          <w:lang w:val="fr-FR"/>
        </w:rPr>
        <w:t xml:space="preserve">  version: 1.</w:t>
      </w:r>
      <w:r w:rsidR="00592550">
        <w:rPr>
          <w:lang w:val="fr-FR"/>
        </w:rPr>
        <w:t>1</w:t>
      </w:r>
      <w:r w:rsidRPr="00616F0C">
        <w:rPr>
          <w:lang w:val="fr-FR"/>
        </w:rPr>
        <w:t>.</w:t>
      </w:r>
      <w:r>
        <w:rPr>
          <w:lang w:val="fr-FR"/>
        </w:rPr>
        <w:t>0</w:t>
      </w:r>
      <w:r w:rsidR="00592550">
        <w:rPr>
          <w:lang w:val="fr-FR"/>
        </w:rPr>
        <w:t>-alpha.</w:t>
      </w:r>
      <w:r w:rsidR="007338F3">
        <w:rPr>
          <w:lang w:val="fr-FR"/>
        </w:rPr>
        <w:t>3</w:t>
      </w:r>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7B2E412F" w:rsidR="00E134FC" w:rsidRPr="00616F0C" w:rsidRDefault="00E134FC" w:rsidP="00E134FC">
      <w:pPr>
        <w:pStyle w:val="PL"/>
      </w:pPr>
      <w:r w:rsidRPr="00616F0C">
        <w:t xml:space="preserve">    © 202</w:t>
      </w:r>
      <w:r w:rsidR="00094861">
        <w:t>3</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712213F1" w:rsidR="00E134FC" w:rsidRPr="00616F0C" w:rsidRDefault="00E134FC" w:rsidP="00E134FC">
      <w:pPr>
        <w:pStyle w:val="PL"/>
        <w:rPr>
          <w:lang w:val="fr-FR"/>
        </w:rPr>
      </w:pPr>
      <w:r w:rsidRPr="00616F0C">
        <w:rPr>
          <w:lang w:val="fr-FR"/>
        </w:rPr>
        <w:t xml:space="preserve">  description: 3GPP TS 29.598 </w:t>
      </w:r>
      <w:r w:rsidRPr="00616F0C">
        <w:t>UDSF Services, V1</w:t>
      </w:r>
      <w:r w:rsidR="00592550">
        <w:t>8</w:t>
      </w:r>
      <w:r w:rsidRPr="00616F0C">
        <w:t>.</w:t>
      </w:r>
      <w:r w:rsidR="007338F3">
        <w:t>4</w:t>
      </w:r>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77777777"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CEC5E7" w14:textId="77777777" w:rsidR="00D013B2" w:rsidRDefault="00D013B2" w:rsidP="00D013B2">
      <w:pPr>
        <w:pStyle w:val="PL"/>
      </w:pPr>
      <w:r>
        <w:t xml:space="preserve">      security:</w:t>
      </w:r>
    </w:p>
    <w:p w14:paraId="0C8B15A6" w14:textId="77777777" w:rsidR="00D013B2" w:rsidRDefault="00D013B2" w:rsidP="00D013B2">
      <w:pPr>
        <w:pStyle w:val="PL"/>
      </w:pPr>
      <w:r>
        <w:t xml:space="preserve">        - {}</w:t>
      </w:r>
    </w:p>
    <w:p w14:paraId="4ECA35FB" w14:textId="77777777" w:rsidR="00D013B2" w:rsidRDefault="00D013B2" w:rsidP="00D013B2">
      <w:pPr>
        <w:pStyle w:val="PL"/>
      </w:pPr>
      <w:r>
        <w:t xml:space="preserve">        - oAuth2ClientCredentials:</w:t>
      </w:r>
    </w:p>
    <w:p w14:paraId="3E85AC42" w14:textId="77777777" w:rsidR="00D013B2" w:rsidRDefault="00D013B2" w:rsidP="00D013B2">
      <w:pPr>
        <w:pStyle w:val="PL"/>
      </w:pPr>
      <w:r>
        <w:t xml:space="preserve">          - nudsf-timer</w:t>
      </w:r>
    </w:p>
    <w:p w14:paraId="292E4428" w14:textId="77777777" w:rsidR="00D013B2" w:rsidRDefault="00D013B2" w:rsidP="00D013B2">
      <w:pPr>
        <w:pStyle w:val="PL"/>
      </w:pPr>
      <w:r>
        <w:t xml:space="preserve">        - oAuth2ClientCredentials:</w:t>
      </w:r>
    </w:p>
    <w:p w14:paraId="6EF986C0" w14:textId="77777777" w:rsidR="00D013B2" w:rsidRPr="000778A7" w:rsidRDefault="00D013B2" w:rsidP="00D013B2">
      <w:pPr>
        <w:pStyle w:val="PL"/>
        <w:rPr>
          <w:lang w:val="en-US"/>
        </w:rPr>
      </w:pPr>
      <w:r>
        <w:t xml:space="preserve">          </w:t>
      </w:r>
      <w:r w:rsidRPr="000778A7">
        <w:rPr>
          <w:lang w:val="en-US"/>
        </w:rPr>
        <w:t>- nudsf-timer</w:t>
      </w:r>
    </w:p>
    <w:p w14:paraId="75B353E1" w14:textId="77777777" w:rsidR="00D013B2" w:rsidRPr="000778A7" w:rsidRDefault="00D013B2" w:rsidP="00D013B2">
      <w:pPr>
        <w:pStyle w:val="PL"/>
        <w:rPr>
          <w:lang w:val="en-US"/>
        </w:rPr>
      </w:pPr>
      <w:r w:rsidRPr="000778A7">
        <w:rPr>
          <w:lang w:val="en-US"/>
        </w:rPr>
        <w:t xml:space="preserve">          - nudsf-timer:timer:read</w:t>
      </w:r>
    </w:p>
    <w:p w14:paraId="2B5326E0" w14:textId="77777777" w:rsidR="00E134FC" w:rsidRPr="00616F0C" w:rsidRDefault="00E134FC" w:rsidP="00E134FC">
      <w:pPr>
        <w:pStyle w:val="PL"/>
        <w:rPr>
          <w:lang w:val="en-US"/>
        </w:rPr>
      </w:pPr>
      <w:r w:rsidRPr="000778A7">
        <w:rPr>
          <w:lang w:val="en-US"/>
        </w:rPr>
        <w:t xml:space="preserve">      </w:t>
      </w:r>
      <w:r w:rsidRPr="00616F0C">
        <w:rPr>
          <w:lang w:val="en-US"/>
        </w:rPr>
        <w:t>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lastRenderedPageBreak/>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77777777"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63EA53F1" w14:textId="77777777" w:rsidR="008A0548" w:rsidRPr="00616F0C" w:rsidRDefault="008A0548" w:rsidP="008A0548">
      <w:pPr>
        <w:pStyle w:val="PL"/>
        <w:rPr>
          <w:lang w:val="en-US"/>
        </w:rPr>
      </w:pPr>
      <w:r w:rsidRPr="00616F0C">
        <w:rPr>
          <w:lang w:val="en-US"/>
        </w:rPr>
        <w:t xml:space="preserve">        '406':</w:t>
      </w:r>
    </w:p>
    <w:p w14:paraId="2FA33698" w14:textId="77777777" w:rsidR="008A0548" w:rsidRPr="00616F0C" w:rsidRDefault="008A0548" w:rsidP="008A0548">
      <w:pPr>
        <w:pStyle w:val="PL"/>
        <w:rPr>
          <w:lang w:val="en-US"/>
        </w:rPr>
      </w:pPr>
      <w:r w:rsidRPr="00616F0C">
        <w:rPr>
          <w:lang w:val="en-US"/>
        </w:rPr>
        <w:t xml:space="preserve">          $ref: 'TS29571_CommonData.yaml#/components/responses/406'</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19D0250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2A1699"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0CCB0F65" w14:textId="77777777" w:rsidR="00D013B2" w:rsidRDefault="00D013B2" w:rsidP="00D013B2">
      <w:pPr>
        <w:pStyle w:val="PL"/>
      </w:pPr>
      <w:r>
        <w:t xml:space="preserve">      security:</w:t>
      </w:r>
    </w:p>
    <w:p w14:paraId="651A4A37" w14:textId="77777777" w:rsidR="00D013B2" w:rsidRDefault="00D013B2" w:rsidP="00D013B2">
      <w:pPr>
        <w:pStyle w:val="PL"/>
      </w:pPr>
      <w:r>
        <w:t xml:space="preserve">        - {}</w:t>
      </w:r>
    </w:p>
    <w:p w14:paraId="3C9E067C" w14:textId="77777777" w:rsidR="00D013B2" w:rsidRDefault="00D013B2" w:rsidP="00D013B2">
      <w:pPr>
        <w:pStyle w:val="PL"/>
      </w:pPr>
      <w:r>
        <w:t xml:space="preserve">        - oAuth2ClientCredentials:</w:t>
      </w:r>
    </w:p>
    <w:p w14:paraId="156B891C" w14:textId="77777777" w:rsidR="00D013B2" w:rsidRDefault="00D013B2" w:rsidP="00D013B2">
      <w:pPr>
        <w:pStyle w:val="PL"/>
      </w:pPr>
      <w:r>
        <w:t xml:space="preserve">          - nudsf-timer</w:t>
      </w:r>
    </w:p>
    <w:p w14:paraId="5977A447" w14:textId="77777777" w:rsidR="00D013B2" w:rsidRDefault="00D013B2" w:rsidP="00D013B2">
      <w:pPr>
        <w:pStyle w:val="PL"/>
      </w:pPr>
      <w:r>
        <w:t xml:space="preserve">        - oAuth2ClientCredentials:</w:t>
      </w:r>
    </w:p>
    <w:p w14:paraId="5DE61EF8" w14:textId="77777777" w:rsidR="00D013B2" w:rsidRPr="00F76D75" w:rsidRDefault="00D013B2" w:rsidP="00D013B2">
      <w:pPr>
        <w:pStyle w:val="PL"/>
        <w:rPr>
          <w:lang w:val="en-US"/>
        </w:rPr>
      </w:pPr>
      <w:r>
        <w:t xml:space="preserve">          </w:t>
      </w:r>
      <w:r w:rsidRPr="00F76D75">
        <w:rPr>
          <w:lang w:val="en-US"/>
        </w:rPr>
        <w:t>- nudsf-timer</w:t>
      </w:r>
    </w:p>
    <w:p w14:paraId="603EEE80" w14:textId="77777777" w:rsidR="00D013B2" w:rsidRPr="00F76D75" w:rsidRDefault="00D013B2" w:rsidP="00D013B2">
      <w:pPr>
        <w:pStyle w:val="PL"/>
        <w:rPr>
          <w:lang w:val="en-US"/>
        </w:rPr>
      </w:pPr>
      <w:r w:rsidRPr="00F76D75">
        <w:rPr>
          <w:lang w:val="en-US"/>
        </w:rPr>
        <w:t xml:space="preserve">          - nudsf-timer:timer:modify</w:t>
      </w:r>
    </w:p>
    <w:p w14:paraId="7E73295A"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lastRenderedPageBreak/>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26B1D23C"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0EDB1BCB"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77777777"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1E374D67" w14:textId="77777777" w:rsidR="00D013B2" w:rsidRDefault="00D013B2" w:rsidP="00D013B2">
      <w:pPr>
        <w:pStyle w:val="PL"/>
      </w:pPr>
      <w:r>
        <w:t xml:space="preserve">      security:</w:t>
      </w:r>
    </w:p>
    <w:p w14:paraId="4AA13AD7" w14:textId="77777777" w:rsidR="00D013B2" w:rsidRDefault="00D013B2" w:rsidP="00D013B2">
      <w:pPr>
        <w:pStyle w:val="PL"/>
      </w:pPr>
      <w:r>
        <w:t xml:space="preserve">        - {}</w:t>
      </w:r>
    </w:p>
    <w:p w14:paraId="265B1C74" w14:textId="77777777" w:rsidR="00D013B2" w:rsidRDefault="00D013B2" w:rsidP="00D013B2">
      <w:pPr>
        <w:pStyle w:val="PL"/>
      </w:pPr>
      <w:r>
        <w:t xml:space="preserve">        - oAuth2ClientCredentials:</w:t>
      </w:r>
    </w:p>
    <w:p w14:paraId="105F5986" w14:textId="77777777" w:rsidR="00D013B2" w:rsidRDefault="00D013B2" w:rsidP="00D013B2">
      <w:pPr>
        <w:pStyle w:val="PL"/>
      </w:pPr>
      <w:r>
        <w:t xml:space="preserve">          - nudsf-timer</w:t>
      </w:r>
    </w:p>
    <w:p w14:paraId="34FA12D1" w14:textId="77777777" w:rsidR="00D013B2" w:rsidRDefault="00D013B2" w:rsidP="00D013B2">
      <w:pPr>
        <w:pStyle w:val="PL"/>
      </w:pPr>
      <w:r>
        <w:t xml:space="preserve">        - oAuth2ClientCredentials:</w:t>
      </w:r>
    </w:p>
    <w:p w14:paraId="78B0AB0C" w14:textId="77777777" w:rsidR="00D013B2" w:rsidRDefault="00D013B2" w:rsidP="00D013B2">
      <w:pPr>
        <w:pStyle w:val="PL"/>
      </w:pPr>
      <w:r>
        <w:t xml:space="preserve">          - nudsf-timer</w:t>
      </w:r>
    </w:p>
    <w:p w14:paraId="2C9EE45F" w14:textId="77777777" w:rsidR="00D013B2" w:rsidRDefault="00D013B2" w:rsidP="00D013B2">
      <w:pPr>
        <w:pStyle w:val="PL"/>
      </w:pPr>
      <w:r>
        <w:t xml:space="preserve">          - nudsf-timer:timer:create</w:t>
      </w:r>
    </w:p>
    <w:p w14:paraId="45D0754D" w14:textId="77777777" w:rsidR="00E134FC" w:rsidRPr="00616F0C" w:rsidRDefault="00E134FC" w:rsidP="00E134FC">
      <w:pPr>
        <w:pStyle w:val="PL"/>
        <w:rPr>
          <w:lang w:val="en-US"/>
        </w:rPr>
      </w:pPr>
      <w:r w:rsidRPr="00616F0C">
        <w:rPr>
          <w:lang w:val="en-US"/>
        </w:rPr>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lastRenderedPageBreak/>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62BC200"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77BE3185"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567EAC02"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5499A9C2"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261259EF"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2910F33A"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0A4FC3E7"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311B2180"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5B161AFE"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7A166626"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77777777" w:rsidR="00E134FC" w:rsidRPr="00616F0C" w:rsidRDefault="00E134FC" w:rsidP="00E134FC">
      <w:pPr>
        <w:pStyle w:val="PL"/>
        <w:rPr>
          <w:lang w:val="en-US"/>
        </w:rPr>
      </w:pPr>
      <w:r w:rsidRPr="00616F0C">
        <w:rPr>
          <w:lang w:val="en-US"/>
        </w:rPr>
        <w:t xml:space="preserve">          '{request.body#/callbackReference}':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680E9C78" w14:textId="77777777" w:rsidR="008A0548" w:rsidRPr="00B06F7A" w:rsidRDefault="008A0548" w:rsidP="008A0548">
      <w:pPr>
        <w:pStyle w:val="PL"/>
      </w:pPr>
      <w:r w:rsidRPr="00B06F7A">
        <w:t xml:space="preserve">                '404':</w:t>
      </w:r>
    </w:p>
    <w:p w14:paraId="1395857B" w14:textId="77777777" w:rsidR="008A0548" w:rsidRPr="00B06F7A" w:rsidRDefault="008A0548" w:rsidP="008A0548">
      <w:pPr>
        <w:pStyle w:val="PL"/>
        <w:rPr>
          <w:lang w:val="en-US"/>
        </w:rPr>
      </w:pPr>
      <w:r w:rsidRPr="00B06F7A">
        <w:rPr>
          <w:lang w:val="en-US"/>
        </w:rPr>
        <w:t xml:space="preserve">                  $ref: 'TS29571_CommonData.yaml#/components/responses/404'</w:t>
      </w:r>
    </w:p>
    <w:p w14:paraId="6A2E8A03" w14:textId="77777777" w:rsidR="008A0548" w:rsidRPr="00616F0C" w:rsidRDefault="008A0548" w:rsidP="008A0548">
      <w:pPr>
        <w:pStyle w:val="PL"/>
        <w:rPr>
          <w:lang w:val="en-US"/>
        </w:rPr>
      </w:pPr>
      <w:r w:rsidRPr="00616F0C">
        <w:rPr>
          <w:lang w:val="en-US"/>
        </w:rPr>
        <w:t xml:space="preserve">                '4</w:t>
      </w:r>
      <w:r>
        <w:rPr>
          <w:lang w:val="en-US"/>
        </w:rPr>
        <w:t>11</w:t>
      </w:r>
      <w:r w:rsidRPr="00616F0C">
        <w:rPr>
          <w:lang w:val="en-US"/>
        </w:rPr>
        <w:t>':</w:t>
      </w:r>
    </w:p>
    <w:p w14:paraId="1671762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11</w:t>
      </w:r>
      <w:r w:rsidRPr="00616F0C">
        <w:rPr>
          <w:lang w:val="en-US"/>
        </w:rPr>
        <w:t>'</w:t>
      </w:r>
    </w:p>
    <w:p w14:paraId="19CD65B8" w14:textId="77777777" w:rsidR="008A0548" w:rsidRPr="00616F0C" w:rsidRDefault="008A0548" w:rsidP="008A0548">
      <w:pPr>
        <w:pStyle w:val="PL"/>
        <w:rPr>
          <w:lang w:val="en-US"/>
        </w:rPr>
      </w:pPr>
      <w:r w:rsidRPr="00616F0C">
        <w:rPr>
          <w:lang w:val="en-US"/>
        </w:rPr>
        <w:t xml:space="preserve">                '4</w:t>
      </w:r>
      <w:r>
        <w:rPr>
          <w:lang w:val="en-US"/>
        </w:rPr>
        <w:t>13</w:t>
      </w:r>
      <w:r w:rsidRPr="00616F0C">
        <w:rPr>
          <w:lang w:val="en-US"/>
        </w:rPr>
        <w:t>':</w:t>
      </w:r>
    </w:p>
    <w:p w14:paraId="77C4113E"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13</w:t>
      </w:r>
      <w:r w:rsidRPr="00616F0C">
        <w:rPr>
          <w:lang w:val="en-US"/>
        </w:rPr>
        <w:t>'</w:t>
      </w:r>
    </w:p>
    <w:p w14:paraId="37D669B7" w14:textId="77777777" w:rsidR="008A0548" w:rsidRPr="00616F0C" w:rsidRDefault="008A0548" w:rsidP="008A0548">
      <w:pPr>
        <w:pStyle w:val="PL"/>
        <w:rPr>
          <w:lang w:val="en-US"/>
        </w:rPr>
      </w:pPr>
      <w:r w:rsidRPr="00616F0C">
        <w:rPr>
          <w:lang w:val="en-US"/>
        </w:rPr>
        <w:t xml:space="preserve">                '4</w:t>
      </w:r>
      <w:r>
        <w:rPr>
          <w:lang w:val="en-US"/>
        </w:rPr>
        <w:t>15</w:t>
      </w:r>
      <w:r w:rsidRPr="00616F0C">
        <w:rPr>
          <w:lang w:val="en-US"/>
        </w:rPr>
        <w:t>':</w:t>
      </w:r>
    </w:p>
    <w:p w14:paraId="37A2646D"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15</w:t>
      </w:r>
      <w:r w:rsidRPr="00616F0C">
        <w:rPr>
          <w:lang w:val="en-US"/>
        </w:rPr>
        <w:t>'</w:t>
      </w:r>
    </w:p>
    <w:p w14:paraId="6BF3865B" w14:textId="77777777" w:rsidR="008A0548" w:rsidRPr="00616F0C" w:rsidRDefault="008A0548" w:rsidP="008A0548">
      <w:pPr>
        <w:pStyle w:val="PL"/>
        <w:rPr>
          <w:lang w:val="en-US"/>
        </w:rPr>
      </w:pPr>
      <w:r w:rsidRPr="00616F0C">
        <w:rPr>
          <w:lang w:val="en-US"/>
        </w:rPr>
        <w:t xml:space="preserve">                '4</w:t>
      </w:r>
      <w:r>
        <w:rPr>
          <w:lang w:val="en-US"/>
        </w:rPr>
        <w:t>29</w:t>
      </w:r>
      <w:r w:rsidRPr="00616F0C">
        <w:rPr>
          <w:lang w:val="en-US"/>
        </w:rPr>
        <w:t>':</w:t>
      </w:r>
    </w:p>
    <w:p w14:paraId="78764C5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29</w:t>
      </w:r>
      <w:r w:rsidRPr="00616F0C">
        <w:rPr>
          <w:lang w:val="en-US"/>
        </w:rPr>
        <w:t>'</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2CEC65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9CAF01"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F76D75" w:rsidRDefault="00E134FC" w:rsidP="00E134FC">
      <w:pPr>
        <w:pStyle w:val="PL"/>
        <w:rPr>
          <w:lang w:val="en-US"/>
        </w:rPr>
      </w:pPr>
      <w:r w:rsidRPr="00616F0C">
        <w:rPr>
          <w:lang w:val="en-US"/>
        </w:rPr>
        <w:t xml:space="preserve">      </w:t>
      </w:r>
      <w:r w:rsidRPr="00F76D75">
        <w:rPr>
          <w:lang w:val="en-US"/>
        </w:rPr>
        <w:t>operationId: UpdateTimer</w:t>
      </w:r>
    </w:p>
    <w:p w14:paraId="26C46354" w14:textId="77777777" w:rsidR="00E134FC" w:rsidRPr="00F76D75" w:rsidRDefault="00E134FC" w:rsidP="00E134FC">
      <w:pPr>
        <w:pStyle w:val="PL"/>
        <w:rPr>
          <w:lang w:val="en-US"/>
        </w:rPr>
      </w:pPr>
      <w:r w:rsidRPr="00F76D75">
        <w:rPr>
          <w:lang w:val="en-US"/>
        </w:rPr>
        <w:t xml:space="preserve">      tags:</w:t>
      </w:r>
    </w:p>
    <w:p w14:paraId="5723560C" w14:textId="77777777" w:rsidR="00E134FC" w:rsidRPr="00F76D75" w:rsidRDefault="00E134FC" w:rsidP="00E134FC">
      <w:pPr>
        <w:pStyle w:val="PL"/>
        <w:rPr>
          <w:lang w:val="en-US"/>
        </w:rPr>
      </w:pPr>
      <w:r w:rsidRPr="00F76D75">
        <w:rPr>
          <w:lang w:val="en-US"/>
        </w:rPr>
        <w:t xml:space="preserve">      - Timer Update</w:t>
      </w:r>
    </w:p>
    <w:p w14:paraId="0EA32D3A" w14:textId="77777777" w:rsidR="00622861" w:rsidRDefault="00622861" w:rsidP="00622861">
      <w:pPr>
        <w:pStyle w:val="PL"/>
      </w:pPr>
      <w:r>
        <w:t xml:space="preserve">      security:</w:t>
      </w:r>
    </w:p>
    <w:p w14:paraId="250AB5E8" w14:textId="77777777" w:rsidR="00622861" w:rsidRDefault="00622861" w:rsidP="00622861">
      <w:pPr>
        <w:pStyle w:val="PL"/>
      </w:pPr>
      <w:r>
        <w:t xml:space="preserve">        - {}</w:t>
      </w:r>
    </w:p>
    <w:p w14:paraId="26F142B9" w14:textId="77777777" w:rsidR="00622861" w:rsidRDefault="00622861" w:rsidP="00622861">
      <w:pPr>
        <w:pStyle w:val="PL"/>
      </w:pPr>
      <w:r>
        <w:t xml:space="preserve">        - oAuth2ClientCredentials:</w:t>
      </w:r>
    </w:p>
    <w:p w14:paraId="10998AF4" w14:textId="77777777" w:rsidR="00622861" w:rsidRDefault="00622861" w:rsidP="00622861">
      <w:pPr>
        <w:pStyle w:val="PL"/>
      </w:pPr>
      <w:r>
        <w:t xml:space="preserve">          - nudsf-timer</w:t>
      </w:r>
    </w:p>
    <w:p w14:paraId="6D745AA6" w14:textId="77777777" w:rsidR="00622861" w:rsidRDefault="00622861" w:rsidP="00622861">
      <w:pPr>
        <w:pStyle w:val="PL"/>
      </w:pPr>
      <w:r>
        <w:t xml:space="preserve">        - oAuth2ClientCredentials:</w:t>
      </w:r>
    </w:p>
    <w:p w14:paraId="23C6925C" w14:textId="77777777" w:rsidR="00622861" w:rsidRPr="00622861" w:rsidRDefault="00622861" w:rsidP="00622861">
      <w:pPr>
        <w:pStyle w:val="PL"/>
      </w:pPr>
      <w:r>
        <w:t xml:space="preserve">          </w:t>
      </w:r>
      <w:r w:rsidRPr="00622861">
        <w:t>- nudsf-timer</w:t>
      </w:r>
    </w:p>
    <w:p w14:paraId="13E9973C" w14:textId="77777777" w:rsidR="00622861" w:rsidRPr="00622861" w:rsidRDefault="00622861" w:rsidP="00622861">
      <w:pPr>
        <w:pStyle w:val="PL"/>
      </w:pPr>
      <w:r w:rsidRPr="00622861">
        <w:lastRenderedPageBreak/>
        <w:t xml:space="preserve">          - nudsf-timer:timer:modify</w:t>
      </w:r>
    </w:p>
    <w:p w14:paraId="01A8DD9C" w14:textId="77777777" w:rsidR="00E134FC" w:rsidRPr="00F76D75" w:rsidRDefault="00E134FC" w:rsidP="00E134FC">
      <w:pPr>
        <w:pStyle w:val="PL"/>
        <w:rPr>
          <w:lang w:val="en-US"/>
        </w:rPr>
      </w:pPr>
      <w:r w:rsidRPr="00F76D75">
        <w:rPr>
          <w:lang w:val="en-US"/>
        </w:rPr>
        <w:t xml:space="preserve">      parameters:</w:t>
      </w:r>
    </w:p>
    <w:p w14:paraId="464A5594" w14:textId="77777777" w:rsidR="00E134FC" w:rsidRPr="00616F0C" w:rsidRDefault="00E134FC" w:rsidP="00E134FC">
      <w:pPr>
        <w:pStyle w:val="PL"/>
        <w:rPr>
          <w:lang w:val="en-US"/>
        </w:rPr>
      </w:pPr>
      <w:r w:rsidRPr="00F76D75">
        <w:rPr>
          <w:lang w:val="en-US"/>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77777777" w:rsidR="00E134FC" w:rsidRPr="00616F0C" w:rsidRDefault="00E134FC" w:rsidP="00E134FC">
      <w:pPr>
        <w:pStyle w:val="PL"/>
        <w:rPr>
          <w:lang w:val="en-US"/>
        </w:rPr>
      </w:pPr>
      <w:r w:rsidRPr="00616F0C">
        <w:rPr>
          <w:lang w:val="en-US"/>
        </w:rPr>
        <w:t xml:space="preserve">          description: &gt;-</w:t>
      </w:r>
    </w:p>
    <w:p w14:paraId="0B26A92A"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t xml:space="preserve">        '204':</w:t>
      </w:r>
    </w:p>
    <w:p w14:paraId="70C1977E" w14:textId="7777777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7E692B02"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23A3E423"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6173E8A8"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36B15BFC"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4D229C0D"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43C97FD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2439D171"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5924A55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4859C4E1"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36E2B5FE"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D5A59F2" w14:textId="77777777" w:rsidR="00622861" w:rsidRDefault="00622861" w:rsidP="00622861">
      <w:pPr>
        <w:pStyle w:val="PL"/>
      </w:pPr>
      <w:r>
        <w:lastRenderedPageBreak/>
        <w:t xml:space="preserve">      security:</w:t>
      </w:r>
    </w:p>
    <w:p w14:paraId="5E393FCD" w14:textId="77777777" w:rsidR="00622861" w:rsidRDefault="00622861" w:rsidP="00622861">
      <w:pPr>
        <w:pStyle w:val="PL"/>
      </w:pPr>
      <w:r>
        <w:t xml:space="preserve">        - {}</w:t>
      </w:r>
    </w:p>
    <w:p w14:paraId="55517FBA" w14:textId="77777777" w:rsidR="00622861" w:rsidRDefault="00622861" w:rsidP="00622861">
      <w:pPr>
        <w:pStyle w:val="PL"/>
      </w:pPr>
      <w:r>
        <w:t xml:space="preserve">        - oAuth2ClientCredentials:</w:t>
      </w:r>
    </w:p>
    <w:p w14:paraId="329DDDC2" w14:textId="77777777" w:rsidR="00622861" w:rsidRDefault="00622861" w:rsidP="00622861">
      <w:pPr>
        <w:pStyle w:val="PL"/>
      </w:pPr>
      <w:r>
        <w:t xml:space="preserve">          - nudsf-timer</w:t>
      </w:r>
    </w:p>
    <w:p w14:paraId="6D51377C" w14:textId="77777777" w:rsidR="00622861" w:rsidRDefault="00622861" w:rsidP="00622861">
      <w:pPr>
        <w:pStyle w:val="PL"/>
      </w:pPr>
      <w:r>
        <w:t xml:space="preserve">        - oAuth2ClientCredentials:</w:t>
      </w:r>
    </w:p>
    <w:p w14:paraId="5FCA9258" w14:textId="77777777" w:rsidR="00622861" w:rsidRPr="00F76D75" w:rsidRDefault="00622861" w:rsidP="00622861">
      <w:pPr>
        <w:pStyle w:val="PL"/>
        <w:rPr>
          <w:lang w:val="en-US"/>
        </w:rPr>
      </w:pPr>
      <w:r>
        <w:t xml:space="preserve">          </w:t>
      </w:r>
      <w:r w:rsidRPr="00F76D75">
        <w:rPr>
          <w:lang w:val="en-US"/>
        </w:rPr>
        <w:t>- nudsf-timer</w:t>
      </w:r>
    </w:p>
    <w:p w14:paraId="795D355F" w14:textId="77777777" w:rsidR="00622861" w:rsidRPr="00F76D75" w:rsidRDefault="00622861" w:rsidP="00622861">
      <w:pPr>
        <w:pStyle w:val="PL"/>
        <w:rPr>
          <w:lang w:val="en-US"/>
        </w:rPr>
      </w:pPr>
      <w:r w:rsidRPr="00F76D75">
        <w:rPr>
          <w:lang w:val="en-US"/>
        </w:rPr>
        <w:t xml:space="preserve">          - nudsf-timer:timer:modify</w:t>
      </w:r>
    </w:p>
    <w:p w14:paraId="0883607B"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2A0FB23"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4CF2EE7"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B6DB0FA" w14:textId="77777777" w:rsidR="00E134FC" w:rsidRPr="00616F0C" w:rsidRDefault="00E134FC" w:rsidP="00E134FC">
      <w:pPr>
        <w:pStyle w:val="PL"/>
        <w:rPr>
          <w:lang w:val="en-US"/>
        </w:rPr>
      </w:pPr>
      <w:r w:rsidRPr="00616F0C">
        <w:rPr>
          <w:lang w:val="en-US"/>
        </w:rPr>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22516CD1"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28C85F4D"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56FD8758" w14:textId="77777777" w:rsidR="00622861" w:rsidRDefault="00622861" w:rsidP="00622861">
      <w:pPr>
        <w:pStyle w:val="PL"/>
      </w:pPr>
      <w:r>
        <w:t xml:space="preserve">      security:</w:t>
      </w:r>
    </w:p>
    <w:p w14:paraId="573E1795" w14:textId="77777777" w:rsidR="00622861" w:rsidRDefault="00622861" w:rsidP="00622861">
      <w:pPr>
        <w:pStyle w:val="PL"/>
      </w:pPr>
      <w:r>
        <w:t xml:space="preserve">        - {}</w:t>
      </w:r>
    </w:p>
    <w:p w14:paraId="041B8D18" w14:textId="77777777" w:rsidR="00622861" w:rsidRDefault="00622861" w:rsidP="00622861">
      <w:pPr>
        <w:pStyle w:val="PL"/>
      </w:pPr>
      <w:r>
        <w:t xml:space="preserve">        - oAuth2ClientCredentials:</w:t>
      </w:r>
    </w:p>
    <w:p w14:paraId="30007CA7" w14:textId="77777777" w:rsidR="00622861" w:rsidRDefault="00622861" w:rsidP="00622861">
      <w:pPr>
        <w:pStyle w:val="PL"/>
      </w:pPr>
      <w:r>
        <w:t xml:space="preserve">          - nudsf-timer</w:t>
      </w:r>
    </w:p>
    <w:p w14:paraId="1DBAEF95" w14:textId="77777777" w:rsidR="00622861" w:rsidRDefault="00622861" w:rsidP="00622861">
      <w:pPr>
        <w:pStyle w:val="PL"/>
      </w:pPr>
      <w:r>
        <w:t xml:space="preserve">        - oAuth2ClientCredentials:</w:t>
      </w:r>
    </w:p>
    <w:p w14:paraId="2785E399" w14:textId="77777777" w:rsidR="00622861" w:rsidRPr="00F76D75" w:rsidRDefault="00622861" w:rsidP="00622861">
      <w:pPr>
        <w:pStyle w:val="PL"/>
        <w:rPr>
          <w:lang w:val="en-US"/>
        </w:rPr>
      </w:pPr>
      <w:r>
        <w:t xml:space="preserve">          </w:t>
      </w:r>
      <w:r w:rsidRPr="00F76D75">
        <w:rPr>
          <w:lang w:val="en-US"/>
        </w:rPr>
        <w:t>- nudsf-timer</w:t>
      </w:r>
    </w:p>
    <w:p w14:paraId="56792E76" w14:textId="77777777" w:rsidR="00622861" w:rsidRPr="00F76D75" w:rsidRDefault="00622861" w:rsidP="00622861">
      <w:pPr>
        <w:pStyle w:val="PL"/>
        <w:rPr>
          <w:lang w:val="en-US"/>
        </w:rPr>
      </w:pPr>
      <w:r w:rsidRPr="00F76D75">
        <w:rPr>
          <w:lang w:val="en-US"/>
        </w:rPr>
        <w:t xml:space="preserve">          - nudsf-timer:timer:read</w:t>
      </w:r>
    </w:p>
    <w:p w14:paraId="6F9BFAA8"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lastRenderedPageBreak/>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B3DCC65" w14:textId="77777777" w:rsidR="008A0548" w:rsidRPr="00616F0C" w:rsidRDefault="008A0548" w:rsidP="008A0548">
      <w:pPr>
        <w:pStyle w:val="PL"/>
        <w:rPr>
          <w:lang w:val="en-US"/>
        </w:rPr>
      </w:pPr>
      <w:r w:rsidRPr="00616F0C">
        <w:rPr>
          <w:lang w:val="en-US"/>
        </w:rPr>
        <w:t xml:space="preserve">        '406':</w:t>
      </w:r>
    </w:p>
    <w:p w14:paraId="4CD72258" w14:textId="77777777" w:rsidR="008A0548" w:rsidRPr="00616F0C" w:rsidRDefault="008A0548" w:rsidP="008A0548">
      <w:pPr>
        <w:pStyle w:val="PL"/>
        <w:rPr>
          <w:lang w:val="en-US"/>
        </w:rPr>
      </w:pPr>
      <w:r w:rsidRPr="00616F0C">
        <w:rPr>
          <w:lang w:val="en-US"/>
        </w:rPr>
        <w:t xml:space="preserve">          $ref: 'TS29571_CommonData.yaml#/components/responses/406'</w:t>
      </w:r>
    </w:p>
    <w:p w14:paraId="212C6D2F"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06558AD"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29FCCA7E"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F0FC1E"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1A9E47"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timer:read:</w:t>
      </w:r>
      <w:r w:rsidRPr="00616F0C">
        <w:rPr>
          <w:lang w:val="en-US"/>
        </w:rPr>
        <w:t xml:space="preserve"> Access to </w:t>
      </w:r>
      <w:r>
        <w:rPr>
          <w:lang w:val="en-US"/>
        </w:rPr>
        <w:t>read timers</w:t>
      </w:r>
    </w:p>
    <w:p w14:paraId="1536DC38"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timer:modify:</w:t>
      </w:r>
      <w:r w:rsidRPr="00616F0C">
        <w:rPr>
          <w:lang w:val="en-US"/>
        </w:rPr>
        <w:t xml:space="preserve"> Access to </w:t>
      </w:r>
      <w:r>
        <w:rPr>
          <w:lang w:val="en-US"/>
        </w:rPr>
        <w:t>update timers</w:t>
      </w:r>
    </w:p>
    <w:p w14:paraId="74AAFC53"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timer:create:</w:t>
      </w:r>
      <w:r w:rsidRPr="00616F0C">
        <w:rPr>
          <w:lang w:val="en-US"/>
        </w:rPr>
        <w:t xml:space="preserve"> Access to </w:t>
      </w:r>
      <w:r>
        <w:rPr>
          <w:lang w:val="en-US"/>
        </w:rPr>
        <w:t>create timers</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77777777" w:rsidR="00E134FC" w:rsidRPr="00B3056F" w:rsidRDefault="00E134FC" w:rsidP="00E134FC">
      <w:pPr>
        <w:pStyle w:val="PL"/>
        <w:rPr>
          <w:lang w:val="en-US"/>
        </w:rPr>
      </w:pPr>
      <w:r w:rsidRPr="00B3056F">
        <w:rPr>
          <w:lang w:val="en-US"/>
        </w:rPr>
        <w:t># COMPLEX 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745D4677" w14:textId="77777777" w:rsidR="00E134FC" w:rsidRDefault="00E134FC" w:rsidP="00E134FC">
      <w:pPr>
        <w:pStyle w:val="PL"/>
        <w:rPr>
          <w:lang w:val="en-US"/>
        </w:rPr>
      </w:pPr>
      <w:r>
        <w:rPr>
          <w:lang w:val="en-US"/>
        </w:rPr>
        <w:t xml:space="preserve">          description: A map (list of key-value pairs where a tagName of type string serves as key)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lastRenderedPageBreak/>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260C97DA" w14:textId="77777777" w:rsidR="00E46A6A" w:rsidRDefault="00E46A6A" w:rsidP="00E46A6A">
      <w:pPr>
        <w:pStyle w:val="PL"/>
      </w:pPr>
      <w:r>
        <w:t xml:space="preserve">        periodicRepetition:</w:t>
      </w:r>
    </w:p>
    <w:p w14:paraId="4C2A5F49" w14:textId="77777777" w:rsidR="00E46A6A" w:rsidRDefault="00E46A6A" w:rsidP="00E46A6A">
      <w:pPr>
        <w:pStyle w:val="PL"/>
      </w:pPr>
      <w:r w:rsidRPr="00B3056F">
        <w:rPr>
          <w:lang w:val="en-US"/>
        </w:rPr>
        <w:t xml:space="preserve">          $ref: </w:t>
      </w:r>
      <w:r w:rsidRPr="00B3056F">
        <w:t>'TS29571_CommonData.yaml#/components/schemas/</w:t>
      </w:r>
      <w:r>
        <w:t>DurationSec'</w:t>
      </w:r>
    </w:p>
    <w:p w14:paraId="10964C3D" w14:textId="77777777" w:rsidR="00E46A6A" w:rsidRDefault="00E46A6A" w:rsidP="00E46A6A">
      <w:pPr>
        <w:pStyle w:val="PL"/>
      </w:pPr>
      <w:r>
        <w:t xml:space="preserve">        repetitionCount:</w:t>
      </w:r>
    </w:p>
    <w:p w14:paraId="70F77608" w14:textId="77777777" w:rsidR="00E46A6A" w:rsidRDefault="00E46A6A" w:rsidP="00E46A6A">
      <w:pPr>
        <w:pStyle w:val="PL"/>
      </w:pPr>
      <w:r w:rsidRPr="00B3056F">
        <w:rPr>
          <w:lang w:val="en-US"/>
        </w:rPr>
        <w:t xml:space="preserve">          $ref: </w:t>
      </w:r>
      <w:r w:rsidRPr="00B3056F">
        <w:t>'TS29571_CommonData.yaml#/components/schemas/</w:t>
      </w:r>
      <w:r>
        <w:t>Uinteger'</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53424F9" w14:textId="77777777" w:rsidR="00E134FC" w:rsidRDefault="00E134FC"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5912" w:name="_Toc34227122"/>
      <w:bookmarkStart w:id="5913" w:name="_Toc34749837"/>
      <w:bookmarkStart w:id="5914" w:name="_Toc34750397"/>
      <w:bookmarkStart w:id="5915" w:name="_Toc34750587"/>
      <w:bookmarkStart w:id="5916" w:name="_Toc35940993"/>
      <w:bookmarkStart w:id="5917" w:name="_Toc35937426"/>
      <w:bookmarkStart w:id="5918" w:name="_Toc36463820"/>
      <w:bookmarkStart w:id="5919" w:name="_Toc43131776"/>
      <w:bookmarkStart w:id="5920" w:name="_Toc45032611"/>
      <w:bookmarkStart w:id="5921" w:name="_Toc49782305"/>
      <w:bookmarkStart w:id="5922" w:name="_Toc51873741"/>
      <w:bookmarkStart w:id="5923" w:name="_Toc57209237"/>
      <w:bookmarkStart w:id="5924" w:name="_Toc58588580"/>
      <w:bookmarkStart w:id="5925" w:name="_Toc66114989"/>
      <w:bookmarkStart w:id="5926" w:name="_Toc67686500"/>
      <w:bookmarkStart w:id="5927" w:name="_Toc74994789"/>
      <w:bookmarkStart w:id="5928" w:name="_Toc85468046"/>
      <w:bookmarkStart w:id="5929" w:name="_Toc89183094"/>
      <w:bookmarkStart w:id="5930" w:name="_Toc90651396"/>
      <w:bookmarkStart w:id="5931" w:name="_Toc96933546"/>
      <w:bookmarkStart w:id="5932" w:name="_Toc98507384"/>
      <w:bookmarkStart w:id="5933" w:name="_Toc98507837"/>
      <w:bookmarkStart w:id="5934" w:name="_Toc106640840"/>
      <w:bookmarkStart w:id="5935" w:name="_Toc122098714"/>
      <w:bookmarkStart w:id="5936" w:name="_Toc130844840"/>
      <w:bookmarkStart w:id="5937" w:name="_Toc138412362"/>
      <w:bookmarkStart w:id="5938" w:name="_Toc145957150"/>
      <w:bookmarkStart w:id="5939" w:name="_Toc153890847"/>
      <w:bookmarkStart w:id="5940" w:name="_Toc22187605"/>
      <w:bookmarkStart w:id="5941" w:name="_Toc22630827"/>
      <w:bookmarkStart w:id="5942" w:name="_Toc161835148"/>
      <w:r w:rsidRPr="00616F0C">
        <w:lastRenderedPageBreak/>
        <w:t>Annex B (informative):</w:t>
      </w:r>
      <w:r w:rsidRPr="00616F0C">
        <w:br/>
        <w:t>Search Examples</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2"/>
    </w:p>
    <w:p w14:paraId="0125E319" w14:textId="77777777" w:rsidR="002276D2" w:rsidRPr="004F5152" w:rsidRDefault="002276D2" w:rsidP="002276D2">
      <w:pPr>
        <w:pStyle w:val="Heading1"/>
      </w:pPr>
      <w:bookmarkStart w:id="5943" w:name="_Toc130844841"/>
      <w:bookmarkStart w:id="5944" w:name="_Toc138412363"/>
      <w:bookmarkStart w:id="5945" w:name="_Toc145957151"/>
      <w:bookmarkStart w:id="5946" w:name="_Toc153890848"/>
      <w:bookmarkStart w:id="5947" w:name="_Toc161835149"/>
      <w:r w:rsidRPr="004F5152">
        <w:rPr>
          <w:lang w:val="en-US"/>
        </w:rPr>
        <w:t>B.1</w:t>
      </w:r>
      <w:r w:rsidRPr="004F5152">
        <w:rPr>
          <w:lang w:val="en-US"/>
        </w:rPr>
        <w:tab/>
      </w:r>
      <w:r w:rsidRPr="004F5152">
        <w:rPr>
          <w:lang w:val="en-US"/>
        </w:rPr>
        <w:tab/>
      </w:r>
      <w:r w:rsidRPr="004F5152">
        <w:t xml:space="preserve">Example </w:t>
      </w:r>
      <w:r w:rsidRPr="004F5152">
        <w:rPr>
          <w:lang w:val="en-US"/>
        </w:rPr>
        <w:t>Search</w:t>
      </w:r>
      <w:bookmarkEnd w:id="5943"/>
      <w:bookmarkEnd w:id="5944"/>
      <w:bookmarkEnd w:id="5945"/>
      <w:bookmarkEnd w:id="5946"/>
      <w:bookmarkEnd w:id="5947"/>
    </w:p>
    <w:p w14:paraId="3DB6A15E" w14:textId="77777777" w:rsidR="00E134FC" w:rsidRPr="00616F0C" w:rsidRDefault="00E134FC" w:rsidP="00E134FC">
      <w:r w:rsidRPr="00616F0C">
        <w:t>The conditional expression is defined by the following Extended Backus-Naur Form (EBNF) [18].</w:t>
      </w:r>
    </w:p>
    <w:p w14:paraId="22597B00" w14:textId="77777777" w:rsidR="00E134FC" w:rsidRPr="00616F0C" w:rsidRDefault="00E134FC" w:rsidP="00E134FC">
      <w:pPr>
        <w:pStyle w:val="TH"/>
      </w:pPr>
      <w:r w:rsidRPr="00616F0C">
        <w:object w:dxaOrig="2338" w:dyaOrig="969" w14:anchorId="48BE20C1">
          <v:shape id="_x0000_i1063" type="#_x0000_t75" style="width:114.75pt;height:50.25pt" o:ole="">
            <v:imagedata r:id="rId87" o:title=""/>
          </v:shape>
          <o:OLEObject Type="Embed" ProgID="Word.Document.12" ShapeID="_x0000_i1063" DrawAspect="Content" ObjectID="_1772447971" r:id="rId88">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4" type="#_x0000_t75" style="width:281.25pt;height:129.75pt" o:ole="">
            <v:imagedata r:id="rId89" o:title=""/>
          </v:shape>
          <o:OLEObject Type="Embed" ProgID="Word.Document.12" ShapeID="_x0000_i1064" DrawAspect="Content" ObjectID="_1772447972" r:id="rId90">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5" type="#_x0000_t75" style="width:245.25pt;height:50.25pt" o:ole="">
            <v:imagedata r:id="rId91" o:title=""/>
          </v:shape>
          <o:OLEObject Type="Embed" ProgID="Word.Document.12" ShapeID="_x0000_i1065" DrawAspect="Content" ObjectID="_1772447973" r:id="rId92">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3"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6" type="#_x0000_t75" style="width:129.75pt;height:29.25pt" o:ole="">
            <v:imagedata r:id="rId94" o:title=""/>
          </v:shape>
          <o:OLEObject Type="Embed" ProgID="Word.Document.12" ShapeID="_x0000_i1066" DrawAspect="Content" ObjectID="_1772447974" r:id="rId95">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18BACDC6" w:rsidR="00E134FC" w:rsidRPr="00616F0C" w:rsidRDefault="00E134FC" w:rsidP="00E134FC">
      <w:pPr>
        <w:pStyle w:val="PL"/>
      </w:pPr>
      <w:r w:rsidRPr="00616F0C">
        <w:t xml:space="preserve">       "</w:t>
      </w:r>
      <w:r w:rsidR="00B97DA3">
        <w:t>units</w:t>
      </w:r>
      <w:r w:rsidRPr="00616F0C">
        <w:t>":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lastRenderedPageBreak/>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AE68B48" w14:textId="0F3A7A75" w:rsidR="00B97DA3" w:rsidRPr="00C21FCC" w:rsidRDefault="00F964E0" w:rsidP="00B97DA3">
      <w:pPr>
        <w:pStyle w:val="Heading1"/>
        <w:rPr>
          <w:rFonts w:eastAsia="Courier New"/>
          <w:lang w:val="en-US"/>
        </w:rPr>
      </w:pPr>
      <w:bookmarkStart w:id="5948" w:name="_Toc130844842"/>
      <w:bookmarkStart w:id="5949" w:name="_Toc138412364"/>
      <w:bookmarkStart w:id="5950" w:name="_Toc145957152"/>
      <w:bookmarkStart w:id="5951" w:name="_Toc153890849"/>
      <w:bookmarkStart w:id="5952" w:name="_Toc34227123"/>
      <w:bookmarkStart w:id="5953" w:name="_Toc34749838"/>
      <w:bookmarkStart w:id="5954" w:name="_Toc34750398"/>
      <w:bookmarkStart w:id="5955" w:name="_Toc34750588"/>
      <w:bookmarkStart w:id="5956" w:name="_Toc35940994"/>
      <w:bookmarkStart w:id="5957" w:name="_Toc35937427"/>
      <w:bookmarkStart w:id="5958" w:name="_Toc36463821"/>
      <w:bookmarkStart w:id="5959" w:name="_Toc43131777"/>
      <w:bookmarkStart w:id="5960" w:name="_Toc45032612"/>
      <w:bookmarkStart w:id="5961" w:name="_Toc49782306"/>
      <w:bookmarkStart w:id="5962" w:name="_Toc51873742"/>
      <w:bookmarkStart w:id="5963" w:name="_Toc57209238"/>
      <w:bookmarkStart w:id="5964" w:name="_Toc58588581"/>
      <w:bookmarkStart w:id="5965" w:name="_Toc66114990"/>
      <w:bookmarkStart w:id="5966" w:name="_Toc67686501"/>
      <w:bookmarkStart w:id="5967" w:name="_Toc74994790"/>
      <w:bookmarkStart w:id="5968" w:name="_Toc85468047"/>
      <w:bookmarkStart w:id="5969" w:name="_Toc89183095"/>
      <w:bookmarkStart w:id="5970" w:name="_Toc90651397"/>
      <w:bookmarkStart w:id="5971" w:name="_Toc96933547"/>
      <w:bookmarkStart w:id="5972" w:name="_Toc98507385"/>
      <w:bookmarkStart w:id="5973" w:name="_Toc98507838"/>
      <w:bookmarkStart w:id="5974" w:name="_Toc106640841"/>
      <w:bookmarkStart w:id="5975" w:name="_Toc122098715"/>
      <w:bookmarkStart w:id="5976" w:name="_Toc161835150"/>
      <w:r>
        <w:rPr>
          <w:rFonts w:eastAsia="Courier New"/>
          <w:lang w:val="en-US"/>
        </w:rPr>
        <w:t>B.2</w:t>
      </w:r>
      <w:r>
        <w:rPr>
          <w:rFonts w:eastAsia="Courier New"/>
          <w:lang w:val="en-US"/>
        </w:rPr>
        <w:tab/>
      </w:r>
      <w:r w:rsidR="00B97DA3" w:rsidRPr="00C21FCC">
        <w:rPr>
          <w:rFonts w:eastAsia="Courier New"/>
          <w:lang w:val="en-US"/>
        </w:rPr>
        <w:t xml:space="preserve">Example </w:t>
      </w:r>
      <w:r w:rsidR="00B97DA3">
        <w:rPr>
          <w:rFonts w:eastAsia="Courier New"/>
          <w:lang w:val="en-US"/>
        </w:rPr>
        <w:t>Advanced</w:t>
      </w:r>
      <w:r w:rsidR="00B97DA3" w:rsidRPr="00C21FCC">
        <w:rPr>
          <w:rFonts w:eastAsia="Courier New"/>
          <w:lang w:val="en-US"/>
        </w:rPr>
        <w:t>Counting</w:t>
      </w:r>
      <w:bookmarkEnd w:id="5948"/>
      <w:bookmarkEnd w:id="5949"/>
      <w:bookmarkEnd w:id="5950"/>
      <w:bookmarkEnd w:id="5951"/>
      <w:bookmarkEnd w:id="5976"/>
    </w:p>
    <w:p w14:paraId="097A27F2" w14:textId="77777777" w:rsidR="00B97DA3" w:rsidRPr="00A8315E" w:rsidRDefault="00B97DA3" w:rsidP="00B97DA3">
      <w:pPr>
        <w:rPr>
          <w:rFonts w:eastAsia="Courier New"/>
          <w:lang w:val="en-US"/>
        </w:rPr>
      </w:pPr>
      <w:r w:rsidRPr="00A8315E">
        <w:rPr>
          <w:rFonts w:eastAsia="Courier New"/>
          <w:lang w:val="en-US"/>
        </w:rPr>
        <w:t>Session records:</w:t>
      </w:r>
    </w:p>
    <w:p w14:paraId="2E5B19C6" w14:textId="4F68356A" w:rsidR="00B97DA3" w:rsidRPr="00A8315E" w:rsidRDefault="00B97DA3" w:rsidP="00B97DA3">
      <w:pPr>
        <w:rPr>
          <w:rFonts w:eastAsia="Courier New"/>
          <w:lang w:val="en-US"/>
        </w:rPr>
      </w:pPr>
      <w:r w:rsidRPr="00A8315E">
        <w:rPr>
          <w:rFonts w:eastAsia="Courier New"/>
          <w:lang w:val="en-US"/>
        </w:rPr>
        <w:t xml:space="preserve">RecordId1/RecordMeta : { "supi": ["imsi-456123000000006"], "dnn":["nrphone"], "qosFlows":["qf1", "qf2"], </w:t>
      </w:r>
      <w:r w:rsidRPr="00123557">
        <w:rPr>
          <w:lang w:eastAsia="ja-JP"/>
        </w:rPr>
        <w:t>"</w:t>
      </w:r>
      <w:r w:rsidRPr="00A8315E">
        <w:rPr>
          <w:rFonts w:eastAsia="Courier New"/>
          <w:lang w:val="en-US"/>
        </w:rPr>
        <w:t>upfNodes":[</w:t>
      </w:r>
      <w:r w:rsidRPr="00123557">
        <w:rPr>
          <w:lang w:eastAsia="ja-JP"/>
        </w:rPr>
        <w:t>"</w:t>
      </w:r>
      <w:r w:rsidRPr="00A8315E">
        <w:rPr>
          <w:rFonts w:eastAsia="Courier New"/>
          <w:lang w:val="en-US"/>
        </w:rPr>
        <w:t>upfnode1"], "upConnState":"ACTIVATED","ratType":["NR"]... }</w:t>
      </w:r>
    </w:p>
    <w:p w14:paraId="77F896DF" w14:textId="77777777" w:rsidR="00B97DA3" w:rsidRPr="00A8315E" w:rsidRDefault="00B97DA3" w:rsidP="00B97DA3">
      <w:pPr>
        <w:rPr>
          <w:rFonts w:eastAsia="Courier New"/>
          <w:lang w:val="en-US"/>
        </w:rPr>
      </w:pPr>
      <w:r w:rsidRPr="00A8315E">
        <w:rPr>
          <w:rFonts w:eastAsia="Courier New"/>
          <w:lang w:val="en-US"/>
        </w:rPr>
        <w:t>RecordId2/RecordMeta : { "supi": ["imsi-456123000000006 ], "dnn":["ims"],"qosFlows":[ "qf1", "qf3" ], "upfNodes":[</w:t>
      </w:r>
      <w:r w:rsidRPr="00123557">
        <w:rPr>
          <w:lang w:eastAsia="ja-JP"/>
        </w:rPr>
        <w:t>"</w:t>
      </w:r>
      <w:r w:rsidRPr="00A8315E">
        <w:rPr>
          <w:rFonts w:eastAsia="Courier New"/>
          <w:lang w:val="en-US"/>
        </w:rPr>
        <w:t>upfNode1</w:t>
      </w:r>
      <w:r w:rsidRPr="00123557">
        <w:rPr>
          <w:lang w:eastAsia="ja-JP"/>
        </w:rPr>
        <w:t>"</w:t>
      </w:r>
      <w:r w:rsidRPr="00A8315E">
        <w:rPr>
          <w:rFonts w:eastAsia="Courier New"/>
          <w:lang w:val="en-US"/>
        </w:rPr>
        <w:t>,</w:t>
      </w:r>
      <w:r w:rsidRPr="00BE68C5">
        <w:rPr>
          <w:lang w:eastAsia="ja-JP"/>
        </w:rPr>
        <w:t xml:space="preserve"> </w:t>
      </w:r>
      <w:r w:rsidRPr="00123557">
        <w:rPr>
          <w:lang w:eastAsia="ja-JP"/>
        </w:rPr>
        <w:t>"</w:t>
      </w:r>
      <w:r w:rsidRPr="00A8315E">
        <w:rPr>
          <w:rFonts w:eastAsia="Courier New"/>
          <w:lang w:val="en-US"/>
        </w:rPr>
        <w:t>upfNode2</w:t>
      </w:r>
      <w:r w:rsidRPr="00123557">
        <w:rPr>
          <w:lang w:eastAsia="ja-JP"/>
        </w:rPr>
        <w:t>"</w:t>
      </w:r>
      <w:r w:rsidRPr="00A8315E">
        <w:rPr>
          <w:rFonts w:eastAsia="Courier New"/>
          <w:lang w:val="en-US"/>
        </w:rPr>
        <w:t>], "upConnState":"ACTIVATED","ratType":["WLAN"]...}</w:t>
      </w:r>
    </w:p>
    <w:p w14:paraId="16C0CFF7" w14:textId="77777777" w:rsidR="00B97DA3" w:rsidRPr="00A8315E" w:rsidRDefault="00B97DA3" w:rsidP="00B97DA3">
      <w:pPr>
        <w:rPr>
          <w:rFonts w:eastAsia="Courier New"/>
          <w:lang w:val="en-US"/>
        </w:rPr>
      </w:pPr>
      <w:r w:rsidRPr="00A8315E">
        <w:rPr>
          <w:rFonts w:eastAsia="Courier New"/>
          <w:lang w:val="en-US"/>
        </w:rPr>
        <w:t>RecordId3/RecordMeta : { "supi": ["imsi-456123000001001 ], "dnn":["nrphone"],"qosFlows":["qf1", "qf2"], "upfNodes":[</w:t>
      </w:r>
      <w:r w:rsidRPr="00123557">
        <w:rPr>
          <w:lang w:eastAsia="ja-JP"/>
        </w:rPr>
        <w:t>"</w:t>
      </w:r>
      <w:r w:rsidRPr="00A8315E">
        <w:rPr>
          <w:rFonts w:eastAsia="Courier New"/>
          <w:lang w:val="en-US"/>
        </w:rPr>
        <w:t>upfNode3</w:t>
      </w:r>
      <w:r w:rsidRPr="00123557">
        <w:rPr>
          <w:lang w:eastAsia="ja-JP"/>
        </w:rPr>
        <w:t>"</w:t>
      </w:r>
      <w:r w:rsidRPr="00A8315E">
        <w:rPr>
          <w:rFonts w:eastAsia="Courier New"/>
          <w:lang w:val="en-US"/>
        </w:rPr>
        <w:t>], "upConnState":"DEACTIVATED","ratType":["NR"]... }</w:t>
      </w:r>
    </w:p>
    <w:p w14:paraId="7DF70062" w14:textId="6BD5FA7F" w:rsidR="00B97DA3" w:rsidRPr="00A8315E" w:rsidRDefault="00B97DA3" w:rsidP="00B97DA3">
      <w:pPr>
        <w:rPr>
          <w:rFonts w:eastAsia="Courier New"/>
          <w:lang w:val="en-US"/>
        </w:rPr>
      </w:pPr>
      <w:r w:rsidRPr="00A8315E">
        <w:rPr>
          <w:rFonts w:eastAsia="Courier New"/>
          <w:lang w:val="en-US"/>
        </w:rPr>
        <w:t>RecordId4/RecordMeta : { "supi": ["imsi-456123001032010 ], "dnn":["nrphone"],"qosFlows":["qf1", "qf4"], "upfNodes":[</w:t>
      </w:r>
      <w:r w:rsidRPr="00123557">
        <w:rPr>
          <w:lang w:eastAsia="ja-JP"/>
        </w:rPr>
        <w:t>"</w:t>
      </w:r>
      <w:r w:rsidRPr="00A8315E">
        <w:rPr>
          <w:rFonts w:eastAsia="Courier New"/>
          <w:lang w:val="en-US"/>
        </w:rPr>
        <w:t>upfNode4</w:t>
      </w:r>
      <w:r w:rsidRPr="00123557">
        <w:rPr>
          <w:lang w:eastAsia="ja-JP"/>
        </w:rPr>
        <w:t>"</w:t>
      </w:r>
      <w:r w:rsidRPr="00A8315E">
        <w:rPr>
          <w:rFonts w:eastAsia="Courier New"/>
          <w:lang w:val="en-US"/>
        </w:rPr>
        <w:t>], "upConnState":"ACTIVATED","ratType":["NR"]...}</w:t>
      </w:r>
    </w:p>
    <w:p w14:paraId="07D69EA6" w14:textId="77777777" w:rsidR="00B97DA3" w:rsidRPr="005C7101" w:rsidRDefault="00B97DA3" w:rsidP="00B97DA3">
      <w:pPr>
        <w:rPr>
          <w:rFonts w:eastAsia="Courier New"/>
          <w:lang w:val="en-US"/>
        </w:rPr>
      </w:pPr>
    </w:p>
    <w:p w14:paraId="4F910146" w14:textId="77777777" w:rsidR="00B97DA3" w:rsidRPr="00DE7ECA" w:rsidRDefault="00B97DA3" w:rsidP="00B97DA3">
      <w:pPr>
        <w:rPr>
          <w:rFonts w:eastAsia="Courier New"/>
          <w:lang w:val="en-US"/>
        </w:rPr>
      </w:pPr>
      <w:r w:rsidRPr="00DE7ECA">
        <w:rPr>
          <w:rFonts w:eastAsia="Courier New"/>
          <w:lang w:val="en-US"/>
        </w:rPr>
        <w:t xml:space="preserve">Example 1: Get Unique count of records with tag= </w:t>
      </w:r>
      <w:r w:rsidRPr="00F45E25">
        <w:t>"</w:t>
      </w:r>
      <w:r w:rsidRPr="00DE7ECA">
        <w:rPr>
          <w:rFonts w:eastAsia="Courier New"/>
          <w:lang w:val="en-US"/>
        </w:rPr>
        <w:t>supi</w:t>
      </w:r>
      <w:r w:rsidRPr="00F45E25">
        <w:t>"</w:t>
      </w:r>
      <w:r w:rsidRPr="00DE7ECA">
        <w:rPr>
          <w:rFonts w:eastAsia="Courier New"/>
          <w:lang w:val="en-US"/>
        </w:rPr>
        <w:t xml:space="preserve"> and upConnState = </w:t>
      </w:r>
      <w:r w:rsidRPr="00F45E25">
        <w:t>"</w:t>
      </w:r>
      <w:r w:rsidRPr="00DE7ECA">
        <w:rPr>
          <w:rFonts w:eastAsia="Courier New"/>
          <w:lang w:val="en-US"/>
        </w:rPr>
        <w:t>ACTIVATED</w:t>
      </w:r>
      <w:r w:rsidRPr="00F45E25">
        <w:t>"</w:t>
      </w:r>
      <w:r w:rsidRPr="00DE7ECA">
        <w:rPr>
          <w:rFonts w:eastAsia="Courier New"/>
          <w:lang w:val="en-US"/>
        </w:rPr>
        <w:t>.</w:t>
      </w:r>
    </w:p>
    <w:p w14:paraId="08EAB266" w14:textId="0AF7D5EC" w:rsidR="00B97DA3" w:rsidRPr="00A8315E" w:rsidRDefault="00B97DA3" w:rsidP="00B97DA3">
      <w:pPr>
        <w:rPr>
          <w:lang w:val="en-US"/>
        </w:rPr>
      </w:pPr>
      <w:r w:rsidRPr="00A8315E">
        <w:rPr>
          <w:rFonts w:eastAsia="Courier New"/>
          <w:lang w:val="en-US"/>
        </w:rPr>
        <w:t>Search expression:</w:t>
      </w:r>
    </w:p>
    <w:p w14:paraId="2ECAAFF9" w14:textId="77777777" w:rsidR="00B97DA3" w:rsidRPr="00D70DD1" w:rsidRDefault="00B97DA3" w:rsidP="00B97DA3">
      <w:pPr>
        <w:pStyle w:val="PL"/>
      </w:pPr>
      <w:r w:rsidRPr="00D70DD1">
        <w:t>{</w:t>
      </w:r>
    </w:p>
    <w:p w14:paraId="30CDB0C9" w14:textId="77777777" w:rsidR="00B97DA3" w:rsidRPr="00D70DD1" w:rsidRDefault="00B97DA3" w:rsidP="00B97DA3">
      <w:pPr>
        <w:pStyle w:val="PL"/>
      </w:pPr>
      <w:r w:rsidRPr="00D70DD1">
        <w:tab/>
        <w:t>"</w:t>
      </w:r>
      <w:r>
        <w:t>advancedTagCount</w:t>
      </w:r>
      <w:r w:rsidRPr="00D70DD1">
        <w:t>1":</w:t>
      </w:r>
    </w:p>
    <w:p w14:paraId="5E03D3E1" w14:textId="77777777" w:rsidR="00B97DA3" w:rsidRPr="00D70DD1" w:rsidRDefault="00B97DA3" w:rsidP="00B97DA3">
      <w:pPr>
        <w:pStyle w:val="PL"/>
      </w:pPr>
      <w:r w:rsidRPr="00D70DD1">
        <w:tab/>
        <w:t>{</w:t>
      </w:r>
    </w:p>
    <w:p w14:paraId="53E435CE" w14:textId="77777777" w:rsidR="00B97DA3" w:rsidRPr="00D70DD1" w:rsidRDefault="00B97DA3" w:rsidP="00B97DA3">
      <w:pPr>
        <w:pStyle w:val="PL"/>
      </w:pPr>
      <w:r w:rsidRPr="00D70DD1">
        <w:tab/>
      </w:r>
      <w:r w:rsidRPr="00D70DD1">
        <w:tab/>
        <w:t xml:space="preserve">"tag" : "supi", </w:t>
      </w:r>
    </w:p>
    <w:p w14:paraId="74F0FC38" w14:textId="77777777" w:rsidR="00B97DA3" w:rsidRPr="00D70DD1" w:rsidRDefault="00B97DA3" w:rsidP="00B97DA3">
      <w:pPr>
        <w:pStyle w:val="PL"/>
      </w:pPr>
      <w:r w:rsidRPr="00D70DD1">
        <w:tab/>
      </w:r>
      <w:r w:rsidRPr="00D70DD1">
        <w:tab/>
      </w:r>
      <w:r w:rsidRPr="00123557">
        <w:rPr>
          <w:lang w:eastAsia="ja-JP"/>
        </w:rPr>
        <w:t>"</w:t>
      </w:r>
      <w:r w:rsidRPr="00D70DD1">
        <w:t>countType</w:t>
      </w:r>
      <w:r w:rsidRPr="00123557">
        <w:rPr>
          <w:lang w:eastAsia="ja-JP"/>
        </w:rPr>
        <w:t>"</w:t>
      </w:r>
      <w:r w:rsidRPr="00D70DD1">
        <w:t xml:space="preserve"> : </w:t>
      </w:r>
      <w:r w:rsidRPr="00123557">
        <w:rPr>
          <w:lang w:eastAsia="ja-JP"/>
        </w:rPr>
        <w:t>"</w:t>
      </w:r>
      <w:r w:rsidRPr="00D70DD1">
        <w:t>UNIQUE_COUNT</w:t>
      </w:r>
      <w:r w:rsidRPr="00123557">
        <w:rPr>
          <w:lang w:eastAsia="ja-JP"/>
        </w:rPr>
        <w:t>"</w:t>
      </w:r>
      <w:r w:rsidRPr="00D70DD1">
        <w:t xml:space="preserve">, </w:t>
      </w:r>
    </w:p>
    <w:p w14:paraId="5C08EF1F" w14:textId="77777777" w:rsidR="00B97DA3" w:rsidRPr="000F4383" w:rsidRDefault="00B97DA3" w:rsidP="00B97DA3">
      <w:pPr>
        <w:pStyle w:val="PL"/>
      </w:pPr>
      <w:r w:rsidRPr="00D70DD1">
        <w:tab/>
      </w:r>
      <w:r w:rsidRPr="00D70DD1">
        <w:tab/>
        <w:t xml:space="preserve">"filter" : </w:t>
      </w:r>
      <w:r w:rsidRPr="00243530">
        <w:rPr>
          <w:rFonts w:ascii="Arial" w:hAnsi="Arial" w:cs="Arial"/>
          <w:color w:val="4472C4" w:themeColor="accent1"/>
          <w:lang w:val="en-US"/>
        </w:rPr>
        <w:t>{ "op": "EQ", "tag" : "</w:t>
      </w:r>
      <w:r w:rsidRPr="000B080B">
        <w:rPr>
          <w:rFonts w:ascii="Arial" w:hAnsi="Arial" w:cs="Arial"/>
          <w:lang w:val="en-US"/>
        </w:rPr>
        <w:t xml:space="preserve"> upConnState</w:t>
      </w:r>
      <w:r w:rsidRPr="00243530">
        <w:rPr>
          <w:rFonts w:ascii="Arial" w:hAnsi="Arial" w:cs="Arial"/>
          <w:color w:val="4472C4" w:themeColor="accent1"/>
          <w:lang w:val="en-US"/>
        </w:rPr>
        <w:t xml:space="preserve"> ", "value" : "</w:t>
      </w:r>
      <w:r w:rsidRPr="000B080B">
        <w:rPr>
          <w:rFonts w:ascii="Arial" w:hAnsi="Arial" w:cs="Arial"/>
          <w:lang w:val="en-US"/>
        </w:rPr>
        <w:t xml:space="preserve"> ACTIVATED</w:t>
      </w:r>
      <w:r w:rsidRPr="00243530">
        <w:rPr>
          <w:rFonts w:ascii="Arial" w:hAnsi="Arial" w:cs="Arial"/>
          <w:color w:val="4472C4" w:themeColor="accent1"/>
          <w:lang w:val="en-US"/>
        </w:rPr>
        <w:t xml:space="preserve"> " }</w:t>
      </w:r>
    </w:p>
    <w:p w14:paraId="5DCA5EFD" w14:textId="77777777" w:rsidR="00B97DA3" w:rsidRPr="00D70DD1" w:rsidRDefault="00B97DA3" w:rsidP="00B97DA3">
      <w:pPr>
        <w:pStyle w:val="PL"/>
      </w:pPr>
      <w:r w:rsidRPr="00D70DD1">
        <w:tab/>
        <w:t>}</w:t>
      </w:r>
    </w:p>
    <w:p w14:paraId="37AAEAE0" w14:textId="77777777" w:rsidR="00B97DA3" w:rsidRPr="00D70DD1" w:rsidRDefault="00B97DA3" w:rsidP="00B97DA3">
      <w:pPr>
        <w:pStyle w:val="PL"/>
      </w:pPr>
      <w:r w:rsidRPr="00D70DD1">
        <w:t>}</w:t>
      </w:r>
    </w:p>
    <w:p w14:paraId="33015A7C" w14:textId="77777777" w:rsidR="00B97DA3" w:rsidRDefault="00B97DA3" w:rsidP="00B97DA3">
      <w:pPr>
        <w:pStyle w:val="PL"/>
        <w:rPr>
          <w:lang w:val="en-US"/>
        </w:rPr>
      </w:pPr>
    </w:p>
    <w:p w14:paraId="55F908FC" w14:textId="60D674E8" w:rsidR="00B97DA3" w:rsidRDefault="00B97DA3" w:rsidP="00B97DA3">
      <w:pPr>
        <w:rPr>
          <w:lang w:val="en-US"/>
        </w:rPr>
      </w:pPr>
      <w:r w:rsidRPr="00B304F3">
        <w:rPr>
          <w:lang w:val="en-US"/>
        </w:rPr>
        <w:t>Output:</w:t>
      </w:r>
    </w:p>
    <w:p w14:paraId="4DDA7F64" w14:textId="77777777" w:rsidR="00B97DA3" w:rsidRDefault="00B97DA3" w:rsidP="00B97DA3">
      <w:pPr>
        <w:rPr>
          <w:lang w:val="en-US"/>
        </w:rPr>
      </w:pPr>
      <w:r>
        <w:rPr>
          <w:lang w:val="en-US"/>
        </w:rPr>
        <w:t xml:space="preserve">The search found two unique supi in </w:t>
      </w:r>
      <w:r w:rsidRPr="00D70DD1">
        <w:t>"</w:t>
      </w:r>
      <w:r>
        <w:rPr>
          <w:lang w:val="en-US"/>
        </w:rPr>
        <w:t>ACTIVATED</w:t>
      </w:r>
      <w:r w:rsidRPr="00D70DD1">
        <w:t>"</w:t>
      </w:r>
      <w:r>
        <w:rPr>
          <w:lang w:val="en-US"/>
        </w:rPr>
        <w:t xml:space="preserve"> state matching the tag-count-filter.</w:t>
      </w:r>
    </w:p>
    <w:p w14:paraId="525602FB" w14:textId="77777777" w:rsidR="00B97DA3" w:rsidRDefault="00B97DA3" w:rsidP="00B97DA3">
      <w:pPr>
        <w:pStyle w:val="PL"/>
        <w:rPr>
          <w:lang w:val="en-US"/>
        </w:rPr>
      </w:pPr>
    </w:p>
    <w:p w14:paraId="48BD475A" w14:textId="77777777" w:rsidR="00B97DA3" w:rsidRDefault="00B97DA3" w:rsidP="00B97DA3">
      <w:pPr>
        <w:pStyle w:val="PL"/>
        <w:rPr>
          <w:lang w:val="en-US"/>
        </w:rPr>
      </w:pPr>
      <w:r w:rsidRPr="00191612">
        <w:rPr>
          <w:lang w:val="en-US"/>
        </w:rPr>
        <w:t>{"</w:t>
      </w:r>
      <w:r>
        <w:rPr>
          <w:lang w:val="en-US"/>
        </w:rPr>
        <w:t>advancedTagCount</w:t>
      </w:r>
      <w:r w:rsidRPr="00191612">
        <w:rPr>
          <w:lang w:val="en-US"/>
        </w:rPr>
        <w:t>1" : {"</w:t>
      </w:r>
      <w:r>
        <w:rPr>
          <w:lang w:val="en-US"/>
        </w:rPr>
        <w:t>supi</w:t>
      </w:r>
      <w:r w:rsidRPr="00191612">
        <w:rPr>
          <w:lang w:val="en-US"/>
        </w:rPr>
        <w:t xml:space="preserve">" : </w:t>
      </w:r>
      <w:r>
        <w:rPr>
          <w:lang w:val="en-US"/>
        </w:rPr>
        <w:t>2</w:t>
      </w:r>
      <w:r w:rsidRPr="00191612">
        <w:rPr>
          <w:lang w:val="en-US"/>
        </w:rPr>
        <w:t>}</w:t>
      </w:r>
    </w:p>
    <w:p w14:paraId="20671E51" w14:textId="77777777" w:rsidR="00B97DA3" w:rsidRPr="00AA3A54" w:rsidRDefault="00B97DA3" w:rsidP="00B97DA3">
      <w:pPr>
        <w:pStyle w:val="PL"/>
      </w:pPr>
    </w:p>
    <w:p w14:paraId="2F02BC01" w14:textId="77777777" w:rsidR="00B97DA3" w:rsidRDefault="00B97DA3" w:rsidP="00B97DA3">
      <w:pPr>
        <w:rPr>
          <w:lang w:val="en-US"/>
        </w:rPr>
      </w:pPr>
    </w:p>
    <w:p w14:paraId="16F33D25" w14:textId="77777777" w:rsidR="00B97DA3" w:rsidRPr="00C40F30" w:rsidRDefault="00B97DA3" w:rsidP="00B97DA3">
      <w:pPr>
        <w:rPr>
          <w:lang w:val="en-US"/>
        </w:rPr>
      </w:pPr>
      <w:r w:rsidRPr="00C40F30">
        <w:rPr>
          <w:lang w:val="en-US"/>
        </w:rPr>
        <w:t>Example 2:</w:t>
      </w:r>
      <w:r>
        <w:rPr>
          <w:lang w:val="en-US"/>
        </w:rPr>
        <w:t xml:space="preserve"> Get Aggregate count of the tag=qosFlow and DNN=</w:t>
      </w:r>
      <w:r w:rsidRPr="00123557">
        <w:rPr>
          <w:lang w:eastAsia="ja-JP"/>
        </w:rPr>
        <w:t>"</w:t>
      </w:r>
      <w:r>
        <w:rPr>
          <w:lang w:val="en-US"/>
        </w:rPr>
        <w:t>nrPhone</w:t>
      </w:r>
      <w:r w:rsidRPr="00123557">
        <w:rPr>
          <w:lang w:eastAsia="ja-JP"/>
        </w:rPr>
        <w:t>"</w:t>
      </w:r>
      <w:r>
        <w:rPr>
          <w:lang w:val="en-US"/>
        </w:rPr>
        <w:t>.</w:t>
      </w:r>
    </w:p>
    <w:p w14:paraId="0C7D728F" w14:textId="77777777" w:rsidR="00B97DA3" w:rsidRPr="00C40F30" w:rsidRDefault="00B97DA3" w:rsidP="00B97DA3">
      <w:pPr>
        <w:rPr>
          <w:lang w:val="en-US"/>
        </w:rPr>
      </w:pPr>
    </w:p>
    <w:p w14:paraId="43A0A1AE" w14:textId="77777777" w:rsidR="00B97DA3" w:rsidRPr="00C40F30" w:rsidRDefault="00B97DA3" w:rsidP="00B97DA3">
      <w:pPr>
        <w:rPr>
          <w:lang w:val="en-US"/>
        </w:rPr>
      </w:pPr>
      <w:r w:rsidRPr="00C40F30">
        <w:rPr>
          <w:lang w:val="en-US"/>
        </w:rPr>
        <w:t>Search expression:</w:t>
      </w:r>
    </w:p>
    <w:p w14:paraId="04675FDD" w14:textId="77777777" w:rsidR="00B97DA3" w:rsidRDefault="00B97DA3" w:rsidP="00B97DA3">
      <w:pPr>
        <w:pStyle w:val="PL"/>
        <w:rPr>
          <w:rFonts w:eastAsia="Courier New"/>
          <w:lang w:val="en-US"/>
        </w:rPr>
      </w:pPr>
    </w:p>
    <w:p w14:paraId="0CD557FC" w14:textId="77777777" w:rsidR="00B97DA3" w:rsidRPr="00A23CD3" w:rsidRDefault="00B97DA3" w:rsidP="00B97DA3">
      <w:pPr>
        <w:pStyle w:val="PL"/>
        <w:rPr>
          <w:lang w:val="en-US"/>
        </w:rPr>
      </w:pPr>
      <w:r w:rsidRPr="00A23CD3">
        <w:rPr>
          <w:lang w:val="en-US"/>
        </w:rPr>
        <w:t>{</w:t>
      </w:r>
    </w:p>
    <w:p w14:paraId="6F9D28F3" w14:textId="77777777" w:rsidR="00B97DA3" w:rsidRPr="00A23CD3" w:rsidRDefault="00B97DA3" w:rsidP="00B97DA3">
      <w:pPr>
        <w:pStyle w:val="PL"/>
        <w:rPr>
          <w:lang w:val="en-US"/>
        </w:rPr>
      </w:pPr>
      <w:r w:rsidRPr="00A23CD3">
        <w:rPr>
          <w:lang w:val="en-US"/>
        </w:rPr>
        <w:tab/>
        <w:t>"</w:t>
      </w:r>
      <w:r>
        <w:rPr>
          <w:lang w:val="en-US"/>
        </w:rPr>
        <w:t>advancedTagCount</w:t>
      </w:r>
      <w:r w:rsidRPr="00A23CD3">
        <w:rPr>
          <w:lang w:val="en-US"/>
        </w:rPr>
        <w:t>1":</w:t>
      </w:r>
    </w:p>
    <w:p w14:paraId="7B38DA46" w14:textId="77777777" w:rsidR="00B97DA3" w:rsidRPr="00A23CD3" w:rsidRDefault="00B97DA3" w:rsidP="00B97DA3">
      <w:pPr>
        <w:pStyle w:val="PL"/>
        <w:rPr>
          <w:lang w:val="en-US"/>
        </w:rPr>
      </w:pPr>
      <w:r w:rsidRPr="00A23CD3">
        <w:rPr>
          <w:lang w:val="en-US"/>
        </w:rPr>
        <w:tab/>
        <w:t>{</w:t>
      </w:r>
    </w:p>
    <w:p w14:paraId="4F1AB421" w14:textId="77777777" w:rsidR="00B97DA3" w:rsidRPr="00A23CD3" w:rsidRDefault="00B97DA3" w:rsidP="00B97DA3">
      <w:pPr>
        <w:pStyle w:val="PL"/>
        <w:rPr>
          <w:lang w:val="en-US"/>
        </w:rPr>
      </w:pPr>
      <w:r w:rsidRPr="00A23CD3">
        <w:rPr>
          <w:lang w:val="en-US"/>
        </w:rPr>
        <w:tab/>
      </w:r>
      <w:r w:rsidRPr="00A23CD3">
        <w:rPr>
          <w:lang w:val="en-US"/>
        </w:rPr>
        <w:tab/>
        <w:t xml:space="preserve">"tag" : "qosFlows", </w:t>
      </w:r>
    </w:p>
    <w:p w14:paraId="4E7D23D7" w14:textId="77777777" w:rsidR="00B97DA3" w:rsidRPr="00A23CD3" w:rsidRDefault="00B97DA3" w:rsidP="00B97DA3">
      <w:pPr>
        <w:pStyle w:val="PL"/>
        <w:rPr>
          <w:lang w:val="en-US"/>
        </w:rPr>
      </w:pPr>
      <w:r w:rsidRPr="00A23CD3">
        <w:rPr>
          <w:lang w:val="en-US"/>
        </w:rPr>
        <w:tab/>
      </w:r>
      <w:r w:rsidRPr="00A23CD3">
        <w:rPr>
          <w:lang w:val="en-US"/>
        </w:rPr>
        <w:tab/>
      </w:r>
      <w:r w:rsidRPr="00D70DD1">
        <w:t>"</w:t>
      </w:r>
      <w:r w:rsidRPr="00A23CD3">
        <w:rPr>
          <w:lang w:val="en-US"/>
        </w:rPr>
        <w:t>countType</w:t>
      </w:r>
      <w:r w:rsidRPr="00D70DD1">
        <w:t>"</w:t>
      </w:r>
      <w:r w:rsidRPr="00A23CD3">
        <w:rPr>
          <w:lang w:val="en-US"/>
        </w:rPr>
        <w:t xml:space="preserve"> : </w:t>
      </w:r>
      <w:r w:rsidRPr="00D70DD1">
        <w:t>"</w:t>
      </w:r>
      <w:r w:rsidRPr="00A23CD3">
        <w:rPr>
          <w:lang w:val="en-US"/>
        </w:rPr>
        <w:t>AGGREGATE_COUNT</w:t>
      </w:r>
      <w:r w:rsidRPr="00D70DD1">
        <w:t>"</w:t>
      </w:r>
      <w:r w:rsidRPr="00A23CD3">
        <w:rPr>
          <w:lang w:val="en-US"/>
        </w:rPr>
        <w:t xml:space="preserve">, </w:t>
      </w:r>
    </w:p>
    <w:p w14:paraId="31D4BE61" w14:textId="77777777" w:rsidR="00B97DA3" w:rsidRPr="00A23CD3" w:rsidRDefault="00B97DA3" w:rsidP="00B97DA3">
      <w:pPr>
        <w:pStyle w:val="PL"/>
        <w:rPr>
          <w:lang w:val="en-US"/>
        </w:rPr>
      </w:pPr>
      <w:r w:rsidRPr="00A23CD3">
        <w:rPr>
          <w:lang w:val="en-US"/>
        </w:rPr>
        <w:tab/>
      </w:r>
      <w:r w:rsidRPr="00A23CD3">
        <w:rPr>
          <w:lang w:val="en-US"/>
        </w:rPr>
        <w:tab/>
        <w:t>"filter" : { "op": "EQ", "tag" : "dnn", "value" : "</w:t>
      </w:r>
      <w:r>
        <w:rPr>
          <w:lang w:val="en-US"/>
        </w:rPr>
        <w:t>nrphone</w:t>
      </w:r>
      <w:r w:rsidRPr="00A23CD3">
        <w:rPr>
          <w:lang w:val="en-US"/>
        </w:rPr>
        <w:t>" }</w:t>
      </w:r>
    </w:p>
    <w:p w14:paraId="49986FD2" w14:textId="77777777" w:rsidR="00B97DA3" w:rsidRPr="00A23CD3" w:rsidRDefault="00B97DA3" w:rsidP="00B97DA3">
      <w:pPr>
        <w:pStyle w:val="PL"/>
        <w:rPr>
          <w:lang w:val="en-US"/>
        </w:rPr>
      </w:pPr>
      <w:r w:rsidRPr="00A23CD3">
        <w:rPr>
          <w:lang w:val="en-US"/>
        </w:rPr>
        <w:tab/>
        <w:t>}</w:t>
      </w:r>
    </w:p>
    <w:p w14:paraId="7806AA4C" w14:textId="77777777" w:rsidR="00B97DA3" w:rsidRDefault="00B97DA3" w:rsidP="00B97DA3">
      <w:pPr>
        <w:pStyle w:val="PL"/>
        <w:rPr>
          <w:lang w:val="en-US"/>
        </w:rPr>
      </w:pPr>
      <w:r w:rsidRPr="00A23CD3">
        <w:rPr>
          <w:lang w:val="en-US"/>
        </w:rPr>
        <w:t>}</w:t>
      </w:r>
    </w:p>
    <w:p w14:paraId="32C00BBD" w14:textId="77777777" w:rsidR="00B97DA3" w:rsidRPr="00C40F30" w:rsidRDefault="00B97DA3" w:rsidP="00B97DA3">
      <w:pPr>
        <w:pStyle w:val="PL"/>
        <w:rPr>
          <w:rFonts w:eastAsia="Courier New"/>
          <w:lang w:val="en-US"/>
        </w:rPr>
      </w:pPr>
    </w:p>
    <w:p w14:paraId="0C8F1B51" w14:textId="77777777" w:rsidR="00B97DA3" w:rsidRPr="00C40F30" w:rsidRDefault="00B97DA3" w:rsidP="00B97DA3">
      <w:pPr>
        <w:rPr>
          <w:lang w:val="en-US"/>
        </w:rPr>
      </w:pPr>
    </w:p>
    <w:p w14:paraId="6917BB1B" w14:textId="77777777" w:rsidR="00B97DA3" w:rsidRPr="00B304F3" w:rsidRDefault="00B97DA3" w:rsidP="00B97DA3">
      <w:pPr>
        <w:rPr>
          <w:lang w:val="en-US"/>
        </w:rPr>
      </w:pPr>
      <w:r w:rsidRPr="00B304F3">
        <w:rPr>
          <w:lang w:val="en-US"/>
        </w:rPr>
        <w:t>Output:</w:t>
      </w:r>
    </w:p>
    <w:p w14:paraId="4E71DBFD" w14:textId="77777777" w:rsidR="00B97DA3" w:rsidRPr="00C40F30" w:rsidRDefault="00B97DA3" w:rsidP="00B97DA3">
      <w:pPr>
        <w:pStyle w:val="PL"/>
        <w:rPr>
          <w:lang w:val="en-US"/>
        </w:rPr>
      </w:pPr>
    </w:p>
    <w:p w14:paraId="0111694F" w14:textId="77777777" w:rsidR="00B97DA3" w:rsidRPr="002E106E" w:rsidRDefault="00B97DA3" w:rsidP="00B97DA3">
      <w:pPr>
        <w:pStyle w:val="PL"/>
        <w:rPr>
          <w:rFonts w:eastAsia="Courier New"/>
          <w:lang w:val="en-US"/>
        </w:rPr>
      </w:pPr>
      <w:r w:rsidRPr="00191612">
        <w:rPr>
          <w:lang w:val="en-US"/>
        </w:rPr>
        <w:t>{"</w:t>
      </w:r>
      <w:r>
        <w:rPr>
          <w:lang w:val="en-US"/>
        </w:rPr>
        <w:t>advancedTagCount</w:t>
      </w:r>
      <w:r w:rsidRPr="00191612">
        <w:rPr>
          <w:lang w:val="en-US"/>
        </w:rPr>
        <w:t>1" : {</w:t>
      </w:r>
      <w:r w:rsidRPr="002E106E">
        <w:rPr>
          <w:rFonts w:eastAsia="Courier New"/>
          <w:lang w:val="en-US"/>
        </w:rPr>
        <w:t xml:space="preserve">[ </w:t>
      </w:r>
      <w:r w:rsidRPr="00D70DD1">
        <w:t>"</w:t>
      </w:r>
      <w:r w:rsidRPr="002E106E">
        <w:rPr>
          <w:rFonts w:eastAsia="Courier New"/>
          <w:lang w:val="en-US"/>
        </w:rPr>
        <w:t>qf1</w:t>
      </w:r>
      <w:r w:rsidRPr="00D70DD1">
        <w:t>"</w:t>
      </w:r>
      <w:r w:rsidRPr="002E106E">
        <w:rPr>
          <w:rFonts w:eastAsia="Courier New"/>
          <w:lang w:val="en-US"/>
        </w:rPr>
        <w:t xml:space="preserve">: 2, </w:t>
      </w:r>
      <w:r w:rsidRPr="00D70DD1">
        <w:t>"</w:t>
      </w:r>
      <w:r w:rsidRPr="002E106E">
        <w:rPr>
          <w:rFonts w:eastAsia="Courier New"/>
          <w:lang w:val="en-US"/>
        </w:rPr>
        <w:t>qf2</w:t>
      </w:r>
      <w:r w:rsidRPr="00D70DD1">
        <w:t>"</w:t>
      </w:r>
      <w:r w:rsidRPr="002E106E">
        <w:rPr>
          <w:rFonts w:eastAsia="Courier New"/>
          <w:lang w:val="en-US"/>
        </w:rPr>
        <w:t xml:space="preserve">:1, </w:t>
      </w:r>
      <w:r w:rsidRPr="00D70DD1">
        <w:t>"</w:t>
      </w:r>
      <w:r w:rsidRPr="002E106E">
        <w:rPr>
          <w:rFonts w:eastAsia="Courier New"/>
          <w:lang w:val="en-US"/>
        </w:rPr>
        <w:t>qf</w:t>
      </w:r>
      <w:r>
        <w:rPr>
          <w:rFonts w:eastAsia="Courier New"/>
          <w:lang w:val="en-US"/>
        </w:rPr>
        <w:t>4</w:t>
      </w:r>
      <w:r w:rsidRPr="00D70DD1">
        <w:t>"</w:t>
      </w:r>
      <w:r w:rsidRPr="002E106E">
        <w:rPr>
          <w:rFonts w:eastAsia="Courier New"/>
          <w:lang w:val="en-US"/>
        </w:rPr>
        <w:t xml:space="preserve">:1 </w:t>
      </w:r>
      <w:r>
        <w:rPr>
          <w:lang w:val="en-US"/>
        </w:rPr>
        <w:t>]</w:t>
      </w:r>
      <w:r w:rsidRPr="00191612">
        <w:rPr>
          <w:lang w:val="en-US"/>
        </w:rPr>
        <w:t>}</w:t>
      </w:r>
    </w:p>
    <w:p w14:paraId="14019A7F" w14:textId="77777777" w:rsidR="00B97DA3" w:rsidRPr="00C40F30" w:rsidRDefault="00B97DA3" w:rsidP="00B97DA3">
      <w:pPr>
        <w:pStyle w:val="PL"/>
        <w:rPr>
          <w:rFonts w:eastAsia="Courier New" w:cs="Courier New"/>
          <w:lang w:val="en-US"/>
        </w:rPr>
      </w:pPr>
    </w:p>
    <w:p w14:paraId="1C90C6B8" w14:textId="77777777" w:rsidR="00B97DA3" w:rsidRPr="00C40F30" w:rsidRDefault="00B97DA3" w:rsidP="00B97DA3">
      <w:pPr>
        <w:pStyle w:val="PL"/>
        <w:rPr>
          <w:rFonts w:eastAsia="Courier New"/>
          <w:lang w:val="en-US"/>
        </w:rPr>
      </w:pPr>
    </w:p>
    <w:p w14:paraId="792431E2" w14:textId="77777777" w:rsidR="00B97DA3" w:rsidRPr="00C40F30" w:rsidRDefault="00B97DA3" w:rsidP="00B97DA3">
      <w:pPr>
        <w:rPr>
          <w:rFonts w:eastAsia="Courier New"/>
          <w:lang w:val="en-US"/>
        </w:rPr>
      </w:pPr>
      <w:r w:rsidRPr="00C40F30">
        <w:rPr>
          <w:rFonts w:eastAsia="Courier New"/>
          <w:lang w:val="en-US"/>
        </w:rPr>
        <w:t>Example 3:</w:t>
      </w:r>
      <w:r>
        <w:rPr>
          <w:rFonts w:eastAsia="Courier New"/>
          <w:lang w:val="en-US"/>
        </w:rPr>
        <w:t xml:space="preserve"> Get Aggregate count for tag=qosFlow across all records</w:t>
      </w:r>
    </w:p>
    <w:p w14:paraId="7C9A93A9"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511FB9D9" w14:textId="77777777" w:rsidR="00B97DA3" w:rsidRDefault="00B97DA3" w:rsidP="00B97DA3">
      <w:pPr>
        <w:pStyle w:val="PL"/>
        <w:rPr>
          <w:lang w:val="en-US"/>
        </w:rPr>
      </w:pPr>
      <w:r w:rsidRPr="00051293">
        <w:rPr>
          <w:lang w:val="en-US"/>
        </w:rPr>
        <w:t>{</w:t>
      </w:r>
    </w:p>
    <w:p w14:paraId="4929929F" w14:textId="77777777" w:rsidR="00B97DA3" w:rsidRDefault="00B97DA3" w:rsidP="00B97DA3">
      <w:pPr>
        <w:pStyle w:val="PL"/>
        <w:rPr>
          <w:lang w:val="en-US"/>
        </w:rPr>
      </w:pPr>
      <w:r>
        <w:rPr>
          <w:lang w:val="en-US"/>
        </w:rPr>
        <w:tab/>
      </w:r>
      <w:r w:rsidRPr="00051293">
        <w:rPr>
          <w:lang w:val="en-US"/>
        </w:rPr>
        <w:t>"</w:t>
      </w:r>
      <w:r>
        <w:rPr>
          <w:lang w:val="en-US"/>
        </w:rPr>
        <w:t>advancedTagCount</w:t>
      </w:r>
      <w:r w:rsidRPr="00051293">
        <w:rPr>
          <w:lang w:val="en-US"/>
        </w:rPr>
        <w:t>1":</w:t>
      </w:r>
    </w:p>
    <w:p w14:paraId="5AEAC0F7" w14:textId="77777777" w:rsidR="00B97DA3" w:rsidRDefault="00B97DA3" w:rsidP="00B97DA3">
      <w:pPr>
        <w:pStyle w:val="PL"/>
        <w:rPr>
          <w:lang w:val="en-US"/>
        </w:rPr>
      </w:pPr>
      <w:r>
        <w:rPr>
          <w:lang w:val="en-US"/>
        </w:rPr>
        <w:tab/>
      </w:r>
      <w:r w:rsidRPr="00051293">
        <w:rPr>
          <w:lang w:val="en-US"/>
        </w:rPr>
        <w:t>{</w:t>
      </w:r>
    </w:p>
    <w:p w14:paraId="7AF9B073" w14:textId="77777777" w:rsidR="00B97DA3" w:rsidRDefault="00B97DA3" w:rsidP="00B97DA3">
      <w:pPr>
        <w:pStyle w:val="PL"/>
        <w:rPr>
          <w:lang w:val="en-US"/>
        </w:rPr>
      </w:pPr>
      <w:r>
        <w:rPr>
          <w:lang w:val="en-US"/>
        </w:rPr>
        <w:tab/>
      </w:r>
      <w:r>
        <w:rPr>
          <w:lang w:val="en-US"/>
        </w:rPr>
        <w:tab/>
      </w:r>
      <w:r w:rsidRPr="00051293">
        <w:rPr>
          <w:lang w:val="en-US"/>
        </w:rPr>
        <w:t>"tag" : "</w:t>
      </w:r>
      <w:r>
        <w:rPr>
          <w:lang w:val="en-US"/>
        </w:rPr>
        <w:t>qosFlows</w:t>
      </w:r>
      <w:r w:rsidRPr="00051293">
        <w:rPr>
          <w:lang w:val="en-US"/>
        </w:rPr>
        <w:t xml:space="preserve">", </w:t>
      </w:r>
    </w:p>
    <w:p w14:paraId="57F31B1F" w14:textId="77777777" w:rsidR="00B97DA3" w:rsidRDefault="00B97DA3" w:rsidP="00B97DA3">
      <w:pPr>
        <w:pStyle w:val="PL"/>
        <w:rPr>
          <w:lang w:val="en-US"/>
        </w:rPr>
      </w:pPr>
      <w:r>
        <w:rPr>
          <w:lang w:val="en-US"/>
        </w:rPr>
        <w:tab/>
      </w:r>
      <w:r>
        <w:rPr>
          <w:lang w:val="en-US"/>
        </w:rPr>
        <w:tab/>
      </w:r>
      <w:r w:rsidRPr="00D70DD1">
        <w:t>"</w:t>
      </w:r>
      <w:r w:rsidRPr="00051293">
        <w:rPr>
          <w:lang w:val="en-US"/>
        </w:rPr>
        <w:t>countType</w:t>
      </w:r>
      <w:r w:rsidRPr="00D70DD1">
        <w:t>"</w:t>
      </w:r>
      <w:r w:rsidRPr="00051293">
        <w:rPr>
          <w:lang w:val="en-US"/>
        </w:rPr>
        <w:t xml:space="preserve"> : </w:t>
      </w:r>
      <w:r w:rsidRPr="00D70DD1">
        <w:t>"</w:t>
      </w:r>
      <w:r>
        <w:rPr>
          <w:lang w:val="en-US"/>
        </w:rPr>
        <w:t>AGGREGATE</w:t>
      </w:r>
      <w:r w:rsidRPr="00051293">
        <w:rPr>
          <w:lang w:val="en-US"/>
        </w:rPr>
        <w:t>_COUNT</w:t>
      </w:r>
      <w:r w:rsidRPr="00D70DD1">
        <w:t>"</w:t>
      </w:r>
      <w:r w:rsidRPr="00051293">
        <w:rPr>
          <w:lang w:val="en-US"/>
        </w:rPr>
        <w:t xml:space="preserve">, </w:t>
      </w:r>
    </w:p>
    <w:p w14:paraId="24644B1B" w14:textId="77777777" w:rsidR="00B97DA3" w:rsidRDefault="00B97DA3" w:rsidP="00B97DA3">
      <w:pPr>
        <w:pStyle w:val="PL"/>
        <w:rPr>
          <w:lang w:val="en-US"/>
        </w:rPr>
      </w:pPr>
      <w:r>
        <w:rPr>
          <w:lang w:val="en-US"/>
        </w:rPr>
        <w:tab/>
      </w:r>
      <w:r>
        <w:rPr>
          <w:lang w:val="en-US"/>
        </w:rPr>
        <w:tab/>
      </w:r>
      <w:r w:rsidRPr="00051293">
        <w:rPr>
          <w:lang w:val="en-US"/>
        </w:rPr>
        <w:t xml:space="preserve">"filter" : </w:t>
      </w:r>
      <w:r>
        <w:rPr>
          <w:lang w:val="en-US"/>
        </w:rPr>
        <w:t>null</w:t>
      </w:r>
    </w:p>
    <w:p w14:paraId="36A2124B" w14:textId="77777777" w:rsidR="00B97DA3" w:rsidRDefault="00B97DA3" w:rsidP="00B97DA3">
      <w:pPr>
        <w:pStyle w:val="PL"/>
        <w:rPr>
          <w:lang w:val="en-US"/>
        </w:rPr>
      </w:pPr>
      <w:r>
        <w:rPr>
          <w:lang w:val="en-US"/>
        </w:rPr>
        <w:tab/>
        <w:t>}</w:t>
      </w:r>
    </w:p>
    <w:p w14:paraId="02A485AA" w14:textId="77777777" w:rsidR="00B97DA3" w:rsidRDefault="00B97DA3" w:rsidP="00B97DA3">
      <w:pPr>
        <w:pStyle w:val="PL"/>
        <w:rPr>
          <w:lang w:val="en-US"/>
        </w:rPr>
      </w:pPr>
      <w:r w:rsidRPr="00051293">
        <w:rPr>
          <w:lang w:val="en-US"/>
        </w:rPr>
        <w:t>}</w:t>
      </w:r>
    </w:p>
    <w:p w14:paraId="7CA889FE" w14:textId="77777777" w:rsidR="00B97DA3" w:rsidRPr="00C40F30" w:rsidRDefault="00B97DA3" w:rsidP="00B97DA3">
      <w:pPr>
        <w:pStyle w:val="PL"/>
        <w:rPr>
          <w:rFonts w:eastAsia="Courier New"/>
          <w:lang w:val="en-US"/>
        </w:rPr>
      </w:pPr>
    </w:p>
    <w:p w14:paraId="68C2E12A" w14:textId="77777777" w:rsidR="00B97DA3" w:rsidRPr="00127F26" w:rsidRDefault="00B97DA3" w:rsidP="00B97DA3">
      <w:pPr>
        <w:rPr>
          <w:rFonts w:eastAsia="Courier New"/>
          <w:lang w:val="en-US"/>
        </w:rPr>
      </w:pPr>
      <w:r w:rsidRPr="00127F26">
        <w:rPr>
          <w:rFonts w:eastAsia="Courier New"/>
          <w:lang w:val="en-US"/>
        </w:rPr>
        <w:t>Output:</w:t>
      </w:r>
    </w:p>
    <w:p w14:paraId="1744FDD3" w14:textId="77777777" w:rsidR="00B97DA3" w:rsidRPr="002E106E" w:rsidRDefault="00B97DA3" w:rsidP="00B97DA3">
      <w:pPr>
        <w:pStyle w:val="PL"/>
        <w:rPr>
          <w:rFonts w:eastAsia="Courier New" w:cs="Courier New"/>
          <w:szCs w:val="16"/>
          <w:lang w:val="en-US"/>
        </w:rPr>
      </w:pPr>
      <w:r w:rsidRPr="002E106E">
        <w:rPr>
          <w:rFonts w:eastAsia="Courier New" w:cs="Courier New"/>
          <w:szCs w:val="16"/>
          <w:lang w:val="en-US"/>
        </w:rPr>
        <w:t xml:space="preserve">{ </w:t>
      </w:r>
      <w:r w:rsidRPr="00D70DD1">
        <w:t>"</w:t>
      </w:r>
      <w:r>
        <w:rPr>
          <w:rFonts w:eastAsia="Courier New" w:cs="Courier New"/>
          <w:szCs w:val="16"/>
          <w:lang w:val="en-US"/>
        </w:rPr>
        <w:t>advancedTagCount1</w:t>
      </w:r>
      <w:r w:rsidRPr="00D70DD1">
        <w:t>"</w:t>
      </w:r>
      <w:r>
        <w:rPr>
          <w:rFonts w:eastAsia="Courier New" w:cs="Courier New"/>
          <w:szCs w:val="16"/>
          <w:lang w:val="en-US"/>
        </w:rPr>
        <w:t>: {</w:t>
      </w:r>
      <w:r w:rsidRPr="002E106E">
        <w:rPr>
          <w:rFonts w:eastAsia="Courier New" w:cs="Courier New"/>
          <w:szCs w:val="16"/>
          <w:lang w:val="en-US"/>
        </w:rPr>
        <w:t xml:space="preserve">[ </w:t>
      </w:r>
      <w:r w:rsidRPr="00D70DD1">
        <w:t>"</w:t>
      </w:r>
      <w:r w:rsidRPr="002E106E">
        <w:rPr>
          <w:rFonts w:eastAsia="Courier New" w:cs="Courier New"/>
          <w:szCs w:val="16"/>
          <w:lang w:val="en-US"/>
        </w:rPr>
        <w:t>qf1</w:t>
      </w:r>
      <w:r w:rsidRPr="00D70DD1">
        <w:t>"</w:t>
      </w:r>
      <w:r w:rsidRPr="002E106E">
        <w:rPr>
          <w:rFonts w:eastAsia="Courier New" w:cs="Courier New"/>
          <w:szCs w:val="16"/>
          <w:lang w:val="en-US"/>
        </w:rPr>
        <w:t xml:space="preserve">:  4, </w:t>
      </w:r>
      <w:r w:rsidRPr="00D70DD1">
        <w:t>"</w:t>
      </w:r>
      <w:r w:rsidRPr="002E106E">
        <w:rPr>
          <w:rFonts w:eastAsia="Courier New" w:cs="Courier New"/>
          <w:szCs w:val="16"/>
          <w:lang w:val="en-US"/>
        </w:rPr>
        <w:t>qf2</w:t>
      </w:r>
      <w:r w:rsidRPr="00D70DD1">
        <w:t>"</w:t>
      </w:r>
      <w:r w:rsidRPr="002E106E">
        <w:rPr>
          <w:rFonts w:eastAsia="Courier New" w:cs="Courier New"/>
          <w:szCs w:val="16"/>
          <w:lang w:val="en-US"/>
        </w:rPr>
        <w:t xml:space="preserve">:2, </w:t>
      </w:r>
      <w:r w:rsidRPr="00D70DD1">
        <w:t>"</w:t>
      </w:r>
      <w:r w:rsidRPr="002E106E">
        <w:rPr>
          <w:rFonts w:eastAsia="Courier New" w:cs="Courier New"/>
          <w:szCs w:val="16"/>
          <w:lang w:val="en-US"/>
        </w:rPr>
        <w:t>qf3</w:t>
      </w:r>
      <w:r w:rsidRPr="00D70DD1">
        <w:t>"</w:t>
      </w:r>
      <w:r w:rsidRPr="002E106E">
        <w:rPr>
          <w:rFonts w:eastAsia="Courier New" w:cs="Courier New"/>
          <w:szCs w:val="16"/>
          <w:lang w:val="en-US"/>
        </w:rPr>
        <w:t>:1, “qf4</w:t>
      </w:r>
      <w:r w:rsidRPr="00D70DD1">
        <w:t>"</w:t>
      </w:r>
      <w:r w:rsidRPr="002E106E">
        <w:rPr>
          <w:rFonts w:eastAsia="Courier New" w:cs="Courier New"/>
          <w:szCs w:val="16"/>
          <w:lang w:val="en-US"/>
        </w:rPr>
        <w:t>:1 ] }</w:t>
      </w:r>
      <w:r>
        <w:rPr>
          <w:rFonts w:eastAsia="Courier New" w:cs="Courier New"/>
          <w:szCs w:val="16"/>
          <w:lang w:val="en-US"/>
        </w:rPr>
        <w:t>}</w:t>
      </w:r>
    </w:p>
    <w:p w14:paraId="4CCA3AE7" w14:textId="77777777" w:rsidR="00B97DA3" w:rsidRPr="00C40F30" w:rsidRDefault="00B97DA3" w:rsidP="00B97DA3">
      <w:pPr>
        <w:rPr>
          <w:rFonts w:eastAsia="Courier New"/>
          <w:lang w:val="en-US"/>
        </w:rPr>
      </w:pPr>
    </w:p>
    <w:p w14:paraId="0542930D" w14:textId="77777777" w:rsidR="00B97DA3" w:rsidRPr="00127F26" w:rsidRDefault="00B97DA3" w:rsidP="00B97DA3">
      <w:pPr>
        <w:rPr>
          <w:rFonts w:eastAsia="Courier New"/>
          <w:lang w:val="en-US"/>
        </w:rPr>
      </w:pPr>
      <w:r w:rsidRPr="00127F26">
        <w:rPr>
          <w:rFonts w:eastAsia="Courier New"/>
          <w:lang w:val="en-US"/>
        </w:rPr>
        <w:t xml:space="preserve">Example 4: </w:t>
      </w:r>
      <w:r>
        <w:rPr>
          <w:rFonts w:eastAsia="Courier New"/>
          <w:lang w:val="en-US"/>
        </w:rPr>
        <w:t xml:space="preserve">Get </w:t>
      </w:r>
      <w:r w:rsidRPr="00127F26">
        <w:rPr>
          <w:rFonts w:eastAsia="Courier New"/>
          <w:lang w:val="en-US"/>
        </w:rPr>
        <w:t>U</w:t>
      </w:r>
      <w:r>
        <w:rPr>
          <w:rFonts w:eastAsia="Courier New"/>
          <w:lang w:val="en-US"/>
        </w:rPr>
        <w:t>NIQUE_COUNT o</w:t>
      </w:r>
      <w:r w:rsidRPr="00127F26">
        <w:rPr>
          <w:rFonts w:eastAsia="Courier New"/>
          <w:lang w:val="en-US"/>
        </w:rPr>
        <w:t>f records for tag=supi</w:t>
      </w:r>
    </w:p>
    <w:p w14:paraId="6610191C" w14:textId="77777777" w:rsidR="00B97DA3" w:rsidRPr="00C40F30" w:rsidRDefault="00B97DA3" w:rsidP="00B97DA3">
      <w:pPr>
        <w:rPr>
          <w:rFonts w:eastAsia="Courier New"/>
          <w:lang w:val="en-US"/>
        </w:rPr>
      </w:pPr>
    </w:p>
    <w:p w14:paraId="12A03AA4" w14:textId="77777777" w:rsidR="00B97DA3" w:rsidRPr="00C40F30" w:rsidRDefault="00B97DA3" w:rsidP="00B97DA3">
      <w:pPr>
        <w:rPr>
          <w:rFonts w:eastAsia="Courier New"/>
          <w:lang w:val="en-US"/>
        </w:rPr>
      </w:pPr>
      <w:r w:rsidRPr="00C40F30">
        <w:rPr>
          <w:rFonts w:eastAsia="Courier New"/>
          <w:lang w:val="en-US"/>
        </w:rPr>
        <w:t>Search Expression:</w:t>
      </w:r>
    </w:p>
    <w:p w14:paraId="27F65589" w14:textId="77777777" w:rsidR="00B97DA3" w:rsidRPr="00F45E25" w:rsidRDefault="00B97DA3" w:rsidP="00B97DA3">
      <w:pPr>
        <w:pStyle w:val="PL"/>
      </w:pPr>
      <w:r w:rsidRPr="00F45E25">
        <w:t>{</w:t>
      </w:r>
    </w:p>
    <w:p w14:paraId="303C25D6" w14:textId="77777777" w:rsidR="00B97DA3" w:rsidRPr="00F45E25" w:rsidRDefault="00B97DA3" w:rsidP="00B97DA3">
      <w:pPr>
        <w:pStyle w:val="PL"/>
      </w:pPr>
      <w:r w:rsidRPr="00F45E25">
        <w:tab/>
        <w:t>"</w:t>
      </w:r>
      <w:r>
        <w:t>advancedTagCount</w:t>
      </w:r>
      <w:r w:rsidRPr="00F45E25">
        <w:t>1":</w:t>
      </w:r>
    </w:p>
    <w:p w14:paraId="0E845E02" w14:textId="77777777" w:rsidR="00B97DA3" w:rsidRPr="00F45E25" w:rsidRDefault="00B97DA3" w:rsidP="00B97DA3">
      <w:pPr>
        <w:pStyle w:val="PL"/>
      </w:pPr>
      <w:r w:rsidRPr="00F45E25">
        <w:tab/>
        <w:t>{</w:t>
      </w:r>
    </w:p>
    <w:p w14:paraId="07172F59" w14:textId="77777777" w:rsidR="00B97DA3" w:rsidRPr="00F45E25" w:rsidRDefault="00B97DA3" w:rsidP="00B97DA3">
      <w:pPr>
        <w:pStyle w:val="PL"/>
      </w:pPr>
      <w:r w:rsidRPr="00F45E25">
        <w:tab/>
      </w:r>
      <w:r w:rsidRPr="00F45E25">
        <w:tab/>
        <w:t xml:space="preserve">"tag" : "supi", </w:t>
      </w:r>
    </w:p>
    <w:p w14:paraId="1F801AC9" w14:textId="77777777" w:rsidR="00B97DA3" w:rsidRPr="00F45E25" w:rsidRDefault="00B97DA3" w:rsidP="00B97DA3">
      <w:pPr>
        <w:pStyle w:val="PL"/>
      </w:pPr>
      <w:r w:rsidRPr="00F45E25">
        <w:tab/>
      </w:r>
      <w:r w:rsidRPr="00F45E25">
        <w:tab/>
      </w:r>
      <w:r w:rsidRPr="00D70DD1">
        <w:t>"</w:t>
      </w:r>
      <w:r w:rsidRPr="00F45E25">
        <w:t>countType</w:t>
      </w:r>
      <w:r w:rsidRPr="00D70DD1">
        <w:t>"</w:t>
      </w:r>
      <w:r w:rsidRPr="00F45E25">
        <w:t xml:space="preserve"> : </w:t>
      </w:r>
      <w:r w:rsidRPr="00D70DD1">
        <w:t>"</w:t>
      </w:r>
      <w:r w:rsidRPr="00F45E25">
        <w:t>UNIQUE_COUNT</w:t>
      </w:r>
      <w:r w:rsidRPr="00D70DD1">
        <w:t>"</w:t>
      </w:r>
      <w:r w:rsidRPr="00F45E25">
        <w:t xml:space="preserve">, </w:t>
      </w:r>
    </w:p>
    <w:p w14:paraId="1090665E" w14:textId="77777777" w:rsidR="00B97DA3" w:rsidRPr="00F45E25" w:rsidRDefault="00B97DA3" w:rsidP="00B97DA3">
      <w:pPr>
        <w:pStyle w:val="PL"/>
      </w:pPr>
      <w:r w:rsidRPr="00F45E25">
        <w:tab/>
      </w:r>
      <w:r w:rsidRPr="00F45E25">
        <w:tab/>
        <w:t xml:space="preserve">"filter" : </w:t>
      </w:r>
      <w:r>
        <w:t>null</w:t>
      </w:r>
    </w:p>
    <w:p w14:paraId="0EB3D35B" w14:textId="77777777" w:rsidR="00B97DA3" w:rsidRPr="00F45E25" w:rsidRDefault="00B97DA3" w:rsidP="00B97DA3">
      <w:pPr>
        <w:pStyle w:val="PL"/>
      </w:pPr>
      <w:r w:rsidRPr="00F45E25">
        <w:tab/>
        <w:t>}</w:t>
      </w:r>
    </w:p>
    <w:p w14:paraId="23C00E2C" w14:textId="77777777" w:rsidR="00B97DA3" w:rsidRPr="00F45E25" w:rsidRDefault="00B97DA3" w:rsidP="00B97DA3">
      <w:pPr>
        <w:pStyle w:val="PL"/>
      </w:pPr>
      <w:r w:rsidRPr="00F45E25">
        <w:t>}</w:t>
      </w:r>
    </w:p>
    <w:p w14:paraId="19EC65BC" w14:textId="77777777" w:rsidR="00B97DA3" w:rsidRPr="00C40F30" w:rsidRDefault="00B97DA3" w:rsidP="00B97DA3">
      <w:pPr>
        <w:pStyle w:val="PL"/>
        <w:rPr>
          <w:rFonts w:eastAsia="Courier New" w:cs="Courier New"/>
          <w:szCs w:val="16"/>
          <w:lang w:val="en-US"/>
        </w:rPr>
      </w:pPr>
    </w:p>
    <w:p w14:paraId="1D07962B" w14:textId="77777777" w:rsidR="00B97DA3" w:rsidRPr="00B304F3" w:rsidRDefault="00B97DA3" w:rsidP="00B97DA3">
      <w:pPr>
        <w:rPr>
          <w:rFonts w:eastAsia="Courier New"/>
          <w:lang w:val="en-US"/>
        </w:rPr>
      </w:pPr>
      <w:r w:rsidRPr="00B304F3">
        <w:rPr>
          <w:rFonts w:eastAsia="Courier New"/>
          <w:lang w:val="en-US"/>
        </w:rPr>
        <w:t>Output:</w:t>
      </w:r>
    </w:p>
    <w:p w14:paraId="4718C44A" w14:textId="77777777" w:rsidR="00B97DA3" w:rsidRDefault="00B97DA3" w:rsidP="00B97DA3">
      <w:pPr>
        <w:pStyle w:val="PL"/>
        <w:rPr>
          <w:rFonts w:eastAsia="Courier New"/>
          <w:lang w:val="en-US"/>
        </w:rPr>
      </w:pPr>
      <w:r w:rsidRPr="00C40F30">
        <w:rPr>
          <w:rFonts w:eastAsia="Courier New"/>
          <w:lang w:val="en-US"/>
        </w:rPr>
        <w:t>{</w:t>
      </w:r>
      <w:r w:rsidRPr="00D70DD1">
        <w:t>"</w:t>
      </w:r>
      <w:r>
        <w:rPr>
          <w:rFonts w:eastAsia="Courier New"/>
          <w:lang w:val="en-US"/>
        </w:rPr>
        <w:t>advancedTagCount1</w:t>
      </w:r>
      <w:r w:rsidRPr="00D70DD1">
        <w:t>"</w:t>
      </w:r>
      <w:r>
        <w:rPr>
          <w:rFonts w:eastAsia="Courier New"/>
          <w:lang w:val="en-US"/>
        </w:rPr>
        <w:t>: {</w:t>
      </w:r>
      <w:r w:rsidRPr="00D70DD1">
        <w:t>"</w:t>
      </w:r>
      <w:r w:rsidRPr="00C40F30">
        <w:rPr>
          <w:rFonts w:eastAsia="Courier New"/>
          <w:lang w:val="en-US"/>
        </w:rPr>
        <w:t>supi</w:t>
      </w:r>
      <w:r w:rsidRPr="00D70DD1">
        <w:t>"</w:t>
      </w:r>
      <w:r w:rsidRPr="00C40F30">
        <w:rPr>
          <w:rFonts w:eastAsia="Courier New"/>
          <w:lang w:val="en-US"/>
        </w:rPr>
        <w:t xml:space="preserve"> : </w:t>
      </w:r>
      <w:r>
        <w:rPr>
          <w:rFonts w:eastAsia="Courier New"/>
          <w:lang w:val="en-US"/>
        </w:rPr>
        <w:t>3</w:t>
      </w:r>
      <w:r w:rsidRPr="00C40F30">
        <w:rPr>
          <w:rFonts w:eastAsia="Courier New"/>
          <w:lang w:val="en-US"/>
        </w:rPr>
        <w:t>}</w:t>
      </w:r>
      <w:r>
        <w:rPr>
          <w:rFonts w:eastAsia="Courier New"/>
          <w:lang w:val="en-US"/>
        </w:rPr>
        <w:t>}</w:t>
      </w:r>
    </w:p>
    <w:p w14:paraId="1C2F2E77" w14:textId="77777777" w:rsidR="00B97DA3" w:rsidRDefault="00B97DA3" w:rsidP="00B97DA3">
      <w:pPr>
        <w:pStyle w:val="PL"/>
      </w:pPr>
    </w:p>
    <w:p w14:paraId="59164E11" w14:textId="77777777" w:rsidR="00B97DA3" w:rsidRDefault="00B97DA3" w:rsidP="00B97DA3">
      <w:pPr>
        <w:rPr>
          <w:rFonts w:eastAsia="Courier New"/>
          <w:lang w:val="en-US"/>
        </w:rPr>
      </w:pPr>
      <w:r w:rsidRPr="00C40F30">
        <w:rPr>
          <w:rFonts w:eastAsia="Courier New"/>
          <w:lang w:val="en-US"/>
        </w:rPr>
        <w:t xml:space="preserve">Example </w:t>
      </w:r>
      <w:r>
        <w:rPr>
          <w:rFonts w:eastAsia="Courier New"/>
          <w:lang w:val="en-US"/>
        </w:rPr>
        <w:t>5</w:t>
      </w:r>
      <w:r w:rsidRPr="00C40F30">
        <w:rPr>
          <w:rFonts w:eastAsia="Courier New"/>
          <w:lang w:val="en-US"/>
        </w:rPr>
        <w:t>:</w:t>
      </w:r>
      <w:r>
        <w:rPr>
          <w:rFonts w:eastAsia="Courier New"/>
          <w:lang w:val="en-US"/>
        </w:rPr>
        <w:t xml:space="preserve"> Request 2 tag counts in one request</w:t>
      </w:r>
    </w:p>
    <w:p w14:paraId="47BDBCEA" w14:textId="4B46E647"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ratType</w:t>
      </w:r>
    </w:p>
    <w:p w14:paraId="55053592" w14:textId="48286980"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qosFlows</w:t>
      </w:r>
    </w:p>
    <w:p w14:paraId="43E516B4"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46A4CA1D" w14:textId="77777777" w:rsidR="00B97DA3" w:rsidRPr="00F45E25" w:rsidRDefault="00B97DA3" w:rsidP="00B97DA3">
      <w:pPr>
        <w:pStyle w:val="PL"/>
      </w:pPr>
      <w:r w:rsidRPr="00F45E25">
        <w:t>{</w:t>
      </w:r>
    </w:p>
    <w:p w14:paraId="3AEA8264" w14:textId="77777777" w:rsidR="00B97DA3" w:rsidRPr="00F45E25" w:rsidRDefault="00B97DA3" w:rsidP="00B97DA3">
      <w:pPr>
        <w:pStyle w:val="PL"/>
      </w:pPr>
      <w:r w:rsidRPr="00F45E25">
        <w:tab/>
        <w:t>"</w:t>
      </w:r>
      <w:r>
        <w:t>advancedTagCount</w:t>
      </w:r>
      <w:r w:rsidRPr="00F45E25">
        <w:t>1":</w:t>
      </w:r>
    </w:p>
    <w:p w14:paraId="51991796" w14:textId="77777777" w:rsidR="00B97DA3" w:rsidRPr="00F45E25" w:rsidRDefault="00B97DA3" w:rsidP="00B97DA3">
      <w:pPr>
        <w:pStyle w:val="PL"/>
      </w:pPr>
      <w:r w:rsidRPr="00F45E25">
        <w:tab/>
        <w:t>{</w:t>
      </w:r>
    </w:p>
    <w:p w14:paraId="792AA67D" w14:textId="77777777" w:rsidR="00B97DA3" w:rsidRPr="00F45E25" w:rsidRDefault="00B97DA3" w:rsidP="00B97DA3">
      <w:pPr>
        <w:pStyle w:val="PL"/>
      </w:pPr>
      <w:r w:rsidRPr="00F45E25">
        <w:tab/>
      </w:r>
      <w:r w:rsidRPr="00F45E25">
        <w:tab/>
        <w:t xml:space="preserve">"tag" : "ratType", </w:t>
      </w:r>
    </w:p>
    <w:p w14:paraId="7441F0CF" w14:textId="77777777" w:rsidR="00B97DA3" w:rsidRPr="00F45E25" w:rsidRDefault="00B97DA3" w:rsidP="00B97DA3">
      <w:pPr>
        <w:pStyle w:val="PL"/>
      </w:pPr>
      <w:r w:rsidRPr="00F45E25">
        <w:tab/>
      </w:r>
      <w:r w:rsidRPr="00F45E25">
        <w:tab/>
      </w:r>
      <w:r w:rsidRPr="00D70DD1">
        <w:t>"</w:t>
      </w:r>
      <w:r>
        <w:t>c</w:t>
      </w:r>
      <w:r w:rsidRPr="00F45E25">
        <w:t>ountType</w:t>
      </w:r>
      <w:r w:rsidRPr="00D70DD1">
        <w:t>"</w:t>
      </w:r>
      <w:r w:rsidRPr="00F45E25">
        <w:t xml:space="preserve"> : </w:t>
      </w:r>
      <w:r w:rsidRPr="00D70DD1">
        <w:t>"</w:t>
      </w:r>
      <w:r w:rsidRPr="00F45E25">
        <w:t>AGGREGATE_COUNT</w:t>
      </w:r>
      <w:r w:rsidRPr="00D70DD1">
        <w:t>"</w:t>
      </w:r>
      <w:r w:rsidRPr="00F45E25">
        <w:t xml:space="preserve">, </w:t>
      </w:r>
    </w:p>
    <w:p w14:paraId="20C02884" w14:textId="77777777" w:rsidR="00B97DA3" w:rsidRPr="00F45E25" w:rsidRDefault="00B97DA3" w:rsidP="00B97DA3">
      <w:pPr>
        <w:pStyle w:val="PL"/>
      </w:pPr>
      <w:r w:rsidRPr="00F45E25">
        <w:tab/>
      </w:r>
      <w:r w:rsidRPr="00F45E25">
        <w:tab/>
        <w:t xml:space="preserve">"filter" : </w:t>
      </w:r>
      <w:r>
        <w:t>null</w:t>
      </w:r>
    </w:p>
    <w:p w14:paraId="06DF186A" w14:textId="77777777" w:rsidR="00B97DA3" w:rsidRPr="00F45E25" w:rsidRDefault="00B97DA3" w:rsidP="00B97DA3">
      <w:pPr>
        <w:pStyle w:val="PL"/>
      </w:pPr>
      <w:r w:rsidRPr="00F45E25">
        <w:tab/>
        <w:t>},</w:t>
      </w:r>
    </w:p>
    <w:p w14:paraId="37B8406C" w14:textId="77777777" w:rsidR="00B97DA3" w:rsidRPr="00F45E25" w:rsidRDefault="00B97DA3" w:rsidP="00B97DA3">
      <w:pPr>
        <w:pStyle w:val="PL"/>
      </w:pPr>
      <w:r w:rsidRPr="00F45E25">
        <w:tab/>
        <w:t>"</w:t>
      </w:r>
      <w:r>
        <w:t>advancedTagCount</w:t>
      </w:r>
      <w:r w:rsidRPr="00F45E25">
        <w:t>2":</w:t>
      </w:r>
    </w:p>
    <w:p w14:paraId="328C45A1" w14:textId="77777777" w:rsidR="00B97DA3" w:rsidRPr="00F45E25" w:rsidRDefault="00B97DA3" w:rsidP="00B97DA3">
      <w:pPr>
        <w:pStyle w:val="PL"/>
      </w:pPr>
      <w:r w:rsidRPr="00F45E25">
        <w:tab/>
        <w:t>{</w:t>
      </w:r>
    </w:p>
    <w:p w14:paraId="4A57F586" w14:textId="77777777" w:rsidR="00B97DA3" w:rsidRPr="00F45E25" w:rsidRDefault="00B97DA3" w:rsidP="00B97DA3">
      <w:pPr>
        <w:pStyle w:val="PL"/>
      </w:pPr>
      <w:r w:rsidRPr="00F45E25">
        <w:tab/>
      </w:r>
      <w:r w:rsidRPr="00F45E25">
        <w:tab/>
        <w:t xml:space="preserve">"tag" : "qosFlows", </w:t>
      </w:r>
    </w:p>
    <w:p w14:paraId="2B72ECD3" w14:textId="77777777" w:rsidR="00B97DA3" w:rsidRPr="00F45E25" w:rsidRDefault="00B97DA3" w:rsidP="00B97DA3">
      <w:pPr>
        <w:pStyle w:val="PL"/>
      </w:pPr>
      <w:r w:rsidRPr="00F45E25">
        <w:tab/>
      </w:r>
      <w:r w:rsidRPr="00F45E25">
        <w:tab/>
        <w:t xml:space="preserve">"countType" : "AGGREGATE_COUNT", </w:t>
      </w:r>
    </w:p>
    <w:p w14:paraId="72F417A4" w14:textId="77777777" w:rsidR="00B97DA3" w:rsidRPr="00F45E25" w:rsidRDefault="00B97DA3" w:rsidP="00B97DA3">
      <w:pPr>
        <w:pStyle w:val="PL"/>
      </w:pPr>
      <w:r w:rsidRPr="00F45E25">
        <w:tab/>
      </w:r>
      <w:r w:rsidRPr="00F45E25">
        <w:tab/>
        <w:t xml:space="preserve">"filter" : </w:t>
      </w:r>
      <w:r>
        <w:t>null</w:t>
      </w:r>
    </w:p>
    <w:p w14:paraId="193BE93D" w14:textId="77777777" w:rsidR="00B97DA3" w:rsidRPr="00F45E25" w:rsidRDefault="00B97DA3" w:rsidP="00B97DA3">
      <w:pPr>
        <w:pStyle w:val="PL"/>
      </w:pPr>
      <w:r w:rsidRPr="00F45E25">
        <w:tab/>
        <w:t>}</w:t>
      </w:r>
    </w:p>
    <w:p w14:paraId="2A6F89FA" w14:textId="77777777" w:rsidR="00B97DA3" w:rsidRPr="00F45E25" w:rsidRDefault="00B97DA3" w:rsidP="00B97DA3">
      <w:pPr>
        <w:pStyle w:val="PL"/>
      </w:pPr>
      <w:r w:rsidRPr="00F45E25">
        <w:t>}</w:t>
      </w:r>
    </w:p>
    <w:p w14:paraId="140CF3DF" w14:textId="77777777" w:rsidR="00B97DA3" w:rsidRPr="00C40F30" w:rsidRDefault="00B97DA3" w:rsidP="00B97DA3">
      <w:pPr>
        <w:pStyle w:val="PL"/>
        <w:rPr>
          <w:rFonts w:eastAsia="Courier New" w:cs="Courier New"/>
          <w:szCs w:val="16"/>
          <w:lang w:val="en-US"/>
        </w:rPr>
      </w:pPr>
    </w:p>
    <w:p w14:paraId="4FF46064" w14:textId="77777777" w:rsidR="00B97DA3" w:rsidRPr="00B304F3" w:rsidRDefault="00B97DA3" w:rsidP="00B97DA3">
      <w:pPr>
        <w:rPr>
          <w:rFonts w:eastAsia="Courier New"/>
          <w:lang w:val="en-US"/>
        </w:rPr>
      </w:pPr>
      <w:r w:rsidRPr="00B304F3">
        <w:rPr>
          <w:rFonts w:eastAsia="Courier New"/>
          <w:lang w:val="en-US"/>
        </w:rPr>
        <w:t>Output:</w:t>
      </w:r>
    </w:p>
    <w:p w14:paraId="6D22C6E0" w14:textId="77777777" w:rsidR="00B97DA3" w:rsidRPr="00F45E25" w:rsidRDefault="00B97DA3" w:rsidP="00B97DA3">
      <w:pPr>
        <w:pStyle w:val="PL"/>
        <w:rPr>
          <w:rFonts w:eastAsia="Courier New"/>
        </w:rPr>
      </w:pPr>
      <w:r w:rsidRPr="00F45E25">
        <w:rPr>
          <w:rFonts w:eastAsia="Courier New"/>
        </w:rPr>
        <w:t xml:space="preserve">{ </w:t>
      </w:r>
      <w:r w:rsidRPr="00F45E25">
        <w:t>"</w:t>
      </w:r>
      <w:r>
        <w:rPr>
          <w:rFonts w:eastAsia="Courier New"/>
        </w:rPr>
        <w:t>advancedTagCount</w:t>
      </w:r>
      <w:r w:rsidRPr="00F45E25">
        <w:rPr>
          <w:rFonts w:eastAsia="Courier New"/>
        </w:rPr>
        <w:t>1</w:t>
      </w:r>
      <w:r w:rsidRPr="00F45E25">
        <w:t>"</w:t>
      </w:r>
      <w:r w:rsidRPr="00F45E25">
        <w:rPr>
          <w:rFonts w:eastAsia="Courier New"/>
        </w:rPr>
        <w:t>: {</w:t>
      </w:r>
      <w:r w:rsidRPr="00F45E25">
        <w:t>"</w:t>
      </w:r>
      <w:r w:rsidRPr="00F45E25">
        <w:rPr>
          <w:rFonts w:eastAsia="Courier New"/>
        </w:rPr>
        <w:t>NR</w:t>
      </w:r>
      <w:r w:rsidRPr="00F45E25">
        <w:t>"</w:t>
      </w:r>
      <w:r w:rsidRPr="00F45E25">
        <w:rPr>
          <w:rFonts w:eastAsia="Courier New"/>
        </w:rPr>
        <w:t xml:space="preserve">: 3, </w:t>
      </w:r>
      <w:r w:rsidRPr="00F45E25">
        <w:t>"</w:t>
      </w:r>
      <w:r w:rsidRPr="00F45E25">
        <w:rPr>
          <w:rFonts w:eastAsia="Courier New"/>
        </w:rPr>
        <w:t>WLAN</w:t>
      </w:r>
      <w:r w:rsidRPr="00F45E25">
        <w:t>"</w:t>
      </w:r>
      <w:r w:rsidRPr="00F45E25">
        <w:rPr>
          <w:rFonts w:eastAsia="Courier New"/>
        </w:rPr>
        <w:t xml:space="preserve">:1}, </w:t>
      </w:r>
      <w:r w:rsidRPr="00F45E25">
        <w:t>"</w:t>
      </w:r>
      <w:r>
        <w:rPr>
          <w:rFonts w:eastAsia="Courier New"/>
        </w:rPr>
        <w:t>advancedTagCount</w:t>
      </w:r>
      <w:r w:rsidRPr="00F45E25">
        <w:rPr>
          <w:rFonts w:eastAsia="Courier New"/>
        </w:rPr>
        <w:t>2</w:t>
      </w:r>
      <w:r w:rsidRPr="00F45E25">
        <w:t>"</w:t>
      </w:r>
      <w:r w:rsidRPr="00F45E25">
        <w:rPr>
          <w:rFonts w:eastAsia="Courier New"/>
        </w:rPr>
        <w:t xml:space="preserve">: {[ </w:t>
      </w:r>
      <w:r w:rsidRPr="00F45E25">
        <w:t>"</w:t>
      </w:r>
      <w:r w:rsidRPr="00F45E25">
        <w:rPr>
          <w:rFonts w:eastAsia="Courier New"/>
        </w:rPr>
        <w:t>qf1</w:t>
      </w:r>
      <w:r w:rsidRPr="00F45E25">
        <w:t>"</w:t>
      </w:r>
      <w:r w:rsidRPr="00F45E25">
        <w:rPr>
          <w:rFonts w:eastAsia="Courier New"/>
        </w:rPr>
        <w:t xml:space="preserve">:  4, </w:t>
      </w:r>
      <w:r w:rsidRPr="00F45E25">
        <w:t>"</w:t>
      </w:r>
      <w:r w:rsidRPr="00F45E25">
        <w:rPr>
          <w:rFonts w:eastAsia="Courier New"/>
        </w:rPr>
        <w:t>qf2</w:t>
      </w:r>
      <w:r w:rsidRPr="00F45E25">
        <w:t>"</w:t>
      </w:r>
      <w:r w:rsidRPr="00F45E25">
        <w:rPr>
          <w:rFonts w:eastAsia="Courier New"/>
        </w:rPr>
        <w:t xml:space="preserve">:2, </w:t>
      </w:r>
      <w:r w:rsidRPr="00F45E25">
        <w:t>"</w:t>
      </w:r>
      <w:r w:rsidRPr="00F45E25">
        <w:rPr>
          <w:rFonts w:eastAsia="Courier New"/>
        </w:rPr>
        <w:t>qf3</w:t>
      </w:r>
      <w:r w:rsidRPr="00F45E25">
        <w:t>"</w:t>
      </w:r>
      <w:r w:rsidRPr="00F45E25">
        <w:rPr>
          <w:rFonts w:eastAsia="Courier New"/>
        </w:rPr>
        <w:t xml:space="preserve">:1, </w:t>
      </w:r>
      <w:r w:rsidRPr="00F45E25">
        <w:t>"</w:t>
      </w:r>
      <w:r w:rsidRPr="00F45E25">
        <w:rPr>
          <w:rFonts w:eastAsia="Courier New"/>
        </w:rPr>
        <w:t>qf4</w:t>
      </w:r>
      <w:r w:rsidRPr="00F45E25">
        <w:t>"</w:t>
      </w:r>
      <w:r w:rsidRPr="00F45E25">
        <w:rPr>
          <w:rFonts w:eastAsia="Courier New"/>
        </w:rPr>
        <w:t>:1 ] }}</w:t>
      </w:r>
    </w:p>
    <w:p w14:paraId="6A346473" w14:textId="77777777" w:rsidR="00B97DA3" w:rsidRPr="00C21FCC" w:rsidRDefault="00B97DA3" w:rsidP="00B97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sz w:val="16"/>
          <w:lang w:val="en-US"/>
        </w:rPr>
      </w:pPr>
    </w:p>
    <w:p w14:paraId="76FE9153" w14:textId="77777777" w:rsidR="00B97DA3" w:rsidRPr="00C40F30" w:rsidRDefault="00B97DA3" w:rsidP="00B97DA3">
      <w:pPr>
        <w:rPr>
          <w:rFonts w:eastAsia="Courier New"/>
          <w:lang w:val="en-US"/>
        </w:rPr>
      </w:pPr>
      <w:r w:rsidRPr="00C40F30">
        <w:rPr>
          <w:rFonts w:eastAsia="Courier New"/>
          <w:lang w:val="en-US"/>
        </w:rPr>
        <w:t xml:space="preserve">Example </w:t>
      </w:r>
      <w:r>
        <w:rPr>
          <w:rFonts w:eastAsia="Courier New"/>
          <w:lang w:val="en-US"/>
        </w:rPr>
        <w:t>6</w:t>
      </w:r>
      <w:r w:rsidRPr="00C40F30">
        <w:rPr>
          <w:rFonts w:eastAsia="Courier New"/>
          <w:lang w:val="en-US"/>
        </w:rPr>
        <w:t>:</w:t>
      </w:r>
      <w:r>
        <w:rPr>
          <w:rFonts w:eastAsia="Courier New"/>
          <w:lang w:val="en-US"/>
        </w:rPr>
        <w:t xml:space="preserve"> Total count of number of records with tag=</w:t>
      </w:r>
      <w:r w:rsidRPr="00F45E25">
        <w:t>"</w:t>
      </w:r>
      <w:r>
        <w:rPr>
          <w:rFonts w:eastAsia="Courier New"/>
          <w:lang w:val="en-US"/>
        </w:rPr>
        <w:t>supi</w:t>
      </w:r>
      <w:r w:rsidRPr="00F45E25">
        <w:t>"</w:t>
      </w:r>
    </w:p>
    <w:p w14:paraId="1F1A1F88" w14:textId="77777777" w:rsidR="00B97DA3" w:rsidRPr="00C40F30" w:rsidRDefault="00B97DA3" w:rsidP="00B97DA3">
      <w:pPr>
        <w:rPr>
          <w:rFonts w:eastAsia="Courier New"/>
          <w:lang w:val="en-US"/>
        </w:rPr>
      </w:pPr>
    </w:p>
    <w:p w14:paraId="483859FB"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34E0C727" w14:textId="77777777" w:rsidR="00B97DA3" w:rsidRPr="00F743AB" w:rsidRDefault="00B97DA3" w:rsidP="00B97DA3">
      <w:pPr>
        <w:pStyle w:val="PL"/>
      </w:pPr>
      <w:r w:rsidRPr="00F743AB">
        <w:lastRenderedPageBreak/>
        <w:t>{</w:t>
      </w:r>
    </w:p>
    <w:p w14:paraId="2E44FC42" w14:textId="77777777" w:rsidR="00B97DA3" w:rsidRPr="00F743AB" w:rsidRDefault="00B97DA3" w:rsidP="00B97DA3">
      <w:pPr>
        <w:pStyle w:val="PL"/>
      </w:pPr>
      <w:r w:rsidRPr="00F743AB">
        <w:tab/>
        <w:t>"</w:t>
      </w:r>
      <w:r>
        <w:t>advancedTagCount</w:t>
      </w:r>
      <w:r w:rsidRPr="00F743AB">
        <w:t>1":</w:t>
      </w:r>
    </w:p>
    <w:p w14:paraId="278E48B2" w14:textId="77777777" w:rsidR="00B97DA3" w:rsidRPr="00F743AB" w:rsidRDefault="00B97DA3" w:rsidP="00B97DA3">
      <w:pPr>
        <w:pStyle w:val="PL"/>
      </w:pPr>
      <w:r w:rsidRPr="00F743AB">
        <w:tab/>
        <w:t>{</w:t>
      </w:r>
    </w:p>
    <w:p w14:paraId="18878A8A" w14:textId="77777777" w:rsidR="00B97DA3" w:rsidRPr="00F743AB" w:rsidRDefault="00B97DA3" w:rsidP="00B97DA3">
      <w:pPr>
        <w:pStyle w:val="PL"/>
      </w:pPr>
      <w:r w:rsidRPr="00F743AB">
        <w:tab/>
      </w:r>
      <w:r w:rsidRPr="00F743AB">
        <w:tab/>
        <w:t xml:space="preserve">"tag" : "supi", </w:t>
      </w:r>
    </w:p>
    <w:p w14:paraId="22DA9A9D" w14:textId="77777777" w:rsidR="00B97DA3" w:rsidRPr="00F743AB" w:rsidRDefault="00B97DA3" w:rsidP="00B97DA3">
      <w:pPr>
        <w:pStyle w:val="PL"/>
      </w:pPr>
      <w:r w:rsidRPr="00F743AB">
        <w:tab/>
      </w:r>
      <w:r w:rsidRPr="00F743AB">
        <w:tab/>
      </w:r>
      <w:r w:rsidRPr="00F45E25">
        <w:t>"</w:t>
      </w:r>
      <w:r w:rsidRPr="00F743AB">
        <w:t>countType</w:t>
      </w:r>
      <w:r w:rsidRPr="00F45E25">
        <w:t>"</w:t>
      </w:r>
      <w:r w:rsidRPr="00F743AB">
        <w:t xml:space="preserve"> : </w:t>
      </w:r>
      <w:r w:rsidRPr="00F45E25">
        <w:t>"</w:t>
      </w:r>
      <w:r>
        <w:t>TOTAL_COUNT</w:t>
      </w:r>
      <w:r w:rsidRPr="00F45E25">
        <w:t>"</w:t>
      </w:r>
      <w:r w:rsidRPr="00F743AB">
        <w:t xml:space="preserve">, </w:t>
      </w:r>
    </w:p>
    <w:p w14:paraId="376A41A4" w14:textId="77777777" w:rsidR="00B97DA3" w:rsidRPr="00F743AB" w:rsidRDefault="00B97DA3" w:rsidP="00B97DA3">
      <w:pPr>
        <w:pStyle w:val="PL"/>
      </w:pPr>
      <w:r w:rsidRPr="00F743AB">
        <w:tab/>
      </w:r>
      <w:r w:rsidRPr="00F743AB">
        <w:tab/>
        <w:t xml:space="preserve">"filter" : </w:t>
      </w:r>
      <w:r>
        <w:t>null</w:t>
      </w:r>
    </w:p>
    <w:p w14:paraId="02650ACC" w14:textId="77777777" w:rsidR="00B97DA3" w:rsidRPr="00F743AB" w:rsidRDefault="00B97DA3" w:rsidP="00B97DA3">
      <w:pPr>
        <w:pStyle w:val="PL"/>
      </w:pPr>
      <w:r w:rsidRPr="00F743AB">
        <w:tab/>
        <w:t>}</w:t>
      </w:r>
    </w:p>
    <w:p w14:paraId="795BDBE5" w14:textId="77777777" w:rsidR="00B97DA3" w:rsidRPr="00F743AB" w:rsidRDefault="00B97DA3" w:rsidP="00B97DA3">
      <w:pPr>
        <w:pStyle w:val="PL"/>
      </w:pPr>
      <w:r w:rsidRPr="00F743AB">
        <w:t>}</w:t>
      </w:r>
    </w:p>
    <w:p w14:paraId="540FCB57" w14:textId="77777777" w:rsidR="00B97DA3" w:rsidRPr="00C40F30" w:rsidRDefault="00B97DA3" w:rsidP="00B97DA3">
      <w:pPr>
        <w:pStyle w:val="PL"/>
        <w:rPr>
          <w:rFonts w:eastAsia="Courier New" w:cs="Courier New"/>
          <w:szCs w:val="16"/>
          <w:lang w:val="en-US"/>
        </w:rPr>
      </w:pPr>
    </w:p>
    <w:p w14:paraId="7CF8AFC7" w14:textId="77777777" w:rsidR="00B97DA3" w:rsidRPr="00B304F3" w:rsidRDefault="00B97DA3" w:rsidP="00B97DA3">
      <w:pPr>
        <w:rPr>
          <w:rFonts w:eastAsia="Courier New"/>
          <w:lang w:val="en-US"/>
        </w:rPr>
      </w:pPr>
      <w:r w:rsidRPr="00B304F3">
        <w:rPr>
          <w:rFonts w:eastAsia="Courier New"/>
          <w:lang w:val="en-US"/>
        </w:rPr>
        <w:t>Output:</w:t>
      </w:r>
    </w:p>
    <w:p w14:paraId="6B7C6A10" w14:textId="77777777" w:rsidR="00B97DA3" w:rsidRDefault="00B97DA3" w:rsidP="00B97DA3">
      <w:pPr>
        <w:pStyle w:val="PL"/>
      </w:pPr>
      <w:r w:rsidRPr="00C40F30">
        <w:rPr>
          <w:rFonts w:eastAsia="Courier New"/>
          <w:lang w:val="en-US"/>
        </w:rPr>
        <w:t>{</w:t>
      </w:r>
      <w:r w:rsidRPr="00F45E25">
        <w:t>"</w:t>
      </w:r>
      <w:r>
        <w:rPr>
          <w:rFonts w:eastAsia="Courier New"/>
          <w:lang w:val="en-US"/>
        </w:rPr>
        <w:t>advancedTagCount1</w:t>
      </w:r>
      <w:r w:rsidRPr="00F45E25">
        <w:t>"</w:t>
      </w:r>
      <w:r>
        <w:rPr>
          <w:rFonts w:eastAsia="Courier New"/>
          <w:lang w:val="en-US"/>
        </w:rPr>
        <w:t>: {</w:t>
      </w:r>
      <w:r w:rsidRPr="00F45E25">
        <w:t>"</w:t>
      </w:r>
      <w:r w:rsidRPr="00C40F30">
        <w:rPr>
          <w:rFonts w:eastAsia="Courier New"/>
          <w:lang w:val="en-US"/>
        </w:rPr>
        <w:t>supi</w:t>
      </w:r>
      <w:r w:rsidRPr="00F45E25">
        <w:t>"</w:t>
      </w:r>
      <w:r w:rsidRPr="00C40F30">
        <w:rPr>
          <w:rFonts w:eastAsia="Courier New"/>
          <w:lang w:val="en-US"/>
        </w:rPr>
        <w:t xml:space="preserve"> : </w:t>
      </w:r>
      <w:r>
        <w:rPr>
          <w:rFonts w:eastAsia="Courier New"/>
          <w:lang w:val="en-US"/>
        </w:rPr>
        <w:t>4</w:t>
      </w:r>
      <w:r w:rsidRPr="00C40F30">
        <w:rPr>
          <w:rFonts w:eastAsia="Courier New"/>
          <w:lang w:val="en-US"/>
        </w:rPr>
        <w:t>}</w:t>
      </w:r>
      <w:r>
        <w:rPr>
          <w:rFonts w:eastAsia="Courier New"/>
          <w:lang w:val="en-US"/>
        </w:rPr>
        <w:t>}</w:t>
      </w:r>
    </w:p>
    <w:p w14:paraId="42BAF50E" w14:textId="77777777" w:rsidR="00E134FC" w:rsidRPr="00616F0C" w:rsidRDefault="00E134FC" w:rsidP="00E134FC">
      <w:pPr>
        <w:pStyle w:val="Heading8"/>
      </w:pPr>
      <w:bookmarkStart w:id="5977" w:name="_Toc130844843"/>
      <w:bookmarkStart w:id="5978" w:name="_Toc138412365"/>
      <w:bookmarkStart w:id="5979" w:name="_Toc145957153"/>
      <w:bookmarkStart w:id="5980" w:name="_Toc153890850"/>
      <w:bookmarkStart w:id="5981" w:name="_Toc161835151"/>
      <w:r w:rsidRPr="00616F0C">
        <w:t>Annex C (informative):</w:t>
      </w:r>
      <w:r w:rsidRPr="00616F0C">
        <w:br/>
        <w:t>HTTP Multipart Examples</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7"/>
      <w:bookmarkEnd w:id="5978"/>
      <w:bookmarkEnd w:id="5979"/>
      <w:bookmarkEnd w:id="5980"/>
      <w:bookmarkEnd w:id="5981"/>
    </w:p>
    <w:p w14:paraId="1957F487" w14:textId="77777777" w:rsidR="00E134FC" w:rsidRPr="00616F0C" w:rsidRDefault="00E134FC" w:rsidP="0029216D">
      <w:pPr>
        <w:pStyle w:val="Heading1"/>
        <w:rPr>
          <w:lang w:val="en-US"/>
        </w:rPr>
      </w:pPr>
      <w:bookmarkStart w:id="5982" w:name="_Toc25074014"/>
      <w:bookmarkStart w:id="5983" w:name="_Toc27584654"/>
      <w:bookmarkStart w:id="5984" w:name="_Toc34227124"/>
      <w:bookmarkStart w:id="5985" w:name="_Toc34749839"/>
      <w:bookmarkStart w:id="5986" w:name="_Toc34750399"/>
      <w:bookmarkStart w:id="5987" w:name="_Toc34750589"/>
      <w:bookmarkStart w:id="5988" w:name="_Toc35940995"/>
      <w:bookmarkStart w:id="5989" w:name="_Toc35937428"/>
      <w:bookmarkStart w:id="5990" w:name="_Toc36463822"/>
      <w:bookmarkStart w:id="5991" w:name="_Toc43131778"/>
      <w:bookmarkStart w:id="5992" w:name="_Toc45032613"/>
      <w:bookmarkStart w:id="5993" w:name="_Toc49782307"/>
      <w:bookmarkStart w:id="5994" w:name="_Toc51873743"/>
      <w:bookmarkStart w:id="5995" w:name="_Toc57209239"/>
      <w:bookmarkStart w:id="5996" w:name="_Toc58588582"/>
      <w:bookmarkStart w:id="5997" w:name="_Toc66114991"/>
      <w:bookmarkStart w:id="5998" w:name="_Toc67686502"/>
      <w:bookmarkStart w:id="5999" w:name="_Toc74994791"/>
      <w:bookmarkStart w:id="6000" w:name="_Toc85468048"/>
      <w:bookmarkStart w:id="6001" w:name="_Toc89181536"/>
      <w:bookmarkStart w:id="6002" w:name="_Toc89183096"/>
      <w:bookmarkStart w:id="6003" w:name="_Toc90651398"/>
      <w:bookmarkStart w:id="6004" w:name="_Toc96933548"/>
      <w:bookmarkStart w:id="6005" w:name="_Toc98507386"/>
      <w:bookmarkStart w:id="6006" w:name="_Toc98507839"/>
      <w:bookmarkStart w:id="6007" w:name="_Toc106640842"/>
      <w:bookmarkStart w:id="6008" w:name="_Toc122098716"/>
      <w:bookmarkStart w:id="6009" w:name="_Toc130844844"/>
      <w:bookmarkStart w:id="6010" w:name="_Toc138412366"/>
      <w:bookmarkStart w:id="6011" w:name="_Toc145957154"/>
      <w:bookmarkStart w:id="6012" w:name="_Toc153890851"/>
      <w:bookmarkStart w:id="6013" w:name="_Toc161835152"/>
      <w:r w:rsidRPr="00616F0C">
        <w:rPr>
          <w:lang w:val="en-US"/>
        </w:rPr>
        <w:t>C.1</w:t>
      </w:r>
      <w:r w:rsidRPr="00616F0C">
        <w:rPr>
          <w:lang w:val="en-US"/>
        </w:rPr>
        <w:tab/>
        <w:t>General</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6014" w:name="_Toc34227125"/>
      <w:bookmarkStart w:id="6015" w:name="_Toc34749840"/>
      <w:bookmarkStart w:id="6016" w:name="_Toc34750400"/>
      <w:bookmarkStart w:id="6017" w:name="_Toc34750590"/>
      <w:bookmarkStart w:id="6018" w:name="_Toc35940996"/>
      <w:bookmarkStart w:id="6019" w:name="_Toc35937429"/>
      <w:bookmarkStart w:id="6020" w:name="_Toc36463823"/>
      <w:bookmarkStart w:id="6021" w:name="_Toc43131779"/>
      <w:bookmarkStart w:id="6022" w:name="_Toc45032614"/>
      <w:bookmarkStart w:id="6023" w:name="_Toc49782308"/>
      <w:bookmarkStart w:id="6024" w:name="_Toc51873744"/>
      <w:bookmarkStart w:id="6025" w:name="_Toc57209240"/>
      <w:bookmarkStart w:id="6026" w:name="_Toc58588583"/>
      <w:bookmarkStart w:id="6027" w:name="_Toc66114992"/>
      <w:bookmarkStart w:id="6028" w:name="_Toc67686503"/>
      <w:bookmarkStart w:id="6029" w:name="_Toc74994792"/>
      <w:bookmarkStart w:id="6030" w:name="_Toc85468049"/>
      <w:bookmarkStart w:id="6031" w:name="_Toc89181537"/>
      <w:bookmarkStart w:id="6032" w:name="_Toc89183097"/>
      <w:bookmarkStart w:id="6033" w:name="_Toc90651399"/>
      <w:bookmarkStart w:id="6034" w:name="_Toc96933549"/>
      <w:bookmarkStart w:id="6035" w:name="_Toc98507387"/>
      <w:bookmarkStart w:id="6036" w:name="_Toc98507840"/>
      <w:bookmarkStart w:id="6037" w:name="_Toc106640843"/>
      <w:bookmarkStart w:id="6038" w:name="_Toc122098717"/>
      <w:bookmarkStart w:id="6039" w:name="_Toc130844845"/>
      <w:bookmarkStart w:id="6040" w:name="_Toc138412367"/>
      <w:bookmarkStart w:id="6041" w:name="_Toc145957155"/>
      <w:bookmarkStart w:id="6042" w:name="_Toc153890852"/>
      <w:bookmarkStart w:id="6043" w:name="_Toc161835153"/>
      <w:r w:rsidRPr="00616F0C">
        <w:rPr>
          <w:lang w:val="en-US"/>
        </w:rPr>
        <w:t>C.2</w:t>
      </w:r>
      <w:r w:rsidRPr="00616F0C">
        <w:rPr>
          <w:lang w:val="en-US"/>
        </w:rPr>
        <w:tab/>
        <w:t>Example HTTP multipart Record</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6044" w:name="_Toc34227126"/>
      <w:bookmarkStart w:id="6045" w:name="_Toc34749841"/>
      <w:bookmarkStart w:id="6046" w:name="_Toc34750401"/>
      <w:bookmarkStart w:id="6047" w:name="_Toc34750591"/>
      <w:bookmarkStart w:id="6048" w:name="_Toc35940997"/>
      <w:bookmarkStart w:id="6049" w:name="_Toc35937430"/>
      <w:bookmarkStart w:id="6050" w:name="_Toc36463824"/>
      <w:bookmarkStart w:id="6051" w:name="_Toc43131780"/>
      <w:bookmarkStart w:id="6052" w:name="_Toc45032615"/>
      <w:bookmarkStart w:id="6053" w:name="_Toc49782309"/>
      <w:bookmarkStart w:id="6054" w:name="_Toc51873745"/>
      <w:bookmarkStart w:id="6055" w:name="_Toc57209241"/>
      <w:bookmarkStart w:id="6056" w:name="_Toc58588584"/>
      <w:bookmarkStart w:id="6057" w:name="_Toc66114993"/>
      <w:bookmarkStart w:id="6058" w:name="_Toc67686504"/>
      <w:bookmarkStart w:id="6059" w:name="_Toc74994793"/>
      <w:bookmarkStart w:id="6060" w:name="_Toc85468050"/>
      <w:bookmarkStart w:id="6061" w:name="_Toc89181538"/>
      <w:bookmarkStart w:id="6062" w:name="_Toc89183098"/>
      <w:bookmarkStart w:id="6063" w:name="_Toc90651400"/>
      <w:bookmarkStart w:id="6064" w:name="_Toc96933550"/>
      <w:bookmarkStart w:id="6065" w:name="_Toc98507388"/>
      <w:bookmarkStart w:id="6066" w:name="_Toc98507841"/>
      <w:bookmarkStart w:id="6067" w:name="_Toc106640844"/>
      <w:bookmarkStart w:id="6068" w:name="_Toc122098718"/>
      <w:bookmarkStart w:id="6069" w:name="_Toc130844846"/>
      <w:bookmarkStart w:id="6070" w:name="_Toc138412368"/>
      <w:bookmarkStart w:id="6071" w:name="_Toc145957156"/>
      <w:bookmarkStart w:id="6072" w:name="_Toc153890853"/>
      <w:bookmarkStart w:id="6073" w:name="_Toc161835154"/>
      <w:r w:rsidRPr="00616F0C">
        <w:rPr>
          <w:lang w:val="en-US"/>
        </w:rPr>
        <w:t>C.3</w:t>
      </w:r>
      <w:r w:rsidRPr="00616F0C">
        <w:rPr>
          <w:lang w:val="en-US"/>
        </w:rPr>
        <w:tab/>
        <w:t>Example HTTP multipart BlockCollection</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6074" w:name="_Toc43131781"/>
      <w:bookmarkStart w:id="6075" w:name="_Toc45032616"/>
      <w:bookmarkStart w:id="6076" w:name="_Toc49782310"/>
      <w:bookmarkStart w:id="6077" w:name="_Toc51873746"/>
      <w:bookmarkStart w:id="6078" w:name="_Toc57209242"/>
      <w:bookmarkStart w:id="6079" w:name="_Toc58588585"/>
      <w:bookmarkStart w:id="6080" w:name="_Toc66114994"/>
      <w:bookmarkStart w:id="6081" w:name="_Toc67686505"/>
      <w:bookmarkStart w:id="6082" w:name="_Toc74994794"/>
      <w:bookmarkStart w:id="6083" w:name="_Toc85468051"/>
      <w:bookmarkStart w:id="6084" w:name="_Toc89181539"/>
      <w:bookmarkStart w:id="6085" w:name="_Toc89183099"/>
      <w:bookmarkStart w:id="6086" w:name="_Toc90651401"/>
      <w:bookmarkStart w:id="6087" w:name="_Toc96933551"/>
      <w:bookmarkStart w:id="6088" w:name="_Toc98507389"/>
      <w:bookmarkStart w:id="6089" w:name="_Toc98507842"/>
      <w:bookmarkStart w:id="6090" w:name="_Toc106640845"/>
      <w:bookmarkStart w:id="6091" w:name="_Toc122098719"/>
      <w:bookmarkStart w:id="6092" w:name="_Toc130844847"/>
      <w:bookmarkStart w:id="6093" w:name="_Toc138412369"/>
      <w:bookmarkStart w:id="6094" w:name="_Toc145957157"/>
      <w:bookmarkStart w:id="6095" w:name="_Toc153890854"/>
      <w:bookmarkStart w:id="6096" w:name="_Toc161835155"/>
      <w:r>
        <w:rPr>
          <w:lang w:val="en-US"/>
        </w:rPr>
        <w:t>C.4</w:t>
      </w:r>
      <w:r w:rsidRPr="00616F0C">
        <w:rPr>
          <w:lang w:val="en-US"/>
        </w:rPr>
        <w:tab/>
        <w:t>Example HTTP multipart Record</w:t>
      </w:r>
      <w:r>
        <w:rPr>
          <w:lang w:val="en-US"/>
        </w:rPr>
        <w:t>Notification</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4273B0E" w14:textId="1211441D" w:rsidR="00F726FA" w:rsidRPr="00616F0C" w:rsidRDefault="00F726FA" w:rsidP="00F726FA">
      <w:pPr>
        <w:pStyle w:val="Heading1"/>
        <w:rPr>
          <w:lang w:val="en-US"/>
        </w:rPr>
      </w:pPr>
      <w:bookmarkStart w:id="6097" w:name="_Toc148723708"/>
      <w:bookmarkStart w:id="6098" w:name="_Toc34227127"/>
      <w:bookmarkStart w:id="6099" w:name="_Toc34749842"/>
      <w:bookmarkStart w:id="6100" w:name="_Toc34750402"/>
      <w:bookmarkStart w:id="6101" w:name="_Toc34750592"/>
      <w:bookmarkStart w:id="6102" w:name="_Toc35940998"/>
      <w:bookmarkStart w:id="6103" w:name="_Toc35937431"/>
      <w:bookmarkStart w:id="6104" w:name="_Toc36463825"/>
      <w:bookmarkStart w:id="6105" w:name="_Toc43131782"/>
      <w:bookmarkStart w:id="6106" w:name="_Toc45032617"/>
      <w:bookmarkStart w:id="6107" w:name="_Toc49782311"/>
      <w:bookmarkStart w:id="6108" w:name="_Toc51873747"/>
      <w:bookmarkStart w:id="6109" w:name="_Toc57209243"/>
      <w:bookmarkStart w:id="6110" w:name="_Toc58588586"/>
      <w:bookmarkStart w:id="6111" w:name="_Toc66114995"/>
      <w:bookmarkStart w:id="6112" w:name="_Toc67686506"/>
      <w:bookmarkStart w:id="6113" w:name="_Toc74994795"/>
      <w:bookmarkStart w:id="6114" w:name="_Toc85468052"/>
      <w:bookmarkStart w:id="6115" w:name="_Toc89183100"/>
      <w:bookmarkStart w:id="6116" w:name="_Toc90651402"/>
      <w:bookmarkStart w:id="6117" w:name="_Toc96933552"/>
      <w:bookmarkStart w:id="6118" w:name="_Toc98507390"/>
      <w:bookmarkStart w:id="6119" w:name="_Toc98507843"/>
      <w:bookmarkStart w:id="6120" w:name="_Toc106640846"/>
      <w:bookmarkStart w:id="6121" w:name="_Toc122098720"/>
      <w:bookmarkStart w:id="6122" w:name="_Toc130844848"/>
      <w:bookmarkStart w:id="6123" w:name="_Toc138412370"/>
      <w:bookmarkStart w:id="6124" w:name="_Toc145957158"/>
      <w:bookmarkStart w:id="6125" w:name="_Toc153890855"/>
      <w:bookmarkStart w:id="6126" w:name="_Toc161835156"/>
      <w:r>
        <w:rPr>
          <w:lang w:val="en-US"/>
        </w:rPr>
        <w:t>C.</w:t>
      </w:r>
      <w:r w:rsidR="005F428D">
        <w:rPr>
          <w:lang w:val="en-US"/>
        </w:rPr>
        <w:t>5</w:t>
      </w:r>
      <w:r w:rsidRPr="00616F0C">
        <w:rPr>
          <w:lang w:val="en-US"/>
        </w:rPr>
        <w:tab/>
        <w:t xml:space="preserve">Example HTTP multipart </w:t>
      </w:r>
      <w:r>
        <w:rPr>
          <w:lang w:val="en-US"/>
        </w:rPr>
        <w:t>RecordPatch</w:t>
      </w:r>
      <w:bookmarkEnd w:id="6097"/>
      <w:bookmarkEnd w:id="6126"/>
    </w:p>
    <w:p w14:paraId="201177CE" w14:textId="77777777" w:rsidR="00F726FA" w:rsidRDefault="00F726FA" w:rsidP="00F726FA">
      <w:pPr>
        <w:pStyle w:val="PL"/>
      </w:pPr>
      <w:r w:rsidRPr="00DA73A9">
        <w:t>Content-type: multipart/mixed; boundary=partboundary</w:t>
      </w:r>
    </w:p>
    <w:p w14:paraId="592DED14" w14:textId="77777777" w:rsidR="00F726FA" w:rsidRPr="00DA73A9" w:rsidRDefault="00F726FA" w:rsidP="00F726FA">
      <w:pPr>
        <w:pStyle w:val="PL"/>
      </w:pPr>
    </w:p>
    <w:p w14:paraId="51ED10E6" w14:textId="77777777" w:rsidR="00F726FA" w:rsidRPr="00DA73A9" w:rsidRDefault="00F726FA" w:rsidP="00F726FA">
      <w:pPr>
        <w:pStyle w:val="PL"/>
      </w:pPr>
      <w:r w:rsidRPr="00DA73A9">
        <w:t>--partboundary</w:t>
      </w:r>
    </w:p>
    <w:p w14:paraId="0EAE3255" w14:textId="77777777" w:rsidR="00F726FA" w:rsidRPr="00DA73A9" w:rsidRDefault="00F726FA" w:rsidP="00F726FA">
      <w:pPr>
        <w:pStyle w:val="PL"/>
      </w:pPr>
      <w:r w:rsidRPr="00DA73A9">
        <w:t>Content-Id: patch</w:t>
      </w:r>
    </w:p>
    <w:p w14:paraId="4BCD9423" w14:textId="77777777" w:rsidR="00F726FA" w:rsidRPr="00DA73A9" w:rsidRDefault="00F726FA" w:rsidP="00F726FA">
      <w:pPr>
        <w:pStyle w:val="PL"/>
      </w:pPr>
      <w:r w:rsidRPr="00DA73A9">
        <w:t>Content-Type: application/json-patch+json; charset=UTF-8</w:t>
      </w:r>
    </w:p>
    <w:p w14:paraId="28B8D177" w14:textId="77777777" w:rsidR="00F726FA" w:rsidRPr="00DA73A9" w:rsidRDefault="00F726FA" w:rsidP="00F726FA">
      <w:pPr>
        <w:pStyle w:val="PL"/>
      </w:pPr>
    </w:p>
    <w:p w14:paraId="55489866" w14:textId="77777777" w:rsidR="00F726FA" w:rsidRPr="00DA73A9" w:rsidRDefault="00F726FA" w:rsidP="00F726FA">
      <w:pPr>
        <w:pStyle w:val="PL"/>
      </w:pPr>
      <w:r w:rsidRPr="00DA73A9">
        <w:t>{ "op": "add", "path": "/meta/callbackReference", "value": "https://example.com" },</w:t>
      </w:r>
    </w:p>
    <w:p w14:paraId="5D0B568C" w14:textId="77777777" w:rsidR="00F726FA" w:rsidRPr="00DA73A9" w:rsidRDefault="00F726FA" w:rsidP="00F726FA">
      <w:pPr>
        <w:pStyle w:val="PL"/>
      </w:pPr>
      <w:r w:rsidRPr="00DA73A9">
        <w:t>{ "op": "copy", "from": "/blocks/blockID1", "to": "/blocks/blockID2" },</w:t>
      </w:r>
    </w:p>
    <w:p w14:paraId="17041C5E" w14:textId="77777777" w:rsidR="00F726FA" w:rsidRPr="00DA73A9" w:rsidRDefault="00F726FA" w:rsidP="00F726FA">
      <w:pPr>
        <w:pStyle w:val="PL"/>
      </w:pPr>
      <w:r w:rsidRPr="00DA73A9">
        <w:t>{ "op": "add", "path": "/blocks/blockID1", "value": "addedBlock1" }</w:t>
      </w:r>
    </w:p>
    <w:p w14:paraId="13C0FE05" w14:textId="77777777" w:rsidR="00F726FA" w:rsidRPr="00DA73A9" w:rsidRDefault="00F726FA" w:rsidP="00F726FA">
      <w:pPr>
        <w:pStyle w:val="PL"/>
      </w:pPr>
    </w:p>
    <w:p w14:paraId="6DDDBE4F" w14:textId="77777777" w:rsidR="00F726FA" w:rsidRPr="00DA73A9" w:rsidRDefault="00F726FA" w:rsidP="00F726FA">
      <w:pPr>
        <w:pStyle w:val="PL"/>
      </w:pPr>
      <w:r w:rsidRPr="00DA73A9">
        <w:t>--partboundary</w:t>
      </w:r>
    </w:p>
    <w:p w14:paraId="6EDADB40" w14:textId="77777777" w:rsidR="00F726FA" w:rsidRPr="00DA73A9" w:rsidRDefault="00F726FA" w:rsidP="00F726FA">
      <w:pPr>
        <w:pStyle w:val="PL"/>
      </w:pPr>
      <w:r w:rsidRPr="00DA73A9">
        <w:t>Content-Id: addedBlock1</w:t>
      </w:r>
    </w:p>
    <w:p w14:paraId="5D1A1E82" w14:textId="77777777" w:rsidR="00F726FA" w:rsidRPr="00DA73A9" w:rsidRDefault="00F726FA" w:rsidP="00F726FA">
      <w:pPr>
        <w:pStyle w:val="PL"/>
      </w:pPr>
      <w:r w:rsidRPr="00DA73A9">
        <w:t>Content-Type: image/png</w:t>
      </w:r>
    </w:p>
    <w:p w14:paraId="4E114F98" w14:textId="77777777" w:rsidR="00F726FA" w:rsidRPr="00DA73A9" w:rsidRDefault="00F726FA" w:rsidP="00F726FA">
      <w:pPr>
        <w:pStyle w:val="PL"/>
      </w:pPr>
      <w:r w:rsidRPr="00DA73A9">
        <w:lastRenderedPageBreak/>
        <w:t>Content-Transfer-Encoding: binary</w:t>
      </w:r>
    </w:p>
    <w:p w14:paraId="0927696A" w14:textId="77777777" w:rsidR="00F726FA" w:rsidRPr="00DA73A9" w:rsidRDefault="00F726FA" w:rsidP="00F726FA">
      <w:pPr>
        <w:pStyle w:val="PL"/>
      </w:pPr>
    </w:p>
    <w:p w14:paraId="4803D043" w14:textId="77777777" w:rsidR="00F726FA" w:rsidRPr="00DA73A9" w:rsidRDefault="00F726FA" w:rsidP="00F726FA">
      <w:pPr>
        <w:pStyle w:val="PL"/>
      </w:pPr>
      <w:r w:rsidRPr="00DA73A9">
        <w:t>&lt;binary representation of png&gt;</w:t>
      </w:r>
    </w:p>
    <w:p w14:paraId="5559827D" w14:textId="77777777" w:rsidR="00F726FA" w:rsidRPr="00DA73A9" w:rsidRDefault="00F726FA" w:rsidP="00F726FA">
      <w:pPr>
        <w:pStyle w:val="PL"/>
      </w:pPr>
    </w:p>
    <w:p w14:paraId="65EFE1AE" w14:textId="77777777" w:rsidR="00F726FA" w:rsidRPr="00616F0C" w:rsidRDefault="00F726FA" w:rsidP="00F726FA">
      <w:pPr>
        <w:pStyle w:val="PL"/>
        <w:rPr>
          <w:lang w:val="en-US"/>
        </w:rPr>
      </w:pPr>
      <w:r w:rsidRPr="00DA73A9">
        <w:t>--partboundary--</w:t>
      </w:r>
    </w:p>
    <w:p w14:paraId="76738A5B" w14:textId="77777777" w:rsidR="00E134FC" w:rsidRPr="00616F0C" w:rsidRDefault="00E134FC" w:rsidP="00E134FC">
      <w:pPr>
        <w:pStyle w:val="Heading8"/>
      </w:pPr>
      <w:bookmarkStart w:id="6127" w:name="_Toc161835157"/>
      <w:r w:rsidRPr="00616F0C">
        <w:lastRenderedPageBreak/>
        <w:t>Annex D (informative):</w:t>
      </w:r>
      <w:r w:rsidRPr="00616F0C">
        <w:br/>
        <w:t>Change history</w:t>
      </w:r>
      <w:bookmarkEnd w:id="5940"/>
      <w:bookmarkEnd w:id="5941"/>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7"/>
    </w:p>
    <w:bookmarkEnd w:id="5910"/>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lastRenderedPageBreak/>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E66078" w:rsidRPr="00616F0C" w14:paraId="3BF9DFE0" w14:textId="77777777" w:rsidTr="000E33A5">
        <w:tc>
          <w:tcPr>
            <w:tcW w:w="800" w:type="dxa"/>
            <w:shd w:val="solid" w:color="FFFFFF" w:fill="auto"/>
          </w:tcPr>
          <w:p w14:paraId="32E036D0" w14:textId="7C0E6A17" w:rsidR="00E66078" w:rsidRDefault="00E66078" w:rsidP="000E33A5">
            <w:pPr>
              <w:pStyle w:val="TAC"/>
              <w:rPr>
                <w:sz w:val="16"/>
                <w:szCs w:val="16"/>
              </w:rPr>
            </w:pPr>
            <w:r>
              <w:rPr>
                <w:sz w:val="16"/>
                <w:szCs w:val="16"/>
              </w:rPr>
              <w:t>2022-12</w:t>
            </w:r>
          </w:p>
        </w:tc>
        <w:tc>
          <w:tcPr>
            <w:tcW w:w="800" w:type="dxa"/>
            <w:shd w:val="solid" w:color="FFFFFF" w:fill="auto"/>
          </w:tcPr>
          <w:p w14:paraId="5EA39DDB" w14:textId="3E82FF65" w:rsidR="00E66078" w:rsidRDefault="00E66078" w:rsidP="000E33A5">
            <w:pPr>
              <w:pStyle w:val="TAC"/>
              <w:rPr>
                <w:sz w:val="16"/>
                <w:szCs w:val="16"/>
              </w:rPr>
            </w:pPr>
            <w:r>
              <w:rPr>
                <w:sz w:val="16"/>
                <w:szCs w:val="16"/>
              </w:rPr>
              <w:t>CT#98</w:t>
            </w:r>
          </w:p>
        </w:tc>
        <w:tc>
          <w:tcPr>
            <w:tcW w:w="1094" w:type="dxa"/>
            <w:shd w:val="solid" w:color="FFFFFF" w:fill="auto"/>
          </w:tcPr>
          <w:p w14:paraId="45EBC1A9" w14:textId="255E5DBD" w:rsidR="00E66078" w:rsidRDefault="00E66078" w:rsidP="000E33A5">
            <w:pPr>
              <w:pStyle w:val="TAC"/>
              <w:rPr>
                <w:sz w:val="16"/>
                <w:szCs w:val="16"/>
              </w:rPr>
            </w:pPr>
            <w:r>
              <w:rPr>
                <w:sz w:val="16"/>
                <w:szCs w:val="16"/>
              </w:rPr>
              <w:t>CP-223065</w:t>
            </w:r>
          </w:p>
        </w:tc>
        <w:tc>
          <w:tcPr>
            <w:tcW w:w="456" w:type="dxa"/>
            <w:shd w:val="solid" w:color="FFFFFF" w:fill="auto"/>
          </w:tcPr>
          <w:p w14:paraId="007147D7" w14:textId="303ED6B4" w:rsidR="00E66078" w:rsidRDefault="00E66078" w:rsidP="000E33A5">
            <w:pPr>
              <w:pStyle w:val="TAL"/>
              <w:rPr>
                <w:sz w:val="16"/>
                <w:szCs w:val="16"/>
              </w:rPr>
            </w:pPr>
            <w:r>
              <w:rPr>
                <w:sz w:val="16"/>
                <w:szCs w:val="16"/>
              </w:rPr>
              <w:t>0057</w:t>
            </w:r>
          </w:p>
        </w:tc>
        <w:tc>
          <w:tcPr>
            <w:tcW w:w="394" w:type="dxa"/>
            <w:shd w:val="solid" w:color="FFFFFF" w:fill="auto"/>
          </w:tcPr>
          <w:p w14:paraId="14DDB59C" w14:textId="75BF9652" w:rsidR="00E66078" w:rsidRDefault="00E66078" w:rsidP="000E33A5">
            <w:pPr>
              <w:pStyle w:val="TAR"/>
              <w:rPr>
                <w:sz w:val="16"/>
                <w:szCs w:val="16"/>
              </w:rPr>
            </w:pPr>
            <w:r>
              <w:rPr>
                <w:sz w:val="16"/>
                <w:szCs w:val="16"/>
              </w:rPr>
              <w:t>1</w:t>
            </w:r>
          </w:p>
        </w:tc>
        <w:tc>
          <w:tcPr>
            <w:tcW w:w="425" w:type="dxa"/>
            <w:shd w:val="solid" w:color="FFFFFF" w:fill="auto"/>
          </w:tcPr>
          <w:p w14:paraId="188CE57C" w14:textId="51F6CD4F" w:rsidR="00E66078" w:rsidRDefault="00E66078" w:rsidP="000E33A5">
            <w:pPr>
              <w:pStyle w:val="TAC"/>
              <w:rPr>
                <w:sz w:val="16"/>
                <w:szCs w:val="16"/>
              </w:rPr>
            </w:pPr>
            <w:r>
              <w:rPr>
                <w:sz w:val="16"/>
                <w:szCs w:val="16"/>
              </w:rPr>
              <w:t>F</w:t>
            </w:r>
          </w:p>
        </w:tc>
        <w:tc>
          <w:tcPr>
            <w:tcW w:w="4962" w:type="dxa"/>
            <w:shd w:val="solid" w:color="FFFFFF" w:fill="auto"/>
          </w:tcPr>
          <w:p w14:paraId="704C93C8" w14:textId="55E72CCE" w:rsidR="00E66078" w:rsidRPr="002421DF" w:rsidRDefault="00E66078" w:rsidP="000E33A5">
            <w:pPr>
              <w:pStyle w:val="TAL"/>
            </w:pPr>
            <w:r w:rsidRPr="00E66078">
              <w:t>Removing editor's notes from Rel-17</w:t>
            </w:r>
          </w:p>
        </w:tc>
        <w:tc>
          <w:tcPr>
            <w:tcW w:w="708" w:type="dxa"/>
            <w:shd w:val="solid" w:color="FFFFFF" w:fill="auto"/>
          </w:tcPr>
          <w:p w14:paraId="44CE5E06" w14:textId="6CB8CB90" w:rsidR="00E66078" w:rsidRDefault="00E66078" w:rsidP="000E33A5">
            <w:pPr>
              <w:pStyle w:val="TAC"/>
              <w:rPr>
                <w:sz w:val="16"/>
                <w:szCs w:val="16"/>
              </w:rPr>
            </w:pPr>
            <w:r>
              <w:rPr>
                <w:sz w:val="16"/>
                <w:szCs w:val="16"/>
              </w:rPr>
              <w:t>17.7.0</w:t>
            </w:r>
          </w:p>
        </w:tc>
      </w:tr>
      <w:tr w:rsidR="00E66078" w:rsidRPr="00616F0C" w14:paraId="538FA561" w14:textId="77777777" w:rsidTr="000E33A5">
        <w:tc>
          <w:tcPr>
            <w:tcW w:w="800" w:type="dxa"/>
            <w:shd w:val="solid" w:color="FFFFFF" w:fill="auto"/>
          </w:tcPr>
          <w:p w14:paraId="105272C4" w14:textId="48C84D1C" w:rsidR="00E66078" w:rsidRDefault="00E66078" w:rsidP="000E33A5">
            <w:pPr>
              <w:pStyle w:val="TAC"/>
              <w:rPr>
                <w:sz w:val="16"/>
                <w:szCs w:val="16"/>
              </w:rPr>
            </w:pPr>
            <w:r>
              <w:rPr>
                <w:sz w:val="16"/>
                <w:szCs w:val="16"/>
              </w:rPr>
              <w:t>2022-12</w:t>
            </w:r>
          </w:p>
        </w:tc>
        <w:tc>
          <w:tcPr>
            <w:tcW w:w="800" w:type="dxa"/>
            <w:shd w:val="solid" w:color="FFFFFF" w:fill="auto"/>
          </w:tcPr>
          <w:p w14:paraId="46098F7C" w14:textId="7088DCBE" w:rsidR="00E66078" w:rsidRDefault="00E66078" w:rsidP="000E33A5">
            <w:pPr>
              <w:pStyle w:val="TAC"/>
              <w:rPr>
                <w:sz w:val="16"/>
                <w:szCs w:val="16"/>
              </w:rPr>
            </w:pPr>
            <w:r>
              <w:rPr>
                <w:sz w:val="16"/>
                <w:szCs w:val="16"/>
              </w:rPr>
              <w:t>CT#98</w:t>
            </w:r>
          </w:p>
        </w:tc>
        <w:tc>
          <w:tcPr>
            <w:tcW w:w="1094" w:type="dxa"/>
            <w:shd w:val="solid" w:color="FFFFFF" w:fill="auto"/>
          </w:tcPr>
          <w:p w14:paraId="77D2706B" w14:textId="49050D17" w:rsidR="00E66078" w:rsidRDefault="00E66078" w:rsidP="000E33A5">
            <w:pPr>
              <w:pStyle w:val="TAC"/>
              <w:rPr>
                <w:sz w:val="16"/>
                <w:szCs w:val="16"/>
              </w:rPr>
            </w:pPr>
            <w:r w:rsidRPr="00E66078">
              <w:rPr>
                <w:sz w:val="16"/>
                <w:szCs w:val="16"/>
              </w:rPr>
              <w:t>CP-223028</w:t>
            </w:r>
          </w:p>
        </w:tc>
        <w:tc>
          <w:tcPr>
            <w:tcW w:w="456" w:type="dxa"/>
            <w:shd w:val="solid" w:color="FFFFFF" w:fill="auto"/>
          </w:tcPr>
          <w:p w14:paraId="5F2FBA0C" w14:textId="61D419B9" w:rsidR="00E66078" w:rsidRDefault="00E66078" w:rsidP="000E33A5">
            <w:pPr>
              <w:pStyle w:val="TAL"/>
              <w:rPr>
                <w:sz w:val="16"/>
                <w:szCs w:val="16"/>
              </w:rPr>
            </w:pPr>
            <w:r>
              <w:rPr>
                <w:sz w:val="16"/>
                <w:szCs w:val="16"/>
              </w:rPr>
              <w:t>0056</w:t>
            </w:r>
          </w:p>
        </w:tc>
        <w:tc>
          <w:tcPr>
            <w:tcW w:w="394" w:type="dxa"/>
            <w:shd w:val="solid" w:color="FFFFFF" w:fill="auto"/>
          </w:tcPr>
          <w:p w14:paraId="45013DE5" w14:textId="20EBBD67" w:rsidR="00E66078" w:rsidRDefault="00E66078" w:rsidP="000E33A5">
            <w:pPr>
              <w:pStyle w:val="TAR"/>
              <w:rPr>
                <w:sz w:val="16"/>
                <w:szCs w:val="16"/>
              </w:rPr>
            </w:pPr>
            <w:r>
              <w:rPr>
                <w:sz w:val="16"/>
                <w:szCs w:val="16"/>
              </w:rPr>
              <w:t>1</w:t>
            </w:r>
          </w:p>
        </w:tc>
        <w:tc>
          <w:tcPr>
            <w:tcW w:w="425" w:type="dxa"/>
            <w:shd w:val="solid" w:color="FFFFFF" w:fill="auto"/>
          </w:tcPr>
          <w:p w14:paraId="5BB0445E" w14:textId="0ECDE12D" w:rsidR="00E66078" w:rsidRDefault="00E66078" w:rsidP="000E33A5">
            <w:pPr>
              <w:pStyle w:val="TAC"/>
              <w:rPr>
                <w:sz w:val="16"/>
                <w:szCs w:val="16"/>
              </w:rPr>
            </w:pPr>
            <w:r>
              <w:rPr>
                <w:sz w:val="16"/>
                <w:szCs w:val="16"/>
              </w:rPr>
              <w:t>F</w:t>
            </w:r>
          </w:p>
        </w:tc>
        <w:tc>
          <w:tcPr>
            <w:tcW w:w="4962" w:type="dxa"/>
            <w:shd w:val="solid" w:color="FFFFFF" w:fill="auto"/>
          </w:tcPr>
          <w:p w14:paraId="143BC39C" w14:textId="59E518A8" w:rsidR="00E66078" w:rsidRPr="00E66078" w:rsidRDefault="00E66078" w:rsidP="000E33A5">
            <w:pPr>
              <w:pStyle w:val="TAL"/>
            </w:pPr>
            <w:r w:rsidRPr="00E66078">
              <w:t>Missing Mandatory Status Codes in OpenAPI</w:t>
            </w:r>
          </w:p>
        </w:tc>
        <w:tc>
          <w:tcPr>
            <w:tcW w:w="708" w:type="dxa"/>
            <w:shd w:val="solid" w:color="FFFFFF" w:fill="auto"/>
          </w:tcPr>
          <w:p w14:paraId="53CBFC01" w14:textId="44EFD473" w:rsidR="00E66078" w:rsidRDefault="00E66078" w:rsidP="000E33A5">
            <w:pPr>
              <w:pStyle w:val="TAC"/>
              <w:rPr>
                <w:sz w:val="16"/>
                <w:szCs w:val="16"/>
              </w:rPr>
            </w:pPr>
            <w:r>
              <w:rPr>
                <w:sz w:val="16"/>
                <w:szCs w:val="16"/>
              </w:rPr>
              <w:t>18.0.0</w:t>
            </w:r>
          </w:p>
        </w:tc>
      </w:tr>
      <w:tr w:rsidR="00E66078" w:rsidRPr="00616F0C" w14:paraId="19A042AE" w14:textId="77777777" w:rsidTr="000E33A5">
        <w:tc>
          <w:tcPr>
            <w:tcW w:w="800" w:type="dxa"/>
            <w:shd w:val="solid" w:color="FFFFFF" w:fill="auto"/>
          </w:tcPr>
          <w:p w14:paraId="103ECFDA" w14:textId="5D0BA53C" w:rsidR="00E66078" w:rsidRDefault="00E66078" w:rsidP="00E66078">
            <w:pPr>
              <w:pStyle w:val="TAC"/>
              <w:rPr>
                <w:sz w:val="16"/>
                <w:szCs w:val="16"/>
              </w:rPr>
            </w:pPr>
            <w:r>
              <w:rPr>
                <w:sz w:val="16"/>
                <w:szCs w:val="16"/>
              </w:rPr>
              <w:t>2022-12</w:t>
            </w:r>
          </w:p>
        </w:tc>
        <w:tc>
          <w:tcPr>
            <w:tcW w:w="800" w:type="dxa"/>
            <w:shd w:val="solid" w:color="FFFFFF" w:fill="auto"/>
          </w:tcPr>
          <w:p w14:paraId="54B8A5FA" w14:textId="22CEDB85" w:rsidR="00E66078" w:rsidRDefault="00E66078" w:rsidP="00E66078">
            <w:pPr>
              <w:pStyle w:val="TAC"/>
              <w:rPr>
                <w:sz w:val="16"/>
                <w:szCs w:val="16"/>
              </w:rPr>
            </w:pPr>
            <w:r>
              <w:rPr>
                <w:sz w:val="16"/>
                <w:szCs w:val="16"/>
              </w:rPr>
              <w:t>CT#98</w:t>
            </w:r>
          </w:p>
        </w:tc>
        <w:tc>
          <w:tcPr>
            <w:tcW w:w="1094" w:type="dxa"/>
            <w:shd w:val="solid" w:color="FFFFFF" w:fill="auto"/>
          </w:tcPr>
          <w:p w14:paraId="4AC4421C" w14:textId="61968282" w:rsidR="00E66078" w:rsidRPr="00E66078" w:rsidRDefault="002123CB" w:rsidP="00E66078">
            <w:pPr>
              <w:pStyle w:val="TAC"/>
              <w:rPr>
                <w:sz w:val="16"/>
                <w:szCs w:val="16"/>
              </w:rPr>
            </w:pPr>
            <w:r w:rsidRPr="002123CB">
              <w:rPr>
                <w:sz w:val="16"/>
                <w:szCs w:val="16"/>
              </w:rPr>
              <w:t>CP-223033</w:t>
            </w:r>
          </w:p>
        </w:tc>
        <w:tc>
          <w:tcPr>
            <w:tcW w:w="456" w:type="dxa"/>
            <w:shd w:val="solid" w:color="FFFFFF" w:fill="auto"/>
          </w:tcPr>
          <w:p w14:paraId="6629014A" w14:textId="74C8464B" w:rsidR="00E66078" w:rsidRDefault="00E66078" w:rsidP="00E66078">
            <w:pPr>
              <w:pStyle w:val="TAL"/>
              <w:rPr>
                <w:sz w:val="16"/>
                <w:szCs w:val="16"/>
              </w:rPr>
            </w:pPr>
            <w:r>
              <w:rPr>
                <w:sz w:val="16"/>
                <w:szCs w:val="16"/>
              </w:rPr>
              <w:t>0058</w:t>
            </w:r>
          </w:p>
        </w:tc>
        <w:tc>
          <w:tcPr>
            <w:tcW w:w="394" w:type="dxa"/>
            <w:shd w:val="solid" w:color="FFFFFF" w:fill="auto"/>
          </w:tcPr>
          <w:p w14:paraId="4E235AE9" w14:textId="77777777" w:rsidR="00E66078" w:rsidRDefault="00E66078" w:rsidP="00E66078">
            <w:pPr>
              <w:pStyle w:val="TAR"/>
              <w:rPr>
                <w:sz w:val="16"/>
                <w:szCs w:val="16"/>
              </w:rPr>
            </w:pPr>
          </w:p>
        </w:tc>
        <w:tc>
          <w:tcPr>
            <w:tcW w:w="425" w:type="dxa"/>
            <w:shd w:val="solid" w:color="FFFFFF" w:fill="auto"/>
          </w:tcPr>
          <w:p w14:paraId="3D636D1E" w14:textId="423DA84D" w:rsidR="00E66078" w:rsidRDefault="00E66078" w:rsidP="00E66078">
            <w:pPr>
              <w:pStyle w:val="TAC"/>
              <w:rPr>
                <w:sz w:val="16"/>
                <w:szCs w:val="16"/>
              </w:rPr>
            </w:pPr>
            <w:r>
              <w:rPr>
                <w:sz w:val="16"/>
                <w:szCs w:val="16"/>
              </w:rPr>
              <w:t>F</w:t>
            </w:r>
          </w:p>
        </w:tc>
        <w:tc>
          <w:tcPr>
            <w:tcW w:w="4962" w:type="dxa"/>
            <w:shd w:val="solid" w:color="FFFFFF" w:fill="auto"/>
          </w:tcPr>
          <w:p w14:paraId="2A5DF4E3" w14:textId="721691A0" w:rsidR="00E66078" w:rsidRPr="00E66078" w:rsidRDefault="00E66078" w:rsidP="00E66078">
            <w:pPr>
              <w:pStyle w:val="TAL"/>
            </w:pPr>
            <w:r w:rsidRPr="00E66078">
              <w:t>29.598 Rel-18 API version and External doc update</w:t>
            </w:r>
          </w:p>
        </w:tc>
        <w:tc>
          <w:tcPr>
            <w:tcW w:w="708" w:type="dxa"/>
            <w:shd w:val="solid" w:color="FFFFFF" w:fill="auto"/>
          </w:tcPr>
          <w:p w14:paraId="71886BE6" w14:textId="5B62DFA3" w:rsidR="00E66078" w:rsidRDefault="00E66078" w:rsidP="00E66078">
            <w:pPr>
              <w:pStyle w:val="TAC"/>
              <w:rPr>
                <w:sz w:val="16"/>
                <w:szCs w:val="16"/>
              </w:rPr>
            </w:pPr>
            <w:r>
              <w:rPr>
                <w:sz w:val="16"/>
                <w:szCs w:val="16"/>
              </w:rPr>
              <w:t>18.0.0</w:t>
            </w:r>
          </w:p>
        </w:tc>
      </w:tr>
      <w:tr w:rsidR="002E415A" w:rsidRPr="00616F0C" w14:paraId="2D9C7C92" w14:textId="77777777" w:rsidTr="000E33A5">
        <w:tc>
          <w:tcPr>
            <w:tcW w:w="800" w:type="dxa"/>
            <w:shd w:val="solid" w:color="FFFFFF" w:fill="auto"/>
          </w:tcPr>
          <w:p w14:paraId="7201CE9E" w14:textId="6763C42E" w:rsidR="002E415A" w:rsidRDefault="002E415A" w:rsidP="00E66078">
            <w:pPr>
              <w:pStyle w:val="TAC"/>
              <w:rPr>
                <w:sz w:val="16"/>
                <w:szCs w:val="16"/>
              </w:rPr>
            </w:pPr>
            <w:r>
              <w:rPr>
                <w:sz w:val="16"/>
                <w:szCs w:val="16"/>
              </w:rPr>
              <w:t>2023-03</w:t>
            </w:r>
          </w:p>
        </w:tc>
        <w:tc>
          <w:tcPr>
            <w:tcW w:w="800" w:type="dxa"/>
            <w:shd w:val="solid" w:color="FFFFFF" w:fill="auto"/>
          </w:tcPr>
          <w:p w14:paraId="4A6080E7" w14:textId="4F379EC5" w:rsidR="002E415A" w:rsidRDefault="002E415A" w:rsidP="00E66078">
            <w:pPr>
              <w:pStyle w:val="TAC"/>
              <w:rPr>
                <w:sz w:val="16"/>
                <w:szCs w:val="16"/>
              </w:rPr>
            </w:pPr>
            <w:r>
              <w:rPr>
                <w:sz w:val="16"/>
                <w:szCs w:val="16"/>
              </w:rPr>
              <w:t>CT#99</w:t>
            </w:r>
          </w:p>
        </w:tc>
        <w:tc>
          <w:tcPr>
            <w:tcW w:w="1094" w:type="dxa"/>
            <w:shd w:val="solid" w:color="FFFFFF" w:fill="auto"/>
          </w:tcPr>
          <w:p w14:paraId="733E0158" w14:textId="5C095BD4" w:rsidR="002E415A" w:rsidRPr="002123CB" w:rsidRDefault="00894BDA" w:rsidP="00E66078">
            <w:pPr>
              <w:pStyle w:val="TAC"/>
              <w:rPr>
                <w:sz w:val="16"/>
                <w:szCs w:val="16"/>
              </w:rPr>
            </w:pPr>
            <w:r>
              <w:rPr>
                <w:sz w:val="16"/>
                <w:szCs w:val="16"/>
              </w:rPr>
              <w:t>CP-</w:t>
            </w:r>
            <w:r w:rsidRPr="00894BDA">
              <w:rPr>
                <w:sz w:val="16"/>
                <w:szCs w:val="16"/>
              </w:rPr>
              <w:t>230208</w:t>
            </w:r>
          </w:p>
        </w:tc>
        <w:tc>
          <w:tcPr>
            <w:tcW w:w="456" w:type="dxa"/>
            <w:shd w:val="solid" w:color="FFFFFF" w:fill="auto"/>
          </w:tcPr>
          <w:p w14:paraId="2CC68E99" w14:textId="23D2CA0E" w:rsidR="002E415A" w:rsidRDefault="002E415A" w:rsidP="00E66078">
            <w:pPr>
              <w:pStyle w:val="TAL"/>
              <w:rPr>
                <w:sz w:val="16"/>
                <w:szCs w:val="16"/>
              </w:rPr>
            </w:pPr>
            <w:r>
              <w:rPr>
                <w:sz w:val="16"/>
                <w:szCs w:val="16"/>
              </w:rPr>
              <w:t>0059</w:t>
            </w:r>
          </w:p>
        </w:tc>
        <w:tc>
          <w:tcPr>
            <w:tcW w:w="394" w:type="dxa"/>
            <w:shd w:val="solid" w:color="FFFFFF" w:fill="auto"/>
          </w:tcPr>
          <w:p w14:paraId="58594059" w14:textId="70FC7278" w:rsidR="002E415A" w:rsidRDefault="00894BDA" w:rsidP="00E66078">
            <w:pPr>
              <w:pStyle w:val="TAR"/>
              <w:rPr>
                <w:sz w:val="16"/>
                <w:szCs w:val="16"/>
              </w:rPr>
            </w:pPr>
            <w:r>
              <w:rPr>
                <w:sz w:val="16"/>
                <w:szCs w:val="16"/>
              </w:rPr>
              <w:t>3</w:t>
            </w:r>
          </w:p>
        </w:tc>
        <w:tc>
          <w:tcPr>
            <w:tcW w:w="425" w:type="dxa"/>
            <w:shd w:val="solid" w:color="FFFFFF" w:fill="auto"/>
          </w:tcPr>
          <w:p w14:paraId="73067C15" w14:textId="17B4F8C1" w:rsidR="002E415A" w:rsidRDefault="002E415A" w:rsidP="00E66078">
            <w:pPr>
              <w:pStyle w:val="TAC"/>
              <w:rPr>
                <w:sz w:val="16"/>
                <w:szCs w:val="16"/>
              </w:rPr>
            </w:pPr>
            <w:r>
              <w:rPr>
                <w:sz w:val="16"/>
                <w:szCs w:val="16"/>
              </w:rPr>
              <w:t>F</w:t>
            </w:r>
          </w:p>
        </w:tc>
        <w:tc>
          <w:tcPr>
            <w:tcW w:w="4962" w:type="dxa"/>
            <w:shd w:val="solid" w:color="FFFFFF" w:fill="auto"/>
          </w:tcPr>
          <w:p w14:paraId="5AD32518" w14:textId="6C61E114" w:rsidR="002E415A" w:rsidRPr="00E66078" w:rsidRDefault="002E415A" w:rsidP="00E66078">
            <w:pPr>
              <w:pStyle w:val="TAL"/>
            </w:pPr>
            <w:r w:rsidRPr="002E415A">
              <w:t>Introducing Advanced Tag Counting</w:t>
            </w:r>
          </w:p>
        </w:tc>
        <w:tc>
          <w:tcPr>
            <w:tcW w:w="708" w:type="dxa"/>
            <w:shd w:val="solid" w:color="FFFFFF" w:fill="auto"/>
          </w:tcPr>
          <w:p w14:paraId="7142E01C" w14:textId="0204A1A6" w:rsidR="002E415A" w:rsidRDefault="002E415A" w:rsidP="00E66078">
            <w:pPr>
              <w:pStyle w:val="TAC"/>
              <w:rPr>
                <w:sz w:val="16"/>
                <w:szCs w:val="16"/>
              </w:rPr>
            </w:pPr>
            <w:r>
              <w:rPr>
                <w:sz w:val="16"/>
                <w:szCs w:val="16"/>
              </w:rPr>
              <w:t>18.1.0</w:t>
            </w:r>
          </w:p>
        </w:tc>
      </w:tr>
      <w:tr w:rsidR="002E415A" w:rsidRPr="00616F0C" w14:paraId="48866397" w14:textId="77777777" w:rsidTr="000E33A5">
        <w:tc>
          <w:tcPr>
            <w:tcW w:w="800" w:type="dxa"/>
            <w:shd w:val="solid" w:color="FFFFFF" w:fill="auto"/>
          </w:tcPr>
          <w:p w14:paraId="78DBE3CD" w14:textId="66A77690" w:rsidR="002E415A" w:rsidRDefault="002E415A" w:rsidP="002E415A">
            <w:pPr>
              <w:pStyle w:val="TAC"/>
              <w:rPr>
                <w:sz w:val="16"/>
                <w:szCs w:val="16"/>
              </w:rPr>
            </w:pPr>
            <w:r>
              <w:rPr>
                <w:sz w:val="16"/>
                <w:szCs w:val="16"/>
              </w:rPr>
              <w:t>2023-03</w:t>
            </w:r>
          </w:p>
        </w:tc>
        <w:tc>
          <w:tcPr>
            <w:tcW w:w="800" w:type="dxa"/>
            <w:shd w:val="solid" w:color="FFFFFF" w:fill="auto"/>
          </w:tcPr>
          <w:p w14:paraId="26BF1A66" w14:textId="6318CF6E" w:rsidR="002E415A" w:rsidRDefault="002E415A" w:rsidP="002E415A">
            <w:pPr>
              <w:pStyle w:val="TAC"/>
              <w:rPr>
                <w:sz w:val="16"/>
                <w:szCs w:val="16"/>
              </w:rPr>
            </w:pPr>
            <w:r>
              <w:rPr>
                <w:sz w:val="16"/>
                <w:szCs w:val="16"/>
              </w:rPr>
              <w:t>CT#99</w:t>
            </w:r>
          </w:p>
        </w:tc>
        <w:tc>
          <w:tcPr>
            <w:tcW w:w="1094" w:type="dxa"/>
            <w:shd w:val="solid" w:color="FFFFFF" w:fill="auto"/>
          </w:tcPr>
          <w:p w14:paraId="0C647654" w14:textId="1F641D7B" w:rsidR="002E415A" w:rsidRPr="002123CB" w:rsidRDefault="00455AD1" w:rsidP="002E415A">
            <w:pPr>
              <w:pStyle w:val="TAC"/>
              <w:rPr>
                <w:sz w:val="16"/>
                <w:szCs w:val="16"/>
              </w:rPr>
            </w:pPr>
            <w:r>
              <w:rPr>
                <w:sz w:val="16"/>
                <w:szCs w:val="16"/>
              </w:rPr>
              <w:t>CP-230</w:t>
            </w:r>
            <w:r w:rsidR="00894BDA">
              <w:rPr>
                <w:sz w:val="16"/>
                <w:szCs w:val="16"/>
              </w:rPr>
              <w:t>071</w:t>
            </w:r>
          </w:p>
        </w:tc>
        <w:tc>
          <w:tcPr>
            <w:tcW w:w="456" w:type="dxa"/>
            <w:shd w:val="solid" w:color="FFFFFF" w:fill="auto"/>
          </w:tcPr>
          <w:p w14:paraId="051C1BA2" w14:textId="528D6EED" w:rsidR="002E415A" w:rsidRDefault="002E415A" w:rsidP="002E415A">
            <w:pPr>
              <w:pStyle w:val="TAL"/>
              <w:rPr>
                <w:sz w:val="16"/>
                <w:szCs w:val="16"/>
              </w:rPr>
            </w:pPr>
            <w:r>
              <w:rPr>
                <w:sz w:val="16"/>
                <w:szCs w:val="16"/>
              </w:rPr>
              <w:t>0060</w:t>
            </w:r>
          </w:p>
        </w:tc>
        <w:tc>
          <w:tcPr>
            <w:tcW w:w="394" w:type="dxa"/>
            <w:shd w:val="solid" w:color="FFFFFF" w:fill="auto"/>
          </w:tcPr>
          <w:p w14:paraId="225CC249" w14:textId="16E556B6" w:rsidR="002E415A" w:rsidRDefault="002E415A" w:rsidP="002E415A">
            <w:pPr>
              <w:pStyle w:val="TAR"/>
              <w:rPr>
                <w:sz w:val="16"/>
                <w:szCs w:val="16"/>
              </w:rPr>
            </w:pPr>
          </w:p>
        </w:tc>
        <w:tc>
          <w:tcPr>
            <w:tcW w:w="425" w:type="dxa"/>
            <w:shd w:val="solid" w:color="FFFFFF" w:fill="auto"/>
          </w:tcPr>
          <w:p w14:paraId="5B963958" w14:textId="4AB28C73" w:rsidR="002E415A" w:rsidRDefault="002E415A" w:rsidP="002E415A">
            <w:pPr>
              <w:pStyle w:val="TAC"/>
              <w:rPr>
                <w:sz w:val="16"/>
                <w:szCs w:val="16"/>
              </w:rPr>
            </w:pPr>
            <w:r>
              <w:rPr>
                <w:sz w:val="16"/>
                <w:szCs w:val="16"/>
              </w:rPr>
              <w:t>F</w:t>
            </w:r>
          </w:p>
        </w:tc>
        <w:tc>
          <w:tcPr>
            <w:tcW w:w="4962" w:type="dxa"/>
            <w:shd w:val="solid" w:color="FFFFFF" w:fill="auto"/>
          </w:tcPr>
          <w:p w14:paraId="2D22C21B" w14:textId="5F18F244" w:rsidR="002E415A" w:rsidRPr="002E415A" w:rsidRDefault="002E415A" w:rsidP="002E415A">
            <w:pPr>
              <w:pStyle w:val="TAL"/>
            </w:pPr>
            <w:r w:rsidRPr="00E66078">
              <w:t>29.598 Rel-18 API version and External doc update</w:t>
            </w:r>
          </w:p>
        </w:tc>
        <w:tc>
          <w:tcPr>
            <w:tcW w:w="708" w:type="dxa"/>
            <w:shd w:val="solid" w:color="FFFFFF" w:fill="auto"/>
          </w:tcPr>
          <w:p w14:paraId="297D572F" w14:textId="2FFD583D" w:rsidR="002E415A" w:rsidRDefault="00894BDA" w:rsidP="002E415A">
            <w:pPr>
              <w:pStyle w:val="TAC"/>
              <w:rPr>
                <w:sz w:val="16"/>
                <w:szCs w:val="16"/>
              </w:rPr>
            </w:pPr>
            <w:r>
              <w:rPr>
                <w:sz w:val="16"/>
                <w:szCs w:val="16"/>
              </w:rPr>
              <w:t>18.1.0</w:t>
            </w:r>
          </w:p>
        </w:tc>
      </w:tr>
      <w:tr w:rsidR="00453174" w:rsidRPr="00616F0C" w14:paraId="12E6A03D" w14:textId="77777777" w:rsidTr="000E33A5">
        <w:tc>
          <w:tcPr>
            <w:tcW w:w="800" w:type="dxa"/>
            <w:shd w:val="solid" w:color="FFFFFF" w:fill="auto"/>
          </w:tcPr>
          <w:p w14:paraId="333F2BF2" w14:textId="53419542" w:rsidR="00453174" w:rsidRDefault="00453174" w:rsidP="00453174">
            <w:pPr>
              <w:pStyle w:val="TAC"/>
              <w:rPr>
                <w:sz w:val="16"/>
                <w:szCs w:val="16"/>
              </w:rPr>
            </w:pPr>
            <w:r>
              <w:rPr>
                <w:sz w:val="16"/>
                <w:szCs w:val="16"/>
              </w:rPr>
              <w:lastRenderedPageBreak/>
              <w:t>2023-06</w:t>
            </w:r>
          </w:p>
        </w:tc>
        <w:tc>
          <w:tcPr>
            <w:tcW w:w="800" w:type="dxa"/>
            <w:shd w:val="solid" w:color="FFFFFF" w:fill="auto"/>
          </w:tcPr>
          <w:p w14:paraId="1985B20A" w14:textId="49E1683B" w:rsidR="00453174" w:rsidRDefault="00453174" w:rsidP="00453174">
            <w:pPr>
              <w:pStyle w:val="TAC"/>
              <w:rPr>
                <w:sz w:val="16"/>
                <w:szCs w:val="16"/>
              </w:rPr>
            </w:pPr>
            <w:r>
              <w:rPr>
                <w:sz w:val="16"/>
                <w:szCs w:val="16"/>
              </w:rPr>
              <w:t>CT#100</w:t>
            </w:r>
          </w:p>
        </w:tc>
        <w:tc>
          <w:tcPr>
            <w:tcW w:w="1094" w:type="dxa"/>
            <w:shd w:val="solid" w:color="FFFFFF" w:fill="auto"/>
          </w:tcPr>
          <w:p w14:paraId="390BFC48" w14:textId="7148013A" w:rsidR="00453174" w:rsidRDefault="00E92629" w:rsidP="00453174">
            <w:pPr>
              <w:pStyle w:val="TAC"/>
              <w:rPr>
                <w:sz w:val="16"/>
                <w:szCs w:val="16"/>
              </w:rPr>
            </w:pPr>
            <w:r w:rsidRPr="00E92629">
              <w:rPr>
                <w:sz w:val="16"/>
                <w:szCs w:val="16"/>
              </w:rPr>
              <w:t>CP-231025</w:t>
            </w:r>
          </w:p>
        </w:tc>
        <w:tc>
          <w:tcPr>
            <w:tcW w:w="456" w:type="dxa"/>
            <w:shd w:val="solid" w:color="FFFFFF" w:fill="auto"/>
          </w:tcPr>
          <w:p w14:paraId="1BDA170C" w14:textId="30A359CC" w:rsidR="00453174" w:rsidRDefault="00453174" w:rsidP="00453174">
            <w:pPr>
              <w:pStyle w:val="TAL"/>
              <w:rPr>
                <w:sz w:val="16"/>
                <w:szCs w:val="16"/>
              </w:rPr>
            </w:pPr>
            <w:r>
              <w:rPr>
                <w:sz w:val="16"/>
                <w:szCs w:val="16"/>
              </w:rPr>
              <w:t>0061</w:t>
            </w:r>
          </w:p>
        </w:tc>
        <w:tc>
          <w:tcPr>
            <w:tcW w:w="394" w:type="dxa"/>
            <w:shd w:val="solid" w:color="FFFFFF" w:fill="auto"/>
          </w:tcPr>
          <w:p w14:paraId="18B2E660" w14:textId="77777777" w:rsidR="00453174" w:rsidRDefault="00453174" w:rsidP="00453174">
            <w:pPr>
              <w:pStyle w:val="TAR"/>
              <w:rPr>
                <w:sz w:val="16"/>
                <w:szCs w:val="16"/>
              </w:rPr>
            </w:pPr>
          </w:p>
        </w:tc>
        <w:tc>
          <w:tcPr>
            <w:tcW w:w="425" w:type="dxa"/>
            <w:shd w:val="solid" w:color="FFFFFF" w:fill="auto"/>
          </w:tcPr>
          <w:p w14:paraId="223CC180" w14:textId="5172C9C9" w:rsidR="00453174" w:rsidRDefault="00453174" w:rsidP="00453174">
            <w:pPr>
              <w:pStyle w:val="TAC"/>
              <w:rPr>
                <w:sz w:val="16"/>
                <w:szCs w:val="16"/>
              </w:rPr>
            </w:pPr>
            <w:r>
              <w:rPr>
                <w:sz w:val="16"/>
                <w:szCs w:val="16"/>
              </w:rPr>
              <w:t>B</w:t>
            </w:r>
          </w:p>
        </w:tc>
        <w:tc>
          <w:tcPr>
            <w:tcW w:w="4962" w:type="dxa"/>
            <w:shd w:val="solid" w:color="FFFFFF" w:fill="auto"/>
          </w:tcPr>
          <w:p w14:paraId="0FD81010" w14:textId="27B3F095" w:rsidR="00453174" w:rsidRPr="00E66078" w:rsidRDefault="00453174" w:rsidP="00453174">
            <w:pPr>
              <w:pStyle w:val="TAL"/>
            </w:pPr>
            <w:r>
              <w:t>O</w:t>
            </w:r>
            <w:r>
              <w:rPr>
                <w:lang w:val="en-US"/>
              </w:rPr>
              <w:t>Auth2 scopes in the Nudsf APIs</w:t>
            </w:r>
          </w:p>
        </w:tc>
        <w:tc>
          <w:tcPr>
            <w:tcW w:w="708" w:type="dxa"/>
            <w:shd w:val="solid" w:color="FFFFFF" w:fill="auto"/>
          </w:tcPr>
          <w:p w14:paraId="6EECF101" w14:textId="27FB1224" w:rsidR="00453174" w:rsidRDefault="00453174" w:rsidP="00453174">
            <w:pPr>
              <w:pStyle w:val="TAC"/>
              <w:rPr>
                <w:sz w:val="16"/>
                <w:szCs w:val="16"/>
              </w:rPr>
            </w:pPr>
            <w:r>
              <w:rPr>
                <w:sz w:val="16"/>
                <w:szCs w:val="16"/>
              </w:rPr>
              <w:t>18.2.0</w:t>
            </w:r>
          </w:p>
        </w:tc>
      </w:tr>
      <w:tr w:rsidR="00453174" w:rsidRPr="00616F0C" w14:paraId="63FF30D4" w14:textId="77777777" w:rsidTr="000E33A5">
        <w:tc>
          <w:tcPr>
            <w:tcW w:w="800" w:type="dxa"/>
            <w:shd w:val="solid" w:color="FFFFFF" w:fill="auto"/>
          </w:tcPr>
          <w:p w14:paraId="1335C526" w14:textId="24BFD549" w:rsidR="00453174" w:rsidRDefault="00453174" w:rsidP="00453174">
            <w:pPr>
              <w:pStyle w:val="TAC"/>
              <w:rPr>
                <w:sz w:val="16"/>
                <w:szCs w:val="16"/>
              </w:rPr>
            </w:pPr>
            <w:r>
              <w:rPr>
                <w:sz w:val="16"/>
                <w:szCs w:val="16"/>
              </w:rPr>
              <w:t>2023-06</w:t>
            </w:r>
          </w:p>
        </w:tc>
        <w:tc>
          <w:tcPr>
            <w:tcW w:w="800" w:type="dxa"/>
            <w:shd w:val="solid" w:color="FFFFFF" w:fill="auto"/>
          </w:tcPr>
          <w:p w14:paraId="10D8EE7E" w14:textId="6E66279C" w:rsidR="00453174" w:rsidRDefault="00453174" w:rsidP="00453174">
            <w:pPr>
              <w:pStyle w:val="TAC"/>
              <w:rPr>
                <w:sz w:val="16"/>
                <w:szCs w:val="16"/>
              </w:rPr>
            </w:pPr>
            <w:r>
              <w:rPr>
                <w:sz w:val="16"/>
                <w:szCs w:val="16"/>
              </w:rPr>
              <w:t>CT#100</w:t>
            </w:r>
          </w:p>
        </w:tc>
        <w:tc>
          <w:tcPr>
            <w:tcW w:w="1094" w:type="dxa"/>
            <w:shd w:val="solid" w:color="FFFFFF" w:fill="auto"/>
          </w:tcPr>
          <w:p w14:paraId="6D420747" w14:textId="40FB84AF" w:rsidR="00453174" w:rsidRDefault="00E92629" w:rsidP="00453174">
            <w:pPr>
              <w:pStyle w:val="TAC"/>
              <w:rPr>
                <w:sz w:val="16"/>
                <w:szCs w:val="16"/>
              </w:rPr>
            </w:pPr>
            <w:r w:rsidRPr="00E92629">
              <w:rPr>
                <w:sz w:val="16"/>
                <w:szCs w:val="16"/>
              </w:rPr>
              <w:t>CP-231028</w:t>
            </w:r>
          </w:p>
        </w:tc>
        <w:tc>
          <w:tcPr>
            <w:tcW w:w="456" w:type="dxa"/>
            <w:shd w:val="solid" w:color="FFFFFF" w:fill="auto"/>
          </w:tcPr>
          <w:p w14:paraId="191E0EC7" w14:textId="05B8C765" w:rsidR="00453174" w:rsidRDefault="00453174" w:rsidP="00453174">
            <w:pPr>
              <w:pStyle w:val="TAL"/>
              <w:rPr>
                <w:sz w:val="16"/>
                <w:szCs w:val="16"/>
              </w:rPr>
            </w:pPr>
            <w:r>
              <w:rPr>
                <w:sz w:val="16"/>
                <w:szCs w:val="16"/>
              </w:rPr>
              <w:t>0063</w:t>
            </w:r>
          </w:p>
        </w:tc>
        <w:tc>
          <w:tcPr>
            <w:tcW w:w="394" w:type="dxa"/>
            <w:shd w:val="solid" w:color="FFFFFF" w:fill="auto"/>
          </w:tcPr>
          <w:p w14:paraId="3129B5FF" w14:textId="7A4C0543" w:rsidR="00453174" w:rsidRDefault="00453174" w:rsidP="00453174">
            <w:pPr>
              <w:pStyle w:val="TAR"/>
              <w:rPr>
                <w:sz w:val="16"/>
                <w:szCs w:val="16"/>
              </w:rPr>
            </w:pPr>
            <w:r>
              <w:rPr>
                <w:sz w:val="16"/>
                <w:szCs w:val="16"/>
              </w:rPr>
              <w:t>2</w:t>
            </w:r>
          </w:p>
        </w:tc>
        <w:tc>
          <w:tcPr>
            <w:tcW w:w="425" w:type="dxa"/>
            <w:shd w:val="solid" w:color="FFFFFF" w:fill="auto"/>
          </w:tcPr>
          <w:p w14:paraId="2837B8FA" w14:textId="3BB3F3F8" w:rsidR="00453174" w:rsidRDefault="00453174" w:rsidP="00453174">
            <w:pPr>
              <w:pStyle w:val="TAC"/>
              <w:rPr>
                <w:sz w:val="16"/>
                <w:szCs w:val="16"/>
              </w:rPr>
            </w:pPr>
            <w:r>
              <w:rPr>
                <w:sz w:val="16"/>
                <w:szCs w:val="16"/>
              </w:rPr>
              <w:t>F</w:t>
            </w:r>
          </w:p>
        </w:tc>
        <w:tc>
          <w:tcPr>
            <w:tcW w:w="4962" w:type="dxa"/>
            <w:shd w:val="solid" w:color="FFFFFF" w:fill="auto"/>
          </w:tcPr>
          <w:p w14:paraId="7CC01147" w14:textId="6B48EB5C" w:rsidR="00453174" w:rsidRPr="00E66078" w:rsidRDefault="00453174" w:rsidP="00453174">
            <w:pPr>
              <w:pStyle w:val="TAL"/>
            </w:pPr>
            <w:r w:rsidRPr="00453174">
              <w:t>Clarification: Delete all records</w:t>
            </w:r>
          </w:p>
        </w:tc>
        <w:tc>
          <w:tcPr>
            <w:tcW w:w="708" w:type="dxa"/>
            <w:shd w:val="solid" w:color="FFFFFF" w:fill="auto"/>
          </w:tcPr>
          <w:p w14:paraId="6F63D56A" w14:textId="2B2463B9" w:rsidR="00453174" w:rsidRDefault="00453174" w:rsidP="00453174">
            <w:pPr>
              <w:pStyle w:val="TAC"/>
              <w:rPr>
                <w:sz w:val="16"/>
                <w:szCs w:val="16"/>
              </w:rPr>
            </w:pPr>
            <w:r>
              <w:rPr>
                <w:sz w:val="16"/>
                <w:szCs w:val="16"/>
              </w:rPr>
              <w:t>18.2.0</w:t>
            </w:r>
          </w:p>
        </w:tc>
      </w:tr>
      <w:tr w:rsidR="00453174" w:rsidRPr="00616F0C" w14:paraId="712135D3" w14:textId="77777777" w:rsidTr="000E33A5">
        <w:tc>
          <w:tcPr>
            <w:tcW w:w="800" w:type="dxa"/>
            <w:shd w:val="solid" w:color="FFFFFF" w:fill="auto"/>
          </w:tcPr>
          <w:p w14:paraId="1548128A" w14:textId="4A5897DB" w:rsidR="00453174" w:rsidRDefault="00453174" w:rsidP="00453174">
            <w:pPr>
              <w:pStyle w:val="TAC"/>
              <w:rPr>
                <w:sz w:val="16"/>
                <w:szCs w:val="16"/>
              </w:rPr>
            </w:pPr>
            <w:r>
              <w:rPr>
                <w:sz w:val="16"/>
                <w:szCs w:val="16"/>
              </w:rPr>
              <w:t>2023-06</w:t>
            </w:r>
          </w:p>
        </w:tc>
        <w:tc>
          <w:tcPr>
            <w:tcW w:w="800" w:type="dxa"/>
            <w:shd w:val="solid" w:color="FFFFFF" w:fill="auto"/>
          </w:tcPr>
          <w:p w14:paraId="08FC016B" w14:textId="43C67C82" w:rsidR="00453174" w:rsidRDefault="00453174" w:rsidP="00453174">
            <w:pPr>
              <w:pStyle w:val="TAC"/>
              <w:rPr>
                <w:sz w:val="16"/>
                <w:szCs w:val="16"/>
              </w:rPr>
            </w:pPr>
            <w:r>
              <w:rPr>
                <w:sz w:val="16"/>
                <w:szCs w:val="16"/>
              </w:rPr>
              <w:t>CT#100</w:t>
            </w:r>
          </w:p>
        </w:tc>
        <w:tc>
          <w:tcPr>
            <w:tcW w:w="1094" w:type="dxa"/>
            <w:shd w:val="solid" w:color="FFFFFF" w:fill="auto"/>
          </w:tcPr>
          <w:p w14:paraId="46CF0BB6" w14:textId="6AA5B58A" w:rsidR="00453174" w:rsidRDefault="00E92629" w:rsidP="00453174">
            <w:pPr>
              <w:pStyle w:val="TAC"/>
              <w:rPr>
                <w:sz w:val="16"/>
                <w:szCs w:val="16"/>
              </w:rPr>
            </w:pPr>
            <w:r w:rsidRPr="00E92629">
              <w:rPr>
                <w:sz w:val="16"/>
                <w:szCs w:val="16"/>
              </w:rPr>
              <w:t>CP-231070</w:t>
            </w:r>
          </w:p>
        </w:tc>
        <w:tc>
          <w:tcPr>
            <w:tcW w:w="456" w:type="dxa"/>
            <w:shd w:val="solid" w:color="FFFFFF" w:fill="auto"/>
          </w:tcPr>
          <w:p w14:paraId="1001148B" w14:textId="1CC630D4" w:rsidR="00453174" w:rsidRDefault="00453174" w:rsidP="00453174">
            <w:pPr>
              <w:pStyle w:val="TAL"/>
              <w:rPr>
                <w:sz w:val="16"/>
                <w:szCs w:val="16"/>
              </w:rPr>
            </w:pPr>
            <w:r>
              <w:rPr>
                <w:sz w:val="16"/>
                <w:szCs w:val="16"/>
              </w:rPr>
              <w:t>0064</w:t>
            </w:r>
          </w:p>
        </w:tc>
        <w:tc>
          <w:tcPr>
            <w:tcW w:w="394" w:type="dxa"/>
            <w:shd w:val="solid" w:color="FFFFFF" w:fill="auto"/>
          </w:tcPr>
          <w:p w14:paraId="147DE0A8" w14:textId="77777777" w:rsidR="00453174" w:rsidRDefault="00453174" w:rsidP="00453174">
            <w:pPr>
              <w:pStyle w:val="TAR"/>
              <w:rPr>
                <w:sz w:val="16"/>
                <w:szCs w:val="16"/>
              </w:rPr>
            </w:pPr>
          </w:p>
        </w:tc>
        <w:tc>
          <w:tcPr>
            <w:tcW w:w="425" w:type="dxa"/>
            <w:shd w:val="solid" w:color="FFFFFF" w:fill="auto"/>
          </w:tcPr>
          <w:p w14:paraId="3C203D6F" w14:textId="01A343AB" w:rsidR="00453174" w:rsidRDefault="00453174" w:rsidP="00453174">
            <w:pPr>
              <w:pStyle w:val="TAC"/>
              <w:rPr>
                <w:sz w:val="16"/>
                <w:szCs w:val="16"/>
              </w:rPr>
            </w:pPr>
            <w:r>
              <w:rPr>
                <w:sz w:val="16"/>
                <w:szCs w:val="16"/>
              </w:rPr>
              <w:t>F</w:t>
            </w:r>
          </w:p>
        </w:tc>
        <w:tc>
          <w:tcPr>
            <w:tcW w:w="4962" w:type="dxa"/>
            <w:shd w:val="solid" w:color="FFFFFF" w:fill="auto"/>
          </w:tcPr>
          <w:p w14:paraId="3BE1B234" w14:textId="77FFB621" w:rsidR="00453174" w:rsidRPr="00E66078" w:rsidRDefault="00453174" w:rsidP="00453174">
            <w:pPr>
              <w:pStyle w:val="TAL"/>
            </w:pPr>
            <w:r w:rsidRPr="00E66078">
              <w:t>29.598 Rel-18 API version and External doc update</w:t>
            </w:r>
          </w:p>
        </w:tc>
        <w:tc>
          <w:tcPr>
            <w:tcW w:w="708" w:type="dxa"/>
            <w:shd w:val="solid" w:color="FFFFFF" w:fill="auto"/>
          </w:tcPr>
          <w:p w14:paraId="5C7E376D" w14:textId="2E126D80" w:rsidR="00453174" w:rsidRDefault="00453174" w:rsidP="00453174">
            <w:pPr>
              <w:pStyle w:val="TAC"/>
              <w:rPr>
                <w:sz w:val="16"/>
                <w:szCs w:val="16"/>
              </w:rPr>
            </w:pPr>
            <w:r>
              <w:rPr>
                <w:sz w:val="16"/>
                <w:szCs w:val="16"/>
              </w:rPr>
              <w:t>18.2.0</w:t>
            </w:r>
          </w:p>
        </w:tc>
      </w:tr>
      <w:tr w:rsidR="00E40009" w:rsidRPr="00616F0C" w14:paraId="3F55740F" w14:textId="77777777" w:rsidTr="000E33A5">
        <w:tc>
          <w:tcPr>
            <w:tcW w:w="800" w:type="dxa"/>
            <w:shd w:val="solid" w:color="FFFFFF" w:fill="auto"/>
          </w:tcPr>
          <w:p w14:paraId="2B3325ED" w14:textId="4C523605" w:rsidR="00E40009" w:rsidRDefault="00E40009" w:rsidP="00453174">
            <w:pPr>
              <w:pStyle w:val="TAC"/>
              <w:rPr>
                <w:sz w:val="16"/>
                <w:szCs w:val="16"/>
              </w:rPr>
            </w:pPr>
            <w:r>
              <w:rPr>
                <w:sz w:val="16"/>
                <w:szCs w:val="16"/>
              </w:rPr>
              <w:t>2023-09</w:t>
            </w:r>
          </w:p>
        </w:tc>
        <w:tc>
          <w:tcPr>
            <w:tcW w:w="800" w:type="dxa"/>
            <w:shd w:val="solid" w:color="FFFFFF" w:fill="auto"/>
          </w:tcPr>
          <w:p w14:paraId="6442B259" w14:textId="5D2E2E94" w:rsidR="00E40009" w:rsidRDefault="00E40009" w:rsidP="007D6108">
            <w:pPr>
              <w:pStyle w:val="TAC"/>
              <w:rPr>
                <w:sz w:val="16"/>
                <w:szCs w:val="16"/>
              </w:rPr>
            </w:pPr>
            <w:r>
              <w:rPr>
                <w:sz w:val="16"/>
                <w:szCs w:val="16"/>
              </w:rPr>
              <w:t>CT#101</w:t>
            </w:r>
          </w:p>
        </w:tc>
        <w:tc>
          <w:tcPr>
            <w:tcW w:w="1094" w:type="dxa"/>
            <w:shd w:val="solid" w:color="FFFFFF" w:fill="auto"/>
          </w:tcPr>
          <w:p w14:paraId="6DC0E931" w14:textId="3DCE4355" w:rsidR="00E40009" w:rsidRPr="00E92629" w:rsidRDefault="009C137F" w:rsidP="00453174">
            <w:pPr>
              <w:pStyle w:val="TAC"/>
              <w:rPr>
                <w:sz w:val="16"/>
                <w:szCs w:val="16"/>
              </w:rPr>
            </w:pPr>
            <w:r>
              <w:rPr>
                <w:sz w:val="16"/>
                <w:szCs w:val="16"/>
              </w:rPr>
              <w:t>CP-232033</w:t>
            </w:r>
          </w:p>
        </w:tc>
        <w:tc>
          <w:tcPr>
            <w:tcW w:w="456" w:type="dxa"/>
            <w:shd w:val="solid" w:color="FFFFFF" w:fill="auto"/>
          </w:tcPr>
          <w:p w14:paraId="1CBEF1B1" w14:textId="4FBDDA60" w:rsidR="00E40009" w:rsidRDefault="00E40009" w:rsidP="00453174">
            <w:pPr>
              <w:pStyle w:val="TAL"/>
              <w:rPr>
                <w:sz w:val="16"/>
                <w:szCs w:val="16"/>
              </w:rPr>
            </w:pPr>
            <w:r>
              <w:rPr>
                <w:sz w:val="16"/>
                <w:szCs w:val="16"/>
              </w:rPr>
              <w:t>0065</w:t>
            </w:r>
          </w:p>
        </w:tc>
        <w:tc>
          <w:tcPr>
            <w:tcW w:w="394" w:type="dxa"/>
            <w:shd w:val="solid" w:color="FFFFFF" w:fill="auto"/>
          </w:tcPr>
          <w:p w14:paraId="644AD490" w14:textId="416F8352" w:rsidR="00E40009" w:rsidRDefault="00E40009" w:rsidP="00453174">
            <w:pPr>
              <w:pStyle w:val="TAR"/>
              <w:rPr>
                <w:sz w:val="16"/>
                <w:szCs w:val="16"/>
              </w:rPr>
            </w:pPr>
            <w:r>
              <w:rPr>
                <w:sz w:val="16"/>
                <w:szCs w:val="16"/>
              </w:rPr>
              <w:t>2</w:t>
            </w:r>
          </w:p>
        </w:tc>
        <w:tc>
          <w:tcPr>
            <w:tcW w:w="425" w:type="dxa"/>
            <w:shd w:val="solid" w:color="FFFFFF" w:fill="auto"/>
          </w:tcPr>
          <w:p w14:paraId="25C97A2C" w14:textId="6E0DB096" w:rsidR="00E40009" w:rsidRDefault="00E40009" w:rsidP="00453174">
            <w:pPr>
              <w:pStyle w:val="TAC"/>
              <w:rPr>
                <w:sz w:val="16"/>
                <w:szCs w:val="16"/>
              </w:rPr>
            </w:pPr>
            <w:r>
              <w:rPr>
                <w:sz w:val="16"/>
                <w:szCs w:val="16"/>
              </w:rPr>
              <w:t>F</w:t>
            </w:r>
          </w:p>
        </w:tc>
        <w:tc>
          <w:tcPr>
            <w:tcW w:w="4962" w:type="dxa"/>
            <w:shd w:val="solid" w:color="FFFFFF" w:fill="auto"/>
          </w:tcPr>
          <w:p w14:paraId="3D60A601" w14:textId="4CE508FF" w:rsidR="00E40009" w:rsidRPr="00E66078" w:rsidRDefault="00E40009" w:rsidP="00453174">
            <w:pPr>
              <w:pStyle w:val="TAL"/>
            </w:pPr>
            <w:r w:rsidRPr="00E40009">
              <w:t>Correction: Unsubscribe service operation</w:t>
            </w:r>
          </w:p>
        </w:tc>
        <w:tc>
          <w:tcPr>
            <w:tcW w:w="708" w:type="dxa"/>
            <w:shd w:val="solid" w:color="FFFFFF" w:fill="auto"/>
          </w:tcPr>
          <w:p w14:paraId="3FCD3ACC" w14:textId="0997007F" w:rsidR="00E40009" w:rsidRDefault="00E40009" w:rsidP="00453174">
            <w:pPr>
              <w:pStyle w:val="TAC"/>
              <w:rPr>
                <w:sz w:val="16"/>
                <w:szCs w:val="16"/>
              </w:rPr>
            </w:pPr>
            <w:r>
              <w:rPr>
                <w:sz w:val="16"/>
                <w:szCs w:val="16"/>
              </w:rPr>
              <w:t>18.3.0</w:t>
            </w:r>
          </w:p>
        </w:tc>
      </w:tr>
      <w:tr w:rsidR="00E40009" w:rsidRPr="00616F0C" w14:paraId="4AC0D93E" w14:textId="77777777" w:rsidTr="000E33A5">
        <w:tc>
          <w:tcPr>
            <w:tcW w:w="800" w:type="dxa"/>
            <w:shd w:val="solid" w:color="FFFFFF" w:fill="auto"/>
          </w:tcPr>
          <w:p w14:paraId="15FB4192" w14:textId="635B06D9" w:rsidR="00E40009" w:rsidRDefault="00E40009" w:rsidP="00453174">
            <w:pPr>
              <w:pStyle w:val="TAC"/>
              <w:rPr>
                <w:sz w:val="16"/>
                <w:szCs w:val="16"/>
              </w:rPr>
            </w:pPr>
            <w:r>
              <w:rPr>
                <w:sz w:val="16"/>
                <w:szCs w:val="16"/>
              </w:rPr>
              <w:t>2023-09</w:t>
            </w:r>
          </w:p>
        </w:tc>
        <w:tc>
          <w:tcPr>
            <w:tcW w:w="800" w:type="dxa"/>
            <w:shd w:val="solid" w:color="FFFFFF" w:fill="auto"/>
          </w:tcPr>
          <w:p w14:paraId="630F4CC9" w14:textId="0F1426EB"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5D01B78D" w14:textId="5389D082" w:rsidR="00E40009" w:rsidRPr="00E92629" w:rsidRDefault="00056F24" w:rsidP="00453174">
            <w:pPr>
              <w:pStyle w:val="TAC"/>
              <w:rPr>
                <w:sz w:val="16"/>
                <w:szCs w:val="16"/>
              </w:rPr>
            </w:pPr>
            <w:r>
              <w:rPr>
                <w:sz w:val="16"/>
                <w:szCs w:val="16"/>
              </w:rPr>
              <w:t>CP-232153</w:t>
            </w:r>
          </w:p>
        </w:tc>
        <w:tc>
          <w:tcPr>
            <w:tcW w:w="456" w:type="dxa"/>
            <w:shd w:val="solid" w:color="FFFFFF" w:fill="auto"/>
          </w:tcPr>
          <w:p w14:paraId="25EB71B8" w14:textId="1325BD0C" w:rsidR="00E40009" w:rsidRDefault="00E40009" w:rsidP="00453174">
            <w:pPr>
              <w:pStyle w:val="TAL"/>
              <w:rPr>
                <w:sz w:val="16"/>
                <w:szCs w:val="16"/>
              </w:rPr>
            </w:pPr>
            <w:r>
              <w:rPr>
                <w:sz w:val="16"/>
                <w:szCs w:val="16"/>
              </w:rPr>
              <w:t>0066</w:t>
            </w:r>
          </w:p>
        </w:tc>
        <w:tc>
          <w:tcPr>
            <w:tcW w:w="394" w:type="dxa"/>
            <w:shd w:val="solid" w:color="FFFFFF" w:fill="auto"/>
          </w:tcPr>
          <w:p w14:paraId="54765CFC" w14:textId="25D370A9" w:rsidR="00E40009" w:rsidRDefault="00056F24" w:rsidP="00453174">
            <w:pPr>
              <w:pStyle w:val="TAR"/>
              <w:rPr>
                <w:sz w:val="16"/>
                <w:szCs w:val="16"/>
              </w:rPr>
            </w:pPr>
            <w:r>
              <w:rPr>
                <w:sz w:val="16"/>
                <w:szCs w:val="16"/>
              </w:rPr>
              <w:t>3</w:t>
            </w:r>
          </w:p>
        </w:tc>
        <w:tc>
          <w:tcPr>
            <w:tcW w:w="425" w:type="dxa"/>
            <w:shd w:val="solid" w:color="FFFFFF" w:fill="auto"/>
          </w:tcPr>
          <w:p w14:paraId="5BDA11C7" w14:textId="7E390E20" w:rsidR="00E40009" w:rsidRDefault="00E40009" w:rsidP="00453174">
            <w:pPr>
              <w:pStyle w:val="TAC"/>
              <w:rPr>
                <w:sz w:val="16"/>
                <w:szCs w:val="16"/>
              </w:rPr>
            </w:pPr>
            <w:r>
              <w:rPr>
                <w:sz w:val="16"/>
                <w:szCs w:val="16"/>
              </w:rPr>
              <w:t>F</w:t>
            </w:r>
          </w:p>
        </w:tc>
        <w:tc>
          <w:tcPr>
            <w:tcW w:w="4962" w:type="dxa"/>
            <w:shd w:val="solid" w:color="FFFFFF" w:fill="auto"/>
          </w:tcPr>
          <w:p w14:paraId="57E8DE27" w14:textId="5703FD8A" w:rsidR="00E40009" w:rsidRPr="00E40009" w:rsidRDefault="00E40009" w:rsidP="00453174">
            <w:pPr>
              <w:pStyle w:val="TAL"/>
            </w:pPr>
            <w:r w:rsidRPr="00E40009">
              <w:t>UDSF Error Handling</w:t>
            </w:r>
          </w:p>
        </w:tc>
        <w:tc>
          <w:tcPr>
            <w:tcW w:w="708" w:type="dxa"/>
            <w:shd w:val="solid" w:color="FFFFFF" w:fill="auto"/>
          </w:tcPr>
          <w:p w14:paraId="1B9F565C" w14:textId="4F22825B" w:rsidR="00E40009" w:rsidRDefault="00E40009" w:rsidP="00453174">
            <w:pPr>
              <w:pStyle w:val="TAC"/>
              <w:rPr>
                <w:sz w:val="16"/>
                <w:szCs w:val="16"/>
              </w:rPr>
            </w:pPr>
            <w:r>
              <w:rPr>
                <w:sz w:val="16"/>
                <w:szCs w:val="16"/>
              </w:rPr>
              <w:t>18.3.0</w:t>
            </w:r>
          </w:p>
        </w:tc>
      </w:tr>
      <w:tr w:rsidR="00E40009" w:rsidRPr="00616F0C" w14:paraId="610B9DA6" w14:textId="77777777" w:rsidTr="000E33A5">
        <w:tc>
          <w:tcPr>
            <w:tcW w:w="800" w:type="dxa"/>
            <w:shd w:val="solid" w:color="FFFFFF" w:fill="auto"/>
          </w:tcPr>
          <w:p w14:paraId="7C6BF15F" w14:textId="15ABD1C2" w:rsidR="00E40009" w:rsidRDefault="00E40009" w:rsidP="00E40009">
            <w:pPr>
              <w:pStyle w:val="TAC"/>
              <w:rPr>
                <w:sz w:val="16"/>
                <w:szCs w:val="16"/>
              </w:rPr>
            </w:pPr>
            <w:r>
              <w:rPr>
                <w:sz w:val="16"/>
                <w:szCs w:val="16"/>
              </w:rPr>
              <w:t>2023-09</w:t>
            </w:r>
          </w:p>
        </w:tc>
        <w:tc>
          <w:tcPr>
            <w:tcW w:w="800" w:type="dxa"/>
            <w:shd w:val="solid" w:color="FFFFFF" w:fill="auto"/>
          </w:tcPr>
          <w:p w14:paraId="5417CC8F" w14:textId="099D0ADE"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300F7E50" w14:textId="5317E234" w:rsidR="00E40009" w:rsidRPr="00E92629" w:rsidRDefault="009C137F" w:rsidP="00E40009">
            <w:pPr>
              <w:pStyle w:val="TAC"/>
              <w:rPr>
                <w:sz w:val="16"/>
                <w:szCs w:val="16"/>
              </w:rPr>
            </w:pPr>
            <w:r>
              <w:rPr>
                <w:sz w:val="16"/>
                <w:szCs w:val="16"/>
              </w:rPr>
              <w:t>CP-232060</w:t>
            </w:r>
          </w:p>
        </w:tc>
        <w:tc>
          <w:tcPr>
            <w:tcW w:w="456" w:type="dxa"/>
            <w:shd w:val="solid" w:color="FFFFFF" w:fill="auto"/>
          </w:tcPr>
          <w:p w14:paraId="5D6DA046" w14:textId="68B68FEF" w:rsidR="00E40009" w:rsidRDefault="00E40009" w:rsidP="00E40009">
            <w:pPr>
              <w:pStyle w:val="TAL"/>
              <w:rPr>
                <w:sz w:val="16"/>
                <w:szCs w:val="16"/>
              </w:rPr>
            </w:pPr>
            <w:r>
              <w:rPr>
                <w:sz w:val="16"/>
                <w:szCs w:val="16"/>
              </w:rPr>
              <w:t>0067</w:t>
            </w:r>
          </w:p>
        </w:tc>
        <w:tc>
          <w:tcPr>
            <w:tcW w:w="394" w:type="dxa"/>
            <w:shd w:val="solid" w:color="FFFFFF" w:fill="auto"/>
          </w:tcPr>
          <w:p w14:paraId="51AA75C5" w14:textId="77777777" w:rsidR="00E40009" w:rsidRDefault="00E40009" w:rsidP="00E40009">
            <w:pPr>
              <w:pStyle w:val="TAR"/>
              <w:rPr>
                <w:sz w:val="16"/>
                <w:szCs w:val="16"/>
              </w:rPr>
            </w:pPr>
          </w:p>
        </w:tc>
        <w:tc>
          <w:tcPr>
            <w:tcW w:w="425" w:type="dxa"/>
            <w:shd w:val="solid" w:color="FFFFFF" w:fill="auto"/>
          </w:tcPr>
          <w:p w14:paraId="1374E654" w14:textId="3EBCA0E3" w:rsidR="00E40009" w:rsidRDefault="00E40009" w:rsidP="00E40009">
            <w:pPr>
              <w:pStyle w:val="TAC"/>
              <w:rPr>
                <w:sz w:val="16"/>
                <w:szCs w:val="16"/>
              </w:rPr>
            </w:pPr>
            <w:r>
              <w:rPr>
                <w:sz w:val="16"/>
                <w:szCs w:val="16"/>
              </w:rPr>
              <w:t>F</w:t>
            </w:r>
          </w:p>
        </w:tc>
        <w:tc>
          <w:tcPr>
            <w:tcW w:w="4962" w:type="dxa"/>
            <w:shd w:val="solid" w:color="FFFFFF" w:fill="auto"/>
          </w:tcPr>
          <w:p w14:paraId="06B4DD3D" w14:textId="5A3846D3" w:rsidR="00E40009" w:rsidRPr="00E40009" w:rsidRDefault="00E40009" w:rsidP="00E40009">
            <w:pPr>
              <w:pStyle w:val="TAL"/>
            </w:pPr>
            <w:r w:rsidRPr="00E66078">
              <w:t>29.598 Rel-18 API version and External doc update</w:t>
            </w:r>
          </w:p>
        </w:tc>
        <w:tc>
          <w:tcPr>
            <w:tcW w:w="708" w:type="dxa"/>
            <w:shd w:val="solid" w:color="FFFFFF" w:fill="auto"/>
          </w:tcPr>
          <w:p w14:paraId="639833E4" w14:textId="6B380961" w:rsidR="00E40009" w:rsidRDefault="00E40009" w:rsidP="00E40009">
            <w:pPr>
              <w:pStyle w:val="TAC"/>
              <w:rPr>
                <w:sz w:val="16"/>
                <w:szCs w:val="16"/>
              </w:rPr>
            </w:pPr>
            <w:r>
              <w:rPr>
                <w:sz w:val="16"/>
                <w:szCs w:val="16"/>
              </w:rPr>
              <w:t>18.3.0</w:t>
            </w:r>
          </w:p>
        </w:tc>
      </w:tr>
      <w:tr w:rsidR="008E3B63" w:rsidRPr="00616F0C" w14:paraId="4380019A" w14:textId="77777777" w:rsidTr="000E33A5">
        <w:tc>
          <w:tcPr>
            <w:tcW w:w="800" w:type="dxa"/>
            <w:shd w:val="solid" w:color="FFFFFF" w:fill="auto"/>
          </w:tcPr>
          <w:p w14:paraId="48ABC0E3" w14:textId="16818250" w:rsidR="008E3B63" w:rsidRDefault="008E3B63" w:rsidP="008E3B63">
            <w:pPr>
              <w:pStyle w:val="TAC"/>
              <w:rPr>
                <w:sz w:val="16"/>
                <w:szCs w:val="16"/>
              </w:rPr>
            </w:pPr>
            <w:r>
              <w:rPr>
                <w:sz w:val="16"/>
                <w:szCs w:val="16"/>
              </w:rPr>
              <w:t>2023-12</w:t>
            </w:r>
          </w:p>
        </w:tc>
        <w:tc>
          <w:tcPr>
            <w:tcW w:w="800" w:type="dxa"/>
            <w:shd w:val="solid" w:color="FFFFFF" w:fill="auto"/>
          </w:tcPr>
          <w:p w14:paraId="0013AE1E" w14:textId="7CF8E9F2"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E0B6CB9" w14:textId="3D053BC8" w:rsidR="008E3B63" w:rsidRDefault="00C85529" w:rsidP="008E3B63">
            <w:pPr>
              <w:pStyle w:val="TAC"/>
              <w:rPr>
                <w:sz w:val="16"/>
                <w:szCs w:val="16"/>
              </w:rPr>
            </w:pPr>
            <w:r>
              <w:rPr>
                <w:sz w:val="16"/>
                <w:szCs w:val="16"/>
              </w:rPr>
              <w:t>C</w:t>
            </w:r>
            <w:r w:rsidR="000D1031">
              <w:rPr>
                <w:sz w:val="16"/>
                <w:szCs w:val="16"/>
              </w:rPr>
              <w:t>P-</w:t>
            </w:r>
            <w:r w:rsidR="002C2B94">
              <w:rPr>
                <w:sz w:val="16"/>
                <w:szCs w:val="16"/>
              </w:rPr>
              <w:t>233029</w:t>
            </w:r>
          </w:p>
        </w:tc>
        <w:tc>
          <w:tcPr>
            <w:tcW w:w="456" w:type="dxa"/>
            <w:shd w:val="solid" w:color="FFFFFF" w:fill="auto"/>
          </w:tcPr>
          <w:p w14:paraId="6756B50C" w14:textId="36E43F58" w:rsidR="008E3B63" w:rsidRDefault="008E3B63" w:rsidP="008E3B63">
            <w:pPr>
              <w:pStyle w:val="TAL"/>
              <w:rPr>
                <w:sz w:val="16"/>
                <w:szCs w:val="16"/>
              </w:rPr>
            </w:pPr>
            <w:r>
              <w:rPr>
                <w:sz w:val="16"/>
                <w:szCs w:val="16"/>
              </w:rPr>
              <w:t>0068</w:t>
            </w:r>
          </w:p>
        </w:tc>
        <w:tc>
          <w:tcPr>
            <w:tcW w:w="394" w:type="dxa"/>
            <w:shd w:val="solid" w:color="FFFFFF" w:fill="auto"/>
          </w:tcPr>
          <w:p w14:paraId="046C6B91" w14:textId="630253CA" w:rsidR="008E3B63" w:rsidRDefault="007B7B15" w:rsidP="008E3B63">
            <w:pPr>
              <w:pStyle w:val="TAR"/>
              <w:rPr>
                <w:sz w:val="16"/>
                <w:szCs w:val="16"/>
              </w:rPr>
            </w:pPr>
            <w:r>
              <w:rPr>
                <w:sz w:val="16"/>
                <w:szCs w:val="16"/>
              </w:rPr>
              <w:t>1</w:t>
            </w:r>
          </w:p>
        </w:tc>
        <w:tc>
          <w:tcPr>
            <w:tcW w:w="425" w:type="dxa"/>
            <w:shd w:val="solid" w:color="FFFFFF" w:fill="auto"/>
          </w:tcPr>
          <w:p w14:paraId="4E6751A6" w14:textId="219AF24F" w:rsidR="008E3B63" w:rsidRDefault="00CE1753" w:rsidP="008E3B63">
            <w:pPr>
              <w:pStyle w:val="TAC"/>
              <w:rPr>
                <w:sz w:val="16"/>
                <w:szCs w:val="16"/>
              </w:rPr>
            </w:pPr>
            <w:r>
              <w:rPr>
                <w:sz w:val="16"/>
                <w:szCs w:val="16"/>
              </w:rPr>
              <w:t>B</w:t>
            </w:r>
          </w:p>
        </w:tc>
        <w:tc>
          <w:tcPr>
            <w:tcW w:w="4962" w:type="dxa"/>
            <w:shd w:val="solid" w:color="FFFFFF" w:fill="auto"/>
          </w:tcPr>
          <w:p w14:paraId="6CB41B14" w14:textId="017FC86A" w:rsidR="008E3B63" w:rsidRPr="00E66078" w:rsidRDefault="00CE1753" w:rsidP="008E3B63">
            <w:pPr>
              <w:pStyle w:val="TAL"/>
            </w:pPr>
            <w:r>
              <w:rPr>
                <w:noProof/>
              </w:rPr>
              <w:t>Periodic Time</w:t>
            </w:r>
            <w:r w:rsidR="00C80E80">
              <w:rPr>
                <w:noProof/>
              </w:rPr>
              <w:t>r</w:t>
            </w:r>
          </w:p>
        </w:tc>
        <w:tc>
          <w:tcPr>
            <w:tcW w:w="708" w:type="dxa"/>
            <w:shd w:val="solid" w:color="FFFFFF" w:fill="auto"/>
          </w:tcPr>
          <w:p w14:paraId="547FBCEF" w14:textId="37AFEBFE" w:rsidR="008E3B63" w:rsidRDefault="008E3B63" w:rsidP="008E3B63">
            <w:pPr>
              <w:pStyle w:val="TAC"/>
              <w:rPr>
                <w:sz w:val="16"/>
                <w:szCs w:val="16"/>
              </w:rPr>
            </w:pPr>
            <w:r>
              <w:rPr>
                <w:sz w:val="16"/>
                <w:szCs w:val="16"/>
              </w:rPr>
              <w:t>18.4.0</w:t>
            </w:r>
          </w:p>
        </w:tc>
      </w:tr>
      <w:tr w:rsidR="008E3B63" w:rsidRPr="00616F0C" w14:paraId="75C39E05" w14:textId="77777777" w:rsidTr="000E33A5">
        <w:tc>
          <w:tcPr>
            <w:tcW w:w="800" w:type="dxa"/>
            <w:shd w:val="solid" w:color="FFFFFF" w:fill="auto"/>
          </w:tcPr>
          <w:p w14:paraId="74533048" w14:textId="11417A97" w:rsidR="008E3B63" w:rsidRDefault="008E3B63" w:rsidP="008E3B63">
            <w:pPr>
              <w:pStyle w:val="TAC"/>
              <w:rPr>
                <w:sz w:val="16"/>
                <w:szCs w:val="16"/>
              </w:rPr>
            </w:pPr>
            <w:r>
              <w:rPr>
                <w:sz w:val="16"/>
                <w:szCs w:val="16"/>
              </w:rPr>
              <w:t>2023-12</w:t>
            </w:r>
          </w:p>
        </w:tc>
        <w:tc>
          <w:tcPr>
            <w:tcW w:w="800" w:type="dxa"/>
            <w:shd w:val="solid" w:color="FFFFFF" w:fill="auto"/>
          </w:tcPr>
          <w:p w14:paraId="367028C0" w14:textId="18089B18"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7D82B7D" w14:textId="30452862" w:rsidR="008E3B63" w:rsidRDefault="000132E1" w:rsidP="008E3B63">
            <w:pPr>
              <w:pStyle w:val="TAC"/>
              <w:rPr>
                <w:sz w:val="16"/>
                <w:szCs w:val="16"/>
              </w:rPr>
            </w:pPr>
            <w:r>
              <w:rPr>
                <w:sz w:val="16"/>
                <w:szCs w:val="16"/>
              </w:rPr>
              <w:t>C</w:t>
            </w:r>
            <w:r w:rsidR="004A3B79">
              <w:rPr>
                <w:sz w:val="16"/>
                <w:szCs w:val="16"/>
              </w:rPr>
              <w:t>P-</w:t>
            </w:r>
            <w:r w:rsidR="000D1031">
              <w:rPr>
                <w:sz w:val="16"/>
                <w:szCs w:val="16"/>
              </w:rPr>
              <w:t>233028</w:t>
            </w:r>
          </w:p>
        </w:tc>
        <w:tc>
          <w:tcPr>
            <w:tcW w:w="456" w:type="dxa"/>
            <w:shd w:val="solid" w:color="FFFFFF" w:fill="auto"/>
          </w:tcPr>
          <w:p w14:paraId="0B0916CE" w14:textId="129B36F2" w:rsidR="008E3B63" w:rsidRDefault="00AE795C" w:rsidP="008E3B63">
            <w:pPr>
              <w:pStyle w:val="TAL"/>
              <w:rPr>
                <w:sz w:val="16"/>
                <w:szCs w:val="16"/>
              </w:rPr>
            </w:pPr>
            <w:r>
              <w:rPr>
                <w:sz w:val="16"/>
                <w:szCs w:val="16"/>
              </w:rPr>
              <w:t>0069</w:t>
            </w:r>
          </w:p>
        </w:tc>
        <w:tc>
          <w:tcPr>
            <w:tcW w:w="394" w:type="dxa"/>
            <w:shd w:val="solid" w:color="FFFFFF" w:fill="auto"/>
          </w:tcPr>
          <w:p w14:paraId="76BC9FBE" w14:textId="77777777" w:rsidR="008E3B63" w:rsidRDefault="008E3B63" w:rsidP="008E3B63">
            <w:pPr>
              <w:pStyle w:val="TAR"/>
              <w:rPr>
                <w:sz w:val="16"/>
                <w:szCs w:val="16"/>
              </w:rPr>
            </w:pPr>
          </w:p>
        </w:tc>
        <w:tc>
          <w:tcPr>
            <w:tcW w:w="425" w:type="dxa"/>
            <w:shd w:val="solid" w:color="FFFFFF" w:fill="auto"/>
          </w:tcPr>
          <w:p w14:paraId="3D494418" w14:textId="0ED2E0ED" w:rsidR="008E3B63" w:rsidRDefault="00EB6760" w:rsidP="008E3B63">
            <w:pPr>
              <w:pStyle w:val="TAC"/>
              <w:rPr>
                <w:sz w:val="16"/>
                <w:szCs w:val="16"/>
              </w:rPr>
            </w:pPr>
            <w:r>
              <w:rPr>
                <w:sz w:val="16"/>
                <w:szCs w:val="16"/>
              </w:rPr>
              <w:t>F</w:t>
            </w:r>
          </w:p>
        </w:tc>
        <w:tc>
          <w:tcPr>
            <w:tcW w:w="4962" w:type="dxa"/>
            <w:shd w:val="solid" w:color="FFFFFF" w:fill="auto"/>
          </w:tcPr>
          <w:p w14:paraId="3EC6212A" w14:textId="71CE1670" w:rsidR="008E3B63" w:rsidRPr="00E66078" w:rsidRDefault="00B926E4" w:rsidP="008E3B63">
            <w:pPr>
              <w:pStyle w:val="TAL"/>
            </w:pPr>
            <w:r>
              <w:rPr>
                <w:noProof/>
              </w:rPr>
              <w:t xml:space="preserve">Update and replace obsoleted </w:t>
            </w:r>
            <w:r>
              <w:t>HTTP RFCs</w:t>
            </w:r>
          </w:p>
        </w:tc>
        <w:tc>
          <w:tcPr>
            <w:tcW w:w="708" w:type="dxa"/>
            <w:shd w:val="solid" w:color="FFFFFF" w:fill="auto"/>
          </w:tcPr>
          <w:p w14:paraId="51F316EF" w14:textId="1D32AFF4" w:rsidR="008E3B63" w:rsidRDefault="008E3B63" w:rsidP="008E3B63">
            <w:pPr>
              <w:pStyle w:val="TAC"/>
              <w:rPr>
                <w:sz w:val="16"/>
                <w:szCs w:val="16"/>
              </w:rPr>
            </w:pPr>
            <w:r>
              <w:rPr>
                <w:sz w:val="16"/>
                <w:szCs w:val="16"/>
              </w:rPr>
              <w:t>18.4.0</w:t>
            </w:r>
          </w:p>
        </w:tc>
      </w:tr>
      <w:tr w:rsidR="008E3B63" w:rsidRPr="00616F0C" w14:paraId="2375C3BB" w14:textId="77777777" w:rsidTr="000E33A5">
        <w:tc>
          <w:tcPr>
            <w:tcW w:w="800" w:type="dxa"/>
            <w:shd w:val="solid" w:color="FFFFFF" w:fill="auto"/>
          </w:tcPr>
          <w:p w14:paraId="768FDF21" w14:textId="53364A84" w:rsidR="008E3B63" w:rsidRDefault="008E3B63" w:rsidP="008E3B63">
            <w:pPr>
              <w:pStyle w:val="TAC"/>
              <w:rPr>
                <w:sz w:val="16"/>
                <w:szCs w:val="16"/>
              </w:rPr>
            </w:pPr>
            <w:r>
              <w:rPr>
                <w:sz w:val="16"/>
                <w:szCs w:val="16"/>
              </w:rPr>
              <w:t>2023-12</w:t>
            </w:r>
          </w:p>
        </w:tc>
        <w:tc>
          <w:tcPr>
            <w:tcW w:w="800" w:type="dxa"/>
            <w:shd w:val="solid" w:color="FFFFFF" w:fill="auto"/>
          </w:tcPr>
          <w:p w14:paraId="086FFBDD" w14:textId="64D591BA"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4B1DFEF6" w14:textId="2AE6AB6A" w:rsidR="008E3B63" w:rsidRDefault="00DB3908" w:rsidP="008E3B63">
            <w:pPr>
              <w:pStyle w:val="TAC"/>
              <w:rPr>
                <w:sz w:val="16"/>
                <w:szCs w:val="16"/>
              </w:rPr>
            </w:pPr>
            <w:r>
              <w:rPr>
                <w:sz w:val="16"/>
                <w:szCs w:val="16"/>
              </w:rPr>
              <w:t>CP-233031</w:t>
            </w:r>
          </w:p>
        </w:tc>
        <w:tc>
          <w:tcPr>
            <w:tcW w:w="456" w:type="dxa"/>
            <w:shd w:val="solid" w:color="FFFFFF" w:fill="auto"/>
          </w:tcPr>
          <w:p w14:paraId="58CB0D9D" w14:textId="09545006" w:rsidR="008E3B63" w:rsidRDefault="00AE795C" w:rsidP="008E3B63">
            <w:pPr>
              <w:pStyle w:val="TAL"/>
              <w:rPr>
                <w:sz w:val="16"/>
                <w:szCs w:val="16"/>
              </w:rPr>
            </w:pPr>
            <w:r>
              <w:rPr>
                <w:sz w:val="16"/>
                <w:szCs w:val="16"/>
              </w:rPr>
              <w:t>0070</w:t>
            </w:r>
          </w:p>
        </w:tc>
        <w:tc>
          <w:tcPr>
            <w:tcW w:w="394" w:type="dxa"/>
            <w:shd w:val="solid" w:color="FFFFFF" w:fill="auto"/>
          </w:tcPr>
          <w:p w14:paraId="00D62F9C" w14:textId="77777777" w:rsidR="008E3B63" w:rsidRDefault="008E3B63" w:rsidP="008E3B63">
            <w:pPr>
              <w:pStyle w:val="TAR"/>
              <w:rPr>
                <w:sz w:val="16"/>
                <w:szCs w:val="16"/>
              </w:rPr>
            </w:pPr>
          </w:p>
        </w:tc>
        <w:tc>
          <w:tcPr>
            <w:tcW w:w="425" w:type="dxa"/>
            <w:shd w:val="solid" w:color="FFFFFF" w:fill="auto"/>
          </w:tcPr>
          <w:p w14:paraId="33ED128B" w14:textId="3C297BBF" w:rsidR="008E3B63" w:rsidRDefault="00FC2FD3" w:rsidP="008E3B63">
            <w:pPr>
              <w:pStyle w:val="TAC"/>
              <w:rPr>
                <w:sz w:val="16"/>
                <w:szCs w:val="16"/>
              </w:rPr>
            </w:pPr>
            <w:r>
              <w:rPr>
                <w:sz w:val="16"/>
                <w:szCs w:val="16"/>
              </w:rPr>
              <w:t>F</w:t>
            </w:r>
          </w:p>
        </w:tc>
        <w:tc>
          <w:tcPr>
            <w:tcW w:w="4962" w:type="dxa"/>
            <w:shd w:val="solid" w:color="FFFFFF" w:fill="auto"/>
          </w:tcPr>
          <w:p w14:paraId="28ED320B" w14:textId="517E1D2D" w:rsidR="008E3B63" w:rsidRPr="00E66078" w:rsidRDefault="002627E5" w:rsidP="008E3B63">
            <w:pPr>
              <w:pStyle w:val="TAL"/>
            </w:pPr>
            <w:r>
              <w:rPr>
                <w:noProof/>
              </w:rPr>
              <w:t xml:space="preserve">Replacing obsoleted </w:t>
            </w:r>
            <w:r>
              <w:t xml:space="preserve">HTTP RFC 7807 with </w:t>
            </w:r>
            <w:r w:rsidRPr="0061291B">
              <w:rPr>
                <w:lang w:eastAsia="zh-CN"/>
              </w:rPr>
              <w:t>9457</w:t>
            </w:r>
          </w:p>
        </w:tc>
        <w:tc>
          <w:tcPr>
            <w:tcW w:w="708" w:type="dxa"/>
            <w:shd w:val="solid" w:color="FFFFFF" w:fill="auto"/>
          </w:tcPr>
          <w:p w14:paraId="2EA5A348" w14:textId="70447C5C" w:rsidR="008E3B63" w:rsidRDefault="008E3B63" w:rsidP="008E3B63">
            <w:pPr>
              <w:pStyle w:val="TAC"/>
              <w:rPr>
                <w:sz w:val="16"/>
                <w:szCs w:val="16"/>
              </w:rPr>
            </w:pPr>
            <w:r>
              <w:rPr>
                <w:sz w:val="16"/>
                <w:szCs w:val="16"/>
              </w:rPr>
              <w:t>18.4.0</w:t>
            </w:r>
          </w:p>
        </w:tc>
      </w:tr>
      <w:tr w:rsidR="00107020" w:rsidRPr="00616F0C" w14:paraId="2F960F82" w14:textId="77777777" w:rsidTr="000E33A5">
        <w:tc>
          <w:tcPr>
            <w:tcW w:w="800" w:type="dxa"/>
            <w:shd w:val="solid" w:color="FFFFFF" w:fill="auto"/>
          </w:tcPr>
          <w:p w14:paraId="3394E092" w14:textId="2F0CF31C" w:rsidR="00107020" w:rsidRDefault="00107020" w:rsidP="00107020">
            <w:pPr>
              <w:pStyle w:val="TAC"/>
              <w:rPr>
                <w:sz w:val="16"/>
                <w:szCs w:val="16"/>
              </w:rPr>
            </w:pPr>
            <w:r>
              <w:rPr>
                <w:sz w:val="16"/>
                <w:szCs w:val="16"/>
              </w:rPr>
              <w:t>2023-12</w:t>
            </w:r>
          </w:p>
        </w:tc>
        <w:tc>
          <w:tcPr>
            <w:tcW w:w="800" w:type="dxa"/>
            <w:shd w:val="solid" w:color="FFFFFF" w:fill="auto"/>
          </w:tcPr>
          <w:p w14:paraId="71781A0D" w14:textId="1ED7406E" w:rsidR="00107020" w:rsidRDefault="00107020" w:rsidP="00107020">
            <w:pPr>
              <w:pStyle w:val="TAC"/>
              <w:ind w:left="284" w:hanging="284"/>
              <w:rPr>
                <w:sz w:val="16"/>
                <w:szCs w:val="16"/>
              </w:rPr>
            </w:pPr>
            <w:r>
              <w:rPr>
                <w:sz w:val="16"/>
                <w:szCs w:val="16"/>
              </w:rPr>
              <w:t>CT#102</w:t>
            </w:r>
          </w:p>
        </w:tc>
        <w:tc>
          <w:tcPr>
            <w:tcW w:w="1094" w:type="dxa"/>
            <w:shd w:val="solid" w:color="FFFFFF" w:fill="auto"/>
          </w:tcPr>
          <w:p w14:paraId="278C5CD6" w14:textId="342F21B3" w:rsidR="00107020" w:rsidRDefault="00EC3E21" w:rsidP="00107020">
            <w:pPr>
              <w:pStyle w:val="TAC"/>
              <w:rPr>
                <w:sz w:val="16"/>
                <w:szCs w:val="16"/>
              </w:rPr>
            </w:pPr>
            <w:r>
              <w:rPr>
                <w:sz w:val="16"/>
                <w:szCs w:val="16"/>
              </w:rPr>
              <w:t>C</w:t>
            </w:r>
            <w:r w:rsidR="00DB3908">
              <w:rPr>
                <w:sz w:val="16"/>
                <w:szCs w:val="16"/>
              </w:rPr>
              <w:t>P-233060</w:t>
            </w:r>
          </w:p>
        </w:tc>
        <w:tc>
          <w:tcPr>
            <w:tcW w:w="456" w:type="dxa"/>
            <w:shd w:val="solid" w:color="FFFFFF" w:fill="auto"/>
          </w:tcPr>
          <w:p w14:paraId="4ED237D0" w14:textId="0148F260" w:rsidR="00107020" w:rsidRDefault="00107020" w:rsidP="00107020">
            <w:pPr>
              <w:pStyle w:val="TAL"/>
              <w:rPr>
                <w:sz w:val="16"/>
                <w:szCs w:val="16"/>
              </w:rPr>
            </w:pPr>
            <w:r>
              <w:rPr>
                <w:sz w:val="16"/>
                <w:szCs w:val="16"/>
              </w:rPr>
              <w:t>0071</w:t>
            </w:r>
          </w:p>
        </w:tc>
        <w:tc>
          <w:tcPr>
            <w:tcW w:w="394" w:type="dxa"/>
            <w:shd w:val="solid" w:color="FFFFFF" w:fill="auto"/>
          </w:tcPr>
          <w:p w14:paraId="71B3F7A2" w14:textId="77777777" w:rsidR="00107020" w:rsidRDefault="00107020" w:rsidP="00107020">
            <w:pPr>
              <w:pStyle w:val="TAR"/>
              <w:rPr>
                <w:sz w:val="16"/>
                <w:szCs w:val="16"/>
              </w:rPr>
            </w:pPr>
          </w:p>
        </w:tc>
        <w:tc>
          <w:tcPr>
            <w:tcW w:w="425" w:type="dxa"/>
            <w:shd w:val="solid" w:color="FFFFFF" w:fill="auto"/>
          </w:tcPr>
          <w:p w14:paraId="202FF039" w14:textId="50B4C602" w:rsidR="00107020" w:rsidRDefault="00107020" w:rsidP="00107020">
            <w:pPr>
              <w:pStyle w:val="TAC"/>
              <w:rPr>
                <w:sz w:val="16"/>
                <w:szCs w:val="16"/>
              </w:rPr>
            </w:pPr>
            <w:r>
              <w:rPr>
                <w:sz w:val="16"/>
                <w:szCs w:val="16"/>
              </w:rPr>
              <w:t>F</w:t>
            </w:r>
          </w:p>
        </w:tc>
        <w:tc>
          <w:tcPr>
            <w:tcW w:w="4962" w:type="dxa"/>
            <w:shd w:val="solid" w:color="FFFFFF" w:fill="auto"/>
          </w:tcPr>
          <w:p w14:paraId="6A1F839C" w14:textId="05F7CB69" w:rsidR="00107020" w:rsidRPr="00E66078" w:rsidRDefault="00107020" w:rsidP="00107020">
            <w:pPr>
              <w:pStyle w:val="TAL"/>
            </w:pPr>
            <w:r w:rsidRPr="00E66078">
              <w:t>29.598 Rel-18 API version and External doc update</w:t>
            </w:r>
          </w:p>
        </w:tc>
        <w:tc>
          <w:tcPr>
            <w:tcW w:w="708" w:type="dxa"/>
            <w:shd w:val="solid" w:color="FFFFFF" w:fill="auto"/>
          </w:tcPr>
          <w:p w14:paraId="5608EDC2" w14:textId="42CF8BD6" w:rsidR="00107020" w:rsidRDefault="00107020" w:rsidP="00107020">
            <w:pPr>
              <w:pStyle w:val="TAC"/>
              <w:rPr>
                <w:sz w:val="16"/>
                <w:szCs w:val="16"/>
              </w:rPr>
            </w:pPr>
            <w:r>
              <w:rPr>
                <w:sz w:val="16"/>
                <w:szCs w:val="16"/>
              </w:rPr>
              <w:t>18.4.0</w:t>
            </w:r>
          </w:p>
        </w:tc>
      </w:tr>
      <w:tr w:rsidR="00770612" w:rsidRPr="00616F0C" w14:paraId="6BD394E8" w14:textId="77777777" w:rsidTr="000E33A5">
        <w:tc>
          <w:tcPr>
            <w:tcW w:w="800" w:type="dxa"/>
            <w:shd w:val="solid" w:color="FFFFFF" w:fill="auto"/>
          </w:tcPr>
          <w:p w14:paraId="3BE06459" w14:textId="19C2807B" w:rsidR="00770612" w:rsidRDefault="00770612" w:rsidP="00770612">
            <w:pPr>
              <w:pStyle w:val="TAC"/>
              <w:rPr>
                <w:sz w:val="16"/>
                <w:szCs w:val="16"/>
              </w:rPr>
            </w:pPr>
            <w:r>
              <w:rPr>
                <w:sz w:val="16"/>
                <w:szCs w:val="16"/>
              </w:rPr>
              <w:t>2024-03</w:t>
            </w:r>
          </w:p>
        </w:tc>
        <w:tc>
          <w:tcPr>
            <w:tcW w:w="800" w:type="dxa"/>
            <w:shd w:val="solid" w:color="FFFFFF" w:fill="auto"/>
          </w:tcPr>
          <w:p w14:paraId="2A767BB5" w14:textId="55C7BE42"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1E748C46" w14:textId="3A2DCDA6" w:rsidR="00770612" w:rsidRDefault="00770612" w:rsidP="00770612">
            <w:pPr>
              <w:pStyle w:val="TAC"/>
              <w:rPr>
                <w:sz w:val="16"/>
                <w:szCs w:val="16"/>
              </w:rPr>
            </w:pPr>
            <w:r>
              <w:rPr>
                <w:sz w:val="16"/>
                <w:szCs w:val="16"/>
              </w:rPr>
              <w:t>CP-24</w:t>
            </w:r>
            <w:r w:rsidR="001D1095">
              <w:rPr>
                <w:sz w:val="16"/>
                <w:szCs w:val="16"/>
              </w:rPr>
              <w:t>0028</w:t>
            </w:r>
          </w:p>
        </w:tc>
        <w:tc>
          <w:tcPr>
            <w:tcW w:w="456" w:type="dxa"/>
            <w:shd w:val="solid" w:color="FFFFFF" w:fill="auto"/>
          </w:tcPr>
          <w:p w14:paraId="783611C6" w14:textId="736EF4E3" w:rsidR="00770612" w:rsidRDefault="00770612" w:rsidP="00770612">
            <w:pPr>
              <w:pStyle w:val="TAL"/>
              <w:rPr>
                <w:sz w:val="16"/>
                <w:szCs w:val="16"/>
              </w:rPr>
            </w:pPr>
            <w:r>
              <w:rPr>
                <w:sz w:val="16"/>
                <w:szCs w:val="16"/>
              </w:rPr>
              <w:t>0072</w:t>
            </w:r>
          </w:p>
        </w:tc>
        <w:tc>
          <w:tcPr>
            <w:tcW w:w="394" w:type="dxa"/>
            <w:shd w:val="solid" w:color="FFFFFF" w:fill="auto"/>
          </w:tcPr>
          <w:p w14:paraId="4D54C98C" w14:textId="69EDDDBD" w:rsidR="00770612" w:rsidRDefault="00ED6197" w:rsidP="00770612">
            <w:pPr>
              <w:pStyle w:val="TAR"/>
              <w:rPr>
                <w:sz w:val="16"/>
                <w:szCs w:val="16"/>
              </w:rPr>
            </w:pPr>
            <w:r>
              <w:rPr>
                <w:sz w:val="16"/>
                <w:szCs w:val="16"/>
              </w:rPr>
              <w:t>1</w:t>
            </w:r>
          </w:p>
        </w:tc>
        <w:tc>
          <w:tcPr>
            <w:tcW w:w="425" w:type="dxa"/>
            <w:shd w:val="solid" w:color="FFFFFF" w:fill="auto"/>
          </w:tcPr>
          <w:p w14:paraId="48C4D9FF" w14:textId="48959156" w:rsidR="00770612" w:rsidRDefault="00996378" w:rsidP="00770612">
            <w:pPr>
              <w:pStyle w:val="TAC"/>
              <w:rPr>
                <w:sz w:val="16"/>
                <w:szCs w:val="16"/>
              </w:rPr>
            </w:pPr>
            <w:r>
              <w:rPr>
                <w:sz w:val="16"/>
                <w:szCs w:val="16"/>
              </w:rPr>
              <w:t>B</w:t>
            </w:r>
          </w:p>
        </w:tc>
        <w:tc>
          <w:tcPr>
            <w:tcW w:w="4962" w:type="dxa"/>
            <w:shd w:val="solid" w:color="FFFFFF" w:fill="auto"/>
          </w:tcPr>
          <w:p w14:paraId="42EBF92F" w14:textId="73071F08" w:rsidR="00770612" w:rsidRPr="00E66078" w:rsidRDefault="00000000" w:rsidP="00770612">
            <w:pPr>
              <w:pStyle w:val="TAL"/>
            </w:pPr>
            <w:fldSimple w:instr=" DOCPROPERTY  CrTitle  \* MERGEFORMAT ">
              <w:r w:rsidR="00F038E9">
                <w:t>Partial Record Update</w:t>
              </w:r>
            </w:fldSimple>
          </w:p>
        </w:tc>
        <w:tc>
          <w:tcPr>
            <w:tcW w:w="708" w:type="dxa"/>
            <w:shd w:val="solid" w:color="FFFFFF" w:fill="auto"/>
          </w:tcPr>
          <w:p w14:paraId="71C348FA" w14:textId="21B658E6" w:rsidR="00770612" w:rsidRDefault="00F038E9" w:rsidP="00770612">
            <w:pPr>
              <w:pStyle w:val="TAC"/>
              <w:rPr>
                <w:sz w:val="16"/>
                <w:szCs w:val="16"/>
              </w:rPr>
            </w:pPr>
            <w:r>
              <w:rPr>
                <w:sz w:val="16"/>
                <w:szCs w:val="16"/>
              </w:rPr>
              <w:t>18.5.0</w:t>
            </w:r>
          </w:p>
        </w:tc>
      </w:tr>
      <w:tr w:rsidR="00770612" w:rsidRPr="00616F0C" w14:paraId="50D5E826" w14:textId="77777777" w:rsidTr="000E33A5">
        <w:tc>
          <w:tcPr>
            <w:tcW w:w="800" w:type="dxa"/>
            <w:shd w:val="solid" w:color="FFFFFF" w:fill="auto"/>
          </w:tcPr>
          <w:p w14:paraId="7A5E7F77" w14:textId="323EBF9D" w:rsidR="00770612" w:rsidRDefault="00770612" w:rsidP="00770612">
            <w:pPr>
              <w:pStyle w:val="TAC"/>
              <w:rPr>
                <w:sz w:val="16"/>
                <w:szCs w:val="16"/>
              </w:rPr>
            </w:pPr>
            <w:r>
              <w:rPr>
                <w:sz w:val="16"/>
                <w:szCs w:val="16"/>
              </w:rPr>
              <w:t>2024-03</w:t>
            </w:r>
          </w:p>
        </w:tc>
        <w:tc>
          <w:tcPr>
            <w:tcW w:w="800" w:type="dxa"/>
            <w:shd w:val="solid" w:color="FFFFFF" w:fill="auto"/>
          </w:tcPr>
          <w:p w14:paraId="164CF3F1" w14:textId="3362A5B5"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213713D5" w14:textId="0FD03D2F" w:rsidR="00770612" w:rsidRDefault="00770612" w:rsidP="00770612">
            <w:pPr>
              <w:pStyle w:val="TAC"/>
              <w:rPr>
                <w:sz w:val="16"/>
                <w:szCs w:val="16"/>
              </w:rPr>
            </w:pPr>
            <w:r>
              <w:rPr>
                <w:sz w:val="16"/>
                <w:szCs w:val="16"/>
              </w:rPr>
              <w:t>CP-24</w:t>
            </w:r>
            <w:r w:rsidR="00ED6197">
              <w:rPr>
                <w:sz w:val="16"/>
                <w:szCs w:val="16"/>
              </w:rPr>
              <w:t>0056</w:t>
            </w:r>
          </w:p>
        </w:tc>
        <w:tc>
          <w:tcPr>
            <w:tcW w:w="456" w:type="dxa"/>
            <w:shd w:val="solid" w:color="FFFFFF" w:fill="auto"/>
          </w:tcPr>
          <w:p w14:paraId="59009D75" w14:textId="206C8B91" w:rsidR="00770612" w:rsidRDefault="00770612" w:rsidP="00770612">
            <w:pPr>
              <w:pStyle w:val="TAL"/>
              <w:rPr>
                <w:sz w:val="16"/>
                <w:szCs w:val="16"/>
              </w:rPr>
            </w:pPr>
            <w:r>
              <w:rPr>
                <w:sz w:val="16"/>
                <w:szCs w:val="16"/>
              </w:rPr>
              <w:t>0073</w:t>
            </w:r>
          </w:p>
        </w:tc>
        <w:tc>
          <w:tcPr>
            <w:tcW w:w="394" w:type="dxa"/>
            <w:shd w:val="solid" w:color="FFFFFF" w:fill="auto"/>
          </w:tcPr>
          <w:p w14:paraId="07A56B7F" w14:textId="77777777" w:rsidR="00770612" w:rsidRDefault="00770612" w:rsidP="00770612">
            <w:pPr>
              <w:pStyle w:val="TAR"/>
              <w:rPr>
                <w:sz w:val="16"/>
                <w:szCs w:val="16"/>
              </w:rPr>
            </w:pPr>
          </w:p>
        </w:tc>
        <w:tc>
          <w:tcPr>
            <w:tcW w:w="425" w:type="dxa"/>
            <w:shd w:val="solid" w:color="FFFFFF" w:fill="auto"/>
          </w:tcPr>
          <w:p w14:paraId="7019A061" w14:textId="5C18EDCB" w:rsidR="00770612" w:rsidRDefault="00770612" w:rsidP="00770612">
            <w:pPr>
              <w:pStyle w:val="TAC"/>
              <w:rPr>
                <w:sz w:val="16"/>
                <w:szCs w:val="16"/>
              </w:rPr>
            </w:pPr>
            <w:r>
              <w:rPr>
                <w:sz w:val="16"/>
                <w:szCs w:val="16"/>
              </w:rPr>
              <w:t>F</w:t>
            </w:r>
          </w:p>
        </w:tc>
        <w:tc>
          <w:tcPr>
            <w:tcW w:w="4962" w:type="dxa"/>
            <w:shd w:val="solid" w:color="FFFFFF" w:fill="auto"/>
          </w:tcPr>
          <w:p w14:paraId="222AA0C0" w14:textId="43676BFF" w:rsidR="00770612" w:rsidRPr="00E66078" w:rsidRDefault="00770612" w:rsidP="00770612">
            <w:pPr>
              <w:pStyle w:val="TAL"/>
            </w:pPr>
            <w:r w:rsidRPr="00E66078">
              <w:t>29.598 Rel-18 API version and External doc update</w:t>
            </w:r>
          </w:p>
        </w:tc>
        <w:tc>
          <w:tcPr>
            <w:tcW w:w="708" w:type="dxa"/>
            <w:shd w:val="solid" w:color="FFFFFF" w:fill="auto"/>
          </w:tcPr>
          <w:p w14:paraId="5865B4CC" w14:textId="6044D544" w:rsidR="00770612" w:rsidRDefault="00770612" w:rsidP="00770612">
            <w:pPr>
              <w:pStyle w:val="TAC"/>
              <w:rPr>
                <w:sz w:val="16"/>
                <w:szCs w:val="16"/>
              </w:rPr>
            </w:pPr>
            <w:r>
              <w:rPr>
                <w:sz w:val="16"/>
                <w:szCs w:val="16"/>
              </w:rPr>
              <w:t>18.5.0</w:t>
            </w:r>
          </w:p>
        </w:tc>
      </w:tr>
    </w:tbl>
    <w:p w14:paraId="6AE5F0B0" w14:textId="77777777" w:rsidR="00080512" w:rsidRDefault="00080512" w:rsidP="00894BDA"/>
    <w:sectPr w:rsidR="00080512">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4C0CA0" w14:textId="77777777" w:rsidR="00205F73" w:rsidRDefault="00205F73">
      <w:r>
        <w:separator/>
      </w:r>
    </w:p>
  </w:endnote>
  <w:endnote w:type="continuationSeparator" w:id="0">
    <w:p w14:paraId="6DD1E443" w14:textId="77777777" w:rsidR="00205F73" w:rsidRDefault="00205F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DB0674" w:rsidRDefault="00DB067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D4972B" w14:textId="77777777" w:rsidR="00205F73" w:rsidRDefault="00205F73">
      <w:r>
        <w:separator/>
      </w:r>
    </w:p>
  </w:footnote>
  <w:footnote w:type="continuationSeparator" w:id="0">
    <w:p w14:paraId="1FB19C32" w14:textId="77777777" w:rsidR="00205F73" w:rsidRDefault="00205F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37761D6" w:rsidR="00DB0674" w:rsidRDefault="00DB06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73B9F">
      <w:rPr>
        <w:rFonts w:ascii="Arial" w:hAnsi="Arial" w:cs="Arial"/>
        <w:b/>
        <w:noProof/>
        <w:sz w:val="18"/>
        <w:szCs w:val="18"/>
      </w:rPr>
      <w:t>3GPP TS 29.598 V18.5.0 (2024-03)</w:t>
    </w:r>
    <w:r>
      <w:rPr>
        <w:rFonts w:ascii="Arial" w:hAnsi="Arial" w:cs="Arial"/>
        <w:b/>
        <w:sz w:val="18"/>
        <w:szCs w:val="18"/>
      </w:rPr>
      <w:fldChar w:fldCharType="end"/>
    </w:r>
  </w:p>
  <w:p w14:paraId="7A6BC72E" w14:textId="77777777" w:rsidR="00DB0674" w:rsidRDefault="00DB06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0B4C">
      <w:rPr>
        <w:rFonts w:ascii="Arial" w:hAnsi="Arial" w:cs="Arial"/>
        <w:b/>
        <w:noProof/>
        <w:sz w:val="18"/>
        <w:szCs w:val="18"/>
      </w:rPr>
      <w:t>33</w:t>
    </w:r>
    <w:r>
      <w:rPr>
        <w:rFonts w:ascii="Arial" w:hAnsi="Arial" w:cs="Arial"/>
        <w:b/>
        <w:sz w:val="18"/>
        <w:szCs w:val="18"/>
      </w:rPr>
      <w:fldChar w:fldCharType="end"/>
    </w:r>
  </w:p>
  <w:p w14:paraId="13C538E8" w14:textId="0BFFD839" w:rsidR="00DB0674" w:rsidRDefault="00DB06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73B9F">
      <w:rPr>
        <w:rFonts w:ascii="Arial" w:hAnsi="Arial" w:cs="Arial"/>
        <w:b/>
        <w:noProof/>
        <w:sz w:val="18"/>
        <w:szCs w:val="18"/>
      </w:rPr>
      <w:t>Release 18</w:t>
    </w:r>
    <w:r>
      <w:rPr>
        <w:rFonts w:ascii="Arial" w:hAnsi="Arial" w:cs="Arial"/>
        <w:b/>
        <w:sz w:val="18"/>
        <w:szCs w:val="18"/>
      </w:rPr>
      <w:fldChar w:fldCharType="end"/>
    </w:r>
  </w:p>
  <w:p w14:paraId="1024E63D" w14:textId="77777777" w:rsidR="00DB0674" w:rsidRDefault="00DB06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8409CA"/>
    <w:multiLevelType w:val="hybridMultilevel"/>
    <w:tmpl w:val="5C9C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19650C"/>
    <w:multiLevelType w:val="hybridMultilevel"/>
    <w:tmpl w:val="C76E6F12"/>
    <w:lvl w:ilvl="0" w:tplc="9CAC06D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07280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20373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0757248">
    <w:abstractNumId w:val="11"/>
  </w:num>
  <w:num w:numId="4" w16cid:durableId="549465277">
    <w:abstractNumId w:val="18"/>
  </w:num>
  <w:num w:numId="5" w16cid:durableId="598489021">
    <w:abstractNumId w:val="17"/>
  </w:num>
  <w:num w:numId="6" w16cid:durableId="155458202">
    <w:abstractNumId w:val="14"/>
  </w:num>
  <w:num w:numId="7" w16cid:durableId="1376083154">
    <w:abstractNumId w:val="16"/>
  </w:num>
  <w:num w:numId="8" w16cid:durableId="1441991619">
    <w:abstractNumId w:val="13"/>
  </w:num>
  <w:num w:numId="9" w16cid:durableId="1002005352">
    <w:abstractNumId w:val="2"/>
  </w:num>
  <w:num w:numId="10" w16cid:durableId="871575708">
    <w:abstractNumId w:val="1"/>
  </w:num>
  <w:num w:numId="11" w16cid:durableId="1366562542">
    <w:abstractNumId w:val="0"/>
  </w:num>
  <w:num w:numId="12" w16cid:durableId="899289847">
    <w:abstractNumId w:val="9"/>
  </w:num>
  <w:num w:numId="13" w16cid:durableId="1689525945">
    <w:abstractNumId w:val="7"/>
  </w:num>
  <w:num w:numId="14" w16cid:durableId="1888253636">
    <w:abstractNumId w:val="6"/>
  </w:num>
  <w:num w:numId="15" w16cid:durableId="195628674">
    <w:abstractNumId w:val="5"/>
  </w:num>
  <w:num w:numId="16" w16cid:durableId="2129275910">
    <w:abstractNumId w:val="4"/>
  </w:num>
  <w:num w:numId="17" w16cid:durableId="1524127816">
    <w:abstractNumId w:val="8"/>
  </w:num>
  <w:num w:numId="18" w16cid:durableId="186137418">
    <w:abstractNumId w:val="3"/>
  </w:num>
  <w:num w:numId="19" w16cid:durableId="942762584">
    <w:abstractNumId w:val="15"/>
  </w:num>
  <w:num w:numId="20" w16cid:durableId="213117099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32E1"/>
    <w:rsid w:val="00015EE2"/>
    <w:rsid w:val="00023E2C"/>
    <w:rsid w:val="00033397"/>
    <w:rsid w:val="00040095"/>
    <w:rsid w:val="00051834"/>
    <w:rsid w:val="00054A22"/>
    <w:rsid w:val="00056F24"/>
    <w:rsid w:val="00062023"/>
    <w:rsid w:val="000655A6"/>
    <w:rsid w:val="00077201"/>
    <w:rsid w:val="00077860"/>
    <w:rsid w:val="000778A7"/>
    <w:rsid w:val="00080512"/>
    <w:rsid w:val="00080C9C"/>
    <w:rsid w:val="00094861"/>
    <w:rsid w:val="000A0F97"/>
    <w:rsid w:val="000B767B"/>
    <w:rsid w:val="000C1D6A"/>
    <w:rsid w:val="000C47C3"/>
    <w:rsid w:val="000D1031"/>
    <w:rsid w:val="000D2AA8"/>
    <w:rsid w:val="000D58AB"/>
    <w:rsid w:val="000D66D6"/>
    <w:rsid w:val="000E13BC"/>
    <w:rsid w:val="000E33A5"/>
    <w:rsid w:val="000E46C7"/>
    <w:rsid w:val="000F53B7"/>
    <w:rsid w:val="000F573F"/>
    <w:rsid w:val="00105DD4"/>
    <w:rsid w:val="00107020"/>
    <w:rsid w:val="001227DE"/>
    <w:rsid w:val="00126A4E"/>
    <w:rsid w:val="00133525"/>
    <w:rsid w:val="00133BE2"/>
    <w:rsid w:val="00153228"/>
    <w:rsid w:val="00162BDE"/>
    <w:rsid w:val="001A4C42"/>
    <w:rsid w:val="001A7420"/>
    <w:rsid w:val="001B6637"/>
    <w:rsid w:val="001C21C3"/>
    <w:rsid w:val="001C4CA5"/>
    <w:rsid w:val="001D02C2"/>
    <w:rsid w:val="001D1095"/>
    <w:rsid w:val="001E5635"/>
    <w:rsid w:val="001F0C1D"/>
    <w:rsid w:val="001F1132"/>
    <w:rsid w:val="001F168B"/>
    <w:rsid w:val="001F35CA"/>
    <w:rsid w:val="00205F73"/>
    <w:rsid w:val="002123CB"/>
    <w:rsid w:val="00216CBE"/>
    <w:rsid w:val="002276D2"/>
    <w:rsid w:val="002347A2"/>
    <w:rsid w:val="002461AC"/>
    <w:rsid w:val="002627E5"/>
    <w:rsid w:val="002675F0"/>
    <w:rsid w:val="002760EE"/>
    <w:rsid w:val="0029216D"/>
    <w:rsid w:val="00293878"/>
    <w:rsid w:val="002B6339"/>
    <w:rsid w:val="002C2B94"/>
    <w:rsid w:val="002D7A05"/>
    <w:rsid w:val="002E00EE"/>
    <w:rsid w:val="002E415A"/>
    <w:rsid w:val="003172DC"/>
    <w:rsid w:val="00344A3B"/>
    <w:rsid w:val="0035462D"/>
    <w:rsid w:val="00356555"/>
    <w:rsid w:val="00363EFC"/>
    <w:rsid w:val="00366FAF"/>
    <w:rsid w:val="003765B8"/>
    <w:rsid w:val="00391D31"/>
    <w:rsid w:val="00392E0B"/>
    <w:rsid w:val="003C3971"/>
    <w:rsid w:val="003D5232"/>
    <w:rsid w:val="003D7B17"/>
    <w:rsid w:val="00404D8F"/>
    <w:rsid w:val="00415CCF"/>
    <w:rsid w:val="00423334"/>
    <w:rsid w:val="004345EC"/>
    <w:rsid w:val="00443421"/>
    <w:rsid w:val="00453174"/>
    <w:rsid w:val="00455AD1"/>
    <w:rsid w:val="00465515"/>
    <w:rsid w:val="00473E88"/>
    <w:rsid w:val="004821DC"/>
    <w:rsid w:val="0049751D"/>
    <w:rsid w:val="004A3B79"/>
    <w:rsid w:val="004C30AC"/>
    <w:rsid w:val="004D0422"/>
    <w:rsid w:val="004D3578"/>
    <w:rsid w:val="004D7B1B"/>
    <w:rsid w:val="004E190A"/>
    <w:rsid w:val="004E213A"/>
    <w:rsid w:val="004F0988"/>
    <w:rsid w:val="004F3340"/>
    <w:rsid w:val="00504F4D"/>
    <w:rsid w:val="00511242"/>
    <w:rsid w:val="00515722"/>
    <w:rsid w:val="0053388B"/>
    <w:rsid w:val="00535773"/>
    <w:rsid w:val="00543E6C"/>
    <w:rsid w:val="00545880"/>
    <w:rsid w:val="00554EA4"/>
    <w:rsid w:val="00565087"/>
    <w:rsid w:val="00566B99"/>
    <w:rsid w:val="005900EE"/>
    <w:rsid w:val="00590B4C"/>
    <w:rsid w:val="00592550"/>
    <w:rsid w:val="005938A1"/>
    <w:rsid w:val="00593A47"/>
    <w:rsid w:val="005944B4"/>
    <w:rsid w:val="00597B11"/>
    <w:rsid w:val="005B6338"/>
    <w:rsid w:val="005B6685"/>
    <w:rsid w:val="005B6C0B"/>
    <w:rsid w:val="005C0BC9"/>
    <w:rsid w:val="005D1638"/>
    <w:rsid w:val="005D2E01"/>
    <w:rsid w:val="005D73AD"/>
    <w:rsid w:val="005D7526"/>
    <w:rsid w:val="005E4BB2"/>
    <w:rsid w:val="005F428D"/>
    <w:rsid w:val="005F788A"/>
    <w:rsid w:val="00602AEA"/>
    <w:rsid w:val="00610C20"/>
    <w:rsid w:val="00614FDF"/>
    <w:rsid w:val="00622861"/>
    <w:rsid w:val="00622BFD"/>
    <w:rsid w:val="00625D61"/>
    <w:rsid w:val="00630D6B"/>
    <w:rsid w:val="0063543D"/>
    <w:rsid w:val="006440E2"/>
    <w:rsid w:val="00647114"/>
    <w:rsid w:val="00677B42"/>
    <w:rsid w:val="00682F1A"/>
    <w:rsid w:val="00683732"/>
    <w:rsid w:val="006912E9"/>
    <w:rsid w:val="00694865"/>
    <w:rsid w:val="006A323F"/>
    <w:rsid w:val="006B30D0"/>
    <w:rsid w:val="006C3D95"/>
    <w:rsid w:val="006C41E8"/>
    <w:rsid w:val="006C6B19"/>
    <w:rsid w:val="006D2069"/>
    <w:rsid w:val="006D3927"/>
    <w:rsid w:val="006D587B"/>
    <w:rsid w:val="006E5C86"/>
    <w:rsid w:val="006F7DFE"/>
    <w:rsid w:val="00701116"/>
    <w:rsid w:val="0071174C"/>
    <w:rsid w:val="00713C44"/>
    <w:rsid w:val="007338F3"/>
    <w:rsid w:val="00734A5B"/>
    <w:rsid w:val="0074026F"/>
    <w:rsid w:val="007429F6"/>
    <w:rsid w:val="00744E76"/>
    <w:rsid w:val="0074513A"/>
    <w:rsid w:val="007456D1"/>
    <w:rsid w:val="00765EA3"/>
    <w:rsid w:val="00765FA5"/>
    <w:rsid w:val="007675A9"/>
    <w:rsid w:val="00770612"/>
    <w:rsid w:val="00774DA4"/>
    <w:rsid w:val="00780A04"/>
    <w:rsid w:val="00781F0F"/>
    <w:rsid w:val="007A617A"/>
    <w:rsid w:val="007A7D3A"/>
    <w:rsid w:val="007B600E"/>
    <w:rsid w:val="007B7B15"/>
    <w:rsid w:val="007D6108"/>
    <w:rsid w:val="007D75B5"/>
    <w:rsid w:val="007F0F4A"/>
    <w:rsid w:val="0080212B"/>
    <w:rsid w:val="008028A4"/>
    <w:rsid w:val="00812854"/>
    <w:rsid w:val="008237CF"/>
    <w:rsid w:val="00830747"/>
    <w:rsid w:val="0083388A"/>
    <w:rsid w:val="00862656"/>
    <w:rsid w:val="0086454A"/>
    <w:rsid w:val="00873EB2"/>
    <w:rsid w:val="008768CA"/>
    <w:rsid w:val="00890B0F"/>
    <w:rsid w:val="00894BDA"/>
    <w:rsid w:val="0089514C"/>
    <w:rsid w:val="008A0548"/>
    <w:rsid w:val="008B7A7E"/>
    <w:rsid w:val="008C08DD"/>
    <w:rsid w:val="008C384C"/>
    <w:rsid w:val="008C7478"/>
    <w:rsid w:val="008E16EE"/>
    <w:rsid w:val="008E2D68"/>
    <w:rsid w:val="008E2DAB"/>
    <w:rsid w:val="008E3B63"/>
    <w:rsid w:val="008E6756"/>
    <w:rsid w:val="0090060F"/>
    <w:rsid w:val="0090271F"/>
    <w:rsid w:val="00902E23"/>
    <w:rsid w:val="009114D7"/>
    <w:rsid w:val="0091348E"/>
    <w:rsid w:val="00917CCB"/>
    <w:rsid w:val="00933FB0"/>
    <w:rsid w:val="0094289A"/>
    <w:rsid w:val="00942EC2"/>
    <w:rsid w:val="0094433B"/>
    <w:rsid w:val="009538E2"/>
    <w:rsid w:val="009573F3"/>
    <w:rsid w:val="00961C82"/>
    <w:rsid w:val="00974FBA"/>
    <w:rsid w:val="00980472"/>
    <w:rsid w:val="009805A7"/>
    <w:rsid w:val="00996378"/>
    <w:rsid w:val="009A2531"/>
    <w:rsid w:val="009C137F"/>
    <w:rsid w:val="009C70DD"/>
    <w:rsid w:val="009D3827"/>
    <w:rsid w:val="009F37B7"/>
    <w:rsid w:val="00A10F02"/>
    <w:rsid w:val="00A164B4"/>
    <w:rsid w:val="00A26956"/>
    <w:rsid w:val="00A27486"/>
    <w:rsid w:val="00A526F9"/>
    <w:rsid w:val="00A53724"/>
    <w:rsid w:val="00A56066"/>
    <w:rsid w:val="00A668F1"/>
    <w:rsid w:val="00A73129"/>
    <w:rsid w:val="00A73B9F"/>
    <w:rsid w:val="00A82346"/>
    <w:rsid w:val="00A87859"/>
    <w:rsid w:val="00A92BA1"/>
    <w:rsid w:val="00A93E76"/>
    <w:rsid w:val="00A94E26"/>
    <w:rsid w:val="00A95A32"/>
    <w:rsid w:val="00A977B1"/>
    <w:rsid w:val="00AB1C91"/>
    <w:rsid w:val="00AB4A5D"/>
    <w:rsid w:val="00AB7ED9"/>
    <w:rsid w:val="00AC6BC6"/>
    <w:rsid w:val="00AC78E7"/>
    <w:rsid w:val="00AE5441"/>
    <w:rsid w:val="00AE65E2"/>
    <w:rsid w:val="00AE795C"/>
    <w:rsid w:val="00AF134D"/>
    <w:rsid w:val="00AF1460"/>
    <w:rsid w:val="00B004E7"/>
    <w:rsid w:val="00B10197"/>
    <w:rsid w:val="00B14F6D"/>
    <w:rsid w:val="00B15449"/>
    <w:rsid w:val="00B509B1"/>
    <w:rsid w:val="00B6767E"/>
    <w:rsid w:val="00B81964"/>
    <w:rsid w:val="00B926E4"/>
    <w:rsid w:val="00B93086"/>
    <w:rsid w:val="00B97DA3"/>
    <w:rsid w:val="00BA19ED"/>
    <w:rsid w:val="00BA2E76"/>
    <w:rsid w:val="00BA4B8D"/>
    <w:rsid w:val="00BA6C9B"/>
    <w:rsid w:val="00BC0F7D"/>
    <w:rsid w:val="00BD186B"/>
    <w:rsid w:val="00BD7D31"/>
    <w:rsid w:val="00BE2C37"/>
    <w:rsid w:val="00BE3255"/>
    <w:rsid w:val="00BE5815"/>
    <w:rsid w:val="00BF128E"/>
    <w:rsid w:val="00C050C8"/>
    <w:rsid w:val="00C074DD"/>
    <w:rsid w:val="00C1234D"/>
    <w:rsid w:val="00C1496A"/>
    <w:rsid w:val="00C33079"/>
    <w:rsid w:val="00C3496A"/>
    <w:rsid w:val="00C45231"/>
    <w:rsid w:val="00C50B71"/>
    <w:rsid w:val="00C551FF"/>
    <w:rsid w:val="00C6023B"/>
    <w:rsid w:val="00C60AC5"/>
    <w:rsid w:val="00C72833"/>
    <w:rsid w:val="00C80E80"/>
    <w:rsid w:val="00C80F1D"/>
    <w:rsid w:val="00C85529"/>
    <w:rsid w:val="00C91962"/>
    <w:rsid w:val="00C93F40"/>
    <w:rsid w:val="00CA17F9"/>
    <w:rsid w:val="00CA3D0C"/>
    <w:rsid w:val="00CB722E"/>
    <w:rsid w:val="00CE1753"/>
    <w:rsid w:val="00CF570A"/>
    <w:rsid w:val="00D010A8"/>
    <w:rsid w:val="00D013B2"/>
    <w:rsid w:val="00D0353E"/>
    <w:rsid w:val="00D044A5"/>
    <w:rsid w:val="00D4353C"/>
    <w:rsid w:val="00D5258E"/>
    <w:rsid w:val="00D566CF"/>
    <w:rsid w:val="00D57972"/>
    <w:rsid w:val="00D675A9"/>
    <w:rsid w:val="00D67832"/>
    <w:rsid w:val="00D738D6"/>
    <w:rsid w:val="00D755EB"/>
    <w:rsid w:val="00D76048"/>
    <w:rsid w:val="00D82E6F"/>
    <w:rsid w:val="00D85B63"/>
    <w:rsid w:val="00D87E00"/>
    <w:rsid w:val="00D90566"/>
    <w:rsid w:val="00D9134D"/>
    <w:rsid w:val="00D91896"/>
    <w:rsid w:val="00DA7A03"/>
    <w:rsid w:val="00DB0674"/>
    <w:rsid w:val="00DB1818"/>
    <w:rsid w:val="00DB3846"/>
    <w:rsid w:val="00DB3908"/>
    <w:rsid w:val="00DB7217"/>
    <w:rsid w:val="00DC309B"/>
    <w:rsid w:val="00DC4DA2"/>
    <w:rsid w:val="00DC52E1"/>
    <w:rsid w:val="00DD0C2B"/>
    <w:rsid w:val="00DD4C17"/>
    <w:rsid w:val="00DD74A5"/>
    <w:rsid w:val="00DF2B1F"/>
    <w:rsid w:val="00DF62CD"/>
    <w:rsid w:val="00DF7DB0"/>
    <w:rsid w:val="00E025B5"/>
    <w:rsid w:val="00E126A4"/>
    <w:rsid w:val="00E134FC"/>
    <w:rsid w:val="00E14C59"/>
    <w:rsid w:val="00E16509"/>
    <w:rsid w:val="00E327C8"/>
    <w:rsid w:val="00E40009"/>
    <w:rsid w:val="00E409AD"/>
    <w:rsid w:val="00E44582"/>
    <w:rsid w:val="00E46A6A"/>
    <w:rsid w:val="00E471B8"/>
    <w:rsid w:val="00E55420"/>
    <w:rsid w:val="00E66078"/>
    <w:rsid w:val="00E67298"/>
    <w:rsid w:val="00E77645"/>
    <w:rsid w:val="00E92629"/>
    <w:rsid w:val="00EA15B0"/>
    <w:rsid w:val="00EA5EA7"/>
    <w:rsid w:val="00EB6760"/>
    <w:rsid w:val="00EC014D"/>
    <w:rsid w:val="00EC08D6"/>
    <w:rsid w:val="00EC3E21"/>
    <w:rsid w:val="00EC4A25"/>
    <w:rsid w:val="00ED5798"/>
    <w:rsid w:val="00ED6197"/>
    <w:rsid w:val="00EF608C"/>
    <w:rsid w:val="00F025A2"/>
    <w:rsid w:val="00F02F06"/>
    <w:rsid w:val="00F038E9"/>
    <w:rsid w:val="00F04712"/>
    <w:rsid w:val="00F04DFE"/>
    <w:rsid w:val="00F13360"/>
    <w:rsid w:val="00F22EC7"/>
    <w:rsid w:val="00F325C8"/>
    <w:rsid w:val="00F51254"/>
    <w:rsid w:val="00F653B8"/>
    <w:rsid w:val="00F726FA"/>
    <w:rsid w:val="00F76D75"/>
    <w:rsid w:val="00F77725"/>
    <w:rsid w:val="00F81D92"/>
    <w:rsid w:val="00F85FFA"/>
    <w:rsid w:val="00F9008D"/>
    <w:rsid w:val="00F96169"/>
    <w:rsid w:val="00F964E0"/>
    <w:rsid w:val="00FA1266"/>
    <w:rsid w:val="00FA4F28"/>
    <w:rsid w:val="00FC1192"/>
    <w:rsid w:val="00FC2FD3"/>
    <w:rsid w:val="00FD4AFF"/>
    <w:rsid w:val="00FE144E"/>
    <w:rsid w:val="00FF04A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qFormat/>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qFormat/>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qFormat/>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21" Type="http://schemas.openxmlformats.org/officeDocument/2006/relationships/image" Target="media/image7.emf"/><Relationship Id="rId34" Type="http://schemas.openxmlformats.org/officeDocument/2006/relationships/oleObject" Target="embeddings/Microsoft_Visio_2003-2010_Drawing10.vsd"/><Relationship Id="rId42" Type="http://schemas.openxmlformats.org/officeDocument/2006/relationships/oleObject" Target="embeddings/Microsoft_Visio_2003-2010_Drawing14.vsd"/><Relationship Id="rId47" Type="http://schemas.openxmlformats.org/officeDocument/2006/relationships/image" Target="media/image20.emf"/><Relationship Id="rId50" Type="http://schemas.openxmlformats.org/officeDocument/2006/relationships/oleObject" Target="embeddings/Microsoft_Visio_2003-2010_Drawing18.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Microsoft_Visio_2003-2010_Drawing24.vsd"/><Relationship Id="rId76" Type="http://schemas.openxmlformats.org/officeDocument/2006/relationships/oleObject" Target="embeddings/Microsoft_Visio_2003-2010_Drawing28.vsd"/><Relationship Id="rId84" Type="http://schemas.openxmlformats.org/officeDocument/2006/relationships/oleObject" Target="embeddings/Microsoft_Visio_2003-2010_Drawing31.vsd"/><Relationship Id="rId89" Type="http://schemas.openxmlformats.org/officeDocument/2006/relationships/image" Target="media/image41.emf"/><Relationship Id="rId9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Word_Document5.docx"/><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image" Target="media/image15.emf"/><Relationship Id="rId40" Type="http://schemas.openxmlformats.org/officeDocument/2006/relationships/oleObject" Target="embeddings/Microsoft_Visio_2003-2010_Drawing13.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22.vsd"/><Relationship Id="rId66" Type="http://schemas.openxmlformats.org/officeDocument/2006/relationships/oleObject" Target="embeddings/Microsoft_Visio_2003-2010_Drawing23.vsd"/><Relationship Id="rId74" Type="http://schemas.openxmlformats.org/officeDocument/2006/relationships/oleObject" Target="embeddings/Microsoft_Visio_2003-2010_Drawing27.vsd"/><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3.vsdx"/><Relationship Id="rId90" Type="http://schemas.openxmlformats.org/officeDocument/2006/relationships/package" Target="embeddings/Microsoft_Word_Document4.docx"/><Relationship Id="rId95" Type="http://schemas.openxmlformats.org/officeDocument/2006/relationships/package" Target="embeddings/Microsoft_Word_Document6.docx"/><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7.vsd"/><Relationship Id="rId56" Type="http://schemas.openxmlformats.org/officeDocument/2006/relationships/oleObject" Target="embeddings/Microsoft_Visio_2003-2010_Drawing21.vsd"/><Relationship Id="rId64" Type="http://schemas.openxmlformats.org/officeDocument/2006/relationships/package" Target="embeddings/Microsoft_Visio_Drawing2.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6.vsd"/><Relationship Id="rId80" Type="http://schemas.openxmlformats.org/officeDocument/2006/relationships/oleObject" Target="embeddings/Microsoft_Visio_2003-2010_Drawing30.vsd"/><Relationship Id="rId85" Type="http://schemas.openxmlformats.org/officeDocument/2006/relationships/image" Target="media/image39.emf"/><Relationship Id="rId93" Type="http://schemas.openxmlformats.org/officeDocument/2006/relationships/hyperlink" Target="https://bottlecaps.de/rr/ui" TargetMode="External"/><Relationship Id="rId98"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2.vsd"/><Relationship Id="rId46" Type="http://schemas.openxmlformats.org/officeDocument/2006/relationships/oleObject" Target="embeddings/Microsoft_Visio_2003-2010_Drawing16.vsd"/><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20.vsd"/><Relationship Id="rId62" Type="http://schemas.openxmlformats.org/officeDocument/2006/relationships/package" Target="embeddings/Microsoft_Visio_Drawing1.vsdx"/><Relationship Id="rId70" Type="http://schemas.openxmlformats.org/officeDocument/2006/relationships/oleObject" Target="embeddings/Microsoft_Visio_2003-2010_Drawing25.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Word_Document.docx"/><Relationship Id="rId91" Type="http://schemas.openxmlformats.org/officeDocument/2006/relationships/image" Target="media/image42.emf"/><Relationship Id="rId9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package" Target="embeddings/Microsoft_Visio_Drawing.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9.vsd"/><Relationship Id="rId81" Type="http://schemas.openxmlformats.org/officeDocument/2006/relationships/image" Target="media/image37.emf"/><Relationship Id="rId86" Type="http://schemas.openxmlformats.org/officeDocument/2006/relationships/oleObject" Target="embeddings/Microsoft_Visio_2003-2010_Drawing32.vsd"/><Relationship Id="rId94" Type="http://schemas.openxmlformats.org/officeDocument/2006/relationships/image" Target="media/image43.emf"/><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43AF5-3B5A-4901-9C34-F1A517617A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140</Pages>
  <Words>34048</Words>
  <Characters>228163</Characters>
  <Application>Microsoft Office Word</Application>
  <DocSecurity>0</DocSecurity>
  <Lines>9638</Lines>
  <Paragraphs>7685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286432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29.598</dc:title>
  <dc:subject>5G System; Unstructured Data Storage Services Stage 3; (Release 18)</dc:subject>
  <dc:creator>Kimmo Kymalainen MCC Support</dc:creator>
  <cp:keywords/>
  <dc:description/>
  <cp:lastModifiedBy>KK-MCC</cp:lastModifiedBy>
  <cp:revision>191</cp:revision>
  <cp:lastPrinted>2019-02-25T14:05:00Z</cp:lastPrinted>
  <dcterms:created xsi:type="dcterms:W3CDTF">2022-03-18T13:52:00Z</dcterms:created>
  <dcterms:modified xsi:type="dcterms:W3CDTF">2024-03-20T12:51:00Z</dcterms:modified>
</cp:coreProperties>
</file>