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C3CE37F"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D1743D">
              <w:rPr>
                <w:lang w:val="en-US"/>
              </w:rPr>
              <w:t>5</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D1743D">
              <w:rPr>
                <w:sz w:val="32"/>
                <w:lang w:val="en-US"/>
              </w:rPr>
              <w:t>03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72518465"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21D0643A" w14:textId="26B5C614" w:rsidR="00D307CD" w:rsidRDefault="000448D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D307CD">
        <w:rPr>
          <w:noProof/>
        </w:rPr>
        <w:t>Foreword</w:t>
      </w:r>
      <w:r w:rsidR="00D307CD">
        <w:rPr>
          <w:noProof/>
        </w:rPr>
        <w:tab/>
      </w:r>
      <w:r w:rsidR="00D307CD">
        <w:rPr>
          <w:noProof/>
        </w:rPr>
        <w:fldChar w:fldCharType="begin" w:fldLock="1"/>
      </w:r>
      <w:r w:rsidR="00D307CD">
        <w:rPr>
          <w:noProof/>
        </w:rPr>
        <w:instrText xml:space="preserve"> PAGEREF _Toc161905270 \h </w:instrText>
      </w:r>
      <w:r w:rsidR="00D307CD">
        <w:rPr>
          <w:noProof/>
        </w:rPr>
      </w:r>
      <w:r w:rsidR="00D307CD">
        <w:rPr>
          <w:noProof/>
        </w:rPr>
        <w:fldChar w:fldCharType="separate"/>
      </w:r>
      <w:r w:rsidR="00D307CD">
        <w:rPr>
          <w:noProof/>
        </w:rPr>
        <w:t>8</w:t>
      </w:r>
      <w:r w:rsidR="00D307CD">
        <w:rPr>
          <w:noProof/>
        </w:rPr>
        <w:fldChar w:fldCharType="end"/>
      </w:r>
    </w:p>
    <w:p w14:paraId="52A1C236" w14:textId="7CCB2772"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_Toc161905271 \h </w:instrText>
      </w:r>
      <w:r>
        <w:rPr>
          <w:noProof/>
        </w:rPr>
      </w:r>
      <w:r>
        <w:rPr>
          <w:noProof/>
        </w:rPr>
        <w:fldChar w:fldCharType="separate"/>
      </w:r>
      <w:r>
        <w:rPr>
          <w:noProof/>
        </w:rPr>
        <w:t>9</w:t>
      </w:r>
      <w:r>
        <w:rPr>
          <w:noProof/>
        </w:rPr>
        <w:fldChar w:fldCharType="end"/>
      </w:r>
    </w:p>
    <w:p w14:paraId="22A473DA" w14:textId="72AE86B2"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_Toc161905272 \h </w:instrText>
      </w:r>
      <w:r>
        <w:rPr>
          <w:noProof/>
        </w:rPr>
      </w:r>
      <w:r>
        <w:rPr>
          <w:noProof/>
        </w:rPr>
        <w:fldChar w:fldCharType="separate"/>
      </w:r>
      <w:r>
        <w:rPr>
          <w:noProof/>
        </w:rPr>
        <w:t>9</w:t>
      </w:r>
      <w:r>
        <w:rPr>
          <w:noProof/>
        </w:rPr>
        <w:fldChar w:fldCharType="end"/>
      </w:r>
    </w:p>
    <w:p w14:paraId="19FD2AB2" w14:textId="6FF0F58B"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_Toc161905273 \h </w:instrText>
      </w:r>
      <w:r>
        <w:rPr>
          <w:noProof/>
        </w:rPr>
      </w:r>
      <w:r>
        <w:rPr>
          <w:noProof/>
        </w:rPr>
        <w:fldChar w:fldCharType="separate"/>
      </w:r>
      <w:r>
        <w:rPr>
          <w:noProof/>
        </w:rPr>
        <w:t>10</w:t>
      </w:r>
      <w:r>
        <w:rPr>
          <w:noProof/>
        </w:rPr>
        <w:fldChar w:fldCharType="end"/>
      </w:r>
    </w:p>
    <w:p w14:paraId="205BA07E" w14:textId="7F23BCBF" w:rsidR="00D307CD" w:rsidRDefault="00D307C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_Toc161905274 \h </w:instrText>
      </w:r>
      <w:r>
        <w:rPr>
          <w:noProof/>
        </w:rPr>
      </w:r>
      <w:r>
        <w:rPr>
          <w:noProof/>
        </w:rPr>
        <w:fldChar w:fldCharType="separate"/>
      </w:r>
      <w:r>
        <w:rPr>
          <w:noProof/>
        </w:rPr>
        <w:t>10</w:t>
      </w:r>
      <w:r>
        <w:rPr>
          <w:noProof/>
        </w:rPr>
        <w:fldChar w:fldCharType="end"/>
      </w:r>
    </w:p>
    <w:p w14:paraId="7628D398" w14:textId="06AC719E" w:rsidR="00D307CD" w:rsidRDefault="00D307C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_Toc161905275 \h </w:instrText>
      </w:r>
      <w:r>
        <w:rPr>
          <w:noProof/>
        </w:rPr>
      </w:r>
      <w:r>
        <w:rPr>
          <w:noProof/>
        </w:rPr>
        <w:fldChar w:fldCharType="separate"/>
      </w:r>
      <w:r>
        <w:rPr>
          <w:noProof/>
        </w:rPr>
        <w:t>10</w:t>
      </w:r>
      <w:r>
        <w:rPr>
          <w:noProof/>
        </w:rPr>
        <w:fldChar w:fldCharType="end"/>
      </w:r>
    </w:p>
    <w:p w14:paraId="174A558C" w14:textId="0B3BEE48"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_Toc161905276 \h </w:instrText>
      </w:r>
      <w:r>
        <w:rPr>
          <w:noProof/>
        </w:rPr>
      </w:r>
      <w:r>
        <w:rPr>
          <w:noProof/>
        </w:rPr>
        <w:fldChar w:fldCharType="separate"/>
      </w:r>
      <w:r>
        <w:rPr>
          <w:noProof/>
        </w:rPr>
        <w:t>11</w:t>
      </w:r>
      <w:r>
        <w:rPr>
          <w:noProof/>
        </w:rPr>
        <w:fldChar w:fldCharType="end"/>
      </w:r>
    </w:p>
    <w:p w14:paraId="19C0A1EC" w14:textId="55ECCAAD"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_Toc161905277 \h </w:instrText>
      </w:r>
      <w:r>
        <w:rPr>
          <w:noProof/>
        </w:rPr>
      </w:r>
      <w:r>
        <w:rPr>
          <w:noProof/>
        </w:rPr>
        <w:fldChar w:fldCharType="separate"/>
      </w:r>
      <w:r>
        <w:rPr>
          <w:noProof/>
        </w:rPr>
        <w:t>11</w:t>
      </w:r>
      <w:r>
        <w:rPr>
          <w:noProof/>
        </w:rPr>
        <w:fldChar w:fldCharType="end"/>
      </w:r>
    </w:p>
    <w:p w14:paraId="0E1087D8" w14:textId="5385DA38" w:rsidR="00D307CD" w:rsidRDefault="00D307CD">
      <w:pPr>
        <w:pStyle w:val="TOC2"/>
        <w:rPr>
          <w:rFonts w:asciiTheme="minorHAnsi" w:eastAsiaTheme="minorEastAsia" w:hAnsiTheme="minorHAnsi" w:cstheme="minorBidi"/>
          <w:noProof/>
          <w:kern w:val="2"/>
          <w:sz w:val="22"/>
          <w:szCs w:val="22"/>
          <w:lang w:eastAsia="en-GB"/>
          <w14:ligatures w14:val="standardContextual"/>
        </w:rPr>
      </w:pPr>
      <w:r w:rsidRPr="00277A02">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Introduction</w:t>
      </w:r>
      <w:r>
        <w:rPr>
          <w:noProof/>
        </w:rPr>
        <w:tab/>
      </w:r>
      <w:r>
        <w:rPr>
          <w:noProof/>
        </w:rPr>
        <w:fldChar w:fldCharType="begin" w:fldLock="1"/>
      </w:r>
      <w:r>
        <w:rPr>
          <w:noProof/>
        </w:rPr>
        <w:instrText xml:space="preserve"> PAGEREF _Toc161905278 \h </w:instrText>
      </w:r>
      <w:r>
        <w:rPr>
          <w:noProof/>
        </w:rPr>
      </w:r>
      <w:r>
        <w:rPr>
          <w:noProof/>
        </w:rPr>
        <w:fldChar w:fldCharType="separate"/>
      </w:r>
      <w:r>
        <w:rPr>
          <w:noProof/>
        </w:rPr>
        <w:t>11</w:t>
      </w:r>
      <w:r>
        <w:rPr>
          <w:noProof/>
        </w:rPr>
        <w:fldChar w:fldCharType="end"/>
      </w:r>
    </w:p>
    <w:p w14:paraId="2B382A49" w14:textId="4355AE62" w:rsidR="00D307CD" w:rsidRDefault="00D307C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Nlmf_Location Service</w:t>
      </w:r>
      <w:r>
        <w:rPr>
          <w:noProof/>
        </w:rPr>
        <w:tab/>
      </w:r>
      <w:r>
        <w:rPr>
          <w:noProof/>
        </w:rPr>
        <w:fldChar w:fldCharType="begin" w:fldLock="1"/>
      </w:r>
      <w:r>
        <w:rPr>
          <w:noProof/>
        </w:rPr>
        <w:instrText xml:space="preserve"> PAGEREF _Toc161905279 \h </w:instrText>
      </w:r>
      <w:r>
        <w:rPr>
          <w:noProof/>
        </w:rPr>
      </w:r>
      <w:r>
        <w:rPr>
          <w:noProof/>
        </w:rPr>
        <w:fldChar w:fldCharType="separate"/>
      </w:r>
      <w:r>
        <w:rPr>
          <w:noProof/>
        </w:rPr>
        <w:t>12</w:t>
      </w:r>
      <w:r>
        <w:rPr>
          <w:noProof/>
        </w:rPr>
        <w:fldChar w:fldCharType="end"/>
      </w:r>
    </w:p>
    <w:p w14:paraId="24BAEA91" w14:textId="12A6B49B"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_Toc161905280 \h </w:instrText>
      </w:r>
      <w:r>
        <w:rPr>
          <w:noProof/>
        </w:rPr>
      </w:r>
      <w:r>
        <w:rPr>
          <w:noProof/>
        </w:rPr>
        <w:fldChar w:fldCharType="separate"/>
      </w:r>
      <w:r>
        <w:rPr>
          <w:noProof/>
        </w:rPr>
        <w:t>12</w:t>
      </w:r>
      <w:r>
        <w:rPr>
          <w:noProof/>
        </w:rPr>
        <w:fldChar w:fldCharType="end"/>
      </w:r>
    </w:p>
    <w:p w14:paraId="31C5916C" w14:textId="1C4DC48C"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_Toc161905281 \h </w:instrText>
      </w:r>
      <w:r>
        <w:rPr>
          <w:noProof/>
        </w:rPr>
      </w:r>
      <w:r>
        <w:rPr>
          <w:noProof/>
        </w:rPr>
        <w:fldChar w:fldCharType="separate"/>
      </w:r>
      <w:r>
        <w:rPr>
          <w:noProof/>
        </w:rPr>
        <w:t>12</w:t>
      </w:r>
      <w:r>
        <w:rPr>
          <w:noProof/>
        </w:rPr>
        <w:fldChar w:fldCharType="end"/>
      </w:r>
    </w:p>
    <w:p w14:paraId="0368A06C" w14:textId="75D51EA7"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_Toc161905282 \h </w:instrText>
      </w:r>
      <w:r>
        <w:rPr>
          <w:noProof/>
        </w:rPr>
      </w:r>
      <w:r>
        <w:rPr>
          <w:noProof/>
        </w:rPr>
        <w:fldChar w:fldCharType="separate"/>
      </w:r>
      <w:r>
        <w:rPr>
          <w:noProof/>
        </w:rPr>
        <w:t>12</w:t>
      </w:r>
      <w:r>
        <w:rPr>
          <w:noProof/>
        </w:rPr>
        <w:fldChar w:fldCharType="end"/>
      </w:r>
    </w:p>
    <w:p w14:paraId="5FDF0DF3" w14:textId="2268049A"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DetermineLocation</w:t>
      </w:r>
      <w:r>
        <w:rPr>
          <w:noProof/>
        </w:rPr>
        <w:tab/>
      </w:r>
      <w:r>
        <w:rPr>
          <w:noProof/>
        </w:rPr>
        <w:fldChar w:fldCharType="begin" w:fldLock="1"/>
      </w:r>
      <w:r>
        <w:rPr>
          <w:noProof/>
        </w:rPr>
        <w:instrText xml:space="preserve"> PAGEREF _Toc161905283 \h </w:instrText>
      </w:r>
      <w:r>
        <w:rPr>
          <w:noProof/>
        </w:rPr>
      </w:r>
      <w:r>
        <w:rPr>
          <w:noProof/>
        </w:rPr>
        <w:fldChar w:fldCharType="separate"/>
      </w:r>
      <w:r>
        <w:rPr>
          <w:noProof/>
        </w:rPr>
        <w:t>12</w:t>
      </w:r>
      <w:r>
        <w:rPr>
          <w:noProof/>
        </w:rPr>
        <w:fldChar w:fldCharType="end"/>
      </w:r>
    </w:p>
    <w:p w14:paraId="0B26FE65" w14:textId="063EA3D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_Toc161905284 \h </w:instrText>
      </w:r>
      <w:r>
        <w:rPr>
          <w:noProof/>
        </w:rPr>
      </w:r>
      <w:r>
        <w:rPr>
          <w:noProof/>
        </w:rPr>
        <w:fldChar w:fldCharType="separate"/>
      </w:r>
      <w:r>
        <w:rPr>
          <w:noProof/>
        </w:rPr>
        <w:t>12</w:t>
      </w:r>
      <w:r>
        <w:rPr>
          <w:noProof/>
        </w:rPr>
        <w:fldChar w:fldCharType="end"/>
      </w:r>
    </w:p>
    <w:p w14:paraId="71FA175E" w14:textId="3C43879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Retrieve UE Location</w:t>
      </w:r>
      <w:r>
        <w:rPr>
          <w:noProof/>
        </w:rPr>
        <w:tab/>
      </w:r>
      <w:r>
        <w:rPr>
          <w:noProof/>
        </w:rPr>
        <w:fldChar w:fldCharType="begin" w:fldLock="1"/>
      </w:r>
      <w:r>
        <w:rPr>
          <w:noProof/>
        </w:rPr>
        <w:instrText xml:space="preserve"> PAGEREF _Toc161905285 \h </w:instrText>
      </w:r>
      <w:r>
        <w:rPr>
          <w:noProof/>
        </w:rPr>
      </w:r>
      <w:r>
        <w:rPr>
          <w:noProof/>
        </w:rPr>
        <w:fldChar w:fldCharType="separate"/>
      </w:r>
      <w:r>
        <w:rPr>
          <w:noProof/>
        </w:rPr>
        <w:t>12</w:t>
      </w:r>
      <w:r>
        <w:rPr>
          <w:noProof/>
        </w:rPr>
        <w:fldChar w:fldCharType="end"/>
      </w:r>
    </w:p>
    <w:p w14:paraId="225F7792" w14:textId="7B66803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_Toc161905286 \h </w:instrText>
      </w:r>
      <w:r>
        <w:rPr>
          <w:noProof/>
        </w:rPr>
      </w:r>
      <w:r>
        <w:rPr>
          <w:noProof/>
        </w:rPr>
        <w:fldChar w:fldCharType="separate"/>
      </w:r>
      <w:r>
        <w:rPr>
          <w:noProof/>
        </w:rPr>
        <w:t>13</w:t>
      </w:r>
      <w:r>
        <w:rPr>
          <w:noProof/>
        </w:rPr>
        <w:fldChar w:fldCharType="end"/>
      </w:r>
    </w:p>
    <w:p w14:paraId="437AF0C8" w14:textId="6FD018D1"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EventNotify</w:t>
      </w:r>
      <w:r>
        <w:rPr>
          <w:noProof/>
        </w:rPr>
        <w:tab/>
      </w:r>
      <w:r>
        <w:rPr>
          <w:noProof/>
        </w:rPr>
        <w:fldChar w:fldCharType="begin" w:fldLock="1"/>
      </w:r>
      <w:r>
        <w:rPr>
          <w:noProof/>
        </w:rPr>
        <w:instrText xml:space="preserve"> PAGEREF _Toc161905287 \h </w:instrText>
      </w:r>
      <w:r>
        <w:rPr>
          <w:noProof/>
        </w:rPr>
      </w:r>
      <w:r>
        <w:rPr>
          <w:noProof/>
        </w:rPr>
        <w:fldChar w:fldCharType="separate"/>
      </w:r>
      <w:r>
        <w:rPr>
          <w:noProof/>
        </w:rPr>
        <w:t>14</w:t>
      </w:r>
      <w:r>
        <w:rPr>
          <w:noProof/>
        </w:rPr>
        <w:fldChar w:fldCharType="end"/>
      </w:r>
    </w:p>
    <w:p w14:paraId="5E741334" w14:textId="4C2746F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_Toc161905288 \h </w:instrText>
      </w:r>
      <w:r>
        <w:rPr>
          <w:noProof/>
        </w:rPr>
      </w:r>
      <w:r>
        <w:rPr>
          <w:noProof/>
        </w:rPr>
        <w:fldChar w:fldCharType="separate"/>
      </w:r>
      <w:r>
        <w:rPr>
          <w:noProof/>
        </w:rPr>
        <w:t>14</w:t>
      </w:r>
      <w:r>
        <w:rPr>
          <w:noProof/>
        </w:rPr>
        <w:fldChar w:fldCharType="end"/>
      </w:r>
    </w:p>
    <w:p w14:paraId="261196F9" w14:textId="41D9865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_Toc161905289 \h </w:instrText>
      </w:r>
      <w:r>
        <w:rPr>
          <w:noProof/>
        </w:rPr>
      </w:r>
      <w:r>
        <w:rPr>
          <w:noProof/>
        </w:rPr>
        <w:fldChar w:fldCharType="separate"/>
      </w:r>
      <w:r>
        <w:rPr>
          <w:noProof/>
        </w:rPr>
        <w:t>14</w:t>
      </w:r>
      <w:r>
        <w:rPr>
          <w:noProof/>
        </w:rPr>
        <w:fldChar w:fldCharType="end"/>
      </w:r>
    </w:p>
    <w:p w14:paraId="0BD98336" w14:textId="545524C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_Toc161905290 \h </w:instrText>
      </w:r>
      <w:r>
        <w:rPr>
          <w:noProof/>
        </w:rPr>
      </w:r>
      <w:r>
        <w:rPr>
          <w:noProof/>
        </w:rPr>
        <w:fldChar w:fldCharType="separate"/>
      </w:r>
      <w:r>
        <w:rPr>
          <w:noProof/>
        </w:rPr>
        <w:t>15</w:t>
      </w:r>
      <w:r>
        <w:rPr>
          <w:noProof/>
        </w:rPr>
        <w:fldChar w:fldCharType="end"/>
      </w:r>
    </w:p>
    <w:p w14:paraId="328B5D4C" w14:textId="5271C56B"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CancelLocation</w:t>
      </w:r>
      <w:r>
        <w:rPr>
          <w:noProof/>
        </w:rPr>
        <w:tab/>
      </w:r>
      <w:r>
        <w:rPr>
          <w:noProof/>
        </w:rPr>
        <w:fldChar w:fldCharType="begin" w:fldLock="1"/>
      </w:r>
      <w:r>
        <w:rPr>
          <w:noProof/>
        </w:rPr>
        <w:instrText xml:space="preserve"> PAGEREF _Toc161905291 \h </w:instrText>
      </w:r>
      <w:r>
        <w:rPr>
          <w:noProof/>
        </w:rPr>
      </w:r>
      <w:r>
        <w:rPr>
          <w:noProof/>
        </w:rPr>
        <w:fldChar w:fldCharType="separate"/>
      </w:r>
      <w:r>
        <w:rPr>
          <w:noProof/>
        </w:rPr>
        <w:t>16</w:t>
      </w:r>
      <w:r>
        <w:rPr>
          <w:noProof/>
        </w:rPr>
        <w:fldChar w:fldCharType="end"/>
      </w:r>
    </w:p>
    <w:p w14:paraId="27870CAB" w14:textId="20F0B35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_Toc161905292 \h </w:instrText>
      </w:r>
      <w:r>
        <w:rPr>
          <w:noProof/>
        </w:rPr>
      </w:r>
      <w:r>
        <w:rPr>
          <w:noProof/>
        </w:rPr>
        <w:fldChar w:fldCharType="separate"/>
      </w:r>
      <w:r>
        <w:rPr>
          <w:noProof/>
        </w:rPr>
        <w:t>16</w:t>
      </w:r>
      <w:r>
        <w:rPr>
          <w:noProof/>
        </w:rPr>
        <w:fldChar w:fldCharType="end"/>
      </w:r>
    </w:p>
    <w:p w14:paraId="02FDD0B8" w14:textId="10ECA77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Cancel Periodic or Triggered Location</w:t>
      </w:r>
      <w:r>
        <w:rPr>
          <w:noProof/>
        </w:rPr>
        <w:tab/>
      </w:r>
      <w:r>
        <w:rPr>
          <w:noProof/>
        </w:rPr>
        <w:fldChar w:fldCharType="begin" w:fldLock="1"/>
      </w:r>
      <w:r>
        <w:rPr>
          <w:noProof/>
        </w:rPr>
        <w:instrText xml:space="preserve"> PAGEREF _Toc161905293 \h </w:instrText>
      </w:r>
      <w:r>
        <w:rPr>
          <w:noProof/>
        </w:rPr>
      </w:r>
      <w:r>
        <w:rPr>
          <w:noProof/>
        </w:rPr>
        <w:fldChar w:fldCharType="separate"/>
      </w:r>
      <w:r>
        <w:rPr>
          <w:noProof/>
        </w:rPr>
        <w:t>16</w:t>
      </w:r>
      <w:r>
        <w:rPr>
          <w:noProof/>
        </w:rPr>
        <w:fldChar w:fldCharType="end"/>
      </w:r>
    </w:p>
    <w:p w14:paraId="5E3CD917" w14:textId="74CA1B7A"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LocationContextTransfer</w:t>
      </w:r>
      <w:r>
        <w:rPr>
          <w:noProof/>
        </w:rPr>
        <w:tab/>
      </w:r>
      <w:r>
        <w:rPr>
          <w:noProof/>
        </w:rPr>
        <w:fldChar w:fldCharType="begin" w:fldLock="1"/>
      </w:r>
      <w:r>
        <w:rPr>
          <w:noProof/>
        </w:rPr>
        <w:instrText xml:space="preserve"> PAGEREF _Toc161905294 \h </w:instrText>
      </w:r>
      <w:r>
        <w:rPr>
          <w:noProof/>
        </w:rPr>
      </w:r>
      <w:r>
        <w:rPr>
          <w:noProof/>
        </w:rPr>
        <w:fldChar w:fldCharType="separate"/>
      </w:r>
      <w:r>
        <w:rPr>
          <w:noProof/>
        </w:rPr>
        <w:t>16</w:t>
      </w:r>
      <w:r>
        <w:rPr>
          <w:noProof/>
        </w:rPr>
        <w:fldChar w:fldCharType="end"/>
      </w:r>
    </w:p>
    <w:p w14:paraId="5F6134AD" w14:textId="2F0E4C03"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_Toc161905295 \h </w:instrText>
      </w:r>
      <w:r>
        <w:rPr>
          <w:noProof/>
        </w:rPr>
      </w:r>
      <w:r>
        <w:rPr>
          <w:noProof/>
        </w:rPr>
        <w:fldChar w:fldCharType="separate"/>
      </w:r>
      <w:r>
        <w:rPr>
          <w:noProof/>
        </w:rPr>
        <w:t>16</w:t>
      </w:r>
      <w:r>
        <w:rPr>
          <w:noProof/>
        </w:rPr>
        <w:fldChar w:fldCharType="end"/>
      </w:r>
    </w:p>
    <w:p w14:paraId="2F2EC237" w14:textId="50A5360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_Toc161905296 \h </w:instrText>
      </w:r>
      <w:r>
        <w:rPr>
          <w:noProof/>
        </w:rPr>
      </w:r>
      <w:r>
        <w:rPr>
          <w:noProof/>
        </w:rPr>
        <w:fldChar w:fldCharType="separate"/>
      </w:r>
      <w:r>
        <w:rPr>
          <w:noProof/>
        </w:rPr>
        <w:t>16</w:t>
      </w:r>
      <w:r>
        <w:rPr>
          <w:noProof/>
        </w:rPr>
        <w:fldChar w:fldCharType="end"/>
      </w:r>
    </w:p>
    <w:p w14:paraId="2FDD8B01" w14:textId="34A9443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MeasurementData</w:t>
      </w:r>
      <w:r>
        <w:rPr>
          <w:noProof/>
        </w:rPr>
        <w:tab/>
      </w:r>
      <w:r>
        <w:rPr>
          <w:noProof/>
        </w:rPr>
        <w:fldChar w:fldCharType="begin" w:fldLock="1"/>
      </w:r>
      <w:r>
        <w:rPr>
          <w:noProof/>
        </w:rPr>
        <w:instrText xml:space="preserve"> PAGEREF _Toc161905297 \h </w:instrText>
      </w:r>
      <w:r>
        <w:rPr>
          <w:noProof/>
        </w:rPr>
      </w:r>
      <w:r>
        <w:rPr>
          <w:noProof/>
        </w:rPr>
        <w:fldChar w:fldCharType="separate"/>
      </w:r>
      <w:r>
        <w:rPr>
          <w:noProof/>
        </w:rPr>
        <w:t>17</w:t>
      </w:r>
      <w:r>
        <w:rPr>
          <w:noProof/>
        </w:rPr>
        <w:fldChar w:fldCharType="end"/>
      </w:r>
    </w:p>
    <w:p w14:paraId="612A62BA" w14:textId="35CCE76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_Toc161905298 \h </w:instrText>
      </w:r>
      <w:r>
        <w:rPr>
          <w:noProof/>
        </w:rPr>
      </w:r>
      <w:r>
        <w:rPr>
          <w:noProof/>
        </w:rPr>
        <w:fldChar w:fldCharType="separate"/>
      </w:r>
      <w:r>
        <w:rPr>
          <w:noProof/>
        </w:rPr>
        <w:t>17</w:t>
      </w:r>
      <w:r>
        <w:rPr>
          <w:noProof/>
        </w:rPr>
        <w:fldChar w:fldCharType="end"/>
      </w:r>
    </w:p>
    <w:p w14:paraId="321A70B5" w14:textId="1BB354B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Location Measurements</w:t>
      </w:r>
      <w:r>
        <w:rPr>
          <w:noProof/>
        </w:rPr>
        <w:tab/>
      </w:r>
      <w:r>
        <w:rPr>
          <w:noProof/>
        </w:rPr>
        <w:fldChar w:fldCharType="begin" w:fldLock="1"/>
      </w:r>
      <w:r>
        <w:rPr>
          <w:noProof/>
        </w:rPr>
        <w:instrText xml:space="preserve"> PAGEREF _Toc161905299 \h </w:instrText>
      </w:r>
      <w:r>
        <w:rPr>
          <w:noProof/>
        </w:rPr>
      </w:r>
      <w:r>
        <w:rPr>
          <w:noProof/>
        </w:rPr>
        <w:fldChar w:fldCharType="separate"/>
      </w:r>
      <w:r>
        <w:rPr>
          <w:noProof/>
        </w:rPr>
        <w:t>17</w:t>
      </w:r>
      <w:r>
        <w:rPr>
          <w:noProof/>
        </w:rPr>
        <w:fldChar w:fldCharType="end"/>
      </w:r>
    </w:p>
    <w:p w14:paraId="3B62A240" w14:textId="7921C94E"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UPSubscribe</w:t>
      </w:r>
      <w:r>
        <w:rPr>
          <w:noProof/>
        </w:rPr>
        <w:tab/>
      </w:r>
      <w:r>
        <w:rPr>
          <w:noProof/>
        </w:rPr>
        <w:fldChar w:fldCharType="begin" w:fldLock="1"/>
      </w:r>
      <w:r>
        <w:rPr>
          <w:noProof/>
        </w:rPr>
        <w:instrText xml:space="preserve"> PAGEREF _Toc161905300 \h </w:instrText>
      </w:r>
      <w:r>
        <w:rPr>
          <w:noProof/>
        </w:rPr>
      </w:r>
      <w:r>
        <w:rPr>
          <w:noProof/>
        </w:rPr>
        <w:fldChar w:fldCharType="separate"/>
      </w:r>
      <w:r>
        <w:rPr>
          <w:noProof/>
        </w:rPr>
        <w:t>18</w:t>
      </w:r>
      <w:r>
        <w:rPr>
          <w:noProof/>
        </w:rPr>
        <w:fldChar w:fldCharType="end"/>
      </w:r>
    </w:p>
    <w:p w14:paraId="51F74A90" w14:textId="27822BE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_Toc161905301 \h </w:instrText>
      </w:r>
      <w:r>
        <w:rPr>
          <w:noProof/>
        </w:rPr>
      </w:r>
      <w:r>
        <w:rPr>
          <w:noProof/>
        </w:rPr>
        <w:fldChar w:fldCharType="separate"/>
      </w:r>
      <w:r>
        <w:rPr>
          <w:noProof/>
        </w:rPr>
        <w:t>18</w:t>
      </w:r>
      <w:r>
        <w:rPr>
          <w:noProof/>
        </w:rPr>
        <w:fldChar w:fldCharType="end"/>
      </w:r>
    </w:p>
    <w:p w14:paraId="16F463EF" w14:textId="4CC1FB3C"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Subscribe to Notification of LCS-UP connection status</w:t>
      </w:r>
      <w:r>
        <w:rPr>
          <w:noProof/>
        </w:rPr>
        <w:tab/>
      </w:r>
      <w:r>
        <w:rPr>
          <w:noProof/>
        </w:rPr>
        <w:fldChar w:fldCharType="begin" w:fldLock="1"/>
      </w:r>
      <w:r>
        <w:rPr>
          <w:noProof/>
        </w:rPr>
        <w:instrText xml:space="preserve"> PAGEREF _Toc161905302 \h </w:instrText>
      </w:r>
      <w:r>
        <w:rPr>
          <w:noProof/>
        </w:rPr>
      </w:r>
      <w:r>
        <w:rPr>
          <w:noProof/>
        </w:rPr>
        <w:fldChar w:fldCharType="separate"/>
      </w:r>
      <w:r>
        <w:rPr>
          <w:noProof/>
        </w:rPr>
        <w:t>18</w:t>
      </w:r>
      <w:r>
        <w:rPr>
          <w:noProof/>
        </w:rPr>
        <w:fldChar w:fldCharType="end"/>
      </w:r>
    </w:p>
    <w:p w14:paraId="38AA97B3" w14:textId="7F361AF8"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UPNotify</w:t>
      </w:r>
      <w:r>
        <w:rPr>
          <w:noProof/>
        </w:rPr>
        <w:tab/>
      </w:r>
      <w:r>
        <w:rPr>
          <w:noProof/>
        </w:rPr>
        <w:fldChar w:fldCharType="begin" w:fldLock="1"/>
      </w:r>
      <w:r>
        <w:rPr>
          <w:noProof/>
        </w:rPr>
        <w:instrText xml:space="preserve"> PAGEREF _Toc161905303 \h </w:instrText>
      </w:r>
      <w:r>
        <w:rPr>
          <w:noProof/>
        </w:rPr>
      </w:r>
      <w:r>
        <w:rPr>
          <w:noProof/>
        </w:rPr>
        <w:fldChar w:fldCharType="separate"/>
      </w:r>
      <w:r>
        <w:rPr>
          <w:noProof/>
        </w:rPr>
        <w:t>18</w:t>
      </w:r>
      <w:r>
        <w:rPr>
          <w:noProof/>
        </w:rPr>
        <w:fldChar w:fldCharType="end"/>
      </w:r>
    </w:p>
    <w:p w14:paraId="038A79A2" w14:textId="74EA98E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_Toc161905304 \h </w:instrText>
      </w:r>
      <w:r>
        <w:rPr>
          <w:noProof/>
        </w:rPr>
      </w:r>
      <w:r>
        <w:rPr>
          <w:noProof/>
        </w:rPr>
        <w:fldChar w:fldCharType="separate"/>
      </w:r>
      <w:r>
        <w:rPr>
          <w:noProof/>
        </w:rPr>
        <w:t>18</w:t>
      </w:r>
      <w:r>
        <w:rPr>
          <w:noProof/>
        </w:rPr>
        <w:fldChar w:fldCharType="end"/>
      </w:r>
    </w:p>
    <w:p w14:paraId="7268F9E4" w14:textId="7E16A38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_Toc161905305 \h </w:instrText>
      </w:r>
      <w:r>
        <w:rPr>
          <w:noProof/>
        </w:rPr>
      </w:r>
      <w:r>
        <w:rPr>
          <w:noProof/>
        </w:rPr>
        <w:fldChar w:fldCharType="separate"/>
      </w:r>
      <w:r>
        <w:rPr>
          <w:noProof/>
        </w:rPr>
        <w:t>18</w:t>
      </w:r>
      <w:r>
        <w:rPr>
          <w:noProof/>
        </w:rPr>
        <w:fldChar w:fldCharType="end"/>
      </w:r>
    </w:p>
    <w:p w14:paraId="404788F4" w14:textId="1FF881A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5.2.2.9</w:t>
      </w:r>
      <w:r>
        <w:rPr>
          <w:rFonts w:asciiTheme="minorHAnsi" w:eastAsiaTheme="minorEastAsia" w:hAnsiTheme="minorHAnsi" w:cstheme="minorBidi"/>
          <w:noProof/>
          <w:kern w:val="2"/>
          <w:sz w:val="22"/>
          <w:szCs w:val="22"/>
          <w:lang w:eastAsia="en-GB"/>
          <w14:ligatures w14:val="standardContextual"/>
        </w:rPr>
        <w:tab/>
      </w:r>
      <w:r>
        <w:rPr>
          <w:noProof/>
        </w:rPr>
        <w:t>UPConfig</w:t>
      </w:r>
      <w:r>
        <w:rPr>
          <w:noProof/>
        </w:rPr>
        <w:tab/>
      </w:r>
      <w:r>
        <w:rPr>
          <w:noProof/>
        </w:rPr>
        <w:fldChar w:fldCharType="begin" w:fldLock="1"/>
      </w:r>
      <w:r>
        <w:rPr>
          <w:noProof/>
        </w:rPr>
        <w:instrText xml:space="preserve"> PAGEREF _Toc161905306 \h </w:instrText>
      </w:r>
      <w:r>
        <w:rPr>
          <w:noProof/>
        </w:rPr>
      </w:r>
      <w:r>
        <w:rPr>
          <w:noProof/>
        </w:rPr>
        <w:fldChar w:fldCharType="separate"/>
      </w:r>
      <w:r>
        <w:rPr>
          <w:noProof/>
        </w:rPr>
        <w:t>19</w:t>
      </w:r>
      <w:r>
        <w:rPr>
          <w:noProof/>
        </w:rPr>
        <w:fldChar w:fldCharType="end"/>
      </w:r>
    </w:p>
    <w:p w14:paraId="135DCC7D" w14:textId="436C049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_Toc161905307 \h </w:instrText>
      </w:r>
      <w:r>
        <w:rPr>
          <w:noProof/>
        </w:rPr>
      </w:r>
      <w:r>
        <w:rPr>
          <w:noProof/>
        </w:rPr>
        <w:fldChar w:fldCharType="separate"/>
      </w:r>
      <w:r>
        <w:rPr>
          <w:noProof/>
        </w:rPr>
        <w:t>19</w:t>
      </w:r>
      <w:r>
        <w:rPr>
          <w:noProof/>
        </w:rPr>
        <w:fldChar w:fldCharType="end"/>
      </w:r>
    </w:p>
    <w:p w14:paraId="107A94B4" w14:textId="3782906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5.2.2.9.2</w:t>
      </w:r>
      <w:r>
        <w:rPr>
          <w:rFonts w:asciiTheme="minorHAnsi" w:eastAsiaTheme="minorEastAsia" w:hAnsiTheme="minorHAnsi" w:cstheme="minorBidi"/>
          <w:noProof/>
          <w:kern w:val="2"/>
          <w:sz w:val="22"/>
          <w:szCs w:val="22"/>
          <w:lang w:eastAsia="en-GB"/>
          <w14:ligatures w14:val="standardContextual"/>
        </w:rPr>
        <w:tab/>
      </w:r>
      <w:r>
        <w:rPr>
          <w:noProof/>
        </w:rPr>
        <w:t>Configure</w:t>
      </w:r>
      <w:r>
        <w:rPr>
          <w:noProof/>
          <w:lang w:eastAsia="zh-CN"/>
        </w:rPr>
        <w:t xml:space="preserve"> LCS-UP connection</w:t>
      </w:r>
      <w:r>
        <w:rPr>
          <w:noProof/>
        </w:rPr>
        <w:tab/>
      </w:r>
      <w:r>
        <w:rPr>
          <w:noProof/>
        </w:rPr>
        <w:fldChar w:fldCharType="begin" w:fldLock="1"/>
      </w:r>
      <w:r>
        <w:rPr>
          <w:noProof/>
        </w:rPr>
        <w:instrText xml:space="preserve"> PAGEREF _Toc161905308 \h </w:instrText>
      </w:r>
      <w:r>
        <w:rPr>
          <w:noProof/>
        </w:rPr>
      </w:r>
      <w:r>
        <w:rPr>
          <w:noProof/>
        </w:rPr>
        <w:fldChar w:fldCharType="separate"/>
      </w:r>
      <w:r>
        <w:rPr>
          <w:noProof/>
        </w:rPr>
        <w:t>19</w:t>
      </w:r>
      <w:r>
        <w:rPr>
          <w:noProof/>
        </w:rPr>
        <w:fldChar w:fldCharType="end"/>
      </w:r>
    </w:p>
    <w:p w14:paraId="49A78732" w14:textId="2E86F98E"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rPr>
        <w:t>UPUnSubscribe</w:t>
      </w:r>
      <w:r>
        <w:rPr>
          <w:noProof/>
        </w:rPr>
        <w:tab/>
      </w:r>
      <w:r>
        <w:rPr>
          <w:noProof/>
        </w:rPr>
        <w:fldChar w:fldCharType="begin" w:fldLock="1"/>
      </w:r>
      <w:r>
        <w:rPr>
          <w:noProof/>
        </w:rPr>
        <w:instrText xml:space="preserve"> PAGEREF _Toc161905309 \h </w:instrText>
      </w:r>
      <w:r>
        <w:rPr>
          <w:noProof/>
        </w:rPr>
      </w:r>
      <w:r>
        <w:rPr>
          <w:noProof/>
        </w:rPr>
        <w:fldChar w:fldCharType="separate"/>
      </w:r>
      <w:r>
        <w:rPr>
          <w:noProof/>
        </w:rPr>
        <w:t>20</w:t>
      </w:r>
      <w:r>
        <w:rPr>
          <w:noProof/>
        </w:rPr>
        <w:fldChar w:fldCharType="end"/>
      </w:r>
    </w:p>
    <w:p w14:paraId="3AFA5FC8" w14:textId="357B596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_Toc161905310 \h </w:instrText>
      </w:r>
      <w:r>
        <w:rPr>
          <w:noProof/>
        </w:rPr>
      </w:r>
      <w:r>
        <w:rPr>
          <w:noProof/>
        </w:rPr>
        <w:fldChar w:fldCharType="separate"/>
      </w:r>
      <w:r>
        <w:rPr>
          <w:noProof/>
        </w:rPr>
        <w:t>20</w:t>
      </w:r>
      <w:r>
        <w:rPr>
          <w:noProof/>
        </w:rPr>
        <w:fldChar w:fldCharType="end"/>
      </w:r>
    </w:p>
    <w:p w14:paraId="32395499" w14:textId="5DB75D20"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5.2.2.10.2</w:t>
      </w:r>
      <w:r>
        <w:rPr>
          <w:rFonts w:asciiTheme="minorHAnsi" w:eastAsiaTheme="minorEastAsia" w:hAnsiTheme="minorHAnsi" w:cstheme="minorBidi"/>
          <w:noProof/>
          <w:kern w:val="2"/>
          <w:sz w:val="22"/>
          <w:szCs w:val="22"/>
          <w:lang w:eastAsia="en-GB"/>
          <w14:ligatures w14:val="standardContextual"/>
        </w:rPr>
        <w:tab/>
      </w:r>
      <w:r>
        <w:rPr>
          <w:noProof/>
        </w:rPr>
        <w:t>Unsubscribe to notification of LCS-UP connection status</w:t>
      </w:r>
      <w:r>
        <w:rPr>
          <w:noProof/>
        </w:rPr>
        <w:tab/>
      </w:r>
      <w:r>
        <w:rPr>
          <w:noProof/>
        </w:rPr>
        <w:fldChar w:fldCharType="begin" w:fldLock="1"/>
      </w:r>
      <w:r>
        <w:rPr>
          <w:noProof/>
        </w:rPr>
        <w:instrText xml:space="preserve"> PAGEREF _Toc161905311 \h </w:instrText>
      </w:r>
      <w:r>
        <w:rPr>
          <w:noProof/>
        </w:rPr>
      </w:r>
      <w:r>
        <w:rPr>
          <w:noProof/>
        </w:rPr>
        <w:fldChar w:fldCharType="separate"/>
      </w:r>
      <w:r>
        <w:rPr>
          <w:noProof/>
        </w:rPr>
        <w:t>20</w:t>
      </w:r>
      <w:r>
        <w:rPr>
          <w:noProof/>
        </w:rPr>
        <w:fldChar w:fldCharType="end"/>
      </w:r>
    </w:p>
    <w:p w14:paraId="5C6F3C5C" w14:textId="5810E6CE" w:rsidR="00D307CD" w:rsidRDefault="00D307C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Nlmf_Broadcast Service</w:t>
      </w:r>
      <w:r>
        <w:rPr>
          <w:noProof/>
        </w:rPr>
        <w:tab/>
      </w:r>
      <w:r>
        <w:rPr>
          <w:noProof/>
        </w:rPr>
        <w:fldChar w:fldCharType="begin" w:fldLock="1"/>
      </w:r>
      <w:r>
        <w:rPr>
          <w:noProof/>
        </w:rPr>
        <w:instrText xml:space="preserve"> PAGEREF _Toc161905312 \h </w:instrText>
      </w:r>
      <w:r>
        <w:rPr>
          <w:noProof/>
        </w:rPr>
      </w:r>
      <w:r>
        <w:rPr>
          <w:noProof/>
        </w:rPr>
        <w:fldChar w:fldCharType="separate"/>
      </w:r>
      <w:r>
        <w:rPr>
          <w:noProof/>
        </w:rPr>
        <w:t>20</w:t>
      </w:r>
      <w:r>
        <w:rPr>
          <w:noProof/>
        </w:rPr>
        <w:fldChar w:fldCharType="end"/>
      </w:r>
    </w:p>
    <w:p w14:paraId="326B79E7" w14:textId="76C7402A"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_Toc161905313 \h </w:instrText>
      </w:r>
      <w:r>
        <w:rPr>
          <w:noProof/>
        </w:rPr>
      </w:r>
      <w:r>
        <w:rPr>
          <w:noProof/>
        </w:rPr>
        <w:fldChar w:fldCharType="separate"/>
      </w:r>
      <w:r>
        <w:rPr>
          <w:noProof/>
        </w:rPr>
        <w:t>20</w:t>
      </w:r>
      <w:r>
        <w:rPr>
          <w:noProof/>
        </w:rPr>
        <w:fldChar w:fldCharType="end"/>
      </w:r>
    </w:p>
    <w:p w14:paraId="60305CA5" w14:textId="1C45CB9B"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_Toc161905314 \h </w:instrText>
      </w:r>
      <w:r>
        <w:rPr>
          <w:noProof/>
        </w:rPr>
      </w:r>
      <w:r>
        <w:rPr>
          <w:noProof/>
        </w:rPr>
        <w:fldChar w:fldCharType="separate"/>
      </w:r>
      <w:r>
        <w:rPr>
          <w:noProof/>
        </w:rPr>
        <w:t>20</w:t>
      </w:r>
      <w:r>
        <w:rPr>
          <w:noProof/>
        </w:rPr>
        <w:fldChar w:fldCharType="end"/>
      </w:r>
    </w:p>
    <w:p w14:paraId="3A5F1BF4" w14:textId="406EDCC4"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_Toc161905315 \h </w:instrText>
      </w:r>
      <w:r>
        <w:rPr>
          <w:noProof/>
        </w:rPr>
      </w:r>
      <w:r>
        <w:rPr>
          <w:noProof/>
        </w:rPr>
        <w:fldChar w:fldCharType="separate"/>
      </w:r>
      <w:r>
        <w:rPr>
          <w:noProof/>
        </w:rPr>
        <w:t>20</w:t>
      </w:r>
      <w:r>
        <w:rPr>
          <w:noProof/>
        </w:rPr>
        <w:fldChar w:fldCharType="end"/>
      </w:r>
    </w:p>
    <w:p w14:paraId="6DC03CB3" w14:textId="1318FBA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CipheringKeyData</w:t>
      </w:r>
      <w:r>
        <w:rPr>
          <w:noProof/>
        </w:rPr>
        <w:tab/>
      </w:r>
      <w:r>
        <w:rPr>
          <w:noProof/>
        </w:rPr>
        <w:fldChar w:fldCharType="begin" w:fldLock="1"/>
      </w:r>
      <w:r>
        <w:rPr>
          <w:noProof/>
        </w:rPr>
        <w:instrText xml:space="preserve"> PAGEREF _Toc161905316 \h </w:instrText>
      </w:r>
      <w:r>
        <w:rPr>
          <w:noProof/>
        </w:rPr>
      </w:r>
      <w:r>
        <w:rPr>
          <w:noProof/>
        </w:rPr>
        <w:fldChar w:fldCharType="separate"/>
      </w:r>
      <w:r>
        <w:rPr>
          <w:noProof/>
        </w:rPr>
        <w:t>20</w:t>
      </w:r>
      <w:r>
        <w:rPr>
          <w:noProof/>
        </w:rPr>
        <w:fldChar w:fldCharType="end"/>
      </w:r>
    </w:p>
    <w:p w14:paraId="02E58FCC" w14:textId="3357D9C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_Toc161905317 \h </w:instrText>
      </w:r>
      <w:r>
        <w:rPr>
          <w:noProof/>
        </w:rPr>
      </w:r>
      <w:r>
        <w:rPr>
          <w:noProof/>
        </w:rPr>
        <w:fldChar w:fldCharType="separate"/>
      </w:r>
      <w:r>
        <w:rPr>
          <w:noProof/>
        </w:rPr>
        <w:t>20</w:t>
      </w:r>
      <w:r>
        <w:rPr>
          <w:noProof/>
        </w:rPr>
        <w:fldChar w:fldCharType="end"/>
      </w:r>
    </w:p>
    <w:p w14:paraId="3BCA46D2" w14:textId="1AF7222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_Toc161905318 \h </w:instrText>
      </w:r>
      <w:r>
        <w:rPr>
          <w:noProof/>
        </w:rPr>
      </w:r>
      <w:r>
        <w:rPr>
          <w:noProof/>
        </w:rPr>
        <w:fldChar w:fldCharType="separate"/>
      </w:r>
      <w:r>
        <w:rPr>
          <w:noProof/>
        </w:rPr>
        <w:t>21</w:t>
      </w:r>
      <w:r>
        <w:rPr>
          <w:noProof/>
        </w:rPr>
        <w:fldChar w:fldCharType="end"/>
      </w:r>
    </w:p>
    <w:p w14:paraId="5A0BCB98" w14:textId="6CF2657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_Toc161905319 \h </w:instrText>
      </w:r>
      <w:r>
        <w:rPr>
          <w:noProof/>
        </w:rPr>
      </w:r>
      <w:r>
        <w:rPr>
          <w:noProof/>
        </w:rPr>
        <w:fldChar w:fldCharType="separate"/>
      </w:r>
      <w:r>
        <w:rPr>
          <w:noProof/>
        </w:rPr>
        <w:t>21</w:t>
      </w:r>
      <w:r>
        <w:rPr>
          <w:noProof/>
        </w:rPr>
        <w:fldChar w:fldCharType="end"/>
      </w:r>
    </w:p>
    <w:p w14:paraId="118E66E1" w14:textId="46B6755F"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_Toc161905320 \h </w:instrText>
      </w:r>
      <w:r>
        <w:rPr>
          <w:noProof/>
        </w:rPr>
      </w:r>
      <w:r>
        <w:rPr>
          <w:noProof/>
        </w:rPr>
        <w:fldChar w:fldCharType="separate"/>
      </w:r>
      <w:r>
        <w:rPr>
          <w:noProof/>
        </w:rPr>
        <w:t>22</w:t>
      </w:r>
      <w:r>
        <w:rPr>
          <w:noProof/>
        </w:rPr>
        <w:fldChar w:fldCharType="end"/>
      </w:r>
    </w:p>
    <w:p w14:paraId="1F0D855B" w14:textId="70CFD938" w:rsidR="00D307CD" w:rsidRDefault="00D307C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_Toc161905321 \h </w:instrText>
      </w:r>
      <w:r>
        <w:rPr>
          <w:noProof/>
        </w:rPr>
      </w:r>
      <w:r>
        <w:rPr>
          <w:noProof/>
        </w:rPr>
        <w:fldChar w:fldCharType="separate"/>
      </w:r>
      <w:r>
        <w:rPr>
          <w:noProof/>
        </w:rPr>
        <w:t>22</w:t>
      </w:r>
      <w:r>
        <w:rPr>
          <w:noProof/>
        </w:rPr>
        <w:fldChar w:fldCharType="end"/>
      </w:r>
    </w:p>
    <w:p w14:paraId="64C1AFB3" w14:textId="74DA2403"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_Toc161905322 \h </w:instrText>
      </w:r>
      <w:r>
        <w:rPr>
          <w:noProof/>
        </w:rPr>
      </w:r>
      <w:r>
        <w:rPr>
          <w:noProof/>
        </w:rPr>
        <w:fldChar w:fldCharType="separate"/>
      </w:r>
      <w:r>
        <w:rPr>
          <w:noProof/>
        </w:rPr>
        <w:t>22</w:t>
      </w:r>
      <w:r>
        <w:rPr>
          <w:noProof/>
        </w:rPr>
        <w:fldChar w:fldCharType="end"/>
      </w:r>
    </w:p>
    <w:p w14:paraId="757E5658" w14:textId="6C042E07"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_Toc161905323 \h </w:instrText>
      </w:r>
      <w:r>
        <w:rPr>
          <w:noProof/>
        </w:rPr>
      </w:r>
      <w:r>
        <w:rPr>
          <w:noProof/>
        </w:rPr>
        <w:fldChar w:fldCharType="separate"/>
      </w:r>
      <w:r>
        <w:rPr>
          <w:noProof/>
        </w:rPr>
        <w:t>22</w:t>
      </w:r>
      <w:r>
        <w:rPr>
          <w:noProof/>
        </w:rPr>
        <w:fldChar w:fldCharType="end"/>
      </w:r>
    </w:p>
    <w:p w14:paraId="0AC35287" w14:textId="263D4B74"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_Toc161905324 \h </w:instrText>
      </w:r>
      <w:r>
        <w:rPr>
          <w:noProof/>
        </w:rPr>
      </w:r>
      <w:r>
        <w:rPr>
          <w:noProof/>
        </w:rPr>
        <w:fldChar w:fldCharType="separate"/>
      </w:r>
      <w:r>
        <w:rPr>
          <w:noProof/>
        </w:rPr>
        <w:t>22</w:t>
      </w:r>
      <w:r>
        <w:rPr>
          <w:noProof/>
        </w:rPr>
        <w:fldChar w:fldCharType="end"/>
      </w:r>
    </w:p>
    <w:p w14:paraId="0241AF88" w14:textId="4EB6A8BA"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_Toc161905325 \h </w:instrText>
      </w:r>
      <w:r>
        <w:rPr>
          <w:noProof/>
        </w:rPr>
      </w:r>
      <w:r>
        <w:rPr>
          <w:noProof/>
        </w:rPr>
        <w:fldChar w:fldCharType="separate"/>
      </w:r>
      <w:r>
        <w:rPr>
          <w:noProof/>
        </w:rPr>
        <w:t>23</w:t>
      </w:r>
      <w:r>
        <w:rPr>
          <w:noProof/>
        </w:rPr>
        <w:fldChar w:fldCharType="end"/>
      </w:r>
    </w:p>
    <w:p w14:paraId="2CF7A782" w14:textId="155BED4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_Toc161905326 \h </w:instrText>
      </w:r>
      <w:r>
        <w:rPr>
          <w:noProof/>
        </w:rPr>
      </w:r>
      <w:r>
        <w:rPr>
          <w:noProof/>
        </w:rPr>
        <w:fldChar w:fldCharType="separate"/>
      </w:r>
      <w:r>
        <w:rPr>
          <w:noProof/>
        </w:rPr>
        <w:t>23</w:t>
      </w:r>
      <w:r>
        <w:rPr>
          <w:noProof/>
        </w:rPr>
        <w:fldChar w:fldCharType="end"/>
      </w:r>
    </w:p>
    <w:p w14:paraId="33E1FB6C" w14:textId="30CE9EA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_Toc161905327 \h </w:instrText>
      </w:r>
      <w:r>
        <w:rPr>
          <w:noProof/>
        </w:rPr>
      </w:r>
      <w:r>
        <w:rPr>
          <w:noProof/>
        </w:rPr>
        <w:fldChar w:fldCharType="separate"/>
      </w:r>
      <w:r>
        <w:rPr>
          <w:noProof/>
        </w:rPr>
        <w:t>23</w:t>
      </w:r>
      <w:r>
        <w:rPr>
          <w:noProof/>
        </w:rPr>
        <w:fldChar w:fldCharType="end"/>
      </w:r>
    </w:p>
    <w:p w14:paraId="7F773CDE" w14:textId="54CF776A"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_Toc161905328 \h </w:instrText>
      </w:r>
      <w:r>
        <w:rPr>
          <w:noProof/>
        </w:rPr>
      </w:r>
      <w:r>
        <w:rPr>
          <w:noProof/>
        </w:rPr>
        <w:fldChar w:fldCharType="separate"/>
      </w:r>
      <w:r>
        <w:rPr>
          <w:noProof/>
        </w:rPr>
        <w:t>23</w:t>
      </w:r>
      <w:r>
        <w:rPr>
          <w:noProof/>
        </w:rPr>
        <w:fldChar w:fldCharType="end"/>
      </w:r>
    </w:p>
    <w:p w14:paraId="1C66FA4D" w14:textId="559C69E0"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_Toc161905329 \h </w:instrText>
      </w:r>
      <w:r>
        <w:rPr>
          <w:noProof/>
        </w:rPr>
      </w:r>
      <w:r>
        <w:rPr>
          <w:noProof/>
        </w:rPr>
        <w:fldChar w:fldCharType="separate"/>
      </w:r>
      <w:r>
        <w:rPr>
          <w:noProof/>
        </w:rPr>
        <w:t>23</w:t>
      </w:r>
      <w:r>
        <w:rPr>
          <w:noProof/>
        </w:rPr>
        <w:fldChar w:fldCharType="end"/>
      </w:r>
    </w:p>
    <w:p w14:paraId="359D13F2" w14:textId="1225ADB5"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_Toc161905330 \h </w:instrText>
      </w:r>
      <w:r>
        <w:rPr>
          <w:noProof/>
        </w:rPr>
      </w:r>
      <w:r>
        <w:rPr>
          <w:noProof/>
        </w:rPr>
        <w:fldChar w:fldCharType="separate"/>
      </w:r>
      <w:r>
        <w:rPr>
          <w:noProof/>
        </w:rPr>
        <w:t>23</w:t>
      </w:r>
      <w:r>
        <w:rPr>
          <w:noProof/>
        </w:rPr>
        <w:fldChar w:fldCharType="end"/>
      </w:r>
    </w:p>
    <w:p w14:paraId="6612F8B0" w14:textId="5349654F"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_Toc161905331 \h </w:instrText>
      </w:r>
      <w:r>
        <w:rPr>
          <w:noProof/>
        </w:rPr>
      </w:r>
      <w:r>
        <w:rPr>
          <w:noProof/>
        </w:rPr>
        <w:fldChar w:fldCharType="separate"/>
      </w:r>
      <w:r>
        <w:rPr>
          <w:noProof/>
        </w:rPr>
        <w:t>24</w:t>
      </w:r>
      <w:r>
        <w:rPr>
          <w:noProof/>
        </w:rPr>
        <w:fldChar w:fldCharType="end"/>
      </w:r>
    </w:p>
    <w:p w14:paraId="00DB669C" w14:textId="61DC32BB"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_Toc161905332 \h </w:instrText>
      </w:r>
      <w:r>
        <w:rPr>
          <w:noProof/>
        </w:rPr>
      </w:r>
      <w:r>
        <w:rPr>
          <w:noProof/>
        </w:rPr>
        <w:fldChar w:fldCharType="separate"/>
      </w:r>
      <w:r>
        <w:rPr>
          <w:noProof/>
        </w:rPr>
        <w:t>24</w:t>
      </w:r>
      <w:r>
        <w:rPr>
          <w:noProof/>
        </w:rPr>
        <w:fldChar w:fldCharType="end"/>
      </w:r>
    </w:p>
    <w:p w14:paraId="7BFC2D02" w14:textId="19CD6AC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up-subscriptions (Collection)</w:t>
      </w:r>
      <w:r>
        <w:rPr>
          <w:noProof/>
        </w:rPr>
        <w:tab/>
      </w:r>
      <w:r>
        <w:rPr>
          <w:noProof/>
        </w:rPr>
        <w:fldChar w:fldCharType="begin" w:fldLock="1"/>
      </w:r>
      <w:r>
        <w:rPr>
          <w:noProof/>
        </w:rPr>
        <w:instrText xml:space="preserve"> PAGEREF _Toc161905333 \h </w:instrText>
      </w:r>
      <w:r>
        <w:rPr>
          <w:noProof/>
        </w:rPr>
      </w:r>
      <w:r>
        <w:rPr>
          <w:noProof/>
        </w:rPr>
        <w:fldChar w:fldCharType="separate"/>
      </w:r>
      <w:r>
        <w:rPr>
          <w:noProof/>
        </w:rPr>
        <w:t>25</w:t>
      </w:r>
      <w:r>
        <w:rPr>
          <w:noProof/>
        </w:rPr>
        <w:fldChar w:fldCharType="end"/>
      </w:r>
    </w:p>
    <w:p w14:paraId="1457AABA" w14:textId="735E2BDD"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_Toc161905334 \h </w:instrText>
      </w:r>
      <w:r>
        <w:rPr>
          <w:noProof/>
        </w:rPr>
      </w:r>
      <w:r>
        <w:rPr>
          <w:noProof/>
        </w:rPr>
        <w:fldChar w:fldCharType="separate"/>
      </w:r>
      <w:r>
        <w:rPr>
          <w:noProof/>
        </w:rPr>
        <w:t>25</w:t>
      </w:r>
      <w:r>
        <w:rPr>
          <w:noProof/>
        </w:rPr>
        <w:fldChar w:fldCharType="end"/>
      </w:r>
    </w:p>
    <w:p w14:paraId="023D7079" w14:textId="19E21CE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_Toc161905335 \h </w:instrText>
      </w:r>
      <w:r>
        <w:rPr>
          <w:noProof/>
        </w:rPr>
      </w:r>
      <w:r>
        <w:rPr>
          <w:noProof/>
        </w:rPr>
        <w:fldChar w:fldCharType="separate"/>
      </w:r>
      <w:r>
        <w:rPr>
          <w:noProof/>
        </w:rPr>
        <w:t>25</w:t>
      </w:r>
      <w:r>
        <w:rPr>
          <w:noProof/>
        </w:rPr>
        <w:fldChar w:fldCharType="end"/>
      </w:r>
    </w:p>
    <w:p w14:paraId="0A108FB4" w14:textId="61E8494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_Toc161905336 \h </w:instrText>
      </w:r>
      <w:r>
        <w:rPr>
          <w:noProof/>
        </w:rPr>
      </w:r>
      <w:r>
        <w:rPr>
          <w:noProof/>
        </w:rPr>
        <w:fldChar w:fldCharType="separate"/>
      </w:r>
      <w:r>
        <w:rPr>
          <w:noProof/>
        </w:rPr>
        <w:t>25</w:t>
      </w:r>
      <w:r>
        <w:rPr>
          <w:noProof/>
        </w:rPr>
        <w:fldChar w:fldCharType="end"/>
      </w:r>
    </w:p>
    <w:p w14:paraId="38659348" w14:textId="5A83F879"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up-subscription (Document)</w:t>
      </w:r>
      <w:r>
        <w:rPr>
          <w:noProof/>
        </w:rPr>
        <w:tab/>
      </w:r>
      <w:r>
        <w:rPr>
          <w:noProof/>
        </w:rPr>
        <w:fldChar w:fldCharType="begin" w:fldLock="1"/>
      </w:r>
      <w:r>
        <w:rPr>
          <w:noProof/>
        </w:rPr>
        <w:instrText xml:space="preserve"> PAGEREF _Toc161905337 \h </w:instrText>
      </w:r>
      <w:r>
        <w:rPr>
          <w:noProof/>
        </w:rPr>
      </w:r>
      <w:r>
        <w:rPr>
          <w:noProof/>
        </w:rPr>
        <w:fldChar w:fldCharType="separate"/>
      </w:r>
      <w:r>
        <w:rPr>
          <w:noProof/>
        </w:rPr>
        <w:t>26</w:t>
      </w:r>
      <w:r>
        <w:rPr>
          <w:noProof/>
        </w:rPr>
        <w:fldChar w:fldCharType="end"/>
      </w:r>
    </w:p>
    <w:p w14:paraId="2BD0060B" w14:textId="0EDC1DF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_Toc161905338 \h </w:instrText>
      </w:r>
      <w:r>
        <w:rPr>
          <w:noProof/>
        </w:rPr>
      </w:r>
      <w:r>
        <w:rPr>
          <w:noProof/>
        </w:rPr>
        <w:fldChar w:fldCharType="separate"/>
      </w:r>
      <w:r>
        <w:rPr>
          <w:noProof/>
        </w:rPr>
        <w:t>26</w:t>
      </w:r>
      <w:r>
        <w:rPr>
          <w:noProof/>
        </w:rPr>
        <w:fldChar w:fldCharType="end"/>
      </w:r>
    </w:p>
    <w:p w14:paraId="668496D5" w14:textId="5B665BC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_Toc161905339 \h </w:instrText>
      </w:r>
      <w:r>
        <w:rPr>
          <w:noProof/>
        </w:rPr>
      </w:r>
      <w:r>
        <w:rPr>
          <w:noProof/>
        </w:rPr>
        <w:fldChar w:fldCharType="separate"/>
      </w:r>
      <w:r>
        <w:rPr>
          <w:noProof/>
        </w:rPr>
        <w:t>26</w:t>
      </w:r>
      <w:r>
        <w:rPr>
          <w:noProof/>
        </w:rPr>
        <w:fldChar w:fldCharType="end"/>
      </w:r>
    </w:p>
    <w:p w14:paraId="079B441F" w14:textId="2CF43D8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_Toc161905340 \h </w:instrText>
      </w:r>
      <w:r>
        <w:rPr>
          <w:noProof/>
        </w:rPr>
      </w:r>
      <w:r>
        <w:rPr>
          <w:noProof/>
        </w:rPr>
        <w:fldChar w:fldCharType="separate"/>
      </w:r>
      <w:r>
        <w:rPr>
          <w:noProof/>
        </w:rPr>
        <w:t>27</w:t>
      </w:r>
      <w:r>
        <w:rPr>
          <w:noProof/>
        </w:rPr>
        <w:fldChar w:fldCharType="end"/>
      </w:r>
    </w:p>
    <w:p w14:paraId="6A910B76" w14:textId="3E2A5851"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_Toc161905341 \h </w:instrText>
      </w:r>
      <w:r>
        <w:rPr>
          <w:noProof/>
        </w:rPr>
      </w:r>
      <w:r>
        <w:rPr>
          <w:noProof/>
        </w:rPr>
        <w:fldChar w:fldCharType="separate"/>
      </w:r>
      <w:r>
        <w:rPr>
          <w:noProof/>
        </w:rPr>
        <w:t>28</w:t>
      </w:r>
      <w:r>
        <w:rPr>
          <w:noProof/>
        </w:rPr>
        <w:fldChar w:fldCharType="end"/>
      </w:r>
    </w:p>
    <w:p w14:paraId="5971A288" w14:textId="66546F67"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_Toc161905342 \h </w:instrText>
      </w:r>
      <w:r>
        <w:rPr>
          <w:noProof/>
        </w:rPr>
      </w:r>
      <w:r>
        <w:rPr>
          <w:noProof/>
        </w:rPr>
        <w:fldChar w:fldCharType="separate"/>
      </w:r>
      <w:r>
        <w:rPr>
          <w:noProof/>
        </w:rPr>
        <w:t>28</w:t>
      </w:r>
      <w:r>
        <w:rPr>
          <w:noProof/>
        </w:rPr>
        <w:fldChar w:fldCharType="end"/>
      </w:r>
    </w:p>
    <w:p w14:paraId="77750E20" w14:textId="07ACAD51"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_Toc161905343 \h </w:instrText>
      </w:r>
      <w:r>
        <w:rPr>
          <w:noProof/>
        </w:rPr>
      </w:r>
      <w:r>
        <w:rPr>
          <w:noProof/>
        </w:rPr>
        <w:fldChar w:fldCharType="separate"/>
      </w:r>
      <w:r>
        <w:rPr>
          <w:noProof/>
        </w:rPr>
        <w:t>28</w:t>
      </w:r>
      <w:r>
        <w:rPr>
          <w:noProof/>
        </w:rPr>
        <w:fldChar w:fldCharType="end"/>
      </w:r>
    </w:p>
    <w:p w14:paraId="60ABCFD8" w14:textId="3748184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_Toc161905344 \h </w:instrText>
      </w:r>
      <w:r>
        <w:rPr>
          <w:noProof/>
        </w:rPr>
      </w:r>
      <w:r>
        <w:rPr>
          <w:noProof/>
        </w:rPr>
        <w:fldChar w:fldCharType="separate"/>
      </w:r>
      <w:r>
        <w:rPr>
          <w:noProof/>
        </w:rPr>
        <w:t>28</w:t>
      </w:r>
      <w:r>
        <w:rPr>
          <w:noProof/>
        </w:rPr>
        <w:fldChar w:fldCharType="end"/>
      </w:r>
    </w:p>
    <w:p w14:paraId="3A5172CD" w14:textId="3CDE59E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_Toc161905345 \h </w:instrText>
      </w:r>
      <w:r>
        <w:rPr>
          <w:noProof/>
        </w:rPr>
      </w:r>
      <w:r>
        <w:rPr>
          <w:noProof/>
        </w:rPr>
        <w:fldChar w:fldCharType="separate"/>
      </w:r>
      <w:r>
        <w:rPr>
          <w:noProof/>
        </w:rPr>
        <w:t>28</w:t>
      </w:r>
      <w:r>
        <w:rPr>
          <w:noProof/>
        </w:rPr>
        <w:fldChar w:fldCharType="end"/>
      </w:r>
    </w:p>
    <w:p w14:paraId="61ADFA70" w14:textId="6F3A18F1"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_Toc161905346 \h </w:instrText>
      </w:r>
      <w:r>
        <w:rPr>
          <w:noProof/>
        </w:rPr>
      </w:r>
      <w:r>
        <w:rPr>
          <w:noProof/>
        </w:rPr>
        <w:fldChar w:fldCharType="separate"/>
      </w:r>
      <w:r>
        <w:rPr>
          <w:noProof/>
        </w:rPr>
        <w:t>30</w:t>
      </w:r>
      <w:r>
        <w:rPr>
          <w:noProof/>
        </w:rPr>
        <w:fldChar w:fldCharType="end"/>
      </w:r>
    </w:p>
    <w:p w14:paraId="6A6D7DF7" w14:textId="2B7E05B3"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_Toc161905347 \h </w:instrText>
      </w:r>
      <w:r>
        <w:rPr>
          <w:noProof/>
        </w:rPr>
      </w:r>
      <w:r>
        <w:rPr>
          <w:noProof/>
        </w:rPr>
        <w:fldChar w:fldCharType="separate"/>
      </w:r>
      <w:r>
        <w:rPr>
          <w:noProof/>
        </w:rPr>
        <w:t>30</w:t>
      </w:r>
      <w:r>
        <w:rPr>
          <w:noProof/>
        </w:rPr>
        <w:fldChar w:fldCharType="end"/>
      </w:r>
    </w:p>
    <w:p w14:paraId="0586606C" w14:textId="1ADBAEE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_Toc161905348 \h </w:instrText>
      </w:r>
      <w:r>
        <w:rPr>
          <w:noProof/>
        </w:rPr>
      </w:r>
      <w:r>
        <w:rPr>
          <w:noProof/>
        </w:rPr>
        <w:fldChar w:fldCharType="separate"/>
      </w:r>
      <w:r>
        <w:rPr>
          <w:noProof/>
        </w:rPr>
        <w:t>30</w:t>
      </w:r>
      <w:r>
        <w:rPr>
          <w:noProof/>
        </w:rPr>
        <w:fldChar w:fldCharType="end"/>
      </w:r>
    </w:p>
    <w:p w14:paraId="0F2DD419" w14:textId="39485AC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6.1.4.4</w:t>
      </w:r>
      <w:r>
        <w:rPr>
          <w:rFonts w:asciiTheme="minorHAnsi" w:eastAsiaTheme="minorEastAsia" w:hAnsiTheme="minorHAnsi" w:cstheme="minorBidi"/>
          <w:noProof/>
          <w:kern w:val="2"/>
          <w:sz w:val="22"/>
          <w:szCs w:val="22"/>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_Toc161905349 \h </w:instrText>
      </w:r>
      <w:r>
        <w:rPr>
          <w:noProof/>
        </w:rPr>
      </w:r>
      <w:r>
        <w:rPr>
          <w:noProof/>
        </w:rPr>
        <w:fldChar w:fldCharType="separate"/>
      </w:r>
      <w:r>
        <w:rPr>
          <w:noProof/>
        </w:rPr>
        <w:t>31</w:t>
      </w:r>
      <w:r>
        <w:rPr>
          <w:noProof/>
        </w:rPr>
        <w:fldChar w:fldCharType="end"/>
      </w:r>
    </w:p>
    <w:p w14:paraId="6C2E73C8" w14:textId="5BB77B2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_Toc161905350 \h </w:instrText>
      </w:r>
      <w:r>
        <w:rPr>
          <w:noProof/>
        </w:rPr>
      </w:r>
      <w:r>
        <w:rPr>
          <w:noProof/>
        </w:rPr>
        <w:fldChar w:fldCharType="separate"/>
      </w:r>
      <w:r>
        <w:rPr>
          <w:noProof/>
        </w:rPr>
        <w:t>31</w:t>
      </w:r>
      <w:r>
        <w:rPr>
          <w:noProof/>
        </w:rPr>
        <w:fldChar w:fldCharType="end"/>
      </w:r>
    </w:p>
    <w:p w14:paraId="4D1CC268" w14:textId="5EFC39E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_Toc161905351 \h </w:instrText>
      </w:r>
      <w:r>
        <w:rPr>
          <w:noProof/>
        </w:rPr>
      </w:r>
      <w:r>
        <w:rPr>
          <w:noProof/>
        </w:rPr>
        <w:fldChar w:fldCharType="separate"/>
      </w:r>
      <w:r>
        <w:rPr>
          <w:noProof/>
        </w:rPr>
        <w:t>31</w:t>
      </w:r>
      <w:r>
        <w:rPr>
          <w:noProof/>
        </w:rPr>
        <w:fldChar w:fldCharType="end"/>
      </w:r>
    </w:p>
    <w:p w14:paraId="635AE845" w14:textId="30E80FA7"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6.1.4.5</w:t>
      </w:r>
      <w:r>
        <w:rPr>
          <w:rFonts w:asciiTheme="minorHAnsi" w:eastAsiaTheme="minorEastAsia" w:hAnsiTheme="minorHAnsi" w:cstheme="minorBidi"/>
          <w:noProof/>
          <w:kern w:val="2"/>
          <w:sz w:val="22"/>
          <w:szCs w:val="22"/>
          <w:lang w:eastAsia="en-GB"/>
          <w14:ligatures w14:val="standardContextual"/>
        </w:rPr>
        <w:tab/>
      </w:r>
      <w:r>
        <w:rPr>
          <w:noProof/>
        </w:rPr>
        <w:t>Operation: measure-location</w:t>
      </w:r>
      <w:r>
        <w:rPr>
          <w:noProof/>
        </w:rPr>
        <w:tab/>
      </w:r>
      <w:r>
        <w:rPr>
          <w:noProof/>
        </w:rPr>
        <w:fldChar w:fldCharType="begin" w:fldLock="1"/>
      </w:r>
      <w:r>
        <w:rPr>
          <w:noProof/>
        </w:rPr>
        <w:instrText xml:space="preserve"> PAGEREF _Toc161905352 \h </w:instrText>
      </w:r>
      <w:r>
        <w:rPr>
          <w:noProof/>
        </w:rPr>
      </w:r>
      <w:r>
        <w:rPr>
          <w:noProof/>
        </w:rPr>
        <w:fldChar w:fldCharType="separate"/>
      </w:r>
      <w:r>
        <w:rPr>
          <w:noProof/>
        </w:rPr>
        <w:t>32</w:t>
      </w:r>
      <w:r>
        <w:rPr>
          <w:noProof/>
        </w:rPr>
        <w:fldChar w:fldCharType="end"/>
      </w:r>
    </w:p>
    <w:p w14:paraId="318D8CC3" w14:textId="774C697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_Toc161905353 \h </w:instrText>
      </w:r>
      <w:r>
        <w:rPr>
          <w:noProof/>
        </w:rPr>
      </w:r>
      <w:r>
        <w:rPr>
          <w:noProof/>
        </w:rPr>
        <w:fldChar w:fldCharType="separate"/>
      </w:r>
      <w:r>
        <w:rPr>
          <w:noProof/>
        </w:rPr>
        <w:t>32</w:t>
      </w:r>
      <w:r>
        <w:rPr>
          <w:noProof/>
        </w:rPr>
        <w:fldChar w:fldCharType="end"/>
      </w:r>
    </w:p>
    <w:p w14:paraId="1E5DEBAF" w14:textId="1AF0756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6.1.4.5.2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_Toc161905354 \h </w:instrText>
      </w:r>
      <w:r>
        <w:rPr>
          <w:noProof/>
        </w:rPr>
      </w:r>
      <w:r>
        <w:rPr>
          <w:noProof/>
        </w:rPr>
        <w:fldChar w:fldCharType="separate"/>
      </w:r>
      <w:r>
        <w:rPr>
          <w:noProof/>
        </w:rPr>
        <w:t>32</w:t>
      </w:r>
      <w:r>
        <w:rPr>
          <w:noProof/>
        </w:rPr>
        <w:fldChar w:fldCharType="end"/>
      </w:r>
    </w:p>
    <w:p w14:paraId="1427600F" w14:textId="4A4D89D3"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6.1.4.6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_Toc161905355 \h </w:instrText>
      </w:r>
      <w:r>
        <w:rPr>
          <w:noProof/>
        </w:rPr>
      </w:r>
      <w:r>
        <w:rPr>
          <w:noProof/>
        </w:rPr>
        <w:fldChar w:fldCharType="separate"/>
      </w:r>
      <w:r>
        <w:rPr>
          <w:noProof/>
        </w:rPr>
        <w:t>33</w:t>
      </w:r>
      <w:r>
        <w:rPr>
          <w:noProof/>
        </w:rPr>
        <w:fldChar w:fldCharType="end"/>
      </w:r>
    </w:p>
    <w:p w14:paraId="459CDDDD" w14:textId="22B6A9E7"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6.1.4.7</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Pr>
          <w:noProof/>
          <w:lang w:eastAsia="zh-CN"/>
        </w:rPr>
        <w:t>configure-up</w:t>
      </w:r>
      <w:r>
        <w:rPr>
          <w:noProof/>
        </w:rPr>
        <w:tab/>
      </w:r>
      <w:r>
        <w:rPr>
          <w:noProof/>
        </w:rPr>
        <w:fldChar w:fldCharType="begin" w:fldLock="1"/>
      </w:r>
      <w:r>
        <w:rPr>
          <w:noProof/>
        </w:rPr>
        <w:instrText xml:space="preserve"> PAGEREF _Toc161905356 \h </w:instrText>
      </w:r>
      <w:r>
        <w:rPr>
          <w:noProof/>
        </w:rPr>
      </w:r>
      <w:r>
        <w:rPr>
          <w:noProof/>
        </w:rPr>
        <w:fldChar w:fldCharType="separate"/>
      </w:r>
      <w:r>
        <w:rPr>
          <w:noProof/>
        </w:rPr>
        <w:t>33</w:t>
      </w:r>
      <w:r>
        <w:rPr>
          <w:noProof/>
        </w:rPr>
        <w:fldChar w:fldCharType="end"/>
      </w:r>
    </w:p>
    <w:p w14:paraId="2DF84CE4" w14:textId="5EAD419D"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_Toc161905357 \h </w:instrText>
      </w:r>
      <w:r>
        <w:rPr>
          <w:noProof/>
        </w:rPr>
      </w:r>
      <w:r>
        <w:rPr>
          <w:noProof/>
        </w:rPr>
        <w:fldChar w:fldCharType="separate"/>
      </w:r>
      <w:r>
        <w:rPr>
          <w:noProof/>
        </w:rPr>
        <w:t>33</w:t>
      </w:r>
      <w:r>
        <w:rPr>
          <w:noProof/>
        </w:rPr>
        <w:fldChar w:fldCharType="end"/>
      </w:r>
    </w:p>
    <w:p w14:paraId="29AA85FF" w14:textId="5F80ACC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6.1.4.7.2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_Toc161905358 \h </w:instrText>
      </w:r>
      <w:r>
        <w:rPr>
          <w:noProof/>
        </w:rPr>
      </w:r>
      <w:r>
        <w:rPr>
          <w:noProof/>
        </w:rPr>
        <w:fldChar w:fldCharType="separate"/>
      </w:r>
      <w:r>
        <w:rPr>
          <w:noProof/>
        </w:rPr>
        <w:t>34</w:t>
      </w:r>
      <w:r>
        <w:rPr>
          <w:noProof/>
        </w:rPr>
        <w:fldChar w:fldCharType="end"/>
      </w:r>
    </w:p>
    <w:p w14:paraId="0DE33FD6" w14:textId="4AFA2C00"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_Toc161905359 \h </w:instrText>
      </w:r>
      <w:r>
        <w:rPr>
          <w:noProof/>
        </w:rPr>
      </w:r>
      <w:r>
        <w:rPr>
          <w:noProof/>
        </w:rPr>
        <w:fldChar w:fldCharType="separate"/>
      </w:r>
      <w:r>
        <w:rPr>
          <w:noProof/>
        </w:rPr>
        <w:t>35</w:t>
      </w:r>
      <w:r>
        <w:rPr>
          <w:noProof/>
        </w:rPr>
        <w:fldChar w:fldCharType="end"/>
      </w:r>
    </w:p>
    <w:p w14:paraId="6214B10F" w14:textId="79904BF5"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EventNotify</w:t>
      </w:r>
      <w:r>
        <w:rPr>
          <w:noProof/>
        </w:rPr>
        <w:tab/>
      </w:r>
      <w:r>
        <w:rPr>
          <w:noProof/>
        </w:rPr>
        <w:fldChar w:fldCharType="begin" w:fldLock="1"/>
      </w:r>
      <w:r>
        <w:rPr>
          <w:noProof/>
        </w:rPr>
        <w:instrText xml:space="preserve"> PAGEREF _Toc161905360 \h </w:instrText>
      </w:r>
      <w:r>
        <w:rPr>
          <w:noProof/>
        </w:rPr>
      </w:r>
      <w:r>
        <w:rPr>
          <w:noProof/>
        </w:rPr>
        <w:fldChar w:fldCharType="separate"/>
      </w:r>
      <w:r>
        <w:rPr>
          <w:noProof/>
        </w:rPr>
        <w:t>35</w:t>
      </w:r>
      <w:r>
        <w:rPr>
          <w:noProof/>
        </w:rPr>
        <w:fldChar w:fldCharType="end"/>
      </w:r>
    </w:p>
    <w:p w14:paraId="4ED96EC1" w14:textId="5C04FF9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6.1.5.1.1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_Toc161905361 \h </w:instrText>
      </w:r>
      <w:r>
        <w:rPr>
          <w:noProof/>
        </w:rPr>
      </w:r>
      <w:r>
        <w:rPr>
          <w:noProof/>
        </w:rPr>
        <w:fldChar w:fldCharType="separate"/>
      </w:r>
      <w:r>
        <w:rPr>
          <w:noProof/>
        </w:rPr>
        <w:t>35</w:t>
      </w:r>
      <w:r>
        <w:rPr>
          <w:noProof/>
        </w:rPr>
        <w:fldChar w:fldCharType="end"/>
      </w:r>
    </w:p>
    <w:p w14:paraId="067AC7F2" w14:textId="3318F66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6.1.5.1.2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_Toc161905362 \h </w:instrText>
      </w:r>
      <w:r>
        <w:rPr>
          <w:noProof/>
        </w:rPr>
      </w:r>
      <w:r>
        <w:rPr>
          <w:noProof/>
        </w:rPr>
        <w:fldChar w:fldCharType="separate"/>
      </w:r>
      <w:r>
        <w:rPr>
          <w:noProof/>
        </w:rPr>
        <w:t>35</w:t>
      </w:r>
      <w:r>
        <w:rPr>
          <w:noProof/>
        </w:rPr>
        <w:fldChar w:fldCharType="end"/>
      </w:r>
    </w:p>
    <w:p w14:paraId="2F553C9F" w14:textId="6D6B3E7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6.1.5.1.3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_Toc161905363 \h </w:instrText>
      </w:r>
      <w:r>
        <w:rPr>
          <w:noProof/>
        </w:rPr>
      </w:r>
      <w:r>
        <w:rPr>
          <w:noProof/>
        </w:rPr>
        <w:fldChar w:fldCharType="separate"/>
      </w:r>
      <w:r>
        <w:rPr>
          <w:noProof/>
        </w:rPr>
        <w:t>35</w:t>
      </w:r>
      <w:r>
        <w:rPr>
          <w:noProof/>
        </w:rPr>
        <w:fldChar w:fldCharType="end"/>
      </w:r>
    </w:p>
    <w:p w14:paraId="740371F5" w14:textId="426D750B"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UPNotify</w:t>
      </w:r>
      <w:r>
        <w:rPr>
          <w:noProof/>
        </w:rPr>
        <w:tab/>
      </w:r>
      <w:r>
        <w:rPr>
          <w:noProof/>
        </w:rPr>
        <w:fldChar w:fldCharType="begin" w:fldLock="1"/>
      </w:r>
      <w:r>
        <w:rPr>
          <w:noProof/>
        </w:rPr>
        <w:instrText xml:space="preserve"> PAGEREF _Toc161905364 \h </w:instrText>
      </w:r>
      <w:r>
        <w:rPr>
          <w:noProof/>
        </w:rPr>
      </w:r>
      <w:r>
        <w:rPr>
          <w:noProof/>
        </w:rPr>
        <w:fldChar w:fldCharType="separate"/>
      </w:r>
      <w:r>
        <w:rPr>
          <w:noProof/>
        </w:rPr>
        <w:t>36</w:t>
      </w:r>
      <w:r>
        <w:rPr>
          <w:noProof/>
        </w:rPr>
        <w:fldChar w:fldCharType="end"/>
      </w:r>
    </w:p>
    <w:p w14:paraId="4337A7CF" w14:textId="27A5E61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_Toc161905365 \h </w:instrText>
      </w:r>
      <w:r>
        <w:rPr>
          <w:noProof/>
        </w:rPr>
      </w:r>
      <w:r>
        <w:rPr>
          <w:noProof/>
        </w:rPr>
        <w:fldChar w:fldCharType="separate"/>
      </w:r>
      <w:r>
        <w:rPr>
          <w:noProof/>
        </w:rPr>
        <w:t>36</w:t>
      </w:r>
      <w:r>
        <w:rPr>
          <w:noProof/>
        </w:rPr>
        <w:fldChar w:fldCharType="end"/>
      </w:r>
    </w:p>
    <w:p w14:paraId="492D87F1" w14:textId="5380A34C"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_Toc161905366 \h </w:instrText>
      </w:r>
      <w:r>
        <w:rPr>
          <w:noProof/>
        </w:rPr>
      </w:r>
      <w:r>
        <w:rPr>
          <w:noProof/>
        </w:rPr>
        <w:fldChar w:fldCharType="separate"/>
      </w:r>
      <w:r>
        <w:rPr>
          <w:noProof/>
        </w:rPr>
        <w:t>36</w:t>
      </w:r>
      <w:r>
        <w:rPr>
          <w:noProof/>
        </w:rPr>
        <w:fldChar w:fldCharType="end"/>
      </w:r>
    </w:p>
    <w:p w14:paraId="72C4F6EC" w14:textId="75629C5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_Toc161905367 \h </w:instrText>
      </w:r>
      <w:r>
        <w:rPr>
          <w:noProof/>
        </w:rPr>
      </w:r>
      <w:r>
        <w:rPr>
          <w:noProof/>
        </w:rPr>
        <w:fldChar w:fldCharType="separate"/>
      </w:r>
      <w:r>
        <w:rPr>
          <w:noProof/>
        </w:rPr>
        <w:t>37</w:t>
      </w:r>
      <w:r>
        <w:rPr>
          <w:noProof/>
        </w:rPr>
        <w:fldChar w:fldCharType="end"/>
      </w:r>
    </w:p>
    <w:p w14:paraId="0941BBCA" w14:textId="6A19FD57"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_Toc161905368 \h </w:instrText>
      </w:r>
      <w:r>
        <w:rPr>
          <w:noProof/>
        </w:rPr>
      </w:r>
      <w:r>
        <w:rPr>
          <w:noProof/>
        </w:rPr>
        <w:fldChar w:fldCharType="separate"/>
      </w:r>
      <w:r>
        <w:rPr>
          <w:noProof/>
        </w:rPr>
        <w:t>38</w:t>
      </w:r>
      <w:r>
        <w:rPr>
          <w:noProof/>
        </w:rPr>
        <w:fldChar w:fldCharType="end"/>
      </w:r>
    </w:p>
    <w:p w14:paraId="39CDF832" w14:textId="367314C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_Toc161905369 \h </w:instrText>
      </w:r>
      <w:r>
        <w:rPr>
          <w:noProof/>
        </w:rPr>
      </w:r>
      <w:r>
        <w:rPr>
          <w:noProof/>
        </w:rPr>
        <w:fldChar w:fldCharType="separate"/>
      </w:r>
      <w:r>
        <w:rPr>
          <w:noProof/>
        </w:rPr>
        <w:t>38</w:t>
      </w:r>
      <w:r>
        <w:rPr>
          <w:noProof/>
        </w:rPr>
        <w:fldChar w:fldCharType="end"/>
      </w:r>
    </w:p>
    <w:p w14:paraId="2DB75867" w14:textId="24B9A310"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sidRPr="00277A02">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Structured data types</w:t>
      </w:r>
      <w:r>
        <w:rPr>
          <w:noProof/>
        </w:rPr>
        <w:tab/>
      </w:r>
      <w:r>
        <w:rPr>
          <w:noProof/>
        </w:rPr>
        <w:fldChar w:fldCharType="begin" w:fldLock="1"/>
      </w:r>
      <w:r>
        <w:rPr>
          <w:noProof/>
        </w:rPr>
        <w:instrText xml:space="preserve"> PAGEREF _Toc161905370 \h </w:instrText>
      </w:r>
      <w:r>
        <w:rPr>
          <w:noProof/>
        </w:rPr>
      </w:r>
      <w:r>
        <w:rPr>
          <w:noProof/>
        </w:rPr>
        <w:fldChar w:fldCharType="separate"/>
      </w:r>
      <w:r>
        <w:rPr>
          <w:noProof/>
        </w:rPr>
        <w:t>42</w:t>
      </w:r>
      <w:r>
        <w:rPr>
          <w:noProof/>
        </w:rPr>
        <w:fldChar w:fldCharType="end"/>
      </w:r>
    </w:p>
    <w:p w14:paraId="6DC730C5" w14:textId="76DEEAF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_Toc161905371 \h </w:instrText>
      </w:r>
      <w:r>
        <w:rPr>
          <w:noProof/>
        </w:rPr>
      </w:r>
      <w:r>
        <w:rPr>
          <w:noProof/>
        </w:rPr>
        <w:fldChar w:fldCharType="separate"/>
      </w:r>
      <w:r>
        <w:rPr>
          <w:noProof/>
        </w:rPr>
        <w:t>42</w:t>
      </w:r>
      <w:r>
        <w:rPr>
          <w:noProof/>
        </w:rPr>
        <w:fldChar w:fldCharType="end"/>
      </w:r>
    </w:p>
    <w:p w14:paraId="0DA6EF1A" w14:textId="751C436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InputData</w:t>
      </w:r>
      <w:r>
        <w:rPr>
          <w:noProof/>
        </w:rPr>
        <w:tab/>
      </w:r>
      <w:r>
        <w:rPr>
          <w:noProof/>
        </w:rPr>
        <w:fldChar w:fldCharType="begin" w:fldLock="1"/>
      </w:r>
      <w:r>
        <w:rPr>
          <w:noProof/>
        </w:rPr>
        <w:instrText xml:space="preserve"> PAGEREF _Toc161905372 \h </w:instrText>
      </w:r>
      <w:r>
        <w:rPr>
          <w:noProof/>
        </w:rPr>
      </w:r>
      <w:r>
        <w:rPr>
          <w:noProof/>
        </w:rPr>
        <w:fldChar w:fldCharType="separate"/>
      </w:r>
      <w:r>
        <w:rPr>
          <w:noProof/>
        </w:rPr>
        <w:t>43</w:t>
      </w:r>
      <w:r>
        <w:rPr>
          <w:noProof/>
        </w:rPr>
        <w:fldChar w:fldCharType="end"/>
      </w:r>
    </w:p>
    <w:p w14:paraId="582F83E6" w14:textId="36B4390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LocationData</w:t>
      </w:r>
      <w:r>
        <w:rPr>
          <w:noProof/>
        </w:rPr>
        <w:tab/>
      </w:r>
      <w:r>
        <w:rPr>
          <w:noProof/>
        </w:rPr>
        <w:fldChar w:fldCharType="begin" w:fldLock="1"/>
      </w:r>
      <w:r>
        <w:rPr>
          <w:noProof/>
        </w:rPr>
        <w:instrText xml:space="preserve"> PAGEREF _Toc161905373 \h </w:instrText>
      </w:r>
      <w:r>
        <w:rPr>
          <w:noProof/>
        </w:rPr>
      </w:r>
      <w:r>
        <w:rPr>
          <w:noProof/>
        </w:rPr>
        <w:fldChar w:fldCharType="separate"/>
      </w:r>
      <w:r>
        <w:rPr>
          <w:noProof/>
        </w:rPr>
        <w:t>48</w:t>
      </w:r>
      <w:r>
        <w:rPr>
          <w:noProof/>
        </w:rPr>
        <w:fldChar w:fldCharType="end"/>
      </w:r>
    </w:p>
    <w:p w14:paraId="31E3E506" w14:textId="31CF51D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_Toc161905374 \h </w:instrText>
      </w:r>
      <w:r>
        <w:rPr>
          <w:noProof/>
        </w:rPr>
      </w:r>
      <w:r>
        <w:rPr>
          <w:noProof/>
        </w:rPr>
        <w:fldChar w:fldCharType="separate"/>
      </w:r>
      <w:r>
        <w:rPr>
          <w:noProof/>
        </w:rPr>
        <w:t>51</w:t>
      </w:r>
      <w:r>
        <w:rPr>
          <w:noProof/>
        </w:rPr>
        <w:fldChar w:fldCharType="end"/>
      </w:r>
    </w:p>
    <w:p w14:paraId="0ED5E230" w14:textId="46A1F4D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GeographicArea</w:t>
      </w:r>
      <w:r>
        <w:rPr>
          <w:noProof/>
        </w:rPr>
        <w:tab/>
      </w:r>
      <w:r>
        <w:rPr>
          <w:noProof/>
        </w:rPr>
        <w:fldChar w:fldCharType="begin" w:fldLock="1"/>
      </w:r>
      <w:r>
        <w:rPr>
          <w:noProof/>
        </w:rPr>
        <w:instrText xml:space="preserve"> PAGEREF _Toc161905375 \h </w:instrText>
      </w:r>
      <w:r>
        <w:rPr>
          <w:noProof/>
        </w:rPr>
      </w:r>
      <w:r>
        <w:rPr>
          <w:noProof/>
        </w:rPr>
        <w:fldChar w:fldCharType="separate"/>
      </w:r>
      <w:r>
        <w:rPr>
          <w:noProof/>
        </w:rPr>
        <w:t>52</w:t>
      </w:r>
      <w:r>
        <w:rPr>
          <w:noProof/>
        </w:rPr>
        <w:fldChar w:fldCharType="end"/>
      </w:r>
    </w:p>
    <w:p w14:paraId="3E52F818" w14:textId="560DD67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Point</w:t>
      </w:r>
      <w:r>
        <w:rPr>
          <w:noProof/>
        </w:rPr>
        <w:tab/>
      </w:r>
      <w:r>
        <w:rPr>
          <w:noProof/>
        </w:rPr>
        <w:fldChar w:fldCharType="begin" w:fldLock="1"/>
      </w:r>
      <w:r>
        <w:rPr>
          <w:noProof/>
        </w:rPr>
        <w:instrText xml:space="preserve"> PAGEREF _Toc161905376 \h </w:instrText>
      </w:r>
      <w:r>
        <w:rPr>
          <w:noProof/>
        </w:rPr>
      </w:r>
      <w:r>
        <w:rPr>
          <w:noProof/>
        </w:rPr>
        <w:fldChar w:fldCharType="separate"/>
      </w:r>
      <w:r>
        <w:rPr>
          <w:noProof/>
        </w:rPr>
        <w:t>52</w:t>
      </w:r>
      <w:r>
        <w:rPr>
          <w:noProof/>
        </w:rPr>
        <w:fldChar w:fldCharType="end"/>
      </w:r>
    </w:p>
    <w:p w14:paraId="10049474" w14:textId="33352BBC"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_Toc161905377 \h </w:instrText>
      </w:r>
      <w:r>
        <w:rPr>
          <w:noProof/>
        </w:rPr>
      </w:r>
      <w:r>
        <w:rPr>
          <w:noProof/>
        </w:rPr>
        <w:fldChar w:fldCharType="separate"/>
      </w:r>
      <w:r>
        <w:rPr>
          <w:noProof/>
        </w:rPr>
        <w:t>52</w:t>
      </w:r>
      <w:r>
        <w:rPr>
          <w:noProof/>
        </w:rPr>
        <w:fldChar w:fldCharType="end"/>
      </w:r>
    </w:p>
    <w:p w14:paraId="1ABFD08D" w14:textId="51BE376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_Toc161905378 \h </w:instrText>
      </w:r>
      <w:r>
        <w:rPr>
          <w:noProof/>
        </w:rPr>
      </w:r>
      <w:r>
        <w:rPr>
          <w:noProof/>
        </w:rPr>
        <w:fldChar w:fldCharType="separate"/>
      </w:r>
      <w:r>
        <w:rPr>
          <w:noProof/>
        </w:rPr>
        <w:t>53</w:t>
      </w:r>
      <w:r>
        <w:rPr>
          <w:noProof/>
        </w:rPr>
        <w:fldChar w:fldCharType="end"/>
      </w:r>
    </w:p>
    <w:p w14:paraId="4BB083B8" w14:textId="5E8C98E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Polygon</w:t>
      </w:r>
      <w:r>
        <w:rPr>
          <w:noProof/>
        </w:rPr>
        <w:tab/>
      </w:r>
      <w:r>
        <w:rPr>
          <w:noProof/>
        </w:rPr>
        <w:fldChar w:fldCharType="begin" w:fldLock="1"/>
      </w:r>
      <w:r>
        <w:rPr>
          <w:noProof/>
        </w:rPr>
        <w:instrText xml:space="preserve"> PAGEREF _Toc161905379 \h </w:instrText>
      </w:r>
      <w:r>
        <w:rPr>
          <w:noProof/>
        </w:rPr>
      </w:r>
      <w:r>
        <w:rPr>
          <w:noProof/>
        </w:rPr>
        <w:fldChar w:fldCharType="separate"/>
      </w:r>
      <w:r>
        <w:rPr>
          <w:noProof/>
        </w:rPr>
        <w:t>53</w:t>
      </w:r>
      <w:r>
        <w:rPr>
          <w:noProof/>
        </w:rPr>
        <w:fldChar w:fldCharType="end"/>
      </w:r>
    </w:p>
    <w:p w14:paraId="4DBA0328" w14:textId="3C7A63F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PointAltitude</w:t>
      </w:r>
      <w:r>
        <w:rPr>
          <w:noProof/>
        </w:rPr>
        <w:tab/>
      </w:r>
      <w:r>
        <w:rPr>
          <w:noProof/>
        </w:rPr>
        <w:fldChar w:fldCharType="begin" w:fldLock="1"/>
      </w:r>
      <w:r>
        <w:rPr>
          <w:noProof/>
        </w:rPr>
        <w:instrText xml:space="preserve"> PAGEREF _Toc161905380 \h </w:instrText>
      </w:r>
      <w:r>
        <w:rPr>
          <w:noProof/>
        </w:rPr>
      </w:r>
      <w:r>
        <w:rPr>
          <w:noProof/>
        </w:rPr>
        <w:fldChar w:fldCharType="separate"/>
      </w:r>
      <w:r>
        <w:rPr>
          <w:noProof/>
        </w:rPr>
        <w:t>53</w:t>
      </w:r>
      <w:r>
        <w:rPr>
          <w:noProof/>
        </w:rPr>
        <w:fldChar w:fldCharType="end"/>
      </w:r>
    </w:p>
    <w:p w14:paraId="74180326" w14:textId="5EDD6DF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_Toc161905381 \h </w:instrText>
      </w:r>
      <w:r>
        <w:rPr>
          <w:noProof/>
        </w:rPr>
      </w:r>
      <w:r>
        <w:rPr>
          <w:noProof/>
        </w:rPr>
        <w:fldChar w:fldCharType="separate"/>
      </w:r>
      <w:r>
        <w:rPr>
          <w:noProof/>
        </w:rPr>
        <w:t>54</w:t>
      </w:r>
      <w:r>
        <w:rPr>
          <w:noProof/>
        </w:rPr>
        <w:fldChar w:fldCharType="end"/>
      </w:r>
    </w:p>
    <w:p w14:paraId="583DBF0A" w14:textId="7BC61C9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EllipsoidArc</w:t>
      </w:r>
      <w:r>
        <w:rPr>
          <w:noProof/>
        </w:rPr>
        <w:tab/>
      </w:r>
      <w:r>
        <w:rPr>
          <w:noProof/>
        </w:rPr>
        <w:fldChar w:fldCharType="begin" w:fldLock="1"/>
      </w:r>
      <w:r>
        <w:rPr>
          <w:noProof/>
        </w:rPr>
        <w:instrText xml:space="preserve"> PAGEREF _Toc161905382 \h </w:instrText>
      </w:r>
      <w:r>
        <w:rPr>
          <w:noProof/>
        </w:rPr>
      </w:r>
      <w:r>
        <w:rPr>
          <w:noProof/>
        </w:rPr>
        <w:fldChar w:fldCharType="separate"/>
      </w:r>
      <w:r>
        <w:rPr>
          <w:noProof/>
        </w:rPr>
        <w:t>54</w:t>
      </w:r>
      <w:r>
        <w:rPr>
          <w:noProof/>
        </w:rPr>
        <w:fldChar w:fldCharType="end"/>
      </w:r>
    </w:p>
    <w:p w14:paraId="53D6D4BF" w14:textId="4BCCE48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LocationQoS</w:t>
      </w:r>
      <w:r>
        <w:rPr>
          <w:noProof/>
        </w:rPr>
        <w:tab/>
      </w:r>
      <w:r>
        <w:rPr>
          <w:noProof/>
        </w:rPr>
        <w:fldChar w:fldCharType="begin" w:fldLock="1"/>
      </w:r>
      <w:r>
        <w:rPr>
          <w:noProof/>
        </w:rPr>
        <w:instrText xml:space="preserve"> PAGEREF _Toc161905383 \h </w:instrText>
      </w:r>
      <w:r>
        <w:rPr>
          <w:noProof/>
        </w:rPr>
      </w:r>
      <w:r>
        <w:rPr>
          <w:noProof/>
        </w:rPr>
        <w:fldChar w:fldCharType="separate"/>
      </w:r>
      <w:r>
        <w:rPr>
          <w:noProof/>
        </w:rPr>
        <w:t>55</w:t>
      </w:r>
      <w:r>
        <w:rPr>
          <w:noProof/>
        </w:rPr>
        <w:fldChar w:fldCharType="end"/>
      </w:r>
    </w:p>
    <w:p w14:paraId="73AC95B9" w14:textId="2CFF65C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CivicAddress</w:t>
      </w:r>
      <w:r>
        <w:rPr>
          <w:noProof/>
        </w:rPr>
        <w:tab/>
      </w:r>
      <w:r>
        <w:rPr>
          <w:noProof/>
        </w:rPr>
        <w:fldChar w:fldCharType="begin" w:fldLock="1"/>
      </w:r>
      <w:r>
        <w:rPr>
          <w:noProof/>
        </w:rPr>
        <w:instrText xml:space="preserve"> PAGEREF _Toc161905384 \h </w:instrText>
      </w:r>
      <w:r>
        <w:rPr>
          <w:noProof/>
        </w:rPr>
      </w:r>
      <w:r>
        <w:rPr>
          <w:noProof/>
        </w:rPr>
        <w:fldChar w:fldCharType="separate"/>
      </w:r>
      <w:r>
        <w:rPr>
          <w:noProof/>
        </w:rPr>
        <w:t>56</w:t>
      </w:r>
      <w:r>
        <w:rPr>
          <w:noProof/>
        </w:rPr>
        <w:fldChar w:fldCharType="end"/>
      </w:r>
    </w:p>
    <w:p w14:paraId="3EF8E174" w14:textId="55495BF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_Toc161905385 \h </w:instrText>
      </w:r>
      <w:r>
        <w:rPr>
          <w:noProof/>
        </w:rPr>
      </w:r>
      <w:r>
        <w:rPr>
          <w:noProof/>
        </w:rPr>
        <w:fldChar w:fldCharType="separate"/>
      </w:r>
      <w:r>
        <w:rPr>
          <w:noProof/>
        </w:rPr>
        <w:t>58</w:t>
      </w:r>
      <w:r>
        <w:rPr>
          <w:noProof/>
        </w:rPr>
        <w:fldChar w:fldCharType="end"/>
      </w:r>
    </w:p>
    <w:p w14:paraId="6CEDF3BB" w14:textId="75CCE56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6.1.6.2.16</w:t>
      </w:r>
      <w:r>
        <w:rPr>
          <w:rFonts w:asciiTheme="minorHAnsi" w:eastAsiaTheme="minorEastAsia" w:hAnsiTheme="minorHAnsi" w:cstheme="minorBidi"/>
          <w:noProof/>
          <w:kern w:val="2"/>
          <w:sz w:val="22"/>
          <w:szCs w:val="22"/>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_Toc161905386 \h </w:instrText>
      </w:r>
      <w:r>
        <w:rPr>
          <w:noProof/>
        </w:rPr>
      </w:r>
      <w:r>
        <w:rPr>
          <w:noProof/>
        </w:rPr>
        <w:fldChar w:fldCharType="separate"/>
      </w:r>
      <w:r>
        <w:rPr>
          <w:noProof/>
        </w:rPr>
        <w:t>59</w:t>
      </w:r>
      <w:r>
        <w:rPr>
          <w:noProof/>
        </w:rPr>
        <w:fldChar w:fldCharType="end"/>
      </w:r>
    </w:p>
    <w:p w14:paraId="7FAC4FE8" w14:textId="22854F9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VelocityEstimate</w:t>
      </w:r>
      <w:r>
        <w:rPr>
          <w:noProof/>
        </w:rPr>
        <w:tab/>
      </w:r>
      <w:r>
        <w:rPr>
          <w:noProof/>
        </w:rPr>
        <w:fldChar w:fldCharType="begin" w:fldLock="1"/>
      </w:r>
      <w:r>
        <w:rPr>
          <w:noProof/>
        </w:rPr>
        <w:instrText xml:space="preserve"> PAGEREF _Toc161905387 \h </w:instrText>
      </w:r>
      <w:r>
        <w:rPr>
          <w:noProof/>
        </w:rPr>
      </w:r>
      <w:r>
        <w:rPr>
          <w:noProof/>
        </w:rPr>
        <w:fldChar w:fldCharType="separate"/>
      </w:r>
      <w:r>
        <w:rPr>
          <w:noProof/>
        </w:rPr>
        <w:t>59</w:t>
      </w:r>
      <w:r>
        <w:rPr>
          <w:noProof/>
        </w:rPr>
        <w:fldChar w:fldCharType="end"/>
      </w:r>
    </w:p>
    <w:p w14:paraId="1082649B" w14:textId="67871A4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6.1.6.2.18</w:t>
      </w:r>
      <w:r>
        <w:rPr>
          <w:rFonts w:asciiTheme="minorHAnsi" w:eastAsiaTheme="minorEastAsia" w:hAnsiTheme="minorHAnsi" w:cstheme="minorBidi"/>
          <w:noProof/>
          <w:kern w:val="2"/>
          <w:sz w:val="22"/>
          <w:szCs w:val="22"/>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_Toc161905388 \h </w:instrText>
      </w:r>
      <w:r>
        <w:rPr>
          <w:noProof/>
        </w:rPr>
      </w:r>
      <w:r>
        <w:rPr>
          <w:noProof/>
        </w:rPr>
        <w:fldChar w:fldCharType="separate"/>
      </w:r>
      <w:r>
        <w:rPr>
          <w:noProof/>
        </w:rPr>
        <w:t>59</w:t>
      </w:r>
      <w:r>
        <w:rPr>
          <w:noProof/>
        </w:rPr>
        <w:fldChar w:fldCharType="end"/>
      </w:r>
    </w:p>
    <w:p w14:paraId="755A4261" w14:textId="31DED4C0"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6.1.6.2.19</w:t>
      </w:r>
      <w:r>
        <w:rPr>
          <w:rFonts w:asciiTheme="minorHAnsi" w:eastAsiaTheme="minorEastAsia" w:hAnsiTheme="minorHAnsi" w:cstheme="minorBidi"/>
          <w:noProof/>
          <w:kern w:val="2"/>
          <w:sz w:val="22"/>
          <w:szCs w:val="22"/>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_Toc161905389 \h </w:instrText>
      </w:r>
      <w:r>
        <w:rPr>
          <w:noProof/>
        </w:rPr>
      </w:r>
      <w:r>
        <w:rPr>
          <w:noProof/>
        </w:rPr>
        <w:fldChar w:fldCharType="separate"/>
      </w:r>
      <w:r>
        <w:rPr>
          <w:noProof/>
        </w:rPr>
        <w:t>59</w:t>
      </w:r>
      <w:r>
        <w:rPr>
          <w:noProof/>
        </w:rPr>
        <w:fldChar w:fldCharType="end"/>
      </w:r>
    </w:p>
    <w:p w14:paraId="22B18CA9" w14:textId="4592F26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6.1.6.2.20</w:t>
      </w:r>
      <w:r>
        <w:rPr>
          <w:rFonts w:asciiTheme="minorHAnsi" w:eastAsiaTheme="minorEastAsia" w:hAnsiTheme="minorHAnsi" w:cstheme="minorBidi"/>
          <w:noProof/>
          <w:kern w:val="2"/>
          <w:sz w:val="22"/>
          <w:szCs w:val="22"/>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_Toc161905390 \h </w:instrText>
      </w:r>
      <w:r>
        <w:rPr>
          <w:noProof/>
        </w:rPr>
      </w:r>
      <w:r>
        <w:rPr>
          <w:noProof/>
        </w:rPr>
        <w:fldChar w:fldCharType="separate"/>
      </w:r>
      <w:r>
        <w:rPr>
          <w:noProof/>
        </w:rPr>
        <w:t>60</w:t>
      </w:r>
      <w:r>
        <w:rPr>
          <w:noProof/>
        </w:rPr>
        <w:fldChar w:fldCharType="end"/>
      </w:r>
    </w:p>
    <w:p w14:paraId="106DE7F8" w14:textId="7A936FB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6.1.6.2.21</w:t>
      </w:r>
      <w:r>
        <w:rPr>
          <w:rFonts w:asciiTheme="minorHAnsi" w:eastAsiaTheme="minorEastAsia" w:hAnsiTheme="minorHAnsi" w:cstheme="minorBidi"/>
          <w:noProof/>
          <w:kern w:val="2"/>
          <w:sz w:val="22"/>
          <w:szCs w:val="22"/>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_Toc161905391 \h </w:instrText>
      </w:r>
      <w:r>
        <w:rPr>
          <w:noProof/>
        </w:rPr>
      </w:r>
      <w:r>
        <w:rPr>
          <w:noProof/>
        </w:rPr>
        <w:fldChar w:fldCharType="separate"/>
      </w:r>
      <w:r>
        <w:rPr>
          <w:noProof/>
        </w:rPr>
        <w:t>60</w:t>
      </w:r>
      <w:r>
        <w:rPr>
          <w:noProof/>
        </w:rPr>
        <w:fldChar w:fldCharType="end"/>
      </w:r>
    </w:p>
    <w:p w14:paraId="6368CDE3" w14:textId="0D211C8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6.1.6.2.22</w:t>
      </w:r>
      <w:r>
        <w:rPr>
          <w:rFonts w:asciiTheme="minorHAnsi" w:eastAsiaTheme="minorEastAsia" w:hAnsiTheme="minorHAnsi" w:cstheme="minorBidi"/>
          <w:noProof/>
          <w:kern w:val="2"/>
          <w:sz w:val="22"/>
          <w:szCs w:val="22"/>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_Toc161905392 \h </w:instrText>
      </w:r>
      <w:r>
        <w:rPr>
          <w:noProof/>
        </w:rPr>
      </w:r>
      <w:r>
        <w:rPr>
          <w:noProof/>
        </w:rPr>
        <w:fldChar w:fldCharType="separate"/>
      </w:r>
      <w:r>
        <w:rPr>
          <w:noProof/>
        </w:rPr>
        <w:t>60</w:t>
      </w:r>
      <w:r>
        <w:rPr>
          <w:noProof/>
        </w:rPr>
        <w:fldChar w:fldCharType="end"/>
      </w:r>
    </w:p>
    <w:p w14:paraId="46AF7187" w14:textId="012394E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6.1.6.2.23</w:t>
      </w:r>
      <w:r>
        <w:rPr>
          <w:rFonts w:asciiTheme="minorHAnsi" w:eastAsiaTheme="minorEastAsia" w:hAnsiTheme="minorHAnsi" w:cstheme="minorBidi"/>
          <w:noProof/>
          <w:kern w:val="2"/>
          <w:sz w:val="22"/>
          <w:szCs w:val="22"/>
          <w:lang w:eastAsia="en-GB"/>
          <w14:ligatures w14:val="standardContextual"/>
        </w:rPr>
        <w:tab/>
      </w:r>
      <w:r>
        <w:rPr>
          <w:noProof/>
        </w:rPr>
        <w:t>Type: UeLcsCapability</w:t>
      </w:r>
      <w:r>
        <w:rPr>
          <w:noProof/>
        </w:rPr>
        <w:tab/>
      </w:r>
      <w:r>
        <w:rPr>
          <w:noProof/>
        </w:rPr>
        <w:fldChar w:fldCharType="begin" w:fldLock="1"/>
      </w:r>
      <w:r>
        <w:rPr>
          <w:noProof/>
        </w:rPr>
        <w:instrText xml:space="preserve"> PAGEREF _Toc161905393 \h </w:instrText>
      </w:r>
      <w:r>
        <w:rPr>
          <w:noProof/>
        </w:rPr>
      </w:r>
      <w:r>
        <w:rPr>
          <w:noProof/>
        </w:rPr>
        <w:fldChar w:fldCharType="separate"/>
      </w:r>
      <w:r>
        <w:rPr>
          <w:noProof/>
        </w:rPr>
        <w:t>60</w:t>
      </w:r>
      <w:r>
        <w:rPr>
          <w:noProof/>
        </w:rPr>
        <w:fldChar w:fldCharType="end"/>
      </w:r>
    </w:p>
    <w:p w14:paraId="53A32FBE" w14:textId="2035D1C3"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6.1.6.2.24</w:t>
      </w:r>
      <w:r>
        <w:rPr>
          <w:rFonts w:asciiTheme="minorHAnsi" w:eastAsiaTheme="minorEastAsia" w:hAnsiTheme="minorHAnsi" w:cstheme="minorBidi"/>
          <w:noProof/>
          <w:kern w:val="2"/>
          <w:sz w:val="22"/>
          <w:szCs w:val="22"/>
          <w:lang w:eastAsia="en-GB"/>
          <w14:ligatures w14:val="standardContextual"/>
        </w:rPr>
        <w:tab/>
      </w:r>
      <w:r>
        <w:rPr>
          <w:noProof/>
        </w:rPr>
        <w:t>Type: PeriodicEventInfo</w:t>
      </w:r>
      <w:r>
        <w:rPr>
          <w:noProof/>
        </w:rPr>
        <w:tab/>
      </w:r>
      <w:r>
        <w:rPr>
          <w:noProof/>
        </w:rPr>
        <w:fldChar w:fldCharType="begin" w:fldLock="1"/>
      </w:r>
      <w:r>
        <w:rPr>
          <w:noProof/>
        </w:rPr>
        <w:instrText xml:space="preserve"> PAGEREF _Toc161905394 \h </w:instrText>
      </w:r>
      <w:r>
        <w:rPr>
          <w:noProof/>
        </w:rPr>
      </w:r>
      <w:r>
        <w:rPr>
          <w:noProof/>
        </w:rPr>
        <w:fldChar w:fldCharType="separate"/>
      </w:r>
      <w:r>
        <w:rPr>
          <w:noProof/>
        </w:rPr>
        <w:t>61</w:t>
      </w:r>
      <w:r>
        <w:rPr>
          <w:noProof/>
        </w:rPr>
        <w:fldChar w:fldCharType="end"/>
      </w:r>
    </w:p>
    <w:p w14:paraId="366B74D9" w14:textId="3AC836F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6.1.6.2.25</w:t>
      </w:r>
      <w:r>
        <w:rPr>
          <w:rFonts w:asciiTheme="minorHAnsi" w:eastAsiaTheme="minorEastAsia" w:hAnsiTheme="minorHAnsi" w:cstheme="minorBidi"/>
          <w:noProof/>
          <w:kern w:val="2"/>
          <w:sz w:val="22"/>
          <w:szCs w:val="22"/>
          <w:lang w:eastAsia="en-GB"/>
          <w14:ligatures w14:val="standardContextual"/>
        </w:rPr>
        <w:tab/>
      </w:r>
      <w:r>
        <w:rPr>
          <w:noProof/>
        </w:rPr>
        <w:t>Type: AreaEventInfo</w:t>
      </w:r>
      <w:r>
        <w:rPr>
          <w:noProof/>
        </w:rPr>
        <w:tab/>
      </w:r>
      <w:r>
        <w:rPr>
          <w:noProof/>
        </w:rPr>
        <w:fldChar w:fldCharType="begin" w:fldLock="1"/>
      </w:r>
      <w:r>
        <w:rPr>
          <w:noProof/>
        </w:rPr>
        <w:instrText xml:space="preserve"> PAGEREF _Toc161905395 \h </w:instrText>
      </w:r>
      <w:r>
        <w:rPr>
          <w:noProof/>
        </w:rPr>
      </w:r>
      <w:r>
        <w:rPr>
          <w:noProof/>
        </w:rPr>
        <w:fldChar w:fldCharType="separate"/>
      </w:r>
      <w:r>
        <w:rPr>
          <w:noProof/>
        </w:rPr>
        <w:t>62</w:t>
      </w:r>
      <w:r>
        <w:rPr>
          <w:noProof/>
        </w:rPr>
        <w:fldChar w:fldCharType="end"/>
      </w:r>
    </w:p>
    <w:p w14:paraId="536E8717" w14:textId="7D9EFDF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6.1.6.2.26</w:t>
      </w:r>
      <w:r>
        <w:rPr>
          <w:rFonts w:asciiTheme="minorHAnsi" w:eastAsiaTheme="minorEastAsia" w:hAnsiTheme="minorHAnsi" w:cstheme="minorBidi"/>
          <w:noProof/>
          <w:kern w:val="2"/>
          <w:sz w:val="22"/>
          <w:szCs w:val="22"/>
          <w:lang w:eastAsia="en-GB"/>
          <w14:ligatures w14:val="standardContextual"/>
        </w:rPr>
        <w:tab/>
      </w:r>
      <w:r>
        <w:rPr>
          <w:noProof/>
        </w:rPr>
        <w:t>Type: ReportingArea</w:t>
      </w:r>
      <w:r>
        <w:rPr>
          <w:noProof/>
        </w:rPr>
        <w:tab/>
      </w:r>
      <w:r>
        <w:rPr>
          <w:noProof/>
        </w:rPr>
        <w:fldChar w:fldCharType="begin" w:fldLock="1"/>
      </w:r>
      <w:r>
        <w:rPr>
          <w:noProof/>
        </w:rPr>
        <w:instrText xml:space="preserve"> PAGEREF _Toc161905396 \h </w:instrText>
      </w:r>
      <w:r>
        <w:rPr>
          <w:noProof/>
        </w:rPr>
      </w:r>
      <w:r>
        <w:rPr>
          <w:noProof/>
        </w:rPr>
        <w:fldChar w:fldCharType="separate"/>
      </w:r>
      <w:r>
        <w:rPr>
          <w:noProof/>
        </w:rPr>
        <w:t>62</w:t>
      </w:r>
      <w:r>
        <w:rPr>
          <w:noProof/>
        </w:rPr>
        <w:fldChar w:fldCharType="end"/>
      </w:r>
    </w:p>
    <w:p w14:paraId="52416A86" w14:textId="4EF461C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6.1.6.2.27</w:t>
      </w:r>
      <w:r>
        <w:rPr>
          <w:rFonts w:asciiTheme="minorHAnsi" w:eastAsiaTheme="minorEastAsia" w:hAnsiTheme="minorHAnsi" w:cstheme="minorBidi"/>
          <w:noProof/>
          <w:kern w:val="2"/>
          <w:sz w:val="22"/>
          <w:szCs w:val="22"/>
          <w:lang w:eastAsia="en-GB"/>
          <w14:ligatures w14:val="standardContextual"/>
        </w:rPr>
        <w:tab/>
      </w:r>
      <w:r>
        <w:rPr>
          <w:noProof/>
        </w:rPr>
        <w:t>Type: MotionEventInfo</w:t>
      </w:r>
      <w:r>
        <w:rPr>
          <w:noProof/>
        </w:rPr>
        <w:tab/>
      </w:r>
      <w:r>
        <w:rPr>
          <w:noProof/>
        </w:rPr>
        <w:fldChar w:fldCharType="begin" w:fldLock="1"/>
      </w:r>
      <w:r>
        <w:rPr>
          <w:noProof/>
        </w:rPr>
        <w:instrText xml:space="preserve"> PAGEREF _Toc161905397 \h </w:instrText>
      </w:r>
      <w:r>
        <w:rPr>
          <w:noProof/>
        </w:rPr>
      </w:r>
      <w:r>
        <w:rPr>
          <w:noProof/>
        </w:rPr>
        <w:fldChar w:fldCharType="separate"/>
      </w:r>
      <w:r>
        <w:rPr>
          <w:noProof/>
        </w:rPr>
        <w:t>63</w:t>
      </w:r>
      <w:r>
        <w:rPr>
          <w:noProof/>
        </w:rPr>
        <w:fldChar w:fldCharType="end"/>
      </w:r>
    </w:p>
    <w:p w14:paraId="32A08979" w14:textId="2AF7309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_Toc161905398 \h </w:instrText>
      </w:r>
      <w:r>
        <w:rPr>
          <w:noProof/>
        </w:rPr>
      </w:r>
      <w:r>
        <w:rPr>
          <w:noProof/>
        </w:rPr>
        <w:fldChar w:fldCharType="separate"/>
      </w:r>
      <w:r>
        <w:rPr>
          <w:noProof/>
        </w:rPr>
        <w:t>63</w:t>
      </w:r>
      <w:r>
        <w:rPr>
          <w:noProof/>
        </w:rPr>
        <w:fldChar w:fldCharType="end"/>
      </w:r>
    </w:p>
    <w:p w14:paraId="53C6A4EC" w14:textId="21012DD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6.1.6.2.29</w:t>
      </w:r>
      <w:r>
        <w:rPr>
          <w:rFonts w:asciiTheme="minorHAnsi" w:eastAsiaTheme="minorEastAsia"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_Toc161905399 \h </w:instrText>
      </w:r>
      <w:r>
        <w:rPr>
          <w:noProof/>
        </w:rPr>
      </w:r>
      <w:r>
        <w:rPr>
          <w:noProof/>
        </w:rPr>
        <w:fldChar w:fldCharType="separate"/>
      </w:r>
      <w:r>
        <w:rPr>
          <w:noProof/>
        </w:rPr>
        <w:t>63</w:t>
      </w:r>
      <w:r>
        <w:rPr>
          <w:noProof/>
        </w:rPr>
        <w:fldChar w:fldCharType="end"/>
      </w:r>
    </w:p>
    <w:p w14:paraId="06B1D3E5" w14:textId="7AFB802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6.1.6.2.30</w:t>
      </w:r>
      <w:r>
        <w:rPr>
          <w:rFonts w:asciiTheme="minorHAnsi" w:eastAsiaTheme="minorEastAsia" w:hAnsiTheme="minorHAnsi" w:cstheme="minorBidi"/>
          <w:noProof/>
          <w:kern w:val="2"/>
          <w:sz w:val="22"/>
          <w:szCs w:val="22"/>
          <w:lang w:eastAsia="en-GB"/>
          <w14:ligatures w14:val="standardContextual"/>
        </w:rPr>
        <w:tab/>
      </w:r>
      <w:r>
        <w:rPr>
          <w:noProof/>
        </w:rPr>
        <w:t>Type: LocContextData</w:t>
      </w:r>
      <w:r>
        <w:rPr>
          <w:noProof/>
        </w:rPr>
        <w:tab/>
      </w:r>
      <w:r>
        <w:rPr>
          <w:noProof/>
        </w:rPr>
        <w:fldChar w:fldCharType="begin" w:fldLock="1"/>
      </w:r>
      <w:r>
        <w:rPr>
          <w:noProof/>
        </w:rPr>
        <w:instrText xml:space="preserve"> PAGEREF _Toc161905400 \h </w:instrText>
      </w:r>
      <w:r>
        <w:rPr>
          <w:noProof/>
        </w:rPr>
      </w:r>
      <w:r>
        <w:rPr>
          <w:noProof/>
        </w:rPr>
        <w:fldChar w:fldCharType="separate"/>
      </w:r>
      <w:r>
        <w:rPr>
          <w:noProof/>
        </w:rPr>
        <w:t>64</w:t>
      </w:r>
      <w:r>
        <w:rPr>
          <w:noProof/>
        </w:rPr>
        <w:fldChar w:fldCharType="end"/>
      </w:r>
    </w:p>
    <w:p w14:paraId="6F1AA9B7" w14:textId="561DDBB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6.1.6.2.31</w:t>
      </w:r>
      <w:r>
        <w:rPr>
          <w:rFonts w:asciiTheme="minorHAnsi" w:eastAsiaTheme="minorEastAsia" w:hAnsiTheme="minorHAnsi" w:cstheme="minorBidi"/>
          <w:noProof/>
          <w:kern w:val="2"/>
          <w:sz w:val="22"/>
          <w:szCs w:val="22"/>
          <w:lang w:eastAsia="en-GB"/>
          <w14:ligatures w14:val="standardContextual"/>
        </w:rPr>
        <w:tab/>
      </w:r>
      <w:r>
        <w:rPr>
          <w:noProof/>
        </w:rPr>
        <w:t>Type: EventReportMessage</w:t>
      </w:r>
      <w:r>
        <w:rPr>
          <w:noProof/>
        </w:rPr>
        <w:tab/>
      </w:r>
      <w:r>
        <w:rPr>
          <w:noProof/>
        </w:rPr>
        <w:fldChar w:fldCharType="begin" w:fldLock="1"/>
      </w:r>
      <w:r>
        <w:rPr>
          <w:noProof/>
        </w:rPr>
        <w:instrText xml:space="preserve"> PAGEREF _Toc161905401 \h </w:instrText>
      </w:r>
      <w:r>
        <w:rPr>
          <w:noProof/>
        </w:rPr>
      </w:r>
      <w:r>
        <w:rPr>
          <w:noProof/>
        </w:rPr>
        <w:fldChar w:fldCharType="separate"/>
      </w:r>
      <w:r>
        <w:rPr>
          <w:noProof/>
        </w:rPr>
        <w:t>65</w:t>
      </w:r>
      <w:r>
        <w:rPr>
          <w:noProof/>
        </w:rPr>
        <w:fldChar w:fldCharType="end"/>
      </w:r>
    </w:p>
    <w:p w14:paraId="6CEDD427" w14:textId="3191760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6.1.6.2.32</w:t>
      </w:r>
      <w:r>
        <w:rPr>
          <w:rFonts w:asciiTheme="minorHAnsi" w:eastAsiaTheme="minorEastAsia" w:hAnsiTheme="minorHAnsi" w:cstheme="minorBidi"/>
          <w:noProof/>
          <w:kern w:val="2"/>
          <w:sz w:val="22"/>
          <w:szCs w:val="22"/>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_Toc161905402 \h </w:instrText>
      </w:r>
      <w:r>
        <w:rPr>
          <w:noProof/>
        </w:rPr>
      </w:r>
      <w:r>
        <w:rPr>
          <w:noProof/>
        </w:rPr>
        <w:fldChar w:fldCharType="separate"/>
      </w:r>
      <w:r>
        <w:rPr>
          <w:noProof/>
        </w:rPr>
        <w:t>65</w:t>
      </w:r>
      <w:r>
        <w:rPr>
          <w:noProof/>
        </w:rPr>
        <w:fldChar w:fldCharType="end"/>
      </w:r>
    </w:p>
    <w:p w14:paraId="7AF0D3FA" w14:textId="70D1259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6.1.6.2.33</w:t>
      </w:r>
      <w:r>
        <w:rPr>
          <w:rFonts w:asciiTheme="minorHAnsi" w:eastAsiaTheme="minorEastAsia" w:hAnsiTheme="minorHAnsi" w:cstheme="minorBidi"/>
          <w:noProof/>
          <w:kern w:val="2"/>
          <w:sz w:val="22"/>
          <w:szCs w:val="22"/>
          <w:lang w:eastAsia="en-GB"/>
          <w14:ligatures w14:val="standardContextual"/>
        </w:rPr>
        <w:tab/>
      </w:r>
      <w:r>
        <w:rPr>
          <w:noProof/>
        </w:rPr>
        <w:t>Type: UELocationInfo</w:t>
      </w:r>
      <w:r>
        <w:rPr>
          <w:noProof/>
        </w:rPr>
        <w:tab/>
      </w:r>
      <w:r>
        <w:rPr>
          <w:noProof/>
        </w:rPr>
        <w:fldChar w:fldCharType="begin" w:fldLock="1"/>
      </w:r>
      <w:r>
        <w:rPr>
          <w:noProof/>
        </w:rPr>
        <w:instrText xml:space="preserve"> PAGEREF _Toc161905403 \h </w:instrText>
      </w:r>
      <w:r>
        <w:rPr>
          <w:noProof/>
        </w:rPr>
      </w:r>
      <w:r>
        <w:rPr>
          <w:noProof/>
        </w:rPr>
        <w:fldChar w:fldCharType="separate"/>
      </w:r>
      <w:r>
        <w:rPr>
          <w:noProof/>
        </w:rPr>
        <w:t>65</w:t>
      </w:r>
      <w:r>
        <w:rPr>
          <w:noProof/>
        </w:rPr>
        <w:fldChar w:fldCharType="end"/>
      </w:r>
    </w:p>
    <w:p w14:paraId="040108BF" w14:textId="187F456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6.1.6.2.34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_Toc161905404 \h </w:instrText>
      </w:r>
      <w:r>
        <w:rPr>
          <w:noProof/>
        </w:rPr>
      </w:r>
      <w:r>
        <w:rPr>
          <w:noProof/>
        </w:rPr>
        <w:fldChar w:fldCharType="separate"/>
      </w:r>
      <w:r>
        <w:rPr>
          <w:noProof/>
        </w:rPr>
        <w:t>66</w:t>
      </w:r>
      <w:r>
        <w:rPr>
          <w:noProof/>
        </w:rPr>
        <w:fldChar w:fldCharType="end"/>
      </w:r>
    </w:p>
    <w:p w14:paraId="36B942A8" w14:textId="5736FE0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_Toc161905405 \h </w:instrText>
      </w:r>
      <w:r>
        <w:rPr>
          <w:noProof/>
        </w:rPr>
      </w:r>
      <w:r>
        <w:rPr>
          <w:noProof/>
        </w:rPr>
        <w:fldChar w:fldCharType="separate"/>
      </w:r>
      <w:r>
        <w:rPr>
          <w:noProof/>
        </w:rPr>
        <w:t>69</w:t>
      </w:r>
      <w:r>
        <w:rPr>
          <w:noProof/>
        </w:rPr>
        <w:fldChar w:fldCharType="end"/>
      </w:r>
    </w:p>
    <w:p w14:paraId="7C3EF481" w14:textId="33103A2D"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_Toc161905406 \h </w:instrText>
      </w:r>
      <w:r>
        <w:rPr>
          <w:noProof/>
        </w:rPr>
      </w:r>
      <w:r>
        <w:rPr>
          <w:noProof/>
        </w:rPr>
        <w:fldChar w:fldCharType="separate"/>
      </w:r>
      <w:r>
        <w:rPr>
          <w:noProof/>
        </w:rPr>
        <w:t>69</w:t>
      </w:r>
      <w:r>
        <w:rPr>
          <w:noProof/>
        </w:rPr>
        <w:fldChar w:fldCharType="end"/>
      </w:r>
    </w:p>
    <w:p w14:paraId="1636F206" w14:textId="39497AD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_Toc161905407 \h </w:instrText>
      </w:r>
      <w:r>
        <w:rPr>
          <w:noProof/>
        </w:rPr>
      </w:r>
      <w:r>
        <w:rPr>
          <w:noProof/>
        </w:rPr>
        <w:fldChar w:fldCharType="separate"/>
      </w:r>
      <w:r>
        <w:rPr>
          <w:noProof/>
        </w:rPr>
        <w:t>69</w:t>
      </w:r>
      <w:r>
        <w:rPr>
          <w:noProof/>
        </w:rPr>
        <w:fldChar w:fldCharType="end"/>
      </w:r>
    </w:p>
    <w:p w14:paraId="54EF9F14" w14:textId="3904921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2"/>
          <w:szCs w:val="22"/>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_Toc161905408 \h </w:instrText>
      </w:r>
      <w:r>
        <w:rPr>
          <w:noProof/>
        </w:rPr>
      </w:r>
      <w:r>
        <w:rPr>
          <w:noProof/>
        </w:rPr>
        <w:fldChar w:fldCharType="separate"/>
      </w:r>
      <w:r>
        <w:rPr>
          <w:noProof/>
        </w:rPr>
        <w:t>70</w:t>
      </w:r>
      <w:r>
        <w:rPr>
          <w:noProof/>
        </w:rPr>
        <w:fldChar w:fldCharType="end"/>
      </w:r>
    </w:p>
    <w:p w14:paraId="07B6A660" w14:textId="0FAB4A93"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_Toc161905409 \h </w:instrText>
      </w:r>
      <w:r>
        <w:rPr>
          <w:noProof/>
        </w:rPr>
      </w:r>
      <w:r>
        <w:rPr>
          <w:noProof/>
        </w:rPr>
        <w:fldChar w:fldCharType="separate"/>
      </w:r>
      <w:r>
        <w:rPr>
          <w:noProof/>
        </w:rPr>
        <w:t>70</w:t>
      </w:r>
      <w:r>
        <w:rPr>
          <w:noProof/>
        </w:rPr>
        <w:fldChar w:fldCharType="end"/>
      </w:r>
    </w:p>
    <w:p w14:paraId="051957C4" w14:textId="6427930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_Toc161905410 \h </w:instrText>
      </w:r>
      <w:r>
        <w:rPr>
          <w:noProof/>
        </w:rPr>
      </w:r>
      <w:r>
        <w:rPr>
          <w:noProof/>
        </w:rPr>
        <w:fldChar w:fldCharType="separate"/>
      </w:r>
      <w:r>
        <w:rPr>
          <w:noProof/>
        </w:rPr>
        <w:t>70</w:t>
      </w:r>
      <w:r>
        <w:rPr>
          <w:noProof/>
        </w:rPr>
        <w:fldChar w:fldCharType="end"/>
      </w:r>
    </w:p>
    <w:p w14:paraId="3848B818" w14:textId="72418A0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_Toc161905411 \h </w:instrText>
      </w:r>
      <w:r>
        <w:rPr>
          <w:noProof/>
        </w:rPr>
      </w:r>
      <w:r>
        <w:rPr>
          <w:noProof/>
        </w:rPr>
        <w:fldChar w:fldCharType="separate"/>
      </w:r>
      <w:r>
        <w:rPr>
          <w:noProof/>
        </w:rPr>
        <w:t>71</w:t>
      </w:r>
      <w:r>
        <w:rPr>
          <w:noProof/>
        </w:rPr>
        <w:fldChar w:fldCharType="end"/>
      </w:r>
    </w:p>
    <w:p w14:paraId="58CB4BE8" w14:textId="0FE69D1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6.1.6.2.42</w:t>
      </w:r>
      <w:r>
        <w:rPr>
          <w:rFonts w:asciiTheme="minorHAnsi" w:eastAsiaTheme="minorEastAsia" w:hAnsiTheme="minorHAnsi" w:cstheme="minorBidi"/>
          <w:noProof/>
          <w:kern w:val="2"/>
          <w:sz w:val="22"/>
          <w:szCs w:val="22"/>
          <w:lang w:eastAsia="en-GB"/>
          <w14:ligatures w14:val="standardContextual"/>
        </w:rPr>
        <w:tab/>
      </w:r>
      <w:r>
        <w:rPr>
          <w:noProof/>
        </w:rPr>
        <w:t>Type: UeAreaIndication</w:t>
      </w:r>
      <w:r>
        <w:rPr>
          <w:noProof/>
        </w:rPr>
        <w:tab/>
      </w:r>
      <w:r>
        <w:rPr>
          <w:noProof/>
        </w:rPr>
        <w:fldChar w:fldCharType="begin" w:fldLock="1"/>
      </w:r>
      <w:r>
        <w:rPr>
          <w:noProof/>
        </w:rPr>
        <w:instrText xml:space="preserve"> PAGEREF _Toc161905412 \h </w:instrText>
      </w:r>
      <w:r>
        <w:rPr>
          <w:noProof/>
        </w:rPr>
      </w:r>
      <w:r>
        <w:rPr>
          <w:noProof/>
        </w:rPr>
        <w:fldChar w:fldCharType="separate"/>
      </w:r>
      <w:r>
        <w:rPr>
          <w:noProof/>
        </w:rPr>
        <w:t>71</w:t>
      </w:r>
      <w:r>
        <w:rPr>
          <w:noProof/>
        </w:rPr>
        <w:fldChar w:fldCharType="end"/>
      </w:r>
    </w:p>
    <w:p w14:paraId="0A2BDF4C" w14:textId="1A8C0D9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_Toc161905413 \h </w:instrText>
      </w:r>
      <w:r>
        <w:rPr>
          <w:noProof/>
        </w:rPr>
      </w:r>
      <w:r>
        <w:rPr>
          <w:noProof/>
        </w:rPr>
        <w:fldChar w:fldCharType="separate"/>
      </w:r>
      <w:r>
        <w:rPr>
          <w:noProof/>
        </w:rPr>
        <w:t>71</w:t>
      </w:r>
      <w:r>
        <w:rPr>
          <w:noProof/>
        </w:rPr>
        <w:fldChar w:fldCharType="end"/>
      </w:r>
    </w:p>
    <w:p w14:paraId="50221C2F" w14:textId="444E582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2"/>
          <w:szCs w:val="22"/>
          <w:lang w:eastAsia="en-GB"/>
          <w14:ligatures w14:val="standardContextual"/>
        </w:rPr>
        <w:tab/>
      </w:r>
      <w:r>
        <w:rPr>
          <w:noProof/>
        </w:rPr>
        <w:t>Type: MbsrInfo</w:t>
      </w:r>
      <w:r>
        <w:rPr>
          <w:noProof/>
        </w:rPr>
        <w:tab/>
      </w:r>
      <w:r>
        <w:rPr>
          <w:noProof/>
        </w:rPr>
        <w:fldChar w:fldCharType="begin" w:fldLock="1"/>
      </w:r>
      <w:r>
        <w:rPr>
          <w:noProof/>
        </w:rPr>
        <w:instrText xml:space="preserve"> PAGEREF _Toc161905414 \h </w:instrText>
      </w:r>
      <w:r>
        <w:rPr>
          <w:noProof/>
        </w:rPr>
      </w:r>
      <w:r>
        <w:rPr>
          <w:noProof/>
        </w:rPr>
        <w:fldChar w:fldCharType="separate"/>
      </w:r>
      <w:r>
        <w:rPr>
          <w:noProof/>
        </w:rPr>
        <w:t>71</w:t>
      </w:r>
      <w:r>
        <w:rPr>
          <w:noProof/>
        </w:rPr>
        <w:fldChar w:fldCharType="end"/>
      </w:r>
    </w:p>
    <w:p w14:paraId="47A00C0B" w14:textId="033EB21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6.1.6.2.45</w:t>
      </w:r>
      <w:r>
        <w:rPr>
          <w:rFonts w:asciiTheme="minorHAnsi" w:eastAsiaTheme="minorEastAsia" w:hAnsiTheme="minorHAnsi" w:cstheme="minorBidi"/>
          <w:noProof/>
          <w:kern w:val="2"/>
          <w:sz w:val="22"/>
          <w:szCs w:val="22"/>
          <w:lang w:eastAsia="en-GB"/>
          <w14:ligatures w14:val="standardContextual"/>
        </w:rPr>
        <w:tab/>
      </w:r>
      <w:r>
        <w:rPr>
          <w:noProof/>
        </w:rPr>
        <w:t>Type: LocMeasurementReq</w:t>
      </w:r>
      <w:r>
        <w:rPr>
          <w:noProof/>
        </w:rPr>
        <w:tab/>
      </w:r>
      <w:r>
        <w:rPr>
          <w:noProof/>
        </w:rPr>
        <w:fldChar w:fldCharType="begin" w:fldLock="1"/>
      </w:r>
      <w:r>
        <w:rPr>
          <w:noProof/>
        </w:rPr>
        <w:instrText xml:space="preserve"> PAGEREF _Toc161905415 \h </w:instrText>
      </w:r>
      <w:r>
        <w:rPr>
          <w:noProof/>
        </w:rPr>
      </w:r>
      <w:r>
        <w:rPr>
          <w:noProof/>
        </w:rPr>
        <w:fldChar w:fldCharType="separate"/>
      </w:r>
      <w:r>
        <w:rPr>
          <w:noProof/>
        </w:rPr>
        <w:t>72</w:t>
      </w:r>
      <w:r>
        <w:rPr>
          <w:noProof/>
        </w:rPr>
        <w:fldChar w:fldCharType="end"/>
      </w:r>
    </w:p>
    <w:p w14:paraId="61FADB16" w14:textId="771CA40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6.1.6.2.46</w:t>
      </w:r>
      <w:r>
        <w:rPr>
          <w:rFonts w:asciiTheme="minorHAnsi" w:eastAsiaTheme="minorEastAsia" w:hAnsiTheme="minorHAnsi" w:cstheme="minorBidi"/>
          <w:noProof/>
          <w:kern w:val="2"/>
          <w:sz w:val="22"/>
          <w:szCs w:val="22"/>
          <w:lang w:eastAsia="en-GB"/>
          <w14:ligatures w14:val="standardContextual"/>
        </w:rPr>
        <w:tab/>
      </w:r>
      <w:r>
        <w:rPr>
          <w:noProof/>
        </w:rPr>
        <w:t>Type: LocMeasurementResp</w:t>
      </w:r>
      <w:r>
        <w:rPr>
          <w:noProof/>
        </w:rPr>
        <w:tab/>
      </w:r>
      <w:r>
        <w:rPr>
          <w:noProof/>
        </w:rPr>
        <w:fldChar w:fldCharType="begin" w:fldLock="1"/>
      </w:r>
      <w:r>
        <w:rPr>
          <w:noProof/>
        </w:rPr>
        <w:instrText xml:space="preserve"> PAGEREF _Toc161905416 \h </w:instrText>
      </w:r>
      <w:r>
        <w:rPr>
          <w:noProof/>
        </w:rPr>
      </w:r>
      <w:r>
        <w:rPr>
          <w:noProof/>
        </w:rPr>
        <w:fldChar w:fldCharType="separate"/>
      </w:r>
      <w:r>
        <w:rPr>
          <w:noProof/>
        </w:rPr>
        <w:t>72</w:t>
      </w:r>
      <w:r>
        <w:rPr>
          <w:noProof/>
        </w:rPr>
        <w:fldChar w:fldCharType="end"/>
      </w:r>
    </w:p>
    <w:p w14:paraId="6FB3B3B4" w14:textId="5E1780D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_Toc161905417 \h </w:instrText>
      </w:r>
      <w:r>
        <w:rPr>
          <w:noProof/>
        </w:rPr>
      </w:r>
      <w:r>
        <w:rPr>
          <w:noProof/>
        </w:rPr>
        <w:fldChar w:fldCharType="separate"/>
      </w:r>
      <w:r>
        <w:rPr>
          <w:noProof/>
        </w:rPr>
        <w:t>72</w:t>
      </w:r>
      <w:r>
        <w:rPr>
          <w:noProof/>
        </w:rPr>
        <w:fldChar w:fldCharType="end"/>
      </w:r>
    </w:p>
    <w:p w14:paraId="5C0202FD" w14:textId="6DC7C49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_Toc161905418 \h </w:instrText>
      </w:r>
      <w:r>
        <w:rPr>
          <w:noProof/>
        </w:rPr>
      </w:r>
      <w:r>
        <w:rPr>
          <w:noProof/>
        </w:rPr>
        <w:fldChar w:fldCharType="separate"/>
      </w:r>
      <w:r>
        <w:rPr>
          <w:noProof/>
        </w:rPr>
        <w:t>73</w:t>
      </w:r>
      <w:r>
        <w:rPr>
          <w:noProof/>
        </w:rPr>
        <w:fldChar w:fldCharType="end"/>
      </w:r>
    </w:p>
    <w:p w14:paraId="543994D4" w14:textId="70D5ECEB"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6.1.6.2.49</w:t>
      </w:r>
      <w:r>
        <w:rPr>
          <w:rFonts w:asciiTheme="minorHAnsi" w:eastAsiaTheme="minorEastAsia" w:hAnsiTheme="minorHAnsi" w:cstheme="minorBidi"/>
          <w:noProof/>
          <w:kern w:val="2"/>
          <w:sz w:val="22"/>
          <w:szCs w:val="22"/>
          <w:lang w:eastAsia="en-GB"/>
          <w14:ligatures w14:val="standardContextual"/>
        </w:rPr>
        <w:tab/>
      </w:r>
      <w:r>
        <w:rPr>
          <w:noProof/>
        </w:rPr>
        <w:t>Type: UpNotifyData</w:t>
      </w:r>
      <w:r>
        <w:rPr>
          <w:noProof/>
        </w:rPr>
        <w:tab/>
      </w:r>
      <w:r>
        <w:rPr>
          <w:noProof/>
        </w:rPr>
        <w:fldChar w:fldCharType="begin" w:fldLock="1"/>
      </w:r>
      <w:r>
        <w:rPr>
          <w:noProof/>
        </w:rPr>
        <w:instrText xml:space="preserve"> PAGEREF _Toc161905419 \h </w:instrText>
      </w:r>
      <w:r>
        <w:rPr>
          <w:noProof/>
        </w:rPr>
      </w:r>
      <w:r>
        <w:rPr>
          <w:noProof/>
        </w:rPr>
        <w:fldChar w:fldCharType="separate"/>
      </w:r>
      <w:r>
        <w:rPr>
          <w:noProof/>
        </w:rPr>
        <w:t>73</w:t>
      </w:r>
      <w:r>
        <w:rPr>
          <w:noProof/>
        </w:rPr>
        <w:fldChar w:fldCharType="end"/>
      </w:r>
    </w:p>
    <w:p w14:paraId="400F5897" w14:textId="2180631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6.1.6.2.50</w:t>
      </w:r>
      <w:r>
        <w:rPr>
          <w:rFonts w:asciiTheme="minorHAnsi" w:eastAsiaTheme="minorEastAsia" w:hAnsiTheme="minorHAnsi" w:cstheme="minorBidi"/>
          <w:noProof/>
          <w:kern w:val="2"/>
          <w:sz w:val="22"/>
          <w:szCs w:val="22"/>
          <w:lang w:eastAsia="en-GB"/>
          <w14:ligatures w14:val="standardContextual"/>
        </w:rPr>
        <w:tab/>
      </w:r>
      <w:r>
        <w:rPr>
          <w:noProof/>
        </w:rPr>
        <w:t>Type: UpSubscription</w:t>
      </w:r>
      <w:r>
        <w:rPr>
          <w:noProof/>
        </w:rPr>
        <w:tab/>
      </w:r>
      <w:r>
        <w:rPr>
          <w:noProof/>
        </w:rPr>
        <w:fldChar w:fldCharType="begin" w:fldLock="1"/>
      </w:r>
      <w:r>
        <w:rPr>
          <w:noProof/>
        </w:rPr>
        <w:instrText xml:space="preserve"> PAGEREF _Toc161905420 \h </w:instrText>
      </w:r>
      <w:r>
        <w:rPr>
          <w:noProof/>
        </w:rPr>
      </w:r>
      <w:r>
        <w:rPr>
          <w:noProof/>
        </w:rPr>
        <w:fldChar w:fldCharType="separate"/>
      </w:r>
      <w:r>
        <w:rPr>
          <w:noProof/>
        </w:rPr>
        <w:t>73</w:t>
      </w:r>
      <w:r>
        <w:rPr>
          <w:noProof/>
        </w:rPr>
        <w:fldChar w:fldCharType="end"/>
      </w:r>
    </w:p>
    <w:p w14:paraId="27C66EF3" w14:textId="22DB688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6.1.6.2.52</w:t>
      </w:r>
      <w:r>
        <w:rPr>
          <w:rFonts w:asciiTheme="minorHAnsi" w:eastAsiaTheme="minorEastAsia" w:hAnsiTheme="minorHAnsi" w:cstheme="minorBidi"/>
          <w:noProof/>
          <w:kern w:val="2"/>
          <w:sz w:val="22"/>
          <w:szCs w:val="22"/>
          <w:lang w:eastAsia="en-GB"/>
          <w14:ligatures w14:val="standardContextual"/>
        </w:rPr>
        <w:tab/>
      </w:r>
      <w:r>
        <w:rPr>
          <w:noProof/>
        </w:rPr>
        <w:t>Type: UpConfig</w:t>
      </w:r>
      <w:r>
        <w:rPr>
          <w:noProof/>
        </w:rPr>
        <w:tab/>
      </w:r>
      <w:r>
        <w:rPr>
          <w:noProof/>
        </w:rPr>
        <w:fldChar w:fldCharType="begin" w:fldLock="1"/>
      </w:r>
      <w:r>
        <w:rPr>
          <w:noProof/>
        </w:rPr>
        <w:instrText xml:space="preserve"> PAGEREF _Toc161905421 \h </w:instrText>
      </w:r>
      <w:r>
        <w:rPr>
          <w:noProof/>
        </w:rPr>
      </w:r>
      <w:r>
        <w:rPr>
          <w:noProof/>
        </w:rPr>
        <w:fldChar w:fldCharType="separate"/>
      </w:r>
      <w:r>
        <w:rPr>
          <w:noProof/>
        </w:rPr>
        <w:t>74</w:t>
      </w:r>
      <w:r>
        <w:rPr>
          <w:noProof/>
        </w:rPr>
        <w:fldChar w:fldCharType="end"/>
      </w:r>
    </w:p>
    <w:p w14:paraId="029B2ECE" w14:textId="262EBCA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6.1.6.2.58</w:t>
      </w:r>
      <w:r>
        <w:rPr>
          <w:rFonts w:asciiTheme="minorHAnsi" w:eastAsiaTheme="minorEastAsia" w:hAnsiTheme="minorHAnsi" w:cstheme="minorBidi"/>
          <w:noProof/>
          <w:kern w:val="2"/>
          <w:sz w:val="22"/>
          <w:szCs w:val="22"/>
          <w:lang w:eastAsia="en-GB"/>
          <w14:ligatures w14:val="standardContextual"/>
        </w:rPr>
        <w:tab/>
      </w:r>
      <w:r>
        <w:rPr>
          <w:noProof/>
        </w:rPr>
        <w:t>Type: LocationData</w:t>
      </w:r>
      <w:r>
        <w:rPr>
          <w:noProof/>
          <w:lang w:eastAsia="zh-CN"/>
        </w:rPr>
        <w:t>Ext</w:t>
      </w:r>
      <w:r>
        <w:rPr>
          <w:noProof/>
        </w:rPr>
        <w:tab/>
      </w:r>
      <w:r>
        <w:rPr>
          <w:noProof/>
        </w:rPr>
        <w:fldChar w:fldCharType="begin" w:fldLock="1"/>
      </w:r>
      <w:r>
        <w:rPr>
          <w:noProof/>
        </w:rPr>
        <w:instrText xml:space="preserve"> PAGEREF _Toc161905422 \h </w:instrText>
      </w:r>
      <w:r>
        <w:rPr>
          <w:noProof/>
        </w:rPr>
      </w:r>
      <w:r>
        <w:rPr>
          <w:noProof/>
        </w:rPr>
        <w:fldChar w:fldCharType="separate"/>
      </w:r>
      <w:r>
        <w:rPr>
          <w:noProof/>
        </w:rPr>
        <w:t>75</w:t>
      </w:r>
      <w:r>
        <w:rPr>
          <w:noProof/>
        </w:rPr>
        <w:fldChar w:fldCharType="end"/>
      </w:r>
    </w:p>
    <w:p w14:paraId="165F561A" w14:textId="13271E2B"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6.1.6.2.59</w:t>
      </w:r>
      <w:r>
        <w:rPr>
          <w:rFonts w:asciiTheme="minorHAnsi" w:eastAsiaTheme="minorEastAsia" w:hAnsiTheme="minorHAnsi" w:cstheme="minorBidi"/>
          <w:noProof/>
          <w:kern w:val="2"/>
          <w:sz w:val="22"/>
          <w:szCs w:val="22"/>
          <w:lang w:eastAsia="en-GB"/>
          <w14:ligatures w14:val="standardContextual"/>
        </w:rPr>
        <w:tab/>
      </w:r>
      <w:r>
        <w:rPr>
          <w:noProof/>
        </w:rPr>
        <w:t>Type: EventNotifyData</w:t>
      </w:r>
      <w:r>
        <w:rPr>
          <w:noProof/>
          <w:lang w:eastAsia="zh-CN"/>
        </w:rPr>
        <w:t>Ext</w:t>
      </w:r>
      <w:r>
        <w:rPr>
          <w:noProof/>
        </w:rPr>
        <w:tab/>
      </w:r>
      <w:r>
        <w:rPr>
          <w:noProof/>
        </w:rPr>
        <w:fldChar w:fldCharType="begin" w:fldLock="1"/>
      </w:r>
      <w:r>
        <w:rPr>
          <w:noProof/>
        </w:rPr>
        <w:instrText xml:space="preserve"> PAGEREF _Toc161905423 \h </w:instrText>
      </w:r>
      <w:r>
        <w:rPr>
          <w:noProof/>
        </w:rPr>
      </w:r>
      <w:r>
        <w:rPr>
          <w:noProof/>
        </w:rPr>
        <w:fldChar w:fldCharType="separate"/>
      </w:r>
      <w:r>
        <w:rPr>
          <w:noProof/>
        </w:rPr>
        <w:t>75</w:t>
      </w:r>
      <w:r>
        <w:rPr>
          <w:noProof/>
        </w:rPr>
        <w:fldChar w:fldCharType="end"/>
      </w:r>
    </w:p>
    <w:p w14:paraId="6276DEF0" w14:textId="52BCD58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6.1.6.2.60</w:t>
      </w:r>
      <w:r>
        <w:rPr>
          <w:rFonts w:asciiTheme="minorHAnsi" w:eastAsiaTheme="minorEastAsia" w:hAnsiTheme="minorHAnsi" w:cstheme="minorBidi"/>
          <w:noProof/>
          <w:kern w:val="2"/>
          <w:sz w:val="22"/>
          <w:szCs w:val="22"/>
          <w:lang w:eastAsia="en-GB"/>
          <w14:ligatures w14:val="standardContextual"/>
        </w:rPr>
        <w:tab/>
      </w:r>
      <w:r>
        <w:rPr>
          <w:noProof/>
        </w:rPr>
        <w:t>Type: MappedLocationQoSEps</w:t>
      </w:r>
      <w:r>
        <w:rPr>
          <w:noProof/>
        </w:rPr>
        <w:tab/>
      </w:r>
      <w:r>
        <w:rPr>
          <w:noProof/>
        </w:rPr>
        <w:fldChar w:fldCharType="begin" w:fldLock="1"/>
      </w:r>
      <w:r>
        <w:rPr>
          <w:noProof/>
        </w:rPr>
        <w:instrText xml:space="preserve"> PAGEREF _Toc161905424 \h </w:instrText>
      </w:r>
      <w:r>
        <w:rPr>
          <w:noProof/>
        </w:rPr>
      </w:r>
      <w:r>
        <w:rPr>
          <w:noProof/>
        </w:rPr>
        <w:fldChar w:fldCharType="separate"/>
      </w:r>
      <w:r>
        <w:rPr>
          <w:noProof/>
        </w:rPr>
        <w:t>75</w:t>
      </w:r>
      <w:r>
        <w:rPr>
          <w:noProof/>
        </w:rPr>
        <w:fldChar w:fldCharType="end"/>
      </w:r>
    </w:p>
    <w:p w14:paraId="05539693" w14:textId="206E19A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2"/>
          <w:szCs w:val="22"/>
          <w:lang w:eastAsia="en-GB"/>
          <w14:ligatures w14:val="standardContextual"/>
        </w:rPr>
        <w:tab/>
      </w:r>
      <w:r>
        <w:rPr>
          <w:noProof/>
        </w:rPr>
        <w:t>Type: AdditionalUeInfo</w:t>
      </w:r>
      <w:r>
        <w:rPr>
          <w:noProof/>
        </w:rPr>
        <w:tab/>
      </w:r>
      <w:r>
        <w:rPr>
          <w:noProof/>
        </w:rPr>
        <w:fldChar w:fldCharType="begin" w:fldLock="1"/>
      </w:r>
      <w:r>
        <w:rPr>
          <w:noProof/>
        </w:rPr>
        <w:instrText xml:space="preserve"> PAGEREF _Toc161905425 \h </w:instrText>
      </w:r>
      <w:r>
        <w:rPr>
          <w:noProof/>
        </w:rPr>
      </w:r>
      <w:r>
        <w:rPr>
          <w:noProof/>
        </w:rPr>
        <w:fldChar w:fldCharType="separate"/>
      </w:r>
      <w:r>
        <w:rPr>
          <w:noProof/>
        </w:rPr>
        <w:t>75</w:t>
      </w:r>
      <w:r>
        <w:rPr>
          <w:noProof/>
        </w:rPr>
        <w:fldChar w:fldCharType="end"/>
      </w:r>
    </w:p>
    <w:p w14:paraId="72C442C4" w14:textId="273BF9D0"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sidRPr="00277A02">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Simple data types and enumerations</w:t>
      </w:r>
      <w:r>
        <w:rPr>
          <w:noProof/>
        </w:rPr>
        <w:tab/>
      </w:r>
      <w:r>
        <w:rPr>
          <w:noProof/>
        </w:rPr>
        <w:fldChar w:fldCharType="begin" w:fldLock="1"/>
      </w:r>
      <w:r>
        <w:rPr>
          <w:noProof/>
        </w:rPr>
        <w:instrText xml:space="preserve"> PAGEREF _Toc161905426 \h </w:instrText>
      </w:r>
      <w:r>
        <w:rPr>
          <w:noProof/>
        </w:rPr>
      </w:r>
      <w:r>
        <w:rPr>
          <w:noProof/>
        </w:rPr>
        <w:fldChar w:fldCharType="separate"/>
      </w:r>
      <w:r>
        <w:rPr>
          <w:noProof/>
        </w:rPr>
        <w:t>76</w:t>
      </w:r>
      <w:r>
        <w:rPr>
          <w:noProof/>
        </w:rPr>
        <w:fldChar w:fldCharType="end"/>
      </w:r>
    </w:p>
    <w:p w14:paraId="6E425056" w14:textId="2C0488EC"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_Toc161905427 \h </w:instrText>
      </w:r>
      <w:r>
        <w:rPr>
          <w:noProof/>
        </w:rPr>
      </w:r>
      <w:r>
        <w:rPr>
          <w:noProof/>
        </w:rPr>
        <w:fldChar w:fldCharType="separate"/>
      </w:r>
      <w:r>
        <w:rPr>
          <w:noProof/>
        </w:rPr>
        <w:t>76</w:t>
      </w:r>
      <w:r>
        <w:rPr>
          <w:noProof/>
        </w:rPr>
        <w:fldChar w:fldCharType="end"/>
      </w:r>
    </w:p>
    <w:p w14:paraId="0110EC41" w14:textId="0A01C830"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_Toc161905428 \h </w:instrText>
      </w:r>
      <w:r>
        <w:rPr>
          <w:noProof/>
        </w:rPr>
      </w:r>
      <w:r>
        <w:rPr>
          <w:noProof/>
        </w:rPr>
        <w:fldChar w:fldCharType="separate"/>
      </w:r>
      <w:r>
        <w:rPr>
          <w:noProof/>
        </w:rPr>
        <w:t>76</w:t>
      </w:r>
      <w:r>
        <w:rPr>
          <w:noProof/>
        </w:rPr>
        <w:fldChar w:fldCharType="end"/>
      </w:r>
    </w:p>
    <w:p w14:paraId="01443A95" w14:textId="7610E700"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_Toc161905429 \h </w:instrText>
      </w:r>
      <w:r>
        <w:rPr>
          <w:noProof/>
        </w:rPr>
      </w:r>
      <w:r>
        <w:rPr>
          <w:noProof/>
        </w:rPr>
        <w:fldChar w:fldCharType="separate"/>
      </w:r>
      <w:r>
        <w:rPr>
          <w:noProof/>
        </w:rPr>
        <w:t>80</w:t>
      </w:r>
      <w:r>
        <w:rPr>
          <w:noProof/>
        </w:rPr>
        <w:fldChar w:fldCharType="end"/>
      </w:r>
    </w:p>
    <w:p w14:paraId="318805C0" w14:textId="5CC836D0"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_Toc161905430 \h </w:instrText>
      </w:r>
      <w:r>
        <w:rPr>
          <w:noProof/>
        </w:rPr>
      </w:r>
      <w:r>
        <w:rPr>
          <w:noProof/>
        </w:rPr>
        <w:fldChar w:fldCharType="separate"/>
      </w:r>
      <w:r>
        <w:rPr>
          <w:noProof/>
        </w:rPr>
        <w:t>80</w:t>
      </w:r>
      <w:r>
        <w:rPr>
          <w:noProof/>
        </w:rPr>
        <w:fldChar w:fldCharType="end"/>
      </w:r>
    </w:p>
    <w:p w14:paraId="4A516EC0" w14:textId="21114B3E"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_Toc161905431 \h </w:instrText>
      </w:r>
      <w:r>
        <w:rPr>
          <w:noProof/>
        </w:rPr>
      </w:r>
      <w:r>
        <w:rPr>
          <w:noProof/>
        </w:rPr>
        <w:fldChar w:fldCharType="separate"/>
      </w:r>
      <w:r>
        <w:rPr>
          <w:noProof/>
        </w:rPr>
        <w:t>81</w:t>
      </w:r>
      <w:r>
        <w:rPr>
          <w:noProof/>
        </w:rPr>
        <w:fldChar w:fldCharType="end"/>
      </w:r>
    </w:p>
    <w:p w14:paraId="31129EB2" w14:textId="5CF6CA4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_Toc161905432 \h </w:instrText>
      </w:r>
      <w:r>
        <w:rPr>
          <w:noProof/>
        </w:rPr>
      </w:r>
      <w:r>
        <w:rPr>
          <w:noProof/>
        </w:rPr>
        <w:fldChar w:fldCharType="separate"/>
      </w:r>
      <w:r>
        <w:rPr>
          <w:noProof/>
        </w:rPr>
        <w:t>81</w:t>
      </w:r>
      <w:r>
        <w:rPr>
          <w:noProof/>
        </w:rPr>
        <w:fldChar w:fldCharType="end"/>
      </w:r>
    </w:p>
    <w:p w14:paraId="325ED3DA" w14:textId="1028E1CD"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_Toc161905433 \h </w:instrText>
      </w:r>
      <w:r>
        <w:rPr>
          <w:noProof/>
        </w:rPr>
      </w:r>
      <w:r>
        <w:rPr>
          <w:noProof/>
        </w:rPr>
        <w:fldChar w:fldCharType="separate"/>
      </w:r>
      <w:r>
        <w:rPr>
          <w:noProof/>
        </w:rPr>
        <w:t>82</w:t>
      </w:r>
      <w:r>
        <w:rPr>
          <w:noProof/>
        </w:rPr>
        <w:fldChar w:fldCharType="end"/>
      </w:r>
    </w:p>
    <w:p w14:paraId="7AF22D14" w14:textId="02FC0231"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GnssId</w:t>
      </w:r>
      <w:r>
        <w:rPr>
          <w:noProof/>
        </w:rPr>
        <w:tab/>
      </w:r>
      <w:r>
        <w:rPr>
          <w:noProof/>
        </w:rPr>
        <w:fldChar w:fldCharType="begin" w:fldLock="1"/>
      </w:r>
      <w:r>
        <w:rPr>
          <w:noProof/>
        </w:rPr>
        <w:instrText xml:space="preserve"> PAGEREF _Toc161905434 \h </w:instrText>
      </w:r>
      <w:r>
        <w:rPr>
          <w:noProof/>
        </w:rPr>
      </w:r>
      <w:r>
        <w:rPr>
          <w:noProof/>
        </w:rPr>
        <w:fldChar w:fldCharType="separate"/>
      </w:r>
      <w:r>
        <w:rPr>
          <w:noProof/>
        </w:rPr>
        <w:t>82</w:t>
      </w:r>
      <w:r>
        <w:rPr>
          <w:noProof/>
        </w:rPr>
        <w:fldChar w:fldCharType="end"/>
      </w:r>
    </w:p>
    <w:p w14:paraId="37B86522" w14:textId="754F942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6.1.6.3.9</w:t>
      </w:r>
      <w:r>
        <w:rPr>
          <w:rFonts w:asciiTheme="minorHAnsi" w:eastAsiaTheme="minorEastAsia" w:hAnsiTheme="minorHAnsi" w:cstheme="minorBidi"/>
          <w:noProof/>
          <w:kern w:val="2"/>
          <w:sz w:val="22"/>
          <w:szCs w:val="22"/>
          <w:lang w:eastAsia="en-GB"/>
          <w14:ligatures w14:val="standardContextual"/>
        </w:rPr>
        <w:tab/>
      </w:r>
      <w:r>
        <w:rPr>
          <w:noProof/>
        </w:rPr>
        <w:t>Enumeration: Usage</w:t>
      </w:r>
      <w:r>
        <w:rPr>
          <w:noProof/>
        </w:rPr>
        <w:tab/>
      </w:r>
      <w:r>
        <w:rPr>
          <w:noProof/>
        </w:rPr>
        <w:fldChar w:fldCharType="begin" w:fldLock="1"/>
      </w:r>
      <w:r>
        <w:rPr>
          <w:noProof/>
        </w:rPr>
        <w:instrText xml:space="preserve"> PAGEREF _Toc161905435 \h </w:instrText>
      </w:r>
      <w:r>
        <w:rPr>
          <w:noProof/>
        </w:rPr>
      </w:r>
      <w:r>
        <w:rPr>
          <w:noProof/>
        </w:rPr>
        <w:fldChar w:fldCharType="separate"/>
      </w:r>
      <w:r>
        <w:rPr>
          <w:noProof/>
        </w:rPr>
        <w:t>83</w:t>
      </w:r>
      <w:r>
        <w:rPr>
          <w:noProof/>
        </w:rPr>
        <w:fldChar w:fldCharType="end"/>
      </w:r>
    </w:p>
    <w:p w14:paraId="380C8F69" w14:textId="3A524F3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6.1.6.3.10</w:t>
      </w:r>
      <w:r>
        <w:rPr>
          <w:rFonts w:asciiTheme="minorHAnsi" w:eastAsiaTheme="minorEastAsia" w:hAnsiTheme="minorHAnsi" w:cstheme="minorBidi"/>
          <w:noProof/>
          <w:kern w:val="2"/>
          <w:sz w:val="22"/>
          <w:szCs w:val="22"/>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_Toc161905436 \h </w:instrText>
      </w:r>
      <w:r>
        <w:rPr>
          <w:noProof/>
        </w:rPr>
      </w:r>
      <w:r>
        <w:rPr>
          <w:noProof/>
        </w:rPr>
        <w:fldChar w:fldCharType="separate"/>
      </w:r>
      <w:r>
        <w:rPr>
          <w:noProof/>
        </w:rPr>
        <w:t>83</w:t>
      </w:r>
      <w:r>
        <w:rPr>
          <w:noProof/>
        </w:rPr>
        <w:fldChar w:fldCharType="end"/>
      </w:r>
    </w:p>
    <w:p w14:paraId="54E6829D" w14:textId="2130CCE2"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6.1.6.3.11</w:t>
      </w:r>
      <w:r>
        <w:rPr>
          <w:rFonts w:asciiTheme="minorHAnsi" w:eastAsiaTheme="minorEastAsia" w:hAnsiTheme="minorHAnsi" w:cstheme="minorBidi"/>
          <w:noProof/>
          <w:kern w:val="2"/>
          <w:sz w:val="22"/>
          <w:szCs w:val="22"/>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_Toc161905437 \h </w:instrText>
      </w:r>
      <w:r>
        <w:rPr>
          <w:noProof/>
        </w:rPr>
      </w:r>
      <w:r>
        <w:rPr>
          <w:noProof/>
        </w:rPr>
        <w:fldChar w:fldCharType="separate"/>
      </w:r>
      <w:r>
        <w:rPr>
          <w:noProof/>
        </w:rPr>
        <w:t>83</w:t>
      </w:r>
      <w:r>
        <w:rPr>
          <w:noProof/>
        </w:rPr>
        <w:fldChar w:fldCharType="end"/>
      </w:r>
    </w:p>
    <w:p w14:paraId="2A2DA837" w14:textId="7187156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6.1.6.3.12</w:t>
      </w:r>
      <w:r>
        <w:rPr>
          <w:rFonts w:asciiTheme="minorHAnsi" w:eastAsiaTheme="minorEastAsia" w:hAnsiTheme="minorHAnsi" w:cstheme="minorBidi"/>
          <w:noProof/>
          <w:kern w:val="2"/>
          <w:sz w:val="22"/>
          <w:szCs w:val="22"/>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_Toc161905438 \h </w:instrText>
      </w:r>
      <w:r>
        <w:rPr>
          <w:noProof/>
        </w:rPr>
      </w:r>
      <w:r>
        <w:rPr>
          <w:noProof/>
        </w:rPr>
        <w:fldChar w:fldCharType="separate"/>
      </w:r>
      <w:r>
        <w:rPr>
          <w:noProof/>
        </w:rPr>
        <w:t>83</w:t>
      </w:r>
      <w:r>
        <w:rPr>
          <w:noProof/>
        </w:rPr>
        <w:fldChar w:fldCharType="end"/>
      </w:r>
    </w:p>
    <w:p w14:paraId="349AFE07" w14:textId="6ED3A82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6.1.6.3.13</w:t>
      </w:r>
      <w:r>
        <w:rPr>
          <w:rFonts w:asciiTheme="minorHAnsi" w:eastAsiaTheme="minorEastAsia" w:hAnsiTheme="minorHAnsi" w:cstheme="minorBidi"/>
          <w:noProof/>
          <w:kern w:val="2"/>
          <w:sz w:val="22"/>
          <w:szCs w:val="22"/>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_Toc161905439 \h </w:instrText>
      </w:r>
      <w:r>
        <w:rPr>
          <w:noProof/>
        </w:rPr>
      </w:r>
      <w:r>
        <w:rPr>
          <w:noProof/>
        </w:rPr>
        <w:fldChar w:fldCharType="separate"/>
      </w:r>
      <w:r>
        <w:rPr>
          <w:noProof/>
        </w:rPr>
        <w:t>84</w:t>
      </w:r>
      <w:r>
        <w:rPr>
          <w:noProof/>
        </w:rPr>
        <w:fldChar w:fldCharType="end"/>
      </w:r>
    </w:p>
    <w:p w14:paraId="3910274A" w14:textId="55ABCEEC"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6.1.6.3.14</w:t>
      </w:r>
      <w:r>
        <w:rPr>
          <w:rFonts w:asciiTheme="minorHAnsi" w:eastAsiaTheme="minorEastAsia" w:hAnsiTheme="minorHAnsi" w:cstheme="minorBidi"/>
          <w:noProof/>
          <w:kern w:val="2"/>
          <w:sz w:val="22"/>
          <w:szCs w:val="22"/>
          <w:lang w:eastAsia="en-GB"/>
          <w14:ligatures w14:val="standardContextual"/>
        </w:rPr>
        <w:tab/>
      </w:r>
      <w:r>
        <w:rPr>
          <w:noProof/>
        </w:rPr>
        <w:t>Enumeration: LdrType</w:t>
      </w:r>
      <w:r>
        <w:rPr>
          <w:noProof/>
        </w:rPr>
        <w:tab/>
      </w:r>
      <w:r>
        <w:rPr>
          <w:noProof/>
        </w:rPr>
        <w:fldChar w:fldCharType="begin" w:fldLock="1"/>
      </w:r>
      <w:r>
        <w:rPr>
          <w:noProof/>
        </w:rPr>
        <w:instrText xml:space="preserve"> PAGEREF _Toc161905440 \h </w:instrText>
      </w:r>
      <w:r>
        <w:rPr>
          <w:noProof/>
        </w:rPr>
      </w:r>
      <w:r>
        <w:rPr>
          <w:noProof/>
        </w:rPr>
        <w:fldChar w:fldCharType="separate"/>
      </w:r>
      <w:r>
        <w:rPr>
          <w:noProof/>
        </w:rPr>
        <w:t>84</w:t>
      </w:r>
      <w:r>
        <w:rPr>
          <w:noProof/>
        </w:rPr>
        <w:fldChar w:fldCharType="end"/>
      </w:r>
    </w:p>
    <w:p w14:paraId="3BC00611" w14:textId="647B55E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6.1.6.3.15</w:t>
      </w:r>
      <w:r>
        <w:rPr>
          <w:rFonts w:asciiTheme="minorHAnsi" w:eastAsiaTheme="minorEastAsia" w:hAnsiTheme="minorHAnsi" w:cstheme="minorBidi"/>
          <w:noProof/>
          <w:kern w:val="2"/>
          <w:sz w:val="22"/>
          <w:szCs w:val="22"/>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_Toc161905441 \h </w:instrText>
      </w:r>
      <w:r>
        <w:rPr>
          <w:noProof/>
        </w:rPr>
      </w:r>
      <w:r>
        <w:rPr>
          <w:noProof/>
        </w:rPr>
        <w:fldChar w:fldCharType="separate"/>
      </w:r>
      <w:r>
        <w:rPr>
          <w:noProof/>
        </w:rPr>
        <w:t>84</w:t>
      </w:r>
      <w:r>
        <w:rPr>
          <w:noProof/>
        </w:rPr>
        <w:fldChar w:fldCharType="end"/>
      </w:r>
    </w:p>
    <w:p w14:paraId="50B59F41" w14:textId="10FFE43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6.1.6.3.16</w:t>
      </w:r>
      <w:r>
        <w:rPr>
          <w:rFonts w:asciiTheme="minorHAnsi" w:eastAsiaTheme="minorEastAsia" w:hAnsiTheme="minorHAnsi" w:cstheme="minorBidi"/>
          <w:noProof/>
          <w:kern w:val="2"/>
          <w:sz w:val="22"/>
          <w:szCs w:val="22"/>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_Toc161905442 \h </w:instrText>
      </w:r>
      <w:r>
        <w:rPr>
          <w:noProof/>
        </w:rPr>
      </w:r>
      <w:r>
        <w:rPr>
          <w:noProof/>
        </w:rPr>
        <w:fldChar w:fldCharType="separate"/>
      </w:r>
      <w:r>
        <w:rPr>
          <w:noProof/>
        </w:rPr>
        <w:t>84</w:t>
      </w:r>
      <w:r>
        <w:rPr>
          <w:noProof/>
        </w:rPr>
        <w:fldChar w:fldCharType="end"/>
      </w:r>
    </w:p>
    <w:p w14:paraId="62AB5BB9" w14:textId="5D4E047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6.1.6.3.17</w:t>
      </w:r>
      <w:r>
        <w:rPr>
          <w:rFonts w:asciiTheme="minorHAnsi" w:eastAsiaTheme="minorEastAsia" w:hAnsiTheme="minorHAnsi" w:cstheme="minorBidi"/>
          <w:noProof/>
          <w:kern w:val="2"/>
          <w:sz w:val="22"/>
          <w:szCs w:val="22"/>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_Toc161905443 \h </w:instrText>
      </w:r>
      <w:r>
        <w:rPr>
          <w:noProof/>
        </w:rPr>
      </w:r>
      <w:r>
        <w:rPr>
          <w:noProof/>
        </w:rPr>
        <w:fldChar w:fldCharType="separate"/>
      </w:r>
      <w:r>
        <w:rPr>
          <w:noProof/>
        </w:rPr>
        <w:t>84</w:t>
      </w:r>
      <w:r>
        <w:rPr>
          <w:noProof/>
        </w:rPr>
        <w:fldChar w:fldCharType="end"/>
      </w:r>
    </w:p>
    <w:p w14:paraId="62EAC39D" w14:textId="7C61214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6.1.6.3.18</w:t>
      </w:r>
      <w:r>
        <w:rPr>
          <w:rFonts w:asciiTheme="minorHAnsi" w:eastAsiaTheme="minorEastAsia" w:hAnsiTheme="minorHAnsi" w:cstheme="minorBidi"/>
          <w:noProof/>
          <w:kern w:val="2"/>
          <w:sz w:val="22"/>
          <w:szCs w:val="22"/>
          <w:lang w:eastAsia="en-GB"/>
          <w14:ligatures w14:val="standardContextual"/>
        </w:rPr>
        <w:tab/>
      </w:r>
      <w:r>
        <w:rPr>
          <w:noProof/>
        </w:rPr>
        <w:t>Enumeration: EventClass</w:t>
      </w:r>
      <w:r>
        <w:rPr>
          <w:noProof/>
        </w:rPr>
        <w:tab/>
      </w:r>
      <w:r>
        <w:rPr>
          <w:noProof/>
        </w:rPr>
        <w:fldChar w:fldCharType="begin" w:fldLock="1"/>
      </w:r>
      <w:r>
        <w:rPr>
          <w:noProof/>
        </w:rPr>
        <w:instrText xml:space="preserve"> PAGEREF _Toc161905444 \h </w:instrText>
      </w:r>
      <w:r>
        <w:rPr>
          <w:noProof/>
        </w:rPr>
      </w:r>
      <w:r>
        <w:rPr>
          <w:noProof/>
        </w:rPr>
        <w:fldChar w:fldCharType="separate"/>
      </w:r>
      <w:r>
        <w:rPr>
          <w:noProof/>
        </w:rPr>
        <w:t>85</w:t>
      </w:r>
      <w:r>
        <w:rPr>
          <w:noProof/>
        </w:rPr>
        <w:fldChar w:fldCharType="end"/>
      </w:r>
    </w:p>
    <w:p w14:paraId="635F3E17" w14:textId="10153126"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6.1.6.3.19</w:t>
      </w:r>
      <w:r>
        <w:rPr>
          <w:rFonts w:asciiTheme="minorHAnsi" w:eastAsiaTheme="minorEastAsia" w:hAnsiTheme="minorHAnsi" w:cstheme="minorBidi"/>
          <w:noProof/>
          <w:kern w:val="2"/>
          <w:sz w:val="22"/>
          <w:szCs w:val="22"/>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_Toc161905445 \h </w:instrText>
      </w:r>
      <w:r>
        <w:rPr>
          <w:noProof/>
        </w:rPr>
      </w:r>
      <w:r>
        <w:rPr>
          <w:noProof/>
        </w:rPr>
        <w:fldChar w:fldCharType="separate"/>
      </w:r>
      <w:r>
        <w:rPr>
          <w:noProof/>
        </w:rPr>
        <w:t>85</w:t>
      </w:r>
      <w:r>
        <w:rPr>
          <w:noProof/>
        </w:rPr>
        <w:fldChar w:fldCharType="end"/>
      </w:r>
    </w:p>
    <w:p w14:paraId="57DDF350" w14:textId="1FCE112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6.1.6.3.20</w:t>
      </w:r>
      <w:r>
        <w:rPr>
          <w:rFonts w:asciiTheme="minorHAnsi" w:eastAsiaTheme="minorEastAsia" w:hAnsiTheme="minorHAnsi" w:cstheme="minorBidi"/>
          <w:noProof/>
          <w:kern w:val="2"/>
          <w:sz w:val="22"/>
          <w:szCs w:val="22"/>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_Toc161905446 \h </w:instrText>
      </w:r>
      <w:r>
        <w:rPr>
          <w:noProof/>
        </w:rPr>
      </w:r>
      <w:r>
        <w:rPr>
          <w:noProof/>
        </w:rPr>
        <w:fldChar w:fldCharType="separate"/>
      </w:r>
      <w:r>
        <w:rPr>
          <w:noProof/>
        </w:rPr>
        <w:t>85</w:t>
      </w:r>
      <w:r>
        <w:rPr>
          <w:noProof/>
        </w:rPr>
        <w:fldChar w:fldCharType="end"/>
      </w:r>
    </w:p>
    <w:p w14:paraId="78CC20AC" w14:textId="1987DD5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_Toc161905447 \h </w:instrText>
      </w:r>
      <w:r>
        <w:rPr>
          <w:noProof/>
        </w:rPr>
      </w:r>
      <w:r>
        <w:rPr>
          <w:noProof/>
        </w:rPr>
        <w:fldChar w:fldCharType="separate"/>
      </w:r>
      <w:r>
        <w:rPr>
          <w:noProof/>
        </w:rPr>
        <w:t>86</w:t>
      </w:r>
      <w:r>
        <w:rPr>
          <w:noProof/>
        </w:rPr>
        <w:fldChar w:fldCharType="end"/>
      </w:r>
    </w:p>
    <w:p w14:paraId="4A0E53CE" w14:textId="7D374C1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6.1.6.3.22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_Toc161905448 \h </w:instrText>
      </w:r>
      <w:r>
        <w:rPr>
          <w:noProof/>
        </w:rPr>
      </w:r>
      <w:r>
        <w:rPr>
          <w:noProof/>
        </w:rPr>
        <w:fldChar w:fldCharType="separate"/>
      </w:r>
      <w:r>
        <w:rPr>
          <w:noProof/>
        </w:rPr>
        <w:t>86</w:t>
      </w:r>
      <w:r>
        <w:rPr>
          <w:noProof/>
        </w:rPr>
        <w:fldChar w:fldCharType="end"/>
      </w:r>
    </w:p>
    <w:p w14:paraId="22B1E047" w14:textId="24122F74"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_Toc161905449 \h </w:instrText>
      </w:r>
      <w:r>
        <w:rPr>
          <w:noProof/>
        </w:rPr>
      </w:r>
      <w:r>
        <w:rPr>
          <w:noProof/>
        </w:rPr>
        <w:fldChar w:fldCharType="separate"/>
      </w:r>
      <w:r>
        <w:rPr>
          <w:noProof/>
        </w:rPr>
        <w:t>86</w:t>
      </w:r>
      <w:r>
        <w:rPr>
          <w:noProof/>
        </w:rPr>
        <w:fldChar w:fldCharType="end"/>
      </w:r>
    </w:p>
    <w:p w14:paraId="1CF5C07D" w14:textId="19AB993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_Toc161905450 \h </w:instrText>
      </w:r>
      <w:r>
        <w:rPr>
          <w:noProof/>
        </w:rPr>
      </w:r>
      <w:r>
        <w:rPr>
          <w:noProof/>
        </w:rPr>
        <w:fldChar w:fldCharType="separate"/>
      </w:r>
      <w:r>
        <w:rPr>
          <w:noProof/>
        </w:rPr>
        <w:t>86</w:t>
      </w:r>
      <w:r>
        <w:rPr>
          <w:noProof/>
        </w:rPr>
        <w:fldChar w:fldCharType="end"/>
      </w:r>
    </w:p>
    <w:p w14:paraId="1AE633D5" w14:textId="4B362E6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_Toc161905451 \h </w:instrText>
      </w:r>
      <w:r>
        <w:rPr>
          <w:noProof/>
        </w:rPr>
      </w:r>
      <w:r>
        <w:rPr>
          <w:noProof/>
        </w:rPr>
        <w:fldChar w:fldCharType="separate"/>
      </w:r>
      <w:r>
        <w:rPr>
          <w:noProof/>
        </w:rPr>
        <w:t>86</w:t>
      </w:r>
      <w:r>
        <w:rPr>
          <w:noProof/>
        </w:rPr>
        <w:fldChar w:fldCharType="end"/>
      </w:r>
    </w:p>
    <w:p w14:paraId="0C5F439B" w14:textId="24C94D4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6.1.6.3.26</w:t>
      </w:r>
      <w:r>
        <w:rPr>
          <w:rFonts w:asciiTheme="minorHAnsi" w:eastAsiaTheme="minorEastAsia" w:hAnsiTheme="minorHAnsi" w:cstheme="minorBidi"/>
          <w:noProof/>
          <w:kern w:val="2"/>
          <w:sz w:val="22"/>
          <w:szCs w:val="22"/>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_Toc161905452 \h </w:instrText>
      </w:r>
      <w:r>
        <w:rPr>
          <w:noProof/>
        </w:rPr>
      </w:r>
      <w:r>
        <w:rPr>
          <w:noProof/>
        </w:rPr>
        <w:fldChar w:fldCharType="separate"/>
      </w:r>
      <w:r>
        <w:rPr>
          <w:noProof/>
        </w:rPr>
        <w:t>86</w:t>
      </w:r>
      <w:r>
        <w:rPr>
          <w:noProof/>
        </w:rPr>
        <w:fldChar w:fldCharType="end"/>
      </w:r>
    </w:p>
    <w:p w14:paraId="3DB140E3" w14:textId="49B710A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6.1.6.3.27</w:t>
      </w:r>
      <w:r>
        <w:rPr>
          <w:rFonts w:asciiTheme="minorHAnsi" w:eastAsiaTheme="minorEastAsia" w:hAnsiTheme="minorHAnsi" w:cstheme="minorBidi"/>
          <w:noProof/>
          <w:kern w:val="2"/>
          <w:sz w:val="22"/>
          <w:szCs w:val="22"/>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_Toc161905453 \h </w:instrText>
      </w:r>
      <w:r>
        <w:rPr>
          <w:noProof/>
        </w:rPr>
      </w:r>
      <w:r>
        <w:rPr>
          <w:noProof/>
        </w:rPr>
        <w:fldChar w:fldCharType="separate"/>
      </w:r>
      <w:r>
        <w:rPr>
          <w:noProof/>
        </w:rPr>
        <w:t>87</w:t>
      </w:r>
      <w:r>
        <w:rPr>
          <w:noProof/>
        </w:rPr>
        <w:fldChar w:fldCharType="end"/>
      </w:r>
    </w:p>
    <w:p w14:paraId="54132B6A" w14:textId="57364F1B"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6.1.6.3.28</w:t>
      </w:r>
      <w:r>
        <w:rPr>
          <w:rFonts w:asciiTheme="minorHAnsi" w:eastAsiaTheme="minorEastAsia" w:hAnsiTheme="minorHAnsi" w:cstheme="minorBidi"/>
          <w:noProof/>
          <w:kern w:val="2"/>
          <w:sz w:val="22"/>
          <w:szCs w:val="22"/>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_Toc161905454 \h </w:instrText>
      </w:r>
      <w:r>
        <w:rPr>
          <w:noProof/>
        </w:rPr>
      </w:r>
      <w:r>
        <w:rPr>
          <w:noProof/>
        </w:rPr>
        <w:fldChar w:fldCharType="separate"/>
      </w:r>
      <w:r>
        <w:rPr>
          <w:noProof/>
        </w:rPr>
        <w:t>87</w:t>
      </w:r>
      <w:r>
        <w:rPr>
          <w:noProof/>
        </w:rPr>
        <w:fldChar w:fldCharType="end"/>
      </w:r>
    </w:p>
    <w:p w14:paraId="7E75715F" w14:textId="41D8CA29"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LcsUpConnectionInd</w:t>
      </w:r>
      <w:r>
        <w:rPr>
          <w:noProof/>
        </w:rPr>
        <w:tab/>
      </w:r>
      <w:r>
        <w:rPr>
          <w:noProof/>
        </w:rPr>
        <w:fldChar w:fldCharType="begin" w:fldLock="1"/>
      </w:r>
      <w:r>
        <w:rPr>
          <w:noProof/>
        </w:rPr>
        <w:instrText xml:space="preserve"> PAGEREF _Toc161905455 \h </w:instrText>
      </w:r>
      <w:r>
        <w:rPr>
          <w:noProof/>
        </w:rPr>
      </w:r>
      <w:r>
        <w:rPr>
          <w:noProof/>
        </w:rPr>
        <w:fldChar w:fldCharType="separate"/>
      </w:r>
      <w:r>
        <w:rPr>
          <w:noProof/>
        </w:rPr>
        <w:t>87</w:t>
      </w:r>
      <w:r>
        <w:rPr>
          <w:noProof/>
        </w:rPr>
        <w:fldChar w:fldCharType="end"/>
      </w:r>
    </w:p>
    <w:p w14:paraId="7A8B50FB" w14:textId="7ABBF3FD"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6.1.6.3.30</w:t>
      </w:r>
      <w:r>
        <w:rPr>
          <w:rFonts w:asciiTheme="minorHAnsi" w:eastAsiaTheme="minorEastAsia" w:hAnsiTheme="minorHAnsi" w:cstheme="minorBidi"/>
          <w:noProof/>
          <w:kern w:val="2"/>
          <w:sz w:val="22"/>
          <w:szCs w:val="22"/>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fldLock="1"/>
      </w:r>
      <w:r>
        <w:rPr>
          <w:noProof/>
        </w:rPr>
        <w:instrText xml:space="preserve"> PAGEREF _Toc161905456 \h </w:instrText>
      </w:r>
      <w:r>
        <w:rPr>
          <w:noProof/>
        </w:rPr>
      </w:r>
      <w:r>
        <w:rPr>
          <w:noProof/>
        </w:rPr>
        <w:fldChar w:fldCharType="separate"/>
      </w:r>
      <w:r>
        <w:rPr>
          <w:noProof/>
        </w:rPr>
        <w:t>88</w:t>
      </w:r>
      <w:r>
        <w:rPr>
          <w:noProof/>
        </w:rPr>
        <w:fldChar w:fldCharType="end"/>
      </w:r>
    </w:p>
    <w:p w14:paraId="4DAE969B" w14:textId="1E921E19"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_Toc161905457 \h </w:instrText>
      </w:r>
      <w:r>
        <w:rPr>
          <w:noProof/>
        </w:rPr>
      </w:r>
      <w:r>
        <w:rPr>
          <w:noProof/>
        </w:rPr>
        <w:fldChar w:fldCharType="separate"/>
      </w:r>
      <w:r>
        <w:rPr>
          <w:noProof/>
        </w:rPr>
        <w:t>88</w:t>
      </w:r>
      <w:r>
        <w:rPr>
          <w:noProof/>
        </w:rPr>
        <w:fldChar w:fldCharType="end"/>
      </w:r>
    </w:p>
    <w:p w14:paraId="3DD4A807" w14:textId="09E8212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sidRPr="00277A02">
        <w:rPr>
          <w:noProof/>
          <w:lang w:val="en-US"/>
        </w:rPr>
        <w:t>6.1.6.4.1</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Introduction</w:t>
      </w:r>
      <w:r>
        <w:rPr>
          <w:noProof/>
        </w:rPr>
        <w:tab/>
      </w:r>
      <w:r>
        <w:rPr>
          <w:noProof/>
        </w:rPr>
        <w:fldChar w:fldCharType="begin" w:fldLock="1"/>
      </w:r>
      <w:r>
        <w:rPr>
          <w:noProof/>
        </w:rPr>
        <w:instrText xml:space="preserve"> PAGEREF _Toc161905458 \h </w:instrText>
      </w:r>
      <w:r>
        <w:rPr>
          <w:noProof/>
        </w:rPr>
      </w:r>
      <w:r>
        <w:rPr>
          <w:noProof/>
        </w:rPr>
        <w:fldChar w:fldCharType="separate"/>
      </w:r>
      <w:r>
        <w:rPr>
          <w:noProof/>
        </w:rPr>
        <w:t>88</w:t>
      </w:r>
      <w:r>
        <w:rPr>
          <w:noProof/>
        </w:rPr>
        <w:fldChar w:fldCharType="end"/>
      </w:r>
    </w:p>
    <w:p w14:paraId="223EE7B7" w14:textId="101EAF6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sidRPr="00277A02">
        <w:rPr>
          <w:noProof/>
          <w:lang w:val="en-US"/>
        </w:rPr>
        <w:t>6.1.6.4.2</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LPP Message</w:t>
      </w:r>
      <w:r>
        <w:rPr>
          <w:noProof/>
        </w:rPr>
        <w:tab/>
      </w:r>
      <w:r>
        <w:rPr>
          <w:noProof/>
        </w:rPr>
        <w:fldChar w:fldCharType="begin" w:fldLock="1"/>
      </w:r>
      <w:r>
        <w:rPr>
          <w:noProof/>
        </w:rPr>
        <w:instrText xml:space="preserve"> PAGEREF _Toc161905459 \h </w:instrText>
      </w:r>
      <w:r>
        <w:rPr>
          <w:noProof/>
        </w:rPr>
      </w:r>
      <w:r>
        <w:rPr>
          <w:noProof/>
        </w:rPr>
        <w:fldChar w:fldCharType="separate"/>
      </w:r>
      <w:r>
        <w:rPr>
          <w:noProof/>
        </w:rPr>
        <w:t>88</w:t>
      </w:r>
      <w:r>
        <w:rPr>
          <w:noProof/>
        </w:rPr>
        <w:fldChar w:fldCharType="end"/>
      </w:r>
    </w:p>
    <w:p w14:paraId="624C22C8" w14:textId="65B16533"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_Toc161905460 \h </w:instrText>
      </w:r>
      <w:r>
        <w:rPr>
          <w:noProof/>
        </w:rPr>
      </w:r>
      <w:r>
        <w:rPr>
          <w:noProof/>
        </w:rPr>
        <w:fldChar w:fldCharType="separate"/>
      </w:r>
      <w:r>
        <w:rPr>
          <w:noProof/>
        </w:rPr>
        <w:t>88</w:t>
      </w:r>
      <w:r>
        <w:rPr>
          <w:noProof/>
        </w:rPr>
        <w:fldChar w:fldCharType="end"/>
      </w:r>
    </w:p>
    <w:p w14:paraId="1DDF418D" w14:textId="754D2722"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_Toc161905461 \h </w:instrText>
      </w:r>
      <w:r>
        <w:rPr>
          <w:noProof/>
        </w:rPr>
      </w:r>
      <w:r>
        <w:rPr>
          <w:noProof/>
        </w:rPr>
        <w:fldChar w:fldCharType="separate"/>
      </w:r>
      <w:r>
        <w:rPr>
          <w:noProof/>
        </w:rPr>
        <w:t>88</w:t>
      </w:r>
      <w:r>
        <w:rPr>
          <w:noProof/>
        </w:rPr>
        <w:fldChar w:fldCharType="end"/>
      </w:r>
    </w:p>
    <w:p w14:paraId="18E29178" w14:textId="648C7974"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_Toc161905462 \h </w:instrText>
      </w:r>
      <w:r>
        <w:rPr>
          <w:noProof/>
        </w:rPr>
      </w:r>
      <w:r>
        <w:rPr>
          <w:noProof/>
        </w:rPr>
        <w:fldChar w:fldCharType="separate"/>
      </w:r>
      <w:r>
        <w:rPr>
          <w:noProof/>
        </w:rPr>
        <w:t>88</w:t>
      </w:r>
      <w:r>
        <w:rPr>
          <w:noProof/>
        </w:rPr>
        <w:fldChar w:fldCharType="end"/>
      </w:r>
    </w:p>
    <w:p w14:paraId="46F37ADD" w14:textId="52B6192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_Toc161905463 \h </w:instrText>
      </w:r>
      <w:r>
        <w:rPr>
          <w:noProof/>
        </w:rPr>
      </w:r>
      <w:r>
        <w:rPr>
          <w:noProof/>
        </w:rPr>
        <w:fldChar w:fldCharType="separate"/>
      </w:r>
      <w:r>
        <w:rPr>
          <w:noProof/>
        </w:rPr>
        <w:t>88</w:t>
      </w:r>
      <w:r>
        <w:rPr>
          <w:noProof/>
        </w:rPr>
        <w:fldChar w:fldCharType="end"/>
      </w:r>
    </w:p>
    <w:p w14:paraId="05BD5B10" w14:textId="18449277"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sidRPr="00277A02">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Security</w:t>
      </w:r>
      <w:r>
        <w:rPr>
          <w:noProof/>
        </w:rPr>
        <w:tab/>
      </w:r>
      <w:r>
        <w:rPr>
          <w:noProof/>
        </w:rPr>
        <w:fldChar w:fldCharType="begin" w:fldLock="1"/>
      </w:r>
      <w:r>
        <w:rPr>
          <w:noProof/>
        </w:rPr>
        <w:instrText xml:space="preserve"> PAGEREF _Toc161905464 \h </w:instrText>
      </w:r>
      <w:r>
        <w:rPr>
          <w:noProof/>
        </w:rPr>
      </w:r>
      <w:r>
        <w:rPr>
          <w:noProof/>
        </w:rPr>
        <w:fldChar w:fldCharType="separate"/>
      </w:r>
      <w:r>
        <w:rPr>
          <w:noProof/>
        </w:rPr>
        <w:t>89</w:t>
      </w:r>
      <w:r>
        <w:rPr>
          <w:noProof/>
        </w:rPr>
        <w:fldChar w:fldCharType="end"/>
      </w:r>
    </w:p>
    <w:p w14:paraId="4C5B2212" w14:textId="717BF78D"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_Toc161905465 \h </w:instrText>
      </w:r>
      <w:r>
        <w:rPr>
          <w:noProof/>
        </w:rPr>
      </w:r>
      <w:r>
        <w:rPr>
          <w:noProof/>
        </w:rPr>
        <w:fldChar w:fldCharType="separate"/>
      </w:r>
      <w:r>
        <w:rPr>
          <w:noProof/>
        </w:rPr>
        <w:t>89</w:t>
      </w:r>
      <w:r>
        <w:rPr>
          <w:noProof/>
        </w:rPr>
        <w:fldChar w:fldCharType="end"/>
      </w:r>
    </w:p>
    <w:p w14:paraId="5F36DB4A" w14:textId="0918323A"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sidRPr="00277A02">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HTTP redirection</w:t>
      </w:r>
      <w:r>
        <w:rPr>
          <w:noProof/>
        </w:rPr>
        <w:tab/>
      </w:r>
      <w:r>
        <w:rPr>
          <w:noProof/>
        </w:rPr>
        <w:fldChar w:fldCharType="begin" w:fldLock="1"/>
      </w:r>
      <w:r>
        <w:rPr>
          <w:noProof/>
        </w:rPr>
        <w:instrText xml:space="preserve"> PAGEREF _Toc161905466 \h </w:instrText>
      </w:r>
      <w:r>
        <w:rPr>
          <w:noProof/>
        </w:rPr>
      </w:r>
      <w:r>
        <w:rPr>
          <w:noProof/>
        </w:rPr>
        <w:fldChar w:fldCharType="separate"/>
      </w:r>
      <w:r>
        <w:rPr>
          <w:noProof/>
        </w:rPr>
        <w:t>90</w:t>
      </w:r>
      <w:r>
        <w:rPr>
          <w:noProof/>
        </w:rPr>
        <w:fldChar w:fldCharType="end"/>
      </w:r>
    </w:p>
    <w:p w14:paraId="56877C0D" w14:textId="7423115A" w:rsidR="00D307CD" w:rsidRDefault="00D307C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_Toc161905467 \h </w:instrText>
      </w:r>
      <w:r>
        <w:rPr>
          <w:noProof/>
        </w:rPr>
      </w:r>
      <w:r>
        <w:rPr>
          <w:noProof/>
        </w:rPr>
        <w:fldChar w:fldCharType="separate"/>
      </w:r>
      <w:r>
        <w:rPr>
          <w:noProof/>
        </w:rPr>
        <w:t>90</w:t>
      </w:r>
      <w:r>
        <w:rPr>
          <w:noProof/>
        </w:rPr>
        <w:fldChar w:fldCharType="end"/>
      </w:r>
    </w:p>
    <w:p w14:paraId="26AED438" w14:textId="07254EFA"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_Toc161905468 \h </w:instrText>
      </w:r>
      <w:r>
        <w:rPr>
          <w:noProof/>
        </w:rPr>
      </w:r>
      <w:r>
        <w:rPr>
          <w:noProof/>
        </w:rPr>
        <w:fldChar w:fldCharType="separate"/>
      </w:r>
      <w:r>
        <w:rPr>
          <w:noProof/>
        </w:rPr>
        <w:t>90</w:t>
      </w:r>
      <w:r>
        <w:rPr>
          <w:noProof/>
        </w:rPr>
        <w:fldChar w:fldCharType="end"/>
      </w:r>
    </w:p>
    <w:p w14:paraId="1C10257D" w14:textId="4CD17BCC"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_Toc161905469 \h </w:instrText>
      </w:r>
      <w:r>
        <w:rPr>
          <w:noProof/>
        </w:rPr>
      </w:r>
      <w:r>
        <w:rPr>
          <w:noProof/>
        </w:rPr>
        <w:fldChar w:fldCharType="separate"/>
      </w:r>
      <w:r>
        <w:rPr>
          <w:noProof/>
        </w:rPr>
        <w:t>90</w:t>
      </w:r>
      <w:r>
        <w:rPr>
          <w:noProof/>
        </w:rPr>
        <w:fldChar w:fldCharType="end"/>
      </w:r>
    </w:p>
    <w:p w14:paraId="327AE847" w14:textId="157E73E2"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_Toc161905470 \h </w:instrText>
      </w:r>
      <w:r>
        <w:rPr>
          <w:noProof/>
        </w:rPr>
      </w:r>
      <w:r>
        <w:rPr>
          <w:noProof/>
        </w:rPr>
        <w:fldChar w:fldCharType="separate"/>
      </w:r>
      <w:r>
        <w:rPr>
          <w:noProof/>
        </w:rPr>
        <w:t>90</w:t>
      </w:r>
      <w:r>
        <w:rPr>
          <w:noProof/>
        </w:rPr>
        <w:fldChar w:fldCharType="end"/>
      </w:r>
    </w:p>
    <w:p w14:paraId="302DCAA7" w14:textId="5F42640C"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_Toc161905471 \h </w:instrText>
      </w:r>
      <w:r>
        <w:rPr>
          <w:noProof/>
        </w:rPr>
      </w:r>
      <w:r>
        <w:rPr>
          <w:noProof/>
        </w:rPr>
        <w:fldChar w:fldCharType="separate"/>
      </w:r>
      <w:r>
        <w:rPr>
          <w:noProof/>
        </w:rPr>
        <w:t>90</w:t>
      </w:r>
      <w:r>
        <w:rPr>
          <w:noProof/>
        </w:rPr>
        <w:fldChar w:fldCharType="end"/>
      </w:r>
    </w:p>
    <w:p w14:paraId="67C440DB" w14:textId="4769159B"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_Toc161905472 \h </w:instrText>
      </w:r>
      <w:r>
        <w:rPr>
          <w:noProof/>
        </w:rPr>
      </w:r>
      <w:r>
        <w:rPr>
          <w:noProof/>
        </w:rPr>
        <w:fldChar w:fldCharType="separate"/>
      </w:r>
      <w:r>
        <w:rPr>
          <w:noProof/>
        </w:rPr>
        <w:t>90</w:t>
      </w:r>
      <w:r>
        <w:rPr>
          <w:noProof/>
        </w:rPr>
        <w:fldChar w:fldCharType="end"/>
      </w:r>
    </w:p>
    <w:p w14:paraId="6EF909BE" w14:textId="46BAE71C"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_Toc161905473 \h </w:instrText>
      </w:r>
      <w:r>
        <w:rPr>
          <w:noProof/>
        </w:rPr>
      </w:r>
      <w:r>
        <w:rPr>
          <w:noProof/>
        </w:rPr>
        <w:fldChar w:fldCharType="separate"/>
      </w:r>
      <w:r>
        <w:rPr>
          <w:noProof/>
        </w:rPr>
        <w:t>90</w:t>
      </w:r>
      <w:r>
        <w:rPr>
          <w:noProof/>
        </w:rPr>
        <w:fldChar w:fldCharType="end"/>
      </w:r>
    </w:p>
    <w:p w14:paraId="62F7A559" w14:textId="39965F22"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_Toc161905474 \h </w:instrText>
      </w:r>
      <w:r>
        <w:rPr>
          <w:noProof/>
        </w:rPr>
      </w:r>
      <w:r>
        <w:rPr>
          <w:noProof/>
        </w:rPr>
        <w:fldChar w:fldCharType="separate"/>
      </w:r>
      <w:r>
        <w:rPr>
          <w:noProof/>
        </w:rPr>
        <w:t>91</w:t>
      </w:r>
      <w:r>
        <w:rPr>
          <w:noProof/>
        </w:rPr>
        <w:fldChar w:fldCharType="end"/>
      </w:r>
    </w:p>
    <w:p w14:paraId="518F33C1" w14:textId="5F5EB9D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_Toc161905475 \h </w:instrText>
      </w:r>
      <w:r>
        <w:rPr>
          <w:noProof/>
        </w:rPr>
      </w:r>
      <w:r>
        <w:rPr>
          <w:noProof/>
        </w:rPr>
        <w:fldChar w:fldCharType="separate"/>
      </w:r>
      <w:r>
        <w:rPr>
          <w:noProof/>
        </w:rPr>
        <w:t>91</w:t>
      </w:r>
      <w:r>
        <w:rPr>
          <w:noProof/>
        </w:rPr>
        <w:fldChar w:fldCharType="end"/>
      </w:r>
    </w:p>
    <w:p w14:paraId="7DC14694" w14:textId="6BC32C3A"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_Toc161905476 \h </w:instrText>
      </w:r>
      <w:r>
        <w:rPr>
          <w:noProof/>
        </w:rPr>
      </w:r>
      <w:r>
        <w:rPr>
          <w:noProof/>
        </w:rPr>
        <w:fldChar w:fldCharType="separate"/>
      </w:r>
      <w:r>
        <w:rPr>
          <w:noProof/>
        </w:rPr>
        <w:t>91</w:t>
      </w:r>
      <w:r>
        <w:rPr>
          <w:noProof/>
        </w:rPr>
        <w:fldChar w:fldCharType="end"/>
      </w:r>
    </w:p>
    <w:p w14:paraId="7ABDA94D" w14:textId="2C66326A"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_Toc161905477 \h </w:instrText>
      </w:r>
      <w:r>
        <w:rPr>
          <w:noProof/>
        </w:rPr>
      </w:r>
      <w:r>
        <w:rPr>
          <w:noProof/>
        </w:rPr>
        <w:fldChar w:fldCharType="separate"/>
      </w:r>
      <w:r>
        <w:rPr>
          <w:noProof/>
        </w:rPr>
        <w:t>91</w:t>
      </w:r>
      <w:r>
        <w:rPr>
          <w:noProof/>
        </w:rPr>
        <w:fldChar w:fldCharType="end"/>
      </w:r>
    </w:p>
    <w:p w14:paraId="5914F3D2" w14:textId="1ACCD350"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_Toc161905478 \h </w:instrText>
      </w:r>
      <w:r>
        <w:rPr>
          <w:noProof/>
        </w:rPr>
      </w:r>
      <w:r>
        <w:rPr>
          <w:noProof/>
        </w:rPr>
        <w:fldChar w:fldCharType="separate"/>
      </w:r>
      <w:r>
        <w:rPr>
          <w:noProof/>
        </w:rPr>
        <w:t>91</w:t>
      </w:r>
      <w:r>
        <w:rPr>
          <w:noProof/>
        </w:rPr>
        <w:fldChar w:fldCharType="end"/>
      </w:r>
    </w:p>
    <w:p w14:paraId="13DA9B14" w14:textId="75D828FF"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_Toc161905479 \h </w:instrText>
      </w:r>
      <w:r>
        <w:rPr>
          <w:noProof/>
        </w:rPr>
      </w:r>
      <w:r>
        <w:rPr>
          <w:noProof/>
        </w:rPr>
        <w:fldChar w:fldCharType="separate"/>
      </w:r>
      <w:r>
        <w:rPr>
          <w:noProof/>
        </w:rPr>
        <w:t>91</w:t>
      </w:r>
      <w:r>
        <w:rPr>
          <w:noProof/>
        </w:rPr>
        <w:fldChar w:fldCharType="end"/>
      </w:r>
    </w:p>
    <w:p w14:paraId="447C154C" w14:textId="30934B57"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6.2.4.4</w:t>
      </w:r>
      <w:r>
        <w:rPr>
          <w:rFonts w:asciiTheme="minorHAnsi" w:eastAsiaTheme="minorEastAsia" w:hAnsiTheme="minorHAnsi" w:cstheme="minorBidi"/>
          <w:noProof/>
          <w:kern w:val="2"/>
          <w:sz w:val="22"/>
          <w:szCs w:val="22"/>
          <w:lang w:eastAsia="en-GB"/>
          <w14:ligatures w14:val="standardContextual"/>
        </w:rPr>
        <w:tab/>
      </w:r>
      <w:r>
        <w:rPr>
          <w:noProof/>
        </w:rPr>
        <w:t>Operation: cipher-key-data</w:t>
      </w:r>
      <w:r>
        <w:rPr>
          <w:noProof/>
        </w:rPr>
        <w:tab/>
      </w:r>
      <w:r>
        <w:rPr>
          <w:noProof/>
        </w:rPr>
        <w:fldChar w:fldCharType="begin" w:fldLock="1"/>
      </w:r>
      <w:r>
        <w:rPr>
          <w:noProof/>
        </w:rPr>
        <w:instrText xml:space="preserve"> PAGEREF _Toc161905480 \h </w:instrText>
      </w:r>
      <w:r>
        <w:rPr>
          <w:noProof/>
        </w:rPr>
      </w:r>
      <w:r>
        <w:rPr>
          <w:noProof/>
        </w:rPr>
        <w:fldChar w:fldCharType="separate"/>
      </w:r>
      <w:r>
        <w:rPr>
          <w:noProof/>
        </w:rPr>
        <w:t>91</w:t>
      </w:r>
      <w:r>
        <w:rPr>
          <w:noProof/>
        </w:rPr>
        <w:fldChar w:fldCharType="end"/>
      </w:r>
    </w:p>
    <w:p w14:paraId="6749E5F0" w14:textId="40001B7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_Toc161905481 \h </w:instrText>
      </w:r>
      <w:r>
        <w:rPr>
          <w:noProof/>
        </w:rPr>
      </w:r>
      <w:r>
        <w:rPr>
          <w:noProof/>
        </w:rPr>
        <w:fldChar w:fldCharType="separate"/>
      </w:r>
      <w:r>
        <w:rPr>
          <w:noProof/>
        </w:rPr>
        <w:t>91</w:t>
      </w:r>
      <w:r>
        <w:rPr>
          <w:noProof/>
        </w:rPr>
        <w:fldChar w:fldCharType="end"/>
      </w:r>
    </w:p>
    <w:p w14:paraId="19072685" w14:textId="6FE2CB6B"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_Toc161905482 \h </w:instrText>
      </w:r>
      <w:r>
        <w:rPr>
          <w:noProof/>
        </w:rPr>
      </w:r>
      <w:r>
        <w:rPr>
          <w:noProof/>
        </w:rPr>
        <w:fldChar w:fldCharType="separate"/>
      </w:r>
      <w:r>
        <w:rPr>
          <w:noProof/>
        </w:rPr>
        <w:t>91</w:t>
      </w:r>
      <w:r>
        <w:rPr>
          <w:noProof/>
        </w:rPr>
        <w:fldChar w:fldCharType="end"/>
      </w:r>
    </w:p>
    <w:p w14:paraId="425D793C" w14:textId="0FBD656B"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_Toc161905483 \h </w:instrText>
      </w:r>
      <w:r>
        <w:rPr>
          <w:noProof/>
        </w:rPr>
      </w:r>
      <w:r>
        <w:rPr>
          <w:noProof/>
        </w:rPr>
        <w:fldChar w:fldCharType="separate"/>
      </w:r>
      <w:r>
        <w:rPr>
          <w:noProof/>
        </w:rPr>
        <w:t>93</w:t>
      </w:r>
      <w:r>
        <w:rPr>
          <w:noProof/>
        </w:rPr>
        <w:fldChar w:fldCharType="end"/>
      </w:r>
    </w:p>
    <w:p w14:paraId="1700C020" w14:textId="0E26FDD9"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CipheringKeyData</w:t>
      </w:r>
      <w:r>
        <w:rPr>
          <w:noProof/>
        </w:rPr>
        <w:tab/>
      </w:r>
      <w:r>
        <w:rPr>
          <w:noProof/>
        </w:rPr>
        <w:fldChar w:fldCharType="begin" w:fldLock="1"/>
      </w:r>
      <w:r>
        <w:rPr>
          <w:noProof/>
        </w:rPr>
        <w:instrText xml:space="preserve"> PAGEREF _Toc161905484 \h </w:instrText>
      </w:r>
      <w:r>
        <w:rPr>
          <w:noProof/>
        </w:rPr>
      </w:r>
      <w:r>
        <w:rPr>
          <w:noProof/>
        </w:rPr>
        <w:fldChar w:fldCharType="separate"/>
      </w:r>
      <w:r>
        <w:rPr>
          <w:noProof/>
        </w:rPr>
        <w:t>93</w:t>
      </w:r>
      <w:r>
        <w:rPr>
          <w:noProof/>
        </w:rPr>
        <w:fldChar w:fldCharType="end"/>
      </w:r>
    </w:p>
    <w:p w14:paraId="12D7507D" w14:textId="057EFA1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6.2.5.1.1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_Toc161905485 \h </w:instrText>
      </w:r>
      <w:r>
        <w:rPr>
          <w:noProof/>
        </w:rPr>
      </w:r>
      <w:r>
        <w:rPr>
          <w:noProof/>
        </w:rPr>
        <w:fldChar w:fldCharType="separate"/>
      </w:r>
      <w:r>
        <w:rPr>
          <w:noProof/>
        </w:rPr>
        <w:t>93</w:t>
      </w:r>
      <w:r>
        <w:rPr>
          <w:noProof/>
        </w:rPr>
        <w:fldChar w:fldCharType="end"/>
      </w:r>
    </w:p>
    <w:p w14:paraId="69377C1D" w14:textId="102FAF0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6.2.5.1.2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_Toc161905486 \h </w:instrText>
      </w:r>
      <w:r>
        <w:rPr>
          <w:noProof/>
        </w:rPr>
      </w:r>
      <w:r>
        <w:rPr>
          <w:noProof/>
        </w:rPr>
        <w:fldChar w:fldCharType="separate"/>
      </w:r>
      <w:r>
        <w:rPr>
          <w:noProof/>
        </w:rPr>
        <w:t>93</w:t>
      </w:r>
      <w:r>
        <w:rPr>
          <w:noProof/>
        </w:rPr>
        <w:fldChar w:fldCharType="end"/>
      </w:r>
    </w:p>
    <w:p w14:paraId="10A140ED" w14:textId="723BDD7F"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6.2.5.1.3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_Toc161905487 \h </w:instrText>
      </w:r>
      <w:r>
        <w:rPr>
          <w:noProof/>
        </w:rPr>
      </w:r>
      <w:r>
        <w:rPr>
          <w:noProof/>
        </w:rPr>
        <w:fldChar w:fldCharType="separate"/>
      </w:r>
      <w:r>
        <w:rPr>
          <w:noProof/>
        </w:rPr>
        <w:t>93</w:t>
      </w:r>
      <w:r>
        <w:rPr>
          <w:noProof/>
        </w:rPr>
        <w:fldChar w:fldCharType="end"/>
      </w:r>
    </w:p>
    <w:p w14:paraId="15447627" w14:textId="7AC6236E"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_Toc161905488 \h </w:instrText>
      </w:r>
      <w:r>
        <w:rPr>
          <w:noProof/>
        </w:rPr>
      </w:r>
      <w:r>
        <w:rPr>
          <w:noProof/>
        </w:rPr>
        <w:fldChar w:fldCharType="separate"/>
      </w:r>
      <w:r>
        <w:rPr>
          <w:noProof/>
        </w:rPr>
        <w:t>94</w:t>
      </w:r>
      <w:r>
        <w:rPr>
          <w:noProof/>
        </w:rPr>
        <w:fldChar w:fldCharType="end"/>
      </w:r>
    </w:p>
    <w:p w14:paraId="7E757687" w14:textId="256746F8"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_Toc161905489 \h </w:instrText>
      </w:r>
      <w:r>
        <w:rPr>
          <w:noProof/>
        </w:rPr>
      </w:r>
      <w:r>
        <w:rPr>
          <w:noProof/>
        </w:rPr>
        <w:fldChar w:fldCharType="separate"/>
      </w:r>
      <w:r>
        <w:rPr>
          <w:noProof/>
        </w:rPr>
        <w:t>94</w:t>
      </w:r>
      <w:r>
        <w:rPr>
          <w:noProof/>
        </w:rPr>
        <w:fldChar w:fldCharType="end"/>
      </w:r>
    </w:p>
    <w:p w14:paraId="7B511A5E" w14:textId="300FBCBD"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sidRPr="00277A02">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Structured data types</w:t>
      </w:r>
      <w:r>
        <w:rPr>
          <w:noProof/>
        </w:rPr>
        <w:tab/>
      </w:r>
      <w:r>
        <w:rPr>
          <w:noProof/>
        </w:rPr>
        <w:fldChar w:fldCharType="begin" w:fldLock="1"/>
      </w:r>
      <w:r>
        <w:rPr>
          <w:noProof/>
        </w:rPr>
        <w:instrText xml:space="preserve"> PAGEREF _Toc161905490 \h </w:instrText>
      </w:r>
      <w:r>
        <w:rPr>
          <w:noProof/>
        </w:rPr>
      </w:r>
      <w:r>
        <w:rPr>
          <w:noProof/>
        </w:rPr>
        <w:fldChar w:fldCharType="separate"/>
      </w:r>
      <w:r>
        <w:rPr>
          <w:noProof/>
        </w:rPr>
        <w:t>95</w:t>
      </w:r>
      <w:r>
        <w:rPr>
          <w:noProof/>
        </w:rPr>
        <w:fldChar w:fldCharType="end"/>
      </w:r>
    </w:p>
    <w:p w14:paraId="716D75C4" w14:textId="17E58568"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_Toc161905491 \h </w:instrText>
      </w:r>
      <w:r>
        <w:rPr>
          <w:noProof/>
        </w:rPr>
      </w:r>
      <w:r>
        <w:rPr>
          <w:noProof/>
        </w:rPr>
        <w:fldChar w:fldCharType="separate"/>
      </w:r>
      <w:r>
        <w:rPr>
          <w:noProof/>
        </w:rPr>
        <w:t>95</w:t>
      </w:r>
      <w:r>
        <w:rPr>
          <w:noProof/>
        </w:rPr>
        <w:fldChar w:fldCharType="end"/>
      </w:r>
    </w:p>
    <w:p w14:paraId="0F4BD685" w14:textId="14457BE5"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CipheringKeyInfo</w:t>
      </w:r>
      <w:r>
        <w:rPr>
          <w:noProof/>
        </w:rPr>
        <w:tab/>
      </w:r>
      <w:r>
        <w:rPr>
          <w:noProof/>
        </w:rPr>
        <w:fldChar w:fldCharType="begin" w:fldLock="1"/>
      </w:r>
      <w:r>
        <w:rPr>
          <w:noProof/>
        </w:rPr>
        <w:instrText xml:space="preserve"> PAGEREF _Toc161905492 \h </w:instrText>
      </w:r>
      <w:r>
        <w:rPr>
          <w:noProof/>
        </w:rPr>
      </w:r>
      <w:r>
        <w:rPr>
          <w:noProof/>
        </w:rPr>
        <w:fldChar w:fldCharType="separate"/>
      </w:r>
      <w:r>
        <w:rPr>
          <w:noProof/>
        </w:rPr>
        <w:t>95</w:t>
      </w:r>
      <w:r>
        <w:rPr>
          <w:noProof/>
        </w:rPr>
        <w:fldChar w:fldCharType="end"/>
      </w:r>
    </w:p>
    <w:p w14:paraId="6B715899" w14:textId="0B84A40B"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_Toc161905493 \h </w:instrText>
      </w:r>
      <w:r>
        <w:rPr>
          <w:noProof/>
        </w:rPr>
      </w:r>
      <w:r>
        <w:rPr>
          <w:noProof/>
        </w:rPr>
        <w:fldChar w:fldCharType="separate"/>
      </w:r>
      <w:r>
        <w:rPr>
          <w:noProof/>
        </w:rPr>
        <w:t>95</w:t>
      </w:r>
      <w:r>
        <w:rPr>
          <w:noProof/>
        </w:rPr>
        <w:fldChar w:fldCharType="end"/>
      </w:r>
    </w:p>
    <w:p w14:paraId="7660CCD5" w14:textId="210A973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CipheringDataSet</w:t>
      </w:r>
      <w:r>
        <w:rPr>
          <w:noProof/>
        </w:rPr>
        <w:tab/>
      </w:r>
      <w:r>
        <w:rPr>
          <w:noProof/>
        </w:rPr>
        <w:fldChar w:fldCharType="begin" w:fldLock="1"/>
      </w:r>
      <w:r>
        <w:rPr>
          <w:noProof/>
        </w:rPr>
        <w:instrText xml:space="preserve"> PAGEREF _Toc161905494 \h </w:instrText>
      </w:r>
      <w:r>
        <w:rPr>
          <w:noProof/>
        </w:rPr>
      </w:r>
      <w:r>
        <w:rPr>
          <w:noProof/>
        </w:rPr>
        <w:fldChar w:fldCharType="separate"/>
      </w:r>
      <w:r>
        <w:rPr>
          <w:noProof/>
        </w:rPr>
        <w:t>96</w:t>
      </w:r>
      <w:r>
        <w:rPr>
          <w:noProof/>
        </w:rPr>
        <w:fldChar w:fldCharType="end"/>
      </w:r>
    </w:p>
    <w:p w14:paraId="7A9EECE7" w14:textId="5AD6564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CipheringSetReport</w:t>
      </w:r>
      <w:r>
        <w:rPr>
          <w:noProof/>
        </w:rPr>
        <w:tab/>
      </w:r>
      <w:r>
        <w:rPr>
          <w:noProof/>
        </w:rPr>
        <w:fldChar w:fldCharType="begin" w:fldLock="1"/>
      </w:r>
      <w:r>
        <w:rPr>
          <w:noProof/>
        </w:rPr>
        <w:instrText xml:space="preserve"> PAGEREF _Toc161905495 \h </w:instrText>
      </w:r>
      <w:r>
        <w:rPr>
          <w:noProof/>
        </w:rPr>
      </w:r>
      <w:r>
        <w:rPr>
          <w:noProof/>
        </w:rPr>
        <w:fldChar w:fldCharType="separate"/>
      </w:r>
      <w:r>
        <w:rPr>
          <w:noProof/>
        </w:rPr>
        <w:t>101</w:t>
      </w:r>
      <w:r>
        <w:rPr>
          <w:noProof/>
        </w:rPr>
        <w:fldChar w:fldCharType="end"/>
      </w:r>
    </w:p>
    <w:p w14:paraId="3DF35EEB" w14:textId="34724EF7"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CipherRequestData</w:t>
      </w:r>
      <w:r>
        <w:rPr>
          <w:noProof/>
        </w:rPr>
        <w:tab/>
      </w:r>
      <w:r>
        <w:rPr>
          <w:noProof/>
        </w:rPr>
        <w:fldChar w:fldCharType="begin" w:fldLock="1"/>
      </w:r>
      <w:r>
        <w:rPr>
          <w:noProof/>
        </w:rPr>
        <w:instrText xml:space="preserve"> PAGEREF _Toc161905496 \h </w:instrText>
      </w:r>
      <w:r>
        <w:rPr>
          <w:noProof/>
        </w:rPr>
      </w:r>
      <w:r>
        <w:rPr>
          <w:noProof/>
        </w:rPr>
        <w:fldChar w:fldCharType="separate"/>
      </w:r>
      <w:r>
        <w:rPr>
          <w:noProof/>
        </w:rPr>
        <w:t>102</w:t>
      </w:r>
      <w:r>
        <w:rPr>
          <w:noProof/>
        </w:rPr>
        <w:fldChar w:fldCharType="end"/>
      </w:r>
    </w:p>
    <w:p w14:paraId="3C8D20BB" w14:textId="22AD1B8C"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CipherResponseData</w:t>
      </w:r>
      <w:r>
        <w:rPr>
          <w:noProof/>
        </w:rPr>
        <w:tab/>
      </w:r>
      <w:r>
        <w:rPr>
          <w:noProof/>
        </w:rPr>
        <w:fldChar w:fldCharType="begin" w:fldLock="1"/>
      </w:r>
      <w:r>
        <w:rPr>
          <w:noProof/>
        </w:rPr>
        <w:instrText xml:space="preserve"> PAGEREF _Toc161905497 \h </w:instrText>
      </w:r>
      <w:r>
        <w:rPr>
          <w:noProof/>
        </w:rPr>
      </w:r>
      <w:r>
        <w:rPr>
          <w:noProof/>
        </w:rPr>
        <w:fldChar w:fldCharType="separate"/>
      </w:r>
      <w:r>
        <w:rPr>
          <w:noProof/>
        </w:rPr>
        <w:t>102</w:t>
      </w:r>
      <w:r>
        <w:rPr>
          <w:noProof/>
        </w:rPr>
        <w:fldChar w:fldCharType="end"/>
      </w:r>
    </w:p>
    <w:p w14:paraId="0D2D8B17" w14:textId="15891199"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sidRPr="00277A02">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Simple data types and enumerations</w:t>
      </w:r>
      <w:r>
        <w:rPr>
          <w:noProof/>
        </w:rPr>
        <w:tab/>
      </w:r>
      <w:r>
        <w:rPr>
          <w:noProof/>
        </w:rPr>
        <w:fldChar w:fldCharType="begin" w:fldLock="1"/>
      </w:r>
      <w:r>
        <w:rPr>
          <w:noProof/>
        </w:rPr>
        <w:instrText xml:space="preserve"> PAGEREF _Toc161905498 \h </w:instrText>
      </w:r>
      <w:r>
        <w:rPr>
          <w:noProof/>
        </w:rPr>
      </w:r>
      <w:r>
        <w:rPr>
          <w:noProof/>
        </w:rPr>
        <w:fldChar w:fldCharType="separate"/>
      </w:r>
      <w:r>
        <w:rPr>
          <w:noProof/>
        </w:rPr>
        <w:t>102</w:t>
      </w:r>
      <w:r>
        <w:rPr>
          <w:noProof/>
        </w:rPr>
        <w:fldChar w:fldCharType="end"/>
      </w:r>
    </w:p>
    <w:p w14:paraId="273DAD13" w14:textId="5A22D38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_Toc161905499 \h </w:instrText>
      </w:r>
      <w:r>
        <w:rPr>
          <w:noProof/>
        </w:rPr>
      </w:r>
      <w:r>
        <w:rPr>
          <w:noProof/>
        </w:rPr>
        <w:fldChar w:fldCharType="separate"/>
      </w:r>
      <w:r>
        <w:rPr>
          <w:noProof/>
        </w:rPr>
        <w:t>102</w:t>
      </w:r>
      <w:r>
        <w:rPr>
          <w:noProof/>
        </w:rPr>
        <w:fldChar w:fldCharType="end"/>
      </w:r>
    </w:p>
    <w:p w14:paraId="042582D4" w14:textId="0469FFCD"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_Toc161905500 \h </w:instrText>
      </w:r>
      <w:r>
        <w:rPr>
          <w:noProof/>
        </w:rPr>
      </w:r>
      <w:r>
        <w:rPr>
          <w:noProof/>
        </w:rPr>
        <w:fldChar w:fldCharType="separate"/>
      </w:r>
      <w:r>
        <w:rPr>
          <w:noProof/>
        </w:rPr>
        <w:t>102</w:t>
      </w:r>
      <w:r>
        <w:rPr>
          <w:noProof/>
        </w:rPr>
        <w:fldChar w:fldCharType="end"/>
      </w:r>
    </w:p>
    <w:p w14:paraId="2E18B916" w14:textId="57F0E9BB"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_Toc161905501 \h </w:instrText>
      </w:r>
      <w:r>
        <w:rPr>
          <w:noProof/>
        </w:rPr>
      </w:r>
      <w:r>
        <w:rPr>
          <w:noProof/>
        </w:rPr>
        <w:fldChar w:fldCharType="separate"/>
      </w:r>
      <w:r>
        <w:rPr>
          <w:noProof/>
        </w:rPr>
        <w:t>102</w:t>
      </w:r>
      <w:r>
        <w:rPr>
          <w:noProof/>
        </w:rPr>
        <w:fldChar w:fldCharType="end"/>
      </w:r>
    </w:p>
    <w:p w14:paraId="05815212" w14:textId="2D5EAA0A" w:rsidR="00D307CD" w:rsidRDefault="00D307CD">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_Toc161905502 \h </w:instrText>
      </w:r>
      <w:r>
        <w:rPr>
          <w:noProof/>
        </w:rPr>
      </w:r>
      <w:r>
        <w:rPr>
          <w:noProof/>
        </w:rPr>
        <w:fldChar w:fldCharType="separate"/>
      </w:r>
      <w:r>
        <w:rPr>
          <w:noProof/>
        </w:rPr>
        <w:t>102</w:t>
      </w:r>
      <w:r>
        <w:rPr>
          <w:noProof/>
        </w:rPr>
        <w:fldChar w:fldCharType="end"/>
      </w:r>
    </w:p>
    <w:p w14:paraId="4D361E2E" w14:textId="3656C558"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_Toc161905503 \h </w:instrText>
      </w:r>
      <w:r>
        <w:rPr>
          <w:noProof/>
        </w:rPr>
      </w:r>
      <w:r>
        <w:rPr>
          <w:noProof/>
        </w:rPr>
        <w:fldChar w:fldCharType="separate"/>
      </w:r>
      <w:r>
        <w:rPr>
          <w:noProof/>
        </w:rPr>
        <w:t>103</w:t>
      </w:r>
      <w:r>
        <w:rPr>
          <w:noProof/>
        </w:rPr>
        <w:fldChar w:fldCharType="end"/>
      </w:r>
    </w:p>
    <w:p w14:paraId="3030B9E8" w14:textId="02FD2EB5"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_Toc161905504 \h </w:instrText>
      </w:r>
      <w:r>
        <w:rPr>
          <w:noProof/>
        </w:rPr>
      </w:r>
      <w:r>
        <w:rPr>
          <w:noProof/>
        </w:rPr>
        <w:fldChar w:fldCharType="separate"/>
      </w:r>
      <w:r>
        <w:rPr>
          <w:noProof/>
        </w:rPr>
        <w:t>103</w:t>
      </w:r>
      <w:r>
        <w:rPr>
          <w:noProof/>
        </w:rPr>
        <w:fldChar w:fldCharType="end"/>
      </w:r>
    </w:p>
    <w:p w14:paraId="5858C209" w14:textId="37A458A2"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_Toc161905505 \h </w:instrText>
      </w:r>
      <w:r>
        <w:rPr>
          <w:noProof/>
        </w:rPr>
      </w:r>
      <w:r>
        <w:rPr>
          <w:noProof/>
        </w:rPr>
        <w:fldChar w:fldCharType="separate"/>
      </w:r>
      <w:r>
        <w:rPr>
          <w:noProof/>
        </w:rPr>
        <w:t>103</w:t>
      </w:r>
      <w:r>
        <w:rPr>
          <w:noProof/>
        </w:rPr>
        <w:fldChar w:fldCharType="end"/>
      </w:r>
    </w:p>
    <w:p w14:paraId="6018BB6B" w14:textId="53570339" w:rsidR="00D307CD" w:rsidRDefault="00D307C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_Toc161905506 \h </w:instrText>
      </w:r>
      <w:r>
        <w:rPr>
          <w:noProof/>
        </w:rPr>
      </w:r>
      <w:r>
        <w:rPr>
          <w:noProof/>
        </w:rPr>
        <w:fldChar w:fldCharType="separate"/>
      </w:r>
      <w:r>
        <w:rPr>
          <w:noProof/>
        </w:rPr>
        <w:t>103</w:t>
      </w:r>
      <w:r>
        <w:rPr>
          <w:noProof/>
        </w:rPr>
        <w:fldChar w:fldCharType="end"/>
      </w:r>
    </w:p>
    <w:p w14:paraId="2FDAE425" w14:textId="7DBECCA2"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sidRPr="00277A02">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Security</w:t>
      </w:r>
      <w:r>
        <w:rPr>
          <w:noProof/>
        </w:rPr>
        <w:tab/>
      </w:r>
      <w:r>
        <w:rPr>
          <w:noProof/>
        </w:rPr>
        <w:fldChar w:fldCharType="begin" w:fldLock="1"/>
      </w:r>
      <w:r>
        <w:rPr>
          <w:noProof/>
        </w:rPr>
        <w:instrText xml:space="preserve"> PAGEREF _Toc161905507 \h </w:instrText>
      </w:r>
      <w:r>
        <w:rPr>
          <w:noProof/>
        </w:rPr>
      </w:r>
      <w:r>
        <w:rPr>
          <w:noProof/>
        </w:rPr>
        <w:fldChar w:fldCharType="separate"/>
      </w:r>
      <w:r>
        <w:rPr>
          <w:noProof/>
        </w:rPr>
        <w:t>103</w:t>
      </w:r>
      <w:r>
        <w:rPr>
          <w:noProof/>
        </w:rPr>
        <w:fldChar w:fldCharType="end"/>
      </w:r>
    </w:p>
    <w:p w14:paraId="7B6F24F9" w14:textId="07F381D3"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_Toc161905508 \h </w:instrText>
      </w:r>
      <w:r>
        <w:rPr>
          <w:noProof/>
        </w:rPr>
      </w:r>
      <w:r>
        <w:rPr>
          <w:noProof/>
        </w:rPr>
        <w:fldChar w:fldCharType="separate"/>
      </w:r>
      <w:r>
        <w:rPr>
          <w:noProof/>
        </w:rPr>
        <w:t>103</w:t>
      </w:r>
      <w:r>
        <w:rPr>
          <w:noProof/>
        </w:rPr>
        <w:fldChar w:fldCharType="end"/>
      </w:r>
    </w:p>
    <w:p w14:paraId="71EA53DF" w14:textId="4E524339" w:rsidR="00D307CD" w:rsidRDefault="00D307CD">
      <w:pPr>
        <w:pStyle w:val="TOC3"/>
        <w:rPr>
          <w:rFonts w:asciiTheme="minorHAnsi" w:eastAsiaTheme="minorEastAsia" w:hAnsiTheme="minorHAnsi" w:cstheme="minorBidi"/>
          <w:noProof/>
          <w:kern w:val="2"/>
          <w:sz w:val="22"/>
          <w:szCs w:val="22"/>
          <w:lang w:eastAsia="en-GB"/>
          <w14:ligatures w14:val="standardContextual"/>
        </w:rPr>
      </w:pPr>
      <w:r w:rsidRPr="00277A02">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277A02">
        <w:rPr>
          <w:noProof/>
          <w:lang w:val="en-US"/>
        </w:rPr>
        <w:t>HTTP redirection</w:t>
      </w:r>
      <w:r>
        <w:rPr>
          <w:noProof/>
        </w:rPr>
        <w:tab/>
      </w:r>
      <w:r>
        <w:rPr>
          <w:noProof/>
        </w:rPr>
        <w:fldChar w:fldCharType="begin" w:fldLock="1"/>
      </w:r>
      <w:r>
        <w:rPr>
          <w:noProof/>
        </w:rPr>
        <w:instrText xml:space="preserve"> PAGEREF _Toc161905509 \h </w:instrText>
      </w:r>
      <w:r>
        <w:rPr>
          <w:noProof/>
        </w:rPr>
      </w:r>
      <w:r>
        <w:rPr>
          <w:noProof/>
        </w:rPr>
        <w:fldChar w:fldCharType="separate"/>
      </w:r>
      <w:r>
        <w:rPr>
          <w:noProof/>
        </w:rPr>
        <w:t>104</w:t>
      </w:r>
      <w:r>
        <w:rPr>
          <w:noProof/>
        </w:rPr>
        <w:fldChar w:fldCharType="end"/>
      </w:r>
    </w:p>
    <w:p w14:paraId="45A0961C" w14:textId="2371CD83" w:rsidR="00D307CD" w:rsidRDefault="00D307CD" w:rsidP="00D307C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_Toc161905510 \h </w:instrText>
      </w:r>
      <w:r>
        <w:rPr>
          <w:noProof/>
        </w:rPr>
      </w:r>
      <w:r>
        <w:rPr>
          <w:noProof/>
        </w:rPr>
        <w:fldChar w:fldCharType="separate"/>
      </w:r>
      <w:r>
        <w:rPr>
          <w:noProof/>
        </w:rPr>
        <w:t>104</w:t>
      </w:r>
      <w:r>
        <w:rPr>
          <w:noProof/>
        </w:rPr>
        <w:fldChar w:fldCharType="end"/>
      </w:r>
    </w:p>
    <w:p w14:paraId="3CAB9301" w14:textId="56B9A8FC"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_Toc161905511 \h </w:instrText>
      </w:r>
      <w:r>
        <w:rPr>
          <w:noProof/>
        </w:rPr>
      </w:r>
      <w:r>
        <w:rPr>
          <w:noProof/>
        </w:rPr>
        <w:fldChar w:fldCharType="separate"/>
      </w:r>
      <w:r>
        <w:rPr>
          <w:noProof/>
        </w:rPr>
        <w:t>104</w:t>
      </w:r>
      <w:r>
        <w:rPr>
          <w:noProof/>
        </w:rPr>
        <w:fldChar w:fldCharType="end"/>
      </w:r>
    </w:p>
    <w:p w14:paraId="1D33573F" w14:textId="7B72C0D9"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Nlmf_Location API</w:t>
      </w:r>
      <w:r>
        <w:rPr>
          <w:noProof/>
        </w:rPr>
        <w:tab/>
      </w:r>
      <w:r>
        <w:rPr>
          <w:noProof/>
        </w:rPr>
        <w:fldChar w:fldCharType="begin" w:fldLock="1"/>
      </w:r>
      <w:r>
        <w:rPr>
          <w:noProof/>
        </w:rPr>
        <w:instrText xml:space="preserve"> PAGEREF _Toc161905512 \h </w:instrText>
      </w:r>
      <w:r>
        <w:rPr>
          <w:noProof/>
        </w:rPr>
      </w:r>
      <w:r>
        <w:rPr>
          <w:noProof/>
        </w:rPr>
        <w:fldChar w:fldCharType="separate"/>
      </w:r>
      <w:r>
        <w:rPr>
          <w:noProof/>
        </w:rPr>
        <w:t>104</w:t>
      </w:r>
      <w:r>
        <w:rPr>
          <w:noProof/>
        </w:rPr>
        <w:fldChar w:fldCharType="end"/>
      </w:r>
    </w:p>
    <w:p w14:paraId="55A6C31C" w14:textId="665A1C02" w:rsidR="00D307CD" w:rsidRDefault="00D307C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Nlmf_Broadcast API</w:t>
      </w:r>
      <w:r>
        <w:rPr>
          <w:noProof/>
        </w:rPr>
        <w:tab/>
      </w:r>
      <w:r>
        <w:rPr>
          <w:noProof/>
        </w:rPr>
        <w:fldChar w:fldCharType="begin" w:fldLock="1"/>
      </w:r>
      <w:r>
        <w:rPr>
          <w:noProof/>
        </w:rPr>
        <w:instrText xml:space="preserve"> PAGEREF _Toc161905513 \h </w:instrText>
      </w:r>
      <w:r>
        <w:rPr>
          <w:noProof/>
        </w:rPr>
      </w:r>
      <w:r>
        <w:rPr>
          <w:noProof/>
        </w:rPr>
        <w:fldChar w:fldCharType="separate"/>
      </w:r>
      <w:r>
        <w:rPr>
          <w:noProof/>
        </w:rPr>
        <w:t>134</w:t>
      </w:r>
      <w:r>
        <w:rPr>
          <w:noProof/>
        </w:rPr>
        <w:fldChar w:fldCharType="end"/>
      </w:r>
    </w:p>
    <w:p w14:paraId="7997DDFD" w14:textId="13213A2C" w:rsidR="00D307CD" w:rsidRDefault="00D307CD" w:rsidP="00D307CD">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_Toc161905514 \h </w:instrText>
      </w:r>
      <w:r>
        <w:rPr>
          <w:noProof/>
        </w:rPr>
      </w:r>
      <w:r>
        <w:rPr>
          <w:noProof/>
        </w:rPr>
        <w:fldChar w:fldCharType="separate"/>
      </w:r>
      <w:r>
        <w:rPr>
          <w:noProof/>
        </w:rPr>
        <w:t>138</w:t>
      </w:r>
      <w:r>
        <w:rPr>
          <w:noProof/>
        </w:rPr>
        <w:fldChar w:fldCharType="end"/>
      </w:r>
    </w:p>
    <w:p w14:paraId="128BB875" w14:textId="522C246D" w:rsidR="00080512" w:rsidRPr="004D3578" w:rsidRDefault="000448D2">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113AF00" w14:textId="77777777" w:rsidR="00080512" w:rsidRPr="004D3578" w:rsidRDefault="00080512">
      <w:r w:rsidRPr="004D3578">
        <w:t xml:space="preserve">This Technical </w:t>
      </w:r>
      <w:bookmarkStart w:id="33" w:name="spectype3"/>
      <w:r w:rsidRPr="00EB7848">
        <w:t>Specification</w:t>
      </w:r>
      <w:bookmarkEnd w:id="33"/>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4" w:name="introduction"/>
      <w:bookmarkStart w:id="35" w:name="_Toc20150326"/>
      <w:bookmarkStart w:id="36" w:name="_Toc25168565"/>
      <w:bookmarkStart w:id="37" w:name="_Toc27592984"/>
      <w:bookmarkStart w:id="38" w:name="_Toc34147853"/>
      <w:bookmarkStart w:id="39" w:name="_Toc36463237"/>
      <w:bookmarkStart w:id="40" w:name="_Toc43215077"/>
      <w:bookmarkStart w:id="41" w:name="_Toc45032325"/>
      <w:bookmarkStart w:id="42" w:name="_Toc49849814"/>
      <w:bookmarkStart w:id="43" w:name="_Toc51873328"/>
      <w:bookmarkStart w:id="44" w:name="_Toc56517456"/>
      <w:bookmarkStart w:id="45" w:name="_Toc58594357"/>
      <w:bookmarkStart w:id="46" w:name="_Toc67685867"/>
      <w:bookmarkStart w:id="47" w:name="_Toc74993688"/>
      <w:bookmarkStart w:id="48" w:name="_Toc82716276"/>
      <w:bookmarkStart w:id="49" w:name="_Toc88818563"/>
      <w:bookmarkStart w:id="50" w:name="_Toc90650485"/>
      <w:bookmarkStart w:id="51" w:name="_Toc98506156"/>
      <w:bookmarkStart w:id="52" w:name="_Toc106639441"/>
      <w:bookmarkStart w:id="53" w:name="_Toc114778951"/>
      <w:bookmarkStart w:id="54" w:name="_Toc122096868"/>
      <w:bookmarkStart w:id="55" w:name="_Toc130844088"/>
      <w:bookmarkStart w:id="56" w:name="_Toc138411794"/>
      <w:bookmarkStart w:id="57" w:name="_Toc145955962"/>
      <w:bookmarkStart w:id="58" w:name="_Toc153887391"/>
      <w:bookmarkStart w:id="59" w:name="_Toc161905271"/>
      <w:bookmarkEnd w:id="34"/>
      <w:r w:rsidRPr="00143FEC">
        <w:t>1</w:t>
      </w:r>
      <w:r w:rsidRPr="00143FEC">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0" w:name="_Toc20150327"/>
      <w:bookmarkStart w:id="61" w:name="_Toc25168566"/>
      <w:bookmarkStart w:id="62" w:name="_Toc27592985"/>
      <w:bookmarkStart w:id="63" w:name="_Toc34147854"/>
      <w:bookmarkStart w:id="64" w:name="_Toc36463238"/>
      <w:bookmarkStart w:id="65" w:name="_Toc43215078"/>
      <w:bookmarkStart w:id="66" w:name="_Toc45032326"/>
      <w:bookmarkStart w:id="67" w:name="_Toc49849815"/>
      <w:bookmarkStart w:id="68" w:name="_Toc51873329"/>
      <w:bookmarkStart w:id="69" w:name="_Toc56517457"/>
      <w:bookmarkStart w:id="70" w:name="_Toc58594358"/>
      <w:bookmarkStart w:id="71" w:name="_Toc67685868"/>
      <w:bookmarkStart w:id="72" w:name="_Toc74993689"/>
      <w:bookmarkStart w:id="73" w:name="_Toc82716277"/>
      <w:bookmarkStart w:id="74" w:name="_Toc88818564"/>
      <w:bookmarkStart w:id="75" w:name="_Toc90650486"/>
      <w:bookmarkStart w:id="76" w:name="_Toc98506157"/>
      <w:bookmarkStart w:id="77" w:name="_Toc106639442"/>
      <w:bookmarkStart w:id="78" w:name="_Toc114778952"/>
      <w:bookmarkStart w:id="79" w:name="_Toc122096869"/>
      <w:bookmarkStart w:id="80" w:name="_Toc130844089"/>
      <w:bookmarkStart w:id="81" w:name="_Toc138411795"/>
      <w:bookmarkStart w:id="82" w:name="_Toc145955963"/>
      <w:bookmarkStart w:id="83" w:name="_Toc153887392"/>
      <w:bookmarkStart w:id="84" w:name="_Toc161905272"/>
      <w:r w:rsidRPr="00143FEC">
        <w:t>2</w:t>
      </w:r>
      <w:r w:rsidRPr="00143FEC">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5"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85"/>
    <w:p w14:paraId="6FC69483" w14:textId="58E0CEBE" w:rsidR="00EB7848" w:rsidRDefault="00EB7848" w:rsidP="00EB7848">
      <w:pPr>
        <w:pStyle w:val="EX"/>
        <w:rPr>
          <w:lang w:eastAsia="zh-CN"/>
        </w:rPr>
      </w:pPr>
      <w:r>
        <w:rPr>
          <w:noProof/>
          <w:snapToGrid w:val="0"/>
        </w:rPr>
        <w:t>[15]</w:t>
      </w:r>
      <w:r>
        <w:rPr>
          <w:noProof/>
          <w:snapToGrid w:val="0"/>
        </w:rPr>
        <w:tab/>
        <w:t>IETF RFC </w:t>
      </w:r>
      <w:bookmarkStart w:id="86" w:name="_Hlk149144825"/>
      <w:r w:rsidR="00083B1E" w:rsidRPr="006521E6">
        <w:rPr>
          <w:noProof/>
          <w:snapToGrid w:val="0"/>
        </w:rPr>
        <w:t>9457</w:t>
      </w:r>
      <w:bookmarkEnd w:id="86"/>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7" w:name="_Toc20150328"/>
      <w:bookmarkStart w:id="88" w:name="_Toc25168567"/>
      <w:bookmarkStart w:id="89"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0" w:name="_Toc34147855"/>
      <w:bookmarkStart w:id="91" w:name="_Toc36463239"/>
      <w:bookmarkStart w:id="92" w:name="_Toc43215079"/>
      <w:bookmarkStart w:id="93" w:name="_Toc45032327"/>
      <w:bookmarkStart w:id="94" w:name="_Toc49849816"/>
      <w:bookmarkStart w:id="95" w:name="_Toc51873330"/>
      <w:bookmarkStart w:id="96" w:name="_Toc56517458"/>
      <w:bookmarkStart w:id="97" w:name="_Toc58594359"/>
      <w:bookmarkStart w:id="98" w:name="_Toc67685869"/>
      <w:bookmarkStart w:id="99" w:name="_Toc74993690"/>
      <w:bookmarkStart w:id="100" w:name="_Toc82716278"/>
      <w:bookmarkStart w:id="101" w:name="_Toc88818565"/>
      <w:bookmarkStart w:id="102" w:name="_Toc90650487"/>
      <w:bookmarkStart w:id="103" w:name="_Toc98506158"/>
      <w:bookmarkStart w:id="104" w:name="_Toc106639443"/>
      <w:bookmarkStart w:id="105" w:name="_Toc114778953"/>
      <w:bookmarkStart w:id="106" w:name="_Toc122096870"/>
      <w:bookmarkStart w:id="107" w:name="_Toc130844090"/>
      <w:bookmarkStart w:id="108" w:name="_Toc138411796"/>
      <w:bookmarkStart w:id="109" w:name="_Toc145955964"/>
      <w:bookmarkStart w:id="110" w:name="_Toc153887393"/>
      <w:bookmarkStart w:id="111" w:name="_Toc161905273"/>
      <w:r>
        <w:t>3</w:t>
      </w:r>
      <w:r>
        <w:tab/>
        <w:t>Definitions</w:t>
      </w:r>
      <w:r>
        <w:rPr>
          <w:rFonts w:hint="eastAsia"/>
          <w:lang w:eastAsia="zh-CN"/>
        </w:rPr>
        <w:t xml:space="preserve"> </w:t>
      </w:r>
      <w:r>
        <w:t>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1FC9954" w14:textId="77777777" w:rsidR="00EB7848" w:rsidRDefault="00EB7848" w:rsidP="00B32564">
      <w:pPr>
        <w:pStyle w:val="Heading2"/>
      </w:pPr>
      <w:bookmarkStart w:id="112" w:name="_Toc20150329"/>
      <w:bookmarkStart w:id="113" w:name="_Toc25168568"/>
      <w:bookmarkStart w:id="114" w:name="_Toc27592987"/>
      <w:bookmarkStart w:id="115" w:name="_Toc34147856"/>
      <w:bookmarkStart w:id="116" w:name="_Toc36463240"/>
      <w:bookmarkStart w:id="117" w:name="_Toc43215080"/>
      <w:bookmarkStart w:id="118" w:name="_Toc45032328"/>
      <w:bookmarkStart w:id="119" w:name="_Toc49849817"/>
      <w:bookmarkStart w:id="120" w:name="_Toc51873331"/>
      <w:bookmarkStart w:id="121" w:name="_Toc56517459"/>
      <w:bookmarkStart w:id="122" w:name="_Toc58594360"/>
      <w:bookmarkStart w:id="123" w:name="_Toc67685870"/>
      <w:bookmarkStart w:id="124" w:name="_Toc74993691"/>
      <w:bookmarkStart w:id="125" w:name="_Toc82716279"/>
      <w:bookmarkStart w:id="126" w:name="_Toc88818566"/>
      <w:bookmarkStart w:id="127" w:name="_Toc90650488"/>
      <w:bookmarkStart w:id="128" w:name="_Toc98506159"/>
      <w:bookmarkStart w:id="129" w:name="_Toc106639444"/>
      <w:bookmarkStart w:id="130" w:name="_Toc114778954"/>
      <w:bookmarkStart w:id="131" w:name="_Toc122096871"/>
      <w:bookmarkStart w:id="132" w:name="_Toc130844091"/>
      <w:bookmarkStart w:id="133" w:name="_Toc138411797"/>
      <w:bookmarkStart w:id="134" w:name="_Toc145955965"/>
      <w:bookmarkStart w:id="135" w:name="_Toc153887394"/>
      <w:bookmarkStart w:id="136" w:name="_Toc161905274"/>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7" w:name="_Toc20150330"/>
      <w:bookmarkStart w:id="138" w:name="_Toc25168569"/>
      <w:bookmarkStart w:id="139" w:name="_Toc27592988"/>
      <w:bookmarkStart w:id="140" w:name="_Toc34147857"/>
      <w:bookmarkStart w:id="141" w:name="_Toc36463241"/>
      <w:bookmarkStart w:id="142" w:name="_Toc43215081"/>
      <w:bookmarkStart w:id="143" w:name="_Toc45032329"/>
      <w:bookmarkStart w:id="144" w:name="_Toc49849818"/>
      <w:bookmarkStart w:id="145" w:name="_Toc51873332"/>
      <w:bookmarkStart w:id="146" w:name="_Toc56517460"/>
      <w:bookmarkStart w:id="147" w:name="_Toc58594361"/>
      <w:bookmarkStart w:id="148" w:name="_Toc67685871"/>
      <w:bookmarkStart w:id="149" w:name="_Toc74993692"/>
      <w:bookmarkStart w:id="150" w:name="_Toc82716280"/>
      <w:bookmarkStart w:id="151" w:name="_Toc88818567"/>
      <w:bookmarkStart w:id="152" w:name="_Toc90650489"/>
      <w:bookmarkStart w:id="153" w:name="_Toc98506160"/>
      <w:bookmarkStart w:id="154" w:name="_Toc106639445"/>
      <w:bookmarkStart w:id="155" w:name="_Toc114778955"/>
      <w:bookmarkStart w:id="156" w:name="_Toc122096872"/>
      <w:bookmarkStart w:id="157" w:name="_Toc130844092"/>
      <w:bookmarkStart w:id="158" w:name="_Toc138411798"/>
      <w:bookmarkStart w:id="159" w:name="_Toc145955966"/>
      <w:bookmarkStart w:id="160" w:name="_Toc153887395"/>
      <w:bookmarkStart w:id="161" w:name="_Toc161905275"/>
      <w:r>
        <w:t>3.2</w:t>
      </w:r>
      <w: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62" w:name="_Toc20150331"/>
      <w:bookmarkStart w:id="163" w:name="_Toc25168570"/>
      <w:bookmarkStart w:id="164" w:name="_Toc27592989"/>
      <w:bookmarkStart w:id="165" w:name="_Toc34147858"/>
      <w:bookmarkStart w:id="166" w:name="_Toc36463242"/>
      <w:bookmarkStart w:id="167" w:name="_Toc43215082"/>
      <w:bookmarkStart w:id="168" w:name="_Toc45032330"/>
      <w:bookmarkStart w:id="169" w:name="_Toc49849819"/>
      <w:bookmarkStart w:id="170" w:name="_Toc51873333"/>
      <w:bookmarkStart w:id="171" w:name="_Toc56517461"/>
      <w:bookmarkStart w:id="172" w:name="_Toc58594362"/>
      <w:bookmarkStart w:id="173" w:name="_Toc67685872"/>
      <w:bookmarkStart w:id="174" w:name="_Toc74993693"/>
      <w:bookmarkStart w:id="175" w:name="_Toc82716281"/>
      <w:bookmarkStart w:id="176" w:name="_Toc88818568"/>
      <w:bookmarkStart w:id="177" w:name="_Toc90650490"/>
      <w:bookmarkStart w:id="178" w:name="_Toc98506161"/>
      <w:bookmarkStart w:id="179" w:name="_Toc106639446"/>
      <w:bookmarkStart w:id="180" w:name="_Toc114778956"/>
      <w:bookmarkStart w:id="181" w:name="_Toc122096873"/>
      <w:bookmarkStart w:id="182" w:name="_Toc130844093"/>
      <w:bookmarkStart w:id="183" w:name="_Toc138411799"/>
      <w:bookmarkStart w:id="184" w:name="_Toc145955967"/>
      <w:bookmarkStart w:id="185" w:name="_Toc153887396"/>
      <w:bookmarkStart w:id="186" w:name="_Toc161905276"/>
      <w:r w:rsidRPr="00F6448C">
        <w:lastRenderedPageBreak/>
        <w:t>4</w:t>
      </w:r>
      <w:r w:rsidRPr="00F6448C">
        <w:tab/>
      </w:r>
      <w:r>
        <w:t>Overview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75pt" o:ole="">
            <v:imagedata r:id="rId13" o:title=""/>
          </v:shape>
          <o:OLEObject Type="Embed" ProgID="Visio.Drawing.11" ShapeID="_x0000_i1026" DrawAspect="Content" ObjectID="_1772518466"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87" w:name="_Toc20150332"/>
      <w:bookmarkStart w:id="188" w:name="_Toc25168571"/>
      <w:bookmarkStart w:id="189" w:name="_Toc27592990"/>
      <w:bookmarkStart w:id="190" w:name="_Toc34147859"/>
      <w:bookmarkStart w:id="191" w:name="_Toc36463243"/>
      <w:bookmarkStart w:id="192" w:name="_Toc43215083"/>
      <w:bookmarkStart w:id="193" w:name="_Toc45032331"/>
      <w:bookmarkStart w:id="194" w:name="_Toc49849820"/>
      <w:bookmarkStart w:id="195" w:name="_Toc51873334"/>
      <w:bookmarkStart w:id="196" w:name="_Toc56517462"/>
      <w:bookmarkStart w:id="197" w:name="_Toc58594363"/>
      <w:bookmarkStart w:id="198" w:name="_Toc67685873"/>
      <w:bookmarkStart w:id="199" w:name="_Toc74993694"/>
      <w:bookmarkStart w:id="200" w:name="_Toc82716282"/>
      <w:bookmarkStart w:id="201" w:name="_Toc88818569"/>
      <w:bookmarkStart w:id="202" w:name="_Toc90650491"/>
      <w:bookmarkStart w:id="203" w:name="_Toc98506162"/>
      <w:bookmarkStart w:id="204" w:name="_Toc106639447"/>
      <w:bookmarkStart w:id="205" w:name="_Toc114778957"/>
      <w:bookmarkStart w:id="206" w:name="_Toc122096874"/>
      <w:bookmarkStart w:id="207" w:name="_Toc130844094"/>
      <w:bookmarkStart w:id="208" w:name="_Toc138411800"/>
      <w:bookmarkStart w:id="209" w:name="_Toc145955968"/>
      <w:bookmarkStart w:id="210" w:name="_Toc153887397"/>
      <w:bookmarkStart w:id="211" w:name="_Toc161905277"/>
      <w:r>
        <w:t>5</w:t>
      </w:r>
      <w:r>
        <w:rPr>
          <w:rFonts w:hint="eastAsia"/>
        </w:rPr>
        <w:tab/>
      </w:r>
      <w:r>
        <w:t>Services Offered by the LMF</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E3F992D" w14:textId="77777777" w:rsidR="00EB7848" w:rsidRDefault="00EB7848" w:rsidP="00B32564">
      <w:pPr>
        <w:pStyle w:val="Heading2"/>
        <w:rPr>
          <w:lang w:val="en-US"/>
        </w:rPr>
      </w:pPr>
      <w:bookmarkStart w:id="212" w:name="_Toc20150333"/>
      <w:bookmarkStart w:id="213" w:name="_Toc25168572"/>
      <w:bookmarkStart w:id="214" w:name="_Toc27592991"/>
      <w:bookmarkStart w:id="215" w:name="_Toc34147860"/>
      <w:bookmarkStart w:id="216" w:name="_Toc36463244"/>
      <w:bookmarkStart w:id="217" w:name="_Toc43215084"/>
      <w:bookmarkStart w:id="218" w:name="_Toc45032332"/>
      <w:bookmarkStart w:id="219" w:name="_Toc49849821"/>
      <w:bookmarkStart w:id="220" w:name="_Toc51873335"/>
      <w:bookmarkStart w:id="221" w:name="_Toc56517463"/>
      <w:bookmarkStart w:id="222" w:name="_Toc58594364"/>
      <w:bookmarkStart w:id="223" w:name="_Toc67685874"/>
      <w:bookmarkStart w:id="224" w:name="_Toc74993695"/>
      <w:bookmarkStart w:id="225" w:name="_Toc82716283"/>
      <w:bookmarkStart w:id="226" w:name="_Toc88818570"/>
      <w:bookmarkStart w:id="227" w:name="_Toc90650492"/>
      <w:bookmarkStart w:id="228" w:name="_Toc98506163"/>
      <w:bookmarkStart w:id="229" w:name="_Toc106639448"/>
      <w:bookmarkStart w:id="230" w:name="_Toc114778958"/>
      <w:bookmarkStart w:id="231" w:name="_Toc122096875"/>
      <w:bookmarkStart w:id="232" w:name="_Toc130844095"/>
      <w:bookmarkStart w:id="233" w:name="_Toc138411801"/>
      <w:bookmarkStart w:id="234" w:name="_Toc145955969"/>
      <w:bookmarkStart w:id="235" w:name="_Toc153887398"/>
      <w:bookmarkStart w:id="236" w:name="_Toc161905278"/>
      <w:r>
        <w:rPr>
          <w:lang w:val="en-US"/>
        </w:rPr>
        <w:t>5.1</w:t>
      </w:r>
      <w:r>
        <w:rPr>
          <w:lang w:val="en-US"/>
        </w:rPr>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8E41B81" w14:textId="77777777" w:rsidR="00EB7848" w:rsidRDefault="00EB7848" w:rsidP="00EB7848">
      <w:bookmarkStart w:id="237"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38"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39" w:name="_Toc25168573"/>
      <w:bookmarkStart w:id="240" w:name="_Toc27592992"/>
      <w:bookmarkStart w:id="241" w:name="_Toc34147861"/>
      <w:bookmarkStart w:id="242" w:name="_Toc36463245"/>
      <w:bookmarkStart w:id="243" w:name="_Toc43215085"/>
      <w:bookmarkStart w:id="244" w:name="_Toc45032333"/>
      <w:bookmarkStart w:id="245" w:name="_Toc49849822"/>
      <w:bookmarkStart w:id="246" w:name="_Toc51873336"/>
      <w:bookmarkStart w:id="247" w:name="_Toc56517464"/>
      <w:bookmarkStart w:id="248" w:name="_Toc58594365"/>
      <w:bookmarkStart w:id="249" w:name="_Toc67685875"/>
      <w:bookmarkStart w:id="250" w:name="_Toc74993696"/>
      <w:bookmarkStart w:id="251" w:name="_Toc82716284"/>
      <w:bookmarkStart w:id="252" w:name="_Toc88818571"/>
      <w:bookmarkStart w:id="253" w:name="_Toc90650493"/>
      <w:bookmarkStart w:id="254" w:name="_Toc98506164"/>
      <w:bookmarkStart w:id="255" w:name="_Toc106639449"/>
      <w:bookmarkStart w:id="256" w:name="_Toc114778959"/>
      <w:bookmarkStart w:id="257" w:name="_Toc122096876"/>
      <w:bookmarkStart w:id="258" w:name="_Toc130844096"/>
      <w:bookmarkStart w:id="259" w:name="_Toc138411802"/>
      <w:bookmarkStart w:id="260" w:name="_Toc145955970"/>
      <w:bookmarkStart w:id="261" w:name="_Toc153887399"/>
      <w:bookmarkStart w:id="262" w:name="_Toc161905279"/>
      <w:r>
        <w:lastRenderedPageBreak/>
        <w:t>5.2</w:t>
      </w:r>
      <w:r>
        <w:tab/>
      </w:r>
      <w:r w:rsidRPr="007B2410">
        <w:t>N</w:t>
      </w:r>
      <w:r>
        <w:t>lmf_Location Service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C0C8166" w14:textId="77777777" w:rsidR="00EB7848" w:rsidRDefault="00EB7848" w:rsidP="00B32564">
      <w:pPr>
        <w:pStyle w:val="Heading3"/>
      </w:pPr>
      <w:bookmarkStart w:id="263" w:name="_Toc20150335"/>
      <w:bookmarkStart w:id="264" w:name="_Toc25168574"/>
      <w:bookmarkStart w:id="265" w:name="_Toc27592993"/>
      <w:bookmarkStart w:id="266" w:name="_Toc34147862"/>
      <w:bookmarkStart w:id="267" w:name="_Toc36463246"/>
      <w:bookmarkStart w:id="268" w:name="_Toc43215086"/>
      <w:bookmarkStart w:id="269" w:name="_Toc45032334"/>
      <w:bookmarkStart w:id="270" w:name="_Toc49849823"/>
      <w:bookmarkStart w:id="271" w:name="_Toc51873337"/>
      <w:bookmarkStart w:id="272" w:name="_Toc56517465"/>
      <w:bookmarkStart w:id="273" w:name="_Toc58594366"/>
      <w:bookmarkStart w:id="274" w:name="_Toc67685876"/>
      <w:bookmarkStart w:id="275" w:name="_Toc74993697"/>
      <w:bookmarkStart w:id="276" w:name="_Toc82716285"/>
      <w:bookmarkStart w:id="277" w:name="_Toc88818572"/>
      <w:bookmarkStart w:id="278" w:name="_Toc90650494"/>
      <w:bookmarkStart w:id="279" w:name="_Toc98506165"/>
      <w:bookmarkStart w:id="280" w:name="_Toc106639450"/>
      <w:bookmarkStart w:id="281" w:name="_Toc114778960"/>
      <w:bookmarkStart w:id="282" w:name="_Toc122096877"/>
      <w:bookmarkStart w:id="283" w:name="_Toc130844097"/>
      <w:bookmarkStart w:id="284" w:name="_Toc138411803"/>
      <w:bookmarkStart w:id="285" w:name="_Toc145955971"/>
      <w:bookmarkStart w:id="286" w:name="_Toc153887400"/>
      <w:bookmarkStart w:id="287" w:name="_Toc161905280"/>
      <w:r>
        <w:t>5.2.1</w:t>
      </w:r>
      <w:r>
        <w:tab/>
        <w:t>Service Description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88" w:name="_Toc20150336"/>
      <w:bookmarkStart w:id="289" w:name="_Toc25168575"/>
      <w:bookmarkStart w:id="290" w:name="_Toc27592994"/>
      <w:bookmarkStart w:id="291" w:name="_Toc34147863"/>
      <w:bookmarkStart w:id="292" w:name="_Toc36463247"/>
      <w:bookmarkStart w:id="293" w:name="_Toc43215087"/>
      <w:bookmarkStart w:id="294" w:name="_Toc45032335"/>
      <w:bookmarkStart w:id="295" w:name="_Toc49849824"/>
      <w:bookmarkStart w:id="296" w:name="_Toc51873338"/>
      <w:bookmarkStart w:id="297" w:name="_Toc56517466"/>
      <w:bookmarkStart w:id="298" w:name="_Toc58594367"/>
      <w:bookmarkStart w:id="299" w:name="_Toc67685877"/>
      <w:bookmarkStart w:id="300" w:name="_Toc74993698"/>
      <w:bookmarkStart w:id="301" w:name="_Toc82716286"/>
      <w:bookmarkStart w:id="302" w:name="_Toc88818573"/>
      <w:bookmarkStart w:id="303" w:name="_Toc90650495"/>
      <w:bookmarkStart w:id="304" w:name="_Toc98506166"/>
      <w:bookmarkStart w:id="305" w:name="_Toc106639451"/>
      <w:bookmarkStart w:id="306" w:name="_Toc114778961"/>
      <w:bookmarkStart w:id="307" w:name="_Toc122096878"/>
      <w:bookmarkStart w:id="308" w:name="_Toc130844098"/>
      <w:bookmarkStart w:id="309" w:name="_Toc138411804"/>
      <w:bookmarkStart w:id="310" w:name="_Toc145955972"/>
      <w:bookmarkStart w:id="311" w:name="_Toc153887401"/>
      <w:bookmarkStart w:id="312" w:name="_Toc161905281"/>
      <w:r>
        <w:t>5.2.2</w:t>
      </w:r>
      <w:r>
        <w:tab/>
        <w:t>Service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058DCB1" w14:textId="77777777" w:rsidR="00EB7848" w:rsidRDefault="00EB7848" w:rsidP="00B32564">
      <w:pPr>
        <w:pStyle w:val="Heading4"/>
      </w:pPr>
      <w:bookmarkStart w:id="313" w:name="_Toc20150337"/>
      <w:bookmarkStart w:id="314" w:name="_Toc25168576"/>
      <w:bookmarkStart w:id="315" w:name="_Toc27592995"/>
      <w:bookmarkStart w:id="316" w:name="_Toc34147864"/>
      <w:bookmarkStart w:id="317" w:name="_Toc36463248"/>
      <w:bookmarkStart w:id="318" w:name="_Toc43215088"/>
      <w:bookmarkStart w:id="319" w:name="_Toc45032336"/>
      <w:bookmarkStart w:id="320" w:name="_Toc49849825"/>
      <w:bookmarkStart w:id="321" w:name="_Toc51873339"/>
      <w:bookmarkStart w:id="322" w:name="_Toc56517467"/>
      <w:bookmarkStart w:id="323" w:name="_Toc58594368"/>
      <w:bookmarkStart w:id="324" w:name="_Toc67685878"/>
      <w:bookmarkStart w:id="325" w:name="_Toc74993699"/>
      <w:bookmarkStart w:id="326" w:name="_Toc82716287"/>
      <w:bookmarkStart w:id="327" w:name="_Toc88818574"/>
      <w:bookmarkStart w:id="328" w:name="_Toc90650496"/>
      <w:bookmarkStart w:id="329" w:name="_Toc98506167"/>
      <w:bookmarkStart w:id="330" w:name="_Toc106639452"/>
      <w:bookmarkStart w:id="331" w:name="_Toc114778962"/>
      <w:bookmarkStart w:id="332" w:name="_Toc122096879"/>
      <w:bookmarkStart w:id="333" w:name="_Toc130844099"/>
      <w:bookmarkStart w:id="334" w:name="_Toc138411805"/>
      <w:bookmarkStart w:id="335" w:name="_Toc145955973"/>
      <w:bookmarkStart w:id="336" w:name="_Toc153887402"/>
      <w:bookmarkStart w:id="337" w:name="_Toc161905282"/>
      <w:r>
        <w:t>5.2.2.1</w:t>
      </w:r>
      <w:r>
        <w:tab/>
        <w:t>Introduction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38" w:name="_Toc20150338"/>
      <w:bookmarkStart w:id="339" w:name="_Toc25168577"/>
      <w:bookmarkStart w:id="340" w:name="_Toc27592996"/>
      <w:bookmarkStart w:id="341" w:name="_Toc34147865"/>
      <w:bookmarkStart w:id="342" w:name="_Toc36463249"/>
      <w:bookmarkStart w:id="343" w:name="_Toc43215089"/>
      <w:bookmarkStart w:id="344" w:name="_Toc45032337"/>
      <w:bookmarkStart w:id="345" w:name="_Toc49849826"/>
      <w:bookmarkStart w:id="346" w:name="_Toc51873340"/>
      <w:bookmarkStart w:id="347" w:name="_Toc56517468"/>
      <w:bookmarkStart w:id="348" w:name="_Toc58594369"/>
      <w:bookmarkStart w:id="349" w:name="_Toc67685879"/>
      <w:bookmarkStart w:id="350" w:name="_Toc74993700"/>
      <w:bookmarkStart w:id="351" w:name="_Toc82716288"/>
      <w:bookmarkStart w:id="352" w:name="_Toc88818575"/>
      <w:bookmarkStart w:id="353" w:name="_Toc90650497"/>
      <w:bookmarkStart w:id="354" w:name="_Toc98506168"/>
      <w:bookmarkStart w:id="355" w:name="_Toc106639453"/>
      <w:bookmarkStart w:id="356" w:name="_Toc114778963"/>
      <w:bookmarkStart w:id="357" w:name="_Toc122096880"/>
      <w:bookmarkStart w:id="358" w:name="_Toc130844100"/>
      <w:bookmarkStart w:id="359" w:name="_Toc138411806"/>
      <w:bookmarkStart w:id="360" w:name="_Toc145955974"/>
      <w:bookmarkStart w:id="361" w:name="_Toc153887403"/>
      <w:bookmarkStart w:id="362" w:name="_Toc161905283"/>
      <w:r>
        <w:t>5.2.2.2</w:t>
      </w:r>
      <w:r>
        <w:tab/>
        <w:t>DetermineLocation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43F9D67" w14:textId="77777777" w:rsidR="00EB7848" w:rsidRDefault="00EB7848" w:rsidP="00B32564">
      <w:pPr>
        <w:pStyle w:val="Heading5"/>
      </w:pPr>
      <w:bookmarkStart w:id="363" w:name="_Toc20150339"/>
      <w:bookmarkStart w:id="364" w:name="_Toc25168578"/>
      <w:bookmarkStart w:id="365" w:name="_Toc27592997"/>
      <w:bookmarkStart w:id="366" w:name="_Toc34147866"/>
      <w:bookmarkStart w:id="367" w:name="_Toc36463250"/>
      <w:bookmarkStart w:id="368" w:name="_Toc43215090"/>
      <w:bookmarkStart w:id="369" w:name="_Toc45032338"/>
      <w:bookmarkStart w:id="370" w:name="_Toc49849827"/>
      <w:bookmarkStart w:id="371" w:name="_Toc51873341"/>
      <w:bookmarkStart w:id="372" w:name="_Toc56517469"/>
      <w:bookmarkStart w:id="373" w:name="_Toc58594370"/>
      <w:bookmarkStart w:id="374" w:name="_Toc67685880"/>
      <w:bookmarkStart w:id="375" w:name="_Toc74993701"/>
      <w:bookmarkStart w:id="376" w:name="_Toc82716289"/>
      <w:bookmarkStart w:id="377" w:name="_Toc88818576"/>
      <w:bookmarkStart w:id="378" w:name="_Toc90650498"/>
      <w:bookmarkStart w:id="379" w:name="_Toc98506169"/>
      <w:bookmarkStart w:id="380" w:name="_Toc106639454"/>
      <w:bookmarkStart w:id="381" w:name="_Toc114778964"/>
      <w:bookmarkStart w:id="382" w:name="_Toc122096881"/>
      <w:bookmarkStart w:id="383" w:name="_Toc130844101"/>
      <w:bookmarkStart w:id="384" w:name="_Toc138411807"/>
      <w:bookmarkStart w:id="385" w:name="_Toc145955975"/>
      <w:bookmarkStart w:id="386" w:name="_Toc153887404"/>
      <w:bookmarkStart w:id="387" w:name="_Toc161905284"/>
      <w:r>
        <w:t>5.2.2.2.1</w:t>
      </w:r>
      <w:r>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388" w:name="_Toc20150340"/>
      <w:bookmarkStart w:id="389" w:name="_Toc25168579"/>
      <w:bookmarkStart w:id="390"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391" w:name="_Toc34147867"/>
      <w:bookmarkStart w:id="392" w:name="_Toc36463251"/>
      <w:bookmarkStart w:id="393" w:name="_Toc43215091"/>
      <w:bookmarkStart w:id="394" w:name="_Toc45032339"/>
      <w:bookmarkStart w:id="395" w:name="_Toc49849828"/>
      <w:bookmarkStart w:id="396" w:name="_Toc51873342"/>
      <w:bookmarkStart w:id="397" w:name="_Toc56517470"/>
      <w:bookmarkStart w:id="398" w:name="_Toc58594371"/>
      <w:bookmarkStart w:id="399" w:name="_Toc67685881"/>
      <w:bookmarkStart w:id="400" w:name="_Toc74993702"/>
      <w:bookmarkStart w:id="401" w:name="_Toc82716290"/>
      <w:bookmarkStart w:id="402" w:name="_Toc88818577"/>
      <w:bookmarkStart w:id="403" w:name="_Toc90650499"/>
      <w:bookmarkStart w:id="404" w:name="_Toc98506170"/>
      <w:bookmarkStart w:id="405" w:name="_Toc106639455"/>
      <w:bookmarkStart w:id="406" w:name="_Toc114778965"/>
      <w:bookmarkStart w:id="407" w:name="_Toc122096882"/>
      <w:bookmarkStart w:id="408" w:name="_Toc130844102"/>
      <w:bookmarkStart w:id="409" w:name="_Toc138411808"/>
      <w:bookmarkStart w:id="410" w:name="_Toc145955976"/>
      <w:bookmarkStart w:id="411" w:name="_Toc153887405"/>
      <w:bookmarkStart w:id="412" w:name="_Toc161905285"/>
      <w:r>
        <w:t>5.2.2.2.2</w:t>
      </w:r>
      <w:r>
        <w:tab/>
        <w:t>Retrieve UE Location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772518467" r:id="rId16"/>
        </w:object>
      </w:r>
    </w:p>
    <w:p w14:paraId="78EF0884" w14:textId="77777777" w:rsidR="00EB7848" w:rsidRDefault="00EB7848" w:rsidP="00EB7848">
      <w:pPr>
        <w:pStyle w:val="TF"/>
        <w:rPr>
          <w:lang w:val="en-US"/>
        </w:rPr>
      </w:pPr>
      <w:r>
        <w:t>Figure 5.2.2.2.2-1: DetermineLocation Request</w:t>
      </w:r>
    </w:p>
    <w:p w14:paraId="05269EDA" w14:textId="410A3506"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036F998A"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xml:space="preserve">, LOS/NLOS measurement indication,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13" w:name="_Toc34147868"/>
      <w:bookmarkStart w:id="414" w:name="_Toc36463252"/>
      <w:bookmarkStart w:id="415" w:name="_Toc43215092"/>
      <w:bookmarkStart w:id="416" w:name="_Toc45032340"/>
      <w:bookmarkStart w:id="417" w:name="_Toc49849829"/>
      <w:bookmarkStart w:id="418" w:name="_Toc51873343"/>
      <w:bookmarkStart w:id="419" w:name="_Toc56517471"/>
      <w:bookmarkStart w:id="420" w:name="_Toc58594372"/>
      <w:bookmarkStart w:id="421" w:name="_Toc67685882"/>
      <w:bookmarkStart w:id="422" w:name="_Toc74993703"/>
      <w:bookmarkStart w:id="423" w:name="_Toc82716291"/>
      <w:bookmarkStart w:id="424" w:name="_Toc88818578"/>
      <w:bookmarkStart w:id="425" w:name="_Toc90650500"/>
      <w:bookmarkStart w:id="426" w:name="_Toc98506171"/>
      <w:bookmarkStart w:id="427" w:name="_Toc106639456"/>
      <w:bookmarkStart w:id="428" w:name="_Toc114778966"/>
      <w:bookmarkStart w:id="429" w:name="_Toc122096883"/>
      <w:bookmarkStart w:id="430" w:name="_Toc130844103"/>
      <w:bookmarkStart w:id="431" w:name="_Toc138411809"/>
      <w:bookmarkStart w:id="432" w:name="_Toc145955977"/>
      <w:bookmarkStart w:id="433" w:name="_Toc153887406"/>
      <w:bookmarkStart w:id="434" w:name="_Toc20150341"/>
      <w:bookmarkStart w:id="435" w:name="_Toc25168580"/>
      <w:bookmarkStart w:id="436" w:name="_Toc27592999"/>
      <w:bookmarkStart w:id="437" w:name="_Toc161905286"/>
      <w:r>
        <w:t>5.2.2.2.3</w:t>
      </w:r>
      <w:r>
        <w:tab/>
        <w:t>Retrieve UE Location for 5G-MO-</w:t>
      </w:r>
      <w:r w:rsidRPr="00EE2E41">
        <w:t>LR</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7"/>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772518468"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38" w:name="_Toc34147869"/>
      <w:bookmarkStart w:id="439" w:name="_Toc36463253"/>
      <w:bookmarkStart w:id="440" w:name="_Toc43215093"/>
      <w:bookmarkStart w:id="441" w:name="_Toc45032341"/>
      <w:bookmarkStart w:id="442" w:name="_Toc49849830"/>
      <w:bookmarkStart w:id="443" w:name="_Toc51873344"/>
      <w:bookmarkStart w:id="444" w:name="_Toc56517472"/>
      <w:bookmarkStart w:id="445" w:name="_Toc58594373"/>
      <w:bookmarkStart w:id="446" w:name="_Toc67685883"/>
      <w:bookmarkStart w:id="447" w:name="_Toc74993704"/>
      <w:bookmarkStart w:id="448" w:name="_Toc82716292"/>
      <w:bookmarkStart w:id="449" w:name="_Toc88818579"/>
      <w:bookmarkStart w:id="450" w:name="_Toc90650501"/>
      <w:bookmarkStart w:id="451" w:name="_Toc98506172"/>
      <w:bookmarkStart w:id="452" w:name="_Toc106639457"/>
      <w:bookmarkStart w:id="453" w:name="_Toc114778967"/>
      <w:bookmarkStart w:id="454" w:name="_Toc122096884"/>
      <w:bookmarkStart w:id="455" w:name="_Toc130844104"/>
      <w:bookmarkStart w:id="456" w:name="_Toc138411810"/>
      <w:bookmarkStart w:id="457"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58" w:name="_Toc153887407"/>
      <w:bookmarkStart w:id="459" w:name="_Toc161905287"/>
      <w:r>
        <w:t>5.2.2.3</w:t>
      </w:r>
      <w:r>
        <w:tab/>
        <w:t>EventNotify</w:t>
      </w:r>
      <w:bookmarkEnd w:id="434"/>
      <w:bookmarkEnd w:id="435"/>
      <w:bookmarkEnd w:id="436"/>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9DBE4BB" w14:textId="77777777" w:rsidR="00EB7848" w:rsidRDefault="00EB7848" w:rsidP="00B32564">
      <w:pPr>
        <w:pStyle w:val="Heading5"/>
      </w:pPr>
      <w:bookmarkStart w:id="460" w:name="_Toc20150342"/>
      <w:bookmarkStart w:id="461" w:name="_Toc25168581"/>
      <w:bookmarkStart w:id="462" w:name="_Toc27593000"/>
      <w:bookmarkStart w:id="463" w:name="_Toc34147870"/>
      <w:bookmarkStart w:id="464" w:name="_Toc36463254"/>
      <w:bookmarkStart w:id="465" w:name="_Toc43215094"/>
      <w:bookmarkStart w:id="466" w:name="_Toc45032342"/>
      <w:bookmarkStart w:id="467" w:name="_Toc49849831"/>
      <w:bookmarkStart w:id="468" w:name="_Toc51873345"/>
      <w:bookmarkStart w:id="469" w:name="_Toc56517473"/>
      <w:bookmarkStart w:id="470" w:name="_Toc58594374"/>
      <w:bookmarkStart w:id="471" w:name="_Toc67685884"/>
      <w:bookmarkStart w:id="472" w:name="_Toc74993705"/>
      <w:bookmarkStart w:id="473" w:name="_Toc82716293"/>
      <w:bookmarkStart w:id="474" w:name="_Toc88818580"/>
      <w:bookmarkStart w:id="475" w:name="_Toc90650502"/>
      <w:bookmarkStart w:id="476" w:name="_Toc98506173"/>
      <w:bookmarkStart w:id="477" w:name="_Toc106639458"/>
      <w:bookmarkStart w:id="478" w:name="_Toc114778968"/>
      <w:bookmarkStart w:id="479" w:name="_Toc122096885"/>
      <w:bookmarkStart w:id="480" w:name="_Toc130844105"/>
      <w:bookmarkStart w:id="481" w:name="_Toc138411811"/>
      <w:bookmarkStart w:id="482" w:name="_Toc145955979"/>
      <w:bookmarkStart w:id="483" w:name="_Toc153887408"/>
      <w:bookmarkStart w:id="484" w:name="_Toc161905288"/>
      <w:r>
        <w:t>5.2.2.3.1</w:t>
      </w:r>
      <w:r>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85" w:name="_Toc20150343"/>
      <w:bookmarkStart w:id="486" w:name="_Toc25168582"/>
      <w:bookmarkStart w:id="487" w:name="_Toc27593001"/>
      <w:bookmarkStart w:id="488" w:name="_Toc34147871"/>
      <w:bookmarkStart w:id="489" w:name="_Toc36463255"/>
      <w:bookmarkStart w:id="490" w:name="_Toc43215095"/>
      <w:bookmarkStart w:id="491" w:name="_Toc45032343"/>
      <w:bookmarkStart w:id="492" w:name="_Toc49849832"/>
      <w:bookmarkStart w:id="493" w:name="_Toc51873346"/>
      <w:bookmarkStart w:id="494" w:name="_Toc56517474"/>
      <w:bookmarkStart w:id="495" w:name="_Toc58594375"/>
      <w:bookmarkStart w:id="496" w:name="_Toc67685885"/>
      <w:bookmarkStart w:id="497" w:name="_Toc74993706"/>
      <w:bookmarkStart w:id="498" w:name="_Toc82716294"/>
      <w:bookmarkStart w:id="499" w:name="_Toc88818581"/>
      <w:bookmarkStart w:id="500" w:name="_Toc90650503"/>
      <w:bookmarkStart w:id="501" w:name="_Toc98506174"/>
      <w:bookmarkStart w:id="502" w:name="_Toc106639459"/>
      <w:bookmarkStart w:id="503" w:name="_Toc114778969"/>
      <w:bookmarkStart w:id="504" w:name="_Toc122096886"/>
      <w:bookmarkStart w:id="505" w:name="_Toc130844106"/>
      <w:bookmarkStart w:id="506" w:name="_Toc138411812"/>
      <w:bookmarkStart w:id="507" w:name="_Toc145955980"/>
      <w:bookmarkStart w:id="508" w:name="_Toc153887409"/>
      <w:bookmarkStart w:id="509" w:name="_Toc161905289"/>
      <w:r>
        <w:t>5.2.2.3.2</w:t>
      </w:r>
      <w:r>
        <w:tab/>
        <w:t>Periodic or Triggered Event Notification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772518469"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276BCF92"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10" w:name="_Toc130844107"/>
      <w:bookmarkStart w:id="511" w:name="_Toc138411813"/>
      <w:bookmarkStart w:id="512" w:name="_Toc145955981"/>
      <w:bookmarkStart w:id="513" w:name="_Toc153887410"/>
      <w:bookmarkStart w:id="514" w:name="_Toc20150344"/>
      <w:bookmarkStart w:id="515" w:name="_Toc25168583"/>
      <w:bookmarkStart w:id="516" w:name="_Toc27593002"/>
      <w:bookmarkStart w:id="517" w:name="_Toc34147872"/>
      <w:bookmarkStart w:id="518" w:name="_Toc36463256"/>
      <w:bookmarkStart w:id="519" w:name="_Toc43215096"/>
      <w:bookmarkStart w:id="520" w:name="_Toc45032344"/>
      <w:bookmarkStart w:id="521" w:name="_Toc49849833"/>
      <w:bookmarkStart w:id="522" w:name="_Toc51873347"/>
      <w:bookmarkStart w:id="523" w:name="_Toc56517475"/>
      <w:bookmarkStart w:id="524" w:name="_Toc58594376"/>
      <w:bookmarkStart w:id="525" w:name="_Toc67685886"/>
      <w:bookmarkStart w:id="526" w:name="_Toc74993707"/>
      <w:bookmarkStart w:id="527" w:name="_Toc82716295"/>
      <w:bookmarkStart w:id="528" w:name="_Toc88818582"/>
      <w:bookmarkStart w:id="529" w:name="_Toc90650504"/>
      <w:bookmarkStart w:id="530" w:name="_Toc98506175"/>
      <w:bookmarkStart w:id="531" w:name="_Toc106639460"/>
      <w:bookmarkStart w:id="532" w:name="_Toc114778970"/>
      <w:bookmarkStart w:id="533" w:name="_Toc122096887"/>
      <w:bookmarkStart w:id="534" w:name="_Toc161905290"/>
      <w:r>
        <w:t>5.2.2.3.3</w:t>
      </w:r>
      <w:r w:rsidR="00294FBC">
        <w:tab/>
        <w:t>Intermediate location reporting Event Notification</w:t>
      </w:r>
      <w:bookmarkEnd w:id="510"/>
      <w:bookmarkEnd w:id="511"/>
      <w:bookmarkEnd w:id="512"/>
      <w:bookmarkEnd w:id="513"/>
      <w:bookmarkEnd w:id="534"/>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pt" o:ole="">
            <v:imagedata r:id="rId21" o:title=""/>
          </v:shape>
          <o:OLEObject Type="Embed" ProgID="Visio.Drawing.11" ShapeID="_x0000_i1030" DrawAspect="Content" ObjectID="_1772518470"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35" w:name="_Toc130844108"/>
      <w:bookmarkStart w:id="536" w:name="_Toc138411814"/>
      <w:bookmarkStart w:id="537" w:name="_Toc145955982"/>
      <w:bookmarkStart w:id="538" w:name="_Toc153887411"/>
      <w:bookmarkStart w:id="539" w:name="_Toc161905291"/>
      <w:r>
        <w:lastRenderedPageBreak/>
        <w:t>5.2.2.4</w:t>
      </w:r>
      <w:r>
        <w:tab/>
        <w:t>CancelLocation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5"/>
      <w:bookmarkEnd w:id="536"/>
      <w:bookmarkEnd w:id="537"/>
      <w:bookmarkEnd w:id="538"/>
      <w:bookmarkEnd w:id="539"/>
    </w:p>
    <w:p w14:paraId="6730589E" w14:textId="77777777" w:rsidR="00EB7848" w:rsidRDefault="00EB7848" w:rsidP="00B32564">
      <w:pPr>
        <w:pStyle w:val="Heading5"/>
      </w:pPr>
      <w:bookmarkStart w:id="540" w:name="_Toc20150345"/>
      <w:bookmarkStart w:id="541" w:name="_Toc25168584"/>
      <w:bookmarkStart w:id="542" w:name="_Toc27593003"/>
      <w:bookmarkStart w:id="543" w:name="_Toc34147873"/>
      <w:bookmarkStart w:id="544" w:name="_Toc36463257"/>
      <w:bookmarkStart w:id="545" w:name="_Toc43215097"/>
      <w:bookmarkStart w:id="546" w:name="_Toc45032345"/>
      <w:bookmarkStart w:id="547" w:name="_Toc49849834"/>
      <w:bookmarkStart w:id="548" w:name="_Toc51873348"/>
      <w:bookmarkStart w:id="549" w:name="_Toc56517476"/>
      <w:bookmarkStart w:id="550" w:name="_Toc58594377"/>
      <w:bookmarkStart w:id="551" w:name="_Toc67685887"/>
      <w:bookmarkStart w:id="552" w:name="_Toc74993708"/>
      <w:bookmarkStart w:id="553" w:name="_Toc82716296"/>
      <w:bookmarkStart w:id="554" w:name="_Toc88818583"/>
      <w:bookmarkStart w:id="555" w:name="_Toc90650505"/>
      <w:bookmarkStart w:id="556" w:name="_Toc98506176"/>
      <w:bookmarkStart w:id="557" w:name="_Toc106639461"/>
      <w:bookmarkStart w:id="558" w:name="_Toc114778971"/>
      <w:bookmarkStart w:id="559" w:name="_Toc122096888"/>
      <w:bookmarkStart w:id="560" w:name="_Toc130844109"/>
      <w:bookmarkStart w:id="561" w:name="_Toc138411815"/>
      <w:bookmarkStart w:id="562" w:name="_Toc145955983"/>
      <w:bookmarkStart w:id="563" w:name="_Toc153887412"/>
      <w:bookmarkStart w:id="564" w:name="_Toc161905292"/>
      <w:r>
        <w:t>5.2.2.4.1</w:t>
      </w:r>
      <w:r>
        <w:tab/>
        <w:t>General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65" w:name="_Toc20150346"/>
      <w:bookmarkStart w:id="566" w:name="_Toc25168585"/>
      <w:bookmarkStart w:id="567" w:name="_Toc27593004"/>
      <w:bookmarkStart w:id="568" w:name="_Toc34147874"/>
      <w:bookmarkStart w:id="569" w:name="_Toc36463258"/>
      <w:bookmarkStart w:id="570" w:name="_Toc43215098"/>
      <w:bookmarkStart w:id="571" w:name="_Toc45032346"/>
      <w:bookmarkStart w:id="572" w:name="_Toc49849835"/>
      <w:bookmarkStart w:id="573" w:name="_Toc51873349"/>
      <w:bookmarkStart w:id="574" w:name="_Toc56517477"/>
      <w:bookmarkStart w:id="575" w:name="_Toc58594378"/>
      <w:bookmarkStart w:id="576" w:name="_Toc67685888"/>
      <w:bookmarkStart w:id="577" w:name="_Toc74993709"/>
      <w:bookmarkStart w:id="578" w:name="_Toc82716297"/>
      <w:bookmarkStart w:id="579" w:name="_Toc88818584"/>
      <w:bookmarkStart w:id="580" w:name="_Toc90650506"/>
      <w:bookmarkStart w:id="581" w:name="_Toc98506177"/>
      <w:bookmarkStart w:id="582" w:name="_Toc106639462"/>
      <w:bookmarkStart w:id="583" w:name="_Toc114778972"/>
      <w:bookmarkStart w:id="584" w:name="_Toc122096889"/>
      <w:bookmarkStart w:id="585" w:name="_Toc130844110"/>
      <w:bookmarkStart w:id="586" w:name="_Toc138411816"/>
      <w:bookmarkStart w:id="587" w:name="_Toc145955984"/>
      <w:bookmarkStart w:id="588" w:name="_Toc153887413"/>
      <w:bookmarkStart w:id="589" w:name="_Toc161905293"/>
      <w:r>
        <w:t>5.2.2.4.2</w:t>
      </w:r>
      <w:r>
        <w:tab/>
        <w:t>Cancel Periodic or Triggered Location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772518471"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90" w:name="_Toc20150347"/>
      <w:bookmarkStart w:id="591" w:name="_Toc25168586"/>
      <w:bookmarkStart w:id="592" w:name="_Toc27593005"/>
      <w:bookmarkStart w:id="593" w:name="_Toc34147875"/>
      <w:bookmarkStart w:id="594" w:name="_Toc36463259"/>
      <w:bookmarkStart w:id="595" w:name="_Toc43215099"/>
      <w:bookmarkStart w:id="596" w:name="_Toc45032347"/>
      <w:bookmarkStart w:id="597" w:name="_Toc49849836"/>
      <w:bookmarkStart w:id="598" w:name="_Toc51873350"/>
      <w:bookmarkStart w:id="599" w:name="_Toc56517478"/>
      <w:bookmarkStart w:id="600" w:name="_Toc58594379"/>
      <w:bookmarkStart w:id="601" w:name="_Toc67685889"/>
      <w:bookmarkStart w:id="602" w:name="_Toc74993710"/>
      <w:bookmarkStart w:id="603" w:name="_Toc82716298"/>
      <w:bookmarkStart w:id="604" w:name="_Toc88818585"/>
      <w:bookmarkStart w:id="605" w:name="_Toc90650507"/>
      <w:bookmarkStart w:id="606" w:name="_Toc98506178"/>
      <w:bookmarkStart w:id="607" w:name="_Toc106639463"/>
      <w:bookmarkStart w:id="608" w:name="_Toc114778973"/>
      <w:bookmarkStart w:id="609" w:name="_Toc122096890"/>
      <w:bookmarkStart w:id="610" w:name="_Toc130844111"/>
      <w:bookmarkStart w:id="611" w:name="_Toc138411817"/>
      <w:bookmarkStart w:id="612" w:name="_Toc145955985"/>
      <w:bookmarkStart w:id="613" w:name="_Toc153887414"/>
      <w:bookmarkStart w:id="614" w:name="_Toc161905294"/>
      <w:r>
        <w:t>5.2.2.5</w:t>
      </w:r>
      <w:r>
        <w:tab/>
        <w:t>LocationContextTransfer</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10769C15" w14:textId="77777777" w:rsidR="00EB7848" w:rsidRDefault="00EB7848" w:rsidP="00B32564">
      <w:pPr>
        <w:pStyle w:val="Heading5"/>
      </w:pPr>
      <w:bookmarkStart w:id="615" w:name="_Toc20150348"/>
      <w:bookmarkStart w:id="616" w:name="_Toc25168587"/>
      <w:bookmarkStart w:id="617" w:name="_Toc27593006"/>
      <w:bookmarkStart w:id="618" w:name="_Toc34147876"/>
      <w:bookmarkStart w:id="619" w:name="_Toc36463260"/>
      <w:bookmarkStart w:id="620" w:name="_Toc43215100"/>
      <w:bookmarkStart w:id="621" w:name="_Toc45032348"/>
      <w:bookmarkStart w:id="622" w:name="_Toc49849837"/>
      <w:bookmarkStart w:id="623" w:name="_Toc51873351"/>
      <w:bookmarkStart w:id="624" w:name="_Toc56517479"/>
      <w:bookmarkStart w:id="625" w:name="_Toc58594380"/>
      <w:bookmarkStart w:id="626" w:name="_Toc67685890"/>
      <w:bookmarkStart w:id="627" w:name="_Toc74993711"/>
      <w:bookmarkStart w:id="628" w:name="_Toc82716299"/>
      <w:bookmarkStart w:id="629" w:name="_Toc88818586"/>
      <w:bookmarkStart w:id="630" w:name="_Toc90650508"/>
      <w:bookmarkStart w:id="631" w:name="_Toc98506179"/>
      <w:bookmarkStart w:id="632" w:name="_Toc106639464"/>
      <w:bookmarkStart w:id="633" w:name="_Toc114778974"/>
      <w:bookmarkStart w:id="634" w:name="_Toc122096891"/>
      <w:bookmarkStart w:id="635" w:name="_Toc130844112"/>
      <w:bookmarkStart w:id="636" w:name="_Toc138411818"/>
      <w:bookmarkStart w:id="637" w:name="_Toc145955986"/>
      <w:bookmarkStart w:id="638" w:name="_Toc153887415"/>
      <w:bookmarkStart w:id="639" w:name="_Toc161905295"/>
      <w:r>
        <w:t>5.2.2.5.1</w:t>
      </w:r>
      <w:r>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40" w:name="_Toc20150349"/>
      <w:bookmarkStart w:id="641" w:name="_Toc25168588"/>
      <w:bookmarkStart w:id="642" w:name="_Toc27593007"/>
      <w:bookmarkStart w:id="643" w:name="_Toc34147877"/>
      <w:bookmarkStart w:id="644" w:name="_Toc36463261"/>
      <w:bookmarkStart w:id="645" w:name="_Toc43215101"/>
      <w:bookmarkStart w:id="646" w:name="_Toc45032349"/>
      <w:bookmarkStart w:id="647" w:name="_Toc49849838"/>
      <w:bookmarkStart w:id="648" w:name="_Toc51873352"/>
      <w:bookmarkStart w:id="649" w:name="_Toc56517480"/>
      <w:bookmarkStart w:id="650" w:name="_Toc58594381"/>
      <w:bookmarkStart w:id="651" w:name="_Toc67685891"/>
      <w:bookmarkStart w:id="652" w:name="_Toc74993712"/>
      <w:bookmarkStart w:id="653" w:name="_Toc82716300"/>
      <w:bookmarkStart w:id="654" w:name="_Toc88818587"/>
      <w:bookmarkStart w:id="655" w:name="_Toc90650509"/>
      <w:bookmarkStart w:id="656" w:name="_Toc98506180"/>
      <w:bookmarkStart w:id="657" w:name="_Toc106639465"/>
      <w:bookmarkStart w:id="658" w:name="_Toc114778975"/>
      <w:bookmarkStart w:id="659" w:name="_Toc122096892"/>
      <w:bookmarkStart w:id="660" w:name="_Toc130844113"/>
      <w:bookmarkStart w:id="661" w:name="_Toc138411819"/>
      <w:bookmarkStart w:id="662" w:name="_Toc145955987"/>
      <w:bookmarkStart w:id="663" w:name="_Toc153887416"/>
      <w:bookmarkStart w:id="664" w:name="_Toc161905296"/>
      <w:r>
        <w:t>5.2.2.5</w:t>
      </w:r>
      <w:r w:rsidRPr="003A63C8">
        <w:t>.</w:t>
      </w:r>
      <w:r>
        <w:t>2</w:t>
      </w:r>
      <w:r>
        <w:tab/>
        <w:t>Transfer Location Context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772518472"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665" w:name="_Toc145955988"/>
      <w:bookmarkStart w:id="666" w:name="_Toc153887417"/>
      <w:bookmarkStart w:id="667" w:name="_Toc161905297"/>
      <w:r>
        <w:t>5.2.2.6</w:t>
      </w:r>
      <w:r w:rsidR="006F7DA1">
        <w:tab/>
      </w:r>
      <w:r w:rsidR="006F7DA1" w:rsidRPr="000153FD">
        <w:t>MeasurementData</w:t>
      </w:r>
      <w:bookmarkEnd w:id="665"/>
      <w:bookmarkEnd w:id="666"/>
      <w:bookmarkEnd w:id="667"/>
    </w:p>
    <w:p w14:paraId="616F3862" w14:textId="4CCC45C2" w:rsidR="006F7DA1" w:rsidRDefault="00765B0F" w:rsidP="006F7DA1">
      <w:pPr>
        <w:pStyle w:val="Heading5"/>
      </w:pPr>
      <w:bookmarkStart w:id="668" w:name="_Toc145955989"/>
      <w:bookmarkStart w:id="669" w:name="_Toc153887418"/>
      <w:bookmarkStart w:id="670" w:name="_Toc161905298"/>
      <w:r>
        <w:t>5.2.2.6</w:t>
      </w:r>
      <w:r w:rsidR="006F7DA1">
        <w:t>.1</w:t>
      </w:r>
      <w:r w:rsidR="006F7DA1">
        <w:tab/>
        <w:t>General</w:t>
      </w:r>
      <w:bookmarkEnd w:id="668"/>
      <w:bookmarkEnd w:id="669"/>
      <w:bookmarkEnd w:id="670"/>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671" w:name="_Toc145955990"/>
      <w:bookmarkStart w:id="672" w:name="_Toc153887419"/>
      <w:bookmarkStart w:id="673" w:name="_Toc161905299"/>
      <w:r>
        <w:t>5.2.2.6</w:t>
      </w:r>
      <w:r w:rsidR="006F7DA1">
        <w:t>.2</w:t>
      </w:r>
      <w:r w:rsidR="006F7DA1">
        <w:tab/>
        <w:t>Location Measurements</w:t>
      </w:r>
      <w:bookmarkEnd w:id="671"/>
      <w:bookmarkEnd w:id="672"/>
      <w:bookmarkEnd w:id="67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pt;height:105.75pt" o:ole="">
            <v:imagedata r:id="rId27" o:title=""/>
          </v:shape>
          <o:OLEObject Type="Embed" ProgID="Visio.Drawing.11" ShapeID="_x0000_i1033" DrawAspect="Content" ObjectID="_1772518473"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674" w:name="_Toc145955991"/>
      <w:bookmarkStart w:id="675" w:name="_Toc153887420"/>
      <w:bookmarkStart w:id="676" w:name="_Toc161905300"/>
      <w:r>
        <w:t>5.2.2.7</w:t>
      </w:r>
      <w:r w:rsidR="00EB5437">
        <w:tab/>
        <w:t>UP</w:t>
      </w:r>
      <w:r w:rsidR="00EB5437" w:rsidRPr="000379A6">
        <w:t>Subscribe</w:t>
      </w:r>
      <w:bookmarkEnd w:id="674"/>
      <w:bookmarkEnd w:id="675"/>
      <w:bookmarkEnd w:id="676"/>
    </w:p>
    <w:p w14:paraId="56A32EC0" w14:textId="2D4C3365" w:rsidR="00EB5437" w:rsidRDefault="00E367FC" w:rsidP="00EB5437">
      <w:pPr>
        <w:pStyle w:val="Heading5"/>
      </w:pPr>
      <w:bookmarkStart w:id="677" w:name="_Toc145955992"/>
      <w:bookmarkStart w:id="678" w:name="_Toc153887421"/>
      <w:bookmarkStart w:id="679" w:name="_Toc161905301"/>
      <w:r>
        <w:t>5.2.2.7</w:t>
      </w:r>
      <w:r w:rsidR="00EB5437">
        <w:t>.1</w:t>
      </w:r>
      <w:r w:rsidR="00EB5437">
        <w:tab/>
        <w:t>General</w:t>
      </w:r>
      <w:bookmarkEnd w:id="677"/>
      <w:bookmarkEnd w:id="678"/>
      <w:bookmarkEnd w:id="679"/>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680" w:name="_Toc145955993"/>
      <w:bookmarkStart w:id="681" w:name="_Toc153887422"/>
      <w:bookmarkStart w:id="682" w:name="_Toc161905302"/>
      <w:r>
        <w:t>5.2.2.7</w:t>
      </w:r>
      <w:r w:rsidR="00EB5437">
        <w:t>.2</w:t>
      </w:r>
      <w:r w:rsidR="00EB5437">
        <w:tab/>
      </w:r>
      <w:r w:rsidR="00EB5437" w:rsidRPr="000379A6">
        <w:t>Subscribe</w:t>
      </w:r>
      <w:r w:rsidR="00EB5437">
        <w:t xml:space="preserve"> to Notification of LCS-UP connection</w:t>
      </w:r>
      <w:bookmarkEnd w:id="680"/>
      <w:bookmarkEnd w:id="681"/>
      <w:r w:rsidR="00D01EB3">
        <w:t xml:space="preserve"> status</w:t>
      </w:r>
      <w:bookmarkEnd w:id="682"/>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8.5pt" o:ole="">
            <v:imagedata r:id="rId29" o:title=""/>
          </v:shape>
          <o:OLEObject Type="Embed" ProgID="Visio.Drawing.15" ShapeID="_x0000_i1034" DrawAspect="Content" ObjectID="_1772518474"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683" w:name="_Toc145955994"/>
      <w:bookmarkStart w:id="684" w:name="_Toc153887423"/>
      <w:bookmarkStart w:id="685" w:name="_Toc161905303"/>
      <w:r>
        <w:t>5.2.2.8</w:t>
      </w:r>
      <w:r w:rsidR="00D720CA">
        <w:tab/>
        <w:t>UPNotify</w:t>
      </w:r>
      <w:bookmarkEnd w:id="683"/>
      <w:bookmarkEnd w:id="684"/>
      <w:bookmarkEnd w:id="685"/>
    </w:p>
    <w:p w14:paraId="3BEBDFD1" w14:textId="34D12FD3" w:rsidR="00D720CA" w:rsidRDefault="00755E5A" w:rsidP="00D720CA">
      <w:pPr>
        <w:pStyle w:val="Heading5"/>
      </w:pPr>
      <w:bookmarkStart w:id="686" w:name="_Toc145955995"/>
      <w:bookmarkStart w:id="687" w:name="_Toc153887424"/>
      <w:bookmarkStart w:id="688" w:name="_Toc161905304"/>
      <w:r>
        <w:t>5.2.2.8</w:t>
      </w:r>
      <w:r w:rsidR="00D720CA">
        <w:t>.1</w:t>
      </w:r>
      <w:r w:rsidR="00D720CA">
        <w:tab/>
        <w:t>General</w:t>
      </w:r>
      <w:bookmarkEnd w:id="686"/>
      <w:bookmarkEnd w:id="687"/>
      <w:bookmarkEnd w:id="688"/>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689" w:name="_Toc145955996"/>
      <w:bookmarkStart w:id="690" w:name="_Toc153887425"/>
      <w:bookmarkStart w:id="691" w:name="_Toc161905305"/>
      <w:r>
        <w:t>5.2.2.8</w:t>
      </w:r>
      <w:r w:rsidR="00D720CA">
        <w:t>.2</w:t>
      </w:r>
      <w:r w:rsidR="00D720CA">
        <w:tab/>
        <w:t>Notification of LCS-UP connection</w:t>
      </w:r>
      <w:bookmarkEnd w:id="689"/>
      <w:bookmarkEnd w:id="690"/>
      <w:bookmarkEnd w:id="691"/>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pt;height:108pt" o:ole="">
            <v:imagedata r:id="rId31" o:title=""/>
          </v:shape>
          <o:OLEObject Type="Embed" ProgID="Visio.Drawing.11" ShapeID="_x0000_i1035" DrawAspect="Content" ObjectID="_1772518475"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692" w:name="_Toc153887426"/>
      <w:bookmarkStart w:id="693" w:name="_Toc161905306"/>
      <w:r>
        <w:t>5.2.2.9</w:t>
      </w:r>
      <w:r w:rsidR="006E7374">
        <w:tab/>
        <w:t>UPConfig</w:t>
      </w:r>
      <w:bookmarkEnd w:id="692"/>
      <w:bookmarkEnd w:id="693"/>
    </w:p>
    <w:p w14:paraId="0A6A4706" w14:textId="39810B4A" w:rsidR="006E7374" w:rsidRDefault="001151E1" w:rsidP="006E7374">
      <w:pPr>
        <w:pStyle w:val="Heading5"/>
      </w:pPr>
      <w:bookmarkStart w:id="694" w:name="_Toc153887427"/>
      <w:bookmarkStart w:id="695" w:name="_Toc161905307"/>
      <w:r>
        <w:t>5.2.2.9</w:t>
      </w:r>
      <w:r w:rsidR="006E7374">
        <w:t>.1</w:t>
      </w:r>
      <w:r w:rsidR="006E7374">
        <w:tab/>
        <w:t>General</w:t>
      </w:r>
      <w:bookmarkEnd w:id="694"/>
      <w:bookmarkEnd w:id="695"/>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696" w:name="_Toc153887428"/>
      <w:bookmarkStart w:id="697" w:name="_Toc161905308"/>
      <w:r>
        <w:t>5.2.2.9</w:t>
      </w:r>
      <w:r w:rsidR="006E7374">
        <w:t>.2</w:t>
      </w:r>
      <w:r w:rsidR="006E7374">
        <w:tab/>
      </w:r>
      <w:r w:rsidR="00C7480D">
        <w:t>Configure</w:t>
      </w:r>
      <w:r w:rsidR="006E7374">
        <w:rPr>
          <w:lang w:eastAsia="zh-CN"/>
        </w:rPr>
        <w:t xml:space="preserve"> LCS-UP connection</w:t>
      </w:r>
      <w:bookmarkEnd w:id="696"/>
      <w:bookmarkEnd w:id="697"/>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pt;height:126.75pt" o:ole="">
            <v:imagedata r:id="rId33" o:title=""/>
          </v:shape>
          <o:OLEObject Type="Embed" ProgID="Visio.Drawing.11" ShapeID="_x0000_i1036" DrawAspect="Content" ObjectID="_1772518476"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698" w:name="_Toc161905309"/>
      <w:r>
        <w:lastRenderedPageBreak/>
        <w:t>5.2.2.10</w:t>
      </w:r>
      <w:r w:rsidR="00175CAA">
        <w:tab/>
        <w:t>UPUn</w:t>
      </w:r>
      <w:r w:rsidR="00175CAA" w:rsidRPr="000379A6">
        <w:t>Subscribe</w:t>
      </w:r>
      <w:bookmarkEnd w:id="698"/>
    </w:p>
    <w:p w14:paraId="50C79015" w14:textId="001BD578" w:rsidR="00175CAA" w:rsidRDefault="001523A7" w:rsidP="00175CAA">
      <w:pPr>
        <w:pStyle w:val="Heading5"/>
      </w:pPr>
      <w:bookmarkStart w:id="699" w:name="_Toc161905310"/>
      <w:r>
        <w:t>5.2.2.10</w:t>
      </w:r>
      <w:r w:rsidR="00175CAA">
        <w:t>.1</w:t>
      </w:r>
      <w:r w:rsidR="00175CAA">
        <w:tab/>
        <w:t>General</w:t>
      </w:r>
      <w:bookmarkEnd w:id="699"/>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700" w:name="_Toc161905311"/>
      <w:r>
        <w:t>5.2.2.10</w:t>
      </w:r>
      <w:r w:rsidR="00175CAA">
        <w:t>.2</w:t>
      </w:r>
      <w:r w:rsidR="00175CAA">
        <w:tab/>
        <w:t>Uns</w:t>
      </w:r>
      <w:r w:rsidR="00175CAA" w:rsidRPr="000379A6">
        <w:t>ubscribe</w:t>
      </w:r>
      <w:r w:rsidR="00175CAA">
        <w:t xml:space="preserve"> to notification of LCS-UP connection status</w:t>
      </w:r>
      <w:bookmarkEnd w:id="700"/>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25pt" o:ole="">
            <v:imagedata r:id="rId35" o:title=""/>
          </v:shape>
          <o:OLEObject Type="Embed" ProgID="Visio.Drawing.11" ShapeID="_x0000_i1037" DrawAspect="Content" ObjectID="_1772518477"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701" w:name="_Toc25168589"/>
      <w:bookmarkStart w:id="702" w:name="_Toc27593008"/>
      <w:bookmarkStart w:id="703" w:name="_Toc34147878"/>
      <w:bookmarkStart w:id="704" w:name="_Toc36463262"/>
      <w:bookmarkStart w:id="705" w:name="_Toc43215102"/>
      <w:bookmarkStart w:id="706" w:name="_Toc45032350"/>
      <w:bookmarkStart w:id="707" w:name="_Toc49849839"/>
      <w:bookmarkStart w:id="708" w:name="_Toc51873353"/>
      <w:bookmarkStart w:id="709" w:name="_Toc56517481"/>
      <w:bookmarkStart w:id="710" w:name="_Toc58594382"/>
      <w:bookmarkStart w:id="711" w:name="_Toc67685892"/>
      <w:bookmarkStart w:id="712" w:name="_Toc74993713"/>
      <w:bookmarkStart w:id="713" w:name="_Toc82716301"/>
      <w:bookmarkStart w:id="714" w:name="_Toc88818588"/>
      <w:bookmarkStart w:id="715" w:name="_Toc90650510"/>
      <w:bookmarkStart w:id="716" w:name="_Toc98506181"/>
      <w:bookmarkStart w:id="717" w:name="_Toc106639466"/>
      <w:bookmarkStart w:id="718" w:name="_Toc114778976"/>
      <w:bookmarkStart w:id="719" w:name="_Toc122096893"/>
      <w:bookmarkStart w:id="720" w:name="_Toc130844114"/>
      <w:bookmarkStart w:id="721" w:name="_Toc138411820"/>
      <w:bookmarkStart w:id="722" w:name="_Toc145955997"/>
      <w:bookmarkStart w:id="723" w:name="_Toc153887429"/>
      <w:bookmarkStart w:id="724" w:name="_Toc161905312"/>
      <w:r>
        <w:t>5.3</w:t>
      </w:r>
      <w:r>
        <w:tab/>
        <w:t>Nlmf_Broadcast Service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6C22761C" w14:textId="77777777" w:rsidR="00EB7848" w:rsidRDefault="00EB7848" w:rsidP="00B32564">
      <w:pPr>
        <w:pStyle w:val="Heading3"/>
      </w:pPr>
      <w:bookmarkStart w:id="725" w:name="_Toc25168590"/>
      <w:bookmarkStart w:id="726" w:name="_Toc27593009"/>
      <w:bookmarkStart w:id="727" w:name="_Toc34147879"/>
      <w:bookmarkStart w:id="728" w:name="_Toc36463263"/>
      <w:bookmarkStart w:id="729" w:name="_Toc43215103"/>
      <w:bookmarkStart w:id="730" w:name="_Toc45032351"/>
      <w:bookmarkStart w:id="731" w:name="_Toc49849840"/>
      <w:bookmarkStart w:id="732" w:name="_Toc51873354"/>
      <w:bookmarkStart w:id="733" w:name="_Toc56517482"/>
      <w:bookmarkStart w:id="734" w:name="_Toc58594383"/>
      <w:bookmarkStart w:id="735" w:name="_Toc67685893"/>
      <w:bookmarkStart w:id="736" w:name="_Toc74993714"/>
      <w:bookmarkStart w:id="737" w:name="_Toc82716302"/>
      <w:bookmarkStart w:id="738" w:name="_Toc88818589"/>
      <w:bookmarkStart w:id="739" w:name="_Toc90650511"/>
      <w:bookmarkStart w:id="740" w:name="_Toc98506182"/>
      <w:bookmarkStart w:id="741" w:name="_Toc106639467"/>
      <w:bookmarkStart w:id="742" w:name="_Toc114778977"/>
      <w:bookmarkStart w:id="743" w:name="_Toc122096894"/>
      <w:bookmarkStart w:id="744" w:name="_Toc130844115"/>
      <w:bookmarkStart w:id="745" w:name="_Toc138411821"/>
      <w:bookmarkStart w:id="746" w:name="_Toc145955998"/>
      <w:bookmarkStart w:id="747" w:name="_Toc153887430"/>
      <w:bookmarkStart w:id="748" w:name="_Toc161905313"/>
      <w:r>
        <w:t>5.3.1</w:t>
      </w:r>
      <w:r>
        <w:tab/>
        <w:t>Service Description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49" w:name="_Toc25168591"/>
      <w:bookmarkStart w:id="750" w:name="_Toc27593010"/>
      <w:bookmarkStart w:id="751" w:name="_Toc34147880"/>
      <w:bookmarkStart w:id="752" w:name="_Toc36463264"/>
      <w:bookmarkStart w:id="753" w:name="_Toc43215104"/>
      <w:bookmarkStart w:id="754" w:name="_Toc45032352"/>
      <w:bookmarkStart w:id="755" w:name="_Toc49849841"/>
      <w:bookmarkStart w:id="756" w:name="_Toc51873355"/>
      <w:bookmarkStart w:id="757" w:name="_Toc56517483"/>
      <w:bookmarkStart w:id="758" w:name="_Toc58594384"/>
      <w:bookmarkStart w:id="759" w:name="_Toc67685894"/>
      <w:bookmarkStart w:id="760" w:name="_Toc74993715"/>
      <w:bookmarkStart w:id="761" w:name="_Toc82716303"/>
      <w:bookmarkStart w:id="762" w:name="_Toc88818590"/>
      <w:bookmarkStart w:id="763" w:name="_Toc90650512"/>
      <w:bookmarkStart w:id="764" w:name="_Toc98506183"/>
      <w:bookmarkStart w:id="765" w:name="_Toc106639468"/>
      <w:bookmarkStart w:id="766" w:name="_Toc114778978"/>
      <w:bookmarkStart w:id="767" w:name="_Toc122096895"/>
      <w:bookmarkStart w:id="768" w:name="_Toc130844116"/>
      <w:bookmarkStart w:id="769" w:name="_Toc138411822"/>
      <w:bookmarkStart w:id="770" w:name="_Toc145955999"/>
      <w:bookmarkStart w:id="771" w:name="_Toc153887431"/>
      <w:bookmarkStart w:id="772" w:name="_Toc161905314"/>
      <w:r>
        <w:t>5.3.2</w:t>
      </w:r>
      <w:r>
        <w:tab/>
        <w:t>Service Operations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429B441C" w14:textId="77777777" w:rsidR="00EB7848" w:rsidRDefault="00EB7848" w:rsidP="00B32564">
      <w:pPr>
        <w:pStyle w:val="Heading4"/>
      </w:pPr>
      <w:bookmarkStart w:id="773" w:name="_Toc25168592"/>
      <w:bookmarkStart w:id="774" w:name="_Toc27593011"/>
      <w:bookmarkStart w:id="775" w:name="_Toc34147881"/>
      <w:bookmarkStart w:id="776" w:name="_Toc36463265"/>
      <w:bookmarkStart w:id="777" w:name="_Toc43215105"/>
      <w:bookmarkStart w:id="778" w:name="_Toc45032353"/>
      <w:bookmarkStart w:id="779" w:name="_Toc49849842"/>
      <w:bookmarkStart w:id="780" w:name="_Toc51873356"/>
      <w:bookmarkStart w:id="781" w:name="_Toc56517484"/>
      <w:bookmarkStart w:id="782" w:name="_Toc58594385"/>
      <w:bookmarkStart w:id="783" w:name="_Toc67685895"/>
      <w:bookmarkStart w:id="784" w:name="_Toc74993716"/>
      <w:bookmarkStart w:id="785" w:name="_Toc82716304"/>
      <w:bookmarkStart w:id="786" w:name="_Toc88818591"/>
      <w:bookmarkStart w:id="787" w:name="_Toc90650513"/>
      <w:bookmarkStart w:id="788" w:name="_Toc98506184"/>
      <w:bookmarkStart w:id="789" w:name="_Toc106639469"/>
      <w:bookmarkStart w:id="790" w:name="_Toc114778979"/>
      <w:bookmarkStart w:id="791" w:name="_Toc122096896"/>
      <w:bookmarkStart w:id="792" w:name="_Toc130844117"/>
      <w:bookmarkStart w:id="793" w:name="_Toc138411823"/>
      <w:bookmarkStart w:id="794" w:name="_Toc145956000"/>
      <w:bookmarkStart w:id="795" w:name="_Toc153887432"/>
      <w:bookmarkStart w:id="796" w:name="_Toc161905315"/>
      <w:r>
        <w:t>5.3.2.1</w:t>
      </w:r>
      <w:r>
        <w:tab/>
        <w:t>Introduction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97" w:name="_Toc25168593"/>
      <w:bookmarkStart w:id="798" w:name="_Toc27593012"/>
      <w:bookmarkStart w:id="799" w:name="_Toc34147882"/>
      <w:bookmarkStart w:id="800" w:name="_Toc36463266"/>
      <w:bookmarkStart w:id="801" w:name="_Toc43215106"/>
      <w:bookmarkStart w:id="802" w:name="_Toc45032354"/>
      <w:bookmarkStart w:id="803" w:name="_Toc49849843"/>
      <w:bookmarkStart w:id="804" w:name="_Toc51873357"/>
      <w:bookmarkStart w:id="805" w:name="_Toc56517485"/>
      <w:bookmarkStart w:id="806" w:name="_Toc58594386"/>
      <w:bookmarkStart w:id="807" w:name="_Toc67685896"/>
      <w:bookmarkStart w:id="808" w:name="_Toc74993717"/>
      <w:bookmarkStart w:id="809" w:name="_Toc82716305"/>
      <w:bookmarkStart w:id="810" w:name="_Toc88818592"/>
      <w:bookmarkStart w:id="811" w:name="_Toc90650514"/>
      <w:bookmarkStart w:id="812" w:name="_Toc98506185"/>
      <w:bookmarkStart w:id="813" w:name="_Toc106639470"/>
      <w:bookmarkStart w:id="814" w:name="_Toc114778980"/>
      <w:bookmarkStart w:id="815" w:name="_Toc122096897"/>
      <w:bookmarkStart w:id="816" w:name="_Toc130844118"/>
      <w:bookmarkStart w:id="817" w:name="_Toc138411824"/>
      <w:bookmarkStart w:id="818" w:name="_Toc145956001"/>
      <w:bookmarkStart w:id="819" w:name="_Toc153887433"/>
      <w:bookmarkStart w:id="820" w:name="_Toc161905316"/>
      <w:r>
        <w:t>5.3.2.2</w:t>
      </w:r>
      <w:r>
        <w:tab/>
        <w:t>CipheringKeyData</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2CEAC03" w14:textId="77777777" w:rsidR="00EB7848" w:rsidRDefault="00EB7848" w:rsidP="00B32564">
      <w:pPr>
        <w:pStyle w:val="Heading5"/>
      </w:pPr>
      <w:bookmarkStart w:id="821" w:name="_Toc25168594"/>
      <w:bookmarkStart w:id="822" w:name="_Toc27593013"/>
      <w:bookmarkStart w:id="823" w:name="_Toc34147883"/>
      <w:bookmarkStart w:id="824" w:name="_Toc36463267"/>
      <w:bookmarkStart w:id="825" w:name="_Toc43215107"/>
      <w:bookmarkStart w:id="826" w:name="_Toc45032355"/>
      <w:bookmarkStart w:id="827" w:name="_Toc49849844"/>
      <w:bookmarkStart w:id="828" w:name="_Toc51873358"/>
      <w:bookmarkStart w:id="829" w:name="_Toc56517486"/>
      <w:bookmarkStart w:id="830" w:name="_Toc58594387"/>
      <w:bookmarkStart w:id="831" w:name="_Toc67685897"/>
      <w:bookmarkStart w:id="832" w:name="_Toc74993718"/>
      <w:bookmarkStart w:id="833" w:name="_Toc82716306"/>
      <w:bookmarkStart w:id="834" w:name="_Toc88818593"/>
      <w:bookmarkStart w:id="835" w:name="_Toc90650515"/>
      <w:bookmarkStart w:id="836" w:name="_Toc98506186"/>
      <w:bookmarkStart w:id="837" w:name="_Toc106639471"/>
      <w:bookmarkStart w:id="838" w:name="_Toc114778981"/>
      <w:bookmarkStart w:id="839" w:name="_Toc122096898"/>
      <w:bookmarkStart w:id="840" w:name="_Toc130844119"/>
      <w:bookmarkStart w:id="841" w:name="_Toc138411825"/>
      <w:bookmarkStart w:id="842" w:name="_Toc145956002"/>
      <w:bookmarkStart w:id="843" w:name="_Toc153887434"/>
      <w:bookmarkStart w:id="844" w:name="_Toc161905317"/>
      <w:r>
        <w:t>5.3.2.2.1</w:t>
      </w:r>
      <w:r>
        <w:tab/>
        <w:t>General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lastRenderedPageBreak/>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845" w:name="_Toc25168595"/>
      <w:bookmarkStart w:id="846" w:name="_Toc27593014"/>
      <w:bookmarkStart w:id="847" w:name="_Toc34147884"/>
      <w:bookmarkStart w:id="848" w:name="_Toc36463268"/>
      <w:bookmarkStart w:id="849" w:name="_Toc43215108"/>
      <w:bookmarkStart w:id="850" w:name="_Toc45032356"/>
      <w:bookmarkStart w:id="851" w:name="_Toc49849845"/>
      <w:bookmarkStart w:id="852" w:name="_Toc51873359"/>
      <w:bookmarkStart w:id="853" w:name="_Toc56517487"/>
      <w:bookmarkStart w:id="854" w:name="_Toc58594388"/>
      <w:bookmarkStart w:id="855" w:name="_Toc67685898"/>
      <w:bookmarkStart w:id="856" w:name="_Toc74993719"/>
      <w:bookmarkStart w:id="857" w:name="_Toc82716307"/>
      <w:bookmarkStart w:id="858" w:name="_Toc88818594"/>
      <w:bookmarkStart w:id="859" w:name="_Toc90650516"/>
      <w:bookmarkStart w:id="860" w:name="_Toc98506187"/>
      <w:bookmarkStart w:id="861" w:name="_Toc106639472"/>
      <w:bookmarkStart w:id="862" w:name="_Toc114778982"/>
      <w:bookmarkStart w:id="863" w:name="_Toc122096899"/>
      <w:bookmarkStart w:id="864" w:name="_Toc130844120"/>
      <w:bookmarkStart w:id="865" w:name="_Toc138411826"/>
      <w:bookmarkStart w:id="866" w:name="_Toc145956003"/>
      <w:bookmarkStart w:id="867" w:name="_Toc153887435"/>
      <w:bookmarkStart w:id="868" w:name="_Toc161905318"/>
      <w:r>
        <w:t>5.3.2.2.2</w:t>
      </w:r>
      <w:r>
        <w:tab/>
        <w:t>Request Ciphering Key Information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772518478"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869" w:name="_Toc25168596"/>
      <w:bookmarkStart w:id="870" w:name="_Toc27593015"/>
      <w:bookmarkStart w:id="871" w:name="_Toc34147885"/>
      <w:bookmarkStart w:id="872" w:name="_Toc36463269"/>
      <w:bookmarkStart w:id="873" w:name="_Toc43215109"/>
      <w:bookmarkStart w:id="874" w:name="_Toc45032357"/>
      <w:bookmarkStart w:id="875" w:name="_Toc49849846"/>
      <w:bookmarkStart w:id="876" w:name="_Toc51873360"/>
      <w:bookmarkStart w:id="877" w:name="_Toc56517488"/>
      <w:bookmarkStart w:id="878" w:name="_Toc58594389"/>
      <w:bookmarkStart w:id="879" w:name="_Toc67685899"/>
      <w:bookmarkStart w:id="880" w:name="_Toc74993720"/>
      <w:bookmarkStart w:id="881" w:name="_Toc82716308"/>
      <w:bookmarkStart w:id="882" w:name="_Toc88818595"/>
      <w:bookmarkStart w:id="883" w:name="_Toc90650517"/>
      <w:bookmarkStart w:id="884" w:name="_Toc98506188"/>
      <w:bookmarkStart w:id="885" w:name="_Toc106639473"/>
      <w:bookmarkStart w:id="886" w:name="_Toc114778983"/>
      <w:bookmarkStart w:id="887" w:name="_Toc122096900"/>
      <w:bookmarkStart w:id="888" w:name="_Toc130844121"/>
      <w:bookmarkStart w:id="889" w:name="_Toc138411827"/>
      <w:bookmarkStart w:id="890" w:name="_Toc145956004"/>
      <w:bookmarkStart w:id="891" w:name="_Toc153887436"/>
      <w:bookmarkStart w:id="892" w:name="_Toc161905319"/>
      <w:r>
        <w:t>5.3.2.2.3</w:t>
      </w:r>
      <w:r>
        <w:tab/>
        <w:t>Provide Ciphering Key Information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772518479"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893" w:name="_Toc20150350"/>
      <w:bookmarkStart w:id="894" w:name="_Toc25168597"/>
      <w:bookmarkStart w:id="895" w:name="_Toc27593016"/>
      <w:bookmarkStart w:id="896" w:name="_Toc34147886"/>
      <w:bookmarkStart w:id="897" w:name="_Toc36463270"/>
      <w:bookmarkStart w:id="898" w:name="_Toc43215110"/>
      <w:bookmarkStart w:id="899" w:name="_Toc45032358"/>
      <w:bookmarkStart w:id="900" w:name="_Toc49849847"/>
      <w:bookmarkStart w:id="901" w:name="_Toc51873361"/>
      <w:bookmarkStart w:id="902" w:name="_Toc56517489"/>
      <w:bookmarkStart w:id="903" w:name="_Toc58594390"/>
      <w:bookmarkStart w:id="904" w:name="_Toc67685900"/>
      <w:bookmarkStart w:id="905" w:name="_Toc74993721"/>
      <w:bookmarkStart w:id="906" w:name="_Toc82716309"/>
      <w:bookmarkStart w:id="907" w:name="_Toc88818596"/>
      <w:bookmarkStart w:id="908" w:name="_Toc90650518"/>
      <w:bookmarkStart w:id="909" w:name="_Toc98506189"/>
      <w:bookmarkStart w:id="910" w:name="_Toc106639474"/>
      <w:bookmarkStart w:id="911" w:name="_Toc114778984"/>
      <w:bookmarkStart w:id="912" w:name="_Toc122096901"/>
      <w:bookmarkStart w:id="913" w:name="_Toc130844122"/>
      <w:bookmarkStart w:id="914" w:name="_Toc138411828"/>
      <w:bookmarkStart w:id="915" w:name="_Toc145956005"/>
      <w:bookmarkStart w:id="916" w:name="_Toc153887437"/>
      <w:bookmarkStart w:id="917" w:name="_Toc161905320"/>
      <w:r>
        <w:rPr>
          <w:rFonts w:hint="eastAsia"/>
          <w:lang w:eastAsia="zh-CN"/>
        </w:rPr>
        <w:t>6</w:t>
      </w:r>
      <w:r>
        <w:tab/>
      </w:r>
      <w:r>
        <w:rPr>
          <w:lang w:eastAsia="zh-CN"/>
        </w:rPr>
        <w:t>API Definitions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1B0BB3C" w14:textId="77777777" w:rsidR="00EB7848" w:rsidRDefault="00EB7848" w:rsidP="00B32564">
      <w:pPr>
        <w:pStyle w:val="Heading2"/>
        <w:rPr>
          <w:lang w:eastAsia="zh-CN"/>
        </w:rPr>
      </w:pPr>
      <w:bookmarkStart w:id="918" w:name="_Toc20150351"/>
      <w:bookmarkStart w:id="919" w:name="_Toc25168598"/>
      <w:bookmarkStart w:id="920" w:name="_Toc27593017"/>
      <w:bookmarkStart w:id="921" w:name="_Toc34147887"/>
      <w:bookmarkStart w:id="922" w:name="_Toc36463271"/>
      <w:bookmarkStart w:id="923" w:name="_Toc43215111"/>
      <w:bookmarkStart w:id="924" w:name="_Toc45032359"/>
      <w:bookmarkStart w:id="925" w:name="_Toc49849848"/>
      <w:bookmarkStart w:id="926" w:name="_Toc51873362"/>
      <w:bookmarkStart w:id="927" w:name="_Toc56517490"/>
      <w:bookmarkStart w:id="928" w:name="_Toc58594391"/>
      <w:bookmarkStart w:id="929" w:name="_Toc67685901"/>
      <w:bookmarkStart w:id="930" w:name="_Toc74993722"/>
      <w:bookmarkStart w:id="931" w:name="_Toc82716310"/>
      <w:bookmarkStart w:id="932" w:name="_Toc88818597"/>
      <w:bookmarkStart w:id="933" w:name="_Toc90650519"/>
      <w:bookmarkStart w:id="934" w:name="_Toc98506190"/>
      <w:bookmarkStart w:id="935" w:name="_Toc106639475"/>
      <w:bookmarkStart w:id="936" w:name="_Toc114778985"/>
      <w:bookmarkStart w:id="937" w:name="_Toc122096902"/>
      <w:bookmarkStart w:id="938" w:name="_Toc130844123"/>
      <w:bookmarkStart w:id="939" w:name="_Toc138411829"/>
      <w:bookmarkStart w:id="940" w:name="_Toc145956006"/>
      <w:bookmarkStart w:id="941" w:name="_Toc153887438"/>
      <w:bookmarkStart w:id="942" w:name="_Toc161905321"/>
      <w:r>
        <w:rPr>
          <w:rFonts w:hint="eastAsia"/>
          <w:lang w:eastAsia="zh-CN"/>
        </w:rPr>
        <w:t>6</w:t>
      </w:r>
      <w:r>
        <w:t>.1</w:t>
      </w:r>
      <w:r>
        <w:tab/>
        <w:t>Nlmf_Location Service API</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640BAE48" w14:textId="77777777" w:rsidR="00EB7848" w:rsidRDefault="00EB7848" w:rsidP="00B32564">
      <w:pPr>
        <w:pStyle w:val="Heading3"/>
      </w:pPr>
      <w:bookmarkStart w:id="943" w:name="_Toc20150352"/>
      <w:bookmarkStart w:id="944" w:name="_Toc25168599"/>
      <w:bookmarkStart w:id="945" w:name="_Toc27593018"/>
      <w:bookmarkStart w:id="946" w:name="_Toc34147888"/>
      <w:bookmarkStart w:id="947" w:name="_Toc36463272"/>
      <w:bookmarkStart w:id="948" w:name="_Toc43215112"/>
      <w:bookmarkStart w:id="949" w:name="_Toc45032360"/>
      <w:bookmarkStart w:id="950" w:name="_Toc49849849"/>
      <w:bookmarkStart w:id="951" w:name="_Toc51873363"/>
      <w:bookmarkStart w:id="952" w:name="_Toc56517491"/>
      <w:bookmarkStart w:id="953" w:name="_Toc58594392"/>
      <w:bookmarkStart w:id="954" w:name="_Toc67685902"/>
      <w:bookmarkStart w:id="955" w:name="_Toc74993723"/>
      <w:bookmarkStart w:id="956" w:name="_Toc82716311"/>
      <w:bookmarkStart w:id="957" w:name="_Toc88818598"/>
      <w:bookmarkStart w:id="958" w:name="_Toc90650520"/>
      <w:bookmarkStart w:id="959" w:name="_Toc98506191"/>
      <w:bookmarkStart w:id="960" w:name="_Toc106639476"/>
      <w:bookmarkStart w:id="961" w:name="_Toc114778986"/>
      <w:bookmarkStart w:id="962" w:name="_Toc122096903"/>
      <w:bookmarkStart w:id="963" w:name="_Toc130844124"/>
      <w:bookmarkStart w:id="964" w:name="_Toc138411830"/>
      <w:bookmarkStart w:id="965" w:name="_Toc145956007"/>
      <w:bookmarkStart w:id="966" w:name="_Toc153887439"/>
      <w:bookmarkStart w:id="967" w:name="_Toc161905322"/>
      <w:r>
        <w:t>6.1.1</w:t>
      </w:r>
      <w:r>
        <w:tab/>
        <w:t>API URI</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968" w:name="_Toc20150353"/>
      <w:bookmarkStart w:id="969" w:name="_Toc25168600"/>
      <w:bookmarkStart w:id="970" w:name="_Toc27593019"/>
      <w:bookmarkStart w:id="971" w:name="_Toc34147889"/>
      <w:bookmarkStart w:id="972" w:name="_Toc36463273"/>
      <w:bookmarkStart w:id="973" w:name="_Toc43215113"/>
      <w:bookmarkStart w:id="974" w:name="_Toc45032361"/>
      <w:bookmarkStart w:id="975" w:name="_Toc49849850"/>
      <w:bookmarkStart w:id="976" w:name="_Toc51873364"/>
      <w:bookmarkStart w:id="977" w:name="_Toc56517492"/>
      <w:bookmarkStart w:id="978" w:name="_Toc58594393"/>
      <w:bookmarkStart w:id="979" w:name="_Toc67685903"/>
      <w:bookmarkStart w:id="980" w:name="_Toc74993724"/>
      <w:bookmarkStart w:id="981" w:name="_Toc82716312"/>
      <w:bookmarkStart w:id="982" w:name="_Toc88818599"/>
      <w:bookmarkStart w:id="983" w:name="_Toc90650521"/>
      <w:bookmarkStart w:id="984" w:name="_Toc98506192"/>
      <w:bookmarkStart w:id="985" w:name="_Toc106639477"/>
      <w:bookmarkStart w:id="986" w:name="_Toc114778987"/>
      <w:bookmarkStart w:id="987" w:name="_Toc122096904"/>
      <w:bookmarkStart w:id="988" w:name="_Toc130844125"/>
      <w:bookmarkStart w:id="989" w:name="_Toc138411831"/>
      <w:bookmarkStart w:id="990" w:name="_Toc145956008"/>
      <w:bookmarkStart w:id="991" w:name="_Toc153887440"/>
      <w:bookmarkStart w:id="992" w:name="_Toc161905323"/>
      <w:r>
        <w:t>6.1.2</w:t>
      </w:r>
      <w:r>
        <w:tab/>
        <w:t>Usage of HTTP</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9D55479" w14:textId="77777777" w:rsidR="00EB7848" w:rsidRPr="000C5200" w:rsidRDefault="00EB7848" w:rsidP="00B32564">
      <w:pPr>
        <w:pStyle w:val="Heading4"/>
      </w:pPr>
      <w:bookmarkStart w:id="993" w:name="_Toc20150354"/>
      <w:bookmarkStart w:id="994" w:name="_Toc25168601"/>
      <w:bookmarkStart w:id="995" w:name="_Toc27593020"/>
      <w:bookmarkStart w:id="996" w:name="_Toc34147890"/>
      <w:bookmarkStart w:id="997" w:name="_Toc36463274"/>
      <w:bookmarkStart w:id="998" w:name="_Toc43215114"/>
      <w:bookmarkStart w:id="999" w:name="_Toc45032362"/>
      <w:bookmarkStart w:id="1000" w:name="_Toc49849851"/>
      <w:bookmarkStart w:id="1001" w:name="_Toc51873365"/>
      <w:bookmarkStart w:id="1002" w:name="_Toc56517493"/>
      <w:bookmarkStart w:id="1003" w:name="_Toc58594394"/>
      <w:bookmarkStart w:id="1004" w:name="_Toc67685904"/>
      <w:bookmarkStart w:id="1005" w:name="_Toc74993725"/>
      <w:bookmarkStart w:id="1006" w:name="_Toc82716313"/>
      <w:bookmarkStart w:id="1007" w:name="_Toc88818600"/>
      <w:bookmarkStart w:id="1008" w:name="_Toc90650522"/>
      <w:bookmarkStart w:id="1009" w:name="_Toc98506193"/>
      <w:bookmarkStart w:id="1010" w:name="_Toc106639478"/>
      <w:bookmarkStart w:id="1011" w:name="_Toc114778988"/>
      <w:bookmarkStart w:id="1012" w:name="_Toc122096905"/>
      <w:bookmarkStart w:id="1013" w:name="_Toc130844126"/>
      <w:bookmarkStart w:id="1014" w:name="_Toc138411832"/>
      <w:bookmarkStart w:id="1015" w:name="_Toc145956009"/>
      <w:bookmarkStart w:id="1016" w:name="_Toc153887441"/>
      <w:bookmarkStart w:id="1017" w:name="_Toc161905324"/>
      <w:r>
        <w:t>6.1.2.1</w:t>
      </w:r>
      <w:r>
        <w:tab/>
        <w:t>General</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018" w:name="_Toc20150355"/>
      <w:bookmarkStart w:id="1019" w:name="_Toc25168602"/>
      <w:bookmarkStart w:id="1020" w:name="_Toc27593021"/>
      <w:bookmarkStart w:id="1021" w:name="_Toc34147891"/>
      <w:bookmarkStart w:id="1022" w:name="_Toc36463275"/>
      <w:bookmarkStart w:id="1023" w:name="_Toc43215115"/>
      <w:bookmarkStart w:id="1024" w:name="_Toc45032363"/>
      <w:bookmarkStart w:id="1025" w:name="_Toc49849852"/>
      <w:bookmarkStart w:id="1026" w:name="_Toc51873366"/>
      <w:bookmarkStart w:id="1027" w:name="_Toc56517494"/>
      <w:bookmarkStart w:id="1028" w:name="_Toc58594395"/>
      <w:bookmarkStart w:id="1029" w:name="_Toc67685905"/>
      <w:bookmarkStart w:id="1030" w:name="_Toc74993726"/>
      <w:bookmarkStart w:id="1031" w:name="_Toc82716314"/>
      <w:bookmarkStart w:id="1032" w:name="_Toc88818601"/>
      <w:bookmarkStart w:id="1033" w:name="_Toc90650523"/>
      <w:bookmarkStart w:id="1034" w:name="_Toc98506194"/>
      <w:bookmarkStart w:id="1035" w:name="_Toc106639479"/>
      <w:bookmarkStart w:id="1036" w:name="_Toc114778989"/>
      <w:bookmarkStart w:id="1037" w:name="_Toc122096906"/>
      <w:bookmarkStart w:id="1038" w:name="_Toc130844127"/>
      <w:bookmarkStart w:id="1039" w:name="_Toc138411833"/>
      <w:bookmarkStart w:id="1040" w:name="_Toc145956010"/>
      <w:bookmarkStart w:id="1041" w:name="_Toc153887442"/>
      <w:bookmarkStart w:id="1042" w:name="_Toc161905325"/>
      <w:r>
        <w:t>6.1.2.2</w:t>
      </w:r>
      <w:r>
        <w:tab/>
        <w:t>HTTP Standard Headers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B28FFCD" w14:textId="77777777" w:rsidR="00EB7848" w:rsidRDefault="00EB7848" w:rsidP="00B32564">
      <w:pPr>
        <w:pStyle w:val="Heading5"/>
        <w:rPr>
          <w:lang w:eastAsia="zh-CN"/>
        </w:rPr>
      </w:pPr>
      <w:bookmarkStart w:id="1043" w:name="_Toc20150356"/>
      <w:bookmarkStart w:id="1044" w:name="_Toc25168603"/>
      <w:bookmarkStart w:id="1045" w:name="_Toc27593022"/>
      <w:bookmarkStart w:id="1046" w:name="_Toc34147892"/>
      <w:bookmarkStart w:id="1047" w:name="_Toc36463276"/>
      <w:bookmarkStart w:id="1048" w:name="_Toc43215116"/>
      <w:bookmarkStart w:id="1049" w:name="_Toc45032364"/>
      <w:bookmarkStart w:id="1050" w:name="_Toc49849853"/>
      <w:bookmarkStart w:id="1051" w:name="_Toc51873367"/>
      <w:bookmarkStart w:id="1052" w:name="_Toc56517495"/>
      <w:bookmarkStart w:id="1053" w:name="_Toc58594396"/>
      <w:bookmarkStart w:id="1054" w:name="_Toc67685906"/>
      <w:bookmarkStart w:id="1055" w:name="_Toc74993727"/>
      <w:bookmarkStart w:id="1056" w:name="_Toc82716315"/>
      <w:bookmarkStart w:id="1057" w:name="_Toc88818602"/>
      <w:bookmarkStart w:id="1058" w:name="_Toc90650524"/>
      <w:bookmarkStart w:id="1059" w:name="_Toc98506195"/>
      <w:bookmarkStart w:id="1060" w:name="_Toc106639480"/>
      <w:bookmarkStart w:id="1061" w:name="_Toc114778990"/>
      <w:bookmarkStart w:id="1062" w:name="_Toc122096907"/>
      <w:bookmarkStart w:id="1063" w:name="_Toc130844128"/>
      <w:bookmarkStart w:id="1064" w:name="_Toc138411834"/>
      <w:bookmarkStart w:id="1065" w:name="_Toc145956011"/>
      <w:bookmarkStart w:id="1066" w:name="_Toc153887443"/>
      <w:bookmarkStart w:id="1067" w:name="_Toc161905326"/>
      <w:r>
        <w:t>6.1.2.2.1</w:t>
      </w:r>
      <w:r>
        <w:rPr>
          <w:rFonts w:hint="eastAsia"/>
          <w:lang w:eastAsia="zh-CN"/>
        </w:rPr>
        <w:tab/>
      </w:r>
      <w:r>
        <w:rPr>
          <w:lang w:eastAsia="zh-CN"/>
        </w:rPr>
        <w:t>General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1EEA3BC2" w14:textId="77777777" w:rsidR="00EB7848" w:rsidRDefault="00EB7848" w:rsidP="00B32564">
      <w:pPr>
        <w:pStyle w:val="Heading5"/>
      </w:pPr>
      <w:bookmarkStart w:id="1068" w:name="_Toc20150357"/>
      <w:bookmarkStart w:id="1069" w:name="_Toc25168604"/>
      <w:bookmarkStart w:id="1070" w:name="_Toc27593023"/>
      <w:bookmarkStart w:id="1071" w:name="_Toc34147893"/>
      <w:bookmarkStart w:id="1072" w:name="_Toc36463277"/>
      <w:bookmarkStart w:id="1073" w:name="_Toc43215117"/>
      <w:bookmarkStart w:id="1074" w:name="_Toc45032365"/>
      <w:bookmarkStart w:id="1075" w:name="_Toc49849854"/>
      <w:bookmarkStart w:id="1076" w:name="_Toc51873368"/>
      <w:bookmarkStart w:id="1077" w:name="_Toc56517496"/>
      <w:bookmarkStart w:id="1078" w:name="_Toc58594397"/>
      <w:bookmarkStart w:id="1079" w:name="_Toc67685907"/>
      <w:bookmarkStart w:id="1080" w:name="_Toc74993728"/>
      <w:bookmarkStart w:id="1081" w:name="_Toc82716316"/>
      <w:bookmarkStart w:id="1082" w:name="_Toc88818603"/>
      <w:bookmarkStart w:id="1083" w:name="_Toc90650525"/>
      <w:bookmarkStart w:id="1084" w:name="_Toc98506196"/>
      <w:bookmarkStart w:id="1085" w:name="_Toc106639481"/>
      <w:bookmarkStart w:id="1086" w:name="_Toc114778991"/>
      <w:bookmarkStart w:id="1087" w:name="_Toc122096908"/>
      <w:bookmarkStart w:id="1088" w:name="_Toc130844129"/>
      <w:bookmarkStart w:id="1089" w:name="_Toc138411835"/>
      <w:bookmarkStart w:id="1090" w:name="_Toc145956012"/>
      <w:bookmarkStart w:id="1091" w:name="_Toc153887444"/>
      <w:bookmarkStart w:id="1092" w:name="_Toc161905327"/>
      <w:r>
        <w:t>6.1.2.2.2</w:t>
      </w:r>
      <w:r>
        <w:tab/>
        <w:t>Content type</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093" w:name="_Toc20150358"/>
      <w:bookmarkStart w:id="1094" w:name="_Toc25168605"/>
      <w:bookmarkStart w:id="1095" w:name="_Toc27593024"/>
      <w:bookmarkStart w:id="1096" w:name="_Toc34147894"/>
      <w:bookmarkStart w:id="1097" w:name="_Toc36463278"/>
      <w:bookmarkStart w:id="1098" w:name="_Toc43215118"/>
      <w:bookmarkStart w:id="1099" w:name="_Toc45032366"/>
      <w:bookmarkStart w:id="1100" w:name="_Toc49849855"/>
      <w:bookmarkStart w:id="1101" w:name="_Toc51873369"/>
      <w:bookmarkStart w:id="1102" w:name="_Toc56517497"/>
      <w:bookmarkStart w:id="1103" w:name="_Toc58594398"/>
      <w:bookmarkStart w:id="1104" w:name="_Toc67685908"/>
      <w:bookmarkStart w:id="1105" w:name="_Toc74993729"/>
      <w:bookmarkStart w:id="1106" w:name="_Toc82716317"/>
      <w:bookmarkStart w:id="1107" w:name="_Toc88818604"/>
      <w:bookmarkStart w:id="1108" w:name="_Toc90650526"/>
      <w:bookmarkStart w:id="1109" w:name="_Toc98506197"/>
      <w:bookmarkStart w:id="1110" w:name="_Toc106639482"/>
      <w:bookmarkStart w:id="1111" w:name="_Toc114778992"/>
      <w:bookmarkStart w:id="1112" w:name="_Toc122096909"/>
      <w:bookmarkStart w:id="1113" w:name="_Toc130844130"/>
      <w:bookmarkStart w:id="1114" w:name="_Toc138411836"/>
      <w:bookmarkStart w:id="1115" w:name="_Toc145956013"/>
      <w:bookmarkStart w:id="1116" w:name="_Toc153887445"/>
      <w:bookmarkStart w:id="1117" w:name="_Toc161905328"/>
      <w:r>
        <w:t>6.1.2.3</w:t>
      </w:r>
      <w:r>
        <w:tab/>
        <w:t>HTTP custom headers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2A111F6" w14:textId="77777777" w:rsidR="00EB7848" w:rsidRDefault="00EB7848" w:rsidP="00B32564">
      <w:pPr>
        <w:pStyle w:val="Heading5"/>
        <w:rPr>
          <w:lang w:eastAsia="zh-CN"/>
        </w:rPr>
      </w:pPr>
      <w:bookmarkStart w:id="1118" w:name="_Toc20150359"/>
      <w:bookmarkStart w:id="1119" w:name="_Toc25168606"/>
      <w:bookmarkStart w:id="1120" w:name="_Toc27593025"/>
      <w:bookmarkStart w:id="1121" w:name="_Toc34147895"/>
      <w:bookmarkStart w:id="1122" w:name="_Toc36463279"/>
      <w:bookmarkStart w:id="1123" w:name="_Toc43215119"/>
      <w:bookmarkStart w:id="1124" w:name="_Toc45032367"/>
      <w:bookmarkStart w:id="1125" w:name="_Toc49849856"/>
      <w:bookmarkStart w:id="1126" w:name="_Toc51873370"/>
      <w:bookmarkStart w:id="1127" w:name="_Toc56517498"/>
      <w:bookmarkStart w:id="1128" w:name="_Toc58594399"/>
      <w:bookmarkStart w:id="1129" w:name="_Toc67685909"/>
      <w:bookmarkStart w:id="1130" w:name="_Toc74993730"/>
      <w:bookmarkStart w:id="1131" w:name="_Toc82716318"/>
      <w:bookmarkStart w:id="1132" w:name="_Toc88818605"/>
      <w:bookmarkStart w:id="1133" w:name="_Toc90650527"/>
      <w:bookmarkStart w:id="1134" w:name="_Toc98506198"/>
      <w:bookmarkStart w:id="1135" w:name="_Toc106639483"/>
      <w:bookmarkStart w:id="1136" w:name="_Toc114778993"/>
      <w:bookmarkStart w:id="1137" w:name="_Toc122096910"/>
      <w:bookmarkStart w:id="1138" w:name="_Toc130844131"/>
      <w:bookmarkStart w:id="1139" w:name="_Toc138411837"/>
      <w:bookmarkStart w:id="1140" w:name="_Toc145956014"/>
      <w:bookmarkStart w:id="1141" w:name="_Toc153887446"/>
      <w:bookmarkStart w:id="1142" w:name="_Toc161905329"/>
      <w:r>
        <w:t>6.1.2.3.1</w:t>
      </w:r>
      <w:r>
        <w:rPr>
          <w:rFonts w:hint="eastAsia"/>
          <w:lang w:eastAsia="zh-CN"/>
        </w:rPr>
        <w:tab/>
      </w:r>
      <w:r>
        <w:rPr>
          <w:lang w:eastAsia="zh-CN"/>
        </w:rPr>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143" w:name="_Toc25156267"/>
      <w:bookmarkStart w:id="1144" w:name="_Toc27591097"/>
      <w:bookmarkStart w:id="1145" w:name="_Toc34147896"/>
      <w:bookmarkStart w:id="1146" w:name="_Toc36463280"/>
      <w:bookmarkStart w:id="1147" w:name="_Toc43215120"/>
      <w:bookmarkStart w:id="1148" w:name="_Toc45032368"/>
      <w:bookmarkStart w:id="1149" w:name="_Toc49849857"/>
      <w:bookmarkStart w:id="1150" w:name="_Toc51873371"/>
      <w:bookmarkStart w:id="1151" w:name="_Toc56517499"/>
      <w:bookmarkStart w:id="1152" w:name="_Toc58594400"/>
      <w:bookmarkStart w:id="1153" w:name="_Toc67685910"/>
      <w:bookmarkStart w:id="1154" w:name="_Toc74993731"/>
      <w:bookmarkStart w:id="1155" w:name="_Toc82716319"/>
      <w:bookmarkStart w:id="1156" w:name="_Toc88818606"/>
      <w:bookmarkStart w:id="1157" w:name="_Toc90650528"/>
      <w:bookmarkStart w:id="1158" w:name="_Toc98506199"/>
      <w:bookmarkStart w:id="1159" w:name="_Toc106639484"/>
      <w:bookmarkStart w:id="1160" w:name="_Toc114778994"/>
      <w:bookmarkStart w:id="1161" w:name="_Toc122096911"/>
      <w:bookmarkStart w:id="1162" w:name="_Toc130844132"/>
      <w:bookmarkStart w:id="1163" w:name="_Toc138411838"/>
      <w:bookmarkStart w:id="1164" w:name="_Toc145956015"/>
      <w:bookmarkStart w:id="1165" w:name="_Toc153887447"/>
      <w:bookmarkStart w:id="1166" w:name="_Toc20150360"/>
      <w:bookmarkStart w:id="1167" w:name="_Toc25168607"/>
      <w:bookmarkStart w:id="1168" w:name="_Toc27593026"/>
      <w:bookmarkStart w:id="1169" w:name="_Toc161905330"/>
      <w:r w:rsidRPr="003B2883">
        <w:t>6.1.2.</w:t>
      </w:r>
      <w:r>
        <w:t>4</w:t>
      </w:r>
      <w:r w:rsidRPr="003B2883">
        <w:tab/>
        <w:t>HTTP multipart messages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9"/>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170" w:name="_Toc34147897"/>
      <w:bookmarkStart w:id="1171" w:name="_Toc36463281"/>
      <w:bookmarkStart w:id="1172" w:name="_Toc43215121"/>
      <w:bookmarkStart w:id="1173" w:name="_Toc45032369"/>
      <w:bookmarkStart w:id="1174" w:name="_Toc49849858"/>
      <w:bookmarkStart w:id="1175" w:name="_Toc51873372"/>
      <w:bookmarkStart w:id="1176" w:name="_Toc56517500"/>
      <w:bookmarkStart w:id="1177" w:name="_Toc58594401"/>
      <w:bookmarkStart w:id="1178" w:name="_Toc67685911"/>
      <w:bookmarkStart w:id="1179" w:name="_Toc74993732"/>
      <w:bookmarkStart w:id="1180" w:name="_Toc82716320"/>
      <w:bookmarkStart w:id="1181" w:name="_Toc88818607"/>
      <w:bookmarkStart w:id="1182" w:name="_Toc90650529"/>
      <w:bookmarkStart w:id="1183" w:name="_Toc98506200"/>
      <w:bookmarkStart w:id="1184" w:name="_Toc106639485"/>
      <w:bookmarkStart w:id="1185" w:name="_Toc114778995"/>
      <w:bookmarkStart w:id="1186" w:name="_Toc122096912"/>
      <w:bookmarkStart w:id="1187" w:name="_Toc130844133"/>
      <w:bookmarkStart w:id="1188" w:name="_Toc138411839"/>
      <w:bookmarkStart w:id="1189" w:name="_Toc145956016"/>
      <w:bookmarkStart w:id="1190" w:name="_Toc153887448"/>
      <w:bookmarkStart w:id="1191" w:name="_Toc161905331"/>
      <w:r>
        <w:t>6.1.3</w:t>
      </w:r>
      <w:r>
        <w:tab/>
        <w:t>Resources</w:t>
      </w:r>
      <w:bookmarkEnd w:id="1166"/>
      <w:bookmarkEnd w:id="1167"/>
      <w:bookmarkEnd w:id="1168"/>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030D02FF" w14:textId="77777777" w:rsidR="00EB7848" w:rsidRPr="000A7435" w:rsidRDefault="00EB7848" w:rsidP="00B32564">
      <w:pPr>
        <w:pStyle w:val="Heading4"/>
      </w:pPr>
      <w:bookmarkStart w:id="1192" w:name="_Toc20150361"/>
      <w:bookmarkStart w:id="1193" w:name="_Toc25168608"/>
      <w:bookmarkStart w:id="1194" w:name="_Toc27593027"/>
      <w:bookmarkStart w:id="1195" w:name="_Toc34147898"/>
      <w:bookmarkStart w:id="1196" w:name="_Toc36463282"/>
      <w:bookmarkStart w:id="1197" w:name="_Toc43215122"/>
      <w:bookmarkStart w:id="1198" w:name="_Toc45032370"/>
      <w:bookmarkStart w:id="1199" w:name="_Toc49849859"/>
      <w:bookmarkStart w:id="1200" w:name="_Toc51873373"/>
      <w:bookmarkStart w:id="1201" w:name="_Toc56517501"/>
      <w:bookmarkStart w:id="1202" w:name="_Toc58594402"/>
      <w:bookmarkStart w:id="1203" w:name="_Toc67685912"/>
      <w:bookmarkStart w:id="1204" w:name="_Toc74993733"/>
      <w:bookmarkStart w:id="1205" w:name="_Toc82716321"/>
      <w:bookmarkStart w:id="1206" w:name="_Toc88818608"/>
      <w:bookmarkStart w:id="1207" w:name="_Toc90650530"/>
      <w:bookmarkStart w:id="1208" w:name="_Toc98506201"/>
      <w:bookmarkStart w:id="1209" w:name="_Toc106639486"/>
      <w:bookmarkStart w:id="1210" w:name="_Toc114778996"/>
      <w:bookmarkStart w:id="1211" w:name="_Toc122096913"/>
      <w:bookmarkStart w:id="1212" w:name="_Toc130844134"/>
      <w:bookmarkStart w:id="1213" w:name="_Toc138411840"/>
      <w:bookmarkStart w:id="1214" w:name="_Toc145956017"/>
      <w:bookmarkStart w:id="1215" w:name="_Toc153887449"/>
      <w:bookmarkStart w:id="1216" w:name="_Toc161905332"/>
      <w:r>
        <w:t>6.1.3.1</w:t>
      </w:r>
      <w:r>
        <w:tab/>
        <w:t>Overview</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772518480"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217" w:name="_Toc24937632"/>
      <w:bookmarkStart w:id="1218" w:name="_Toc33962447"/>
      <w:bookmarkStart w:id="1219" w:name="_Toc42883209"/>
      <w:bookmarkStart w:id="1220" w:name="_Toc49733077"/>
      <w:bookmarkStart w:id="1221" w:name="_Toc56690702"/>
      <w:bookmarkStart w:id="1222" w:name="_Toc153813289"/>
      <w:bookmarkStart w:id="1223" w:name="_Toc161905333"/>
      <w:r>
        <w:t>6.1.3.2</w:t>
      </w:r>
      <w:r w:rsidR="008211A5" w:rsidRPr="00690A26">
        <w:tab/>
        <w:t xml:space="preserve">Resource: </w:t>
      </w:r>
      <w:r w:rsidR="008211A5">
        <w:t>up-</w:t>
      </w:r>
      <w:r w:rsidR="008211A5" w:rsidRPr="00690A26">
        <w:t>subscriptions (Collection)</w:t>
      </w:r>
      <w:bookmarkEnd w:id="1217"/>
      <w:bookmarkEnd w:id="1218"/>
      <w:bookmarkEnd w:id="1219"/>
      <w:bookmarkEnd w:id="1220"/>
      <w:bookmarkEnd w:id="1221"/>
      <w:bookmarkEnd w:id="1222"/>
      <w:bookmarkEnd w:id="1223"/>
    </w:p>
    <w:p w14:paraId="5843D221" w14:textId="5434DF47" w:rsidR="008211A5" w:rsidRPr="00690A26" w:rsidRDefault="00576A22" w:rsidP="008211A5">
      <w:pPr>
        <w:pStyle w:val="Heading5"/>
      </w:pPr>
      <w:bookmarkStart w:id="1224" w:name="_Toc24937633"/>
      <w:bookmarkStart w:id="1225" w:name="_Toc33962448"/>
      <w:bookmarkStart w:id="1226" w:name="_Toc42883210"/>
      <w:bookmarkStart w:id="1227" w:name="_Toc49733078"/>
      <w:bookmarkStart w:id="1228" w:name="_Toc56690703"/>
      <w:bookmarkStart w:id="1229" w:name="_Toc153813290"/>
      <w:bookmarkStart w:id="1230" w:name="_Toc161905334"/>
      <w:r>
        <w:t>6.1.3.2</w:t>
      </w:r>
      <w:r w:rsidR="008211A5" w:rsidRPr="00690A26">
        <w:t>.1</w:t>
      </w:r>
      <w:r w:rsidR="008211A5" w:rsidRPr="00690A26">
        <w:tab/>
        <w:t>Description</w:t>
      </w:r>
      <w:bookmarkEnd w:id="1224"/>
      <w:bookmarkEnd w:id="1225"/>
      <w:bookmarkEnd w:id="1226"/>
      <w:bookmarkEnd w:id="1227"/>
      <w:bookmarkEnd w:id="1228"/>
      <w:bookmarkEnd w:id="1229"/>
      <w:bookmarkEnd w:id="1230"/>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231" w:name="_Toc24937634"/>
      <w:bookmarkStart w:id="1232" w:name="_Toc33962449"/>
      <w:bookmarkStart w:id="1233" w:name="_Toc42883211"/>
      <w:bookmarkStart w:id="1234" w:name="_Toc49733079"/>
      <w:bookmarkStart w:id="1235" w:name="_Toc56690704"/>
      <w:bookmarkStart w:id="1236" w:name="_Toc153813291"/>
      <w:bookmarkStart w:id="1237" w:name="_Toc161905335"/>
      <w:r>
        <w:t>6.1.3.2</w:t>
      </w:r>
      <w:r w:rsidR="008211A5" w:rsidRPr="00690A26">
        <w:t>.2</w:t>
      </w:r>
      <w:r w:rsidR="008211A5" w:rsidRPr="00690A26">
        <w:tab/>
        <w:t>Resource Definition</w:t>
      </w:r>
      <w:bookmarkEnd w:id="1231"/>
      <w:bookmarkEnd w:id="1232"/>
      <w:bookmarkEnd w:id="1233"/>
      <w:bookmarkEnd w:id="1234"/>
      <w:bookmarkEnd w:id="1235"/>
      <w:bookmarkEnd w:id="1236"/>
      <w:bookmarkEnd w:id="1237"/>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238" w:name="_Toc24937635"/>
      <w:bookmarkStart w:id="1239" w:name="_Toc33962450"/>
      <w:bookmarkStart w:id="1240" w:name="_Toc42883212"/>
      <w:bookmarkStart w:id="1241" w:name="_Toc49733080"/>
      <w:bookmarkStart w:id="1242" w:name="_Toc56690705"/>
      <w:bookmarkStart w:id="1243" w:name="_Toc153813292"/>
      <w:bookmarkStart w:id="1244" w:name="_Toc161905336"/>
      <w:r>
        <w:t>6.1.3.2</w:t>
      </w:r>
      <w:r w:rsidR="008211A5" w:rsidRPr="00690A26">
        <w:t>.3</w:t>
      </w:r>
      <w:r w:rsidR="008211A5" w:rsidRPr="00690A26">
        <w:tab/>
        <w:t>Resource Standard Methods</w:t>
      </w:r>
      <w:bookmarkEnd w:id="1238"/>
      <w:bookmarkEnd w:id="1239"/>
      <w:bookmarkEnd w:id="1240"/>
      <w:bookmarkEnd w:id="1241"/>
      <w:bookmarkEnd w:id="1242"/>
      <w:bookmarkEnd w:id="1243"/>
      <w:bookmarkEnd w:id="1244"/>
    </w:p>
    <w:p w14:paraId="38DEA7EA" w14:textId="46260D56" w:rsidR="008211A5" w:rsidRPr="00690A26" w:rsidRDefault="00576A22" w:rsidP="008211A5">
      <w:pPr>
        <w:pStyle w:val="H6"/>
      </w:pPr>
      <w:bookmarkStart w:id="1245" w:name="_Toc24937636"/>
      <w:bookmarkStart w:id="1246" w:name="_Toc33962451"/>
      <w:bookmarkStart w:id="1247" w:name="_Toc42883213"/>
      <w:bookmarkStart w:id="1248" w:name="_Toc49733081"/>
      <w:bookmarkStart w:id="1249" w:name="_Toc56690706"/>
      <w:r>
        <w:t>6.1.3.2</w:t>
      </w:r>
      <w:r w:rsidR="008211A5" w:rsidRPr="00690A26">
        <w:t>.3.1</w:t>
      </w:r>
      <w:r w:rsidR="008211A5" w:rsidRPr="00690A26">
        <w:tab/>
        <w:t>POST</w:t>
      </w:r>
      <w:bookmarkEnd w:id="1245"/>
      <w:bookmarkEnd w:id="1246"/>
      <w:bookmarkEnd w:id="1247"/>
      <w:bookmarkEnd w:id="1248"/>
      <w:bookmarkEnd w:id="1249"/>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250" w:name="_Toc24937637"/>
      <w:bookmarkStart w:id="1251"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252" w:name="_Toc42883214"/>
      <w:bookmarkStart w:id="1253" w:name="_Toc49733082"/>
      <w:bookmarkStart w:id="1254" w:name="_Toc56690707"/>
      <w:bookmarkStart w:id="1255" w:name="_Toc153813293"/>
      <w:bookmarkStart w:id="1256" w:name="_Toc161905337"/>
      <w:r>
        <w:t>6.1.3.3</w:t>
      </w:r>
      <w:r w:rsidR="008211A5" w:rsidRPr="00690A26">
        <w:tab/>
        <w:t xml:space="preserve">Resource: </w:t>
      </w:r>
      <w:r w:rsidR="008211A5">
        <w:t>up-</w:t>
      </w:r>
      <w:r w:rsidR="008211A5" w:rsidRPr="00690A26">
        <w:t>subscription (Document)</w:t>
      </w:r>
      <w:bookmarkEnd w:id="1250"/>
      <w:bookmarkEnd w:id="1251"/>
      <w:bookmarkEnd w:id="1252"/>
      <w:bookmarkEnd w:id="1253"/>
      <w:bookmarkEnd w:id="1254"/>
      <w:bookmarkEnd w:id="1255"/>
      <w:bookmarkEnd w:id="1256"/>
    </w:p>
    <w:p w14:paraId="49DDADFA" w14:textId="07A26118" w:rsidR="008211A5" w:rsidRPr="00690A26" w:rsidRDefault="00CA6E04" w:rsidP="008211A5">
      <w:pPr>
        <w:pStyle w:val="Heading5"/>
      </w:pPr>
      <w:bookmarkStart w:id="1257" w:name="_Toc24937638"/>
      <w:bookmarkStart w:id="1258" w:name="_Toc33962453"/>
      <w:bookmarkStart w:id="1259" w:name="_Toc42883215"/>
      <w:bookmarkStart w:id="1260" w:name="_Toc49733083"/>
      <w:bookmarkStart w:id="1261" w:name="_Toc56690708"/>
      <w:bookmarkStart w:id="1262" w:name="_Toc153813294"/>
      <w:bookmarkStart w:id="1263" w:name="_Toc161905338"/>
      <w:r>
        <w:t>6.1.3.3</w:t>
      </w:r>
      <w:r w:rsidR="008211A5" w:rsidRPr="00690A26">
        <w:t>.1</w:t>
      </w:r>
      <w:r w:rsidR="008211A5" w:rsidRPr="00690A26">
        <w:tab/>
        <w:t>Description</w:t>
      </w:r>
      <w:bookmarkEnd w:id="1257"/>
      <w:bookmarkEnd w:id="1258"/>
      <w:bookmarkEnd w:id="1259"/>
      <w:bookmarkEnd w:id="1260"/>
      <w:bookmarkEnd w:id="1261"/>
      <w:bookmarkEnd w:id="1262"/>
      <w:bookmarkEnd w:id="1263"/>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264" w:name="_Toc24937639"/>
      <w:bookmarkStart w:id="1265" w:name="_Toc33962454"/>
      <w:bookmarkStart w:id="1266" w:name="_Toc42883216"/>
      <w:bookmarkStart w:id="1267" w:name="_Toc49733084"/>
      <w:bookmarkStart w:id="1268" w:name="_Toc56690709"/>
      <w:bookmarkStart w:id="1269" w:name="_Toc153813295"/>
      <w:bookmarkStart w:id="1270" w:name="_Toc161905339"/>
      <w:r>
        <w:t>6.1.3.3</w:t>
      </w:r>
      <w:r w:rsidR="008211A5" w:rsidRPr="00690A26">
        <w:t>.2</w:t>
      </w:r>
      <w:r w:rsidR="008211A5" w:rsidRPr="00690A26">
        <w:tab/>
        <w:t>Resource Definition</w:t>
      </w:r>
      <w:bookmarkEnd w:id="1264"/>
      <w:bookmarkEnd w:id="1265"/>
      <w:bookmarkEnd w:id="1266"/>
      <w:bookmarkEnd w:id="1267"/>
      <w:bookmarkEnd w:id="1268"/>
      <w:bookmarkEnd w:id="1269"/>
      <w:bookmarkEnd w:id="127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271" w:name="_Toc24937640"/>
      <w:bookmarkStart w:id="1272" w:name="_Toc33962455"/>
      <w:bookmarkStart w:id="1273" w:name="_Toc42883217"/>
      <w:bookmarkStart w:id="1274" w:name="_Toc49733085"/>
      <w:bookmarkStart w:id="1275" w:name="_Toc56690710"/>
      <w:bookmarkStart w:id="1276" w:name="_Toc153813296"/>
      <w:bookmarkStart w:id="1277" w:name="_Toc161905340"/>
      <w:r>
        <w:t>6.1.3.3</w:t>
      </w:r>
      <w:r w:rsidR="008211A5" w:rsidRPr="00690A26">
        <w:t>.3</w:t>
      </w:r>
      <w:r w:rsidR="008211A5" w:rsidRPr="00690A26">
        <w:tab/>
        <w:t>Resource Standard Methods</w:t>
      </w:r>
      <w:bookmarkEnd w:id="1271"/>
      <w:bookmarkEnd w:id="1272"/>
      <w:bookmarkEnd w:id="1273"/>
      <w:bookmarkEnd w:id="1274"/>
      <w:bookmarkEnd w:id="1275"/>
      <w:bookmarkEnd w:id="1276"/>
      <w:bookmarkEnd w:id="1277"/>
    </w:p>
    <w:p w14:paraId="5793DB76" w14:textId="24C3889D" w:rsidR="008211A5" w:rsidRPr="00690A26" w:rsidRDefault="00CA6E04" w:rsidP="008211A5">
      <w:pPr>
        <w:pStyle w:val="H6"/>
      </w:pPr>
      <w:bookmarkStart w:id="1278" w:name="_Toc24937641"/>
      <w:bookmarkStart w:id="1279" w:name="_Toc33962456"/>
      <w:bookmarkStart w:id="1280" w:name="_Toc42883218"/>
      <w:bookmarkStart w:id="1281" w:name="_Toc49733086"/>
      <w:bookmarkStart w:id="1282" w:name="_Toc56690711"/>
      <w:r>
        <w:t>6.1.3.3</w:t>
      </w:r>
      <w:r w:rsidR="008211A5" w:rsidRPr="00690A26">
        <w:t>.3.1</w:t>
      </w:r>
      <w:r w:rsidR="008211A5" w:rsidRPr="00690A26">
        <w:tab/>
        <w:t>DELETE</w:t>
      </w:r>
      <w:bookmarkEnd w:id="1278"/>
      <w:bookmarkEnd w:id="1279"/>
      <w:bookmarkEnd w:id="1280"/>
      <w:bookmarkEnd w:id="1281"/>
      <w:bookmarkEnd w:id="1282"/>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283" w:name="_Toc20150362"/>
      <w:bookmarkStart w:id="1284" w:name="_Toc25168609"/>
      <w:bookmarkStart w:id="1285" w:name="_Toc27593028"/>
      <w:bookmarkStart w:id="1286" w:name="_Toc34147899"/>
      <w:bookmarkStart w:id="1287" w:name="_Toc36463283"/>
      <w:bookmarkStart w:id="1288" w:name="_Toc43215123"/>
      <w:bookmarkStart w:id="1289" w:name="_Toc45032371"/>
      <w:bookmarkStart w:id="1290" w:name="_Toc49849860"/>
      <w:bookmarkStart w:id="1291" w:name="_Toc51873374"/>
      <w:bookmarkStart w:id="1292" w:name="_Toc56517502"/>
      <w:bookmarkStart w:id="1293" w:name="_Toc58594403"/>
      <w:bookmarkStart w:id="1294" w:name="_Toc67685913"/>
      <w:bookmarkStart w:id="1295" w:name="_Toc74993734"/>
      <w:bookmarkStart w:id="1296" w:name="_Toc82716322"/>
      <w:bookmarkStart w:id="1297" w:name="_Toc88818609"/>
      <w:bookmarkStart w:id="1298" w:name="_Toc90650531"/>
      <w:bookmarkStart w:id="1299" w:name="_Toc98506202"/>
      <w:bookmarkStart w:id="1300" w:name="_Toc106639487"/>
      <w:bookmarkStart w:id="1301" w:name="_Toc114778997"/>
      <w:bookmarkStart w:id="1302" w:name="_Toc122096914"/>
      <w:bookmarkStart w:id="1303" w:name="_Toc130844135"/>
      <w:bookmarkStart w:id="1304" w:name="_Toc138411841"/>
      <w:bookmarkStart w:id="1305" w:name="_Toc145956018"/>
      <w:bookmarkStart w:id="1306" w:name="_Toc153887450"/>
      <w:bookmarkStart w:id="1307" w:name="_Toc161905341"/>
      <w:r>
        <w:lastRenderedPageBreak/>
        <w:t>6.1.4</w:t>
      </w:r>
      <w:r>
        <w:tab/>
        <w:t>Custom Operations without associated resources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F165ECE" w14:textId="77777777" w:rsidR="00EB7848" w:rsidRPr="000A7435" w:rsidRDefault="00EB7848" w:rsidP="00B32564">
      <w:pPr>
        <w:pStyle w:val="Heading4"/>
      </w:pPr>
      <w:bookmarkStart w:id="1308" w:name="_Toc20150363"/>
      <w:bookmarkStart w:id="1309" w:name="_Toc25168610"/>
      <w:bookmarkStart w:id="1310" w:name="_Toc27593029"/>
      <w:bookmarkStart w:id="1311" w:name="_Toc34147900"/>
      <w:bookmarkStart w:id="1312" w:name="_Toc36463284"/>
      <w:bookmarkStart w:id="1313" w:name="_Toc43215124"/>
      <w:bookmarkStart w:id="1314" w:name="_Toc45032372"/>
      <w:bookmarkStart w:id="1315" w:name="_Toc49849861"/>
      <w:bookmarkStart w:id="1316" w:name="_Toc51873375"/>
      <w:bookmarkStart w:id="1317" w:name="_Toc56517503"/>
      <w:bookmarkStart w:id="1318" w:name="_Toc58594404"/>
      <w:bookmarkStart w:id="1319" w:name="_Toc67685914"/>
      <w:bookmarkStart w:id="1320" w:name="_Toc74993735"/>
      <w:bookmarkStart w:id="1321" w:name="_Toc82716323"/>
      <w:bookmarkStart w:id="1322" w:name="_Toc88818610"/>
      <w:bookmarkStart w:id="1323" w:name="_Toc90650532"/>
      <w:bookmarkStart w:id="1324" w:name="_Toc98506203"/>
      <w:bookmarkStart w:id="1325" w:name="_Toc106639488"/>
      <w:bookmarkStart w:id="1326" w:name="_Toc114778998"/>
      <w:bookmarkStart w:id="1327" w:name="_Toc122096915"/>
      <w:bookmarkStart w:id="1328" w:name="_Toc130844136"/>
      <w:bookmarkStart w:id="1329" w:name="_Toc138411842"/>
      <w:bookmarkStart w:id="1330" w:name="_Toc145956019"/>
      <w:bookmarkStart w:id="1331" w:name="_Toc153887451"/>
      <w:bookmarkStart w:id="1332" w:name="_Toc161905342"/>
      <w:r>
        <w:t>6.1.4.1</w:t>
      </w:r>
      <w:r>
        <w:tab/>
        <w:t>Overview</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333" w:name="_Toc20150364"/>
      <w:bookmarkStart w:id="1334" w:name="_Toc25168611"/>
      <w:bookmarkStart w:id="1335" w:name="_Toc27593030"/>
      <w:bookmarkStart w:id="1336" w:name="_Toc34147901"/>
      <w:bookmarkStart w:id="1337" w:name="_Toc36463285"/>
      <w:bookmarkStart w:id="1338" w:name="_Toc43215125"/>
      <w:bookmarkStart w:id="1339" w:name="_Toc45032373"/>
      <w:bookmarkStart w:id="1340" w:name="_Toc49849862"/>
      <w:bookmarkStart w:id="1341" w:name="_Toc51873376"/>
      <w:bookmarkStart w:id="1342" w:name="_Toc56517504"/>
      <w:bookmarkStart w:id="1343" w:name="_Toc58594405"/>
      <w:bookmarkStart w:id="1344" w:name="_Toc67685915"/>
      <w:bookmarkStart w:id="1345" w:name="_Toc74993736"/>
      <w:bookmarkStart w:id="1346" w:name="_Toc82716324"/>
      <w:bookmarkStart w:id="1347" w:name="_Toc88818611"/>
      <w:bookmarkStart w:id="1348" w:name="_Toc90650533"/>
      <w:bookmarkStart w:id="1349" w:name="_Toc98506204"/>
      <w:bookmarkStart w:id="1350" w:name="_Toc106639489"/>
      <w:bookmarkStart w:id="1351" w:name="_Toc114778999"/>
      <w:bookmarkStart w:id="1352" w:name="_Toc122096916"/>
      <w:bookmarkStart w:id="1353" w:name="_Toc130844137"/>
      <w:bookmarkStart w:id="1354" w:name="_Toc138411843"/>
      <w:bookmarkStart w:id="1355" w:name="_Toc145956020"/>
      <w:bookmarkStart w:id="1356" w:name="_Toc153887452"/>
      <w:bookmarkStart w:id="1357" w:name="_Toc161905343"/>
      <w:r>
        <w:t>6.1.4.2</w:t>
      </w:r>
      <w:r>
        <w:tab/>
        <w:t>Operation: determine-location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171CAEC2" w14:textId="77777777" w:rsidR="00EB7848" w:rsidRDefault="00EB7848" w:rsidP="00B32564">
      <w:pPr>
        <w:pStyle w:val="Heading5"/>
      </w:pPr>
      <w:bookmarkStart w:id="1358" w:name="_Toc20150365"/>
      <w:bookmarkStart w:id="1359" w:name="_Toc25168612"/>
      <w:bookmarkStart w:id="1360" w:name="_Toc27593031"/>
      <w:bookmarkStart w:id="1361" w:name="_Toc34147902"/>
      <w:bookmarkStart w:id="1362" w:name="_Toc36463286"/>
      <w:bookmarkStart w:id="1363" w:name="_Toc43215126"/>
      <w:bookmarkStart w:id="1364" w:name="_Toc45032374"/>
      <w:bookmarkStart w:id="1365" w:name="_Toc49849863"/>
      <w:bookmarkStart w:id="1366" w:name="_Toc51873377"/>
      <w:bookmarkStart w:id="1367" w:name="_Toc56517505"/>
      <w:bookmarkStart w:id="1368" w:name="_Toc58594406"/>
      <w:bookmarkStart w:id="1369" w:name="_Toc67685916"/>
      <w:bookmarkStart w:id="1370" w:name="_Toc74993737"/>
      <w:bookmarkStart w:id="1371" w:name="_Toc82716325"/>
      <w:bookmarkStart w:id="1372" w:name="_Toc88818612"/>
      <w:bookmarkStart w:id="1373" w:name="_Toc90650534"/>
      <w:bookmarkStart w:id="1374" w:name="_Toc98506205"/>
      <w:bookmarkStart w:id="1375" w:name="_Toc106639490"/>
      <w:bookmarkStart w:id="1376" w:name="_Toc114779000"/>
      <w:bookmarkStart w:id="1377" w:name="_Toc122096917"/>
      <w:bookmarkStart w:id="1378" w:name="_Toc130844138"/>
      <w:bookmarkStart w:id="1379" w:name="_Toc138411844"/>
      <w:bookmarkStart w:id="1380" w:name="_Toc145956021"/>
      <w:bookmarkStart w:id="1381" w:name="_Toc153887453"/>
      <w:bookmarkStart w:id="1382" w:name="_Toc161905344"/>
      <w:r>
        <w:t>6.1.4.2.1</w:t>
      </w:r>
      <w:r>
        <w:tab/>
        <w:t>Description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383" w:name="_Toc20150366"/>
      <w:bookmarkStart w:id="1384" w:name="_Toc25168613"/>
      <w:bookmarkStart w:id="1385" w:name="_Toc27593032"/>
      <w:bookmarkStart w:id="1386" w:name="_Toc34147903"/>
      <w:bookmarkStart w:id="1387" w:name="_Toc36463287"/>
      <w:bookmarkStart w:id="1388" w:name="_Toc43215127"/>
      <w:bookmarkStart w:id="1389" w:name="_Toc45032375"/>
      <w:bookmarkStart w:id="1390" w:name="_Toc49849864"/>
      <w:bookmarkStart w:id="1391" w:name="_Toc51873378"/>
      <w:bookmarkStart w:id="1392" w:name="_Toc56517506"/>
      <w:bookmarkStart w:id="1393" w:name="_Toc58594407"/>
      <w:bookmarkStart w:id="1394" w:name="_Toc67685917"/>
      <w:bookmarkStart w:id="1395" w:name="_Toc74993738"/>
      <w:bookmarkStart w:id="1396" w:name="_Toc82716326"/>
      <w:bookmarkStart w:id="1397" w:name="_Toc88818613"/>
      <w:bookmarkStart w:id="1398" w:name="_Toc90650535"/>
      <w:bookmarkStart w:id="1399" w:name="_Toc98506206"/>
      <w:bookmarkStart w:id="1400" w:name="_Toc106639491"/>
      <w:bookmarkStart w:id="1401" w:name="_Toc114779001"/>
      <w:bookmarkStart w:id="1402" w:name="_Toc122096918"/>
      <w:bookmarkStart w:id="1403" w:name="_Toc130844139"/>
      <w:bookmarkStart w:id="1404" w:name="_Toc138411845"/>
      <w:bookmarkStart w:id="1405" w:name="_Toc145956022"/>
      <w:bookmarkStart w:id="1406" w:name="_Toc153887454"/>
      <w:bookmarkStart w:id="1407" w:name="_Toc161905345"/>
      <w:r>
        <w:t>6.1.4.2.2</w:t>
      </w:r>
      <w:r>
        <w:tab/>
        <w:t>Operation Definition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408"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408"/>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409"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409"/>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410" w:name="_PERM_MCCTEMPBM_CRPT90020009___2"/>
            <w:r w:rsidRPr="00AA6A4C">
              <w:t>-</w:t>
            </w:r>
            <w:r w:rsidRPr="00AA6A4C">
              <w:tab/>
            </w:r>
            <w:r w:rsidRPr="000B71E4">
              <w:t>POSITIONING_FAILED</w:t>
            </w:r>
          </w:p>
          <w:bookmarkEnd w:id="1410"/>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411" w:name="_PERM_MCCTEMPBM_CRPT90020010___2"/>
            <w:r>
              <w:t>-</w:t>
            </w:r>
            <w:r>
              <w:tab/>
            </w:r>
            <w:r w:rsidRPr="0032412C">
              <w:t>UNREACHABLE_USER</w:t>
            </w:r>
          </w:p>
          <w:bookmarkEnd w:id="1411"/>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29481B" w:rsidRDefault="0029481B" w:rsidP="0029481B">
            <w:pPr>
              <w:pStyle w:val="TAN"/>
              <w:rPr>
                <w:rFonts w:eastAsia="SimSun"/>
              </w:rPr>
            </w:pPr>
            <w:r w:rsidRPr="00056F0B">
              <w:rPr>
                <w:rFonts w:eastAsia="SimSun"/>
              </w:rPr>
              <w:t>NOTE</w:t>
            </w:r>
            <w:r w:rsidR="00E62D5A">
              <w:rPr>
                <w:rFonts w:eastAsia="SimSun"/>
              </w:rPr>
              <w:t xml:space="preserve"> 1</w:t>
            </w:r>
            <w:r w:rsidRPr="00056F0B">
              <w:rPr>
                <w:rFonts w:eastAsia="SimSun"/>
              </w:rPr>
              <w:t>:</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D307CD" w:rsidRPr="00056F0B">
              <w:rPr>
                <w:rFonts w:eastAsia="SimSun"/>
              </w:rPr>
              <w:t>clause</w:t>
            </w:r>
            <w:r w:rsidR="00D307CD">
              <w:rPr>
                <w:rFonts w:eastAsia="SimSun"/>
              </w:rPr>
              <w:t> </w:t>
            </w:r>
            <w:r w:rsidR="00D307CD" w:rsidRPr="00056F0B">
              <w:rPr>
                <w:rFonts w:eastAsia="SimSun"/>
              </w:rPr>
              <w:t>5</w:t>
            </w:r>
            <w:r w:rsidRPr="00056F0B">
              <w:rPr>
                <w:rFonts w:eastAsia="SimSun"/>
              </w:rPr>
              <w:t>.2.7 of 3GPP TS 29.500 [4]).</w:t>
            </w:r>
          </w:p>
          <w:p w14:paraId="1EF22503" w14:textId="0C0B0986" w:rsidR="00E62D5A" w:rsidRDefault="00E62D5A"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412" w:name="_Toc20150367"/>
      <w:bookmarkStart w:id="1413" w:name="_Toc25168614"/>
      <w:bookmarkStart w:id="1414" w:name="_Toc27593033"/>
      <w:bookmarkStart w:id="1415" w:name="_Toc34147904"/>
      <w:bookmarkStart w:id="1416" w:name="_Toc36463288"/>
      <w:bookmarkStart w:id="1417" w:name="_Toc43215128"/>
      <w:bookmarkStart w:id="1418" w:name="_Toc45032376"/>
      <w:bookmarkStart w:id="1419" w:name="_Toc49849865"/>
      <w:bookmarkStart w:id="1420" w:name="_Toc51873379"/>
      <w:bookmarkStart w:id="1421" w:name="_Toc56517507"/>
      <w:bookmarkStart w:id="1422" w:name="_Toc58594408"/>
      <w:bookmarkStart w:id="1423" w:name="_Toc67685918"/>
      <w:bookmarkStart w:id="1424" w:name="_Toc74993739"/>
      <w:bookmarkStart w:id="1425" w:name="_Toc82716327"/>
      <w:bookmarkStart w:id="1426" w:name="_Toc88818614"/>
      <w:bookmarkStart w:id="1427" w:name="_Toc90650536"/>
      <w:bookmarkStart w:id="1428" w:name="_Toc98506207"/>
      <w:bookmarkStart w:id="1429" w:name="_Toc106639492"/>
      <w:bookmarkStart w:id="1430" w:name="_Toc114779002"/>
      <w:bookmarkStart w:id="1431" w:name="_Toc122096919"/>
      <w:bookmarkStart w:id="1432" w:name="_Toc130844140"/>
      <w:bookmarkStart w:id="1433" w:name="_Toc138411846"/>
      <w:bookmarkStart w:id="1434" w:name="_Toc145956023"/>
      <w:bookmarkStart w:id="1435" w:name="_Toc153887455"/>
      <w:bookmarkStart w:id="1436" w:name="_Toc161905346"/>
      <w:r>
        <w:t>6.1.4.3</w:t>
      </w:r>
      <w:r>
        <w:tab/>
        <w:t>Operation: cancel-location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AEB620B" w14:textId="77777777" w:rsidR="00EB7848" w:rsidRDefault="00EB7848" w:rsidP="00B32564">
      <w:pPr>
        <w:pStyle w:val="Heading5"/>
      </w:pPr>
      <w:bookmarkStart w:id="1437" w:name="_Toc20150368"/>
      <w:bookmarkStart w:id="1438" w:name="_Toc25168615"/>
      <w:bookmarkStart w:id="1439" w:name="_Toc27593034"/>
      <w:bookmarkStart w:id="1440" w:name="_Toc34147905"/>
      <w:bookmarkStart w:id="1441" w:name="_Toc36463289"/>
      <w:bookmarkStart w:id="1442" w:name="_Toc43215129"/>
      <w:bookmarkStart w:id="1443" w:name="_Toc45032377"/>
      <w:bookmarkStart w:id="1444" w:name="_Toc49849866"/>
      <w:bookmarkStart w:id="1445" w:name="_Toc51873380"/>
      <w:bookmarkStart w:id="1446" w:name="_Toc56517508"/>
      <w:bookmarkStart w:id="1447" w:name="_Toc58594409"/>
      <w:bookmarkStart w:id="1448" w:name="_Toc67685919"/>
      <w:bookmarkStart w:id="1449" w:name="_Toc74993740"/>
      <w:bookmarkStart w:id="1450" w:name="_Toc82716328"/>
      <w:bookmarkStart w:id="1451" w:name="_Toc88818615"/>
      <w:bookmarkStart w:id="1452" w:name="_Toc90650537"/>
      <w:bookmarkStart w:id="1453" w:name="_Toc98506208"/>
      <w:bookmarkStart w:id="1454" w:name="_Toc106639493"/>
      <w:bookmarkStart w:id="1455" w:name="_Toc114779003"/>
      <w:bookmarkStart w:id="1456" w:name="_Toc122096920"/>
      <w:bookmarkStart w:id="1457" w:name="_Toc130844141"/>
      <w:bookmarkStart w:id="1458" w:name="_Toc138411847"/>
      <w:bookmarkStart w:id="1459" w:name="_Toc145956024"/>
      <w:bookmarkStart w:id="1460" w:name="_Toc153887456"/>
      <w:bookmarkStart w:id="1461" w:name="_Toc161905347"/>
      <w:r>
        <w:t>6.1.4.3.1</w:t>
      </w:r>
      <w:r>
        <w:tab/>
        <w:t>Description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462" w:name="_Toc20150369"/>
      <w:bookmarkStart w:id="1463" w:name="_Toc25168616"/>
      <w:bookmarkStart w:id="1464" w:name="_Toc27593035"/>
      <w:bookmarkStart w:id="1465" w:name="_Toc34147906"/>
      <w:bookmarkStart w:id="1466" w:name="_Toc36463290"/>
      <w:bookmarkStart w:id="1467" w:name="_Toc43215130"/>
      <w:bookmarkStart w:id="1468" w:name="_Toc45032378"/>
      <w:bookmarkStart w:id="1469" w:name="_Toc49849867"/>
      <w:bookmarkStart w:id="1470" w:name="_Toc51873381"/>
      <w:bookmarkStart w:id="1471" w:name="_Toc56517509"/>
      <w:bookmarkStart w:id="1472" w:name="_Toc58594410"/>
      <w:bookmarkStart w:id="1473" w:name="_Toc67685920"/>
      <w:bookmarkStart w:id="1474" w:name="_Toc74993741"/>
      <w:bookmarkStart w:id="1475" w:name="_Toc82716329"/>
      <w:bookmarkStart w:id="1476" w:name="_Toc88818616"/>
      <w:bookmarkStart w:id="1477" w:name="_Toc90650538"/>
      <w:bookmarkStart w:id="1478" w:name="_Toc98506209"/>
      <w:bookmarkStart w:id="1479" w:name="_Toc106639494"/>
      <w:bookmarkStart w:id="1480" w:name="_Toc114779004"/>
      <w:bookmarkStart w:id="1481" w:name="_Toc122096921"/>
      <w:bookmarkStart w:id="1482" w:name="_Toc130844142"/>
      <w:bookmarkStart w:id="1483" w:name="_Toc138411848"/>
      <w:bookmarkStart w:id="1484" w:name="_Toc145956025"/>
      <w:bookmarkStart w:id="1485" w:name="_Toc153887457"/>
      <w:bookmarkStart w:id="1486" w:name="_Toc161905348"/>
      <w:r>
        <w:t>6.1.4.3.2</w:t>
      </w:r>
      <w:r>
        <w:tab/>
        <w:t>Operation Definition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487"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487"/>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488" w:name="_Toc20150370"/>
      <w:bookmarkStart w:id="1489" w:name="_Toc25168617"/>
      <w:bookmarkStart w:id="1490" w:name="_Toc27593036"/>
      <w:bookmarkStart w:id="1491" w:name="_Toc34147907"/>
      <w:bookmarkStart w:id="1492" w:name="_Toc36463291"/>
      <w:bookmarkStart w:id="1493" w:name="_Toc43215131"/>
      <w:bookmarkStart w:id="1494" w:name="_Toc45032379"/>
      <w:bookmarkStart w:id="1495" w:name="_Toc49849868"/>
      <w:bookmarkStart w:id="1496" w:name="_Toc51873382"/>
      <w:bookmarkStart w:id="1497" w:name="_Toc56517510"/>
      <w:bookmarkStart w:id="1498" w:name="_Toc58594411"/>
      <w:bookmarkStart w:id="1499" w:name="_Toc67685921"/>
      <w:bookmarkStart w:id="1500" w:name="_Toc74993742"/>
      <w:bookmarkStart w:id="1501" w:name="_Toc82716330"/>
      <w:bookmarkStart w:id="1502" w:name="_Toc88818617"/>
      <w:bookmarkStart w:id="1503" w:name="_Toc90650539"/>
      <w:bookmarkStart w:id="1504" w:name="_Toc98506210"/>
      <w:bookmarkStart w:id="1505" w:name="_Toc106639495"/>
      <w:bookmarkStart w:id="1506" w:name="_Toc114779005"/>
      <w:bookmarkStart w:id="1507" w:name="_Toc122096922"/>
      <w:bookmarkStart w:id="1508" w:name="_Toc130844143"/>
      <w:bookmarkStart w:id="1509" w:name="_Toc138411849"/>
      <w:bookmarkStart w:id="1510" w:name="_Toc145956026"/>
      <w:bookmarkStart w:id="1511" w:name="_Toc153887458"/>
      <w:bookmarkStart w:id="1512" w:name="_Toc161905349"/>
      <w:r>
        <w:t>6.1.4.4</w:t>
      </w:r>
      <w:r>
        <w:tab/>
        <w:t>Operation: location-context-transfer</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F8D4BAA" w14:textId="77777777" w:rsidR="00EB7848" w:rsidRDefault="00EB7848" w:rsidP="00B32564">
      <w:pPr>
        <w:pStyle w:val="Heading5"/>
      </w:pPr>
      <w:bookmarkStart w:id="1513" w:name="_Toc20150371"/>
      <w:bookmarkStart w:id="1514" w:name="_Toc25168618"/>
      <w:bookmarkStart w:id="1515" w:name="_Toc27593037"/>
      <w:bookmarkStart w:id="1516" w:name="_Toc34147908"/>
      <w:bookmarkStart w:id="1517" w:name="_Toc36463292"/>
      <w:bookmarkStart w:id="1518" w:name="_Toc43215132"/>
      <w:bookmarkStart w:id="1519" w:name="_Toc45032380"/>
      <w:bookmarkStart w:id="1520" w:name="_Toc49849869"/>
      <w:bookmarkStart w:id="1521" w:name="_Toc51873383"/>
      <w:bookmarkStart w:id="1522" w:name="_Toc56517511"/>
      <w:bookmarkStart w:id="1523" w:name="_Toc58594412"/>
      <w:bookmarkStart w:id="1524" w:name="_Toc67685922"/>
      <w:bookmarkStart w:id="1525" w:name="_Toc74993743"/>
      <w:bookmarkStart w:id="1526" w:name="_Toc82716331"/>
      <w:bookmarkStart w:id="1527" w:name="_Toc88818618"/>
      <w:bookmarkStart w:id="1528" w:name="_Toc90650540"/>
      <w:bookmarkStart w:id="1529" w:name="_Toc98506211"/>
      <w:bookmarkStart w:id="1530" w:name="_Toc106639496"/>
      <w:bookmarkStart w:id="1531" w:name="_Toc114779006"/>
      <w:bookmarkStart w:id="1532" w:name="_Toc122096923"/>
      <w:bookmarkStart w:id="1533" w:name="_Toc130844144"/>
      <w:bookmarkStart w:id="1534" w:name="_Toc138411850"/>
      <w:bookmarkStart w:id="1535" w:name="_Toc145956027"/>
      <w:bookmarkStart w:id="1536" w:name="_Toc153887459"/>
      <w:bookmarkStart w:id="1537" w:name="_Toc161905350"/>
      <w:r>
        <w:t>6.1.4.4.1</w:t>
      </w:r>
      <w:r>
        <w:tab/>
        <w:t>Description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538" w:name="_Toc20150372"/>
      <w:bookmarkStart w:id="1539" w:name="_Toc25168619"/>
      <w:bookmarkStart w:id="1540" w:name="_Toc27593038"/>
      <w:bookmarkStart w:id="1541" w:name="_Toc34147909"/>
      <w:bookmarkStart w:id="1542" w:name="_Toc36463293"/>
      <w:bookmarkStart w:id="1543" w:name="_Toc43215133"/>
      <w:bookmarkStart w:id="1544" w:name="_Toc45032381"/>
      <w:bookmarkStart w:id="1545" w:name="_Toc49849870"/>
      <w:bookmarkStart w:id="1546" w:name="_Toc51873384"/>
      <w:bookmarkStart w:id="1547" w:name="_Toc56517512"/>
      <w:bookmarkStart w:id="1548" w:name="_Toc58594413"/>
      <w:bookmarkStart w:id="1549" w:name="_Toc67685923"/>
      <w:bookmarkStart w:id="1550" w:name="_Toc74993744"/>
      <w:bookmarkStart w:id="1551" w:name="_Toc82716332"/>
      <w:bookmarkStart w:id="1552" w:name="_Toc88818619"/>
      <w:bookmarkStart w:id="1553" w:name="_Toc90650541"/>
      <w:bookmarkStart w:id="1554" w:name="_Toc98506212"/>
      <w:bookmarkStart w:id="1555" w:name="_Toc106639497"/>
      <w:bookmarkStart w:id="1556" w:name="_Toc114779007"/>
      <w:bookmarkStart w:id="1557" w:name="_Toc122096924"/>
      <w:bookmarkStart w:id="1558" w:name="_Toc130844145"/>
      <w:bookmarkStart w:id="1559" w:name="_Toc138411851"/>
      <w:bookmarkStart w:id="1560" w:name="_Toc145956028"/>
      <w:bookmarkStart w:id="1561" w:name="_Toc153887460"/>
      <w:bookmarkStart w:id="1562" w:name="_Toc161905351"/>
      <w:r>
        <w:t>6.1.4.4.2</w:t>
      </w:r>
      <w:r>
        <w:tab/>
        <w:t>Operation Definition</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563"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563"/>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564" w:name="_Toc145956029"/>
      <w:bookmarkStart w:id="1565" w:name="_Toc153887461"/>
      <w:bookmarkStart w:id="1566" w:name="_Toc161905352"/>
      <w:r>
        <w:t>6.1.4.5</w:t>
      </w:r>
      <w:r w:rsidR="007132E0">
        <w:tab/>
        <w:t xml:space="preserve">Operation: </w:t>
      </w:r>
      <w:r w:rsidR="00D55D9B" w:rsidRPr="00D55D9B">
        <w:t>measure-</w:t>
      </w:r>
      <w:r w:rsidR="007132E0">
        <w:t>location</w:t>
      </w:r>
      <w:bookmarkEnd w:id="1564"/>
      <w:bookmarkEnd w:id="1565"/>
      <w:bookmarkEnd w:id="1566"/>
    </w:p>
    <w:p w14:paraId="53D27504" w14:textId="0D71AA1F" w:rsidR="007132E0" w:rsidRDefault="00783CCD" w:rsidP="007132E0">
      <w:pPr>
        <w:pStyle w:val="Heading5"/>
      </w:pPr>
      <w:bookmarkStart w:id="1567" w:name="_Toc145956030"/>
      <w:bookmarkStart w:id="1568" w:name="_Toc153887462"/>
      <w:bookmarkStart w:id="1569" w:name="_Toc161905353"/>
      <w:r>
        <w:t>6.1.4.5</w:t>
      </w:r>
      <w:r w:rsidR="007132E0">
        <w:t>.1</w:t>
      </w:r>
      <w:r w:rsidR="007132E0">
        <w:tab/>
        <w:t>Description</w:t>
      </w:r>
      <w:bookmarkEnd w:id="1567"/>
      <w:bookmarkEnd w:id="1568"/>
      <w:bookmarkEnd w:id="1569"/>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570" w:name="_Toc145956031"/>
      <w:bookmarkStart w:id="1571" w:name="_Toc153887463"/>
      <w:bookmarkStart w:id="1572" w:name="_Toc161905354"/>
      <w:r>
        <w:t>6.1.4.5</w:t>
      </w:r>
      <w:r w:rsidR="007132E0">
        <w:t>.2</w:t>
      </w:r>
      <w:r w:rsidR="007132E0">
        <w:tab/>
        <w:t>Operation Definition</w:t>
      </w:r>
      <w:bookmarkEnd w:id="1570"/>
      <w:bookmarkEnd w:id="1571"/>
      <w:bookmarkEnd w:id="1572"/>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573" w:name="_Toc145956032"/>
      <w:bookmarkStart w:id="1574" w:name="_Toc153887464"/>
      <w:bookmarkStart w:id="1575" w:name="_Toc161905355"/>
      <w:r>
        <w:t>6.1.4.6</w:t>
      </w:r>
      <w:r w:rsidR="003D1DD7">
        <w:tab/>
      </w:r>
      <w:r w:rsidR="008717DE">
        <w:t>Void</w:t>
      </w:r>
      <w:bookmarkEnd w:id="1573"/>
      <w:bookmarkEnd w:id="1574"/>
      <w:bookmarkEnd w:id="1575"/>
    </w:p>
    <w:p w14:paraId="009C76BF" w14:textId="5D4DAE3F" w:rsidR="003D1DD7" w:rsidRDefault="003D1DD7" w:rsidP="00EB7848"/>
    <w:p w14:paraId="398D9AF3" w14:textId="087C84D2" w:rsidR="006D5471" w:rsidRDefault="001151E1" w:rsidP="006D5471">
      <w:pPr>
        <w:pStyle w:val="Heading4"/>
      </w:pPr>
      <w:bookmarkStart w:id="1576" w:name="_Toc153887467"/>
      <w:bookmarkStart w:id="1577" w:name="_Toc161905356"/>
      <w:r>
        <w:t>6.1.4.7</w:t>
      </w:r>
      <w:r w:rsidR="006D5471">
        <w:tab/>
        <w:t xml:space="preserve">Operation: </w:t>
      </w:r>
      <w:r w:rsidR="004F0254">
        <w:rPr>
          <w:lang w:eastAsia="zh-CN"/>
        </w:rPr>
        <w:t>configure-</w:t>
      </w:r>
      <w:r w:rsidR="006D5471">
        <w:rPr>
          <w:lang w:eastAsia="zh-CN"/>
        </w:rPr>
        <w:t>up</w:t>
      </w:r>
      <w:bookmarkEnd w:id="1576"/>
      <w:bookmarkEnd w:id="1577"/>
    </w:p>
    <w:p w14:paraId="087E232A" w14:textId="2BBCE2F3" w:rsidR="006D5471" w:rsidRDefault="001151E1" w:rsidP="006D5471">
      <w:pPr>
        <w:pStyle w:val="Heading5"/>
      </w:pPr>
      <w:bookmarkStart w:id="1578" w:name="_Toc153887468"/>
      <w:bookmarkStart w:id="1579" w:name="_Toc161905357"/>
      <w:r>
        <w:t>6.1.4.7</w:t>
      </w:r>
      <w:r w:rsidR="006D5471">
        <w:t>.1</w:t>
      </w:r>
      <w:r w:rsidR="006D5471">
        <w:tab/>
        <w:t>Description</w:t>
      </w:r>
      <w:bookmarkEnd w:id="1578"/>
      <w:bookmarkEnd w:id="1579"/>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580" w:name="_Toc153887469"/>
      <w:bookmarkStart w:id="1581" w:name="_Toc161905358"/>
      <w:r>
        <w:lastRenderedPageBreak/>
        <w:t>6.1.4.7</w:t>
      </w:r>
      <w:r w:rsidR="006D5471">
        <w:t>.2</w:t>
      </w:r>
      <w:r w:rsidR="006D5471">
        <w:tab/>
        <w:t>Operation Definition</w:t>
      </w:r>
      <w:bookmarkEnd w:id="1580"/>
      <w:bookmarkEnd w:id="1581"/>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582" w:name="_Toc20150373"/>
      <w:bookmarkStart w:id="1583" w:name="_Toc25168620"/>
      <w:bookmarkStart w:id="1584" w:name="_Toc27593039"/>
      <w:bookmarkStart w:id="1585" w:name="_Toc34147910"/>
      <w:bookmarkStart w:id="1586" w:name="_Toc36463294"/>
      <w:bookmarkStart w:id="1587" w:name="_Toc43215134"/>
      <w:bookmarkStart w:id="1588" w:name="_Toc45032382"/>
      <w:bookmarkStart w:id="1589" w:name="_Toc49849871"/>
      <w:bookmarkStart w:id="1590" w:name="_Toc51873385"/>
      <w:bookmarkStart w:id="1591" w:name="_Toc56517513"/>
      <w:bookmarkStart w:id="1592" w:name="_Toc58594414"/>
      <w:bookmarkStart w:id="1593" w:name="_Toc67685924"/>
      <w:bookmarkStart w:id="1594" w:name="_Toc74993745"/>
      <w:bookmarkStart w:id="1595" w:name="_Toc82716333"/>
      <w:bookmarkStart w:id="1596" w:name="_Toc88818620"/>
      <w:bookmarkStart w:id="1597" w:name="_Toc90650542"/>
      <w:bookmarkStart w:id="1598" w:name="_Toc98506213"/>
      <w:bookmarkStart w:id="1599" w:name="_Toc106639498"/>
      <w:bookmarkStart w:id="1600" w:name="_Toc114779008"/>
      <w:bookmarkStart w:id="1601" w:name="_Toc122096925"/>
      <w:bookmarkStart w:id="1602" w:name="_Toc130844146"/>
      <w:bookmarkStart w:id="1603" w:name="_Toc138411852"/>
      <w:bookmarkStart w:id="1604" w:name="_Toc145956035"/>
      <w:bookmarkStart w:id="1605" w:name="_Toc153887470"/>
      <w:bookmarkStart w:id="1606" w:name="_Toc161905359"/>
      <w:r>
        <w:lastRenderedPageBreak/>
        <w:t>6.1.5</w:t>
      </w:r>
      <w:r>
        <w:tab/>
        <w:t>Notifications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607" w:name="_Toc20150374"/>
      <w:bookmarkStart w:id="1608" w:name="_Toc25168621"/>
      <w:bookmarkStart w:id="1609" w:name="_Toc27593040"/>
      <w:bookmarkStart w:id="1610" w:name="_Toc34147911"/>
      <w:bookmarkStart w:id="1611" w:name="_Toc36463295"/>
      <w:bookmarkStart w:id="1612" w:name="_Toc43215135"/>
      <w:bookmarkStart w:id="1613" w:name="_Toc45032383"/>
      <w:bookmarkStart w:id="1614" w:name="_Toc49849872"/>
      <w:bookmarkStart w:id="1615" w:name="_Toc51873386"/>
      <w:bookmarkStart w:id="1616" w:name="_Toc56517514"/>
      <w:bookmarkStart w:id="1617" w:name="_Toc58594415"/>
      <w:bookmarkStart w:id="1618" w:name="_Toc67685925"/>
      <w:bookmarkStart w:id="1619" w:name="_Toc74993746"/>
      <w:bookmarkStart w:id="1620" w:name="_Toc82716334"/>
      <w:bookmarkStart w:id="1621" w:name="_Toc88818621"/>
      <w:bookmarkStart w:id="1622" w:name="_Toc90650543"/>
      <w:bookmarkStart w:id="1623" w:name="_Toc98506214"/>
      <w:bookmarkStart w:id="1624" w:name="_Toc106639499"/>
      <w:bookmarkStart w:id="1625" w:name="_Toc114779009"/>
      <w:bookmarkStart w:id="1626" w:name="_Toc122096926"/>
      <w:bookmarkStart w:id="1627" w:name="_Toc130844147"/>
      <w:bookmarkStart w:id="1628" w:name="_Toc138411853"/>
      <w:bookmarkStart w:id="1629" w:name="_Toc145956036"/>
      <w:bookmarkStart w:id="1630" w:name="_Toc153887471"/>
      <w:bookmarkStart w:id="1631" w:name="_Toc161905360"/>
      <w:r w:rsidRPr="003B2883">
        <w:t>6.</w:t>
      </w:r>
      <w:r>
        <w:t>1</w:t>
      </w:r>
      <w:r w:rsidRPr="003B2883">
        <w:t>.5.</w:t>
      </w:r>
      <w:r>
        <w:t>1</w:t>
      </w:r>
      <w:r w:rsidRPr="003B2883">
        <w:tab/>
        <w:t>EventNotify</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AA07D56" w14:textId="77777777" w:rsidR="00EB7848" w:rsidRPr="003B2883" w:rsidRDefault="00EB7848" w:rsidP="00B32564">
      <w:pPr>
        <w:pStyle w:val="Heading5"/>
      </w:pPr>
      <w:bookmarkStart w:id="1632" w:name="_Toc20150375"/>
      <w:bookmarkStart w:id="1633" w:name="_Toc25168622"/>
      <w:bookmarkStart w:id="1634" w:name="_Toc27593041"/>
      <w:bookmarkStart w:id="1635" w:name="_Toc34147912"/>
      <w:bookmarkStart w:id="1636" w:name="_Toc36463296"/>
      <w:bookmarkStart w:id="1637" w:name="_Toc43215136"/>
      <w:bookmarkStart w:id="1638" w:name="_Toc45032384"/>
      <w:bookmarkStart w:id="1639" w:name="_Toc49849873"/>
      <w:bookmarkStart w:id="1640" w:name="_Toc51873387"/>
      <w:bookmarkStart w:id="1641" w:name="_Toc56517515"/>
      <w:bookmarkStart w:id="1642" w:name="_Toc58594416"/>
      <w:bookmarkStart w:id="1643" w:name="_Toc67685926"/>
      <w:bookmarkStart w:id="1644" w:name="_Toc74993747"/>
      <w:bookmarkStart w:id="1645" w:name="_Toc82716335"/>
      <w:bookmarkStart w:id="1646" w:name="_Toc88818622"/>
      <w:bookmarkStart w:id="1647" w:name="_Toc90650544"/>
      <w:bookmarkStart w:id="1648" w:name="_Toc98506215"/>
      <w:bookmarkStart w:id="1649" w:name="_Toc106639500"/>
      <w:bookmarkStart w:id="1650" w:name="_Toc114779010"/>
      <w:bookmarkStart w:id="1651" w:name="_Toc122096927"/>
      <w:bookmarkStart w:id="1652" w:name="_Toc130844148"/>
      <w:bookmarkStart w:id="1653" w:name="_Toc138411854"/>
      <w:bookmarkStart w:id="1654" w:name="_Toc145956037"/>
      <w:bookmarkStart w:id="1655" w:name="_Toc153887472"/>
      <w:bookmarkStart w:id="1656" w:name="_Toc161905361"/>
      <w:r w:rsidRPr="003B2883">
        <w:t>6.</w:t>
      </w:r>
      <w:r>
        <w:t>1</w:t>
      </w:r>
      <w:r w:rsidRPr="003B2883">
        <w:t>.5.</w:t>
      </w:r>
      <w:r>
        <w:t>1</w:t>
      </w:r>
      <w:r w:rsidRPr="003B2883">
        <w:t>.1</w:t>
      </w:r>
      <w:r w:rsidRPr="003B2883">
        <w:tab/>
        <w:t>Description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657" w:name="_Toc20150376"/>
      <w:bookmarkStart w:id="1658" w:name="_Toc25168623"/>
      <w:bookmarkStart w:id="1659" w:name="_Toc27593042"/>
      <w:bookmarkStart w:id="1660" w:name="_Toc34147913"/>
      <w:bookmarkStart w:id="1661" w:name="_Toc36463297"/>
      <w:bookmarkStart w:id="1662" w:name="_Toc43215137"/>
      <w:bookmarkStart w:id="1663" w:name="_Toc45032385"/>
      <w:bookmarkStart w:id="1664" w:name="_Toc49849874"/>
      <w:bookmarkStart w:id="1665" w:name="_Toc51873388"/>
      <w:bookmarkStart w:id="1666" w:name="_Toc56517516"/>
      <w:bookmarkStart w:id="1667" w:name="_Toc58594417"/>
      <w:bookmarkStart w:id="1668" w:name="_Toc67685927"/>
      <w:bookmarkStart w:id="1669" w:name="_Toc74993748"/>
      <w:bookmarkStart w:id="1670" w:name="_Toc82716336"/>
      <w:bookmarkStart w:id="1671" w:name="_Toc88818623"/>
      <w:bookmarkStart w:id="1672" w:name="_Toc90650545"/>
      <w:bookmarkStart w:id="1673" w:name="_Toc98506216"/>
      <w:bookmarkStart w:id="1674" w:name="_Toc106639501"/>
      <w:bookmarkStart w:id="1675" w:name="_Toc114779011"/>
      <w:bookmarkStart w:id="1676" w:name="_Toc122096928"/>
      <w:bookmarkStart w:id="1677" w:name="_Toc130844149"/>
      <w:bookmarkStart w:id="1678" w:name="_Toc138411855"/>
      <w:bookmarkStart w:id="1679" w:name="_Toc145956038"/>
      <w:bookmarkStart w:id="1680" w:name="_Toc153887473"/>
      <w:bookmarkStart w:id="1681" w:name="_Toc161905362"/>
      <w:r>
        <w:t>6.1.5.1.2</w:t>
      </w:r>
      <w:r>
        <w:tab/>
        <w:t>Notification Definition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682" w:name="_Toc20150377"/>
      <w:bookmarkStart w:id="1683" w:name="_Toc25168624"/>
      <w:bookmarkStart w:id="1684" w:name="_Toc27593043"/>
      <w:bookmarkStart w:id="1685" w:name="_Toc34147914"/>
      <w:bookmarkStart w:id="1686" w:name="_Toc36463298"/>
      <w:bookmarkStart w:id="1687" w:name="_Toc43215138"/>
      <w:bookmarkStart w:id="1688" w:name="_Toc45032386"/>
      <w:bookmarkStart w:id="1689" w:name="_Toc49849875"/>
      <w:bookmarkStart w:id="1690" w:name="_Toc51873389"/>
      <w:bookmarkStart w:id="1691" w:name="_Toc56517517"/>
      <w:bookmarkStart w:id="1692" w:name="_Toc58594418"/>
      <w:bookmarkStart w:id="1693" w:name="_Toc67685928"/>
      <w:bookmarkStart w:id="1694" w:name="_Toc74993749"/>
      <w:bookmarkStart w:id="1695" w:name="_Toc82716337"/>
      <w:bookmarkStart w:id="1696" w:name="_Toc88818624"/>
      <w:bookmarkStart w:id="1697" w:name="_Toc90650546"/>
      <w:bookmarkStart w:id="1698" w:name="_Toc98506217"/>
      <w:bookmarkStart w:id="1699" w:name="_Toc106639502"/>
      <w:bookmarkStart w:id="1700" w:name="_Toc114779012"/>
      <w:bookmarkStart w:id="1701" w:name="_Toc122096929"/>
      <w:bookmarkStart w:id="1702" w:name="_Toc130844150"/>
      <w:bookmarkStart w:id="1703" w:name="_Toc138411856"/>
      <w:bookmarkStart w:id="1704" w:name="_Toc145956039"/>
      <w:bookmarkStart w:id="1705" w:name="_Toc153887474"/>
      <w:bookmarkStart w:id="1706" w:name="_Toc161905363"/>
      <w:r w:rsidRPr="003B2883">
        <w:t>6.</w:t>
      </w:r>
      <w:r>
        <w:t>1</w:t>
      </w:r>
      <w:r w:rsidRPr="003B2883">
        <w:t>.5.</w:t>
      </w:r>
      <w:r>
        <w:t>1</w:t>
      </w:r>
      <w:r w:rsidRPr="003B2883">
        <w:t>.3</w:t>
      </w:r>
      <w:r w:rsidRPr="003B2883">
        <w:tab/>
        <w:t>Notification Standard Methods</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1C69EC73" w14:textId="77777777" w:rsidR="00EB7848" w:rsidRDefault="00EB7848" w:rsidP="001760B3">
      <w:pPr>
        <w:pStyle w:val="H6"/>
      </w:pPr>
      <w:bookmarkStart w:id="1707" w:name="_Toc20150378"/>
      <w:bookmarkStart w:id="1708" w:name="_Toc25168625"/>
      <w:bookmarkStart w:id="1709" w:name="_Toc27593044"/>
      <w:bookmarkStart w:id="1710" w:name="_Toc34147915"/>
      <w:bookmarkStart w:id="1711" w:name="_Toc36463299"/>
      <w:bookmarkStart w:id="1712" w:name="_Toc43215139"/>
      <w:bookmarkStart w:id="1713" w:name="_Toc45032387"/>
      <w:bookmarkStart w:id="1714" w:name="_Toc49849876"/>
      <w:bookmarkStart w:id="1715" w:name="_Toc51873390"/>
      <w:bookmarkStart w:id="1716" w:name="_Toc56517518"/>
      <w:bookmarkStart w:id="1717" w:name="_Toc58594419"/>
      <w:bookmarkStart w:id="1718" w:name="_Toc67685929"/>
      <w:bookmarkStart w:id="1719" w:name="_Toc74993750"/>
      <w:bookmarkStart w:id="1720" w:name="_Toc82716338"/>
      <w:bookmarkStart w:id="1721" w:name="_Toc88818625"/>
      <w:bookmarkStart w:id="1722" w:name="_Toc90650547"/>
      <w:r w:rsidRPr="003B2883">
        <w:t>6.</w:t>
      </w:r>
      <w:r>
        <w:t>1</w:t>
      </w:r>
      <w:r w:rsidRPr="003B2883">
        <w:t>.5.</w:t>
      </w:r>
      <w:r>
        <w:t>1</w:t>
      </w:r>
      <w:r w:rsidRPr="003B2883">
        <w:t>.3.1</w:t>
      </w:r>
      <w:r w:rsidRPr="003B2883">
        <w:tab/>
      </w:r>
      <w:r w:rsidRPr="003B2883">
        <w:rPr>
          <w:rFonts w:hint="eastAsia"/>
          <w:lang w:eastAsia="zh-CN"/>
        </w:rPr>
        <w:t>POST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723"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723"/>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724" w:name="_Toc145956040"/>
      <w:bookmarkStart w:id="1725" w:name="_Toc153887475"/>
      <w:bookmarkStart w:id="1726" w:name="_Toc161905364"/>
      <w:r>
        <w:t>6.1.5.2</w:t>
      </w:r>
      <w:r w:rsidR="00E72747">
        <w:tab/>
        <w:t>UPNotify</w:t>
      </w:r>
      <w:bookmarkEnd w:id="1724"/>
      <w:bookmarkEnd w:id="1725"/>
      <w:bookmarkEnd w:id="1726"/>
    </w:p>
    <w:p w14:paraId="2FC21444" w14:textId="2871551C" w:rsidR="00E72747" w:rsidRDefault="009A2465" w:rsidP="00E72747">
      <w:pPr>
        <w:pStyle w:val="Heading5"/>
      </w:pPr>
      <w:bookmarkStart w:id="1727" w:name="_Toc145956041"/>
      <w:bookmarkStart w:id="1728" w:name="_Toc153887476"/>
      <w:bookmarkStart w:id="1729" w:name="_Toc161905365"/>
      <w:r>
        <w:t>6.1.5.2</w:t>
      </w:r>
      <w:r w:rsidR="00E72747">
        <w:t>.1</w:t>
      </w:r>
      <w:r w:rsidR="00E72747">
        <w:tab/>
        <w:t>Description</w:t>
      </w:r>
      <w:bookmarkEnd w:id="1727"/>
      <w:bookmarkEnd w:id="1728"/>
      <w:bookmarkEnd w:id="1729"/>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730" w:name="_Toc145956042"/>
      <w:bookmarkStart w:id="1731" w:name="_Toc153887477"/>
      <w:bookmarkStart w:id="1732" w:name="_Toc161905366"/>
      <w:r>
        <w:t>6.1.5.2</w:t>
      </w:r>
      <w:r w:rsidR="00E72747">
        <w:t>.2</w:t>
      </w:r>
      <w:r w:rsidR="00E72747">
        <w:tab/>
        <w:t>Notification Definition</w:t>
      </w:r>
      <w:bookmarkEnd w:id="1730"/>
      <w:bookmarkEnd w:id="1731"/>
      <w:bookmarkEnd w:id="1732"/>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1733" w:name="_Toc145956043"/>
      <w:bookmarkStart w:id="1734" w:name="_Toc153887478"/>
      <w:bookmarkStart w:id="1735" w:name="_Toc161905367"/>
      <w:r>
        <w:lastRenderedPageBreak/>
        <w:t>6.1.5.2</w:t>
      </w:r>
      <w:r w:rsidR="00E72747">
        <w:t>.3</w:t>
      </w:r>
      <w:r w:rsidR="00E72747">
        <w:tab/>
        <w:t>Notification Standard Methods</w:t>
      </w:r>
      <w:bookmarkEnd w:id="1733"/>
      <w:bookmarkEnd w:id="1734"/>
      <w:bookmarkEnd w:id="1735"/>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736" w:name="_Toc20150379"/>
      <w:bookmarkStart w:id="1737" w:name="_Toc25168626"/>
      <w:bookmarkStart w:id="1738" w:name="_Toc27593045"/>
      <w:bookmarkStart w:id="1739" w:name="_Toc34147916"/>
      <w:bookmarkStart w:id="1740" w:name="_Toc36463300"/>
      <w:bookmarkStart w:id="1741" w:name="_Toc43215140"/>
      <w:bookmarkStart w:id="1742" w:name="_Toc45032388"/>
      <w:bookmarkStart w:id="1743" w:name="_Toc49849877"/>
      <w:bookmarkStart w:id="1744" w:name="_Toc51873391"/>
      <w:bookmarkStart w:id="1745" w:name="_Toc56517519"/>
      <w:bookmarkStart w:id="1746" w:name="_Toc58594420"/>
      <w:bookmarkStart w:id="1747" w:name="_Toc67685930"/>
      <w:bookmarkStart w:id="1748" w:name="_Toc74993751"/>
      <w:bookmarkStart w:id="1749" w:name="_Toc82716339"/>
      <w:bookmarkStart w:id="1750" w:name="_Toc88818626"/>
      <w:bookmarkStart w:id="1751" w:name="_Toc90650548"/>
      <w:bookmarkStart w:id="1752" w:name="_Toc98506218"/>
      <w:bookmarkStart w:id="1753" w:name="_Toc106639503"/>
      <w:bookmarkStart w:id="1754" w:name="_Toc114779013"/>
      <w:bookmarkStart w:id="1755" w:name="_Toc122096930"/>
      <w:bookmarkStart w:id="1756" w:name="_Toc130844151"/>
      <w:bookmarkStart w:id="1757" w:name="_Toc138411857"/>
      <w:bookmarkStart w:id="1758" w:name="_Toc145956044"/>
      <w:bookmarkStart w:id="1759" w:name="_Toc153887479"/>
      <w:bookmarkStart w:id="1760" w:name="_Toc161905368"/>
      <w:r>
        <w:lastRenderedPageBreak/>
        <w:t>6.1.6</w:t>
      </w:r>
      <w:r>
        <w:tab/>
        <w:t>Data Model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641393E0" w14:textId="77777777" w:rsidR="00EB7848" w:rsidRDefault="00EB7848" w:rsidP="00B32564">
      <w:pPr>
        <w:pStyle w:val="Heading4"/>
      </w:pPr>
      <w:bookmarkStart w:id="1761" w:name="_Toc20150380"/>
      <w:bookmarkStart w:id="1762" w:name="_Toc25168627"/>
      <w:bookmarkStart w:id="1763" w:name="_Toc27593046"/>
      <w:bookmarkStart w:id="1764" w:name="_Toc34147917"/>
      <w:bookmarkStart w:id="1765" w:name="_Toc36463301"/>
      <w:bookmarkStart w:id="1766" w:name="_Toc43215141"/>
      <w:bookmarkStart w:id="1767" w:name="_Toc45032389"/>
      <w:bookmarkStart w:id="1768" w:name="_Toc49849878"/>
      <w:bookmarkStart w:id="1769" w:name="_Toc51873392"/>
      <w:bookmarkStart w:id="1770" w:name="_Toc56517520"/>
      <w:bookmarkStart w:id="1771" w:name="_Toc58594421"/>
      <w:bookmarkStart w:id="1772" w:name="_Toc67685931"/>
      <w:bookmarkStart w:id="1773" w:name="_Toc74993752"/>
      <w:bookmarkStart w:id="1774" w:name="_Toc82716340"/>
      <w:bookmarkStart w:id="1775" w:name="_Toc88818627"/>
      <w:bookmarkStart w:id="1776" w:name="_Toc90650549"/>
      <w:bookmarkStart w:id="1777" w:name="_Toc98506219"/>
      <w:bookmarkStart w:id="1778" w:name="_Toc106639504"/>
      <w:bookmarkStart w:id="1779" w:name="_Toc114779014"/>
      <w:bookmarkStart w:id="1780" w:name="_Toc122096931"/>
      <w:bookmarkStart w:id="1781" w:name="_Toc130844152"/>
      <w:bookmarkStart w:id="1782" w:name="_Toc138411858"/>
      <w:bookmarkStart w:id="1783" w:name="_Toc145956045"/>
      <w:bookmarkStart w:id="1784" w:name="_Toc153887480"/>
      <w:bookmarkStart w:id="1785" w:name="_Toc161905369"/>
      <w:r>
        <w:t>6.1.6.1</w:t>
      </w:r>
      <w: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3DDF5D8" w:rsidR="00EC11AD" w:rsidRDefault="00EC11AD" w:rsidP="00EC11AD">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D31567"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D31567" w:rsidRDefault="00D31567" w:rsidP="00D3156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D31567" w:rsidRDefault="00D31567" w:rsidP="00D31567">
            <w:pPr>
              <w:pStyle w:val="TAL"/>
              <w:rPr>
                <w:rFonts w:cs="Arial"/>
                <w:szCs w:val="18"/>
              </w:rPr>
            </w:pPr>
            <w:r w:rsidRPr="00057491">
              <w:t>Indicates value of confidence</w:t>
            </w:r>
          </w:p>
        </w:tc>
      </w:tr>
      <w:tr w:rsidR="00D31567"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D31567" w:rsidRDefault="00D31567" w:rsidP="00D3156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D31567" w:rsidRDefault="00D31567" w:rsidP="00D31567">
            <w:pPr>
              <w:pStyle w:val="TAL"/>
              <w:rPr>
                <w:rFonts w:cs="Arial"/>
                <w:szCs w:val="18"/>
              </w:rPr>
            </w:pPr>
            <w:r w:rsidRPr="00057491">
              <w:t>Indicates value of accuracy</w:t>
            </w:r>
          </w:p>
        </w:tc>
      </w:tr>
      <w:tr w:rsidR="00D31567"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D31567" w:rsidRDefault="00D31567" w:rsidP="00D31567">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D31567" w:rsidRDefault="00D31567" w:rsidP="00D31567">
            <w:pPr>
              <w:pStyle w:val="TAL"/>
              <w:rPr>
                <w:rFonts w:cs="Arial"/>
                <w:szCs w:val="18"/>
              </w:rPr>
            </w:pPr>
            <w:r w:rsidRPr="00057491">
              <w:t>Indicates value of the inner radius</w:t>
            </w:r>
          </w:p>
        </w:tc>
      </w:tr>
      <w:tr w:rsidR="00D31567"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D31567" w:rsidRDefault="00D31567" w:rsidP="00D31567">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D31567" w:rsidRDefault="00D31567" w:rsidP="00D31567">
            <w:pPr>
              <w:pStyle w:val="TAL"/>
              <w:rPr>
                <w:rFonts w:cs="Arial"/>
                <w:szCs w:val="18"/>
              </w:rPr>
            </w:pPr>
            <w:r w:rsidRPr="00057491">
              <w:t>LCS Correlation ID</w:t>
            </w:r>
          </w:p>
        </w:tc>
      </w:tr>
      <w:tr w:rsidR="00D31567"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D31567" w:rsidRDefault="00D31567" w:rsidP="00D31567">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D31567" w:rsidRDefault="00D31567" w:rsidP="00D31567">
            <w:pPr>
              <w:pStyle w:val="TAL"/>
              <w:rPr>
                <w:rFonts w:cs="Arial"/>
                <w:szCs w:val="18"/>
              </w:rPr>
            </w:pPr>
            <w:r w:rsidRPr="00057491">
              <w:t>Indicates value of the age of the location estimate</w:t>
            </w:r>
          </w:p>
        </w:tc>
      </w:tr>
      <w:tr w:rsidR="00D31567"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D31567" w:rsidRDefault="00D31567" w:rsidP="00D31567">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D31567" w:rsidRDefault="00D31567" w:rsidP="00D31567">
            <w:pPr>
              <w:pStyle w:val="TAL"/>
              <w:rPr>
                <w:rFonts w:cs="Arial"/>
                <w:szCs w:val="18"/>
              </w:rPr>
            </w:pPr>
            <w:r w:rsidRPr="00057491">
              <w:t>Indicates value of horizontal speed</w:t>
            </w:r>
          </w:p>
        </w:tc>
      </w:tr>
      <w:tr w:rsidR="00D31567"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D31567" w:rsidRDefault="00D31567" w:rsidP="00D31567">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D31567" w:rsidRDefault="00D31567" w:rsidP="00D31567">
            <w:pPr>
              <w:pStyle w:val="TAL"/>
              <w:rPr>
                <w:rFonts w:cs="Arial"/>
                <w:szCs w:val="18"/>
              </w:rPr>
            </w:pPr>
            <w:r w:rsidRPr="00057491">
              <w:t>Indicates value of vertical speed</w:t>
            </w:r>
          </w:p>
        </w:tc>
      </w:tr>
      <w:tr w:rsidR="00D31567"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D31567" w:rsidRDefault="00D31567" w:rsidP="00D31567">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D31567" w:rsidRDefault="00D31567" w:rsidP="00D31567">
            <w:pPr>
              <w:pStyle w:val="TAL"/>
              <w:rPr>
                <w:rFonts w:cs="Arial"/>
                <w:szCs w:val="18"/>
              </w:rPr>
            </w:pPr>
            <w:r w:rsidRPr="00057491">
              <w:t>Indicates value of speed uncertainty</w:t>
            </w:r>
          </w:p>
        </w:tc>
      </w:tr>
      <w:tr w:rsidR="00D31567"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D31567" w:rsidRDefault="00D31567" w:rsidP="00D31567">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D31567" w:rsidRDefault="00D31567" w:rsidP="00D31567">
            <w:pPr>
              <w:pStyle w:val="TAL"/>
              <w:rPr>
                <w:rFonts w:cs="Arial"/>
                <w:szCs w:val="18"/>
              </w:rPr>
            </w:pPr>
            <w:r w:rsidRPr="00057491">
              <w:t>Specifies the measured uncompensated atmospheric pressure</w:t>
            </w:r>
          </w:p>
        </w:tc>
      </w:tr>
      <w:tr w:rsidR="00D31567"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D31567" w:rsidRPr="00502DC0" w:rsidRDefault="00D31567" w:rsidP="00D31567">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D31567" w:rsidRDefault="00D31567" w:rsidP="00D31567">
            <w:pPr>
              <w:pStyle w:val="TAL"/>
              <w:rPr>
                <w:rFonts w:cs="Arial"/>
                <w:szCs w:val="18"/>
              </w:rPr>
            </w:pPr>
            <w:r w:rsidRPr="00057491">
              <w:t>LCS service type</w:t>
            </w:r>
          </w:p>
        </w:tc>
      </w:tr>
      <w:tr w:rsidR="00D31567"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D31567" w:rsidRDefault="00D31567" w:rsidP="00D31567">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D31567" w:rsidRDefault="00D31567" w:rsidP="00D31567">
            <w:pPr>
              <w:pStyle w:val="TAL"/>
              <w:rPr>
                <w:rFonts w:cs="Arial"/>
                <w:szCs w:val="18"/>
              </w:rPr>
            </w:pPr>
            <w:r w:rsidRPr="00057491">
              <w:t>LDR Reference</w:t>
            </w:r>
          </w:p>
        </w:tc>
      </w:tr>
      <w:tr w:rsidR="00D31567"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D31567" w:rsidRDefault="00D31567" w:rsidP="00D31567">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D31567" w:rsidRPr="00057491" w:rsidRDefault="00D31567" w:rsidP="00D31567">
            <w:pPr>
              <w:pStyle w:val="TAL"/>
            </w:pPr>
            <w:r w:rsidRPr="00057491">
              <w:t>L</w:t>
            </w:r>
            <w:r>
              <w:t>I</w:t>
            </w:r>
            <w:r w:rsidRPr="00057491">
              <w:t>R Reference</w:t>
            </w:r>
          </w:p>
        </w:tc>
      </w:tr>
      <w:tr w:rsidR="00D31567"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D31567" w:rsidRDefault="00D31567" w:rsidP="00D31567">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D31567" w:rsidRDefault="00D31567" w:rsidP="00D31567">
            <w:pPr>
              <w:pStyle w:val="TAL"/>
              <w:rPr>
                <w:rFonts w:cs="Arial"/>
                <w:szCs w:val="18"/>
              </w:rPr>
            </w:pPr>
            <w:r w:rsidRPr="00057491">
              <w:t>Number of required periodic event reports</w:t>
            </w:r>
          </w:p>
        </w:tc>
      </w:tr>
      <w:tr w:rsidR="00D31567"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D31567" w:rsidRDefault="00D31567" w:rsidP="00D31567">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D31567" w:rsidRDefault="00D31567" w:rsidP="00D31567">
            <w:pPr>
              <w:pStyle w:val="TAL"/>
              <w:rPr>
                <w:rFonts w:cs="Arial"/>
                <w:szCs w:val="18"/>
              </w:rPr>
            </w:pPr>
            <w:r w:rsidRPr="00057491">
              <w:t xml:space="preserve">Event reporting periodic interval </w:t>
            </w:r>
          </w:p>
        </w:tc>
      </w:tr>
      <w:tr w:rsidR="00D31567"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D31567" w:rsidRDefault="00D31567" w:rsidP="00D31567">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D31567" w:rsidRDefault="00D31567" w:rsidP="00D31567">
            <w:pPr>
              <w:pStyle w:val="TAL"/>
              <w:rPr>
                <w:rFonts w:cs="Arial"/>
                <w:szCs w:val="18"/>
              </w:rPr>
            </w:pPr>
            <w:r w:rsidRPr="00057491">
              <w:t>Minimum interval between event reports</w:t>
            </w:r>
          </w:p>
        </w:tc>
      </w:tr>
      <w:tr w:rsidR="00D31567"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D31567" w:rsidRDefault="00D31567" w:rsidP="00D31567">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D31567" w:rsidRDefault="00D31567" w:rsidP="00D31567">
            <w:pPr>
              <w:pStyle w:val="TAL"/>
              <w:rPr>
                <w:rFonts w:cs="Arial"/>
                <w:szCs w:val="18"/>
              </w:rPr>
            </w:pPr>
            <w:r w:rsidRPr="00057491">
              <w:t>Maximum interval between event reports</w:t>
            </w:r>
          </w:p>
        </w:tc>
      </w:tr>
      <w:tr w:rsidR="00D31567"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D31567" w:rsidRDefault="00D31567" w:rsidP="00D31567">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D31567" w:rsidRDefault="00D31567" w:rsidP="00D31567">
            <w:pPr>
              <w:pStyle w:val="TAL"/>
              <w:rPr>
                <w:rFonts w:cs="Arial"/>
                <w:szCs w:val="18"/>
              </w:rPr>
            </w:pPr>
            <w:r w:rsidRPr="00057491">
              <w:t>Maximum time interval between consecutive evaluations by a UE of a trigger event</w:t>
            </w:r>
          </w:p>
        </w:tc>
      </w:tr>
      <w:tr w:rsidR="00D31567"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D31567" w:rsidRDefault="00D31567" w:rsidP="00D31567">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D31567" w:rsidRDefault="00D31567" w:rsidP="00D31567">
            <w:pPr>
              <w:pStyle w:val="TAL"/>
              <w:rPr>
                <w:rFonts w:cs="Arial"/>
                <w:szCs w:val="18"/>
              </w:rPr>
            </w:pPr>
            <w:r w:rsidRPr="00057491">
              <w:t>Maximum duration of event reporting</w:t>
            </w:r>
          </w:p>
        </w:tc>
      </w:tr>
      <w:tr w:rsidR="00D31567"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D31567" w:rsidRDefault="00D31567" w:rsidP="00D31567">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D31567" w:rsidRDefault="00D31567" w:rsidP="00D31567">
            <w:pPr>
              <w:pStyle w:val="TAL"/>
              <w:rPr>
                <w:rFonts w:cs="Arial"/>
                <w:szCs w:val="18"/>
              </w:rPr>
            </w:pPr>
            <w:r w:rsidRPr="00057491">
              <w:t>Minimum straight line distance moved by a UE to trigger a motion event report</w:t>
            </w:r>
          </w:p>
        </w:tc>
      </w:tr>
      <w:tr w:rsidR="00D31567"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D31567" w:rsidRDefault="00D31567" w:rsidP="00D31567">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D31567" w:rsidRDefault="00D31567" w:rsidP="00D31567">
            <w:pPr>
              <w:pStyle w:val="TAL"/>
              <w:rPr>
                <w:rFonts w:cs="Arial"/>
                <w:szCs w:val="18"/>
              </w:rPr>
            </w:pPr>
            <w:r w:rsidRPr="00057491">
              <w:t>LMF identification</w:t>
            </w:r>
          </w:p>
        </w:tc>
      </w:tr>
      <w:tr w:rsidR="00D31567"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D31567" w:rsidRDefault="00D31567" w:rsidP="00D31567">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D31567" w:rsidRDefault="00D31567" w:rsidP="00D31567">
            <w:pPr>
              <w:pStyle w:val="TAL"/>
              <w:rPr>
                <w:rFonts w:cs="Arial"/>
                <w:szCs w:val="18"/>
              </w:rPr>
            </w:pPr>
            <w:r w:rsidRPr="00057491">
              <w:t>Number of event reports received from the target UE</w:t>
            </w:r>
          </w:p>
        </w:tc>
      </w:tr>
      <w:tr w:rsidR="00D31567"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D31567" w:rsidRDefault="00D31567" w:rsidP="00D31567">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D31567" w:rsidRDefault="00D31567" w:rsidP="00D31567">
            <w:pPr>
              <w:pStyle w:val="TAL"/>
              <w:rPr>
                <w:rFonts w:cs="Arial"/>
                <w:szCs w:val="18"/>
              </w:rPr>
            </w:pPr>
            <w:r w:rsidRPr="00057491">
              <w:t>Duration of event reporting</w:t>
            </w:r>
          </w:p>
        </w:tc>
      </w:tr>
      <w:tr w:rsidR="00D31567"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D31567" w:rsidRDefault="00D31567" w:rsidP="00D31567">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D31567" w:rsidRDefault="00D31567" w:rsidP="00D31567">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D31567" w:rsidRPr="00057491" w:rsidRDefault="00D31567" w:rsidP="00D3156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D7452"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0D7452" w:rsidRDefault="000D7452" w:rsidP="000D7452">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0D7452" w:rsidRDefault="000D7452" w:rsidP="000D745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AA7BAE8" w:rsidR="000D7452" w:rsidRDefault="000D7452" w:rsidP="000D7452">
            <w:pPr>
              <w:pStyle w:val="TAL"/>
              <w:rPr>
                <w:lang w:eastAsia="zh-CN"/>
              </w:rPr>
            </w:pPr>
            <w:r>
              <w:rPr>
                <w:lang w:eastAsia="zh-CN"/>
              </w:rPr>
              <w:t>Indicates the Time Window</w:t>
            </w:r>
          </w:p>
        </w:tc>
      </w:tr>
      <w:tr w:rsidR="000D7452"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0D7452" w:rsidRDefault="000D7452" w:rsidP="000D7452">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0D7452" w:rsidRDefault="000D7452" w:rsidP="000D7452">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0D7452" w:rsidRDefault="000D7452" w:rsidP="000D7452">
            <w:pPr>
              <w:pStyle w:val="TAL"/>
              <w:rPr>
                <w:rFonts w:cs="Arial"/>
                <w:szCs w:val="18"/>
              </w:rPr>
            </w:pPr>
            <w:r w:rsidRPr="00057491">
              <w:t>Indicates types of External Clients</w:t>
            </w:r>
          </w:p>
        </w:tc>
      </w:tr>
      <w:tr w:rsidR="000D7452"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0D7452" w:rsidRDefault="000D7452" w:rsidP="000D7452">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0D7452" w:rsidRDefault="000D7452" w:rsidP="000D7452">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0D7452" w:rsidRDefault="000D7452" w:rsidP="000D7452">
            <w:pPr>
              <w:pStyle w:val="TAL"/>
              <w:rPr>
                <w:rFonts w:cs="Arial"/>
                <w:szCs w:val="18"/>
              </w:rPr>
            </w:pPr>
            <w:r w:rsidRPr="00057491">
              <w:t>Indicates supported GAD shapes</w:t>
            </w:r>
          </w:p>
        </w:tc>
      </w:tr>
      <w:tr w:rsidR="000D7452"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0D7452" w:rsidRDefault="000D7452" w:rsidP="000D7452">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0D7452" w:rsidRDefault="000D7452" w:rsidP="000D7452">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0D7452" w:rsidRDefault="000D7452" w:rsidP="000D7452">
            <w:pPr>
              <w:pStyle w:val="TAL"/>
              <w:rPr>
                <w:rFonts w:cs="Arial"/>
                <w:szCs w:val="18"/>
              </w:rPr>
            </w:pPr>
            <w:r w:rsidRPr="00057491">
              <w:t>Indicates acceptable delay of location request</w:t>
            </w:r>
          </w:p>
        </w:tc>
      </w:tr>
      <w:tr w:rsidR="000D7452"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0D7452" w:rsidRDefault="000D7452" w:rsidP="000D7452">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0D7452" w:rsidRDefault="000D7452" w:rsidP="000D7452">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0D7452" w:rsidRDefault="000D7452" w:rsidP="000D7452">
            <w:pPr>
              <w:pStyle w:val="TAL"/>
              <w:rPr>
                <w:rFonts w:cs="Arial"/>
                <w:szCs w:val="18"/>
              </w:rPr>
            </w:pPr>
            <w:r w:rsidRPr="00057491">
              <w:t>Indicates supported positioning methods</w:t>
            </w:r>
          </w:p>
        </w:tc>
      </w:tr>
      <w:tr w:rsidR="000D7452"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0D7452" w:rsidRDefault="000D7452" w:rsidP="000D7452">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0D7452" w:rsidRDefault="000D7452" w:rsidP="000D7452">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0D7452" w:rsidRDefault="000D7452" w:rsidP="000D7452">
            <w:pPr>
              <w:pStyle w:val="TAL"/>
              <w:rPr>
                <w:rFonts w:cs="Arial"/>
                <w:szCs w:val="18"/>
              </w:rPr>
            </w:pPr>
            <w:r w:rsidRPr="00057491">
              <w:t>Indicates supported modes used for positioning method</w:t>
            </w:r>
          </w:p>
        </w:tc>
      </w:tr>
      <w:tr w:rsidR="000D7452"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0D7452" w:rsidRDefault="000D7452" w:rsidP="000D7452">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0D7452" w:rsidRDefault="000D7452" w:rsidP="000D7452">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0D7452" w:rsidRDefault="000D7452" w:rsidP="000D7452">
            <w:pPr>
              <w:pStyle w:val="TAL"/>
              <w:rPr>
                <w:rFonts w:cs="Arial"/>
                <w:szCs w:val="18"/>
              </w:rPr>
            </w:pPr>
            <w:r w:rsidRPr="00057491">
              <w:t>Global Navigation Satellite System (GNSS) ID</w:t>
            </w:r>
          </w:p>
        </w:tc>
      </w:tr>
      <w:tr w:rsidR="000D7452"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0D7452" w:rsidRDefault="000D7452" w:rsidP="000D7452">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0D7452" w:rsidRDefault="000D7452" w:rsidP="000D7452">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0D7452" w:rsidRDefault="000D7452" w:rsidP="000D7452">
            <w:pPr>
              <w:pStyle w:val="TAL"/>
              <w:rPr>
                <w:rFonts w:cs="Arial"/>
                <w:szCs w:val="18"/>
              </w:rPr>
            </w:pPr>
            <w:r w:rsidRPr="00057491">
              <w:t>Indicates usage made of the location measurement</w:t>
            </w:r>
          </w:p>
        </w:tc>
      </w:tr>
      <w:tr w:rsidR="000D7452"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0D7452" w:rsidRDefault="000D7452" w:rsidP="000D7452">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0D7452" w:rsidRDefault="000D7452" w:rsidP="000D7452">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0D7452" w:rsidRDefault="000D7452" w:rsidP="000D7452">
            <w:pPr>
              <w:pStyle w:val="TAL"/>
              <w:rPr>
                <w:rFonts w:cs="Arial"/>
                <w:szCs w:val="18"/>
              </w:rPr>
            </w:pPr>
            <w:r w:rsidRPr="00057491">
              <w:t>Indicates priority of the LCS client</w:t>
            </w:r>
          </w:p>
        </w:tc>
      </w:tr>
      <w:tr w:rsidR="000D7452"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0D7452" w:rsidRDefault="000D7452" w:rsidP="000D7452">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0D7452" w:rsidRDefault="000D7452" w:rsidP="000D7452">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0D7452" w:rsidRDefault="000D7452" w:rsidP="000D7452">
            <w:pPr>
              <w:pStyle w:val="TAL"/>
              <w:rPr>
                <w:rFonts w:cs="Arial"/>
                <w:szCs w:val="18"/>
              </w:rPr>
            </w:pPr>
            <w:r w:rsidRPr="00057491">
              <w:t>Indicates velocity requirement</w:t>
            </w:r>
          </w:p>
        </w:tc>
      </w:tr>
      <w:tr w:rsidR="000D7452"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0D7452" w:rsidRDefault="000D7452" w:rsidP="000D7452">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0D7452" w:rsidRDefault="000D7452" w:rsidP="000D7452">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0D7452" w:rsidRDefault="000D7452" w:rsidP="000D7452">
            <w:pPr>
              <w:pStyle w:val="TAL"/>
              <w:rPr>
                <w:rFonts w:cs="Arial"/>
                <w:szCs w:val="18"/>
              </w:rPr>
            </w:pPr>
            <w:r w:rsidRPr="00057491">
              <w:t>Indicates fulfilment of requested accuracy</w:t>
            </w:r>
          </w:p>
        </w:tc>
      </w:tr>
      <w:tr w:rsidR="000D7452"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0D7452" w:rsidRDefault="000D7452" w:rsidP="000D7452">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0D7452" w:rsidRDefault="000D7452" w:rsidP="000D7452">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0D7452" w:rsidRDefault="000D7452" w:rsidP="000D7452">
            <w:pPr>
              <w:pStyle w:val="TAL"/>
              <w:rPr>
                <w:rFonts w:cs="Arial"/>
                <w:szCs w:val="18"/>
              </w:rPr>
            </w:pPr>
            <w:r w:rsidRPr="00057491">
              <w:t>Indicates direction of vertical speed</w:t>
            </w:r>
          </w:p>
        </w:tc>
      </w:tr>
      <w:tr w:rsidR="000D7452"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0D7452" w:rsidRDefault="000D7452" w:rsidP="000D7452">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0D7452" w:rsidRDefault="000D7452" w:rsidP="000D7452">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0D7452" w:rsidRDefault="000D7452" w:rsidP="000D7452">
            <w:pPr>
              <w:pStyle w:val="TAL"/>
              <w:rPr>
                <w:rFonts w:cs="Arial"/>
                <w:szCs w:val="18"/>
              </w:rPr>
            </w:pPr>
            <w:r w:rsidRPr="00057491">
              <w:t>Indicates LDR types</w:t>
            </w:r>
          </w:p>
        </w:tc>
      </w:tr>
      <w:tr w:rsidR="000D7452"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0D7452" w:rsidRDefault="000D7452" w:rsidP="000D7452">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0D7452" w:rsidRDefault="000D7452" w:rsidP="000D7452">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0D7452" w:rsidRDefault="000D7452" w:rsidP="000D7452">
            <w:pPr>
              <w:pStyle w:val="TAL"/>
              <w:rPr>
                <w:rFonts w:cs="Arial"/>
                <w:szCs w:val="18"/>
              </w:rPr>
            </w:pPr>
            <w:r w:rsidRPr="00057491">
              <w:t>Indicates type of event reporting area</w:t>
            </w:r>
          </w:p>
        </w:tc>
      </w:tr>
      <w:tr w:rsidR="000D7452"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0D7452" w:rsidRDefault="000D7452" w:rsidP="000D7452">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0D7452" w:rsidRDefault="000D7452" w:rsidP="000D7452">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0D7452" w:rsidRDefault="000D7452" w:rsidP="000D7452">
            <w:pPr>
              <w:pStyle w:val="TAL"/>
              <w:rPr>
                <w:rFonts w:cs="Arial"/>
                <w:szCs w:val="18"/>
              </w:rPr>
            </w:pPr>
            <w:r w:rsidRPr="00057491">
              <w:t>Specifies occurrence of event reporting</w:t>
            </w:r>
          </w:p>
        </w:tc>
      </w:tr>
      <w:tr w:rsidR="000D7452"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0D7452" w:rsidRDefault="000D7452" w:rsidP="000D7452">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0D7452" w:rsidRDefault="000D7452" w:rsidP="000D7452">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0D7452" w:rsidRDefault="000D7452" w:rsidP="000D7452">
            <w:pPr>
              <w:pStyle w:val="TAL"/>
              <w:rPr>
                <w:rFonts w:cs="Arial"/>
                <w:szCs w:val="18"/>
              </w:rPr>
            </w:pPr>
            <w:r w:rsidRPr="00057491">
              <w:t>Specifies access types of event reporting</w:t>
            </w:r>
          </w:p>
        </w:tc>
      </w:tr>
      <w:tr w:rsidR="000D7452"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0D7452" w:rsidRDefault="000D7452" w:rsidP="000D7452">
            <w:pPr>
              <w:pStyle w:val="TAL"/>
            </w:pPr>
            <w:r>
              <w:lastRenderedPageBreak/>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0D7452" w:rsidRDefault="000D7452" w:rsidP="000D7452">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0D7452" w:rsidRDefault="000D7452" w:rsidP="000D7452">
            <w:pPr>
              <w:pStyle w:val="TAL"/>
              <w:rPr>
                <w:rFonts w:cs="Arial"/>
                <w:szCs w:val="18"/>
              </w:rPr>
            </w:pPr>
            <w:r w:rsidRPr="00057491">
              <w:t>Specifies event classes</w:t>
            </w:r>
          </w:p>
        </w:tc>
      </w:tr>
      <w:tr w:rsidR="000D7452"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0D7452" w:rsidRDefault="000D7452" w:rsidP="000D7452">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0D7452" w:rsidRDefault="000D7452" w:rsidP="000D7452">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0D7452" w:rsidRDefault="000D7452" w:rsidP="000D7452">
            <w:pPr>
              <w:pStyle w:val="TAL"/>
              <w:rPr>
                <w:rFonts w:cs="Arial"/>
                <w:szCs w:val="18"/>
              </w:rPr>
            </w:pPr>
            <w:r w:rsidRPr="00057491">
              <w:t>Specifies type of event reporting</w:t>
            </w:r>
          </w:p>
        </w:tc>
      </w:tr>
      <w:tr w:rsidR="000D7452"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0D7452" w:rsidRDefault="000D7452" w:rsidP="000D7452">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0D7452" w:rsidRDefault="000D7452" w:rsidP="000D7452">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0D7452" w:rsidRDefault="000D7452" w:rsidP="000D7452">
            <w:pPr>
              <w:pStyle w:val="TAL"/>
              <w:rPr>
                <w:rFonts w:cs="Arial"/>
                <w:szCs w:val="18"/>
              </w:rPr>
            </w:pPr>
            <w:r w:rsidRPr="00057491">
              <w:t xml:space="preserve">Specifies causes of event reporting termination </w:t>
            </w:r>
          </w:p>
        </w:tc>
      </w:tr>
      <w:tr w:rsidR="000D7452"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0D7452" w:rsidRDefault="000D7452" w:rsidP="000D7452">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0D7452" w:rsidRDefault="000D7452" w:rsidP="000D7452">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0D7452" w:rsidRDefault="000D7452" w:rsidP="000D7452">
            <w:pPr>
              <w:pStyle w:val="TAL"/>
              <w:rPr>
                <w:rFonts w:cs="Arial"/>
                <w:szCs w:val="18"/>
              </w:rPr>
            </w:pPr>
            <w:r w:rsidRPr="00057491">
              <w:t>Specifies LCS QoS class</w:t>
            </w:r>
          </w:p>
        </w:tc>
      </w:tr>
      <w:tr w:rsidR="000D7452"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0D7452" w:rsidRDefault="000D7452" w:rsidP="000D7452">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0D7452" w:rsidRDefault="000D7452" w:rsidP="000D7452">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0D7452" w:rsidRDefault="000D7452" w:rsidP="000D7452">
            <w:pPr>
              <w:pStyle w:val="TAL"/>
              <w:rPr>
                <w:rFonts w:cs="Arial"/>
                <w:szCs w:val="18"/>
              </w:rPr>
            </w:pPr>
            <w:r w:rsidRPr="00057491">
              <w:t>Specifies location service types requested by UE</w:t>
            </w:r>
          </w:p>
        </w:tc>
      </w:tr>
      <w:tr w:rsidR="000D7452"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0D7452" w:rsidRPr="0031710B" w:rsidRDefault="000D7452" w:rsidP="000D7452">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0D7452" w:rsidRDefault="000D7452" w:rsidP="000D7452">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0D7452" w:rsidRPr="00057491" w:rsidRDefault="000D7452" w:rsidP="000D7452">
            <w:pPr>
              <w:pStyle w:val="TAL"/>
            </w:pPr>
            <w:r>
              <w:t>Indoor Outdoor Indication</w:t>
            </w:r>
          </w:p>
        </w:tc>
      </w:tr>
      <w:tr w:rsidR="000D7452"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0D7452" w:rsidRDefault="000D7452" w:rsidP="000D7452">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0D7452" w:rsidRDefault="000D7452" w:rsidP="000D7452">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0D7452" w:rsidRDefault="000D7452" w:rsidP="000D7452">
            <w:pPr>
              <w:pStyle w:val="TAL"/>
            </w:pPr>
            <w:r>
              <w:t>Fix Type</w:t>
            </w:r>
          </w:p>
        </w:tc>
      </w:tr>
      <w:tr w:rsidR="000D7452"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0D7452" w:rsidRDefault="000D7452" w:rsidP="000D7452">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0D7452" w:rsidRDefault="000D7452" w:rsidP="000D7452">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0D7452" w:rsidRDefault="000D7452" w:rsidP="000D7452">
            <w:pPr>
              <w:pStyle w:val="TAL"/>
            </w:pPr>
            <w:r>
              <w:t>LOS/NLOS measurement indication</w:t>
            </w:r>
          </w:p>
        </w:tc>
      </w:tr>
      <w:tr w:rsidR="000D7452"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0D7452" w:rsidRPr="009413E0" w:rsidRDefault="000D7452" w:rsidP="000D7452">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0D7452" w:rsidRDefault="000D7452" w:rsidP="000D7452">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0D7452" w:rsidRDefault="000D7452" w:rsidP="000D7452">
            <w:pPr>
              <w:pStyle w:val="TAL"/>
            </w:pPr>
            <w:r>
              <w:t>UP Connection Status</w:t>
            </w:r>
          </w:p>
        </w:tc>
      </w:tr>
      <w:tr w:rsidR="000D7452"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0D7452" w:rsidRDefault="000D7452" w:rsidP="000D7452">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0D7452" w:rsidRDefault="000D7452" w:rsidP="000D7452">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0D7452" w:rsidRDefault="000D7452" w:rsidP="000D7452">
            <w:pPr>
              <w:pStyle w:val="TAL"/>
            </w:pPr>
            <w:r>
              <w:rPr>
                <w:rFonts w:hint="eastAsia"/>
                <w:lang w:eastAsia="zh-CN"/>
              </w:rPr>
              <w:t>S</w:t>
            </w:r>
            <w:r>
              <w:rPr>
                <w:lang w:eastAsia="zh-CN"/>
              </w:rPr>
              <w:t>pecifies result type for ranging and sidelink positioning</w:t>
            </w:r>
          </w:p>
        </w:tc>
      </w:tr>
      <w:tr w:rsidR="000D7452"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342AD2CB" w:rsidR="000D7452" w:rsidRDefault="000D7452" w:rsidP="000D7452">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0D7452" w:rsidRDefault="000D7452" w:rsidP="000D7452">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0D7452" w:rsidRDefault="000D7452" w:rsidP="000D7452">
            <w:pPr>
              <w:pStyle w:val="TAL"/>
            </w:pPr>
            <w:r>
              <w:rPr>
                <w:rFonts w:hint="eastAsia"/>
                <w:lang w:eastAsia="zh-CN"/>
              </w:rPr>
              <w:t>S</w:t>
            </w:r>
            <w:r>
              <w:rPr>
                <w:lang w:eastAsia="zh-CN"/>
              </w:rPr>
              <w:t>pecifies type of related UE for ranging and sidelink positioning</w:t>
            </w:r>
          </w:p>
        </w:tc>
      </w:tr>
      <w:tr w:rsidR="000D7452"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0D7452" w:rsidRPr="001A21AF" w:rsidRDefault="000D7452" w:rsidP="000D7452">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0D7452" w:rsidRPr="001A21AF" w:rsidRDefault="000D7452" w:rsidP="000D7452">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0D7452" w:rsidRDefault="000D7452" w:rsidP="000D7452">
            <w:pPr>
              <w:pStyle w:val="TAL"/>
              <w:rPr>
                <w:lang w:eastAsia="zh-CN"/>
              </w:rPr>
            </w:pPr>
            <w:r>
              <w:t>LCS UP Connection Indication</w:t>
            </w:r>
          </w:p>
        </w:tc>
      </w:tr>
      <w:tr w:rsidR="000D7452"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0D7452" w:rsidRDefault="000D7452" w:rsidP="000D7452">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0D7452" w:rsidRDefault="000D7452" w:rsidP="000D7452">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0D7452" w:rsidRDefault="000D7452" w:rsidP="000D745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786" w:name="_Toc20150381"/>
      <w:bookmarkStart w:id="1787" w:name="_Toc25168628"/>
      <w:bookmarkStart w:id="1788" w:name="_Toc27593047"/>
      <w:bookmarkStart w:id="1789" w:name="_Toc34147918"/>
      <w:bookmarkStart w:id="1790" w:name="_Toc36463302"/>
      <w:bookmarkStart w:id="1791" w:name="_Toc43215142"/>
      <w:bookmarkStart w:id="1792" w:name="_Toc45032390"/>
      <w:bookmarkStart w:id="1793" w:name="_Toc49849879"/>
      <w:bookmarkStart w:id="1794" w:name="_Toc51873393"/>
      <w:bookmarkStart w:id="1795" w:name="_Toc56517521"/>
      <w:bookmarkStart w:id="1796" w:name="_Toc58594422"/>
      <w:bookmarkStart w:id="1797" w:name="_Toc67685932"/>
      <w:bookmarkStart w:id="1798" w:name="_Toc74993753"/>
      <w:bookmarkStart w:id="1799" w:name="_Toc82716341"/>
      <w:bookmarkStart w:id="1800" w:name="_Toc88818628"/>
      <w:bookmarkStart w:id="1801" w:name="_Toc90650550"/>
      <w:bookmarkStart w:id="1802" w:name="_Toc98506220"/>
      <w:bookmarkStart w:id="1803" w:name="_Toc106639505"/>
      <w:bookmarkStart w:id="1804" w:name="_Toc114779015"/>
      <w:bookmarkStart w:id="1805" w:name="_Toc122096932"/>
      <w:bookmarkStart w:id="1806" w:name="_Toc130844153"/>
      <w:bookmarkStart w:id="1807" w:name="_Toc138411859"/>
      <w:bookmarkStart w:id="1808" w:name="_Toc145956046"/>
      <w:bookmarkStart w:id="1809" w:name="_Toc153887481"/>
      <w:bookmarkStart w:id="1810" w:name="_Toc16190537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14594438" w14:textId="77777777" w:rsidR="00EB7848" w:rsidRDefault="00EB7848" w:rsidP="00B32564">
      <w:pPr>
        <w:pStyle w:val="Heading5"/>
      </w:pPr>
      <w:bookmarkStart w:id="1811" w:name="_Toc20150382"/>
      <w:bookmarkStart w:id="1812" w:name="_Toc25168629"/>
      <w:bookmarkStart w:id="1813" w:name="_Toc27593048"/>
      <w:bookmarkStart w:id="1814" w:name="_Toc34147919"/>
      <w:bookmarkStart w:id="1815" w:name="_Toc36463303"/>
      <w:bookmarkStart w:id="1816" w:name="_Toc43215143"/>
      <w:bookmarkStart w:id="1817" w:name="_Toc45032391"/>
      <w:bookmarkStart w:id="1818" w:name="_Toc49849880"/>
      <w:bookmarkStart w:id="1819" w:name="_Toc51873394"/>
      <w:bookmarkStart w:id="1820" w:name="_Toc56517522"/>
      <w:bookmarkStart w:id="1821" w:name="_Toc58594423"/>
      <w:bookmarkStart w:id="1822" w:name="_Toc67685933"/>
      <w:bookmarkStart w:id="1823" w:name="_Toc74993754"/>
      <w:bookmarkStart w:id="1824" w:name="_Toc82716342"/>
      <w:bookmarkStart w:id="1825" w:name="_Toc88818629"/>
      <w:bookmarkStart w:id="1826" w:name="_Toc90650551"/>
      <w:bookmarkStart w:id="1827" w:name="_Toc98506221"/>
      <w:bookmarkStart w:id="1828" w:name="_Toc106639506"/>
      <w:bookmarkStart w:id="1829" w:name="_Toc114779016"/>
      <w:bookmarkStart w:id="1830" w:name="_Toc122096933"/>
      <w:bookmarkStart w:id="1831" w:name="_Toc130844154"/>
      <w:bookmarkStart w:id="1832" w:name="_Toc138411860"/>
      <w:bookmarkStart w:id="1833" w:name="_Toc145956047"/>
      <w:bookmarkStart w:id="1834" w:name="_Toc153887482"/>
      <w:bookmarkStart w:id="1835" w:name="_Toc161905371"/>
      <w:r>
        <w:t>6.1.6.2.1</w:t>
      </w:r>
      <w:r>
        <w:tab/>
        <w:t>Introduction</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836" w:name="_Toc20150383"/>
      <w:bookmarkStart w:id="1837" w:name="_Toc25168630"/>
      <w:bookmarkStart w:id="1838" w:name="_Toc27593049"/>
      <w:bookmarkStart w:id="1839" w:name="_Toc34147920"/>
      <w:bookmarkStart w:id="1840" w:name="_Toc36463304"/>
      <w:bookmarkStart w:id="1841" w:name="_Toc43215144"/>
      <w:bookmarkStart w:id="1842" w:name="_Toc45032392"/>
      <w:bookmarkStart w:id="1843" w:name="_Toc49849881"/>
      <w:bookmarkStart w:id="1844" w:name="_Toc51873395"/>
      <w:bookmarkStart w:id="1845" w:name="_Toc56517523"/>
      <w:bookmarkStart w:id="1846" w:name="_Toc58594424"/>
      <w:bookmarkStart w:id="1847" w:name="_Toc67685934"/>
      <w:bookmarkStart w:id="1848" w:name="_Toc74993755"/>
      <w:bookmarkStart w:id="1849" w:name="_Toc82716343"/>
      <w:bookmarkStart w:id="1850" w:name="_Toc88818630"/>
      <w:bookmarkStart w:id="1851" w:name="_Toc90650552"/>
      <w:bookmarkStart w:id="1852" w:name="_Toc98506222"/>
      <w:bookmarkStart w:id="1853" w:name="_Toc106639507"/>
      <w:bookmarkStart w:id="1854" w:name="_Toc114779017"/>
      <w:bookmarkStart w:id="1855" w:name="_Toc122096934"/>
      <w:bookmarkStart w:id="1856" w:name="_Toc130844155"/>
      <w:bookmarkStart w:id="1857" w:name="_Toc138411861"/>
      <w:bookmarkStart w:id="1858" w:name="_Toc145956048"/>
      <w:bookmarkStart w:id="1859" w:name="_Toc153887483"/>
      <w:bookmarkStart w:id="1860" w:name="_Toc161905372"/>
      <w:r>
        <w:lastRenderedPageBreak/>
        <w:t>6.1.6.2.2</w:t>
      </w:r>
      <w:r>
        <w:tab/>
        <w:t>Type: InputData</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54575BF7"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858F35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851D" w14:textId="77777777" w:rsidR="00EA5EC6" w:rsidRDefault="00EA5EC6" w:rsidP="00EA5EC6">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7523D2" w14:textId="77777777" w:rsidR="00EA5EC6" w:rsidRDefault="00EA5EC6" w:rsidP="00EA5EC6">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C92FBB" w14:textId="77777777" w:rsidR="00EA5EC6" w:rsidRDefault="00EA5EC6" w:rsidP="00EA5EC6">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95A095A" w:rsidR="00EA5EC6" w:rsidRDefault="00EA5EC6" w:rsidP="00EA5EC6">
            <w:pPr>
              <w:pStyle w:val="TAL"/>
              <w:rPr>
                <w:rFonts w:cs="Arial"/>
                <w:szCs w:val="18"/>
                <w:lang w:eastAsia="zh-CN"/>
              </w:rPr>
            </w:pPr>
            <w:r w:rsidRPr="00421444">
              <w:t>This IE shall be present if at least one optional</w:t>
            </w:r>
            <w:r>
              <w:t xml:space="preserve"> 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1861" w:name="_Hlk142683907"/>
            <w:r w:rsidRPr="00B82322">
              <w:rPr>
                <w:rFonts w:cs="Arial"/>
                <w:szCs w:val="18"/>
              </w:rPr>
              <w:t>RangingSlResult</w:t>
            </w:r>
            <w:bookmarkEnd w:id="1861"/>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F12D944" w:rsidR="00D93046" w:rsidRDefault="00D93046" w:rsidP="00D93046">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12608E7" w:rsidR="00D93046" w:rsidRDefault="00D93046" w:rsidP="00D93046">
            <w:pPr>
              <w:pStyle w:val="TAL"/>
              <w:rPr>
                <w:lang w:eastAsia="zh-CN"/>
              </w:rPr>
            </w:pPr>
            <w:r w:rsidRPr="00B82322">
              <w:rPr>
                <w:rFonts w:cs="Arial"/>
                <w:szCs w:val="18"/>
              </w:rPr>
              <w:t>array(</w:t>
            </w:r>
            <w:bookmarkStart w:id="1862" w:name="_Hlk142683982"/>
            <w:r w:rsidRPr="00B82322">
              <w:rPr>
                <w:rFonts w:cs="Arial"/>
                <w:szCs w:val="18"/>
              </w:rPr>
              <w:t>RelatedUE</w:t>
            </w:r>
            <w:bookmarkEnd w:id="186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lastRenderedPageBreak/>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032282">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29D60BC5"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2679E2">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3046" w:rsidRPr="00FD48E5" w14:paraId="4D840841" w14:textId="581AD7B3" w:rsidTr="00926796">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4ED189C" w14:textId="77777777" w:rsidR="00D93046" w:rsidRDefault="00D93046" w:rsidP="00D93046">
            <w:pPr>
              <w:pStyle w:val="TAN"/>
            </w:pPr>
            <w:r>
              <w:t>NOTE 1:</w:t>
            </w:r>
            <w:r>
              <w:tab/>
              <w:t>At least one of the attributes defined in this table shall be present in the InputData structure.</w:t>
            </w:r>
          </w:p>
          <w:p w14:paraId="26D60146" w14:textId="77777777" w:rsidR="00D93046" w:rsidRDefault="00D93046" w:rsidP="00D93046">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D93046" w:rsidRDefault="00D93046" w:rsidP="00D93046">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D93046" w:rsidRDefault="00D93046" w:rsidP="00D93046">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D93046" w:rsidRDefault="00D93046" w:rsidP="00D93046">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D93046" w:rsidRDefault="00D93046" w:rsidP="00D93046">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8D1CE2A" w14:textId="77777777" w:rsidR="00D93046" w:rsidRDefault="00D93046" w:rsidP="00D93046">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863" w:name="_Toc20150384"/>
      <w:bookmarkStart w:id="1864" w:name="_Toc25168631"/>
      <w:bookmarkStart w:id="1865" w:name="_Toc27593050"/>
      <w:bookmarkStart w:id="1866" w:name="_Toc34147921"/>
      <w:bookmarkStart w:id="1867" w:name="_Toc36463305"/>
      <w:bookmarkStart w:id="1868" w:name="_Toc43215145"/>
      <w:bookmarkStart w:id="1869" w:name="_Toc45032393"/>
      <w:bookmarkStart w:id="1870" w:name="_Toc49849882"/>
      <w:bookmarkStart w:id="1871" w:name="_Toc51873396"/>
      <w:bookmarkStart w:id="1872" w:name="_Toc56517524"/>
      <w:bookmarkStart w:id="1873" w:name="_Toc58594425"/>
      <w:bookmarkStart w:id="1874" w:name="_Toc67685935"/>
      <w:bookmarkStart w:id="1875" w:name="_Toc74993756"/>
      <w:bookmarkStart w:id="1876" w:name="_Toc82716344"/>
      <w:bookmarkStart w:id="1877" w:name="_Toc88818631"/>
      <w:bookmarkStart w:id="1878" w:name="_Toc90650553"/>
      <w:bookmarkStart w:id="1879" w:name="_Toc98506223"/>
      <w:bookmarkStart w:id="1880" w:name="_Toc106639508"/>
      <w:bookmarkStart w:id="1881" w:name="_Toc114779018"/>
      <w:bookmarkStart w:id="1882" w:name="_Toc122096935"/>
      <w:bookmarkStart w:id="1883" w:name="_Toc130844156"/>
      <w:bookmarkStart w:id="1884" w:name="_Toc138411862"/>
      <w:bookmarkStart w:id="1885" w:name="_Toc145956049"/>
      <w:bookmarkStart w:id="1886" w:name="_Toc153887484"/>
      <w:bookmarkStart w:id="1887" w:name="_Toc161905373"/>
      <w:r>
        <w:lastRenderedPageBreak/>
        <w:t>6.1.6.2.3</w:t>
      </w:r>
      <w:r>
        <w:tab/>
        <w:t>Type: LocationData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0B97F9DB" w14:textId="6C699525" w:rsidR="004471D3" w:rsidRDefault="004471D3" w:rsidP="004471D3">
            <w:pPr>
              <w:pStyle w:val="TAL"/>
              <w:rPr>
                <w:rFonts w:cs="Arial"/>
                <w:szCs w:val="18"/>
              </w:rPr>
            </w:pPr>
            <w:r w:rsidRPr="00421444">
              <w:t>This IE shall be present if at least one optional</w:t>
            </w:r>
            <w:r>
              <w:t xml:space="preserve"> feature defined in </w:t>
            </w:r>
            <w:r w:rsidR="00D307CD">
              <w:t>clause 6</w:t>
            </w:r>
            <w:r>
              <w:t>.1.9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lastRenderedPageBreak/>
              <w:t>ueAreaInd</w:t>
            </w:r>
          </w:p>
        </w:tc>
        <w:tc>
          <w:tcPr>
            <w:tcW w:w="3060" w:type="dxa"/>
            <w:gridSpan w:val="2"/>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t>SAT</w:t>
            </w:r>
          </w:p>
        </w:tc>
      </w:tr>
      <w:tr w:rsidR="004471D3" w:rsidRPr="00FD48E5" w14:paraId="4D1B6A27"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60" w:type="dxa"/>
            <w:gridSpan w:val="2"/>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BC6B83" w:rsidRPr="00FD48E5" w14:paraId="47258CB9"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BB44641" w14:textId="1EA31DB7" w:rsidR="002B4995" w:rsidRDefault="002B4995" w:rsidP="002B4995">
            <w:pPr>
              <w:pStyle w:val="TAL"/>
              <w:rPr>
                <w:lang w:eastAsia="zh-CN"/>
              </w:rPr>
            </w:pPr>
            <w:r>
              <w:rPr>
                <w:rFonts w:hint="eastAsia"/>
                <w:lang w:eastAsia="zh-CN"/>
              </w:rPr>
              <w:t>d</w:t>
            </w:r>
            <w:r>
              <w:rPr>
                <w:lang w:eastAsia="zh-CN"/>
              </w:rPr>
              <w:t>irectReportInd</w:t>
            </w:r>
          </w:p>
        </w:tc>
        <w:tc>
          <w:tcPr>
            <w:tcW w:w="3060" w:type="dxa"/>
            <w:gridSpan w:val="2"/>
            <w:tcBorders>
              <w:top w:val="single" w:sz="4" w:space="0" w:color="auto"/>
              <w:left w:val="single" w:sz="4" w:space="0" w:color="auto"/>
              <w:bottom w:val="single" w:sz="4" w:space="0" w:color="auto"/>
              <w:right w:val="single" w:sz="4" w:space="0" w:color="auto"/>
            </w:tcBorders>
          </w:tcPr>
          <w:p w14:paraId="7DF82CF0" w14:textId="72B7B026" w:rsidR="002B4995" w:rsidRPr="002F5B42" w:rsidRDefault="002B4995" w:rsidP="002B4995">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2B4995" w:rsidRDefault="002B4995" w:rsidP="002B4995">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2B4995" w:rsidRDefault="002B4995" w:rsidP="002B4995">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A55C399" w14:textId="77777777" w:rsidR="002B4995" w:rsidRDefault="002B4995" w:rsidP="002B4995">
            <w:pPr>
              <w:pStyle w:val="TAL"/>
              <w:rPr>
                <w:noProof/>
              </w:rPr>
            </w:pPr>
            <w:r>
              <w:rPr>
                <w:noProof/>
              </w:rPr>
              <w:t>When present, this IE shall be set for the following value:</w:t>
            </w:r>
          </w:p>
          <w:p w14:paraId="173D68ED" w14:textId="77777777" w:rsidR="002B4995" w:rsidRDefault="002B4995" w:rsidP="002B4995">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2B4995" w:rsidRPr="00C6758E" w:rsidRDefault="002B4995" w:rsidP="002B4995">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2B4995" w:rsidRDefault="002B4995" w:rsidP="002B4995">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47CD429" w14:textId="77777777" w:rsidR="002B4995" w:rsidRDefault="002B4995" w:rsidP="002B4995">
            <w:pPr>
              <w:pStyle w:val="TAL"/>
              <w:rPr>
                <w:lang w:eastAsia="zh-CN"/>
              </w:rPr>
            </w:pPr>
          </w:p>
        </w:tc>
      </w:tr>
      <w:tr w:rsidR="00175845" w:rsidRPr="00FD48E5" w14:paraId="194E2C5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795FA2E0" w14:textId="6A998174" w:rsidR="00175845" w:rsidRDefault="00175845" w:rsidP="00175845">
            <w:pPr>
              <w:pStyle w:val="TAL"/>
              <w:rPr>
                <w:lang w:eastAsia="zh-CN"/>
              </w:rPr>
            </w:pPr>
            <w:r>
              <w:rPr>
                <w:lang w:eastAsia="zh-CN"/>
              </w:rPr>
              <w:t>indoorOutdoorInd</w:t>
            </w:r>
          </w:p>
        </w:tc>
        <w:tc>
          <w:tcPr>
            <w:tcW w:w="3060" w:type="dxa"/>
            <w:gridSpan w:val="2"/>
            <w:tcBorders>
              <w:top w:val="single" w:sz="4" w:space="0" w:color="auto"/>
              <w:left w:val="single" w:sz="4" w:space="0" w:color="auto"/>
              <w:bottom w:val="single" w:sz="4" w:space="0" w:color="auto"/>
              <w:right w:val="single" w:sz="4" w:space="0" w:color="auto"/>
            </w:tcBorders>
          </w:tcPr>
          <w:p w14:paraId="64F85865" w14:textId="1E083A7A" w:rsidR="00175845" w:rsidRDefault="00175845" w:rsidP="00175845">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175845" w:rsidRDefault="00175845" w:rsidP="00175845">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175845" w:rsidRDefault="00175845" w:rsidP="00175845">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0052B7A" w14:textId="5CFADB23" w:rsidR="00175845" w:rsidRDefault="00175845" w:rsidP="00175845">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0161A045" w14:textId="77777777" w:rsidR="00175845" w:rsidRDefault="00175845" w:rsidP="00175845">
            <w:pPr>
              <w:pStyle w:val="TAL"/>
              <w:rPr>
                <w:lang w:eastAsia="zh-CN"/>
              </w:rPr>
            </w:pPr>
          </w:p>
        </w:tc>
      </w:tr>
      <w:tr w:rsidR="00973948" w:rsidRPr="00FD48E5" w14:paraId="490AAA94"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572C0F0" w14:textId="2EBFF45E" w:rsidR="00973948" w:rsidRDefault="00973948" w:rsidP="00973948">
            <w:pPr>
              <w:pStyle w:val="TAL"/>
              <w:rPr>
                <w:lang w:eastAsia="zh-CN"/>
              </w:rPr>
            </w:pPr>
            <w:r>
              <w:rPr>
                <w:lang w:val="en-US"/>
              </w:rPr>
              <w:t>acceptedPeriodicEventInfo</w:t>
            </w:r>
          </w:p>
        </w:tc>
        <w:tc>
          <w:tcPr>
            <w:tcW w:w="3060" w:type="dxa"/>
            <w:gridSpan w:val="2"/>
            <w:tcBorders>
              <w:top w:val="single" w:sz="4" w:space="0" w:color="auto"/>
              <w:left w:val="single" w:sz="4" w:space="0" w:color="auto"/>
              <w:bottom w:val="single" w:sz="4" w:space="0" w:color="auto"/>
              <w:right w:val="single" w:sz="4" w:space="0" w:color="auto"/>
            </w:tcBorders>
          </w:tcPr>
          <w:p w14:paraId="7E60A94D" w14:textId="150E806F" w:rsidR="00973948" w:rsidRDefault="00973948" w:rsidP="00973948">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973948" w:rsidRDefault="00973948" w:rsidP="00973948">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973948" w:rsidRDefault="00973948" w:rsidP="00973948">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1BCD029F" w14:textId="77777777" w:rsidR="00973948" w:rsidRDefault="00973948" w:rsidP="0097394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973948" w:rsidRDefault="00973948" w:rsidP="00973948">
            <w:pPr>
              <w:pStyle w:val="TAL"/>
              <w:rPr>
                <w:noProof/>
              </w:rPr>
            </w:pPr>
          </w:p>
          <w:p w14:paraId="133C8BA6" w14:textId="77777777" w:rsidR="00973948" w:rsidRDefault="00973948" w:rsidP="0097394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973948" w:rsidRPr="003F4D57" w:rsidRDefault="00973948" w:rsidP="0097394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3401EDC0" w14:textId="77777777" w:rsidR="00973948" w:rsidRDefault="00973948" w:rsidP="00973948">
            <w:pPr>
              <w:pStyle w:val="TAL"/>
              <w:rPr>
                <w:lang w:eastAsia="zh-CN"/>
              </w:rPr>
            </w:pPr>
          </w:p>
        </w:tc>
      </w:tr>
      <w:tr w:rsidR="00646508" w:rsidRPr="00FD48E5" w14:paraId="1D602C0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061EE55" w14:textId="71CD68ED" w:rsidR="00646508" w:rsidRDefault="00646508" w:rsidP="00646508">
            <w:pPr>
              <w:pStyle w:val="TAL"/>
              <w:rPr>
                <w:lang w:val="en-US"/>
              </w:rPr>
            </w:pPr>
            <w:r>
              <w:rPr>
                <w:lang w:val="en-US"/>
              </w:rPr>
              <w:t>haGnssMetrics</w:t>
            </w:r>
          </w:p>
        </w:tc>
        <w:tc>
          <w:tcPr>
            <w:tcW w:w="3060" w:type="dxa"/>
            <w:gridSpan w:val="2"/>
            <w:tcBorders>
              <w:top w:val="single" w:sz="4" w:space="0" w:color="auto"/>
              <w:left w:val="single" w:sz="4" w:space="0" w:color="auto"/>
              <w:bottom w:val="single" w:sz="4" w:space="0" w:color="auto"/>
              <w:right w:val="single" w:sz="4" w:space="0" w:color="auto"/>
            </w:tcBorders>
          </w:tcPr>
          <w:p w14:paraId="28012299" w14:textId="703F4FE5" w:rsidR="00646508" w:rsidRPr="005C2D53" w:rsidRDefault="00646508" w:rsidP="00646508">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646508" w:rsidRDefault="00646508" w:rsidP="00646508">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646508" w:rsidRPr="00DB7787" w:rsidRDefault="00646508" w:rsidP="00646508">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715349A" w14:textId="77777777" w:rsidR="00646508" w:rsidRDefault="00646508" w:rsidP="00646508">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646508" w:rsidRDefault="00646508" w:rsidP="0064650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77C360A9" w14:textId="77777777" w:rsidR="00646508" w:rsidRDefault="00646508" w:rsidP="00646508">
            <w:pPr>
              <w:pStyle w:val="TAL"/>
              <w:rPr>
                <w:lang w:eastAsia="zh-CN"/>
              </w:rPr>
            </w:pPr>
          </w:p>
        </w:tc>
      </w:tr>
      <w:tr w:rsidR="00566C8E" w:rsidRPr="00FD48E5" w14:paraId="105699AF"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0A70C0A" w14:textId="7AC4BFA4" w:rsidR="00566C8E" w:rsidRDefault="00566C8E" w:rsidP="00566C8E">
            <w:pPr>
              <w:pStyle w:val="TAL"/>
              <w:rPr>
                <w:lang w:val="en-US"/>
              </w:rPr>
            </w:pPr>
            <w:r>
              <w:rPr>
                <w:rFonts w:hint="eastAsia"/>
                <w:lang w:val="en-US" w:eastAsia="zh-CN"/>
              </w:rPr>
              <w:t>l</w:t>
            </w:r>
            <w:r>
              <w:rPr>
                <w:lang w:val="en-US" w:eastAsia="zh-CN"/>
              </w:rPr>
              <w:t>osNlosMeasureInd</w:t>
            </w:r>
          </w:p>
        </w:tc>
        <w:tc>
          <w:tcPr>
            <w:tcW w:w="3060" w:type="dxa"/>
            <w:gridSpan w:val="2"/>
            <w:tcBorders>
              <w:top w:val="single" w:sz="4" w:space="0" w:color="auto"/>
              <w:left w:val="single" w:sz="4" w:space="0" w:color="auto"/>
              <w:bottom w:val="single" w:sz="4" w:space="0" w:color="auto"/>
              <w:right w:val="single" w:sz="4" w:space="0" w:color="auto"/>
            </w:tcBorders>
          </w:tcPr>
          <w:p w14:paraId="23858DC3" w14:textId="68F8E758" w:rsidR="00566C8E" w:rsidRDefault="00566C8E" w:rsidP="00566C8E">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566C8E" w:rsidRDefault="00566C8E" w:rsidP="00566C8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566C8E" w:rsidRDefault="00566C8E" w:rsidP="00566C8E">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6A067FAE" w14:textId="718C2DA0" w:rsidR="00566C8E" w:rsidRDefault="00566C8E" w:rsidP="00566C8E">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165D3212" w14:textId="77777777" w:rsidR="00566C8E" w:rsidRDefault="00566C8E" w:rsidP="00566C8E">
            <w:pPr>
              <w:pStyle w:val="TAL"/>
              <w:rPr>
                <w:lang w:eastAsia="zh-CN"/>
              </w:rPr>
            </w:pPr>
          </w:p>
        </w:tc>
      </w:tr>
      <w:tr w:rsidR="00303EF6" w:rsidRPr="00FD48E5" w14:paraId="7FF77429" w14:textId="77777777" w:rsidTr="00BC6B83">
        <w:trPr>
          <w:jc w:val="center"/>
        </w:trPr>
        <w:tc>
          <w:tcPr>
            <w:tcW w:w="2158" w:type="dxa"/>
            <w:gridSpan w:val="2"/>
            <w:tcBorders>
              <w:top w:val="single" w:sz="4" w:space="0" w:color="auto"/>
              <w:left w:val="single" w:sz="4" w:space="0" w:color="auto"/>
              <w:bottom w:val="single" w:sz="4" w:space="0" w:color="auto"/>
              <w:right w:val="single" w:sz="4" w:space="0" w:color="auto"/>
            </w:tcBorders>
          </w:tcPr>
          <w:p w14:paraId="4A775756" w14:textId="60A9D36C" w:rsidR="00965FF8" w:rsidRDefault="00965FF8" w:rsidP="00965FF8">
            <w:pPr>
              <w:pStyle w:val="TAL"/>
              <w:rPr>
                <w:lang w:val="en-US" w:eastAsia="zh-CN"/>
              </w:rPr>
            </w:pPr>
            <w:r>
              <w:rPr>
                <w:lang w:eastAsia="zh-CN"/>
              </w:rPr>
              <w:lastRenderedPageBreak/>
              <w:t>rangingSlCapability</w:t>
            </w:r>
          </w:p>
        </w:tc>
        <w:tc>
          <w:tcPr>
            <w:tcW w:w="3060" w:type="dxa"/>
            <w:gridSpan w:val="2"/>
            <w:tcBorders>
              <w:top w:val="single" w:sz="4" w:space="0" w:color="auto"/>
              <w:left w:val="single" w:sz="4" w:space="0" w:color="auto"/>
              <w:bottom w:val="single" w:sz="4" w:space="0" w:color="auto"/>
              <w:right w:val="single" w:sz="4" w:space="0" w:color="auto"/>
            </w:tcBorders>
          </w:tcPr>
          <w:p w14:paraId="5F5E542F" w14:textId="6E20C966" w:rsidR="00965FF8" w:rsidRDefault="00965FF8" w:rsidP="00965FF8">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965FF8" w:rsidRDefault="00965FF8" w:rsidP="00965FF8">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965FF8" w:rsidRDefault="00965FF8" w:rsidP="00965FF8">
            <w:pPr>
              <w:pStyle w:val="TAL"/>
              <w:rPr>
                <w:noProof/>
              </w:rPr>
            </w:pPr>
            <w:r>
              <w:rPr>
                <w:lang w:eastAsia="zh-CN"/>
              </w:rPr>
              <w:t>0..1</w:t>
            </w:r>
          </w:p>
        </w:tc>
        <w:tc>
          <w:tcPr>
            <w:tcW w:w="2520" w:type="dxa"/>
            <w:gridSpan w:val="3"/>
            <w:tcBorders>
              <w:top w:val="single" w:sz="4" w:space="0" w:color="auto"/>
              <w:left w:val="single" w:sz="4" w:space="0" w:color="auto"/>
              <w:bottom w:val="single" w:sz="4" w:space="0" w:color="auto"/>
              <w:right w:val="single" w:sz="4" w:space="0" w:color="auto"/>
            </w:tcBorders>
          </w:tcPr>
          <w:p w14:paraId="51A41177" w14:textId="64CA6894" w:rsidR="00965FF8" w:rsidRPr="009413E0" w:rsidRDefault="00965FF8" w:rsidP="00965FF8">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0" w:type="dxa"/>
            <w:gridSpan w:val="2"/>
            <w:tcBorders>
              <w:top w:val="single" w:sz="4" w:space="0" w:color="auto"/>
              <w:left w:val="single" w:sz="4" w:space="0" w:color="auto"/>
              <w:bottom w:val="single" w:sz="4" w:space="0" w:color="auto"/>
              <w:right w:val="single" w:sz="4" w:space="0" w:color="auto"/>
            </w:tcBorders>
          </w:tcPr>
          <w:p w14:paraId="1E3EEBA8" w14:textId="441AEDCD" w:rsidR="00965FF8" w:rsidRDefault="00965FF8" w:rsidP="00965FF8">
            <w:pPr>
              <w:pStyle w:val="TAL"/>
              <w:rPr>
                <w:lang w:eastAsia="zh-CN"/>
              </w:rPr>
            </w:pPr>
            <w:r>
              <w:rPr>
                <w:rFonts w:cs="Arial"/>
                <w:szCs w:val="18"/>
                <w:lang w:eastAsia="zh-CN"/>
              </w:rPr>
              <w:t>Ranging_SL</w:t>
            </w:r>
          </w:p>
        </w:tc>
      </w:tr>
      <w:tr w:rsidR="00303EF6" w:rsidRPr="00FD48E5" w14:paraId="7D7EE6E2" w14:textId="77777777" w:rsidTr="00BC6B83">
        <w:trPr>
          <w:jc w:val="center"/>
        </w:trPr>
        <w:tc>
          <w:tcPr>
            <w:tcW w:w="2158" w:type="dxa"/>
            <w:gridSpan w:val="2"/>
            <w:tcBorders>
              <w:top w:val="single" w:sz="4" w:space="0" w:color="auto"/>
              <w:left w:val="single" w:sz="4" w:space="0" w:color="auto"/>
              <w:bottom w:val="single" w:sz="4" w:space="0" w:color="auto"/>
              <w:right w:val="single" w:sz="4" w:space="0" w:color="auto"/>
            </w:tcBorders>
          </w:tcPr>
          <w:p w14:paraId="78AE9C51" w14:textId="3ADF3AA8" w:rsidR="00966BE4" w:rsidRDefault="00966BE4" w:rsidP="00966BE4">
            <w:pPr>
              <w:pStyle w:val="TAL"/>
              <w:rPr>
                <w:lang w:eastAsia="zh-CN"/>
              </w:rPr>
            </w:pPr>
            <w:r>
              <w:t>relatedA</w:t>
            </w:r>
            <w:r w:rsidRPr="002651EC">
              <w:t>pplicationlayerId</w:t>
            </w:r>
          </w:p>
        </w:tc>
        <w:tc>
          <w:tcPr>
            <w:tcW w:w="3060" w:type="dxa"/>
            <w:gridSpan w:val="2"/>
            <w:tcBorders>
              <w:top w:val="single" w:sz="4" w:space="0" w:color="auto"/>
              <w:left w:val="single" w:sz="4" w:space="0" w:color="auto"/>
              <w:bottom w:val="single" w:sz="4" w:space="0" w:color="auto"/>
              <w:right w:val="single" w:sz="4" w:space="0" w:color="auto"/>
            </w:tcBorders>
          </w:tcPr>
          <w:p w14:paraId="5DAFC3E6" w14:textId="20DA0ADC" w:rsidR="00966BE4" w:rsidRDefault="00966BE4" w:rsidP="00966BE4">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966BE4" w:rsidRDefault="00966BE4" w:rsidP="00966BE4">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966BE4" w:rsidRDefault="00966BE4" w:rsidP="00966BE4">
            <w:pPr>
              <w:pStyle w:val="TAL"/>
              <w:rPr>
                <w:lang w:eastAsia="zh-CN"/>
              </w:rPr>
            </w:pPr>
            <w:r w:rsidRPr="007F7D3A">
              <w:t>0..1</w:t>
            </w:r>
          </w:p>
        </w:tc>
        <w:tc>
          <w:tcPr>
            <w:tcW w:w="2520" w:type="dxa"/>
            <w:gridSpan w:val="3"/>
            <w:tcBorders>
              <w:top w:val="single" w:sz="4" w:space="0" w:color="auto"/>
              <w:left w:val="single" w:sz="4" w:space="0" w:color="auto"/>
              <w:bottom w:val="single" w:sz="4" w:space="0" w:color="auto"/>
              <w:right w:val="single" w:sz="4" w:space="0" w:color="auto"/>
            </w:tcBorders>
          </w:tcPr>
          <w:p w14:paraId="13C7A8DA" w14:textId="68EC5A09" w:rsidR="00966BE4" w:rsidRDefault="00966BE4" w:rsidP="00966BE4">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0" w:type="dxa"/>
            <w:gridSpan w:val="2"/>
            <w:tcBorders>
              <w:top w:val="single" w:sz="4" w:space="0" w:color="auto"/>
              <w:left w:val="single" w:sz="4" w:space="0" w:color="auto"/>
              <w:bottom w:val="single" w:sz="4" w:space="0" w:color="auto"/>
              <w:right w:val="single" w:sz="4" w:space="0" w:color="auto"/>
            </w:tcBorders>
          </w:tcPr>
          <w:p w14:paraId="6DA56731" w14:textId="4E4703C1" w:rsidR="00966BE4" w:rsidRDefault="00966BE4" w:rsidP="00966BE4">
            <w:pPr>
              <w:pStyle w:val="TAL"/>
              <w:rPr>
                <w:rFonts w:cs="Arial"/>
                <w:szCs w:val="18"/>
                <w:lang w:eastAsia="zh-CN"/>
              </w:rPr>
            </w:pPr>
            <w:r w:rsidRPr="00E53C3C">
              <w:rPr>
                <w:rFonts w:cs="Arial"/>
                <w:szCs w:val="18"/>
                <w:lang w:eastAsia="zh-CN"/>
              </w:rPr>
              <w:t>Ranging_SL</w:t>
            </w:r>
          </w:p>
        </w:tc>
      </w:tr>
      <w:tr w:rsidR="00303EF6" w:rsidRPr="00FD48E5" w14:paraId="1A5331F7" w14:textId="77777777" w:rsidTr="00BC6B83">
        <w:trPr>
          <w:jc w:val="center"/>
        </w:trPr>
        <w:tc>
          <w:tcPr>
            <w:tcW w:w="2158" w:type="dxa"/>
            <w:gridSpan w:val="2"/>
            <w:tcBorders>
              <w:top w:val="single" w:sz="4" w:space="0" w:color="auto"/>
              <w:left w:val="single" w:sz="4" w:space="0" w:color="auto"/>
              <w:bottom w:val="single" w:sz="4" w:space="0" w:color="auto"/>
              <w:right w:val="single" w:sz="4" w:space="0" w:color="auto"/>
            </w:tcBorders>
          </w:tcPr>
          <w:p w14:paraId="6C95EA28" w14:textId="1567EB6B" w:rsidR="00966BE4" w:rsidRDefault="00966BE4" w:rsidP="00966BE4">
            <w:pPr>
              <w:pStyle w:val="TAL"/>
              <w:rPr>
                <w:lang w:eastAsia="zh-CN"/>
              </w:rPr>
            </w:pPr>
            <w:r>
              <w:rPr>
                <w:lang w:eastAsia="zh-CN"/>
              </w:rPr>
              <w:t>distanceDirection</w:t>
            </w:r>
          </w:p>
        </w:tc>
        <w:tc>
          <w:tcPr>
            <w:tcW w:w="3060" w:type="dxa"/>
            <w:gridSpan w:val="2"/>
            <w:tcBorders>
              <w:top w:val="single" w:sz="4" w:space="0" w:color="auto"/>
              <w:left w:val="single" w:sz="4" w:space="0" w:color="auto"/>
              <w:bottom w:val="single" w:sz="4" w:space="0" w:color="auto"/>
              <w:right w:val="single" w:sz="4" w:space="0" w:color="auto"/>
            </w:tcBorders>
          </w:tcPr>
          <w:p w14:paraId="4E44FE8F" w14:textId="4EBF155A" w:rsidR="00966BE4" w:rsidRDefault="00966BE4" w:rsidP="00966BE4">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966BE4" w:rsidRDefault="00966BE4" w:rsidP="00966BE4">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966BE4" w:rsidRDefault="00966BE4" w:rsidP="00966BE4">
            <w:pPr>
              <w:pStyle w:val="TAL"/>
              <w:rPr>
                <w:lang w:eastAsia="zh-CN"/>
              </w:rPr>
            </w:pPr>
            <w:r w:rsidRPr="007F7D3A">
              <w:t>0..1</w:t>
            </w:r>
          </w:p>
        </w:tc>
        <w:tc>
          <w:tcPr>
            <w:tcW w:w="2520" w:type="dxa"/>
            <w:gridSpan w:val="3"/>
            <w:tcBorders>
              <w:top w:val="single" w:sz="4" w:space="0" w:color="auto"/>
              <w:left w:val="single" w:sz="4" w:space="0" w:color="auto"/>
              <w:bottom w:val="single" w:sz="4" w:space="0" w:color="auto"/>
              <w:right w:val="single" w:sz="4" w:space="0" w:color="auto"/>
            </w:tcBorders>
          </w:tcPr>
          <w:p w14:paraId="2DF4DD2D" w14:textId="5BC83C1E" w:rsidR="00966BE4" w:rsidRDefault="00966BE4" w:rsidP="00966BE4">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0" w:type="dxa"/>
            <w:gridSpan w:val="2"/>
            <w:tcBorders>
              <w:top w:val="single" w:sz="4" w:space="0" w:color="auto"/>
              <w:left w:val="single" w:sz="4" w:space="0" w:color="auto"/>
              <w:bottom w:val="single" w:sz="4" w:space="0" w:color="auto"/>
              <w:right w:val="single" w:sz="4" w:space="0" w:color="auto"/>
            </w:tcBorders>
          </w:tcPr>
          <w:p w14:paraId="25D5C6F7" w14:textId="2BB723D7" w:rsidR="00966BE4" w:rsidRDefault="00966BE4" w:rsidP="00966BE4">
            <w:pPr>
              <w:pStyle w:val="TAL"/>
              <w:rPr>
                <w:rFonts w:cs="Arial"/>
                <w:szCs w:val="18"/>
                <w:lang w:eastAsia="zh-CN"/>
              </w:rPr>
            </w:pPr>
            <w:r w:rsidRPr="00E53C3C">
              <w:rPr>
                <w:rFonts w:cs="Arial"/>
                <w:szCs w:val="18"/>
                <w:lang w:eastAsia="zh-CN"/>
              </w:rPr>
              <w:t>Ranging_SL</w:t>
            </w:r>
          </w:p>
        </w:tc>
      </w:tr>
      <w:tr w:rsidR="00303EF6" w:rsidRPr="00FD48E5" w14:paraId="64C5121A" w14:textId="77777777" w:rsidTr="00BC6B83">
        <w:trPr>
          <w:jc w:val="center"/>
        </w:trPr>
        <w:tc>
          <w:tcPr>
            <w:tcW w:w="2158" w:type="dxa"/>
            <w:gridSpan w:val="2"/>
            <w:tcBorders>
              <w:top w:val="single" w:sz="4" w:space="0" w:color="auto"/>
              <w:left w:val="single" w:sz="4" w:space="0" w:color="auto"/>
              <w:bottom w:val="single" w:sz="4" w:space="0" w:color="auto"/>
              <w:right w:val="single" w:sz="4" w:space="0" w:color="auto"/>
            </w:tcBorders>
          </w:tcPr>
          <w:p w14:paraId="516834EF" w14:textId="2BE6B9E3" w:rsidR="00966BE4" w:rsidRDefault="00966BE4" w:rsidP="00966BE4">
            <w:pPr>
              <w:pStyle w:val="TAL"/>
              <w:rPr>
                <w:lang w:eastAsia="zh-CN"/>
              </w:rPr>
            </w:pPr>
            <w:r>
              <w:rPr>
                <w:lang w:eastAsia="zh-CN"/>
              </w:rPr>
              <w:t>2dRelativeLocation</w:t>
            </w:r>
          </w:p>
        </w:tc>
        <w:tc>
          <w:tcPr>
            <w:tcW w:w="3060" w:type="dxa"/>
            <w:gridSpan w:val="2"/>
            <w:tcBorders>
              <w:top w:val="single" w:sz="4" w:space="0" w:color="auto"/>
              <w:left w:val="single" w:sz="4" w:space="0" w:color="auto"/>
              <w:bottom w:val="single" w:sz="4" w:space="0" w:color="auto"/>
              <w:right w:val="single" w:sz="4" w:space="0" w:color="auto"/>
            </w:tcBorders>
          </w:tcPr>
          <w:p w14:paraId="25C39782" w14:textId="4D75F794" w:rsidR="00966BE4" w:rsidRDefault="00966BE4" w:rsidP="00966BE4">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966BE4" w:rsidRDefault="00966BE4" w:rsidP="00966BE4">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966BE4" w:rsidRDefault="00966BE4" w:rsidP="00966BE4">
            <w:pPr>
              <w:pStyle w:val="TAL"/>
              <w:rPr>
                <w:lang w:eastAsia="zh-CN"/>
              </w:rPr>
            </w:pPr>
            <w:r w:rsidRPr="007F7D3A">
              <w:t>0..1</w:t>
            </w:r>
          </w:p>
        </w:tc>
        <w:tc>
          <w:tcPr>
            <w:tcW w:w="2520" w:type="dxa"/>
            <w:gridSpan w:val="3"/>
            <w:tcBorders>
              <w:top w:val="single" w:sz="4" w:space="0" w:color="auto"/>
              <w:left w:val="single" w:sz="4" w:space="0" w:color="auto"/>
              <w:bottom w:val="single" w:sz="4" w:space="0" w:color="auto"/>
              <w:right w:val="single" w:sz="4" w:space="0" w:color="auto"/>
            </w:tcBorders>
          </w:tcPr>
          <w:p w14:paraId="6DBECCD8" w14:textId="658EA119" w:rsidR="00966BE4" w:rsidRDefault="00966BE4" w:rsidP="00966BE4">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0" w:type="dxa"/>
            <w:gridSpan w:val="2"/>
            <w:tcBorders>
              <w:top w:val="single" w:sz="4" w:space="0" w:color="auto"/>
              <w:left w:val="single" w:sz="4" w:space="0" w:color="auto"/>
              <w:bottom w:val="single" w:sz="4" w:space="0" w:color="auto"/>
              <w:right w:val="single" w:sz="4" w:space="0" w:color="auto"/>
            </w:tcBorders>
          </w:tcPr>
          <w:p w14:paraId="4BC5732E" w14:textId="2BC72CDA" w:rsidR="00966BE4" w:rsidRDefault="00966BE4" w:rsidP="00966BE4">
            <w:pPr>
              <w:pStyle w:val="TAL"/>
              <w:rPr>
                <w:rFonts w:cs="Arial"/>
                <w:szCs w:val="18"/>
                <w:lang w:eastAsia="zh-CN"/>
              </w:rPr>
            </w:pPr>
            <w:r w:rsidRPr="00E53C3C">
              <w:rPr>
                <w:rFonts w:cs="Arial"/>
                <w:szCs w:val="18"/>
                <w:lang w:eastAsia="zh-CN"/>
              </w:rPr>
              <w:t>Ranging_SL</w:t>
            </w:r>
          </w:p>
        </w:tc>
      </w:tr>
      <w:tr w:rsidR="00303EF6" w:rsidRPr="00FD48E5" w14:paraId="3A877EF6" w14:textId="77777777" w:rsidTr="00BC6B83">
        <w:trPr>
          <w:jc w:val="center"/>
        </w:trPr>
        <w:tc>
          <w:tcPr>
            <w:tcW w:w="2158" w:type="dxa"/>
            <w:gridSpan w:val="2"/>
            <w:tcBorders>
              <w:top w:val="single" w:sz="4" w:space="0" w:color="auto"/>
              <w:left w:val="single" w:sz="4" w:space="0" w:color="auto"/>
              <w:bottom w:val="single" w:sz="4" w:space="0" w:color="auto"/>
              <w:right w:val="single" w:sz="4" w:space="0" w:color="auto"/>
            </w:tcBorders>
          </w:tcPr>
          <w:p w14:paraId="65546183" w14:textId="131068D6" w:rsidR="00966BE4" w:rsidRDefault="00966BE4" w:rsidP="00966BE4">
            <w:pPr>
              <w:pStyle w:val="TAL"/>
              <w:rPr>
                <w:lang w:eastAsia="zh-CN"/>
              </w:rPr>
            </w:pPr>
            <w:r>
              <w:rPr>
                <w:lang w:eastAsia="zh-CN"/>
              </w:rPr>
              <w:t>3dRelativeLocation</w:t>
            </w:r>
          </w:p>
        </w:tc>
        <w:tc>
          <w:tcPr>
            <w:tcW w:w="3060" w:type="dxa"/>
            <w:gridSpan w:val="2"/>
            <w:tcBorders>
              <w:top w:val="single" w:sz="4" w:space="0" w:color="auto"/>
              <w:left w:val="single" w:sz="4" w:space="0" w:color="auto"/>
              <w:bottom w:val="single" w:sz="4" w:space="0" w:color="auto"/>
              <w:right w:val="single" w:sz="4" w:space="0" w:color="auto"/>
            </w:tcBorders>
          </w:tcPr>
          <w:p w14:paraId="712DCEE8" w14:textId="779291B6" w:rsidR="00966BE4" w:rsidRDefault="00966BE4" w:rsidP="00966BE4">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966BE4" w:rsidRDefault="00966BE4" w:rsidP="00966BE4">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966BE4" w:rsidRDefault="00966BE4" w:rsidP="00966BE4">
            <w:pPr>
              <w:pStyle w:val="TAL"/>
              <w:rPr>
                <w:lang w:eastAsia="zh-CN"/>
              </w:rPr>
            </w:pPr>
            <w:r w:rsidRPr="007F7D3A">
              <w:t>0..1</w:t>
            </w:r>
          </w:p>
        </w:tc>
        <w:tc>
          <w:tcPr>
            <w:tcW w:w="2520" w:type="dxa"/>
            <w:gridSpan w:val="3"/>
            <w:tcBorders>
              <w:top w:val="single" w:sz="4" w:space="0" w:color="auto"/>
              <w:left w:val="single" w:sz="4" w:space="0" w:color="auto"/>
              <w:bottom w:val="single" w:sz="4" w:space="0" w:color="auto"/>
              <w:right w:val="single" w:sz="4" w:space="0" w:color="auto"/>
            </w:tcBorders>
          </w:tcPr>
          <w:p w14:paraId="4C458252" w14:textId="756E4999" w:rsidR="00966BE4" w:rsidRDefault="00966BE4" w:rsidP="00966BE4">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0" w:type="dxa"/>
            <w:gridSpan w:val="2"/>
            <w:tcBorders>
              <w:top w:val="single" w:sz="4" w:space="0" w:color="auto"/>
              <w:left w:val="single" w:sz="4" w:space="0" w:color="auto"/>
              <w:bottom w:val="single" w:sz="4" w:space="0" w:color="auto"/>
              <w:right w:val="single" w:sz="4" w:space="0" w:color="auto"/>
            </w:tcBorders>
          </w:tcPr>
          <w:p w14:paraId="21A55922" w14:textId="230A6F57" w:rsidR="00966BE4" w:rsidRDefault="00966BE4" w:rsidP="00966BE4">
            <w:pPr>
              <w:pStyle w:val="TAL"/>
              <w:rPr>
                <w:rFonts w:cs="Arial"/>
                <w:szCs w:val="18"/>
                <w:lang w:eastAsia="zh-CN"/>
              </w:rPr>
            </w:pPr>
            <w:r w:rsidRPr="00E53C3C">
              <w:rPr>
                <w:rFonts w:cs="Arial"/>
                <w:szCs w:val="18"/>
                <w:lang w:eastAsia="zh-CN"/>
              </w:rPr>
              <w:t>Ranging_SL</w:t>
            </w:r>
          </w:p>
        </w:tc>
      </w:tr>
      <w:tr w:rsidR="00303EF6" w:rsidRPr="00FD48E5" w14:paraId="588EC117" w14:textId="77777777" w:rsidTr="00BC6B83">
        <w:trPr>
          <w:jc w:val="center"/>
        </w:trPr>
        <w:tc>
          <w:tcPr>
            <w:tcW w:w="2158" w:type="dxa"/>
            <w:gridSpan w:val="2"/>
            <w:tcBorders>
              <w:top w:val="single" w:sz="4" w:space="0" w:color="auto"/>
              <w:left w:val="single" w:sz="4" w:space="0" w:color="auto"/>
              <w:bottom w:val="single" w:sz="4" w:space="0" w:color="auto"/>
              <w:right w:val="single" w:sz="4" w:space="0" w:color="auto"/>
            </w:tcBorders>
          </w:tcPr>
          <w:p w14:paraId="543605F0" w14:textId="625E20B7" w:rsidR="00966BE4" w:rsidRDefault="00966BE4" w:rsidP="00966BE4">
            <w:pPr>
              <w:pStyle w:val="TAL"/>
              <w:rPr>
                <w:lang w:eastAsia="zh-CN"/>
              </w:rPr>
            </w:pPr>
            <w:r>
              <w:rPr>
                <w:rFonts w:hint="eastAsia"/>
                <w:lang w:eastAsia="zh-CN"/>
              </w:rPr>
              <w:t>r</w:t>
            </w:r>
            <w:r>
              <w:rPr>
                <w:lang w:eastAsia="zh-CN"/>
              </w:rPr>
              <w:t>elative</w:t>
            </w:r>
            <w:r>
              <w:rPr>
                <w:rFonts w:hint="eastAsia"/>
                <w:lang w:eastAsia="zh-CN"/>
              </w:rPr>
              <w:t>Velocity</w:t>
            </w:r>
          </w:p>
        </w:tc>
        <w:tc>
          <w:tcPr>
            <w:tcW w:w="3060" w:type="dxa"/>
            <w:gridSpan w:val="2"/>
            <w:tcBorders>
              <w:top w:val="single" w:sz="4" w:space="0" w:color="auto"/>
              <w:left w:val="single" w:sz="4" w:space="0" w:color="auto"/>
              <w:bottom w:val="single" w:sz="4" w:space="0" w:color="auto"/>
              <w:right w:val="single" w:sz="4" w:space="0" w:color="auto"/>
            </w:tcBorders>
          </w:tcPr>
          <w:p w14:paraId="378EB4E9" w14:textId="5019EA97" w:rsidR="00966BE4" w:rsidRDefault="00966BE4" w:rsidP="00966BE4">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966BE4" w:rsidRDefault="00966BE4" w:rsidP="00966BE4">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966BE4" w:rsidRDefault="00966BE4" w:rsidP="00966BE4">
            <w:pPr>
              <w:pStyle w:val="TAL"/>
              <w:rPr>
                <w:lang w:eastAsia="zh-CN"/>
              </w:rPr>
            </w:pPr>
            <w:r>
              <w:rPr>
                <w:rFonts w:hint="eastAsia"/>
                <w:lang w:eastAsia="zh-CN"/>
              </w:rPr>
              <w:t>0..1</w:t>
            </w:r>
          </w:p>
        </w:tc>
        <w:tc>
          <w:tcPr>
            <w:tcW w:w="2520" w:type="dxa"/>
            <w:gridSpan w:val="3"/>
            <w:tcBorders>
              <w:top w:val="single" w:sz="4" w:space="0" w:color="auto"/>
              <w:left w:val="single" w:sz="4" w:space="0" w:color="auto"/>
              <w:bottom w:val="single" w:sz="4" w:space="0" w:color="auto"/>
              <w:right w:val="single" w:sz="4" w:space="0" w:color="auto"/>
            </w:tcBorders>
          </w:tcPr>
          <w:p w14:paraId="796FD0E8" w14:textId="0C32A6C3" w:rsidR="00966BE4" w:rsidRDefault="00966BE4" w:rsidP="00966BE4">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0" w:type="dxa"/>
            <w:gridSpan w:val="2"/>
            <w:tcBorders>
              <w:top w:val="single" w:sz="4" w:space="0" w:color="auto"/>
              <w:left w:val="single" w:sz="4" w:space="0" w:color="auto"/>
              <w:bottom w:val="single" w:sz="4" w:space="0" w:color="auto"/>
              <w:right w:val="single" w:sz="4" w:space="0" w:color="auto"/>
            </w:tcBorders>
          </w:tcPr>
          <w:p w14:paraId="51AE4845" w14:textId="0E3449AE" w:rsidR="00966BE4" w:rsidRDefault="00966BE4" w:rsidP="00966BE4">
            <w:pPr>
              <w:pStyle w:val="TAL"/>
              <w:rPr>
                <w:rFonts w:cs="Arial"/>
                <w:szCs w:val="18"/>
                <w:lang w:eastAsia="zh-CN"/>
              </w:rPr>
            </w:pPr>
            <w:r w:rsidRPr="00E53C3C">
              <w:rPr>
                <w:rFonts w:cs="Arial"/>
                <w:szCs w:val="18"/>
                <w:lang w:eastAsia="zh-CN"/>
              </w:rPr>
              <w:t>Ranging_SL</w:t>
            </w:r>
          </w:p>
        </w:tc>
      </w:tr>
    </w:tbl>
    <w:p w14:paraId="74013753" w14:textId="77777777" w:rsidR="00EB7848" w:rsidRDefault="00EB7848" w:rsidP="00EB7848"/>
    <w:p w14:paraId="6DB46DFA" w14:textId="77777777" w:rsidR="00EB7848" w:rsidRDefault="00EB7848" w:rsidP="00B32564">
      <w:pPr>
        <w:pStyle w:val="Heading5"/>
      </w:pPr>
      <w:bookmarkStart w:id="1888" w:name="_Toc20150385"/>
      <w:bookmarkStart w:id="1889" w:name="_Toc25168632"/>
      <w:bookmarkStart w:id="1890" w:name="_Toc27593051"/>
      <w:bookmarkStart w:id="1891" w:name="_Toc34147922"/>
      <w:bookmarkStart w:id="1892" w:name="_Toc36463306"/>
      <w:bookmarkStart w:id="1893" w:name="_Toc43215146"/>
      <w:bookmarkStart w:id="1894" w:name="_Toc45032394"/>
      <w:bookmarkStart w:id="1895" w:name="_Toc49849883"/>
      <w:bookmarkStart w:id="1896" w:name="_Toc51873397"/>
      <w:bookmarkStart w:id="1897" w:name="_Toc56517525"/>
      <w:bookmarkStart w:id="1898" w:name="_Toc58594426"/>
      <w:bookmarkStart w:id="1899" w:name="_Toc67685936"/>
      <w:bookmarkStart w:id="1900" w:name="_Toc74993757"/>
      <w:bookmarkStart w:id="1901" w:name="_Toc82716345"/>
      <w:bookmarkStart w:id="1902" w:name="_Toc88818632"/>
      <w:bookmarkStart w:id="1903" w:name="_Toc90650554"/>
      <w:bookmarkStart w:id="1904" w:name="_Toc98506224"/>
      <w:bookmarkStart w:id="1905" w:name="_Toc106639509"/>
      <w:bookmarkStart w:id="1906" w:name="_Toc114779019"/>
      <w:bookmarkStart w:id="1907" w:name="_Toc122096936"/>
      <w:bookmarkStart w:id="1908" w:name="_Toc130844157"/>
      <w:bookmarkStart w:id="1909" w:name="_Toc138411863"/>
      <w:bookmarkStart w:id="1910" w:name="_Toc145956050"/>
      <w:bookmarkStart w:id="1911" w:name="_Toc153887485"/>
      <w:bookmarkStart w:id="1912" w:name="_Toc161905374"/>
      <w:r>
        <w:t>6.1.6.2.4</w:t>
      </w:r>
      <w:r>
        <w:tab/>
        <w:t>Type: GeographicalCoordinates</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913" w:name="_Toc20150386"/>
      <w:bookmarkStart w:id="1914" w:name="_Toc25168633"/>
      <w:bookmarkStart w:id="1915" w:name="_Toc27593052"/>
      <w:bookmarkStart w:id="1916" w:name="_Toc34147923"/>
      <w:bookmarkStart w:id="1917" w:name="_Toc36463307"/>
      <w:bookmarkStart w:id="1918" w:name="_Toc43215147"/>
      <w:bookmarkStart w:id="1919" w:name="_Toc45032395"/>
      <w:bookmarkStart w:id="1920" w:name="_Toc49849884"/>
      <w:bookmarkStart w:id="1921" w:name="_Toc51873398"/>
      <w:bookmarkStart w:id="1922" w:name="_Toc56517526"/>
      <w:bookmarkStart w:id="1923" w:name="_Toc58594427"/>
      <w:bookmarkStart w:id="1924" w:name="_Toc67685937"/>
      <w:bookmarkStart w:id="1925" w:name="_Toc74993758"/>
      <w:bookmarkStart w:id="1926" w:name="_Toc82716346"/>
      <w:bookmarkStart w:id="1927" w:name="_Toc88818633"/>
      <w:bookmarkStart w:id="1928" w:name="_Toc90650555"/>
      <w:bookmarkStart w:id="1929" w:name="_Toc98506225"/>
      <w:bookmarkStart w:id="1930" w:name="_Toc106639510"/>
      <w:bookmarkStart w:id="1931" w:name="_Toc114779020"/>
      <w:bookmarkStart w:id="1932" w:name="_Toc122096937"/>
      <w:bookmarkStart w:id="1933" w:name="_Toc130844158"/>
      <w:bookmarkStart w:id="1934" w:name="_Toc138411864"/>
      <w:bookmarkStart w:id="1935" w:name="_Toc145956051"/>
      <w:bookmarkStart w:id="1936" w:name="_Toc153887486"/>
      <w:bookmarkStart w:id="1937" w:name="_Toc161905375"/>
      <w:r>
        <w:lastRenderedPageBreak/>
        <w:t>6.1.6.2.5</w:t>
      </w:r>
      <w:r>
        <w:tab/>
        <w:t>Type: GeographicArea</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938" w:name="_Toc20150387"/>
      <w:bookmarkStart w:id="1939" w:name="_Toc25168634"/>
      <w:bookmarkStart w:id="1940" w:name="_Toc27593053"/>
      <w:bookmarkStart w:id="1941" w:name="_Toc34147924"/>
      <w:bookmarkStart w:id="1942" w:name="_Toc36463308"/>
      <w:bookmarkStart w:id="1943" w:name="_Toc43215148"/>
      <w:bookmarkStart w:id="1944" w:name="_Toc45032396"/>
      <w:bookmarkStart w:id="1945" w:name="_Toc49849885"/>
      <w:bookmarkStart w:id="1946" w:name="_Toc51873399"/>
      <w:bookmarkStart w:id="1947" w:name="_Toc56517527"/>
      <w:bookmarkStart w:id="1948" w:name="_Toc58594428"/>
      <w:bookmarkStart w:id="1949" w:name="_Toc67685938"/>
      <w:bookmarkStart w:id="1950" w:name="_Toc74993759"/>
      <w:bookmarkStart w:id="1951" w:name="_Toc82716347"/>
      <w:bookmarkStart w:id="1952" w:name="_Toc88818634"/>
      <w:bookmarkStart w:id="1953" w:name="_Toc90650556"/>
      <w:bookmarkStart w:id="1954" w:name="_Toc98506226"/>
      <w:bookmarkStart w:id="1955" w:name="_Toc106639511"/>
      <w:bookmarkStart w:id="1956" w:name="_Toc114779021"/>
      <w:bookmarkStart w:id="1957" w:name="_Toc122096938"/>
      <w:bookmarkStart w:id="1958" w:name="_Toc130844159"/>
      <w:bookmarkStart w:id="1959" w:name="_Toc138411865"/>
      <w:bookmarkStart w:id="1960" w:name="_Toc145956052"/>
      <w:bookmarkStart w:id="1961" w:name="_Toc153887487"/>
      <w:bookmarkStart w:id="1962" w:name="_Toc161905376"/>
      <w:r>
        <w:t>6.1.6.2.6</w:t>
      </w:r>
      <w:r>
        <w:tab/>
        <w:t>Type: Point</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963" w:name="_Toc20150388"/>
      <w:bookmarkStart w:id="1964" w:name="_Toc25168635"/>
      <w:bookmarkStart w:id="1965" w:name="_Toc27593054"/>
      <w:bookmarkStart w:id="1966" w:name="_Toc34147925"/>
      <w:bookmarkStart w:id="1967" w:name="_Toc36463309"/>
      <w:bookmarkStart w:id="1968" w:name="_Toc43215149"/>
      <w:bookmarkStart w:id="1969" w:name="_Toc45032397"/>
      <w:bookmarkStart w:id="1970" w:name="_Toc49849886"/>
      <w:bookmarkStart w:id="1971" w:name="_Toc51873400"/>
      <w:bookmarkStart w:id="1972" w:name="_Toc56517528"/>
      <w:bookmarkStart w:id="1973" w:name="_Toc58594429"/>
      <w:bookmarkStart w:id="1974" w:name="_Toc67685939"/>
      <w:bookmarkStart w:id="1975" w:name="_Toc74993760"/>
      <w:bookmarkStart w:id="1976" w:name="_Toc82716348"/>
      <w:bookmarkStart w:id="1977" w:name="_Toc88818635"/>
      <w:bookmarkStart w:id="1978" w:name="_Toc90650557"/>
      <w:bookmarkStart w:id="1979" w:name="_Toc98506227"/>
      <w:bookmarkStart w:id="1980" w:name="_Toc106639512"/>
      <w:bookmarkStart w:id="1981" w:name="_Toc114779022"/>
      <w:bookmarkStart w:id="1982" w:name="_Toc122096939"/>
      <w:bookmarkStart w:id="1983" w:name="_Toc130844160"/>
      <w:bookmarkStart w:id="1984" w:name="_Toc138411866"/>
      <w:bookmarkStart w:id="1985" w:name="_Toc145956053"/>
      <w:bookmarkStart w:id="1986" w:name="_Toc153887488"/>
      <w:bookmarkStart w:id="1987" w:name="_Toc161905377"/>
      <w:r>
        <w:t>6.1.6.2.7</w:t>
      </w:r>
      <w:r>
        <w:tab/>
        <w:t>Type: PointUncertaintyCircle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988" w:name="_Toc20150389"/>
      <w:bookmarkStart w:id="1989" w:name="_Toc25168636"/>
      <w:bookmarkStart w:id="1990" w:name="_Toc27593055"/>
      <w:bookmarkStart w:id="1991" w:name="_Toc34147926"/>
      <w:bookmarkStart w:id="1992" w:name="_Toc36463310"/>
      <w:bookmarkStart w:id="1993" w:name="_Toc43215150"/>
      <w:bookmarkStart w:id="1994" w:name="_Toc45032398"/>
      <w:bookmarkStart w:id="1995" w:name="_Toc49849887"/>
      <w:bookmarkStart w:id="1996" w:name="_Toc51873401"/>
      <w:bookmarkStart w:id="1997" w:name="_Toc56517529"/>
      <w:bookmarkStart w:id="1998" w:name="_Toc58594430"/>
      <w:bookmarkStart w:id="1999" w:name="_Toc67685940"/>
      <w:bookmarkStart w:id="2000" w:name="_Toc74993761"/>
      <w:bookmarkStart w:id="2001" w:name="_Toc82716349"/>
      <w:bookmarkStart w:id="2002" w:name="_Toc88818636"/>
      <w:bookmarkStart w:id="2003" w:name="_Toc90650558"/>
      <w:bookmarkStart w:id="2004" w:name="_Toc98506228"/>
      <w:bookmarkStart w:id="2005" w:name="_Toc106639513"/>
      <w:bookmarkStart w:id="2006" w:name="_Toc114779023"/>
      <w:bookmarkStart w:id="2007" w:name="_Toc122096940"/>
      <w:bookmarkStart w:id="2008" w:name="_Toc130844161"/>
      <w:bookmarkStart w:id="2009" w:name="_Toc138411867"/>
      <w:bookmarkStart w:id="2010" w:name="_Toc145956054"/>
      <w:bookmarkStart w:id="2011" w:name="_Toc153887489"/>
      <w:bookmarkStart w:id="2012" w:name="_Toc161905378"/>
      <w:r>
        <w:lastRenderedPageBreak/>
        <w:t>6.1.6.2.8</w:t>
      </w:r>
      <w:r>
        <w:tab/>
        <w:t>Type: PointUncertaintyEllipse</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013" w:name="_Toc20150390"/>
      <w:bookmarkStart w:id="2014" w:name="_Toc25168637"/>
      <w:bookmarkStart w:id="2015" w:name="_Toc27593056"/>
      <w:bookmarkStart w:id="2016" w:name="_Toc34147927"/>
      <w:bookmarkStart w:id="2017" w:name="_Toc36463311"/>
      <w:bookmarkStart w:id="2018" w:name="_Toc43215151"/>
      <w:bookmarkStart w:id="2019" w:name="_Toc45032399"/>
      <w:bookmarkStart w:id="2020" w:name="_Toc49849888"/>
      <w:bookmarkStart w:id="2021" w:name="_Toc51873402"/>
      <w:bookmarkStart w:id="2022" w:name="_Toc56517530"/>
      <w:bookmarkStart w:id="2023" w:name="_Toc58594431"/>
      <w:bookmarkStart w:id="2024" w:name="_Toc67685941"/>
      <w:bookmarkStart w:id="2025" w:name="_Toc74993762"/>
      <w:bookmarkStart w:id="2026" w:name="_Toc82716350"/>
      <w:bookmarkStart w:id="2027" w:name="_Toc88818637"/>
      <w:bookmarkStart w:id="2028" w:name="_Toc90650559"/>
      <w:bookmarkStart w:id="2029" w:name="_Toc98506229"/>
      <w:bookmarkStart w:id="2030" w:name="_Toc106639514"/>
      <w:bookmarkStart w:id="2031" w:name="_Toc114779024"/>
      <w:bookmarkStart w:id="2032" w:name="_Toc122096941"/>
      <w:bookmarkStart w:id="2033" w:name="_Toc130844162"/>
      <w:bookmarkStart w:id="2034" w:name="_Toc138411868"/>
      <w:bookmarkStart w:id="2035" w:name="_Toc145956055"/>
      <w:bookmarkStart w:id="2036" w:name="_Toc153887490"/>
      <w:bookmarkStart w:id="2037" w:name="_Toc161905379"/>
      <w:r>
        <w:t>6.1.6.2.9</w:t>
      </w:r>
      <w:r>
        <w:tab/>
        <w:t>Type: Polygon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038" w:name="_Toc20150391"/>
      <w:bookmarkStart w:id="2039" w:name="_Toc25168638"/>
      <w:bookmarkStart w:id="2040" w:name="_Toc27593057"/>
      <w:bookmarkStart w:id="2041" w:name="_Toc34147928"/>
      <w:bookmarkStart w:id="2042" w:name="_Toc36463312"/>
      <w:bookmarkStart w:id="2043" w:name="_Toc43215152"/>
      <w:bookmarkStart w:id="2044" w:name="_Toc45032400"/>
      <w:bookmarkStart w:id="2045" w:name="_Toc49849889"/>
      <w:bookmarkStart w:id="2046" w:name="_Toc51873403"/>
      <w:bookmarkStart w:id="2047" w:name="_Toc56517531"/>
      <w:bookmarkStart w:id="2048" w:name="_Toc58594432"/>
      <w:bookmarkStart w:id="2049" w:name="_Toc67685942"/>
      <w:bookmarkStart w:id="2050" w:name="_Toc74993763"/>
      <w:bookmarkStart w:id="2051" w:name="_Toc82716351"/>
      <w:bookmarkStart w:id="2052" w:name="_Toc88818638"/>
      <w:bookmarkStart w:id="2053" w:name="_Toc90650560"/>
      <w:bookmarkStart w:id="2054" w:name="_Toc98506230"/>
      <w:bookmarkStart w:id="2055" w:name="_Toc106639515"/>
      <w:bookmarkStart w:id="2056" w:name="_Toc114779025"/>
      <w:bookmarkStart w:id="2057" w:name="_Toc122096942"/>
      <w:bookmarkStart w:id="2058" w:name="_Toc130844163"/>
      <w:bookmarkStart w:id="2059" w:name="_Toc138411869"/>
      <w:bookmarkStart w:id="2060" w:name="_Toc145956056"/>
      <w:bookmarkStart w:id="2061" w:name="_Toc153887491"/>
      <w:bookmarkStart w:id="2062" w:name="_Toc161905380"/>
      <w:r>
        <w:t>6.1.6.2.10</w:t>
      </w:r>
      <w:r>
        <w:tab/>
        <w:t>Type: PointAltitude</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063" w:name="_Toc20150392"/>
      <w:bookmarkStart w:id="2064" w:name="_Toc25168639"/>
      <w:bookmarkStart w:id="2065" w:name="_Toc27593058"/>
      <w:bookmarkStart w:id="2066" w:name="_Toc34147929"/>
      <w:bookmarkStart w:id="2067" w:name="_Toc36463313"/>
      <w:bookmarkStart w:id="2068" w:name="_Toc43215153"/>
      <w:bookmarkStart w:id="2069" w:name="_Toc45032401"/>
      <w:bookmarkStart w:id="2070" w:name="_Toc49849890"/>
      <w:bookmarkStart w:id="2071" w:name="_Toc51873404"/>
      <w:bookmarkStart w:id="2072" w:name="_Toc56517532"/>
      <w:bookmarkStart w:id="2073" w:name="_Toc58594433"/>
      <w:bookmarkStart w:id="2074" w:name="_Toc67685943"/>
      <w:bookmarkStart w:id="2075" w:name="_Toc74993764"/>
      <w:bookmarkStart w:id="2076" w:name="_Toc82716352"/>
      <w:bookmarkStart w:id="2077" w:name="_Toc88818639"/>
      <w:bookmarkStart w:id="2078" w:name="_Toc90650561"/>
      <w:bookmarkStart w:id="2079" w:name="_Toc98506231"/>
      <w:bookmarkStart w:id="2080" w:name="_Toc106639516"/>
      <w:bookmarkStart w:id="2081" w:name="_Toc114779026"/>
      <w:bookmarkStart w:id="2082" w:name="_Toc122096943"/>
      <w:bookmarkStart w:id="2083" w:name="_Toc130844164"/>
      <w:bookmarkStart w:id="2084" w:name="_Toc138411870"/>
      <w:bookmarkStart w:id="2085" w:name="_Toc145956057"/>
      <w:bookmarkStart w:id="2086" w:name="_Toc153887492"/>
      <w:bookmarkStart w:id="2087" w:name="_Toc161905381"/>
      <w:r>
        <w:lastRenderedPageBreak/>
        <w:t>6.1.6.2.11</w:t>
      </w:r>
      <w:r>
        <w:tab/>
        <w:t>Type: PointAltitudeUncertainty</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0EE5D730" w:rsidR="00855FEE" w:rsidRDefault="00855FEE" w:rsidP="00855FEE">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30D67AD" w14:textId="77777777"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088" w:name="_Toc20150393"/>
      <w:bookmarkStart w:id="2089" w:name="_Toc25168640"/>
      <w:bookmarkStart w:id="2090" w:name="_Toc27593059"/>
      <w:bookmarkStart w:id="2091" w:name="_Toc34147930"/>
      <w:bookmarkStart w:id="2092" w:name="_Toc36463314"/>
      <w:bookmarkStart w:id="2093" w:name="_Toc43215154"/>
      <w:bookmarkStart w:id="2094" w:name="_Toc45032402"/>
      <w:bookmarkStart w:id="2095" w:name="_Toc49849891"/>
      <w:bookmarkStart w:id="2096" w:name="_Toc51873405"/>
      <w:bookmarkStart w:id="2097" w:name="_Toc56517533"/>
      <w:bookmarkStart w:id="2098" w:name="_Toc58594434"/>
      <w:bookmarkStart w:id="2099" w:name="_Toc67685944"/>
      <w:bookmarkStart w:id="2100" w:name="_Toc74993765"/>
      <w:bookmarkStart w:id="2101" w:name="_Toc82716353"/>
      <w:bookmarkStart w:id="2102" w:name="_Toc88818640"/>
      <w:bookmarkStart w:id="2103" w:name="_Toc90650562"/>
      <w:bookmarkStart w:id="2104" w:name="_Toc98506232"/>
      <w:bookmarkStart w:id="2105" w:name="_Toc106639517"/>
      <w:bookmarkStart w:id="2106" w:name="_Toc114779027"/>
      <w:bookmarkStart w:id="2107" w:name="_Toc122096944"/>
      <w:bookmarkStart w:id="2108" w:name="_Toc130844165"/>
      <w:bookmarkStart w:id="2109" w:name="_Toc138411871"/>
      <w:bookmarkStart w:id="2110" w:name="_Toc145956058"/>
      <w:bookmarkStart w:id="2111" w:name="_Toc153887493"/>
      <w:bookmarkStart w:id="2112" w:name="_Toc161905382"/>
      <w:r>
        <w:t>6.1.6.2.12</w:t>
      </w:r>
      <w:r>
        <w:tab/>
        <w:t>Type: EllipsoidArc</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113" w:name="_Toc20150394"/>
      <w:bookmarkStart w:id="2114" w:name="_Toc25168641"/>
      <w:bookmarkStart w:id="2115" w:name="_Toc27593060"/>
      <w:bookmarkStart w:id="2116" w:name="_Toc34147931"/>
      <w:bookmarkStart w:id="2117" w:name="_Toc36463315"/>
      <w:bookmarkStart w:id="2118" w:name="_Toc43215155"/>
      <w:bookmarkStart w:id="2119" w:name="_Toc45032403"/>
      <w:bookmarkStart w:id="2120" w:name="_Toc49849892"/>
      <w:bookmarkStart w:id="2121" w:name="_Toc51873406"/>
      <w:bookmarkStart w:id="2122" w:name="_Toc56517534"/>
      <w:bookmarkStart w:id="2123" w:name="_Toc58594435"/>
      <w:bookmarkStart w:id="2124" w:name="_Toc67685945"/>
      <w:bookmarkStart w:id="2125" w:name="_Toc74993766"/>
      <w:bookmarkStart w:id="2126" w:name="_Toc82716354"/>
      <w:bookmarkStart w:id="2127" w:name="_Toc88818641"/>
      <w:bookmarkStart w:id="2128" w:name="_Toc90650563"/>
      <w:bookmarkStart w:id="2129" w:name="_Toc98506233"/>
      <w:bookmarkStart w:id="2130" w:name="_Toc106639518"/>
      <w:bookmarkStart w:id="2131" w:name="_Toc114779028"/>
      <w:bookmarkStart w:id="2132" w:name="_Toc122096945"/>
      <w:bookmarkStart w:id="2133" w:name="_Toc130844166"/>
      <w:bookmarkStart w:id="2134" w:name="_Toc138411872"/>
      <w:bookmarkStart w:id="2135" w:name="_Toc145956059"/>
      <w:bookmarkStart w:id="2136" w:name="_Toc153887494"/>
      <w:bookmarkStart w:id="2137" w:name="_Toc161905383"/>
      <w:r>
        <w:lastRenderedPageBreak/>
        <w:t>6.1.6.2.13</w:t>
      </w:r>
      <w:r>
        <w:tab/>
        <w:t>Type: LocationQoS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138" w:name="_Toc20150395"/>
      <w:bookmarkStart w:id="2139" w:name="_Toc25168642"/>
      <w:bookmarkStart w:id="2140" w:name="_Toc27593061"/>
      <w:bookmarkStart w:id="2141" w:name="_Toc34147932"/>
      <w:bookmarkStart w:id="2142" w:name="_Toc36463316"/>
      <w:bookmarkStart w:id="2143" w:name="_Toc43215156"/>
      <w:bookmarkStart w:id="2144" w:name="_Toc45032404"/>
      <w:bookmarkStart w:id="2145" w:name="_Toc49849893"/>
      <w:bookmarkStart w:id="2146" w:name="_Toc51873407"/>
      <w:bookmarkStart w:id="2147" w:name="_Toc56517535"/>
      <w:bookmarkStart w:id="2148" w:name="_Toc58594436"/>
      <w:bookmarkStart w:id="2149" w:name="_Toc67685946"/>
      <w:bookmarkStart w:id="2150" w:name="_Toc74993767"/>
      <w:bookmarkStart w:id="2151" w:name="_Toc82716355"/>
      <w:bookmarkStart w:id="2152" w:name="_Toc88818642"/>
      <w:bookmarkStart w:id="2153" w:name="_Toc90650564"/>
      <w:bookmarkStart w:id="2154" w:name="_Toc98506234"/>
      <w:bookmarkStart w:id="2155" w:name="_Toc106639519"/>
      <w:bookmarkStart w:id="2156" w:name="_Toc114779029"/>
      <w:bookmarkStart w:id="2157" w:name="_Toc122096946"/>
      <w:bookmarkStart w:id="2158" w:name="_Toc130844167"/>
      <w:bookmarkStart w:id="2159" w:name="_Toc138411873"/>
      <w:bookmarkStart w:id="2160" w:name="_Toc145956060"/>
      <w:bookmarkStart w:id="2161" w:name="_Toc153887495"/>
      <w:bookmarkStart w:id="2162" w:name="_Toc161905384"/>
      <w:r>
        <w:lastRenderedPageBreak/>
        <w:t>6.1.6.2.14</w:t>
      </w:r>
      <w:r>
        <w:tab/>
        <w:t>Type: CivicAddress</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163" w:name="_Toc20150396"/>
      <w:bookmarkStart w:id="2164" w:name="_Toc25168643"/>
      <w:bookmarkStart w:id="2165" w:name="_Toc27593062"/>
      <w:bookmarkStart w:id="2166" w:name="_Toc34147933"/>
      <w:bookmarkStart w:id="2167" w:name="_Toc36463317"/>
      <w:bookmarkStart w:id="2168" w:name="_Toc43215157"/>
      <w:bookmarkStart w:id="2169" w:name="_Toc45032405"/>
      <w:bookmarkStart w:id="2170" w:name="_Toc49849894"/>
      <w:bookmarkStart w:id="2171" w:name="_Toc51873408"/>
      <w:bookmarkStart w:id="2172" w:name="_Toc56517536"/>
      <w:bookmarkStart w:id="2173" w:name="_Toc58594437"/>
      <w:bookmarkStart w:id="2174" w:name="_Toc67685947"/>
      <w:bookmarkStart w:id="2175" w:name="_Toc74993768"/>
      <w:bookmarkStart w:id="2176" w:name="_Toc82716356"/>
      <w:bookmarkStart w:id="2177" w:name="_Toc88818643"/>
      <w:bookmarkStart w:id="2178" w:name="_Toc90650565"/>
      <w:bookmarkStart w:id="2179" w:name="_Toc98506235"/>
      <w:bookmarkStart w:id="2180" w:name="_Toc106639520"/>
      <w:bookmarkStart w:id="2181" w:name="_Toc114779030"/>
      <w:bookmarkStart w:id="2182" w:name="_Toc122096947"/>
      <w:bookmarkStart w:id="2183" w:name="_Toc130844168"/>
      <w:bookmarkStart w:id="2184" w:name="_Toc138411874"/>
      <w:bookmarkStart w:id="2185" w:name="_Toc145956061"/>
      <w:bookmarkStart w:id="2186" w:name="_Toc153887496"/>
      <w:bookmarkStart w:id="2187" w:name="_Toc161905385"/>
      <w:r>
        <w:t>6.1.6.2.15</w:t>
      </w:r>
      <w:r>
        <w:tab/>
        <w:t>Type: PositioningMethodAndUsage</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188" w:name="_Toc20150397"/>
      <w:bookmarkStart w:id="2189" w:name="_Toc25168644"/>
      <w:bookmarkStart w:id="2190" w:name="_Toc27593063"/>
      <w:bookmarkStart w:id="2191" w:name="_Toc34147934"/>
      <w:bookmarkStart w:id="2192" w:name="_Toc36463318"/>
      <w:bookmarkStart w:id="2193" w:name="_Toc43215158"/>
      <w:bookmarkStart w:id="2194" w:name="_Toc45032406"/>
      <w:bookmarkStart w:id="2195" w:name="_Toc49849895"/>
      <w:bookmarkStart w:id="2196" w:name="_Toc51873409"/>
      <w:bookmarkStart w:id="2197" w:name="_Toc56517537"/>
      <w:bookmarkStart w:id="2198" w:name="_Toc58594438"/>
      <w:bookmarkStart w:id="2199" w:name="_Toc67685948"/>
      <w:bookmarkStart w:id="2200" w:name="_Toc74993769"/>
      <w:bookmarkStart w:id="2201" w:name="_Toc82716357"/>
      <w:bookmarkStart w:id="2202" w:name="_Toc88818644"/>
      <w:bookmarkStart w:id="2203" w:name="_Toc90650566"/>
      <w:bookmarkStart w:id="2204" w:name="_Toc98506236"/>
      <w:bookmarkStart w:id="2205" w:name="_Toc106639521"/>
      <w:bookmarkStart w:id="2206" w:name="_Toc114779031"/>
      <w:bookmarkStart w:id="2207" w:name="_Toc122096948"/>
      <w:bookmarkStart w:id="2208" w:name="_Toc130844169"/>
      <w:bookmarkStart w:id="2209" w:name="_Toc138411875"/>
      <w:bookmarkStart w:id="2210" w:name="_Toc145956062"/>
      <w:bookmarkStart w:id="2211" w:name="_Toc153887497"/>
      <w:bookmarkStart w:id="2212" w:name="_Toc161905386"/>
      <w:r>
        <w:lastRenderedPageBreak/>
        <w:t>6.1.6.2.16</w:t>
      </w:r>
      <w:r>
        <w:tab/>
        <w:t>Type: GnssPositioningMethodAndUsage</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213" w:name="_Toc20150398"/>
      <w:bookmarkStart w:id="2214" w:name="_Toc25168645"/>
      <w:bookmarkStart w:id="2215" w:name="_Toc27593064"/>
      <w:bookmarkStart w:id="2216" w:name="_Toc34147935"/>
      <w:bookmarkStart w:id="2217" w:name="_Toc36463319"/>
      <w:bookmarkStart w:id="2218" w:name="_Toc43215159"/>
      <w:bookmarkStart w:id="2219" w:name="_Toc45032407"/>
      <w:bookmarkStart w:id="2220" w:name="_Toc49849896"/>
      <w:bookmarkStart w:id="2221" w:name="_Toc51873410"/>
      <w:bookmarkStart w:id="2222" w:name="_Toc56517538"/>
      <w:bookmarkStart w:id="2223" w:name="_Toc58594439"/>
      <w:bookmarkStart w:id="2224" w:name="_Toc67685949"/>
      <w:bookmarkStart w:id="2225" w:name="_Toc74993770"/>
      <w:bookmarkStart w:id="2226" w:name="_Toc82716358"/>
      <w:bookmarkStart w:id="2227" w:name="_Toc88818645"/>
      <w:bookmarkStart w:id="2228" w:name="_Toc90650567"/>
      <w:bookmarkStart w:id="2229" w:name="_Toc98506237"/>
      <w:bookmarkStart w:id="2230" w:name="_Toc106639522"/>
      <w:bookmarkStart w:id="2231" w:name="_Toc114779032"/>
      <w:bookmarkStart w:id="2232" w:name="_Toc122096949"/>
      <w:bookmarkStart w:id="2233" w:name="_Toc130844170"/>
      <w:bookmarkStart w:id="2234" w:name="_Toc138411876"/>
      <w:bookmarkStart w:id="2235" w:name="_Toc145956063"/>
      <w:bookmarkStart w:id="2236" w:name="_Toc153887498"/>
      <w:bookmarkStart w:id="2237" w:name="_Toc161905387"/>
      <w:r>
        <w:t>6.1.6.2.</w:t>
      </w:r>
      <w:r w:rsidRPr="00BA3DCF">
        <w:t>17</w:t>
      </w:r>
      <w:r>
        <w:tab/>
        <w:t>Type: VelocityEstimate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238" w:name="_Toc20150399"/>
      <w:bookmarkStart w:id="2239" w:name="_Toc25168646"/>
      <w:bookmarkStart w:id="2240" w:name="_Toc27593065"/>
      <w:bookmarkStart w:id="2241" w:name="_Toc34147936"/>
      <w:bookmarkStart w:id="2242" w:name="_Toc36463320"/>
      <w:bookmarkStart w:id="2243" w:name="_Toc43215160"/>
      <w:bookmarkStart w:id="2244" w:name="_Toc45032408"/>
      <w:bookmarkStart w:id="2245" w:name="_Toc49849897"/>
      <w:bookmarkStart w:id="2246" w:name="_Toc51873411"/>
      <w:bookmarkStart w:id="2247" w:name="_Toc56517539"/>
      <w:bookmarkStart w:id="2248" w:name="_Toc58594440"/>
      <w:bookmarkStart w:id="2249" w:name="_Toc67685950"/>
      <w:bookmarkStart w:id="2250" w:name="_Toc74993771"/>
      <w:bookmarkStart w:id="2251" w:name="_Toc82716359"/>
      <w:bookmarkStart w:id="2252" w:name="_Toc88818646"/>
      <w:bookmarkStart w:id="2253" w:name="_Toc90650568"/>
      <w:bookmarkStart w:id="2254" w:name="_Toc98506238"/>
      <w:bookmarkStart w:id="2255" w:name="_Toc106639523"/>
      <w:bookmarkStart w:id="2256" w:name="_Toc114779033"/>
      <w:bookmarkStart w:id="2257" w:name="_Toc122096950"/>
      <w:bookmarkStart w:id="2258" w:name="_Toc130844171"/>
      <w:bookmarkStart w:id="2259" w:name="_Toc138411877"/>
      <w:bookmarkStart w:id="2260" w:name="_Toc145956064"/>
      <w:bookmarkStart w:id="2261" w:name="_Toc153887499"/>
      <w:bookmarkStart w:id="2262" w:name="_Toc161905388"/>
      <w:r>
        <w:t>6.1.6.2.18</w:t>
      </w:r>
      <w:r>
        <w:tab/>
        <w:t>Type: HorizontalVelocity</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263" w:name="_Toc20150400"/>
      <w:bookmarkStart w:id="2264" w:name="_Toc25168647"/>
      <w:bookmarkStart w:id="2265" w:name="_Toc27593066"/>
      <w:bookmarkStart w:id="2266" w:name="_Toc34147937"/>
      <w:bookmarkStart w:id="2267" w:name="_Toc36463321"/>
      <w:bookmarkStart w:id="2268" w:name="_Toc43215161"/>
      <w:bookmarkStart w:id="2269" w:name="_Toc45032409"/>
      <w:bookmarkStart w:id="2270" w:name="_Toc49849898"/>
      <w:bookmarkStart w:id="2271" w:name="_Toc51873412"/>
      <w:bookmarkStart w:id="2272" w:name="_Toc56517540"/>
      <w:bookmarkStart w:id="2273" w:name="_Toc58594441"/>
      <w:bookmarkStart w:id="2274" w:name="_Toc67685951"/>
      <w:bookmarkStart w:id="2275" w:name="_Toc74993772"/>
      <w:bookmarkStart w:id="2276" w:name="_Toc82716360"/>
      <w:bookmarkStart w:id="2277" w:name="_Toc88818647"/>
      <w:bookmarkStart w:id="2278" w:name="_Toc90650569"/>
      <w:bookmarkStart w:id="2279" w:name="_Toc98506239"/>
      <w:bookmarkStart w:id="2280" w:name="_Toc106639524"/>
      <w:bookmarkStart w:id="2281" w:name="_Toc114779034"/>
      <w:bookmarkStart w:id="2282" w:name="_Toc122096951"/>
      <w:bookmarkStart w:id="2283" w:name="_Toc130844172"/>
      <w:bookmarkStart w:id="2284" w:name="_Toc138411878"/>
      <w:bookmarkStart w:id="2285" w:name="_Toc145956065"/>
      <w:bookmarkStart w:id="2286" w:name="_Toc153887500"/>
      <w:bookmarkStart w:id="2287" w:name="_Toc161905389"/>
      <w:r>
        <w:t>6.1.6.2.19</w:t>
      </w:r>
      <w:r>
        <w:tab/>
        <w:t>Type: HorizontalWithVerticalVelocity</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288" w:name="_Toc20150401"/>
      <w:bookmarkStart w:id="2289" w:name="_Toc25168648"/>
      <w:bookmarkStart w:id="2290" w:name="_Toc27593067"/>
      <w:bookmarkStart w:id="2291" w:name="_Toc34147938"/>
      <w:bookmarkStart w:id="2292" w:name="_Toc36463322"/>
      <w:bookmarkStart w:id="2293" w:name="_Toc43215162"/>
      <w:bookmarkStart w:id="2294" w:name="_Toc45032410"/>
      <w:bookmarkStart w:id="2295" w:name="_Toc49849899"/>
      <w:bookmarkStart w:id="2296" w:name="_Toc51873413"/>
      <w:bookmarkStart w:id="2297" w:name="_Toc56517541"/>
      <w:bookmarkStart w:id="2298" w:name="_Toc58594442"/>
      <w:bookmarkStart w:id="2299" w:name="_Toc67685952"/>
      <w:bookmarkStart w:id="2300" w:name="_Toc74993773"/>
      <w:bookmarkStart w:id="2301" w:name="_Toc82716361"/>
      <w:bookmarkStart w:id="2302" w:name="_Toc88818648"/>
      <w:bookmarkStart w:id="2303" w:name="_Toc90650570"/>
      <w:bookmarkStart w:id="2304" w:name="_Toc98506240"/>
      <w:bookmarkStart w:id="2305" w:name="_Toc106639525"/>
      <w:bookmarkStart w:id="2306" w:name="_Toc114779035"/>
      <w:bookmarkStart w:id="2307" w:name="_Toc122096952"/>
      <w:bookmarkStart w:id="2308" w:name="_Toc130844173"/>
      <w:bookmarkStart w:id="2309" w:name="_Toc138411879"/>
      <w:bookmarkStart w:id="2310" w:name="_Toc145956066"/>
      <w:bookmarkStart w:id="2311" w:name="_Toc153887501"/>
      <w:bookmarkStart w:id="2312" w:name="_Toc161905390"/>
      <w:r>
        <w:lastRenderedPageBreak/>
        <w:t>6.1.6.2.20</w:t>
      </w:r>
      <w:r>
        <w:tab/>
        <w:t>Type: HorizontalVelocityWithUncertainty</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313" w:name="_Toc20150402"/>
      <w:bookmarkStart w:id="2314" w:name="_Toc25168649"/>
      <w:bookmarkStart w:id="2315" w:name="_Toc27593068"/>
      <w:bookmarkStart w:id="2316" w:name="_Toc34147939"/>
      <w:bookmarkStart w:id="2317" w:name="_Toc36463323"/>
      <w:bookmarkStart w:id="2318" w:name="_Toc43215163"/>
      <w:bookmarkStart w:id="2319" w:name="_Toc45032411"/>
      <w:bookmarkStart w:id="2320" w:name="_Toc49849900"/>
      <w:bookmarkStart w:id="2321" w:name="_Toc51873414"/>
      <w:bookmarkStart w:id="2322" w:name="_Toc56517542"/>
      <w:bookmarkStart w:id="2323" w:name="_Toc58594443"/>
      <w:bookmarkStart w:id="2324" w:name="_Toc67685953"/>
      <w:bookmarkStart w:id="2325" w:name="_Toc74993774"/>
      <w:bookmarkStart w:id="2326" w:name="_Toc82716362"/>
      <w:bookmarkStart w:id="2327" w:name="_Toc88818649"/>
      <w:bookmarkStart w:id="2328" w:name="_Toc90650571"/>
      <w:bookmarkStart w:id="2329" w:name="_Toc98506241"/>
      <w:bookmarkStart w:id="2330" w:name="_Toc106639526"/>
      <w:bookmarkStart w:id="2331" w:name="_Toc114779036"/>
      <w:bookmarkStart w:id="2332" w:name="_Toc122096953"/>
      <w:bookmarkStart w:id="2333" w:name="_Toc130844174"/>
      <w:bookmarkStart w:id="2334" w:name="_Toc138411880"/>
      <w:bookmarkStart w:id="2335" w:name="_Toc145956067"/>
      <w:bookmarkStart w:id="2336" w:name="_Toc153887502"/>
      <w:bookmarkStart w:id="2337" w:name="_Toc161905391"/>
      <w:r>
        <w:t>6.1.6.2.21</w:t>
      </w:r>
      <w:r>
        <w:tab/>
        <w:t>Type: HorizontalWithVerticalVelocityAndUncertainty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338" w:name="_Toc20150403"/>
      <w:bookmarkStart w:id="2339" w:name="_Toc25168650"/>
      <w:bookmarkStart w:id="2340" w:name="_Toc27593069"/>
      <w:bookmarkStart w:id="2341" w:name="_Toc34147940"/>
      <w:bookmarkStart w:id="2342" w:name="_Toc36463324"/>
      <w:bookmarkStart w:id="2343" w:name="_Toc43215164"/>
      <w:bookmarkStart w:id="2344" w:name="_Toc45032412"/>
      <w:bookmarkStart w:id="2345" w:name="_Toc49849901"/>
      <w:bookmarkStart w:id="2346" w:name="_Toc51873415"/>
      <w:bookmarkStart w:id="2347" w:name="_Toc56517543"/>
      <w:bookmarkStart w:id="2348" w:name="_Toc58594444"/>
      <w:bookmarkStart w:id="2349" w:name="_Toc67685954"/>
      <w:bookmarkStart w:id="2350" w:name="_Toc74993775"/>
      <w:bookmarkStart w:id="2351" w:name="_Toc82716363"/>
      <w:bookmarkStart w:id="2352" w:name="_Toc88818650"/>
      <w:bookmarkStart w:id="2353" w:name="_Toc90650572"/>
      <w:bookmarkStart w:id="2354" w:name="_Toc98506242"/>
      <w:bookmarkStart w:id="2355" w:name="_Toc106639527"/>
      <w:bookmarkStart w:id="2356" w:name="_Toc114779037"/>
      <w:bookmarkStart w:id="2357" w:name="_Toc122096954"/>
      <w:bookmarkStart w:id="2358" w:name="_Toc130844175"/>
      <w:bookmarkStart w:id="2359" w:name="_Toc138411881"/>
      <w:bookmarkStart w:id="2360" w:name="_Toc145956068"/>
      <w:bookmarkStart w:id="2361" w:name="_Toc153887503"/>
      <w:bookmarkStart w:id="2362" w:name="_Toc161905392"/>
      <w:r>
        <w:t>6.1.6.2.22</w:t>
      </w:r>
      <w:r>
        <w:tab/>
        <w:t>Type: UncertaintyEllipse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363" w:name="_Toc20150404"/>
      <w:bookmarkStart w:id="2364" w:name="_Toc25168651"/>
      <w:bookmarkStart w:id="2365" w:name="_Toc27593070"/>
      <w:bookmarkStart w:id="2366" w:name="_Toc34147941"/>
      <w:bookmarkStart w:id="2367" w:name="_Toc36463325"/>
      <w:bookmarkStart w:id="2368" w:name="_Toc43215165"/>
      <w:bookmarkStart w:id="2369" w:name="_Toc45032413"/>
      <w:bookmarkStart w:id="2370" w:name="_Toc49849902"/>
      <w:bookmarkStart w:id="2371" w:name="_Toc51873416"/>
      <w:bookmarkStart w:id="2372" w:name="_Toc56517544"/>
      <w:bookmarkStart w:id="2373" w:name="_Toc58594445"/>
      <w:bookmarkStart w:id="2374" w:name="_Toc67685955"/>
      <w:bookmarkStart w:id="2375" w:name="_Toc74993776"/>
      <w:bookmarkStart w:id="2376" w:name="_Toc82716364"/>
      <w:bookmarkStart w:id="2377" w:name="_Toc88818651"/>
      <w:bookmarkStart w:id="2378" w:name="_Toc90650573"/>
      <w:bookmarkStart w:id="2379" w:name="_Toc98506243"/>
      <w:bookmarkStart w:id="2380" w:name="_Toc106639528"/>
      <w:bookmarkStart w:id="2381" w:name="_Toc114779038"/>
      <w:bookmarkStart w:id="2382" w:name="_Toc122096955"/>
      <w:bookmarkStart w:id="2383" w:name="_Toc130844176"/>
      <w:bookmarkStart w:id="2384" w:name="_Toc138411882"/>
      <w:bookmarkStart w:id="2385" w:name="_Toc145956069"/>
      <w:bookmarkStart w:id="2386" w:name="_Toc153887504"/>
      <w:bookmarkStart w:id="2387" w:name="_Toc161905393"/>
      <w:r>
        <w:t>6.1.6.2.23</w:t>
      </w:r>
      <w:r w:rsidRPr="007F4DE4">
        <w:tab/>
      </w:r>
      <w:r>
        <w:t xml:space="preserve">Type: </w:t>
      </w:r>
      <w:r w:rsidRPr="007F4DE4">
        <w:t>U</w:t>
      </w:r>
      <w:r>
        <w:t>eLcs</w:t>
      </w:r>
      <w:r w:rsidRPr="007F4DE4">
        <w:t>Capability</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388" w:name="_Toc20150405"/>
      <w:bookmarkStart w:id="2389" w:name="_Toc25168652"/>
      <w:bookmarkStart w:id="2390" w:name="_Toc27593071"/>
      <w:bookmarkStart w:id="2391" w:name="_Toc34147942"/>
      <w:bookmarkStart w:id="2392" w:name="_Toc36463326"/>
      <w:bookmarkStart w:id="2393" w:name="_Toc43215166"/>
      <w:bookmarkStart w:id="2394" w:name="_Toc45032414"/>
      <w:bookmarkStart w:id="2395" w:name="_Toc49849903"/>
      <w:bookmarkStart w:id="2396" w:name="_Toc51873417"/>
      <w:bookmarkStart w:id="2397" w:name="_Toc56517545"/>
      <w:bookmarkStart w:id="2398" w:name="_Toc58594446"/>
      <w:bookmarkStart w:id="2399" w:name="_Toc67685956"/>
      <w:bookmarkStart w:id="2400" w:name="_Toc74993777"/>
      <w:bookmarkStart w:id="2401" w:name="_Toc82716365"/>
      <w:bookmarkStart w:id="2402" w:name="_Toc88818652"/>
      <w:bookmarkStart w:id="2403" w:name="_Toc90650574"/>
      <w:bookmarkStart w:id="2404" w:name="_Toc98506244"/>
      <w:bookmarkStart w:id="2405" w:name="_Toc106639529"/>
      <w:bookmarkStart w:id="2406" w:name="_Toc114779039"/>
      <w:bookmarkStart w:id="2407" w:name="_Toc122096956"/>
      <w:bookmarkStart w:id="2408" w:name="_Toc130844177"/>
      <w:bookmarkStart w:id="2409" w:name="_Toc138411883"/>
      <w:bookmarkStart w:id="2410" w:name="_Toc145956070"/>
      <w:bookmarkStart w:id="2411" w:name="_Toc153887505"/>
      <w:bookmarkStart w:id="2412" w:name="_Toc161905394"/>
      <w:r>
        <w:lastRenderedPageBreak/>
        <w:t>6.1.6.2.24</w:t>
      </w:r>
      <w:r>
        <w:tab/>
        <w:t>Type: PeriodicEventInfo</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413" w:name="_Toc20150406"/>
      <w:bookmarkStart w:id="2414" w:name="_Toc25168653"/>
      <w:bookmarkStart w:id="2415" w:name="_Toc27593072"/>
      <w:bookmarkStart w:id="2416" w:name="_Toc34147943"/>
      <w:bookmarkStart w:id="2417" w:name="_Toc36463327"/>
      <w:bookmarkStart w:id="2418" w:name="_Toc43215167"/>
      <w:bookmarkStart w:id="2419" w:name="_Toc45032415"/>
      <w:bookmarkStart w:id="2420" w:name="_Toc49849904"/>
      <w:bookmarkStart w:id="2421" w:name="_Toc51873418"/>
      <w:bookmarkStart w:id="2422" w:name="_Toc56517546"/>
      <w:bookmarkStart w:id="2423" w:name="_Toc58594447"/>
      <w:bookmarkStart w:id="2424" w:name="_Toc67685957"/>
      <w:bookmarkStart w:id="2425" w:name="_Toc74993778"/>
      <w:bookmarkStart w:id="2426" w:name="_Toc82716366"/>
      <w:bookmarkStart w:id="2427" w:name="_Toc88818653"/>
      <w:bookmarkStart w:id="2428" w:name="_Toc90650575"/>
      <w:bookmarkStart w:id="2429" w:name="_Toc98506245"/>
      <w:bookmarkStart w:id="2430" w:name="_Toc106639530"/>
      <w:bookmarkStart w:id="2431" w:name="_Toc114779040"/>
      <w:bookmarkStart w:id="2432" w:name="_Toc122096957"/>
      <w:bookmarkStart w:id="2433" w:name="_Toc130844178"/>
      <w:bookmarkStart w:id="2434" w:name="_Toc138411884"/>
      <w:bookmarkStart w:id="2435" w:name="_Toc145956071"/>
      <w:bookmarkStart w:id="2436" w:name="_Toc153887506"/>
      <w:bookmarkStart w:id="2437" w:name="_Toc161905395"/>
      <w:r>
        <w:lastRenderedPageBreak/>
        <w:t>6.1.6.2.25</w:t>
      </w:r>
      <w:r>
        <w:tab/>
        <w:t>Type: AreaEventInfo</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438" w:name="_Toc20150407"/>
      <w:bookmarkStart w:id="2439" w:name="_Toc25168654"/>
      <w:bookmarkStart w:id="2440" w:name="_Toc27593073"/>
      <w:bookmarkStart w:id="2441" w:name="_Toc34147944"/>
      <w:bookmarkStart w:id="2442" w:name="_Toc36463328"/>
      <w:bookmarkStart w:id="2443" w:name="_Toc43215168"/>
      <w:bookmarkStart w:id="2444" w:name="_Toc45032416"/>
      <w:bookmarkStart w:id="2445" w:name="_Toc49849905"/>
      <w:bookmarkStart w:id="2446" w:name="_Toc51873419"/>
      <w:bookmarkStart w:id="2447" w:name="_Toc56517547"/>
      <w:bookmarkStart w:id="2448" w:name="_Toc58594448"/>
      <w:bookmarkStart w:id="2449" w:name="_Toc67685958"/>
      <w:bookmarkStart w:id="2450" w:name="_Toc74993779"/>
      <w:bookmarkStart w:id="2451" w:name="_Toc82716367"/>
      <w:bookmarkStart w:id="2452" w:name="_Toc88818654"/>
      <w:bookmarkStart w:id="2453" w:name="_Toc90650576"/>
      <w:bookmarkStart w:id="2454" w:name="_Toc98506246"/>
      <w:bookmarkStart w:id="2455" w:name="_Toc106639531"/>
      <w:bookmarkStart w:id="2456" w:name="_Toc114779041"/>
      <w:bookmarkStart w:id="2457" w:name="_Toc122096958"/>
      <w:bookmarkStart w:id="2458" w:name="_Toc130844179"/>
      <w:bookmarkStart w:id="2459" w:name="_Toc138411885"/>
      <w:bookmarkStart w:id="2460" w:name="_Toc145956072"/>
      <w:bookmarkStart w:id="2461" w:name="_Toc153887507"/>
      <w:bookmarkStart w:id="2462" w:name="_Toc161905396"/>
      <w:r>
        <w:t>6.1.6.2.26</w:t>
      </w:r>
      <w:r>
        <w:tab/>
        <w:t>Type: ReportingArea</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463" w:name="_Toc20150408"/>
      <w:bookmarkStart w:id="2464" w:name="_Toc25168655"/>
      <w:bookmarkStart w:id="2465" w:name="_Toc27593074"/>
      <w:bookmarkStart w:id="2466" w:name="_Toc34147945"/>
      <w:bookmarkStart w:id="2467" w:name="_Toc36463329"/>
      <w:bookmarkStart w:id="2468" w:name="_Toc43215169"/>
      <w:bookmarkStart w:id="2469" w:name="_Toc45032417"/>
      <w:bookmarkStart w:id="2470" w:name="_Toc49849906"/>
      <w:bookmarkStart w:id="2471" w:name="_Toc51873420"/>
      <w:bookmarkStart w:id="2472" w:name="_Toc56517548"/>
      <w:bookmarkStart w:id="2473" w:name="_Toc58594449"/>
      <w:bookmarkStart w:id="2474" w:name="_Toc67685959"/>
      <w:bookmarkStart w:id="2475" w:name="_Toc74993780"/>
      <w:bookmarkStart w:id="2476" w:name="_Toc82716368"/>
      <w:bookmarkStart w:id="2477" w:name="_Toc88818655"/>
      <w:bookmarkStart w:id="2478" w:name="_Toc90650577"/>
      <w:bookmarkStart w:id="2479" w:name="_Toc98506247"/>
      <w:bookmarkStart w:id="2480" w:name="_Toc106639532"/>
      <w:bookmarkStart w:id="2481" w:name="_Toc114779042"/>
      <w:bookmarkStart w:id="2482" w:name="_Toc122096959"/>
      <w:bookmarkStart w:id="2483" w:name="_Toc130844180"/>
      <w:bookmarkStart w:id="2484" w:name="_Toc138411886"/>
      <w:bookmarkStart w:id="2485" w:name="_Toc145956073"/>
      <w:bookmarkStart w:id="2486" w:name="_Toc153887508"/>
      <w:bookmarkStart w:id="2487" w:name="_Toc161905397"/>
      <w:r>
        <w:lastRenderedPageBreak/>
        <w:t>6.1.6.2.27</w:t>
      </w:r>
      <w:r>
        <w:tab/>
        <w:t>Type: MotionEventInfo</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488" w:name="_Toc20150409"/>
      <w:bookmarkStart w:id="2489" w:name="_Toc25168656"/>
      <w:bookmarkStart w:id="2490" w:name="_Toc27593075"/>
      <w:bookmarkStart w:id="2491" w:name="_Toc34147946"/>
      <w:bookmarkStart w:id="2492" w:name="_Toc36463330"/>
      <w:bookmarkStart w:id="2493" w:name="_Toc43215170"/>
      <w:bookmarkStart w:id="2494" w:name="_Toc45032418"/>
      <w:bookmarkStart w:id="2495" w:name="_Toc49849907"/>
      <w:bookmarkStart w:id="2496" w:name="_Toc51873421"/>
      <w:bookmarkStart w:id="2497" w:name="_Toc56517549"/>
      <w:bookmarkStart w:id="2498" w:name="_Toc58594450"/>
      <w:bookmarkStart w:id="2499" w:name="_Toc67685960"/>
      <w:bookmarkStart w:id="2500" w:name="_Toc74993781"/>
      <w:bookmarkStart w:id="2501" w:name="_Toc82716369"/>
      <w:bookmarkStart w:id="2502" w:name="_Toc88818656"/>
      <w:bookmarkStart w:id="2503" w:name="_Toc90650578"/>
      <w:bookmarkStart w:id="2504" w:name="_Toc98506248"/>
      <w:bookmarkStart w:id="2505" w:name="_Toc106639533"/>
      <w:bookmarkStart w:id="2506" w:name="_Toc114779043"/>
      <w:bookmarkStart w:id="2507" w:name="_Toc122096960"/>
      <w:bookmarkStart w:id="2508" w:name="_Toc130844181"/>
      <w:bookmarkStart w:id="2509" w:name="_Toc138411887"/>
      <w:bookmarkStart w:id="2510" w:name="_Toc145956074"/>
      <w:bookmarkStart w:id="2511" w:name="_Toc153887509"/>
      <w:bookmarkStart w:id="2512" w:name="_Toc161905398"/>
      <w:r>
        <w:t>6.1.6.2.28</w:t>
      </w:r>
      <w:r w:rsidRPr="003B2883">
        <w:tab/>
      </w:r>
      <w:r w:rsidR="001E7C73">
        <w:t>Void</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1837DBD2" w14:textId="77777777" w:rsidR="00EB7848" w:rsidRDefault="00EB7848" w:rsidP="00EB7848"/>
    <w:p w14:paraId="31F8BA9E" w14:textId="77777777" w:rsidR="00EB7848" w:rsidRDefault="00EB7848" w:rsidP="00B32564">
      <w:pPr>
        <w:pStyle w:val="Heading5"/>
      </w:pPr>
      <w:bookmarkStart w:id="2513" w:name="_Toc20150410"/>
      <w:bookmarkStart w:id="2514" w:name="_Toc25168657"/>
      <w:bookmarkStart w:id="2515" w:name="_Toc27593076"/>
      <w:bookmarkStart w:id="2516" w:name="_Toc34147947"/>
      <w:bookmarkStart w:id="2517" w:name="_Toc36463331"/>
      <w:bookmarkStart w:id="2518" w:name="_Toc43215171"/>
      <w:bookmarkStart w:id="2519" w:name="_Toc45032419"/>
      <w:bookmarkStart w:id="2520" w:name="_Toc49849908"/>
      <w:bookmarkStart w:id="2521" w:name="_Toc51873422"/>
      <w:bookmarkStart w:id="2522" w:name="_Toc56517550"/>
      <w:bookmarkStart w:id="2523" w:name="_Toc58594451"/>
      <w:bookmarkStart w:id="2524" w:name="_Toc67685961"/>
      <w:bookmarkStart w:id="2525" w:name="_Toc74993782"/>
      <w:bookmarkStart w:id="2526" w:name="_Toc82716370"/>
      <w:bookmarkStart w:id="2527" w:name="_Toc88818657"/>
      <w:bookmarkStart w:id="2528" w:name="_Toc90650579"/>
      <w:bookmarkStart w:id="2529" w:name="_Toc98506249"/>
      <w:bookmarkStart w:id="2530" w:name="_Toc106639534"/>
      <w:bookmarkStart w:id="2531" w:name="_Toc114779044"/>
      <w:bookmarkStart w:id="2532" w:name="_Toc122096961"/>
      <w:bookmarkStart w:id="2533" w:name="_Toc130844182"/>
      <w:bookmarkStart w:id="2534" w:name="_Toc138411888"/>
      <w:bookmarkStart w:id="2535" w:name="_Toc145956075"/>
      <w:bookmarkStart w:id="2536" w:name="_Toc153887510"/>
      <w:bookmarkStart w:id="2537" w:name="_Toc161905399"/>
      <w:r>
        <w:t>6.1.6.2.29</w:t>
      </w:r>
      <w:r>
        <w:tab/>
        <w:t>Type: CancelLocData</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7D64FBA" w:rsidR="005C50CC" w:rsidRDefault="005C50CC" w:rsidP="005C50CC">
            <w:pPr>
              <w:pStyle w:val="TAL"/>
              <w:rPr>
                <w:rFonts w:cs="Arial"/>
                <w:szCs w:val="18"/>
              </w:rPr>
            </w:pPr>
            <w:r w:rsidRPr="00421444">
              <w:t>This IE shall be present if at least one optional feature defined in</w:t>
            </w:r>
            <w:r>
              <w:t xml:space="preserve"> </w:t>
            </w:r>
            <w:r w:rsidR="00D307CD">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538" w:name="_Toc20150411"/>
      <w:bookmarkStart w:id="2539" w:name="_Toc25168658"/>
      <w:bookmarkStart w:id="2540" w:name="_Toc27593077"/>
      <w:bookmarkStart w:id="2541" w:name="_Toc34147948"/>
      <w:bookmarkStart w:id="2542" w:name="_Toc36463332"/>
      <w:bookmarkStart w:id="2543" w:name="_Toc43215172"/>
      <w:bookmarkStart w:id="2544" w:name="_Toc45032420"/>
      <w:bookmarkStart w:id="2545" w:name="_Toc49849909"/>
      <w:bookmarkStart w:id="2546" w:name="_Toc51873423"/>
      <w:bookmarkStart w:id="2547" w:name="_Toc56517551"/>
      <w:bookmarkStart w:id="2548" w:name="_Toc58594452"/>
      <w:bookmarkStart w:id="2549" w:name="_Toc67685962"/>
      <w:bookmarkStart w:id="2550" w:name="_Toc74993783"/>
      <w:bookmarkStart w:id="2551" w:name="_Toc82716371"/>
      <w:bookmarkStart w:id="2552" w:name="_Toc88818658"/>
      <w:bookmarkStart w:id="2553" w:name="_Toc90650580"/>
      <w:bookmarkStart w:id="2554" w:name="_Toc98506250"/>
      <w:bookmarkStart w:id="2555" w:name="_Toc106639535"/>
      <w:bookmarkStart w:id="2556" w:name="_Toc114779045"/>
      <w:bookmarkStart w:id="2557" w:name="_Toc122096962"/>
      <w:bookmarkStart w:id="2558" w:name="_Toc130844183"/>
      <w:bookmarkStart w:id="2559" w:name="_Toc138411889"/>
      <w:bookmarkStart w:id="2560" w:name="_Toc145956076"/>
      <w:bookmarkStart w:id="2561" w:name="_Toc153887511"/>
      <w:bookmarkStart w:id="2562" w:name="_Toc161905400"/>
      <w:r>
        <w:lastRenderedPageBreak/>
        <w:t>6.1.6.2.30</w:t>
      </w:r>
      <w:r>
        <w:tab/>
        <w:t>Type: LocContextData</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D76D2AB" w:rsidR="005C50CC" w:rsidRDefault="005C50CC" w:rsidP="005C50CC">
            <w:pPr>
              <w:pStyle w:val="TAL"/>
              <w:rPr>
                <w:rFonts w:cs="Arial"/>
                <w:szCs w:val="18"/>
              </w:rPr>
            </w:pPr>
            <w:r w:rsidRPr="00421444">
              <w:t>This IE shall be present if at least one optional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563" w:name="_Toc20150412"/>
      <w:bookmarkStart w:id="2564" w:name="_Toc25168659"/>
      <w:bookmarkStart w:id="2565" w:name="_Toc27593078"/>
      <w:bookmarkStart w:id="2566" w:name="_Toc34147949"/>
      <w:bookmarkStart w:id="2567" w:name="_Toc36463333"/>
      <w:bookmarkStart w:id="2568" w:name="_Toc43215173"/>
      <w:bookmarkStart w:id="2569" w:name="_Toc45032421"/>
      <w:bookmarkStart w:id="2570" w:name="_Toc49849910"/>
      <w:bookmarkStart w:id="2571" w:name="_Toc51873424"/>
      <w:bookmarkStart w:id="2572" w:name="_Toc56517552"/>
      <w:bookmarkStart w:id="2573" w:name="_Toc58594453"/>
      <w:bookmarkStart w:id="2574" w:name="_Toc67685963"/>
      <w:bookmarkStart w:id="2575" w:name="_Toc74993784"/>
      <w:bookmarkStart w:id="2576" w:name="_Toc82716372"/>
      <w:bookmarkStart w:id="2577" w:name="_Toc88818659"/>
      <w:bookmarkStart w:id="2578" w:name="_Toc90650581"/>
      <w:bookmarkStart w:id="2579" w:name="_Toc98506251"/>
      <w:bookmarkStart w:id="2580" w:name="_Toc106639536"/>
      <w:bookmarkStart w:id="2581" w:name="_Toc114779046"/>
      <w:bookmarkStart w:id="2582" w:name="_Toc122096963"/>
      <w:bookmarkStart w:id="2583" w:name="_Toc130844184"/>
      <w:bookmarkStart w:id="2584" w:name="_Toc138411890"/>
      <w:bookmarkStart w:id="2585" w:name="_Toc145956077"/>
      <w:bookmarkStart w:id="2586" w:name="_Toc153887512"/>
      <w:bookmarkStart w:id="2587" w:name="_Toc161905401"/>
      <w:r>
        <w:lastRenderedPageBreak/>
        <w:t>6.1.6.2.31</w:t>
      </w:r>
      <w:r w:rsidRPr="003B2883">
        <w:tab/>
        <w:t xml:space="preserve">Type: </w:t>
      </w:r>
      <w:r>
        <w:t>EventReportMessage</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588" w:name="_Toc20150413"/>
      <w:bookmarkStart w:id="2589" w:name="_Toc25168660"/>
      <w:bookmarkStart w:id="2590" w:name="_Toc27593079"/>
      <w:bookmarkStart w:id="2591" w:name="_Toc34147950"/>
      <w:bookmarkStart w:id="2592" w:name="_Toc36463334"/>
      <w:bookmarkStart w:id="2593" w:name="_Toc43215174"/>
      <w:bookmarkStart w:id="2594" w:name="_Toc45032422"/>
      <w:bookmarkStart w:id="2595" w:name="_Toc49849911"/>
      <w:bookmarkStart w:id="2596" w:name="_Toc51873425"/>
      <w:bookmarkStart w:id="2597" w:name="_Toc56517553"/>
      <w:bookmarkStart w:id="2598" w:name="_Toc58594454"/>
      <w:bookmarkStart w:id="2599" w:name="_Toc67685964"/>
      <w:bookmarkStart w:id="2600" w:name="_Toc74993785"/>
      <w:bookmarkStart w:id="2601" w:name="_Toc82716373"/>
      <w:bookmarkStart w:id="2602" w:name="_Toc88818660"/>
      <w:bookmarkStart w:id="2603" w:name="_Toc90650582"/>
      <w:bookmarkStart w:id="2604" w:name="_Toc98506252"/>
      <w:bookmarkStart w:id="2605" w:name="_Toc106639537"/>
      <w:bookmarkStart w:id="2606" w:name="_Toc114779047"/>
      <w:bookmarkStart w:id="2607" w:name="_Toc122096964"/>
      <w:bookmarkStart w:id="2608" w:name="_Toc130844185"/>
      <w:bookmarkStart w:id="2609" w:name="_Toc138411891"/>
      <w:bookmarkStart w:id="2610" w:name="_Toc145956078"/>
      <w:bookmarkStart w:id="2611" w:name="_Toc153887513"/>
      <w:bookmarkStart w:id="2612" w:name="_Toc161905402"/>
      <w:r>
        <w:t>6.1.6.2.32</w:t>
      </w:r>
      <w:r w:rsidRPr="003B2883">
        <w:tab/>
        <w:t xml:space="preserve">Type: </w:t>
      </w:r>
      <w:r>
        <w:t>EventReportingStatus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613" w:name="_Toc20150414"/>
      <w:bookmarkStart w:id="2614" w:name="_Toc25168661"/>
      <w:bookmarkStart w:id="2615" w:name="_Toc27593080"/>
      <w:bookmarkStart w:id="2616" w:name="_Toc34147951"/>
      <w:bookmarkStart w:id="2617" w:name="_Toc36463335"/>
      <w:bookmarkStart w:id="2618" w:name="_Toc43215175"/>
      <w:bookmarkStart w:id="2619" w:name="_Toc45032423"/>
      <w:bookmarkStart w:id="2620" w:name="_Toc49849912"/>
      <w:bookmarkStart w:id="2621" w:name="_Toc51873426"/>
      <w:bookmarkStart w:id="2622" w:name="_Toc56517554"/>
      <w:bookmarkStart w:id="2623" w:name="_Toc58594455"/>
      <w:bookmarkStart w:id="2624" w:name="_Toc67685965"/>
      <w:bookmarkStart w:id="2625" w:name="_Toc74993786"/>
      <w:bookmarkStart w:id="2626" w:name="_Toc82716374"/>
      <w:bookmarkStart w:id="2627" w:name="_Toc88818661"/>
      <w:bookmarkStart w:id="2628" w:name="_Toc90650583"/>
      <w:bookmarkStart w:id="2629" w:name="_Toc98506253"/>
      <w:bookmarkStart w:id="2630" w:name="_Toc106639538"/>
      <w:bookmarkStart w:id="2631" w:name="_Toc114779048"/>
      <w:bookmarkStart w:id="2632" w:name="_Toc122096965"/>
      <w:bookmarkStart w:id="2633" w:name="_Toc130844186"/>
      <w:bookmarkStart w:id="2634" w:name="_Toc138411892"/>
      <w:bookmarkStart w:id="2635" w:name="_Toc145956079"/>
      <w:bookmarkStart w:id="2636" w:name="_Toc153887514"/>
      <w:bookmarkStart w:id="2637" w:name="_Toc161905403"/>
      <w:r>
        <w:t>6.1.6.2.33</w:t>
      </w:r>
      <w:r w:rsidRPr="003B2883">
        <w:tab/>
        <w:t>Type</w:t>
      </w:r>
      <w:r>
        <w:t>: UELocationInfo</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638" w:name="_Toc20150415"/>
      <w:bookmarkStart w:id="2639" w:name="_Toc25168662"/>
      <w:bookmarkStart w:id="2640" w:name="_Toc27593081"/>
      <w:bookmarkStart w:id="2641" w:name="_Toc34147952"/>
      <w:bookmarkStart w:id="2642" w:name="_Toc36463336"/>
      <w:bookmarkStart w:id="2643" w:name="_Toc43215176"/>
      <w:bookmarkStart w:id="2644" w:name="_Toc45032424"/>
      <w:bookmarkStart w:id="2645" w:name="_Toc49849913"/>
      <w:bookmarkStart w:id="2646" w:name="_Toc51873427"/>
      <w:bookmarkStart w:id="2647" w:name="_Toc56517555"/>
      <w:bookmarkStart w:id="2648" w:name="_Toc58594456"/>
      <w:bookmarkStart w:id="2649" w:name="_Toc67685966"/>
      <w:bookmarkStart w:id="2650" w:name="_Toc74993787"/>
      <w:bookmarkStart w:id="2651" w:name="_Toc82716375"/>
      <w:bookmarkStart w:id="2652" w:name="_Toc88818662"/>
      <w:bookmarkStart w:id="2653" w:name="_Toc90650584"/>
      <w:bookmarkStart w:id="2654" w:name="_Toc98506254"/>
      <w:bookmarkStart w:id="2655" w:name="_Toc106639539"/>
      <w:bookmarkStart w:id="2656" w:name="_Toc114779049"/>
      <w:bookmarkStart w:id="2657" w:name="_Toc122096966"/>
      <w:bookmarkStart w:id="2658" w:name="_Toc130844187"/>
      <w:bookmarkStart w:id="2659" w:name="_Toc138411893"/>
      <w:bookmarkStart w:id="2660" w:name="_Toc145956080"/>
      <w:bookmarkStart w:id="2661" w:name="_Toc153887515"/>
      <w:bookmarkStart w:id="2662" w:name="_Toc161905404"/>
      <w:r w:rsidRPr="003B2883">
        <w:lastRenderedPageBreak/>
        <w:t>6.</w:t>
      </w:r>
      <w:r>
        <w:t>1</w:t>
      </w:r>
      <w:r w:rsidRPr="003B2883">
        <w:t>.6.2.</w:t>
      </w:r>
      <w:r>
        <w:t>34</w:t>
      </w:r>
      <w:r w:rsidRPr="003B2883">
        <w:tab/>
        <w:t xml:space="preserve">Type: </w:t>
      </w:r>
      <w:r>
        <w:rPr>
          <w:lang w:eastAsia="zh-CN"/>
        </w:rPr>
        <w:t>EventNotifyData</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507DFAFA" w:rsidR="002C3CF5" w:rsidRDefault="002C3CF5" w:rsidP="002C3CF5">
            <w:pPr>
              <w:pStyle w:val="TAL"/>
              <w:rPr>
                <w:rFonts w:cs="Arial"/>
                <w:szCs w:val="18"/>
              </w:rPr>
            </w:pPr>
            <w:r w:rsidRPr="00421444">
              <w:t>This IE shall be present if at least one optional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7E82B0E5" w:rsidR="008B6580" w:rsidRPr="009413E0" w:rsidRDefault="008B6580" w:rsidP="008B6580">
            <w:pPr>
              <w:pStyle w:val="TAL"/>
              <w:rPr>
                <w:lang w:eastAsia="zh-CN"/>
              </w:rPr>
            </w:pPr>
            <w:r>
              <w:rPr>
                <w:lang w:eastAsia="zh-CN"/>
              </w:rPr>
              <w:t xml:space="preserve">When present, </w:t>
            </w:r>
            <w:r>
              <w:rPr>
                <w:color w:val="FF0000"/>
                <w:lang w:eastAsia="zh-CN"/>
              </w:rPr>
              <w:t xml:space="preserve">this IE contains </w:t>
            </w:r>
            <w:r w:rsidRPr="00E34066">
              <w:rPr>
                <w:color w:val="FF0000"/>
                <w:lang w:eastAsia="zh-CN"/>
              </w:rPr>
              <w:t>the number of event reports</w:t>
            </w:r>
            <w:r>
              <w:rPr>
                <w:color w:val="FF0000"/>
                <w:lang w:eastAsia="zh-CN"/>
              </w:rPr>
              <w:t xml:space="preserve"> have transferred over user plane. If the culumative event report has been sent previously, this IE contains the number of event reports have transferred over user plane </w:t>
            </w:r>
            <w:r w:rsidRPr="00E34066">
              <w:rPr>
                <w:color w:val="FF0000"/>
                <w:lang w:eastAsia="zh-CN"/>
              </w:rPr>
              <w:t>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8B658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8B6580" w:rsidRPr="00043893" w:rsidRDefault="008B6580" w:rsidP="008B658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663" w:name="_Toc34147953"/>
      <w:bookmarkStart w:id="2664" w:name="_Toc36463337"/>
      <w:bookmarkStart w:id="2665" w:name="_Toc43215177"/>
      <w:bookmarkStart w:id="2666" w:name="_Toc45032425"/>
      <w:bookmarkStart w:id="2667" w:name="_Toc49849914"/>
      <w:bookmarkStart w:id="2668" w:name="_Toc51873428"/>
      <w:bookmarkStart w:id="2669" w:name="_Toc56517556"/>
      <w:bookmarkStart w:id="2670" w:name="_Toc58594457"/>
      <w:bookmarkStart w:id="2671" w:name="_Toc67685967"/>
      <w:bookmarkStart w:id="2672" w:name="_Toc74993788"/>
      <w:bookmarkStart w:id="2673" w:name="_Toc82716376"/>
      <w:bookmarkStart w:id="2674" w:name="_Toc88818663"/>
      <w:bookmarkStart w:id="2675" w:name="_Toc90650585"/>
      <w:bookmarkStart w:id="2676" w:name="_Toc98506255"/>
      <w:bookmarkStart w:id="2677" w:name="_Toc106639540"/>
      <w:bookmarkStart w:id="2678" w:name="_Toc114779050"/>
      <w:bookmarkStart w:id="2679" w:name="_Toc122096967"/>
      <w:bookmarkStart w:id="2680" w:name="_Toc130844188"/>
      <w:bookmarkStart w:id="2681" w:name="_Toc138411894"/>
      <w:bookmarkStart w:id="2682" w:name="_Toc145956081"/>
      <w:bookmarkStart w:id="2683" w:name="_Toc153887516"/>
      <w:bookmarkStart w:id="2684" w:name="_Toc161905405"/>
      <w:r>
        <w:t>6.1.6.2.35</w:t>
      </w:r>
      <w:r>
        <w:tab/>
        <w:t xml:space="preserve">Type: </w:t>
      </w:r>
      <w:r>
        <w:rPr>
          <w:lang w:eastAsia="zh-CN"/>
        </w:rPr>
        <w:t>UeConnectivityState</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685" w:name="_Toc74993789"/>
      <w:bookmarkStart w:id="2686" w:name="_Toc82716377"/>
      <w:bookmarkStart w:id="2687" w:name="_Toc88818664"/>
      <w:bookmarkStart w:id="2688" w:name="_Toc90650586"/>
      <w:bookmarkStart w:id="2689" w:name="_Toc98506256"/>
      <w:bookmarkStart w:id="2690" w:name="_Toc106639541"/>
      <w:bookmarkStart w:id="2691" w:name="_Toc114779051"/>
      <w:bookmarkStart w:id="2692" w:name="_Toc122096968"/>
      <w:bookmarkStart w:id="2693" w:name="_Toc130844189"/>
      <w:bookmarkStart w:id="2694" w:name="_Toc138411895"/>
      <w:bookmarkStart w:id="2695" w:name="_Toc145956082"/>
      <w:bookmarkStart w:id="2696" w:name="_Toc153887517"/>
      <w:bookmarkStart w:id="2697" w:name="_Toc161905406"/>
      <w:r>
        <w:t>6.1.6.2.</w:t>
      </w:r>
      <w:r w:rsidR="00C921E1">
        <w:rPr>
          <w:lang w:eastAsia="zh-CN"/>
        </w:rPr>
        <w:t>36</w:t>
      </w:r>
      <w:r>
        <w:tab/>
        <w:t xml:space="preserve">Type: </w:t>
      </w:r>
      <w:r>
        <w:rPr>
          <w:rFonts w:hint="eastAsia"/>
          <w:lang w:eastAsia="zh-CN"/>
        </w:rPr>
        <w:t>Local</w:t>
      </w:r>
      <w:r>
        <w:t>Origin</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698" w:name="_Toc74993790"/>
      <w:bookmarkStart w:id="2699" w:name="_Toc82716378"/>
      <w:bookmarkStart w:id="2700" w:name="_Toc88818665"/>
      <w:bookmarkStart w:id="2701" w:name="_Toc90650587"/>
      <w:bookmarkStart w:id="2702" w:name="_Toc98506257"/>
      <w:bookmarkStart w:id="2703" w:name="_Toc106639542"/>
      <w:bookmarkStart w:id="2704" w:name="_Toc114779052"/>
      <w:bookmarkStart w:id="2705" w:name="_Toc122096969"/>
      <w:bookmarkStart w:id="2706" w:name="_Toc130844190"/>
      <w:bookmarkStart w:id="2707" w:name="_Toc138411896"/>
      <w:bookmarkStart w:id="2708" w:name="_Toc145956083"/>
      <w:bookmarkStart w:id="2709" w:name="_Toc153887518"/>
      <w:bookmarkStart w:id="2710" w:name="_Toc161905407"/>
      <w:r>
        <w:t>6.1.6.2.</w:t>
      </w:r>
      <w:r w:rsidR="00C921E1">
        <w:rPr>
          <w:lang w:eastAsia="zh-CN"/>
        </w:rPr>
        <w:t>37</w:t>
      </w:r>
      <w:r w:rsidR="00C921E1">
        <w:tab/>
      </w:r>
      <w:r w:rsidR="000E718A">
        <w:t xml:space="preserve">Type: </w:t>
      </w:r>
      <w:r w:rsidRPr="008D5DB3">
        <w:t>RelativeCartesianLocation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711" w:name="_Toc66101648"/>
      <w:bookmarkStart w:id="2712" w:name="_Toc74993791"/>
      <w:bookmarkStart w:id="2713" w:name="_Toc82716379"/>
      <w:bookmarkStart w:id="2714" w:name="_Toc88818666"/>
      <w:bookmarkStart w:id="2715" w:name="_Toc90650588"/>
      <w:bookmarkStart w:id="2716" w:name="_Toc98506258"/>
      <w:bookmarkStart w:id="2717" w:name="_Toc106639543"/>
      <w:bookmarkStart w:id="2718" w:name="_Toc114779053"/>
      <w:bookmarkStart w:id="2719" w:name="_Toc122096970"/>
      <w:bookmarkStart w:id="2720" w:name="_Toc130844191"/>
      <w:bookmarkStart w:id="2721" w:name="_Toc138411897"/>
      <w:bookmarkStart w:id="2722" w:name="_Toc145956084"/>
      <w:bookmarkStart w:id="2723" w:name="_Toc153887519"/>
      <w:bookmarkStart w:id="2724" w:name="_Toc161905408"/>
      <w:r>
        <w:lastRenderedPageBreak/>
        <w:t>6.1.6.2.</w:t>
      </w:r>
      <w:r w:rsidR="00C921E1">
        <w:rPr>
          <w:lang w:eastAsia="zh-CN"/>
        </w:rPr>
        <w:t>38</w:t>
      </w:r>
      <w:r>
        <w:tab/>
        <w:t xml:space="preserve">Type: </w:t>
      </w:r>
      <w:bookmarkEnd w:id="2711"/>
      <w:r w:rsidRPr="00774B8E">
        <w:t>Local2dPointUncertaintyEllipse</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725" w:name="_Toc74993792"/>
      <w:bookmarkStart w:id="2726" w:name="_Toc82716380"/>
      <w:bookmarkStart w:id="2727" w:name="_Toc88818667"/>
      <w:bookmarkStart w:id="2728" w:name="_Toc90650589"/>
      <w:bookmarkStart w:id="2729" w:name="_Toc98506259"/>
      <w:bookmarkStart w:id="2730" w:name="_Toc106639544"/>
      <w:bookmarkStart w:id="2731" w:name="_Toc114779054"/>
      <w:bookmarkStart w:id="2732" w:name="_Toc122096971"/>
      <w:bookmarkStart w:id="2733" w:name="_Toc130844192"/>
      <w:bookmarkStart w:id="2734" w:name="_Toc138411898"/>
      <w:bookmarkStart w:id="2735" w:name="_Toc145956085"/>
      <w:bookmarkStart w:id="2736" w:name="_Toc153887520"/>
      <w:bookmarkStart w:id="2737" w:name="_Toc161905409"/>
      <w:r>
        <w:t>6.1.6.2.</w:t>
      </w:r>
      <w:r w:rsidR="00C921E1">
        <w:rPr>
          <w:lang w:eastAsia="zh-CN"/>
        </w:rPr>
        <w:t>39</w:t>
      </w:r>
      <w:r>
        <w:tab/>
        <w:t xml:space="preserve">Type: </w:t>
      </w:r>
      <w:r w:rsidRPr="00C21B52">
        <w:t>Local3dPointUncertaintyEllipsoid</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738" w:name="_Toc74993793"/>
      <w:bookmarkStart w:id="2739" w:name="_Toc82716381"/>
      <w:bookmarkStart w:id="2740" w:name="_Toc88818668"/>
      <w:bookmarkStart w:id="2741" w:name="_Toc90650590"/>
      <w:bookmarkStart w:id="2742" w:name="_Toc98506260"/>
      <w:bookmarkStart w:id="2743" w:name="_Toc106639545"/>
      <w:bookmarkStart w:id="2744" w:name="_Toc114779055"/>
      <w:bookmarkStart w:id="2745" w:name="_Toc122096972"/>
      <w:bookmarkStart w:id="2746" w:name="_Toc130844193"/>
      <w:bookmarkStart w:id="2747" w:name="_Toc138411899"/>
      <w:bookmarkStart w:id="2748" w:name="_Toc145956086"/>
      <w:bookmarkStart w:id="2749" w:name="_Toc153887521"/>
      <w:bookmarkStart w:id="2750" w:name="_Toc161905410"/>
      <w:r>
        <w:t>6.1.6.2.</w:t>
      </w:r>
      <w:r w:rsidR="00C921E1">
        <w:rPr>
          <w:lang w:eastAsia="zh-CN"/>
        </w:rPr>
        <w:t>40</w:t>
      </w:r>
      <w:r>
        <w:tab/>
        <w:t>Type: Uncertainty</w:t>
      </w:r>
      <w:r w:rsidRPr="003158B5">
        <w:t>Ellipsoid</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751" w:name="_Toc74993794"/>
      <w:bookmarkStart w:id="2752" w:name="_Toc82716382"/>
      <w:bookmarkStart w:id="2753" w:name="_Toc88818669"/>
      <w:bookmarkStart w:id="2754" w:name="_Toc90650591"/>
      <w:bookmarkStart w:id="2755" w:name="_Toc98506261"/>
      <w:bookmarkStart w:id="2756" w:name="_Toc106639546"/>
      <w:bookmarkStart w:id="2757" w:name="_Toc114779056"/>
      <w:bookmarkStart w:id="2758" w:name="_Toc122096973"/>
      <w:bookmarkStart w:id="2759" w:name="_Toc130844194"/>
      <w:bookmarkStart w:id="2760" w:name="_Toc138411900"/>
      <w:bookmarkStart w:id="2761" w:name="_Toc145956087"/>
      <w:bookmarkStart w:id="2762" w:name="_Toc153887522"/>
      <w:bookmarkStart w:id="2763" w:name="_Toc161905411"/>
      <w:r>
        <w:lastRenderedPageBreak/>
        <w:t>6.1.6.2.</w:t>
      </w:r>
      <w:r w:rsidR="00C921E1">
        <w:rPr>
          <w:lang w:eastAsia="zh-CN"/>
        </w:rPr>
        <w:t>41</w:t>
      </w:r>
      <w:r>
        <w:tab/>
        <w:t xml:space="preserve">Type: </w:t>
      </w:r>
      <w:r>
        <w:rPr>
          <w:rFonts w:hint="eastAsia"/>
          <w:lang w:eastAsia="zh-CN"/>
        </w:rPr>
        <w:t>LocalArea</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764" w:name="_Toc82716383"/>
      <w:bookmarkStart w:id="2765" w:name="_Toc88818670"/>
      <w:bookmarkStart w:id="2766" w:name="_Toc90650592"/>
      <w:bookmarkStart w:id="2767" w:name="_Toc98506262"/>
      <w:bookmarkStart w:id="2768" w:name="_Toc106639547"/>
      <w:bookmarkStart w:id="2769" w:name="_Toc114779057"/>
      <w:bookmarkStart w:id="2770" w:name="_Toc122096974"/>
      <w:bookmarkStart w:id="2771" w:name="_Toc130844195"/>
      <w:bookmarkStart w:id="2772" w:name="_Toc138411901"/>
      <w:bookmarkStart w:id="2773" w:name="_Toc145956088"/>
      <w:bookmarkStart w:id="2774" w:name="_Toc153887523"/>
      <w:bookmarkStart w:id="2775" w:name="_Toc161905412"/>
      <w:r>
        <w:t>6.1.6.2.42</w:t>
      </w:r>
      <w:r>
        <w:tab/>
        <w:t>Type: UeAreaIndication</w:t>
      </w:r>
      <w:bookmarkEnd w:id="2764"/>
      <w:bookmarkEnd w:id="2765"/>
      <w:bookmarkEnd w:id="2766"/>
      <w:bookmarkEnd w:id="2767"/>
      <w:bookmarkEnd w:id="2768"/>
      <w:bookmarkEnd w:id="2769"/>
      <w:bookmarkEnd w:id="2770"/>
      <w:bookmarkEnd w:id="2771"/>
      <w:bookmarkEnd w:id="2772"/>
      <w:bookmarkEnd w:id="2773"/>
      <w:bookmarkEnd w:id="2774"/>
      <w:bookmarkEnd w:id="2775"/>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776" w:name="_Toc82716384"/>
      <w:bookmarkStart w:id="2777" w:name="_Toc88818671"/>
      <w:bookmarkStart w:id="2778" w:name="_Toc90650593"/>
      <w:bookmarkStart w:id="2779" w:name="_Toc98506263"/>
      <w:bookmarkStart w:id="2780" w:name="_Toc106639548"/>
      <w:bookmarkStart w:id="2781" w:name="_Toc114779058"/>
      <w:bookmarkStart w:id="2782" w:name="_Toc122096975"/>
      <w:bookmarkStart w:id="2783" w:name="_Toc130844196"/>
      <w:bookmarkStart w:id="2784" w:name="_Toc138411902"/>
      <w:bookmarkStart w:id="2785" w:name="_Toc145956089"/>
      <w:bookmarkStart w:id="2786" w:name="_Toc153887524"/>
      <w:bookmarkStart w:id="2787" w:name="_Toc161905413"/>
      <w:r>
        <w:t>6.1.6.2.43</w:t>
      </w:r>
      <w:r>
        <w:tab/>
        <w:t xml:space="preserve">Type: </w:t>
      </w:r>
      <w:r w:rsidRPr="002F5B42">
        <w:rPr>
          <w:noProof/>
          <w:lang w:eastAsia="zh-CN"/>
        </w:rPr>
        <w:t>MinorLocationQoS</w:t>
      </w:r>
      <w:bookmarkEnd w:id="2776"/>
      <w:bookmarkEnd w:id="2777"/>
      <w:bookmarkEnd w:id="2778"/>
      <w:bookmarkEnd w:id="2779"/>
      <w:bookmarkEnd w:id="2780"/>
      <w:bookmarkEnd w:id="2781"/>
      <w:bookmarkEnd w:id="2782"/>
      <w:bookmarkEnd w:id="2783"/>
      <w:bookmarkEnd w:id="2784"/>
      <w:bookmarkEnd w:id="2785"/>
      <w:bookmarkEnd w:id="2786"/>
      <w:bookmarkEnd w:id="2787"/>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2788" w:name="_Toc138411903"/>
      <w:bookmarkStart w:id="2789" w:name="_Toc145956090"/>
      <w:bookmarkStart w:id="2790" w:name="_Toc153887525"/>
      <w:bookmarkStart w:id="2791" w:name="_Toc161905414"/>
      <w:r>
        <w:t>6.1.</w:t>
      </w:r>
      <w:r>
        <w:rPr>
          <w:lang w:eastAsia="zh-CN"/>
        </w:rPr>
        <w:t>6</w:t>
      </w:r>
      <w:r>
        <w:t>.2.44</w:t>
      </w:r>
      <w:r>
        <w:tab/>
        <w:t>Type: MbsrInfo</w:t>
      </w:r>
      <w:bookmarkEnd w:id="2788"/>
      <w:bookmarkEnd w:id="2789"/>
      <w:bookmarkEnd w:id="2790"/>
      <w:bookmarkEnd w:id="2791"/>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2792" w:name="_Toc145956091"/>
      <w:bookmarkStart w:id="2793" w:name="_Toc153887526"/>
      <w:bookmarkStart w:id="2794" w:name="_Toc161905415"/>
      <w:r>
        <w:lastRenderedPageBreak/>
        <w:t>6.1.6.2.</w:t>
      </w:r>
      <w:r w:rsidR="00F212C4">
        <w:t>45</w:t>
      </w:r>
      <w:r>
        <w:tab/>
        <w:t>Type: LocMeasurementReq</w:t>
      </w:r>
      <w:bookmarkEnd w:id="2792"/>
      <w:bookmarkEnd w:id="2793"/>
      <w:bookmarkEnd w:id="2794"/>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28A90D6E" w:rsidR="007675B1" w:rsidRDefault="007675B1" w:rsidP="007675B1">
            <w:pPr>
              <w:pStyle w:val="TAL"/>
              <w:rPr>
                <w:lang w:eastAsia="zh-CN"/>
              </w:rPr>
            </w:pPr>
            <w:r>
              <w:rPr>
                <w:lang w:eastAsia="zh-CN"/>
              </w:rPr>
              <w:t>T</w:t>
            </w:r>
            <w:r w:rsidRPr="00833B82">
              <w:rPr>
                <w:lang w:eastAsia="zh-CN"/>
              </w:rPr>
              <w:t>ime windows for scheduling of PRU measurements.</w:t>
            </w:r>
          </w:p>
        </w:tc>
      </w:tr>
      <w:tr w:rsidR="007675B1"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7675B1" w:rsidRDefault="007675B1" w:rsidP="007675B1">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2795" w:name="_Toc145956092"/>
      <w:bookmarkStart w:id="2796" w:name="_Toc153887527"/>
      <w:bookmarkStart w:id="2797" w:name="_Toc161905416"/>
      <w:r>
        <w:t>6.1.6.2.</w:t>
      </w:r>
      <w:r w:rsidR="00F212C4">
        <w:t>46</w:t>
      </w:r>
      <w:r>
        <w:tab/>
        <w:t>Type: LocMeasurementResp</w:t>
      </w:r>
      <w:bookmarkEnd w:id="2795"/>
      <w:bookmarkEnd w:id="2796"/>
      <w:bookmarkEnd w:id="2797"/>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77777777" w:rsidR="002C5C8B" w:rsidRDefault="002C5C8B" w:rsidP="0077140D">
            <w:pPr>
              <w:pStyle w:val="TAL"/>
            </w:pPr>
            <w:r>
              <w:rPr>
                <w:lang w:eastAsia="zh-CN"/>
              </w:rPr>
              <w:t>L</w:t>
            </w:r>
            <w:r>
              <w:rPr>
                <w:rFonts w:hint="eastAsia"/>
                <w:lang w:eastAsia="zh-CN"/>
              </w:rPr>
              <w:t>oc</w:t>
            </w:r>
            <w:r>
              <w:rPr>
                <w:lang w:eastAsia="zh-CN"/>
              </w:rPr>
              <w:t>Measurements</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DEC2AC" w14:textId="77777777" w:rsidR="002C5C8B" w:rsidRDefault="002C5C8B" w:rsidP="0077140D">
            <w:pPr>
              <w:pStyle w:val="TAL"/>
              <w:rPr>
                <w:rFonts w:cs="Arial"/>
                <w:szCs w:val="18"/>
              </w:rPr>
            </w:pPr>
            <w:r>
              <w:rPr>
                <w:lang w:eastAsia="zh-CN"/>
              </w:rPr>
              <w:t>PRU L</w:t>
            </w:r>
            <w:r>
              <w:rPr>
                <w:rFonts w:hint="eastAsia"/>
                <w:lang w:eastAsia="zh-CN"/>
              </w:rPr>
              <w:t>oc</w:t>
            </w:r>
            <w:r>
              <w:rPr>
                <w:lang w:eastAsia="zh-CN"/>
              </w:rPr>
              <w:t>ation Measurements</w:t>
            </w:r>
          </w:p>
        </w:tc>
      </w:tr>
      <w:tr w:rsidR="002C5C8B" w14:paraId="2A807BD5"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CF37FFC" w14:textId="77777777" w:rsidR="002C5C8B" w:rsidRDefault="002C5C8B" w:rsidP="0077140D">
            <w:pPr>
              <w:pStyle w:val="TAL"/>
            </w:pPr>
            <w:r>
              <w:t>locationEstimate</w:t>
            </w:r>
          </w:p>
        </w:tc>
        <w:tc>
          <w:tcPr>
            <w:tcW w:w="2977" w:type="dxa"/>
            <w:tcBorders>
              <w:top w:val="single" w:sz="4" w:space="0" w:color="auto"/>
              <w:left w:val="single" w:sz="4" w:space="0" w:color="auto"/>
              <w:bottom w:val="single" w:sz="4" w:space="0" w:color="auto"/>
              <w:right w:val="single" w:sz="4" w:space="0" w:color="auto"/>
            </w:tcBorders>
          </w:tcPr>
          <w:p w14:paraId="44819D52"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3B7D242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E11CC6"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19B6A4" w14:textId="77777777" w:rsidR="002C5C8B" w:rsidRDefault="002C5C8B" w:rsidP="0077140D">
            <w:pPr>
              <w:pStyle w:val="TAL"/>
              <w:rPr>
                <w:rFonts w:cs="Arial"/>
                <w:szCs w:val="18"/>
              </w:rPr>
            </w:pPr>
            <w:r>
              <w:rPr>
                <w:rFonts w:cs="Arial"/>
                <w:szCs w:val="18"/>
              </w:rPr>
              <w:t>For a request for triggered location where location estimates are not required, the location estimate can be based on current serving cell.</w:t>
            </w:r>
          </w:p>
        </w:tc>
      </w:tr>
      <w:tr w:rsidR="002C5C8B" w14:paraId="75627591"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E1B7472" w14:textId="77777777" w:rsidR="002C5C8B" w:rsidRDefault="002C5C8B" w:rsidP="0077140D">
            <w:pPr>
              <w:pStyle w:val="TAL"/>
            </w:pPr>
            <w:r>
              <w:t>ageOfLocationEstimate</w:t>
            </w:r>
          </w:p>
        </w:tc>
        <w:tc>
          <w:tcPr>
            <w:tcW w:w="2977" w:type="dxa"/>
            <w:tcBorders>
              <w:top w:val="single" w:sz="4" w:space="0" w:color="auto"/>
              <w:left w:val="single" w:sz="4" w:space="0" w:color="auto"/>
              <w:bottom w:val="single" w:sz="4" w:space="0" w:color="auto"/>
              <w:right w:val="single" w:sz="4" w:space="0" w:color="auto"/>
            </w:tcBorders>
          </w:tcPr>
          <w:p w14:paraId="1E4EF9A1" w14:textId="77777777" w:rsidR="002C5C8B" w:rsidRDefault="002C5C8B" w:rsidP="0077140D">
            <w:pPr>
              <w:pStyle w:val="TAL"/>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56CB6283"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38F314D"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3E86" w14:textId="77777777" w:rsidR="002C5C8B" w:rsidRDefault="002C5C8B" w:rsidP="0077140D">
            <w:pPr>
              <w:pStyle w:val="TAL"/>
              <w:rPr>
                <w:rFonts w:cs="Arial"/>
                <w:szCs w:val="18"/>
              </w:rPr>
            </w:pPr>
            <w:r>
              <w:t>When present, this IE shall indicate age of the location estimate.</w:t>
            </w:r>
          </w:p>
        </w:tc>
      </w:tr>
      <w:tr w:rsidR="002C5C8B" w14:paraId="615ADB44"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5D45222D" w14:textId="77777777" w:rsidR="002C5C8B" w:rsidRDefault="002C5C8B" w:rsidP="0077140D">
            <w:pPr>
              <w:pStyle w:val="TAL"/>
            </w:pPr>
            <w:r>
              <w:t>timestampOfLocationEstimate</w:t>
            </w:r>
          </w:p>
        </w:tc>
        <w:tc>
          <w:tcPr>
            <w:tcW w:w="2977" w:type="dxa"/>
            <w:tcBorders>
              <w:top w:val="single" w:sz="4" w:space="0" w:color="auto"/>
              <w:left w:val="single" w:sz="4" w:space="0" w:color="auto"/>
              <w:bottom w:val="single" w:sz="4" w:space="0" w:color="auto"/>
              <w:right w:val="single" w:sz="4" w:space="0" w:color="auto"/>
            </w:tcBorders>
          </w:tcPr>
          <w:p w14:paraId="403D04C5"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ECCD08"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A82B972"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1128E6" w14:textId="77777777" w:rsidR="002C5C8B" w:rsidRDefault="002C5C8B" w:rsidP="0077140D">
            <w:pPr>
              <w:pStyle w:val="TAL"/>
              <w:rPr>
                <w:rFonts w:cs="Arial"/>
                <w:szCs w:val="18"/>
              </w:rPr>
            </w:pPr>
            <w:r>
              <w:t>When present, this IE shall indicate the estimated UTC time when the location estimate corresponded to the UE location (i.e. when the location estimate and the actual UE location was the same).</w:t>
            </w:r>
          </w:p>
        </w:tc>
      </w:tr>
      <w:tr w:rsidR="002C5C8B" w14:paraId="7772771D"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59AA621" w14:textId="77777777" w:rsidR="002C5C8B" w:rsidRDefault="002C5C8B" w:rsidP="0077140D">
            <w:pPr>
              <w:pStyle w:val="TAL"/>
            </w:pPr>
            <w:r>
              <w:t>velocityEstimate</w:t>
            </w:r>
          </w:p>
        </w:tc>
        <w:tc>
          <w:tcPr>
            <w:tcW w:w="2977" w:type="dxa"/>
            <w:tcBorders>
              <w:top w:val="single" w:sz="4" w:space="0" w:color="auto"/>
              <w:left w:val="single" w:sz="4" w:space="0" w:color="auto"/>
              <w:bottom w:val="single" w:sz="4" w:space="0" w:color="auto"/>
              <w:right w:val="single" w:sz="4" w:space="0" w:color="auto"/>
            </w:tcBorders>
          </w:tcPr>
          <w:p w14:paraId="48E42571" w14:textId="77777777" w:rsidR="002C5C8B" w:rsidRDefault="002C5C8B" w:rsidP="0077140D">
            <w:pPr>
              <w:pStyle w:val="TAL"/>
            </w:pPr>
            <w:r>
              <w:t>VelocityEstimate</w:t>
            </w:r>
          </w:p>
        </w:tc>
        <w:tc>
          <w:tcPr>
            <w:tcW w:w="425" w:type="dxa"/>
            <w:tcBorders>
              <w:top w:val="single" w:sz="4" w:space="0" w:color="auto"/>
              <w:left w:val="single" w:sz="4" w:space="0" w:color="auto"/>
              <w:bottom w:val="single" w:sz="4" w:space="0" w:color="auto"/>
              <w:right w:val="single" w:sz="4" w:space="0" w:color="auto"/>
            </w:tcBorders>
          </w:tcPr>
          <w:p w14:paraId="737D37CA"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5D2351F"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C4CC01B" w14:textId="77777777" w:rsidR="002C5C8B" w:rsidRDefault="002C5C8B" w:rsidP="0077140D">
            <w:pPr>
              <w:pStyle w:val="TAL"/>
            </w:pPr>
            <w:r>
              <w:t>When present, this IE shall indicate velocity estimate.</w:t>
            </w:r>
          </w:p>
        </w:tc>
      </w:tr>
      <w:tr w:rsidR="002C5C8B" w14:paraId="4C711D1C"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D509349" w14:textId="77777777" w:rsidR="002C5C8B" w:rsidRDefault="002C5C8B" w:rsidP="0077140D">
            <w:pPr>
              <w:pStyle w:val="TAL"/>
            </w:pPr>
            <w:r>
              <w:rPr>
                <w:lang w:eastAsia="zh-CN"/>
              </w:rPr>
              <w:t>localLocationEstimate</w:t>
            </w:r>
          </w:p>
        </w:tc>
        <w:tc>
          <w:tcPr>
            <w:tcW w:w="2977" w:type="dxa"/>
            <w:tcBorders>
              <w:top w:val="single" w:sz="4" w:space="0" w:color="auto"/>
              <w:left w:val="single" w:sz="4" w:space="0" w:color="auto"/>
              <w:bottom w:val="single" w:sz="4" w:space="0" w:color="auto"/>
              <w:right w:val="single" w:sz="4" w:space="0" w:color="auto"/>
            </w:tcBorders>
          </w:tcPr>
          <w:p w14:paraId="172F4C30" w14:textId="77777777" w:rsidR="002C5C8B" w:rsidRDefault="002C5C8B" w:rsidP="0077140D">
            <w:pPr>
              <w:pStyle w:val="TAL"/>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C8A79E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7722ED6"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27BA4E1" w14:textId="77777777" w:rsidR="002C5C8B" w:rsidRDefault="002C5C8B" w:rsidP="0077140D">
            <w:pPr>
              <w:pStyle w:val="TAL"/>
              <w:rPr>
                <w:rFonts w:cs="Arial"/>
                <w:szCs w:val="18"/>
              </w:rPr>
            </w:pPr>
            <w:r>
              <w:t xml:space="preserve">When present, this IE shall indicate a </w:t>
            </w:r>
            <w:r>
              <w:rPr>
                <w:lang w:eastAsia="zh-CN"/>
              </w:rPr>
              <w:t>local</w:t>
            </w:r>
            <w:r>
              <w:t xml:space="preserve"> </w:t>
            </w:r>
            <w:r>
              <w:rPr>
                <w:lang w:eastAsia="zh-CN"/>
              </w:rPr>
              <w:t>a</w:t>
            </w:r>
            <w:r>
              <w:t>rea in reference system.</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2798" w:name="_Toc145956093"/>
      <w:bookmarkStart w:id="2799" w:name="_Toc153887528"/>
      <w:bookmarkStart w:id="2800" w:name="_Toc161905417"/>
      <w:r>
        <w:t>6.1.6.2.</w:t>
      </w:r>
      <w:r w:rsidR="00F212C4">
        <w:t>47</w:t>
      </w:r>
      <w:r>
        <w:tab/>
        <w:t xml:space="preserve">Type: </w:t>
      </w:r>
      <w:r>
        <w:rPr>
          <w:lang w:eastAsia="zh-CN"/>
        </w:rPr>
        <w:t>L</w:t>
      </w:r>
      <w:r>
        <w:rPr>
          <w:rFonts w:hint="eastAsia"/>
          <w:lang w:eastAsia="zh-CN"/>
        </w:rPr>
        <w:t>oc</w:t>
      </w:r>
      <w:r>
        <w:rPr>
          <w:lang w:eastAsia="zh-CN"/>
        </w:rPr>
        <w:t>Measurements</w:t>
      </w:r>
      <w:bookmarkEnd w:id="2798"/>
      <w:bookmarkEnd w:id="2799"/>
      <w:bookmarkEnd w:id="2800"/>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052D3ED0" w:rsidR="002C5C8B" w:rsidRDefault="006B7DCF" w:rsidP="0077140D">
            <w:pPr>
              <w:pStyle w:val="TAL"/>
              <w:rPr>
                <w:lang w:eastAsia="zh-CN"/>
              </w:rPr>
            </w:pPr>
            <w:r>
              <w:rPr>
                <w:lang w:eastAsia="zh-CN"/>
              </w:rPr>
              <w:t>rstd</w:t>
            </w:r>
          </w:p>
        </w:tc>
        <w:tc>
          <w:tcPr>
            <w:tcW w:w="2977" w:type="dxa"/>
            <w:tcBorders>
              <w:top w:val="single" w:sz="4" w:space="0" w:color="auto"/>
              <w:left w:val="single" w:sz="4" w:space="0" w:color="auto"/>
              <w:bottom w:val="single" w:sz="4" w:space="0" w:color="auto"/>
              <w:right w:val="single" w:sz="4" w:space="0" w:color="auto"/>
            </w:tcBorders>
          </w:tcPr>
          <w:p w14:paraId="41178F90" w14:textId="6918B983" w:rsidR="002C5C8B" w:rsidRDefault="00C61B5E" w:rsidP="0077140D">
            <w:pPr>
              <w:pStyle w:val="TAL"/>
            </w:pPr>
            <w:r>
              <w:t>I</w:t>
            </w:r>
            <w:r w:rsidR="002C5C8B">
              <w:t>nteger</w:t>
            </w:r>
          </w:p>
        </w:tc>
        <w:tc>
          <w:tcPr>
            <w:tcW w:w="425" w:type="dxa"/>
            <w:tcBorders>
              <w:top w:val="single" w:sz="4" w:space="0" w:color="auto"/>
              <w:left w:val="single" w:sz="4" w:space="0" w:color="auto"/>
              <w:bottom w:val="single" w:sz="4" w:space="0" w:color="auto"/>
              <w:right w:val="single" w:sz="4" w:space="0" w:color="auto"/>
            </w:tcBorders>
          </w:tcPr>
          <w:p w14:paraId="3FEB590F" w14:textId="77777777" w:rsidR="002C5C8B" w:rsidRDefault="002C5C8B" w:rsidP="0077140D">
            <w:pPr>
              <w:pStyle w:val="TAC"/>
              <w:rPr>
                <w:lang w:eastAsia="zh-CN"/>
              </w:rPr>
            </w:pPr>
            <w:r>
              <w:rPr>
                <w:rFonts w:hint="eastAsia"/>
                <w:lang w:eastAsia="zh-CN"/>
              </w:rPr>
              <w:t>O</w:t>
            </w:r>
          </w:p>
        </w:tc>
        <w:tc>
          <w:tcPr>
            <w:tcW w:w="1096" w:type="dxa"/>
            <w:tcBorders>
              <w:top w:val="single" w:sz="4" w:space="0" w:color="auto"/>
              <w:left w:val="single" w:sz="4" w:space="0" w:color="auto"/>
              <w:bottom w:val="single" w:sz="4" w:space="0" w:color="auto"/>
              <w:right w:val="single" w:sz="4" w:space="0" w:color="auto"/>
            </w:tcBorders>
          </w:tcPr>
          <w:p w14:paraId="42C474CF" w14:textId="77777777" w:rsidR="002C5C8B" w:rsidRDefault="002C5C8B" w:rsidP="0077140D">
            <w:pPr>
              <w:pStyle w:val="TAL"/>
              <w:rPr>
                <w:lang w:eastAsia="zh-CN"/>
              </w:rPr>
            </w:pPr>
            <w:r>
              <w:rPr>
                <w:rFonts w:hint="eastAsia"/>
                <w:lang w:eastAsia="zh-CN"/>
              </w:rPr>
              <w:t>0</w:t>
            </w: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33CF6E08" w:rsidR="002C5C8B" w:rsidRDefault="007555C7" w:rsidP="0077140D">
            <w:pPr>
              <w:pStyle w:val="TAL"/>
              <w:rPr>
                <w:rFonts w:cs="Arial"/>
                <w:szCs w:val="18"/>
                <w:lang w:eastAsia="zh-CN"/>
              </w:rPr>
            </w:pPr>
            <w:r w:rsidRPr="00C53717">
              <w:t>Reference Signal Time Difference</w:t>
            </w:r>
            <w:r>
              <w:t xml:space="preserve"> (RSTD)</w:t>
            </w:r>
            <w:r w:rsidR="002C5C8B">
              <w:rPr>
                <w:rFonts w:cs="Arial"/>
                <w:szCs w:val="18"/>
                <w:lang w:eastAsia="zh-CN"/>
              </w:rPr>
              <w:t>, as specified in 3GPP TS 38.305 [3]</w:t>
            </w:r>
          </w:p>
        </w:tc>
      </w:tr>
    </w:tbl>
    <w:p w14:paraId="181A74B0" w14:textId="77777777" w:rsidR="002C5C8B" w:rsidRDefault="002C5C8B" w:rsidP="002C5C8B"/>
    <w:p w14:paraId="49FB504A" w14:textId="46874248" w:rsidR="002C5C8B" w:rsidRDefault="002C5C8B" w:rsidP="002C5C8B">
      <w:pPr>
        <w:pStyle w:val="EditorsNote"/>
      </w:pPr>
      <w:r>
        <w:t>Editor's note:</w:t>
      </w:r>
      <w:r>
        <w:tab/>
        <w:t xml:space="preserve">The details of </w:t>
      </w:r>
      <w:r w:rsidRPr="00DC420C">
        <w:t>LocMeasurements</w:t>
      </w:r>
      <w:r>
        <w:t xml:space="preserve"> are based on Stage2’s details and referred to </w:t>
      </w:r>
      <w:r w:rsidR="00D307CD">
        <w:t>TS 2</w:t>
      </w:r>
      <w:r>
        <w:t xml:space="preserve">3.273 and </w:t>
      </w:r>
      <w:r w:rsidR="00D307CD">
        <w:t>TS 3</w:t>
      </w:r>
      <w:r>
        <w:t>8.305.</w:t>
      </w:r>
    </w:p>
    <w:p w14:paraId="208F99C6" w14:textId="14822379" w:rsidR="00116376" w:rsidRDefault="00116376" w:rsidP="00116376">
      <w:pPr>
        <w:pStyle w:val="Heading5"/>
      </w:pPr>
      <w:bookmarkStart w:id="2801" w:name="_Toc145956094"/>
      <w:bookmarkStart w:id="2802" w:name="_Toc153887529"/>
      <w:bookmarkStart w:id="2803" w:name="_Toc161905418"/>
      <w:r>
        <w:lastRenderedPageBreak/>
        <w:t>6.1.6.2.48</w:t>
      </w:r>
      <w:r>
        <w:tab/>
        <w:t xml:space="preserve">Type: </w:t>
      </w:r>
      <w:r>
        <w:rPr>
          <w:noProof/>
          <w:lang w:eastAsia="zh-CN"/>
        </w:rPr>
        <w:t>HighAccuracyGnssMetrics</w:t>
      </w:r>
      <w:bookmarkEnd w:id="2801"/>
      <w:bookmarkEnd w:id="2802"/>
      <w:bookmarkEnd w:id="2803"/>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77777777" w:rsidR="00116376" w:rsidRDefault="00116376" w:rsidP="0077140D">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2804" w:name="_Toc145956095"/>
      <w:bookmarkStart w:id="2805" w:name="_Toc153887530"/>
      <w:bookmarkStart w:id="2806" w:name="_Toc161905419"/>
      <w:r>
        <w:t>6.1.6.2.49</w:t>
      </w:r>
      <w:r>
        <w:tab/>
        <w:t>Type: UpNotifyData</w:t>
      </w:r>
      <w:bookmarkEnd w:id="2804"/>
      <w:bookmarkEnd w:id="2805"/>
      <w:bookmarkEnd w:id="2806"/>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2807" w:name="_Hlk156291764"/>
            <w:r>
              <w:t>notifCorrelationId</w:t>
            </w:r>
            <w:bookmarkEnd w:id="2807"/>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2808" w:name="_Toc145956096"/>
    </w:p>
    <w:p w14:paraId="64C3ED68" w14:textId="70152F6D" w:rsidR="001C71F4" w:rsidRDefault="001C71F4" w:rsidP="001C71F4">
      <w:pPr>
        <w:pStyle w:val="Heading5"/>
      </w:pPr>
      <w:bookmarkStart w:id="2809" w:name="_Toc153887531"/>
      <w:bookmarkStart w:id="2810" w:name="_Toc161905420"/>
      <w:r>
        <w:t>6.1.6.2.</w:t>
      </w:r>
      <w:r w:rsidR="00303CF4">
        <w:t>50</w:t>
      </w:r>
      <w:r>
        <w:tab/>
        <w:t>Type: UpSubscription</w:t>
      </w:r>
      <w:bookmarkEnd w:id="2808"/>
      <w:bookmarkEnd w:id="2809"/>
      <w:bookmarkEnd w:id="2810"/>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7925A96A"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2811" w:name="_Hlk143752206"/>
      <w:r w:rsidRPr="0070731B">
        <w:rPr>
          <w:rFonts w:ascii="Arial" w:hAnsi="Arial" w:hint="eastAsia"/>
          <w:sz w:val="22"/>
        </w:rPr>
        <w:t>R</w:t>
      </w:r>
      <w:r w:rsidRPr="0070731B">
        <w:rPr>
          <w:rFonts w:ascii="Arial" w:hAnsi="Arial"/>
          <w:sz w:val="22"/>
        </w:rPr>
        <w:t>elatedUE</w:t>
      </w:r>
      <w:bookmarkEnd w:id="2811"/>
    </w:p>
    <w:p w14:paraId="1BCA0E36" w14:textId="67D4D1A6" w:rsidR="00B258E6" w:rsidRDefault="00B258E6" w:rsidP="00B258E6">
      <w:pPr>
        <w:pStyle w:val="TH"/>
        <w:rPr>
          <w:noProof/>
        </w:rPr>
      </w:pPr>
      <w:bookmarkStart w:id="2812"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77777777" w:rsidR="00B258E6" w:rsidRDefault="00B258E6" w:rsidP="0077140D">
            <w:pPr>
              <w:pStyle w:val="TAL"/>
            </w:pPr>
            <w:r>
              <w:t>relatedUE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77777777" w:rsidR="00B258E6" w:rsidRPr="007F4DE4" w:rsidRDefault="00B258E6" w:rsidP="0077140D">
            <w:pPr>
              <w:pStyle w:val="TAL"/>
            </w:pPr>
            <w:r>
              <w:t>RelatedUE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2812"/>
    </w:tbl>
    <w:p w14:paraId="562AA53D" w14:textId="36973482" w:rsidR="00B258E6" w:rsidRDefault="00B258E6" w:rsidP="00EB7848"/>
    <w:p w14:paraId="500F9A95" w14:textId="26BE41C9" w:rsidR="00963055" w:rsidRDefault="00963055" w:rsidP="00963055">
      <w:pPr>
        <w:pStyle w:val="Heading5"/>
      </w:pPr>
      <w:bookmarkStart w:id="2813" w:name="_Toc153887532"/>
      <w:bookmarkStart w:id="2814" w:name="_Toc161905421"/>
      <w:r>
        <w:lastRenderedPageBreak/>
        <w:t>6.1.6.2.52</w:t>
      </w:r>
      <w:r>
        <w:tab/>
        <w:t>Type: UpConfig</w:t>
      </w:r>
      <w:bookmarkEnd w:id="2813"/>
      <w:bookmarkEnd w:id="2814"/>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2815"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2815"/>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2816"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2816"/>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2817"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2817"/>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2818"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61C789D4"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Pr>
          <w:sz w:val="22"/>
        </w:rPr>
        <w:t>Add</w:t>
      </w:r>
      <w:r w:rsidRPr="00A10217">
        <w:rPr>
          <w:sz w:val="22"/>
        </w:rPr>
        <w:t>EventNotifyData</w:t>
      </w:r>
      <w:r>
        <w:rPr>
          <w:sz w:val="22"/>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734"/>
        <w:gridCol w:w="897"/>
        <w:gridCol w:w="1074"/>
        <w:gridCol w:w="2870"/>
        <w:gridCol w:w="1216"/>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77777777" w:rsidR="004B0A15" w:rsidRDefault="004B0A15" w:rsidP="00502DFA">
            <w:pPr>
              <w:pStyle w:val="TAL"/>
              <w:rPr>
                <w:lang w:eastAsia="zh-CN"/>
              </w:rPr>
            </w:pPr>
            <w:r>
              <w:t>array(</w:t>
            </w:r>
            <w:r w:rsidRPr="0056728E">
              <w:t>LocationData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2818"/>
    </w:tbl>
    <w:p w14:paraId="1EF8EC22" w14:textId="77777777" w:rsidR="004B0A15" w:rsidRPr="00396985" w:rsidRDefault="004B0A15" w:rsidP="004B0A15"/>
    <w:p w14:paraId="39F1936C" w14:textId="058F5339" w:rsidR="004B0A15" w:rsidRDefault="004B0A15" w:rsidP="004B0A15">
      <w:pPr>
        <w:pStyle w:val="Heading5"/>
      </w:pPr>
      <w:bookmarkStart w:id="2819" w:name="_Toc153887533"/>
      <w:bookmarkStart w:id="2820" w:name="_Hlk149827298"/>
      <w:bookmarkStart w:id="2821" w:name="_Toc161905422"/>
      <w:r w:rsidRPr="00B55AF7">
        <w:t>6.1.6.2.</w:t>
      </w:r>
      <w:r w:rsidR="00950C85">
        <w:t>58</w:t>
      </w:r>
      <w:r>
        <w:tab/>
        <w:t xml:space="preserve">Type: </w:t>
      </w:r>
      <w:r w:rsidRPr="00B55AF7">
        <w:t>LocationData</w:t>
      </w:r>
      <w:r>
        <w:rPr>
          <w:lang w:eastAsia="zh-CN"/>
        </w:rPr>
        <w:t>Ext</w:t>
      </w:r>
      <w:bookmarkEnd w:id="2819"/>
      <w:bookmarkEnd w:id="2821"/>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2820"/>
    </w:tbl>
    <w:p w14:paraId="75ECA06A" w14:textId="77777777" w:rsidR="004B0A15" w:rsidRPr="00396985" w:rsidRDefault="004B0A15" w:rsidP="004B0A15"/>
    <w:p w14:paraId="68386522" w14:textId="012E6A8E" w:rsidR="004B0A15" w:rsidRDefault="004B0A15" w:rsidP="004B0A15">
      <w:pPr>
        <w:pStyle w:val="Heading5"/>
      </w:pPr>
      <w:bookmarkStart w:id="2822" w:name="_Toc153887534"/>
      <w:bookmarkStart w:id="2823" w:name="_Toc161905423"/>
      <w:r w:rsidRPr="00B55AF7">
        <w:t>6.1.6.2.</w:t>
      </w:r>
      <w:r w:rsidR="00950C85">
        <w:t>59</w:t>
      </w:r>
      <w:r>
        <w:tab/>
        <w:t xml:space="preserve">Type: </w:t>
      </w:r>
      <w:r w:rsidRPr="00A10217">
        <w:t>EventNotifyData</w:t>
      </w:r>
      <w:r>
        <w:rPr>
          <w:lang w:eastAsia="zh-CN"/>
        </w:rPr>
        <w:t>Ext</w:t>
      </w:r>
      <w:bookmarkEnd w:id="2822"/>
      <w:bookmarkEnd w:id="2823"/>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2824" w:name="_Toc153887535"/>
      <w:bookmarkStart w:id="2825" w:name="_Toc161905424"/>
      <w:r>
        <w:t>6.1.6.2.</w:t>
      </w:r>
      <w:r w:rsidR="005E520A">
        <w:t>60</w:t>
      </w:r>
      <w:r>
        <w:tab/>
        <w:t>Type: MappedLocationQoSEps</w:t>
      </w:r>
      <w:bookmarkEnd w:id="2824"/>
      <w:bookmarkEnd w:id="2825"/>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2826" w:name="_Toc153887536"/>
      <w:bookmarkStart w:id="2827" w:name="_Toc161905425"/>
      <w:r>
        <w:t>6.1.</w:t>
      </w:r>
      <w:r>
        <w:rPr>
          <w:lang w:eastAsia="zh-CN"/>
        </w:rPr>
        <w:t>6</w:t>
      </w:r>
      <w:r>
        <w:t>.2.</w:t>
      </w:r>
      <w:r w:rsidR="00123DCE">
        <w:t>61</w:t>
      </w:r>
      <w:r>
        <w:tab/>
        <w:t>Type: AdditionalUeInfo</w:t>
      </w:r>
      <w:bookmarkEnd w:id="2826"/>
      <w:bookmarkEnd w:id="2827"/>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2828" w:name="_Toc20150416"/>
      <w:bookmarkStart w:id="2829" w:name="_Toc25168663"/>
      <w:bookmarkStart w:id="2830" w:name="_Toc27593082"/>
      <w:bookmarkStart w:id="2831" w:name="_Toc34147954"/>
      <w:bookmarkStart w:id="2832" w:name="_Toc36463338"/>
      <w:bookmarkStart w:id="2833" w:name="_Toc43215178"/>
      <w:bookmarkStart w:id="2834" w:name="_Toc45032426"/>
      <w:bookmarkStart w:id="2835" w:name="_Toc49849915"/>
      <w:bookmarkStart w:id="2836" w:name="_Toc51873429"/>
      <w:bookmarkStart w:id="2837" w:name="_Toc56517557"/>
      <w:bookmarkStart w:id="2838" w:name="_Toc58594458"/>
      <w:bookmarkStart w:id="2839" w:name="_Toc67685968"/>
      <w:bookmarkStart w:id="2840" w:name="_Toc74993795"/>
      <w:bookmarkStart w:id="2841" w:name="_Toc82716385"/>
      <w:bookmarkStart w:id="2842" w:name="_Toc88818672"/>
      <w:bookmarkStart w:id="2843" w:name="_Toc90650594"/>
      <w:bookmarkStart w:id="2844" w:name="_Toc98506264"/>
      <w:bookmarkStart w:id="2845" w:name="_Toc106639549"/>
      <w:bookmarkStart w:id="2846" w:name="_Toc114779059"/>
      <w:bookmarkStart w:id="2847" w:name="_Toc122096976"/>
      <w:bookmarkStart w:id="2848" w:name="_Toc130844197"/>
      <w:bookmarkStart w:id="2849" w:name="_Toc138411904"/>
      <w:bookmarkStart w:id="2850" w:name="_Toc145956097"/>
      <w:bookmarkStart w:id="2851" w:name="_Toc153887537"/>
      <w:bookmarkStart w:id="2852" w:name="_Toc16190542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1889BD48" w14:textId="77777777" w:rsidR="00EB7848" w:rsidRPr="00384E92" w:rsidRDefault="00EB7848" w:rsidP="00B32564">
      <w:pPr>
        <w:pStyle w:val="Heading5"/>
      </w:pPr>
      <w:bookmarkStart w:id="2853" w:name="_Toc20150417"/>
      <w:bookmarkStart w:id="2854" w:name="_Toc25168664"/>
      <w:bookmarkStart w:id="2855" w:name="_Toc27593083"/>
      <w:bookmarkStart w:id="2856" w:name="_Toc34147955"/>
      <w:bookmarkStart w:id="2857" w:name="_Toc36463339"/>
      <w:bookmarkStart w:id="2858" w:name="_Toc43215179"/>
      <w:bookmarkStart w:id="2859" w:name="_Toc45032427"/>
      <w:bookmarkStart w:id="2860" w:name="_Toc49849916"/>
      <w:bookmarkStart w:id="2861" w:name="_Toc51873430"/>
      <w:bookmarkStart w:id="2862" w:name="_Toc56517558"/>
      <w:bookmarkStart w:id="2863" w:name="_Toc58594459"/>
      <w:bookmarkStart w:id="2864" w:name="_Toc67685969"/>
      <w:bookmarkStart w:id="2865" w:name="_Toc74993796"/>
      <w:bookmarkStart w:id="2866" w:name="_Toc82716386"/>
      <w:bookmarkStart w:id="2867" w:name="_Toc88818673"/>
      <w:bookmarkStart w:id="2868" w:name="_Toc90650595"/>
      <w:bookmarkStart w:id="2869" w:name="_Toc98506265"/>
      <w:bookmarkStart w:id="2870" w:name="_Toc106639550"/>
      <w:bookmarkStart w:id="2871" w:name="_Toc114779060"/>
      <w:bookmarkStart w:id="2872" w:name="_Toc122096977"/>
      <w:bookmarkStart w:id="2873" w:name="_Toc130844198"/>
      <w:bookmarkStart w:id="2874" w:name="_Toc138411905"/>
      <w:bookmarkStart w:id="2875" w:name="_Toc145956098"/>
      <w:bookmarkStart w:id="2876" w:name="_Toc153887538"/>
      <w:bookmarkStart w:id="2877" w:name="_Toc161905427"/>
      <w:r>
        <w:t>6.1.6.3.1</w:t>
      </w:r>
      <w:r w:rsidRPr="00384E92">
        <w:tab/>
        <w:t>Introduction</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878" w:name="_Toc20150418"/>
      <w:bookmarkStart w:id="2879" w:name="_Toc25168665"/>
      <w:bookmarkStart w:id="2880" w:name="_Toc27593084"/>
      <w:bookmarkStart w:id="2881" w:name="_Toc34147956"/>
      <w:bookmarkStart w:id="2882" w:name="_Toc36463340"/>
      <w:bookmarkStart w:id="2883" w:name="_Toc43215180"/>
      <w:bookmarkStart w:id="2884" w:name="_Toc45032428"/>
      <w:bookmarkStart w:id="2885" w:name="_Toc49849917"/>
      <w:bookmarkStart w:id="2886" w:name="_Toc51873431"/>
      <w:bookmarkStart w:id="2887" w:name="_Toc56517559"/>
      <w:bookmarkStart w:id="2888" w:name="_Toc58594460"/>
      <w:bookmarkStart w:id="2889" w:name="_Toc67685970"/>
      <w:bookmarkStart w:id="2890" w:name="_Toc74993797"/>
      <w:bookmarkStart w:id="2891" w:name="_Toc82716387"/>
      <w:bookmarkStart w:id="2892" w:name="_Toc88818674"/>
      <w:bookmarkStart w:id="2893" w:name="_Toc90650596"/>
      <w:bookmarkStart w:id="2894" w:name="_Toc98506266"/>
      <w:bookmarkStart w:id="2895" w:name="_Toc106639551"/>
      <w:bookmarkStart w:id="2896" w:name="_Toc114779061"/>
      <w:bookmarkStart w:id="2897" w:name="_Toc122096978"/>
      <w:bookmarkStart w:id="2898" w:name="_Toc130844199"/>
      <w:bookmarkStart w:id="2899" w:name="_Toc138411906"/>
      <w:bookmarkStart w:id="2900" w:name="_Toc145956099"/>
      <w:bookmarkStart w:id="2901" w:name="_Toc153887539"/>
      <w:bookmarkStart w:id="2902" w:name="_Toc161905428"/>
      <w:r>
        <w:t>6.1.6.3.2</w:t>
      </w:r>
      <w:r w:rsidRPr="00384E92">
        <w:tab/>
        <w:t>Simple data types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382606"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382606" w:rsidRDefault="00382606" w:rsidP="00382606">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382606" w:rsidRDefault="00382606" w:rsidP="00382606">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382606" w:rsidRDefault="00382606" w:rsidP="00382606">
            <w:pPr>
              <w:pStyle w:val="TAL"/>
            </w:pPr>
            <w:r>
              <w:t>LIR Reference encoded as a string of hexadecimal characters. The LdrReference shall be of a minimum length of 2 characters and maximum length of 510 characters.</w:t>
            </w:r>
          </w:p>
        </w:tc>
      </w:tr>
      <w:tr w:rsidR="00382606"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382606" w:rsidRDefault="00382606" w:rsidP="00382606">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382606" w:rsidRDefault="00382606" w:rsidP="00382606">
            <w:pPr>
              <w:pStyle w:val="TAL"/>
            </w:pPr>
            <w:r>
              <w:t>Number of required periodic event reports.</w:t>
            </w:r>
          </w:p>
          <w:p w14:paraId="4A04DD6E" w14:textId="77777777" w:rsidR="00382606" w:rsidRDefault="00382606" w:rsidP="00382606">
            <w:pPr>
              <w:pStyle w:val="TAL"/>
            </w:pPr>
            <w:r>
              <w:t>Minimum: 1. Maximum: 8639999.</w:t>
            </w:r>
          </w:p>
        </w:tc>
      </w:tr>
      <w:tr w:rsidR="00382606"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382606" w:rsidRDefault="00382606" w:rsidP="00382606">
            <w:pPr>
              <w:pStyle w:val="TAL"/>
            </w:pPr>
            <w:r>
              <w:lastRenderedPageBreak/>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382606" w:rsidRDefault="00382606" w:rsidP="00382606">
            <w:pPr>
              <w:pStyle w:val="TAL"/>
            </w:pPr>
            <w:r>
              <w:t>Event reporting periodic interval in seconds.</w:t>
            </w:r>
          </w:p>
          <w:p w14:paraId="0FF462DA" w14:textId="77777777" w:rsidR="00382606" w:rsidRDefault="00382606" w:rsidP="00382606">
            <w:pPr>
              <w:pStyle w:val="TAL"/>
            </w:pPr>
            <w:r>
              <w:t>Minimum: 1. Maximum: 8639999.</w:t>
            </w:r>
          </w:p>
          <w:p w14:paraId="2D80F35A" w14:textId="77777777" w:rsidR="00382606" w:rsidRDefault="00382606" w:rsidP="00382606">
            <w:pPr>
              <w:pStyle w:val="TAL"/>
            </w:pPr>
            <w:r>
              <w:t>ReportingInterval x ReportingAmount shall not exceed 8639999.</w:t>
            </w:r>
            <w:r w:rsidRPr="00E575B3">
              <w:t xml:space="preserve"> </w:t>
            </w:r>
          </w:p>
        </w:tc>
      </w:tr>
      <w:tr w:rsidR="004D73F7"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4D73F7" w:rsidRDefault="004D73F7" w:rsidP="004D73F7">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4D73F7" w:rsidRDefault="004D73F7" w:rsidP="004D73F7">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4D73F7" w:rsidRPr="00B23DC4" w:rsidRDefault="004D73F7" w:rsidP="004D73F7">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4D73F7" w:rsidRDefault="004D73F7" w:rsidP="004D73F7">
            <w:pPr>
              <w:pStyle w:val="TAL"/>
            </w:pPr>
            <w:r w:rsidRPr="00B23DC4">
              <w:t>Minimum: 1. Maximum: 999.</w:t>
            </w:r>
          </w:p>
        </w:tc>
      </w:tr>
      <w:tr w:rsidR="004D73F7"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4D73F7" w:rsidRDefault="004D73F7" w:rsidP="004D73F7">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4D73F7" w:rsidRDefault="004D73F7" w:rsidP="004D73F7">
            <w:pPr>
              <w:pStyle w:val="TAL"/>
            </w:pPr>
            <w:r>
              <w:t>Minimum interval between event reports in seconds.</w:t>
            </w:r>
          </w:p>
          <w:p w14:paraId="50EBEDE2" w14:textId="77777777" w:rsidR="004D73F7" w:rsidRDefault="004D73F7" w:rsidP="004D73F7">
            <w:pPr>
              <w:pStyle w:val="TAL"/>
            </w:pPr>
            <w:r>
              <w:t>Minimum: 1. Maximum: 32767.</w:t>
            </w:r>
          </w:p>
        </w:tc>
      </w:tr>
      <w:tr w:rsidR="004D73F7"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4D73F7" w:rsidRDefault="004D73F7" w:rsidP="004D73F7">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4D73F7" w:rsidRDefault="004D73F7" w:rsidP="004D73F7">
            <w:pPr>
              <w:pStyle w:val="TAL"/>
            </w:pPr>
            <w:r>
              <w:t>Maximum interval between event reports in seconds.</w:t>
            </w:r>
          </w:p>
          <w:p w14:paraId="2D76DDF3" w14:textId="77777777" w:rsidR="004D73F7" w:rsidRDefault="004D73F7" w:rsidP="004D73F7">
            <w:pPr>
              <w:pStyle w:val="TAL"/>
            </w:pPr>
            <w:r>
              <w:t>Minimum: 1. Maximum: 86400.</w:t>
            </w:r>
          </w:p>
        </w:tc>
      </w:tr>
      <w:tr w:rsidR="004D73F7"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4D73F7" w:rsidRDefault="004D73F7" w:rsidP="004D73F7">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4D73F7" w:rsidRDefault="004D73F7" w:rsidP="004D73F7">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4D73F7" w:rsidRDefault="004D73F7" w:rsidP="004D73F7">
            <w:pPr>
              <w:pStyle w:val="TAL"/>
            </w:pPr>
            <w:r>
              <w:t>Minimum: 1. Maximum: 3600</w:t>
            </w:r>
          </w:p>
        </w:tc>
      </w:tr>
      <w:tr w:rsidR="004D73F7"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4D73F7" w:rsidRDefault="004D73F7" w:rsidP="004D73F7">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4D73F7" w:rsidRDefault="004D73F7" w:rsidP="004D73F7">
            <w:pPr>
              <w:pStyle w:val="TAL"/>
            </w:pPr>
            <w:r>
              <w:t>M</w:t>
            </w:r>
            <w:r w:rsidRPr="00BD529F">
              <w:t>aximum duration of event reporting, in seconds.</w:t>
            </w:r>
          </w:p>
          <w:p w14:paraId="23B98F60" w14:textId="77777777" w:rsidR="004D73F7" w:rsidRDefault="004D73F7" w:rsidP="004D73F7">
            <w:pPr>
              <w:pStyle w:val="TAL"/>
              <w:rPr>
                <w:rFonts w:cs="Arial"/>
                <w:szCs w:val="18"/>
              </w:rPr>
            </w:pPr>
            <w:r>
              <w:rPr>
                <w:rFonts w:cs="Arial"/>
                <w:szCs w:val="18"/>
              </w:rPr>
              <w:t>Minimum: 1. Maximum: 8640000.</w:t>
            </w:r>
          </w:p>
        </w:tc>
      </w:tr>
      <w:tr w:rsidR="004D73F7"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4D73F7" w:rsidRDefault="004D73F7" w:rsidP="004D73F7">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4D73F7" w:rsidRDefault="004D73F7" w:rsidP="004D73F7">
            <w:pPr>
              <w:pStyle w:val="TAL"/>
            </w:pPr>
            <w:r>
              <w:t>T</w:t>
            </w:r>
            <w:r w:rsidRPr="00D1654A">
              <w:t>he minimum straight line distance moved by a UE to trigger a motion event report</w:t>
            </w:r>
            <w:r>
              <w:t>,</w:t>
            </w:r>
            <w:r w:rsidRPr="008955B4">
              <w:t xml:space="preserve"> in meters</w:t>
            </w:r>
            <w:r>
              <w:t>.</w:t>
            </w:r>
          </w:p>
          <w:p w14:paraId="73EC13F7" w14:textId="77777777" w:rsidR="004D73F7" w:rsidRDefault="004D73F7" w:rsidP="004D73F7">
            <w:pPr>
              <w:pStyle w:val="TAL"/>
            </w:pPr>
            <w:r>
              <w:t>Minimum: 1. Maximum: 10000.</w:t>
            </w:r>
          </w:p>
        </w:tc>
      </w:tr>
      <w:tr w:rsidR="004D73F7"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4D73F7" w:rsidRDefault="004D73F7" w:rsidP="004D73F7">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4D73F7" w:rsidRDefault="004D73F7" w:rsidP="004D73F7">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4D73F7" w:rsidRDefault="004D73F7" w:rsidP="004D73F7">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D73F7"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4D73F7" w:rsidRDefault="004D73F7" w:rsidP="004D73F7">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4D73F7" w:rsidRDefault="004D73F7" w:rsidP="004D73F7">
            <w:pPr>
              <w:pStyle w:val="TAL"/>
            </w:pPr>
            <w:r>
              <w:t xml:space="preserve">Number of </w:t>
            </w:r>
            <w:r w:rsidRPr="00BD529F">
              <w:t>event report</w:t>
            </w:r>
            <w:r>
              <w:t>s received from the target UE</w:t>
            </w:r>
            <w:r w:rsidRPr="00BD529F">
              <w:t>.</w:t>
            </w:r>
          </w:p>
          <w:p w14:paraId="52164E44" w14:textId="77777777" w:rsidR="004D73F7" w:rsidRDefault="004D73F7" w:rsidP="004D73F7">
            <w:pPr>
              <w:pStyle w:val="TAL"/>
              <w:rPr>
                <w:rFonts w:cs="Arial"/>
                <w:szCs w:val="18"/>
              </w:rPr>
            </w:pPr>
            <w:r>
              <w:rPr>
                <w:rFonts w:cs="Arial"/>
                <w:szCs w:val="18"/>
              </w:rPr>
              <w:t>Minimum: 1. Maximum: 8640000.</w:t>
            </w:r>
          </w:p>
          <w:p w14:paraId="3CC57B38" w14:textId="77777777" w:rsidR="004D73F7" w:rsidRDefault="004D73F7" w:rsidP="004D73F7">
            <w:pPr>
              <w:pStyle w:val="TAL"/>
            </w:pPr>
            <w:r>
              <w:t>Note: the current event report is included in the count.</w:t>
            </w:r>
          </w:p>
        </w:tc>
      </w:tr>
      <w:tr w:rsidR="004D73F7"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4D73F7" w:rsidRDefault="004D73F7" w:rsidP="004D73F7">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4D73F7" w:rsidRDefault="004D73F7" w:rsidP="004D73F7">
            <w:pPr>
              <w:pStyle w:val="TAL"/>
            </w:pPr>
            <w:r>
              <w:t>D</w:t>
            </w:r>
            <w:r w:rsidRPr="00BD529F">
              <w:t>uration of event reporting, in seconds.</w:t>
            </w:r>
          </w:p>
          <w:p w14:paraId="18F1DE46" w14:textId="77777777" w:rsidR="004D73F7" w:rsidRDefault="004D73F7" w:rsidP="004D73F7">
            <w:pPr>
              <w:pStyle w:val="TAL"/>
              <w:rPr>
                <w:rFonts w:cs="Arial"/>
                <w:szCs w:val="18"/>
              </w:rPr>
            </w:pPr>
            <w:r>
              <w:rPr>
                <w:rFonts w:cs="Arial"/>
                <w:szCs w:val="18"/>
              </w:rPr>
              <w:t>Minimum: 0. Maximum: 8640000.</w:t>
            </w:r>
          </w:p>
          <w:p w14:paraId="11E8ED03" w14:textId="77777777" w:rsidR="004D73F7" w:rsidRDefault="004D73F7" w:rsidP="004D73F7">
            <w:pPr>
              <w:pStyle w:val="TAL"/>
            </w:pPr>
            <w:r>
              <w:t>Note: the duration starts when event reporting is activated in the UE and extends to the current time.</w:t>
            </w:r>
          </w:p>
        </w:tc>
      </w:tr>
      <w:tr w:rsidR="004D73F7"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4D73F7" w:rsidRDefault="004D73F7" w:rsidP="004D73F7">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4D73F7" w:rsidRDefault="004D73F7" w:rsidP="004D73F7">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4D73F7" w:rsidRDefault="004D73F7" w:rsidP="004D73F7">
            <w:pPr>
              <w:pStyle w:val="TAL"/>
            </w:pPr>
            <w:r>
              <w:t>P</w:t>
            </w:r>
            <w:r w:rsidRPr="008C4110">
              <w:t>ositioning capabilities supported by the UE</w:t>
            </w:r>
            <w:r>
              <w:t>.</w:t>
            </w:r>
          </w:p>
          <w:p w14:paraId="33C213C6" w14:textId="77777777" w:rsidR="004D73F7" w:rsidRDefault="004D73F7" w:rsidP="004D73F7">
            <w:pPr>
              <w:pStyle w:val="TAL"/>
            </w:pPr>
          </w:p>
          <w:p w14:paraId="09D310A7" w14:textId="0E3FF06B" w:rsidR="004D73F7" w:rsidRDefault="004D73F7" w:rsidP="004D73F7">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36EA8"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736EA8" w:rsidRPr="008C4110" w:rsidRDefault="00736EA8" w:rsidP="00736EA8">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736EA8" w:rsidRDefault="00736EA8" w:rsidP="00736EA8">
            <w:pPr>
              <w:pStyle w:val="TAL"/>
            </w:pPr>
            <w:r>
              <w:t>Bytes</w:t>
            </w:r>
          </w:p>
        </w:tc>
        <w:tc>
          <w:tcPr>
            <w:tcW w:w="1668" w:type="pct"/>
            <w:tcBorders>
              <w:top w:val="single" w:sz="4" w:space="0" w:color="auto"/>
              <w:left w:val="nil"/>
              <w:bottom w:val="single" w:sz="4" w:space="0" w:color="auto"/>
              <w:right w:val="single" w:sz="8" w:space="0" w:color="auto"/>
            </w:tcBorders>
          </w:tcPr>
          <w:p w14:paraId="6CB9174A" w14:textId="77777777" w:rsidR="00736EA8" w:rsidRDefault="00736EA8" w:rsidP="00736EA8">
            <w:pPr>
              <w:pStyle w:val="TAL"/>
              <w:rPr>
                <w:lang w:eastAsia="zh-CN"/>
              </w:rPr>
            </w:pPr>
            <w:r>
              <w:rPr>
                <w:lang w:eastAsia="zh-CN"/>
              </w:rPr>
              <w:t>Time window(s) of the targe UE.</w:t>
            </w:r>
          </w:p>
          <w:p w14:paraId="13BF5C95" w14:textId="77777777" w:rsidR="00736EA8" w:rsidRDefault="00736EA8" w:rsidP="00736EA8">
            <w:pPr>
              <w:pStyle w:val="TAL"/>
              <w:rPr>
                <w:lang w:eastAsia="zh-CN"/>
              </w:rPr>
            </w:pPr>
          </w:p>
          <w:p w14:paraId="3F59210E" w14:textId="2F4F8CC8" w:rsidR="00736EA8" w:rsidRDefault="00736EA8" w:rsidP="00736EA8">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C35955"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C35955" w:rsidRDefault="00C35955" w:rsidP="00C35955">
            <w:pPr>
              <w:pStyle w:val="TAL"/>
              <w:rPr>
                <w:lang w:eastAsia="zh-CN"/>
              </w:rPr>
            </w:pPr>
            <w:r>
              <w:rPr>
                <w:lang w:eastAsia="zh-CN"/>
              </w:rPr>
              <w:lastRenderedPageBreak/>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C35955" w:rsidRDefault="00C35955" w:rsidP="00C35955">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C35955" w:rsidRDefault="00C35955" w:rsidP="00C35955">
            <w:pPr>
              <w:pStyle w:val="TAL"/>
              <w:rPr>
                <w:lang w:eastAsia="zh-CN"/>
              </w:rPr>
            </w:pPr>
            <w:r>
              <w:rPr>
                <w:lang w:eastAsia="zh-CN"/>
              </w:rPr>
              <w:t>Ranging/Sidelink Positioning Capability</w:t>
            </w:r>
            <w:r>
              <w:t xml:space="preserve"> supported by the UE</w:t>
            </w:r>
            <w:r>
              <w:rPr>
                <w:lang w:eastAsia="zh-CN"/>
              </w:rPr>
              <w:t>.</w:t>
            </w:r>
          </w:p>
          <w:p w14:paraId="3F767FAD" w14:textId="77777777" w:rsidR="00C35955" w:rsidRDefault="00C35955" w:rsidP="00C35955">
            <w:pPr>
              <w:pStyle w:val="TAL"/>
              <w:rPr>
                <w:lang w:eastAsia="zh-CN"/>
              </w:rPr>
            </w:pPr>
          </w:p>
          <w:p w14:paraId="6735101A" w14:textId="7FBDF4FF" w:rsidR="00C35955" w:rsidRDefault="00C35955" w:rsidP="00C35955">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w:t>
            </w:r>
            <w:r w:rsidR="00C17CAA">
              <w:rPr>
                <w:lang w:eastAsia="zh-CN"/>
              </w:rPr>
              <w:t>30</w:t>
            </w:r>
            <w:r>
              <w:rPr>
                <w:lang w:eastAsia="zh-CN"/>
              </w:rPr>
              <w:t>]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2903" w:name="_Toc20150419"/>
      <w:bookmarkStart w:id="2904" w:name="_Toc25168666"/>
      <w:bookmarkStart w:id="2905" w:name="_Toc27593085"/>
      <w:bookmarkStart w:id="2906" w:name="_Toc34147957"/>
      <w:bookmarkStart w:id="2907" w:name="_Toc36463341"/>
      <w:bookmarkStart w:id="2908" w:name="_Toc43215181"/>
      <w:bookmarkStart w:id="2909" w:name="_Toc45032429"/>
      <w:bookmarkStart w:id="2910" w:name="_Toc49849918"/>
      <w:bookmarkStart w:id="2911" w:name="_Toc51873432"/>
      <w:bookmarkStart w:id="2912" w:name="_Toc56517560"/>
      <w:bookmarkStart w:id="2913" w:name="_Toc58594461"/>
      <w:bookmarkStart w:id="2914" w:name="_Toc67685971"/>
      <w:bookmarkStart w:id="2915" w:name="_Toc74993798"/>
      <w:bookmarkStart w:id="2916" w:name="_Toc82716388"/>
      <w:bookmarkStart w:id="2917" w:name="_Toc88818675"/>
      <w:bookmarkStart w:id="2918" w:name="_Toc90650597"/>
      <w:bookmarkStart w:id="2919" w:name="_Toc98506267"/>
      <w:bookmarkStart w:id="2920" w:name="_Toc106639552"/>
      <w:bookmarkStart w:id="2921" w:name="_Toc114779062"/>
      <w:bookmarkStart w:id="2922" w:name="_Toc122096979"/>
      <w:bookmarkStart w:id="2923" w:name="_Toc130844200"/>
      <w:bookmarkStart w:id="2924" w:name="_Toc138411907"/>
      <w:bookmarkStart w:id="2925" w:name="_Toc145956100"/>
      <w:bookmarkStart w:id="2926" w:name="_Toc153887540"/>
      <w:bookmarkStart w:id="2927" w:name="_Toc161905429"/>
      <w:r>
        <w:t>6.1.6.3.3</w:t>
      </w:r>
      <w:r w:rsidRPr="00BC662F">
        <w:tab/>
        <w:t xml:space="preserve">Enumeration: </w:t>
      </w:r>
      <w:r>
        <w:t>ExternalClientType</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928" w:name="_Toc20150420"/>
      <w:bookmarkStart w:id="2929" w:name="_Toc25168667"/>
      <w:bookmarkStart w:id="2930" w:name="_Toc27593086"/>
      <w:bookmarkStart w:id="2931" w:name="_Toc34147958"/>
      <w:bookmarkStart w:id="2932" w:name="_Toc36463342"/>
      <w:bookmarkStart w:id="2933" w:name="_Toc43215182"/>
      <w:bookmarkStart w:id="2934" w:name="_Toc45032430"/>
      <w:bookmarkStart w:id="2935" w:name="_Toc49849919"/>
      <w:bookmarkStart w:id="2936" w:name="_Toc51873433"/>
      <w:bookmarkStart w:id="2937" w:name="_Toc56517561"/>
      <w:bookmarkStart w:id="2938" w:name="_Toc58594462"/>
      <w:bookmarkStart w:id="2939" w:name="_Toc67685972"/>
      <w:bookmarkStart w:id="2940" w:name="_Toc74993799"/>
      <w:bookmarkStart w:id="2941" w:name="_Toc82716389"/>
      <w:bookmarkStart w:id="2942" w:name="_Toc88818676"/>
      <w:bookmarkStart w:id="2943" w:name="_Toc90650598"/>
      <w:bookmarkStart w:id="2944" w:name="_Toc98506268"/>
      <w:bookmarkStart w:id="2945" w:name="_Toc106639553"/>
      <w:bookmarkStart w:id="2946" w:name="_Toc114779063"/>
      <w:bookmarkStart w:id="2947" w:name="_Toc122096980"/>
      <w:bookmarkStart w:id="2948" w:name="_Toc130844201"/>
      <w:bookmarkStart w:id="2949" w:name="_Toc138411908"/>
      <w:bookmarkStart w:id="2950" w:name="_Toc145956101"/>
      <w:bookmarkStart w:id="2951" w:name="_Toc153887541"/>
      <w:bookmarkStart w:id="2952" w:name="_Toc161905430"/>
      <w:r>
        <w:t>6.1.6.3.4</w:t>
      </w:r>
      <w:r w:rsidRPr="00BC662F">
        <w:tab/>
        <w:t xml:space="preserve">Enumeration: </w:t>
      </w:r>
      <w:r>
        <w:t>SupportedGADShapes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953" w:name="_Toc20150421"/>
      <w:bookmarkStart w:id="2954" w:name="_Toc25168668"/>
      <w:bookmarkStart w:id="2955" w:name="_Toc27593087"/>
      <w:bookmarkStart w:id="2956" w:name="_Toc34147959"/>
      <w:bookmarkStart w:id="2957" w:name="_Toc36463343"/>
      <w:bookmarkStart w:id="2958" w:name="_Toc43215183"/>
      <w:bookmarkStart w:id="2959" w:name="_Toc45032431"/>
      <w:bookmarkStart w:id="2960" w:name="_Toc49849920"/>
      <w:bookmarkStart w:id="2961" w:name="_Toc51873434"/>
      <w:bookmarkStart w:id="2962" w:name="_Toc56517562"/>
      <w:bookmarkStart w:id="2963" w:name="_Toc58594463"/>
      <w:bookmarkStart w:id="2964" w:name="_Toc67685973"/>
      <w:bookmarkStart w:id="2965" w:name="_Toc74993800"/>
      <w:bookmarkStart w:id="2966" w:name="_Toc82716390"/>
      <w:bookmarkStart w:id="2967" w:name="_Toc88818677"/>
      <w:bookmarkStart w:id="2968" w:name="_Toc90650599"/>
      <w:bookmarkStart w:id="2969" w:name="_Toc98506269"/>
      <w:bookmarkStart w:id="2970" w:name="_Toc106639554"/>
      <w:bookmarkStart w:id="2971" w:name="_Toc114779064"/>
      <w:bookmarkStart w:id="2972" w:name="_Toc122096981"/>
      <w:bookmarkStart w:id="2973" w:name="_Toc130844202"/>
      <w:bookmarkStart w:id="2974" w:name="_Toc138411909"/>
      <w:bookmarkStart w:id="2975" w:name="_Toc145956102"/>
      <w:bookmarkStart w:id="2976" w:name="_Toc153887542"/>
      <w:bookmarkStart w:id="2977" w:name="_Toc161905431"/>
      <w:r>
        <w:t>6.1.6.3.5</w:t>
      </w:r>
      <w:r w:rsidRPr="00BC662F">
        <w:tab/>
        <w:t>Enumeration:</w:t>
      </w:r>
      <w:r>
        <w:t xml:space="preserve"> ResponseTime</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978" w:name="_Toc20150422"/>
      <w:bookmarkStart w:id="2979" w:name="_Toc25168669"/>
      <w:bookmarkStart w:id="2980" w:name="_Toc27593088"/>
      <w:bookmarkStart w:id="2981" w:name="_Toc34147960"/>
      <w:bookmarkStart w:id="2982" w:name="_Toc36463344"/>
      <w:bookmarkStart w:id="2983" w:name="_Toc43215184"/>
      <w:bookmarkStart w:id="2984" w:name="_Toc45032432"/>
      <w:bookmarkStart w:id="2985" w:name="_Toc49849921"/>
      <w:bookmarkStart w:id="2986" w:name="_Toc51873435"/>
      <w:bookmarkStart w:id="2987" w:name="_Toc56517563"/>
      <w:bookmarkStart w:id="2988" w:name="_Toc58594464"/>
      <w:bookmarkStart w:id="2989" w:name="_Toc67685974"/>
      <w:bookmarkStart w:id="2990" w:name="_Toc74993801"/>
      <w:bookmarkStart w:id="2991" w:name="_Toc82716391"/>
      <w:bookmarkStart w:id="2992" w:name="_Toc88818678"/>
      <w:bookmarkStart w:id="2993" w:name="_Toc90650600"/>
      <w:bookmarkStart w:id="2994" w:name="_Toc98506270"/>
      <w:bookmarkStart w:id="2995" w:name="_Toc106639555"/>
      <w:bookmarkStart w:id="2996" w:name="_Toc114779065"/>
      <w:bookmarkStart w:id="2997" w:name="_Toc122096982"/>
      <w:bookmarkStart w:id="2998" w:name="_Toc130844203"/>
      <w:bookmarkStart w:id="2999" w:name="_Toc138411910"/>
      <w:bookmarkStart w:id="3000" w:name="_Toc145956103"/>
      <w:bookmarkStart w:id="3001" w:name="_Toc153887543"/>
      <w:bookmarkStart w:id="3002" w:name="_Toc161905432"/>
      <w:r>
        <w:t>6.1.6.3.6</w:t>
      </w:r>
      <w:r w:rsidRPr="00BC662F">
        <w:tab/>
        <w:t>Enumeration:</w:t>
      </w:r>
      <w:r>
        <w:t xml:space="preserve"> PositioningMethod</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3003" w:name="_Toc20150423"/>
      <w:bookmarkStart w:id="3004" w:name="_Toc25168670"/>
      <w:bookmarkStart w:id="3005" w:name="_Toc27593089"/>
      <w:bookmarkStart w:id="3006" w:name="_Toc34147961"/>
      <w:bookmarkStart w:id="3007" w:name="_Toc36463345"/>
      <w:bookmarkStart w:id="3008" w:name="_Toc43215185"/>
      <w:bookmarkStart w:id="3009" w:name="_Toc45032433"/>
      <w:bookmarkStart w:id="3010" w:name="_Toc49849922"/>
      <w:bookmarkStart w:id="3011" w:name="_Toc51873436"/>
      <w:bookmarkStart w:id="3012" w:name="_Toc56517564"/>
      <w:bookmarkStart w:id="3013" w:name="_Toc58594465"/>
      <w:bookmarkStart w:id="3014" w:name="_Toc67685975"/>
      <w:bookmarkStart w:id="3015" w:name="_Toc74993802"/>
      <w:bookmarkStart w:id="3016" w:name="_Toc82716392"/>
      <w:bookmarkStart w:id="3017" w:name="_Toc88818679"/>
      <w:bookmarkStart w:id="3018" w:name="_Toc90650601"/>
      <w:bookmarkStart w:id="3019" w:name="_Toc98506271"/>
      <w:bookmarkStart w:id="3020" w:name="_Toc106639556"/>
      <w:bookmarkStart w:id="3021" w:name="_Toc114779066"/>
      <w:bookmarkStart w:id="3022" w:name="_Toc122096983"/>
      <w:bookmarkStart w:id="3023" w:name="_Toc130844204"/>
      <w:bookmarkStart w:id="3024" w:name="_Toc138411911"/>
      <w:bookmarkStart w:id="3025" w:name="_Toc145956104"/>
      <w:bookmarkStart w:id="3026" w:name="_Toc153887544"/>
      <w:bookmarkStart w:id="3027" w:name="_Toc161905433"/>
      <w:r>
        <w:t>6.1.6.3.7</w:t>
      </w:r>
      <w:r w:rsidRPr="00BC662F">
        <w:tab/>
        <w:t>Enumeration:</w:t>
      </w:r>
      <w:r>
        <w:t xml:space="preserve"> PositioningMode</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028" w:name="_Toc20150424"/>
      <w:bookmarkStart w:id="3029" w:name="_Toc25168671"/>
      <w:bookmarkStart w:id="3030" w:name="_Toc27593090"/>
      <w:bookmarkStart w:id="3031" w:name="_Toc34147962"/>
      <w:bookmarkStart w:id="3032" w:name="_Toc36463346"/>
      <w:bookmarkStart w:id="3033" w:name="_Toc43215186"/>
      <w:bookmarkStart w:id="3034" w:name="_Toc45032434"/>
      <w:bookmarkStart w:id="3035" w:name="_Toc49849923"/>
      <w:bookmarkStart w:id="3036" w:name="_Toc51873437"/>
      <w:bookmarkStart w:id="3037" w:name="_Toc56517565"/>
      <w:bookmarkStart w:id="3038" w:name="_Toc58594466"/>
      <w:bookmarkStart w:id="3039" w:name="_Toc67685976"/>
      <w:bookmarkStart w:id="3040" w:name="_Toc74993803"/>
      <w:bookmarkStart w:id="3041" w:name="_Toc82716393"/>
      <w:bookmarkStart w:id="3042" w:name="_Toc88818680"/>
      <w:bookmarkStart w:id="3043" w:name="_Toc90650602"/>
      <w:bookmarkStart w:id="3044" w:name="_Toc98506272"/>
      <w:bookmarkStart w:id="3045" w:name="_Toc106639557"/>
      <w:bookmarkStart w:id="3046" w:name="_Toc114779067"/>
      <w:bookmarkStart w:id="3047" w:name="_Toc122096984"/>
      <w:bookmarkStart w:id="3048" w:name="_Toc130844205"/>
      <w:bookmarkStart w:id="3049" w:name="_Toc138411912"/>
      <w:bookmarkStart w:id="3050" w:name="_Toc145956105"/>
      <w:bookmarkStart w:id="3051" w:name="_Toc153887545"/>
      <w:bookmarkStart w:id="3052" w:name="_Toc161905434"/>
      <w:r>
        <w:t>6.1.6.3.8</w:t>
      </w:r>
      <w:r w:rsidRPr="00BC662F">
        <w:tab/>
        <w:t>Enumeration:</w:t>
      </w:r>
      <w:r>
        <w:t xml:space="preserve"> GnssId</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053" w:name="_Toc20150425"/>
      <w:bookmarkStart w:id="3054" w:name="_Toc25168672"/>
      <w:bookmarkStart w:id="3055" w:name="_Toc27593091"/>
      <w:bookmarkStart w:id="3056" w:name="_Toc34147963"/>
      <w:bookmarkStart w:id="3057" w:name="_Toc36463347"/>
      <w:bookmarkStart w:id="3058" w:name="_Toc43215187"/>
      <w:bookmarkStart w:id="3059" w:name="_Toc45032435"/>
      <w:bookmarkStart w:id="3060" w:name="_Toc49849924"/>
      <w:bookmarkStart w:id="3061" w:name="_Toc51873438"/>
      <w:bookmarkStart w:id="3062" w:name="_Toc56517566"/>
      <w:bookmarkStart w:id="3063" w:name="_Toc58594467"/>
      <w:bookmarkStart w:id="3064" w:name="_Toc67685977"/>
      <w:bookmarkStart w:id="3065" w:name="_Toc74993804"/>
      <w:bookmarkStart w:id="3066" w:name="_Toc82716394"/>
      <w:bookmarkStart w:id="3067" w:name="_Toc88818681"/>
      <w:bookmarkStart w:id="3068" w:name="_Toc90650603"/>
      <w:bookmarkStart w:id="3069" w:name="_Toc98506273"/>
      <w:bookmarkStart w:id="3070" w:name="_Toc106639558"/>
      <w:bookmarkStart w:id="3071" w:name="_Toc114779068"/>
      <w:bookmarkStart w:id="3072" w:name="_Toc122096985"/>
      <w:bookmarkStart w:id="3073" w:name="_Toc130844206"/>
      <w:bookmarkStart w:id="3074" w:name="_Toc138411913"/>
      <w:bookmarkStart w:id="3075" w:name="_Toc145956106"/>
      <w:bookmarkStart w:id="3076" w:name="_Toc153887546"/>
      <w:bookmarkStart w:id="3077" w:name="_Toc161905435"/>
      <w:r>
        <w:t>6.1.6.3.9</w:t>
      </w:r>
      <w:r w:rsidRPr="00BC662F">
        <w:tab/>
        <w:t>Enumeration:</w:t>
      </w:r>
      <w:r>
        <w:t xml:space="preserve"> Usage</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078" w:name="_Toc20150426"/>
      <w:bookmarkStart w:id="3079" w:name="_Toc25168673"/>
      <w:bookmarkStart w:id="3080" w:name="_Toc27593092"/>
      <w:bookmarkStart w:id="3081" w:name="_Toc34147964"/>
      <w:bookmarkStart w:id="3082" w:name="_Toc36463348"/>
      <w:bookmarkStart w:id="3083" w:name="_Toc43215188"/>
      <w:bookmarkStart w:id="3084" w:name="_Toc45032436"/>
      <w:bookmarkStart w:id="3085" w:name="_Toc49849925"/>
      <w:bookmarkStart w:id="3086" w:name="_Toc51873439"/>
      <w:bookmarkStart w:id="3087" w:name="_Toc56517567"/>
      <w:bookmarkStart w:id="3088" w:name="_Toc58594468"/>
      <w:bookmarkStart w:id="3089" w:name="_Toc67685978"/>
      <w:bookmarkStart w:id="3090" w:name="_Toc74993805"/>
      <w:bookmarkStart w:id="3091" w:name="_Toc82716395"/>
      <w:bookmarkStart w:id="3092" w:name="_Toc88818682"/>
      <w:bookmarkStart w:id="3093" w:name="_Toc90650604"/>
      <w:bookmarkStart w:id="3094" w:name="_Toc98506274"/>
      <w:bookmarkStart w:id="3095" w:name="_Toc106639559"/>
      <w:bookmarkStart w:id="3096" w:name="_Toc114779069"/>
      <w:bookmarkStart w:id="3097" w:name="_Toc122096986"/>
      <w:bookmarkStart w:id="3098" w:name="_Toc130844207"/>
      <w:bookmarkStart w:id="3099" w:name="_Toc138411914"/>
      <w:bookmarkStart w:id="3100" w:name="_Toc145956107"/>
      <w:bookmarkStart w:id="3101" w:name="_Toc153887547"/>
      <w:bookmarkStart w:id="3102" w:name="_Toc161905436"/>
      <w:r>
        <w:t>6.1.6.3.10</w:t>
      </w:r>
      <w:r w:rsidRPr="00BC662F">
        <w:tab/>
        <w:t>Enumeration:</w:t>
      </w:r>
      <w:r>
        <w:t xml:space="preserve"> LcsPriority</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103" w:name="_Toc20150427"/>
      <w:bookmarkStart w:id="3104" w:name="_Toc25168674"/>
      <w:bookmarkStart w:id="3105" w:name="_Toc27593093"/>
      <w:bookmarkStart w:id="3106" w:name="_Toc34147965"/>
      <w:bookmarkStart w:id="3107" w:name="_Toc36463349"/>
      <w:bookmarkStart w:id="3108" w:name="_Toc43215189"/>
      <w:bookmarkStart w:id="3109" w:name="_Toc45032437"/>
      <w:bookmarkStart w:id="3110" w:name="_Toc49849926"/>
      <w:bookmarkStart w:id="3111" w:name="_Toc51873440"/>
      <w:bookmarkStart w:id="3112" w:name="_Toc56517568"/>
      <w:bookmarkStart w:id="3113" w:name="_Toc58594469"/>
      <w:bookmarkStart w:id="3114" w:name="_Toc67685979"/>
      <w:bookmarkStart w:id="3115" w:name="_Toc74993806"/>
      <w:bookmarkStart w:id="3116" w:name="_Toc82716396"/>
      <w:bookmarkStart w:id="3117" w:name="_Toc88818683"/>
      <w:bookmarkStart w:id="3118" w:name="_Toc90650605"/>
      <w:bookmarkStart w:id="3119" w:name="_Toc98506275"/>
      <w:bookmarkStart w:id="3120" w:name="_Toc106639560"/>
      <w:bookmarkStart w:id="3121" w:name="_Toc114779070"/>
      <w:bookmarkStart w:id="3122" w:name="_Toc122096987"/>
      <w:bookmarkStart w:id="3123" w:name="_Toc130844208"/>
      <w:bookmarkStart w:id="3124" w:name="_Toc138411915"/>
      <w:bookmarkStart w:id="3125" w:name="_Toc145956108"/>
      <w:bookmarkStart w:id="3126" w:name="_Toc153887548"/>
      <w:bookmarkStart w:id="3127" w:name="_Toc161905437"/>
      <w:r>
        <w:t>6.1.6.3.11</w:t>
      </w:r>
      <w:r w:rsidRPr="00BC662F">
        <w:tab/>
        <w:t>Enumeration:</w:t>
      </w:r>
      <w:r w:rsidRPr="00E661BE">
        <w:t xml:space="preserve"> VelocityRequested</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128" w:name="_Toc20150428"/>
      <w:bookmarkStart w:id="3129" w:name="_Toc25168675"/>
      <w:bookmarkStart w:id="3130" w:name="_Toc27593094"/>
      <w:bookmarkStart w:id="3131" w:name="_Toc34147966"/>
      <w:bookmarkStart w:id="3132" w:name="_Toc36463350"/>
      <w:bookmarkStart w:id="3133" w:name="_Toc43215190"/>
      <w:bookmarkStart w:id="3134" w:name="_Toc45032438"/>
      <w:bookmarkStart w:id="3135" w:name="_Toc49849927"/>
      <w:bookmarkStart w:id="3136" w:name="_Toc51873441"/>
      <w:bookmarkStart w:id="3137" w:name="_Toc56517569"/>
      <w:bookmarkStart w:id="3138" w:name="_Toc58594470"/>
      <w:bookmarkStart w:id="3139" w:name="_Toc67685980"/>
      <w:bookmarkStart w:id="3140" w:name="_Toc74993807"/>
      <w:bookmarkStart w:id="3141" w:name="_Toc82716397"/>
      <w:bookmarkStart w:id="3142" w:name="_Toc88818684"/>
      <w:bookmarkStart w:id="3143" w:name="_Toc90650606"/>
      <w:bookmarkStart w:id="3144" w:name="_Toc98506276"/>
      <w:bookmarkStart w:id="3145" w:name="_Toc106639561"/>
      <w:bookmarkStart w:id="3146" w:name="_Toc114779071"/>
      <w:bookmarkStart w:id="3147" w:name="_Toc122096988"/>
      <w:bookmarkStart w:id="3148" w:name="_Toc130844209"/>
      <w:bookmarkStart w:id="3149" w:name="_Toc138411916"/>
      <w:bookmarkStart w:id="3150" w:name="_Toc145956109"/>
      <w:bookmarkStart w:id="3151" w:name="_Toc153887549"/>
      <w:bookmarkStart w:id="3152" w:name="_Toc161905438"/>
      <w:r>
        <w:t>6.1.6.3.12</w:t>
      </w:r>
      <w:r w:rsidRPr="00BC662F">
        <w:tab/>
        <w:t>Enumeration:</w:t>
      </w:r>
      <w:r w:rsidRPr="00E661BE">
        <w:t xml:space="preserve"> </w:t>
      </w:r>
      <w:r w:rsidRPr="0088594C">
        <w:t>AccuracyFulfilmentIndicator</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lastRenderedPageBreak/>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153" w:name="_Toc20150429"/>
      <w:bookmarkStart w:id="3154" w:name="_Toc25168676"/>
      <w:bookmarkStart w:id="3155" w:name="_Toc27593095"/>
      <w:bookmarkStart w:id="3156" w:name="_Toc34147967"/>
      <w:bookmarkStart w:id="3157" w:name="_Toc36463351"/>
      <w:bookmarkStart w:id="3158" w:name="_Toc43215191"/>
      <w:bookmarkStart w:id="3159" w:name="_Toc45032439"/>
      <w:bookmarkStart w:id="3160" w:name="_Toc49849928"/>
      <w:bookmarkStart w:id="3161" w:name="_Toc51873442"/>
      <w:bookmarkStart w:id="3162" w:name="_Toc56517570"/>
      <w:bookmarkStart w:id="3163" w:name="_Toc58594471"/>
      <w:bookmarkStart w:id="3164" w:name="_Toc67685981"/>
      <w:bookmarkStart w:id="3165" w:name="_Toc74993808"/>
      <w:bookmarkStart w:id="3166" w:name="_Toc82716398"/>
      <w:bookmarkStart w:id="3167" w:name="_Toc88818685"/>
      <w:bookmarkStart w:id="3168" w:name="_Toc90650607"/>
      <w:bookmarkStart w:id="3169" w:name="_Toc98506277"/>
      <w:bookmarkStart w:id="3170" w:name="_Toc106639562"/>
      <w:bookmarkStart w:id="3171" w:name="_Toc114779072"/>
      <w:bookmarkStart w:id="3172" w:name="_Toc122096989"/>
      <w:bookmarkStart w:id="3173" w:name="_Toc130844210"/>
      <w:bookmarkStart w:id="3174" w:name="_Toc138411917"/>
      <w:bookmarkStart w:id="3175" w:name="_Toc145956110"/>
      <w:bookmarkStart w:id="3176" w:name="_Toc153887550"/>
      <w:bookmarkStart w:id="3177" w:name="_Toc161905439"/>
      <w:r>
        <w:t>6.1.6.3.13</w:t>
      </w:r>
      <w:r w:rsidRPr="00BC662F">
        <w:tab/>
        <w:t>Enumeration:</w:t>
      </w:r>
      <w:r w:rsidRPr="00E661BE">
        <w:t xml:space="preserve"> </w:t>
      </w:r>
      <w:r>
        <w:t>VerticalDirection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178" w:name="_Toc20150430"/>
      <w:bookmarkStart w:id="3179" w:name="_Toc25168677"/>
      <w:bookmarkStart w:id="3180" w:name="_Toc27593096"/>
      <w:bookmarkStart w:id="3181" w:name="_Toc34147968"/>
      <w:bookmarkStart w:id="3182" w:name="_Toc36463352"/>
      <w:bookmarkStart w:id="3183" w:name="_Toc43215192"/>
      <w:bookmarkStart w:id="3184" w:name="_Toc45032440"/>
      <w:bookmarkStart w:id="3185" w:name="_Toc49849929"/>
      <w:bookmarkStart w:id="3186" w:name="_Toc51873443"/>
      <w:bookmarkStart w:id="3187" w:name="_Toc56517571"/>
      <w:bookmarkStart w:id="3188" w:name="_Toc58594472"/>
      <w:bookmarkStart w:id="3189" w:name="_Toc67685982"/>
      <w:bookmarkStart w:id="3190" w:name="_Toc74993809"/>
      <w:bookmarkStart w:id="3191" w:name="_Toc82716399"/>
      <w:bookmarkStart w:id="3192" w:name="_Toc88818686"/>
      <w:bookmarkStart w:id="3193" w:name="_Toc90650608"/>
      <w:bookmarkStart w:id="3194" w:name="_Toc98506278"/>
      <w:bookmarkStart w:id="3195" w:name="_Toc106639563"/>
      <w:bookmarkStart w:id="3196" w:name="_Toc114779073"/>
      <w:bookmarkStart w:id="3197" w:name="_Toc122096990"/>
      <w:bookmarkStart w:id="3198" w:name="_Toc130844211"/>
      <w:bookmarkStart w:id="3199" w:name="_Toc138411918"/>
      <w:bookmarkStart w:id="3200" w:name="_Toc145956111"/>
      <w:bookmarkStart w:id="3201" w:name="_Toc153887551"/>
      <w:bookmarkStart w:id="3202" w:name="_Toc161905440"/>
      <w:r>
        <w:t>6.1.6.3.14</w:t>
      </w:r>
      <w:r w:rsidRPr="003B2883">
        <w:tab/>
        <w:t xml:space="preserve">Enumeration: </w:t>
      </w:r>
      <w:r>
        <w:t>LdrType</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203" w:name="_Toc20150431"/>
      <w:bookmarkStart w:id="3204" w:name="_Toc25168678"/>
      <w:bookmarkStart w:id="3205" w:name="_Toc27593097"/>
      <w:bookmarkStart w:id="3206" w:name="_Toc34147969"/>
      <w:bookmarkStart w:id="3207" w:name="_Toc36463353"/>
      <w:bookmarkStart w:id="3208" w:name="_Toc43215193"/>
      <w:bookmarkStart w:id="3209" w:name="_Toc45032441"/>
      <w:bookmarkStart w:id="3210" w:name="_Toc49849930"/>
      <w:bookmarkStart w:id="3211" w:name="_Toc51873444"/>
      <w:bookmarkStart w:id="3212" w:name="_Toc56517572"/>
      <w:bookmarkStart w:id="3213" w:name="_Toc58594473"/>
      <w:bookmarkStart w:id="3214" w:name="_Toc67685983"/>
      <w:bookmarkStart w:id="3215" w:name="_Toc74993810"/>
      <w:bookmarkStart w:id="3216" w:name="_Toc82716400"/>
      <w:bookmarkStart w:id="3217" w:name="_Toc88818687"/>
      <w:bookmarkStart w:id="3218" w:name="_Toc90650609"/>
      <w:bookmarkStart w:id="3219" w:name="_Toc98506279"/>
      <w:bookmarkStart w:id="3220" w:name="_Toc106639564"/>
      <w:bookmarkStart w:id="3221" w:name="_Toc114779074"/>
      <w:bookmarkStart w:id="3222" w:name="_Toc122096991"/>
      <w:bookmarkStart w:id="3223" w:name="_Toc130844212"/>
      <w:bookmarkStart w:id="3224" w:name="_Toc138411919"/>
      <w:bookmarkStart w:id="3225" w:name="_Toc145956112"/>
      <w:bookmarkStart w:id="3226" w:name="_Toc153887552"/>
      <w:bookmarkStart w:id="3227" w:name="_Toc161905441"/>
      <w:r>
        <w:t>6.1.6.3.15</w:t>
      </w:r>
      <w:r w:rsidRPr="00BC662F">
        <w:tab/>
        <w:t>Enumeration</w:t>
      </w:r>
      <w:r>
        <w:t>: ReportingAreaType</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3228" w:name="_Toc20150432"/>
      <w:bookmarkStart w:id="3229" w:name="_Toc25168679"/>
      <w:bookmarkStart w:id="3230" w:name="_Toc27593098"/>
      <w:bookmarkStart w:id="3231" w:name="_Toc34147970"/>
      <w:bookmarkStart w:id="3232" w:name="_Toc36463354"/>
      <w:bookmarkStart w:id="3233" w:name="_Toc43215194"/>
      <w:bookmarkStart w:id="3234" w:name="_Toc45032442"/>
      <w:bookmarkStart w:id="3235" w:name="_Toc49849931"/>
      <w:bookmarkStart w:id="3236" w:name="_Toc51873445"/>
      <w:bookmarkStart w:id="3237" w:name="_Toc56517573"/>
      <w:bookmarkStart w:id="3238" w:name="_Toc58594474"/>
      <w:bookmarkStart w:id="3239" w:name="_Toc67685984"/>
      <w:bookmarkStart w:id="3240" w:name="_Toc74993811"/>
      <w:bookmarkStart w:id="3241" w:name="_Toc82716401"/>
      <w:bookmarkStart w:id="3242" w:name="_Toc88818688"/>
      <w:bookmarkStart w:id="3243" w:name="_Toc90650610"/>
      <w:bookmarkStart w:id="3244" w:name="_Toc98506280"/>
      <w:bookmarkStart w:id="3245" w:name="_Toc106639565"/>
      <w:bookmarkStart w:id="3246" w:name="_Toc114779075"/>
      <w:bookmarkStart w:id="3247" w:name="_Toc122096992"/>
      <w:bookmarkStart w:id="3248" w:name="_Toc130844213"/>
      <w:bookmarkStart w:id="3249" w:name="_Toc138411920"/>
      <w:bookmarkStart w:id="3250" w:name="_Toc145956113"/>
      <w:bookmarkStart w:id="3251" w:name="_Toc153887553"/>
      <w:bookmarkStart w:id="3252" w:name="_Toc161905442"/>
      <w:r>
        <w:t>6.1.6.3.16</w:t>
      </w:r>
      <w:r w:rsidRPr="00BC662F">
        <w:tab/>
        <w:t>Enumeration</w:t>
      </w:r>
      <w:r>
        <w:t>: OccurrenceInfo</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253" w:name="_Toc20150433"/>
      <w:bookmarkStart w:id="3254" w:name="_Toc25168680"/>
      <w:bookmarkStart w:id="3255" w:name="_Toc27593099"/>
      <w:bookmarkStart w:id="3256" w:name="_Toc34147971"/>
      <w:bookmarkStart w:id="3257" w:name="_Toc36463355"/>
      <w:bookmarkStart w:id="3258" w:name="_Toc43215195"/>
      <w:bookmarkStart w:id="3259" w:name="_Toc45032443"/>
      <w:bookmarkStart w:id="3260" w:name="_Toc49849932"/>
      <w:bookmarkStart w:id="3261" w:name="_Toc51873446"/>
      <w:bookmarkStart w:id="3262" w:name="_Toc56517574"/>
      <w:bookmarkStart w:id="3263" w:name="_Toc58594475"/>
      <w:bookmarkStart w:id="3264" w:name="_Toc67685985"/>
      <w:bookmarkStart w:id="3265" w:name="_Toc74993812"/>
      <w:bookmarkStart w:id="3266" w:name="_Toc82716402"/>
      <w:bookmarkStart w:id="3267" w:name="_Toc88818689"/>
      <w:bookmarkStart w:id="3268" w:name="_Toc90650611"/>
      <w:bookmarkStart w:id="3269" w:name="_Toc98506281"/>
      <w:bookmarkStart w:id="3270" w:name="_Toc106639566"/>
      <w:bookmarkStart w:id="3271" w:name="_Toc114779076"/>
      <w:bookmarkStart w:id="3272" w:name="_Toc122096993"/>
      <w:bookmarkStart w:id="3273" w:name="_Toc130844214"/>
      <w:bookmarkStart w:id="3274" w:name="_Toc138411921"/>
      <w:bookmarkStart w:id="3275" w:name="_Toc145956114"/>
      <w:bookmarkStart w:id="3276" w:name="_Toc153887554"/>
      <w:bookmarkStart w:id="3277" w:name="_Toc161905443"/>
      <w:r>
        <w:t>6.1.6.3.17</w:t>
      </w:r>
      <w:r w:rsidRPr="00BC662F">
        <w:tab/>
        <w:t>Enumeration</w:t>
      </w:r>
      <w:r>
        <w:t>: ReportingAccessType</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lastRenderedPageBreak/>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278" w:name="_Toc20150434"/>
      <w:bookmarkStart w:id="3279" w:name="_Toc25168681"/>
      <w:bookmarkStart w:id="3280" w:name="_Toc27593100"/>
      <w:bookmarkStart w:id="3281" w:name="_Toc34147972"/>
      <w:bookmarkStart w:id="3282" w:name="_Toc36463356"/>
      <w:bookmarkStart w:id="3283" w:name="_Toc43215196"/>
      <w:bookmarkStart w:id="3284" w:name="_Toc45032444"/>
      <w:bookmarkStart w:id="3285" w:name="_Toc49849933"/>
      <w:bookmarkStart w:id="3286" w:name="_Toc51873447"/>
      <w:bookmarkStart w:id="3287" w:name="_Toc56517575"/>
      <w:bookmarkStart w:id="3288" w:name="_Toc58594476"/>
      <w:bookmarkStart w:id="3289" w:name="_Toc67685986"/>
      <w:bookmarkStart w:id="3290" w:name="_Toc74993813"/>
      <w:bookmarkStart w:id="3291" w:name="_Toc82716403"/>
      <w:bookmarkStart w:id="3292" w:name="_Toc88818690"/>
      <w:bookmarkStart w:id="3293" w:name="_Toc90650612"/>
      <w:bookmarkStart w:id="3294" w:name="_Toc98506282"/>
      <w:bookmarkStart w:id="3295" w:name="_Toc106639567"/>
      <w:bookmarkStart w:id="3296" w:name="_Toc114779077"/>
      <w:bookmarkStart w:id="3297" w:name="_Toc122096994"/>
      <w:bookmarkStart w:id="3298" w:name="_Toc130844215"/>
      <w:bookmarkStart w:id="3299" w:name="_Toc138411922"/>
      <w:bookmarkStart w:id="3300" w:name="_Toc145956115"/>
      <w:bookmarkStart w:id="3301" w:name="_Toc153887555"/>
      <w:bookmarkStart w:id="3302" w:name="_Toc161905444"/>
      <w:r>
        <w:t>6.1.6.3.18</w:t>
      </w:r>
      <w:r w:rsidRPr="003B2883">
        <w:tab/>
        <w:t xml:space="preserve">Enumeration: </w:t>
      </w:r>
      <w:r>
        <w:t>Event</w:t>
      </w:r>
      <w:r w:rsidRPr="003B2883">
        <w:t>Class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303" w:name="_Toc20150435"/>
      <w:bookmarkStart w:id="3304" w:name="_Toc25168682"/>
      <w:bookmarkStart w:id="3305" w:name="_Toc27593101"/>
      <w:bookmarkStart w:id="3306" w:name="_Toc34147973"/>
      <w:bookmarkStart w:id="3307" w:name="_Toc36463357"/>
      <w:bookmarkStart w:id="3308" w:name="_Toc43215197"/>
      <w:bookmarkStart w:id="3309" w:name="_Toc45032445"/>
      <w:bookmarkStart w:id="3310" w:name="_Toc49849934"/>
      <w:bookmarkStart w:id="3311" w:name="_Toc51873448"/>
      <w:bookmarkStart w:id="3312" w:name="_Toc56517576"/>
      <w:bookmarkStart w:id="3313" w:name="_Toc58594477"/>
      <w:bookmarkStart w:id="3314" w:name="_Toc67685987"/>
      <w:bookmarkStart w:id="3315" w:name="_Toc74993814"/>
      <w:bookmarkStart w:id="3316" w:name="_Toc82716404"/>
      <w:bookmarkStart w:id="3317" w:name="_Toc88818691"/>
      <w:bookmarkStart w:id="3318" w:name="_Toc90650613"/>
      <w:bookmarkStart w:id="3319" w:name="_Toc98506283"/>
      <w:bookmarkStart w:id="3320" w:name="_Toc106639568"/>
      <w:bookmarkStart w:id="3321" w:name="_Toc114779078"/>
      <w:bookmarkStart w:id="3322" w:name="_Toc122096995"/>
      <w:bookmarkStart w:id="3323" w:name="_Toc130844216"/>
      <w:bookmarkStart w:id="3324" w:name="_Toc138411923"/>
      <w:bookmarkStart w:id="3325" w:name="_Toc145956116"/>
      <w:bookmarkStart w:id="3326" w:name="_Toc153887556"/>
      <w:bookmarkStart w:id="3327" w:name="_Toc161905445"/>
      <w:r>
        <w:t>6.1.6.3.19</w:t>
      </w:r>
      <w:r w:rsidRPr="003B2883">
        <w:tab/>
        <w:t xml:space="preserve">Enumeration: </w:t>
      </w:r>
      <w:r>
        <w:t>ReportedEventType</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328" w:name="_Toc20150436"/>
      <w:bookmarkStart w:id="3329" w:name="_Toc25168683"/>
      <w:bookmarkStart w:id="3330" w:name="_Toc27593102"/>
      <w:bookmarkStart w:id="3331" w:name="_Toc34147974"/>
      <w:bookmarkStart w:id="3332" w:name="_Toc36463358"/>
      <w:bookmarkStart w:id="3333" w:name="_Toc43215198"/>
      <w:bookmarkStart w:id="3334" w:name="_Toc45032446"/>
      <w:bookmarkStart w:id="3335" w:name="_Toc49849935"/>
      <w:bookmarkStart w:id="3336" w:name="_Toc51873449"/>
      <w:bookmarkStart w:id="3337" w:name="_Toc56517577"/>
      <w:bookmarkStart w:id="3338" w:name="_Toc58594478"/>
      <w:bookmarkStart w:id="3339" w:name="_Toc67685988"/>
      <w:bookmarkStart w:id="3340" w:name="_Toc74993815"/>
      <w:bookmarkStart w:id="3341" w:name="_Toc82716405"/>
      <w:bookmarkStart w:id="3342" w:name="_Toc88818692"/>
      <w:bookmarkStart w:id="3343" w:name="_Toc90650614"/>
      <w:bookmarkStart w:id="3344" w:name="_Toc98506284"/>
      <w:bookmarkStart w:id="3345" w:name="_Toc106639569"/>
      <w:bookmarkStart w:id="3346" w:name="_Toc114779079"/>
      <w:bookmarkStart w:id="3347" w:name="_Toc122096996"/>
      <w:bookmarkStart w:id="3348" w:name="_Toc130844217"/>
      <w:bookmarkStart w:id="3349" w:name="_Toc138411924"/>
      <w:bookmarkStart w:id="3350" w:name="_Toc145956117"/>
      <w:bookmarkStart w:id="3351" w:name="_Toc153887557"/>
      <w:bookmarkStart w:id="3352" w:name="_Toc161905446"/>
      <w:r>
        <w:t>6.1.6.3.20</w:t>
      </w:r>
      <w:r w:rsidRPr="003B2883">
        <w:tab/>
        <w:t>Enumeration</w:t>
      </w:r>
      <w:r>
        <w:t>: TerminationCause</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353" w:name="_Toc25168684"/>
      <w:bookmarkStart w:id="3354" w:name="_Toc27593103"/>
      <w:bookmarkStart w:id="3355" w:name="_Toc34147975"/>
      <w:bookmarkStart w:id="3356" w:name="_Toc36463359"/>
      <w:bookmarkStart w:id="3357" w:name="_Toc43215199"/>
      <w:bookmarkStart w:id="3358" w:name="_Toc45032447"/>
      <w:bookmarkStart w:id="3359" w:name="_Toc49849936"/>
      <w:bookmarkStart w:id="3360" w:name="_Toc51873450"/>
      <w:bookmarkStart w:id="3361" w:name="_Toc56517578"/>
      <w:bookmarkStart w:id="3362" w:name="_Toc58594479"/>
      <w:bookmarkStart w:id="3363" w:name="_Toc67685989"/>
      <w:bookmarkStart w:id="3364" w:name="_Toc74993816"/>
      <w:bookmarkStart w:id="3365" w:name="_Toc82716406"/>
      <w:bookmarkStart w:id="3366" w:name="_Toc88818693"/>
      <w:bookmarkStart w:id="3367" w:name="_Toc90650615"/>
      <w:bookmarkStart w:id="3368" w:name="_Toc98506285"/>
      <w:bookmarkStart w:id="3369" w:name="_Toc106639570"/>
      <w:bookmarkStart w:id="3370" w:name="_Toc114779080"/>
      <w:bookmarkStart w:id="3371" w:name="_Toc122096997"/>
      <w:bookmarkStart w:id="3372" w:name="_Toc130844218"/>
      <w:bookmarkStart w:id="3373" w:name="_Toc138411925"/>
      <w:bookmarkStart w:id="3374" w:name="_Toc145956118"/>
      <w:bookmarkStart w:id="3375" w:name="_Toc153887558"/>
      <w:bookmarkStart w:id="3376" w:name="_Toc161905447"/>
      <w:r w:rsidRPr="00EB7848">
        <w:lastRenderedPageBreak/>
        <w:t>6.1.6.3.21</w:t>
      </w:r>
      <w:r w:rsidRPr="00EB7848">
        <w:tab/>
        <w:t xml:space="preserve">Enumeration: </w:t>
      </w:r>
      <w:r w:rsidRPr="00EB7848">
        <w:rPr>
          <w:lang w:eastAsia="zh-CN"/>
        </w:rPr>
        <w:t>LcsQosClass</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377" w:name="_Toc34147976"/>
      <w:bookmarkStart w:id="3378" w:name="_Toc36463360"/>
      <w:bookmarkStart w:id="3379" w:name="_Toc43215200"/>
      <w:bookmarkStart w:id="3380" w:name="_Toc45032448"/>
      <w:bookmarkStart w:id="3381" w:name="_Toc49849937"/>
      <w:bookmarkStart w:id="3382" w:name="_Toc51873451"/>
      <w:bookmarkStart w:id="3383" w:name="_Toc56517579"/>
      <w:bookmarkStart w:id="3384" w:name="_Toc58594480"/>
      <w:bookmarkStart w:id="3385" w:name="_Toc67685990"/>
      <w:bookmarkStart w:id="3386" w:name="_Toc74993817"/>
      <w:bookmarkStart w:id="3387" w:name="_Toc82716407"/>
      <w:bookmarkStart w:id="3388" w:name="_Toc88818694"/>
      <w:bookmarkStart w:id="3389" w:name="_Toc90650616"/>
      <w:bookmarkStart w:id="3390" w:name="_Toc98506286"/>
      <w:bookmarkStart w:id="3391" w:name="_Toc106639571"/>
      <w:bookmarkStart w:id="3392" w:name="_Toc114779081"/>
      <w:bookmarkStart w:id="3393" w:name="_Toc122096998"/>
      <w:bookmarkStart w:id="3394" w:name="_Toc130844219"/>
      <w:bookmarkStart w:id="3395" w:name="_Toc138411926"/>
      <w:bookmarkStart w:id="3396" w:name="_Toc145956119"/>
      <w:bookmarkStart w:id="3397" w:name="_Toc153887559"/>
      <w:bookmarkStart w:id="3398" w:name="_Toc161905448"/>
      <w:r>
        <w:t>6.1.6.3.22</w:t>
      </w:r>
      <w:r>
        <w:tab/>
        <w:t xml:space="preserve">Enumeration: </w:t>
      </w:r>
      <w:r w:rsidRPr="0031710B">
        <w:rPr>
          <w:lang w:eastAsia="zh-CN"/>
        </w:rPr>
        <w:t>UeLocationServiceInd</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399" w:name="_Toc138411927"/>
      <w:bookmarkStart w:id="3400" w:name="_Toc145956120"/>
      <w:bookmarkStart w:id="3401" w:name="_Toc153887560"/>
      <w:bookmarkStart w:id="3402" w:name="_Toc161905449"/>
      <w:r>
        <w:t>6.1.6.3.</w:t>
      </w:r>
      <w:r w:rsidR="006F709B">
        <w:t>23</w:t>
      </w:r>
      <w:r>
        <w:tab/>
      </w:r>
      <w:r w:rsidR="00AC3DAF">
        <w:t xml:space="preserve">Enumeration: </w:t>
      </w:r>
      <w:r w:rsidR="00AC3DAF">
        <w:rPr>
          <w:lang w:eastAsia="zh-CN"/>
        </w:rPr>
        <w:t>IndoorOutdoorInd</w:t>
      </w:r>
      <w:bookmarkEnd w:id="3399"/>
      <w:bookmarkEnd w:id="3400"/>
      <w:bookmarkEnd w:id="3401"/>
      <w:bookmarkEnd w:id="3402"/>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403" w:name="_Toc122096358"/>
      <w:bookmarkStart w:id="3404" w:name="_Toc138411643"/>
      <w:bookmarkStart w:id="3405" w:name="_Toc145956121"/>
      <w:bookmarkStart w:id="3406" w:name="_Toc153887561"/>
      <w:bookmarkStart w:id="3407" w:name="_Toc161905450"/>
      <w:r>
        <w:t>6.1.6.3.24</w:t>
      </w:r>
      <w:r>
        <w:tab/>
        <w:t xml:space="preserve">Enumeration: </w:t>
      </w:r>
      <w:bookmarkEnd w:id="3403"/>
      <w:bookmarkEnd w:id="3404"/>
      <w:r>
        <w:rPr>
          <w:lang w:eastAsia="zh-CN"/>
        </w:rPr>
        <w:t>FixType</w:t>
      </w:r>
      <w:bookmarkEnd w:id="3405"/>
      <w:bookmarkEnd w:id="3406"/>
      <w:bookmarkEnd w:id="3407"/>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408" w:name="_Toc145956122"/>
      <w:bookmarkStart w:id="3409" w:name="_Toc153887562"/>
      <w:bookmarkStart w:id="3410" w:name="_Toc161905451"/>
      <w:r>
        <w:t>6.1.6.3.25</w:t>
      </w:r>
      <w:r>
        <w:tab/>
        <w:t xml:space="preserve">Enumeration: </w:t>
      </w:r>
      <w:r w:rsidRPr="009413E0">
        <w:rPr>
          <w:lang w:eastAsia="zh-CN"/>
        </w:rPr>
        <w:t>LosNlosMeasureInd</w:t>
      </w:r>
      <w:bookmarkEnd w:id="3408"/>
      <w:bookmarkEnd w:id="3409"/>
      <w:bookmarkEnd w:id="3410"/>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411" w:name="_Toc145956123"/>
      <w:bookmarkStart w:id="3412" w:name="_Toc153887563"/>
      <w:bookmarkStart w:id="3413" w:name="_Toc161905452"/>
      <w:r>
        <w:t>6.1.6.3.26</w:t>
      </w:r>
      <w:r>
        <w:tab/>
        <w:t>Enumeration: UpConnectionS</w:t>
      </w:r>
      <w:r w:rsidRPr="00EC7E78">
        <w:t>tatus</w:t>
      </w:r>
      <w:bookmarkEnd w:id="3411"/>
      <w:bookmarkEnd w:id="3412"/>
      <w:bookmarkEnd w:id="3413"/>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414" w:name="_Toc145956124"/>
      <w:bookmarkStart w:id="3415" w:name="_Toc153887564"/>
      <w:bookmarkStart w:id="3416" w:name="_Toc161905453"/>
      <w:r w:rsidRPr="003B2883">
        <w:lastRenderedPageBreak/>
        <w:t>6.</w:t>
      </w:r>
      <w:r>
        <w:t>1</w:t>
      </w:r>
      <w:r w:rsidRPr="003B2883">
        <w:t>.6.3.</w:t>
      </w:r>
      <w:r w:rsidR="00D773A8">
        <w:t>27</w:t>
      </w:r>
      <w:r w:rsidRPr="003B2883">
        <w:tab/>
        <w:t xml:space="preserve">Enumeration: </w:t>
      </w:r>
      <w:r>
        <w:t>RangingSlResult</w:t>
      </w:r>
      <w:bookmarkEnd w:id="3414"/>
      <w:bookmarkEnd w:id="3415"/>
      <w:bookmarkEnd w:id="3416"/>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339D61AD" w:rsidR="00EF3D7B" w:rsidRPr="00BC662F" w:rsidRDefault="00EF3D7B" w:rsidP="00EF3D7B">
      <w:pPr>
        <w:pStyle w:val="Heading5"/>
      </w:pPr>
      <w:bookmarkStart w:id="3417" w:name="_Toc145956125"/>
      <w:bookmarkStart w:id="3418" w:name="_Toc153887565"/>
      <w:bookmarkStart w:id="3419" w:name="_Toc161905454"/>
      <w:r>
        <w:t>6.1.6.3.</w:t>
      </w:r>
      <w:r w:rsidR="00D773A8">
        <w:t>28</w:t>
      </w:r>
      <w:r w:rsidRPr="00BC662F">
        <w:tab/>
        <w:t xml:space="preserve">Enumeration: </w:t>
      </w:r>
      <w:r>
        <w:t>RelatedUE</w:t>
      </w:r>
      <w:r w:rsidRPr="003B2883">
        <w:t>Type</w:t>
      </w:r>
      <w:bookmarkEnd w:id="3417"/>
      <w:bookmarkEnd w:id="3418"/>
      <w:bookmarkEnd w:id="3419"/>
    </w:p>
    <w:p w14:paraId="08CE5012" w14:textId="77777777" w:rsidR="00EF3D7B" w:rsidRPr="00384E92" w:rsidRDefault="00EF3D7B" w:rsidP="00EF3D7B">
      <w:r w:rsidRPr="00384E92">
        <w:t xml:space="preserve">The enumeration </w:t>
      </w:r>
      <w:r>
        <w:t>RelatedUE</w:t>
      </w:r>
      <w:r w:rsidRPr="003B2883">
        <w:t>Type</w:t>
      </w:r>
      <w:r w:rsidRPr="00384E92">
        <w:t xml:space="preserve"> represents </w:t>
      </w:r>
      <w:r>
        <w:t>the different roles of UE for ranging and sidelink positioning service</w:t>
      </w:r>
      <w:r w:rsidRPr="00384E92">
        <w:t>.</w:t>
      </w:r>
    </w:p>
    <w:p w14:paraId="6DE2781C" w14:textId="66EE3214" w:rsidR="00EF3D7B" w:rsidRDefault="00EF3D7B" w:rsidP="00EF3D7B">
      <w:pPr>
        <w:pStyle w:val="TH"/>
      </w:pPr>
      <w:r>
        <w:t>Table 6.1.6.3.</w:t>
      </w:r>
      <w:r w:rsidR="00D773A8">
        <w:t>28</w:t>
      </w:r>
      <w:r>
        <w:t xml:space="preserve">-1: Enumeration </w:t>
      </w:r>
      <w:r>
        <w:rPr>
          <w:lang w:eastAsia="zh-CN"/>
        </w:rPr>
        <w:t>RelatedUEType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420" w:name="_Toc153887566"/>
      <w:bookmarkStart w:id="3421" w:name="_Toc161905455"/>
      <w:r>
        <w:t>6.1.6.3.29</w:t>
      </w:r>
      <w:r>
        <w:tab/>
        <w:t xml:space="preserve">Enumeration: </w:t>
      </w:r>
      <w:r>
        <w:rPr>
          <w:lang w:eastAsia="zh-CN"/>
        </w:rPr>
        <w:t>LcsUpConnectionInd</w:t>
      </w:r>
      <w:bookmarkEnd w:id="3420"/>
      <w:bookmarkEnd w:id="3421"/>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422" w:name="_Toc153887567"/>
      <w:bookmarkStart w:id="3423" w:name="_Toc161905456"/>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422"/>
      <w:bookmarkEnd w:id="3423"/>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77777777" w:rsidR="007338BA" w:rsidRDefault="007338BA" w:rsidP="00502DFA">
            <w:pPr>
              <w:pStyle w:val="TAL"/>
            </w:pPr>
            <w:r>
              <w:t>"</w:t>
            </w:r>
            <w:r>
              <w:rPr>
                <w:rFonts w:eastAsia="DengXian"/>
                <w:lang w:val="sv-SE" w:eastAsia="zh-CN"/>
              </w:rPr>
              <w:t>LCS-UPP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424" w:name="_Toc25073996"/>
      <w:bookmarkStart w:id="3425" w:name="_Toc27584636"/>
      <w:bookmarkStart w:id="3426" w:name="_Toc34147977"/>
      <w:bookmarkStart w:id="3427" w:name="_Toc36463361"/>
      <w:bookmarkStart w:id="3428" w:name="_Toc43215201"/>
      <w:bookmarkStart w:id="3429" w:name="_Toc45032449"/>
      <w:bookmarkStart w:id="3430" w:name="_Toc49849938"/>
      <w:bookmarkStart w:id="3431" w:name="_Toc51873452"/>
      <w:bookmarkStart w:id="3432" w:name="_Toc56517580"/>
      <w:bookmarkStart w:id="3433" w:name="_Toc58594481"/>
      <w:bookmarkStart w:id="3434" w:name="_Toc67685991"/>
      <w:bookmarkStart w:id="3435" w:name="_Toc74993818"/>
      <w:bookmarkStart w:id="3436" w:name="_Toc82716408"/>
      <w:bookmarkStart w:id="3437" w:name="_Toc88818695"/>
      <w:bookmarkStart w:id="3438" w:name="_Toc90650617"/>
      <w:bookmarkStart w:id="3439" w:name="_Toc98506287"/>
      <w:bookmarkStart w:id="3440" w:name="_Toc106639572"/>
      <w:bookmarkStart w:id="3441" w:name="_Toc114779082"/>
      <w:bookmarkStart w:id="3442" w:name="_Toc122096999"/>
      <w:bookmarkStart w:id="3443" w:name="_Toc130844220"/>
      <w:bookmarkStart w:id="3444" w:name="_Toc138411928"/>
      <w:bookmarkStart w:id="3445" w:name="_Toc145956126"/>
      <w:bookmarkStart w:id="3446" w:name="_Toc153887568"/>
      <w:bookmarkStart w:id="3447" w:name="_Toc25073998"/>
      <w:bookmarkStart w:id="3448" w:name="_Toc27584638"/>
      <w:bookmarkStart w:id="3449" w:name="_Toc20150437"/>
      <w:bookmarkStart w:id="3450" w:name="_Toc25168685"/>
      <w:bookmarkStart w:id="3451" w:name="_Toc27593104"/>
      <w:bookmarkStart w:id="3452" w:name="_Toc161905457"/>
      <w:r>
        <w:t>6.1.6.4</w:t>
      </w:r>
      <w:r>
        <w:tab/>
        <w:t>Binary data</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52"/>
    </w:p>
    <w:p w14:paraId="3CC82FFE" w14:textId="77777777" w:rsidR="00EB7848" w:rsidRDefault="00EB7848" w:rsidP="00B32564">
      <w:pPr>
        <w:pStyle w:val="Heading5"/>
        <w:rPr>
          <w:lang w:val="en-US"/>
        </w:rPr>
      </w:pPr>
      <w:bookmarkStart w:id="3453" w:name="_Toc25073997"/>
      <w:bookmarkStart w:id="3454" w:name="_Toc27584637"/>
      <w:bookmarkStart w:id="3455" w:name="_Toc34147978"/>
      <w:bookmarkStart w:id="3456" w:name="_Toc36463362"/>
      <w:bookmarkStart w:id="3457" w:name="_Toc43215202"/>
      <w:bookmarkStart w:id="3458" w:name="_Toc45032450"/>
      <w:bookmarkStart w:id="3459" w:name="_Toc49849939"/>
      <w:bookmarkStart w:id="3460" w:name="_Toc51873453"/>
      <w:bookmarkStart w:id="3461" w:name="_Toc56517581"/>
      <w:bookmarkStart w:id="3462" w:name="_Toc58594482"/>
      <w:bookmarkStart w:id="3463" w:name="_Toc67685992"/>
      <w:bookmarkStart w:id="3464" w:name="_Toc74993819"/>
      <w:bookmarkStart w:id="3465" w:name="_Toc82716409"/>
      <w:bookmarkStart w:id="3466" w:name="_Toc88818696"/>
      <w:bookmarkStart w:id="3467" w:name="_Toc90650618"/>
      <w:bookmarkStart w:id="3468" w:name="_Toc98506288"/>
      <w:bookmarkStart w:id="3469" w:name="_Toc106639573"/>
      <w:bookmarkStart w:id="3470" w:name="_Toc114779083"/>
      <w:bookmarkStart w:id="3471" w:name="_Toc122097000"/>
      <w:bookmarkStart w:id="3472" w:name="_Toc130844221"/>
      <w:bookmarkStart w:id="3473" w:name="_Toc138411929"/>
      <w:bookmarkStart w:id="3474" w:name="_Toc145956127"/>
      <w:bookmarkStart w:id="3475" w:name="_Toc153887569"/>
      <w:bookmarkStart w:id="3476" w:name="_Toc161905458"/>
      <w:r>
        <w:rPr>
          <w:lang w:val="en-US"/>
        </w:rPr>
        <w:t>6.1.6.4.1</w:t>
      </w:r>
      <w:r>
        <w:rPr>
          <w:lang w:val="en-US"/>
        </w:rPr>
        <w:tab/>
        <w:t>Introduction</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477" w:name="_Toc34147979"/>
      <w:bookmarkStart w:id="3478" w:name="_Toc36463363"/>
      <w:bookmarkStart w:id="3479" w:name="_Toc43215203"/>
      <w:bookmarkStart w:id="3480" w:name="_Toc45032451"/>
      <w:bookmarkStart w:id="3481" w:name="_Toc49849940"/>
      <w:bookmarkStart w:id="3482" w:name="_Toc51873454"/>
      <w:bookmarkStart w:id="3483" w:name="_Toc56517582"/>
      <w:bookmarkStart w:id="3484" w:name="_Toc58594483"/>
      <w:bookmarkStart w:id="3485" w:name="_Toc67685993"/>
      <w:bookmarkStart w:id="3486" w:name="_Toc74993820"/>
      <w:bookmarkStart w:id="3487" w:name="_Toc82716410"/>
      <w:bookmarkStart w:id="3488" w:name="_Toc88818697"/>
      <w:bookmarkStart w:id="3489" w:name="_Toc90650619"/>
      <w:bookmarkStart w:id="3490" w:name="_Toc98506289"/>
      <w:bookmarkStart w:id="3491" w:name="_Toc106639574"/>
      <w:bookmarkStart w:id="3492" w:name="_Toc114779084"/>
      <w:bookmarkStart w:id="3493" w:name="_Toc122097001"/>
      <w:bookmarkStart w:id="3494" w:name="_Toc130844222"/>
      <w:bookmarkStart w:id="3495" w:name="_Toc138411930"/>
      <w:bookmarkStart w:id="3496" w:name="_Toc145956128"/>
      <w:bookmarkStart w:id="3497" w:name="_Toc153887570"/>
      <w:bookmarkStart w:id="3498" w:name="_Toc161905459"/>
      <w:r>
        <w:rPr>
          <w:lang w:val="en-US"/>
        </w:rPr>
        <w:t>6.1.6.4.2</w:t>
      </w:r>
      <w:r>
        <w:rPr>
          <w:lang w:val="en-US"/>
        </w:rPr>
        <w:tab/>
        <w:t>LPP Message</w:t>
      </w:r>
      <w:bookmarkEnd w:id="3447"/>
      <w:bookmarkEnd w:id="3448"/>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499" w:name="_Toc34147980"/>
      <w:bookmarkStart w:id="3500" w:name="_Toc36463364"/>
      <w:bookmarkStart w:id="3501" w:name="_Toc43215204"/>
      <w:bookmarkStart w:id="3502" w:name="_Toc45032452"/>
      <w:bookmarkStart w:id="3503" w:name="_Toc49849941"/>
      <w:bookmarkStart w:id="3504" w:name="_Toc51873455"/>
      <w:bookmarkStart w:id="3505" w:name="_Toc56517583"/>
      <w:bookmarkStart w:id="3506" w:name="_Toc58594484"/>
      <w:bookmarkStart w:id="3507" w:name="_Toc67685994"/>
      <w:bookmarkStart w:id="3508" w:name="_Toc74993821"/>
      <w:bookmarkStart w:id="3509" w:name="_Toc82716411"/>
      <w:bookmarkStart w:id="3510" w:name="_Toc88818698"/>
      <w:bookmarkStart w:id="3511" w:name="_Toc90650620"/>
      <w:bookmarkStart w:id="3512" w:name="_Toc98506290"/>
      <w:bookmarkStart w:id="3513" w:name="_Toc106639575"/>
      <w:bookmarkStart w:id="3514" w:name="_Toc114779085"/>
      <w:bookmarkStart w:id="3515" w:name="_Toc122097002"/>
      <w:bookmarkStart w:id="3516" w:name="_Toc130844223"/>
      <w:bookmarkStart w:id="3517" w:name="_Toc138411931"/>
      <w:bookmarkStart w:id="3518" w:name="_Toc145956129"/>
      <w:bookmarkStart w:id="3519" w:name="_Toc153887571"/>
      <w:bookmarkStart w:id="3520" w:name="_Toc161905460"/>
      <w:r>
        <w:t>6.1.7</w:t>
      </w:r>
      <w:r>
        <w:tab/>
        <w:t>Error Handling</w:t>
      </w:r>
      <w:bookmarkEnd w:id="3449"/>
      <w:bookmarkEnd w:id="3450"/>
      <w:bookmarkEnd w:id="3451"/>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34939AA2" w14:textId="77777777" w:rsidR="00EB7848" w:rsidRDefault="00EB7848" w:rsidP="00B32564">
      <w:pPr>
        <w:pStyle w:val="Heading4"/>
      </w:pPr>
      <w:bookmarkStart w:id="3521" w:name="_Toc20150438"/>
      <w:bookmarkStart w:id="3522" w:name="_Toc25168686"/>
      <w:bookmarkStart w:id="3523" w:name="_Toc27593105"/>
      <w:bookmarkStart w:id="3524" w:name="_Toc34147981"/>
      <w:bookmarkStart w:id="3525" w:name="_Toc36463365"/>
      <w:bookmarkStart w:id="3526" w:name="_Toc43215205"/>
      <w:bookmarkStart w:id="3527" w:name="_Toc45032453"/>
      <w:bookmarkStart w:id="3528" w:name="_Toc49849942"/>
      <w:bookmarkStart w:id="3529" w:name="_Toc51873456"/>
      <w:bookmarkStart w:id="3530" w:name="_Toc56517584"/>
      <w:bookmarkStart w:id="3531" w:name="_Toc58594485"/>
      <w:bookmarkStart w:id="3532" w:name="_Toc67685995"/>
      <w:bookmarkStart w:id="3533" w:name="_Toc74993822"/>
      <w:bookmarkStart w:id="3534" w:name="_Toc82716412"/>
      <w:bookmarkStart w:id="3535" w:name="_Toc88818699"/>
      <w:bookmarkStart w:id="3536" w:name="_Toc90650621"/>
      <w:bookmarkStart w:id="3537" w:name="_Toc98506291"/>
      <w:bookmarkStart w:id="3538" w:name="_Toc106639576"/>
      <w:bookmarkStart w:id="3539" w:name="_Toc114779086"/>
      <w:bookmarkStart w:id="3540" w:name="_Toc122097003"/>
      <w:bookmarkStart w:id="3541" w:name="_Toc130844224"/>
      <w:bookmarkStart w:id="3542" w:name="_Toc138411932"/>
      <w:bookmarkStart w:id="3543" w:name="_Toc145956130"/>
      <w:bookmarkStart w:id="3544" w:name="_Toc153887572"/>
      <w:bookmarkStart w:id="3545" w:name="_Toc161905461"/>
      <w:r>
        <w:t>6.1.7.1</w:t>
      </w:r>
      <w:r>
        <w:tab/>
        <w:t>General</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546" w:name="_Toc20150439"/>
      <w:bookmarkStart w:id="3547" w:name="_Toc25168687"/>
      <w:bookmarkStart w:id="3548" w:name="_Toc27593106"/>
      <w:bookmarkStart w:id="3549" w:name="_Toc34147982"/>
      <w:bookmarkStart w:id="3550" w:name="_Toc36463366"/>
      <w:bookmarkStart w:id="3551" w:name="_Toc43215206"/>
      <w:bookmarkStart w:id="3552" w:name="_Toc45032454"/>
      <w:bookmarkStart w:id="3553" w:name="_Toc49849943"/>
      <w:bookmarkStart w:id="3554" w:name="_Toc51873457"/>
      <w:bookmarkStart w:id="3555" w:name="_Toc56517585"/>
      <w:bookmarkStart w:id="3556" w:name="_Toc58594486"/>
      <w:bookmarkStart w:id="3557" w:name="_Toc67685996"/>
      <w:bookmarkStart w:id="3558" w:name="_Toc74993823"/>
      <w:bookmarkStart w:id="3559" w:name="_Toc82716413"/>
      <w:bookmarkStart w:id="3560" w:name="_Toc88818700"/>
      <w:bookmarkStart w:id="3561" w:name="_Toc90650622"/>
      <w:bookmarkStart w:id="3562" w:name="_Toc98506292"/>
      <w:bookmarkStart w:id="3563" w:name="_Toc106639577"/>
      <w:bookmarkStart w:id="3564" w:name="_Toc114779087"/>
      <w:bookmarkStart w:id="3565" w:name="_Toc122097004"/>
      <w:bookmarkStart w:id="3566" w:name="_Toc130844225"/>
      <w:bookmarkStart w:id="3567" w:name="_Toc138411933"/>
      <w:bookmarkStart w:id="3568" w:name="_Toc145956131"/>
      <w:bookmarkStart w:id="3569" w:name="_Toc153887573"/>
      <w:bookmarkStart w:id="3570" w:name="_Toc161905462"/>
      <w:r>
        <w:t>6.1.7.2</w:t>
      </w:r>
      <w:r>
        <w:tab/>
        <w:t>Protocol Errors</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3571" w:name="_Toc20150440"/>
      <w:bookmarkStart w:id="3572" w:name="_Toc25168688"/>
      <w:bookmarkStart w:id="3573" w:name="_Toc27593107"/>
      <w:bookmarkStart w:id="3574" w:name="_Toc34147983"/>
      <w:bookmarkStart w:id="3575" w:name="_Toc36463367"/>
      <w:bookmarkStart w:id="3576" w:name="_Toc43215207"/>
      <w:bookmarkStart w:id="3577" w:name="_Toc45032455"/>
      <w:bookmarkStart w:id="3578" w:name="_Toc49849944"/>
      <w:bookmarkStart w:id="3579" w:name="_Toc51873458"/>
      <w:bookmarkStart w:id="3580" w:name="_Toc56517586"/>
      <w:bookmarkStart w:id="3581" w:name="_Toc58594487"/>
      <w:bookmarkStart w:id="3582" w:name="_Toc67685997"/>
      <w:bookmarkStart w:id="3583" w:name="_Toc74993824"/>
      <w:bookmarkStart w:id="3584" w:name="_Toc82716414"/>
      <w:bookmarkStart w:id="3585" w:name="_Toc88818701"/>
      <w:bookmarkStart w:id="3586" w:name="_Toc90650623"/>
      <w:bookmarkStart w:id="3587" w:name="_Toc98506293"/>
      <w:bookmarkStart w:id="3588" w:name="_Toc106639578"/>
      <w:bookmarkStart w:id="3589" w:name="_Toc114779088"/>
      <w:bookmarkStart w:id="3590" w:name="_Toc122097005"/>
      <w:bookmarkStart w:id="3591" w:name="_Toc130844226"/>
      <w:bookmarkStart w:id="3592" w:name="_Toc138411934"/>
      <w:bookmarkStart w:id="3593" w:name="_Toc145956132"/>
      <w:bookmarkStart w:id="3594" w:name="_Toc153887574"/>
      <w:bookmarkStart w:id="3595" w:name="_Toc161905463"/>
      <w:r>
        <w:t>6.1.7.3</w:t>
      </w:r>
      <w:r>
        <w:tab/>
        <w:t>Application Errors</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AD17A7"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AD17A7" w:rsidRPr="0032412C" w:rsidRDefault="00AD17A7" w:rsidP="00AD17A7">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AD17A7" w:rsidRDefault="00AD17A7" w:rsidP="00AD17A7">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AD17A7" w:rsidRDefault="00AD17A7" w:rsidP="00AD17A7">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596" w:name="_Toc20150441"/>
      <w:bookmarkStart w:id="3597" w:name="_Toc25168689"/>
      <w:bookmarkStart w:id="3598" w:name="_Toc27593108"/>
      <w:bookmarkStart w:id="3599" w:name="_Toc34147984"/>
      <w:bookmarkStart w:id="3600" w:name="_Toc36463368"/>
      <w:bookmarkStart w:id="3601" w:name="_Toc43215208"/>
      <w:bookmarkStart w:id="3602" w:name="_Toc45032456"/>
      <w:bookmarkStart w:id="3603" w:name="_Toc49849945"/>
      <w:bookmarkStart w:id="3604" w:name="_Toc51873459"/>
      <w:bookmarkStart w:id="3605" w:name="_Toc56517587"/>
      <w:bookmarkStart w:id="3606" w:name="_Toc58594488"/>
      <w:bookmarkStart w:id="3607" w:name="_Toc67685998"/>
      <w:bookmarkStart w:id="3608" w:name="_Toc74993825"/>
      <w:bookmarkStart w:id="3609" w:name="_Toc82716415"/>
      <w:bookmarkStart w:id="3610" w:name="_Toc88818702"/>
      <w:bookmarkStart w:id="3611" w:name="_Toc90650624"/>
      <w:bookmarkStart w:id="3612" w:name="_Toc98506294"/>
      <w:bookmarkStart w:id="3613" w:name="_Toc106639579"/>
      <w:bookmarkStart w:id="3614" w:name="_Toc114779089"/>
      <w:bookmarkStart w:id="3615" w:name="_Toc122097006"/>
      <w:bookmarkStart w:id="3616" w:name="_Toc130844227"/>
      <w:bookmarkStart w:id="3617" w:name="_Toc138411935"/>
      <w:bookmarkStart w:id="3618" w:name="_Toc145956133"/>
      <w:bookmarkStart w:id="3619" w:name="_Toc153887575"/>
      <w:bookmarkStart w:id="3620" w:name="_Toc161905464"/>
      <w:r>
        <w:rPr>
          <w:lang w:val="en-US"/>
        </w:rPr>
        <w:lastRenderedPageBreak/>
        <w:t>6.1.8</w:t>
      </w:r>
      <w:r>
        <w:rPr>
          <w:lang w:val="en-US"/>
        </w:rPr>
        <w:tab/>
        <w:t>Security</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00748A18" w:rsidR="00B3354D" w:rsidRDefault="00B3354D" w:rsidP="00B3354D">
            <w:pPr>
              <w:pStyle w:val="TAL"/>
            </w:pPr>
            <w:r>
              <w:t>"</w:t>
            </w:r>
            <w:r w:rsidR="002374DD">
              <w:t>nlmf-</w:t>
            </w:r>
            <w:r>
              <w:t>loc:up-subscription:invoke"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3621" w:name="_Toc11342351"/>
      <w:bookmarkStart w:id="3622" w:name="_Toc36460757"/>
      <w:bookmarkStart w:id="3623" w:name="_Toc45029965"/>
      <w:bookmarkStart w:id="3624" w:name="_Toc57026388"/>
      <w:bookmarkStart w:id="3625" w:name="_Toc67685999"/>
      <w:bookmarkStart w:id="3626" w:name="_Toc74993826"/>
      <w:bookmarkStart w:id="3627" w:name="_Toc82716416"/>
      <w:bookmarkStart w:id="3628" w:name="_Toc88818703"/>
      <w:bookmarkStart w:id="3629" w:name="_Toc90650625"/>
      <w:bookmarkStart w:id="3630" w:name="_Toc98506295"/>
      <w:bookmarkStart w:id="3631" w:name="_Toc106639580"/>
      <w:bookmarkStart w:id="3632" w:name="_Toc114779090"/>
      <w:bookmarkStart w:id="3633" w:name="_Toc122097007"/>
      <w:bookmarkStart w:id="3634" w:name="_Toc130844228"/>
      <w:bookmarkStart w:id="3635" w:name="_Toc138411936"/>
      <w:bookmarkStart w:id="3636" w:name="_Toc145956134"/>
      <w:bookmarkStart w:id="3637" w:name="_Toc153887576"/>
      <w:bookmarkStart w:id="3638" w:name="_Toc161905465"/>
      <w:r w:rsidRPr="00AA440E">
        <w:rPr>
          <w:lang w:eastAsia="zh-CN"/>
        </w:rPr>
        <w:t>6.1.</w:t>
      </w:r>
      <w:r>
        <w:rPr>
          <w:lang w:eastAsia="zh-CN"/>
        </w:rPr>
        <w:t>9</w:t>
      </w:r>
      <w:r w:rsidRPr="00AA440E">
        <w:rPr>
          <w:lang w:eastAsia="zh-CN"/>
        </w:rPr>
        <w:tab/>
        <w:t>Feature Negotiation</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2546C8E1" w:rsidR="00CC5386" w:rsidRDefault="00CC5386" w:rsidP="00CC5386">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E476BB2" w14:textId="77777777" w:rsidR="0078065D" w:rsidRDefault="0078065D" w:rsidP="0078065D">
            <w:pPr>
              <w:pStyle w:val="TAL"/>
              <w:rPr>
                <w:lang w:eastAsia="zh-CN"/>
              </w:rPr>
            </w:pPr>
            <w:r>
              <w:rPr>
                <w:lang w:eastAsia="zh-CN"/>
              </w:rPr>
              <w:t>This feature supports the enhanced location exposure service (e.g. location information for ranging and sidelink positioning), and requires the support of eLCS feature</w:t>
            </w:r>
            <w:r>
              <w:rPr>
                <w:rFonts w:hint="eastAsia"/>
                <w:lang w:eastAsia="zh-CN"/>
              </w:rPr>
              <w:t>.</w:t>
            </w:r>
          </w:p>
          <w:p w14:paraId="11034E22" w14:textId="64FB5072" w:rsidR="0078065D" w:rsidRDefault="0078065D" w:rsidP="0078065D">
            <w:pPr>
              <w:pStyle w:val="TAL"/>
              <w:tabs>
                <w:tab w:val="left" w:pos="4237"/>
              </w:tabs>
              <w:rPr>
                <w:lang w:eastAsia="zh-CN"/>
              </w:rPr>
            </w:pPr>
            <w:r>
              <w:rPr>
                <w:rFonts w:cs="Arial"/>
                <w:szCs w:val="18"/>
                <w:lang w:eastAsia="zh-CN"/>
              </w:rPr>
              <w:t>The feature is not applicable to pre-5G (e.g. 4G).</w:t>
            </w:r>
          </w:p>
        </w:tc>
      </w:tr>
    </w:tbl>
    <w:p w14:paraId="3E2EC1A7" w14:textId="6C164AB6" w:rsidR="00EB7848" w:rsidRDefault="00EB7848" w:rsidP="00EB7848"/>
    <w:p w14:paraId="7B6644F5" w14:textId="19C0FAF0" w:rsidR="00467CA0" w:rsidRDefault="00467CA0" w:rsidP="00B32564">
      <w:pPr>
        <w:pStyle w:val="Heading3"/>
        <w:rPr>
          <w:lang w:val="en-US"/>
        </w:rPr>
      </w:pPr>
      <w:bookmarkStart w:id="3639" w:name="_Toc25074008"/>
      <w:bookmarkStart w:id="3640" w:name="_Toc34063200"/>
      <w:bookmarkStart w:id="3641" w:name="_Toc43120185"/>
      <w:bookmarkStart w:id="3642" w:name="_Toc49768242"/>
      <w:bookmarkStart w:id="3643" w:name="_Toc51867092"/>
      <w:bookmarkStart w:id="3644" w:name="_Toc67686000"/>
      <w:bookmarkStart w:id="3645" w:name="_Toc74993827"/>
      <w:bookmarkStart w:id="3646" w:name="_Toc82716417"/>
      <w:bookmarkStart w:id="3647" w:name="_Toc88818704"/>
      <w:bookmarkStart w:id="3648" w:name="_Toc90650626"/>
      <w:bookmarkStart w:id="3649" w:name="_Toc98506296"/>
      <w:bookmarkStart w:id="3650" w:name="_Toc106639581"/>
      <w:bookmarkStart w:id="3651" w:name="_Toc114779091"/>
      <w:bookmarkStart w:id="3652" w:name="_Toc122097008"/>
      <w:bookmarkStart w:id="3653" w:name="_Toc130844229"/>
      <w:bookmarkStart w:id="3654" w:name="_Toc138411937"/>
      <w:bookmarkStart w:id="3655" w:name="_Toc145956135"/>
      <w:bookmarkStart w:id="3656" w:name="_Toc153887577"/>
      <w:bookmarkStart w:id="3657" w:name="_Toc161905466"/>
      <w:r>
        <w:rPr>
          <w:lang w:val="en-US"/>
        </w:rPr>
        <w:lastRenderedPageBreak/>
        <w:t>6.1.</w:t>
      </w:r>
      <w:r w:rsidR="00457BD2">
        <w:rPr>
          <w:lang w:val="en-US"/>
        </w:rPr>
        <w:t>10</w:t>
      </w:r>
      <w:r>
        <w:rPr>
          <w:lang w:val="en-US"/>
        </w:rPr>
        <w:tab/>
      </w:r>
      <w:bookmarkEnd w:id="3639"/>
      <w:bookmarkEnd w:id="3640"/>
      <w:bookmarkEnd w:id="3641"/>
      <w:bookmarkEnd w:id="3642"/>
      <w:bookmarkEnd w:id="3643"/>
      <w:r>
        <w:rPr>
          <w:lang w:val="en-US"/>
        </w:rPr>
        <w:t>HTTP redirection</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658" w:name="_Toc25168690"/>
      <w:bookmarkStart w:id="3659" w:name="_Toc27593109"/>
      <w:bookmarkStart w:id="3660" w:name="_Toc34147985"/>
      <w:bookmarkStart w:id="3661" w:name="_Toc36463369"/>
      <w:bookmarkStart w:id="3662" w:name="_Toc43215209"/>
      <w:bookmarkStart w:id="3663" w:name="_Toc45032457"/>
      <w:bookmarkStart w:id="3664" w:name="_Toc49849946"/>
      <w:bookmarkStart w:id="3665" w:name="_Toc51873460"/>
      <w:bookmarkStart w:id="3666" w:name="_Toc56517588"/>
      <w:bookmarkStart w:id="3667" w:name="_Toc58594489"/>
      <w:bookmarkStart w:id="3668" w:name="_Toc67686001"/>
      <w:bookmarkStart w:id="3669" w:name="_Toc74993828"/>
      <w:bookmarkStart w:id="3670" w:name="_Toc82716418"/>
      <w:bookmarkStart w:id="3671" w:name="_Toc88818705"/>
      <w:bookmarkStart w:id="3672" w:name="_Toc90650627"/>
      <w:bookmarkStart w:id="3673" w:name="_Toc98506297"/>
      <w:bookmarkStart w:id="3674" w:name="_Toc106639582"/>
      <w:bookmarkStart w:id="3675" w:name="_Toc114779092"/>
      <w:bookmarkStart w:id="3676" w:name="_Toc122097009"/>
      <w:bookmarkStart w:id="3677" w:name="_Toc130844230"/>
      <w:bookmarkStart w:id="3678" w:name="_Toc138411938"/>
      <w:bookmarkStart w:id="3679" w:name="_Toc145956136"/>
      <w:bookmarkStart w:id="3680" w:name="_Toc153887578"/>
      <w:bookmarkStart w:id="3681" w:name="_Toc161905467"/>
      <w:r>
        <w:rPr>
          <w:lang w:eastAsia="zh-CN"/>
        </w:rPr>
        <w:t>6.2</w:t>
      </w:r>
      <w:r>
        <w:tab/>
        <w:t>Nlmf_Broadcast Service API</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6B444DB1" w14:textId="77777777" w:rsidR="00EB7848" w:rsidRDefault="00EB7848" w:rsidP="00B32564">
      <w:pPr>
        <w:pStyle w:val="Heading3"/>
      </w:pPr>
      <w:bookmarkStart w:id="3682" w:name="_Toc25168691"/>
      <w:bookmarkStart w:id="3683" w:name="_Toc27593110"/>
      <w:bookmarkStart w:id="3684" w:name="_Toc34147986"/>
      <w:bookmarkStart w:id="3685" w:name="_Toc36463370"/>
      <w:bookmarkStart w:id="3686" w:name="_Toc43215210"/>
      <w:bookmarkStart w:id="3687" w:name="_Toc45032458"/>
      <w:bookmarkStart w:id="3688" w:name="_Toc49849947"/>
      <w:bookmarkStart w:id="3689" w:name="_Toc51873461"/>
      <w:bookmarkStart w:id="3690" w:name="_Toc56517589"/>
      <w:bookmarkStart w:id="3691" w:name="_Toc58594490"/>
      <w:bookmarkStart w:id="3692" w:name="_Toc67686002"/>
      <w:bookmarkStart w:id="3693" w:name="_Toc74993829"/>
      <w:bookmarkStart w:id="3694" w:name="_Toc82716419"/>
      <w:bookmarkStart w:id="3695" w:name="_Toc88818706"/>
      <w:bookmarkStart w:id="3696" w:name="_Toc90650628"/>
      <w:bookmarkStart w:id="3697" w:name="_Toc98506298"/>
      <w:bookmarkStart w:id="3698" w:name="_Toc106639583"/>
      <w:bookmarkStart w:id="3699" w:name="_Toc114779093"/>
      <w:bookmarkStart w:id="3700" w:name="_Toc122097010"/>
      <w:bookmarkStart w:id="3701" w:name="_Toc130844231"/>
      <w:bookmarkStart w:id="3702" w:name="_Toc138411939"/>
      <w:bookmarkStart w:id="3703" w:name="_Toc145956137"/>
      <w:bookmarkStart w:id="3704" w:name="_Toc153887579"/>
      <w:bookmarkStart w:id="3705" w:name="_Toc161905468"/>
      <w:r>
        <w:t>6.2.1</w:t>
      </w:r>
      <w:r>
        <w:tab/>
        <w:t>API URI</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706" w:name="_Toc25168692"/>
      <w:bookmarkStart w:id="3707" w:name="_Toc27593111"/>
      <w:bookmarkStart w:id="3708" w:name="_Toc34147987"/>
      <w:bookmarkStart w:id="3709" w:name="_Toc36463371"/>
      <w:bookmarkStart w:id="3710" w:name="_Toc43215211"/>
      <w:bookmarkStart w:id="3711" w:name="_Toc45032459"/>
      <w:bookmarkStart w:id="3712" w:name="_Toc49849948"/>
      <w:bookmarkStart w:id="3713" w:name="_Toc51873462"/>
      <w:bookmarkStart w:id="3714" w:name="_Toc56517590"/>
      <w:bookmarkStart w:id="3715" w:name="_Toc58594491"/>
      <w:bookmarkStart w:id="3716" w:name="_Toc67686003"/>
      <w:bookmarkStart w:id="3717" w:name="_Toc74993830"/>
      <w:bookmarkStart w:id="3718" w:name="_Toc82716420"/>
      <w:bookmarkStart w:id="3719" w:name="_Toc88818707"/>
      <w:bookmarkStart w:id="3720" w:name="_Toc90650629"/>
      <w:bookmarkStart w:id="3721" w:name="_Toc98506299"/>
      <w:bookmarkStart w:id="3722" w:name="_Toc106639584"/>
      <w:bookmarkStart w:id="3723" w:name="_Toc114779094"/>
      <w:bookmarkStart w:id="3724" w:name="_Toc122097011"/>
      <w:bookmarkStart w:id="3725" w:name="_Toc130844232"/>
      <w:bookmarkStart w:id="3726" w:name="_Toc138411940"/>
      <w:bookmarkStart w:id="3727" w:name="_Toc145956138"/>
      <w:bookmarkStart w:id="3728" w:name="_Toc153887580"/>
      <w:bookmarkStart w:id="3729" w:name="_Toc161905469"/>
      <w:r>
        <w:t>6.2.2</w:t>
      </w:r>
      <w:r>
        <w:tab/>
        <w:t>Usage of HTTP</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0C7C9707" w14:textId="77777777" w:rsidR="00EB7848" w:rsidRDefault="00EB7848" w:rsidP="00B32564">
      <w:pPr>
        <w:pStyle w:val="Heading4"/>
      </w:pPr>
      <w:bookmarkStart w:id="3730" w:name="_Toc25168693"/>
      <w:bookmarkStart w:id="3731" w:name="_Toc27593112"/>
      <w:bookmarkStart w:id="3732" w:name="_Toc34147988"/>
      <w:bookmarkStart w:id="3733" w:name="_Toc36463372"/>
      <w:bookmarkStart w:id="3734" w:name="_Toc43215212"/>
      <w:bookmarkStart w:id="3735" w:name="_Toc45032460"/>
      <w:bookmarkStart w:id="3736" w:name="_Toc49849949"/>
      <w:bookmarkStart w:id="3737" w:name="_Toc51873463"/>
      <w:bookmarkStart w:id="3738" w:name="_Toc56517591"/>
      <w:bookmarkStart w:id="3739" w:name="_Toc58594492"/>
      <w:bookmarkStart w:id="3740" w:name="_Toc67686004"/>
      <w:bookmarkStart w:id="3741" w:name="_Toc74993831"/>
      <w:bookmarkStart w:id="3742" w:name="_Toc82716421"/>
      <w:bookmarkStart w:id="3743" w:name="_Toc88818708"/>
      <w:bookmarkStart w:id="3744" w:name="_Toc90650630"/>
      <w:bookmarkStart w:id="3745" w:name="_Toc98506300"/>
      <w:bookmarkStart w:id="3746" w:name="_Toc106639585"/>
      <w:bookmarkStart w:id="3747" w:name="_Toc114779095"/>
      <w:bookmarkStart w:id="3748" w:name="_Toc122097012"/>
      <w:bookmarkStart w:id="3749" w:name="_Toc130844233"/>
      <w:bookmarkStart w:id="3750" w:name="_Toc138411941"/>
      <w:bookmarkStart w:id="3751" w:name="_Toc145956139"/>
      <w:bookmarkStart w:id="3752" w:name="_Toc153887581"/>
      <w:bookmarkStart w:id="3753" w:name="_Toc161905470"/>
      <w:r>
        <w:t>6.2.2.1</w:t>
      </w:r>
      <w:r>
        <w:tab/>
        <w:t>General</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754" w:name="_Toc25168694"/>
      <w:bookmarkStart w:id="3755" w:name="_Toc27593113"/>
      <w:bookmarkStart w:id="3756" w:name="_Toc34147989"/>
      <w:bookmarkStart w:id="3757" w:name="_Toc36463373"/>
      <w:bookmarkStart w:id="3758" w:name="_Toc43215213"/>
      <w:bookmarkStart w:id="3759" w:name="_Toc45032461"/>
      <w:bookmarkStart w:id="3760" w:name="_Toc49849950"/>
      <w:bookmarkStart w:id="3761" w:name="_Toc51873464"/>
      <w:bookmarkStart w:id="3762" w:name="_Toc56517592"/>
      <w:bookmarkStart w:id="3763" w:name="_Toc58594493"/>
      <w:bookmarkStart w:id="3764" w:name="_Toc67686005"/>
      <w:bookmarkStart w:id="3765" w:name="_Toc74993832"/>
      <w:bookmarkStart w:id="3766" w:name="_Toc82716422"/>
      <w:bookmarkStart w:id="3767" w:name="_Toc88818709"/>
      <w:bookmarkStart w:id="3768" w:name="_Toc90650631"/>
      <w:bookmarkStart w:id="3769" w:name="_Toc98506301"/>
      <w:bookmarkStart w:id="3770" w:name="_Toc106639586"/>
      <w:bookmarkStart w:id="3771" w:name="_Toc114779096"/>
      <w:bookmarkStart w:id="3772" w:name="_Toc122097013"/>
      <w:bookmarkStart w:id="3773" w:name="_Toc130844234"/>
      <w:bookmarkStart w:id="3774" w:name="_Toc138411942"/>
      <w:bookmarkStart w:id="3775" w:name="_Toc145956140"/>
      <w:bookmarkStart w:id="3776" w:name="_Toc153887582"/>
      <w:bookmarkStart w:id="3777" w:name="_Toc161905471"/>
      <w:r>
        <w:t>6.2.2.2</w:t>
      </w:r>
      <w:r>
        <w:tab/>
        <w:t>HTTP Standard Headers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08F33B42" w14:textId="77777777" w:rsidR="00EB7848" w:rsidRDefault="00EB7848" w:rsidP="00B32564">
      <w:pPr>
        <w:pStyle w:val="Heading5"/>
        <w:rPr>
          <w:lang w:eastAsia="zh-CN"/>
        </w:rPr>
      </w:pPr>
      <w:bookmarkStart w:id="3778" w:name="_Toc25168695"/>
      <w:bookmarkStart w:id="3779" w:name="_Toc27593114"/>
      <w:bookmarkStart w:id="3780" w:name="_Toc34147990"/>
      <w:bookmarkStart w:id="3781" w:name="_Toc36463374"/>
      <w:bookmarkStart w:id="3782" w:name="_Toc43215214"/>
      <w:bookmarkStart w:id="3783" w:name="_Toc45032462"/>
      <w:bookmarkStart w:id="3784" w:name="_Toc49849951"/>
      <w:bookmarkStart w:id="3785" w:name="_Toc51873465"/>
      <w:bookmarkStart w:id="3786" w:name="_Toc56517593"/>
      <w:bookmarkStart w:id="3787" w:name="_Toc58594494"/>
      <w:bookmarkStart w:id="3788" w:name="_Toc67686006"/>
      <w:bookmarkStart w:id="3789" w:name="_Toc74993833"/>
      <w:bookmarkStart w:id="3790" w:name="_Toc82716423"/>
      <w:bookmarkStart w:id="3791" w:name="_Toc88818710"/>
      <w:bookmarkStart w:id="3792" w:name="_Toc90650632"/>
      <w:bookmarkStart w:id="3793" w:name="_Toc98506302"/>
      <w:bookmarkStart w:id="3794" w:name="_Toc106639587"/>
      <w:bookmarkStart w:id="3795" w:name="_Toc114779097"/>
      <w:bookmarkStart w:id="3796" w:name="_Toc122097014"/>
      <w:bookmarkStart w:id="3797" w:name="_Toc130844235"/>
      <w:bookmarkStart w:id="3798" w:name="_Toc138411943"/>
      <w:bookmarkStart w:id="3799" w:name="_Toc145956141"/>
      <w:bookmarkStart w:id="3800" w:name="_Toc153887583"/>
      <w:bookmarkStart w:id="3801" w:name="_Toc161905472"/>
      <w:r>
        <w:t>6.2.2.2.1</w:t>
      </w:r>
      <w:r>
        <w:rPr>
          <w:lang w:eastAsia="zh-CN"/>
        </w:rPr>
        <w:tab/>
        <w:t>General</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763503E7" w14:textId="77777777" w:rsidR="00EB7848" w:rsidRDefault="00EB7848" w:rsidP="00B32564">
      <w:pPr>
        <w:pStyle w:val="Heading5"/>
      </w:pPr>
      <w:bookmarkStart w:id="3802" w:name="_Toc25168696"/>
      <w:bookmarkStart w:id="3803" w:name="_Toc27593115"/>
      <w:bookmarkStart w:id="3804" w:name="_Toc34147991"/>
      <w:bookmarkStart w:id="3805" w:name="_Toc36463375"/>
      <w:bookmarkStart w:id="3806" w:name="_Toc43215215"/>
      <w:bookmarkStart w:id="3807" w:name="_Toc45032463"/>
      <w:bookmarkStart w:id="3808" w:name="_Toc49849952"/>
      <w:bookmarkStart w:id="3809" w:name="_Toc51873466"/>
      <w:bookmarkStart w:id="3810" w:name="_Toc56517594"/>
      <w:bookmarkStart w:id="3811" w:name="_Toc58594495"/>
      <w:bookmarkStart w:id="3812" w:name="_Toc67686007"/>
      <w:bookmarkStart w:id="3813" w:name="_Toc74993834"/>
      <w:bookmarkStart w:id="3814" w:name="_Toc82716424"/>
      <w:bookmarkStart w:id="3815" w:name="_Toc88818711"/>
      <w:bookmarkStart w:id="3816" w:name="_Toc90650633"/>
      <w:bookmarkStart w:id="3817" w:name="_Toc98506303"/>
      <w:bookmarkStart w:id="3818" w:name="_Toc106639588"/>
      <w:bookmarkStart w:id="3819" w:name="_Toc114779098"/>
      <w:bookmarkStart w:id="3820" w:name="_Toc122097015"/>
      <w:bookmarkStart w:id="3821" w:name="_Toc130844236"/>
      <w:bookmarkStart w:id="3822" w:name="_Toc138411944"/>
      <w:bookmarkStart w:id="3823" w:name="_Toc145956142"/>
      <w:bookmarkStart w:id="3824" w:name="_Toc153887584"/>
      <w:bookmarkStart w:id="3825" w:name="_Toc161905473"/>
      <w:r>
        <w:t>6.2.2.2.2</w:t>
      </w:r>
      <w:r>
        <w:tab/>
        <w:t>Content type</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6AE3A635" w14:textId="77777777" w:rsidR="00EB7848" w:rsidRDefault="00EB7848" w:rsidP="00EB7848">
      <w:r>
        <w:t>The following content types shall be supported:</w:t>
      </w:r>
    </w:p>
    <w:p w14:paraId="3A6C31AC" w14:textId="5A4545C5"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826" w:name="_Toc25168697"/>
      <w:bookmarkStart w:id="3827" w:name="_Toc27593116"/>
      <w:bookmarkStart w:id="3828" w:name="_Toc34147992"/>
      <w:bookmarkStart w:id="3829" w:name="_Toc36463376"/>
      <w:bookmarkStart w:id="3830" w:name="_Toc43215216"/>
      <w:bookmarkStart w:id="3831" w:name="_Toc45032464"/>
      <w:bookmarkStart w:id="3832" w:name="_Toc49849953"/>
      <w:bookmarkStart w:id="3833" w:name="_Toc51873467"/>
      <w:bookmarkStart w:id="3834" w:name="_Toc56517595"/>
      <w:bookmarkStart w:id="3835" w:name="_Toc58594496"/>
      <w:bookmarkStart w:id="3836" w:name="_Toc67686008"/>
      <w:bookmarkStart w:id="3837" w:name="_Toc74993835"/>
      <w:bookmarkStart w:id="3838" w:name="_Toc82716425"/>
      <w:bookmarkStart w:id="3839" w:name="_Toc88818712"/>
      <w:bookmarkStart w:id="3840" w:name="_Toc90650634"/>
      <w:bookmarkStart w:id="3841" w:name="_Toc98506304"/>
      <w:bookmarkStart w:id="3842" w:name="_Toc106639589"/>
      <w:bookmarkStart w:id="3843" w:name="_Toc114779099"/>
      <w:bookmarkStart w:id="3844" w:name="_Toc122097016"/>
      <w:bookmarkStart w:id="3845" w:name="_Toc130844237"/>
      <w:bookmarkStart w:id="3846" w:name="_Toc138411945"/>
      <w:bookmarkStart w:id="3847" w:name="_Toc145956143"/>
      <w:bookmarkStart w:id="3848" w:name="_Toc153887585"/>
      <w:bookmarkStart w:id="3849" w:name="_Toc161905474"/>
      <w:r>
        <w:t>6.2.2.3</w:t>
      </w:r>
      <w:r>
        <w:tab/>
        <w:t>HTTP custom headers</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64B9A577" w14:textId="77777777" w:rsidR="00EB7848" w:rsidRDefault="00EB7848" w:rsidP="00B32564">
      <w:pPr>
        <w:pStyle w:val="Heading5"/>
        <w:rPr>
          <w:lang w:eastAsia="zh-CN"/>
        </w:rPr>
      </w:pPr>
      <w:bookmarkStart w:id="3850" w:name="_Toc25168698"/>
      <w:bookmarkStart w:id="3851" w:name="_Toc27593117"/>
      <w:bookmarkStart w:id="3852" w:name="_Toc34147993"/>
      <w:bookmarkStart w:id="3853" w:name="_Toc36463377"/>
      <w:bookmarkStart w:id="3854" w:name="_Toc43215217"/>
      <w:bookmarkStart w:id="3855" w:name="_Toc45032465"/>
      <w:bookmarkStart w:id="3856" w:name="_Toc49849954"/>
      <w:bookmarkStart w:id="3857" w:name="_Toc51873468"/>
      <w:bookmarkStart w:id="3858" w:name="_Toc56517596"/>
      <w:bookmarkStart w:id="3859" w:name="_Toc58594497"/>
      <w:bookmarkStart w:id="3860" w:name="_Toc67686009"/>
      <w:bookmarkStart w:id="3861" w:name="_Toc74993836"/>
      <w:bookmarkStart w:id="3862" w:name="_Toc82716426"/>
      <w:bookmarkStart w:id="3863" w:name="_Toc88818713"/>
      <w:bookmarkStart w:id="3864" w:name="_Toc90650635"/>
      <w:bookmarkStart w:id="3865" w:name="_Toc98506305"/>
      <w:bookmarkStart w:id="3866" w:name="_Toc106639590"/>
      <w:bookmarkStart w:id="3867" w:name="_Toc114779100"/>
      <w:bookmarkStart w:id="3868" w:name="_Toc122097017"/>
      <w:bookmarkStart w:id="3869" w:name="_Toc130844238"/>
      <w:bookmarkStart w:id="3870" w:name="_Toc138411946"/>
      <w:bookmarkStart w:id="3871" w:name="_Toc145956144"/>
      <w:bookmarkStart w:id="3872" w:name="_Toc153887586"/>
      <w:bookmarkStart w:id="3873" w:name="_Toc161905475"/>
      <w:r>
        <w:t>6.2.2.3.1</w:t>
      </w:r>
      <w:r>
        <w:rPr>
          <w:lang w:eastAsia="zh-CN"/>
        </w:rPr>
        <w:tab/>
        <w:t>General</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874" w:name="_Toc25168699"/>
      <w:bookmarkStart w:id="3875" w:name="_Toc27593118"/>
      <w:bookmarkStart w:id="3876" w:name="_Toc34147994"/>
      <w:bookmarkStart w:id="3877" w:name="_Toc36463378"/>
      <w:bookmarkStart w:id="3878" w:name="_Toc43215218"/>
      <w:bookmarkStart w:id="3879" w:name="_Toc45032466"/>
      <w:bookmarkStart w:id="3880" w:name="_Toc49849955"/>
      <w:bookmarkStart w:id="3881" w:name="_Toc51873469"/>
      <w:bookmarkStart w:id="3882" w:name="_Toc56517597"/>
      <w:bookmarkStart w:id="3883" w:name="_Toc58594498"/>
      <w:bookmarkStart w:id="3884" w:name="_Toc67686010"/>
      <w:bookmarkStart w:id="3885" w:name="_Toc74993837"/>
      <w:bookmarkStart w:id="3886" w:name="_Toc82716427"/>
      <w:bookmarkStart w:id="3887" w:name="_Toc88818714"/>
      <w:bookmarkStart w:id="3888" w:name="_Toc90650636"/>
      <w:bookmarkStart w:id="3889" w:name="_Toc98506306"/>
      <w:bookmarkStart w:id="3890" w:name="_Toc106639591"/>
      <w:bookmarkStart w:id="3891" w:name="_Toc114779101"/>
      <w:bookmarkStart w:id="3892" w:name="_Toc122097018"/>
      <w:bookmarkStart w:id="3893" w:name="_Toc130844239"/>
      <w:bookmarkStart w:id="3894" w:name="_Toc138411947"/>
      <w:bookmarkStart w:id="3895" w:name="_Toc145956145"/>
      <w:bookmarkStart w:id="3896" w:name="_Toc153887587"/>
      <w:bookmarkStart w:id="3897" w:name="_Toc161905476"/>
      <w:r>
        <w:t>6.2.3</w:t>
      </w:r>
      <w:r>
        <w:tab/>
        <w:t>Resources</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0B41BE80" w14:textId="77777777" w:rsidR="00EB7848" w:rsidRDefault="00EB7848" w:rsidP="00B32564">
      <w:pPr>
        <w:pStyle w:val="Heading4"/>
      </w:pPr>
      <w:bookmarkStart w:id="3898" w:name="_Toc25168700"/>
      <w:bookmarkStart w:id="3899" w:name="_Toc27593119"/>
      <w:bookmarkStart w:id="3900" w:name="_Toc34147995"/>
      <w:bookmarkStart w:id="3901" w:name="_Toc36463379"/>
      <w:bookmarkStart w:id="3902" w:name="_Toc43215219"/>
      <w:bookmarkStart w:id="3903" w:name="_Toc45032467"/>
      <w:bookmarkStart w:id="3904" w:name="_Toc49849956"/>
      <w:bookmarkStart w:id="3905" w:name="_Toc51873470"/>
      <w:bookmarkStart w:id="3906" w:name="_Toc56517598"/>
      <w:bookmarkStart w:id="3907" w:name="_Toc58594499"/>
      <w:bookmarkStart w:id="3908" w:name="_Toc67686011"/>
      <w:bookmarkStart w:id="3909" w:name="_Toc74993838"/>
      <w:bookmarkStart w:id="3910" w:name="_Toc82716428"/>
      <w:bookmarkStart w:id="3911" w:name="_Toc88818715"/>
      <w:bookmarkStart w:id="3912" w:name="_Toc90650637"/>
      <w:bookmarkStart w:id="3913" w:name="_Toc98506307"/>
      <w:bookmarkStart w:id="3914" w:name="_Toc106639592"/>
      <w:bookmarkStart w:id="3915" w:name="_Toc114779102"/>
      <w:bookmarkStart w:id="3916" w:name="_Toc122097019"/>
      <w:bookmarkStart w:id="3917" w:name="_Toc130844240"/>
      <w:bookmarkStart w:id="3918" w:name="_Toc138411948"/>
      <w:bookmarkStart w:id="3919" w:name="_Toc145956146"/>
      <w:bookmarkStart w:id="3920" w:name="_Toc153887588"/>
      <w:bookmarkStart w:id="3921" w:name="_Toc161905477"/>
      <w:r>
        <w:t>6.2.3.1</w:t>
      </w:r>
      <w:r>
        <w:tab/>
        <w:t>Overview</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72518481"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922" w:name="_Toc25168701"/>
      <w:bookmarkStart w:id="3923" w:name="_Toc27593120"/>
      <w:bookmarkStart w:id="3924" w:name="_Toc34147996"/>
      <w:bookmarkStart w:id="3925" w:name="_Toc36463380"/>
      <w:bookmarkStart w:id="3926" w:name="_Toc43215220"/>
      <w:bookmarkStart w:id="3927" w:name="_Toc45032468"/>
      <w:bookmarkStart w:id="3928" w:name="_Toc49849957"/>
      <w:bookmarkStart w:id="3929" w:name="_Toc51873471"/>
      <w:bookmarkStart w:id="3930" w:name="_Toc56517599"/>
      <w:bookmarkStart w:id="3931" w:name="_Toc58594500"/>
      <w:bookmarkStart w:id="3932" w:name="_Toc67686012"/>
      <w:bookmarkStart w:id="3933" w:name="_Toc74993839"/>
      <w:bookmarkStart w:id="3934" w:name="_Toc82716429"/>
      <w:bookmarkStart w:id="3935" w:name="_Toc88818716"/>
      <w:bookmarkStart w:id="3936" w:name="_Toc90650638"/>
      <w:bookmarkStart w:id="3937" w:name="_Toc98506308"/>
      <w:bookmarkStart w:id="3938" w:name="_Toc106639593"/>
      <w:bookmarkStart w:id="3939" w:name="_Toc114779103"/>
      <w:bookmarkStart w:id="3940" w:name="_Toc122097020"/>
      <w:bookmarkStart w:id="3941" w:name="_Toc130844241"/>
      <w:bookmarkStart w:id="3942" w:name="_Toc138411949"/>
      <w:bookmarkStart w:id="3943" w:name="_Toc145956147"/>
      <w:bookmarkStart w:id="3944" w:name="_Toc153887589"/>
      <w:bookmarkStart w:id="3945" w:name="_Toc161905478"/>
      <w:r>
        <w:t>6.2.4</w:t>
      </w:r>
      <w:r>
        <w:tab/>
        <w:t>Custom Operations without associated resources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489D719E" w14:textId="77777777" w:rsidR="00EB7848" w:rsidRDefault="00EB7848" w:rsidP="00B32564">
      <w:pPr>
        <w:pStyle w:val="Heading4"/>
      </w:pPr>
      <w:bookmarkStart w:id="3946" w:name="_Toc25168702"/>
      <w:bookmarkStart w:id="3947" w:name="_Toc27593121"/>
      <w:bookmarkStart w:id="3948" w:name="_Toc34147997"/>
      <w:bookmarkStart w:id="3949" w:name="_Toc36463381"/>
      <w:bookmarkStart w:id="3950" w:name="_Toc43215221"/>
      <w:bookmarkStart w:id="3951" w:name="_Toc45032469"/>
      <w:bookmarkStart w:id="3952" w:name="_Toc49849958"/>
      <w:bookmarkStart w:id="3953" w:name="_Toc51873472"/>
      <w:bookmarkStart w:id="3954" w:name="_Toc56517600"/>
      <w:bookmarkStart w:id="3955" w:name="_Toc58594501"/>
      <w:bookmarkStart w:id="3956" w:name="_Toc67686013"/>
      <w:bookmarkStart w:id="3957" w:name="_Toc74993840"/>
      <w:bookmarkStart w:id="3958" w:name="_Toc82716430"/>
      <w:bookmarkStart w:id="3959" w:name="_Toc88818717"/>
      <w:bookmarkStart w:id="3960" w:name="_Toc90650639"/>
      <w:bookmarkStart w:id="3961" w:name="_Toc98506309"/>
      <w:bookmarkStart w:id="3962" w:name="_Toc106639594"/>
      <w:bookmarkStart w:id="3963" w:name="_Toc114779104"/>
      <w:bookmarkStart w:id="3964" w:name="_Toc122097021"/>
      <w:bookmarkStart w:id="3965" w:name="_Toc130844242"/>
      <w:bookmarkStart w:id="3966" w:name="_Toc138411950"/>
      <w:bookmarkStart w:id="3967" w:name="_Toc145956148"/>
      <w:bookmarkStart w:id="3968" w:name="_Toc153887590"/>
      <w:bookmarkStart w:id="3969" w:name="_Toc161905479"/>
      <w:r>
        <w:t>6.2.4.1</w:t>
      </w:r>
      <w:r>
        <w:tab/>
        <w:t>Overview</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970" w:name="_Toc25168703"/>
      <w:bookmarkStart w:id="3971" w:name="_Toc27593122"/>
      <w:bookmarkStart w:id="3972" w:name="_Toc34147998"/>
      <w:bookmarkStart w:id="3973" w:name="_Toc36463382"/>
      <w:bookmarkStart w:id="3974" w:name="_Toc43215222"/>
      <w:bookmarkStart w:id="3975" w:name="_Toc45032470"/>
      <w:bookmarkStart w:id="3976" w:name="_Toc49849959"/>
      <w:bookmarkStart w:id="3977" w:name="_Toc51873473"/>
      <w:bookmarkStart w:id="3978" w:name="_Toc56517601"/>
      <w:bookmarkStart w:id="3979" w:name="_Toc58594502"/>
      <w:bookmarkStart w:id="3980" w:name="_Toc67686014"/>
      <w:bookmarkStart w:id="3981" w:name="_Toc74993841"/>
      <w:bookmarkStart w:id="3982" w:name="_Toc82716431"/>
      <w:bookmarkStart w:id="3983" w:name="_Toc88818718"/>
      <w:bookmarkStart w:id="3984" w:name="_Toc90650640"/>
      <w:bookmarkStart w:id="3985" w:name="_Toc98506310"/>
      <w:bookmarkStart w:id="3986" w:name="_Toc106639595"/>
      <w:bookmarkStart w:id="3987" w:name="_Toc114779105"/>
      <w:bookmarkStart w:id="3988" w:name="_Toc122097022"/>
      <w:bookmarkStart w:id="3989" w:name="_Toc130844243"/>
      <w:bookmarkStart w:id="3990" w:name="_Toc138411951"/>
      <w:bookmarkStart w:id="3991" w:name="_Toc145956149"/>
      <w:bookmarkStart w:id="3992" w:name="_Toc153887591"/>
      <w:bookmarkStart w:id="3993" w:name="_Toc161905480"/>
      <w:r>
        <w:t>6.2.4.4</w:t>
      </w:r>
      <w:r>
        <w:tab/>
        <w:t>Operation: cipher-key-data</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31BAC605" w14:textId="77777777" w:rsidR="00EB7848" w:rsidRDefault="00EB7848" w:rsidP="00B32564">
      <w:pPr>
        <w:pStyle w:val="Heading5"/>
      </w:pPr>
      <w:bookmarkStart w:id="3994" w:name="_Toc25168704"/>
      <w:bookmarkStart w:id="3995" w:name="_Toc27593123"/>
      <w:bookmarkStart w:id="3996" w:name="_Toc34147999"/>
      <w:bookmarkStart w:id="3997" w:name="_Toc36463383"/>
      <w:bookmarkStart w:id="3998" w:name="_Toc43215223"/>
      <w:bookmarkStart w:id="3999" w:name="_Toc45032471"/>
      <w:bookmarkStart w:id="4000" w:name="_Toc49849960"/>
      <w:bookmarkStart w:id="4001" w:name="_Toc51873474"/>
      <w:bookmarkStart w:id="4002" w:name="_Toc56517602"/>
      <w:bookmarkStart w:id="4003" w:name="_Toc58594503"/>
      <w:bookmarkStart w:id="4004" w:name="_Toc67686015"/>
      <w:bookmarkStart w:id="4005" w:name="_Toc74993842"/>
      <w:bookmarkStart w:id="4006" w:name="_Toc82716432"/>
      <w:bookmarkStart w:id="4007" w:name="_Toc88818719"/>
      <w:bookmarkStart w:id="4008" w:name="_Toc90650641"/>
      <w:bookmarkStart w:id="4009" w:name="_Toc98506311"/>
      <w:bookmarkStart w:id="4010" w:name="_Toc106639596"/>
      <w:bookmarkStart w:id="4011" w:name="_Toc114779106"/>
      <w:bookmarkStart w:id="4012" w:name="_Toc122097023"/>
      <w:bookmarkStart w:id="4013" w:name="_Toc130844244"/>
      <w:bookmarkStart w:id="4014" w:name="_Toc138411952"/>
      <w:bookmarkStart w:id="4015" w:name="_Toc145956150"/>
      <w:bookmarkStart w:id="4016" w:name="_Toc153887592"/>
      <w:bookmarkStart w:id="4017" w:name="_Toc161905481"/>
      <w:r>
        <w:t>6.2.4.4.1</w:t>
      </w:r>
      <w:r>
        <w:tab/>
        <w:t>Description</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018" w:name="_Toc25168705"/>
      <w:bookmarkStart w:id="4019" w:name="_Toc27593124"/>
      <w:bookmarkStart w:id="4020" w:name="_Toc34148000"/>
      <w:bookmarkStart w:id="4021" w:name="_Toc36463384"/>
      <w:bookmarkStart w:id="4022" w:name="_Toc43215224"/>
      <w:bookmarkStart w:id="4023" w:name="_Toc45032472"/>
      <w:bookmarkStart w:id="4024" w:name="_Toc49849961"/>
      <w:bookmarkStart w:id="4025" w:name="_Toc51873475"/>
      <w:bookmarkStart w:id="4026" w:name="_Toc56517603"/>
      <w:bookmarkStart w:id="4027" w:name="_Toc58594504"/>
      <w:bookmarkStart w:id="4028" w:name="_Toc67686016"/>
      <w:bookmarkStart w:id="4029" w:name="_Toc74993843"/>
      <w:bookmarkStart w:id="4030" w:name="_Toc82716433"/>
      <w:bookmarkStart w:id="4031" w:name="_Toc88818720"/>
      <w:bookmarkStart w:id="4032" w:name="_Toc90650642"/>
      <w:bookmarkStart w:id="4033" w:name="_Toc98506312"/>
      <w:bookmarkStart w:id="4034" w:name="_Toc106639597"/>
      <w:bookmarkStart w:id="4035" w:name="_Toc114779107"/>
      <w:bookmarkStart w:id="4036" w:name="_Toc122097024"/>
      <w:bookmarkStart w:id="4037" w:name="_Toc130844245"/>
      <w:bookmarkStart w:id="4038" w:name="_Toc138411953"/>
      <w:bookmarkStart w:id="4039" w:name="_Toc145956151"/>
      <w:bookmarkStart w:id="4040" w:name="_Toc153887593"/>
      <w:bookmarkStart w:id="4041" w:name="_Toc161905482"/>
      <w:r>
        <w:t>6.2.4.4.2</w:t>
      </w:r>
      <w:r>
        <w:tab/>
        <w:t>Operation Definition</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042"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042"/>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043" w:name="_Toc25168706"/>
      <w:bookmarkStart w:id="4044" w:name="_Toc27593125"/>
      <w:bookmarkStart w:id="4045" w:name="_Toc34148001"/>
      <w:bookmarkStart w:id="4046" w:name="_Toc36463385"/>
      <w:bookmarkStart w:id="4047" w:name="_Toc43215225"/>
      <w:bookmarkStart w:id="4048" w:name="_Toc45032473"/>
      <w:bookmarkStart w:id="4049" w:name="_Toc49849962"/>
      <w:bookmarkStart w:id="4050" w:name="_Toc51873476"/>
      <w:bookmarkStart w:id="4051" w:name="_Toc56517604"/>
      <w:bookmarkStart w:id="4052" w:name="_Toc58594505"/>
      <w:bookmarkStart w:id="4053" w:name="_Toc67686017"/>
      <w:bookmarkStart w:id="4054" w:name="_Toc74993844"/>
      <w:bookmarkStart w:id="4055" w:name="_Toc82716434"/>
      <w:bookmarkStart w:id="4056" w:name="_Toc88818721"/>
      <w:bookmarkStart w:id="4057" w:name="_Toc90650643"/>
      <w:bookmarkStart w:id="4058" w:name="_Toc98506313"/>
      <w:bookmarkStart w:id="4059" w:name="_Toc106639598"/>
      <w:bookmarkStart w:id="4060" w:name="_Toc114779108"/>
      <w:bookmarkStart w:id="4061" w:name="_Toc122097025"/>
      <w:bookmarkStart w:id="4062" w:name="_Toc130844246"/>
      <w:bookmarkStart w:id="4063" w:name="_Toc138411954"/>
      <w:bookmarkStart w:id="4064" w:name="_Toc145956152"/>
      <w:bookmarkStart w:id="4065" w:name="_Toc153887594"/>
      <w:bookmarkStart w:id="4066" w:name="_Toc161905483"/>
      <w:r>
        <w:lastRenderedPageBreak/>
        <w:t>6.2.5</w:t>
      </w:r>
      <w:r>
        <w:tab/>
        <w:t>Notifications</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59CEF37C" w14:textId="77777777" w:rsidR="00EB7848" w:rsidRDefault="00EB7848" w:rsidP="00B32564">
      <w:pPr>
        <w:pStyle w:val="Heading4"/>
      </w:pPr>
      <w:bookmarkStart w:id="4067" w:name="_Toc25168707"/>
      <w:bookmarkStart w:id="4068" w:name="_Toc27593126"/>
      <w:bookmarkStart w:id="4069" w:name="_Toc34148002"/>
      <w:bookmarkStart w:id="4070" w:name="_Toc36463386"/>
      <w:bookmarkStart w:id="4071" w:name="_Toc43215226"/>
      <w:bookmarkStart w:id="4072" w:name="_Toc45032474"/>
      <w:bookmarkStart w:id="4073" w:name="_Toc49849963"/>
      <w:bookmarkStart w:id="4074" w:name="_Toc51873477"/>
      <w:bookmarkStart w:id="4075" w:name="_Toc56517605"/>
      <w:bookmarkStart w:id="4076" w:name="_Toc58594506"/>
      <w:bookmarkStart w:id="4077" w:name="_Toc67686018"/>
      <w:bookmarkStart w:id="4078" w:name="_Toc74993845"/>
      <w:bookmarkStart w:id="4079" w:name="_Toc82716435"/>
      <w:bookmarkStart w:id="4080" w:name="_Toc88818722"/>
      <w:bookmarkStart w:id="4081" w:name="_Toc90650644"/>
      <w:bookmarkStart w:id="4082" w:name="_Toc98506314"/>
      <w:bookmarkStart w:id="4083" w:name="_Toc106639599"/>
      <w:bookmarkStart w:id="4084" w:name="_Toc114779109"/>
      <w:bookmarkStart w:id="4085" w:name="_Toc122097026"/>
      <w:bookmarkStart w:id="4086" w:name="_Toc130844247"/>
      <w:bookmarkStart w:id="4087" w:name="_Toc138411955"/>
      <w:bookmarkStart w:id="4088" w:name="_Toc145956153"/>
      <w:bookmarkStart w:id="4089" w:name="_Toc153887595"/>
      <w:bookmarkStart w:id="4090" w:name="_Toc161905484"/>
      <w:r>
        <w:t>6.2.5.1</w:t>
      </w:r>
      <w:r>
        <w:tab/>
        <w:t>CipheringKeyData</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735FCADD" w14:textId="77777777" w:rsidR="00EB7848" w:rsidRDefault="00EB7848" w:rsidP="00B32564">
      <w:pPr>
        <w:pStyle w:val="Heading5"/>
      </w:pPr>
      <w:bookmarkStart w:id="4091" w:name="_Toc25168708"/>
      <w:bookmarkStart w:id="4092" w:name="_Toc27593127"/>
      <w:bookmarkStart w:id="4093" w:name="_Toc34148003"/>
      <w:bookmarkStart w:id="4094" w:name="_Toc36463387"/>
      <w:bookmarkStart w:id="4095" w:name="_Toc43215227"/>
      <w:bookmarkStart w:id="4096" w:name="_Toc45032475"/>
      <w:bookmarkStart w:id="4097" w:name="_Toc49849964"/>
      <w:bookmarkStart w:id="4098" w:name="_Toc51873478"/>
      <w:bookmarkStart w:id="4099" w:name="_Toc56517606"/>
      <w:bookmarkStart w:id="4100" w:name="_Toc58594507"/>
      <w:bookmarkStart w:id="4101" w:name="_Toc67686019"/>
      <w:bookmarkStart w:id="4102" w:name="_Toc74993846"/>
      <w:bookmarkStart w:id="4103" w:name="_Toc82716436"/>
      <w:bookmarkStart w:id="4104" w:name="_Toc88818723"/>
      <w:bookmarkStart w:id="4105" w:name="_Toc90650645"/>
      <w:bookmarkStart w:id="4106" w:name="_Toc98506315"/>
      <w:bookmarkStart w:id="4107" w:name="_Toc106639600"/>
      <w:bookmarkStart w:id="4108" w:name="_Toc114779110"/>
      <w:bookmarkStart w:id="4109" w:name="_Toc122097027"/>
      <w:bookmarkStart w:id="4110" w:name="_Toc130844248"/>
      <w:bookmarkStart w:id="4111" w:name="_Toc138411956"/>
      <w:bookmarkStart w:id="4112" w:name="_Toc145956154"/>
      <w:bookmarkStart w:id="4113" w:name="_Toc153887596"/>
      <w:bookmarkStart w:id="4114" w:name="_Toc161905485"/>
      <w:r>
        <w:t>6.2.5.1.1</w:t>
      </w:r>
      <w:r>
        <w:tab/>
        <w:t>Description</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115" w:name="_Toc25168709"/>
      <w:bookmarkStart w:id="4116" w:name="_Toc27593128"/>
      <w:bookmarkStart w:id="4117" w:name="_Toc34148004"/>
      <w:bookmarkStart w:id="4118" w:name="_Toc36463388"/>
      <w:bookmarkStart w:id="4119" w:name="_Toc43215228"/>
      <w:bookmarkStart w:id="4120" w:name="_Toc45032476"/>
      <w:bookmarkStart w:id="4121" w:name="_Toc49849965"/>
      <w:bookmarkStart w:id="4122" w:name="_Toc51873479"/>
      <w:bookmarkStart w:id="4123" w:name="_Toc56517607"/>
      <w:bookmarkStart w:id="4124" w:name="_Toc58594508"/>
      <w:bookmarkStart w:id="4125" w:name="_Toc67686020"/>
      <w:bookmarkStart w:id="4126" w:name="_Toc74993847"/>
      <w:bookmarkStart w:id="4127" w:name="_Toc82716437"/>
      <w:bookmarkStart w:id="4128" w:name="_Toc88818724"/>
      <w:bookmarkStart w:id="4129" w:name="_Toc90650646"/>
      <w:bookmarkStart w:id="4130" w:name="_Toc98506316"/>
      <w:bookmarkStart w:id="4131" w:name="_Toc106639601"/>
      <w:bookmarkStart w:id="4132" w:name="_Toc114779111"/>
      <w:bookmarkStart w:id="4133" w:name="_Toc122097028"/>
      <w:bookmarkStart w:id="4134" w:name="_Toc130844249"/>
      <w:bookmarkStart w:id="4135" w:name="_Toc138411957"/>
      <w:bookmarkStart w:id="4136" w:name="_Toc145956155"/>
      <w:bookmarkStart w:id="4137" w:name="_Toc153887597"/>
      <w:bookmarkStart w:id="4138" w:name="_Toc161905486"/>
      <w:r>
        <w:t>6.2.5.1.2</w:t>
      </w:r>
      <w:r>
        <w:tab/>
        <w:t>Notification Definition</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139" w:name="_Toc25168710"/>
      <w:bookmarkStart w:id="4140" w:name="_Toc27593129"/>
      <w:bookmarkStart w:id="4141" w:name="_Toc34148005"/>
      <w:bookmarkStart w:id="4142" w:name="_Toc36463389"/>
      <w:bookmarkStart w:id="4143" w:name="_Toc43215229"/>
      <w:bookmarkStart w:id="4144" w:name="_Toc45032477"/>
      <w:bookmarkStart w:id="4145" w:name="_Toc49849966"/>
      <w:bookmarkStart w:id="4146" w:name="_Toc51873480"/>
      <w:bookmarkStart w:id="4147" w:name="_Toc56517608"/>
      <w:bookmarkStart w:id="4148" w:name="_Toc58594509"/>
      <w:bookmarkStart w:id="4149" w:name="_Toc67686021"/>
      <w:bookmarkStart w:id="4150" w:name="_Toc74993848"/>
      <w:bookmarkStart w:id="4151" w:name="_Toc82716438"/>
      <w:bookmarkStart w:id="4152" w:name="_Toc88818725"/>
      <w:bookmarkStart w:id="4153" w:name="_Toc90650647"/>
      <w:bookmarkStart w:id="4154" w:name="_Toc98506317"/>
      <w:bookmarkStart w:id="4155" w:name="_Toc106639602"/>
      <w:bookmarkStart w:id="4156" w:name="_Toc114779112"/>
      <w:bookmarkStart w:id="4157" w:name="_Toc122097029"/>
      <w:bookmarkStart w:id="4158" w:name="_Toc130844250"/>
      <w:bookmarkStart w:id="4159" w:name="_Toc138411958"/>
      <w:bookmarkStart w:id="4160" w:name="_Toc145956156"/>
      <w:bookmarkStart w:id="4161" w:name="_Toc153887598"/>
      <w:bookmarkStart w:id="4162" w:name="_Toc161905487"/>
      <w:r>
        <w:t>6.2.5.1.3</w:t>
      </w:r>
      <w:r>
        <w:tab/>
        <w:t>Notification Standard Methods</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42D71566" w14:textId="77777777" w:rsidR="00EB7848" w:rsidRDefault="00EB7848" w:rsidP="001760B3">
      <w:pPr>
        <w:pStyle w:val="H6"/>
      </w:pPr>
      <w:bookmarkStart w:id="4163" w:name="_Toc25168711"/>
      <w:bookmarkStart w:id="4164" w:name="_Toc27593130"/>
      <w:bookmarkStart w:id="4165" w:name="_Toc34148006"/>
      <w:bookmarkStart w:id="4166" w:name="_Toc36463390"/>
      <w:bookmarkStart w:id="4167" w:name="_Toc43215230"/>
      <w:bookmarkStart w:id="4168" w:name="_Toc45032478"/>
      <w:bookmarkStart w:id="4169" w:name="_Toc49849967"/>
      <w:bookmarkStart w:id="4170" w:name="_Toc51873481"/>
      <w:bookmarkStart w:id="4171" w:name="_Toc56517609"/>
      <w:bookmarkStart w:id="4172" w:name="_Toc58594510"/>
      <w:bookmarkStart w:id="4173" w:name="_Toc67686022"/>
      <w:bookmarkStart w:id="4174" w:name="_Toc74993849"/>
      <w:bookmarkStart w:id="4175" w:name="_Toc82716439"/>
      <w:bookmarkStart w:id="4176" w:name="_Toc88818726"/>
      <w:bookmarkStart w:id="4177" w:name="_Toc90650648"/>
      <w:r>
        <w:t>6.2.5.1.3.1</w:t>
      </w:r>
      <w:r>
        <w:tab/>
      </w:r>
      <w:r>
        <w:rPr>
          <w:lang w:eastAsia="zh-CN"/>
        </w:rPr>
        <w:t>POST</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178"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178"/>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179"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179"/>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180" w:name="_Toc25168712"/>
      <w:bookmarkStart w:id="4181" w:name="_Toc27593131"/>
      <w:bookmarkStart w:id="4182" w:name="_Toc34148007"/>
      <w:bookmarkStart w:id="4183" w:name="_Toc36463391"/>
      <w:bookmarkStart w:id="4184" w:name="_Toc43215231"/>
      <w:bookmarkStart w:id="4185" w:name="_Toc45032479"/>
      <w:bookmarkStart w:id="4186" w:name="_Toc49849968"/>
      <w:bookmarkStart w:id="4187" w:name="_Toc51873482"/>
      <w:bookmarkStart w:id="4188" w:name="_Toc56517610"/>
      <w:bookmarkStart w:id="4189" w:name="_Toc58594511"/>
      <w:bookmarkStart w:id="4190" w:name="_Toc67686023"/>
      <w:bookmarkStart w:id="4191" w:name="_Toc74993850"/>
      <w:bookmarkStart w:id="4192" w:name="_Toc82716440"/>
      <w:bookmarkStart w:id="4193" w:name="_Toc88818727"/>
      <w:bookmarkStart w:id="4194" w:name="_Toc90650649"/>
      <w:bookmarkStart w:id="4195" w:name="_Toc98506318"/>
      <w:bookmarkStart w:id="4196" w:name="_Toc106639603"/>
      <w:bookmarkStart w:id="4197" w:name="_Toc114779113"/>
      <w:bookmarkStart w:id="4198" w:name="_Toc122097030"/>
      <w:bookmarkStart w:id="4199" w:name="_Toc130844251"/>
      <w:bookmarkStart w:id="4200" w:name="_Toc138411959"/>
      <w:bookmarkStart w:id="4201" w:name="_Toc145956157"/>
      <w:bookmarkStart w:id="4202" w:name="_Toc153887599"/>
      <w:bookmarkStart w:id="4203" w:name="_Toc161905488"/>
      <w:r>
        <w:t>6.2.6</w:t>
      </w:r>
      <w:r>
        <w:tab/>
        <w:t>Data Model</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689CC388" w14:textId="77777777" w:rsidR="00EB7848" w:rsidRDefault="00EB7848" w:rsidP="00B32564">
      <w:pPr>
        <w:pStyle w:val="Heading4"/>
      </w:pPr>
      <w:bookmarkStart w:id="4204" w:name="_Toc25168713"/>
      <w:bookmarkStart w:id="4205" w:name="_Toc27593132"/>
      <w:bookmarkStart w:id="4206" w:name="_Toc34148008"/>
      <w:bookmarkStart w:id="4207" w:name="_Toc36463392"/>
      <w:bookmarkStart w:id="4208" w:name="_Toc43215232"/>
      <w:bookmarkStart w:id="4209" w:name="_Toc45032480"/>
      <w:bookmarkStart w:id="4210" w:name="_Toc49849969"/>
      <w:bookmarkStart w:id="4211" w:name="_Toc51873483"/>
      <w:bookmarkStart w:id="4212" w:name="_Toc56517611"/>
      <w:bookmarkStart w:id="4213" w:name="_Toc58594512"/>
      <w:bookmarkStart w:id="4214" w:name="_Toc67686024"/>
      <w:bookmarkStart w:id="4215" w:name="_Toc74993851"/>
      <w:bookmarkStart w:id="4216" w:name="_Toc82716441"/>
      <w:bookmarkStart w:id="4217" w:name="_Toc88818728"/>
      <w:bookmarkStart w:id="4218" w:name="_Toc90650650"/>
      <w:bookmarkStart w:id="4219" w:name="_Toc98506319"/>
      <w:bookmarkStart w:id="4220" w:name="_Toc106639604"/>
      <w:bookmarkStart w:id="4221" w:name="_Toc114779114"/>
      <w:bookmarkStart w:id="4222" w:name="_Toc122097031"/>
      <w:bookmarkStart w:id="4223" w:name="_Toc130844252"/>
      <w:bookmarkStart w:id="4224" w:name="_Toc138411960"/>
      <w:bookmarkStart w:id="4225" w:name="_Toc145956158"/>
      <w:bookmarkStart w:id="4226" w:name="_Toc153887600"/>
      <w:bookmarkStart w:id="4227" w:name="_Toc161905489"/>
      <w:r>
        <w:t>6.2.6.1</w:t>
      </w:r>
      <w:r>
        <w:tab/>
        <w:t>General</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lastRenderedPageBreak/>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228" w:name="_Toc25168714"/>
      <w:bookmarkStart w:id="4229" w:name="_Toc27593133"/>
      <w:bookmarkStart w:id="4230" w:name="_Toc34148009"/>
      <w:bookmarkStart w:id="4231" w:name="_Toc36463393"/>
      <w:bookmarkStart w:id="4232" w:name="_Toc43215233"/>
      <w:bookmarkStart w:id="4233" w:name="_Toc45032481"/>
      <w:bookmarkStart w:id="4234" w:name="_Toc49849970"/>
      <w:bookmarkStart w:id="4235" w:name="_Toc51873484"/>
      <w:bookmarkStart w:id="4236" w:name="_Toc56517612"/>
      <w:bookmarkStart w:id="4237" w:name="_Toc58594513"/>
      <w:bookmarkStart w:id="4238" w:name="_Toc67686025"/>
      <w:bookmarkStart w:id="4239" w:name="_Toc74993852"/>
      <w:bookmarkStart w:id="4240" w:name="_Toc82716442"/>
      <w:bookmarkStart w:id="4241" w:name="_Toc88818729"/>
      <w:bookmarkStart w:id="4242" w:name="_Toc90650651"/>
      <w:bookmarkStart w:id="4243" w:name="_Toc98506320"/>
      <w:bookmarkStart w:id="4244" w:name="_Toc106639605"/>
      <w:bookmarkStart w:id="4245" w:name="_Toc114779115"/>
      <w:bookmarkStart w:id="4246" w:name="_Toc122097032"/>
      <w:bookmarkStart w:id="4247" w:name="_Toc130844253"/>
      <w:bookmarkStart w:id="4248" w:name="_Toc138411961"/>
      <w:bookmarkStart w:id="4249" w:name="_Toc145956159"/>
      <w:bookmarkStart w:id="4250" w:name="_Toc153887601"/>
      <w:bookmarkStart w:id="4251" w:name="_Toc161905490"/>
      <w:r>
        <w:rPr>
          <w:lang w:val="en-US"/>
        </w:rPr>
        <w:t>6.2.6.2</w:t>
      </w:r>
      <w:r>
        <w:rPr>
          <w:lang w:val="en-US"/>
        </w:rPr>
        <w:tab/>
        <w:t>Structured data types</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1D03A0F8" w14:textId="77777777" w:rsidR="00EB7848" w:rsidRDefault="00EB7848" w:rsidP="00B32564">
      <w:pPr>
        <w:pStyle w:val="Heading5"/>
      </w:pPr>
      <w:bookmarkStart w:id="4252" w:name="_Toc25168715"/>
      <w:bookmarkStart w:id="4253" w:name="_Toc27593134"/>
      <w:bookmarkStart w:id="4254" w:name="_Toc34148010"/>
      <w:bookmarkStart w:id="4255" w:name="_Toc36463394"/>
      <w:bookmarkStart w:id="4256" w:name="_Toc43215234"/>
      <w:bookmarkStart w:id="4257" w:name="_Toc45032482"/>
      <w:bookmarkStart w:id="4258" w:name="_Toc49849971"/>
      <w:bookmarkStart w:id="4259" w:name="_Toc51873485"/>
      <w:bookmarkStart w:id="4260" w:name="_Toc56517613"/>
      <w:bookmarkStart w:id="4261" w:name="_Toc58594514"/>
      <w:bookmarkStart w:id="4262" w:name="_Toc67686026"/>
      <w:bookmarkStart w:id="4263" w:name="_Toc74993853"/>
      <w:bookmarkStart w:id="4264" w:name="_Toc82716443"/>
      <w:bookmarkStart w:id="4265" w:name="_Toc88818730"/>
      <w:bookmarkStart w:id="4266" w:name="_Toc90650652"/>
      <w:bookmarkStart w:id="4267" w:name="_Toc98506321"/>
      <w:bookmarkStart w:id="4268" w:name="_Toc106639606"/>
      <w:bookmarkStart w:id="4269" w:name="_Toc114779116"/>
      <w:bookmarkStart w:id="4270" w:name="_Toc122097033"/>
      <w:bookmarkStart w:id="4271" w:name="_Toc130844254"/>
      <w:bookmarkStart w:id="4272" w:name="_Toc138411962"/>
      <w:bookmarkStart w:id="4273" w:name="_Toc145956160"/>
      <w:bookmarkStart w:id="4274" w:name="_Toc153887602"/>
      <w:bookmarkStart w:id="4275" w:name="_Toc161905491"/>
      <w:r>
        <w:t>6.2.6.2.1</w:t>
      </w:r>
      <w:r>
        <w:tab/>
        <w:t>Introduction</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276" w:name="_Toc25168716"/>
      <w:bookmarkStart w:id="4277" w:name="_Toc27593135"/>
      <w:bookmarkStart w:id="4278" w:name="_Toc34148011"/>
      <w:bookmarkStart w:id="4279" w:name="_Toc36463395"/>
      <w:bookmarkStart w:id="4280" w:name="_Toc43215235"/>
      <w:bookmarkStart w:id="4281" w:name="_Toc45032483"/>
      <w:bookmarkStart w:id="4282" w:name="_Toc49849972"/>
      <w:bookmarkStart w:id="4283" w:name="_Toc51873486"/>
      <w:bookmarkStart w:id="4284" w:name="_Toc56517614"/>
      <w:bookmarkStart w:id="4285" w:name="_Toc58594515"/>
      <w:bookmarkStart w:id="4286" w:name="_Toc67686027"/>
      <w:bookmarkStart w:id="4287" w:name="_Toc74993854"/>
      <w:bookmarkStart w:id="4288" w:name="_Toc82716444"/>
      <w:bookmarkStart w:id="4289" w:name="_Toc88818731"/>
      <w:bookmarkStart w:id="4290" w:name="_Toc90650653"/>
      <w:bookmarkStart w:id="4291" w:name="_Toc98506322"/>
      <w:bookmarkStart w:id="4292" w:name="_Toc106639607"/>
      <w:bookmarkStart w:id="4293" w:name="_Toc114779117"/>
      <w:bookmarkStart w:id="4294" w:name="_Toc122097034"/>
      <w:bookmarkStart w:id="4295" w:name="_Toc130844255"/>
      <w:bookmarkStart w:id="4296" w:name="_Toc138411963"/>
      <w:bookmarkStart w:id="4297" w:name="_Toc145956161"/>
      <w:bookmarkStart w:id="4298" w:name="_Toc153887603"/>
      <w:bookmarkStart w:id="4299" w:name="_Toc161905492"/>
      <w:r>
        <w:t>6.2.6.2.2</w:t>
      </w:r>
      <w:r>
        <w:tab/>
        <w:t>Type: CipheringKeyInfo</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7AFC7E7" w:rsidR="0083216A" w:rsidRDefault="0083216A" w:rsidP="0083216A">
            <w:pPr>
              <w:pStyle w:val="TAL"/>
              <w:rPr>
                <w:rFonts w:cs="Arial"/>
                <w:szCs w:val="18"/>
              </w:rPr>
            </w:pPr>
            <w:r w:rsidRPr="00421444">
              <w:t>This IE shall be present if at least one optional</w:t>
            </w:r>
            <w:r>
              <w:t xml:space="preserve"> 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300" w:name="_Toc25168717"/>
      <w:bookmarkStart w:id="4301" w:name="_Toc27593136"/>
      <w:bookmarkStart w:id="4302" w:name="_Toc34148012"/>
      <w:bookmarkStart w:id="4303" w:name="_Toc36463396"/>
      <w:bookmarkStart w:id="4304" w:name="_Toc43215236"/>
      <w:bookmarkStart w:id="4305" w:name="_Toc45032484"/>
      <w:bookmarkStart w:id="4306" w:name="_Toc49849973"/>
      <w:bookmarkStart w:id="4307" w:name="_Toc51873487"/>
      <w:bookmarkStart w:id="4308" w:name="_Toc56517615"/>
      <w:bookmarkStart w:id="4309" w:name="_Toc58594516"/>
      <w:bookmarkStart w:id="4310" w:name="_Toc67686028"/>
      <w:bookmarkStart w:id="4311" w:name="_Toc74993855"/>
      <w:bookmarkStart w:id="4312" w:name="_Toc82716445"/>
      <w:bookmarkStart w:id="4313" w:name="_Toc88818732"/>
      <w:bookmarkStart w:id="4314" w:name="_Toc90650654"/>
      <w:bookmarkStart w:id="4315" w:name="_Toc98506323"/>
      <w:bookmarkStart w:id="4316" w:name="_Toc106639608"/>
      <w:bookmarkStart w:id="4317" w:name="_Toc114779118"/>
      <w:bookmarkStart w:id="4318" w:name="_Toc122097035"/>
      <w:bookmarkStart w:id="4319" w:name="_Toc130844256"/>
      <w:bookmarkStart w:id="4320" w:name="_Toc138411964"/>
      <w:bookmarkStart w:id="4321" w:name="_Toc145956162"/>
      <w:bookmarkStart w:id="4322" w:name="_Toc153887604"/>
      <w:bookmarkStart w:id="4323" w:name="_Toc161905493"/>
      <w:r>
        <w:t>6.2.6.2.3</w:t>
      </w:r>
      <w:r>
        <w:tab/>
        <w:t>Type: CipheringKeyResponse</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324" w:name="_Toc25168718"/>
      <w:bookmarkStart w:id="4325" w:name="_Toc27593137"/>
      <w:bookmarkStart w:id="4326" w:name="_Toc34148013"/>
      <w:bookmarkStart w:id="4327" w:name="_Toc36463397"/>
      <w:bookmarkStart w:id="4328" w:name="_Toc43215237"/>
      <w:bookmarkStart w:id="4329" w:name="_Toc45032485"/>
      <w:bookmarkStart w:id="4330" w:name="_Toc49849974"/>
      <w:bookmarkStart w:id="4331" w:name="_Toc51873488"/>
      <w:bookmarkStart w:id="4332" w:name="_Toc56517616"/>
      <w:bookmarkStart w:id="4333" w:name="_Toc58594517"/>
      <w:bookmarkStart w:id="4334" w:name="_Toc67686029"/>
      <w:bookmarkStart w:id="4335" w:name="_Toc74993856"/>
      <w:bookmarkStart w:id="4336" w:name="_Toc82716446"/>
      <w:bookmarkStart w:id="4337" w:name="_Toc88818733"/>
      <w:bookmarkStart w:id="4338" w:name="_Toc90650655"/>
      <w:bookmarkStart w:id="4339" w:name="_Toc98506324"/>
      <w:bookmarkStart w:id="4340" w:name="_Toc106639609"/>
      <w:bookmarkStart w:id="4341" w:name="_Toc114779119"/>
      <w:bookmarkStart w:id="4342" w:name="_Toc122097036"/>
      <w:bookmarkStart w:id="4343" w:name="_Toc130844257"/>
      <w:bookmarkStart w:id="4344" w:name="_Toc138411965"/>
      <w:bookmarkStart w:id="4345" w:name="_Toc145956163"/>
      <w:bookmarkStart w:id="4346" w:name="_Toc153887605"/>
      <w:bookmarkStart w:id="4347" w:name="_Toc161905494"/>
      <w:r>
        <w:lastRenderedPageBreak/>
        <w:t>6.2.6.2.4</w:t>
      </w:r>
      <w:r>
        <w:tab/>
        <w:t>Type: CipheringDataSet</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34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349" w:name="_PERM_MCCTEMPBM_CRPT90020125___2"/>
            <w:bookmarkEnd w:id="434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350" w:name="_PERM_MCCTEMPBM_CRPT90020126___2"/>
            <w:bookmarkEnd w:id="4349"/>
          </w:p>
          <w:bookmarkEnd w:id="435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35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352" w:name="_PERM_MCCTEMPBM_CRPT90020128___2"/>
            <w:bookmarkEnd w:id="435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353" w:name="_PERM_MCCTEMPBM_CRPT90020129___2"/>
            <w:bookmarkEnd w:id="435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354" w:name="_PERM_MCCTEMPBM_CRPT90020130___2"/>
            <w:bookmarkEnd w:id="435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354"/>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35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356" w:name="_PERM_MCCTEMPBM_CRPT90020132___2"/>
            <w:bookmarkEnd w:id="435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357" w:name="_PERM_MCCTEMPBM_CRPT90020133___2"/>
            <w:bookmarkEnd w:id="4356"/>
          </w:p>
          <w:bookmarkEnd w:id="435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35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359" w:name="_PERM_MCCTEMPBM_CRPT90020135___2"/>
            <w:bookmarkEnd w:id="435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360" w:name="_PERM_MCCTEMPBM_CRPT90020136___2"/>
            <w:bookmarkEnd w:id="4359"/>
          </w:p>
          <w:bookmarkEnd w:id="4360"/>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361" w:name="_PERM_MCCTEMPBM_CRPT90020137___2"/>
            <w:r>
              <w:t>This IE contains the UTC time when the ciphering data set becomes valid.</w:t>
            </w:r>
            <w:bookmarkEnd w:id="436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362" w:name="_PERM_MCCTEMPBM_CRPT90020138___2"/>
            <w:r>
              <w:t>The validity duration of the ciphering data set.</w:t>
            </w:r>
            <w:bookmarkEnd w:id="436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363" w:name="_PERM_MCCTEMPBM_CRPT90020139___2"/>
            <w:r>
              <w:t>0..1</w:t>
            </w:r>
            <w:bookmarkEnd w:id="436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364" w:name="_Toc25168719"/>
      <w:bookmarkStart w:id="4365" w:name="_Toc27593138"/>
      <w:bookmarkStart w:id="4366" w:name="_Toc34148014"/>
      <w:bookmarkStart w:id="4367" w:name="_Toc36463398"/>
      <w:bookmarkStart w:id="4368" w:name="_Toc43215238"/>
      <w:bookmarkStart w:id="4369" w:name="_Toc45032486"/>
      <w:bookmarkStart w:id="4370" w:name="_Toc49849975"/>
      <w:bookmarkStart w:id="4371" w:name="_Toc51873489"/>
      <w:bookmarkStart w:id="4372" w:name="_Toc56517617"/>
      <w:bookmarkStart w:id="4373" w:name="_Toc58594518"/>
      <w:bookmarkStart w:id="4374" w:name="_Toc67686030"/>
      <w:bookmarkStart w:id="4375" w:name="_Toc74993857"/>
      <w:bookmarkStart w:id="4376" w:name="_Toc82716447"/>
      <w:bookmarkStart w:id="4377" w:name="_Toc88818734"/>
      <w:bookmarkStart w:id="4378" w:name="_Toc90650656"/>
      <w:bookmarkStart w:id="4379" w:name="_Toc98506325"/>
      <w:bookmarkStart w:id="4380" w:name="_Toc106639610"/>
      <w:bookmarkStart w:id="4381" w:name="_Toc114779120"/>
      <w:bookmarkStart w:id="4382" w:name="_Toc122097037"/>
      <w:bookmarkStart w:id="4383" w:name="_Toc130844258"/>
      <w:bookmarkStart w:id="4384" w:name="_Toc138411966"/>
      <w:bookmarkStart w:id="4385" w:name="_Toc145956164"/>
      <w:bookmarkStart w:id="4386" w:name="_Toc153887606"/>
      <w:bookmarkStart w:id="4387" w:name="_Toc161905495"/>
      <w:r>
        <w:t>6.2.6.2.5</w:t>
      </w:r>
      <w:r>
        <w:tab/>
        <w:t>Type: CipheringSetReport</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388" w:name="_Toc25168720"/>
      <w:bookmarkStart w:id="4389" w:name="_Toc27593139"/>
      <w:bookmarkStart w:id="4390" w:name="_Toc34148015"/>
      <w:bookmarkStart w:id="4391" w:name="_Toc36463399"/>
      <w:bookmarkStart w:id="4392" w:name="_Toc43215239"/>
      <w:bookmarkStart w:id="4393" w:name="_Toc45032487"/>
      <w:bookmarkStart w:id="4394" w:name="_Toc49849976"/>
      <w:bookmarkStart w:id="4395" w:name="_Toc51873490"/>
      <w:bookmarkStart w:id="4396" w:name="_Toc56517618"/>
      <w:bookmarkStart w:id="4397" w:name="_Toc58594519"/>
      <w:bookmarkStart w:id="4398" w:name="_Toc67686031"/>
      <w:bookmarkStart w:id="4399" w:name="_Toc74993858"/>
      <w:bookmarkStart w:id="4400" w:name="_Toc82716448"/>
      <w:bookmarkStart w:id="4401" w:name="_Toc88818735"/>
      <w:bookmarkStart w:id="4402" w:name="_Toc90650657"/>
      <w:bookmarkStart w:id="4403" w:name="_Toc98506326"/>
      <w:bookmarkStart w:id="4404" w:name="_Toc106639611"/>
      <w:bookmarkStart w:id="4405" w:name="_Toc114779121"/>
      <w:bookmarkStart w:id="4406" w:name="_Toc122097038"/>
      <w:bookmarkStart w:id="4407" w:name="_Toc130844259"/>
      <w:bookmarkStart w:id="4408" w:name="_Toc138411967"/>
      <w:bookmarkStart w:id="4409" w:name="_Toc145956165"/>
      <w:bookmarkStart w:id="4410" w:name="_Toc153887607"/>
      <w:bookmarkStart w:id="4411" w:name="_Toc161905496"/>
      <w:r>
        <w:lastRenderedPageBreak/>
        <w:t>6.2.6.2.6</w:t>
      </w:r>
      <w:r>
        <w:tab/>
        <w:t>Type: CipherRequestData</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290B15B4" w:rsidR="0083216A" w:rsidRDefault="0083216A" w:rsidP="0083216A">
            <w:pPr>
              <w:pStyle w:val="TAL"/>
              <w:rPr>
                <w:rFonts w:cs="Arial"/>
                <w:szCs w:val="18"/>
              </w:rPr>
            </w:pPr>
            <w:r w:rsidRPr="00421444">
              <w:t>This IE shall be present if at least one optional</w:t>
            </w:r>
            <w:r>
              <w:t xml:space="preserve"> 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412" w:name="_Toc25168721"/>
      <w:bookmarkStart w:id="4413" w:name="_Toc27593140"/>
      <w:bookmarkStart w:id="4414" w:name="_Toc34148016"/>
      <w:bookmarkStart w:id="4415" w:name="_Toc36463400"/>
      <w:bookmarkStart w:id="4416" w:name="_Toc43215240"/>
      <w:bookmarkStart w:id="4417" w:name="_Toc45032488"/>
      <w:bookmarkStart w:id="4418" w:name="_Toc49849977"/>
      <w:bookmarkStart w:id="4419" w:name="_Toc51873491"/>
      <w:bookmarkStart w:id="4420" w:name="_Toc56517619"/>
      <w:bookmarkStart w:id="4421" w:name="_Toc58594520"/>
      <w:bookmarkStart w:id="4422" w:name="_Toc67686032"/>
      <w:bookmarkStart w:id="4423" w:name="_Toc74993859"/>
      <w:bookmarkStart w:id="4424" w:name="_Toc82716449"/>
      <w:bookmarkStart w:id="4425" w:name="_Toc88818736"/>
      <w:bookmarkStart w:id="4426" w:name="_Toc90650658"/>
      <w:bookmarkStart w:id="4427" w:name="_Toc98506327"/>
      <w:bookmarkStart w:id="4428" w:name="_Toc106639612"/>
      <w:bookmarkStart w:id="4429" w:name="_Toc114779122"/>
      <w:bookmarkStart w:id="4430" w:name="_Toc122097039"/>
      <w:bookmarkStart w:id="4431" w:name="_Toc130844260"/>
      <w:bookmarkStart w:id="4432" w:name="_Toc138411968"/>
      <w:bookmarkStart w:id="4433" w:name="_Toc145956166"/>
      <w:bookmarkStart w:id="4434" w:name="_Toc153887608"/>
      <w:bookmarkStart w:id="4435" w:name="_Toc161905497"/>
      <w:r>
        <w:t>6.2.6.2.7</w:t>
      </w:r>
      <w:r>
        <w:tab/>
        <w:t>Type: CipherResponseData</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436" w:name="_Toc25168722"/>
      <w:bookmarkStart w:id="4437" w:name="_Toc27593141"/>
      <w:bookmarkStart w:id="4438" w:name="_Toc34148017"/>
      <w:bookmarkStart w:id="4439" w:name="_Toc36463401"/>
      <w:bookmarkStart w:id="4440" w:name="_Toc43215241"/>
      <w:bookmarkStart w:id="4441" w:name="_Toc45032489"/>
      <w:bookmarkStart w:id="4442" w:name="_Toc49849978"/>
      <w:bookmarkStart w:id="4443" w:name="_Toc51873492"/>
      <w:bookmarkStart w:id="4444" w:name="_Toc56517620"/>
      <w:bookmarkStart w:id="4445" w:name="_Toc58594521"/>
      <w:bookmarkStart w:id="4446" w:name="_Toc67686033"/>
      <w:bookmarkStart w:id="4447" w:name="_Toc74993860"/>
      <w:bookmarkStart w:id="4448" w:name="_Toc82716450"/>
      <w:bookmarkStart w:id="4449" w:name="_Toc88818737"/>
      <w:bookmarkStart w:id="4450" w:name="_Toc90650659"/>
      <w:bookmarkStart w:id="4451" w:name="_Toc98506328"/>
      <w:bookmarkStart w:id="4452" w:name="_Toc106639613"/>
      <w:bookmarkStart w:id="4453" w:name="_Toc114779123"/>
      <w:bookmarkStart w:id="4454" w:name="_Toc122097040"/>
      <w:bookmarkStart w:id="4455" w:name="_Toc130844261"/>
      <w:bookmarkStart w:id="4456" w:name="_Toc138411969"/>
      <w:bookmarkStart w:id="4457" w:name="_Toc145956167"/>
      <w:bookmarkStart w:id="4458" w:name="_Toc153887609"/>
      <w:bookmarkStart w:id="4459" w:name="_Toc161905498"/>
      <w:r>
        <w:rPr>
          <w:lang w:val="en-US"/>
        </w:rPr>
        <w:t>6.2.6.3</w:t>
      </w:r>
      <w:r>
        <w:rPr>
          <w:lang w:val="en-US"/>
        </w:rPr>
        <w:tab/>
        <w:t>Simple data types and enumerations</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4E236F7E" w14:textId="77777777" w:rsidR="00EB7848" w:rsidRDefault="00EB7848" w:rsidP="00B32564">
      <w:pPr>
        <w:pStyle w:val="Heading5"/>
      </w:pPr>
      <w:bookmarkStart w:id="4460" w:name="_Toc25168723"/>
      <w:bookmarkStart w:id="4461" w:name="_Toc27593142"/>
      <w:bookmarkStart w:id="4462" w:name="_Toc34148018"/>
      <w:bookmarkStart w:id="4463" w:name="_Toc36463402"/>
      <w:bookmarkStart w:id="4464" w:name="_Toc43215242"/>
      <w:bookmarkStart w:id="4465" w:name="_Toc45032490"/>
      <w:bookmarkStart w:id="4466" w:name="_Toc49849979"/>
      <w:bookmarkStart w:id="4467" w:name="_Toc51873493"/>
      <w:bookmarkStart w:id="4468" w:name="_Toc56517621"/>
      <w:bookmarkStart w:id="4469" w:name="_Toc58594522"/>
      <w:bookmarkStart w:id="4470" w:name="_Toc67686034"/>
      <w:bookmarkStart w:id="4471" w:name="_Toc74993861"/>
      <w:bookmarkStart w:id="4472" w:name="_Toc82716451"/>
      <w:bookmarkStart w:id="4473" w:name="_Toc88818738"/>
      <w:bookmarkStart w:id="4474" w:name="_Toc90650660"/>
      <w:bookmarkStart w:id="4475" w:name="_Toc98506329"/>
      <w:bookmarkStart w:id="4476" w:name="_Toc106639614"/>
      <w:bookmarkStart w:id="4477" w:name="_Toc114779124"/>
      <w:bookmarkStart w:id="4478" w:name="_Toc122097041"/>
      <w:bookmarkStart w:id="4479" w:name="_Toc130844262"/>
      <w:bookmarkStart w:id="4480" w:name="_Toc138411970"/>
      <w:bookmarkStart w:id="4481" w:name="_Toc145956168"/>
      <w:bookmarkStart w:id="4482" w:name="_Toc153887610"/>
      <w:bookmarkStart w:id="4483" w:name="_Toc161905499"/>
      <w:r>
        <w:t>6.2.6.3.1</w:t>
      </w:r>
      <w:r>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484" w:name="_Toc25168724"/>
      <w:bookmarkStart w:id="4485" w:name="_Toc27593143"/>
      <w:bookmarkStart w:id="4486" w:name="_Toc34148019"/>
      <w:bookmarkStart w:id="4487" w:name="_Toc36463403"/>
      <w:bookmarkStart w:id="4488" w:name="_Toc43215243"/>
      <w:bookmarkStart w:id="4489" w:name="_Toc45032491"/>
      <w:bookmarkStart w:id="4490" w:name="_Toc49849980"/>
      <w:bookmarkStart w:id="4491" w:name="_Toc51873494"/>
      <w:bookmarkStart w:id="4492" w:name="_Toc56517622"/>
      <w:bookmarkStart w:id="4493" w:name="_Toc58594523"/>
      <w:bookmarkStart w:id="4494" w:name="_Toc67686035"/>
      <w:bookmarkStart w:id="4495" w:name="_Toc74993862"/>
      <w:bookmarkStart w:id="4496" w:name="_Toc82716452"/>
      <w:bookmarkStart w:id="4497" w:name="_Toc88818739"/>
      <w:bookmarkStart w:id="4498" w:name="_Toc90650661"/>
      <w:bookmarkStart w:id="4499" w:name="_Toc98506330"/>
      <w:bookmarkStart w:id="4500" w:name="_Toc106639615"/>
      <w:bookmarkStart w:id="4501" w:name="_Toc114779125"/>
      <w:bookmarkStart w:id="4502" w:name="_Toc122097042"/>
      <w:bookmarkStart w:id="4503" w:name="_Toc130844263"/>
      <w:bookmarkStart w:id="4504" w:name="_Toc138411971"/>
      <w:bookmarkStart w:id="4505" w:name="_Toc145956169"/>
      <w:bookmarkStart w:id="4506" w:name="_Toc153887611"/>
      <w:bookmarkStart w:id="4507" w:name="_Toc161905500"/>
      <w:r>
        <w:t>6.2.6.3.2</w:t>
      </w:r>
      <w:r>
        <w:tab/>
        <w:t>Simple data types</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508" w:name="_Toc25168725"/>
      <w:bookmarkStart w:id="4509" w:name="_Toc27593144"/>
      <w:bookmarkStart w:id="4510" w:name="_Toc34148020"/>
      <w:bookmarkStart w:id="4511" w:name="_Toc36463404"/>
      <w:bookmarkStart w:id="4512" w:name="_Toc43215244"/>
      <w:bookmarkStart w:id="4513" w:name="_Toc45032492"/>
      <w:bookmarkStart w:id="4514" w:name="_Toc49849981"/>
      <w:bookmarkStart w:id="4515" w:name="_Toc51873495"/>
      <w:bookmarkStart w:id="4516" w:name="_Toc56517623"/>
      <w:bookmarkStart w:id="4517" w:name="_Toc58594524"/>
      <w:bookmarkStart w:id="4518" w:name="_Toc67686036"/>
      <w:bookmarkStart w:id="4519" w:name="_Toc74993863"/>
      <w:bookmarkStart w:id="4520" w:name="_Toc82716453"/>
      <w:bookmarkStart w:id="4521" w:name="_Toc88818740"/>
      <w:bookmarkStart w:id="4522" w:name="_Toc90650662"/>
      <w:bookmarkStart w:id="4523" w:name="_Toc98506331"/>
      <w:bookmarkStart w:id="4524" w:name="_Toc106639616"/>
      <w:bookmarkStart w:id="4525" w:name="_Toc114779126"/>
      <w:bookmarkStart w:id="4526" w:name="_Toc122097043"/>
      <w:bookmarkStart w:id="4527" w:name="_Toc130844264"/>
      <w:bookmarkStart w:id="4528" w:name="_Toc138411972"/>
      <w:bookmarkStart w:id="4529" w:name="_Toc145956170"/>
      <w:bookmarkStart w:id="4530" w:name="_Toc153887612"/>
      <w:bookmarkStart w:id="4531" w:name="_Toc161905501"/>
      <w:r>
        <w:t>6.2.6.3.3</w:t>
      </w:r>
      <w:r>
        <w:tab/>
        <w:t>Enumeration: StorageOutcome</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532" w:name="_Toc25168726"/>
      <w:bookmarkStart w:id="4533" w:name="_Toc27593145"/>
      <w:bookmarkStart w:id="4534" w:name="_Toc34148021"/>
      <w:bookmarkStart w:id="4535" w:name="_Toc36463405"/>
      <w:bookmarkStart w:id="4536" w:name="_Toc43215245"/>
      <w:bookmarkStart w:id="4537" w:name="_Toc45032493"/>
      <w:bookmarkStart w:id="4538" w:name="_Toc49849982"/>
      <w:bookmarkStart w:id="4539" w:name="_Toc51873496"/>
      <w:bookmarkStart w:id="4540" w:name="_Toc56517624"/>
      <w:bookmarkStart w:id="4541" w:name="_Toc58594525"/>
      <w:bookmarkStart w:id="4542" w:name="_Toc67686037"/>
      <w:bookmarkStart w:id="4543" w:name="_Toc74993864"/>
      <w:bookmarkStart w:id="4544" w:name="_Toc82716454"/>
      <w:bookmarkStart w:id="4545" w:name="_Toc88818741"/>
      <w:bookmarkStart w:id="4546" w:name="_Toc90650663"/>
      <w:bookmarkStart w:id="4547" w:name="_Toc98506332"/>
      <w:bookmarkStart w:id="4548" w:name="_Toc106639617"/>
      <w:bookmarkStart w:id="4549" w:name="_Toc114779127"/>
      <w:bookmarkStart w:id="4550" w:name="_Toc122097044"/>
      <w:bookmarkStart w:id="4551" w:name="_Toc130844265"/>
      <w:bookmarkStart w:id="4552" w:name="_Toc138411973"/>
      <w:bookmarkStart w:id="4553" w:name="_Toc145956171"/>
      <w:bookmarkStart w:id="4554" w:name="_Toc153887613"/>
      <w:bookmarkStart w:id="4555" w:name="_Toc161905502"/>
      <w:r>
        <w:t>6.2.6.3.4</w:t>
      </w:r>
      <w:r>
        <w:tab/>
        <w:t>Enumeration: DataAvailability</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556" w:name="_Toc25168727"/>
      <w:bookmarkStart w:id="4557" w:name="_Toc27593146"/>
      <w:bookmarkStart w:id="4558" w:name="_Toc34148022"/>
      <w:bookmarkStart w:id="4559" w:name="_Toc36463406"/>
      <w:bookmarkStart w:id="4560" w:name="_Toc43215246"/>
      <w:bookmarkStart w:id="4561" w:name="_Toc45032494"/>
      <w:bookmarkStart w:id="4562" w:name="_Toc49849983"/>
      <w:bookmarkStart w:id="4563" w:name="_Toc51873497"/>
      <w:bookmarkStart w:id="4564" w:name="_Toc56517625"/>
      <w:bookmarkStart w:id="4565" w:name="_Toc58594526"/>
      <w:bookmarkStart w:id="4566" w:name="_Toc67686038"/>
      <w:bookmarkStart w:id="4567" w:name="_Toc74993865"/>
      <w:bookmarkStart w:id="4568" w:name="_Toc82716455"/>
      <w:bookmarkStart w:id="4569" w:name="_Toc88818742"/>
      <w:bookmarkStart w:id="4570" w:name="_Toc90650664"/>
      <w:bookmarkStart w:id="4571" w:name="_Toc98506333"/>
      <w:bookmarkStart w:id="4572" w:name="_Toc106639618"/>
      <w:bookmarkStart w:id="4573" w:name="_Toc114779128"/>
      <w:bookmarkStart w:id="4574" w:name="_Toc122097045"/>
      <w:bookmarkStart w:id="4575" w:name="_Toc130844266"/>
      <w:bookmarkStart w:id="4576" w:name="_Toc138411974"/>
      <w:bookmarkStart w:id="4577" w:name="_Toc145956172"/>
      <w:bookmarkStart w:id="4578" w:name="_Toc153887614"/>
      <w:bookmarkStart w:id="4579" w:name="_Toc161905503"/>
      <w:r>
        <w:t>6.2.7</w:t>
      </w:r>
      <w:r>
        <w:tab/>
        <w:t>Error Handling</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5EBCE21B" w14:textId="77777777" w:rsidR="00EB7848" w:rsidRDefault="00EB7848" w:rsidP="00B32564">
      <w:pPr>
        <w:pStyle w:val="Heading4"/>
      </w:pPr>
      <w:bookmarkStart w:id="4580" w:name="_Toc25168728"/>
      <w:bookmarkStart w:id="4581" w:name="_Toc27593147"/>
      <w:bookmarkStart w:id="4582" w:name="_Toc34148023"/>
      <w:bookmarkStart w:id="4583" w:name="_Toc36463407"/>
      <w:bookmarkStart w:id="4584" w:name="_Toc43215247"/>
      <w:bookmarkStart w:id="4585" w:name="_Toc45032495"/>
      <w:bookmarkStart w:id="4586" w:name="_Toc49849984"/>
      <w:bookmarkStart w:id="4587" w:name="_Toc51873498"/>
      <w:bookmarkStart w:id="4588" w:name="_Toc56517626"/>
      <w:bookmarkStart w:id="4589" w:name="_Toc58594527"/>
      <w:bookmarkStart w:id="4590" w:name="_Toc67686039"/>
      <w:bookmarkStart w:id="4591" w:name="_Toc74993866"/>
      <w:bookmarkStart w:id="4592" w:name="_Toc82716456"/>
      <w:bookmarkStart w:id="4593" w:name="_Toc88818743"/>
      <w:bookmarkStart w:id="4594" w:name="_Toc90650665"/>
      <w:bookmarkStart w:id="4595" w:name="_Toc98506334"/>
      <w:bookmarkStart w:id="4596" w:name="_Toc106639619"/>
      <w:bookmarkStart w:id="4597" w:name="_Toc114779129"/>
      <w:bookmarkStart w:id="4598" w:name="_Toc122097046"/>
      <w:bookmarkStart w:id="4599" w:name="_Toc130844267"/>
      <w:bookmarkStart w:id="4600" w:name="_Toc138411975"/>
      <w:bookmarkStart w:id="4601" w:name="_Toc145956173"/>
      <w:bookmarkStart w:id="4602" w:name="_Toc153887615"/>
      <w:bookmarkStart w:id="4603" w:name="_Toc161905504"/>
      <w:r>
        <w:t>6.2.7.1</w:t>
      </w:r>
      <w:r>
        <w:tab/>
        <w:t>General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604" w:name="_Toc25168729"/>
      <w:bookmarkStart w:id="4605" w:name="_Toc27593148"/>
      <w:bookmarkStart w:id="4606" w:name="_Toc34148024"/>
      <w:bookmarkStart w:id="4607" w:name="_Toc36463408"/>
      <w:bookmarkStart w:id="4608" w:name="_Toc43215248"/>
      <w:bookmarkStart w:id="4609" w:name="_Toc45032496"/>
      <w:bookmarkStart w:id="4610" w:name="_Toc49849985"/>
      <w:bookmarkStart w:id="4611" w:name="_Toc51873499"/>
      <w:bookmarkStart w:id="4612" w:name="_Toc56517627"/>
      <w:bookmarkStart w:id="4613" w:name="_Toc58594528"/>
      <w:bookmarkStart w:id="4614" w:name="_Toc67686040"/>
      <w:bookmarkStart w:id="4615" w:name="_Toc74993867"/>
      <w:bookmarkStart w:id="4616" w:name="_Toc82716457"/>
      <w:bookmarkStart w:id="4617" w:name="_Toc88818744"/>
      <w:bookmarkStart w:id="4618" w:name="_Toc90650666"/>
      <w:bookmarkStart w:id="4619" w:name="_Toc98506335"/>
      <w:bookmarkStart w:id="4620" w:name="_Toc106639620"/>
      <w:bookmarkStart w:id="4621" w:name="_Toc114779130"/>
      <w:bookmarkStart w:id="4622" w:name="_Toc122097047"/>
      <w:bookmarkStart w:id="4623" w:name="_Toc130844268"/>
      <w:bookmarkStart w:id="4624" w:name="_Toc138411976"/>
      <w:bookmarkStart w:id="4625" w:name="_Toc145956174"/>
      <w:bookmarkStart w:id="4626" w:name="_Toc153887616"/>
      <w:bookmarkStart w:id="4627" w:name="_Toc161905505"/>
      <w:r>
        <w:t>6.2.7.2</w:t>
      </w:r>
      <w:r>
        <w:tab/>
        <w:t>Protocol Errors</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628" w:name="_Toc25168730"/>
      <w:bookmarkStart w:id="4629" w:name="_Toc27593149"/>
      <w:bookmarkStart w:id="4630" w:name="_Toc34148025"/>
      <w:bookmarkStart w:id="4631" w:name="_Toc36463409"/>
      <w:bookmarkStart w:id="4632" w:name="_Toc43215249"/>
      <w:bookmarkStart w:id="4633" w:name="_Toc45032497"/>
      <w:bookmarkStart w:id="4634" w:name="_Toc49849986"/>
      <w:bookmarkStart w:id="4635" w:name="_Toc51873500"/>
      <w:bookmarkStart w:id="4636" w:name="_Toc56517628"/>
      <w:bookmarkStart w:id="4637" w:name="_Toc58594529"/>
      <w:bookmarkStart w:id="4638" w:name="_Toc67686041"/>
      <w:bookmarkStart w:id="4639" w:name="_Toc74993868"/>
      <w:bookmarkStart w:id="4640" w:name="_Toc82716458"/>
      <w:bookmarkStart w:id="4641" w:name="_Toc88818745"/>
      <w:bookmarkStart w:id="4642" w:name="_Toc90650667"/>
      <w:bookmarkStart w:id="4643" w:name="_Toc98506336"/>
      <w:bookmarkStart w:id="4644" w:name="_Toc106639621"/>
      <w:bookmarkStart w:id="4645" w:name="_Toc114779131"/>
      <w:bookmarkStart w:id="4646" w:name="_Toc122097048"/>
      <w:bookmarkStart w:id="4647" w:name="_Toc130844269"/>
      <w:bookmarkStart w:id="4648" w:name="_Toc138411977"/>
      <w:bookmarkStart w:id="4649" w:name="_Toc145956175"/>
      <w:bookmarkStart w:id="4650" w:name="_Toc153887617"/>
      <w:bookmarkStart w:id="4651" w:name="_Toc161905506"/>
      <w:r>
        <w:t>6.2.7.3</w:t>
      </w:r>
      <w:r>
        <w:tab/>
        <w:t>Application Errors</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652" w:name="_Toc25168731"/>
      <w:bookmarkStart w:id="4653" w:name="_Toc27593150"/>
      <w:bookmarkStart w:id="4654" w:name="_Toc34148026"/>
      <w:bookmarkStart w:id="4655" w:name="_Toc36463410"/>
      <w:bookmarkStart w:id="4656" w:name="_Toc43215250"/>
      <w:bookmarkStart w:id="4657" w:name="_Toc45032498"/>
      <w:bookmarkStart w:id="4658" w:name="_Toc49849987"/>
      <w:bookmarkStart w:id="4659" w:name="_Toc51873501"/>
      <w:bookmarkStart w:id="4660" w:name="_Toc56517629"/>
      <w:bookmarkStart w:id="4661" w:name="_Toc58594530"/>
      <w:bookmarkStart w:id="4662" w:name="_Toc67686042"/>
      <w:bookmarkStart w:id="4663" w:name="_Toc74993869"/>
      <w:bookmarkStart w:id="4664" w:name="_Toc82716459"/>
      <w:bookmarkStart w:id="4665" w:name="_Toc88818746"/>
      <w:bookmarkStart w:id="4666" w:name="_Toc90650668"/>
      <w:bookmarkStart w:id="4667" w:name="_Toc98506337"/>
      <w:bookmarkStart w:id="4668" w:name="_Toc106639622"/>
      <w:bookmarkStart w:id="4669" w:name="_Toc114779132"/>
      <w:bookmarkStart w:id="4670" w:name="_Toc122097049"/>
      <w:bookmarkStart w:id="4671" w:name="_Toc130844270"/>
      <w:bookmarkStart w:id="4672" w:name="_Toc138411978"/>
      <w:bookmarkStart w:id="4673" w:name="_Toc145956176"/>
      <w:bookmarkStart w:id="4674" w:name="_Toc153887618"/>
      <w:bookmarkStart w:id="4675" w:name="_Toc161905507"/>
      <w:r>
        <w:rPr>
          <w:lang w:val="en-US"/>
        </w:rPr>
        <w:t>6.2.8</w:t>
      </w:r>
      <w:r>
        <w:rPr>
          <w:lang w:val="en-US"/>
        </w:rPr>
        <w:tab/>
        <w:t>Security</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676" w:name="_Toc67686043"/>
      <w:bookmarkStart w:id="4677" w:name="_Toc74993870"/>
      <w:bookmarkStart w:id="4678" w:name="_Toc82716460"/>
      <w:bookmarkStart w:id="4679" w:name="_Toc88818747"/>
      <w:bookmarkStart w:id="4680" w:name="_Toc90650669"/>
      <w:bookmarkStart w:id="4681" w:name="_Toc98506338"/>
      <w:bookmarkStart w:id="4682" w:name="_Toc106639623"/>
      <w:bookmarkStart w:id="4683" w:name="_Toc114779133"/>
      <w:bookmarkStart w:id="4684" w:name="_Toc122097050"/>
      <w:bookmarkStart w:id="4685" w:name="_Toc130844271"/>
      <w:bookmarkStart w:id="4686" w:name="_Toc138411979"/>
      <w:bookmarkStart w:id="4687" w:name="_Toc145956177"/>
      <w:bookmarkStart w:id="4688" w:name="_Toc153887619"/>
      <w:bookmarkStart w:id="4689" w:name="_Toc161905508"/>
      <w:r>
        <w:rPr>
          <w:lang w:eastAsia="zh-CN"/>
        </w:rPr>
        <w:t>6.2.9</w:t>
      </w:r>
      <w:r w:rsidR="001032A9" w:rsidRPr="00AA440E">
        <w:rPr>
          <w:lang w:eastAsia="zh-CN"/>
        </w:rPr>
        <w:tab/>
        <w:t>Feature Negotiation</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690" w:name="_Toc67686044"/>
      <w:bookmarkStart w:id="4691" w:name="_Toc74993871"/>
      <w:bookmarkStart w:id="4692" w:name="_Toc82716461"/>
      <w:bookmarkStart w:id="4693" w:name="_Toc88818748"/>
      <w:bookmarkStart w:id="4694" w:name="_Toc90650670"/>
      <w:bookmarkStart w:id="4695" w:name="_Toc98506339"/>
      <w:bookmarkStart w:id="4696" w:name="_Toc106639624"/>
      <w:bookmarkStart w:id="4697" w:name="_Toc114779134"/>
      <w:bookmarkStart w:id="4698" w:name="_Toc122097051"/>
      <w:bookmarkStart w:id="4699" w:name="_Toc130844272"/>
      <w:bookmarkStart w:id="4700" w:name="_Toc138411980"/>
      <w:bookmarkStart w:id="4701" w:name="_Toc145956178"/>
      <w:bookmarkStart w:id="4702" w:name="_Toc153887620"/>
      <w:bookmarkStart w:id="4703" w:name="_Toc161905509"/>
      <w:r>
        <w:rPr>
          <w:lang w:val="en-US"/>
        </w:rPr>
        <w:lastRenderedPageBreak/>
        <w:t>6.2.10</w:t>
      </w:r>
      <w:r w:rsidR="001032A9">
        <w:rPr>
          <w:lang w:val="en-US"/>
        </w:rPr>
        <w:tab/>
        <w:t>HTTP redirection</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704" w:name="_Toc20150442"/>
      <w:bookmarkStart w:id="4705" w:name="_Toc25168732"/>
      <w:bookmarkStart w:id="4706" w:name="_Toc27593151"/>
      <w:bookmarkStart w:id="4707" w:name="_Toc34148027"/>
      <w:bookmarkStart w:id="4708" w:name="_Toc36463411"/>
      <w:bookmarkStart w:id="4709" w:name="_Toc43215251"/>
      <w:bookmarkStart w:id="4710" w:name="_Toc45032499"/>
      <w:bookmarkStart w:id="4711" w:name="_Toc49849988"/>
      <w:bookmarkStart w:id="4712" w:name="_Toc51873502"/>
      <w:bookmarkStart w:id="4713" w:name="_Toc56517630"/>
      <w:bookmarkStart w:id="4714" w:name="_Toc58594531"/>
      <w:bookmarkStart w:id="4715" w:name="_Toc67686045"/>
      <w:bookmarkStart w:id="4716" w:name="_Toc74993872"/>
      <w:bookmarkStart w:id="4717" w:name="_Toc82716462"/>
      <w:bookmarkStart w:id="4718" w:name="_Toc88818749"/>
      <w:bookmarkStart w:id="4719" w:name="_Toc90650671"/>
      <w:bookmarkStart w:id="4720" w:name="_Toc98506340"/>
      <w:bookmarkStart w:id="4721" w:name="_Toc106639398"/>
      <w:bookmarkStart w:id="4722" w:name="_Toc106639625"/>
      <w:bookmarkStart w:id="4723" w:name="_Toc114779135"/>
      <w:bookmarkStart w:id="4724" w:name="_Toc122097052"/>
      <w:bookmarkStart w:id="4725" w:name="_Toc130844273"/>
      <w:bookmarkStart w:id="4726" w:name="_Toc138411981"/>
      <w:bookmarkStart w:id="4727" w:name="_Toc145956179"/>
      <w:bookmarkStart w:id="4728" w:name="_Toc153887621"/>
      <w:bookmarkStart w:id="4729" w:name="_Toc161905510"/>
      <w:bookmarkEnd w:id="237"/>
      <w:r>
        <w:rPr>
          <w:noProof/>
        </w:rPr>
        <w:t>Annex A (normative):</w:t>
      </w:r>
      <w:r w:rsidR="009B5010">
        <w:rPr>
          <w:noProof/>
        </w:rPr>
        <w:br/>
      </w:r>
      <w:r>
        <w:rPr>
          <w:noProof/>
        </w:rPr>
        <w:t>OpenAPI specification</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3907BCF6" w14:textId="77777777" w:rsidR="00EB7848" w:rsidRDefault="00EB7848" w:rsidP="009B5010">
      <w:pPr>
        <w:pStyle w:val="Heading1"/>
      </w:pPr>
      <w:bookmarkStart w:id="4730" w:name="_Toc20150443"/>
      <w:bookmarkStart w:id="4731" w:name="_Toc25168733"/>
      <w:bookmarkStart w:id="4732" w:name="_Toc27593152"/>
      <w:bookmarkStart w:id="4733" w:name="_Toc34148028"/>
      <w:bookmarkStart w:id="4734" w:name="_Toc36463412"/>
      <w:bookmarkStart w:id="4735" w:name="_Toc43215252"/>
      <w:bookmarkStart w:id="4736" w:name="_Toc45032500"/>
      <w:bookmarkStart w:id="4737" w:name="_Toc49849989"/>
      <w:bookmarkStart w:id="4738" w:name="_Toc51873503"/>
      <w:bookmarkStart w:id="4739" w:name="_Toc56517631"/>
      <w:bookmarkStart w:id="4740" w:name="_Toc58594532"/>
      <w:bookmarkStart w:id="4741" w:name="_Toc67686046"/>
      <w:bookmarkStart w:id="4742" w:name="_Toc74993873"/>
      <w:bookmarkStart w:id="4743" w:name="_Toc82716463"/>
      <w:bookmarkStart w:id="4744" w:name="_Toc88818750"/>
      <w:bookmarkStart w:id="4745" w:name="_Toc90650672"/>
      <w:bookmarkStart w:id="4746" w:name="_Toc98506341"/>
      <w:bookmarkStart w:id="4747" w:name="_Toc106639626"/>
      <w:bookmarkStart w:id="4748" w:name="_Toc114779136"/>
      <w:bookmarkStart w:id="4749" w:name="_Toc122097053"/>
      <w:bookmarkStart w:id="4750" w:name="_Toc130844274"/>
      <w:bookmarkStart w:id="4751" w:name="_Toc138411982"/>
      <w:bookmarkStart w:id="4752" w:name="_Toc145956180"/>
      <w:bookmarkStart w:id="4753" w:name="_Toc153887622"/>
      <w:bookmarkStart w:id="4754" w:name="_Toc161905511"/>
      <w:r>
        <w:t>A.1</w:t>
      </w:r>
      <w:r>
        <w:tab/>
        <w:t>General</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4755" w:name="_Toc20150444"/>
      <w:bookmarkStart w:id="4756" w:name="_Toc25168734"/>
      <w:bookmarkStart w:id="4757" w:name="_Toc27593153"/>
      <w:bookmarkStart w:id="4758" w:name="_Toc34148029"/>
      <w:bookmarkStart w:id="4759" w:name="_Toc36463413"/>
      <w:bookmarkStart w:id="4760" w:name="_Toc43215253"/>
      <w:bookmarkStart w:id="4761" w:name="_Toc45032501"/>
      <w:bookmarkStart w:id="4762" w:name="_Toc49849990"/>
      <w:bookmarkStart w:id="4763" w:name="_Toc51873504"/>
      <w:bookmarkStart w:id="4764" w:name="_Toc56517632"/>
      <w:bookmarkStart w:id="4765" w:name="_Toc58594533"/>
      <w:bookmarkStart w:id="4766" w:name="_Toc67686047"/>
      <w:bookmarkStart w:id="4767" w:name="_Toc74993874"/>
      <w:bookmarkStart w:id="4768" w:name="_Toc82716464"/>
      <w:bookmarkStart w:id="4769" w:name="_Toc88818751"/>
      <w:bookmarkStart w:id="4770" w:name="_Toc90650673"/>
      <w:bookmarkStart w:id="4771" w:name="_Toc98506342"/>
      <w:bookmarkStart w:id="4772" w:name="_Toc106639627"/>
      <w:bookmarkStart w:id="4773" w:name="_Toc114779137"/>
      <w:bookmarkStart w:id="4774" w:name="_Toc122097054"/>
      <w:bookmarkStart w:id="4775" w:name="_Toc130844275"/>
      <w:bookmarkStart w:id="4776" w:name="_Toc138411983"/>
      <w:bookmarkStart w:id="4777" w:name="_Toc145956181"/>
      <w:bookmarkStart w:id="4778" w:name="_Toc153887623"/>
      <w:bookmarkStart w:id="4779" w:name="_Hlk160537101"/>
      <w:bookmarkStart w:id="4780" w:name="_Toc161905512"/>
      <w:r>
        <w:t>A.2</w:t>
      </w:r>
      <w:r>
        <w:tab/>
        <w:t>Nlmf_Location API</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8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3AD60E9E"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0-alpha.</w:t>
      </w:r>
      <w:r w:rsidR="00CD2ABC">
        <w:rPr>
          <w:lang w:val="en-US"/>
        </w:rPr>
        <w:t>6</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0C8A645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CD2ABC">
        <w:rPr>
          <w:lang w:val="en-US"/>
        </w:rPr>
        <w:t>5</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4779"/>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lastRenderedPageBreak/>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lastRenderedPageBreak/>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lastRenderedPageBreak/>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lastRenderedPageBreak/>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260E990E" w14:textId="77777777" w:rsidR="00275E36" w:rsidRDefault="00275E36" w:rsidP="00275E36">
      <w:pPr>
        <w:pStyle w:val="PL"/>
        <w:rPr>
          <w:lang w:val="en-US"/>
        </w:rPr>
      </w:pPr>
      <w:r>
        <w:rPr>
          <w:lang w:val="en-US"/>
        </w:rPr>
        <w:t xml:space="preserve">          description: Expected response to successful </w:t>
      </w:r>
      <w:r>
        <w:t>set up</w:t>
      </w:r>
      <w:r w:rsidRPr="008D2D12">
        <w:rPr>
          <w:lang w:eastAsia="zh-CN"/>
        </w:rPr>
        <w:t>, modify or terminate</w:t>
      </w:r>
      <w:r>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lastRenderedPageBreak/>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77777777" w:rsidR="004E59A5" w:rsidRDefault="004E59A5" w:rsidP="004E59A5">
      <w:pPr>
        <w:pStyle w:val="PL"/>
      </w:pPr>
      <w:r w:rsidRPr="003B2883">
        <w:t xml:space="preserve">        </w:t>
      </w:r>
      <w:r>
        <w:rPr>
          <w:lang w:eastAsia="zh-CN"/>
        </w:rPr>
        <w:t>relatedUEs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lastRenderedPageBreak/>
        <w:t xml:space="preserve">          items:</w:t>
      </w:r>
    </w:p>
    <w:p w14:paraId="56FF56FA" w14:textId="77777777" w:rsidR="004E59A5" w:rsidRDefault="004E59A5" w:rsidP="004E59A5">
      <w:pPr>
        <w:pStyle w:val="PL"/>
      </w:pPr>
      <w:r>
        <w:t xml:space="preserve">            </w:t>
      </w:r>
      <w:r w:rsidRPr="00BF6487">
        <w:rPr>
          <w:lang w:val="en-US"/>
        </w:rPr>
        <w:t>$ref: '#/components/schemas</w:t>
      </w:r>
      <w:r w:rsidRPr="003B2883">
        <w:t>/</w:t>
      </w:r>
      <w:r w:rsidRPr="00942DE4">
        <w:t>RelatedUE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lastRenderedPageBreak/>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lastRenderedPageBreak/>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lastRenderedPageBreak/>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lastRenderedPageBreak/>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lastRenderedPageBreak/>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lastRenderedPageBreak/>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lastRenderedPageBreak/>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lastRenderedPageBreak/>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lastRenderedPageBreak/>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lastRenderedPageBreak/>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lastRenderedPageBreak/>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3AEF61D" w14:textId="77777777" w:rsidR="005B0D2C" w:rsidRDefault="005B0D2C" w:rsidP="005B0D2C">
      <w:pPr>
        <w:pStyle w:val="PL"/>
        <w:rPr>
          <w:lang w:val="en-US"/>
        </w:rPr>
      </w:pPr>
      <w:r>
        <w:rPr>
          <w:lang w:val="en-US"/>
        </w:rPr>
        <w:t xml:space="preserve">        - locationEstimate</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2631390F" w14:textId="0F4361B4" w:rsidR="005B0D2C" w:rsidRDefault="005B0D2C" w:rsidP="005B0D2C">
      <w:pPr>
        <w:pStyle w:val="PL"/>
        <w:rPr>
          <w:lang w:val="en-US"/>
        </w:rPr>
      </w:pPr>
      <w:r>
        <w:rPr>
          <w:lang w:val="en-US"/>
        </w:rPr>
        <w:t xml:space="preserve">          $ref: '#/components/schemas/</w:t>
      </w:r>
      <w:r w:rsidR="00F304B9">
        <w:rPr>
          <w:lang w:eastAsia="zh-CN"/>
        </w:rPr>
        <w:t>L</w:t>
      </w:r>
      <w:r>
        <w:rPr>
          <w:rFonts w:hint="eastAsia"/>
          <w:lang w:eastAsia="zh-CN"/>
        </w:rPr>
        <w:t>oc</w:t>
      </w:r>
      <w:r>
        <w:rPr>
          <w:lang w:eastAsia="zh-CN"/>
        </w:rPr>
        <w:t>Measurements</w:t>
      </w:r>
      <w:r>
        <w:rPr>
          <w:lang w:val="en-US"/>
        </w:rPr>
        <w:t>'</w:t>
      </w:r>
    </w:p>
    <w:p w14:paraId="4966B39D" w14:textId="77777777" w:rsidR="005B0D2C" w:rsidRDefault="005B0D2C" w:rsidP="005B0D2C">
      <w:pPr>
        <w:pStyle w:val="PL"/>
        <w:rPr>
          <w:lang w:val="en-US"/>
        </w:rPr>
      </w:pPr>
      <w:r>
        <w:rPr>
          <w:lang w:val="en-US"/>
        </w:rPr>
        <w:t xml:space="preserve">        locationEstimate:</w:t>
      </w:r>
    </w:p>
    <w:p w14:paraId="04056C99" w14:textId="77777777" w:rsidR="005B0D2C" w:rsidRDefault="005B0D2C" w:rsidP="005B0D2C">
      <w:pPr>
        <w:pStyle w:val="PL"/>
        <w:rPr>
          <w:lang w:val="en-US"/>
        </w:rPr>
      </w:pPr>
      <w:r>
        <w:rPr>
          <w:lang w:val="en-US"/>
        </w:rPr>
        <w:t xml:space="preserve">          $ref: '#/components/schemas/GeographicArea'</w:t>
      </w:r>
    </w:p>
    <w:p w14:paraId="5F23E5E6" w14:textId="77777777" w:rsidR="005B0D2C" w:rsidRDefault="005B0D2C" w:rsidP="005B0D2C">
      <w:pPr>
        <w:pStyle w:val="PL"/>
        <w:rPr>
          <w:lang w:val="en-US"/>
        </w:rPr>
      </w:pPr>
      <w:r>
        <w:rPr>
          <w:lang w:val="en-US"/>
        </w:rPr>
        <w:t xml:space="preserve">        ageOfLocationEstimate:</w:t>
      </w:r>
    </w:p>
    <w:p w14:paraId="7F378ADB" w14:textId="77777777" w:rsidR="005B0D2C" w:rsidRDefault="005B0D2C" w:rsidP="005B0D2C">
      <w:pPr>
        <w:pStyle w:val="PL"/>
        <w:rPr>
          <w:lang w:val="en-US"/>
        </w:rPr>
      </w:pPr>
      <w:r>
        <w:rPr>
          <w:lang w:val="en-US"/>
        </w:rPr>
        <w:t xml:space="preserve">          $ref: '#/components/schemas/AgeOfLocationEstimate'</w:t>
      </w:r>
    </w:p>
    <w:p w14:paraId="10D6FFC1" w14:textId="77777777" w:rsidR="005B0D2C" w:rsidRDefault="005B0D2C" w:rsidP="005B0D2C">
      <w:pPr>
        <w:pStyle w:val="PL"/>
        <w:rPr>
          <w:lang w:val="en-US"/>
        </w:rPr>
      </w:pPr>
      <w:r>
        <w:rPr>
          <w:lang w:val="en-US"/>
        </w:rPr>
        <w:t xml:space="preserve">        timestampOfLocationEstimate:</w:t>
      </w:r>
    </w:p>
    <w:p w14:paraId="231E3CE6" w14:textId="77777777" w:rsidR="005B0D2C" w:rsidRDefault="005B0D2C" w:rsidP="005B0D2C">
      <w:pPr>
        <w:pStyle w:val="PL"/>
        <w:rPr>
          <w:lang w:val="en-US"/>
        </w:rPr>
      </w:pPr>
      <w:r>
        <w:rPr>
          <w:lang w:val="en-US"/>
        </w:rPr>
        <w:t xml:space="preserve">          $ref: 'TS29571_CommonData.yaml#/components/schemas/DateTime'</w:t>
      </w:r>
    </w:p>
    <w:p w14:paraId="5A12F65B" w14:textId="77777777" w:rsidR="005B0D2C" w:rsidRDefault="005B0D2C" w:rsidP="005B0D2C">
      <w:pPr>
        <w:pStyle w:val="PL"/>
        <w:rPr>
          <w:lang w:val="en-US"/>
        </w:rPr>
      </w:pPr>
      <w:r>
        <w:rPr>
          <w:lang w:val="en-US"/>
        </w:rPr>
        <w:t xml:space="preserve">        velocityEstimate:</w:t>
      </w:r>
    </w:p>
    <w:p w14:paraId="2481E0BE" w14:textId="77777777" w:rsidR="005B0D2C" w:rsidRDefault="005B0D2C" w:rsidP="005B0D2C">
      <w:pPr>
        <w:pStyle w:val="PL"/>
        <w:rPr>
          <w:lang w:val="en-US"/>
        </w:rPr>
      </w:pPr>
      <w:r>
        <w:rPr>
          <w:lang w:val="en-US"/>
        </w:rPr>
        <w:t xml:space="preserve">          $ref: '#/components/schemas/VelocityEstimate'</w:t>
      </w:r>
    </w:p>
    <w:p w14:paraId="2597B124" w14:textId="77777777" w:rsidR="005B0D2C" w:rsidRDefault="005B0D2C" w:rsidP="005B0D2C">
      <w:pPr>
        <w:pStyle w:val="PL"/>
        <w:rPr>
          <w:lang w:val="en-US"/>
        </w:rPr>
      </w:pPr>
      <w:r>
        <w:rPr>
          <w:lang w:val="en-US"/>
        </w:rPr>
        <w:t xml:space="preserve">        </w:t>
      </w:r>
      <w:r>
        <w:rPr>
          <w:lang w:eastAsia="zh-CN"/>
        </w:rPr>
        <w:t>localLocationEstimate</w:t>
      </w:r>
      <w:r>
        <w:rPr>
          <w:lang w:val="en-US"/>
        </w:rPr>
        <w:t>:</w:t>
      </w:r>
    </w:p>
    <w:p w14:paraId="47737CEE" w14:textId="77777777" w:rsidR="005B0D2C" w:rsidRDefault="005B0D2C" w:rsidP="005B0D2C">
      <w:pPr>
        <w:pStyle w:val="PL"/>
        <w:rPr>
          <w:lang w:val="en-US" w:eastAsia="zh-CN"/>
        </w:rPr>
      </w:pPr>
      <w:r>
        <w:rPr>
          <w:lang w:val="en-US"/>
        </w:rPr>
        <w:t xml:space="preserve">          $ref: '#/components/schemas/</w:t>
      </w:r>
      <w:r>
        <w:rPr>
          <w:lang w:val="en-US" w:eastAsia="zh-CN"/>
        </w:rPr>
        <w:t>Local</w:t>
      </w:r>
      <w:r>
        <w:rPr>
          <w:lang w:val="en-US"/>
        </w:rPr>
        <w:t>Area'</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12EACC47" w14:textId="7DA65B3F" w:rsidR="005B0D2C" w:rsidRDefault="005B0D2C" w:rsidP="005B0D2C">
      <w:pPr>
        <w:pStyle w:val="PL"/>
        <w:rPr>
          <w:lang w:eastAsia="zh-CN"/>
        </w:rPr>
      </w:pPr>
      <w:r>
        <w:rPr>
          <w:lang w:eastAsia="zh-CN"/>
        </w:rPr>
        <w:t xml:space="preserve">        </w:t>
      </w:r>
      <w:r w:rsidR="00D66268">
        <w:t>rstd</w:t>
      </w:r>
      <w:r>
        <w:t>:</w:t>
      </w:r>
    </w:p>
    <w:p w14:paraId="54AB834D" w14:textId="77777777" w:rsidR="005B0D2C" w:rsidRDefault="005B0D2C" w:rsidP="005B0D2C">
      <w:pPr>
        <w:pStyle w:val="PL"/>
        <w:rPr>
          <w:lang w:eastAsia="zh-CN"/>
        </w:rPr>
      </w:pPr>
      <w:r>
        <w:rPr>
          <w:lang w:eastAsia="zh-CN"/>
        </w:rPr>
        <w:t xml:space="preserve">          type: integer</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lastRenderedPageBreak/>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77777777" w:rsidR="00126134" w:rsidRDefault="00126134" w:rsidP="00126134">
      <w:pPr>
        <w:pStyle w:val="PL"/>
      </w:pPr>
      <w:r>
        <w:t xml:space="preserve">    </w:t>
      </w:r>
      <w:r w:rsidRPr="002D7FC3">
        <w:t>RelatedUE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7777777" w:rsidR="00126134" w:rsidRDefault="00126134" w:rsidP="00126134">
      <w:pPr>
        <w:pStyle w:val="PL"/>
      </w:pPr>
      <w:r w:rsidRPr="001E6ABC">
        <w:rPr>
          <w:lang w:val="en-US"/>
        </w:rPr>
        <w:t xml:space="preserve">        - </w:t>
      </w:r>
      <w:r w:rsidRPr="002D7FC3">
        <w:t>relatedUEType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77777777" w:rsidR="00126134" w:rsidRDefault="00126134" w:rsidP="00126134">
      <w:pPr>
        <w:pStyle w:val="PL"/>
      </w:pPr>
      <w:r>
        <w:t xml:space="preserve">        </w:t>
      </w:r>
      <w:r w:rsidRPr="002D7FC3">
        <w:t>relatedUEType</w:t>
      </w:r>
      <w:r>
        <w:t>:</w:t>
      </w:r>
    </w:p>
    <w:p w14:paraId="0A85E6C3" w14:textId="50E64219" w:rsidR="00126134" w:rsidRDefault="00126134" w:rsidP="00126134">
      <w:pPr>
        <w:pStyle w:val="PL"/>
      </w:pPr>
      <w:r>
        <w:t xml:space="preserve">          </w:t>
      </w:r>
      <w:r>
        <w:rPr>
          <w:lang w:val="en-US"/>
        </w:rPr>
        <w:t>$ref: '#/components/schemas/</w:t>
      </w:r>
      <w:r>
        <w:t>R</w:t>
      </w:r>
      <w:r w:rsidRPr="002D7FC3">
        <w:t>elatedUEType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lastRenderedPageBreak/>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lastRenderedPageBreak/>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77777777" w:rsidR="00F260C3" w:rsidRDefault="00F260C3" w:rsidP="00F260C3">
      <w:pPr>
        <w:pStyle w:val="PL"/>
        <w:rPr>
          <w:lang w:val="en-US"/>
        </w:rPr>
      </w:pPr>
      <w:r>
        <w:rPr>
          <w:lang w:val="en-US"/>
        </w:rPr>
        <w:t xml:space="preserve">      description: Time Window</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lastRenderedPageBreak/>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lastRenderedPageBreak/>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RelatedUEType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4781" w:name="_Toc25168735"/>
      <w:bookmarkStart w:id="4782" w:name="_Toc27593154"/>
      <w:bookmarkStart w:id="4783" w:name="_Toc34148030"/>
      <w:bookmarkStart w:id="4784" w:name="_Toc36463414"/>
      <w:bookmarkStart w:id="4785" w:name="_Toc43215254"/>
      <w:bookmarkStart w:id="4786" w:name="_Toc45032502"/>
      <w:bookmarkStart w:id="4787" w:name="_Toc49849991"/>
      <w:bookmarkStart w:id="4788" w:name="_Toc51873505"/>
      <w:bookmarkStart w:id="4789" w:name="_Toc56517633"/>
      <w:bookmarkStart w:id="4790" w:name="_Toc58594534"/>
      <w:bookmarkStart w:id="4791" w:name="_Toc67686048"/>
      <w:bookmarkStart w:id="4792" w:name="_Toc74993875"/>
      <w:bookmarkStart w:id="4793" w:name="_Toc82716465"/>
      <w:bookmarkStart w:id="4794" w:name="_Toc88818752"/>
      <w:bookmarkStart w:id="4795" w:name="_Toc90650674"/>
      <w:bookmarkStart w:id="4796" w:name="_Toc98506343"/>
      <w:bookmarkStart w:id="4797" w:name="_Toc106639628"/>
      <w:bookmarkStart w:id="4798" w:name="_Toc114779138"/>
      <w:bookmarkStart w:id="4799" w:name="_Toc122097055"/>
      <w:bookmarkStart w:id="4800" w:name="_Toc130844276"/>
      <w:bookmarkStart w:id="4801" w:name="_Toc138411984"/>
      <w:bookmarkStart w:id="4802" w:name="_Toc145956182"/>
      <w:bookmarkStart w:id="4803" w:name="_Toc153887624"/>
      <w:bookmarkStart w:id="4804" w:name="_Toc161905513"/>
      <w:r>
        <w:t>A.3</w:t>
      </w:r>
      <w:r>
        <w:tab/>
        <w:t>Nlmf_Broadcast API</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51A081"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sidR="004070DA">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1820AEEB"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070DA">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lastRenderedPageBreak/>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lastRenderedPageBreak/>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lastRenderedPageBreak/>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805" w:name="_Toc20150445"/>
      <w:bookmarkStart w:id="4806" w:name="_Toc25168736"/>
      <w:bookmarkStart w:id="4807" w:name="_Toc27593155"/>
      <w:bookmarkStart w:id="4808" w:name="_Toc34148031"/>
      <w:bookmarkStart w:id="4809" w:name="_Toc36463415"/>
      <w:bookmarkStart w:id="4810" w:name="_Toc43215255"/>
      <w:bookmarkStart w:id="4811" w:name="_Toc45032503"/>
      <w:bookmarkStart w:id="4812" w:name="_Toc49849992"/>
      <w:bookmarkStart w:id="4813" w:name="_Toc51873506"/>
      <w:bookmarkStart w:id="4814" w:name="_Toc56517634"/>
      <w:bookmarkStart w:id="4815" w:name="_Toc58594535"/>
      <w:bookmarkStart w:id="4816" w:name="_Toc67686049"/>
      <w:bookmarkStart w:id="4817" w:name="_Toc74993876"/>
      <w:bookmarkStart w:id="4818" w:name="_Toc82716466"/>
      <w:bookmarkStart w:id="4819" w:name="_Toc88818753"/>
      <w:bookmarkStart w:id="4820" w:name="_Toc90650675"/>
      <w:bookmarkStart w:id="4821" w:name="_Toc98506344"/>
      <w:bookmarkStart w:id="4822" w:name="_Toc106639629"/>
      <w:bookmarkStart w:id="4823" w:name="_Toc114779139"/>
      <w:bookmarkStart w:id="4824" w:name="_Toc122097056"/>
      <w:bookmarkStart w:id="4825" w:name="_Toc130844277"/>
      <w:bookmarkStart w:id="4826" w:name="_Toc138411985"/>
      <w:bookmarkStart w:id="4827" w:name="_Toc145956183"/>
      <w:bookmarkStart w:id="4828" w:name="_Toc153887625"/>
      <w:bookmarkStart w:id="4829" w:name="_Toc161905514"/>
      <w:r w:rsidRPr="004D3578">
        <w:lastRenderedPageBreak/>
        <w:t xml:space="preserve">Annex </w:t>
      </w:r>
      <w:r>
        <w:rPr>
          <w:lang w:eastAsia="zh-CN"/>
        </w:rPr>
        <w:t>B</w:t>
      </w:r>
      <w:r w:rsidRPr="004D3578">
        <w:t xml:space="preserve"> (informative):</w:t>
      </w:r>
      <w:r w:rsidR="009B5010">
        <w:br/>
      </w:r>
      <w:r>
        <w:t>Change history</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37936" w14:textId="77777777" w:rsidR="00224DA8" w:rsidRDefault="00224DA8">
      <w:r>
        <w:separator/>
      </w:r>
    </w:p>
  </w:endnote>
  <w:endnote w:type="continuationSeparator" w:id="0">
    <w:p w14:paraId="2404E3FC" w14:textId="77777777" w:rsidR="00224DA8" w:rsidRDefault="0022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A7361" w14:textId="77777777" w:rsidR="00224DA8" w:rsidRDefault="00224DA8">
      <w:r>
        <w:separator/>
      </w:r>
    </w:p>
  </w:footnote>
  <w:footnote w:type="continuationSeparator" w:id="0">
    <w:p w14:paraId="3E53D4F0" w14:textId="77777777" w:rsidR="00224DA8" w:rsidRDefault="00224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3F3DBEE2"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7CD">
      <w:rPr>
        <w:rFonts w:ascii="Arial" w:hAnsi="Arial" w:cs="Arial"/>
        <w:b/>
        <w:noProof/>
        <w:sz w:val="18"/>
        <w:szCs w:val="18"/>
      </w:rPr>
      <w:t>3GPP TS 29.572 V18.5.0 (2024-03)</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95B74FD"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7CD">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40095"/>
    <w:rsid w:val="00042FF9"/>
    <w:rsid w:val="00043893"/>
    <w:rsid w:val="000448D2"/>
    <w:rsid w:val="000463BA"/>
    <w:rsid w:val="00047160"/>
    <w:rsid w:val="000503F3"/>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B0EEC"/>
    <w:rsid w:val="000B289C"/>
    <w:rsid w:val="000B3748"/>
    <w:rsid w:val="000B53B5"/>
    <w:rsid w:val="000B7CE0"/>
    <w:rsid w:val="000B7D9B"/>
    <w:rsid w:val="000C2E2F"/>
    <w:rsid w:val="000C3B5A"/>
    <w:rsid w:val="000C47C3"/>
    <w:rsid w:val="000C5B5B"/>
    <w:rsid w:val="000C6A48"/>
    <w:rsid w:val="000C6B4E"/>
    <w:rsid w:val="000D0DF6"/>
    <w:rsid w:val="000D1F46"/>
    <w:rsid w:val="000D28E2"/>
    <w:rsid w:val="000D3A7E"/>
    <w:rsid w:val="000D5697"/>
    <w:rsid w:val="000D58AB"/>
    <w:rsid w:val="000D7452"/>
    <w:rsid w:val="000E44CA"/>
    <w:rsid w:val="000E6B7D"/>
    <w:rsid w:val="000E718A"/>
    <w:rsid w:val="000F180E"/>
    <w:rsid w:val="000F2546"/>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AB"/>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6637"/>
    <w:rsid w:val="001B725A"/>
    <w:rsid w:val="001B79BB"/>
    <w:rsid w:val="001C01D7"/>
    <w:rsid w:val="001C18A7"/>
    <w:rsid w:val="001C21C3"/>
    <w:rsid w:val="001C71F4"/>
    <w:rsid w:val="001D02C2"/>
    <w:rsid w:val="001D06A1"/>
    <w:rsid w:val="001D15F2"/>
    <w:rsid w:val="001D1B6B"/>
    <w:rsid w:val="001D1D23"/>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6A48"/>
    <w:rsid w:val="00210E99"/>
    <w:rsid w:val="0021117A"/>
    <w:rsid w:val="002123F7"/>
    <w:rsid w:val="00213BBD"/>
    <w:rsid w:val="00215602"/>
    <w:rsid w:val="00216254"/>
    <w:rsid w:val="00221A42"/>
    <w:rsid w:val="002233FF"/>
    <w:rsid w:val="00223677"/>
    <w:rsid w:val="00224C7A"/>
    <w:rsid w:val="00224DA8"/>
    <w:rsid w:val="00224F68"/>
    <w:rsid w:val="002253D6"/>
    <w:rsid w:val="00231CDC"/>
    <w:rsid w:val="00232F76"/>
    <w:rsid w:val="00233CB8"/>
    <w:rsid w:val="002342E6"/>
    <w:rsid w:val="002347A2"/>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3566"/>
    <w:rsid w:val="002560D7"/>
    <w:rsid w:val="0025708E"/>
    <w:rsid w:val="002675F0"/>
    <w:rsid w:val="00267D51"/>
    <w:rsid w:val="00270797"/>
    <w:rsid w:val="00271020"/>
    <w:rsid w:val="002744FB"/>
    <w:rsid w:val="00274526"/>
    <w:rsid w:val="0027521F"/>
    <w:rsid w:val="00275E36"/>
    <w:rsid w:val="002771E0"/>
    <w:rsid w:val="00277376"/>
    <w:rsid w:val="00277A4F"/>
    <w:rsid w:val="00283A1D"/>
    <w:rsid w:val="002845C0"/>
    <w:rsid w:val="00290B1C"/>
    <w:rsid w:val="00290E4F"/>
    <w:rsid w:val="00290E8E"/>
    <w:rsid w:val="00291871"/>
    <w:rsid w:val="00292B18"/>
    <w:rsid w:val="0029481B"/>
    <w:rsid w:val="00294FBC"/>
    <w:rsid w:val="00296284"/>
    <w:rsid w:val="00296A30"/>
    <w:rsid w:val="002971F3"/>
    <w:rsid w:val="002A1619"/>
    <w:rsid w:val="002A2BFC"/>
    <w:rsid w:val="002A5710"/>
    <w:rsid w:val="002A6926"/>
    <w:rsid w:val="002A6F63"/>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EF"/>
    <w:rsid w:val="003322DE"/>
    <w:rsid w:val="0033710F"/>
    <w:rsid w:val="00337217"/>
    <w:rsid w:val="003373D5"/>
    <w:rsid w:val="003401BD"/>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64F"/>
    <w:rsid w:val="004107F7"/>
    <w:rsid w:val="00412C9D"/>
    <w:rsid w:val="004142C9"/>
    <w:rsid w:val="00421FA2"/>
    <w:rsid w:val="0042200C"/>
    <w:rsid w:val="00423334"/>
    <w:rsid w:val="004255AC"/>
    <w:rsid w:val="00426A68"/>
    <w:rsid w:val="0043294E"/>
    <w:rsid w:val="004345EC"/>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FFA"/>
    <w:rsid w:val="00463691"/>
    <w:rsid w:val="00464E08"/>
    <w:rsid w:val="00465515"/>
    <w:rsid w:val="00465AB0"/>
    <w:rsid w:val="00467CA0"/>
    <w:rsid w:val="00470EAC"/>
    <w:rsid w:val="00474075"/>
    <w:rsid w:val="004778F5"/>
    <w:rsid w:val="0048079F"/>
    <w:rsid w:val="004827C3"/>
    <w:rsid w:val="004900DE"/>
    <w:rsid w:val="00496DF7"/>
    <w:rsid w:val="004A0023"/>
    <w:rsid w:val="004A00F9"/>
    <w:rsid w:val="004A056B"/>
    <w:rsid w:val="004A18BD"/>
    <w:rsid w:val="004A24D5"/>
    <w:rsid w:val="004B0A15"/>
    <w:rsid w:val="004B2884"/>
    <w:rsid w:val="004B42A4"/>
    <w:rsid w:val="004B7582"/>
    <w:rsid w:val="004C1435"/>
    <w:rsid w:val="004C2CAB"/>
    <w:rsid w:val="004C4B54"/>
    <w:rsid w:val="004C6AE6"/>
    <w:rsid w:val="004D0891"/>
    <w:rsid w:val="004D0A42"/>
    <w:rsid w:val="004D0F96"/>
    <w:rsid w:val="004D3578"/>
    <w:rsid w:val="004D394A"/>
    <w:rsid w:val="004D3EA3"/>
    <w:rsid w:val="004D426A"/>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4F08"/>
    <w:rsid w:val="00515767"/>
    <w:rsid w:val="00515BC2"/>
    <w:rsid w:val="00516AD7"/>
    <w:rsid w:val="00516B79"/>
    <w:rsid w:val="00516E01"/>
    <w:rsid w:val="005202D7"/>
    <w:rsid w:val="0052072E"/>
    <w:rsid w:val="00522944"/>
    <w:rsid w:val="00522A43"/>
    <w:rsid w:val="005277D8"/>
    <w:rsid w:val="00530CC3"/>
    <w:rsid w:val="005321DE"/>
    <w:rsid w:val="0053388B"/>
    <w:rsid w:val="00534E09"/>
    <w:rsid w:val="00535773"/>
    <w:rsid w:val="005360E3"/>
    <w:rsid w:val="00543E6C"/>
    <w:rsid w:val="00546702"/>
    <w:rsid w:val="00552E86"/>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345B"/>
    <w:rsid w:val="00583869"/>
    <w:rsid w:val="00585BC4"/>
    <w:rsid w:val="0058684A"/>
    <w:rsid w:val="00586C63"/>
    <w:rsid w:val="00593531"/>
    <w:rsid w:val="005949BC"/>
    <w:rsid w:val="00595987"/>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4F95"/>
    <w:rsid w:val="00614FDF"/>
    <w:rsid w:val="006163CB"/>
    <w:rsid w:val="0062032F"/>
    <w:rsid w:val="00622323"/>
    <w:rsid w:val="00625B64"/>
    <w:rsid w:val="006265EE"/>
    <w:rsid w:val="006319B4"/>
    <w:rsid w:val="00634702"/>
    <w:rsid w:val="00634C36"/>
    <w:rsid w:val="0063543D"/>
    <w:rsid w:val="0063547D"/>
    <w:rsid w:val="00636EE0"/>
    <w:rsid w:val="0063746B"/>
    <w:rsid w:val="0063768C"/>
    <w:rsid w:val="00640B52"/>
    <w:rsid w:val="00643473"/>
    <w:rsid w:val="00644051"/>
    <w:rsid w:val="0064474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4342"/>
    <w:rsid w:val="006858CE"/>
    <w:rsid w:val="00686058"/>
    <w:rsid w:val="00687BDB"/>
    <w:rsid w:val="00691E07"/>
    <w:rsid w:val="00694665"/>
    <w:rsid w:val="00695685"/>
    <w:rsid w:val="006A0101"/>
    <w:rsid w:val="006A0577"/>
    <w:rsid w:val="006A323F"/>
    <w:rsid w:val="006A4850"/>
    <w:rsid w:val="006A600E"/>
    <w:rsid w:val="006A6A70"/>
    <w:rsid w:val="006A6D73"/>
    <w:rsid w:val="006B0E0D"/>
    <w:rsid w:val="006B1CD2"/>
    <w:rsid w:val="006B30D0"/>
    <w:rsid w:val="006B315C"/>
    <w:rsid w:val="006B444E"/>
    <w:rsid w:val="006B7206"/>
    <w:rsid w:val="006B7DCF"/>
    <w:rsid w:val="006C078B"/>
    <w:rsid w:val="006C0DBC"/>
    <w:rsid w:val="006C34F5"/>
    <w:rsid w:val="006C3D95"/>
    <w:rsid w:val="006C5A31"/>
    <w:rsid w:val="006C6D3A"/>
    <w:rsid w:val="006C7A09"/>
    <w:rsid w:val="006D0864"/>
    <w:rsid w:val="006D1B45"/>
    <w:rsid w:val="006D37D3"/>
    <w:rsid w:val="006D452F"/>
    <w:rsid w:val="006D5471"/>
    <w:rsid w:val="006D553F"/>
    <w:rsid w:val="006D708E"/>
    <w:rsid w:val="006E4503"/>
    <w:rsid w:val="006E5C86"/>
    <w:rsid w:val="006E7374"/>
    <w:rsid w:val="006E7D18"/>
    <w:rsid w:val="006F0431"/>
    <w:rsid w:val="006F1D41"/>
    <w:rsid w:val="006F65F2"/>
    <w:rsid w:val="006F709B"/>
    <w:rsid w:val="006F7DA1"/>
    <w:rsid w:val="006F7DF9"/>
    <w:rsid w:val="00701116"/>
    <w:rsid w:val="00701A1E"/>
    <w:rsid w:val="00703032"/>
    <w:rsid w:val="00703650"/>
    <w:rsid w:val="00704623"/>
    <w:rsid w:val="0071299A"/>
    <w:rsid w:val="00712FC3"/>
    <w:rsid w:val="007132E0"/>
    <w:rsid w:val="00713C44"/>
    <w:rsid w:val="007157B5"/>
    <w:rsid w:val="00716860"/>
    <w:rsid w:val="007213E3"/>
    <w:rsid w:val="00722D3F"/>
    <w:rsid w:val="007238A5"/>
    <w:rsid w:val="00724056"/>
    <w:rsid w:val="0072454C"/>
    <w:rsid w:val="007268DC"/>
    <w:rsid w:val="007317B1"/>
    <w:rsid w:val="00732904"/>
    <w:rsid w:val="00733103"/>
    <w:rsid w:val="007338BA"/>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19C7"/>
    <w:rsid w:val="00774DA4"/>
    <w:rsid w:val="0077574F"/>
    <w:rsid w:val="00775E67"/>
    <w:rsid w:val="007762BA"/>
    <w:rsid w:val="0078065D"/>
    <w:rsid w:val="00781F0F"/>
    <w:rsid w:val="00782065"/>
    <w:rsid w:val="00782E04"/>
    <w:rsid w:val="00783CCD"/>
    <w:rsid w:val="00783DEF"/>
    <w:rsid w:val="00786199"/>
    <w:rsid w:val="007862D6"/>
    <w:rsid w:val="00793C83"/>
    <w:rsid w:val="00795058"/>
    <w:rsid w:val="00796259"/>
    <w:rsid w:val="007965DE"/>
    <w:rsid w:val="007A1967"/>
    <w:rsid w:val="007A21D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64BB"/>
    <w:rsid w:val="007D7212"/>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28A4"/>
    <w:rsid w:val="0080351F"/>
    <w:rsid w:val="00805B49"/>
    <w:rsid w:val="0080662C"/>
    <w:rsid w:val="00811404"/>
    <w:rsid w:val="00812BEE"/>
    <w:rsid w:val="00812CD4"/>
    <w:rsid w:val="00813920"/>
    <w:rsid w:val="00816A31"/>
    <w:rsid w:val="00816A8B"/>
    <w:rsid w:val="00817075"/>
    <w:rsid w:val="008173F4"/>
    <w:rsid w:val="008211A5"/>
    <w:rsid w:val="00821F13"/>
    <w:rsid w:val="00823AD0"/>
    <w:rsid w:val="00826671"/>
    <w:rsid w:val="00830747"/>
    <w:rsid w:val="00831A7C"/>
    <w:rsid w:val="0083216A"/>
    <w:rsid w:val="00834FBA"/>
    <w:rsid w:val="00836D42"/>
    <w:rsid w:val="0084155B"/>
    <w:rsid w:val="00841C0C"/>
    <w:rsid w:val="0084570E"/>
    <w:rsid w:val="00845C3D"/>
    <w:rsid w:val="00850156"/>
    <w:rsid w:val="00850828"/>
    <w:rsid w:val="00850F00"/>
    <w:rsid w:val="0085108E"/>
    <w:rsid w:val="00855FEE"/>
    <w:rsid w:val="00860415"/>
    <w:rsid w:val="00864225"/>
    <w:rsid w:val="00864EE2"/>
    <w:rsid w:val="0086651F"/>
    <w:rsid w:val="0086708A"/>
    <w:rsid w:val="008717DE"/>
    <w:rsid w:val="00871EE1"/>
    <w:rsid w:val="00874B25"/>
    <w:rsid w:val="008766A8"/>
    <w:rsid w:val="008768CA"/>
    <w:rsid w:val="00884B46"/>
    <w:rsid w:val="00890EB0"/>
    <w:rsid w:val="008910C7"/>
    <w:rsid w:val="00893A10"/>
    <w:rsid w:val="0089704A"/>
    <w:rsid w:val="0089714B"/>
    <w:rsid w:val="00897B3D"/>
    <w:rsid w:val="00897FA3"/>
    <w:rsid w:val="008A0DFC"/>
    <w:rsid w:val="008A3B26"/>
    <w:rsid w:val="008A560C"/>
    <w:rsid w:val="008A6E48"/>
    <w:rsid w:val="008A7D69"/>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6281"/>
    <w:rsid w:val="008D6F1A"/>
    <w:rsid w:val="008E107C"/>
    <w:rsid w:val="008E197E"/>
    <w:rsid w:val="008E59E9"/>
    <w:rsid w:val="008F0E38"/>
    <w:rsid w:val="008F117F"/>
    <w:rsid w:val="008F36C1"/>
    <w:rsid w:val="008F39E9"/>
    <w:rsid w:val="008F4B98"/>
    <w:rsid w:val="008F6C1D"/>
    <w:rsid w:val="00902629"/>
    <w:rsid w:val="0090271F"/>
    <w:rsid w:val="00902E23"/>
    <w:rsid w:val="0090486F"/>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1F1D"/>
    <w:rsid w:val="00942EC2"/>
    <w:rsid w:val="00944C89"/>
    <w:rsid w:val="0094571D"/>
    <w:rsid w:val="00946089"/>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357E"/>
    <w:rsid w:val="009E38F8"/>
    <w:rsid w:val="009E7342"/>
    <w:rsid w:val="009F1D47"/>
    <w:rsid w:val="009F37B7"/>
    <w:rsid w:val="009F533B"/>
    <w:rsid w:val="009F70FE"/>
    <w:rsid w:val="009F7397"/>
    <w:rsid w:val="00A0264E"/>
    <w:rsid w:val="00A044A8"/>
    <w:rsid w:val="00A0554D"/>
    <w:rsid w:val="00A06CD1"/>
    <w:rsid w:val="00A10554"/>
    <w:rsid w:val="00A10F02"/>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4F6"/>
    <w:rsid w:val="00A531F6"/>
    <w:rsid w:val="00A53724"/>
    <w:rsid w:val="00A54F89"/>
    <w:rsid w:val="00A56066"/>
    <w:rsid w:val="00A619BD"/>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4CA7"/>
    <w:rsid w:val="00A873D4"/>
    <w:rsid w:val="00A8752F"/>
    <w:rsid w:val="00A87DA5"/>
    <w:rsid w:val="00A90F76"/>
    <w:rsid w:val="00A92BA1"/>
    <w:rsid w:val="00A933CE"/>
    <w:rsid w:val="00A94C60"/>
    <w:rsid w:val="00AA0C27"/>
    <w:rsid w:val="00AA1A51"/>
    <w:rsid w:val="00AA3727"/>
    <w:rsid w:val="00AA380D"/>
    <w:rsid w:val="00AA5D57"/>
    <w:rsid w:val="00AA7CD8"/>
    <w:rsid w:val="00AB5412"/>
    <w:rsid w:val="00AB7373"/>
    <w:rsid w:val="00AC0CAF"/>
    <w:rsid w:val="00AC25E6"/>
    <w:rsid w:val="00AC3DAF"/>
    <w:rsid w:val="00AC6BC6"/>
    <w:rsid w:val="00AD17A7"/>
    <w:rsid w:val="00AD1D9A"/>
    <w:rsid w:val="00AE5840"/>
    <w:rsid w:val="00AE5C8F"/>
    <w:rsid w:val="00AE65E2"/>
    <w:rsid w:val="00AE7A7C"/>
    <w:rsid w:val="00AF163E"/>
    <w:rsid w:val="00AF2A6F"/>
    <w:rsid w:val="00AF4108"/>
    <w:rsid w:val="00AF4FFC"/>
    <w:rsid w:val="00AF544C"/>
    <w:rsid w:val="00B0024D"/>
    <w:rsid w:val="00B03130"/>
    <w:rsid w:val="00B03520"/>
    <w:rsid w:val="00B06D48"/>
    <w:rsid w:val="00B07418"/>
    <w:rsid w:val="00B10AA8"/>
    <w:rsid w:val="00B150E3"/>
    <w:rsid w:val="00B15449"/>
    <w:rsid w:val="00B16E08"/>
    <w:rsid w:val="00B20423"/>
    <w:rsid w:val="00B206A3"/>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49D1"/>
    <w:rsid w:val="00B62A83"/>
    <w:rsid w:val="00B65933"/>
    <w:rsid w:val="00B6668C"/>
    <w:rsid w:val="00B67E1A"/>
    <w:rsid w:val="00B71E06"/>
    <w:rsid w:val="00B74DD7"/>
    <w:rsid w:val="00B75868"/>
    <w:rsid w:val="00B771A9"/>
    <w:rsid w:val="00B85580"/>
    <w:rsid w:val="00B86D96"/>
    <w:rsid w:val="00B874F9"/>
    <w:rsid w:val="00B90C94"/>
    <w:rsid w:val="00B93086"/>
    <w:rsid w:val="00B931A2"/>
    <w:rsid w:val="00B938F9"/>
    <w:rsid w:val="00BA19ED"/>
    <w:rsid w:val="00BA1E64"/>
    <w:rsid w:val="00BA4B8D"/>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6E75"/>
    <w:rsid w:val="00BE794C"/>
    <w:rsid w:val="00BF128E"/>
    <w:rsid w:val="00BF26E3"/>
    <w:rsid w:val="00BF2BF3"/>
    <w:rsid w:val="00C011C2"/>
    <w:rsid w:val="00C01272"/>
    <w:rsid w:val="00C023BA"/>
    <w:rsid w:val="00C05B35"/>
    <w:rsid w:val="00C067B4"/>
    <w:rsid w:val="00C074DD"/>
    <w:rsid w:val="00C10B9C"/>
    <w:rsid w:val="00C12BFA"/>
    <w:rsid w:val="00C1496A"/>
    <w:rsid w:val="00C17CAA"/>
    <w:rsid w:val="00C17E7F"/>
    <w:rsid w:val="00C20A7D"/>
    <w:rsid w:val="00C2124C"/>
    <w:rsid w:val="00C21F66"/>
    <w:rsid w:val="00C24B90"/>
    <w:rsid w:val="00C24E9A"/>
    <w:rsid w:val="00C25E9F"/>
    <w:rsid w:val="00C33079"/>
    <w:rsid w:val="00C33D69"/>
    <w:rsid w:val="00C34051"/>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739F"/>
    <w:rsid w:val="00C577B9"/>
    <w:rsid w:val="00C618D8"/>
    <w:rsid w:val="00C61A8F"/>
    <w:rsid w:val="00C61B5E"/>
    <w:rsid w:val="00C62362"/>
    <w:rsid w:val="00C63293"/>
    <w:rsid w:val="00C6719C"/>
    <w:rsid w:val="00C67398"/>
    <w:rsid w:val="00C67CC2"/>
    <w:rsid w:val="00C710AB"/>
    <w:rsid w:val="00C72833"/>
    <w:rsid w:val="00C747E0"/>
    <w:rsid w:val="00C7480D"/>
    <w:rsid w:val="00C76F57"/>
    <w:rsid w:val="00C77E51"/>
    <w:rsid w:val="00C80F1D"/>
    <w:rsid w:val="00C82EB0"/>
    <w:rsid w:val="00C8302E"/>
    <w:rsid w:val="00C83992"/>
    <w:rsid w:val="00C83B5F"/>
    <w:rsid w:val="00C871FF"/>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D04BC"/>
    <w:rsid w:val="00CD19FF"/>
    <w:rsid w:val="00CD2ABC"/>
    <w:rsid w:val="00CD30CF"/>
    <w:rsid w:val="00CD6101"/>
    <w:rsid w:val="00CD7C7A"/>
    <w:rsid w:val="00CE086A"/>
    <w:rsid w:val="00CE1A59"/>
    <w:rsid w:val="00CE2C41"/>
    <w:rsid w:val="00CE331A"/>
    <w:rsid w:val="00CE35E8"/>
    <w:rsid w:val="00CF2333"/>
    <w:rsid w:val="00CF5FC9"/>
    <w:rsid w:val="00CF6A94"/>
    <w:rsid w:val="00D01EB3"/>
    <w:rsid w:val="00D02BE7"/>
    <w:rsid w:val="00D0531D"/>
    <w:rsid w:val="00D06488"/>
    <w:rsid w:val="00D11287"/>
    <w:rsid w:val="00D12EDC"/>
    <w:rsid w:val="00D13EB8"/>
    <w:rsid w:val="00D1743D"/>
    <w:rsid w:val="00D200E4"/>
    <w:rsid w:val="00D2148F"/>
    <w:rsid w:val="00D230E9"/>
    <w:rsid w:val="00D27E81"/>
    <w:rsid w:val="00D3061F"/>
    <w:rsid w:val="00D307CD"/>
    <w:rsid w:val="00D31567"/>
    <w:rsid w:val="00D31FC8"/>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BB7"/>
    <w:rsid w:val="00DA0A3D"/>
    <w:rsid w:val="00DA0A68"/>
    <w:rsid w:val="00DA0EE9"/>
    <w:rsid w:val="00DA72E2"/>
    <w:rsid w:val="00DA7A03"/>
    <w:rsid w:val="00DB08F9"/>
    <w:rsid w:val="00DB149B"/>
    <w:rsid w:val="00DB1818"/>
    <w:rsid w:val="00DB1E3C"/>
    <w:rsid w:val="00DB2A6C"/>
    <w:rsid w:val="00DB3947"/>
    <w:rsid w:val="00DB5AF7"/>
    <w:rsid w:val="00DB68E0"/>
    <w:rsid w:val="00DC263C"/>
    <w:rsid w:val="00DC309B"/>
    <w:rsid w:val="00DC3150"/>
    <w:rsid w:val="00DC3AC1"/>
    <w:rsid w:val="00DC4DA2"/>
    <w:rsid w:val="00DC6FC0"/>
    <w:rsid w:val="00DD0DA9"/>
    <w:rsid w:val="00DD11F0"/>
    <w:rsid w:val="00DD1B60"/>
    <w:rsid w:val="00DD1E7D"/>
    <w:rsid w:val="00DD4C17"/>
    <w:rsid w:val="00DD5DB4"/>
    <w:rsid w:val="00DD6DEC"/>
    <w:rsid w:val="00DD6FD4"/>
    <w:rsid w:val="00DD74A5"/>
    <w:rsid w:val="00DD7E4C"/>
    <w:rsid w:val="00DE01CE"/>
    <w:rsid w:val="00DE1047"/>
    <w:rsid w:val="00DE275C"/>
    <w:rsid w:val="00DE3FBD"/>
    <w:rsid w:val="00DE4FA4"/>
    <w:rsid w:val="00DE6A8B"/>
    <w:rsid w:val="00DE6EB3"/>
    <w:rsid w:val="00DE75EC"/>
    <w:rsid w:val="00DF10EF"/>
    <w:rsid w:val="00DF2A91"/>
    <w:rsid w:val="00DF2B1F"/>
    <w:rsid w:val="00DF4FA8"/>
    <w:rsid w:val="00DF5621"/>
    <w:rsid w:val="00DF62CD"/>
    <w:rsid w:val="00E00682"/>
    <w:rsid w:val="00E01A2B"/>
    <w:rsid w:val="00E04972"/>
    <w:rsid w:val="00E04FFB"/>
    <w:rsid w:val="00E052AD"/>
    <w:rsid w:val="00E05F64"/>
    <w:rsid w:val="00E06294"/>
    <w:rsid w:val="00E10C11"/>
    <w:rsid w:val="00E10FA3"/>
    <w:rsid w:val="00E11420"/>
    <w:rsid w:val="00E14A0D"/>
    <w:rsid w:val="00E14F72"/>
    <w:rsid w:val="00E16509"/>
    <w:rsid w:val="00E20040"/>
    <w:rsid w:val="00E22910"/>
    <w:rsid w:val="00E2378C"/>
    <w:rsid w:val="00E27115"/>
    <w:rsid w:val="00E320FE"/>
    <w:rsid w:val="00E35762"/>
    <w:rsid w:val="00E367FC"/>
    <w:rsid w:val="00E4395A"/>
    <w:rsid w:val="00E44582"/>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4F5B"/>
    <w:rsid w:val="00EA5EA7"/>
    <w:rsid w:val="00EA5EC6"/>
    <w:rsid w:val="00EA6583"/>
    <w:rsid w:val="00EA6CE8"/>
    <w:rsid w:val="00EB1CB3"/>
    <w:rsid w:val="00EB1FF6"/>
    <w:rsid w:val="00EB328E"/>
    <w:rsid w:val="00EB5192"/>
    <w:rsid w:val="00EB5437"/>
    <w:rsid w:val="00EB5D00"/>
    <w:rsid w:val="00EB7848"/>
    <w:rsid w:val="00EC11AD"/>
    <w:rsid w:val="00EC1B43"/>
    <w:rsid w:val="00EC292A"/>
    <w:rsid w:val="00EC478F"/>
    <w:rsid w:val="00EC4A25"/>
    <w:rsid w:val="00ED3124"/>
    <w:rsid w:val="00ED3499"/>
    <w:rsid w:val="00ED4216"/>
    <w:rsid w:val="00EE1034"/>
    <w:rsid w:val="00EE19DE"/>
    <w:rsid w:val="00EE726B"/>
    <w:rsid w:val="00EE7600"/>
    <w:rsid w:val="00EF1A11"/>
    <w:rsid w:val="00EF3052"/>
    <w:rsid w:val="00EF3D7B"/>
    <w:rsid w:val="00EF4912"/>
    <w:rsid w:val="00EF4DF7"/>
    <w:rsid w:val="00EF63D7"/>
    <w:rsid w:val="00F025A2"/>
    <w:rsid w:val="00F04712"/>
    <w:rsid w:val="00F05242"/>
    <w:rsid w:val="00F07F81"/>
    <w:rsid w:val="00F13360"/>
    <w:rsid w:val="00F14F13"/>
    <w:rsid w:val="00F150D2"/>
    <w:rsid w:val="00F212C4"/>
    <w:rsid w:val="00F22EC7"/>
    <w:rsid w:val="00F23047"/>
    <w:rsid w:val="00F260C3"/>
    <w:rsid w:val="00F26171"/>
    <w:rsid w:val="00F304B9"/>
    <w:rsid w:val="00F30B8A"/>
    <w:rsid w:val="00F325C8"/>
    <w:rsid w:val="00F33A33"/>
    <w:rsid w:val="00F34DC9"/>
    <w:rsid w:val="00F35B04"/>
    <w:rsid w:val="00F37601"/>
    <w:rsid w:val="00F37EF1"/>
    <w:rsid w:val="00F423B4"/>
    <w:rsid w:val="00F42D18"/>
    <w:rsid w:val="00F45B18"/>
    <w:rsid w:val="00F46BA1"/>
    <w:rsid w:val="00F5310A"/>
    <w:rsid w:val="00F54436"/>
    <w:rsid w:val="00F55047"/>
    <w:rsid w:val="00F554A6"/>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637E"/>
    <w:rsid w:val="00F86A42"/>
    <w:rsid w:val="00F9008D"/>
    <w:rsid w:val="00F91159"/>
    <w:rsid w:val="00F91209"/>
    <w:rsid w:val="00F95E41"/>
    <w:rsid w:val="00FA11F8"/>
    <w:rsid w:val="00FA1266"/>
    <w:rsid w:val="00FA1686"/>
    <w:rsid w:val="00FA4DCD"/>
    <w:rsid w:val="00FA4FA6"/>
    <w:rsid w:val="00FA540B"/>
    <w:rsid w:val="00FA601D"/>
    <w:rsid w:val="00FB15E6"/>
    <w:rsid w:val="00FB1782"/>
    <w:rsid w:val="00FB3E24"/>
    <w:rsid w:val="00FC1192"/>
    <w:rsid w:val="00FC293B"/>
    <w:rsid w:val="00FC39F0"/>
    <w:rsid w:val="00FC42F0"/>
    <w:rsid w:val="00FC570D"/>
    <w:rsid w:val="00FC675C"/>
    <w:rsid w:val="00FD0F3E"/>
    <w:rsid w:val="00FD34E8"/>
    <w:rsid w:val="00FD3B82"/>
    <w:rsid w:val="00FD7C6E"/>
    <w:rsid w:val="00FE4C98"/>
    <w:rsid w:val="00FE6F17"/>
    <w:rsid w:val="00FE7D49"/>
    <w:rsid w:val="00FF0B26"/>
    <w:rsid w:val="00FF1688"/>
    <w:rsid w:val="00FF3209"/>
    <w:rsid w:val="00FF3CFE"/>
    <w:rsid w:val="00FF466C"/>
    <w:rsid w:val="00FF48C2"/>
    <w:rsid w:val="00FF54CF"/>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locked/>
    <w:rsid w:val="001371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37671</Words>
  <Characters>251267</Characters>
  <Application>Microsoft Office Word</Application>
  <DocSecurity>0</DocSecurity>
  <Lines>13224</Lines>
  <Paragraphs>11557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KK-MCC</cp:lastModifiedBy>
  <cp:revision>5</cp:revision>
  <cp:lastPrinted>2019-02-25T14:05:00Z</cp:lastPrinted>
  <dcterms:created xsi:type="dcterms:W3CDTF">2024-03-08T01:58:00Z</dcterms:created>
  <dcterms:modified xsi:type="dcterms:W3CDTF">2024-03-21T08:27:00Z</dcterms:modified>
</cp:coreProperties>
</file>