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9AAEB93" w:rsidR="004F0988" w:rsidRPr="007552A6" w:rsidRDefault="005B66C3" w:rsidP="00C236A2">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r w:rsidR="00C236A2">
              <w:rPr>
                <w:lang w:eastAsia="zh-CN"/>
              </w:rPr>
              <w:t>3</w:t>
            </w:r>
            <w:r w:rsidR="002B45E2" w:rsidRPr="007552A6">
              <w:rPr>
                <w:rFonts w:hint="eastAsia"/>
                <w:lang w:eastAsia="zh-CN"/>
              </w:rPr>
              <w:t>.0</w:t>
            </w:r>
            <w:r w:rsidRPr="007552A6">
              <w:t xml:space="preserve"> </w:t>
            </w:r>
            <w:r w:rsidRPr="007552A6">
              <w:rPr>
                <w:sz w:val="32"/>
              </w:rPr>
              <w:t>(202</w:t>
            </w:r>
            <w:r w:rsidR="003D4DD2" w:rsidRPr="007552A6">
              <w:rPr>
                <w:sz w:val="32"/>
              </w:rPr>
              <w:t>3</w:t>
            </w:r>
            <w:r w:rsidRPr="007552A6">
              <w:rPr>
                <w:sz w:val="32"/>
              </w:rPr>
              <w:t>-</w:t>
            </w:r>
            <w:r w:rsidR="00C236A2">
              <w:rPr>
                <w:sz w:val="32"/>
              </w:rPr>
              <w:t>12</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764493623"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3C76E001" w:rsidR="00391F61" w:rsidRPr="007552A6" w:rsidRDefault="00391F61">
            <w:pPr>
              <w:pStyle w:val="FP"/>
              <w:jc w:val="center"/>
              <w:rPr>
                <w:noProof/>
                <w:sz w:val="18"/>
              </w:rPr>
            </w:pPr>
            <w:r w:rsidRPr="007552A6">
              <w:rPr>
                <w:noProof/>
                <w:sz w:val="18"/>
              </w:rPr>
              <w:t>© 202</w:t>
            </w:r>
            <w:r w:rsidR="0079043E" w:rsidRPr="007552A6">
              <w:rPr>
                <w:noProof/>
                <w:sz w:val="18"/>
              </w:rPr>
              <w:t>3</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44F50047" w14:textId="36FD1B8B" w:rsidR="002C1781" w:rsidRDefault="00A00BD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2C1781">
        <w:rPr>
          <w:noProof/>
        </w:rPr>
        <w:t>Foreword</w:t>
      </w:r>
      <w:r w:rsidR="002C1781">
        <w:rPr>
          <w:noProof/>
        </w:rPr>
        <w:tab/>
      </w:r>
      <w:r w:rsidR="002C1781">
        <w:rPr>
          <w:noProof/>
        </w:rPr>
        <w:fldChar w:fldCharType="begin" w:fldLock="1"/>
      </w:r>
      <w:r w:rsidR="002C1781">
        <w:rPr>
          <w:noProof/>
        </w:rPr>
        <w:instrText xml:space="preserve"> PAGEREF _Toc153880697 \h </w:instrText>
      </w:r>
      <w:r w:rsidR="002C1781">
        <w:rPr>
          <w:noProof/>
        </w:rPr>
      </w:r>
      <w:r w:rsidR="002C1781">
        <w:rPr>
          <w:noProof/>
        </w:rPr>
        <w:fldChar w:fldCharType="separate"/>
      </w:r>
      <w:r w:rsidR="002C1781">
        <w:rPr>
          <w:noProof/>
        </w:rPr>
        <w:t>5</w:t>
      </w:r>
      <w:r w:rsidR="002C1781">
        <w:rPr>
          <w:noProof/>
        </w:rPr>
        <w:fldChar w:fldCharType="end"/>
      </w:r>
    </w:p>
    <w:p w14:paraId="06186FB3" w14:textId="0F360033"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_Toc153880698 \h </w:instrText>
      </w:r>
      <w:r>
        <w:rPr>
          <w:noProof/>
        </w:rPr>
      </w:r>
      <w:r>
        <w:rPr>
          <w:noProof/>
        </w:rPr>
        <w:fldChar w:fldCharType="separate"/>
      </w:r>
      <w:r>
        <w:rPr>
          <w:noProof/>
        </w:rPr>
        <w:t>7</w:t>
      </w:r>
      <w:r>
        <w:rPr>
          <w:noProof/>
        </w:rPr>
        <w:fldChar w:fldCharType="end"/>
      </w:r>
    </w:p>
    <w:p w14:paraId="7281D993" w14:textId="34120598"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_Toc153880699 \h </w:instrText>
      </w:r>
      <w:r>
        <w:rPr>
          <w:noProof/>
        </w:rPr>
      </w:r>
      <w:r>
        <w:rPr>
          <w:noProof/>
        </w:rPr>
        <w:fldChar w:fldCharType="separate"/>
      </w:r>
      <w:r>
        <w:rPr>
          <w:noProof/>
        </w:rPr>
        <w:t>7</w:t>
      </w:r>
      <w:r>
        <w:rPr>
          <w:noProof/>
        </w:rPr>
        <w:fldChar w:fldCharType="end"/>
      </w:r>
    </w:p>
    <w:p w14:paraId="7A84DB67" w14:textId="05D4074A"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_Toc153880700 \h </w:instrText>
      </w:r>
      <w:r>
        <w:rPr>
          <w:noProof/>
        </w:rPr>
      </w:r>
      <w:r>
        <w:rPr>
          <w:noProof/>
        </w:rPr>
        <w:fldChar w:fldCharType="separate"/>
      </w:r>
      <w:r>
        <w:rPr>
          <w:noProof/>
        </w:rPr>
        <w:t>8</w:t>
      </w:r>
      <w:r>
        <w:rPr>
          <w:noProof/>
        </w:rPr>
        <w:fldChar w:fldCharType="end"/>
      </w:r>
    </w:p>
    <w:p w14:paraId="55E1FA20" w14:textId="50843145"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_Toc153880701 \h </w:instrText>
      </w:r>
      <w:r>
        <w:rPr>
          <w:noProof/>
        </w:rPr>
      </w:r>
      <w:r>
        <w:rPr>
          <w:noProof/>
        </w:rPr>
        <w:fldChar w:fldCharType="separate"/>
      </w:r>
      <w:r>
        <w:rPr>
          <w:noProof/>
        </w:rPr>
        <w:t>8</w:t>
      </w:r>
      <w:r>
        <w:rPr>
          <w:noProof/>
        </w:rPr>
        <w:fldChar w:fldCharType="end"/>
      </w:r>
    </w:p>
    <w:p w14:paraId="59457344" w14:textId="596ECAD8"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_Toc153880702 \h </w:instrText>
      </w:r>
      <w:r>
        <w:rPr>
          <w:noProof/>
        </w:rPr>
      </w:r>
      <w:r>
        <w:rPr>
          <w:noProof/>
        </w:rPr>
        <w:fldChar w:fldCharType="separate"/>
      </w:r>
      <w:r>
        <w:rPr>
          <w:noProof/>
        </w:rPr>
        <w:t>8</w:t>
      </w:r>
      <w:r>
        <w:rPr>
          <w:noProof/>
        </w:rPr>
        <w:fldChar w:fldCharType="end"/>
      </w:r>
    </w:p>
    <w:p w14:paraId="5863E925" w14:textId="7D98A059"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_Toc153880703 \h </w:instrText>
      </w:r>
      <w:r>
        <w:rPr>
          <w:noProof/>
        </w:rPr>
      </w:r>
      <w:r>
        <w:rPr>
          <w:noProof/>
        </w:rPr>
        <w:fldChar w:fldCharType="separate"/>
      </w:r>
      <w:r>
        <w:rPr>
          <w:noProof/>
        </w:rPr>
        <w:t>8</w:t>
      </w:r>
      <w:r>
        <w:rPr>
          <w:noProof/>
        </w:rPr>
        <w:fldChar w:fldCharType="end"/>
      </w:r>
    </w:p>
    <w:p w14:paraId="0BF40A6F" w14:textId="12A84889"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_Toc153880704 \h </w:instrText>
      </w:r>
      <w:r>
        <w:rPr>
          <w:noProof/>
        </w:rPr>
      </w:r>
      <w:r>
        <w:rPr>
          <w:noProof/>
        </w:rPr>
        <w:fldChar w:fldCharType="separate"/>
      </w:r>
      <w:r>
        <w:rPr>
          <w:noProof/>
        </w:rPr>
        <w:t>9</w:t>
      </w:r>
      <w:r>
        <w:rPr>
          <w:noProof/>
        </w:rPr>
        <w:fldChar w:fldCharType="end"/>
      </w:r>
    </w:p>
    <w:p w14:paraId="2C40FD92" w14:textId="5BB55967"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_Toc153880705 \h </w:instrText>
      </w:r>
      <w:r>
        <w:rPr>
          <w:noProof/>
        </w:rPr>
      </w:r>
      <w:r>
        <w:rPr>
          <w:noProof/>
        </w:rPr>
        <w:fldChar w:fldCharType="separate"/>
      </w:r>
      <w:r>
        <w:rPr>
          <w:noProof/>
        </w:rPr>
        <w:t>9</w:t>
      </w:r>
      <w:r>
        <w:rPr>
          <w:noProof/>
        </w:rPr>
        <w:fldChar w:fldCharType="end"/>
      </w:r>
    </w:p>
    <w:p w14:paraId="544C9B2F" w14:textId="650D092F"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_Toc153880706 \h </w:instrText>
      </w:r>
      <w:r>
        <w:rPr>
          <w:noProof/>
        </w:rPr>
      </w:r>
      <w:r>
        <w:rPr>
          <w:noProof/>
        </w:rPr>
        <w:fldChar w:fldCharType="separate"/>
      </w:r>
      <w:r>
        <w:rPr>
          <w:noProof/>
        </w:rPr>
        <w:t>9</w:t>
      </w:r>
      <w:r>
        <w:rPr>
          <w:noProof/>
        </w:rPr>
        <w:fldChar w:fldCharType="end"/>
      </w:r>
    </w:p>
    <w:p w14:paraId="19EA4F6A" w14:textId="49713C2D"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_Toc153880707 \h </w:instrText>
      </w:r>
      <w:r>
        <w:rPr>
          <w:noProof/>
        </w:rPr>
      </w:r>
      <w:r>
        <w:rPr>
          <w:noProof/>
        </w:rPr>
        <w:fldChar w:fldCharType="separate"/>
      </w:r>
      <w:r>
        <w:rPr>
          <w:noProof/>
        </w:rPr>
        <w:t>9</w:t>
      </w:r>
      <w:r>
        <w:rPr>
          <w:noProof/>
        </w:rPr>
        <w:fldChar w:fldCharType="end"/>
      </w:r>
    </w:p>
    <w:p w14:paraId="4CF55A37" w14:textId="4FF14853"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_Toc153880708 \h </w:instrText>
      </w:r>
      <w:r>
        <w:rPr>
          <w:noProof/>
        </w:rPr>
      </w:r>
      <w:r>
        <w:rPr>
          <w:noProof/>
        </w:rPr>
        <w:fldChar w:fldCharType="separate"/>
      </w:r>
      <w:r>
        <w:rPr>
          <w:noProof/>
        </w:rPr>
        <w:t>9</w:t>
      </w:r>
      <w:r>
        <w:rPr>
          <w:noProof/>
        </w:rPr>
        <w:fldChar w:fldCharType="end"/>
      </w:r>
    </w:p>
    <w:p w14:paraId="7B92DF78" w14:textId="37556716"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_Toc153880709 \h </w:instrText>
      </w:r>
      <w:r>
        <w:rPr>
          <w:noProof/>
        </w:rPr>
      </w:r>
      <w:r>
        <w:rPr>
          <w:noProof/>
        </w:rPr>
        <w:fldChar w:fldCharType="separate"/>
      </w:r>
      <w:r>
        <w:rPr>
          <w:noProof/>
        </w:rPr>
        <w:t>9</w:t>
      </w:r>
      <w:r>
        <w:rPr>
          <w:noProof/>
        </w:rPr>
        <w:fldChar w:fldCharType="end"/>
      </w:r>
    </w:p>
    <w:p w14:paraId="4C940996" w14:textId="209C8AF8"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_Toc153880710 \h </w:instrText>
      </w:r>
      <w:r>
        <w:rPr>
          <w:noProof/>
        </w:rPr>
      </w:r>
      <w:r>
        <w:rPr>
          <w:noProof/>
        </w:rPr>
        <w:fldChar w:fldCharType="separate"/>
      </w:r>
      <w:r>
        <w:rPr>
          <w:noProof/>
        </w:rPr>
        <w:t>10</w:t>
      </w:r>
      <w:r>
        <w:rPr>
          <w:noProof/>
        </w:rPr>
        <w:fldChar w:fldCharType="end"/>
      </w:r>
    </w:p>
    <w:p w14:paraId="6640973B" w14:textId="5EF890C3"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_Toc153880711 \h </w:instrText>
      </w:r>
      <w:r>
        <w:rPr>
          <w:noProof/>
        </w:rPr>
      </w:r>
      <w:r>
        <w:rPr>
          <w:noProof/>
        </w:rPr>
        <w:fldChar w:fldCharType="separate"/>
      </w:r>
      <w:r>
        <w:rPr>
          <w:noProof/>
        </w:rPr>
        <w:t>10</w:t>
      </w:r>
      <w:r>
        <w:rPr>
          <w:noProof/>
        </w:rPr>
        <w:fldChar w:fldCharType="end"/>
      </w:r>
    </w:p>
    <w:p w14:paraId="56F6A72C" w14:textId="1F6869B3"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_Toc153880712 \h </w:instrText>
      </w:r>
      <w:r>
        <w:rPr>
          <w:noProof/>
        </w:rPr>
      </w:r>
      <w:r>
        <w:rPr>
          <w:noProof/>
        </w:rPr>
        <w:fldChar w:fldCharType="separate"/>
      </w:r>
      <w:r>
        <w:rPr>
          <w:noProof/>
        </w:rPr>
        <w:t>10</w:t>
      </w:r>
      <w:r>
        <w:rPr>
          <w:noProof/>
        </w:rPr>
        <w:fldChar w:fldCharType="end"/>
      </w:r>
    </w:p>
    <w:p w14:paraId="4F781CAC" w14:textId="39D23B67"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_Toc153880713 \h </w:instrText>
      </w:r>
      <w:r>
        <w:rPr>
          <w:noProof/>
        </w:rPr>
      </w:r>
      <w:r>
        <w:rPr>
          <w:noProof/>
        </w:rPr>
        <w:fldChar w:fldCharType="separate"/>
      </w:r>
      <w:r>
        <w:rPr>
          <w:noProof/>
        </w:rPr>
        <w:t>10</w:t>
      </w:r>
      <w:r>
        <w:rPr>
          <w:noProof/>
        </w:rPr>
        <w:fldChar w:fldCharType="end"/>
      </w:r>
    </w:p>
    <w:p w14:paraId="4DF0DC95" w14:textId="08F933D4"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_Toc153880714 \h </w:instrText>
      </w:r>
      <w:r>
        <w:rPr>
          <w:noProof/>
        </w:rPr>
      </w:r>
      <w:r>
        <w:rPr>
          <w:noProof/>
        </w:rPr>
        <w:fldChar w:fldCharType="separate"/>
      </w:r>
      <w:r>
        <w:rPr>
          <w:noProof/>
        </w:rPr>
        <w:t>11</w:t>
      </w:r>
      <w:r>
        <w:rPr>
          <w:noProof/>
        </w:rPr>
        <w:fldChar w:fldCharType="end"/>
      </w:r>
    </w:p>
    <w:p w14:paraId="2C4B21C3" w14:textId="5BFF8D61"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_Toc153880715 \h </w:instrText>
      </w:r>
      <w:r>
        <w:rPr>
          <w:noProof/>
        </w:rPr>
      </w:r>
      <w:r>
        <w:rPr>
          <w:noProof/>
        </w:rPr>
        <w:fldChar w:fldCharType="separate"/>
      </w:r>
      <w:r>
        <w:rPr>
          <w:noProof/>
        </w:rPr>
        <w:t>11</w:t>
      </w:r>
      <w:r>
        <w:rPr>
          <w:noProof/>
        </w:rPr>
        <w:fldChar w:fldCharType="end"/>
      </w:r>
    </w:p>
    <w:p w14:paraId="595B0351" w14:textId="179F6A71"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_Toc153880716 \h </w:instrText>
      </w:r>
      <w:r>
        <w:rPr>
          <w:noProof/>
        </w:rPr>
      </w:r>
      <w:r>
        <w:rPr>
          <w:noProof/>
        </w:rPr>
        <w:fldChar w:fldCharType="separate"/>
      </w:r>
      <w:r>
        <w:rPr>
          <w:noProof/>
        </w:rPr>
        <w:t>11</w:t>
      </w:r>
      <w:r>
        <w:rPr>
          <w:noProof/>
        </w:rPr>
        <w:fldChar w:fldCharType="end"/>
      </w:r>
    </w:p>
    <w:p w14:paraId="139B0D39" w14:textId="36286E0A"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_Toc153880717 \h </w:instrText>
      </w:r>
      <w:r>
        <w:rPr>
          <w:noProof/>
        </w:rPr>
      </w:r>
      <w:r>
        <w:rPr>
          <w:noProof/>
        </w:rPr>
        <w:fldChar w:fldCharType="separate"/>
      </w:r>
      <w:r>
        <w:rPr>
          <w:noProof/>
        </w:rPr>
        <w:t>11</w:t>
      </w:r>
      <w:r>
        <w:rPr>
          <w:noProof/>
        </w:rPr>
        <w:fldChar w:fldCharType="end"/>
      </w:r>
    </w:p>
    <w:p w14:paraId="3E571288" w14:textId="13739BB0"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ResolveRemoteUserId</w:t>
      </w:r>
      <w:r>
        <w:rPr>
          <w:noProof/>
        </w:rPr>
        <w:tab/>
      </w:r>
      <w:r>
        <w:rPr>
          <w:noProof/>
        </w:rPr>
        <w:fldChar w:fldCharType="begin" w:fldLock="1"/>
      </w:r>
      <w:r>
        <w:rPr>
          <w:noProof/>
        </w:rPr>
        <w:instrText xml:space="preserve"> PAGEREF _Toc153880718 \h </w:instrText>
      </w:r>
      <w:r>
        <w:rPr>
          <w:noProof/>
        </w:rPr>
      </w:r>
      <w:r>
        <w:rPr>
          <w:noProof/>
        </w:rPr>
        <w:fldChar w:fldCharType="separate"/>
      </w:r>
      <w:r>
        <w:rPr>
          <w:noProof/>
        </w:rPr>
        <w:t>11</w:t>
      </w:r>
      <w:r>
        <w:rPr>
          <w:noProof/>
        </w:rPr>
        <w:fldChar w:fldCharType="end"/>
      </w:r>
    </w:p>
    <w:p w14:paraId="2D6EC88B" w14:textId="3CED5959"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_Toc153880719 \h </w:instrText>
      </w:r>
      <w:r>
        <w:rPr>
          <w:noProof/>
        </w:rPr>
      </w:r>
      <w:r>
        <w:rPr>
          <w:noProof/>
        </w:rPr>
        <w:fldChar w:fldCharType="separate"/>
      </w:r>
      <w:r>
        <w:rPr>
          <w:noProof/>
        </w:rPr>
        <w:t>11</w:t>
      </w:r>
      <w:r>
        <w:rPr>
          <w:noProof/>
        </w:rPr>
        <w:fldChar w:fldCharType="end"/>
      </w:r>
    </w:p>
    <w:p w14:paraId="0E104DDF" w14:textId="0D494A7E"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_Toc153880720 \h </w:instrText>
      </w:r>
      <w:r>
        <w:rPr>
          <w:noProof/>
        </w:rPr>
      </w:r>
      <w:r>
        <w:rPr>
          <w:noProof/>
        </w:rPr>
        <w:fldChar w:fldCharType="separate"/>
      </w:r>
      <w:r>
        <w:rPr>
          <w:noProof/>
        </w:rPr>
        <w:t>12</w:t>
      </w:r>
      <w:r>
        <w:rPr>
          <w:noProof/>
        </w:rPr>
        <w:fldChar w:fldCharType="end"/>
      </w:r>
    </w:p>
    <w:p w14:paraId="22882188" w14:textId="66C6B2D2"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_Toc153880721 \h </w:instrText>
      </w:r>
      <w:r>
        <w:rPr>
          <w:noProof/>
        </w:rPr>
      </w:r>
      <w:r>
        <w:rPr>
          <w:noProof/>
        </w:rPr>
        <w:fldChar w:fldCharType="separate"/>
      </w:r>
      <w:r>
        <w:rPr>
          <w:noProof/>
        </w:rPr>
        <w:t>12</w:t>
      </w:r>
      <w:r>
        <w:rPr>
          <w:noProof/>
        </w:rPr>
        <w:fldChar w:fldCharType="end"/>
      </w:r>
    </w:p>
    <w:p w14:paraId="5B7B16C0" w14:textId="4AADAA41"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_Toc153880722 \h </w:instrText>
      </w:r>
      <w:r>
        <w:rPr>
          <w:noProof/>
        </w:rPr>
      </w:r>
      <w:r>
        <w:rPr>
          <w:noProof/>
        </w:rPr>
        <w:fldChar w:fldCharType="separate"/>
      </w:r>
      <w:r>
        <w:rPr>
          <w:noProof/>
        </w:rPr>
        <w:t>12</w:t>
      </w:r>
      <w:r>
        <w:rPr>
          <w:noProof/>
        </w:rPr>
        <w:fldChar w:fldCharType="end"/>
      </w:r>
    </w:p>
    <w:p w14:paraId="1C24B45F" w14:textId="2EC1443F"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_Toc153880723 \h </w:instrText>
      </w:r>
      <w:r>
        <w:rPr>
          <w:noProof/>
        </w:rPr>
      </w:r>
      <w:r>
        <w:rPr>
          <w:noProof/>
        </w:rPr>
        <w:fldChar w:fldCharType="separate"/>
      </w:r>
      <w:r>
        <w:rPr>
          <w:noProof/>
        </w:rPr>
        <w:t>12</w:t>
      </w:r>
      <w:r>
        <w:rPr>
          <w:noProof/>
        </w:rPr>
        <w:fldChar w:fldCharType="end"/>
      </w:r>
    </w:p>
    <w:p w14:paraId="47285436" w14:textId="1A78BE5A"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_Toc153880724 \h </w:instrText>
      </w:r>
      <w:r>
        <w:rPr>
          <w:noProof/>
        </w:rPr>
      </w:r>
      <w:r>
        <w:rPr>
          <w:noProof/>
        </w:rPr>
        <w:fldChar w:fldCharType="separate"/>
      </w:r>
      <w:r>
        <w:rPr>
          <w:noProof/>
        </w:rPr>
        <w:t>12</w:t>
      </w:r>
      <w:r>
        <w:rPr>
          <w:noProof/>
        </w:rPr>
        <w:fldChar w:fldCharType="end"/>
      </w:r>
    </w:p>
    <w:p w14:paraId="71338231" w14:textId="05419991"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_Toc153880725 \h </w:instrText>
      </w:r>
      <w:r>
        <w:rPr>
          <w:noProof/>
        </w:rPr>
      </w:r>
      <w:r>
        <w:rPr>
          <w:noProof/>
        </w:rPr>
        <w:fldChar w:fldCharType="separate"/>
      </w:r>
      <w:r>
        <w:rPr>
          <w:noProof/>
        </w:rPr>
        <w:t>12</w:t>
      </w:r>
      <w:r>
        <w:rPr>
          <w:noProof/>
        </w:rPr>
        <w:fldChar w:fldCharType="end"/>
      </w:r>
    </w:p>
    <w:p w14:paraId="60168530" w14:textId="4ED7DD26"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_Toc153880726 \h </w:instrText>
      </w:r>
      <w:r>
        <w:rPr>
          <w:noProof/>
        </w:rPr>
      </w:r>
      <w:r>
        <w:rPr>
          <w:noProof/>
        </w:rPr>
        <w:fldChar w:fldCharType="separate"/>
      </w:r>
      <w:r>
        <w:rPr>
          <w:noProof/>
        </w:rPr>
        <w:t>12</w:t>
      </w:r>
      <w:r>
        <w:rPr>
          <w:noProof/>
        </w:rPr>
        <w:fldChar w:fldCharType="end"/>
      </w:r>
    </w:p>
    <w:p w14:paraId="5B007826" w14:textId="0B6438AA"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_Toc153880727 \h </w:instrText>
      </w:r>
      <w:r>
        <w:rPr>
          <w:noProof/>
        </w:rPr>
      </w:r>
      <w:r>
        <w:rPr>
          <w:noProof/>
        </w:rPr>
        <w:fldChar w:fldCharType="separate"/>
      </w:r>
      <w:r>
        <w:rPr>
          <w:noProof/>
        </w:rPr>
        <w:t>12</w:t>
      </w:r>
      <w:r>
        <w:rPr>
          <w:noProof/>
        </w:rPr>
        <w:fldChar w:fldCharType="end"/>
      </w:r>
    </w:p>
    <w:p w14:paraId="3C0E315B" w14:textId="3DAAD21B"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_Toc153880728 \h </w:instrText>
      </w:r>
      <w:r>
        <w:rPr>
          <w:noProof/>
        </w:rPr>
      </w:r>
      <w:r>
        <w:rPr>
          <w:noProof/>
        </w:rPr>
        <w:fldChar w:fldCharType="separate"/>
      </w:r>
      <w:r>
        <w:rPr>
          <w:noProof/>
        </w:rPr>
        <w:t>12</w:t>
      </w:r>
      <w:r>
        <w:rPr>
          <w:noProof/>
        </w:rPr>
        <w:fldChar w:fldCharType="end"/>
      </w:r>
    </w:p>
    <w:p w14:paraId="07884AF3" w14:textId="360E00C8"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_Toc153880729 \h </w:instrText>
      </w:r>
      <w:r>
        <w:rPr>
          <w:noProof/>
        </w:rPr>
      </w:r>
      <w:r>
        <w:rPr>
          <w:noProof/>
        </w:rPr>
        <w:fldChar w:fldCharType="separate"/>
      </w:r>
      <w:r>
        <w:rPr>
          <w:noProof/>
        </w:rPr>
        <w:t>13</w:t>
      </w:r>
      <w:r>
        <w:rPr>
          <w:noProof/>
        </w:rPr>
        <w:fldChar w:fldCharType="end"/>
      </w:r>
    </w:p>
    <w:p w14:paraId="12B00C6B" w14:textId="42B7776B"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_Toc153880730 \h </w:instrText>
      </w:r>
      <w:r>
        <w:rPr>
          <w:noProof/>
        </w:rPr>
      </w:r>
      <w:r>
        <w:rPr>
          <w:noProof/>
        </w:rPr>
        <w:fldChar w:fldCharType="separate"/>
      </w:r>
      <w:r>
        <w:rPr>
          <w:noProof/>
        </w:rPr>
        <w:t>13</w:t>
      </w:r>
      <w:r>
        <w:rPr>
          <w:noProof/>
        </w:rPr>
        <w:fldChar w:fldCharType="end"/>
      </w:r>
    </w:p>
    <w:p w14:paraId="06D92AEF" w14:textId="150FAAF4"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w:t>
      </w:r>
      <w:r>
        <w:rPr>
          <w:noProof/>
        </w:rPr>
        <w:tab/>
      </w:r>
      <w:r>
        <w:rPr>
          <w:noProof/>
        </w:rPr>
        <w:fldChar w:fldCharType="begin" w:fldLock="1"/>
      </w:r>
      <w:r>
        <w:rPr>
          <w:noProof/>
        </w:rPr>
        <w:instrText xml:space="preserve"> PAGEREF _Toc153880731 \h </w:instrText>
      </w:r>
      <w:r>
        <w:rPr>
          <w:noProof/>
        </w:rPr>
      </w:r>
      <w:r>
        <w:rPr>
          <w:noProof/>
        </w:rPr>
        <w:fldChar w:fldCharType="separate"/>
      </w:r>
      <w:r>
        <w:rPr>
          <w:noProof/>
        </w:rPr>
        <w:t>13</w:t>
      </w:r>
      <w:r>
        <w:rPr>
          <w:noProof/>
        </w:rPr>
        <w:fldChar w:fldCharType="end"/>
      </w:r>
    </w:p>
    <w:p w14:paraId="5450BFEE" w14:textId="7C02B83E"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_Toc153880732 \h </w:instrText>
      </w:r>
      <w:r>
        <w:rPr>
          <w:noProof/>
        </w:rPr>
      </w:r>
      <w:r>
        <w:rPr>
          <w:noProof/>
        </w:rPr>
        <w:fldChar w:fldCharType="separate"/>
      </w:r>
      <w:r>
        <w:rPr>
          <w:noProof/>
        </w:rPr>
        <w:t>13</w:t>
      </w:r>
      <w:r>
        <w:rPr>
          <w:noProof/>
        </w:rPr>
        <w:fldChar w:fldCharType="end"/>
      </w:r>
    </w:p>
    <w:p w14:paraId="38DFF4A3" w14:textId="182854EF"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_Toc153880733 \h </w:instrText>
      </w:r>
      <w:r>
        <w:rPr>
          <w:noProof/>
        </w:rPr>
      </w:r>
      <w:r>
        <w:rPr>
          <w:noProof/>
        </w:rPr>
        <w:fldChar w:fldCharType="separate"/>
      </w:r>
      <w:r>
        <w:rPr>
          <w:noProof/>
        </w:rPr>
        <w:t>13</w:t>
      </w:r>
      <w:r>
        <w:rPr>
          <w:noProof/>
        </w:rPr>
        <w:fldChar w:fldCharType="end"/>
      </w:r>
    </w:p>
    <w:p w14:paraId="02B8EFA1" w14:textId="6338C75E"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_Toc153880734 \h </w:instrText>
      </w:r>
      <w:r>
        <w:rPr>
          <w:noProof/>
        </w:rPr>
      </w:r>
      <w:r>
        <w:rPr>
          <w:noProof/>
        </w:rPr>
        <w:fldChar w:fldCharType="separate"/>
      </w:r>
      <w:r>
        <w:rPr>
          <w:noProof/>
        </w:rPr>
        <w:t>14</w:t>
      </w:r>
      <w:r>
        <w:rPr>
          <w:noProof/>
        </w:rPr>
        <w:fldChar w:fldCharType="end"/>
      </w:r>
    </w:p>
    <w:p w14:paraId="0BCDA1DF" w14:textId="4BD812A4"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_Toc153880735 \h </w:instrText>
      </w:r>
      <w:r>
        <w:rPr>
          <w:noProof/>
        </w:rPr>
      </w:r>
      <w:r>
        <w:rPr>
          <w:noProof/>
        </w:rPr>
        <w:fldChar w:fldCharType="separate"/>
      </w:r>
      <w:r>
        <w:rPr>
          <w:noProof/>
        </w:rPr>
        <w:t>14</w:t>
      </w:r>
      <w:r>
        <w:rPr>
          <w:noProof/>
        </w:rPr>
        <w:fldChar w:fldCharType="end"/>
      </w:r>
    </w:p>
    <w:p w14:paraId="6AC7AC32" w14:textId="1EB97665"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_Toc153880736 \h </w:instrText>
      </w:r>
      <w:r>
        <w:rPr>
          <w:noProof/>
        </w:rPr>
      </w:r>
      <w:r>
        <w:rPr>
          <w:noProof/>
        </w:rPr>
        <w:fldChar w:fldCharType="separate"/>
      </w:r>
      <w:r>
        <w:rPr>
          <w:noProof/>
        </w:rPr>
        <w:t>15</w:t>
      </w:r>
      <w:r>
        <w:rPr>
          <w:noProof/>
        </w:rPr>
        <w:fldChar w:fldCharType="end"/>
      </w:r>
    </w:p>
    <w:p w14:paraId="0925F63D" w14:textId="2F4B221B"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_Toc153880737 \h </w:instrText>
      </w:r>
      <w:r>
        <w:rPr>
          <w:noProof/>
        </w:rPr>
      </w:r>
      <w:r>
        <w:rPr>
          <w:noProof/>
        </w:rPr>
        <w:fldChar w:fldCharType="separate"/>
      </w:r>
      <w:r>
        <w:rPr>
          <w:noProof/>
        </w:rPr>
        <w:t>15</w:t>
      </w:r>
      <w:r>
        <w:rPr>
          <w:noProof/>
        </w:rPr>
        <w:fldChar w:fldCharType="end"/>
      </w:r>
    </w:p>
    <w:p w14:paraId="10644513" w14:textId="7E93B96D"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_Toc153880738 \h </w:instrText>
      </w:r>
      <w:r>
        <w:rPr>
          <w:noProof/>
        </w:rPr>
      </w:r>
      <w:r>
        <w:rPr>
          <w:noProof/>
        </w:rPr>
        <w:fldChar w:fldCharType="separate"/>
      </w:r>
      <w:r>
        <w:rPr>
          <w:noProof/>
        </w:rPr>
        <w:t>15</w:t>
      </w:r>
      <w:r>
        <w:rPr>
          <w:noProof/>
        </w:rPr>
        <w:fldChar w:fldCharType="end"/>
      </w:r>
    </w:p>
    <w:p w14:paraId="71BAA53E" w14:textId="5C7E47A5"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_Toc153880739 \h </w:instrText>
      </w:r>
      <w:r>
        <w:rPr>
          <w:noProof/>
        </w:rPr>
      </w:r>
      <w:r>
        <w:rPr>
          <w:noProof/>
        </w:rPr>
        <w:fldChar w:fldCharType="separate"/>
      </w:r>
      <w:r>
        <w:rPr>
          <w:noProof/>
        </w:rPr>
        <w:t>15</w:t>
      </w:r>
      <w:r>
        <w:rPr>
          <w:noProof/>
        </w:rPr>
        <w:fldChar w:fldCharType="end"/>
      </w:r>
    </w:p>
    <w:p w14:paraId="20623655" w14:textId="058B9D91"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611709">
        <w:rPr>
          <w:noProof/>
          <w:lang w:val="en-US"/>
        </w:rPr>
        <w:t>Structured data types</w:t>
      </w:r>
      <w:r>
        <w:rPr>
          <w:noProof/>
        </w:rPr>
        <w:tab/>
      </w:r>
      <w:r>
        <w:rPr>
          <w:noProof/>
        </w:rPr>
        <w:fldChar w:fldCharType="begin" w:fldLock="1"/>
      </w:r>
      <w:r>
        <w:rPr>
          <w:noProof/>
        </w:rPr>
        <w:instrText xml:space="preserve"> PAGEREF _Toc153880740 \h </w:instrText>
      </w:r>
      <w:r>
        <w:rPr>
          <w:noProof/>
        </w:rPr>
      </w:r>
      <w:r>
        <w:rPr>
          <w:noProof/>
        </w:rPr>
        <w:fldChar w:fldCharType="separate"/>
      </w:r>
      <w:r>
        <w:rPr>
          <w:noProof/>
        </w:rPr>
        <w:t>16</w:t>
      </w:r>
      <w:r>
        <w:rPr>
          <w:noProof/>
        </w:rPr>
        <w:fldChar w:fldCharType="end"/>
      </w:r>
    </w:p>
    <w:p w14:paraId="72CB29A0" w14:textId="3DCCBCBC"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_Toc153880741 \h </w:instrText>
      </w:r>
      <w:r>
        <w:rPr>
          <w:noProof/>
        </w:rPr>
      </w:r>
      <w:r>
        <w:rPr>
          <w:noProof/>
        </w:rPr>
        <w:fldChar w:fldCharType="separate"/>
      </w:r>
      <w:r>
        <w:rPr>
          <w:noProof/>
        </w:rPr>
        <w:t>16</w:t>
      </w:r>
      <w:r>
        <w:rPr>
          <w:noProof/>
        </w:rPr>
        <w:fldChar w:fldCharType="end"/>
      </w:r>
    </w:p>
    <w:p w14:paraId="7708DBA7" w14:textId="43C230A1"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11709">
        <w:rPr>
          <w:rFonts w:eastAsiaTheme="minorEastAsia"/>
          <w:noProof/>
          <w:lang w:eastAsia="zh-CN"/>
        </w:rPr>
        <w:t>ProseContextInfo</w:t>
      </w:r>
      <w:r>
        <w:rPr>
          <w:noProof/>
        </w:rPr>
        <w:tab/>
      </w:r>
      <w:r>
        <w:rPr>
          <w:noProof/>
        </w:rPr>
        <w:fldChar w:fldCharType="begin" w:fldLock="1"/>
      </w:r>
      <w:r>
        <w:rPr>
          <w:noProof/>
        </w:rPr>
        <w:instrText xml:space="preserve"> PAGEREF _Toc153880742 \h </w:instrText>
      </w:r>
      <w:r>
        <w:rPr>
          <w:noProof/>
        </w:rPr>
      </w:r>
      <w:r>
        <w:rPr>
          <w:noProof/>
        </w:rPr>
        <w:fldChar w:fldCharType="separate"/>
      </w:r>
      <w:r>
        <w:rPr>
          <w:noProof/>
        </w:rPr>
        <w:t>16</w:t>
      </w:r>
      <w:r>
        <w:rPr>
          <w:noProof/>
        </w:rPr>
        <w:fldChar w:fldCharType="end"/>
      </w:r>
    </w:p>
    <w:p w14:paraId="29DF91AD" w14:textId="0AE33748"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ProseKeyRequest</w:t>
      </w:r>
      <w:r>
        <w:rPr>
          <w:noProof/>
        </w:rPr>
        <w:tab/>
      </w:r>
      <w:r>
        <w:rPr>
          <w:noProof/>
        </w:rPr>
        <w:fldChar w:fldCharType="begin" w:fldLock="1"/>
      </w:r>
      <w:r>
        <w:rPr>
          <w:noProof/>
        </w:rPr>
        <w:instrText xml:space="preserve"> PAGEREF _Toc153880743 \h </w:instrText>
      </w:r>
      <w:r>
        <w:rPr>
          <w:noProof/>
        </w:rPr>
      </w:r>
      <w:r>
        <w:rPr>
          <w:noProof/>
        </w:rPr>
        <w:fldChar w:fldCharType="separate"/>
      </w:r>
      <w:r>
        <w:rPr>
          <w:noProof/>
        </w:rPr>
        <w:t>16</w:t>
      </w:r>
      <w:r>
        <w:rPr>
          <w:noProof/>
        </w:rPr>
        <w:fldChar w:fldCharType="end"/>
      </w:r>
    </w:p>
    <w:p w14:paraId="00E46501" w14:textId="7EF95A95"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11709">
        <w:rPr>
          <w:rFonts w:eastAsiaTheme="minorEastAsia"/>
          <w:noProof/>
          <w:lang w:eastAsia="zh-CN"/>
        </w:rPr>
        <w:t>ProseKeyResponse</w:t>
      </w:r>
      <w:r>
        <w:rPr>
          <w:noProof/>
        </w:rPr>
        <w:tab/>
      </w:r>
      <w:r>
        <w:rPr>
          <w:noProof/>
        </w:rPr>
        <w:fldChar w:fldCharType="begin" w:fldLock="1"/>
      </w:r>
      <w:r>
        <w:rPr>
          <w:noProof/>
        </w:rPr>
        <w:instrText xml:space="preserve"> PAGEREF _Toc153880744 \h </w:instrText>
      </w:r>
      <w:r>
        <w:rPr>
          <w:noProof/>
        </w:rPr>
      </w:r>
      <w:r>
        <w:rPr>
          <w:noProof/>
        </w:rPr>
        <w:fldChar w:fldCharType="separate"/>
      </w:r>
      <w:r>
        <w:rPr>
          <w:noProof/>
        </w:rPr>
        <w:t>16</w:t>
      </w:r>
      <w:r>
        <w:rPr>
          <w:noProof/>
        </w:rPr>
        <w:fldChar w:fldCharType="end"/>
      </w:r>
    </w:p>
    <w:p w14:paraId="550391F5" w14:textId="772D7800"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611709">
        <w:rPr>
          <w:noProof/>
          <w:lang w:val="en-US"/>
        </w:rPr>
        <w:t>Simple data types and enumerations</w:t>
      </w:r>
      <w:r>
        <w:rPr>
          <w:noProof/>
        </w:rPr>
        <w:tab/>
      </w:r>
      <w:r>
        <w:rPr>
          <w:noProof/>
        </w:rPr>
        <w:fldChar w:fldCharType="begin" w:fldLock="1"/>
      </w:r>
      <w:r>
        <w:rPr>
          <w:noProof/>
        </w:rPr>
        <w:instrText xml:space="preserve"> PAGEREF _Toc153880745 \h </w:instrText>
      </w:r>
      <w:r>
        <w:rPr>
          <w:noProof/>
        </w:rPr>
      </w:r>
      <w:r>
        <w:rPr>
          <w:noProof/>
        </w:rPr>
        <w:fldChar w:fldCharType="separate"/>
      </w:r>
      <w:r>
        <w:rPr>
          <w:noProof/>
        </w:rPr>
        <w:t>16</w:t>
      </w:r>
      <w:r>
        <w:rPr>
          <w:noProof/>
        </w:rPr>
        <w:fldChar w:fldCharType="end"/>
      </w:r>
    </w:p>
    <w:p w14:paraId="05033F7F" w14:textId="42086432"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_Toc153880746 \h </w:instrText>
      </w:r>
      <w:r>
        <w:rPr>
          <w:noProof/>
        </w:rPr>
      </w:r>
      <w:r>
        <w:rPr>
          <w:noProof/>
        </w:rPr>
        <w:fldChar w:fldCharType="separate"/>
      </w:r>
      <w:r>
        <w:rPr>
          <w:noProof/>
        </w:rPr>
        <w:t>16</w:t>
      </w:r>
      <w:r>
        <w:rPr>
          <w:noProof/>
        </w:rPr>
        <w:fldChar w:fldCharType="end"/>
      </w:r>
    </w:p>
    <w:p w14:paraId="68A7A1C2" w14:textId="75DE9EC2"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_Toc153880747 \h </w:instrText>
      </w:r>
      <w:r>
        <w:rPr>
          <w:noProof/>
        </w:rPr>
      </w:r>
      <w:r>
        <w:rPr>
          <w:noProof/>
        </w:rPr>
        <w:fldChar w:fldCharType="separate"/>
      </w:r>
      <w:r>
        <w:rPr>
          <w:noProof/>
        </w:rPr>
        <w:t>17</w:t>
      </w:r>
      <w:r>
        <w:rPr>
          <w:noProof/>
        </w:rPr>
        <w:fldChar w:fldCharType="end"/>
      </w:r>
    </w:p>
    <w:p w14:paraId="01F57948" w14:textId="224B3EB9"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_Toc153880748 \h </w:instrText>
      </w:r>
      <w:r>
        <w:rPr>
          <w:noProof/>
        </w:rPr>
      </w:r>
      <w:r>
        <w:rPr>
          <w:noProof/>
        </w:rPr>
        <w:fldChar w:fldCharType="separate"/>
      </w:r>
      <w:r>
        <w:rPr>
          <w:noProof/>
        </w:rPr>
        <w:t>17</w:t>
      </w:r>
      <w:r>
        <w:rPr>
          <w:noProof/>
        </w:rPr>
        <w:fldChar w:fldCharType="end"/>
      </w:r>
    </w:p>
    <w:p w14:paraId="413A5E8D" w14:textId="2DC89117"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_Toc153880749 \h </w:instrText>
      </w:r>
      <w:r>
        <w:rPr>
          <w:noProof/>
        </w:rPr>
      </w:r>
      <w:r>
        <w:rPr>
          <w:noProof/>
        </w:rPr>
        <w:fldChar w:fldCharType="separate"/>
      </w:r>
      <w:r>
        <w:rPr>
          <w:noProof/>
        </w:rPr>
        <w:t>17</w:t>
      </w:r>
      <w:r>
        <w:rPr>
          <w:noProof/>
        </w:rPr>
        <w:fldChar w:fldCharType="end"/>
      </w:r>
    </w:p>
    <w:p w14:paraId="774A252F" w14:textId="59415F25"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_Toc153880750 \h </w:instrText>
      </w:r>
      <w:r>
        <w:rPr>
          <w:noProof/>
        </w:rPr>
      </w:r>
      <w:r>
        <w:rPr>
          <w:noProof/>
        </w:rPr>
        <w:fldChar w:fldCharType="separate"/>
      </w:r>
      <w:r>
        <w:rPr>
          <w:noProof/>
        </w:rPr>
        <w:t>17</w:t>
      </w:r>
      <w:r>
        <w:rPr>
          <w:noProof/>
        </w:rPr>
        <w:fldChar w:fldCharType="end"/>
      </w:r>
    </w:p>
    <w:p w14:paraId="7281645F" w14:textId="5341FCDF"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_Toc153880751 \h </w:instrText>
      </w:r>
      <w:r>
        <w:rPr>
          <w:noProof/>
        </w:rPr>
      </w:r>
      <w:r>
        <w:rPr>
          <w:noProof/>
        </w:rPr>
        <w:fldChar w:fldCharType="separate"/>
      </w:r>
      <w:r>
        <w:rPr>
          <w:noProof/>
        </w:rPr>
        <w:t>17</w:t>
      </w:r>
      <w:r>
        <w:rPr>
          <w:noProof/>
        </w:rPr>
        <w:fldChar w:fldCharType="end"/>
      </w:r>
    </w:p>
    <w:p w14:paraId="68F48AB8" w14:textId="41AA8A44"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_Toc153880752 \h </w:instrText>
      </w:r>
      <w:r>
        <w:rPr>
          <w:noProof/>
        </w:rPr>
      </w:r>
      <w:r>
        <w:rPr>
          <w:noProof/>
        </w:rPr>
        <w:fldChar w:fldCharType="separate"/>
      </w:r>
      <w:r>
        <w:rPr>
          <w:noProof/>
        </w:rPr>
        <w:t>17</w:t>
      </w:r>
      <w:r>
        <w:rPr>
          <w:noProof/>
        </w:rPr>
        <w:fldChar w:fldCharType="end"/>
      </w:r>
    </w:p>
    <w:p w14:paraId="087A9894" w14:textId="15DC32F4"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_Toc153880753 \h </w:instrText>
      </w:r>
      <w:r>
        <w:rPr>
          <w:noProof/>
        </w:rPr>
      </w:r>
      <w:r>
        <w:rPr>
          <w:noProof/>
        </w:rPr>
        <w:fldChar w:fldCharType="separate"/>
      </w:r>
      <w:r>
        <w:rPr>
          <w:noProof/>
        </w:rPr>
        <w:t>17</w:t>
      </w:r>
      <w:r>
        <w:rPr>
          <w:noProof/>
        </w:rPr>
        <w:fldChar w:fldCharType="end"/>
      </w:r>
    </w:p>
    <w:p w14:paraId="623C102C" w14:textId="03705116"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_Toc153880754 \h </w:instrText>
      </w:r>
      <w:r>
        <w:rPr>
          <w:noProof/>
        </w:rPr>
      </w:r>
      <w:r>
        <w:rPr>
          <w:noProof/>
        </w:rPr>
        <w:fldChar w:fldCharType="separate"/>
      </w:r>
      <w:r>
        <w:rPr>
          <w:noProof/>
        </w:rPr>
        <w:t>17</w:t>
      </w:r>
      <w:r>
        <w:rPr>
          <w:noProof/>
        </w:rPr>
        <w:fldChar w:fldCharType="end"/>
      </w:r>
    </w:p>
    <w:p w14:paraId="354560D8" w14:textId="6958A53E"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_Toc153880755 \h </w:instrText>
      </w:r>
      <w:r>
        <w:rPr>
          <w:noProof/>
        </w:rPr>
      </w:r>
      <w:r>
        <w:rPr>
          <w:noProof/>
        </w:rPr>
        <w:fldChar w:fldCharType="separate"/>
      </w:r>
      <w:r>
        <w:rPr>
          <w:noProof/>
        </w:rPr>
        <w:t>18</w:t>
      </w:r>
      <w:r>
        <w:rPr>
          <w:noProof/>
        </w:rPr>
        <w:fldChar w:fldCharType="end"/>
      </w:r>
    </w:p>
    <w:p w14:paraId="41A117C9" w14:textId="00D01DA2" w:rsidR="002C1781" w:rsidRDefault="002C178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_Toc153880756 \h </w:instrText>
      </w:r>
      <w:r>
        <w:rPr>
          <w:noProof/>
        </w:rPr>
      </w:r>
      <w:r>
        <w:rPr>
          <w:noProof/>
        </w:rPr>
        <w:fldChar w:fldCharType="separate"/>
      </w:r>
      <w:r>
        <w:rPr>
          <w:noProof/>
        </w:rPr>
        <w:t>18</w:t>
      </w:r>
      <w:r>
        <w:rPr>
          <w:noProof/>
        </w:rPr>
        <w:fldChar w:fldCharType="end"/>
      </w:r>
    </w:p>
    <w:p w14:paraId="5C1A4146" w14:textId="181244EC"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_Toc153880757 \h </w:instrText>
      </w:r>
      <w:r>
        <w:rPr>
          <w:noProof/>
        </w:rPr>
      </w:r>
      <w:r>
        <w:rPr>
          <w:noProof/>
        </w:rPr>
        <w:fldChar w:fldCharType="separate"/>
      </w:r>
      <w:r>
        <w:rPr>
          <w:noProof/>
        </w:rPr>
        <w:t>18</w:t>
      </w:r>
      <w:r>
        <w:rPr>
          <w:noProof/>
        </w:rPr>
        <w:fldChar w:fldCharType="end"/>
      </w:r>
    </w:p>
    <w:p w14:paraId="764710AA" w14:textId="24FE9D0E"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_Toc153880758 \h </w:instrText>
      </w:r>
      <w:r>
        <w:rPr>
          <w:noProof/>
        </w:rPr>
      </w:r>
      <w:r>
        <w:rPr>
          <w:noProof/>
        </w:rPr>
        <w:fldChar w:fldCharType="separate"/>
      </w:r>
      <w:r>
        <w:rPr>
          <w:noProof/>
        </w:rPr>
        <w:t>18</w:t>
      </w:r>
      <w:r>
        <w:rPr>
          <w:noProof/>
        </w:rPr>
        <w:fldChar w:fldCharType="end"/>
      </w:r>
    </w:p>
    <w:p w14:paraId="1F573BBA" w14:textId="3A77FBCC"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_Toc153880759 \h </w:instrText>
      </w:r>
      <w:r>
        <w:rPr>
          <w:noProof/>
        </w:rPr>
      </w:r>
      <w:r>
        <w:rPr>
          <w:noProof/>
        </w:rPr>
        <w:fldChar w:fldCharType="separate"/>
      </w:r>
      <w:r>
        <w:rPr>
          <w:noProof/>
        </w:rPr>
        <w:t>18</w:t>
      </w:r>
      <w:r>
        <w:rPr>
          <w:noProof/>
        </w:rPr>
        <w:fldChar w:fldCharType="end"/>
      </w:r>
    </w:p>
    <w:p w14:paraId="709B0CAF" w14:textId="3A5CB3EC"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_Toc153880760 \h </w:instrText>
      </w:r>
      <w:r>
        <w:rPr>
          <w:noProof/>
        </w:rPr>
      </w:r>
      <w:r>
        <w:rPr>
          <w:noProof/>
        </w:rPr>
        <w:fldChar w:fldCharType="separate"/>
      </w:r>
      <w:r>
        <w:rPr>
          <w:noProof/>
        </w:rPr>
        <w:t>19</w:t>
      </w:r>
      <w:r>
        <w:rPr>
          <w:noProof/>
        </w:rPr>
        <w:fldChar w:fldCharType="end"/>
      </w:r>
    </w:p>
    <w:p w14:paraId="074285AC" w14:textId="329BC47C"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_Toc153880761 \h </w:instrText>
      </w:r>
      <w:r>
        <w:rPr>
          <w:noProof/>
        </w:rPr>
      </w:r>
      <w:r>
        <w:rPr>
          <w:noProof/>
        </w:rPr>
        <w:fldChar w:fldCharType="separate"/>
      </w:r>
      <w:r>
        <w:rPr>
          <w:noProof/>
        </w:rPr>
        <w:t>19</w:t>
      </w:r>
      <w:r>
        <w:rPr>
          <w:noProof/>
        </w:rPr>
        <w:fldChar w:fldCharType="end"/>
      </w:r>
    </w:p>
    <w:p w14:paraId="1E0EC0C6" w14:textId="681BE2DB"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_Toc153880762 \h </w:instrText>
      </w:r>
      <w:r>
        <w:rPr>
          <w:noProof/>
        </w:rPr>
      </w:r>
      <w:r>
        <w:rPr>
          <w:noProof/>
        </w:rPr>
        <w:fldChar w:fldCharType="separate"/>
      </w:r>
      <w:r>
        <w:rPr>
          <w:noProof/>
        </w:rPr>
        <w:t>19</w:t>
      </w:r>
      <w:r>
        <w:rPr>
          <w:noProof/>
        </w:rPr>
        <w:fldChar w:fldCharType="end"/>
      </w:r>
    </w:p>
    <w:p w14:paraId="370622A1" w14:textId="77D100AA"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_Toc153880763 \h </w:instrText>
      </w:r>
      <w:r>
        <w:rPr>
          <w:noProof/>
        </w:rPr>
      </w:r>
      <w:r>
        <w:rPr>
          <w:noProof/>
        </w:rPr>
        <w:fldChar w:fldCharType="separate"/>
      </w:r>
      <w:r>
        <w:rPr>
          <w:noProof/>
        </w:rPr>
        <w:t>19</w:t>
      </w:r>
      <w:r>
        <w:rPr>
          <w:noProof/>
        </w:rPr>
        <w:fldChar w:fldCharType="end"/>
      </w:r>
    </w:p>
    <w:p w14:paraId="016B44E5" w14:textId="3C26B35A"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_Toc153880764 \h </w:instrText>
      </w:r>
      <w:r>
        <w:rPr>
          <w:noProof/>
        </w:rPr>
      </w:r>
      <w:r>
        <w:rPr>
          <w:noProof/>
        </w:rPr>
        <w:fldChar w:fldCharType="separate"/>
      </w:r>
      <w:r>
        <w:rPr>
          <w:noProof/>
        </w:rPr>
        <w:t>19</w:t>
      </w:r>
      <w:r>
        <w:rPr>
          <w:noProof/>
        </w:rPr>
        <w:fldChar w:fldCharType="end"/>
      </w:r>
    </w:p>
    <w:p w14:paraId="0B3EC6D5" w14:textId="361E1DC2"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_Toc153880765 \h </w:instrText>
      </w:r>
      <w:r>
        <w:rPr>
          <w:noProof/>
        </w:rPr>
      </w:r>
      <w:r>
        <w:rPr>
          <w:noProof/>
        </w:rPr>
        <w:fldChar w:fldCharType="separate"/>
      </w:r>
      <w:r>
        <w:rPr>
          <w:noProof/>
        </w:rPr>
        <w:t>19</w:t>
      </w:r>
      <w:r>
        <w:rPr>
          <w:noProof/>
        </w:rPr>
        <w:fldChar w:fldCharType="end"/>
      </w:r>
    </w:p>
    <w:p w14:paraId="025E915B" w14:textId="04F679FD"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_Toc153880766 \h </w:instrText>
      </w:r>
      <w:r>
        <w:rPr>
          <w:noProof/>
        </w:rPr>
      </w:r>
      <w:r>
        <w:rPr>
          <w:noProof/>
        </w:rPr>
        <w:fldChar w:fldCharType="separate"/>
      </w:r>
      <w:r>
        <w:rPr>
          <w:noProof/>
        </w:rPr>
        <w:t>20</w:t>
      </w:r>
      <w:r>
        <w:rPr>
          <w:noProof/>
        </w:rPr>
        <w:fldChar w:fldCharType="end"/>
      </w:r>
    </w:p>
    <w:p w14:paraId="00FB02FA" w14:textId="33855022"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_Toc153880767 \h </w:instrText>
      </w:r>
      <w:r>
        <w:rPr>
          <w:noProof/>
        </w:rPr>
      </w:r>
      <w:r>
        <w:rPr>
          <w:noProof/>
        </w:rPr>
        <w:fldChar w:fldCharType="separate"/>
      </w:r>
      <w:r>
        <w:rPr>
          <w:noProof/>
        </w:rPr>
        <w:t>20</w:t>
      </w:r>
      <w:r>
        <w:rPr>
          <w:noProof/>
        </w:rPr>
        <w:fldChar w:fldCharType="end"/>
      </w:r>
    </w:p>
    <w:p w14:paraId="38ADE16A" w14:textId="5F4FCBF4"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_Toc153880768 \h </w:instrText>
      </w:r>
      <w:r>
        <w:rPr>
          <w:noProof/>
        </w:rPr>
      </w:r>
      <w:r>
        <w:rPr>
          <w:noProof/>
        </w:rPr>
        <w:fldChar w:fldCharType="separate"/>
      </w:r>
      <w:r>
        <w:rPr>
          <w:noProof/>
        </w:rPr>
        <w:t>20</w:t>
      </w:r>
      <w:r>
        <w:rPr>
          <w:noProof/>
        </w:rPr>
        <w:fldChar w:fldCharType="end"/>
      </w:r>
    </w:p>
    <w:p w14:paraId="01AD7543" w14:textId="3CF95875"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_Toc153880769 \h </w:instrText>
      </w:r>
      <w:r>
        <w:rPr>
          <w:noProof/>
        </w:rPr>
      </w:r>
      <w:r>
        <w:rPr>
          <w:noProof/>
        </w:rPr>
        <w:fldChar w:fldCharType="separate"/>
      </w:r>
      <w:r>
        <w:rPr>
          <w:noProof/>
        </w:rPr>
        <w:t>20</w:t>
      </w:r>
      <w:r>
        <w:rPr>
          <w:noProof/>
        </w:rPr>
        <w:fldChar w:fldCharType="end"/>
      </w:r>
    </w:p>
    <w:p w14:paraId="76783A8B" w14:textId="5654DDE9"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_Toc153880770 \h </w:instrText>
      </w:r>
      <w:r>
        <w:rPr>
          <w:noProof/>
        </w:rPr>
      </w:r>
      <w:r>
        <w:rPr>
          <w:noProof/>
        </w:rPr>
        <w:fldChar w:fldCharType="separate"/>
      </w:r>
      <w:r>
        <w:rPr>
          <w:noProof/>
        </w:rPr>
        <w:t>20</w:t>
      </w:r>
      <w:r>
        <w:rPr>
          <w:noProof/>
        </w:rPr>
        <w:fldChar w:fldCharType="end"/>
      </w:r>
    </w:p>
    <w:p w14:paraId="7D6AD0F8" w14:textId="4CE3FBF6" w:rsidR="002C1781" w:rsidRDefault="002C1781">
      <w:pPr>
        <w:pStyle w:val="TOC6"/>
        <w:rPr>
          <w:rFonts w:asciiTheme="minorHAnsi" w:eastAsiaTheme="minorEastAsia" w:hAnsiTheme="minorHAnsi" w:cstheme="minorBidi"/>
          <w:noProof/>
          <w:kern w:val="2"/>
          <w:sz w:val="22"/>
          <w:szCs w:val="22"/>
          <w:lang w:eastAsia="en-GB"/>
          <w14:ligatures w14:val="standardContextual"/>
        </w:rPr>
      </w:pPr>
      <w:r>
        <w:rPr>
          <w:noProof/>
        </w:rPr>
        <w:t>6.2.3.2.4.1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_Toc153880771 \h </w:instrText>
      </w:r>
      <w:r>
        <w:rPr>
          <w:noProof/>
        </w:rPr>
      </w:r>
      <w:r>
        <w:rPr>
          <w:noProof/>
        </w:rPr>
        <w:fldChar w:fldCharType="separate"/>
      </w:r>
      <w:r>
        <w:rPr>
          <w:noProof/>
        </w:rPr>
        <w:t>20</w:t>
      </w:r>
      <w:r>
        <w:rPr>
          <w:noProof/>
        </w:rPr>
        <w:fldChar w:fldCharType="end"/>
      </w:r>
    </w:p>
    <w:p w14:paraId="05DFAF36" w14:textId="3A40400B" w:rsidR="002C1781" w:rsidRDefault="002C1781">
      <w:pPr>
        <w:pStyle w:val="TOC6"/>
        <w:rPr>
          <w:rFonts w:asciiTheme="minorHAnsi" w:eastAsiaTheme="minorEastAsia" w:hAnsiTheme="minorHAnsi" w:cstheme="minorBidi"/>
          <w:noProof/>
          <w:kern w:val="2"/>
          <w:sz w:val="22"/>
          <w:szCs w:val="22"/>
          <w:lang w:eastAsia="en-GB"/>
          <w14:ligatures w14:val="standardContextual"/>
        </w:rPr>
      </w:pPr>
      <w:r>
        <w:rPr>
          <w:noProof/>
        </w:rPr>
        <w:t>6.2.3.2.4.2</w:t>
      </w:r>
      <w:r>
        <w:rPr>
          <w:rFonts w:asciiTheme="minorHAnsi" w:eastAsiaTheme="minorEastAsia" w:hAnsiTheme="minorHAnsi" w:cstheme="minorBidi"/>
          <w:noProof/>
          <w:kern w:val="2"/>
          <w:sz w:val="22"/>
          <w:szCs w:val="22"/>
          <w:lang w:eastAsia="en-GB"/>
          <w14:ligatures w14:val="standardContextual"/>
        </w:rPr>
        <w:tab/>
      </w:r>
      <w:r>
        <w:rPr>
          <w:noProof/>
        </w:rPr>
        <w:t>Operation: get</w:t>
      </w:r>
      <w:r>
        <w:rPr>
          <w:noProof/>
        </w:rPr>
        <w:tab/>
      </w:r>
      <w:r>
        <w:rPr>
          <w:noProof/>
        </w:rPr>
        <w:fldChar w:fldCharType="begin" w:fldLock="1"/>
      </w:r>
      <w:r>
        <w:rPr>
          <w:noProof/>
        </w:rPr>
        <w:instrText xml:space="preserve"> PAGEREF _Toc153880772 \h </w:instrText>
      </w:r>
      <w:r>
        <w:rPr>
          <w:noProof/>
        </w:rPr>
      </w:r>
      <w:r>
        <w:rPr>
          <w:noProof/>
        </w:rPr>
        <w:fldChar w:fldCharType="separate"/>
      </w:r>
      <w:r>
        <w:rPr>
          <w:noProof/>
        </w:rPr>
        <w:t>20</w:t>
      </w:r>
      <w:r>
        <w:rPr>
          <w:noProof/>
        </w:rPr>
        <w:fldChar w:fldCharType="end"/>
      </w:r>
    </w:p>
    <w:p w14:paraId="71515A7E" w14:textId="296A9997" w:rsidR="002C1781" w:rsidRDefault="002C1781">
      <w:pPr>
        <w:pStyle w:val="TOC7"/>
        <w:rPr>
          <w:rFonts w:asciiTheme="minorHAnsi" w:eastAsiaTheme="minorEastAsia" w:hAnsiTheme="minorHAnsi" w:cstheme="minorBidi"/>
          <w:noProof/>
          <w:kern w:val="2"/>
          <w:sz w:val="22"/>
          <w:szCs w:val="22"/>
          <w:lang w:eastAsia="en-GB"/>
          <w14:ligatures w14:val="standardContextual"/>
        </w:rPr>
      </w:pPr>
      <w:r>
        <w:rPr>
          <w:noProof/>
        </w:rPr>
        <w:t>6.2.3.2.4.2.1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_Toc153880773 \h </w:instrText>
      </w:r>
      <w:r>
        <w:rPr>
          <w:noProof/>
        </w:rPr>
      </w:r>
      <w:r>
        <w:rPr>
          <w:noProof/>
        </w:rPr>
        <w:fldChar w:fldCharType="separate"/>
      </w:r>
      <w:r>
        <w:rPr>
          <w:noProof/>
        </w:rPr>
        <w:t>20</w:t>
      </w:r>
      <w:r>
        <w:rPr>
          <w:noProof/>
        </w:rPr>
        <w:fldChar w:fldCharType="end"/>
      </w:r>
    </w:p>
    <w:p w14:paraId="59099699" w14:textId="6F320B75" w:rsidR="002C1781" w:rsidRDefault="002C1781">
      <w:pPr>
        <w:pStyle w:val="TOC7"/>
        <w:rPr>
          <w:rFonts w:asciiTheme="minorHAnsi" w:eastAsiaTheme="minorEastAsia" w:hAnsiTheme="minorHAnsi" w:cstheme="minorBidi"/>
          <w:noProof/>
          <w:kern w:val="2"/>
          <w:sz w:val="22"/>
          <w:szCs w:val="22"/>
          <w:lang w:eastAsia="en-GB"/>
          <w14:ligatures w14:val="standardContextual"/>
        </w:rPr>
      </w:pPr>
      <w:r>
        <w:rPr>
          <w:noProof/>
        </w:rPr>
        <w:t>6.2.3.2.4.2.2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_Toc153880774 \h </w:instrText>
      </w:r>
      <w:r>
        <w:rPr>
          <w:noProof/>
        </w:rPr>
      </w:r>
      <w:r>
        <w:rPr>
          <w:noProof/>
        </w:rPr>
        <w:fldChar w:fldCharType="separate"/>
      </w:r>
      <w:r>
        <w:rPr>
          <w:noProof/>
        </w:rPr>
        <w:t>20</w:t>
      </w:r>
      <w:r>
        <w:rPr>
          <w:noProof/>
        </w:rPr>
        <w:fldChar w:fldCharType="end"/>
      </w:r>
    </w:p>
    <w:p w14:paraId="5FE34B1D" w14:textId="15DFD927"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_Toc153880775 \h </w:instrText>
      </w:r>
      <w:r>
        <w:rPr>
          <w:noProof/>
        </w:rPr>
      </w:r>
      <w:r>
        <w:rPr>
          <w:noProof/>
        </w:rPr>
        <w:fldChar w:fldCharType="separate"/>
      </w:r>
      <w:r>
        <w:rPr>
          <w:noProof/>
        </w:rPr>
        <w:t>21</w:t>
      </w:r>
      <w:r>
        <w:rPr>
          <w:noProof/>
        </w:rPr>
        <w:fldChar w:fldCharType="end"/>
      </w:r>
    </w:p>
    <w:p w14:paraId="2DC58814" w14:textId="244C7BEE"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_Toc153880776 \h </w:instrText>
      </w:r>
      <w:r>
        <w:rPr>
          <w:noProof/>
        </w:rPr>
      </w:r>
      <w:r>
        <w:rPr>
          <w:noProof/>
        </w:rPr>
        <w:fldChar w:fldCharType="separate"/>
      </w:r>
      <w:r>
        <w:rPr>
          <w:noProof/>
        </w:rPr>
        <w:t>21</w:t>
      </w:r>
      <w:r>
        <w:rPr>
          <w:noProof/>
        </w:rPr>
        <w:fldChar w:fldCharType="end"/>
      </w:r>
    </w:p>
    <w:p w14:paraId="0E023A5D" w14:textId="282EF6C4"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_Toc153880777 \h </w:instrText>
      </w:r>
      <w:r>
        <w:rPr>
          <w:noProof/>
        </w:rPr>
      </w:r>
      <w:r>
        <w:rPr>
          <w:noProof/>
        </w:rPr>
        <w:fldChar w:fldCharType="separate"/>
      </w:r>
      <w:r>
        <w:rPr>
          <w:noProof/>
        </w:rPr>
        <w:t>21</w:t>
      </w:r>
      <w:r>
        <w:rPr>
          <w:noProof/>
        </w:rPr>
        <w:fldChar w:fldCharType="end"/>
      </w:r>
    </w:p>
    <w:p w14:paraId="0685C620" w14:textId="57A67DB9"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_Toc153880778 \h </w:instrText>
      </w:r>
      <w:r>
        <w:rPr>
          <w:noProof/>
        </w:rPr>
      </w:r>
      <w:r>
        <w:rPr>
          <w:noProof/>
        </w:rPr>
        <w:fldChar w:fldCharType="separate"/>
      </w:r>
      <w:r>
        <w:rPr>
          <w:noProof/>
        </w:rPr>
        <w:t>21</w:t>
      </w:r>
      <w:r>
        <w:rPr>
          <w:noProof/>
        </w:rPr>
        <w:fldChar w:fldCharType="end"/>
      </w:r>
    </w:p>
    <w:p w14:paraId="550E5FEA" w14:textId="229F4E3E"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611709">
        <w:rPr>
          <w:noProof/>
          <w:lang w:val="en-US"/>
        </w:rPr>
        <w:t>Structured data types</w:t>
      </w:r>
      <w:r>
        <w:rPr>
          <w:noProof/>
        </w:rPr>
        <w:tab/>
      </w:r>
      <w:r>
        <w:rPr>
          <w:noProof/>
        </w:rPr>
        <w:fldChar w:fldCharType="begin" w:fldLock="1"/>
      </w:r>
      <w:r>
        <w:rPr>
          <w:noProof/>
        </w:rPr>
        <w:instrText xml:space="preserve"> PAGEREF _Toc153880779 \h </w:instrText>
      </w:r>
      <w:r>
        <w:rPr>
          <w:noProof/>
        </w:rPr>
      </w:r>
      <w:r>
        <w:rPr>
          <w:noProof/>
        </w:rPr>
        <w:fldChar w:fldCharType="separate"/>
      </w:r>
      <w:r>
        <w:rPr>
          <w:noProof/>
        </w:rPr>
        <w:t>21</w:t>
      </w:r>
      <w:r>
        <w:rPr>
          <w:noProof/>
        </w:rPr>
        <w:fldChar w:fldCharType="end"/>
      </w:r>
    </w:p>
    <w:p w14:paraId="238266E1" w14:textId="4BCFC3FE"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_Toc153880780 \h </w:instrText>
      </w:r>
      <w:r>
        <w:rPr>
          <w:noProof/>
        </w:rPr>
      </w:r>
      <w:r>
        <w:rPr>
          <w:noProof/>
        </w:rPr>
        <w:fldChar w:fldCharType="separate"/>
      </w:r>
      <w:r>
        <w:rPr>
          <w:noProof/>
        </w:rPr>
        <w:t>21</w:t>
      </w:r>
      <w:r>
        <w:rPr>
          <w:noProof/>
        </w:rPr>
        <w:fldChar w:fldCharType="end"/>
      </w:r>
    </w:p>
    <w:p w14:paraId="5CB19B88" w14:textId="3D7F00CD"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ResolveReqData</w:t>
      </w:r>
      <w:r>
        <w:rPr>
          <w:noProof/>
        </w:rPr>
        <w:tab/>
      </w:r>
      <w:r>
        <w:rPr>
          <w:noProof/>
        </w:rPr>
        <w:fldChar w:fldCharType="begin" w:fldLock="1"/>
      </w:r>
      <w:r>
        <w:rPr>
          <w:noProof/>
        </w:rPr>
        <w:instrText xml:space="preserve"> PAGEREF _Toc153880781 \h </w:instrText>
      </w:r>
      <w:r>
        <w:rPr>
          <w:noProof/>
        </w:rPr>
      </w:r>
      <w:r>
        <w:rPr>
          <w:noProof/>
        </w:rPr>
        <w:fldChar w:fldCharType="separate"/>
      </w:r>
      <w:r>
        <w:rPr>
          <w:noProof/>
        </w:rPr>
        <w:t>22</w:t>
      </w:r>
      <w:r>
        <w:rPr>
          <w:noProof/>
        </w:rPr>
        <w:fldChar w:fldCharType="end"/>
      </w:r>
    </w:p>
    <w:p w14:paraId="24A8896C" w14:textId="326D4130"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ResolveRspData</w:t>
      </w:r>
      <w:r>
        <w:rPr>
          <w:noProof/>
        </w:rPr>
        <w:tab/>
      </w:r>
      <w:r>
        <w:rPr>
          <w:noProof/>
        </w:rPr>
        <w:fldChar w:fldCharType="begin" w:fldLock="1"/>
      </w:r>
      <w:r>
        <w:rPr>
          <w:noProof/>
        </w:rPr>
        <w:instrText xml:space="preserve"> PAGEREF _Toc153880782 \h </w:instrText>
      </w:r>
      <w:r>
        <w:rPr>
          <w:noProof/>
        </w:rPr>
      </w:r>
      <w:r>
        <w:rPr>
          <w:noProof/>
        </w:rPr>
        <w:fldChar w:fldCharType="separate"/>
      </w:r>
      <w:r>
        <w:rPr>
          <w:noProof/>
        </w:rPr>
        <w:t>22</w:t>
      </w:r>
      <w:r>
        <w:rPr>
          <w:noProof/>
        </w:rPr>
        <w:fldChar w:fldCharType="end"/>
      </w:r>
    </w:p>
    <w:p w14:paraId="70ACC5FA" w14:textId="596A35F3"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611709">
        <w:rPr>
          <w:noProof/>
          <w:lang w:val="en-US"/>
        </w:rPr>
        <w:t>Simple data types and enumerations</w:t>
      </w:r>
      <w:r>
        <w:rPr>
          <w:noProof/>
        </w:rPr>
        <w:tab/>
      </w:r>
      <w:r>
        <w:rPr>
          <w:noProof/>
        </w:rPr>
        <w:fldChar w:fldCharType="begin" w:fldLock="1"/>
      </w:r>
      <w:r>
        <w:rPr>
          <w:noProof/>
        </w:rPr>
        <w:instrText xml:space="preserve"> PAGEREF _Toc153880783 \h </w:instrText>
      </w:r>
      <w:r>
        <w:rPr>
          <w:noProof/>
        </w:rPr>
      </w:r>
      <w:r>
        <w:rPr>
          <w:noProof/>
        </w:rPr>
        <w:fldChar w:fldCharType="separate"/>
      </w:r>
      <w:r>
        <w:rPr>
          <w:noProof/>
        </w:rPr>
        <w:t>22</w:t>
      </w:r>
      <w:r>
        <w:rPr>
          <w:noProof/>
        </w:rPr>
        <w:fldChar w:fldCharType="end"/>
      </w:r>
    </w:p>
    <w:p w14:paraId="2F340E8B" w14:textId="0181D21E"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_Toc153880784 \h </w:instrText>
      </w:r>
      <w:r>
        <w:rPr>
          <w:noProof/>
        </w:rPr>
      </w:r>
      <w:r>
        <w:rPr>
          <w:noProof/>
        </w:rPr>
        <w:fldChar w:fldCharType="separate"/>
      </w:r>
      <w:r>
        <w:rPr>
          <w:noProof/>
        </w:rPr>
        <w:t>22</w:t>
      </w:r>
      <w:r>
        <w:rPr>
          <w:noProof/>
        </w:rPr>
        <w:fldChar w:fldCharType="end"/>
      </w:r>
    </w:p>
    <w:p w14:paraId="7B1EB4BF" w14:textId="0AD7B01A" w:rsidR="002C1781" w:rsidRDefault="002C1781">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_Toc153880785 \h </w:instrText>
      </w:r>
      <w:r>
        <w:rPr>
          <w:noProof/>
        </w:rPr>
      </w:r>
      <w:r>
        <w:rPr>
          <w:noProof/>
        </w:rPr>
        <w:fldChar w:fldCharType="separate"/>
      </w:r>
      <w:r>
        <w:rPr>
          <w:noProof/>
        </w:rPr>
        <w:t>22</w:t>
      </w:r>
      <w:r>
        <w:rPr>
          <w:noProof/>
        </w:rPr>
        <w:fldChar w:fldCharType="end"/>
      </w:r>
    </w:p>
    <w:p w14:paraId="640903D0" w14:textId="625FFC37"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sidRPr="00611709">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_Toc153880786 \h </w:instrText>
      </w:r>
      <w:r>
        <w:rPr>
          <w:noProof/>
        </w:rPr>
      </w:r>
      <w:r>
        <w:rPr>
          <w:noProof/>
        </w:rPr>
        <w:fldChar w:fldCharType="separate"/>
      </w:r>
      <w:r>
        <w:rPr>
          <w:noProof/>
        </w:rPr>
        <w:t>22</w:t>
      </w:r>
      <w:r>
        <w:rPr>
          <w:noProof/>
        </w:rPr>
        <w:fldChar w:fldCharType="end"/>
      </w:r>
    </w:p>
    <w:p w14:paraId="48E4294A" w14:textId="3FB75BF3"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_Toc153880787 \h </w:instrText>
      </w:r>
      <w:r>
        <w:rPr>
          <w:noProof/>
        </w:rPr>
      </w:r>
      <w:r>
        <w:rPr>
          <w:noProof/>
        </w:rPr>
        <w:fldChar w:fldCharType="separate"/>
      </w:r>
      <w:r>
        <w:rPr>
          <w:noProof/>
        </w:rPr>
        <w:t>22</w:t>
      </w:r>
      <w:r>
        <w:rPr>
          <w:noProof/>
        </w:rPr>
        <w:fldChar w:fldCharType="end"/>
      </w:r>
    </w:p>
    <w:p w14:paraId="7410D6D8" w14:textId="18F1CA67"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_Toc153880788 \h </w:instrText>
      </w:r>
      <w:r>
        <w:rPr>
          <w:noProof/>
        </w:rPr>
      </w:r>
      <w:r>
        <w:rPr>
          <w:noProof/>
        </w:rPr>
        <w:fldChar w:fldCharType="separate"/>
      </w:r>
      <w:r>
        <w:rPr>
          <w:noProof/>
        </w:rPr>
        <w:t>22</w:t>
      </w:r>
      <w:r>
        <w:rPr>
          <w:noProof/>
        </w:rPr>
        <w:fldChar w:fldCharType="end"/>
      </w:r>
    </w:p>
    <w:p w14:paraId="450F09F0" w14:textId="349EB0ED"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_Toc153880789 \h </w:instrText>
      </w:r>
      <w:r>
        <w:rPr>
          <w:noProof/>
        </w:rPr>
      </w:r>
      <w:r>
        <w:rPr>
          <w:noProof/>
        </w:rPr>
        <w:fldChar w:fldCharType="separate"/>
      </w:r>
      <w:r>
        <w:rPr>
          <w:noProof/>
        </w:rPr>
        <w:t>22</w:t>
      </w:r>
      <w:r>
        <w:rPr>
          <w:noProof/>
        </w:rPr>
        <w:fldChar w:fldCharType="end"/>
      </w:r>
    </w:p>
    <w:p w14:paraId="6CFD248F" w14:textId="669B596D"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_Toc153880790 \h </w:instrText>
      </w:r>
      <w:r>
        <w:rPr>
          <w:noProof/>
        </w:rPr>
      </w:r>
      <w:r>
        <w:rPr>
          <w:noProof/>
        </w:rPr>
        <w:fldChar w:fldCharType="separate"/>
      </w:r>
      <w:r>
        <w:rPr>
          <w:noProof/>
        </w:rPr>
        <w:t>22</w:t>
      </w:r>
      <w:r>
        <w:rPr>
          <w:noProof/>
        </w:rPr>
        <w:fldChar w:fldCharType="end"/>
      </w:r>
    </w:p>
    <w:p w14:paraId="46708320" w14:textId="24F3F54A" w:rsidR="002C1781" w:rsidRDefault="002C1781">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_Toc153880791 \h </w:instrText>
      </w:r>
      <w:r>
        <w:rPr>
          <w:noProof/>
        </w:rPr>
      </w:r>
      <w:r>
        <w:rPr>
          <w:noProof/>
        </w:rPr>
        <w:fldChar w:fldCharType="separate"/>
      </w:r>
      <w:r>
        <w:rPr>
          <w:noProof/>
        </w:rPr>
        <w:t>23</w:t>
      </w:r>
      <w:r>
        <w:rPr>
          <w:noProof/>
        </w:rPr>
        <w:fldChar w:fldCharType="end"/>
      </w:r>
    </w:p>
    <w:p w14:paraId="65634228" w14:textId="25D2574D"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_Toc153880792 \h </w:instrText>
      </w:r>
      <w:r>
        <w:rPr>
          <w:noProof/>
        </w:rPr>
      </w:r>
      <w:r>
        <w:rPr>
          <w:noProof/>
        </w:rPr>
        <w:fldChar w:fldCharType="separate"/>
      </w:r>
      <w:r>
        <w:rPr>
          <w:noProof/>
        </w:rPr>
        <w:t>23</w:t>
      </w:r>
      <w:r>
        <w:rPr>
          <w:noProof/>
        </w:rPr>
        <w:fldChar w:fldCharType="end"/>
      </w:r>
    </w:p>
    <w:p w14:paraId="2BEDE913" w14:textId="5EFC490F" w:rsidR="002C1781" w:rsidRDefault="002C1781">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_Toc153880793 \h </w:instrText>
      </w:r>
      <w:r>
        <w:rPr>
          <w:noProof/>
        </w:rPr>
      </w:r>
      <w:r>
        <w:rPr>
          <w:noProof/>
        </w:rPr>
        <w:fldChar w:fldCharType="separate"/>
      </w:r>
      <w:r>
        <w:rPr>
          <w:noProof/>
        </w:rPr>
        <w:t>23</w:t>
      </w:r>
      <w:r>
        <w:rPr>
          <w:noProof/>
        </w:rPr>
        <w:fldChar w:fldCharType="end"/>
      </w:r>
    </w:p>
    <w:p w14:paraId="611350FF" w14:textId="2A435AD7" w:rsidR="002C1781" w:rsidRDefault="002C1781" w:rsidP="002C178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_Toc153880794 \h </w:instrText>
      </w:r>
      <w:r>
        <w:rPr>
          <w:noProof/>
        </w:rPr>
      </w:r>
      <w:r>
        <w:rPr>
          <w:noProof/>
        </w:rPr>
        <w:fldChar w:fldCharType="separate"/>
      </w:r>
      <w:r>
        <w:rPr>
          <w:noProof/>
        </w:rPr>
        <w:t>24</w:t>
      </w:r>
      <w:r>
        <w:rPr>
          <w:noProof/>
        </w:rPr>
        <w:fldChar w:fldCharType="end"/>
      </w:r>
    </w:p>
    <w:p w14:paraId="3D173156" w14:textId="3D233550"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_Toc153880795 \h </w:instrText>
      </w:r>
      <w:r>
        <w:rPr>
          <w:noProof/>
        </w:rPr>
      </w:r>
      <w:r>
        <w:rPr>
          <w:noProof/>
        </w:rPr>
        <w:fldChar w:fldCharType="separate"/>
      </w:r>
      <w:r>
        <w:rPr>
          <w:noProof/>
        </w:rPr>
        <w:t>24</w:t>
      </w:r>
      <w:r>
        <w:rPr>
          <w:noProof/>
        </w:rPr>
        <w:fldChar w:fldCharType="end"/>
      </w:r>
    </w:p>
    <w:p w14:paraId="3DCC7CE5" w14:textId="26F26919"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_Toc153880796 \h </w:instrText>
      </w:r>
      <w:r>
        <w:rPr>
          <w:noProof/>
        </w:rPr>
      </w:r>
      <w:r>
        <w:rPr>
          <w:noProof/>
        </w:rPr>
        <w:fldChar w:fldCharType="separate"/>
      </w:r>
      <w:r>
        <w:rPr>
          <w:noProof/>
        </w:rPr>
        <w:t>24</w:t>
      </w:r>
      <w:r>
        <w:rPr>
          <w:noProof/>
        </w:rPr>
        <w:fldChar w:fldCharType="end"/>
      </w:r>
    </w:p>
    <w:p w14:paraId="68E0300F" w14:textId="6A321A69" w:rsidR="002C1781" w:rsidRDefault="002C178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_Toc153880797 \h </w:instrText>
      </w:r>
      <w:r>
        <w:rPr>
          <w:noProof/>
        </w:rPr>
      </w:r>
      <w:r>
        <w:rPr>
          <w:noProof/>
        </w:rPr>
        <w:fldChar w:fldCharType="separate"/>
      </w:r>
      <w:r>
        <w:rPr>
          <w:noProof/>
        </w:rPr>
        <w:t>26</w:t>
      </w:r>
      <w:r>
        <w:rPr>
          <w:noProof/>
        </w:rPr>
        <w:fldChar w:fldCharType="end"/>
      </w:r>
    </w:p>
    <w:p w14:paraId="7BA0AB9A" w14:textId="35F4946B" w:rsidR="002C1781" w:rsidRDefault="002C1781" w:rsidP="002C178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_Toc153880798 \h </w:instrText>
      </w:r>
      <w:r>
        <w:rPr>
          <w:noProof/>
        </w:rPr>
      </w:r>
      <w:r>
        <w:rPr>
          <w:noProof/>
        </w:rPr>
        <w:fldChar w:fldCharType="separate"/>
      </w:r>
      <w:r>
        <w:rPr>
          <w:noProof/>
        </w:rPr>
        <w:t>28</w:t>
      </w:r>
      <w:r>
        <w:rPr>
          <w:noProof/>
        </w:rPr>
        <w:fldChar w:fldCharType="end"/>
      </w:r>
    </w:p>
    <w:p w14:paraId="3DBA8032" w14:textId="5DE43252" w:rsidR="00391F61" w:rsidRPr="007552A6" w:rsidRDefault="00A00BDB"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53880697"/>
      <w:bookmarkEnd w:id="10"/>
      <w:r w:rsidRPr="007552A6">
        <w:lastRenderedPageBreak/>
        <w:t>Foreword</w:t>
      </w:r>
      <w:bookmarkEnd w:id="11"/>
      <w:bookmarkEnd w:id="12"/>
      <w:bookmarkEnd w:id="13"/>
      <w:bookmarkEnd w:id="14"/>
      <w:bookmarkEnd w:id="15"/>
      <w:bookmarkEnd w:id="16"/>
      <w:bookmarkEnd w:id="17"/>
    </w:p>
    <w:p w14:paraId="202FDBDD" w14:textId="77777777" w:rsidR="00391F61" w:rsidRPr="007552A6" w:rsidRDefault="00391F61" w:rsidP="00391F61">
      <w:r w:rsidRPr="007552A6">
        <w:t xml:space="preserve">This Technical </w:t>
      </w:r>
      <w:bookmarkStart w:id="18" w:name="spectype3"/>
      <w:r w:rsidRPr="007552A6">
        <w:t>Specification</w:t>
      </w:r>
      <w:bookmarkEnd w:id="18"/>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19" w:name="introduction"/>
      <w:bookmarkEnd w:id="19"/>
      <w:r w:rsidRPr="007552A6">
        <w:br w:type="page"/>
      </w:r>
      <w:bookmarkStart w:id="20" w:name="_Toc67903494"/>
      <w:bookmarkStart w:id="21" w:name="_Toc35971370"/>
      <w:bookmarkStart w:id="22" w:name="_Toc510696578"/>
      <w:bookmarkStart w:id="23" w:name="_Toc112771029"/>
      <w:bookmarkStart w:id="24" w:name="_Toc122090134"/>
      <w:bookmarkStart w:id="25" w:name="_Toc138349380"/>
      <w:bookmarkStart w:id="26" w:name="_Toc153880698"/>
      <w:r w:rsidRPr="007552A6">
        <w:lastRenderedPageBreak/>
        <w:t>1</w:t>
      </w:r>
      <w:r w:rsidRPr="007552A6">
        <w:tab/>
        <w:t>Scope</w:t>
      </w:r>
      <w:bookmarkEnd w:id="20"/>
      <w:bookmarkEnd w:id="21"/>
      <w:bookmarkEnd w:id="22"/>
      <w:bookmarkEnd w:id="23"/>
      <w:bookmarkEnd w:id="24"/>
      <w:bookmarkEnd w:id="25"/>
      <w:bookmarkEnd w:id="26"/>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27" w:name="_Toc67903495"/>
      <w:bookmarkStart w:id="28" w:name="_Toc35971371"/>
      <w:bookmarkStart w:id="29" w:name="_Toc510696579"/>
      <w:bookmarkStart w:id="30" w:name="_Toc112771030"/>
      <w:bookmarkStart w:id="31" w:name="_Toc122090135"/>
      <w:bookmarkStart w:id="32" w:name="_Toc138349381"/>
      <w:bookmarkStart w:id="33" w:name="_Toc153880699"/>
      <w:r w:rsidRPr="007552A6">
        <w:t>2</w:t>
      </w:r>
      <w:r w:rsidRPr="007552A6">
        <w:tab/>
        <w:t>References</w:t>
      </w:r>
      <w:bookmarkEnd w:id="27"/>
      <w:bookmarkEnd w:id="28"/>
      <w:bookmarkEnd w:id="29"/>
      <w:bookmarkEnd w:id="30"/>
      <w:bookmarkEnd w:id="31"/>
      <w:bookmarkEnd w:id="32"/>
      <w:bookmarkEnd w:id="33"/>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34"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34"/>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35" w:name="_Toc67903496"/>
      <w:bookmarkStart w:id="36" w:name="_Toc35971372"/>
      <w:bookmarkStart w:id="37" w:name="_Toc510696580"/>
      <w:bookmarkStart w:id="38" w:name="_Toc112771031"/>
      <w:bookmarkStart w:id="39" w:name="_Toc122090136"/>
      <w:bookmarkStart w:id="40" w:name="_Toc138349382"/>
      <w:bookmarkStart w:id="41" w:name="_Toc153880700"/>
      <w:r w:rsidRPr="007552A6">
        <w:lastRenderedPageBreak/>
        <w:t>3</w:t>
      </w:r>
      <w:r w:rsidRPr="007552A6">
        <w:tab/>
        <w:t>Definitions and abbreviations</w:t>
      </w:r>
      <w:bookmarkEnd w:id="35"/>
      <w:bookmarkEnd w:id="36"/>
      <w:bookmarkEnd w:id="37"/>
      <w:bookmarkEnd w:id="38"/>
      <w:bookmarkEnd w:id="39"/>
      <w:bookmarkEnd w:id="40"/>
      <w:bookmarkEnd w:id="41"/>
    </w:p>
    <w:p w14:paraId="72F2DB45" w14:textId="77777777" w:rsidR="00391F61" w:rsidRPr="007552A6" w:rsidRDefault="00391F61" w:rsidP="00391F61">
      <w:pPr>
        <w:pStyle w:val="Heading2"/>
      </w:pPr>
      <w:bookmarkStart w:id="42" w:name="_Toc67903497"/>
      <w:bookmarkStart w:id="43" w:name="_Toc35971373"/>
      <w:bookmarkStart w:id="44" w:name="_Toc510696581"/>
      <w:bookmarkStart w:id="45" w:name="_Toc112771032"/>
      <w:bookmarkStart w:id="46" w:name="_Toc122090137"/>
      <w:bookmarkStart w:id="47" w:name="_Toc138349383"/>
      <w:bookmarkStart w:id="48" w:name="_Toc153880701"/>
      <w:r w:rsidRPr="007552A6">
        <w:t>3.1</w:t>
      </w:r>
      <w:r w:rsidRPr="007552A6">
        <w:tab/>
        <w:t>Definitions</w:t>
      </w:r>
      <w:bookmarkEnd w:id="42"/>
      <w:bookmarkEnd w:id="43"/>
      <w:bookmarkEnd w:id="44"/>
      <w:bookmarkEnd w:id="45"/>
      <w:bookmarkEnd w:id="46"/>
      <w:bookmarkEnd w:id="47"/>
      <w:bookmarkEnd w:id="48"/>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49" w:name="_Toc67903499"/>
      <w:bookmarkStart w:id="50" w:name="_Toc35971375"/>
      <w:bookmarkStart w:id="51" w:name="_Toc510696583"/>
      <w:bookmarkStart w:id="52" w:name="_Toc112771033"/>
      <w:bookmarkStart w:id="53" w:name="_Toc122090138"/>
      <w:bookmarkStart w:id="54" w:name="_Toc138349384"/>
      <w:bookmarkStart w:id="55" w:name="_Toc153880702"/>
      <w:r w:rsidRPr="007552A6">
        <w:t>3.</w:t>
      </w:r>
      <w:r w:rsidR="00BA3F4F" w:rsidRPr="007552A6">
        <w:rPr>
          <w:rFonts w:hint="eastAsia"/>
          <w:lang w:eastAsia="zh-CN"/>
        </w:rPr>
        <w:t>2</w:t>
      </w:r>
      <w:r w:rsidRPr="007552A6">
        <w:tab/>
        <w:t>Abbreviations</w:t>
      </w:r>
      <w:bookmarkEnd w:id="49"/>
      <w:bookmarkEnd w:id="50"/>
      <w:bookmarkEnd w:id="51"/>
      <w:bookmarkEnd w:id="52"/>
      <w:bookmarkEnd w:id="53"/>
      <w:bookmarkEnd w:id="54"/>
      <w:bookmarkEnd w:id="55"/>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56" w:name="_Toc67903500"/>
      <w:bookmarkStart w:id="57" w:name="_Toc35971376"/>
      <w:bookmarkStart w:id="58" w:name="_Toc510696584"/>
      <w:bookmarkStart w:id="59" w:name="_Toc112771034"/>
      <w:bookmarkStart w:id="60" w:name="_Toc122090139"/>
      <w:bookmarkStart w:id="61" w:name="_Toc138349385"/>
      <w:bookmarkStart w:id="62" w:name="_Toc153880703"/>
      <w:r w:rsidRPr="007552A6">
        <w:t>4</w:t>
      </w:r>
      <w:r w:rsidRPr="007552A6">
        <w:tab/>
        <w:t>Overview</w:t>
      </w:r>
      <w:bookmarkEnd w:id="56"/>
      <w:bookmarkEnd w:id="57"/>
      <w:bookmarkEnd w:id="58"/>
      <w:bookmarkEnd w:id="59"/>
      <w:bookmarkEnd w:id="60"/>
      <w:bookmarkEnd w:id="61"/>
      <w:bookmarkEnd w:id="62"/>
    </w:p>
    <w:p w14:paraId="6A76C684" w14:textId="1DBDDD2E"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relay </w:t>
      </w:r>
      <w:r w:rsidR="004A0832">
        <w:rPr>
          <w:lang w:eastAsia="zh-CN"/>
        </w:rPr>
        <w:t xml:space="preserve">and </w:t>
      </w:r>
      <w:r w:rsidR="004A0832">
        <w:t>5G ProSe UE-to-UE Relay</w:t>
      </w:r>
      <w:r w:rsidR="004A0832">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pt" o:ole="">
            <v:imagedata r:id="rId13" o:title=""/>
          </v:shape>
          <o:OLEObject Type="Embed" ProgID="Visio.Drawing.11" ShapeID="_x0000_i1026" DrawAspect="Content" ObjectID="_1764493624"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4D3B7F95"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FF2112">
        <w:rPr>
          <w:lang w:eastAsia="zh-CN"/>
        </w:rPr>
        <w:t xml:space="preserve"> and ProSe context information of the </w:t>
      </w:r>
      <w:r w:rsidR="00FF2112" w:rsidRPr="00222498">
        <w:rPr>
          <w:lang w:eastAsia="zh-CN"/>
        </w:rPr>
        <w:t>5G ProSe End UE</w:t>
      </w:r>
      <w:r w:rsidRPr="007552A6">
        <w:rPr>
          <w:rFonts w:hint="eastAsia"/>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63" w:name="_Toc67903501"/>
      <w:bookmarkStart w:id="64" w:name="_Toc35971377"/>
      <w:bookmarkStart w:id="65" w:name="_Toc510696585"/>
      <w:bookmarkStart w:id="66" w:name="_Toc112771035"/>
      <w:bookmarkStart w:id="67" w:name="_Toc122090140"/>
      <w:bookmarkStart w:id="68" w:name="_Toc138349386"/>
      <w:bookmarkStart w:id="69" w:name="_Toc153880704"/>
      <w:r w:rsidRPr="007552A6">
        <w:lastRenderedPageBreak/>
        <w:t>5</w:t>
      </w:r>
      <w:r w:rsidRPr="007552A6">
        <w:tab/>
        <w:t xml:space="preserve">Services offered by the </w:t>
      </w:r>
      <w:bookmarkEnd w:id="63"/>
      <w:bookmarkEnd w:id="64"/>
      <w:bookmarkEnd w:id="65"/>
      <w:r w:rsidR="00B65CCD" w:rsidRPr="007552A6">
        <w:rPr>
          <w:rFonts w:hint="eastAsia"/>
          <w:lang w:eastAsia="zh-CN"/>
        </w:rPr>
        <w:t>5G PAnF</w:t>
      </w:r>
      <w:bookmarkEnd w:id="66"/>
      <w:bookmarkEnd w:id="67"/>
      <w:bookmarkEnd w:id="68"/>
      <w:bookmarkEnd w:id="69"/>
    </w:p>
    <w:p w14:paraId="571A1C5B" w14:textId="77777777" w:rsidR="00391F61" w:rsidRPr="007552A6" w:rsidRDefault="00391F61" w:rsidP="00391F61">
      <w:pPr>
        <w:pStyle w:val="Heading2"/>
      </w:pPr>
      <w:bookmarkStart w:id="70" w:name="_Toc67903502"/>
      <w:bookmarkStart w:id="71" w:name="_Toc35971378"/>
      <w:bookmarkStart w:id="72" w:name="_Toc510696586"/>
      <w:bookmarkStart w:id="73" w:name="_Toc112771036"/>
      <w:bookmarkStart w:id="74" w:name="_Toc122090141"/>
      <w:bookmarkStart w:id="75" w:name="_Toc138349387"/>
      <w:bookmarkStart w:id="76" w:name="_Toc153880705"/>
      <w:r w:rsidRPr="007552A6">
        <w:t>5.1</w:t>
      </w:r>
      <w:r w:rsidRPr="007552A6">
        <w:tab/>
        <w:t>Introduction</w:t>
      </w:r>
      <w:bookmarkEnd w:id="70"/>
      <w:bookmarkEnd w:id="71"/>
      <w:bookmarkEnd w:id="72"/>
      <w:bookmarkEnd w:id="73"/>
      <w:bookmarkEnd w:id="74"/>
      <w:bookmarkEnd w:id="75"/>
      <w:bookmarkEnd w:id="76"/>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77" w:name="_Toc67903503"/>
      <w:bookmarkStart w:id="78" w:name="_Toc35971379"/>
      <w:bookmarkStart w:id="79" w:name="_Toc510696587"/>
      <w:bookmarkStart w:id="80" w:name="_Toc112771037"/>
      <w:bookmarkStart w:id="81" w:name="_Toc122090142"/>
      <w:bookmarkStart w:id="82" w:name="_Toc138349388"/>
      <w:bookmarkStart w:id="83" w:name="_Toc153880706"/>
      <w:r w:rsidRPr="007552A6">
        <w:t>5.2</w:t>
      </w:r>
      <w:r w:rsidRPr="007552A6">
        <w:tab/>
      </w:r>
      <w:r w:rsidR="001D669E" w:rsidRPr="007552A6">
        <w:rPr>
          <w:lang w:eastAsia="zh-CN"/>
        </w:rPr>
        <w:t>Npanf_ProseKey</w:t>
      </w:r>
      <w:r w:rsidRPr="007552A6">
        <w:t xml:space="preserve"> Service</w:t>
      </w:r>
      <w:bookmarkEnd w:id="77"/>
      <w:bookmarkEnd w:id="78"/>
      <w:bookmarkEnd w:id="79"/>
      <w:bookmarkEnd w:id="80"/>
      <w:bookmarkEnd w:id="81"/>
      <w:bookmarkEnd w:id="82"/>
      <w:bookmarkEnd w:id="83"/>
    </w:p>
    <w:p w14:paraId="23C2F431" w14:textId="77777777" w:rsidR="00391F61" w:rsidRPr="007552A6" w:rsidRDefault="00391F61" w:rsidP="00391F61">
      <w:pPr>
        <w:pStyle w:val="Heading3"/>
      </w:pPr>
      <w:bookmarkStart w:id="84" w:name="_Toc67903504"/>
      <w:bookmarkStart w:id="85" w:name="_Toc35971380"/>
      <w:bookmarkStart w:id="86" w:name="_Toc510696588"/>
      <w:bookmarkStart w:id="87" w:name="_Toc112771038"/>
      <w:bookmarkStart w:id="88" w:name="_Toc122090143"/>
      <w:bookmarkStart w:id="89" w:name="_Toc138349389"/>
      <w:bookmarkStart w:id="90" w:name="_Toc153880707"/>
      <w:r w:rsidRPr="007552A6">
        <w:t>5.2.1</w:t>
      </w:r>
      <w:r w:rsidRPr="007552A6">
        <w:tab/>
        <w:t>Service Description</w:t>
      </w:r>
      <w:bookmarkEnd w:id="84"/>
      <w:bookmarkEnd w:id="85"/>
      <w:bookmarkEnd w:id="86"/>
      <w:bookmarkEnd w:id="87"/>
      <w:bookmarkEnd w:id="88"/>
      <w:bookmarkEnd w:id="89"/>
      <w:bookmarkEnd w:id="90"/>
    </w:p>
    <w:p w14:paraId="01C84100" w14:textId="5975AE06"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7226EA">
        <w:rPr>
          <w:lang w:eastAsia="zh-CN"/>
        </w:rPr>
        <w:t xml:space="preserve">or to </w:t>
      </w:r>
      <w:r w:rsidR="007226EA">
        <w:t>store the Pro</w:t>
      </w:r>
      <w:r w:rsidR="007226EA">
        <w:rPr>
          <w:lang w:eastAsia="zh-CN"/>
        </w:rPr>
        <w:t>S</w:t>
      </w:r>
      <w:r w:rsidR="007226EA">
        <w:t xml:space="preserve">e </w:t>
      </w:r>
      <w:r w:rsidR="007226EA">
        <w:rPr>
          <w:lang w:eastAsia="zh-CN"/>
        </w:rPr>
        <w:t xml:space="preserve">context information for a </w:t>
      </w:r>
      <w:r w:rsidR="007226EA" w:rsidRPr="00222498">
        <w:rPr>
          <w:lang w:eastAsia="zh-CN"/>
        </w:rPr>
        <w:t>5G ProSe End UE</w:t>
      </w:r>
      <w:r w:rsidR="005810FC" w:rsidRPr="007552A6">
        <w:rPr>
          <w:lang w:eastAsia="zh-CN"/>
        </w:rPr>
        <w:t xml:space="preserve"> </w:t>
      </w:r>
      <w:r w:rsidRPr="007552A6">
        <w:rPr>
          <w:lang w:eastAsia="zh-CN"/>
        </w:rPr>
        <w:t xml:space="preserve">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91" w:name="_Toc67903505"/>
      <w:bookmarkStart w:id="92" w:name="_Toc35971381"/>
      <w:bookmarkStart w:id="93" w:name="_Toc510696589"/>
      <w:bookmarkStart w:id="94" w:name="_Toc112771039"/>
      <w:bookmarkStart w:id="95" w:name="_Toc122090144"/>
      <w:bookmarkStart w:id="96" w:name="_Toc138349390"/>
      <w:bookmarkStart w:id="97" w:name="_Toc153880708"/>
      <w:r w:rsidRPr="007552A6">
        <w:t>5.2.2</w:t>
      </w:r>
      <w:r w:rsidRPr="007552A6">
        <w:tab/>
        <w:t>Service Operations</w:t>
      </w:r>
      <w:bookmarkEnd w:id="91"/>
      <w:bookmarkEnd w:id="92"/>
      <w:bookmarkEnd w:id="93"/>
      <w:bookmarkEnd w:id="94"/>
      <w:bookmarkEnd w:id="95"/>
      <w:bookmarkEnd w:id="96"/>
      <w:bookmarkEnd w:id="97"/>
    </w:p>
    <w:p w14:paraId="6BB69502" w14:textId="77777777" w:rsidR="00391F61" w:rsidRPr="007552A6" w:rsidRDefault="00391F61" w:rsidP="00391F61">
      <w:pPr>
        <w:pStyle w:val="Heading4"/>
      </w:pPr>
      <w:bookmarkStart w:id="98" w:name="_Toc67903506"/>
      <w:bookmarkStart w:id="99" w:name="_Toc35971382"/>
      <w:bookmarkStart w:id="100" w:name="_Toc510696590"/>
      <w:bookmarkStart w:id="101" w:name="_Toc112771040"/>
      <w:bookmarkStart w:id="102" w:name="_Toc122090145"/>
      <w:bookmarkStart w:id="103" w:name="_Toc138349391"/>
      <w:bookmarkStart w:id="104" w:name="_Toc153880709"/>
      <w:r w:rsidRPr="007552A6">
        <w:t>5.2.2.1</w:t>
      </w:r>
      <w:r w:rsidRPr="007552A6">
        <w:tab/>
        <w:t>Introduction</w:t>
      </w:r>
      <w:bookmarkEnd w:id="98"/>
      <w:bookmarkEnd w:id="99"/>
      <w:bookmarkEnd w:id="100"/>
      <w:bookmarkEnd w:id="101"/>
      <w:bookmarkEnd w:id="102"/>
      <w:bookmarkEnd w:id="103"/>
      <w:bookmarkEnd w:id="10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05" w:name="_Toc112771041"/>
      <w:bookmarkStart w:id="106" w:name="_Toc67903507"/>
      <w:bookmarkStart w:id="107" w:name="_Toc35971383"/>
      <w:bookmarkStart w:id="108" w:name="_Toc510696591"/>
      <w:bookmarkStart w:id="109" w:name="_Toc122090146"/>
      <w:bookmarkStart w:id="110" w:name="_Toc138349392"/>
      <w:bookmarkStart w:id="111" w:name="_Toc153880710"/>
      <w:r w:rsidRPr="007552A6">
        <w:lastRenderedPageBreak/>
        <w:t>5.2.2.2</w:t>
      </w:r>
      <w:r w:rsidRPr="007552A6">
        <w:tab/>
      </w:r>
      <w:r w:rsidR="00097771" w:rsidRPr="007552A6">
        <w:rPr>
          <w:lang w:eastAsia="zh-CN"/>
        </w:rPr>
        <w:t>Register</w:t>
      </w:r>
      <w:bookmarkEnd w:id="105"/>
      <w:bookmarkEnd w:id="106"/>
      <w:bookmarkEnd w:id="107"/>
      <w:bookmarkEnd w:id="108"/>
      <w:bookmarkEnd w:id="109"/>
      <w:bookmarkEnd w:id="110"/>
      <w:bookmarkEnd w:id="111"/>
    </w:p>
    <w:p w14:paraId="5D6DA1E8" w14:textId="77777777" w:rsidR="00391F61" w:rsidRPr="007552A6" w:rsidRDefault="00391F61" w:rsidP="00391F61">
      <w:pPr>
        <w:pStyle w:val="Heading5"/>
      </w:pPr>
      <w:bookmarkStart w:id="112" w:name="_Toc67903508"/>
      <w:bookmarkStart w:id="113" w:name="_Toc35971384"/>
      <w:bookmarkStart w:id="114" w:name="_Toc510696592"/>
      <w:bookmarkStart w:id="115" w:name="_Toc112771042"/>
      <w:bookmarkStart w:id="116" w:name="_Toc122090147"/>
      <w:bookmarkStart w:id="117" w:name="_Toc138349393"/>
      <w:bookmarkStart w:id="118" w:name="_Toc153880711"/>
      <w:r w:rsidRPr="007552A6">
        <w:t>5.2.2.2.1</w:t>
      </w:r>
      <w:r w:rsidRPr="007552A6">
        <w:tab/>
        <w:t>General</w:t>
      </w:r>
      <w:bookmarkEnd w:id="112"/>
      <w:bookmarkEnd w:id="113"/>
      <w:bookmarkEnd w:id="114"/>
      <w:bookmarkEnd w:id="115"/>
      <w:bookmarkEnd w:id="116"/>
      <w:bookmarkEnd w:id="117"/>
      <w:bookmarkEnd w:id="118"/>
    </w:p>
    <w:p w14:paraId="5AE3EA8D" w14:textId="02D28E38"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1D4F2F">
        <w:rPr>
          <w:lang w:eastAsia="zh-CN"/>
        </w:rPr>
        <w:t xml:space="preserve"> or to </w:t>
      </w:r>
      <w:r w:rsidR="001D4F2F">
        <w:t>store the Pro</w:t>
      </w:r>
      <w:r w:rsidR="001D4F2F">
        <w:rPr>
          <w:lang w:eastAsia="zh-CN"/>
        </w:rPr>
        <w:t>S</w:t>
      </w:r>
      <w:r w:rsidR="001D4F2F">
        <w:t xml:space="preserve">e </w:t>
      </w:r>
      <w:r w:rsidR="001D4F2F">
        <w:rPr>
          <w:lang w:eastAsia="zh-CN"/>
        </w:rPr>
        <w:t xml:space="preserve">context information for a </w:t>
      </w:r>
      <w:r w:rsidR="001D4F2F" w:rsidRPr="00222498">
        <w:rPr>
          <w:lang w:eastAsia="zh-CN"/>
        </w:rPr>
        <w:t>5G ProSe End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5ACDFA98"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1A2FA5">
        <w:rPr>
          <w:lang w:eastAsia="zh-CN"/>
        </w:rPr>
        <w:t xml:space="preserve">or to </w:t>
      </w:r>
      <w:r w:rsidR="001A2FA5">
        <w:t>store the Pro</w:t>
      </w:r>
      <w:r w:rsidR="001A2FA5">
        <w:rPr>
          <w:lang w:eastAsia="zh-CN"/>
        </w:rPr>
        <w:t>S</w:t>
      </w:r>
      <w:r w:rsidR="001A2FA5">
        <w:t xml:space="preserve">e </w:t>
      </w:r>
      <w:r w:rsidR="001A2FA5">
        <w:rPr>
          <w:lang w:eastAsia="zh-CN"/>
        </w:rPr>
        <w:t xml:space="preserve">context information for a </w:t>
      </w:r>
      <w:r w:rsidR="001A2FA5" w:rsidRPr="00222498">
        <w:rPr>
          <w:lang w:eastAsia="zh-CN"/>
        </w:rPr>
        <w:t>5G ProSe End UE</w:t>
      </w:r>
      <w:r w:rsidR="005B7E3C" w:rsidRPr="007552A6">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75pt;height:119.25pt" o:ole="">
            <v:imagedata r:id="rId15" o:title=""/>
          </v:shape>
          <o:OLEObject Type="Embed" ProgID="Visio.Drawing.11" ShapeID="_x0000_i1027" DrawAspect="Content" ObjectID="_1764493625" r:id="rId16"/>
        </w:object>
      </w:r>
    </w:p>
    <w:p w14:paraId="321A135F" w14:textId="77777777" w:rsidR="00097771" w:rsidRPr="007552A6" w:rsidRDefault="00097771" w:rsidP="00097771">
      <w:pPr>
        <w:pStyle w:val="TF"/>
      </w:pPr>
      <w:r w:rsidRPr="007552A6">
        <w:t>Figure 5.2.2.2.1-1: Prose Keys registration</w:t>
      </w:r>
    </w:p>
    <w:p w14:paraId="2D65E8D2" w14:textId="7C8590DD"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000A3387">
        <w:rPr>
          <w:lang w:eastAsia="zh-CN"/>
        </w:rPr>
        <w:t xml:space="preserve"> or </w:t>
      </w:r>
      <w:r w:rsidR="000A3387">
        <w:t xml:space="preserve">the Prose </w:t>
      </w:r>
      <w:r w:rsidR="000A3387">
        <w:rPr>
          <w:lang w:eastAsia="zh-CN"/>
        </w:rPr>
        <w:t xml:space="preserve">Context Info for a </w:t>
      </w:r>
      <w:r w:rsidR="000A3387" w:rsidRPr="00222498">
        <w:rPr>
          <w:lang w:eastAsia="zh-CN"/>
        </w:rPr>
        <w:t>5G ProSe End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19" w:name="_Toc112771043"/>
      <w:bookmarkStart w:id="120" w:name="_Toc67903511"/>
      <w:bookmarkStart w:id="121" w:name="_Toc35971387"/>
      <w:bookmarkStart w:id="122" w:name="_Toc510696595"/>
      <w:bookmarkStart w:id="123" w:name="_Toc122090148"/>
      <w:bookmarkStart w:id="124" w:name="_Toc138349394"/>
      <w:bookmarkStart w:id="125" w:name="_Toc153880712"/>
      <w:r w:rsidRPr="007552A6">
        <w:t>5.2.2.3</w:t>
      </w:r>
      <w:r w:rsidRPr="007552A6">
        <w:tab/>
      </w:r>
      <w:r w:rsidR="00097771" w:rsidRPr="007552A6">
        <w:rPr>
          <w:lang w:eastAsia="zh-CN"/>
        </w:rPr>
        <w:t>R</w:t>
      </w:r>
      <w:r w:rsidR="00097771" w:rsidRPr="007552A6">
        <w:rPr>
          <w:rFonts w:hint="eastAsia"/>
          <w:lang w:eastAsia="zh-CN"/>
        </w:rPr>
        <w:t>etrieve</w:t>
      </w:r>
      <w:bookmarkEnd w:id="119"/>
      <w:bookmarkEnd w:id="120"/>
      <w:bookmarkEnd w:id="121"/>
      <w:bookmarkEnd w:id="122"/>
      <w:bookmarkEnd w:id="123"/>
      <w:bookmarkEnd w:id="124"/>
      <w:bookmarkEnd w:id="125"/>
    </w:p>
    <w:p w14:paraId="35649E3A" w14:textId="77777777" w:rsidR="00097771" w:rsidRPr="007552A6" w:rsidRDefault="00097771" w:rsidP="00097771">
      <w:pPr>
        <w:pStyle w:val="Heading5"/>
      </w:pPr>
      <w:bookmarkStart w:id="126" w:name="_Toc112771044"/>
      <w:bookmarkStart w:id="127" w:name="_Toc122090149"/>
      <w:bookmarkStart w:id="128" w:name="_Toc138349395"/>
      <w:bookmarkStart w:id="129" w:name="_Toc153880713"/>
      <w:r w:rsidRPr="007552A6">
        <w:t>5.2.2.3.1</w:t>
      </w:r>
      <w:r w:rsidRPr="007552A6">
        <w:tab/>
        <w:t>General</w:t>
      </w:r>
      <w:bookmarkEnd w:id="126"/>
      <w:bookmarkEnd w:id="127"/>
      <w:bookmarkEnd w:id="128"/>
      <w:bookmarkEnd w:id="129"/>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5pt;height:119.25pt" o:ole="">
            <v:imagedata r:id="rId17" o:title=""/>
          </v:shape>
          <o:OLEObject Type="Embed" ProgID="Visio.Drawing.15" ShapeID="_x0000_i1028" DrawAspect="Content" ObjectID="_1764493626"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30" w:name="_Toc122090688"/>
      <w:bookmarkStart w:id="131" w:name="_Toc98142548"/>
      <w:bookmarkStart w:id="132" w:name="_Toc138349396"/>
      <w:bookmarkStart w:id="133" w:name="_Toc153880714"/>
      <w:r w:rsidRPr="007552A6">
        <w:t>5.3</w:t>
      </w:r>
      <w:r w:rsidR="007F446D" w:rsidRPr="007552A6">
        <w:tab/>
      </w:r>
      <w:r w:rsidR="007F446D" w:rsidRPr="007552A6">
        <w:rPr>
          <w:lang w:eastAsia="zh-CN"/>
        </w:rPr>
        <w:t>Npanf_ResolveRemoteUserId</w:t>
      </w:r>
      <w:r w:rsidR="007F446D" w:rsidRPr="007552A6">
        <w:t xml:space="preserve"> Service</w:t>
      </w:r>
      <w:bookmarkEnd w:id="130"/>
      <w:bookmarkEnd w:id="131"/>
      <w:bookmarkEnd w:id="132"/>
      <w:bookmarkEnd w:id="133"/>
    </w:p>
    <w:p w14:paraId="7586DFF2" w14:textId="38B5CBFD" w:rsidR="007F446D" w:rsidRPr="007552A6" w:rsidRDefault="001C3B43" w:rsidP="007F446D">
      <w:pPr>
        <w:pStyle w:val="Heading3"/>
        <w:rPr>
          <w:lang w:eastAsia="zh-CN"/>
        </w:rPr>
      </w:pPr>
      <w:bookmarkStart w:id="134" w:name="_Toc122090689"/>
      <w:bookmarkStart w:id="135" w:name="_Toc98142549"/>
      <w:bookmarkStart w:id="136" w:name="_Toc138349397"/>
      <w:bookmarkStart w:id="137" w:name="_Toc153880715"/>
      <w:r w:rsidRPr="007552A6">
        <w:t>5.3</w:t>
      </w:r>
      <w:r w:rsidR="007F446D" w:rsidRPr="007552A6">
        <w:t>.1</w:t>
      </w:r>
      <w:r w:rsidR="007F446D" w:rsidRPr="007552A6">
        <w:tab/>
        <w:t>Service Description</w:t>
      </w:r>
      <w:bookmarkEnd w:id="134"/>
      <w:bookmarkEnd w:id="135"/>
      <w:bookmarkEnd w:id="136"/>
      <w:bookmarkEnd w:id="137"/>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38" w:name="_Toc122090690"/>
      <w:bookmarkStart w:id="139" w:name="_Toc98142550"/>
      <w:bookmarkStart w:id="140" w:name="_Toc138349398"/>
      <w:bookmarkStart w:id="141" w:name="_Toc153880716"/>
      <w:r w:rsidRPr="007552A6">
        <w:t>5.3</w:t>
      </w:r>
      <w:r w:rsidR="007F446D" w:rsidRPr="007552A6">
        <w:t>.2</w:t>
      </w:r>
      <w:r w:rsidR="007F446D" w:rsidRPr="007552A6">
        <w:tab/>
        <w:t>Service Operations</w:t>
      </w:r>
      <w:bookmarkEnd w:id="138"/>
      <w:bookmarkEnd w:id="139"/>
      <w:bookmarkEnd w:id="140"/>
      <w:bookmarkEnd w:id="141"/>
    </w:p>
    <w:p w14:paraId="1CF827C8" w14:textId="0F87347F" w:rsidR="007F446D" w:rsidRPr="007552A6" w:rsidRDefault="001C3B43" w:rsidP="007F446D">
      <w:pPr>
        <w:pStyle w:val="Heading4"/>
      </w:pPr>
      <w:bookmarkStart w:id="142" w:name="_Toc122090691"/>
      <w:bookmarkStart w:id="143" w:name="_Toc98142551"/>
      <w:bookmarkStart w:id="144" w:name="_Toc138349399"/>
      <w:bookmarkStart w:id="145" w:name="_Toc153880717"/>
      <w:r w:rsidRPr="007552A6">
        <w:t>5.3</w:t>
      </w:r>
      <w:r w:rsidR="007F446D" w:rsidRPr="007552A6">
        <w:t>.2.1</w:t>
      </w:r>
      <w:r w:rsidR="007F446D" w:rsidRPr="007552A6">
        <w:tab/>
        <w:t>Introduction</w:t>
      </w:r>
      <w:bookmarkEnd w:id="142"/>
      <w:bookmarkEnd w:id="143"/>
      <w:bookmarkEnd w:id="144"/>
      <w:bookmarkEnd w:id="145"/>
    </w:p>
    <w:p w14:paraId="771ADEFF" w14:textId="038C6AEF" w:rsidR="007F446D" w:rsidRPr="007552A6" w:rsidRDefault="001C3B43" w:rsidP="007F446D">
      <w:pPr>
        <w:pStyle w:val="Heading4"/>
      </w:pPr>
      <w:bookmarkStart w:id="146" w:name="_Toc122090692"/>
      <w:bookmarkStart w:id="147" w:name="_Toc98142552"/>
      <w:bookmarkStart w:id="148" w:name="_Toc138349400"/>
      <w:bookmarkStart w:id="149" w:name="_Toc153880718"/>
      <w:r w:rsidRPr="007552A6">
        <w:t>5.3</w:t>
      </w:r>
      <w:r w:rsidR="007F446D" w:rsidRPr="007552A6">
        <w:t>.2.2</w:t>
      </w:r>
      <w:r w:rsidR="007F446D" w:rsidRPr="007552A6">
        <w:tab/>
      </w:r>
      <w:bookmarkEnd w:id="146"/>
      <w:bookmarkEnd w:id="147"/>
      <w:r w:rsidR="007F446D" w:rsidRPr="007552A6">
        <w:t>ResolveRemoteUserId</w:t>
      </w:r>
      <w:bookmarkEnd w:id="148"/>
      <w:bookmarkEnd w:id="149"/>
    </w:p>
    <w:p w14:paraId="5CE9D771" w14:textId="64617A07" w:rsidR="007F446D" w:rsidRPr="007552A6" w:rsidRDefault="001C3B43" w:rsidP="007F446D">
      <w:pPr>
        <w:pStyle w:val="Heading5"/>
      </w:pPr>
      <w:bookmarkStart w:id="150" w:name="_Toc122090693"/>
      <w:bookmarkStart w:id="151" w:name="_Toc98142553"/>
      <w:bookmarkStart w:id="152" w:name="_Toc138349401"/>
      <w:bookmarkStart w:id="153" w:name="_Toc153880719"/>
      <w:r w:rsidRPr="007552A6">
        <w:t>5.3</w:t>
      </w:r>
      <w:r w:rsidR="007F446D" w:rsidRPr="007552A6">
        <w:t>.2.2.1</w:t>
      </w:r>
      <w:r w:rsidR="007F446D" w:rsidRPr="007552A6">
        <w:tab/>
        <w:t>General</w:t>
      </w:r>
      <w:bookmarkEnd w:id="150"/>
      <w:bookmarkEnd w:id="151"/>
      <w:bookmarkEnd w:id="152"/>
      <w:bookmarkEnd w:id="153"/>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4.9pt;height:119.25pt" o:ole="">
            <v:imagedata r:id="rId19" o:title=""/>
          </v:shape>
          <o:OLEObject Type="Embed" ProgID="Visio.Drawing.11" ShapeID="_x0000_i1029" DrawAspect="Content" ObjectID="_1764493627"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154" w:name="_Toc67903513"/>
      <w:bookmarkStart w:id="155" w:name="_Toc35971389"/>
      <w:bookmarkStart w:id="156" w:name="_Toc510696597"/>
      <w:bookmarkStart w:id="157" w:name="_Toc112771045"/>
      <w:bookmarkStart w:id="158" w:name="_Toc122090150"/>
      <w:bookmarkStart w:id="159" w:name="_Toc138349402"/>
      <w:bookmarkStart w:id="160" w:name="_Toc153880720"/>
      <w:r w:rsidRPr="007552A6">
        <w:lastRenderedPageBreak/>
        <w:t>6</w:t>
      </w:r>
      <w:r w:rsidRPr="007552A6">
        <w:tab/>
        <w:t>API Definitions</w:t>
      </w:r>
      <w:bookmarkEnd w:id="154"/>
      <w:bookmarkEnd w:id="155"/>
      <w:bookmarkEnd w:id="156"/>
      <w:bookmarkEnd w:id="157"/>
      <w:bookmarkEnd w:id="158"/>
      <w:bookmarkEnd w:id="159"/>
      <w:bookmarkEnd w:id="160"/>
    </w:p>
    <w:p w14:paraId="581BB047" w14:textId="4327A506" w:rsidR="00391F61" w:rsidRPr="007552A6" w:rsidRDefault="00391F61" w:rsidP="00391F61">
      <w:pPr>
        <w:pStyle w:val="Heading2"/>
      </w:pPr>
      <w:bookmarkStart w:id="161" w:name="_Toc67903514"/>
      <w:bookmarkStart w:id="162" w:name="_Toc35971390"/>
      <w:bookmarkStart w:id="163" w:name="_Toc510696598"/>
      <w:bookmarkStart w:id="164" w:name="_Toc112771046"/>
      <w:bookmarkStart w:id="165" w:name="_Toc122090151"/>
      <w:bookmarkStart w:id="166" w:name="_Toc138349403"/>
      <w:bookmarkStart w:id="167" w:name="_Toc153880721"/>
      <w:r w:rsidRPr="007552A6">
        <w:t>6.1</w:t>
      </w:r>
      <w:r w:rsidRPr="007552A6">
        <w:tab/>
      </w:r>
      <w:r w:rsidR="006A3D5D" w:rsidRPr="007552A6">
        <w:rPr>
          <w:lang w:eastAsia="zh-CN"/>
        </w:rPr>
        <w:t>Npanf_ProseKey</w:t>
      </w:r>
      <w:r w:rsidRPr="007552A6">
        <w:t xml:space="preserve"> Service API</w:t>
      </w:r>
      <w:bookmarkEnd w:id="161"/>
      <w:bookmarkEnd w:id="162"/>
      <w:bookmarkEnd w:id="163"/>
      <w:bookmarkEnd w:id="164"/>
      <w:bookmarkEnd w:id="165"/>
      <w:bookmarkEnd w:id="166"/>
      <w:bookmarkEnd w:id="167"/>
    </w:p>
    <w:p w14:paraId="611BECAA" w14:textId="77777777" w:rsidR="00391F61" w:rsidRPr="007552A6" w:rsidRDefault="00391F61" w:rsidP="00391F61">
      <w:pPr>
        <w:pStyle w:val="Heading3"/>
      </w:pPr>
      <w:bookmarkStart w:id="168" w:name="_Toc67903515"/>
      <w:bookmarkStart w:id="169" w:name="_Toc35971391"/>
      <w:bookmarkStart w:id="170" w:name="_Toc510696599"/>
      <w:bookmarkStart w:id="171" w:name="_Toc112771047"/>
      <w:bookmarkStart w:id="172" w:name="_Toc122090152"/>
      <w:bookmarkStart w:id="173" w:name="_Toc138349404"/>
      <w:bookmarkStart w:id="174" w:name="_Toc153880722"/>
      <w:r w:rsidRPr="007552A6">
        <w:t>6.1.1</w:t>
      </w:r>
      <w:r w:rsidRPr="007552A6">
        <w:tab/>
        <w:t>Introduction</w:t>
      </w:r>
      <w:bookmarkEnd w:id="168"/>
      <w:bookmarkEnd w:id="169"/>
      <w:bookmarkEnd w:id="170"/>
      <w:bookmarkEnd w:id="171"/>
      <w:bookmarkEnd w:id="172"/>
      <w:bookmarkEnd w:id="173"/>
      <w:bookmarkEnd w:id="174"/>
    </w:p>
    <w:p w14:paraId="1AAF398E" w14:textId="7AF8D37D" w:rsidR="00391F61" w:rsidRPr="007552A6" w:rsidRDefault="00391F61" w:rsidP="00391F61">
      <w:pPr>
        <w:rPr>
          <w:noProof/>
          <w:lang w:eastAsia="zh-CN"/>
        </w:rPr>
      </w:pPr>
      <w:bookmarkStart w:id="175"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176" w:name="_Toc67903516"/>
      <w:bookmarkStart w:id="177" w:name="_Toc35971392"/>
      <w:bookmarkStart w:id="178" w:name="_Toc112771048"/>
      <w:bookmarkStart w:id="179" w:name="_Toc122090153"/>
      <w:bookmarkStart w:id="180" w:name="_Toc138349405"/>
      <w:bookmarkStart w:id="181" w:name="_Toc153880723"/>
      <w:r w:rsidRPr="007552A6">
        <w:t>6.1.2</w:t>
      </w:r>
      <w:r w:rsidRPr="007552A6">
        <w:tab/>
        <w:t>Usage of HTTP</w:t>
      </w:r>
      <w:bookmarkEnd w:id="175"/>
      <w:bookmarkEnd w:id="176"/>
      <w:bookmarkEnd w:id="177"/>
      <w:bookmarkEnd w:id="178"/>
      <w:bookmarkEnd w:id="179"/>
      <w:bookmarkEnd w:id="180"/>
      <w:bookmarkEnd w:id="181"/>
    </w:p>
    <w:p w14:paraId="32B87BE1" w14:textId="77777777" w:rsidR="00391F61" w:rsidRPr="007552A6" w:rsidRDefault="00391F61" w:rsidP="00391F61">
      <w:pPr>
        <w:pStyle w:val="Heading4"/>
      </w:pPr>
      <w:bookmarkStart w:id="182" w:name="_Toc67903517"/>
      <w:bookmarkStart w:id="183" w:name="_Toc35971393"/>
      <w:bookmarkStart w:id="184" w:name="_Toc510696601"/>
      <w:bookmarkStart w:id="185" w:name="_Toc112771049"/>
      <w:bookmarkStart w:id="186" w:name="_Toc122090154"/>
      <w:bookmarkStart w:id="187" w:name="_Toc138349406"/>
      <w:bookmarkStart w:id="188" w:name="_Toc153880724"/>
      <w:r w:rsidRPr="007552A6">
        <w:t>6.1.2.1</w:t>
      </w:r>
      <w:r w:rsidRPr="007552A6">
        <w:tab/>
        <w:t>General</w:t>
      </w:r>
      <w:bookmarkEnd w:id="182"/>
      <w:bookmarkEnd w:id="183"/>
      <w:bookmarkEnd w:id="184"/>
      <w:bookmarkEnd w:id="185"/>
      <w:bookmarkEnd w:id="186"/>
      <w:bookmarkEnd w:id="187"/>
      <w:bookmarkEnd w:id="188"/>
    </w:p>
    <w:p w14:paraId="2F9CFB0B" w14:textId="30B9F37B" w:rsidR="00391F61" w:rsidRPr="007552A6" w:rsidRDefault="00391F61" w:rsidP="00391F61">
      <w:pPr>
        <w:rPr>
          <w:noProof/>
        </w:rPr>
      </w:pPr>
      <w:bookmarkStart w:id="189"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190" w:name="_Toc67903518"/>
      <w:bookmarkStart w:id="191" w:name="_Toc35971394"/>
      <w:bookmarkStart w:id="192" w:name="_Toc112771050"/>
      <w:bookmarkStart w:id="193" w:name="_Toc122090155"/>
      <w:bookmarkStart w:id="194" w:name="_Toc138349407"/>
      <w:bookmarkStart w:id="195" w:name="_Toc153880725"/>
      <w:r w:rsidRPr="007552A6">
        <w:t>6.1.2.2</w:t>
      </w:r>
      <w:r w:rsidRPr="007552A6">
        <w:tab/>
        <w:t>HTTP standard headers</w:t>
      </w:r>
      <w:bookmarkEnd w:id="189"/>
      <w:bookmarkEnd w:id="190"/>
      <w:bookmarkEnd w:id="191"/>
      <w:bookmarkEnd w:id="192"/>
      <w:bookmarkEnd w:id="193"/>
      <w:bookmarkEnd w:id="194"/>
      <w:bookmarkEnd w:id="195"/>
    </w:p>
    <w:p w14:paraId="1D8250D7" w14:textId="77777777" w:rsidR="00391F61" w:rsidRPr="007552A6" w:rsidRDefault="00391F61" w:rsidP="00391F61">
      <w:pPr>
        <w:pStyle w:val="Heading5"/>
        <w:rPr>
          <w:lang w:eastAsia="zh-CN"/>
        </w:rPr>
      </w:pPr>
      <w:bookmarkStart w:id="196" w:name="_Toc67903519"/>
      <w:bookmarkStart w:id="197" w:name="_Toc35971395"/>
      <w:bookmarkStart w:id="198" w:name="_Toc510696603"/>
      <w:bookmarkStart w:id="199" w:name="_Toc112771051"/>
      <w:bookmarkStart w:id="200" w:name="_Toc122090156"/>
      <w:bookmarkStart w:id="201" w:name="_Toc138349408"/>
      <w:bookmarkStart w:id="202" w:name="_Toc153880726"/>
      <w:r w:rsidRPr="007552A6">
        <w:t>6.1.2.2.1</w:t>
      </w:r>
      <w:r w:rsidRPr="007552A6">
        <w:rPr>
          <w:lang w:eastAsia="zh-CN"/>
        </w:rPr>
        <w:tab/>
        <w:t>General</w:t>
      </w:r>
      <w:bookmarkEnd w:id="196"/>
      <w:bookmarkEnd w:id="197"/>
      <w:bookmarkEnd w:id="198"/>
      <w:bookmarkEnd w:id="199"/>
      <w:bookmarkEnd w:id="200"/>
      <w:bookmarkEnd w:id="201"/>
      <w:bookmarkEnd w:id="202"/>
    </w:p>
    <w:p w14:paraId="2B641BF4" w14:textId="77777777" w:rsidR="00391F61" w:rsidRPr="007552A6" w:rsidRDefault="00391F61" w:rsidP="00391F61">
      <w:pPr>
        <w:rPr>
          <w:noProof/>
          <w:lang w:eastAsia="en-GB"/>
        </w:rPr>
      </w:pPr>
      <w:bookmarkStart w:id="20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04" w:name="_Toc67903520"/>
      <w:bookmarkStart w:id="205" w:name="_Toc35971396"/>
      <w:bookmarkStart w:id="206" w:name="_Toc112771052"/>
      <w:bookmarkStart w:id="207" w:name="_Toc122090157"/>
      <w:bookmarkStart w:id="208" w:name="_Toc138349409"/>
      <w:bookmarkStart w:id="209" w:name="_Toc153880727"/>
      <w:r w:rsidRPr="007552A6">
        <w:t>6.1.2.2.2</w:t>
      </w:r>
      <w:r w:rsidRPr="007552A6">
        <w:tab/>
        <w:t>Content type</w:t>
      </w:r>
      <w:bookmarkEnd w:id="203"/>
      <w:bookmarkEnd w:id="204"/>
      <w:bookmarkEnd w:id="205"/>
      <w:bookmarkEnd w:id="206"/>
      <w:bookmarkEnd w:id="207"/>
      <w:bookmarkEnd w:id="208"/>
      <w:bookmarkEnd w:id="209"/>
    </w:p>
    <w:p w14:paraId="2BB915C0" w14:textId="77777777" w:rsidR="00391F61" w:rsidRPr="007552A6" w:rsidRDefault="00391F61" w:rsidP="00391F61">
      <w:bookmarkStart w:id="210"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11" w:name="_Toc67903521"/>
      <w:bookmarkStart w:id="212" w:name="_Toc35971397"/>
      <w:bookmarkStart w:id="213" w:name="_Toc112771053"/>
      <w:bookmarkStart w:id="214" w:name="_Toc122090158"/>
      <w:bookmarkStart w:id="215" w:name="_Toc138349410"/>
      <w:bookmarkStart w:id="216" w:name="_Toc153880728"/>
      <w:r w:rsidRPr="007552A6">
        <w:t>6.1.2.3</w:t>
      </w:r>
      <w:r w:rsidRPr="007552A6">
        <w:tab/>
        <w:t>HTTP custom headers</w:t>
      </w:r>
      <w:bookmarkEnd w:id="210"/>
      <w:bookmarkEnd w:id="211"/>
      <w:bookmarkEnd w:id="212"/>
      <w:bookmarkEnd w:id="213"/>
      <w:bookmarkEnd w:id="214"/>
      <w:bookmarkEnd w:id="215"/>
      <w:bookmarkEnd w:id="216"/>
    </w:p>
    <w:p w14:paraId="15BA9A7D" w14:textId="77777777" w:rsidR="00391F61" w:rsidRPr="007552A6" w:rsidRDefault="00391F61" w:rsidP="00391F61">
      <w:pPr>
        <w:rPr>
          <w:noProof/>
        </w:rPr>
      </w:pPr>
      <w:bookmarkStart w:id="217" w:name="_Toc510696606"/>
      <w:bookmarkStart w:id="218" w:name="_Toc492974840"/>
      <w:bookmarkStart w:id="219" w:name="_Toc492973142"/>
      <w:bookmarkStart w:id="220" w:name="_Toc492972922"/>
      <w:bookmarkStart w:id="221" w:name="_Toc492967834"/>
      <w:bookmarkStart w:id="222" w:name="_Toc492900032"/>
      <w:bookmarkStart w:id="223" w:name="_Toc492899753"/>
      <w:bookmarkStart w:id="224"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25" w:name="_Toc67903522"/>
      <w:bookmarkStart w:id="226" w:name="_Toc35971398"/>
      <w:bookmarkStart w:id="227" w:name="_Toc510696607"/>
      <w:bookmarkStart w:id="228" w:name="_Toc112771054"/>
      <w:bookmarkStart w:id="229" w:name="_Toc122090159"/>
      <w:bookmarkStart w:id="230" w:name="_Toc138349411"/>
      <w:bookmarkStart w:id="231" w:name="_Toc153880729"/>
      <w:bookmarkEnd w:id="217"/>
      <w:bookmarkEnd w:id="218"/>
      <w:bookmarkEnd w:id="219"/>
      <w:bookmarkEnd w:id="220"/>
      <w:bookmarkEnd w:id="221"/>
      <w:bookmarkEnd w:id="222"/>
      <w:bookmarkEnd w:id="223"/>
      <w:bookmarkEnd w:id="224"/>
      <w:r w:rsidRPr="007552A6">
        <w:lastRenderedPageBreak/>
        <w:t>6.1.3</w:t>
      </w:r>
      <w:r w:rsidRPr="007552A6">
        <w:tab/>
        <w:t>Resources</w:t>
      </w:r>
      <w:bookmarkEnd w:id="225"/>
      <w:bookmarkEnd w:id="226"/>
      <w:bookmarkEnd w:id="227"/>
      <w:bookmarkEnd w:id="228"/>
      <w:bookmarkEnd w:id="229"/>
      <w:bookmarkEnd w:id="230"/>
      <w:bookmarkEnd w:id="231"/>
    </w:p>
    <w:p w14:paraId="1DDE6CCF" w14:textId="77777777" w:rsidR="00391F61" w:rsidRPr="007552A6" w:rsidRDefault="00391F61" w:rsidP="00391F61">
      <w:pPr>
        <w:pStyle w:val="Heading4"/>
      </w:pPr>
      <w:bookmarkStart w:id="232" w:name="_Toc67903523"/>
      <w:bookmarkStart w:id="233" w:name="_Toc35971399"/>
      <w:bookmarkStart w:id="234" w:name="_Toc510696608"/>
      <w:bookmarkStart w:id="235" w:name="_Toc112771055"/>
      <w:bookmarkStart w:id="236" w:name="_Toc122090160"/>
      <w:bookmarkStart w:id="237" w:name="_Toc138349412"/>
      <w:bookmarkStart w:id="238" w:name="_Toc67903524"/>
      <w:bookmarkStart w:id="239" w:name="_Toc35971400"/>
      <w:bookmarkStart w:id="240" w:name="_Toc510696609"/>
      <w:bookmarkStart w:id="241" w:name="_Toc153880730"/>
      <w:r w:rsidRPr="007552A6">
        <w:t>6.1.3.1</w:t>
      </w:r>
      <w:r w:rsidRPr="007552A6">
        <w:tab/>
        <w:t>Overview</w:t>
      </w:r>
      <w:bookmarkEnd w:id="232"/>
      <w:bookmarkEnd w:id="233"/>
      <w:bookmarkEnd w:id="234"/>
      <w:bookmarkEnd w:id="235"/>
      <w:bookmarkEnd w:id="236"/>
      <w:bookmarkEnd w:id="237"/>
      <w:bookmarkEnd w:id="241"/>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4pt;height:213.1pt" o:ole="">
            <v:imagedata r:id="rId21" o:title=""/>
          </v:shape>
          <o:OLEObject Type="Embed" ProgID="Visio.Drawing.15" ShapeID="_x0000_i1030" DrawAspect="Content" ObjectID="_1764493628"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242" w:name="_Toc112771056"/>
      <w:bookmarkStart w:id="243" w:name="_Toc122090161"/>
      <w:bookmarkStart w:id="244" w:name="_Toc138349413"/>
      <w:bookmarkStart w:id="245" w:name="_Toc153880731"/>
      <w:r w:rsidRPr="007552A6">
        <w:t>6.1.3.2</w:t>
      </w:r>
      <w:r w:rsidRPr="007552A6">
        <w:tab/>
        <w:t xml:space="preserve">Resource: </w:t>
      </w:r>
      <w:r w:rsidR="00457A6F" w:rsidRPr="007552A6">
        <w:t>Prose Keys</w:t>
      </w:r>
      <w:bookmarkEnd w:id="238"/>
      <w:bookmarkEnd w:id="239"/>
      <w:bookmarkEnd w:id="240"/>
      <w:bookmarkEnd w:id="242"/>
      <w:bookmarkEnd w:id="243"/>
      <w:bookmarkEnd w:id="244"/>
      <w:bookmarkEnd w:id="245"/>
    </w:p>
    <w:p w14:paraId="5DFC1B8C" w14:textId="77777777" w:rsidR="00391F61" w:rsidRPr="007552A6" w:rsidRDefault="00391F61" w:rsidP="00391F61">
      <w:pPr>
        <w:pStyle w:val="Heading5"/>
      </w:pPr>
      <w:bookmarkStart w:id="246" w:name="_Toc67903525"/>
      <w:bookmarkStart w:id="247" w:name="_Toc35971401"/>
      <w:bookmarkStart w:id="248" w:name="_Toc510696610"/>
      <w:bookmarkStart w:id="249" w:name="_Toc112771057"/>
      <w:bookmarkStart w:id="250" w:name="_Toc122090162"/>
      <w:bookmarkStart w:id="251" w:name="_Toc138349414"/>
      <w:bookmarkStart w:id="252" w:name="_Toc153880732"/>
      <w:r w:rsidRPr="007552A6">
        <w:t>6.1.3.2.1</w:t>
      </w:r>
      <w:r w:rsidRPr="007552A6">
        <w:tab/>
        <w:t>Description</w:t>
      </w:r>
      <w:bookmarkEnd w:id="246"/>
      <w:bookmarkEnd w:id="247"/>
      <w:bookmarkEnd w:id="248"/>
      <w:bookmarkEnd w:id="249"/>
      <w:bookmarkEnd w:id="250"/>
      <w:bookmarkEnd w:id="251"/>
      <w:bookmarkEnd w:id="252"/>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253" w:name="_Toc67903526"/>
      <w:bookmarkStart w:id="254" w:name="_Toc35971402"/>
      <w:bookmarkStart w:id="255" w:name="_Toc112771058"/>
      <w:bookmarkStart w:id="256" w:name="_Toc122090163"/>
      <w:bookmarkStart w:id="257" w:name="_Toc138349415"/>
      <w:bookmarkStart w:id="258" w:name="_Toc67903527"/>
      <w:bookmarkStart w:id="259" w:name="_Toc35971403"/>
      <w:bookmarkStart w:id="260" w:name="_Toc510696612"/>
      <w:bookmarkStart w:id="261" w:name="_Toc153880733"/>
      <w:r w:rsidRPr="007552A6">
        <w:t>6.1.3.2.2</w:t>
      </w:r>
      <w:r w:rsidRPr="007552A6">
        <w:tab/>
        <w:t>Resource Definition</w:t>
      </w:r>
      <w:bookmarkEnd w:id="253"/>
      <w:bookmarkEnd w:id="254"/>
      <w:bookmarkEnd w:id="255"/>
      <w:bookmarkEnd w:id="256"/>
      <w:bookmarkEnd w:id="257"/>
      <w:bookmarkEnd w:id="261"/>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262" w:name="_Toc112771059"/>
      <w:bookmarkStart w:id="263" w:name="_Toc122090164"/>
      <w:bookmarkStart w:id="264" w:name="_Toc138349416"/>
      <w:bookmarkStart w:id="265" w:name="_Toc153880734"/>
      <w:r w:rsidRPr="007552A6">
        <w:lastRenderedPageBreak/>
        <w:t>6.1.3.2.3</w:t>
      </w:r>
      <w:r w:rsidRPr="007552A6">
        <w:tab/>
        <w:t>Resource Standard Methods</w:t>
      </w:r>
      <w:bookmarkEnd w:id="258"/>
      <w:bookmarkEnd w:id="259"/>
      <w:bookmarkEnd w:id="260"/>
      <w:bookmarkEnd w:id="262"/>
      <w:bookmarkEnd w:id="263"/>
      <w:bookmarkEnd w:id="264"/>
      <w:bookmarkEnd w:id="265"/>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266" w:name="_Toc67903528"/>
      <w:bookmarkStart w:id="267" w:name="_Toc35971406"/>
      <w:bookmarkStart w:id="268" w:name="_Toc510696615"/>
      <w:bookmarkStart w:id="269" w:name="_Toc112771060"/>
      <w:bookmarkStart w:id="270" w:name="_Toc122090165"/>
      <w:bookmarkStart w:id="271" w:name="_Toc138349417"/>
      <w:bookmarkStart w:id="272" w:name="_Toc67903546"/>
      <w:bookmarkStart w:id="273" w:name="_Toc35971430"/>
      <w:bookmarkStart w:id="274" w:name="_Toc510696635"/>
      <w:bookmarkStart w:id="275" w:name="_Toc153880735"/>
      <w:r w:rsidRPr="007552A6">
        <w:t>6.1.3.2.4</w:t>
      </w:r>
      <w:r w:rsidRPr="007552A6">
        <w:tab/>
        <w:t>Resource Custom Operations</w:t>
      </w:r>
      <w:bookmarkEnd w:id="266"/>
      <w:bookmarkEnd w:id="267"/>
      <w:bookmarkEnd w:id="268"/>
      <w:bookmarkEnd w:id="269"/>
      <w:bookmarkEnd w:id="270"/>
      <w:bookmarkEnd w:id="271"/>
      <w:bookmarkEnd w:id="275"/>
    </w:p>
    <w:p w14:paraId="5C3BE9FB" w14:textId="77777777" w:rsidR="00391F61" w:rsidRPr="007552A6" w:rsidRDefault="00391F61" w:rsidP="00391F61">
      <w:pPr>
        <w:pStyle w:val="H6"/>
      </w:pPr>
      <w:bookmarkStart w:id="276" w:name="_Toc35971407"/>
      <w:bookmarkStart w:id="277" w:name="_Toc510696616"/>
      <w:r w:rsidRPr="007552A6">
        <w:t>6.1.3.2.4.1</w:t>
      </w:r>
      <w:r w:rsidRPr="007552A6">
        <w:tab/>
        <w:t>Overview</w:t>
      </w:r>
      <w:bookmarkEnd w:id="276"/>
      <w:bookmarkEnd w:id="277"/>
    </w:p>
    <w:p w14:paraId="018C3354" w14:textId="77777777" w:rsidR="00391F61" w:rsidRPr="007552A6" w:rsidRDefault="00391F61" w:rsidP="00391F61">
      <w:pPr>
        <w:pStyle w:val="TH"/>
      </w:pPr>
      <w:bookmarkStart w:id="278"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279" w:name="_Toc35971408"/>
      <w:r w:rsidRPr="007552A6">
        <w:t>6.1.3.2.4.2</w:t>
      </w:r>
      <w:r w:rsidRPr="007552A6">
        <w:tab/>
        <w:t xml:space="preserve">Operation: </w:t>
      </w:r>
      <w:r w:rsidR="008763CC" w:rsidRPr="007552A6">
        <w:t>register</w:t>
      </w:r>
      <w:bookmarkEnd w:id="278"/>
      <w:bookmarkEnd w:id="279"/>
    </w:p>
    <w:p w14:paraId="0F866CC4" w14:textId="77777777" w:rsidR="00391F61" w:rsidRPr="007552A6" w:rsidRDefault="00391F61" w:rsidP="00391F61">
      <w:pPr>
        <w:pStyle w:val="H6"/>
      </w:pPr>
      <w:bookmarkStart w:id="280" w:name="_Toc35971409"/>
      <w:bookmarkStart w:id="281" w:name="_Toc510696618"/>
      <w:r w:rsidRPr="007552A6">
        <w:t>6.1.3.2.4.2.1</w:t>
      </w:r>
      <w:r w:rsidRPr="007552A6">
        <w:tab/>
        <w:t>Description</w:t>
      </w:r>
      <w:bookmarkEnd w:id="280"/>
      <w:bookmarkEnd w:id="281"/>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282" w:name="_Toc35971410"/>
      <w:bookmarkStart w:id="283" w:name="_Toc510696619"/>
      <w:r w:rsidRPr="007552A6">
        <w:t>6.1.3.2.4.2.2</w:t>
      </w:r>
      <w:r w:rsidRPr="007552A6">
        <w:tab/>
        <w:t>Operation Definition</w:t>
      </w:r>
      <w:bookmarkEnd w:id="282"/>
      <w:bookmarkEnd w:id="283"/>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284" w:name="_Toc35971411"/>
      <w:bookmarkStart w:id="285" w:name="_Toc510696620"/>
      <w:r w:rsidRPr="007552A6">
        <w:t>6.1.3.2.4.3</w:t>
      </w:r>
      <w:r w:rsidRPr="007552A6">
        <w:tab/>
        <w:t xml:space="preserve">Operation: </w:t>
      </w:r>
      <w:r w:rsidR="00A36F4F" w:rsidRPr="007552A6">
        <w:t>retrieve</w:t>
      </w:r>
      <w:bookmarkEnd w:id="284"/>
      <w:bookmarkEnd w:id="285"/>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286" w:name="_Toc67903530"/>
      <w:bookmarkStart w:id="287" w:name="_Toc35971413"/>
      <w:bookmarkStart w:id="288" w:name="_Toc510696622"/>
      <w:bookmarkStart w:id="289" w:name="_Toc112771061"/>
      <w:bookmarkStart w:id="290" w:name="_Toc122090166"/>
      <w:bookmarkStart w:id="291" w:name="_Toc138349418"/>
      <w:bookmarkStart w:id="292" w:name="_Toc153880736"/>
      <w:r w:rsidRPr="007552A6">
        <w:t>6.1.4</w:t>
      </w:r>
      <w:r w:rsidRPr="007552A6">
        <w:tab/>
        <w:t>Custom Operations without associated resources</w:t>
      </w:r>
      <w:bookmarkEnd w:id="286"/>
      <w:bookmarkEnd w:id="287"/>
      <w:bookmarkEnd w:id="288"/>
      <w:bookmarkEnd w:id="289"/>
      <w:bookmarkEnd w:id="290"/>
      <w:bookmarkEnd w:id="291"/>
      <w:bookmarkEnd w:id="292"/>
    </w:p>
    <w:p w14:paraId="610D06F6" w14:textId="77777777" w:rsidR="00A7461F" w:rsidRPr="007552A6" w:rsidRDefault="00A7461F" w:rsidP="00A7461F">
      <w:bookmarkStart w:id="293" w:name="_Toc67903531"/>
      <w:bookmarkStart w:id="294" w:name="_Toc35971414"/>
      <w:bookmarkStart w:id="295"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296" w:name="_Toc67903536"/>
      <w:bookmarkStart w:id="297" w:name="_Toc35971419"/>
      <w:bookmarkStart w:id="298" w:name="_Toc510696628"/>
      <w:bookmarkStart w:id="299" w:name="_Toc112771062"/>
      <w:bookmarkStart w:id="300" w:name="_Toc122090167"/>
      <w:bookmarkStart w:id="301" w:name="_Toc138349419"/>
      <w:bookmarkStart w:id="302" w:name="_Toc153880737"/>
      <w:bookmarkEnd w:id="293"/>
      <w:bookmarkEnd w:id="294"/>
      <w:bookmarkEnd w:id="295"/>
      <w:r w:rsidRPr="007552A6">
        <w:t>6.1.5</w:t>
      </w:r>
      <w:r w:rsidRPr="007552A6">
        <w:tab/>
        <w:t>Notifications</w:t>
      </w:r>
      <w:bookmarkEnd w:id="296"/>
      <w:bookmarkEnd w:id="297"/>
      <w:bookmarkEnd w:id="298"/>
      <w:bookmarkEnd w:id="299"/>
      <w:bookmarkEnd w:id="300"/>
      <w:bookmarkEnd w:id="301"/>
      <w:bookmarkEnd w:id="302"/>
    </w:p>
    <w:p w14:paraId="6A60DC1C" w14:textId="77777777" w:rsidR="009F5B30" w:rsidRPr="007552A6" w:rsidRDefault="009F5B30" w:rsidP="009F5B30">
      <w:pPr>
        <w:rPr>
          <w:lang w:eastAsia="zh-CN"/>
        </w:rPr>
      </w:pPr>
      <w:bookmarkStart w:id="303" w:name="_Toc67903537"/>
      <w:bookmarkStart w:id="304" w:name="_Toc35971420"/>
      <w:bookmarkStart w:id="305" w:name="_Toc510696629"/>
      <w:r w:rsidRPr="007552A6">
        <w:t>There is no notification defined for Npanf_ProseKey service.</w:t>
      </w:r>
    </w:p>
    <w:p w14:paraId="066F1EF0" w14:textId="77777777" w:rsidR="00391F61" w:rsidRPr="007552A6" w:rsidRDefault="00391F61" w:rsidP="00391F61">
      <w:pPr>
        <w:pStyle w:val="Heading3"/>
      </w:pPr>
      <w:bookmarkStart w:id="306" w:name="_Toc510696632"/>
      <w:bookmarkStart w:id="307" w:name="_Toc67903543"/>
      <w:bookmarkStart w:id="308" w:name="_Toc35971427"/>
      <w:bookmarkStart w:id="309" w:name="_Toc112771063"/>
      <w:bookmarkStart w:id="310" w:name="_Toc122090168"/>
      <w:bookmarkStart w:id="311" w:name="_Toc138349420"/>
      <w:bookmarkStart w:id="312" w:name="_Toc153880738"/>
      <w:bookmarkEnd w:id="303"/>
      <w:bookmarkEnd w:id="304"/>
      <w:bookmarkEnd w:id="305"/>
      <w:r w:rsidRPr="007552A6">
        <w:t>6.1.6</w:t>
      </w:r>
      <w:r w:rsidRPr="007552A6">
        <w:tab/>
        <w:t>Data Model</w:t>
      </w:r>
      <w:bookmarkEnd w:id="306"/>
      <w:bookmarkEnd w:id="307"/>
      <w:bookmarkEnd w:id="308"/>
      <w:bookmarkEnd w:id="309"/>
      <w:bookmarkEnd w:id="310"/>
      <w:bookmarkEnd w:id="311"/>
      <w:bookmarkEnd w:id="312"/>
    </w:p>
    <w:p w14:paraId="700297EE" w14:textId="77777777" w:rsidR="00391F61" w:rsidRPr="007552A6" w:rsidRDefault="00391F61" w:rsidP="00391F61">
      <w:pPr>
        <w:pStyle w:val="Heading4"/>
      </w:pPr>
      <w:bookmarkStart w:id="313" w:name="_Toc67903544"/>
      <w:bookmarkStart w:id="314" w:name="_Toc35971428"/>
      <w:bookmarkStart w:id="315" w:name="_Toc510696633"/>
      <w:bookmarkStart w:id="316" w:name="_Toc112771064"/>
      <w:bookmarkStart w:id="317" w:name="_Toc122090169"/>
      <w:bookmarkStart w:id="318" w:name="_Toc138349421"/>
      <w:bookmarkStart w:id="319" w:name="_Toc67903545"/>
      <w:bookmarkStart w:id="320" w:name="_Toc35971429"/>
      <w:bookmarkStart w:id="321" w:name="_Toc510696634"/>
      <w:bookmarkStart w:id="322" w:name="_Toc153880739"/>
      <w:r w:rsidRPr="007552A6">
        <w:t>6.1.6.1</w:t>
      </w:r>
      <w:r w:rsidRPr="007552A6">
        <w:tab/>
        <w:t>General</w:t>
      </w:r>
      <w:bookmarkEnd w:id="313"/>
      <w:bookmarkEnd w:id="314"/>
      <w:bookmarkEnd w:id="315"/>
      <w:bookmarkEnd w:id="316"/>
      <w:bookmarkEnd w:id="317"/>
      <w:bookmarkEnd w:id="318"/>
      <w:bookmarkEnd w:id="322"/>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323" w:name="_Toc112771065"/>
      <w:bookmarkStart w:id="324" w:name="_Toc122090170"/>
      <w:bookmarkStart w:id="325" w:name="_Toc138349422"/>
      <w:bookmarkStart w:id="326" w:name="_Toc153880740"/>
      <w:r w:rsidRPr="007552A6">
        <w:rPr>
          <w:lang w:val="en-US"/>
        </w:rPr>
        <w:lastRenderedPageBreak/>
        <w:t>6.1.6.2</w:t>
      </w:r>
      <w:r w:rsidRPr="007552A6">
        <w:rPr>
          <w:lang w:val="en-US"/>
        </w:rPr>
        <w:tab/>
        <w:t>Structured data types</w:t>
      </w:r>
      <w:bookmarkEnd w:id="319"/>
      <w:bookmarkEnd w:id="320"/>
      <w:bookmarkEnd w:id="321"/>
      <w:bookmarkEnd w:id="323"/>
      <w:bookmarkEnd w:id="324"/>
      <w:bookmarkEnd w:id="325"/>
      <w:bookmarkEnd w:id="326"/>
    </w:p>
    <w:p w14:paraId="2DB65DFB" w14:textId="77777777" w:rsidR="00391F61" w:rsidRPr="007552A6" w:rsidRDefault="00391F61" w:rsidP="00391F61">
      <w:pPr>
        <w:pStyle w:val="Heading5"/>
      </w:pPr>
      <w:bookmarkStart w:id="327" w:name="_Toc112771066"/>
      <w:bookmarkStart w:id="328" w:name="_Toc122090171"/>
      <w:bookmarkStart w:id="329" w:name="_Toc138349423"/>
      <w:bookmarkStart w:id="330" w:name="_Toc153880741"/>
      <w:r w:rsidRPr="007552A6">
        <w:t>6.1.6.2.1</w:t>
      </w:r>
      <w:r w:rsidRPr="007552A6">
        <w:tab/>
        <w:t>Introduction</w:t>
      </w:r>
      <w:bookmarkEnd w:id="272"/>
      <w:bookmarkEnd w:id="273"/>
      <w:bookmarkEnd w:id="274"/>
      <w:bookmarkEnd w:id="327"/>
      <w:bookmarkEnd w:id="328"/>
      <w:bookmarkEnd w:id="329"/>
      <w:bookmarkEnd w:id="330"/>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331" w:name="_Toc112771067"/>
      <w:bookmarkStart w:id="332" w:name="_Toc67903547"/>
      <w:bookmarkStart w:id="333" w:name="_Toc35971431"/>
      <w:bookmarkStart w:id="334" w:name="_Toc510696636"/>
      <w:bookmarkStart w:id="335" w:name="_Toc122090172"/>
      <w:bookmarkStart w:id="336" w:name="_Toc138349424"/>
      <w:bookmarkStart w:id="337" w:name="_Toc153880742"/>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331"/>
      <w:bookmarkEnd w:id="332"/>
      <w:bookmarkEnd w:id="333"/>
      <w:bookmarkEnd w:id="334"/>
      <w:bookmarkEnd w:id="335"/>
      <w:bookmarkEnd w:id="336"/>
      <w:bookmarkEnd w:id="337"/>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7D516B1D"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484C9C">
              <w:rPr>
                <w:lang w:eastAsia="zh-CN"/>
              </w:rPr>
              <w:t xml:space="preserve"> or the </w:t>
            </w:r>
            <w:r w:rsidR="00484C9C" w:rsidRPr="00222498">
              <w:rPr>
                <w:lang w:eastAsia="zh-CN"/>
              </w:rPr>
              <w:t>5G ProSe End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2957C03D"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484C9C">
              <w:rPr>
                <w:lang w:eastAsia="zh-CN"/>
              </w:rPr>
              <w:t xml:space="preserve"> or the </w:t>
            </w:r>
            <w:r w:rsidR="00484C9C" w:rsidRPr="00222498">
              <w:rPr>
                <w:lang w:eastAsia="zh-CN"/>
              </w:rPr>
              <w:t>5G ProSe End UE</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E4EE77E"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484C9C">
              <w:rPr>
                <w:lang w:eastAsia="zh-CN"/>
              </w:rPr>
              <w:t xml:space="preserve"> or the </w:t>
            </w:r>
            <w:r w:rsidR="00484C9C" w:rsidRPr="00222498">
              <w:rPr>
                <w:lang w:eastAsia="zh-CN"/>
              </w:rPr>
              <w:t>5G ProSe End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338" w:name="_Toc112771068"/>
      <w:bookmarkStart w:id="339" w:name="_Toc67903548"/>
      <w:bookmarkStart w:id="340" w:name="_Toc35971432"/>
      <w:bookmarkStart w:id="341" w:name="_Toc510696637"/>
      <w:bookmarkStart w:id="342" w:name="_Toc122090173"/>
      <w:bookmarkStart w:id="343" w:name="_Toc138349425"/>
      <w:bookmarkStart w:id="344" w:name="_Toc153880743"/>
      <w:r w:rsidRPr="007552A6">
        <w:t>6.1.6.2.3</w:t>
      </w:r>
      <w:r w:rsidRPr="007552A6">
        <w:tab/>
        <w:t xml:space="preserve">Type: </w:t>
      </w:r>
      <w:r w:rsidR="006B6807" w:rsidRPr="007552A6">
        <w:t>ProseKeyRequest</w:t>
      </w:r>
      <w:bookmarkEnd w:id="338"/>
      <w:bookmarkEnd w:id="339"/>
      <w:bookmarkEnd w:id="340"/>
      <w:bookmarkEnd w:id="341"/>
      <w:bookmarkEnd w:id="342"/>
      <w:bookmarkEnd w:id="343"/>
      <w:bookmarkEnd w:id="344"/>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33B8B52"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2B7242">
              <w:rPr>
                <w:lang w:eastAsia="zh-CN"/>
              </w:rPr>
              <w:t xml:space="preserve"> or the </w:t>
            </w:r>
            <w:r w:rsidR="002B7242" w:rsidRPr="00222498">
              <w:rPr>
                <w:lang w:eastAsia="zh-CN"/>
              </w:rPr>
              <w:t>5G ProSe End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707C32CA"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345" w:name="_Toc112771069"/>
    </w:p>
    <w:p w14:paraId="3F5C01B6" w14:textId="019D7A54" w:rsidR="00091521" w:rsidRPr="007552A6" w:rsidRDefault="00091521" w:rsidP="00091521">
      <w:pPr>
        <w:pStyle w:val="Heading5"/>
      </w:pPr>
      <w:bookmarkStart w:id="346" w:name="_Toc122090174"/>
      <w:bookmarkStart w:id="347" w:name="_Toc138349426"/>
      <w:bookmarkStart w:id="348" w:name="_Toc153880744"/>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345"/>
      <w:bookmarkEnd w:id="346"/>
      <w:bookmarkEnd w:id="347"/>
      <w:bookmarkEnd w:id="348"/>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03479758"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6D313F">
              <w:rPr>
                <w:lang w:eastAsia="zh-CN"/>
              </w:rPr>
              <w:t xml:space="preserve"> or the </w:t>
            </w:r>
            <w:r w:rsidR="006D313F" w:rsidRPr="00222498">
              <w:rPr>
                <w:lang w:eastAsia="zh-CN"/>
              </w:rPr>
              <w:t>5G ProSe End UE</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349" w:name="_Toc67903549"/>
      <w:bookmarkStart w:id="350" w:name="_Toc35971433"/>
      <w:bookmarkStart w:id="351" w:name="_Toc510696638"/>
      <w:bookmarkStart w:id="352" w:name="_Toc112771070"/>
      <w:bookmarkStart w:id="353" w:name="_Toc122090175"/>
      <w:bookmarkStart w:id="354" w:name="_Toc138349427"/>
      <w:bookmarkStart w:id="355" w:name="_Toc153880745"/>
      <w:r w:rsidRPr="007552A6">
        <w:rPr>
          <w:lang w:val="en-US"/>
        </w:rPr>
        <w:t>6.1.6.3</w:t>
      </w:r>
      <w:r w:rsidRPr="007552A6">
        <w:rPr>
          <w:lang w:val="en-US"/>
        </w:rPr>
        <w:tab/>
        <w:t>Simple data types and enumerations</w:t>
      </w:r>
      <w:bookmarkEnd w:id="349"/>
      <w:bookmarkEnd w:id="350"/>
      <w:bookmarkEnd w:id="351"/>
      <w:bookmarkEnd w:id="352"/>
      <w:bookmarkEnd w:id="353"/>
      <w:bookmarkEnd w:id="354"/>
      <w:bookmarkEnd w:id="355"/>
    </w:p>
    <w:p w14:paraId="045BA1DA" w14:textId="77777777" w:rsidR="00391F61" w:rsidRPr="007552A6" w:rsidRDefault="00391F61" w:rsidP="00391F61">
      <w:pPr>
        <w:pStyle w:val="Heading5"/>
      </w:pPr>
      <w:bookmarkStart w:id="356" w:name="_Toc67903550"/>
      <w:bookmarkStart w:id="357" w:name="_Toc35971434"/>
      <w:bookmarkStart w:id="358" w:name="_Toc510696639"/>
      <w:bookmarkStart w:id="359" w:name="_Toc112771071"/>
      <w:bookmarkStart w:id="360" w:name="_Toc122090176"/>
      <w:bookmarkStart w:id="361" w:name="_Toc138349428"/>
      <w:bookmarkStart w:id="362" w:name="_Toc153880746"/>
      <w:r w:rsidRPr="007552A6">
        <w:t>6.1.6.3.1</w:t>
      </w:r>
      <w:r w:rsidRPr="007552A6">
        <w:tab/>
        <w:t>Introduction</w:t>
      </w:r>
      <w:bookmarkEnd w:id="356"/>
      <w:bookmarkEnd w:id="357"/>
      <w:bookmarkEnd w:id="358"/>
      <w:bookmarkEnd w:id="359"/>
      <w:bookmarkEnd w:id="360"/>
      <w:bookmarkEnd w:id="361"/>
      <w:bookmarkEnd w:id="36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363" w:name="_Toc67903551"/>
      <w:bookmarkStart w:id="364" w:name="_Toc35971435"/>
      <w:bookmarkStart w:id="365" w:name="_Toc510696640"/>
      <w:bookmarkStart w:id="366" w:name="_Toc112771072"/>
      <w:bookmarkStart w:id="367" w:name="_Toc122090177"/>
      <w:bookmarkStart w:id="368" w:name="_Toc138349429"/>
      <w:bookmarkStart w:id="369" w:name="_Toc153880747"/>
      <w:r w:rsidRPr="007552A6">
        <w:lastRenderedPageBreak/>
        <w:t>6.1.6.3.2</w:t>
      </w:r>
      <w:r w:rsidRPr="007552A6">
        <w:tab/>
        <w:t>Simple data types</w:t>
      </w:r>
      <w:bookmarkEnd w:id="363"/>
      <w:bookmarkEnd w:id="364"/>
      <w:bookmarkEnd w:id="365"/>
      <w:bookmarkEnd w:id="366"/>
      <w:bookmarkEnd w:id="367"/>
      <w:bookmarkEnd w:id="368"/>
      <w:bookmarkEnd w:id="369"/>
    </w:p>
    <w:p w14:paraId="0FBB7613" w14:textId="77777777" w:rsidR="00391F61" w:rsidRPr="007552A6" w:rsidRDefault="00391F61" w:rsidP="00391F61">
      <w:bookmarkStart w:id="370" w:name="_Toc67903552"/>
      <w:bookmarkStart w:id="371" w:name="_Toc35971436"/>
      <w:bookmarkStart w:id="372"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373" w:name="_Toc67903554"/>
      <w:bookmarkStart w:id="374" w:name="_Toc35971438"/>
      <w:bookmarkStart w:id="375" w:name="_Toc510696643"/>
      <w:bookmarkStart w:id="376" w:name="_Toc112771073"/>
      <w:bookmarkStart w:id="377" w:name="_Toc122090178"/>
      <w:bookmarkStart w:id="378" w:name="_Toc138349430"/>
      <w:bookmarkStart w:id="379" w:name="_Toc153880748"/>
      <w:bookmarkEnd w:id="370"/>
      <w:bookmarkEnd w:id="371"/>
      <w:bookmarkEnd w:id="372"/>
      <w:r w:rsidRPr="007552A6">
        <w:rPr>
          <w:lang w:val="en-US"/>
        </w:rPr>
        <w:t>6.1.6.4</w:t>
      </w:r>
      <w:r w:rsidRPr="007552A6">
        <w:rPr>
          <w:lang w:val="en-US"/>
        </w:rPr>
        <w:tab/>
      </w:r>
      <w:r w:rsidRPr="007552A6">
        <w:rPr>
          <w:lang w:eastAsia="zh-CN"/>
        </w:rPr>
        <w:t>Data types describing alternative data types or combinations of data types</w:t>
      </w:r>
      <w:bookmarkEnd w:id="373"/>
      <w:bookmarkEnd w:id="374"/>
      <w:bookmarkEnd w:id="375"/>
      <w:bookmarkEnd w:id="376"/>
      <w:bookmarkEnd w:id="377"/>
      <w:bookmarkEnd w:id="378"/>
      <w:bookmarkEnd w:id="379"/>
    </w:p>
    <w:p w14:paraId="2C355E51" w14:textId="77777777" w:rsidR="00091521" w:rsidRPr="007552A6" w:rsidRDefault="00091521" w:rsidP="00091521">
      <w:pPr>
        <w:rPr>
          <w:lang w:eastAsia="zh-CN"/>
        </w:rPr>
      </w:pPr>
      <w:bookmarkStart w:id="380" w:name="_Toc67903555"/>
      <w:bookmarkStart w:id="381" w:name="_Toc35971439"/>
      <w:bookmarkStart w:id="382"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383" w:name="_Toc67903557"/>
      <w:bookmarkStart w:id="384" w:name="_Toc35971441"/>
      <w:bookmarkStart w:id="385" w:name="_Toc510696646"/>
      <w:bookmarkStart w:id="386" w:name="_Toc112771074"/>
      <w:bookmarkStart w:id="387" w:name="_Toc122090179"/>
      <w:bookmarkStart w:id="388" w:name="_Toc138349431"/>
      <w:bookmarkStart w:id="389" w:name="_Toc153880749"/>
      <w:bookmarkEnd w:id="380"/>
      <w:bookmarkEnd w:id="381"/>
      <w:bookmarkEnd w:id="382"/>
      <w:r w:rsidRPr="007552A6">
        <w:t>6.1.6.5</w:t>
      </w:r>
      <w:r w:rsidRPr="007552A6">
        <w:tab/>
        <w:t>Binary data</w:t>
      </w:r>
      <w:bookmarkEnd w:id="383"/>
      <w:bookmarkEnd w:id="384"/>
      <w:bookmarkEnd w:id="385"/>
      <w:bookmarkEnd w:id="386"/>
      <w:bookmarkEnd w:id="387"/>
      <w:bookmarkEnd w:id="388"/>
      <w:bookmarkEnd w:id="389"/>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390" w:name="_Toc67903560"/>
      <w:bookmarkStart w:id="391" w:name="_Toc35971443"/>
      <w:bookmarkStart w:id="392" w:name="_Toc510696647"/>
      <w:bookmarkStart w:id="393" w:name="_Toc112771075"/>
      <w:bookmarkStart w:id="394" w:name="_Toc122090180"/>
      <w:bookmarkStart w:id="395" w:name="_Toc138349432"/>
      <w:bookmarkStart w:id="396" w:name="_Toc153880750"/>
      <w:r w:rsidRPr="007552A6">
        <w:t>6.1.7</w:t>
      </w:r>
      <w:r w:rsidRPr="007552A6">
        <w:tab/>
        <w:t>Error Handling</w:t>
      </w:r>
      <w:bookmarkEnd w:id="390"/>
      <w:bookmarkEnd w:id="391"/>
      <w:bookmarkEnd w:id="392"/>
      <w:bookmarkEnd w:id="393"/>
      <w:bookmarkEnd w:id="394"/>
      <w:bookmarkEnd w:id="395"/>
      <w:bookmarkEnd w:id="396"/>
    </w:p>
    <w:p w14:paraId="583F63D5" w14:textId="77777777" w:rsidR="00391F61" w:rsidRPr="007552A6" w:rsidRDefault="00391F61" w:rsidP="00391F61">
      <w:pPr>
        <w:pStyle w:val="Heading4"/>
      </w:pPr>
      <w:bookmarkStart w:id="397" w:name="_Toc67903561"/>
      <w:bookmarkStart w:id="398" w:name="_Toc35971444"/>
      <w:bookmarkStart w:id="399" w:name="_Toc112771076"/>
      <w:bookmarkStart w:id="400" w:name="_Toc122090181"/>
      <w:bookmarkStart w:id="401" w:name="_Toc138349433"/>
      <w:bookmarkStart w:id="402" w:name="_Toc153880751"/>
      <w:r w:rsidRPr="007552A6">
        <w:t>6.1.7.1</w:t>
      </w:r>
      <w:r w:rsidRPr="007552A6">
        <w:tab/>
        <w:t>General</w:t>
      </w:r>
      <w:bookmarkEnd w:id="397"/>
      <w:bookmarkEnd w:id="398"/>
      <w:bookmarkEnd w:id="399"/>
      <w:bookmarkEnd w:id="400"/>
      <w:bookmarkEnd w:id="401"/>
      <w:bookmarkEnd w:id="402"/>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403" w:name="_Toc67903562"/>
      <w:bookmarkStart w:id="404" w:name="_Toc35971445"/>
      <w:bookmarkStart w:id="405" w:name="_Toc112771077"/>
      <w:bookmarkStart w:id="406" w:name="_Toc122090182"/>
      <w:bookmarkStart w:id="407" w:name="_Toc138349434"/>
      <w:bookmarkStart w:id="408" w:name="_Toc153880752"/>
      <w:r w:rsidRPr="007552A6">
        <w:t>6.1.7.2</w:t>
      </w:r>
      <w:r w:rsidRPr="007552A6">
        <w:tab/>
        <w:t>Protocol Errors</w:t>
      </w:r>
      <w:bookmarkEnd w:id="403"/>
      <w:bookmarkEnd w:id="404"/>
      <w:bookmarkEnd w:id="405"/>
      <w:bookmarkEnd w:id="406"/>
      <w:bookmarkEnd w:id="407"/>
      <w:bookmarkEnd w:id="408"/>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409" w:name="_Toc67903563"/>
      <w:bookmarkStart w:id="410" w:name="_Toc35971446"/>
      <w:bookmarkStart w:id="411" w:name="_Toc112771078"/>
      <w:bookmarkStart w:id="412" w:name="_Toc122090183"/>
      <w:bookmarkStart w:id="413" w:name="_Toc138349435"/>
      <w:bookmarkStart w:id="414" w:name="_Toc153880753"/>
      <w:r w:rsidRPr="007552A6">
        <w:t>6.1.7.3</w:t>
      </w:r>
      <w:r w:rsidRPr="007552A6">
        <w:tab/>
        <w:t>Application Errors</w:t>
      </w:r>
      <w:bookmarkEnd w:id="409"/>
      <w:bookmarkEnd w:id="410"/>
      <w:bookmarkEnd w:id="411"/>
      <w:bookmarkEnd w:id="412"/>
      <w:bookmarkEnd w:id="413"/>
      <w:bookmarkEnd w:id="414"/>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415" w:name="_Toc35971447"/>
      <w:bookmarkStart w:id="416" w:name="_Toc510696648"/>
      <w:bookmarkStart w:id="417" w:name="_Toc508287269"/>
      <w:bookmarkStart w:id="418" w:name="_Toc508285804"/>
      <w:bookmarkStart w:id="419" w:name="_Toc493774060"/>
      <w:bookmarkStart w:id="420" w:name="_Toc492973140"/>
      <w:bookmarkStart w:id="421" w:name="_Toc492972920"/>
      <w:bookmarkStart w:id="422" w:name="_Toc492967832"/>
      <w:bookmarkStart w:id="423" w:name="_Toc492900030"/>
      <w:bookmarkStart w:id="424" w:name="_Toc492899751"/>
    </w:p>
    <w:p w14:paraId="2B6BC43D" w14:textId="77777777" w:rsidR="00391F61" w:rsidRPr="007552A6" w:rsidRDefault="00391F61" w:rsidP="00391F61">
      <w:pPr>
        <w:pStyle w:val="Heading3"/>
        <w:rPr>
          <w:lang w:eastAsia="zh-CN"/>
        </w:rPr>
      </w:pPr>
      <w:bookmarkStart w:id="425" w:name="_Toc67903564"/>
      <w:bookmarkStart w:id="426" w:name="_Toc112771079"/>
      <w:bookmarkStart w:id="427" w:name="_Toc122090184"/>
      <w:bookmarkStart w:id="428" w:name="_Toc138349436"/>
      <w:bookmarkStart w:id="429" w:name="_Toc153880754"/>
      <w:r w:rsidRPr="007552A6">
        <w:t>6.1.8</w:t>
      </w:r>
      <w:r w:rsidRPr="007552A6">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430" w:name="_Toc67903565"/>
      <w:bookmarkStart w:id="431" w:name="_Toc35971448"/>
      <w:bookmarkStart w:id="432" w:name="_Toc532994477"/>
      <w:bookmarkStart w:id="433" w:name="_Toc112771080"/>
      <w:bookmarkStart w:id="434" w:name="_Toc510696649"/>
    </w:p>
    <w:p w14:paraId="2C335CEC" w14:textId="704989CE" w:rsidR="00391F61" w:rsidRPr="007552A6" w:rsidRDefault="00391F61" w:rsidP="00391F61">
      <w:pPr>
        <w:pStyle w:val="Heading3"/>
      </w:pPr>
      <w:bookmarkStart w:id="435" w:name="_Toc122090185"/>
      <w:bookmarkStart w:id="436" w:name="_Toc138349437"/>
      <w:bookmarkStart w:id="437" w:name="_Toc153880755"/>
      <w:r w:rsidRPr="007552A6">
        <w:lastRenderedPageBreak/>
        <w:t>6.1.9</w:t>
      </w:r>
      <w:r w:rsidRPr="007552A6">
        <w:tab/>
        <w:t>Security</w:t>
      </w:r>
      <w:bookmarkEnd w:id="430"/>
      <w:bookmarkEnd w:id="431"/>
      <w:bookmarkEnd w:id="432"/>
      <w:bookmarkEnd w:id="433"/>
      <w:bookmarkEnd w:id="435"/>
      <w:bookmarkEnd w:id="436"/>
      <w:bookmarkEnd w:id="437"/>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438" w:name="_Toc67903566"/>
      <w:bookmarkStart w:id="439"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440" w:name="_Toc138349438"/>
      <w:bookmarkStart w:id="441" w:name="_Toc153880756"/>
      <w:r w:rsidRPr="007552A6">
        <w:t>6.2</w:t>
      </w:r>
      <w:r w:rsidR="00841062" w:rsidRPr="007552A6">
        <w:tab/>
      </w:r>
      <w:r w:rsidR="00841062" w:rsidRPr="007552A6">
        <w:rPr>
          <w:lang w:eastAsia="zh-CN"/>
        </w:rPr>
        <w:t>Npanf_ResolveRemoteUserId</w:t>
      </w:r>
      <w:r w:rsidR="00841062" w:rsidRPr="007552A6">
        <w:t xml:space="preserve"> Service API</w:t>
      </w:r>
      <w:bookmarkEnd w:id="440"/>
      <w:bookmarkEnd w:id="441"/>
    </w:p>
    <w:p w14:paraId="71E679BB" w14:textId="7345D078" w:rsidR="00841062" w:rsidRPr="007552A6" w:rsidRDefault="00B4571C" w:rsidP="00841062">
      <w:pPr>
        <w:pStyle w:val="Heading3"/>
      </w:pPr>
      <w:bookmarkStart w:id="442" w:name="_Toc122090696"/>
      <w:bookmarkStart w:id="443" w:name="_Toc98142558"/>
      <w:bookmarkStart w:id="444" w:name="_Toc138349439"/>
      <w:bookmarkStart w:id="445" w:name="_Toc153880757"/>
      <w:r w:rsidRPr="007552A6">
        <w:t>6.2</w:t>
      </w:r>
      <w:r w:rsidR="00841062" w:rsidRPr="007552A6">
        <w:t>.1</w:t>
      </w:r>
      <w:r w:rsidR="00841062" w:rsidRPr="007552A6">
        <w:tab/>
        <w:t>Introduction</w:t>
      </w:r>
      <w:bookmarkEnd w:id="442"/>
      <w:bookmarkEnd w:id="443"/>
      <w:bookmarkEnd w:id="444"/>
      <w:bookmarkEnd w:id="445"/>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446" w:name="_Toc122090697"/>
      <w:bookmarkStart w:id="447" w:name="_Toc98142559"/>
      <w:bookmarkStart w:id="448" w:name="_Toc138349440"/>
      <w:bookmarkStart w:id="449" w:name="_Toc153880758"/>
      <w:r w:rsidRPr="007552A6">
        <w:t>6.2</w:t>
      </w:r>
      <w:r w:rsidR="00841062" w:rsidRPr="007552A6">
        <w:t>.2</w:t>
      </w:r>
      <w:r w:rsidR="00841062" w:rsidRPr="007552A6">
        <w:tab/>
        <w:t>Usage of HTTP</w:t>
      </w:r>
      <w:bookmarkEnd w:id="446"/>
      <w:bookmarkEnd w:id="447"/>
      <w:bookmarkEnd w:id="448"/>
      <w:bookmarkEnd w:id="449"/>
    </w:p>
    <w:p w14:paraId="0F009150" w14:textId="7A7FE0E0" w:rsidR="00841062" w:rsidRPr="007552A6" w:rsidRDefault="00B4571C" w:rsidP="00841062">
      <w:pPr>
        <w:pStyle w:val="Heading4"/>
      </w:pPr>
      <w:bookmarkStart w:id="450" w:name="_Toc122090698"/>
      <w:bookmarkStart w:id="451" w:name="_Toc98142560"/>
      <w:bookmarkStart w:id="452" w:name="_Toc138349441"/>
      <w:bookmarkStart w:id="453" w:name="_Toc153880759"/>
      <w:r w:rsidRPr="007552A6">
        <w:t>6.2</w:t>
      </w:r>
      <w:r w:rsidR="00841062" w:rsidRPr="007552A6">
        <w:t>.2.1</w:t>
      </w:r>
      <w:r w:rsidR="00841062" w:rsidRPr="007552A6">
        <w:tab/>
        <w:t>General</w:t>
      </w:r>
      <w:bookmarkEnd w:id="450"/>
      <w:bookmarkEnd w:id="451"/>
      <w:bookmarkEnd w:id="452"/>
      <w:bookmarkEnd w:id="453"/>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454" w:name="_Toc122090699"/>
      <w:bookmarkStart w:id="455" w:name="_Toc98142561"/>
      <w:bookmarkStart w:id="456" w:name="_Toc138349442"/>
      <w:bookmarkStart w:id="457" w:name="_Toc153880760"/>
      <w:r w:rsidRPr="007552A6">
        <w:lastRenderedPageBreak/>
        <w:t>6.2</w:t>
      </w:r>
      <w:r w:rsidR="00841062" w:rsidRPr="007552A6">
        <w:t>.2.2</w:t>
      </w:r>
      <w:r w:rsidR="00841062" w:rsidRPr="007552A6">
        <w:tab/>
        <w:t>HTTP standard headers</w:t>
      </w:r>
      <w:bookmarkEnd w:id="454"/>
      <w:bookmarkEnd w:id="455"/>
      <w:bookmarkEnd w:id="456"/>
      <w:bookmarkEnd w:id="457"/>
    </w:p>
    <w:p w14:paraId="6C2B3447" w14:textId="72DAE354" w:rsidR="00841062" w:rsidRPr="007552A6" w:rsidRDefault="00B4571C" w:rsidP="00841062">
      <w:pPr>
        <w:pStyle w:val="Heading5"/>
        <w:rPr>
          <w:lang w:eastAsia="zh-CN"/>
        </w:rPr>
      </w:pPr>
      <w:bookmarkStart w:id="458" w:name="_Toc122090700"/>
      <w:bookmarkStart w:id="459" w:name="_Toc98142562"/>
      <w:bookmarkStart w:id="460" w:name="_Toc138349443"/>
      <w:bookmarkStart w:id="461" w:name="_Toc153880761"/>
      <w:r w:rsidRPr="007552A6">
        <w:t>6.2</w:t>
      </w:r>
      <w:r w:rsidR="00841062" w:rsidRPr="007552A6">
        <w:t>.2.2.1</w:t>
      </w:r>
      <w:r w:rsidR="00841062" w:rsidRPr="007552A6">
        <w:rPr>
          <w:lang w:eastAsia="zh-CN"/>
        </w:rPr>
        <w:tab/>
        <w:t>General</w:t>
      </w:r>
      <w:bookmarkEnd w:id="458"/>
      <w:bookmarkEnd w:id="459"/>
      <w:bookmarkEnd w:id="460"/>
      <w:bookmarkEnd w:id="461"/>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462" w:name="_Toc122090701"/>
      <w:bookmarkStart w:id="463" w:name="_Toc98142563"/>
      <w:bookmarkStart w:id="464" w:name="_Toc138349444"/>
      <w:bookmarkStart w:id="465" w:name="_Toc153880762"/>
      <w:r w:rsidRPr="007552A6">
        <w:t>6.2</w:t>
      </w:r>
      <w:r w:rsidR="00841062" w:rsidRPr="007552A6">
        <w:t>.2.2.2</w:t>
      </w:r>
      <w:r w:rsidR="00841062" w:rsidRPr="007552A6">
        <w:tab/>
        <w:t>Content type</w:t>
      </w:r>
      <w:bookmarkEnd w:id="462"/>
      <w:bookmarkEnd w:id="463"/>
      <w:bookmarkEnd w:id="464"/>
      <w:bookmarkEnd w:id="465"/>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466" w:name="_Hlk525213471"/>
      <w:bookmarkStart w:id="467"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466"/>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467"/>
    </w:p>
    <w:p w14:paraId="5A065B14" w14:textId="61A9EB3A" w:rsidR="00841062" w:rsidRPr="007552A6" w:rsidRDefault="00B4571C" w:rsidP="00841062">
      <w:pPr>
        <w:pStyle w:val="Heading4"/>
      </w:pPr>
      <w:bookmarkStart w:id="468" w:name="_Toc122090702"/>
      <w:bookmarkStart w:id="469" w:name="_Toc98142564"/>
      <w:bookmarkStart w:id="470" w:name="_Toc138349445"/>
      <w:bookmarkStart w:id="471" w:name="_Toc153880763"/>
      <w:r w:rsidRPr="007552A6">
        <w:t>6.2</w:t>
      </w:r>
      <w:r w:rsidR="00841062" w:rsidRPr="007552A6">
        <w:t>.2.3</w:t>
      </w:r>
      <w:r w:rsidR="00841062" w:rsidRPr="007552A6">
        <w:tab/>
        <w:t>HTTP custom headers</w:t>
      </w:r>
      <w:bookmarkEnd w:id="468"/>
      <w:bookmarkEnd w:id="469"/>
      <w:bookmarkEnd w:id="470"/>
      <w:bookmarkEnd w:id="471"/>
    </w:p>
    <w:p w14:paraId="40E0FB49" w14:textId="77777777" w:rsidR="00841062" w:rsidRPr="007552A6" w:rsidRDefault="00841062" w:rsidP="00841062">
      <w:pPr>
        <w:rPr>
          <w:noProof/>
        </w:rPr>
      </w:pPr>
      <w:bookmarkStart w:id="472" w:name="_Toc122090703"/>
      <w:bookmarkStart w:id="473"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474" w:name="_Toc138349446"/>
      <w:bookmarkStart w:id="475" w:name="_Toc153880764"/>
      <w:r w:rsidRPr="007552A6">
        <w:t>6.2</w:t>
      </w:r>
      <w:r w:rsidR="00841062" w:rsidRPr="007552A6">
        <w:t>.3</w:t>
      </w:r>
      <w:r w:rsidR="00841062" w:rsidRPr="007552A6">
        <w:tab/>
        <w:t>Resources</w:t>
      </w:r>
      <w:bookmarkEnd w:id="472"/>
      <w:bookmarkEnd w:id="473"/>
      <w:bookmarkEnd w:id="474"/>
      <w:bookmarkEnd w:id="475"/>
    </w:p>
    <w:p w14:paraId="4B559D15" w14:textId="56E4A2B5" w:rsidR="00841062" w:rsidRPr="007552A6" w:rsidRDefault="00B4571C" w:rsidP="00841062">
      <w:pPr>
        <w:pStyle w:val="Heading4"/>
      </w:pPr>
      <w:bookmarkStart w:id="476" w:name="_Toc122090704"/>
      <w:bookmarkStart w:id="477" w:name="_Toc98142566"/>
      <w:bookmarkStart w:id="478" w:name="_Toc138349447"/>
      <w:bookmarkStart w:id="479" w:name="_Toc153880765"/>
      <w:r w:rsidRPr="007552A6">
        <w:t>6.2</w:t>
      </w:r>
      <w:r w:rsidR="00841062" w:rsidRPr="007552A6">
        <w:t>.3.1</w:t>
      </w:r>
      <w:r w:rsidR="00841062" w:rsidRPr="007552A6">
        <w:tab/>
        <w:t>Overview</w:t>
      </w:r>
      <w:bookmarkEnd w:id="476"/>
      <w:bookmarkEnd w:id="477"/>
      <w:bookmarkEnd w:id="478"/>
      <w:bookmarkEnd w:id="479"/>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1.2pt;height:172.8pt" o:ole="">
            <v:imagedata r:id="rId23" o:title=""/>
          </v:shape>
          <o:OLEObject Type="Embed" ProgID="Visio.Drawing.11" ShapeID="_x0000_i1031" DrawAspect="Content" ObjectID="_1764493629"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480" w:name="_Toc122090705"/>
      <w:bookmarkStart w:id="481" w:name="_Toc98142567"/>
      <w:bookmarkStart w:id="482" w:name="_Toc138349448"/>
      <w:bookmarkStart w:id="483" w:name="_Toc153880766"/>
      <w:r w:rsidRPr="007552A6">
        <w:lastRenderedPageBreak/>
        <w:t>6.2</w:t>
      </w:r>
      <w:r w:rsidR="00841062" w:rsidRPr="007552A6">
        <w:t>.3.2</w:t>
      </w:r>
      <w:r w:rsidR="00841062" w:rsidRPr="007552A6">
        <w:tab/>
        <w:t xml:space="preserve">Resource: </w:t>
      </w:r>
      <w:bookmarkEnd w:id="480"/>
      <w:bookmarkEnd w:id="481"/>
      <w:r w:rsidR="00841062" w:rsidRPr="007552A6">
        <w:t>Resolve Remote User ID</w:t>
      </w:r>
      <w:bookmarkEnd w:id="482"/>
      <w:bookmarkEnd w:id="483"/>
    </w:p>
    <w:p w14:paraId="61DA8540" w14:textId="2DE83068" w:rsidR="00841062" w:rsidRPr="007552A6" w:rsidRDefault="00B4571C" w:rsidP="00841062">
      <w:pPr>
        <w:pStyle w:val="Heading5"/>
      </w:pPr>
      <w:bookmarkStart w:id="484" w:name="_Toc122090706"/>
      <w:bookmarkStart w:id="485" w:name="_Toc98142568"/>
      <w:bookmarkStart w:id="486" w:name="_Toc138349449"/>
      <w:bookmarkStart w:id="487" w:name="_Toc153880767"/>
      <w:r w:rsidRPr="007552A6">
        <w:t>6.2</w:t>
      </w:r>
      <w:r w:rsidR="00841062" w:rsidRPr="007552A6">
        <w:t>.3.2.1</w:t>
      </w:r>
      <w:r w:rsidR="00841062" w:rsidRPr="007552A6">
        <w:tab/>
        <w:t>Description</w:t>
      </w:r>
      <w:bookmarkEnd w:id="484"/>
      <w:bookmarkEnd w:id="485"/>
      <w:bookmarkEnd w:id="486"/>
      <w:bookmarkEnd w:id="487"/>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488" w:name="_Toc122090707"/>
      <w:bookmarkStart w:id="489" w:name="_Toc98142569"/>
      <w:bookmarkStart w:id="490" w:name="_Toc138349450"/>
      <w:bookmarkStart w:id="491" w:name="_Toc153880768"/>
      <w:r w:rsidRPr="007552A6">
        <w:t>6.2</w:t>
      </w:r>
      <w:r w:rsidR="00841062" w:rsidRPr="007552A6">
        <w:t>.3.2.2</w:t>
      </w:r>
      <w:r w:rsidR="00841062" w:rsidRPr="007552A6">
        <w:tab/>
        <w:t>Resource Definition</w:t>
      </w:r>
      <w:bookmarkEnd w:id="488"/>
      <w:bookmarkEnd w:id="489"/>
      <w:bookmarkEnd w:id="490"/>
      <w:bookmarkEnd w:id="491"/>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492" w:name="_Toc122090708"/>
      <w:bookmarkStart w:id="493" w:name="_Toc98142570"/>
      <w:bookmarkStart w:id="494" w:name="_Toc138349451"/>
      <w:bookmarkStart w:id="495" w:name="_Toc153880769"/>
      <w:r w:rsidRPr="007552A6">
        <w:t>6.2</w:t>
      </w:r>
      <w:r w:rsidR="00841062" w:rsidRPr="007552A6">
        <w:t>.3.2.3</w:t>
      </w:r>
      <w:r w:rsidR="00841062" w:rsidRPr="007552A6">
        <w:tab/>
        <w:t>Resource Standard Methods</w:t>
      </w:r>
      <w:bookmarkEnd w:id="492"/>
      <w:bookmarkEnd w:id="493"/>
      <w:bookmarkEnd w:id="494"/>
      <w:bookmarkEnd w:id="495"/>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496" w:name="_Toc122090709"/>
      <w:bookmarkStart w:id="497" w:name="_Toc98142573"/>
      <w:bookmarkStart w:id="498" w:name="_Toc138349452"/>
      <w:bookmarkStart w:id="499" w:name="_Toc153880770"/>
      <w:r w:rsidRPr="007552A6">
        <w:t>6.2</w:t>
      </w:r>
      <w:r w:rsidR="00841062" w:rsidRPr="007552A6">
        <w:t>.3.2.4</w:t>
      </w:r>
      <w:r w:rsidR="00841062" w:rsidRPr="007552A6">
        <w:tab/>
        <w:t>Resource Custom Operations</w:t>
      </w:r>
      <w:bookmarkEnd w:id="496"/>
      <w:bookmarkEnd w:id="497"/>
      <w:bookmarkEnd w:id="498"/>
      <w:bookmarkEnd w:id="499"/>
    </w:p>
    <w:p w14:paraId="0A4D9103" w14:textId="3E7E6965" w:rsidR="00841062" w:rsidRPr="007552A6" w:rsidRDefault="00B4571C" w:rsidP="00841062">
      <w:pPr>
        <w:pStyle w:val="Heading6"/>
        <w:ind w:left="0" w:firstLine="0"/>
      </w:pPr>
      <w:bookmarkStart w:id="500" w:name="_Toc122090710"/>
      <w:bookmarkStart w:id="501" w:name="_Toc98142574"/>
      <w:bookmarkStart w:id="502" w:name="_Toc138349453"/>
      <w:bookmarkStart w:id="503" w:name="_Toc153880771"/>
      <w:r w:rsidRPr="007552A6">
        <w:t>6.2</w:t>
      </w:r>
      <w:r w:rsidR="00841062" w:rsidRPr="007552A6">
        <w:t>.3.2.4.1</w:t>
      </w:r>
      <w:r w:rsidR="00841062" w:rsidRPr="007552A6">
        <w:tab/>
        <w:t>Overview</w:t>
      </w:r>
      <w:bookmarkEnd w:id="500"/>
      <w:bookmarkEnd w:id="501"/>
      <w:bookmarkEnd w:id="502"/>
      <w:bookmarkEnd w:id="503"/>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504" w:name="_Toc122090711"/>
      <w:bookmarkStart w:id="505" w:name="_Toc98142575"/>
      <w:bookmarkStart w:id="506" w:name="_Toc138349454"/>
      <w:bookmarkStart w:id="507" w:name="_Toc153880772"/>
      <w:r w:rsidRPr="007552A6">
        <w:t>6.2</w:t>
      </w:r>
      <w:r w:rsidR="00841062" w:rsidRPr="007552A6">
        <w:t>.3.2.4.2</w:t>
      </w:r>
      <w:r w:rsidR="00841062" w:rsidRPr="007552A6">
        <w:tab/>
        <w:t xml:space="preserve">Operation: </w:t>
      </w:r>
      <w:bookmarkEnd w:id="504"/>
      <w:bookmarkEnd w:id="505"/>
      <w:r w:rsidR="00841062" w:rsidRPr="007552A6">
        <w:t>get</w:t>
      </w:r>
      <w:bookmarkEnd w:id="506"/>
      <w:bookmarkEnd w:id="507"/>
    </w:p>
    <w:p w14:paraId="26519B45" w14:textId="7F98AE84" w:rsidR="00841062" w:rsidRPr="007552A6" w:rsidRDefault="00B4571C" w:rsidP="00841062">
      <w:pPr>
        <w:pStyle w:val="Heading7"/>
      </w:pPr>
      <w:bookmarkStart w:id="508" w:name="_Toc122090712"/>
      <w:bookmarkStart w:id="509" w:name="_Toc98142576"/>
      <w:bookmarkStart w:id="510" w:name="_Toc138349455"/>
      <w:bookmarkStart w:id="511" w:name="_Toc153880773"/>
      <w:r w:rsidRPr="007552A6">
        <w:t>6.2</w:t>
      </w:r>
      <w:r w:rsidR="00841062" w:rsidRPr="007552A6">
        <w:t>.3.2.4.2.1</w:t>
      </w:r>
      <w:r w:rsidR="00841062" w:rsidRPr="007552A6">
        <w:tab/>
        <w:t>Description</w:t>
      </w:r>
      <w:bookmarkEnd w:id="508"/>
      <w:bookmarkEnd w:id="509"/>
      <w:bookmarkEnd w:id="510"/>
      <w:bookmarkEnd w:id="511"/>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512" w:name="_Toc122090713"/>
      <w:bookmarkStart w:id="513" w:name="_Toc98142577"/>
      <w:bookmarkStart w:id="514" w:name="_Toc138349456"/>
      <w:bookmarkStart w:id="515" w:name="_Toc153880774"/>
      <w:r w:rsidRPr="007552A6">
        <w:t>6.2</w:t>
      </w:r>
      <w:r w:rsidR="00841062" w:rsidRPr="007552A6">
        <w:t>.3.2.4.2.2</w:t>
      </w:r>
      <w:r w:rsidR="00841062" w:rsidRPr="007552A6">
        <w:tab/>
        <w:t>Operation Definition</w:t>
      </w:r>
      <w:bookmarkEnd w:id="512"/>
      <w:bookmarkEnd w:id="513"/>
      <w:bookmarkEnd w:id="514"/>
      <w:bookmarkEnd w:id="515"/>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lastRenderedPageBreak/>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516" w:name="_Toc122090714"/>
      <w:bookmarkStart w:id="517" w:name="_Toc98142578"/>
      <w:bookmarkStart w:id="518" w:name="_Toc138349457"/>
      <w:bookmarkStart w:id="519" w:name="_Toc153880775"/>
      <w:r w:rsidRPr="007552A6">
        <w:t>6.2</w:t>
      </w:r>
      <w:r w:rsidR="00841062" w:rsidRPr="007552A6">
        <w:t>.4</w:t>
      </w:r>
      <w:r w:rsidR="00841062" w:rsidRPr="007552A6">
        <w:tab/>
        <w:t>Custom Operations without associated resources</w:t>
      </w:r>
      <w:bookmarkEnd w:id="516"/>
      <w:bookmarkEnd w:id="517"/>
      <w:bookmarkEnd w:id="518"/>
      <w:bookmarkEnd w:id="519"/>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520" w:name="_Toc122090715"/>
      <w:bookmarkStart w:id="521" w:name="_Toc98142584"/>
      <w:bookmarkStart w:id="522" w:name="_Toc138349458"/>
      <w:bookmarkStart w:id="523" w:name="_Toc153880776"/>
      <w:r w:rsidRPr="007552A6">
        <w:t>6.2</w:t>
      </w:r>
      <w:r w:rsidR="00841062" w:rsidRPr="007552A6">
        <w:t>.5</w:t>
      </w:r>
      <w:r w:rsidR="00841062" w:rsidRPr="007552A6">
        <w:tab/>
        <w:t>Notifications</w:t>
      </w:r>
      <w:bookmarkEnd w:id="520"/>
      <w:bookmarkEnd w:id="521"/>
      <w:bookmarkEnd w:id="522"/>
      <w:bookmarkEnd w:id="523"/>
    </w:p>
    <w:p w14:paraId="4D9B1EF0" w14:textId="77777777" w:rsidR="00841062" w:rsidRPr="007552A6" w:rsidRDefault="00841062" w:rsidP="00841062">
      <w:pPr>
        <w:rPr>
          <w:lang w:eastAsia="zh-CN"/>
        </w:rPr>
      </w:pPr>
      <w:r w:rsidRPr="007552A6">
        <w:t>There is no notification defined for Npanf_ResolveRemoteUserId service.</w:t>
      </w:r>
      <w:bookmarkStart w:id="524" w:name="_Toc98142591"/>
    </w:p>
    <w:p w14:paraId="52FECF01" w14:textId="79E9BF78" w:rsidR="00841062" w:rsidRPr="007552A6" w:rsidRDefault="00B4571C" w:rsidP="00841062">
      <w:pPr>
        <w:pStyle w:val="Heading3"/>
      </w:pPr>
      <w:bookmarkStart w:id="525" w:name="_Toc122090716"/>
      <w:bookmarkStart w:id="526" w:name="_Toc138349459"/>
      <w:bookmarkStart w:id="527" w:name="_Toc153880777"/>
      <w:r w:rsidRPr="007552A6">
        <w:t>6.2</w:t>
      </w:r>
      <w:r w:rsidR="00841062" w:rsidRPr="007552A6">
        <w:t>.6</w:t>
      </w:r>
      <w:r w:rsidR="00841062" w:rsidRPr="007552A6">
        <w:tab/>
        <w:t>Data Model</w:t>
      </w:r>
      <w:bookmarkEnd w:id="524"/>
      <w:bookmarkEnd w:id="525"/>
      <w:bookmarkEnd w:id="526"/>
      <w:bookmarkEnd w:id="527"/>
    </w:p>
    <w:p w14:paraId="14582FD5" w14:textId="7D4BC663" w:rsidR="00841062" w:rsidRPr="007552A6" w:rsidRDefault="00B4571C" w:rsidP="00841062">
      <w:pPr>
        <w:pStyle w:val="Heading4"/>
      </w:pPr>
      <w:bookmarkStart w:id="528" w:name="_Toc122090717"/>
      <w:bookmarkStart w:id="529" w:name="_Toc98142592"/>
      <w:bookmarkStart w:id="530" w:name="_Toc138349460"/>
      <w:bookmarkStart w:id="531" w:name="_Toc153880778"/>
      <w:r w:rsidRPr="007552A6">
        <w:t>6.2</w:t>
      </w:r>
      <w:r w:rsidR="00841062" w:rsidRPr="007552A6">
        <w:t>.6.1</w:t>
      </w:r>
      <w:r w:rsidR="00841062" w:rsidRPr="007552A6">
        <w:tab/>
        <w:t>General</w:t>
      </w:r>
      <w:bookmarkEnd w:id="528"/>
      <w:bookmarkEnd w:id="529"/>
      <w:bookmarkEnd w:id="530"/>
      <w:bookmarkEnd w:id="531"/>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532" w:name="_Toc122090718"/>
      <w:bookmarkStart w:id="533" w:name="_Toc98142593"/>
      <w:bookmarkStart w:id="534" w:name="_Toc138349461"/>
      <w:bookmarkStart w:id="535" w:name="_Toc153880779"/>
      <w:r w:rsidRPr="007552A6">
        <w:rPr>
          <w:lang w:val="en-US"/>
        </w:rPr>
        <w:t>6.2</w:t>
      </w:r>
      <w:r w:rsidR="00841062" w:rsidRPr="007552A6">
        <w:rPr>
          <w:lang w:val="en-US"/>
        </w:rPr>
        <w:t>.6.2</w:t>
      </w:r>
      <w:r w:rsidR="00841062" w:rsidRPr="007552A6">
        <w:rPr>
          <w:lang w:val="en-US"/>
        </w:rPr>
        <w:tab/>
        <w:t>Structured data types</w:t>
      </w:r>
      <w:bookmarkEnd w:id="532"/>
      <w:bookmarkEnd w:id="533"/>
      <w:bookmarkEnd w:id="534"/>
      <w:bookmarkEnd w:id="535"/>
    </w:p>
    <w:p w14:paraId="0FC08539" w14:textId="52DDC968" w:rsidR="00841062" w:rsidRPr="007552A6" w:rsidRDefault="00B4571C" w:rsidP="00841062">
      <w:pPr>
        <w:pStyle w:val="Heading5"/>
      </w:pPr>
      <w:bookmarkStart w:id="536" w:name="_Toc122090719"/>
      <w:bookmarkStart w:id="537" w:name="_Toc98142594"/>
      <w:bookmarkStart w:id="538" w:name="_Toc138349462"/>
      <w:bookmarkStart w:id="539" w:name="_Toc153880780"/>
      <w:r w:rsidRPr="007552A6">
        <w:t>6.2</w:t>
      </w:r>
      <w:r w:rsidR="00841062" w:rsidRPr="007552A6">
        <w:t>.6.2.1</w:t>
      </w:r>
      <w:r w:rsidR="00841062" w:rsidRPr="007552A6">
        <w:tab/>
        <w:t>Introduction</w:t>
      </w:r>
      <w:bookmarkEnd w:id="536"/>
      <w:bookmarkEnd w:id="537"/>
      <w:bookmarkEnd w:id="538"/>
      <w:bookmarkEnd w:id="539"/>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540" w:name="_Toc122090720"/>
      <w:bookmarkStart w:id="541" w:name="_Toc98142595"/>
      <w:bookmarkStart w:id="542" w:name="_Toc138349463"/>
      <w:bookmarkStart w:id="543" w:name="_Toc153880781"/>
      <w:r w:rsidRPr="007552A6">
        <w:lastRenderedPageBreak/>
        <w:t>6.2</w:t>
      </w:r>
      <w:r w:rsidR="00841062" w:rsidRPr="007552A6">
        <w:t>.6.2.2</w:t>
      </w:r>
      <w:r w:rsidR="00841062" w:rsidRPr="007552A6">
        <w:tab/>
        <w:t>Type: ResolveReqData</w:t>
      </w:r>
      <w:bookmarkEnd w:id="540"/>
      <w:bookmarkEnd w:id="541"/>
      <w:bookmarkEnd w:id="542"/>
      <w:bookmarkEnd w:id="543"/>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544" w:name="_Toc122090721"/>
      <w:bookmarkStart w:id="545" w:name="_Toc98142596"/>
      <w:bookmarkStart w:id="546" w:name="_Toc138349464"/>
      <w:bookmarkStart w:id="547" w:name="_Toc153880782"/>
      <w:r w:rsidRPr="007552A6">
        <w:t>6.2</w:t>
      </w:r>
      <w:r w:rsidR="00841062" w:rsidRPr="007552A6">
        <w:t>.6.2.3</w:t>
      </w:r>
      <w:r w:rsidR="00841062" w:rsidRPr="007552A6">
        <w:tab/>
        <w:t>Type: ResolveRspData</w:t>
      </w:r>
      <w:bookmarkEnd w:id="544"/>
      <w:bookmarkEnd w:id="545"/>
      <w:bookmarkEnd w:id="546"/>
      <w:bookmarkEnd w:id="547"/>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548" w:name="_Toc122090722"/>
      <w:bookmarkStart w:id="549" w:name="_Toc98142597"/>
      <w:bookmarkStart w:id="550" w:name="_Toc138349465"/>
      <w:bookmarkStart w:id="551" w:name="_Toc153880783"/>
      <w:r w:rsidRPr="007552A6">
        <w:rPr>
          <w:lang w:val="en-US"/>
        </w:rPr>
        <w:t>6.2</w:t>
      </w:r>
      <w:r w:rsidR="00841062" w:rsidRPr="007552A6">
        <w:rPr>
          <w:lang w:val="en-US"/>
        </w:rPr>
        <w:t>.6.3</w:t>
      </w:r>
      <w:r w:rsidR="00841062" w:rsidRPr="007552A6">
        <w:rPr>
          <w:lang w:val="en-US"/>
        </w:rPr>
        <w:tab/>
        <w:t>Simple data types and enumerations</w:t>
      </w:r>
      <w:bookmarkEnd w:id="548"/>
      <w:bookmarkEnd w:id="549"/>
      <w:bookmarkEnd w:id="550"/>
      <w:bookmarkEnd w:id="551"/>
    </w:p>
    <w:p w14:paraId="0729EE54" w14:textId="36DE1717" w:rsidR="00841062" w:rsidRPr="007552A6" w:rsidRDefault="00B4571C" w:rsidP="00841062">
      <w:pPr>
        <w:pStyle w:val="Heading5"/>
      </w:pPr>
      <w:bookmarkStart w:id="552" w:name="_Toc122090723"/>
      <w:bookmarkStart w:id="553" w:name="_Toc98142598"/>
      <w:bookmarkStart w:id="554" w:name="_Toc138349466"/>
      <w:bookmarkStart w:id="555" w:name="_Toc153880784"/>
      <w:r w:rsidRPr="007552A6">
        <w:t>6.2</w:t>
      </w:r>
      <w:r w:rsidR="00841062" w:rsidRPr="007552A6">
        <w:t>.6.3.1</w:t>
      </w:r>
      <w:r w:rsidR="00841062" w:rsidRPr="007552A6">
        <w:tab/>
        <w:t>Introduction</w:t>
      </w:r>
      <w:bookmarkEnd w:id="552"/>
      <w:bookmarkEnd w:id="553"/>
      <w:bookmarkEnd w:id="554"/>
      <w:bookmarkEnd w:id="555"/>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556" w:name="_Toc122090724"/>
      <w:bookmarkStart w:id="557" w:name="_Toc98142599"/>
      <w:bookmarkStart w:id="558" w:name="_Toc138349467"/>
      <w:bookmarkStart w:id="559" w:name="_Toc153880785"/>
      <w:r w:rsidRPr="007552A6">
        <w:t>6.2</w:t>
      </w:r>
      <w:r w:rsidR="00841062" w:rsidRPr="007552A6">
        <w:t>.6.3.2</w:t>
      </w:r>
      <w:r w:rsidR="00841062" w:rsidRPr="007552A6">
        <w:tab/>
        <w:t>Simple data types</w:t>
      </w:r>
      <w:bookmarkEnd w:id="556"/>
      <w:bookmarkEnd w:id="557"/>
      <w:bookmarkEnd w:id="558"/>
      <w:bookmarkEnd w:id="559"/>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560" w:name="_Toc122090725"/>
      <w:bookmarkStart w:id="561" w:name="_Toc98142602"/>
      <w:bookmarkStart w:id="562" w:name="_Toc138349468"/>
      <w:bookmarkStart w:id="563" w:name="_Toc153880786"/>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560"/>
      <w:bookmarkEnd w:id="561"/>
      <w:bookmarkEnd w:id="562"/>
      <w:bookmarkEnd w:id="563"/>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564" w:name="_Toc122090726"/>
      <w:bookmarkStart w:id="565" w:name="_Toc98142605"/>
      <w:bookmarkStart w:id="566" w:name="_Toc138349469"/>
      <w:bookmarkStart w:id="567" w:name="_Toc153880787"/>
      <w:r w:rsidRPr="007552A6">
        <w:t>6.2</w:t>
      </w:r>
      <w:r w:rsidR="00841062" w:rsidRPr="007552A6">
        <w:t>.6.5</w:t>
      </w:r>
      <w:r w:rsidR="00841062" w:rsidRPr="007552A6">
        <w:tab/>
        <w:t>Binary data</w:t>
      </w:r>
      <w:bookmarkEnd w:id="564"/>
      <w:bookmarkEnd w:id="565"/>
      <w:bookmarkEnd w:id="566"/>
      <w:bookmarkEnd w:id="567"/>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568" w:name="_Toc122090727"/>
      <w:bookmarkStart w:id="569" w:name="_Toc98142608"/>
      <w:bookmarkStart w:id="570" w:name="_Toc138349470"/>
      <w:bookmarkStart w:id="571" w:name="_Toc153880788"/>
      <w:r w:rsidRPr="007552A6">
        <w:t>6.2</w:t>
      </w:r>
      <w:r w:rsidR="00841062" w:rsidRPr="007552A6">
        <w:t>.7</w:t>
      </w:r>
      <w:r w:rsidR="00841062" w:rsidRPr="007552A6">
        <w:tab/>
        <w:t>Error Handling</w:t>
      </w:r>
      <w:bookmarkEnd w:id="568"/>
      <w:bookmarkEnd w:id="569"/>
      <w:bookmarkEnd w:id="570"/>
      <w:bookmarkEnd w:id="571"/>
    </w:p>
    <w:p w14:paraId="57B07CB7" w14:textId="13F47988" w:rsidR="00841062" w:rsidRPr="007552A6" w:rsidRDefault="00B4571C" w:rsidP="00841062">
      <w:pPr>
        <w:pStyle w:val="Heading4"/>
      </w:pPr>
      <w:bookmarkStart w:id="572" w:name="_Toc122090728"/>
      <w:bookmarkStart w:id="573" w:name="_Toc98142609"/>
      <w:bookmarkStart w:id="574" w:name="_Toc138349471"/>
      <w:bookmarkStart w:id="575" w:name="_Toc153880789"/>
      <w:r w:rsidRPr="007552A6">
        <w:t>6.2</w:t>
      </w:r>
      <w:r w:rsidR="00841062" w:rsidRPr="007552A6">
        <w:t>.7.1</w:t>
      </w:r>
      <w:r w:rsidR="00841062" w:rsidRPr="007552A6">
        <w:tab/>
        <w:t>General</w:t>
      </w:r>
      <w:bookmarkEnd w:id="572"/>
      <w:bookmarkEnd w:id="573"/>
      <w:bookmarkEnd w:id="574"/>
      <w:bookmarkEnd w:id="575"/>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SimSun"/>
        </w:rPr>
      </w:pPr>
      <w:bookmarkStart w:id="576" w:name="_Toc122090729"/>
      <w:bookmarkStart w:id="577" w:name="_Toc98142610"/>
      <w:bookmarkStart w:id="578" w:name="_Toc138349472"/>
      <w:bookmarkStart w:id="579" w:name="_Toc153880790"/>
      <w:r w:rsidRPr="007552A6">
        <w:t>6.2</w:t>
      </w:r>
      <w:r w:rsidR="00841062" w:rsidRPr="007552A6">
        <w:t>.7.2</w:t>
      </w:r>
      <w:r w:rsidR="00841062" w:rsidRPr="007552A6">
        <w:tab/>
        <w:t>Protocol Errors</w:t>
      </w:r>
      <w:bookmarkEnd w:id="576"/>
      <w:bookmarkEnd w:id="577"/>
      <w:bookmarkEnd w:id="578"/>
      <w:bookmarkEnd w:id="579"/>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580" w:name="_Toc122090730"/>
      <w:bookmarkStart w:id="581" w:name="_Toc98142611"/>
      <w:bookmarkStart w:id="582" w:name="_Toc138349473"/>
      <w:bookmarkStart w:id="583" w:name="_Toc153880791"/>
      <w:r w:rsidRPr="007552A6">
        <w:lastRenderedPageBreak/>
        <w:t>6.2</w:t>
      </w:r>
      <w:r w:rsidR="00841062" w:rsidRPr="007552A6">
        <w:t>.7.3</w:t>
      </w:r>
      <w:r w:rsidR="00841062" w:rsidRPr="007552A6">
        <w:tab/>
        <w:t>Application Errors</w:t>
      </w:r>
      <w:bookmarkEnd w:id="580"/>
      <w:bookmarkEnd w:id="581"/>
      <w:bookmarkEnd w:id="582"/>
      <w:bookmarkEnd w:id="583"/>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584" w:name="_Toc122090731"/>
      <w:bookmarkStart w:id="585" w:name="_Toc98142612"/>
      <w:bookmarkStart w:id="586" w:name="_Toc138349474"/>
      <w:bookmarkStart w:id="587" w:name="_Toc153880792"/>
      <w:r w:rsidRPr="007552A6">
        <w:t>6.2</w:t>
      </w:r>
      <w:r w:rsidR="00841062" w:rsidRPr="007552A6">
        <w:t>.8</w:t>
      </w:r>
      <w:r w:rsidR="00841062" w:rsidRPr="007552A6">
        <w:rPr>
          <w:lang w:eastAsia="zh-CN"/>
        </w:rPr>
        <w:tab/>
        <w:t>Feature negotiation</w:t>
      </w:r>
      <w:bookmarkEnd w:id="584"/>
      <w:bookmarkEnd w:id="585"/>
      <w:bookmarkEnd w:id="586"/>
      <w:bookmarkEnd w:id="587"/>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588" w:name="_Toc122090732"/>
      <w:bookmarkStart w:id="589" w:name="_Toc98142613"/>
      <w:bookmarkStart w:id="590" w:name="_Toc138349475"/>
      <w:bookmarkStart w:id="591" w:name="_Hlk525137310"/>
      <w:bookmarkStart w:id="592" w:name="_Toc153880793"/>
      <w:r w:rsidRPr="007552A6">
        <w:t>6.2</w:t>
      </w:r>
      <w:r w:rsidR="00841062" w:rsidRPr="007552A6">
        <w:t>.9</w:t>
      </w:r>
      <w:r w:rsidR="00841062" w:rsidRPr="007552A6">
        <w:tab/>
        <w:t>Security</w:t>
      </w:r>
      <w:bookmarkEnd w:id="588"/>
      <w:bookmarkEnd w:id="589"/>
      <w:bookmarkEnd w:id="590"/>
      <w:bookmarkEnd w:id="592"/>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593" w:name="_Hlk530142087"/>
      <w:bookmarkEnd w:id="591"/>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594" w:name="tsgNames"/>
      <w:bookmarkEnd w:id="593"/>
      <w:bookmarkEnd w:id="594"/>
    </w:p>
    <w:bookmarkEnd w:id="434"/>
    <w:bookmarkEnd w:id="438"/>
    <w:bookmarkEnd w:id="439"/>
    <w:p w14:paraId="5AE826A2" w14:textId="77777777" w:rsidR="00391F61" w:rsidRPr="007552A6" w:rsidRDefault="00391F61" w:rsidP="00391F61">
      <w:pPr>
        <w:pStyle w:val="Heading8"/>
      </w:pPr>
      <w:r w:rsidRPr="007552A6">
        <w:br w:type="page"/>
      </w:r>
      <w:bookmarkStart w:id="595" w:name="_Toc67903567"/>
      <w:bookmarkStart w:id="596" w:name="_Toc35971450"/>
      <w:bookmarkStart w:id="597" w:name="_Toc510696650"/>
      <w:bookmarkStart w:id="598" w:name="_Toc122090186"/>
      <w:bookmarkStart w:id="599" w:name="_Toc138349476"/>
      <w:bookmarkStart w:id="600" w:name="_Toc153880794"/>
      <w:r w:rsidRPr="007552A6">
        <w:lastRenderedPageBreak/>
        <w:t>Annex A (normative):</w:t>
      </w:r>
      <w:r w:rsidRPr="007552A6">
        <w:br/>
        <w:t>OpenAPI specification</w:t>
      </w:r>
      <w:bookmarkEnd w:id="595"/>
      <w:bookmarkEnd w:id="596"/>
      <w:bookmarkEnd w:id="597"/>
      <w:bookmarkEnd w:id="598"/>
      <w:bookmarkEnd w:id="599"/>
      <w:bookmarkEnd w:id="600"/>
    </w:p>
    <w:p w14:paraId="171EFFED" w14:textId="77777777" w:rsidR="00391F61" w:rsidRPr="007552A6" w:rsidRDefault="00391F61" w:rsidP="00320284">
      <w:pPr>
        <w:pStyle w:val="Heading1"/>
      </w:pPr>
      <w:bookmarkStart w:id="601" w:name="_Toc67903568"/>
      <w:bookmarkStart w:id="602" w:name="_Toc35971451"/>
      <w:bookmarkStart w:id="603" w:name="_Toc510696651"/>
      <w:bookmarkStart w:id="604" w:name="_Toc112771081"/>
      <w:bookmarkStart w:id="605" w:name="_Toc122090187"/>
      <w:bookmarkStart w:id="606" w:name="_Toc138349477"/>
      <w:bookmarkStart w:id="607" w:name="_Toc67903569"/>
      <w:bookmarkStart w:id="608" w:name="_Toc510696653"/>
      <w:bookmarkStart w:id="609" w:name="_Toc153880795"/>
      <w:r w:rsidRPr="007552A6">
        <w:t>A.1</w:t>
      </w:r>
      <w:r w:rsidRPr="007552A6">
        <w:tab/>
        <w:t>General</w:t>
      </w:r>
      <w:bookmarkEnd w:id="601"/>
      <w:bookmarkEnd w:id="602"/>
      <w:bookmarkEnd w:id="603"/>
      <w:bookmarkEnd w:id="604"/>
      <w:bookmarkEnd w:id="605"/>
      <w:bookmarkEnd w:id="606"/>
      <w:bookmarkEnd w:id="609"/>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610" w:name="_Toc112771082"/>
      <w:bookmarkStart w:id="611" w:name="_Toc122090188"/>
      <w:bookmarkStart w:id="612" w:name="_Toc138349478"/>
      <w:bookmarkStart w:id="613" w:name="_Toc153880796"/>
      <w:r w:rsidRPr="007552A6">
        <w:t>A.2</w:t>
      </w:r>
      <w:r w:rsidRPr="007552A6">
        <w:tab/>
      </w:r>
      <w:r w:rsidR="001C6A80" w:rsidRPr="007552A6">
        <w:rPr>
          <w:lang w:eastAsia="zh-CN"/>
        </w:rPr>
        <w:t>Npanf_ProseKey</w:t>
      </w:r>
      <w:r w:rsidRPr="007552A6">
        <w:t xml:space="preserve"> API</w:t>
      </w:r>
      <w:bookmarkEnd w:id="607"/>
      <w:bookmarkEnd w:id="610"/>
      <w:bookmarkEnd w:id="611"/>
      <w:bookmarkEnd w:id="612"/>
      <w:bookmarkEnd w:id="613"/>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43E954F4"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r w:rsidR="00987626" w:rsidRPr="007552A6">
        <w:rPr>
          <w:rFonts w:hint="eastAsia"/>
          <w:lang w:eastAsia="zh-CN"/>
        </w:rPr>
        <w:t>-alpha.</w:t>
      </w:r>
      <w:r w:rsidR="003B31B3" w:rsidRPr="007552A6">
        <w:rPr>
          <w:lang w:eastAsia="zh-CN"/>
        </w:rPr>
        <w:t>2</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696CFD17" w:rsidR="00350AA5" w:rsidRPr="007552A6" w:rsidRDefault="00350AA5" w:rsidP="00350AA5">
      <w:pPr>
        <w:pStyle w:val="PL"/>
      </w:pPr>
      <w:r w:rsidRPr="007552A6">
        <w:t xml:space="preserve">    © 202</w:t>
      </w:r>
      <w:r w:rsidR="003B31B3" w:rsidRPr="007552A6">
        <w:t>3</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15363D24"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r w:rsidR="003B31B3" w:rsidRPr="007552A6">
        <w:t>1</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77777777" w:rsidR="00350AA5" w:rsidRPr="007552A6" w:rsidRDefault="00350AA5" w:rsidP="00350AA5">
      <w:pPr>
        <w:pStyle w:val="PL"/>
      </w:pPr>
      <w:r w:rsidRPr="007552A6">
        <w:t xml:space="preserve">  - url: '{apiRoot}/npanf-prosekey/</w:t>
      </w:r>
      <w:r w:rsidRPr="007552A6">
        <w:rPr>
          <w:b/>
        </w:rPr>
        <w:t>&lt;</w:t>
      </w:r>
      <w:r w:rsidRPr="007552A6">
        <w:t>apiVersion</w:t>
      </w:r>
      <w:r w:rsidRPr="007552A6">
        <w:rPr>
          <w:b/>
        </w:rPr>
        <w:t>&gt;</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614" w:name="_Toc130814933"/>
      <w:bookmarkStart w:id="615" w:name="_Toc122083107"/>
      <w:bookmarkStart w:id="616" w:name="_Toc138349479"/>
      <w:bookmarkStart w:id="617" w:name="_Toc153880797"/>
      <w:r w:rsidRPr="007552A6">
        <w:t>A.</w:t>
      </w:r>
      <w:r w:rsidR="007C0CD7" w:rsidRPr="007552A6">
        <w:t>3</w:t>
      </w:r>
      <w:r w:rsidRPr="007552A6">
        <w:tab/>
      </w:r>
      <w:r w:rsidRPr="007552A6">
        <w:rPr>
          <w:lang w:eastAsia="zh-CN"/>
        </w:rPr>
        <w:t>Npanf_ResolveRemoteUserId</w:t>
      </w:r>
      <w:r w:rsidRPr="007552A6">
        <w:t xml:space="preserve"> API</w:t>
      </w:r>
      <w:bookmarkEnd w:id="614"/>
      <w:bookmarkEnd w:id="615"/>
      <w:bookmarkEnd w:id="616"/>
      <w:bookmarkEnd w:id="617"/>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35C4C4AC" w:rsidR="00B4571C" w:rsidRPr="007552A6" w:rsidRDefault="00B4571C" w:rsidP="00B4571C">
      <w:pPr>
        <w:pStyle w:val="PL"/>
        <w:rPr>
          <w:lang w:val="en-US"/>
        </w:rPr>
      </w:pPr>
      <w:r w:rsidRPr="007552A6">
        <w:rPr>
          <w:lang w:val="en-US"/>
        </w:rPr>
        <w:t xml:space="preserve">  version: '1.</w:t>
      </w:r>
      <w:r w:rsidR="006E37B6">
        <w:rPr>
          <w:lang w:val="en-US"/>
        </w:rPr>
        <w:t>1</w:t>
      </w:r>
      <w:r w:rsidRPr="007552A6">
        <w:rPr>
          <w:lang w:val="en-US"/>
        </w:rPr>
        <w:t>.0</w:t>
      </w:r>
      <w:r w:rsidR="006E37B6">
        <w:rPr>
          <w:lang w:val="en-US"/>
        </w:rPr>
        <w:t>-alpha.1</w:t>
      </w:r>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77777777" w:rsidR="00B4571C" w:rsidRPr="007552A6" w:rsidRDefault="00B4571C" w:rsidP="00B4571C">
      <w:pPr>
        <w:pStyle w:val="PL"/>
      </w:pPr>
      <w:r w:rsidRPr="007552A6">
        <w:t xml:space="preserve">    © 2023,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089D2627" w:rsidR="00B4571C" w:rsidRPr="007552A6" w:rsidRDefault="00B4571C" w:rsidP="00B4571C">
      <w:pPr>
        <w:pStyle w:val="PL"/>
      </w:pPr>
      <w:r w:rsidRPr="007552A6">
        <w:t xml:space="preserve">  description: 3GPP TS 29.55</w:t>
      </w:r>
      <w:r w:rsidR="00EF46D4">
        <w:t>3</w:t>
      </w:r>
      <w:r w:rsidRPr="007552A6">
        <w:t xml:space="preserve"> V1</w:t>
      </w:r>
      <w:r w:rsidR="006E37B6">
        <w:t>8</w:t>
      </w:r>
      <w:r w:rsidRPr="007552A6">
        <w:t>.</w:t>
      </w:r>
      <w:r w:rsidR="006E37B6">
        <w:rPr>
          <w:lang w:eastAsia="zh-CN"/>
        </w:rPr>
        <w:t>3</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618" w:name="historyclause"/>
      <w:bookmarkStart w:id="619" w:name="_Toc67903575"/>
      <w:bookmarkStart w:id="620" w:name="_Toc2086459"/>
      <w:bookmarkStart w:id="621" w:name="_Toc122090189"/>
      <w:bookmarkStart w:id="622" w:name="_Toc138349480"/>
      <w:bookmarkStart w:id="623" w:name="_Toc153880798"/>
      <w:bookmarkEnd w:id="608"/>
      <w:bookmarkEnd w:id="618"/>
      <w:r w:rsidRPr="007552A6">
        <w:t xml:space="preserve">Annex </w:t>
      </w:r>
      <w:r w:rsidR="00DD42CD" w:rsidRPr="007552A6">
        <w:rPr>
          <w:rFonts w:hint="eastAsia"/>
          <w:lang w:eastAsia="zh-CN"/>
        </w:rPr>
        <w:t>B</w:t>
      </w:r>
      <w:r w:rsidRPr="007552A6">
        <w:t xml:space="preserve"> (informative):</w:t>
      </w:r>
      <w:r w:rsidRPr="007552A6">
        <w:br/>
        <w:t>Change history</w:t>
      </w:r>
      <w:bookmarkEnd w:id="619"/>
      <w:bookmarkEnd w:id="620"/>
      <w:bookmarkEnd w:id="621"/>
      <w:bookmarkEnd w:id="622"/>
      <w:bookmarkEnd w:id="623"/>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56870" w14:textId="77777777" w:rsidR="001B0B83" w:rsidRDefault="001B0B83">
      <w:r>
        <w:separator/>
      </w:r>
    </w:p>
  </w:endnote>
  <w:endnote w:type="continuationSeparator" w:id="0">
    <w:p w14:paraId="4410DA8B" w14:textId="77777777" w:rsidR="001B0B83" w:rsidRDefault="001B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47A6" w14:textId="77777777" w:rsidR="001B0B83" w:rsidRDefault="001B0B83">
      <w:r>
        <w:separator/>
      </w:r>
    </w:p>
  </w:footnote>
  <w:footnote w:type="continuationSeparator" w:id="0">
    <w:p w14:paraId="705AFCE9" w14:textId="77777777" w:rsidR="001B0B83" w:rsidRDefault="001B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17F4BFCB"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781">
      <w:rPr>
        <w:rFonts w:ascii="Arial" w:hAnsi="Arial" w:cs="Arial"/>
        <w:b/>
        <w:noProof/>
        <w:sz w:val="18"/>
        <w:szCs w:val="18"/>
      </w:rPr>
      <w:t>3GPP TS 29.553 V18.3.0 (2023-12)</w:t>
    </w:r>
    <w:r>
      <w:rPr>
        <w:rFonts w:ascii="Arial" w:hAnsi="Arial" w:cs="Arial"/>
        <w:b/>
        <w:sz w:val="18"/>
        <w:szCs w:val="18"/>
      </w:rPr>
      <w:fldChar w:fldCharType="end"/>
    </w:r>
  </w:p>
  <w:p w14:paraId="34164E7C" w14:textId="74FA9255"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6D4">
      <w:rPr>
        <w:rFonts w:ascii="Arial" w:hAnsi="Arial" w:cs="Arial"/>
        <w:b/>
        <w:noProof/>
        <w:sz w:val="18"/>
        <w:szCs w:val="18"/>
      </w:rPr>
      <w:t>26</w:t>
    </w:r>
    <w:r>
      <w:rPr>
        <w:rFonts w:ascii="Arial" w:hAnsi="Arial" w:cs="Arial"/>
        <w:b/>
        <w:sz w:val="18"/>
        <w:szCs w:val="18"/>
      </w:rPr>
      <w:fldChar w:fldCharType="end"/>
    </w:r>
  </w:p>
  <w:p w14:paraId="56CDC2B6" w14:textId="63807F9E"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781">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340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5516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2669344">
    <w:abstractNumId w:val="11"/>
  </w:num>
  <w:num w:numId="4" w16cid:durableId="2016692209">
    <w:abstractNumId w:val="14"/>
  </w:num>
  <w:num w:numId="5" w16cid:durableId="667833553">
    <w:abstractNumId w:val="13"/>
  </w:num>
  <w:num w:numId="6" w16cid:durableId="20147170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0749976">
    <w:abstractNumId w:val="9"/>
  </w:num>
  <w:num w:numId="8" w16cid:durableId="916941041">
    <w:abstractNumId w:val="8"/>
    <w:lvlOverride w:ilvl="0">
      <w:startOverride w:val="1"/>
    </w:lvlOverride>
  </w:num>
  <w:num w:numId="9" w16cid:durableId="1859810946">
    <w:abstractNumId w:val="7"/>
  </w:num>
  <w:num w:numId="10" w16cid:durableId="1186552793">
    <w:abstractNumId w:val="6"/>
  </w:num>
  <w:num w:numId="11" w16cid:durableId="1916863532">
    <w:abstractNumId w:val="5"/>
  </w:num>
  <w:num w:numId="12" w16cid:durableId="1574774324">
    <w:abstractNumId w:val="4"/>
  </w:num>
  <w:num w:numId="13" w16cid:durableId="328599303">
    <w:abstractNumId w:val="3"/>
    <w:lvlOverride w:ilvl="0">
      <w:startOverride w:val="1"/>
    </w:lvlOverride>
  </w:num>
  <w:num w:numId="14" w16cid:durableId="549195125">
    <w:abstractNumId w:val="2"/>
    <w:lvlOverride w:ilvl="0">
      <w:startOverride w:val="1"/>
    </w:lvlOverride>
  </w:num>
  <w:num w:numId="15" w16cid:durableId="499320889">
    <w:abstractNumId w:val="1"/>
    <w:lvlOverride w:ilvl="0">
      <w:startOverride w:val="1"/>
    </w:lvlOverride>
  </w:num>
  <w:num w:numId="16" w16cid:durableId="149247870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BC0"/>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3525"/>
    <w:rsid w:val="001358EF"/>
    <w:rsid w:val="00135BFD"/>
    <w:rsid w:val="00141081"/>
    <w:rsid w:val="001417D2"/>
    <w:rsid w:val="00151AEC"/>
    <w:rsid w:val="00154A9A"/>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F0F4A"/>
    <w:rsid w:val="007F446D"/>
    <w:rsid w:val="008028A4"/>
    <w:rsid w:val="008064C7"/>
    <w:rsid w:val="0081043D"/>
    <w:rsid w:val="008117CB"/>
    <w:rsid w:val="0081456A"/>
    <w:rsid w:val="00822DA2"/>
    <w:rsid w:val="00830747"/>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9514B"/>
    <w:rsid w:val="00DA1973"/>
    <w:rsid w:val="00DA2CAD"/>
    <w:rsid w:val="00DA5BAF"/>
    <w:rsid w:val="00DA7A03"/>
    <w:rsid w:val="00DB13A1"/>
    <w:rsid w:val="00DB1582"/>
    <w:rsid w:val="00DB1818"/>
    <w:rsid w:val="00DB26C9"/>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604"/>
    <w:rsid w:val="00E2499F"/>
    <w:rsid w:val="00E27121"/>
    <w:rsid w:val="00E330A5"/>
    <w:rsid w:val="00E33AC7"/>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F2115-A4BC-4996-9A2D-BCE6E7180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4662</TotalTime>
  <Pages>1</Pages>
  <Words>7759</Words>
  <Characters>44231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545</cp:revision>
  <cp:lastPrinted>2019-02-25T14:05:00Z</cp:lastPrinted>
  <dcterms:created xsi:type="dcterms:W3CDTF">2022-03-08T02:00:00Z</dcterms:created>
  <dcterms:modified xsi:type="dcterms:W3CDTF">2023-12-19T11:20:00Z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