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4681B60C"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w:t>
            </w:r>
            <w:r w:rsidR="007D10DD">
              <w:t>18.6.0</w:t>
            </w:r>
            <w:r w:rsidRPr="000903C1">
              <w:t xml:space="preserve"> </w:t>
            </w:r>
            <w:r w:rsidRPr="000903C1">
              <w:rPr>
                <w:sz w:val="32"/>
              </w:rPr>
              <w:t>(</w:t>
            </w:r>
            <w:r w:rsidR="007D10DD">
              <w:rPr>
                <w:sz w:val="32"/>
              </w:rPr>
              <w:t>2024-03</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E46BAC"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6pt;visibility:visible;mso-wrap-style:square">
                  <v:imagedata r:id="rId11" o:title=""/>
                </v:shape>
              </w:pict>
            </w:r>
          </w:p>
        </w:tc>
        <w:tc>
          <w:tcPr>
            <w:tcW w:w="5540" w:type="dxa"/>
            <w:shd w:val="clear" w:color="auto" w:fill="auto"/>
          </w:tcPr>
          <w:p w14:paraId="50679602" w14:textId="49CD3D83" w:rsidR="00826D4E" w:rsidRPr="00EB1D3D" w:rsidRDefault="00E46BAC" w:rsidP="00826D4E">
            <w:pPr>
              <w:jc w:val="right"/>
            </w:pPr>
            <w:r>
              <w:pict w14:anchorId="0AA72899">
                <v:shape id="_x0000_i1026" type="#_x0000_t75" style="width:127.7pt;height:75.1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9187652" w:rsidR="00046C05" w:rsidRPr="00EB1D3D" w:rsidRDefault="00046C05" w:rsidP="006C5056">
            <w:pPr>
              <w:pStyle w:val="FP"/>
              <w:jc w:val="center"/>
              <w:rPr>
                <w:noProof/>
                <w:sz w:val="18"/>
              </w:rPr>
            </w:pPr>
            <w:r w:rsidRPr="00EB1D3D">
              <w:rPr>
                <w:noProof/>
                <w:sz w:val="18"/>
              </w:rPr>
              <w:t xml:space="preserve">© </w:t>
            </w:r>
            <w:r w:rsidR="00604080">
              <w:rPr>
                <w:noProof/>
                <w:sz w:val="18"/>
              </w:rPr>
              <w:t>202</w:t>
            </w:r>
            <w:r w:rsidR="00245878">
              <w:rPr>
                <w:noProof/>
                <w:sz w:val="18"/>
              </w:rPr>
              <w:t>4</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6F83927D" w14:textId="27E0ABAC" w:rsidR="00E46BAC" w:rsidRDefault="00EB47D8">
      <w:pPr>
        <w:pStyle w:val="TOC1"/>
        <w:rPr>
          <w:rFonts w:asciiTheme="minorHAnsi" w:eastAsiaTheme="minorEastAsia" w:hAnsiTheme="minorHAnsi" w:cstheme="minorBidi"/>
          <w:noProof/>
          <w:kern w:val="2"/>
          <w:szCs w:val="22"/>
          <w:lang w:eastAsia="en-GB"/>
          <w14:ligatures w14:val="standardContextual"/>
        </w:rPr>
      </w:pPr>
      <w:r w:rsidRPr="000903C1">
        <w:fldChar w:fldCharType="begin" w:fldLock="1"/>
      </w:r>
      <w:r w:rsidRPr="000903C1">
        <w:instrText xml:space="preserve"> TOC \o "1-9" </w:instrText>
      </w:r>
      <w:r w:rsidRPr="000903C1">
        <w:fldChar w:fldCharType="separate"/>
      </w:r>
      <w:r w:rsidR="00E46BAC">
        <w:rPr>
          <w:noProof/>
        </w:rPr>
        <w:t>Foreword</w:t>
      </w:r>
      <w:r w:rsidR="00E46BAC">
        <w:rPr>
          <w:noProof/>
        </w:rPr>
        <w:tab/>
      </w:r>
      <w:r w:rsidR="00E46BAC">
        <w:rPr>
          <w:noProof/>
        </w:rPr>
        <w:fldChar w:fldCharType="begin" w:fldLock="1"/>
      </w:r>
      <w:r w:rsidR="00E46BAC">
        <w:rPr>
          <w:noProof/>
        </w:rPr>
        <w:instrText xml:space="preserve"> PAGEREF _Toc162979980 \h </w:instrText>
      </w:r>
      <w:r w:rsidR="00E46BAC">
        <w:rPr>
          <w:noProof/>
        </w:rPr>
      </w:r>
      <w:r w:rsidR="00E46BAC">
        <w:rPr>
          <w:noProof/>
        </w:rPr>
        <w:fldChar w:fldCharType="separate"/>
      </w:r>
      <w:r w:rsidR="00E46BAC">
        <w:rPr>
          <w:noProof/>
        </w:rPr>
        <w:t>11</w:t>
      </w:r>
      <w:r w:rsidR="00E46BAC">
        <w:rPr>
          <w:noProof/>
        </w:rPr>
        <w:fldChar w:fldCharType="end"/>
      </w:r>
    </w:p>
    <w:p w14:paraId="2597A685" w14:textId="369E158F"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_Toc162979981 \h </w:instrText>
      </w:r>
      <w:r>
        <w:rPr>
          <w:noProof/>
        </w:rPr>
      </w:r>
      <w:r>
        <w:rPr>
          <w:noProof/>
        </w:rPr>
        <w:fldChar w:fldCharType="separate"/>
      </w:r>
      <w:r>
        <w:rPr>
          <w:noProof/>
        </w:rPr>
        <w:t>11</w:t>
      </w:r>
      <w:r>
        <w:rPr>
          <w:noProof/>
        </w:rPr>
        <w:fldChar w:fldCharType="end"/>
      </w:r>
    </w:p>
    <w:p w14:paraId="45DBFF61" w14:textId="085870DA"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_Toc162979982 \h </w:instrText>
      </w:r>
      <w:r>
        <w:rPr>
          <w:noProof/>
        </w:rPr>
      </w:r>
      <w:r>
        <w:rPr>
          <w:noProof/>
        </w:rPr>
        <w:fldChar w:fldCharType="separate"/>
      </w:r>
      <w:r>
        <w:rPr>
          <w:noProof/>
        </w:rPr>
        <w:t>12</w:t>
      </w:r>
      <w:r>
        <w:rPr>
          <w:noProof/>
        </w:rPr>
        <w:fldChar w:fldCharType="end"/>
      </w:r>
    </w:p>
    <w:p w14:paraId="23E0F585" w14:textId="0411A1BF"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_Toc162979983 \h </w:instrText>
      </w:r>
      <w:r>
        <w:rPr>
          <w:noProof/>
        </w:rPr>
      </w:r>
      <w:r>
        <w:rPr>
          <w:noProof/>
        </w:rPr>
        <w:fldChar w:fldCharType="separate"/>
      </w:r>
      <w:r>
        <w:rPr>
          <w:noProof/>
        </w:rPr>
        <w:t>19</w:t>
      </w:r>
      <w:r>
        <w:rPr>
          <w:noProof/>
        </w:rPr>
        <w:fldChar w:fldCharType="end"/>
      </w:r>
    </w:p>
    <w:p w14:paraId="0837BB86" w14:textId="1F51407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_Toc162979984 \h </w:instrText>
      </w:r>
      <w:r>
        <w:rPr>
          <w:noProof/>
        </w:rPr>
      </w:r>
      <w:r>
        <w:rPr>
          <w:noProof/>
        </w:rPr>
        <w:fldChar w:fldCharType="separate"/>
      </w:r>
      <w:r>
        <w:rPr>
          <w:noProof/>
        </w:rPr>
        <w:t>19</w:t>
      </w:r>
      <w:r>
        <w:rPr>
          <w:noProof/>
        </w:rPr>
        <w:fldChar w:fldCharType="end"/>
      </w:r>
    </w:p>
    <w:p w14:paraId="5D21ACBD" w14:textId="5C0F377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_Toc162979985 \h </w:instrText>
      </w:r>
      <w:r>
        <w:rPr>
          <w:noProof/>
        </w:rPr>
      </w:r>
      <w:r>
        <w:rPr>
          <w:noProof/>
        </w:rPr>
        <w:fldChar w:fldCharType="separate"/>
      </w:r>
      <w:r>
        <w:rPr>
          <w:noProof/>
        </w:rPr>
        <w:t>19</w:t>
      </w:r>
      <w:r>
        <w:rPr>
          <w:noProof/>
        </w:rPr>
        <w:fldChar w:fldCharType="end"/>
      </w:r>
    </w:p>
    <w:p w14:paraId="6FECBD2D" w14:textId="6C401C4A"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AT command syntax</w:t>
      </w:r>
      <w:r>
        <w:rPr>
          <w:noProof/>
        </w:rPr>
        <w:tab/>
      </w:r>
      <w:r>
        <w:rPr>
          <w:noProof/>
        </w:rPr>
        <w:fldChar w:fldCharType="begin" w:fldLock="1"/>
      </w:r>
      <w:r>
        <w:rPr>
          <w:noProof/>
        </w:rPr>
        <w:instrText xml:space="preserve"> PAGEREF _Toc162979986 \h </w:instrText>
      </w:r>
      <w:r>
        <w:rPr>
          <w:noProof/>
        </w:rPr>
      </w:r>
      <w:r>
        <w:rPr>
          <w:noProof/>
        </w:rPr>
        <w:fldChar w:fldCharType="separate"/>
      </w:r>
      <w:r>
        <w:rPr>
          <w:noProof/>
        </w:rPr>
        <w:t>20</w:t>
      </w:r>
      <w:r>
        <w:rPr>
          <w:noProof/>
        </w:rPr>
        <w:fldChar w:fldCharType="end"/>
      </w:r>
    </w:p>
    <w:p w14:paraId="6822647A" w14:textId="4F898EF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_Toc162979987 \h </w:instrText>
      </w:r>
      <w:r>
        <w:rPr>
          <w:noProof/>
        </w:rPr>
      </w:r>
      <w:r>
        <w:rPr>
          <w:noProof/>
        </w:rPr>
        <w:fldChar w:fldCharType="separate"/>
      </w:r>
      <w:r>
        <w:rPr>
          <w:noProof/>
        </w:rPr>
        <w:t>20</w:t>
      </w:r>
      <w:r>
        <w:rPr>
          <w:noProof/>
        </w:rPr>
        <w:fldChar w:fldCharType="end"/>
      </w:r>
    </w:p>
    <w:p w14:paraId="0A75835A" w14:textId="4CBE8EC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Command line</w:t>
      </w:r>
      <w:r>
        <w:rPr>
          <w:noProof/>
        </w:rPr>
        <w:tab/>
      </w:r>
      <w:r>
        <w:rPr>
          <w:noProof/>
        </w:rPr>
        <w:fldChar w:fldCharType="begin" w:fldLock="1"/>
      </w:r>
      <w:r>
        <w:rPr>
          <w:noProof/>
        </w:rPr>
        <w:instrText xml:space="preserve"> PAGEREF _Toc162979988 \h </w:instrText>
      </w:r>
      <w:r>
        <w:rPr>
          <w:noProof/>
        </w:rPr>
      </w:r>
      <w:r>
        <w:rPr>
          <w:noProof/>
        </w:rPr>
        <w:fldChar w:fldCharType="separate"/>
      </w:r>
      <w:r>
        <w:rPr>
          <w:noProof/>
        </w:rPr>
        <w:t>21</w:t>
      </w:r>
      <w:r>
        <w:rPr>
          <w:noProof/>
        </w:rPr>
        <w:fldChar w:fldCharType="end"/>
      </w:r>
    </w:p>
    <w:p w14:paraId="593CBDCE" w14:textId="0B8FA11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_Toc162979989 \h </w:instrText>
      </w:r>
      <w:r>
        <w:rPr>
          <w:noProof/>
        </w:rPr>
      </w:r>
      <w:r>
        <w:rPr>
          <w:noProof/>
        </w:rPr>
        <w:fldChar w:fldCharType="separate"/>
      </w:r>
      <w:r>
        <w:rPr>
          <w:noProof/>
        </w:rPr>
        <w:t>22</w:t>
      </w:r>
      <w:r>
        <w:rPr>
          <w:noProof/>
        </w:rPr>
        <w:fldChar w:fldCharType="end"/>
      </w:r>
    </w:p>
    <w:p w14:paraId="0A4A64D3" w14:textId="3D5ECE53"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4.3</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ITU</w:t>
      </w:r>
      <w:r w:rsidRPr="00C865D1">
        <w:rPr>
          <w:noProof/>
          <w:lang w:val="fr-FR"/>
        </w:rPr>
        <w:noBreakHyphen/>
        <w:t>T Recommendation V.250 [14] TE</w:t>
      </w:r>
      <w:r w:rsidRPr="00C865D1">
        <w:rPr>
          <w:noProof/>
          <w:lang w:val="fr-FR"/>
        </w:rPr>
        <w:noBreakHyphen/>
        <w:t>TA interface commands</w:t>
      </w:r>
      <w:r w:rsidRPr="00E46BAC">
        <w:rPr>
          <w:noProof/>
          <w:lang w:val="fr-FR"/>
        </w:rPr>
        <w:tab/>
      </w:r>
      <w:r>
        <w:rPr>
          <w:noProof/>
        </w:rPr>
        <w:fldChar w:fldCharType="begin" w:fldLock="1"/>
      </w:r>
      <w:r w:rsidRPr="00E46BAC">
        <w:rPr>
          <w:noProof/>
          <w:lang w:val="fr-FR"/>
        </w:rPr>
        <w:instrText xml:space="preserve"> PAGEREF _Toc162979990 \h </w:instrText>
      </w:r>
      <w:r>
        <w:rPr>
          <w:noProof/>
        </w:rPr>
      </w:r>
      <w:r>
        <w:rPr>
          <w:noProof/>
        </w:rPr>
        <w:fldChar w:fldCharType="separate"/>
      </w:r>
      <w:r w:rsidRPr="00E46BAC">
        <w:rPr>
          <w:noProof/>
          <w:lang w:val="fr-FR"/>
        </w:rPr>
        <w:t>22</w:t>
      </w:r>
      <w:r>
        <w:rPr>
          <w:noProof/>
        </w:rPr>
        <w:fldChar w:fldCharType="end"/>
      </w:r>
    </w:p>
    <w:p w14:paraId="630AB616" w14:textId="1886E81C"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commands</w:t>
      </w:r>
      <w:r>
        <w:rPr>
          <w:noProof/>
        </w:rPr>
        <w:tab/>
      </w:r>
      <w:r>
        <w:rPr>
          <w:noProof/>
        </w:rPr>
        <w:fldChar w:fldCharType="begin" w:fldLock="1"/>
      </w:r>
      <w:r>
        <w:rPr>
          <w:noProof/>
        </w:rPr>
        <w:instrText xml:space="preserve"> PAGEREF _Toc162979991 \h </w:instrText>
      </w:r>
      <w:r>
        <w:rPr>
          <w:noProof/>
        </w:rPr>
      </w:r>
      <w:r>
        <w:rPr>
          <w:noProof/>
        </w:rPr>
        <w:fldChar w:fldCharType="separate"/>
      </w:r>
      <w:r>
        <w:rPr>
          <w:noProof/>
        </w:rPr>
        <w:t>23</w:t>
      </w:r>
      <w:r>
        <w:rPr>
          <w:noProof/>
        </w:rPr>
        <w:fldChar w:fldCharType="end"/>
      </w:r>
    </w:p>
    <w:p w14:paraId="2CF8561D" w14:textId="18906EA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_Toc162979992 \h </w:instrText>
      </w:r>
      <w:r>
        <w:rPr>
          <w:noProof/>
        </w:rPr>
      </w:r>
      <w:r>
        <w:rPr>
          <w:noProof/>
        </w:rPr>
        <w:fldChar w:fldCharType="separate"/>
      </w:r>
      <w:r>
        <w:rPr>
          <w:noProof/>
        </w:rPr>
        <w:t>23</w:t>
      </w:r>
      <w:r>
        <w:rPr>
          <w:noProof/>
        </w:rPr>
        <w:fldChar w:fldCharType="end"/>
      </w:r>
    </w:p>
    <w:p w14:paraId="4E0C747F" w14:textId="51D89C4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_Toc162979993 \h </w:instrText>
      </w:r>
      <w:r>
        <w:rPr>
          <w:noProof/>
        </w:rPr>
      </w:r>
      <w:r>
        <w:rPr>
          <w:noProof/>
        </w:rPr>
        <w:fldChar w:fldCharType="separate"/>
      </w:r>
      <w:r>
        <w:rPr>
          <w:noProof/>
        </w:rPr>
        <w:t>23</w:t>
      </w:r>
      <w:r>
        <w:rPr>
          <w:noProof/>
        </w:rPr>
        <w:fldChar w:fldCharType="end"/>
      </w:r>
    </w:p>
    <w:p w14:paraId="4EDDFD6F" w14:textId="7141601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5.2</w:t>
      </w:r>
      <w:r>
        <w:rPr>
          <w:rFonts w:asciiTheme="minorHAnsi" w:eastAsiaTheme="minorEastAsia" w:hAnsiTheme="minorHAnsi" w:cstheme="minorBidi"/>
          <w:noProof/>
          <w:kern w:val="2"/>
          <w:sz w:val="22"/>
          <w:szCs w:val="22"/>
          <w:lang w:eastAsia="en-GB"/>
          <w14:ligatures w14:val="standardContextual"/>
        </w:rPr>
        <w:tab/>
      </w:r>
      <w:r w:rsidRPr="00E46BAC">
        <w:rPr>
          <w:noProof/>
        </w:rPr>
        <w:t>Request model identification +CGMM</w:t>
      </w:r>
      <w:r>
        <w:rPr>
          <w:noProof/>
        </w:rPr>
        <w:tab/>
      </w:r>
      <w:r>
        <w:rPr>
          <w:noProof/>
        </w:rPr>
        <w:fldChar w:fldCharType="begin" w:fldLock="1"/>
      </w:r>
      <w:r>
        <w:rPr>
          <w:noProof/>
        </w:rPr>
        <w:instrText xml:space="preserve"> PAGEREF _Toc162979994 \h </w:instrText>
      </w:r>
      <w:r>
        <w:rPr>
          <w:noProof/>
        </w:rPr>
      </w:r>
      <w:r>
        <w:rPr>
          <w:noProof/>
        </w:rPr>
        <w:fldChar w:fldCharType="separate"/>
      </w:r>
      <w:r>
        <w:rPr>
          <w:noProof/>
        </w:rPr>
        <w:t>23</w:t>
      </w:r>
      <w:r>
        <w:rPr>
          <w:noProof/>
        </w:rPr>
        <w:fldChar w:fldCharType="end"/>
      </w:r>
    </w:p>
    <w:p w14:paraId="3550683C" w14:textId="6932821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5.3</w:t>
      </w:r>
      <w:r>
        <w:rPr>
          <w:rFonts w:asciiTheme="minorHAnsi" w:eastAsiaTheme="minorEastAsia" w:hAnsiTheme="minorHAnsi" w:cstheme="minorBidi"/>
          <w:noProof/>
          <w:kern w:val="2"/>
          <w:sz w:val="22"/>
          <w:szCs w:val="22"/>
          <w:lang w:eastAsia="en-GB"/>
          <w14:ligatures w14:val="standardContextual"/>
        </w:rPr>
        <w:tab/>
      </w:r>
      <w:r w:rsidRPr="00E46BAC">
        <w:rPr>
          <w:noProof/>
        </w:rPr>
        <w:t>Request revision identification +CGMR</w:t>
      </w:r>
      <w:r>
        <w:rPr>
          <w:noProof/>
        </w:rPr>
        <w:tab/>
      </w:r>
      <w:r>
        <w:rPr>
          <w:noProof/>
        </w:rPr>
        <w:fldChar w:fldCharType="begin" w:fldLock="1"/>
      </w:r>
      <w:r>
        <w:rPr>
          <w:noProof/>
        </w:rPr>
        <w:instrText xml:space="preserve"> PAGEREF _Toc162979995 \h </w:instrText>
      </w:r>
      <w:r>
        <w:rPr>
          <w:noProof/>
        </w:rPr>
      </w:r>
      <w:r>
        <w:rPr>
          <w:noProof/>
        </w:rPr>
        <w:fldChar w:fldCharType="separate"/>
      </w:r>
      <w:r>
        <w:rPr>
          <w:noProof/>
        </w:rPr>
        <w:t>24</w:t>
      </w:r>
      <w:r>
        <w:rPr>
          <w:noProof/>
        </w:rPr>
        <w:fldChar w:fldCharType="end"/>
      </w:r>
    </w:p>
    <w:p w14:paraId="68BBA8A0" w14:textId="637C772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_Toc162979996 \h </w:instrText>
      </w:r>
      <w:r>
        <w:rPr>
          <w:noProof/>
        </w:rPr>
      </w:r>
      <w:r>
        <w:rPr>
          <w:noProof/>
        </w:rPr>
        <w:fldChar w:fldCharType="separate"/>
      </w:r>
      <w:r>
        <w:rPr>
          <w:noProof/>
        </w:rPr>
        <w:t>25</w:t>
      </w:r>
      <w:r>
        <w:rPr>
          <w:noProof/>
        </w:rPr>
        <w:fldChar w:fldCharType="end"/>
      </w:r>
    </w:p>
    <w:p w14:paraId="0240F25F" w14:textId="1B0826B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_Toc162979997 \h </w:instrText>
      </w:r>
      <w:r>
        <w:rPr>
          <w:noProof/>
        </w:rPr>
      </w:r>
      <w:r>
        <w:rPr>
          <w:noProof/>
        </w:rPr>
        <w:fldChar w:fldCharType="separate"/>
      </w:r>
      <w:r>
        <w:rPr>
          <w:noProof/>
        </w:rPr>
        <w:t>26</w:t>
      </w:r>
      <w:r>
        <w:rPr>
          <w:noProof/>
        </w:rPr>
        <w:fldChar w:fldCharType="end"/>
      </w:r>
    </w:p>
    <w:p w14:paraId="109EDDBD" w14:textId="2920ACB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5.6</w:t>
      </w:r>
      <w:r>
        <w:rPr>
          <w:rFonts w:asciiTheme="minorHAnsi" w:eastAsiaTheme="minorEastAsia" w:hAnsiTheme="minorHAnsi" w:cstheme="minorBidi"/>
          <w:noProof/>
          <w:kern w:val="2"/>
          <w:sz w:val="22"/>
          <w:szCs w:val="22"/>
          <w:lang w:eastAsia="en-GB"/>
          <w14:ligatures w14:val="standardContextual"/>
        </w:rPr>
        <w:tab/>
      </w:r>
      <w:r w:rsidRPr="00E46BAC">
        <w:rPr>
          <w:noProof/>
        </w:rPr>
        <w:t>Request international mobile subscriber identity +CIMI</w:t>
      </w:r>
      <w:r>
        <w:rPr>
          <w:noProof/>
        </w:rPr>
        <w:tab/>
      </w:r>
      <w:r>
        <w:rPr>
          <w:noProof/>
        </w:rPr>
        <w:fldChar w:fldCharType="begin" w:fldLock="1"/>
      </w:r>
      <w:r>
        <w:rPr>
          <w:noProof/>
        </w:rPr>
        <w:instrText xml:space="preserve"> PAGEREF _Toc162979998 \h </w:instrText>
      </w:r>
      <w:r>
        <w:rPr>
          <w:noProof/>
        </w:rPr>
      </w:r>
      <w:r>
        <w:rPr>
          <w:noProof/>
        </w:rPr>
        <w:fldChar w:fldCharType="separate"/>
      </w:r>
      <w:r>
        <w:rPr>
          <w:noProof/>
        </w:rPr>
        <w:t>27</w:t>
      </w:r>
      <w:r>
        <w:rPr>
          <w:noProof/>
        </w:rPr>
        <w:fldChar w:fldCharType="end"/>
      </w:r>
    </w:p>
    <w:p w14:paraId="39AD4A1E" w14:textId="5FC1E8CD"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5.7</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Multiplexing mode +CMUX</w:t>
      </w:r>
      <w:r w:rsidRPr="00E46BAC">
        <w:rPr>
          <w:noProof/>
          <w:lang w:val="fr-FR"/>
        </w:rPr>
        <w:tab/>
      </w:r>
      <w:r>
        <w:rPr>
          <w:noProof/>
        </w:rPr>
        <w:fldChar w:fldCharType="begin" w:fldLock="1"/>
      </w:r>
      <w:r w:rsidRPr="00E46BAC">
        <w:rPr>
          <w:noProof/>
          <w:lang w:val="fr-FR"/>
        </w:rPr>
        <w:instrText xml:space="preserve"> PAGEREF _Toc162979999 \h </w:instrText>
      </w:r>
      <w:r>
        <w:rPr>
          <w:noProof/>
        </w:rPr>
      </w:r>
      <w:r>
        <w:rPr>
          <w:noProof/>
        </w:rPr>
        <w:fldChar w:fldCharType="separate"/>
      </w:r>
      <w:r w:rsidRPr="00E46BAC">
        <w:rPr>
          <w:noProof/>
          <w:lang w:val="fr-FR"/>
        </w:rPr>
        <w:t>28</w:t>
      </w:r>
      <w:r>
        <w:rPr>
          <w:noProof/>
        </w:rPr>
        <w:fldChar w:fldCharType="end"/>
      </w:r>
    </w:p>
    <w:p w14:paraId="4801430E" w14:textId="6E1FCEEE"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5.8</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ITU</w:t>
      </w:r>
      <w:r w:rsidRPr="00C865D1">
        <w:rPr>
          <w:noProof/>
          <w:lang w:val="fr-FR"/>
        </w:rPr>
        <w:noBreakHyphen/>
        <w:t>T Recommendaton V.250 [14] generic TA control commands</w:t>
      </w:r>
      <w:r w:rsidRPr="00E46BAC">
        <w:rPr>
          <w:noProof/>
          <w:lang w:val="fr-FR"/>
        </w:rPr>
        <w:tab/>
      </w:r>
      <w:r>
        <w:rPr>
          <w:noProof/>
        </w:rPr>
        <w:fldChar w:fldCharType="begin" w:fldLock="1"/>
      </w:r>
      <w:r w:rsidRPr="00E46BAC">
        <w:rPr>
          <w:noProof/>
          <w:lang w:val="fr-FR"/>
        </w:rPr>
        <w:instrText xml:space="preserve"> PAGEREF _Toc162980000 \h </w:instrText>
      </w:r>
      <w:r>
        <w:rPr>
          <w:noProof/>
        </w:rPr>
      </w:r>
      <w:r>
        <w:rPr>
          <w:noProof/>
        </w:rPr>
        <w:fldChar w:fldCharType="separate"/>
      </w:r>
      <w:r w:rsidRPr="00E46BAC">
        <w:rPr>
          <w:noProof/>
          <w:lang w:val="fr-FR"/>
        </w:rPr>
        <w:t>30</w:t>
      </w:r>
      <w:r>
        <w:rPr>
          <w:noProof/>
        </w:rPr>
        <w:fldChar w:fldCharType="end"/>
      </w:r>
    </w:p>
    <w:p w14:paraId="737647F9" w14:textId="16066D5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_Toc162980001 \h </w:instrText>
      </w:r>
      <w:r>
        <w:rPr>
          <w:noProof/>
        </w:rPr>
      </w:r>
      <w:r>
        <w:rPr>
          <w:noProof/>
        </w:rPr>
        <w:fldChar w:fldCharType="separate"/>
      </w:r>
      <w:r>
        <w:rPr>
          <w:noProof/>
        </w:rPr>
        <w:t>30</w:t>
      </w:r>
      <w:r>
        <w:rPr>
          <w:noProof/>
        </w:rPr>
        <w:fldChar w:fldCharType="end"/>
      </w:r>
    </w:p>
    <w:p w14:paraId="1BB41E22" w14:textId="3F347CEF"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5.10</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Request 5G subscription permanent identifier +CSUPI</w:t>
      </w:r>
      <w:r w:rsidRPr="00E46BAC">
        <w:rPr>
          <w:noProof/>
          <w:lang w:val="fr-FR"/>
        </w:rPr>
        <w:tab/>
      </w:r>
      <w:r>
        <w:rPr>
          <w:noProof/>
        </w:rPr>
        <w:fldChar w:fldCharType="begin" w:fldLock="1"/>
      </w:r>
      <w:r w:rsidRPr="00E46BAC">
        <w:rPr>
          <w:noProof/>
          <w:lang w:val="fr-FR"/>
        </w:rPr>
        <w:instrText xml:space="preserve"> PAGEREF _Toc162980002 \h </w:instrText>
      </w:r>
      <w:r>
        <w:rPr>
          <w:noProof/>
        </w:rPr>
      </w:r>
      <w:r>
        <w:rPr>
          <w:noProof/>
        </w:rPr>
        <w:fldChar w:fldCharType="separate"/>
      </w:r>
      <w:r w:rsidRPr="00E46BAC">
        <w:rPr>
          <w:noProof/>
          <w:lang w:val="fr-FR"/>
        </w:rPr>
        <w:t>32</w:t>
      </w:r>
      <w:r>
        <w:rPr>
          <w:noProof/>
        </w:rPr>
        <w:fldChar w:fldCharType="end"/>
      </w:r>
    </w:p>
    <w:p w14:paraId="67F4CFCC" w14:textId="0735484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_Toc162980003 \h </w:instrText>
      </w:r>
      <w:r>
        <w:rPr>
          <w:noProof/>
        </w:rPr>
      </w:r>
      <w:r>
        <w:rPr>
          <w:noProof/>
        </w:rPr>
        <w:fldChar w:fldCharType="separate"/>
      </w:r>
      <w:r>
        <w:rPr>
          <w:noProof/>
        </w:rPr>
        <w:t>32</w:t>
      </w:r>
      <w:r>
        <w:rPr>
          <w:noProof/>
        </w:rPr>
        <w:fldChar w:fldCharType="end"/>
      </w:r>
    </w:p>
    <w:p w14:paraId="35D4AFF5" w14:textId="3FE353A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_Toc162980004 \h </w:instrText>
      </w:r>
      <w:r>
        <w:rPr>
          <w:noProof/>
        </w:rPr>
      </w:r>
      <w:r>
        <w:rPr>
          <w:noProof/>
        </w:rPr>
        <w:fldChar w:fldCharType="separate"/>
      </w:r>
      <w:r>
        <w:rPr>
          <w:noProof/>
        </w:rPr>
        <w:t>33</w:t>
      </w:r>
      <w:r>
        <w:rPr>
          <w:noProof/>
        </w:rPr>
        <w:fldChar w:fldCharType="end"/>
      </w:r>
    </w:p>
    <w:p w14:paraId="3B6F2498" w14:textId="5A58099E"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_Toc162980005 \h </w:instrText>
      </w:r>
      <w:r>
        <w:rPr>
          <w:noProof/>
        </w:rPr>
      </w:r>
      <w:r>
        <w:rPr>
          <w:noProof/>
        </w:rPr>
        <w:fldChar w:fldCharType="separate"/>
      </w:r>
      <w:r>
        <w:rPr>
          <w:noProof/>
        </w:rPr>
        <w:t>34</w:t>
      </w:r>
      <w:r>
        <w:rPr>
          <w:noProof/>
        </w:rPr>
        <w:fldChar w:fldCharType="end"/>
      </w:r>
    </w:p>
    <w:p w14:paraId="31DBA5D9" w14:textId="4D94A98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_Toc162980006 \h </w:instrText>
      </w:r>
      <w:r>
        <w:rPr>
          <w:noProof/>
        </w:rPr>
      </w:r>
      <w:r>
        <w:rPr>
          <w:noProof/>
        </w:rPr>
        <w:fldChar w:fldCharType="separate"/>
      </w:r>
      <w:r>
        <w:rPr>
          <w:noProof/>
        </w:rPr>
        <w:t>34</w:t>
      </w:r>
      <w:r>
        <w:rPr>
          <w:noProof/>
        </w:rPr>
        <w:fldChar w:fldCharType="end"/>
      </w:r>
    </w:p>
    <w:p w14:paraId="52764C60" w14:textId="37EC435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_Toc162980007 \h </w:instrText>
      </w:r>
      <w:r>
        <w:rPr>
          <w:noProof/>
        </w:rPr>
      </w:r>
      <w:r>
        <w:rPr>
          <w:noProof/>
        </w:rPr>
        <w:fldChar w:fldCharType="separate"/>
      </w:r>
      <w:r>
        <w:rPr>
          <w:noProof/>
        </w:rPr>
        <w:t>34</w:t>
      </w:r>
      <w:r>
        <w:rPr>
          <w:noProof/>
        </w:rPr>
        <w:fldChar w:fldCharType="end"/>
      </w:r>
    </w:p>
    <w:p w14:paraId="1F5CD0D9" w14:textId="4C4846C7"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6.2</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ITU</w:t>
      </w:r>
      <w:r w:rsidRPr="00C865D1">
        <w:rPr>
          <w:noProof/>
          <w:lang w:val="fr-FR"/>
        </w:rPr>
        <w:noBreakHyphen/>
        <w:t>T Recommendation V.250 [14] dial command D</w:t>
      </w:r>
      <w:r w:rsidRPr="00E46BAC">
        <w:rPr>
          <w:noProof/>
          <w:lang w:val="fr-FR"/>
        </w:rPr>
        <w:tab/>
      </w:r>
      <w:r>
        <w:rPr>
          <w:noProof/>
        </w:rPr>
        <w:fldChar w:fldCharType="begin" w:fldLock="1"/>
      </w:r>
      <w:r w:rsidRPr="00E46BAC">
        <w:rPr>
          <w:noProof/>
          <w:lang w:val="fr-FR"/>
        </w:rPr>
        <w:instrText xml:space="preserve"> PAGEREF _Toc162980008 \h </w:instrText>
      </w:r>
      <w:r>
        <w:rPr>
          <w:noProof/>
        </w:rPr>
      </w:r>
      <w:r>
        <w:rPr>
          <w:noProof/>
        </w:rPr>
        <w:fldChar w:fldCharType="separate"/>
      </w:r>
      <w:r w:rsidRPr="00E46BAC">
        <w:rPr>
          <w:noProof/>
          <w:lang w:val="fr-FR"/>
        </w:rPr>
        <w:t>34</w:t>
      </w:r>
      <w:r>
        <w:rPr>
          <w:noProof/>
        </w:rPr>
        <w:fldChar w:fldCharType="end"/>
      </w:r>
    </w:p>
    <w:p w14:paraId="46C4E3BB" w14:textId="1635236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_Toc162980009 \h </w:instrText>
      </w:r>
      <w:r>
        <w:rPr>
          <w:noProof/>
        </w:rPr>
      </w:r>
      <w:r>
        <w:rPr>
          <w:noProof/>
        </w:rPr>
        <w:fldChar w:fldCharType="separate"/>
      </w:r>
      <w:r>
        <w:rPr>
          <w:noProof/>
        </w:rPr>
        <w:t>35</w:t>
      </w:r>
      <w:r>
        <w:rPr>
          <w:noProof/>
        </w:rPr>
        <w:fldChar w:fldCharType="end"/>
      </w:r>
    </w:p>
    <w:p w14:paraId="0A61610B" w14:textId="3686AD1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Call mode +CMOD</w:t>
      </w:r>
      <w:r>
        <w:rPr>
          <w:noProof/>
        </w:rPr>
        <w:tab/>
      </w:r>
      <w:r>
        <w:rPr>
          <w:noProof/>
        </w:rPr>
        <w:fldChar w:fldCharType="begin" w:fldLock="1"/>
      </w:r>
      <w:r>
        <w:rPr>
          <w:noProof/>
        </w:rPr>
        <w:instrText xml:space="preserve"> PAGEREF _Toc162980010 \h </w:instrText>
      </w:r>
      <w:r>
        <w:rPr>
          <w:noProof/>
        </w:rPr>
      </w:r>
      <w:r>
        <w:rPr>
          <w:noProof/>
        </w:rPr>
        <w:fldChar w:fldCharType="separate"/>
      </w:r>
      <w:r>
        <w:rPr>
          <w:noProof/>
        </w:rPr>
        <w:t>36</w:t>
      </w:r>
      <w:r>
        <w:rPr>
          <w:noProof/>
        </w:rPr>
        <w:fldChar w:fldCharType="end"/>
      </w:r>
    </w:p>
    <w:p w14:paraId="54D489E2" w14:textId="079EA13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Voice call mode +CVMOD</w:t>
      </w:r>
      <w:r>
        <w:rPr>
          <w:noProof/>
        </w:rPr>
        <w:tab/>
      </w:r>
      <w:r>
        <w:rPr>
          <w:noProof/>
        </w:rPr>
        <w:fldChar w:fldCharType="begin" w:fldLock="1"/>
      </w:r>
      <w:r>
        <w:rPr>
          <w:noProof/>
        </w:rPr>
        <w:instrText xml:space="preserve"> PAGEREF _Toc162980011 \h </w:instrText>
      </w:r>
      <w:r>
        <w:rPr>
          <w:noProof/>
        </w:rPr>
      </w:r>
      <w:r>
        <w:rPr>
          <w:noProof/>
        </w:rPr>
        <w:fldChar w:fldCharType="separate"/>
      </w:r>
      <w:r>
        <w:rPr>
          <w:noProof/>
        </w:rPr>
        <w:t>36</w:t>
      </w:r>
      <w:r>
        <w:rPr>
          <w:noProof/>
        </w:rPr>
        <w:fldChar w:fldCharType="end"/>
      </w:r>
    </w:p>
    <w:p w14:paraId="78BA875A" w14:textId="31CA59D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Hangup call +CHUP</w:t>
      </w:r>
      <w:r>
        <w:rPr>
          <w:noProof/>
        </w:rPr>
        <w:tab/>
      </w:r>
      <w:r>
        <w:rPr>
          <w:noProof/>
        </w:rPr>
        <w:fldChar w:fldCharType="begin" w:fldLock="1"/>
      </w:r>
      <w:r>
        <w:rPr>
          <w:noProof/>
        </w:rPr>
        <w:instrText xml:space="preserve"> PAGEREF _Toc162980012 \h </w:instrText>
      </w:r>
      <w:r>
        <w:rPr>
          <w:noProof/>
        </w:rPr>
      </w:r>
      <w:r>
        <w:rPr>
          <w:noProof/>
        </w:rPr>
        <w:fldChar w:fldCharType="separate"/>
      </w:r>
      <w:r>
        <w:rPr>
          <w:noProof/>
        </w:rPr>
        <w:t>37</w:t>
      </w:r>
      <w:r>
        <w:rPr>
          <w:noProof/>
        </w:rPr>
        <w:fldChar w:fldCharType="end"/>
      </w:r>
    </w:p>
    <w:p w14:paraId="26E78940" w14:textId="0B6C41B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_Toc162980013 \h </w:instrText>
      </w:r>
      <w:r>
        <w:rPr>
          <w:noProof/>
        </w:rPr>
      </w:r>
      <w:r>
        <w:rPr>
          <w:noProof/>
        </w:rPr>
        <w:fldChar w:fldCharType="separate"/>
      </w:r>
      <w:r>
        <w:rPr>
          <w:noProof/>
        </w:rPr>
        <w:t>38</w:t>
      </w:r>
      <w:r>
        <w:rPr>
          <w:noProof/>
        </w:rPr>
        <w:fldChar w:fldCharType="end"/>
      </w:r>
    </w:p>
    <w:p w14:paraId="1B8911FA" w14:textId="0ECB9EB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_Toc162980014 \h </w:instrText>
      </w:r>
      <w:r>
        <w:rPr>
          <w:noProof/>
        </w:rPr>
      </w:r>
      <w:r>
        <w:rPr>
          <w:noProof/>
        </w:rPr>
        <w:fldChar w:fldCharType="separate"/>
      </w:r>
      <w:r>
        <w:rPr>
          <w:noProof/>
        </w:rPr>
        <w:t>39</w:t>
      </w:r>
      <w:r>
        <w:rPr>
          <w:noProof/>
        </w:rPr>
        <w:fldChar w:fldCharType="end"/>
      </w:r>
    </w:p>
    <w:p w14:paraId="7483605C" w14:textId="12063C1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_Toc162980015 \h </w:instrText>
      </w:r>
      <w:r>
        <w:rPr>
          <w:noProof/>
        </w:rPr>
      </w:r>
      <w:r>
        <w:rPr>
          <w:noProof/>
        </w:rPr>
        <w:fldChar w:fldCharType="separate"/>
      </w:r>
      <w:r>
        <w:rPr>
          <w:noProof/>
        </w:rPr>
        <w:t>42</w:t>
      </w:r>
      <w:r>
        <w:rPr>
          <w:noProof/>
        </w:rPr>
        <w:fldChar w:fldCharType="end"/>
      </w:r>
    </w:p>
    <w:p w14:paraId="6F14A0A1" w14:textId="66936DA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_Toc162980016 \h </w:instrText>
      </w:r>
      <w:r>
        <w:rPr>
          <w:noProof/>
        </w:rPr>
      </w:r>
      <w:r>
        <w:rPr>
          <w:noProof/>
        </w:rPr>
        <w:fldChar w:fldCharType="separate"/>
      </w:r>
      <w:r>
        <w:rPr>
          <w:noProof/>
        </w:rPr>
        <w:t>43</w:t>
      </w:r>
      <w:r>
        <w:rPr>
          <w:noProof/>
        </w:rPr>
        <w:fldChar w:fldCharType="end"/>
      </w:r>
    </w:p>
    <w:p w14:paraId="05634065" w14:textId="5F3D9E6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6.10</w:t>
      </w:r>
      <w:r>
        <w:rPr>
          <w:rFonts w:asciiTheme="minorHAnsi" w:eastAsiaTheme="minorEastAsia" w:hAnsiTheme="minorHAnsi" w:cstheme="minorBidi"/>
          <w:noProof/>
          <w:kern w:val="2"/>
          <w:sz w:val="22"/>
          <w:szCs w:val="22"/>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_Toc162980017 \h </w:instrText>
      </w:r>
      <w:r>
        <w:rPr>
          <w:noProof/>
        </w:rPr>
      </w:r>
      <w:r>
        <w:rPr>
          <w:noProof/>
        </w:rPr>
        <w:fldChar w:fldCharType="separate"/>
      </w:r>
      <w:r>
        <w:rPr>
          <w:noProof/>
        </w:rPr>
        <w:t>44</w:t>
      </w:r>
      <w:r>
        <w:rPr>
          <w:noProof/>
        </w:rPr>
        <w:fldChar w:fldCharType="end"/>
      </w:r>
    </w:p>
    <w:p w14:paraId="4BAA1891" w14:textId="5477CE7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6.11</w:t>
      </w:r>
      <w:r>
        <w:rPr>
          <w:rFonts w:asciiTheme="minorHAnsi" w:eastAsiaTheme="minorEastAsia" w:hAnsiTheme="minorHAnsi" w:cstheme="minorBidi"/>
          <w:noProof/>
          <w:kern w:val="2"/>
          <w:sz w:val="22"/>
          <w:szCs w:val="22"/>
          <w:lang w:eastAsia="en-GB"/>
          <w14:ligatures w14:val="standardContextual"/>
        </w:rPr>
        <w:tab/>
      </w:r>
      <w:r w:rsidRPr="00E46BAC">
        <w:rPr>
          <w:noProof/>
        </w:rPr>
        <w:t>Cellular result codes +CRC</w:t>
      </w:r>
      <w:r>
        <w:rPr>
          <w:noProof/>
        </w:rPr>
        <w:tab/>
      </w:r>
      <w:r>
        <w:rPr>
          <w:noProof/>
        </w:rPr>
        <w:fldChar w:fldCharType="begin" w:fldLock="1"/>
      </w:r>
      <w:r>
        <w:rPr>
          <w:noProof/>
        </w:rPr>
        <w:instrText xml:space="preserve"> PAGEREF _Toc162980018 \h </w:instrText>
      </w:r>
      <w:r>
        <w:rPr>
          <w:noProof/>
        </w:rPr>
      </w:r>
      <w:r>
        <w:rPr>
          <w:noProof/>
        </w:rPr>
        <w:fldChar w:fldCharType="separate"/>
      </w:r>
      <w:r>
        <w:rPr>
          <w:noProof/>
        </w:rPr>
        <w:t>44</w:t>
      </w:r>
      <w:r>
        <w:rPr>
          <w:noProof/>
        </w:rPr>
        <w:fldChar w:fldCharType="end"/>
      </w:r>
    </w:p>
    <w:p w14:paraId="577D3D27" w14:textId="0AF58CF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_Toc162980019 \h </w:instrText>
      </w:r>
      <w:r>
        <w:rPr>
          <w:noProof/>
        </w:rPr>
      </w:r>
      <w:r>
        <w:rPr>
          <w:noProof/>
        </w:rPr>
        <w:fldChar w:fldCharType="separate"/>
      </w:r>
      <w:r>
        <w:rPr>
          <w:noProof/>
        </w:rPr>
        <w:t>46</w:t>
      </w:r>
      <w:r>
        <w:rPr>
          <w:noProof/>
        </w:rPr>
        <w:fldChar w:fldCharType="end"/>
      </w:r>
    </w:p>
    <w:p w14:paraId="7A9FF022" w14:textId="5C616CF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_Toc162980020 \h </w:instrText>
      </w:r>
      <w:r>
        <w:rPr>
          <w:noProof/>
        </w:rPr>
      </w:r>
      <w:r>
        <w:rPr>
          <w:noProof/>
        </w:rPr>
        <w:fldChar w:fldCharType="separate"/>
      </w:r>
      <w:r>
        <w:rPr>
          <w:noProof/>
        </w:rPr>
        <w:t>47</w:t>
      </w:r>
      <w:r>
        <w:rPr>
          <w:noProof/>
        </w:rPr>
        <w:fldChar w:fldCharType="end"/>
      </w:r>
    </w:p>
    <w:p w14:paraId="64CC48ED" w14:textId="294631B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_Toc162980021 \h </w:instrText>
      </w:r>
      <w:r>
        <w:rPr>
          <w:noProof/>
        </w:rPr>
      </w:r>
      <w:r>
        <w:rPr>
          <w:noProof/>
        </w:rPr>
        <w:fldChar w:fldCharType="separate"/>
      </w:r>
      <w:r>
        <w:rPr>
          <w:noProof/>
        </w:rPr>
        <w:t>47</w:t>
      </w:r>
      <w:r>
        <w:rPr>
          <w:noProof/>
        </w:rPr>
        <w:fldChar w:fldCharType="end"/>
      </w:r>
    </w:p>
    <w:p w14:paraId="0C16A09D" w14:textId="3079208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_Toc162980022 \h </w:instrText>
      </w:r>
      <w:r>
        <w:rPr>
          <w:noProof/>
        </w:rPr>
      </w:r>
      <w:r>
        <w:rPr>
          <w:noProof/>
        </w:rPr>
        <w:fldChar w:fldCharType="separate"/>
      </w:r>
      <w:r>
        <w:rPr>
          <w:noProof/>
        </w:rPr>
        <w:t>48</w:t>
      </w:r>
      <w:r>
        <w:rPr>
          <w:noProof/>
        </w:rPr>
        <w:fldChar w:fldCharType="end"/>
      </w:r>
    </w:p>
    <w:p w14:paraId="5B1C6BD1" w14:textId="301BDE9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_Toc162980023 \h </w:instrText>
      </w:r>
      <w:r>
        <w:rPr>
          <w:noProof/>
        </w:rPr>
      </w:r>
      <w:r>
        <w:rPr>
          <w:noProof/>
        </w:rPr>
        <w:fldChar w:fldCharType="separate"/>
      </w:r>
      <w:r>
        <w:rPr>
          <w:noProof/>
        </w:rPr>
        <w:t>49</w:t>
      </w:r>
      <w:r>
        <w:rPr>
          <w:noProof/>
        </w:rPr>
        <w:fldChar w:fldCharType="end"/>
      </w:r>
    </w:p>
    <w:p w14:paraId="6C612763" w14:textId="576D18E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_Toc162980024 \h </w:instrText>
      </w:r>
      <w:r>
        <w:rPr>
          <w:noProof/>
        </w:rPr>
      </w:r>
      <w:r>
        <w:rPr>
          <w:noProof/>
        </w:rPr>
        <w:fldChar w:fldCharType="separate"/>
      </w:r>
      <w:r>
        <w:rPr>
          <w:noProof/>
        </w:rPr>
        <w:t>49</w:t>
      </w:r>
      <w:r>
        <w:rPr>
          <w:noProof/>
        </w:rPr>
        <w:fldChar w:fldCharType="end"/>
      </w:r>
    </w:p>
    <w:p w14:paraId="6630E178" w14:textId="756070D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6.18</w:t>
      </w:r>
      <w:r>
        <w:rPr>
          <w:rFonts w:asciiTheme="minorHAnsi" w:eastAsiaTheme="minorEastAsia" w:hAnsiTheme="minorHAnsi" w:cstheme="minorBidi"/>
          <w:noProof/>
          <w:kern w:val="2"/>
          <w:sz w:val="22"/>
          <w:szCs w:val="22"/>
          <w:lang w:eastAsia="en-GB"/>
          <w14:ligatures w14:val="standardContextual"/>
        </w:rPr>
        <w:tab/>
      </w:r>
      <w:r w:rsidRPr="00E46BAC">
        <w:rPr>
          <w:noProof/>
        </w:rPr>
        <w:t>HSCSD non-transparent asymmetry configuration +CHSA</w:t>
      </w:r>
      <w:r>
        <w:rPr>
          <w:noProof/>
        </w:rPr>
        <w:tab/>
      </w:r>
      <w:r>
        <w:rPr>
          <w:noProof/>
        </w:rPr>
        <w:fldChar w:fldCharType="begin" w:fldLock="1"/>
      </w:r>
      <w:r>
        <w:rPr>
          <w:noProof/>
        </w:rPr>
        <w:instrText xml:space="preserve"> PAGEREF _Toc162980025 \h </w:instrText>
      </w:r>
      <w:r>
        <w:rPr>
          <w:noProof/>
        </w:rPr>
      </w:r>
      <w:r>
        <w:rPr>
          <w:noProof/>
        </w:rPr>
        <w:fldChar w:fldCharType="separate"/>
      </w:r>
      <w:r>
        <w:rPr>
          <w:noProof/>
        </w:rPr>
        <w:t>50</w:t>
      </w:r>
      <w:r>
        <w:rPr>
          <w:noProof/>
        </w:rPr>
        <w:fldChar w:fldCharType="end"/>
      </w:r>
    </w:p>
    <w:p w14:paraId="7C46B6FF" w14:textId="6796984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_Toc162980026 \h </w:instrText>
      </w:r>
      <w:r>
        <w:rPr>
          <w:noProof/>
        </w:rPr>
      </w:r>
      <w:r>
        <w:rPr>
          <w:noProof/>
        </w:rPr>
        <w:fldChar w:fldCharType="separate"/>
      </w:r>
      <w:r>
        <w:rPr>
          <w:noProof/>
        </w:rPr>
        <w:t>51</w:t>
      </w:r>
      <w:r>
        <w:rPr>
          <w:noProof/>
        </w:rPr>
        <w:fldChar w:fldCharType="end"/>
      </w:r>
    </w:p>
    <w:p w14:paraId="3FE73EE3" w14:textId="38941B1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_Toc162980027 \h </w:instrText>
      </w:r>
      <w:r>
        <w:rPr>
          <w:noProof/>
        </w:rPr>
      </w:r>
      <w:r>
        <w:rPr>
          <w:noProof/>
        </w:rPr>
        <w:fldChar w:fldCharType="separate"/>
      </w:r>
      <w:r>
        <w:rPr>
          <w:noProof/>
        </w:rPr>
        <w:t>51</w:t>
      </w:r>
      <w:r>
        <w:rPr>
          <w:noProof/>
        </w:rPr>
        <w:fldChar w:fldCharType="end"/>
      </w:r>
    </w:p>
    <w:p w14:paraId="256453D2" w14:textId="35686D9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_Toc162980028 \h </w:instrText>
      </w:r>
      <w:r>
        <w:rPr>
          <w:noProof/>
        </w:rPr>
      </w:r>
      <w:r>
        <w:rPr>
          <w:noProof/>
        </w:rPr>
        <w:fldChar w:fldCharType="separate"/>
      </w:r>
      <w:r>
        <w:rPr>
          <w:noProof/>
        </w:rPr>
        <w:t>52</w:t>
      </w:r>
      <w:r>
        <w:rPr>
          <w:noProof/>
        </w:rPr>
        <w:fldChar w:fldCharType="end"/>
      </w:r>
    </w:p>
    <w:p w14:paraId="14F07276" w14:textId="018A373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_Toc162980029 \h </w:instrText>
      </w:r>
      <w:r>
        <w:rPr>
          <w:noProof/>
        </w:rPr>
      </w:r>
      <w:r>
        <w:rPr>
          <w:noProof/>
        </w:rPr>
        <w:fldChar w:fldCharType="separate"/>
      </w:r>
      <w:r>
        <w:rPr>
          <w:noProof/>
        </w:rPr>
        <w:t>53</w:t>
      </w:r>
      <w:r>
        <w:rPr>
          <w:noProof/>
        </w:rPr>
        <w:fldChar w:fldCharType="end"/>
      </w:r>
    </w:p>
    <w:p w14:paraId="6763E42B" w14:textId="157BE36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Silence command +CSIL</w:t>
      </w:r>
      <w:r>
        <w:rPr>
          <w:noProof/>
        </w:rPr>
        <w:tab/>
      </w:r>
      <w:r>
        <w:rPr>
          <w:noProof/>
        </w:rPr>
        <w:fldChar w:fldCharType="begin" w:fldLock="1"/>
      </w:r>
      <w:r>
        <w:rPr>
          <w:noProof/>
        </w:rPr>
        <w:instrText xml:space="preserve"> PAGEREF _Toc162980030 \h </w:instrText>
      </w:r>
      <w:r>
        <w:rPr>
          <w:noProof/>
        </w:rPr>
      </w:r>
      <w:r>
        <w:rPr>
          <w:noProof/>
        </w:rPr>
        <w:fldChar w:fldCharType="separate"/>
      </w:r>
      <w:r>
        <w:rPr>
          <w:noProof/>
        </w:rPr>
        <w:t>54</w:t>
      </w:r>
      <w:r>
        <w:rPr>
          <w:noProof/>
        </w:rPr>
        <w:fldChar w:fldCharType="end"/>
      </w:r>
    </w:p>
    <w:p w14:paraId="7E353483" w14:textId="7C4BD11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_Toc162980031 \h </w:instrText>
      </w:r>
      <w:r>
        <w:rPr>
          <w:noProof/>
        </w:rPr>
      </w:r>
      <w:r>
        <w:rPr>
          <w:noProof/>
        </w:rPr>
        <w:fldChar w:fldCharType="separate"/>
      </w:r>
      <w:r>
        <w:rPr>
          <w:noProof/>
        </w:rPr>
        <w:t>55</w:t>
      </w:r>
      <w:r>
        <w:rPr>
          <w:noProof/>
        </w:rPr>
        <w:fldChar w:fldCharType="end"/>
      </w:r>
    </w:p>
    <w:p w14:paraId="5A2C7F32" w14:textId="19F289FD"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E46BAC">
        <w:rPr>
          <w:noProof/>
          <w:lang w:val="fr-FR"/>
        </w:rPr>
        <w:t>6.25</w:t>
      </w:r>
      <w:r w:rsidRPr="00E46BAC">
        <w:rPr>
          <w:rFonts w:asciiTheme="minorHAnsi" w:eastAsiaTheme="minorEastAsia" w:hAnsiTheme="minorHAnsi" w:cstheme="minorBidi"/>
          <w:noProof/>
          <w:kern w:val="2"/>
          <w:sz w:val="22"/>
          <w:szCs w:val="22"/>
          <w:lang w:val="fr-FR" w:eastAsia="en-GB"/>
          <w14:ligatures w14:val="standardContextual"/>
        </w:rPr>
        <w:tab/>
      </w:r>
      <w:r w:rsidRPr="00E46BAC">
        <w:rPr>
          <w:noProof/>
          <w:lang w:val="fr-FR"/>
        </w:rPr>
        <w:t>ITU</w:t>
      </w:r>
      <w:r w:rsidRPr="00E46BAC">
        <w:rPr>
          <w:noProof/>
          <w:lang w:val="fr-FR"/>
        </w:rPr>
        <w:noBreakHyphen/>
        <w:t>T Recommendation V.250 [14] call control commands</w:t>
      </w:r>
      <w:r w:rsidRPr="00E46BAC">
        <w:rPr>
          <w:noProof/>
          <w:lang w:val="fr-FR"/>
        </w:rPr>
        <w:tab/>
      </w:r>
      <w:r>
        <w:rPr>
          <w:noProof/>
        </w:rPr>
        <w:fldChar w:fldCharType="begin" w:fldLock="1"/>
      </w:r>
      <w:r w:rsidRPr="00E46BAC">
        <w:rPr>
          <w:noProof/>
          <w:lang w:val="fr-FR"/>
        </w:rPr>
        <w:instrText xml:space="preserve"> PAGEREF _Toc162980032 \h </w:instrText>
      </w:r>
      <w:r>
        <w:rPr>
          <w:noProof/>
        </w:rPr>
      </w:r>
      <w:r>
        <w:rPr>
          <w:noProof/>
        </w:rPr>
        <w:fldChar w:fldCharType="separate"/>
      </w:r>
      <w:r w:rsidRPr="00E46BAC">
        <w:rPr>
          <w:noProof/>
          <w:lang w:val="fr-FR"/>
        </w:rPr>
        <w:t>56</w:t>
      </w:r>
      <w:r>
        <w:rPr>
          <w:noProof/>
        </w:rPr>
        <w:fldChar w:fldCharType="end"/>
      </w:r>
    </w:p>
    <w:p w14:paraId="781899DF" w14:textId="1AF4E5E5"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6.26</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ITU</w:t>
      </w:r>
      <w:r w:rsidRPr="00C865D1">
        <w:rPr>
          <w:noProof/>
          <w:lang w:val="fr-FR"/>
        </w:rPr>
        <w:noBreakHyphen/>
        <w:t>T Recommendation V.250 [14] data compression commands</w:t>
      </w:r>
      <w:r w:rsidRPr="00E46BAC">
        <w:rPr>
          <w:noProof/>
          <w:lang w:val="fr-FR"/>
        </w:rPr>
        <w:tab/>
      </w:r>
      <w:r>
        <w:rPr>
          <w:noProof/>
        </w:rPr>
        <w:fldChar w:fldCharType="begin" w:fldLock="1"/>
      </w:r>
      <w:r w:rsidRPr="00E46BAC">
        <w:rPr>
          <w:noProof/>
          <w:lang w:val="fr-FR"/>
        </w:rPr>
        <w:instrText xml:space="preserve"> PAGEREF _Toc162980033 \h </w:instrText>
      </w:r>
      <w:r>
        <w:rPr>
          <w:noProof/>
        </w:rPr>
      </w:r>
      <w:r>
        <w:rPr>
          <w:noProof/>
        </w:rPr>
        <w:fldChar w:fldCharType="separate"/>
      </w:r>
      <w:r w:rsidRPr="00E46BAC">
        <w:rPr>
          <w:noProof/>
          <w:lang w:val="fr-FR"/>
        </w:rPr>
        <w:t>56</w:t>
      </w:r>
      <w:r>
        <w:rPr>
          <w:noProof/>
        </w:rPr>
        <w:fldChar w:fldCharType="end"/>
      </w:r>
    </w:p>
    <w:p w14:paraId="62D3F1C0" w14:textId="68CC158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6.27</w:t>
      </w:r>
      <w:r>
        <w:rPr>
          <w:rFonts w:asciiTheme="minorHAnsi" w:eastAsiaTheme="minorEastAsia" w:hAnsiTheme="minorHAnsi" w:cstheme="minorBidi"/>
          <w:noProof/>
          <w:kern w:val="2"/>
          <w:sz w:val="22"/>
          <w:szCs w:val="22"/>
          <w:lang w:eastAsia="en-GB"/>
          <w14:ligatures w14:val="standardContextual"/>
        </w:rPr>
        <w:tab/>
      </w:r>
      <w:r>
        <w:rPr>
          <w:noProof/>
        </w:rPr>
        <w:t>Initiate eCall +CECALL</w:t>
      </w:r>
      <w:r>
        <w:rPr>
          <w:noProof/>
        </w:rPr>
        <w:tab/>
      </w:r>
      <w:r>
        <w:rPr>
          <w:noProof/>
        </w:rPr>
        <w:fldChar w:fldCharType="begin" w:fldLock="1"/>
      </w:r>
      <w:r>
        <w:rPr>
          <w:noProof/>
        </w:rPr>
        <w:instrText xml:space="preserve"> PAGEREF _Toc162980034 \h </w:instrText>
      </w:r>
      <w:r>
        <w:rPr>
          <w:noProof/>
        </w:rPr>
      </w:r>
      <w:r>
        <w:rPr>
          <w:noProof/>
        </w:rPr>
        <w:fldChar w:fldCharType="separate"/>
      </w:r>
      <w:r>
        <w:rPr>
          <w:noProof/>
        </w:rPr>
        <w:t>56</w:t>
      </w:r>
      <w:r>
        <w:rPr>
          <w:noProof/>
        </w:rPr>
        <w:fldChar w:fldCharType="end"/>
      </w:r>
    </w:p>
    <w:p w14:paraId="77EE48C2" w14:textId="2CA4981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_Toc162980035 \h </w:instrText>
      </w:r>
      <w:r>
        <w:rPr>
          <w:noProof/>
        </w:rPr>
      </w:r>
      <w:r>
        <w:rPr>
          <w:noProof/>
        </w:rPr>
        <w:fldChar w:fldCharType="separate"/>
      </w:r>
      <w:r>
        <w:rPr>
          <w:noProof/>
        </w:rPr>
        <w:t>57</w:t>
      </w:r>
      <w:r>
        <w:rPr>
          <w:noProof/>
        </w:rPr>
        <w:fldChar w:fldCharType="end"/>
      </w:r>
    </w:p>
    <w:p w14:paraId="0B6A3DE8" w14:textId="5208CA7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_Toc162980036 \h </w:instrText>
      </w:r>
      <w:r>
        <w:rPr>
          <w:noProof/>
        </w:rPr>
      </w:r>
      <w:r>
        <w:rPr>
          <w:noProof/>
        </w:rPr>
        <w:fldChar w:fldCharType="separate"/>
      </w:r>
      <w:r>
        <w:rPr>
          <w:noProof/>
        </w:rPr>
        <w:t>58</w:t>
      </w:r>
      <w:r>
        <w:rPr>
          <w:noProof/>
        </w:rPr>
        <w:fldChar w:fldCharType="end"/>
      </w:r>
    </w:p>
    <w:p w14:paraId="05D5917A" w14:textId="7A2B42BE"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_Toc162980037 \h </w:instrText>
      </w:r>
      <w:r>
        <w:rPr>
          <w:noProof/>
        </w:rPr>
      </w:r>
      <w:r>
        <w:rPr>
          <w:noProof/>
        </w:rPr>
        <w:fldChar w:fldCharType="separate"/>
      </w:r>
      <w:r>
        <w:rPr>
          <w:noProof/>
        </w:rPr>
        <w:t>59</w:t>
      </w:r>
      <w:r>
        <w:rPr>
          <w:noProof/>
        </w:rPr>
        <w:fldChar w:fldCharType="end"/>
      </w:r>
    </w:p>
    <w:p w14:paraId="6D3A9E87" w14:textId="24552A1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_Toc162980038 \h </w:instrText>
      </w:r>
      <w:r>
        <w:rPr>
          <w:noProof/>
        </w:rPr>
      </w:r>
      <w:r>
        <w:rPr>
          <w:noProof/>
        </w:rPr>
        <w:fldChar w:fldCharType="separate"/>
      </w:r>
      <w:r>
        <w:rPr>
          <w:noProof/>
        </w:rPr>
        <w:t>59</w:t>
      </w:r>
      <w:r>
        <w:rPr>
          <w:noProof/>
        </w:rPr>
        <w:fldChar w:fldCharType="end"/>
      </w:r>
    </w:p>
    <w:p w14:paraId="7CE09D7F" w14:textId="659D14A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Subscriber number +CNUM</w:t>
      </w:r>
      <w:r>
        <w:rPr>
          <w:noProof/>
        </w:rPr>
        <w:tab/>
      </w:r>
      <w:r>
        <w:rPr>
          <w:noProof/>
        </w:rPr>
        <w:fldChar w:fldCharType="begin" w:fldLock="1"/>
      </w:r>
      <w:r>
        <w:rPr>
          <w:noProof/>
        </w:rPr>
        <w:instrText xml:space="preserve"> PAGEREF _Toc162980039 \h </w:instrText>
      </w:r>
      <w:r>
        <w:rPr>
          <w:noProof/>
        </w:rPr>
      </w:r>
      <w:r>
        <w:rPr>
          <w:noProof/>
        </w:rPr>
        <w:fldChar w:fldCharType="separate"/>
      </w:r>
      <w:r>
        <w:rPr>
          <w:noProof/>
        </w:rPr>
        <w:t>59</w:t>
      </w:r>
      <w:r>
        <w:rPr>
          <w:noProof/>
        </w:rPr>
        <w:fldChar w:fldCharType="end"/>
      </w:r>
    </w:p>
    <w:p w14:paraId="50070619" w14:textId="6461C65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_Toc162980040 \h </w:instrText>
      </w:r>
      <w:r>
        <w:rPr>
          <w:noProof/>
        </w:rPr>
      </w:r>
      <w:r>
        <w:rPr>
          <w:noProof/>
        </w:rPr>
        <w:fldChar w:fldCharType="separate"/>
      </w:r>
      <w:r>
        <w:rPr>
          <w:noProof/>
        </w:rPr>
        <w:t>60</w:t>
      </w:r>
      <w:r>
        <w:rPr>
          <w:noProof/>
        </w:rPr>
        <w:fldChar w:fldCharType="end"/>
      </w:r>
    </w:p>
    <w:p w14:paraId="3881DBC0" w14:textId="694C6ED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PLMN selection +COPS</w:t>
      </w:r>
      <w:r>
        <w:rPr>
          <w:noProof/>
        </w:rPr>
        <w:tab/>
      </w:r>
      <w:r>
        <w:rPr>
          <w:noProof/>
        </w:rPr>
        <w:fldChar w:fldCharType="begin" w:fldLock="1"/>
      </w:r>
      <w:r>
        <w:rPr>
          <w:noProof/>
        </w:rPr>
        <w:instrText xml:space="preserve"> PAGEREF _Toc162980041 \h </w:instrText>
      </w:r>
      <w:r>
        <w:rPr>
          <w:noProof/>
        </w:rPr>
      </w:r>
      <w:r>
        <w:rPr>
          <w:noProof/>
        </w:rPr>
        <w:fldChar w:fldCharType="separate"/>
      </w:r>
      <w:r>
        <w:rPr>
          <w:noProof/>
        </w:rPr>
        <w:t>63</w:t>
      </w:r>
      <w:r>
        <w:rPr>
          <w:noProof/>
        </w:rPr>
        <w:fldChar w:fldCharType="end"/>
      </w:r>
    </w:p>
    <w:p w14:paraId="68D83974" w14:textId="1489CA2D"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Facility lock +CLCK</w:t>
      </w:r>
      <w:r>
        <w:rPr>
          <w:noProof/>
        </w:rPr>
        <w:tab/>
      </w:r>
      <w:r>
        <w:rPr>
          <w:noProof/>
        </w:rPr>
        <w:fldChar w:fldCharType="begin" w:fldLock="1"/>
      </w:r>
      <w:r>
        <w:rPr>
          <w:noProof/>
        </w:rPr>
        <w:instrText xml:space="preserve"> PAGEREF _Toc162980042 \h </w:instrText>
      </w:r>
      <w:r>
        <w:rPr>
          <w:noProof/>
        </w:rPr>
      </w:r>
      <w:r>
        <w:rPr>
          <w:noProof/>
        </w:rPr>
        <w:fldChar w:fldCharType="separate"/>
      </w:r>
      <w:r>
        <w:rPr>
          <w:noProof/>
        </w:rPr>
        <w:t>65</w:t>
      </w:r>
      <w:r>
        <w:rPr>
          <w:noProof/>
        </w:rPr>
        <w:fldChar w:fldCharType="end"/>
      </w:r>
    </w:p>
    <w:p w14:paraId="4A20F5C6" w14:textId="4B6D863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Change password +CPWD</w:t>
      </w:r>
      <w:r>
        <w:rPr>
          <w:noProof/>
        </w:rPr>
        <w:tab/>
      </w:r>
      <w:r>
        <w:rPr>
          <w:noProof/>
        </w:rPr>
        <w:fldChar w:fldCharType="begin" w:fldLock="1"/>
      </w:r>
      <w:r>
        <w:rPr>
          <w:noProof/>
        </w:rPr>
        <w:instrText xml:space="preserve"> PAGEREF _Toc162980043 \h </w:instrText>
      </w:r>
      <w:r>
        <w:rPr>
          <w:noProof/>
        </w:rPr>
      </w:r>
      <w:r>
        <w:rPr>
          <w:noProof/>
        </w:rPr>
        <w:fldChar w:fldCharType="separate"/>
      </w:r>
      <w:r>
        <w:rPr>
          <w:noProof/>
        </w:rPr>
        <w:t>67</w:t>
      </w:r>
      <w:r>
        <w:rPr>
          <w:noProof/>
        </w:rPr>
        <w:fldChar w:fldCharType="end"/>
      </w:r>
    </w:p>
    <w:p w14:paraId="6D819693" w14:textId="5B6013F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_Toc162980044 \h </w:instrText>
      </w:r>
      <w:r>
        <w:rPr>
          <w:noProof/>
        </w:rPr>
      </w:r>
      <w:r>
        <w:rPr>
          <w:noProof/>
        </w:rPr>
        <w:fldChar w:fldCharType="separate"/>
      </w:r>
      <w:r>
        <w:rPr>
          <w:noProof/>
        </w:rPr>
        <w:t>68</w:t>
      </w:r>
      <w:r>
        <w:rPr>
          <w:noProof/>
        </w:rPr>
        <w:fldChar w:fldCharType="end"/>
      </w:r>
    </w:p>
    <w:p w14:paraId="1F7A89F4" w14:textId="63D3E0A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_Toc162980045 \h </w:instrText>
      </w:r>
      <w:r>
        <w:rPr>
          <w:noProof/>
        </w:rPr>
      </w:r>
      <w:r>
        <w:rPr>
          <w:noProof/>
        </w:rPr>
        <w:fldChar w:fldCharType="separate"/>
      </w:r>
      <w:r>
        <w:rPr>
          <w:noProof/>
        </w:rPr>
        <w:t>69</w:t>
      </w:r>
      <w:r>
        <w:rPr>
          <w:noProof/>
        </w:rPr>
        <w:fldChar w:fldCharType="end"/>
      </w:r>
    </w:p>
    <w:p w14:paraId="3B0B158E" w14:textId="58C0277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_Toc162980046 \h </w:instrText>
      </w:r>
      <w:r>
        <w:rPr>
          <w:noProof/>
        </w:rPr>
      </w:r>
      <w:r>
        <w:rPr>
          <w:noProof/>
        </w:rPr>
        <w:fldChar w:fldCharType="separate"/>
      </w:r>
      <w:r>
        <w:rPr>
          <w:noProof/>
        </w:rPr>
        <w:t>70</w:t>
      </w:r>
      <w:r>
        <w:rPr>
          <w:noProof/>
        </w:rPr>
        <w:fldChar w:fldCharType="end"/>
      </w:r>
    </w:p>
    <w:p w14:paraId="3346C01A" w14:textId="07A762A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_Toc162980047 \h </w:instrText>
      </w:r>
      <w:r>
        <w:rPr>
          <w:noProof/>
        </w:rPr>
      </w:r>
      <w:r>
        <w:rPr>
          <w:noProof/>
        </w:rPr>
        <w:fldChar w:fldCharType="separate"/>
      </w:r>
      <w:r>
        <w:rPr>
          <w:noProof/>
        </w:rPr>
        <w:t>71</w:t>
      </w:r>
      <w:r>
        <w:rPr>
          <w:noProof/>
        </w:rPr>
        <w:fldChar w:fldCharType="end"/>
      </w:r>
    </w:p>
    <w:p w14:paraId="3C448547" w14:textId="3B85540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Closed user group +CCUG</w:t>
      </w:r>
      <w:r>
        <w:rPr>
          <w:noProof/>
        </w:rPr>
        <w:tab/>
      </w:r>
      <w:r>
        <w:rPr>
          <w:noProof/>
        </w:rPr>
        <w:fldChar w:fldCharType="begin" w:fldLock="1"/>
      </w:r>
      <w:r>
        <w:rPr>
          <w:noProof/>
        </w:rPr>
        <w:instrText xml:space="preserve"> PAGEREF _Toc162980048 \h </w:instrText>
      </w:r>
      <w:r>
        <w:rPr>
          <w:noProof/>
        </w:rPr>
      </w:r>
      <w:r>
        <w:rPr>
          <w:noProof/>
        </w:rPr>
        <w:fldChar w:fldCharType="separate"/>
      </w:r>
      <w:r>
        <w:rPr>
          <w:noProof/>
        </w:rPr>
        <w:t>72</w:t>
      </w:r>
      <w:r>
        <w:rPr>
          <w:noProof/>
        </w:rPr>
        <w:fldChar w:fldCharType="end"/>
      </w:r>
    </w:p>
    <w:p w14:paraId="2BB9DAD9" w14:textId="4D9A9A2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_Toc162980049 \h </w:instrText>
      </w:r>
      <w:r>
        <w:rPr>
          <w:noProof/>
        </w:rPr>
      </w:r>
      <w:r>
        <w:rPr>
          <w:noProof/>
        </w:rPr>
        <w:fldChar w:fldCharType="separate"/>
      </w:r>
      <w:r>
        <w:rPr>
          <w:noProof/>
        </w:rPr>
        <w:t>73</w:t>
      </w:r>
      <w:r>
        <w:rPr>
          <w:noProof/>
        </w:rPr>
        <w:fldChar w:fldCharType="end"/>
      </w:r>
    </w:p>
    <w:p w14:paraId="140D7972" w14:textId="5EBBE51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Call waiting +CCWA</w:t>
      </w:r>
      <w:r>
        <w:rPr>
          <w:noProof/>
        </w:rPr>
        <w:tab/>
      </w:r>
      <w:r>
        <w:rPr>
          <w:noProof/>
        </w:rPr>
        <w:fldChar w:fldCharType="begin" w:fldLock="1"/>
      </w:r>
      <w:r>
        <w:rPr>
          <w:noProof/>
        </w:rPr>
        <w:instrText xml:space="preserve"> PAGEREF _Toc162980050 \h </w:instrText>
      </w:r>
      <w:r>
        <w:rPr>
          <w:noProof/>
        </w:rPr>
      </w:r>
      <w:r>
        <w:rPr>
          <w:noProof/>
        </w:rPr>
        <w:fldChar w:fldCharType="separate"/>
      </w:r>
      <w:r>
        <w:rPr>
          <w:noProof/>
        </w:rPr>
        <w:t>74</w:t>
      </w:r>
      <w:r>
        <w:rPr>
          <w:noProof/>
        </w:rPr>
        <w:fldChar w:fldCharType="end"/>
      </w:r>
    </w:p>
    <w:p w14:paraId="63F8D03F" w14:textId="67D2996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_Toc162980051 \h </w:instrText>
      </w:r>
      <w:r>
        <w:rPr>
          <w:noProof/>
        </w:rPr>
      </w:r>
      <w:r>
        <w:rPr>
          <w:noProof/>
        </w:rPr>
        <w:fldChar w:fldCharType="separate"/>
      </w:r>
      <w:r>
        <w:rPr>
          <w:noProof/>
        </w:rPr>
        <w:t>76</w:t>
      </w:r>
      <w:r>
        <w:rPr>
          <w:noProof/>
        </w:rPr>
        <w:fldChar w:fldCharType="end"/>
      </w:r>
    </w:p>
    <w:p w14:paraId="5B59E5D0" w14:textId="44C9734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Call deflection +CTFR</w:t>
      </w:r>
      <w:r>
        <w:rPr>
          <w:noProof/>
        </w:rPr>
        <w:tab/>
      </w:r>
      <w:r>
        <w:rPr>
          <w:noProof/>
        </w:rPr>
        <w:fldChar w:fldCharType="begin" w:fldLock="1"/>
      </w:r>
      <w:r>
        <w:rPr>
          <w:noProof/>
        </w:rPr>
        <w:instrText xml:space="preserve"> PAGEREF _Toc162980052 \h </w:instrText>
      </w:r>
      <w:r>
        <w:rPr>
          <w:noProof/>
        </w:rPr>
      </w:r>
      <w:r>
        <w:rPr>
          <w:noProof/>
        </w:rPr>
        <w:fldChar w:fldCharType="separate"/>
      </w:r>
      <w:r>
        <w:rPr>
          <w:noProof/>
        </w:rPr>
        <w:t>77</w:t>
      </w:r>
      <w:r>
        <w:rPr>
          <w:noProof/>
        </w:rPr>
        <w:fldChar w:fldCharType="end"/>
      </w:r>
    </w:p>
    <w:p w14:paraId="22D2501B" w14:textId="03DAF9A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_Toc162980053 \h </w:instrText>
      </w:r>
      <w:r>
        <w:rPr>
          <w:noProof/>
        </w:rPr>
      </w:r>
      <w:r>
        <w:rPr>
          <w:noProof/>
        </w:rPr>
        <w:fldChar w:fldCharType="separate"/>
      </w:r>
      <w:r>
        <w:rPr>
          <w:noProof/>
        </w:rPr>
        <w:t>78</w:t>
      </w:r>
      <w:r>
        <w:rPr>
          <w:noProof/>
        </w:rPr>
        <w:fldChar w:fldCharType="end"/>
      </w:r>
    </w:p>
    <w:p w14:paraId="7957D2BA" w14:textId="54EC7C4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Advice of charge +CAOC</w:t>
      </w:r>
      <w:r>
        <w:rPr>
          <w:noProof/>
        </w:rPr>
        <w:tab/>
      </w:r>
      <w:r>
        <w:rPr>
          <w:noProof/>
        </w:rPr>
        <w:fldChar w:fldCharType="begin" w:fldLock="1"/>
      </w:r>
      <w:r>
        <w:rPr>
          <w:noProof/>
        </w:rPr>
        <w:instrText xml:space="preserve"> PAGEREF _Toc162980054 \h </w:instrText>
      </w:r>
      <w:r>
        <w:rPr>
          <w:noProof/>
        </w:rPr>
      </w:r>
      <w:r>
        <w:rPr>
          <w:noProof/>
        </w:rPr>
        <w:fldChar w:fldCharType="separate"/>
      </w:r>
      <w:r>
        <w:rPr>
          <w:noProof/>
        </w:rPr>
        <w:t>79</w:t>
      </w:r>
      <w:r>
        <w:rPr>
          <w:noProof/>
        </w:rPr>
        <w:fldChar w:fldCharType="end"/>
      </w:r>
    </w:p>
    <w:p w14:paraId="393C2F3E" w14:textId="12C9CB1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_Toc162980055 \h </w:instrText>
      </w:r>
      <w:r>
        <w:rPr>
          <w:noProof/>
        </w:rPr>
      </w:r>
      <w:r>
        <w:rPr>
          <w:noProof/>
        </w:rPr>
        <w:fldChar w:fldCharType="separate"/>
      </w:r>
      <w:r>
        <w:rPr>
          <w:noProof/>
        </w:rPr>
        <w:t>80</w:t>
      </w:r>
      <w:r>
        <w:rPr>
          <w:noProof/>
        </w:rPr>
        <w:fldChar w:fldCharType="end"/>
      </w:r>
    </w:p>
    <w:p w14:paraId="54ED3929" w14:textId="357B1F7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7.18</w:t>
      </w:r>
      <w:r>
        <w:rPr>
          <w:rFonts w:asciiTheme="minorHAnsi" w:eastAsiaTheme="minorEastAsia" w:hAnsiTheme="minorHAnsi" w:cstheme="minorBidi"/>
          <w:noProof/>
          <w:kern w:val="2"/>
          <w:sz w:val="22"/>
          <w:szCs w:val="22"/>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_Toc162980056 \h </w:instrText>
      </w:r>
      <w:r>
        <w:rPr>
          <w:noProof/>
        </w:rPr>
      </w:r>
      <w:r>
        <w:rPr>
          <w:noProof/>
        </w:rPr>
        <w:fldChar w:fldCharType="separate"/>
      </w:r>
      <w:r>
        <w:rPr>
          <w:noProof/>
        </w:rPr>
        <w:t>82</w:t>
      </w:r>
      <w:r>
        <w:rPr>
          <w:noProof/>
        </w:rPr>
        <w:fldChar w:fldCharType="end"/>
      </w:r>
    </w:p>
    <w:p w14:paraId="2BB6B95B" w14:textId="6192598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7.19</w:t>
      </w:r>
      <w:r>
        <w:rPr>
          <w:rFonts w:asciiTheme="minorHAnsi" w:eastAsiaTheme="minorEastAsia" w:hAnsiTheme="minorHAnsi" w:cstheme="minorBidi"/>
          <w:noProof/>
          <w:kern w:val="2"/>
          <w:sz w:val="22"/>
          <w:szCs w:val="22"/>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_Toc162980057 \h </w:instrText>
      </w:r>
      <w:r>
        <w:rPr>
          <w:noProof/>
        </w:rPr>
      </w:r>
      <w:r>
        <w:rPr>
          <w:noProof/>
        </w:rPr>
        <w:fldChar w:fldCharType="separate"/>
      </w:r>
      <w:r>
        <w:rPr>
          <w:noProof/>
        </w:rPr>
        <w:t>84</w:t>
      </w:r>
      <w:r>
        <w:rPr>
          <w:noProof/>
        </w:rPr>
        <w:fldChar w:fldCharType="end"/>
      </w:r>
    </w:p>
    <w:p w14:paraId="1BF19B46" w14:textId="7D50EB1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_Toc162980058 \h </w:instrText>
      </w:r>
      <w:r>
        <w:rPr>
          <w:noProof/>
        </w:rPr>
      </w:r>
      <w:r>
        <w:rPr>
          <w:noProof/>
        </w:rPr>
        <w:fldChar w:fldCharType="separate"/>
      </w:r>
      <w:r>
        <w:rPr>
          <w:noProof/>
        </w:rPr>
        <w:t>85</w:t>
      </w:r>
      <w:r>
        <w:rPr>
          <w:noProof/>
        </w:rPr>
        <w:fldChar w:fldCharType="end"/>
      </w:r>
    </w:p>
    <w:p w14:paraId="1EDE7D49" w14:textId="368C8F1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_Toc162980059 \h </w:instrText>
      </w:r>
      <w:r>
        <w:rPr>
          <w:noProof/>
        </w:rPr>
      </w:r>
      <w:r>
        <w:rPr>
          <w:noProof/>
        </w:rPr>
        <w:fldChar w:fldCharType="separate"/>
      </w:r>
      <w:r>
        <w:rPr>
          <w:noProof/>
        </w:rPr>
        <w:t>86</w:t>
      </w:r>
      <w:r>
        <w:rPr>
          <w:noProof/>
        </w:rPr>
        <w:fldChar w:fldCharType="end"/>
      </w:r>
    </w:p>
    <w:p w14:paraId="58791D7A" w14:textId="012CC5D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_Toc162980060 \h </w:instrText>
      </w:r>
      <w:r>
        <w:rPr>
          <w:noProof/>
        </w:rPr>
      </w:r>
      <w:r>
        <w:rPr>
          <w:noProof/>
        </w:rPr>
        <w:fldChar w:fldCharType="separate"/>
      </w:r>
      <w:r>
        <w:rPr>
          <w:noProof/>
        </w:rPr>
        <w:t>86</w:t>
      </w:r>
      <w:r>
        <w:rPr>
          <w:noProof/>
        </w:rPr>
        <w:fldChar w:fldCharType="end"/>
      </w:r>
    </w:p>
    <w:p w14:paraId="396CC7DC" w14:textId="199DB4A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_Toc162980061 \h </w:instrText>
      </w:r>
      <w:r>
        <w:rPr>
          <w:noProof/>
        </w:rPr>
      </w:r>
      <w:r>
        <w:rPr>
          <w:noProof/>
        </w:rPr>
        <w:fldChar w:fldCharType="separate"/>
      </w:r>
      <w:r>
        <w:rPr>
          <w:noProof/>
        </w:rPr>
        <w:t>87</w:t>
      </w:r>
      <w:r>
        <w:rPr>
          <w:noProof/>
        </w:rPr>
        <w:fldChar w:fldCharType="end"/>
      </w:r>
    </w:p>
    <w:p w14:paraId="1D3C0409" w14:textId="4117B4C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_Toc162980062 \h </w:instrText>
      </w:r>
      <w:r>
        <w:rPr>
          <w:noProof/>
        </w:rPr>
      </w:r>
      <w:r>
        <w:rPr>
          <w:noProof/>
        </w:rPr>
        <w:fldChar w:fldCharType="separate"/>
      </w:r>
      <w:r>
        <w:rPr>
          <w:noProof/>
        </w:rPr>
        <w:t>87</w:t>
      </w:r>
      <w:r>
        <w:rPr>
          <w:noProof/>
        </w:rPr>
        <w:fldChar w:fldCharType="end"/>
      </w:r>
    </w:p>
    <w:p w14:paraId="2273A131" w14:textId="67C8F77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_Toc162980063 \h </w:instrText>
      </w:r>
      <w:r>
        <w:rPr>
          <w:noProof/>
        </w:rPr>
      </w:r>
      <w:r>
        <w:rPr>
          <w:noProof/>
        </w:rPr>
        <w:fldChar w:fldCharType="separate"/>
      </w:r>
      <w:r>
        <w:rPr>
          <w:noProof/>
        </w:rPr>
        <w:t>88</w:t>
      </w:r>
      <w:r>
        <w:rPr>
          <w:noProof/>
        </w:rPr>
        <w:fldChar w:fldCharType="end"/>
      </w:r>
    </w:p>
    <w:p w14:paraId="48FB990F" w14:textId="072517A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_Toc162980064 \h </w:instrText>
      </w:r>
      <w:r>
        <w:rPr>
          <w:noProof/>
        </w:rPr>
      </w:r>
      <w:r>
        <w:rPr>
          <w:noProof/>
        </w:rPr>
        <w:fldChar w:fldCharType="separate"/>
      </w:r>
      <w:r>
        <w:rPr>
          <w:noProof/>
        </w:rPr>
        <w:t>89</w:t>
      </w:r>
      <w:r>
        <w:rPr>
          <w:noProof/>
        </w:rPr>
        <w:fldChar w:fldCharType="end"/>
      </w:r>
    </w:p>
    <w:p w14:paraId="772BC07E" w14:textId="3E52935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_Toc162980065 \h </w:instrText>
      </w:r>
      <w:r>
        <w:rPr>
          <w:noProof/>
        </w:rPr>
      </w:r>
      <w:r>
        <w:rPr>
          <w:noProof/>
        </w:rPr>
        <w:fldChar w:fldCharType="separate"/>
      </w:r>
      <w:r>
        <w:rPr>
          <w:noProof/>
        </w:rPr>
        <w:t>90</w:t>
      </w:r>
      <w:r>
        <w:rPr>
          <w:noProof/>
        </w:rPr>
        <w:fldChar w:fldCharType="end"/>
      </w:r>
    </w:p>
    <w:p w14:paraId="64849F20" w14:textId="360614A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_Toc162980066 \h </w:instrText>
      </w:r>
      <w:r>
        <w:rPr>
          <w:noProof/>
        </w:rPr>
      </w:r>
      <w:r>
        <w:rPr>
          <w:noProof/>
        </w:rPr>
        <w:fldChar w:fldCharType="separate"/>
      </w:r>
      <w:r>
        <w:rPr>
          <w:noProof/>
        </w:rPr>
        <w:t>91</w:t>
      </w:r>
      <w:r>
        <w:rPr>
          <w:noProof/>
        </w:rPr>
        <w:fldChar w:fldCharType="end"/>
      </w:r>
    </w:p>
    <w:p w14:paraId="4ED98A7B" w14:textId="1AB7E91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_Toc162980067 \h </w:instrText>
      </w:r>
      <w:r>
        <w:rPr>
          <w:noProof/>
        </w:rPr>
      </w:r>
      <w:r>
        <w:rPr>
          <w:noProof/>
        </w:rPr>
        <w:fldChar w:fldCharType="separate"/>
      </w:r>
      <w:r>
        <w:rPr>
          <w:noProof/>
        </w:rPr>
        <w:t>92</w:t>
      </w:r>
      <w:r>
        <w:rPr>
          <w:noProof/>
        </w:rPr>
        <w:fldChar w:fldCharType="end"/>
      </w:r>
    </w:p>
    <w:p w14:paraId="0AA27431" w14:textId="0F308A3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_Toc162980068 \h </w:instrText>
      </w:r>
      <w:r>
        <w:rPr>
          <w:noProof/>
        </w:rPr>
      </w:r>
      <w:r>
        <w:rPr>
          <w:noProof/>
        </w:rPr>
        <w:fldChar w:fldCharType="separate"/>
      </w:r>
      <w:r>
        <w:rPr>
          <w:noProof/>
        </w:rPr>
        <w:t>93</w:t>
      </w:r>
      <w:r>
        <w:rPr>
          <w:noProof/>
        </w:rPr>
        <w:fldChar w:fldCharType="end"/>
      </w:r>
    </w:p>
    <w:p w14:paraId="155037AC" w14:textId="6136A09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_Toc162980069 \h </w:instrText>
      </w:r>
      <w:r>
        <w:rPr>
          <w:noProof/>
        </w:rPr>
      </w:r>
      <w:r>
        <w:rPr>
          <w:noProof/>
        </w:rPr>
        <w:fldChar w:fldCharType="separate"/>
      </w:r>
      <w:r>
        <w:rPr>
          <w:noProof/>
        </w:rPr>
        <w:t>94</w:t>
      </w:r>
      <w:r>
        <w:rPr>
          <w:noProof/>
        </w:rPr>
        <w:fldChar w:fldCharType="end"/>
      </w:r>
    </w:p>
    <w:p w14:paraId="417479FB" w14:textId="100F1BB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_Toc162980070 \h </w:instrText>
      </w:r>
      <w:r>
        <w:rPr>
          <w:noProof/>
        </w:rPr>
      </w:r>
      <w:r>
        <w:rPr>
          <w:noProof/>
        </w:rPr>
        <w:fldChar w:fldCharType="separate"/>
      </w:r>
      <w:r>
        <w:rPr>
          <w:noProof/>
        </w:rPr>
        <w:t>95</w:t>
      </w:r>
      <w:r>
        <w:rPr>
          <w:noProof/>
        </w:rPr>
        <w:fldChar w:fldCharType="end"/>
      </w:r>
    </w:p>
    <w:p w14:paraId="2C786A60" w14:textId="319659D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_Toc162980071 \h </w:instrText>
      </w:r>
      <w:r>
        <w:rPr>
          <w:noProof/>
        </w:rPr>
      </w:r>
      <w:r>
        <w:rPr>
          <w:noProof/>
        </w:rPr>
        <w:fldChar w:fldCharType="separate"/>
      </w:r>
      <w:r>
        <w:rPr>
          <w:noProof/>
        </w:rPr>
        <w:t>97</w:t>
      </w:r>
      <w:r>
        <w:rPr>
          <w:noProof/>
        </w:rPr>
        <w:fldChar w:fldCharType="end"/>
      </w:r>
    </w:p>
    <w:p w14:paraId="2295B6B3" w14:textId="290FE27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_Toc162980072 \h </w:instrText>
      </w:r>
      <w:r>
        <w:rPr>
          <w:noProof/>
        </w:rPr>
      </w:r>
      <w:r>
        <w:rPr>
          <w:noProof/>
        </w:rPr>
        <w:fldChar w:fldCharType="separate"/>
      </w:r>
      <w:r>
        <w:rPr>
          <w:noProof/>
        </w:rPr>
        <w:t>98</w:t>
      </w:r>
      <w:r>
        <w:rPr>
          <w:noProof/>
        </w:rPr>
        <w:fldChar w:fldCharType="end"/>
      </w:r>
    </w:p>
    <w:p w14:paraId="648EB1FD" w14:textId="08D6806D"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_Toc162980073 \h </w:instrText>
      </w:r>
      <w:r>
        <w:rPr>
          <w:noProof/>
        </w:rPr>
      </w:r>
      <w:r>
        <w:rPr>
          <w:noProof/>
        </w:rPr>
        <w:fldChar w:fldCharType="separate"/>
      </w:r>
      <w:r>
        <w:rPr>
          <w:noProof/>
        </w:rPr>
        <w:t>100</w:t>
      </w:r>
      <w:r>
        <w:rPr>
          <w:noProof/>
        </w:rPr>
        <w:fldChar w:fldCharType="end"/>
      </w:r>
    </w:p>
    <w:p w14:paraId="514F2341" w14:textId="13377AC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_Toc162980074 \h </w:instrText>
      </w:r>
      <w:r>
        <w:rPr>
          <w:noProof/>
        </w:rPr>
      </w:r>
      <w:r>
        <w:rPr>
          <w:noProof/>
        </w:rPr>
        <w:fldChar w:fldCharType="separate"/>
      </w:r>
      <w:r>
        <w:rPr>
          <w:noProof/>
        </w:rPr>
        <w:t>101</w:t>
      </w:r>
      <w:r>
        <w:rPr>
          <w:noProof/>
        </w:rPr>
        <w:fldChar w:fldCharType="end"/>
      </w:r>
    </w:p>
    <w:p w14:paraId="6408677A" w14:textId="612B756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_Toc162980075 \h </w:instrText>
      </w:r>
      <w:r>
        <w:rPr>
          <w:noProof/>
        </w:rPr>
      </w:r>
      <w:r>
        <w:rPr>
          <w:noProof/>
        </w:rPr>
        <w:fldChar w:fldCharType="separate"/>
      </w:r>
      <w:r>
        <w:rPr>
          <w:noProof/>
        </w:rPr>
        <w:t>102</w:t>
      </w:r>
      <w:r>
        <w:rPr>
          <w:noProof/>
        </w:rPr>
        <w:fldChar w:fldCharType="end"/>
      </w:r>
    </w:p>
    <w:p w14:paraId="31769E9E" w14:textId="4108ED3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_Toc162980076 \h </w:instrText>
      </w:r>
      <w:r>
        <w:rPr>
          <w:noProof/>
        </w:rPr>
      </w:r>
      <w:r>
        <w:rPr>
          <w:noProof/>
        </w:rPr>
        <w:fldChar w:fldCharType="separate"/>
      </w:r>
      <w:r>
        <w:rPr>
          <w:noProof/>
        </w:rPr>
        <w:t>104</w:t>
      </w:r>
      <w:r>
        <w:rPr>
          <w:noProof/>
        </w:rPr>
        <w:fldChar w:fldCharType="end"/>
      </w:r>
    </w:p>
    <w:p w14:paraId="2EAFF16F" w14:textId="02E2C03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C865D1">
        <w:rPr>
          <w:rFonts w:eastAsia="SimSun"/>
          <w:noProof/>
        </w:rPr>
        <w:t>7.39</w:t>
      </w:r>
      <w:r>
        <w:rPr>
          <w:rFonts w:asciiTheme="minorHAnsi" w:eastAsiaTheme="minorEastAsia" w:hAnsiTheme="minorHAnsi" w:cstheme="minorBidi"/>
          <w:noProof/>
          <w:kern w:val="2"/>
          <w:sz w:val="22"/>
          <w:szCs w:val="22"/>
          <w:lang w:eastAsia="en-GB"/>
          <w14:ligatures w14:val="standardContextual"/>
        </w:rPr>
        <w:tab/>
      </w:r>
      <w:r w:rsidRPr="00C865D1">
        <w:rPr>
          <w:rFonts w:eastAsia="SimSun"/>
          <w:noProof/>
        </w:rPr>
        <w:t xml:space="preserve">Application Start and Stop </w:t>
      </w:r>
      <w:r w:rsidRPr="00C865D1">
        <w:rPr>
          <w:rFonts w:eastAsia="SimSun"/>
          <w:noProof/>
          <w:lang w:val="en-US"/>
        </w:rPr>
        <w:t xml:space="preserve">indication for </w:t>
      </w:r>
      <w:r w:rsidRPr="00C865D1">
        <w:rPr>
          <w:noProof/>
          <w:lang w:val="en-US" w:eastAsia="ko-KR"/>
        </w:rPr>
        <w:t>applications other than MMTEL and SMSoverIP</w:t>
      </w:r>
      <w:r w:rsidRPr="00C865D1">
        <w:rPr>
          <w:rFonts w:eastAsia="SimSun"/>
          <w:noProof/>
          <w:lang w:val="en-US"/>
        </w:rPr>
        <w:t xml:space="preserve"> </w:t>
      </w:r>
      <w:r w:rsidRPr="00C865D1">
        <w:rPr>
          <w:rFonts w:eastAsia="SimSun"/>
          <w:noProof/>
        </w:rPr>
        <w:t>+CACDC</w:t>
      </w:r>
      <w:r>
        <w:rPr>
          <w:noProof/>
        </w:rPr>
        <w:tab/>
      </w:r>
      <w:r>
        <w:rPr>
          <w:noProof/>
        </w:rPr>
        <w:fldChar w:fldCharType="begin" w:fldLock="1"/>
      </w:r>
      <w:r>
        <w:rPr>
          <w:noProof/>
        </w:rPr>
        <w:instrText xml:space="preserve"> PAGEREF _Toc162980077 \h </w:instrText>
      </w:r>
      <w:r>
        <w:rPr>
          <w:noProof/>
        </w:rPr>
      </w:r>
      <w:r>
        <w:rPr>
          <w:noProof/>
        </w:rPr>
        <w:fldChar w:fldCharType="separate"/>
      </w:r>
      <w:r>
        <w:rPr>
          <w:noProof/>
        </w:rPr>
        <w:t>105</w:t>
      </w:r>
      <w:r>
        <w:rPr>
          <w:noProof/>
        </w:rPr>
        <w:fldChar w:fldCharType="end"/>
      </w:r>
    </w:p>
    <w:p w14:paraId="2ECE0797" w14:textId="542BEDB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7.40</w:t>
      </w:r>
      <w:r>
        <w:rPr>
          <w:rFonts w:asciiTheme="minorHAnsi" w:eastAsiaTheme="minorEastAsia" w:hAnsiTheme="minorHAnsi" w:cstheme="minorBidi"/>
          <w:noProof/>
          <w:kern w:val="2"/>
          <w:sz w:val="22"/>
          <w:szCs w:val="22"/>
          <w:lang w:eastAsia="en-GB"/>
          <w14:ligatures w14:val="standardContextual"/>
        </w:rPr>
        <w:tab/>
      </w:r>
      <w:r>
        <w:rPr>
          <w:noProof/>
        </w:rPr>
        <w:t>eDRX setting +CEDRXS</w:t>
      </w:r>
      <w:r>
        <w:rPr>
          <w:noProof/>
        </w:rPr>
        <w:tab/>
      </w:r>
      <w:r>
        <w:rPr>
          <w:noProof/>
        </w:rPr>
        <w:fldChar w:fldCharType="begin" w:fldLock="1"/>
      </w:r>
      <w:r>
        <w:rPr>
          <w:noProof/>
        </w:rPr>
        <w:instrText xml:space="preserve"> PAGEREF _Toc162980078 \h </w:instrText>
      </w:r>
      <w:r>
        <w:rPr>
          <w:noProof/>
        </w:rPr>
      </w:r>
      <w:r>
        <w:rPr>
          <w:noProof/>
        </w:rPr>
        <w:fldChar w:fldCharType="separate"/>
      </w:r>
      <w:r>
        <w:rPr>
          <w:noProof/>
        </w:rPr>
        <w:t>106</w:t>
      </w:r>
      <w:r>
        <w:rPr>
          <w:noProof/>
        </w:rPr>
        <w:fldChar w:fldCharType="end"/>
      </w:r>
    </w:p>
    <w:p w14:paraId="310604A6" w14:textId="354A9F7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_Toc162980079 \h </w:instrText>
      </w:r>
      <w:r>
        <w:rPr>
          <w:noProof/>
        </w:rPr>
      </w:r>
      <w:r>
        <w:rPr>
          <w:noProof/>
        </w:rPr>
        <w:fldChar w:fldCharType="separate"/>
      </w:r>
      <w:r>
        <w:rPr>
          <w:noProof/>
        </w:rPr>
        <w:t>107</w:t>
      </w:r>
      <w:r>
        <w:rPr>
          <w:noProof/>
        </w:rPr>
        <w:fldChar w:fldCharType="end"/>
      </w:r>
    </w:p>
    <w:p w14:paraId="4EED1125" w14:textId="2A64582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_Toc162980080 \h </w:instrText>
      </w:r>
      <w:r>
        <w:rPr>
          <w:noProof/>
        </w:rPr>
      </w:r>
      <w:r>
        <w:rPr>
          <w:noProof/>
        </w:rPr>
        <w:fldChar w:fldCharType="separate"/>
      </w:r>
      <w:r>
        <w:rPr>
          <w:noProof/>
        </w:rPr>
        <w:t>108</w:t>
      </w:r>
      <w:r>
        <w:rPr>
          <w:noProof/>
        </w:rPr>
        <w:fldChar w:fldCharType="end"/>
      </w:r>
    </w:p>
    <w:p w14:paraId="77B7A529" w14:textId="1978D37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CSG selection +CCSGS</w:t>
      </w:r>
      <w:r>
        <w:rPr>
          <w:noProof/>
        </w:rPr>
        <w:tab/>
      </w:r>
      <w:r>
        <w:rPr>
          <w:noProof/>
        </w:rPr>
        <w:fldChar w:fldCharType="begin" w:fldLock="1"/>
      </w:r>
      <w:r>
        <w:rPr>
          <w:noProof/>
        </w:rPr>
        <w:instrText xml:space="preserve"> PAGEREF _Toc162980081 \h </w:instrText>
      </w:r>
      <w:r>
        <w:rPr>
          <w:noProof/>
        </w:rPr>
      </w:r>
      <w:r>
        <w:rPr>
          <w:noProof/>
        </w:rPr>
        <w:fldChar w:fldCharType="separate"/>
      </w:r>
      <w:r>
        <w:rPr>
          <w:noProof/>
        </w:rPr>
        <w:t>110</w:t>
      </w:r>
      <w:r>
        <w:rPr>
          <w:noProof/>
        </w:rPr>
        <w:fldChar w:fldCharType="end"/>
      </w:r>
    </w:p>
    <w:p w14:paraId="5B48053D" w14:textId="261FBAD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CAG selection +CCAGS</w:t>
      </w:r>
      <w:r>
        <w:rPr>
          <w:noProof/>
        </w:rPr>
        <w:tab/>
      </w:r>
      <w:r>
        <w:rPr>
          <w:noProof/>
        </w:rPr>
        <w:fldChar w:fldCharType="begin" w:fldLock="1"/>
      </w:r>
      <w:r>
        <w:rPr>
          <w:noProof/>
        </w:rPr>
        <w:instrText xml:space="preserve"> PAGEREF _Toc162980082 \h </w:instrText>
      </w:r>
      <w:r>
        <w:rPr>
          <w:noProof/>
        </w:rPr>
      </w:r>
      <w:r>
        <w:rPr>
          <w:noProof/>
        </w:rPr>
        <w:fldChar w:fldCharType="separate"/>
      </w:r>
      <w:r>
        <w:rPr>
          <w:noProof/>
        </w:rPr>
        <w:t>112</w:t>
      </w:r>
      <w:r>
        <w:rPr>
          <w:noProof/>
        </w:rPr>
        <w:fldChar w:fldCharType="end"/>
      </w:r>
    </w:p>
    <w:p w14:paraId="74FDCC00" w14:textId="277659F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_Toc162980083 \h </w:instrText>
      </w:r>
      <w:r>
        <w:rPr>
          <w:noProof/>
        </w:rPr>
      </w:r>
      <w:r>
        <w:rPr>
          <w:noProof/>
        </w:rPr>
        <w:fldChar w:fldCharType="separate"/>
      </w:r>
      <w:r>
        <w:rPr>
          <w:noProof/>
        </w:rPr>
        <w:t>113</w:t>
      </w:r>
      <w:r>
        <w:rPr>
          <w:noProof/>
        </w:rPr>
        <w:fldChar w:fldCharType="end"/>
      </w:r>
    </w:p>
    <w:p w14:paraId="478809D8" w14:textId="56EA821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_Toc162980084 \h </w:instrText>
      </w:r>
      <w:r>
        <w:rPr>
          <w:noProof/>
        </w:rPr>
      </w:r>
      <w:r>
        <w:rPr>
          <w:noProof/>
        </w:rPr>
        <w:fldChar w:fldCharType="separate"/>
      </w:r>
      <w:r>
        <w:rPr>
          <w:noProof/>
        </w:rPr>
        <w:t>115</w:t>
      </w:r>
      <w:r>
        <w:rPr>
          <w:noProof/>
        </w:rPr>
        <w:fldChar w:fldCharType="end"/>
      </w:r>
    </w:p>
    <w:p w14:paraId="48EE8866" w14:textId="4347DC06"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_Toc162980085 \h </w:instrText>
      </w:r>
      <w:r>
        <w:rPr>
          <w:noProof/>
        </w:rPr>
      </w:r>
      <w:r>
        <w:rPr>
          <w:noProof/>
        </w:rPr>
        <w:fldChar w:fldCharType="separate"/>
      </w:r>
      <w:r>
        <w:rPr>
          <w:noProof/>
        </w:rPr>
        <w:t>116</w:t>
      </w:r>
      <w:r>
        <w:rPr>
          <w:noProof/>
        </w:rPr>
        <w:fldChar w:fldCharType="end"/>
      </w:r>
    </w:p>
    <w:p w14:paraId="01F37E3C" w14:textId="3C5078E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_Toc162980086 \h </w:instrText>
      </w:r>
      <w:r>
        <w:rPr>
          <w:noProof/>
        </w:rPr>
      </w:r>
      <w:r>
        <w:rPr>
          <w:noProof/>
        </w:rPr>
        <w:fldChar w:fldCharType="separate"/>
      </w:r>
      <w:r>
        <w:rPr>
          <w:noProof/>
        </w:rPr>
        <w:t>116</w:t>
      </w:r>
      <w:r>
        <w:rPr>
          <w:noProof/>
        </w:rPr>
        <w:fldChar w:fldCharType="end"/>
      </w:r>
    </w:p>
    <w:p w14:paraId="753E7AB7" w14:textId="762C70D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_Toc162980087 \h </w:instrText>
      </w:r>
      <w:r>
        <w:rPr>
          <w:noProof/>
        </w:rPr>
      </w:r>
      <w:r>
        <w:rPr>
          <w:noProof/>
        </w:rPr>
        <w:fldChar w:fldCharType="separate"/>
      </w:r>
      <w:r>
        <w:rPr>
          <w:noProof/>
        </w:rPr>
        <w:t>117</w:t>
      </w:r>
      <w:r>
        <w:rPr>
          <w:noProof/>
        </w:rPr>
        <w:fldChar w:fldCharType="end"/>
      </w:r>
    </w:p>
    <w:p w14:paraId="78F6C427" w14:textId="09BD4CBD"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_Toc162980088 \h </w:instrText>
      </w:r>
      <w:r>
        <w:rPr>
          <w:noProof/>
        </w:rPr>
      </w:r>
      <w:r>
        <w:rPr>
          <w:noProof/>
        </w:rPr>
        <w:fldChar w:fldCharType="separate"/>
      </w:r>
      <w:r>
        <w:rPr>
          <w:noProof/>
        </w:rPr>
        <w:t>118</w:t>
      </w:r>
      <w:r>
        <w:rPr>
          <w:noProof/>
        </w:rPr>
        <w:fldChar w:fldCharType="end"/>
      </w:r>
    </w:p>
    <w:p w14:paraId="2DCFFEE2" w14:textId="77825FE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Enter PIN +CPIN</w:t>
      </w:r>
      <w:r>
        <w:rPr>
          <w:noProof/>
        </w:rPr>
        <w:tab/>
      </w:r>
      <w:r>
        <w:rPr>
          <w:noProof/>
        </w:rPr>
        <w:fldChar w:fldCharType="begin" w:fldLock="1"/>
      </w:r>
      <w:r>
        <w:rPr>
          <w:noProof/>
        </w:rPr>
        <w:instrText xml:space="preserve"> PAGEREF _Toc162980089 \h </w:instrText>
      </w:r>
      <w:r>
        <w:rPr>
          <w:noProof/>
        </w:rPr>
      </w:r>
      <w:r>
        <w:rPr>
          <w:noProof/>
        </w:rPr>
        <w:fldChar w:fldCharType="separate"/>
      </w:r>
      <w:r>
        <w:rPr>
          <w:noProof/>
        </w:rPr>
        <w:t>119</w:t>
      </w:r>
      <w:r>
        <w:rPr>
          <w:noProof/>
        </w:rPr>
        <w:fldChar w:fldCharType="end"/>
      </w:r>
    </w:p>
    <w:p w14:paraId="1F72018A" w14:textId="12DD947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Battery charge +CBC</w:t>
      </w:r>
      <w:r>
        <w:rPr>
          <w:noProof/>
        </w:rPr>
        <w:tab/>
      </w:r>
      <w:r>
        <w:rPr>
          <w:noProof/>
        </w:rPr>
        <w:fldChar w:fldCharType="begin" w:fldLock="1"/>
      </w:r>
      <w:r>
        <w:rPr>
          <w:noProof/>
        </w:rPr>
        <w:instrText xml:space="preserve"> PAGEREF _Toc162980090 \h </w:instrText>
      </w:r>
      <w:r>
        <w:rPr>
          <w:noProof/>
        </w:rPr>
      </w:r>
      <w:r>
        <w:rPr>
          <w:noProof/>
        </w:rPr>
        <w:fldChar w:fldCharType="separate"/>
      </w:r>
      <w:r>
        <w:rPr>
          <w:noProof/>
        </w:rPr>
        <w:t>121</w:t>
      </w:r>
      <w:r>
        <w:rPr>
          <w:noProof/>
        </w:rPr>
        <w:fldChar w:fldCharType="end"/>
      </w:r>
    </w:p>
    <w:p w14:paraId="73B1D203" w14:textId="3924D511"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E46BAC">
        <w:rPr>
          <w:noProof/>
          <w:lang w:val="fr-FR"/>
        </w:rPr>
        <w:t>8.5</w:t>
      </w:r>
      <w:r w:rsidRPr="00E46BAC">
        <w:rPr>
          <w:rFonts w:asciiTheme="minorHAnsi" w:eastAsiaTheme="minorEastAsia" w:hAnsiTheme="minorHAnsi" w:cstheme="minorBidi"/>
          <w:noProof/>
          <w:kern w:val="2"/>
          <w:sz w:val="22"/>
          <w:szCs w:val="22"/>
          <w:lang w:val="fr-FR" w:eastAsia="en-GB"/>
          <w14:ligatures w14:val="standardContextual"/>
        </w:rPr>
        <w:tab/>
      </w:r>
      <w:r w:rsidRPr="00E46BAC">
        <w:rPr>
          <w:noProof/>
          <w:lang w:val="fr-FR"/>
        </w:rPr>
        <w:t>Signal quality +CSQ</w:t>
      </w:r>
      <w:r w:rsidRPr="00E46BAC">
        <w:rPr>
          <w:noProof/>
          <w:lang w:val="fr-FR"/>
        </w:rPr>
        <w:tab/>
      </w:r>
      <w:r>
        <w:rPr>
          <w:noProof/>
        </w:rPr>
        <w:fldChar w:fldCharType="begin" w:fldLock="1"/>
      </w:r>
      <w:r w:rsidRPr="00E46BAC">
        <w:rPr>
          <w:noProof/>
          <w:lang w:val="fr-FR"/>
        </w:rPr>
        <w:instrText xml:space="preserve"> PAGEREF _Toc162980091 \h </w:instrText>
      </w:r>
      <w:r>
        <w:rPr>
          <w:noProof/>
        </w:rPr>
      </w:r>
      <w:r>
        <w:rPr>
          <w:noProof/>
        </w:rPr>
        <w:fldChar w:fldCharType="separate"/>
      </w:r>
      <w:r w:rsidRPr="00E46BAC">
        <w:rPr>
          <w:noProof/>
          <w:lang w:val="fr-FR"/>
        </w:rPr>
        <w:t>121</w:t>
      </w:r>
      <w:r>
        <w:rPr>
          <w:noProof/>
        </w:rPr>
        <w:fldChar w:fldCharType="end"/>
      </w:r>
    </w:p>
    <w:p w14:paraId="07D2B6DA" w14:textId="05DD671F"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C865D1">
        <w:rPr>
          <w:noProof/>
          <w:lang w:val="fr-FR"/>
        </w:rPr>
        <w:t>8.6</w:t>
      </w:r>
      <w:r w:rsidRPr="00E46BAC">
        <w:rPr>
          <w:rFonts w:asciiTheme="minorHAnsi" w:eastAsiaTheme="minorEastAsia" w:hAnsiTheme="minorHAnsi" w:cstheme="minorBidi"/>
          <w:noProof/>
          <w:kern w:val="2"/>
          <w:sz w:val="22"/>
          <w:szCs w:val="22"/>
          <w:lang w:val="fr-FR" w:eastAsia="en-GB"/>
          <w14:ligatures w14:val="standardContextual"/>
        </w:rPr>
        <w:tab/>
      </w:r>
      <w:r w:rsidRPr="00C865D1">
        <w:rPr>
          <w:noProof/>
          <w:lang w:val="fr-FR"/>
        </w:rPr>
        <w:t>Mobile termination control mode +CMEC</w:t>
      </w:r>
      <w:r w:rsidRPr="00E46BAC">
        <w:rPr>
          <w:noProof/>
          <w:lang w:val="fr-FR"/>
        </w:rPr>
        <w:tab/>
      </w:r>
      <w:r>
        <w:rPr>
          <w:noProof/>
        </w:rPr>
        <w:fldChar w:fldCharType="begin" w:fldLock="1"/>
      </w:r>
      <w:r w:rsidRPr="00E46BAC">
        <w:rPr>
          <w:noProof/>
          <w:lang w:val="fr-FR"/>
        </w:rPr>
        <w:instrText xml:space="preserve"> PAGEREF _Toc162980092 \h </w:instrText>
      </w:r>
      <w:r>
        <w:rPr>
          <w:noProof/>
        </w:rPr>
      </w:r>
      <w:r>
        <w:rPr>
          <w:noProof/>
        </w:rPr>
        <w:fldChar w:fldCharType="separate"/>
      </w:r>
      <w:r w:rsidRPr="00E46BAC">
        <w:rPr>
          <w:noProof/>
          <w:lang w:val="fr-FR"/>
        </w:rPr>
        <w:t>122</w:t>
      </w:r>
      <w:r>
        <w:rPr>
          <w:noProof/>
        </w:rPr>
        <w:fldChar w:fldCharType="end"/>
      </w:r>
    </w:p>
    <w:p w14:paraId="39BD831E" w14:textId="43616CC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Keypad control +CKPD</w:t>
      </w:r>
      <w:r>
        <w:rPr>
          <w:noProof/>
        </w:rPr>
        <w:tab/>
      </w:r>
      <w:r>
        <w:rPr>
          <w:noProof/>
        </w:rPr>
        <w:fldChar w:fldCharType="begin" w:fldLock="1"/>
      </w:r>
      <w:r>
        <w:rPr>
          <w:noProof/>
        </w:rPr>
        <w:instrText xml:space="preserve"> PAGEREF _Toc162980093 \h </w:instrText>
      </w:r>
      <w:r>
        <w:rPr>
          <w:noProof/>
        </w:rPr>
      </w:r>
      <w:r>
        <w:rPr>
          <w:noProof/>
        </w:rPr>
        <w:fldChar w:fldCharType="separate"/>
      </w:r>
      <w:r>
        <w:rPr>
          <w:noProof/>
        </w:rPr>
        <w:t>123</w:t>
      </w:r>
      <w:r>
        <w:rPr>
          <w:noProof/>
        </w:rPr>
        <w:fldChar w:fldCharType="end"/>
      </w:r>
    </w:p>
    <w:p w14:paraId="365BD909" w14:textId="381BEBE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8.8</w:t>
      </w:r>
      <w:r>
        <w:rPr>
          <w:rFonts w:asciiTheme="minorHAnsi" w:eastAsiaTheme="minorEastAsia" w:hAnsiTheme="minorHAnsi" w:cstheme="minorBidi"/>
          <w:noProof/>
          <w:kern w:val="2"/>
          <w:sz w:val="22"/>
          <w:szCs w:val="22"/>
          <w:lang w:eastAsia="en-GB"/>
          <w14:ligatures w14:val="standardContextual"/>
        </w:rPr>
        <w:tab/>
      </w:r>
      <w:r>
        <w:rPr>
          <w:noProof/>
        </w:rPr>
        <w:t>Display control +CDIS</w:t>
      </w:r>
      <w:r>
        <w:rPr>
          <w:noProof/>
        </w:rPr>
        <w:tab/>
      </w:r>
      <w:r>
        <w:rPr>
          <w:noProof/>
        </w:rPr>
        <w:fldChar w:fldCharType="begin" w:fldLock="1"/>
      </w:r>
      <w:r>
        <w:rPr>
          <w:noProof/>
        </w:rPr>
        <w:instrText xml:space="preserve"> PAGEREF _Toc162980094 \h </w:instrText>
      </w:r>
      <w:r>
        <w:rPr>
          <w:noProof/>
        </w:rPr>
      </w:r>
      <w:r>
        <w:rPr>
          <w:noProof/>
        </w:rPr>
        <w:fldChar w:fldCharType="separate"/>
      </w:r>
      <w:r>
        <w:rPr>
          <w:noProof/>
        </w:rPr>
        <w:t>124</w:t>
      </w:r>
      <w:r>
        <w:rPr>
          <w:noProof/>
        </w:rPr>
        <w:fldChar w:fldCharType="end"/>
      </w:r>
    </w:p>
    <w:p w14:paraId="7CA1FE84" w14:textId="6C7AABE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Indicator control +CIND</w:t>
      </w:r>
      <w:r>
        <w:rPr>
          <w:noProof/>
        </w:rPr>
        <w:tab/>
      </w:r>
      <w:r>
        <w:rPr>
          <w:noProof/>
        </w:rPr>
        <w:fldChar w:fldCharType="begin" w:fldLock="1"/>
      </w:r>
      <w:r>
        <w:rPr>
          <w:noProof/>
        </w:rPr>
        <w:instrText xml:space="preserve"> PAGEREF _Toc162980095 \h </w:instrText>
      </w:r>
      <w:r>
        <w:rPr>
          <w:noProof/>
        </w:rPr>
      </w:r>
      <w:r>
        <w:rPr>
          <w:noProof/>
        </w:rPr>
        <w:fldChar w:fldCharType="separate"/>
      </w:r>
      <w:r>
        <w:rPr>
          <w:noProof/>
        </w:rPr>
        <w:t>125</w:t>
      </w:r>
      <w:r>
        <w:rPr>
          <w:noProof/>
        </w:rPr>
        <w:fldChar w:fldCharType="end"/>
      </w:r>
    </w:p>
    <w:p w14:paraId="6DADFC65" w14:textId="5898416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_Toc162980096 \h </w:instrText>
      </w:r>
      <w:r>
        <w:rPr>
          <w:noProof/>
        </w:rPr>
      </w:r>
      <w:r>
        <w:rPr>
          <w:noProof/>
        </w:rPr>
        <w:fldChar w:fldCharType="separate"/>
      </w:r>
      <w:r>
        <w:rPr>
          <w:noProof/>
        </w:rPr>
        <w:t>126</w:t>
      </w:r>
      <w:r>
        <w:rPr>
          <w:noProof/>
        </w:rPr>
        <w:fldChar w:fldCharType="end"/>
      </w:r>
    </w:p>
    <w:p w14:paraId="46B8A501" w14:textId="6114B13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_Toc162980097 \h </w:instrText>
      </w:r>
      <w:r>
        <w:rPr>
          <w:noProof/>
        </w:rPr>
      </w:r>
      <w:r>
        <w:rPr>
          <w:noProof/>
        </w:rPr>
        <w:fldChar w:fldCharType="separate"/>
      </w:r>
      <w:r>
        <w:rPr>
          <w:noProof/>
        </w:rPr>
        <w:t>129</w:t>
      </w:r>
      <w:r>
        <w:rPr>
          <w:noProof/>
        </w:rPr>
        <w:fldChar w:fldCharType="end"/>
      </w:r>
    </w:p>
    <w:p w14:paraId="349EEA03" w14:textId="40FD1D8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_Toc162980098 \h </w:instrText>
      </w:r>
      <w:r>
        <w:rPr>
          <w:noProof/>
        </w:rPr>
      </w:r>
      <w:r>
        <w:rPr>
          <w:noProof/>
        </w:rPr>
        <w:fldChar w:fldCharType="separate"/>
      </w:r>
      <w:r>
        <w:rPr>
          <w:noProof/>
        </w:rPr>
        <w:t>130</w:t>
      </w:r>
      <w:r>
        <w:rPr>
          <w:noProof/>
        </w:rPr>
        <w:fldChar w:fldCharType="end"/>
      </w:r>
    </w:p>
    <w:p w14:paraId="4F8435FA" w14:textId="766A5C2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_Toc162980099 \h </w:instrText>
      </w:r>
      <w:r>
        <w:rPr>
          <w:noProof/>
        </w:rPr>
      </w:r>
      <w:r>
        <w:rPr>
          <w:noProof/>
        </w:rPr>
        <w:fldChar w:fldCharType="separate"/>
      </w:r>
      <w:r>
        <w:rPr>
          <w:noProof/>
        </w:rPr>
        <w:t>131</w:t>
      </w:r>
      <w:r>
        <w:rPr>
          <w:noProof/>
        </w:rPr>
        <w:fldChar w:fldCharType="end"/>
      </w:r>
    </w:p>
    <w:p w14:paraId="1E179D33" w14:textId="1ECE8B6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_Toc162980100 \h </w:instrText>
      </w:r>
      <w:r>
        <w:rPr>
          <w:noProof/>
        </w:rPr>
      </w:r>
      <w:r>
        <w:rPr>
          <w:noProof/>
        </w:rPr>
        <w:fldChar w:fldCharType="separate"/>
      </w:r>
      <w:r>
        <w:rPr>
          <w:noProof/>
        </w:rPr>
        <w:t>134</w:t>
      </w:r>
      <w:r>
        <w:rPr>
          <w:noProof/>
        </w:rPr>
        <w:fldChar w:fldCharType="end"/>
      </w:r>
    </w:p>
    <w:p w14:paraId="0AF67E27" w14:textId="54FF9F3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Clock +CCLK</w:t>
      </w:r>
      <w:r>
        <w:rPr>
          <w:noProof/>
        </w:rPr>
        <w:tab/>
      </w:r>
      <w:r>
        <w:rPr>
          <w:noProof/>
        </w:rPr>
        <w:fldChar w:fldCharType="begin" w:fldLock="1"/>
      </w:r>
      <w:r>
        <w:rPr>
          <w:noProof/>
        </w:rPr>
        <w:instrText xml:space="preserve"> PAGEREF _Toc162980101 \h </w:instrText>
      </w:r>
      <w:r>
        <w:rPr>
          <w:noProof/>
        </w:rPr>
      </w:r>
      <w:r>
        <w:rPr>
          <w:noProof/>
        </w:rPr>
        <w:fldChar w:fldCharType="separate"/>
      </w:r>
      <w:r>
        <w:rPr>
          <w:noProof/>
        </w:rPr>
        <w:t>135</w:t>
      </w:r>
      <w:r>
        <w:rPr>
          <w:noProof/>
        </w:rPr>
        <w:fldChar w:fldCharType="end"/>
      </w:r>
    </w:p>
    <w:p w14:paraId="2D5262BB" w14:textId="5AC1789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Alarm +CALA</w:t>
      </w:r>
      <w:r>
        <w:rPr>
          <w:noProof/>
        </w:rPr>
        <w:tab/>
      </w:r>
      <w:r>
        <w:rPr>
          <w:noProof/>
        </w:rPr>
        <w:fldChar w:fldCharType="begin" w:fldLock="1"/>
      </w:r>
      <w:r>
        <w:rPr>
          <w:noProof/>
        </w:rPr>
        <w:instrText xml:space="preserve"> PAGEREF _Toc162980102 \h </w:instrText>
      </w:r>
      <w:r>
        <w:rPr>
          <w:noProof/>
        </w:rPr>
      </w:r>
      <w:r>
        <w:rPr>
          <w:noProof/>
        </w:rPr>
        <w:fldChar w:fldCharType="separate"/>
      </w:r>
      <w:r>
        <w:rPr>
          <w:noProof/>
        </w:rPr>
        <w:t>136</w:t>
      </w:r>
      <w:r>
        <w:rPr>
          <w:noProof/>
        </w:rPr>
        <w:fldChar w:fldCharType="end"/>
      </w:r>
    </w:p>
    <w:p w14:paraId="4CA25B20" w14:textId="0E649CA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_Toc162980103 \h </w:instrText>
      </w:r>
      <w:r>
        <w:rPr>
          <w:noProof/>
        </w:rPr>
      </w:r>
      <w:r>
        <w:rPr>
          <w:noProof/>
        </w:rPr>
        <w:fldChar w:fldCharType="separate"/>
      </w:r>
      <w:r>
        <w:rPr>
          <w:noProof/>
        </w:rPr>
        <w:t>137</w:t>
      </w:r>
      <w:r>
        <w:rPr>
          <w:noProof/>
        </w:rPr>
        <w:fldChar w:fldCharType="end"/>
      </w:r>
    </w:p>
    <w:p w14:paraId="0B8EC780" w14:textId="12410C2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_Toc162980104 \h </w:instrText>
      </w:r>
      <w:r>
        <w:rPr>
          <w:noProof/>
        </w:rPr>
      </w:r>
      <w:r>
        <w:rPr>
          <w:noProof/>
        </w:rPr>
        <w:fldChar w:fldCharType="separate"/>
      </w:r>
      <w:r>
        <w:rPr>
          <w:noProof/>
        </w:rPr>
        <w:t>138</w:t>
      </w:r>
      <w:r>
        <w:rPr>
          <w:noProof/>
        </w:rPr>
        <w:fldChar w:fldCharType="end"/>
      </w:r>
    </w:p>
    <w:p w14:paraId="7F882A0D" w14:textId="0ECF013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_Toc162980105 \h </w:instrText>
      </w:r>
      <w:r>
        <w:rPr>
          <w:noProof/>
        </w:rPr>
      </w:r>
      <w:r>
        <w:rPr>
          <w:noProof/>
        </w:rPr>
        <w:fldChar w:fldCharType="separate"/>
      </w:r>
      <w:r>
        <w:rPr>
          <w:noProof/>
        </w:rPr>
        <w:t>139</w:t>
      </w:r>
      <w:r>
        <w:rPr>
          <w:noProof/>
        </w:rPr>
        <w:fldChar w:fldCharType="end"/>
      </w:r>
    </w:p>
    <w:p w14:paraId="25C2298A" w14:textId="6934514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Alert sound mode +CALM</w:t>
      </w:r>
      <w:r>
        <w:rPr>
          <w:noProof/>
        </w:rPr>
        <w:tab/>
      </w:r>
      <w:r>
        <w:rPr>
          <w:noProof/>
        </w:rPr>
        <w:fldChar w:fldCharType="begin" w:fldLock="1"/>
      </w:r>
      <w:r>
        <w:rPr>
          <w:noProof/>
        </w:rPr>
        <w:instrText xml:space="preserve"> PAGEREF _Toc162980106 \h </w:instrText>
      </w:r>
      <w:r>
        <w:rPr>
          <w:noProof/>
        </w:rPr>
      </w:r>
      <w:r>
        <w:rPr>
          <w:noProof/>
        </w:rPr>
        <w:fldChar w:fldCharType="separate"/>
      </w:r>
      <w:r>
        <w:rPr>
          <w:noProof/>
        </w:rPr>
        <w:t>140</w:t>
      </w:r>
      <w:r>
        <w:rPr>
          <w:noProof/>
        </w:rPr>
        <w:fldChar w:fldCharType="end"/>
      </w:r>
    </w:p>
    <w:p w14:paraId="24C04D81" w14:textId="65760BFD"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_Toc162980107 \h </w:instrText>
      </w:r>
      <w:r>
        <w:rPr>
          <w:noProof/>
        </w:rPr>
      </w:r>
      <w:r>
        <w:rPr>
          <w:noProof/>
        </w:rPr>
        <w:fldChar w:fldCharType="separate"/>
      </w:r>
      <w:r>
        <w:rPr>
          <w:noProof/>
        </w:rPr>
        <w:t>140</w:t>
      </w:r>
      <w:r>
        <w:rPr>
          <w:noProof/>
        </w:rPr>
        <w:fldChar w:fldCharType="end"/>
      </w:r>
    </w:p>
    <w:p w14:paraId="006A1473" w14:textId="37F1DC0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Vibrator mode +CVIB</w:t>
      </w:r>
      <w:r>
        <w:rPr>
          <w:noProof/>
        </w:rPr>
        <w:tab/>
      </w:r>
      <w:r>
        <w:rPr>
          <w:noProof/>
        </w:rPr>
        <w:fldChar w:fldCharType="begin" w:fldLock="1"/>
      </w:r>
      <w:r>
        <w:rPr>
          <w:noProof/>
        </w:rPr>
        <w:instrText xml:space="preserve"> PAGEREF _Toc162980108 \h </w:instrText>
      </w:r>
      <w:r>
        <w:rPr>
          <w:noProof/>
        </w:rPr>
      </w:r>
      <w:r>
        <w:rPr>
          <w:noProof/>
        </w:rPr>
        <w:fldChar w:fldCharType="separate"/>
      </w:r>
      <w:r>
        <w:rPr>
          <w:noProof/>
        </w:rPr>
        <w:t>141</w:t>
      </w:r>
      <w:r>
        <w:rPr>
          <w:noProof/>
        </w:rPr>
        <w:fldChar w:fldCharType="end"/>
      </w:r>
    </w:p>
    <w:p w14:paraId="009F374E" w14:textId="386FB04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_Toc162980109 \h </w:instrText>
      </w:r>
      <w:r>
        <w:rPr>
          <w:noProof/>
        </w:rPr>
      </w:r>
      <w:r>
        <w:rPr>
          <w:noProof/>
        </w:rPr>
        <w:fldChar w:fldCharType="separate"/>
      </w:r>
      <w:r>
        <w:rPr>
          <w:noProof/>
        </w:rPr>
        <w:t>142</w:t>
      </w:r>
      <w:r>
        <w:rPr>
          <w:noProof/>
        </w:rPr>
        <w:fldChar w:fldCharType="end"/>
      </w:r>
    </w:p>
    <w:p w14:paraId="77194F4D" w14:textId="14F11A2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Mute control +CMUT</w:t>
      </w:r>
      <w:r>
        <w:rPr>
          <w:noProof/>
        </w:rPr>
        <w:tab/>
      </w:r>
      <w:r>
        <w:rPr>
          <w:noProof/>
        </w:rPr>
        <w:fldChar w:fldCharType="begin" w:fldLock="1"/>
      </w:r>
      <w:r>
        <w:rPr>
          <w:noProof/>
        </w:rPr>
        <w:instrText xml:space="preserve"> PAGEREF _Toc162980110 \h </w:instrText>
      </w:r>
      <w:r>
        <w:rPr>
          <w:noProof/>
        </w:rPr>
      </w:r>
      <w:r>
        <w:rPr>
          <w:noProof/>
        </w:rPr>
        <w:fldChar w:fldCharType="separate"/>
      </w:r>
      <w:r>
        <w:rPr>
          <w:noProof/>
        </w:rPr>
        <w:t>142</w:t>
      </w:r>
      <w:r>
        <w:rPr>
          <w:noProof/>
        </w:rPr>
        <w:fldChar w:fldCharType="end"/>
      </w:r>
    </w:p>
    <w:p w14:paraId="21042982" w14:textId="7E81A2D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_Toc162980111 \h </w:instrText>
      </w:r>
      <w:r>
        <w:rPr>
          <w:noProof/>
        </w:rPr>
      </w:r>
      <w:r>
        <w:rPr>
          <w:noProof/>
        </w:rPr>
        <w:fldChar w:fldCharType="separate"/>
      </w:r>
      <w:r>
        <w:rPr>
          <w:noProof/>
        </w:rPr>
        <w:t>143</w:t>
      </w:r>
      <w:r>
        <w:rPr>
          <w:noProof/>
        </w:rPr>
        <w:fldChar w:fldCharType="end"/>
      </w:r>
    </w:p>
    <w:p w14:paraId="37B91401" w14:textId="129B4B3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_Toc162980112 \h </w:instrText>
      </w:r>
      <w:r>
        <w:rPr>
          <w:noProof/>
        </w:rPr>
      </w:r>
      <w:r>
        <w:rPr>
          <w:noProof/>
        </w:rPr>
        <w:fldChar w:fldCharType="separate"/>
      </w:r>
      <w:r>
        <w:rPr>
          <w:noProof/>
        </w:rPr>
        <w:t>143</w:t>
      </w:r>
      <w:r>
        <w:rPr>
          <w:noProof/>
        </w:rPr>
        <w:fldChar w:fldCharType="end"/>
      </w:r>
    </w:p>
    <w:p w14:paraId="5241318B" w14:textId="0BA3EE6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_Toc162980113 \h </w:instrText>
      </w:r>
      <w:r>
        <w:rPr>
          <w:noProof/>
        </w:rPr>
      </w:r>
      <w:r>
        <w:rPr>
          <w:noProof/>
        </w:rPr>
        <w:fldChar w:fldCharType="separate"/>
      </w:r>
      <w:r>
        <w:rPr>
          <w:noProof/>
        </w:rPr>
        <w:t>144</w:t>
      </w:r>
      <w:r>
        <w:rPr>
          <w:noProof/>
        </w:rPr>
        <w:fldChar w:fldCharType="end"/>
      </w:r>
    </w:p>
    <w:p w14:paraId="2A1690C4" w14:textId="155F0C4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_Toc162980114 \h </w:instrText>
      </w:r>
      <w:r>
        <w:rPr>
          <w:noProof/>
        </w:rPr>
      </w:r>
      <w:r>
        <w:rPr>
          <w:noProof/>
        </w:rPr>
        <w:fldChar w:fldCharType="separate"/>
      </w:r>
      <w:r>
        <w:rPr>
          <w:noProof/>
        </w:rPr>
        <w:t>144</w:t>
      </w:r>
      <w:r>
        <w:rPr>
          <w:noProof/>
        </w:rPr>
        <w:fldChar w:fldCharType="end"/>
      </w:r>
    </w:p>
    <w:p w14:paraId="3EBC7EED" w14:textId="0C5FE6E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Power class +CPWC</w:t>
      </w:r>
      <w:r>
        <w:rPr>
          <w:noProof/>
        </w:rPr>
        <w:tab/>
      </w:r>
      <w:r>
        <w:rPr>
          <w:noProof/>
        </w:rPr>
        <w:fldChar w:fldCharType="begin" w:fldLock="1"/>
      </w:r>
      <w:r>
        <w:rPr>
          <w:noProof/>
        </w:rPr>
        <w:instrText xml:space="preserve"> PAGEREF _Toc162980115 \h </w:instrText>
      </w:r>
      <w:r>
        <w:rPr>
          <w:noProof/>
        </w:rPr>
      </w:r>
      <w:r>
        <w:rPr>
          <w:noProof/>
        </w:rPr>
        <w:fldChar w:fldCharType="separate"/>
      </w:r>
      <w:r>
        <w:rPr>
          <w:noProof/>
        </w:rPr>
        <w:t>145</w:t>
      </w:r>
      <w:r>
        <w:rPr>
          <w:noProof/>
        </w:rPr>
        <w:fldChar w:fldCharType="end"/>
      </w:r>
    </w:p>
    <w:p w14:paraId="605E2E20" w14:textId="306B451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8.30</w:t>
      </w:r>
      <w:r>
        <w:rPr>
          <w:rFonts w:asciiTheme="minorHAnsi" w:eastAsiaTheme="minorEastAsia" w:hAnsiTheme="minorHAnsi" w:cstheme="minorBidi"/>
          <w:noProof/>
          <w:kern w:val="2"/>
          <w:sz w:val="22"/>
          <w:szCs w:val="22"/>
          <w:lang w:eastAsia="en-GB"/>
          <w14:ligatures w14:val="standardContextual"/>
        </w:rPr>
        <w:tab/>
      </w:r>
      <w:r>
        <w:rPr>
          <w:noProof/>
        </w:rPr>
        <w:t>Set language +CLAN</w:t>
      </w:r>
      <w:r>
        <w:rPr>
          <w:noProof/>
        </w:rPr>
        <w:tab/>
      </w:r>
      <w:r>
        <w:rPr>
          <w:noProof/>
        </w:rPr>
        <w:fldChar w:fldCharType="begin" w:fldLock="1"/>
      </w:r>
      <w:r>
        <w:rPr>
          <w:noProof/>
        </w:rPr>
        <w:instrText xml:space="preserve"> PAGEREF _Toc162980116 \h </w:instrText>
      </w:r>
      <w:r>
        <w:rPr>
          <w:noProof/>
        </w:rPr>
      </w:r>
      <w:r>
        <w:rPr>
          <w:noProof/>
        </w:rPr>
        <w:fldChar w:fldCharType="separate"/>
      </w:r>
      <w:r>
        <w:rPr>
          <w:noProof/>
        </w:rPr>
        <w:t>146</w:t>
      </w:r>
      <w:r>
        <w:rPr>
          <w:noProof/>
        </w:rPr>
        <w:fldChar w:fldCharType="end"/>
      </w:r>
    </w:p>
    <w:p w14:paraId="181C6E46" w14:textId="35D2DB4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Language event +CLAE</w:t>
      </w:r>
      <w:r>
        <w:rPr>
          <w:noProof/>
        </w:rPr>
        <w:tab/>
      </w:r>
      <w:r>
        <w:rPr>
          <w:noProof/>
        </w:rPr>
        <w:fldChar w:fldCharType="begin" w:fldLock="1"/>
      </w:r>
      <w:r>
        <w:rPr>
          <w:noProof/>
        </w:rPr>
        <w:instrText xml:space="preserve"> PAGEREF _Toc162980117 \h </w:instrText>
      </w:r>
      <w:r>
        <w:rPr>
          <w:noProof/>
        </w:rPr>
      </w:r>
      <w:r>
        <w:rPr>
          <w:noProof/>
        </w:rPr>
        <w:fldChar w:fldCharType="separate"/>
      </w:r>
      <w:r>
        <w:rPr>
          <w:noProof/>
        </w:rPr>
        <w:t>147</w:t>
      </w:r>
      <w:r>
        <w:rPr>
          <w:noProof/>
        </w:rPr>
        <w:fldChar w:fldCharType="end"/>
      </w:r>
    </w:p>
    <w:p w14:paraId="15BF3572" w14:textId="15090FD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Set greeting text +CSGT</w:t>
      </w:r>
      <w:r>
        <w:rPr>
          <w:noProof/>
        </w:rPr>
        <w:tab/>
      </w:r>
      <w:r>
        <w:rPr>
          <w:noProof/>
        </w:rPr>
        <w:fldChar w:fldCharType="begin" w:fldLock="1"/>
      </w:r>
      <w:r>
        <w:rPr>
          <w:noProof/>
        </w:rPr>
        <w:instrText xml:space="preserve"> PAGEREF _Toc162980118 \h </w:instrText>
      </w:r>
      <w:r>
        <w:rPr>
          <w:noProof/>
        </w:rPr>
      </w:r>
      <w:r>
        <w:rPr>
          <w:noProof/>
        </w:rPr>
        <w:fldChar w:fldCharType="separate"/>
      </w:r>
      <w:r>
        <w:rPr>
          <w:noProof/>
        </w:rPr>
        <w:t>147</w:t>
      </w:r>
      <w:r>
        <w:rPr>
          <w:noProof/>
        </w:rPr>
        <w:fldChar w:fldCharType="end"/>
      </w:r>
    </w:p>
    <w:p w14:paraId="63720ADD" w14:textId="0A69C8B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_Toc162980119 \h </w:instrText>
      </w:r>
      <w:r>
        <w:rPr>
          <w:noProof/>
        </w:rPr>
      </w:r>
      <w:r>
        <w:rPr>
          <w:noProof/>
        </w:rPr>
        <w:fldChar w:fldCharType="separate"/>
      </w:r>
      <w:r>
        <w:rPr>
          <w:noProof/>
        </w:rPr>
        <w:t>148</w:t>
      </w:r>
      <w:r>
        <w:rPr>
          <w:noProof/>
        </w:rPr>
        <w:fldChar w:fldCharType="end"/>
      </w:r>
    </w:p>
    <w:p w14:paraId="29179FD2" w14:textId="5D817F8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_Toc162980120 \h </w:instrText>
      </w:r>
      <w:r>
        <w:rPr>
          <w:noProof/>
        </w:rPr>
      </w:r>
      <w:r>
        <w:rPr>
          <w:noProof/>
        </w:rPr>
        <w:fldChar w:fldCharType="separate"/>
      </w:r>
      <w:r>
        <w:rPr>
          <w:noProof/>
        </w:rPr>
        <w:t>149</w:t>
      </w:r>
      <w:r>
        <w:rPr>
          <w:noProof/>
        </w:rPr>
        <w:fldChar w:fldCharType="end"/>
      </w:r>
    </w:p>
    <w:p w14:paraId="0A5B0579" w14:textId="394D1F7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_Toc162980121 \h </w:instrText>
      </w:r>
      <w:r>
        <w:rPr>
          <w:noProof/>
        </w:rPr>
      </w:r>
      <w:r>
        <w:rPr>
          <w:noProof/>
        </w:rPr>
        <w:fldChar w:fldCharType="separate"/>
      </w:r>
      <w:r>
        <w:rPr>
          <w:noProof/>
        </w:rPr>
        <w:t>150</w:t>
      </w:r>
      <w:r>
        <w:rPr>
          <w:noProof/>
        </w:rPr>
        <w:fldChar w:fldCharType="end"/>
      </w:r>
    </w:p>
    <w:p w14:paraId="60ED9FB0" w14:textId="3F82DA6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Master reset +CMAR</w:t>
      </w:r>
      <w:r>
        <w:rPr>
          <w:noProof/>
        </w:rPr>
        <w:tab/>
      </w:r>
      <w:r>
        <w:rPr>
          <w:noProof/>
        </w:rPr>
        <w:fldChar w:fldCharType="begin" w:fldLock="1"/>
      </w:r>
      <w:r>
        <w:rPr>
          <w:noProof/>
        </w:rPr>
        <w:instrText xml:space="preserve"> PAGEREF _Toc162980122 \h </w:instrText>
      </w:r>
      <w:r>
        <w:rPr>
          <w:noProof/>
        </w:rPr>
      </w:r>
      <w:r>
        <w:rPr>
          <w:noProof/>
        </w:rPr>
        <w:fldChar w:fldCharType="separate"/>
      </w:r>
      <w:r>
        <w:rPr>
          <w:noProof/>
        </w:rPr>
        <w:t>150</w:t>
      </w:r>
      <w:r>
        <w:rPr>
          <w:noProof/>
        </w:rPr>
        <w:fldChar w:fldCharType="end"/>
      </w:r>
    </w:p>
    <w:p w14:paraId="17140DA3" w14:textId="0E4F29B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8.37</w:t>
      </w:r>
      <w:r>
        <w:rPr>
          <w:rFonts w:asciiTheme="minorHAnsi" w:eastAsiaTheme="minorEastAsia" w:hAnsiTheme="minorHAnsi" w:cstheme="minorBidi"/>
          <w:noProof/>
          <w:kern w:val="2"/>
          <w:sz w:val="22"/>
          <w:szCs w:val="22"/>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_Toc162980123 \h </w:instrText>
      </w:r>
      <w:r>
        <w:rPr>
          <w:noProof/>
        </w:rPr>
      </w:r>
      <w:r>
        <w:rPr>
          <w:noProof/>
        </w:rPr>
        <w:fldChar w:fldCharType="separate"/>
      </w:r>
      <w:r>
        <w:rPr>
          <w:noProof/>
        </w:rPr>
        <w:t>151</w:t>
      </w:r>
      <w:r>
        <w:rPr>
          <w:noProof/>
        </w:rPr>
        <w:fldChar w:fldCharType="end"/>
      </w:r>
    </w:p>
    <w:p w14:paraId="775BF2DD" w14:textId="71F721A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8.38</w:t>
      </w:r>
      <w:r>
        <w:rPr>
          <w:rFonts w:asciiTheme="minorHAnsi" w:eastAsiaTheme="minorEastAsia" w:hAnsiTheme="minorHAnsi" w:cstheme="minorBidi"/>
          <w:noProof/>
          <w:kern w:val="2"/>
          <w:sz w:val="22"/>
          <w:szCs w:val="22"/>
          <w:lang w:eastAsia="en-GB"/>
          <w14:ligatures w14:val="standardContextual"/>
        </w:rPr>
        <w:tab/>
      </w:r>
      <w:r>
        <w:rPr>
          <w:noProof/>
        </w:rPr>
        <w:t>Delete alarm +CALD</w:t>
      </w:r>
      <w:r>
        <w:rPr>
          <w:noProof/>
        </w:rPr>
        <w:tab/>
      </w:r>
      <w:r>
        <w:rPr>
          <w:noProof/>
        </w:rPr>
        <w:fldChar w:fldCharType="begin" w:fldLock="1"/>
      </w:r>
      <w:r>
        <w:rPr>
          <w:noProof/>
        </w:rPr>
        <w:instrText xml:space="preserve"> PAGEREF _Toc162980124 \h </w:instrText>
      </w:r>
      <w:r>
        <w:rPr>
          <w:noProof/>
        </w:rPr>
      </w:r>
      <w:r>
        <w:rPr>
          <w:noProof/>
        </w:rPr>
        <w:fldChar w:fldCharType="separate"/>
      </w:r>
      <w:r>
        <w:rPr>
          <w:noProof/>
        </w:rPr>
        <w:t>151</w:t>
      </w:r>
      <w:r>
        <w:rPr>
          <w:noProof/>
        </w:rPr>
        <w:fldChar w:fldCharType="end"/>
      </w:r>
    </w:p>
    <w:p w14:paraId="1D810186" w14:textId="1432910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8.39</w:t>
      </w:r>
      <w:r>
        <w:rPr>
          <w:rFonts w:asciiTheme="minorHAnsi" w:eastAsiaTheme="minorEastAsia" w:hAnsiTheme="minorHAnsi" w:cstheme="minorBidi"/>
          <w:noProof/>
          <w:kern w:val="2"/>
          <w:sz w:val="22"/>
          <w:szCs w:val="22"/>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_Toc162980125 \h </w:instrText>
      </w:r>
      <w:r>
        <w:rPr>
          <w:noProof/>
        </w:rPr>
      </w:r>
      <w:r>
        <w:rPr>
          <w:noProof/>
        </w:rPr>
        <w:fldChar w:fldCharType="separate"/>
      </w:r>
      <w:r>
        <w:rPr>
          <w:noProof/>
        </w:rPr>
        <w:t>152</w:t>
      </w:r>
      <w:r>
        <w:rPr>
          <w:noProof/>
        </w:rPr>
        <w:fldChar w:fldCharType="end"/>
      </w:r>
    </w:p>
    <w:p w14:paraId="79242142" w14:textId="20AE0E6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8.40</w:t>
      </w:r>
      <w:r>
        <w:rPr>
          <w:rFonts w:asciiTheme="minorHAnsi" w:eastAsiaTheme="minorEastAsia" w:hAnsiTheme="minorHAnsi" w:cstheme="minorBidi"/>
          <w:noProof/>
          <w:kern w:val="2"/>
          <w:sz w:val="22"/>
          <w:szCs w:val="22"/>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_Toc162980126 \h </w:instrText>
      </w:r>
      <w:r>
        <w:rPr>
          <w:noProof/>
        </w:rPr>
      </w:r>
      <w:r>
        <w:rPr>
          <w:noProof/>
        </w:rPr>
        <w:fldChar w:fldCharType="separate"/>
      </w:r>
      <w:r>
        <w:rPr>
          <w:noProof/>
        </w:rPr>
        <w:t>152</w:t>
      </w:r>
      <w:r>
        <w:rPr>
          <w:noProof/>
        </w:rPr>
        <w:fldChar w:fldCharType="end"/>
      </w:r>
    </w:p>
    <w:p w14:paraId="7A1CC7ED" w14:textId="0568C30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_Toc162980127 \h </w:instrText>
      </w:r>
      <w:r>
        <w:rPr>
          <w:noProof/>
        </w:rPr>
      </w:r>
      <w:r>
        <w:rPr>
          <w:noProof/>
        </w:rPr>
        <w:fldChar w:fldCharType="separate"/>
      </w:r>
      <w:r>
        <w:rPr>
          <w:noProof/>
        </w:rPr>
        <w:t>153</w:t>
      </w:r>
      <w:r>
        <w:rPr>
          <w:noProof/>
        </w:rPr>
        <w:fldChar w:fldCharType="end"/>
      </w:r>
    </w:p>
    <w:p w14:paraId="3D2EBF1E" w14:textId="29558A8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8.42</w:t>
      </w:r>
      <w:r>
        <w:rPr>
          <w:rFonts w:asciiTheme="minorHAnsi" w:eastAsiaTheme="minorEastAsia" w:hAnsiTheme="minorHAnsi" w:cstheme="minorBidi"/>
          <w:noProof/>
          <w:kern w:val="2"/>
          <w:sz w:val="22"/>
          <w:szCs w:val="22"/>
          <w:lang w:eastAsia="en-GB"/>
          <w14:ligatures w14:val="standardContextual"/>
        </w:rPr>
        <w:tab/>
      </w:r>
      <w:r w:rsidRPr="00E46BAC">
        <w:rPr>
          <w:noProof/>
        </w:rPr>
        <w:t>Enter protocol mode+CPROT</w:t>
      </w:r>
      <w:r>
        <w:rPr>
          <w:noProof/>
        </w:rPr>
        <w:tab/>
      </w:r>
      <w:r>
        <w:rPr>
          <w:noProof/>
        </w:rPr>
        <w:fldChar w:fldCharType="begin" w:fldLock="1"/>
      </w:r>
      <w:r>
        <w:rPr>
          <w:noProof/>
        </w:rPr>
        <w:instrText xml:space="preserve"> PAGEREF _Toc162980128 \h </w:instrText>
      </w:r>
      <w:r>
        <w:rPr>
          <w:noProof/>
        </w:rPr>
      </w:r>
      <w:r>
        <w:rPr>
          <w:noProof/>
        </w:rPr>
        <w:fldChar w:fldCharType="separate"/>
      </w:r>
      <w:r>
        <w:rPr>
          <w:noProof/>
        </w:rPr>
        <w:t>154</w:t>
      </w:r>
      <w:r>
        <w:rPr>
          <w:noProof/>
        </w:rPr>
        <w:fldChar w:fldCharType="end"/>
      </w:r>
    </w:p>
    <w:p w14:paraId="4566AAA7" w14:textId="50DD262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_Toc162980129 \h </w:instrText>
      </w:r>
      <w:r>
        <w:rPr>
          <w:noProof/>
        </w:rPr>
      </w:r>
      <w:r>
        <w:rPr>
          <w:noProof/>
        </w:rPr>
        <w:fldChar w:fldCharType="separate"/>
      </w:r>
      <w:r>
        <w:rPr>
          <w:noProof/>
        </w:rPr>
        <w:t>155</w:t>
      </w:r>
      <w:r>
        <w:rPr>
          <w:noProof/>
        </w:rPr>
        <w:fldChar w:fldCharType="end"/>
      </w:r>
    </w:p>
    <w:p w14:paraId="0EADB0D2" w14:textId="1F9A4AC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_Toc162980130 \h </w:instrText>
      </w:r>
      <w:r>
        <w:rPr>
          <w:noProof/>
        </w:rPr>
      </w:r>
      <w:r>
        <w:rPr>
          <w:noProof/>
        </w:rPr>
        <w:fldChar w:fldCharType="separate"/>
      </w:r>
      <w:r>
        <w:rPr>
          <w:noProof/>
        </w:rPr>
        <w:t>156</w:t>
      </w:r>
      <w:r>
        <w:rPr>
          <w:noProof/>
        </w:rPr>
        <w:fldChar w:fldCharType="end"/>
      </w:r>
    </w:p>
    <w:p w14:paraId="38652E33" w14:textId="2106262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_Toc162980131 \h </w:instrText>
      </w:r>
      <w:r>
        <w:rPr>
          <w:noProof/>
        </w:rPr>
      </w:r>
      <w:r>
        <w:rPr>
          <w:noProof/>
        </w:rPr>
        <w:fldChar w:fldCharType="separate"/>
      </w:r>
      <w:r>
        <w:rPr>
          <w:noProof/>
        </w:rPr>
        <w:t>158</w:t>
      </w:r>
      <w:r>
        <w:rPr>
          <w:noProof/>
        </w:rPr>
        <w:fldChar w:fldCharType="end"/>
      </w:r>
    </w:p>
    <w:p w14:paraId="1CAA2010" w14:textId="7F25444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_Toc162980132 \h </w:instrText>
      </w:r>
      <w:r>
        <w:rPr>
          <w:noProof/>
        </w:rPr>
      </w:r>
      <w:r>
        <w:rPr>
          <w:noProof/>
        </w:rPr>
        <w:fldChar w:fldCharType="separate"/>
      </w:r>
      <w:r>
        <w:rPr>
          <w:noProof/>
        </w:rPr>
        <w:t>158</w:t>
      </w:r>
      <w:r>
        <w:rPr>
          <w:noProof/>
        </w:rPr>
        <w:fldChar w:fldCharType="end"/>
      </w:r>
    </w:p>
    <w:p w14:paraId="459CCEDE" w14:textId="4BBC858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_Toc162980133 \h </w:instrText>
      </w:r>
      <w:r>
        <w:rPr>
          <w:noProof/>
        </w:rPr>
      </w:r>
      <w:r>
        <w:rPr>
          <w:noProof/>
        </w:rPr>
        <w:fldChar w:fldCharType="separate"/>
      </w:r>
      <w:r>
        <w:rPr>
          <w:noProof/>
        </w:rPr>
        <w:t>159</w:t>
      </w:r>
      <w:r>
        <w:rPr>
          <w:noProof/>
        </w:rPr>
        <w:fldChar w:fldCharType="end"/>
      </w:r>
    </w:p>
    <w:p w14:paraId="2BB8F84F" w14:textId="3298794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8.48</w:t>
      </w:r>
      <w:r>
        <w:rPr>
          <w:rFonts w:asciiTheme="minorHAnsi" w:eastAsiaTheme="minorEastAsia" w:hAnsiTheme="minorHAnsi" w:cstheme="minorBidi"/>
          <w:noProof/>
          <w:kern w:val="2"/>
          <w:sz w:val="22"/>
          <w:szCs w:val="22"/>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_Toc162980134 \h </w:instrText>
      </w:r>
      <w:r>
        <w:rPr>
          <w:noProof/>
        </w:rPr>
      </w:r>
      <w:r>
        <w:rPr>
          <w:noProof/>
        </w:rPr>
        <w:fldChar w:fldCharType="separate"/>
      </w:r>
      <w:r>
        <w:rPr>
          <w:noProof/>
        </w:rPr>
        <w:t>161</w:t>
      </w:r>
      <w:r>
        <w:rPr>
          <w:noProof/>
        </w:rPr>
        <w:fldChar w:fldCharType="end"/>
      </w:r>
    </w:p>
    <w:p w14:paraId="721ACA7C" w14:textId="67A8AFB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8.49</w:t>
      </w:r>
      <w:r>
        <w:rPr>
          <w:rFonts w:asciiTheme="minorHAnsi" w:eastAsiaTheme="minorEastAsia" w:hAnsiTheme="minorHAnsi" w:cstheme="minorBidi"/>
          <w:noProof/>
          <w:kern w:val="2"/>
          <w:sz w:val="22"/>
          <w:szCs w:val="22"/>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_Toc162980135 \h </w:instrText>
      </w:r>
      <w:r>
        <w:rPr>
          <w:noProof/>
        </w:rPr>
      </w:r>
      <w:r>
        <w:rPr>
          <w:noProof/>
        </w:rPr>
        <w:fldChar w:fldCharType="separate"/>
      </w:r>
      <w:r>
        <w:rPr>
          <w:noProof/>
        </w:rPr>
        <w:t>161</w:t>
      </w:r>
      <w:r>
        <w:rPr>
          <w:noProof/>
        </w:rPr>
        <w:fldChar w:fldCharType="end"/>
      </w:r>
    </w:p>
    <w:p w14:paraId="08D6E472" w14:textId="308B59F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8.50</w:t>
      </w:r>
      <w:r>
        <w:rPr>
          <w:rFonts w:asciiTheme="minorHAnsi" w:eastAsiaTheme="minorEastAsia" w:hAnsiTheme="minorHAnsi" w:cstheme="minorBidi"/>
          <w:noProof/>
          <w:kern w:val="2"/>
          <w:sz w:val="22"/>
          <w:szCs w:val="22"/>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_Toc162980136 \h </w:instrText>
      </w:r>
      <w:r>
        <w:rPr>
          <w:noProof/>
        </w:rPr>
      </w:r>
      <w:r>
        <w:rPr>
          <w:noProof/>
        </w:rPr>
        <w:fldChar w:fldCharType="separate"/>
      </w:r>
      <w:r>
        <w:rPr>
          <w:noProof/>
        </w:rPr>
        <w:t>162</w:t>
      </w:r>
      <w:r>
        <w:rPr>
          <w:noProof/>
        </w:rPr>
        <w:fldChar w:fldCharType="end"/>
      </w:r>
    </w:p>
    <w:p w14:paraId="3706A462" w14:textId="4BC022E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Backlight +CBKLT</w:t>
      </w:r>
      <w:r>
        <w:rPr>
          <w:noProof/>
        </w:rPr>
        <w:tab/>
      </w:r>
      <w:r>
        <w:rPr>
          <w:noProof/>
        </w:rPr>
        <w:fldChar w:fldCharType="begin" w:fldLock="1"/>
      </w:r>
      <w:r>
        <w:rPr>
          <w:noProof/>
        </w:rPr>
        <w:instrText xml:space="preserve"> PAGEREF _Toc162980137 \h </w:instrText>
      </w:r>
      <w:r>
        <w:rPr>
          <w:noProof/>
        </w:rPr>
      </w:r>
      <w:r>
        <w:rPr>
          <w:noProof/>
        </w:rPr>
        <w:fldChar w:fldCharType="separate"/>
      </w:r>
      <w:r>
        <w:rPr>
          <w:noProof/>
        </w:rPr>
        <w:t>166</w:t>
      </w:r>
      <w:r>
        <w:rPr>
          <w:noProof/>
        </w:rPr>
        <w:fldChar w:fldCharType="end"/>
      </w:r>
    </w:p>
    <w:p w14:paraId="14DD1B92" w14:textId="2DF2871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_Toc162980138 \h </w:instrText>
      </w:r>
      <w:r>
        <w:rPr>
          <w:noProof/>
        </w:rPr>
      </w:r>
      <w:r>
        <w:rPr>
          <w:noProof/>
        </w:rPr>
        <w:fldChar w:fldCharType="separate"/>
      </w:r>
      <w:r>
        <w:rPr>
          <w:noProof/>
        </w:rPr>
        <w:t>167</w:t>
      </w:r>
      <w:r>
        <w:rPr>
          <w:noProof/>
        </w:rPr>
        <w:fldChar w:fldCharType="end"/>
      </w:r>
    </w:p>
    <w:p w14:paraId="01776CF6" w14:textId="6830126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_Toc162980139 \h </w:instrText>
      </w:r>
      <w:r>
        <w:rPr>
          <w:noProof/>
        </w:rPr>
      </w:r>
      <w:r>
        <w:rPr>
          <w:noProof/>
        </w:rPr>
        <w:fldChar w:fldCharType="separate"/>
      </w:r>
      <w:r>
        <w:rPr>
          <w:noProof/>
        </w:rPr>
        <w:t>169</w:t>
      </w:r>
      <w:r>
        <w:rPr>
          <w:noProof/>
        </w:rPr>
        <w:fldChar w:fldCharType="end"/>
      </w:r>
    </w:p>
    <w:p w14:paraId="5D9BC054" w14:textId="7995DAC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_Toc162980140 \h </w:instrText>
      </w:r>
      <w:r>
        <w:rPr>
          <w:noProof/>
        </w:rPr>
      </w:r>
      <w:r>
        <w:rPr>
          <w:noProof/>
        </w:rPr>
        <w:fldChar w:fldCharType="separate"/>
      </w:r>
      <w:r>
        <w:rPr>
          <w:noProof/>
        </w:rPr>
        <w:t>171</w:t>
      </w:r>
      <w:r>
        <w:rPr>
          <w:noProof/>
        </w:rPr>
        <w:fldChar w:fldCharType="end"/>
      </w:r>
    </w:p>
    <w:p w14:paraId="3B2E41BD" w14:textId="2A22947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8.54A</w:t>
      </w:r>
      <w:r>
        <w:rPr>
          <w:rFonts w:asciiTheme="minorHAnsi" w:eastAsiaTheme="minorEastAsia" w:hAnsiTheme="minorHAnsi" w:cstheme="minorBidi"/>
          <w:noProof/>
          <w:kern w:val="2"/>
          <w:sz w:val="22"/>
          <w:szCs w:val="22"/>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_Toc162980141 \h </w:instrText>
      </w:r>
      <w:r>
        <w:rPr>
          <w:noProof/>
        </w:rPr>
      </w:r>
      <w:r>
        <w:rPr>
          <w:noProof/>
        </w:rPr>
        <w:fldChar w:fldCharType="separate"/>
      </w:r>
      <w:r>
        <w:rPr>
          <w:noProof/>
        </w:rPr>
        <w:t>172</w:t>
      </w:r>
      <w:r>
        <w:rPr>
          <w:noProof/>
        </w:rPr>
        <w:fldChar w:fldCharType="end"/>
      </w:r>
    </w:p>
    <w:p w14:paraId="789CD230" w14:textId="4D0F9BB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_Toc162980142 \h </w:instrText>
      </w:r>
      <w:r>
        <w:rPr>
          <w:noProof/>
        </w:rPr>
      </w:r>
      <w:r>
        <w:rPr>
          <w:noProof/>
        </w:rPr>
        <w:fldChar w:fldCharType="separate"/>
      </w:r>
      <w:r>
        <w:rPr>
          <w:noProof/>
        </w:rPr>
        <w:t>172</w:t>
      </w:r>
      <w:r>
        <w:rPr>
          <w:noProof/>
        </w:rPr>
        <w:fldChar w:fldCharType="end"/>
      </w:r>
    </w:p>
    <w:p w14:paraId="3338762C" w14:textId="0FB6D42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_Toc162980143 \h </w:instrText>
      </w:r>
      <w:r>
        <w:rPr>
          <w:noProof/>
        </w:rPr>
      </w:r>
      <w:r>
        <w:rPr>
          <w:noProof/>
        </w:rPr>
        <w:fldChar w:fldCharType="separate"/>
      </w:r>
      <w:r>
        <w:rPr>
          <w:noProof/>
        </w:rPr>
        <w:t>190</w:t>
      </w:r>
      <w:r>
        <w:rPr>
          <w:noProof/>
        </w:rPr>
        <w:fldChar w:fldCharType="end"/>
      </w:r>
    </w:p>
    <w:p w14:paraId="181A3DD8" w14:textId="424DA91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_Toc162980144 \h </w:instrText>
      </w:r>
      <w:r>
        <w:rPr>
          <w:noProof/>
        </w:rPr>
      </w:r>
      <w:r>
        <w:rPr>
          <w:noProof/>
        </w:rPr>
        <w:fldChar w:fldCharType="separate"/>
      </w:r>
      <w:r>
        <w:rPr>
          <w:noProof/>
        </w:rPr>
        <w:t>192</w:t>
      </w:r>
      <w:r>
        <w:rPr>
          <w:noProof/>
        </w:rPr>
        <w:fldChar w:fldCharType="end"/>
      </w:r>
    </w:p>
    <w:p w14:paraId="41C3425D" w14:textId="16E9667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_Toc162980145 \h </w:instrText>
      </w:r>
      <w:r>
        <w:rPr>
          <w:noProof/>
        </w:rPr>
      </w:r>
      <w:r>
        <w:rPr>
          <w:noProof/>
        </w:rPr>
        <w:fldChar w:fldCharType="separate"/>
      </w:r>
      <w:r>
        <w:rPr>
          <w:noProof/>
        </w:rPr>
        <w:t>193</w:t>
      </w:r>
      <w:r>
        <w:rPr>
          <w:noProof/>
        </w:rPr>
        <w:fldChar w:fldCharType="end"/>
      </w:r>
    </w:p>
    <w:p w14:paraId="7AD5BAC8" w14:textId="2441E95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Battery capacity +CBCAP</w:t>
      </w:r>
      <w:r>
        <w:rPr>
          <w:noProof/>
        </w:rPr>
        <w:tab/>
      </w:r>
      <w:r>
        <w:rPr>
          <w:noProof/>
        </w:rPr>
        <w:fldChar w:fldCharType="begin" w:fldLock="1"/>
      </w:r>
      <w:r>
        <w:rPr>
          <w:noProof/>
        </w:rPr>
        <w:instrText xml:space="preserve"> PAGEREF _Toc162980146 \h </w:instrText>
      </w:r>
      <w:r>
        <w:rPr>
          <w:noProof/>
        </w:rPr>
      </w:r>
      <w:r>
        <w:rPr>
          <w:noProof/>
        </w:rPr>
        <w:fldChar w:fldCharType="separate"/>
      </w:r>
      <w:r>
        <w:rPr>
          <w:noProof/>
        </w:rPr>
        <w:t>193</w:t>
      </w:r>
      <w:r>
        <w:rPr>
          <w:noProof/>
        </w:rPr>
        <w:fldChar w:fldCharType="end"/>
      </w:r>
    </w:p>
    <w:p w14:paraId="746B720E" w14:textId="1A083B5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8.60</w:t>
      </w:r>
      <w:r>
        <w:rPr>
          <w:rFonts w:asciiTheme="minorHAnsi" w:eastAsiaTheme="minorEastAsia" w:hAnsiTheme="minorHAnsi" w:cstheme="minorBidi"/>
          <w:noProof/>
          <w:kern w:val="2"/>
          <w:sz w:val="22"/>
          <w:szCs w:val="22"/>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_Toc162980147 \h </w:instrText>
      </w:r>
      <w:r>
        <w:rPr>
          <w:noProof/>
        </w:rPr>
      </w:r>
      <w:r>
        <w:rPr>
          <w:noProof/>
        </w:rPr>
        <w:fldChar w:fldCharType="separate"/>
      </w:r>
      <w:r>
        <w:rPr>
          <w:noProof/>
        </w:rPr>
        <w:t>194</w:t>
      </w:r>
      <w:r>
        <w:rPr>
          <w:noProof/>
        </w:rPr>
        <w:fldChar w:fldCharType="end"/>
      </w:r>
    </w:p>
    <w:p w14:paraId="59037666" w14:textId="50652F1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_Toc162980148 \h </w:instrText>
      </w:r>
      <w:r>
        <w:rPr>
          <w:noProof/>
        </w:rPr>
      </w:r>
      <w:r>
        <w:rPr>
          <w:noProof/>
        </w:rPr>
        <w:fldChar w:fldCharType="separate"/>
      </w:r>
      <w:r>
        <w:rPr>
          <w:noProof/>
        </w:rPr>
        <w:t>195</w:t>
      </w:r>
      <w:r>
        <w:rPr>
          <w:noProof/>
        </w:rPr>
        <w:fldChar w:fldCharType="end"/>
      </w:r>
    </w:p>
    <w:p w14:paraId="74E215DF" w14:textId="2BC81F9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_Toc162980149 \h </w:instrText>
      </w:r>
      <w:r>
        <w:rPr>
          <w:noProof/>
        </w:rPr>
      </w:r>
      <w:r>
        <w:rPr>
          <w:noProof/>
        </w:rPr>
        <w:fldChar w:fldCharType="separate"/>
      </w:r>
      <w:r>
        <w:rPr>
          <w:noProof/>
        </w:rPr>
        <w:t>195</w:t>
      </w:r>
      <w:r>
        <w:rPr>
          <w:noProof/>
        </w:rPr>
        <w:fldChar w:fldCharType="end"/>
      </w:r>
    </w:p>
    <w:p w14:paraId="206DFEA7" w14:textId="581B575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 xml:space="preserve">IMS </w:t>
      </w:r>
      <w:r w:rsidRPr="00C865D1">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_Toc162980150 \h </w:instrText>
      </w:r>
      <w:r>
        <w:rPr>
          <w:noProof/>
        </w:rPr>
      </w:r>
      <w:r>
        <w:rPr>
          <w:noProof/>
        </w:rPr>
        <w:fldChar w:fldCharType="separate"/>
      </w:r>
      <w:r>
        <w:rPr>
          <w:noProof/>
        </w:rPr>
        <w:t>197</w:t>
      </w:r>
      <w:r>
        <w:rPr>
          <w:noProof/>
        </w:rPr>
        <w:fldChar w:fldCharType="end"/>
      </w:r>
    </w:p>
    <w:p w14:paraId="36CF2336" w14:textId="09A8919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_Toc162980151 \h </w:instrText>
      </w:r>
      <w:r>
        <w:rPr>
          <w:noProof/>
        </w:rPr>
      </w:r>
      <w:r>
        <w:rPr>
          <w:noProof/>
        </w:rPr>
        <w:fldChar w:fldCharType="separate"/>
      </w:r>
      <w:r>
        <w:rPr>
          <w:noProof/>
        </w:rPr>
        <w:t>197</w:t>
      </w:r>
      <w:r>
        <w:rPr>
          <w:noProof/>
        </w:rPr>
        <w:fldChar w:fldCharType="end"/>
      </w:r>
    </w:p>
    <w:p w14:paraId="4386A097" w14:textId="5F2326CD"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_Toc162980152 \h </w:instrText>
      </w:r>
      <w:r>
        <w:rPr>
          <w:noProof/>
        </w:rPr>
      </w:r>
      <w:r>
        <w:rPr>
          <w:noProof/>
        </w:rPr>
        <w:fldChar w:fldCharType="separate"/>
      </w:r>
      <w:r>
        <w:rPr>
          <w:noProof/>
        </w:rPr>
        <w:t>199</w:t>
      </w:r>
      <w:r>
        <w:rPr>
          <w:noProof/>
        </w:rPr>
        <w:fldChar w:fldCharType="end"/>
      </w:r>
    </w:p>
    <w:p w14:paraId="1ECB8FC2" w14:textId="194DA0E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Set card slot +CSUS</w:t>
      </w:r>
      <w:r>
        <w:rPr>
          <w:noProof/>
        </w:rPr>
        <w:tab/>
      </w:r>
      <w:r>
        <w:rPr>
          <w:noProof/>
        </w:rPr>
        <w:fldChar w:fldCharType="begin" w:fldLock="1"/>
      </w:r>
      <w:r>
        <w:rPr>
          <w:noProof/>
        </w:rPr>
        <w:instrText xml:space="preserve"> PAGEREF _Toc162980153 \h </w:instrText>
      </w:r>
      <w:r>
        <w:rPr>
          <w:noProof/>
        </w:rPr>
      </w:r>
      <w:r>
        <w:rPr>
          <w:noProof/>
        </w:rPr>
        <w:fldChar w:fldCharType="separate"/>
      </w:r>
      <w:r>
        <w:rPr>
          <w:noProof/>
        </w:rPr>
        <w:t>200</w:t>
      </w:r>
      <w:r>
        <w:rPr>
          <w:noProof/>
        </w:rPr>
        <w:fldChar w:fldCharType="end"/>
      </w:r>
    </w:p>
    <w:p w14:paraId="0256C339" w14:textId="511D46E7"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Emergency numbers +CEN</w:t>
      </w:r>
      <w:r>
        <w:rPr>
          <w:noProof/>
        </w:rPr>
        <w:tab/>
      </w:r>
      <w:r>
        <w:rPr>
          <w:noProof/>
        </w:rPr>
        <w:fldChar w:fldCharType="begin" w:fldLock="1"/>
      </w:r>
      <w:r>
        <w:rPr>
          <w:noProof/>
        </w:rPr>
        <w:instrText xml:space="preserve"> PAGEREF _Toc162980154 \h </w:instrText>
      </w:r>
      <w:r>
        <w:rPr>
          <w:noProof/>
        </w:rPr>
      </w:r>
      <w:r>
        <w:rPr>
          <w:noProof/>
        </w:rPr>
        <w:fldChar w:fldCharType="separate"/>
      </w:r>
      <w:r>
        <w:rPr>
          <w:noProof/>
        </w:rPr>
        <w:t>200</w:t>
      </w:r>
      <w:r>
        <w:rPr>
          <w:noProof/>
        </w:rPr>
        <w:fldChar w:fldCharType="end"/>
      </w:r>
    </w:p>
    <w:p w14:paraId="558C0898" w14:textId="7DB062F8"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8.68</w:t>
      </w:r>
      <w:r>
        <w:rPr>
          <w:rFonts w:asciiTheme="minorHAnsi" w:eastAsiaTheme="minorEastAsia" w:hAnsiTheme="minorHAnsi" w:cstheme="minorBidi"/>
          <w:noProof/>
          <w:kern w:val="2"/>
          <w:sz w:val="22"/>
          <w:szCs w:val="22"/>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_Toc162980155 \h </w:instrText>
      </w:r>
      <w:r>
        <w:rPr>
          <w:noProof/>
        </w:rPr>
      </w:r>
      <w:r>
        <w:rPr>
          <w:noProof/>
        </w:rPr>
        <w:fldChar w:fldCharType="separate"/>
      </w:r>
      <w:r>
        <w:rPr>
          <w:noProof/>
        </w:rPr>
        <w:t>202</w:t>
      </w:r>
      <w:r>
        <w:rPr>
          <w:noProof/>
        </w:rPr>
        <w:fldChar w:fldCharType="end"/>
      </w:r>
    </w:p>
    <w:p w14:paraId="78329379" w14:textId="78FCF4A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8.69</w:t>
      </w:r>
      <w:r>
        <w:rPr>
          <w:rFonts w:asciiTheme="minorHAnsi" w:eastAsiaTheme="minorEastAsia" w:hAnsiTheme="minorHAnsi" w:cstheme="minorBidi"/>
          <w:noProof/>
          <w:kern w:val="2"/>
          <w:sz w:val="22"/>
          <w:szCs w:val="22"/>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_Toc162980156 \h </w:instrText>
      </w:r>
      <w:r>
        <w:rPr>
          <w:noProof/>
        </w:rPr>
      </w:r>
      <w:r>
        <w:rPr>
          <w:noProof/>
        </w:rPr>
        <w:fldChar w:fldCharType="separate"/>
      </w:r>
      <w:r>
        <w:rPr>
          <w:noProof/>
        </w:rPr>
        <w:t>202</w:t>
      </w:r>
      <w:r>
        <w:rPr>
          <w:noProof/>
        </w:rPr>
        <w:fldChar w:fldCharType="end"/>
      </w:r>
    </w:p>
    <w:p w14:paraId="47507B26" w14:textId="158F62F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8.70</w:t>
      </w:r>
      <w:r>
        <w:rPr>
          <w:rFonts w:asciiTheme="minorHAnsi" w:eastAsiaTheme="minorEastAsia" w:hAnsiTheme="minorHAnsi" w:cstheme="minorBidi"/>
          <w:noProof/>
          <w:kern w:val="2"/>
          <w:sz w:val="22"/>
          <w:szCs w:val="22"/>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_Toc162980157 \h </w:instrText>
      </w:r>
      <w:r>
        <w:rPr>
          <w:noProof/>
        </w:rPr>
      </w:r>
      <w:r>
        <w:rPr>
          <w:noProof/>
        </w:rPr>
        <w:fldChar w:fldCharType="separate"/>
      </w:r>
      <w:r>
        <w:rPr>
          <w:noProof/>
        </w:rPr>
        <w:t>205</w:t>
      </w:r>
      <w:r>
        <w:rPr>
          <w:noProof/>
        </w:rPr>
        <w:fldChar w:fldCharType="end"/>
      </w:r>
    </w:p>
    <w:p w14:paraId="759133BF" w14:textId="17B9E68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8.71</w:t>
      </w:r>
      <w:r>
        <w:rPr>
          <w:rFonts w:asciiTheme="minorHAnsi" w:eastAsiaTheme="minorEastAsia" w:hAnsiTheme="minorHAnsi" w:cstheme="minorBidi"/>
          <w:noProof/>
          <w:kern w:val="2"/>
          <w:sz w:val="22"/>
          <w:szCs w:val="22"/>
          <w:lang w:eastAsia="en-GB"/>
          <w14:ligatures w14:val="standardContextual"/>
        </w:rPr>
        <w:tab/>
      </w:r>
      <w:r w:rsidRPr="00E46BAC">
        <w:rPr>
          <w:noProof/>
        </w:rPr>
        <w:t>IMS registration information +CIREG</w:t>
      </w:r>
      <w:r>
        <w:rPr>
          <w:noProof/>
        </w:rPr>
        <w:tab/>
      </w:r>
      <w:r>
        <w:rPr>
          <w:noProof/>
        </w:rPr>
        <w:fldChar w:fldCharType="begin" w:fldLock="1"/>
      </w:r>
      <w:r>
        <w:rPr>
          <w:noProof/>
        </w:rPr>
        <w:instrText xml:space="preserve"> PAGEREF _Toc162980158 \h </w:instrText>
      </w:r>
      <w:r>
        <w:rPr>
          <w:noProof/>
        </w:rPr>
      </w:r>
      <w:r>
        <w:rPr>
          <w:noProof/>
        </w:rPr>
        <w:fldChar w:fldCharType="separate"/>
      </w:r>
      <w:r>
        <w:rPr>
          <w:noProof/>
        </w:rPr>
        <w:t>206</w:t>
      </w:r>
      <w:r>
        <w:rPr>
          <w:noProof/>
        </w:rPr>
        <w:fldChar w:fldCharType="end"/>
      </w:r>
    </w:p>
    <w:p w14:paraId="5E7B2982" w14:textId="2BE1EAA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_Toc162980159 \h </w:instrText>
      </w:r>
      <w:r>
        <w:rPr>
          <w:noProof/>
        </w:rPr>
      </w:r>
      <w:r>
        <w:rPr>
          <w:noProof/>
        </w:rPr>
        <w:fldChar w:fldCharType="separate"/>
      </w:r>
      <w:r>
        <w:rPr>
          <w:noProof/>
        </w:rPr>
        <w:t>207</w:t>
      </w:r>
      <w:r>
        <w:rPr>
          <w:noProof/>
        </w:rPr>
        <w:fldChar w:fldCharType="end"/>
      </w:r>
    </w:p>
    <w:p w14:paraId="35F45BA2" w14:textId="50CADC5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_Toc162980160 \h </w:instrText>
      </w:r>
      <w:r>
        <w:rPr>
          <w:noProof/>
        </w:rPr>
      </w:r>
      <w:r>
        <w:rPr>
          <w:noProof/>
        </w:rPr>
        <w:fldChar w:fldCharType="separate"/>
      </w:r>
      <w:r>
        <w:rPr>
          <w:noProof/>
        </w:rPr>
        <w:t>208</w:t>
      </w:r>
      <w:r>
        <w:rPr>
          <w:noProof/>
        </w:rPr>
        <w:fldChar w:fldCharType="end"/>
      </w:r>
    </w:p>
    <w:p w14:paraId="7A6C35E8" w14:textId="24C06F3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_Toc162980161 \h </w:instrText>
      </w:r>
      <w:r>
        <w:rPr>
          <w:noProof/>
        </w:rPr>
      </w:r>
      <w:r>
        <w:rPr>
          <w:noProof/>
        </w:rPr>
        <w:fldChar w:fldCharType="separate"/>
      </w:r>
      <w:r>
        <w:rPr>
          <w:noProof/>
        </w:rPr>
        <w:t>214</w:t>
      </w:r>
      <w:r>
        <w:rPr>
          <w:noProof/>
        </w:rPr>
        <w:fldChar w:fldCharType="end"/>
      </w:r>
    </w:p>
    <w:p w14:paraId="245D003E" w14:textId="646EE73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8.75</w:t>
      </w:r>
      <w:r>
        <w:rPr>
          <w:rFonts w:asciiTheme="minorHAnsi" w:eastAsiaTheme="minorEastAsia" w:hAnsiTheme="minorHAnsi" w:cstheme="minorBidi"/>
          <w:noProof/>
          <w:kern w:val="2"/>
          <w:sz w:val="22"/>
          <w:szCs w:val="22"/>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_Toc162980162 \h </w:instrText>
      </w:r>
      <w:r>
        <w:rPr>
          <w:noProof/>
        </w:rPr>
      </w:r>
      <w:r>
        <w:rPr>
          <w:noProof/>
        </w:rPr>
        <w:fldChar w:fldCharType="separate"/>
      </w:r>
      <w:r>
        <w:rPr>
          <w:noProof/>
        </w:rPr>
        <w:t>217</w:t>
      </w:r>
      <w:r>
        <w:rPr>
          <w:noProof/>
        </w:rPr>
        <w:fldChar w:fldCharType="end"/>
      </w:r>
    </w:p>
    <w:p w14:paraId="1EDF00D9" w14:textId="702DE06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8.76</w:t>
      </w:r>
      <w:r>
        <w:rPr>
          <w:rFonts w:asciiTheme="minorHAnsi" w:eastAsiaTheme="minorEastAsia" w:hAnsiTheme="minorHAnsi" w:cstheme="minorBidi"/>
          <w:noProof/>
          <w:kern w:val="2"/>
          <w:sz w:val="22"/>
          <w:szCs w:val="22"/>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_Toc162980163 \h </w:instrText>
      </w:r>
      <w:r>
        <w:rPr>
          <w:noProof/>
        </w:rPr>
      </w:r>
      <w:r>
        <w:rPr>
          <w:noProof/>
        </w:rPr>
        <w:fldChar w:fldCharType="separate"/>
      </w:r>
      <w:r>
        <w:rPr>
          <w:noProof/>
        </w:rPr>
        <w:t>219</w:t>
      </w:r>
      <w:r>
        <w:rPr>
          <w:noProof/>
        </w:rPr>
        <w:fldChar w:fldCharType="end"/>
      </w:r>
    </w:p>
    <w:p w14:paraId="6C3052C1" w14:textId="5C2A043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8.77</w:t>
      </w:r>
      <w:r>
        <w:rPr>
          <w:rFonts w:asciiTheme="minorHAnsi" w:eastAsiaTheme="minorEastAsia" w:hAnsiTheme="minorHAnsi" w:cstheme="minorBidi"/>
          <w:noProof/>
          <w:kern w:val="2"/>
          <w:sz w:val="22"/>
          <w:szCs w:val="22"/>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_Toc162980164 \h </w:instrText>
      </w:r>
      <w:r>
        <w:rPr>
          <w:noProof/>
        </w:rPr>
      </w:r>
      <w:r>
        <w:rPr>
          <w:noProof/>
        </w:rPr>
        <w:fldChar w:fldCharType="separate"/>
      </w:r>
      <w:r>
        <w:rPr>
          <w:noProof/>
        </w:rPr>
        <w:t>221</w:t>
      </w:r>
      <w:r>
        <w:rPr>
          <w:noProof/>
        </w:rPr>
        <w:fldChar w:fldCharType="end"/>
      </w:r>
    </w:p>
    <w:p w14:paraId="14E3B2B9" w14:textId="502DB3D3"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8.78</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_Toc162980165 \h </w:instrText>
      </w:r>
      <w:r>
        <w:rPr>
          <w:noProof/>
        </w:rPr>
      </w:r>
      <w:r>
        <w:rPr>
          <w:noProof/>
        </w:rPr>
        <w:fldChar w:fldCharType="separate"/>
      </w:r>
      <w:r>
        <w:rPr>
          <w:noProof/>
        </w:rPr>
        <w:t>222</w:t>
      </w:r>
      <w:r>
        <w:rPr>
          <w:noProof/>
        </w:rPr>
        <w:fldChar w:fldCharType="end"/>
      </w:r>
    </w:p>
    <w:p w14:paraId="7E4C1960" w14:textId="12C6304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8.79</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_Toc162980166 \h </w:instrText>
      </w:r>
      <w:r>
        <w:rPr>
          <w:noProof/>
        </w:rPr>
      </w:r>
      <w:r>
        <w:rPr>
          <w:noProof/>
        </w:rPr>
        <w:fldChar w:fldCharType="separate"/>
      </w:r>
      <w:r>
        <w:rPr>
          <w:noProof/>
        </w:rPr>
        <w:t>223</w:t>
      </w:r>
      <w:r>
        <w:rPr>
          <w:noProof/>
        </w:rPr>
        <w:fldChar w:fldCharType="end"/>
      </w:r>
    </w:p>
    <w:p w14:paraId="48768497" w14:textId="07BE878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8.80</w:t>
      </w:r>
      <w:r>
        <w:rPr>
          <w:rFonts w:asciiTheme="minorHAnsi" w:eastAsiaTheme="minorEastAsia" w:hAnsiTheme="minorHAnsi" w:cstheme="minorBidi"/>
          <w:noProof/>
          <w:kern w:val="2"/>
          <w:sz w:val="22"/>
          <w:szCs w:val="22"/>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_Toc162980167 \h </w:instrText>
      </w:r>
      <w:r>
        <w:rPr>
          <w:noProof/>
        </w:rPr>
      </w:r>
      <w:r>
        <w:rPr>
          <w:noProof/>
        </w:rPr>
        <w:fldChar w:fldCharType="separate"/>
      </w:r>
      <w:r>
        <w:rPr>
          <w:noProof/>
        </w:rPr>
        <w:t>223</w:t>
      </w:r>
      <w:r>
        <w:rPr>
          <w:noProof/>
        </w:rPr>
        <w:fldChar w:fldCharType="end"/>
      </w:r>
    </w:p>
    <w:p w14:paraId="05C9737E" w14:textId="1A6BE805"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_Toc162980168 \h </w:instrText>
      </w:r>
      <w:r>
        <w:rPr>
          <w:noProof/>
        </w:rPr>
      </w:r>
      <w:r>
        <w:rPr>
          <w:noProof/>
        </w:rPr>
        <w:fldChar w:fldCharType="separate"/>
      </w:r>
      <w:r>
        <w:rPr>
          <w:noProof/>
        </w:rPr>
        <w:t>224</w:t>
      </w:r>
      <w:r>
        <w:rPr>
          <w:noProof/>
        </w:rPr>
        <w:fldChar w:fldCharType="end"/>
      </w:r>
    </w:p>
    <w:p w14:paraId="1C606C10" w14:textId="5B47C8D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_Toc162980169 \h </w:instrText>
      </w:r>
      <w:r>
        <w:rPr>
          <w:noProof/>
        </w:rPr>
      </w:r>
      <w:r>
        <w:rPr>
          <w:noProof/>
        </w:rPr>
        <w:fldChar w:fldCharType="separate"/>
      </w:r>
      <w:r>
        <w:rPr>
          <w:noProof/>
        </w:rPr>
        <w:t>225</w:t>
      </w:r>
      <w:r>
        <w:rPr>
          <w:noProof/>
        </w:rPr>
        <w:fldChar w:fldCharType="end"/>
      </w:r>
    </w:p>
    <w:p w14:paraId="3A1E59A3" w14:textId="47E7AE7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_Toc162980170 \h </w:instrText>
      </w:r>
      <w:r>
        <w:rPr>
          <w:noProof/>
        </w:rPr>
      </w:r>
      <w:r>
        <w:rPr>
          <w:noProof/>
        </w:rPr>
        <w:fldChar w:fldCharType="separate"/>
      </w:r>
      <w:r>
        <w:rPr>
          <w:noProof/>
        </w:rPr>
        <w:t>226</w:t>
      </w:r>
      <w:r>
        <w:rPr>
          <w:noProof/>
        </w:rPr>
        <w:fldChar w:fldCharType="end"/>
      </w:r>
    </w:p>
    <w:p w14:paraId="3961820E" w14:textId="6F1BA60C"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_Toc162980171 \h </w:instrText>
      </w:r>
      <w:r>
        <w:rPr>
          <w:noProof/>
        </w:rPr>
      </w:r>
      <w:r>
        <w:rPr>
          <w:noProof/>
        </w:rPr>
        <w:fldChar w:fldCharType="separate"/>
      </w:r>
      <w:r>
        <w:rPr>
          <w:noProof/>
        </w:rPr>
        <w:t>226</w:t>
      </w:r>
      <w:r>
        <w:rPr>
          <w:noProof/>
        </w:rPr>
        <w:fldChar w:fldCharType="end"/>
      </w:r>
    </w:p>
    <w:p w14:paraId="6CC723A2" w14:textId="3C08079B"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8.84a</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_Toc162980172 \h </w:instrText>
      </w:r>
      <w:r>
        <w:rPr>
          <w:noProof/>
        </w:rPr>
      </w:r>
      <w:r>
        <w:rPr>
          <w:noProof/>
        </w:rPr>
        <w:fldChar w:fldCharType="separate"/>
      </w:r>
      <w:r>
        <w:rPr>
          <w:noProof/>
        </w:rPr>
        <w:t>227</w:t>
      </w:r>
      <w:r>
        <w:rPr>
          <w:noProof/>
        </w:rPr>
        <w:fldChar w:fldCharType="end"/>
      </w:r>
    </w:p>
    <w:p w14:paraId="2EAEE1CF" w14:textId="05F601B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_Toc162980173 \h </w:instrText>
      </w:r>
      <w:r>
        <w:rPr>
          <w:noProof/>
        </w:rPr>
      </w:r>
      <w:r>
        <w:rPr>
          <w:noProof/>
        </w:rPr>
        <w:fldChar w:fldCharType="separate"/>
      </w:r>
      <w:r>
        <w:rPr>
          <w:noProof/>
        </w:rPr>
        <w:t>228</w:t>
      </w:r>
      <w:r>
        <w:rPr>
          <w:noProof/>
        </w:rPr>
        <w:fldChar w:fldCharType="end"/>
      </w:r>
    </w:p>
    <w:p w14:paraId="061981AB" w14:textId="710BE77F"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8.86</w:t>
      </w:r>
      <w:r>
        <w:rPr>
          <w:rFonts w:asciiTheme="minorHAnsi" w:eastAsiaTheme="minorEastAsia" w:hAnsiTheme="minorHAnsi" w:cstheme="minorBidi"/>
          <w:noProof/>
          <w:kern w:val="2"/>
          <w:sz w:val="22"/>
          <w:szCs w:val="22"/>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_Toc162980174 \h </w:instrText>
      </w:r>
      <w:r>
        <w:rPr>
          <w:noProof/>
        </w:rPr>
      </w:r>
      <w:r>
        <w:rPr>
          <w:noProof/>
        </w:rPr>
        <w:fldChar w:fldCharType="separate"/>
      </w:r>
      <w:r>
        <w:rPr>
          <w:noProof/>
        </w:rPr>
        <w:t>229</w:t>
      </w:r>
      <w:r>
        <w:rPr>
          <w:noProof/>
        </w:rPr>
        <w:fldChar w:fldCharType="end"/>
      </w:r>
    </w:p>
    <w:p w14:paraId="1B902AD4" w14:textId="638FF3A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8.87</w:t>
      </w:r>
      <w:r>
        <w:rPr>
          <w:rFonts w:asciiTheme="minorHAnsi" w:eastAsiaTheme="minorEastAsia" w:hAnsiTheme="minorHAnsi" w:cstheme="minorBidi"/>
          <w:noProof/>
          <w:kern w:val="2"/>
          <w:sz w:val="22"/>
          <w:szCs w:val="22"/>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_Toc162980175 \h </w:instrText>
      </w:r>
      <w:r>
        <w:rPr>
          <w:noProof/>
        </w:rPr>
      </w:r>
      <w:r>
        <w:rPr>
          <w:noProof/>
        </w:rPr>
        <w:fldChar w:fldCharType="separate"/>
      </w:r>
      <w:r>
        <w:rPr>
          <w:noProof/>
        </w:rPr>
        <w:t>231</w:t>
      </w:r>
      <w:r>
        <w:rPr>
          <w:noProof/>
        </w:rPr>
        <w:fldChar w:fldCharType="end"/>
      </w:r>
    </w:p>
    <w:p w14:paraId="04C7D937" w14:textId="11D4A521"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8.88</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_Toc162980176 \h </w:instrText>
      </w:r>
      <w:r>
        <w:rPr>
          <w:noProof/>
        </w:rPr>
      </w:r>
      <w:r>
        <w:rPr>
          <w:noProof/>
        </w:rPr>
        <w:fldChar w:fldCharType="separate"/>
      </w:r>
      <w:r>
        <w:rPr>
          <w:noProof/>
        </w:rPr>
        <w:t>232</w:t>
      </w:r>
      <w:r>
        <w:rPr>
          <w:noProof/>
        </w:rPr>
        <w:fldChar w:fldCharType="end"/>
      </w:r>
    </w:p>
    <w:p w14:paraId="01E4D06D" w14:textId="36315CC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8.89</w:t>
      </w:r>
      <w:r>
        <w:rPr>
          <w:rFonts w:asciiTheme="minorHAnsi" w:eastAsiaTheme="minorEastAsia" w:hAnsiTheme="minorHAnsi" w:cstheme="minorBidi"/>
          <w:noProof/>
          <w:kern w:val="2"/>
          <w:sz w:val="22"/>
          <w:szCs w:val="22"/>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_Toc162980177 \h </w:instrText>
      </w:r>
      <w:r>
        <w:rPr>
          <w:noProof/>
        </w:rPr>
      </w:r>
      <w:r>
        <w:rPr>
          <w:noProof/>
        </w:rPr>
        <w:fldChar w:fldCharType="separate"/>
      </w:r>
      <w:r>
        <w:rPr>
          <w:noProof/>
        </w:rPr>
        <w:t>236</w:t>
      </w:r>
      <w:r>
        <w:rPr>
          <w:noProof/>
        </w:rPr>
        <w:fldChar w:fldCharType="end"/>
      </w:r>
    </w:p>
    <w:p w14:paraId="421C96FA" w14:textId="44E3538F"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_Toc162980178 \h </w:instrText>
      </w:r>
      <w:r>
        <w:rPr>
          <w:noProof/>
        </w:rPr>
      </w:r>
      <w:r>
        <w:rPr>
          <w:noProof/>
        </w:rPr>
        <w:fldChar w:fldCharType="separate"/>
      </w:r>
      <w:r>
        <w:rPr>
          <w:noProof/>
        </w:rPr>
        <w:t>237</w:t>
      </w:r>
      <w:r>
        <w:rPr>
          <w:noProof/>
        </w:rPr>
        <w:fldChar w:fldCharType="end"/>
      </w:r>
    </w:p>
    <w:p w14:paraId="5DD8C332" w14:textId="4AB1A922"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_Toc162980179 \h </w:instrText>
      </w:r>
      <w:r>
        <w:rPr>
          <w:noProof/>
        </w:rPr>
      </w:r>
      <w:r>
        <w:rPr>
          <w:noProof/>
        </w:rPr>
        <w:fldChar w:fldCharType="separate"/>
      </w:r>
      <w:r>
        <w:rPr>
          <w:noProof/>
        </w:rPr>
        <w:t>237</w:t>
      </w:r>
      <w:r>
        <w:rPr>
          <w:noProof/>
        </w:rPr>
        <w:fldChar w:fldCharType="end"/>
      </w:r>
    </w:p>
    <w:p w14:paraId="5FC545DB" w14:textId="31EB069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9.1A</w:t>
      </w:r>
      <w:r>
        <w:rPr>
          <w:rFonts w:asciiTheme="minorHAnsi" w:eastAsiaTheme="minorEastAsia" w:hAnsiTheme="minorHAnsi" w:cstheme="minorBidi"/>
          <w:noProof/>
          <w:kern w:val="2"/>
          <w:sz w:val="22"/>
          <w:szCs w:val="22"/>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_Toc162980180 \h </w:instrText>
      </w:r>
      <w:r>
        <w:rPr>
          <w:noProof/>
        </w:rPr>
      </w:r>
      <w:r>
        <w:rPr>
          <w:noProof/>
        </w:rPr>
        <w:fldChar w:fldCharType="separate"/>
      </w:r>
      <w:r>
        <w:rPr>
          <w:noProof/>
        </w:rPr>
        <w:t>237</w:t>
      </w:r>
      <w:r>
        <w:rPr>
          <w:noProof/>
        </w:rPr>
        <w:fldChar w:fldCharType="end"/>
      </w:r>
    </w:p>
    <w:p w14:paraId="2E15C398" w14:textId="4C2C6A09"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9.1B</w:t>
      </w:r>
      <w:r>
        <w:rPr>
          <w:rFonts w:asciiTheme="minorHAnsi" w:eastAsiaTheme="minorEastAsia" w:hAnsiTheme="minorHAnsi" w:cstheme="minorBidi"/>
          <w:noProof/>
          <w:kern w:val="2"/>
          <w:sz w:val="22"/>
          <w:szCs w:val="22"/>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_Toc162980181 \h </w:instrText>
      </w:r>
      <w:r>
        <w:rPr>
          <w:noProof/>
        </w:rPr>
      </w:r>
      <w:r>
        <w:rPr>
          <w:noProof/>
        </w:rPr>
        <w:fldChar w:fldCharType="separate"/>
      </w:r>
      <w:r>
        <w:rPr>
          <w:noProof/>
        </w:rPr>
        <w:t>238</w:t>
      </w:r>
      <w:r>
        <w:rPr>
          <w:noProof/>
        </w:rPr>
        <w:fldChar w:fldCharType="end"/>
      </w:r>
    </w:p>
    <w:p w14:paraId="13FD5A50" w14:textId="7EAD673A"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C865D1">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C865D1">
        <w:rPr>
          <w:noProof/>
          <w:lang w:val="en-US"/>
        </w:rPr>
        <w:t>Mobile termination error result code +CME ERROR</w:t>
      </w:r>
      <w:r>
        <w:rPr>
          <w:noProof/>
        </w:rPr>
        <w:tab/>
      </w:r>
      <w:r>
        <w:rPr>
          <w:noProof/>
        </w:rPr>
        <w:fldChar w:fldCharType="begin" w:fldLock="1"/>
      </w:r>
      <w:r>
        <w:rPr>
          <w:noProof/>
        </w:rPr>
        <w:instrText xml:space="preserve"> PAGEREF _Toc162980182 \h </w:instrText>
      </w:r>
      <w:r>
        <w:rPr>
          <w:noProof/>
        </w:rPr>
      </w:r>
      <w:r>
        <w:rPr>
          <w:noProof/>
        </w:rPr>
        <w:fldChar w:fldCharType="separate"/>
      </w:r>
      <w:r>
        <w:rPr>
          <w:noProof/>
        </w:rPr>
        <w:t>239</w:t>
      </w:r>
      <w:r>
        <w:rPr>
          <w:noProof/>
        </w:rPr>
        <w:fldChar w:fldCharType="end"/>
      </w:r>
    </w:p>
    <w:p w14:paraId="797E7C76" w14:textId="5EFD01A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_Toc162980183 \h </w:instrText>
      </w:r>
      <w:r>
        <w:rPr>
          <w:noProof/>
        </w:rPr>
      </w:r>
      <w:r>
        <w:rPr>
          <w:noProof/>
        </w:rPr>
        <w:fldChar w:fldCharType="separate"/>
      </w:r>
      <w:r>
        <w:rPr>
          <w:noProof/>
        </w:rPr>
        <w:t>239</w:t>
      </w:r>
      <w:r>
        <w:rPr>
          <w:noProof/>
        </w:rPr>
        <w:fldChar w:fldCharType="end"/>
      </w:r>
    </w:p>
    <w:p w14:paraId="0479AD10" w14:textId="2B43C3D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 errors</w:t>
      </w:r>
      <w:r>
        <w:rPr>
          <w:noProof/>
        </w:rPr>
        <w:tab/>
      </w:r>
      <w:r>
        <w:rPr>
          <w:noProof/>
        </w:rPr>
        <w:fldChar w:fldCharType="begin" w:fldLock="1"/>
      </w:r>
      <w:r>
        <w:rPr>
          <w:noProof/>
        </w:rPr>
        <w:instrText xml:space="preserve"> PAGEREF _Toc162980184 \h </w:instrText>
      </w:r>
      <w:r>
        <w:rPr>
          <w:noProof/>
        </w:rPr>
      </w:r>
      <w:r>
        <w:rPr>
          <w:noProof/>
        </w:rPr>
        <w:fldChar w:fldCharType="separate"/>
      </w:r>
      <w:r>
        <w:rPr>
          <w:noProof/>
        </w:rPr>
        <w:t>240</w:t>
      </w:r>
      <w:r>
        <w:rPr>
          <w:noProof/>
        </w:rPr>
        <w:fldChar w:fldCharType="end"/>
      </w:r>
    </w:p>
    <w:p w14:paraId="4AF0EB65" w14:textId="6A11D13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_Toc162980185 \h </w:instrText>
      </w:r>
      <w:r>
        <w:rPr>
          <w:noProof/>
        </w:rPr>
      </w:r>
      <w:r>
        <w:rPr>
          <w:noProof/>
        </w:rPr>
        <w:fldChar w:fldCharType="separate"/>
      </w:r>
      <w:r>
        <w:rPr>
          <w:noProof/>
        </w:rPr>
        <w:t>241</w:t>
      </w:r>
      <w:r>
        <w:rPr>
          <w:noProof/>
        </w:rPr>
        <w:fldChar w:fldCharType="end"/>
      </w:r>
    </w:p>
    <w:p w14:paraId="17835E75" w14:textId="34BC005A" w:rsidR="00E46BAC" w:rsidRDefault="00E46BAC">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_Toc162980186 \h </w:instrText>
      </w:r>
      <w:r>
        <w:rPr>
          <w:noProof/>
        </w:rPr>
      </w:r>
      <w:r>
        <w:rPr>
          <w:noProof/>
        </w:rPr>
        <w:fldChar w:fldCharType="separate"/>
      </w:r>
      <w:r>
        <w:rPr>
          <w:noProof/>
        </w:rPr>
        <w:t>241</w:t>
      </w:r>
      <w:r>
        <w:rPr>
          <w:noProof/>
        </w:rPr>
        <w:fldChar w:fldCharType="end"/>
      </w:r>
    </w:p>
    <w:p w14:paraId="25CB5D09" w14:textId="682A133D"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_Toc162980187 \h </w:instrText>
      </w:r>
      <w:r>
        <w:rPr>
          <w:noProof/>
        </w:rPr>
      </w:r>
      <w:r>
        <w:rPr>
          <w:noProof/>
        </w:rPr>
        <w:fldChar w:fldCharType="separate"/>
      </w:r>
      <w:r>
        <w:rPr>
          <w:noProof/>
        </w:rPr>
        <w:t>241</w:t>
      </w:r>
      <w:r>
        <w:rPr>
          <w:noProof/>
        </w:rPr>
        <w:fldChar w:fldCharType="end"/>
      </w:r>
    </w:p>
    <w:p w14:paraId="05BCF465" w14:textId="5B5D8BE4"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_Toc162980188 \h </w:instrText>
      </w:r>
      <w:r>
        <w:rPr>
          <w:noProof/>
        </w:rPr>
      </w:r>
      <w:r>
        <w:rPr>
          <w:noProof/>
        </w:rPr>
        <w:fldChar w:fldCharType="separate"/>
      </w:r>
      <w:r>
        <w:rPr>
          <w:noProof/>
        </w:rPr>
        <w:t>242</w:t>
      </w:r>
      <w:r>
        <w:rPr>
          <w:noProof/>
        </w:rPr>
        <w:fldChar w:fldCharType="end"/>
      </w:r>
    </w:p>
    <w:p w14:paraId="3CF87D2A" w14:textId="1AF50A2D"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_Toc162980189 \h </w:instrText>
      </w:r>
      <w:r>
        <w:rPr>
          <w:noProof/>
        </w:rPr>
      </w:r>
      <w:r>
        <w:rPr>
          <w:noProof/>
        </w:rPr>
        <w:fldChar w:fldCharType="separate"/>
      </w:r>
      <w:r>
        <w:rPr>
          <w:noProof/>
        </w:rPr>
        <w:t>242</w:t>
      </w:r>
      <w:r>
        <w:rPr>
          <w:noProof/>
        </w:rPr>
        <w:fldChar w:fldCharType="end"/>
      </w:r>
    </w:p>
    <w:p w14:paraId="23E6901F" w14:textId="1CC6BA8F" w:rsidR="00E46BAC" w:rsidRDefault="00E46BAC">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_Toc162980190 \h </w:instrText>
      </w:r>
      <w:r>
        <w:rPr>
          <w:noProof/>
        </w:rPr>
      </w:r>
      <w:r>
        <w:rPr>
          <w:noProof/>
        </w:rPr>
        <w:fldChar w:fldCharType="separate"/>
      </w:r>
      <w:r>
        <w:rPr>
          <w:noProof/>
        </w:rPr>
        <w:t>243</w:t>
      </w:r>
      <w:r>
        <w:rPr>
          <w:noProof/>
        </w:rPr>
        <w:fldChar w:fldCharType="end"/>
      </w:r>
    </w:p>
    <w:p w14:paraId="5F33C343" w14:textId="2BCF9F6B"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_Toc162980191 \h </w:instrText>
      </w:r>
      <w:r>
        <w:rPr>
          <w:noProof/>
        </w:rPr>
      </w:r>
      <w:r>
        <w:rPr>
          <w:noProof/>
        </w:rPr>
        <w:fldChar w:fldCharType="separate"/>
      </w:r>
      <w:r>
        <w:rPr>
          <w:noProof/>
        </w:rPr>
        <w:t>243</w:t>
      </w:r>
      <w:r>
        <w:rPr>
          <w:noProof/>
        </w:rPr>
        <w:fldChar w:fldCharType="end"/>
      </w:r>
    </w:p>
    <w:p w14:paraId="5FD6BE8D" w14:textId="1D98F67E"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_Toc162980192 \h </w:instrText>
      </w:r>
      <w:r>
        <w:rPr>
          <w:noProof/>
        </w:rPr>
      </w:r>
      <w:r>
        <w:rPr>
          <w:noProof/>
        </w:rPr>
        <w:fldChar w:fldCharType="separate"/>
      </w:r>
      <w:r>
        <w:rPr>
          <w:noProof/>
        </w:rPr>
        <w:t>245</w:t>
      </w:r>
      <w:r>
        <w:rPr>
          <w:noProof/>
        </w:rPr>
        <w:fldChar w:fldCharType="end"/>
      </w:r>
    </w:p>
    <w:p w14:paraId="4C58FF90" w14:textId="712D23AD" w:rsidR="00E46BAC" w:rsidRDefault="00E46BAC">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_Toc162980193 \h </w:instrText>
      </w:r>
      <w:r>
        <w:rPr>
          <w:noProof/>
        </w:rPr>
      </w:r>
      <w:r>
        <w:rPr>
          <w:noProof/>
        </w:rPr>
        <w:fldChar w:fldCharType="separate"/>
      </w:r>
      <w:r>
        <w:rPr>
          <w:noProof/>
        </w:rPr>
        <w:t>246</w:t>
      </w:r>
      <w:r>
        <w:rPr>
          <w:noProof/>
        </w:rPr>
        <w:fldChar w:fldCharType="end"/>
      </w:r>
    </w:p>
    <w:p w14:paraId="0D511713" w14:textId="3939E6B5" w:rsidR="00E46BAC" w:rsidRDefault="00E46BAC">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_Toc162980194 \h </w:instrText>
      </w:r>
      <w:r>
        <w:rPr>
          <w:noProof/>
        </w:rPr>
      </w:r>
      <w:r>
        <w:rPr>
          <w:noProof/>
        </w:rPr>
        <w:fldChar w:fldCharType="separate"/>
      </w:r>
      <w:r>
        <w:rPr>
          <w:noProof/>
        </w:rPr>
        <w:t>246</w:t>
      </w:r>
      <w:r>
        <w:rPr>
          <w:noProof/>
        </w:rPr>
        <w:fldChar w:fldCharType="end"/>
      </w:r>
    </w:p>
    <w:p w14:paraId="7AEEEC9F" w14:textId="739EC383" w:rsidR="00E46BAC" w:rsidRDefault="00E46BAC">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_Toc162980195 \h </w:instrText>
      </w:r>
      <w:r>
        <w:rPr>
          <w:noProof/>
        </w:rPr>
      </w:r>
      <w:r>
        <w:rPr>
          <w:noProof/>
        </w:rPr>
        <w:fldChar w:fldCharType="separate"/>
      </w:r>
      <w:r>
        <w:rPr>
          <w:noProof/>
        </w:rPr>
        <w:t>246</w:t>
      </w:r>
      <w:r>
        <w:rPr>
          <w:noProof/>
        </w:rPr>
        <w:fldChar w:fldCharType="end"/>
      </w:r>
    </w:p>
    <w:p w14:paraId="3AF87CDC" w14:textId="37C59F3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_Toc162980196 \h </w:instrText>
      </w:r>
      <w:r>
        <w:rPr>
          <w:noProof/>
        </w:rPr>
      </w:r>
      <w:r>
        <w:rPr>
          <w:noProof/>
        </w:rPr>
        <w:fldChar w:fldCharType="separate"/>
      </w:r>
      <w:r>
        <w:rPr>
          <w:noProof/>
        </w:rPr>
        <w:t>246</w:t>
      </w:r>
      <w:r>
        <w:rPr>
          <w:noProof/>
        </w:rPr>
        <w:fldChar w:fldCharType="end"/>
      </w:r>
    </w:p>
    <w:p w14:paraId="69DAC961" w14:textId="4FF41474"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_Toc162980197 \h </w:instrText>
      </w:r>
      <w:r>
        <w:rPr>
          <w:noProof/>
        </w:rPr>
      </w:r>
      <w:r>
        <w:rPr>
          <w:noProof/>
        </w:rPr>
        <w:fldChar w:fldCharType="separate"/>
      </w:r>
      <w:r>
        <w:rPr>
          <w:noProof/>
        </w:rPr>
        <w:t>247</w:t>
      </w:r>
      <w:r>
        <w:rPr>
          <w:noProof/>
        </w:rPr>
        <w:fldChar w:fldCharType="end"/>
      </w:r>
    </w:p>
    <w:p w14:paraId="096C76B1" w14:textId="0AEE547E"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_Toc162980198 \h </w:instrText>
      </w:r>
      <w:r>
        <w:rPr>
          <w:noProof/>
        </w:rPr>
      </w:r>
      <w:r>
        <w:rPr>
          <w:noProof/>
        </w:rPr>
        <w:fldChar w:fldCharType="separate"/>
      </w:r>
      <w:r>
        <w:rPr>
          <w:noProof/>
        </w:rPr>
        <w:t>247</w:t>
      </w:r>
      <w:r>
        <w:rPr>
          <w:noProof/>
        </w:rPr>
        <w:fldChar w:fldCharType="end"/>
      </w:r>
    </w:p>
    <w:p w14:paraId="21121FB9" w14:textId="11F501F9"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Errors</w:t>
      </w:r>
      <w:r>
        <w:rPr>
          <w:noProof/>
        </w:rPr>
        <w:tab/>
      </w:r>
      <w:r>
        <w:rPr>
          <w:noProof/>
        </w:rPr>
        <w:fldChar w:fldCharType="begin" w:fldLock="1"/>
      </w:r>
      <w:r>
        <w:rPr>
          <w:noProof/>
        </w:rPr>
        <w:instrText xml:space="preserve"> PAGEREF _Toc162980199 \h </w:instrText>
      </w:r>
      <w:r>
        <w:rPr>
          <w:noProof/>
        </w:rPr>
      </w:r>
      <w:r>
        <w:rPr>
          <w:noProof/>
        </w:rPr>
        <w:fldChar w:fldCharType="separate"/>
      </w:r>
      <w:r>
        <w:rPr>
          <w:noProof/>
        </w:rPr>
        <w:t>247</w:t>
      </w:r>
      <w:r>
        <w:rPr>
          <w:noProof/>
        </w:rPr>
        <w:fldChar w:fldCharType="end"/>
      </w:r>
    </w:p>
    <w:p w14:paraId="4F57B141" w14:textId="6E5046A6"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_Toc162980200 \h </w:instrText>
      </w:r>
      <w:r>
        <w:rPr>
          <w:noProof/>
        </w:rPr>
      </w:r>
      <w:r>
        <w:rPr>
          <w:noProof/>
        </w:rPr>
        <w:fldChar w:fldCharType="separate"/>
      </w:r>
      <w:r>
        <w:rPr>
          <w:noProof/>
        </w:rPr>
        <w:t>247</w:t>
      </w:r>
      <w:r>
        <w:rPr>
          <w:noProof/>
        </w:rPr>
        <w:fldChar w:fldCharType="end"/>
      </w:r>
    </w:p>
    <w:p w14:paraId="7237FB87" w14:textId="1DD194F2" w:rsidR="00E46BAC" w:rsidRDefault="00E46BAC">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_Toc162980201 \h </w:instrText>
      </w:r>
      <w:r>
        <w:rPr>
          <w:noProof/>
        </w:rPr>
      </w:r>
      <w:r>
        <w:rPr>
          <w:noProof/>
        </w:rPr>
        <w:fldChar w:fldCharType="separate"/>
      </w:r>
      <w:r>
        <w:rPr>
          <w:noProof/>
        </w:rPr>
        <w:t>248</w:t>
      </w:r>
      <w:r>
        <w:rPr>
          <w:noProof/>
        </w:rPr>
        <w:fldChar w:fldCharType="end"/>
      </w:r>
    </w:p>
    <w:p w14:paraId="68B95FFA" w14:textId="20025F6E"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_Toc162980202 \h </w:instrText>
      </w:r>
      <w:r>
        <w:rPr>
          <w:noProof/>
        </w:rPr>
      </w:r>
      <w:r>
        <w:rPr>
          <w:noProof/>
        </w:rPr>
        <w:fldChar w:fldCharType="separate"/>
      </w:r>
      <w:r>
        <w:rPr>
          <w:noProof/>
        </w:rPr>
        <w:t>248</w:t>
      </w:r>
      <w:r>
        <w:rPr>
          <w:noProof/>
        </w:rPr>
        <w:fldChar w:fldCharType="end"/>
      </w:r>
    </w:p>
    <w:p w14:paraId="2AA3F66D" w14:textId="02F0C2F0" w:rsidR="00E46BAC" w:rsidRDefault="00E46BAC">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_Toc162980203 \h </w:instrText>
      </w:r>
      <w:r>
        <w:rPr>
          <w:noProof/>
        </w:rPr>
      </w:r>
      <w:r>
        <w:rPr>
          <w:noProof/>
        </w:rPr>
        <w:fldChar w:fldCharType="separate"/>
      </w:r>
      <w:r>
        <w:rPr>
          <w:noProof/>
        </w:rPr>
        <w:t>248</w:t>
      </w:r>
      <w:r>
        <w:rPr>
          <w:noProof/>
        </w:rPr>
        <w:fldChar w:fldCharType="end"/>
      </w:r>
    </w:p>
    <w:p w14:paraId="6F31900E" w14:textId="4DC096D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_Toc162980204 \h </w:instrText>
      </w:r>
      <w:r>
        <w:rPr>
          <w:noProof/>
        </w:rPr>
      </w:r>
      <w:r>
        <w:rPr>
          <w:noProof/>
        </w:rPr>
        <w:fldChar w:fldCharType="separate"/>
      </w:r>
      <w:r>
        <w:rPr>
          <w:noProof/>
        </w:rPr>
        <w:t>248</w:t>
      </w:r>
      <w:r>
        <w:rPr>
          <w:noProof/>
        </w:rPr>
        <w:fldChar w:fldCharType="end"/>
      </w:r>
    </w:p>
    <w:p w14:paraId="5B706ED5" w14:textId="6F6C77D4"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10.1.00</w:t>
      </w:r>
      <w:r>
        <w:rPr>
          <w:rFonts w:asciiTheme="minorHAnsi" w:eastAsiaTheme="minorEastAsia" w:hAnsiTheme="minorHAnsi" w:cstheme="minorBidi"/>
          <w:noProof/>
          <w:kern w:val="2"/>
          <w:sz w:val="22"/>
          <w:szCs w:val="22"/>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_Toc162980205 \h </w:instrText>
      </w:r>
      <w:r>
        <w:rPr>
          <w:noProof/>
        </w:rPr>
      </w:r>
      <w:r>
        <w:rPr>
          <w:noProof/>
        </w:rPr>
        <w:fldChar w:fldCharType="separate"/>
      </w:r>
      <w:r>
        <w:rPr>
          <w:noProof/>
        </w:rPr>
        <w:t>250</w:t>
      </w:r>
      <w:r>
        <w:rPr>
          <w:noProof/>
        </w:rPr>
        <w:fldChar w:fldCharType="end"/>
      </w:r>
    </w:p>
    <w:p w14:paraId="0358C410" w14:textId="1B8BAFA4"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_Toc162980206 \h </w:instrText>
      </w:r>
      <w:r>
        <w:rPr>
          <w:noProof/>
        </w:rPr>
      </w:r>
      <w:r>
        <w:rPr>
          <w:noProof/>
        </w:rPr>
        <w:fldChar w:fldCharType="separate"/>
      </w:r>
      <w:r>
        <w:rPr>
          <w:noProof/>
        </w:rPr>
        <w:t>251</w:t>
      </w:r>
      <w:r>
        <w:rPr>
          <w:noProof/>
        </w:rPr>
        <w:fldChar w:fldCharType="end"/>
      </w:r>
    </w:p>
    <w:p w14:paraId="7F6655C0" w14:textId="34F3E94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_Toc162980207 \h </w:instrText>
      </w:r>
      <w:r>
        <w:rPr>
          <w:noProof/>
        </w:rPr>
      </w:r>
      <w:r>
        <w:rPr>
          <w:noProof/>
        </w:rPr>
        <w:fldChar w:fldCharType="separate"/>
      </w:r>
      <w:r>
        <w:rPr>
          <w:noProof/>
        </w:rPr>
        <w:t>258</w:t>
      </w:r>
      <w:r>
        <w:rPr>
          <w:noProof/>
        </w:rPr>
        <w:fldChar w:fldCharType="end"/>
      </w:r>
    </w:p>
    <w:p w14:paraId="13F4B2F2" w14:textId="4A5CCA5A"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_Toc162980208 \h </w:instrText>
      </w:r>
      <w:r>
        <w:rPr>
          <w:noProof/>
        </w:rPr>
      </w:r>
      <w:r>
        <w:rPr>
          <w:noProof/>
        </w:rPr>
        <w:fldChar w:fldCharType="separate"/>
      </w:r>
      <w:r>
        <w:rPr>
          <w:noProof/>
        </w:rPr>
        <w:t>261</w:t>
      </w:r>
      <w:r>
        <w:rPr>
          <w:noProof/>
        </w:rPr>
        <w:fldChar w:fldCharType="end"/>
      </w:r>
    </w:p>
    <w:p w14:paraId="2D819BB2" w14:textId="38309319"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_Toc162980209 \h </w:instrText>
      </w:r>
      <w:r>
        <w:rPr>
          <w:noProof/>
        </w:rPr>
      </w:r>
      <w:r>
        <w:rPr>
          <w:noProof/>
        </w:rPr>
        <w:fldChar w:fldCharType="separate"/>
      </w:r>
      <w:r>
        <w:rPr>
          <w:noProof/>
        </w:rPr>
        <w:t>264</w:t>
      </w:r>
      <w:r>
        <w:rPr>
          <w:noProof/>
        </w:rPr>
        <w:fldChar w:fldCharType="end"/>
      </w:r>
    </w:p>
    <w:p w14:paraId="603ED4D4" w14:textId="5509FA4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_Toc162980210 \h </w:instrText>
      </w:r>
      <w:r>
        <w:rPr>
          <w:noProof/>
        </w:rPr>
      </w:r>
      <w:r>
        <w:rPr>
          <w:noProof/>
        </w:rPr>
        <w:fldChar w:fldCharType="separate"/>
      </w:r>
      <w:r>
        <w:rPr>
          <w:noProof/>
        </w:rPr>
        <w:t>266</w:t>
      </w:r>
      <w:r>
        <w:rPr>
          <w:noProof/>
        </w:rPr>
        <w:fldChar w:fldCharType="end"/>
      </w:r>
    </w:p>
    <w:p w14:paraId="6577A8B2" w14:textId="41F0BDD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_Toc162980211 \h </w:instrText>
      </w:r>
      <w:r>
        <w:rPr>
          <w:noProof/>
        </w:rPr>
      </w:r>
      <w:r>
        <w:rPr>
          <w:noProof/>
        </w:rPr>
        <w:fldChar w:fldCharType="separate"/>
      </w:r>
      <w:r>
        <w:rPr>
          <w:noProof/>
        </w:rPr>
        <w:t>267</w:t>
      </w:r>
      <w:r>
        <w:rPr>
          <w:noProof/>
        </w:rPr>
        <w:fldChar w:fldCharType="end"/>
      </w:r>
    </w:p>
    <w:p w14:paraId="3A8FB325" w14:textId="7F343C8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_Toc162980212 \h </w:instrText>
      </w:r>
      <w:r>
        <w:rPr>
          <w:noProof/>
        </w:rPr>
      </w:r>
      <w:r>
        <w:rPr>
          <w:noProof/>
        </w:rPr>
        <w:fldChar w:fldCharType="separate"/>
      </w:r>
      <w:r>
        <w:rPr>
          <w:noProof/>
        </w:rPr>
        <w:t>270</w:t>
      </w:r>
      <w:r>
        <w:rPr>
          <w:noProof/>
        </w:rPr>
        <w:fldChar w:fldCharType="end"/>
      </w:r>
    </w:p>
    <w:p w14:paraId="35D85D4C" w14:textId="580767A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_Toc162980213 \h </w:instrText>
      </w:r>
      <w:r>
        <w:rPr>
          <w:noProof/>
        </w:rPr>
      </w:r>
      <w:r>
        <w:rPr>
          <w:noProof/>
        </w:rPr>
        <w:fldChar w:fldCharType="separate"/>
      </w:r>
      <w:r>
        <w:rPr>
          <w:noProof/>
        </w:rPr>
        <w:t>274</w:t>
      </w:r>
      <w:r>
        <w:rPr>
          <w:noProof/>
        </w:rPr>
        <w:fldChar w:fldCharType="end"/>
      </w:r>
    </w:p>
    <w:p w14:paraId="487FF1B1" w14:textId="69250F61"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10.1.9</w:t>
      </w:r>
      <w:r>
        <w:rPr>
          <w:rFonts w:asciiTheme="minorHAnsi" w:eastAsiaTheme="minorEastAsia" w:hAnsiTheme="minorHAnsi" w:cstheme="minorBidi"/>
          <w:noProof/>
          <w:kern w:val="2"/>
          <w:sz w:val="22"/>
          <w:szCs w:val="22"/>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_Toc162980214 \h </w:instrText>
      </w:r>
      <w:r>
        <w:rPr>
          <w:noProof/>
        </w:rPr>
      </w:r>
      <w:r>
        <w:rPr>
          <w:noProof/>
        </w:rPr>
        <w:fldChar w:fldCharType="separate"/>
      </w:r>
      <w:r>
        <w:rPr>
          <w:noProof/>
        </w:rPr>
        <w:t>276</w:t>
      </w:r>
      <w:r>
        <w:rPr>
          <w:noProof/>
        </w:rPr>
        <w:fldChar w:fldCharType="end"/>
      </w:r>
    </w:p>
    <w:p w14:paraId="6F67FF45" w14:textId="48FE0F34"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10.1.10</w:t>
      </w:r>
      <w:r>
        <w:rPr>
          <w:rFonts w:asciiTheme="minorHAnsi" w:eastAsiaTheme="minorEastAsia" w:hAnsiTheme="minorHAnsi" w:cstheme="minorBidi"/>
          <w:noProof/>
          <w:kern w:val="2"/>
          <w:sz w:val="22"/>
          <w:szCs w:val="22"/>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_Toc162980215 \h </w:instrText>
      </w:r>
      <w:r>
        <w:rPr>
          <w:noProof/>
        </w:rPr>
      </w:r>
      <w:r>
        <w:rPr>
          <w:noProof/>
        </w:rPr>
        <w:fldChar w:fldCharType="separate"/>
      </w:r>
      <w:r>
        <w:rPr>
          <w:noProof/>
        </w:rPr>
        <w:t>276</w:t>
      </w:r>
      <w:r>
        <w:rPr>
          <w:noProof/>
        </w:rPr>
        <w:fldChar w:fldCharType="end"/>
      </w:r>
    </w:p>
    <w:p w14:paraId="03B8F075" w14:textId="07A64BB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10.1.11</w:t>
      </w:r>
      <w:r>
        <w:rPr>
          <w:rFonts w:asciiTheme="minorHAnsi" w:eastAsiaTheme="minorEastAsia" w:hAnsiTheme="minorHAnsi" w:cstheme="minorBidi"/>
          <w:noProof/>
          <w:kern w:val="2"/>
          <w:sz w:val="22"/>
          <w:szCs w:val="22"/>
          <w:lang w:eastAsia="en-GB"/>
          <w14:ligatures w14:val="standardContextual"/>
        </w:rPr>
        <w:tab/>
      </w:r>
      <w:r w:rsidRPr="00E46BAC">
        <w:rPr>
          <w:noProof/>
        </w:rPr>
        <w:t>PDP context modify +CGCMOD</w:t>
      </w:r>
      <w:r>
        <w:rPr>
          <w:noProof/>
        </w:rPr>
        <w:tab/>
      </w:r>
      <w:r>
        <w:rPr>
          <w:noProof/>
        </w:rPr>
        <w:fldChar w:fldCharType="begin" w:fldLock="1"/>
      </w:r>
      <w:r>
        <w:rPr>
          <w:noProof/>
        </w:rPr>
        <w:instrText xml:space="preserve"> PAGEREF _Toc162980216 \h </w:instrText>
      </w:r>
      <w:r>
        <w:rPr>
          <w:noProof/>
        </w:rPr>
      </w:r>
      <w:r>
        <w:rPr>
          <w:noProof/>
        </w:rPr>
        <w:fldChar w:fldCharType="separate"/>
      </w:r>
      <w:r>
        <w:rPr>
          <w:noProof/>
        </w:rPr>
        <w:t>277</w:t>
      </w:r>
      <w:r>
        <w:rPr>
          <w:noProof/>
        </w:rPr>
        <w:fldChar w:fldCharType="end"/>
      </w:r>
    </w:p>
    <w:p w14:paraId="68ED6BAE" w14:textId="2F69CD1A"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_Toc162980217 \h </w:instrText>
      </w:r>
      <w:r>
        <w:rPr>
          <w:noProof/>
        </w:rPr>
      </w:r>
      <w:r>
        <w:rPr>
          <w:noProof/>
        </w:rPr>
        <w:fldChar w:fldCharType="separate"/>
      </w:r>
      <w:r>
        <w:rPr>
          <w:noProof/>
        </w:rPr>
        <w:t>278</w:t>
      </w:r>
      <w:r>
        <w:rPr>
          <w:noProof/>
        </w:rPr>
        <w:fldChar w:fldCharType="end"/>
      </w:r>
    </w:p>
    <w:p w14:paraId="7748CE5F" w14:textId="7E8992E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_Toc162980218 \h </w:instrText>
      </w:r>
      <w:r>
        <w:rPr>
          <w:noProof/>
        </w:rPr>
      </w:r>
      <w:r>
        <w:rPr>
          <w:noProof/>
        </w:rPr>
        <w:fldChar w:fldCharType="separate"/>
      </w:r>
      <w:r>
        <w:rPr>
          <w:noProof/>
        </w:rPr>
        <w:t>280</w:t>
      </w:r>
      <w:r>
        <w:rPr>
          <w:noProof/>
        </w:rPr>
        <w:fldChar w:fldCharType="end"/>
      </w:r>
    </w:p>
    <w:p w14:paraId="3F21FC63" w14:textId="404A899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_Toc162980219 \h </w:instrText>
      </w:r>
      <w:r>
        <w:rPr>
          <w:noProof/>
        </w:rPr>
      </w:r>
      <w:r>
        <w:rPr>
          <w:noProof/>
        </w:rPr>
        <w:fldChar w:fldCharType="separate"/>
      </w:r>
      <w:r>
        <w:rPr>
          <w:noProof/>
        </w:rPr>
        <w:t>280</w:t>
      </w:r>
      <w:r>
        <w:rPr>
          <w:noProof/>
        </w:rPr>
        <w:fldChar w:fldCharType="end"/>
      </w:r>
    </w:p>
    <w:p w14:paraId="15DC2EC5" w14:textId="47F23C2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_Toc162980220 \h </w:instrText>
      </w:r>
      <w:r>
        <w:rPr>
          <w:noProof/>
        </w:rPr>
      </w:r>
      <w:r>
        <w:rPr>
          <w:noProof/>
        </w:rPr>
        <w:fldChar w:fldCharType="separate"/>
      </w:r>
      <w:r>
        <w:rPr>
          <w:noProof/>
        </w:rPr>
        <w:t>281</w:t>
      </w:r>
      <w:r>
        <w:rPr>
          <w:noProof/>
        </w:rPr>
        <w:fldChar w:fldCharType="end"/>
      </w:r>
    </w:p>
    <w:p w14:paraId="3AFAF603" w14:textId="091A9E1E"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_Toc162980221 \h </w:instrText>
      </w:r>
      <w:r>
        <w:rPr>
          <w:noProof/>
        </w:rPr>
      </w:r>
      <w:r>
        <w:rPr>
          <w:noProof/>
        </w:rPr>
        <w:fldChar w:fldCharType="separate"/>
      </w:r>
      <w:r>
        <w:rPr>
          <w:noProof/>
        </w:rPr>
        <w:t>282</w:t>
      </w:r>
      <w:r>
        <w:rPr>
          <w:noProof/>
        </w:rPr>
        <w:fldChar w:fldCharType="end"/>
      </w:r>
    </w:p>
    <w:p w14:paraId="48BC9EA4" w14:textId="5CFE21A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10.1.17</w:t>
      </w:r>
      <w:r>
        <w:rPr>
          <w:rFonts w:asciiTheme="minorHAnsi" w:eastAsiaTheme="minorEastAsia" w:hAnsiTheme="minorHAnsi" w:cstheme="minorBidi"/>
          <w:noProof/>
          <w:kern w:val="2"/>
          <w:sz w:val="22"/>
          <w:szCs w:val="22"/>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_Toc162980222 \h </w:instrText>
      </w:r>
      <w:r>
        <w:rPr>
          <w:noProof/>
        </w:rPr>
      </w:r>
      <w:r>
        <w:rPr>
          <w:noProof/>
        </w:rPr>
        <w:fldChar w:fldCharType="separate"/>
      </w:r>
      <w:r>
        <w:rPr>
          <w:noProof/>
        </w:rPr>
        <w:t>283</w:t>
      </w:r>
      <w:r>
        <w:rPr>
          <w:noProof/>
        </w:rPr>
        <w:fldChar w:fldCharType="end"/>
      </w:r>
    </w:p>
    <w:p w14:paraId="071ED359" w14:textId="666053D4"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10.1.18</w:t>
      </w:r>
      <w:r>
        <w:rPr>
          <w:rFonts w:asciiTheme="minorHAnsi" w:eastAsiaTheme="minorEastAsia" w:hAnsiTheme="minorHAnsi" w:cstheme="minorBidi"/>
          <w:noProof/>
          <w:kern w:val="2"/>
          <w:sz w:val="22"/>
          <w:szCs w:val="22"/>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_Toc162980223 \h </w:instrText>
      </w:r>
      <w:r>
        <w:rPr>
          <w:noProof/>
        </w:rPr>
      </w:r>
      <w:r>
        <w:rPr>
          <w:noProof/>
        </w:rPr>
        <w:fldChar w:fldCharType="separate"/>
      </w:r>
      <w:r>
        <w:rPr>
          <w:noProof/>
        </w:rPr>
        <w:t>284</w:t>
      </w:r>
      <w:r>
        <w:rPr>
          <w:noProof/>
        </w:rPr>
        <w:fldChar w:fldCharType="end"/>
      </w:r>
    </w:p>
    <w:p w14:paraId="449EA1AC" w14:textId="0D319150"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10.1.19</w:t>
      </w:r>
      <w:r>
        <w:rPr>
          <w:rFonts w:asciiTheme="minorHAnsi" w:eastAsiaTheme="minorEastAsia" w:hAnsiTheme="minorHAnsi" w:cstheme="minorBidi"/>
          <w:noProof/>
          <w:kern w:val="2"/>
          <w:sz w:val="22"/>
          <w:szCs w:val="22"/>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_Toc162980224 \h </w:instrText>
      </w:r>
      <w:r>
        <w:rPr>
          <w:noProof/>
        </w:rPr>
      </w:r>
      <w:r>
        <w:rPr>
          <w:noProof/>
        </w:rPr>
        <w:fldChar w:fldCharType="separate"/>
      </w:r>
      <w:r>
        <w:rPr>
          <w:noProof/>
        </w:rPr>
        <w:t>284</w:t>
      </w:r>
      <w:r>
        <w:rPr>
          <w:noProof/>
        </w:rPr>
        <w:fldChar w:fldCharType="end"/>
      </w:r>
    </w:p>
    <w:p w14:paraId="14AD20FF" w14:textId="5AC6B19C"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10.1.20</w:t>
      </w:r>
      <w:r>
        <w:rPr>
          <w:rFonts w:asciiTheme="minorHAnsi" w:eastAsiaTheme="minorEastAsia" w:hAnsiTheme="minorHAnsi" w:cstheme="minorBidi"/>
          <w:noProof/>
          <w:kern w:val="2"/>
          <w:sz w:val="22"/>
          <w:szCs w:val="22"/>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_Toc162980225 \h </w:instrText>
      </w:r>
      <w:r>
        <w:rPr>
          <w:noProof/>
        </w:rPr>
      </w:r>
      <w:r>
        <w:rPr>
          <w:noProof/>
        </w:rPr>
        <w:fldChar w:fldCharType="separate"/>
      </w:r>
      <w:r>
        <w:rPr>
          <w:noProof/>
        </w:rPr>
        <w:t>289</w:t>
      </w:r>
      <w:r>
        <w:rPr>
          <w:noProof/>
        </w:rPr>
        <w:fldChar w:fldCharType="end"/>
      </w:r>
    </w:p>
    <w:p w14:paraId="50D7A47D" w14:textId="31291391"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_Toc162980226 \h </w:instrText>
      </w:r>
      <w:r>
        <w:rPr>
          <w:noProof/>
        </w:rPr>
      </w:r>
      <w:r>
        <w:rPr>
          <w:noProof/>
        </w:rPr>
        <w:fldChar w:fldCharType="separate"/>
      </w:r>
      <w:r>
        <w:rPr>
          <w:noProof/>
        </w:rPr>
        <w:t>292</w:t>
      </w:r>
      <w:r>
        <w:rPr>
          <w:noProof/>
        </w:rPr>
        <w:fldChar w:fldCharType="end"/>
      </w:r>
    </w:p>
    <w:p w14:paraId="7BCE1EAE" w14:textId="63675F9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_Toc162980227 \h </w:instrText>
      </w:r>
      <w:r>
        <w:rPr>
          <w:noProof/>
        </w:rPr>
      </w:r>
      <w:r>
        <w:rPr>
          <w:noProof/>
        </w:rPr>
        <w:fldChar w:fldCharType="separate"/>
      </w:r>
      <w:r>
        <w:rPr>
          <w:noProof/>
        </w:rPr>
        <w:t>293</w:t>
      </w:r>
      <w:r>
        <w:rPr>
          <w:noProof/>
        </w:rPr>
        <w:fldChar w:fldCharType="end"/>
      </w:r>
    </w:p>
    <w:p w14:paraId="2D7C0029" w14:textId="750BE721"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_Toc162980228 \h </w:instrText>
      </w:r>
      <w:r>
        <w:rPr>
          <w:noProof/>
        </w:rPr>
      </w:r>
      <w:r>
        <w:rPr>
          <w:noProof/>
        </w:rPr>
        <w:fldChar w:fldCharType="separate"/>
      </w:r>
      <w:r>
        <w:rPr>
          <w:noProof/>
        </w:rPr>
        <w:t>297</w:t>
      </w:r>
      <w:r>
        <w:rPr>
          <w:noProof/>
        </w:rPr>
        <w:fldChar w:fldCharType="end"/>
      </w:r>
    </w:p>
    <w:p w14:paraId="091EDD9E" w14:textId="347C454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_Toc162980229 \h </w:instrText>
      </w:r>
      <w:r>
        <w:rPr>
          <w:noProof/>
        </w:rPr>
      </w:r>
      <w:r>
        <w:rPr>
          <w:noProof/>
        </w:rPr>
        <w:fldChar w:fldCharType="separate"/>
      </w:r>
      <w:r>
        <w:rPr>
          <w:noProof/>
        </w:rPr>
        <w:t>301</w:t>
      </w:r>
      <w:r>
        <w:rPr>
          <w:noProof/>
        </w:rPr>
        <w:fldChar w:fldCharType="end"/>
      </w:r>
    </w:p>
    <w:p w14:paraId="0028BD23" w14:textId="14BC0F5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_Toc162980230 \h </w:instrText>
      </w:r>
      <w:r>
        <w:rPr>
          <w:noProof/>
        </w:rPr>
      </w:r>
      <w:r>
        <w:rPr>
          <w:noProof/>
        </w:rPr>
        <w:fldChar w:fldCharType="separate"/>
      </w:r>
      <w:r>
        <w:rPr>
          <w:noProof/>
        </w:rPr>
        <w:t>302</w:t>
      </w:r>
      <w:r>
        <w:rPr>
          <w:noProof/>
        </w:rPr>
        <w:fldChar w:fldCharType="end"/>
      </w:r>
    </w:p>
    <w:p w14:paraId="35EC86D0" w14:textId="7AE869A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_Toc162980231 \h </w:instrText>
      </w:r>
      <w:r>
        <w:rPr>
          <w:noProof/>
        </w:rPr>
      </w:r>
      <w:r>
        <w:rPr>
          <w:noProof/>
        </w:rPr>
        <w:fldChar w:fldCharType="separate"/>
      </w:r>
      <w:r>
        <w:rPr>
          <w:noProof/>
        </w:rPr>
        <w:t>304</w:t>
      </w:r>
      <w:r>
        <w:rPr>
          <w:noProof/>
        </w:rPr>
        <w:fldChar w:fldCharType="end"/>
      </w:r>
    </w:p>
    <w:p w14:paraId="4DFC9BA6" w14:textId="4437B58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_Toc162980232 \h </w:instrText>
      </w:r>
      <w:r>
        <w:rPr>
          <w:noProof/>
        </w:rPr>
      </w:r>
      <w:r>
        <w:rPr>
          <w:noProof/>
        </w:rPr>
        <w:fldChar w:fldCharType="separate"/>
      </w:r>
      <w:r>
        <w:rPr>
          <w:noProof/>
        </w:rPr>
        <w:t>305</w:t>
      </w:r>
      <w:r>
        <w:rPr>
          <w:noProof/>
        </w:rPr>
        <w:fldChar w:fldCharType="end"/>
      </w:r>
    </w:p>
    <w:p w14:paraId="6EEC1F78" w14:textId="780406B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_Toc162980233 \h </w:instrText>
      </w:r>
      <w:r>
        <w:rPr>
          <w:noProof/>
        </w:rPr>
      </w:r>
      <w:r>
        <w:rPr>
          <w:noProof/>
        </w:rPr>
        <w:fldChar w:fldCharType="separate"/>
      </w:r>
      <w:r>
        <w:rPr>
          <w:noProof/>
        </w:rPr>
        <w:t>307</w:t>
      </w:r>
      <w:r>
        <w:rPr>
          <w:noProof/>
        </w:rPr>
        <w:fldChar w:fldCharType="end"/>
      </w:r>
    </w:p>
    <w:p w14:paraId="73803B92" w14:textId="60E335FA"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10.1.29</w:t>
      </w:r>
      <w:r>
        <w:rPr>
          <w:rFonts w:asciiTheme="minorHAnsi" w:eastAsiaTheme="minorEastAsia" w:hAnsiTheme="minorHAnsi" w:cstheme="minorBidi"/>
          <w:noProof/>
          <w:kern w:val="2"/>
          <w:sz w:val="22"/>
          <w:szCs w:val="22"/>
          <w:lang w:eastAsia="en-GB"/>
          <w14:ligatures w14:val="standardContextual"/>
        </w:rPr>
        <w:tab/>
      </w:r>
      <w:r w:rsidRPr="00E46BAC">
        <w:rPr>
          <w:noProof/>
        </w:rPr>
        <w:t>Delete non-active PDP contexts +CGDEL</w:t>
      </w:r>
      <w:r>
        <w:rPr>
          <w:noProof/>
        </w:rPr>
        <w:tab/>
      </w:r>
      <w:r>
        <w:rPr>
          <w:noProof/>
        </w:rPr>
        <w:fldChar w:fldCharType="begin" w:fldLock="1"/>
      </w:r>
      <w:r>
        <w:rPr>
          <w:noProof/>
        </w:rPr>
        <w:instrText xml:space="preserve"> PAGEREF _Toc162980234 \h </w:instrText>
      </w:r>
      <w:r>
        <w:rPr>
          <w:noProof/>
        </w:rPr>
      </w:r>
      <w:r>
        <w:rPr>
          <w:noProof/>
        </w:rPr>
        <w:fldChar w:fldCharType="separate"/>
      </w:r>
      <w:r>
        <w:rPr>
          <w:noProof/>
        </w:rPr>
        <w:t>307</w:t>
      </w:r>
      <w:r>
        <w:rPr>
          <w:noProof/>
        </w:rPr>
        <w:fldChar w:fldCharType="end"/>
      </w:r>
    </w:p>
    <w:p w14:paraId="197A4F58" w14:textId="49FA139A"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10.1.30</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_Toc162980235 \h </w:instrText>
      </w:r>
      <w:r>
        <w:rPr>
          <w:noProof/>
        </w:rPr>
      </w:r>
      <w:r>
        <w:rPr>
          <w:noProof/>
        </w:rPr>
        <w:fldChar w:fldCharType="separate"/>
      </w:r>
      <w:r>
        <w:rPr>
          <w:noProof/>
        </w:rPr>
        <w:t>308</w:t>
      </w:r>
      <w:r>
        <w:rPr>
          <w:noProof/>
        </w:rPr>
        <w:fldChar w:fldCharType="end"/>
      </w:r>
    </w:p>
    <w:p w14:paraId="0442ADD3" w14:textId="1E9D12CE"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_Toc162980236 \h </w:instrText>
      </w:r>
      <w:r>
        <w:rPr>
          <w:noProof/>
        </w:rPr>
      </w:r>
      <w:r>
        <w:rPr>
          <w:noProof/>
        </w:rPr>
        <w:fldChar w:fldCharType="separate"/>
      </w:r>
      <w:r>
        <w:rPr>
          <w:noProof/>
        </w:rPr>
        <w:t>310</w:t>
      </w:r>
      <w:r>
        <w:rPr>
          <w:noProof/>
        </w:rPr>
        <w:fldChar w:fldCharType="end"/>
      </w:r>
    </w:p>
    <w:p w14:paraId="0D133CBD" w14:textId="20E3063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_Toc162980237 \h </w:instrText>
      </w:r>
      <w:r>
        <w:rPr>
          <w:noProof/>
        </w:rPr>
      </w:r>
      <w:r>
        <w:rPr>
          <w:noProof/>
        </w:rPr>
        <w:fldChar w:fldCharType="separate"/>
      </w:r>
      <w:r>
        <w:rPr>
          <w:noProof/>
        </w:rPr>
        <w:t>311</w:t>
      </w:r>
      <w:r>
        <w:rPr>
          <w:noProof/>
        </w:rPr>
        <w:fldChar w:fldCharType="end"/>
      </w:r>
    </w:p>
    <w:p w14:paraId="360DE445" w14:textId="7C65BC1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No more PS data +CNMPSD</w:t>
      </w:r>
      <w:r>
        <w:rPr>
          <w:noProof/>
        </w:rPr>
        <w:tab/>
      </w:r>
      <w:r>
        <w:rPr>
          <w:noProof/>
        </w:rPr>
        <w:fldChar w:fldCharType="begin" w:fldLock="1"/>
      </w:r>
      <w:r>
        <w:rPr>
          <w:noProof/>
        </w:rPr>
        <w:instrText xml:space="preserve"> PAGEREF _Toc162980238 \h </w:instrText>
      </w:r>
      <w:r>
        <w:rPr>
          <w:noProof/>
        </w:rPr>
      </w:r>
      <w:r>
        <w:rPr>
          <w:noProof/>
        </w:rPr>
        <w:fldChar w:fldCharType="separate"/>
      </w:r>
      <w:r>
        <w:rPr>
          <w:noProof/>
        </w:rPr>
        <w:t>312</w:t>
      </w:r>
      <w:r>
        <w:rPr>
          <w:noProof/>
        </w:rPr>
        <w:fldChar w:fldCharType="end"/>
      </w:r>
    </w:p>
    <w:p w14:paraId="4DFAFB17" w14:textId="0B29924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_Toc162980239 \h </w:instrText>
      </w:r>
      <w:r>
        <w:rPr>
          <w:noProof/>
        </w:rPr>
      </w:r>
      <w:r>
        <w:rPr>
          <w:noProof/>
        </w:rPr>
        <w:fldChar w:fldCharType="separate"/>
      </w:r>
      <w:r>
        <w:rPr>
          <w:noProof/>
        </w:rPr>
        <w:t>312</w:t>
      </w:r>
      <w:r>
        <w:rPr>
          <w:noProof/>
        </w:rPr>
        <w:fldChar w:fldCharType="end"/>
      </w:r>
    </w:p>
    <w:p w14:paraId="307F7AE5" w14:textId="68F2850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_Toc162980240 \h </w:instrText>
      </w:r>
      <w:r>
        <w:rPr>
          <w:noProof/>
        </w:rPr>
      </w:r>
      <w:r>
        <w:rPr>
          <w:noProof/>
        </w:rPr>
        <w:fldChar w:fldCharType="separate"/>
      </w:r>
      <w:r>
        <w:rPr>
          <w:noProof/>
        </w:rPr>
        <w:t>313</w:t>
      </w:r>
      <w:r>
        <w:rPr>
          <w:noProof/>
        </w:rPr>
        <w:fldChar w:fldCharType="end"/>
      </w:r>
    </w:p>
    <w:p w14:paraId="259A7F5B" w14:textId="0630BE2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_Toc162980241 \h </w:instrText>
      </w:r>
      <w:r>
        <w:rPr>
          <w:noProof/>
        </w:rPr>
      </w:r>
      <w:r>
        <w:rPr>
          <w:noProof/>
        </w:rPr>
        <w:fldChar w:fldCharType="separate"/>
      </w:r>
      <w:r>
        <w:rPr>
          <w:noProof/>
        </w:rPr>
        <w:t>314</w:t>
      </w:r>
      <w:r>
        <w:rPr>
          <w:noProof/>
        </w:rPr>
        <w:fldChar w:fldCharType="end"/>
      </w:r>
    </w:p>
    <w:p w14:paraId="33148992" w14:textId="261BE3D5"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_Toc162980242 \h </w:instrText>
      </w:r>
      <w:r>
        <w:rPr>
          <w:noProof/>
        </w:rPr>
      </w:r>
      <w:r>
        <w:rPr>
          <w:noProof/>
        </w:rPr>
        <w:fldChar w:fldCharType="separate"/>
      </w:r>
      <w:r>
        <w:rPr>
          <w:noProof/>
        </w:rPr>
        <w:t>314</w:t>
      </w:r>
      <w:r>
        <w:rPr>
          <w:noProof/>
        </w:rPr>
        <w:fldChar w:fldCharType="end"/>
      </w:r>
    </w:p>
    <w:p w14:paraId="35EE72C4" w14:textId="6A0D521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10.1.38</w:t>
      </w:r>
      <w:r>
        <w:rPr>
          <w:rFonts w:asciiTheme="minorHAnsi" w:eastAsiaTheme="minorEastAsia" w:hAnsiTheme="minorHAnsi" w:cstheme="minorBidi"/>
          <w:noProof/>
          <w:kern w:val="2"/>
          <w:sz w:val="22"/>
          <w:szCs w:val="22"/>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_Toc162980243 \h </w:instrText>
      </w:r>
      <w:r>
        <w:rPr>
          <w:noProof/>
        </w:rPr>
      </w:r>
      <w:r>
        <w:rPr>
          <w:noProof/>
        </w:rPr>
        <w:fldChar w:fldCharType="separate"/>
      </w:r>
      <w:r>
        <w:rPr>
          <w:noProof/>
        </w:rPr>
        <w:t>315</w:t>
      </w:r>
      <w:r>
        <w:rPr>
          <w:noProof/>
        </w:rPr>
        <w:fldChar w:fldCharType="end"/>
      </w:r>
    </w:p>
    <w:p w14:paraId="17B5A30C" w14:textId="55F6B33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10.1.39</w:t>
      </w:r>
      <w:r>
        <w:rPr>
          <w:rFonts w:asciiTheme="minorHAnsi" w:eastAsiaTheme="minorEastAsia" w:hAnsiTheme="minorHAnsi" w:cstheme="minorBidi"/>
          <w:noProof/>
          <w:kern w:val="2"/>
          <w:sz w:val="22"/>
          <w:szCs w:val="22"/>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_Toc162980244 \h </w:instrText>
      </w:r>
      <w:r>
        <w:rPr>
          <w:noProof/>
        </w:rPr>
      </w:r>
      <w:r>
        <w:rPr>
          <w:noProof/>
        </w:rPr>
        <w:fldChar w:fldCharType="separate"/>
      </w:r>
      <w:r>
        <w:rPr>
          <w:noProof/>
        </w:rPr>
        <w:t>315</w:t>
      </w:r>
      <w:r>
        <w:rPr>
          <w:noProof/>
        </w:rPr>
        <w:fldChar w:fldCharType="end"/>
      </w:r>
    </w:p>
    <w:p w14:paraId="2E3CAEAB" w14:textId="06731055"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10.1.40</w:t>
      </w:r>
      <w:r>
        <w:rPr>
          <w:rFonts w:asciiTheme="minorHAnsi" w:eastAsiaTheme="minorEastAsia" w:hAnsiTheme="minorHAnsi" w:cstheme="minorBidi"/>
          <w:noProof/>
          <w:kern w:val="2"/>
          <w:sz w:val="22"/>
          <w:szCs w:val="22"/>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_Toc162980245 \h </w:instrText>
      </w:r>
      <w:r>
        <w:rPr>
          <w:noProof/>
        </w:rPr>
      </w:r>
      <w:r>
        <w:rPr>
          <w:noProof/>
        </w:rPr>
        <w:fldChar w:fldCharType="separate"/>
      </w:r>
      <w:r>
        <w:rPr>
          <w:noProof/>
        </w:rPr>
        <w:t>318</w:t>
      </w:r>
      <w:r>
        <w:rPr>
          <w:noProof/>
        </w:rPr>
        <w:fldChar w:fldCharType="end"/>
      </w:r>
    </w:p>
    <w:p w14:paraId="6905AF82" w14:textId="3446263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_Toc162980246 \h </w:instrText>
      </w:r>
      <w:r>
        <w:rPr>
          <w:noProof/>
        </w:rPr>
      </w:r>
      <w:r>
        <w:rPr>
          <w:noProof/>
        </w:rPr>
        <w:fldChar w:fldCharType="separate"/>
      </w:r>
      <w:r>
        <w:rPr>
          <w:noProof/>
        </w:rPr>
        <w:t>318</w:t>
      </w:r>
      <w:r>
        <w:rPr>
          <w:noProof/>
        </w:rPr>
        <w:fldChar w:fldCharType="end"/>
      </w:r>
    </w:p>
    <w:p w14:paraId="1A2B02D1" w14:textId="6B795A2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_Toc162980247 \h </w:instrText>
      </w:r>
      <w:r>
        <w:rPr>
          <w:noProof/>
        </w:rPr>
      </w:r>
      <w:r>
        <w:rPr>
          <w:noProof/>
        </w:rPr>
        <w:fldChar w:fldCharType="separate"/>
      </w:r>
      <w:r>
        <w:rPr>
          <w:noProof/>
        </w:rPr>
        <w:t>320</w:t>
      </w:r>
      <w:r>
        <w:rPr>
          <w:noProof/>
        </w:rPr>
        <w:fldChar w:fldCharType="end"/>
      </w:r>
    </w:p>
    <w:p w14:paraId="7F17D7AD" w14:textId="1A333AD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_Toc162980248 \h </w:instrText>
      </w:r>
      <w:r>
        <w:rPr>
          <w:noProof/>
        </w:rPr>
      </w:r>
      <w:r>
        <w:rPr>
          <w:noProof/>
        </w:rPr>
        <w:fldChar w:fldCharType="separate"/>
      </w:r>
      <w:r>
        <w:rPr>
          <w:noProof/>
        </w:rPr>
        <w:t>321</w:t>
      </w:r>
      <w:r>
        <w:rPr>
          <w:noProof/>
        </w:rPr>
        <w:fldChar w:fldCharType="end"/>
      </w:r>
    </w:p>
    <w:p w14:paraId="50B9FA30" w14:textId="4E2E2AC5"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_Toc162980249 \h </w:instrText>
      </w:r>
      <w:r>
        <w:rPr>
          <w:noProof/>
        </w:rPr>
      </w:r>
      <w:r>
        <w:rPr>
          <w:noProof/>
        </w:rPr>
        <w:fldChar w:fldCharType="separate"/>
      </w:r>
      <w:r>
        <w:rPr>
          <w:noProof/>
        </w:rPr>
        <w:t>322</w:t>
      </w:r>
      <w:r>
        <w:rPr>
          <w:noProof/>
        </w:rPr>
        <w:fldChar w:fldCharType="end"/>
      </w:r>
    </w:p>
    <w:p w14:paraId="09BFE479" w14:textId="156F417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10.1.45</w:t>
      </w:r>
      <w:r>
        <w:rPr>
          <w:rFonts w:asciiTheme="minorHAnsi" w:eastAsiaTheme="minorEastAsia" w:hAnsiTheme="minorHAnsi" w:cstheme="minorBidi"/>
          <w:noProof/>
          <w:kern w:val="2"/>
          <w:sz w:val="22"/>
          <w:szCs w:val="22"/>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_Toc162980250 \h </w:instrText>
      </w:r>
      <w:r>
        <w:rPr>
          <w:noProof/>
        </w:rPr>
      </w:r>
      <w:r>
        <w:rPr>
          <w:noProof/>
        </w:rPr>
        <w:fldChar w:fldCharType="separate"/>
      </w:r>
      <w:r>
        <w:rPr>
          <w:noProof/>
        </w:rPr>
        <w:t>323</w:t>
      </w:r>
      <w:r>
        <w:rPr>
          <w:noProof/>
        </w:rPr>
        <w:fldChar w:fldCharType="end"/>
      </w:r>
    </w:p>
    <w:p w14:paraId="21ACB20D" w14:textId="360355E0"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10.1.46</w:t>
      </w:r>
      <w:r>
        <w:rPr>
          <w:rFonts w:asciiTheme="minorHAnsi" w:eastAsiaTheme="minorEastAsia" w:hAnsiTheme="minorHAnsi" w:cstheme="minorBidi"/>
          <w:noProof/>
          <w:kern w:val="2"/>
          <w:sz w:val="22"/>
          <w:szCs w:val="22"/>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_Toc162980251 \h </w:instrText>
      </w:r>
      <w:r>
        <w:rPr>
          <w:noProof/>
        </w:rPr>
      </w:r>
      <w:r>
        <w:rPr>
          <w:noProof/>
        </w:rPr>
        <w:fldChar w:fldCharType="separate"/>
      </w:r>
      <w:r>
        <w:rPr>
          <w:noProof/>
        </w:rPr>
        <w:t>324</w:t>
      </w:r>
      <w:r>
        <w:rPr>
          <w:noProof/>
        </w:rPr>
        <w:fldChar w:fldCharType="end"/>
      </w:r>
    </w:p>
    <w:p w14:paraId="79376A1F" w14:textId="4D26099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10.1.47</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_Toc162980252 \h </w:instrText>
      </w:r>
      <w:r>
        <w:rPr>
          <w:noProof/>
        </w:rPr>
      </w:r>
      <w:r>
        <w:rPr>
          <w:noProof/>
        </w:rPr>
        <w:fldChar w:fldCharType="separate"/>
      </w:r>
      <w:r>
        <w:rPr>
          <w:noProof/>
        </w:rPr>
        <w:t>325</w:t>
      </w:r>
      <w:r>
        <w:rPr>
          <w:noProof/>
        </w:rPr>
        <w:fldChar w:fldCharType="end"/>
      </w:r>
    </w:p>
    <w:p w14:paraId="5DEF1973" w14:textId="4894B15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10.1.48</w:t>
      </w:r>
      <w:r>
        <w:rPr>
          <w:rFonts w:asciiTheme="minorHAnsi" w:eastAsiaTheme="minorEastAsia" w:hAnsiTheme="minorHAnsi" w:cstheme="minorBidi"/>
          <w:noProof/>
          <w:kern w:val="2"/>
          <w:sz w:val="22"/>
          <w:szCs w:val="22"/>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_Toc162980253 \h </w:instrText>
      </w:r>
      <w:r>
        <w:rPr>
          <w:noProof/>
        </w:rPr>
      </w:r>
      <w:r>
        <w:rPr>
          <w:noProof/>
        </w:rPr>
        <w:fldChar w:fldCharType="separate"/>
      </w:r>
      <w:r>
        <w:rPr>
          <w:noProof/>
        </w:rPr>
        <w:t>328</w:t>
      </w:r>
      <w:r>
        <w:rPr>
          <w:noProof/>
        </w:rPr>
        <w:fldChar w:fldCharType="end"/>
      </w:r>
    </w:p>
    <w:p w14:paraId="38B04A16" w14:textId="0A33D1C9"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10.1.49</w:t>
      </w:r>
      <w:r>
        <w:rPr>
          <w:rFonts w:asciiTheme="minorHAnsi" w:eastAsiaTheme="minorEastAsia" w:hAnsiTheme="minorHAnsi" w:cstheme="minorBidi"/>
          <w:noProof/>
          <w:kern w:val="2"/>
          <w:sz w:val="22"/>
          <w:szCs w:val="22"/>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_Toc162980254 \h </w:instrText>
      </w:r>
      <w:r>
        <w:rPr>
          <w:noProof/>
        </w:rPr>
      </w:r>
      <w:r>
        <w:rPr>
          <w:noProof/>
        </w:rPr>
        <w:fldChar w:fldCharType="separate"/>
      </w:r>
      <w:r>
        <w:rPr>
          <w:noProof/>
        </w:rPr>
        <w:t>329</w:t>
      </w:r>
      <w:r>
        <w:rPr>
          <w:noProof/>
        </w:rPr>
        <w:fldChar w:fldCharType="end"/>
      </w:r>
    </w:p>
    <w:p w14:paraId="5E170AC0" w14:textId="7E0D547E"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10.1.50</w:t>
      </w:r>
      <w:r>
        <w:rPr>
          <w:rFonts w:asciiTheme="minorHAnsi" w:eastAsiaTheme="minorEastAsia" w:hAnsiTheme="minorHAnsi" w:cstheme="minorBidi"/>
          <w:noProof/>
          <w:kern w:val="2"/>
          <w:sz w:val="22"/>
          <w:szCs w:val="22"/>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_Toc162980255 \h </w:instrText>
      </w:r>
      <w:r>
        <w:rPr>
          <w:noProof/>
        </w:rPr>
      </w:r>
      <w:r>
        <w:rPr>
          <w:noProof/>
        </w:rPr>
        <w:fldChar w:fldCharType="separate"/>
      </w:r>
      <w:r>
        <w:rPr>
          <w:noProof/>
        </w:rPr>
        <w:t>330</w:t>
      </w:r>
      <w:r>
        <w:rPr>
          <w:noProof/>
        </w:rPr>
        <w:fldChar w:fldCharType="end"/>
      </w:r>
    </w:p>
    <w:p w14:paraId="35046302" w14:textId="4F6F52C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_Toc162980256 \h </w:instrText>
      </w:r>
      <w:r>
        <w:rPr>
          <w:noProof/>
        </w:rPr>
      </w:r>
      <w:r>
        <w:rPr>
          <w:noProof/>
        </w:rPr>
        <w:fldChar w:fldCharType="separate"/>
      </w:r>
      <w:r>
        <w:rPr>
          <w:noProof/>
        </w:rPr>
        <w:t>332</w:t>
      </w:r>
      <w:r>
        <w:rPr>
          <w:noProof/>
        </w:rPr>
        <w:fldChar w:fldCharType="end"/>
      </w:r>
    </w:p>
    <w:p w14:paraId="045715DA" w14:textId="78296C2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_Toc162980257 \h </w:instrText>
      </w:r>
      <w:r>
        <w:rPr>
          <w:noProof/>
        </w:rPr>
      </w:r>
      <w:r>
        <w:rPr>
          <w:noProof/>
        </w:rPr>
        <w:fldChar w:fldCharType="separate"/>
      </w:r>
      <w:r>
        <w:rPr>
          <w:noProof/>
        </w:rPr>
        <w:t>332</w:t>
      </w:r>
      <w:r>
        <w:rPr>
          <w:noProof/>
        </w:rPr>
        <w:fldChar w:fldCharType="end"/>
      </w:r>
    </w:p>
    <w:p w14:paraId="1BEE02AC" w14:textId="61AF572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_Toc162980258 \h </w:instrText>
      </w:r>
      <w:r>
        <w:rPr>
          <w:noProof/>
        </w:rPr>
      </w:r>
      <w:r>
        <w:rPr>
          <w:noProof/>
        </w:rPr>
        <w:fldChar w:fldCharType="separate"/>
      </w:r>
      <w:r>
        <w:rPr>
          <w:noProof/>
        </w:rPr>
        <w:t>333</w:t>
      </w:r>
      <w:r>
        <w:rPr>
          <w:noProof/>
        </w:rPr>
        <w:fldChar w:fldCharType="end"/>
      </w:r>
    </w:p>
    <w:p w14:paraId="14E935FC" w14:textId="1BA3BC6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_Toc162980259 \h </w:instrText>
      </w:r>
      <w:r>
        <w:rPr>
          <w:noProof/>
        </w:rPr>
      </w:r>
      <w:r>
        <w:rPr>
          <w:noProof/>
        </w:rPr>
        <w:fldChar w:fldCharType="separate"/>
      </w:r>
      <w:r>
        <w:rPr>
          <w:noProof/>
        </w:rPr>
        <w:t>334</w:t>
      </w:r>
      <w:r>
        <w:rPr>
          <w:noProof/>
        </w:rPr>
        <w:fldChar w:fldCharType="end"/>
      </w:r>
    </w:p>
    <w:p w14:paraId="51C8D28C" w14:textId="1169ED8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10.1.55</w:t>
      </w:r>
      <w:r>
        <w:rPr>
          <w:rFonts w:asciiTheme="minorHAnsi" w:eastAsiaTheme="minorEastAsia" w:hAnsiTheme="minorHAnsi" w:cstheme="minorBidi"/>
          <w:noProof/>
          <w:kern w:val="2"/>
          <w:sz w:val="22"/>
          <w:szCs w:val="22"/>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_Toc162980260 \h </w:instrText>
      </w:r>
      <w:r>
        <w:rPr>
          <w:noProof/>
        </w:rPr>
      </w:r>
      <w:r>
        <w:rPr>
          <w:noProof/>
        </w:rPr>
        <w:fldChar w:fldCharType="separate"/>
      </w:r>
      <w:r>
        <w:rPr>
          <w:noProof/>
        </w:rPr>
        <w:t>336</w:t>
      </w:r>
      <w:r>
        <w:rPr>
          <w:noProof/>
        </w:rPr>
        <w:fldChar w:fldCharType="end"/>
      </w:r>
    </w:p>
    <w:p w14:paraId="20422213" w14:textId="3F6E4EF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_Toc162980261 \h </w:instrText>
      </w:r>
      <w:r>
        <w:rPr>
          <w:noProof/>
        </w:rPr>
      </w:r>
      <w:r>
        <w:rPr>
          <w:noProof/>
        </w:rPr>
        <w:fldChar w:fldCharType="separate"/>
      </w:r>
      <w:r>
        <w:rPr>
          <w:noProof/>
        </w:rPr>
        <w:t>337</w:t>
      </w:r>
      <w:r>
        <w:rPr>
          <w:noProof/>
        </w:rPr>
        <w:fldChar w:fldCharType="end"/>
      </w:r>
    </w:p>
    <w:p w14:paraId="2421E4E2" w14:textId="0C4477D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10.1.57</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_Toc162980262 \h </w:instrText>
      </w:r>
      <w:r>
        <w:rPr>
          <w:noProof/>
        </w:rPr>
      </w:r>
      <w:r>
        <w:rPr>
          <w:noProof/>
        </w:rPr>
        <w:fldChar w:fldCharType="separate"/>
      </w:r>
      <w:r>
        <w:rPr>
          <w:noProof/>
        </w:rPr>
        <w:t>338</w:t>
      </w:r>
      <w:r>
        <w:rPr>
          <w:noProof/>
        </w:rPr>
        <w:fldChar w:fldCharType="end"/>
      </w:r>
    </w:p>
    <w:p w14:paraId="43566B7F" w14:textId="3E6C2C1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10.1.58</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_Toc162980263 \h </w:instrText>
      </w:r>
      <w:r>
        <w:rPr>
          <w:noProof/>
        </w:rPr>
      </w:r>
      <w:r>
        <w:rPr>
          <w:noProof/>
        </w:rPr>
        <w:fldChar w:fldCharType="separate"/>
      </w:r>
      <w:r>
        <w:rPr>
          <w:noProof/>
        </w:rPr>
        <w:t>339</w:t>
      </w:r>
      <w:r>
        <w:rPr>
          <w:noProof/>
        </w:rPr>
        <w:fldChar w:fldCharType="end"/>
      </w:r>
    </w:p>
    <w:p w14:paraId="6566C638" w14:textId="792558A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10.1.59</w:t>
      </w:r>
      <w:r>
        <w:rPr>
          <w:rFonts w:asciiTheme="minorHAnsi" w:eastAsiaTheme="minorEastAsia" w:hAnsiTheme="minorHAnsi" w:cstheme="minorBidi"/>
          <w:noProof/>
          <w:kern w:val="2"/>
          <w:sz w:val="22"/>
          <w:szCs w:val="22"/>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_Toc162980264 \h </w:instrText>
      </w:r>
      <w:r>
        <w:rPr>
          <w:noProof/>
        </w:rPr>
      </w:r>
      <w:r>
        <w:rPr>
          <w:noProof/>
        </w:rPr>
        <w:fldChar w:fldCharType="separate"/>
      </w:r>
      <w:r>
        <w:rPr>
          <w:noProof/>
        </w:rPr>
        <w:t>341</w:t>
      </w:r>
      <w:r>
        <w:rPr>
          <w:noProof/>
        </w:rPr>
        <w:fldChar w:fldCharType="end"/>
      </w:r>
    </w:p>
    <w:p w14:paraId="32CF3F71" w14:textId="427ED05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10.1.60</w:t>
      </w:r>
      <w:r>
        <w:rPr>
          <w:rFonts w:asciiTheme="minorHAnsi" w:eastAsiaTheme="minorEastAsia" w:hAnsiTheme="minorHAnsi" w:cstheme="minorBidi"/>
          <w:noProof/>
          <w:kern w:val="2"/>
          <w:sz w:val="22"/>
          <w:szCs w:val="22"/>
          <w:lang w:eastAsia="en-GB"/>
          <w14:ligatures w14:val="standardContextual"/>
        </w:rPr>
        <w:tab/>
      </w:r>
      <w:r w:rsidRPr="00E46BAC">
        <w:rPr>
          <w:noProof/>
        </w:rPr>
        <w:t>Request LADN information +CRLADN</w:t>
      </w:r>
      <w:r>
        <w:rPr>
          <w:noProof/>
        </w:rPr>
        <w:tab/>
      </w:r>
      <w:r>
        <w:rPr>
          <w:noProof/>
        </w:rPr>
        <w:fldChar w:fldCharType="begin" w:fldLock="1"/>
      </w:r>
      <w:r>
        <w:rPr>
          <w:noProof/>
        </w:rPr>
        <w:instrText xml:space="preserve"> PAGEREF _Toc162980265 \h </w:instrText>
      </w:r>
      <w:r>
        <w:rPr>
          <w:noProof/>
        </w:rPr>
      </w:r>
      <w:r>
        <w:rPr>
          <w:noProof/>
        </w:rPr>
        <w:fldChar w:fldCharType="separate"/>
      </w:r>
      <w:r>
        <w:rPr>
          <w:noProof/>
        </w:rPr>
        <w:t>342</w:t>
      </w:r>
      <w:r>
        <w:rPr>
          <w:noProof/>
        </w:rPr>
        <w:fldChar w:fldCharType="end"/>
      </w:r>
    </w:p>
    <w:p w14:paraId="53C19782" w14:textId="7351E89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LADN information +CLADN</w:t>
      </w:r>
      <w:r>
        <w:rPr>
          <w:noProof/>
        </w:rPr>
        <w:tab/>
      </w:r>
      <w:r>
        <w:rPr>
          <w:noProof/>
        </w:rPr>
        <w:fldChar w:fldCharType="begin" w:fldLock="1"/>
      </w:r>
      <w:r>
        <w:rPr>
          <w:noProof/>
        </w:rPr>
        <w:instrText xml:space="preserve"> PAGEREF _Toc162980266 \h </w:instrText>
      </w:r>
      <w:r>
        <w:rPr>
          <w:noProof/>
        </w:rPr>
      </w:r>
      <w:r>
        <w:rPr>
          <w:noProof/>
        </w:rPr>
        <w:fldChar w:fldCharType="separate"/>
      </w:r>
      <w:r>
        <w:rPr>
          <w:noProof/>
        </w:rPr>
        <w:t>343</w:t>
      </w:r>
      <w:r>
        <w:rPr>
          <w:noProof/>
        </w:rPr>
        <w:fldChar w:fldCharType="end"/>
      </w:r>
    </w:p>
    <w:p w14:paraId="44DE3EAD" w14:textId="7DA71AD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10.1.62</w:t>
      </w:r>
      <w:r>
        <w:rPr>
          <w:rFonts w:asciiTheme="minorHAnsi" w:eastAsiaTheme="minorEastAsia" w:hAnsiTheme="minorHAnsi" w:cstheme="minorBidi"/>
          <w:noProof/>
          <w:kern w:val="2"/>
          <w:sz w:val="22"/>
          <w:szCs w:val="22"/>
          <w:lang w:eastAsia="en-GB"/>
          <w14:ligatures w14:val="standardContextual"/>
        </w:rPr>
        <w:tab/>
      </w:r>
      <w:r w:rsidRPr="00E46BAC">
        <w:rPr>
          <w:noProof/>
        </w:rPr>
        <w:t>5GS NSSAI setting +C5GNSSAI</w:t>
      </w:r>
      <w:r>
        <w:rPr>
          <w:noProof/>
        </w:rPr>
        <w:tab/>
      </w:r>
      <w:r>
        <w:rPr>
          <w:noProof/>
        </w:rPr>
        <w:fldChar w:fldCharType="begin" w:fldLock="1"/>
      </w:r>
      <w:r>
        <w:rPr>
          <w:noProof/>
        </w:rPr>
        <w:instrText xml:space="preserve"> PAGEREF _Toc162980267 \h </w:instrText>
      </w:r>
      <w:r>
        <w:rPr>
          <w:noProof/>
        </w:rPr>
      </w:r>
      <w:r>
        <w:rPr>
          <w:noProof/>
        </w:rPr>
        <w:fldChar w:fldCharType="separate"/>
      </w:r>
      <w:r>
        <w:rPr>
          <w:noProof/>
        </w:rPr>
        <w:t>345</w:t>
      </w:r>
      <w:r>
        <w:rPr>
          <w:noProof/>
        </w:rPr>
        <w:fldChar w:fldCharType="end"/>
      </w:r>
    </w:p>
    <w:p w14:paraId="1D1754A2" w14:textId="1B77223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_Toc162980268 \h </w:instrText>
      </w:r>
      <w:r>
        <w:rPr>
          <w:noProof/>
        </w:rPr>
      </w:r>
      <w:r>
        <w:rPr>
          <w:noProof/>
        </w:rPr>
        <w:fldChar w:fldCharType="separate"/>
      </w:r>
      <w:r>
        <w:rPr>
          <w:noProof/>
        </w:rPr>
        <w:t>346</w:t>
      </w:r>
      <w:r>
        <w:rPr>
          <w:noProof/>
        </w:rPr>
        <w:fldChar w:fldCharType="end"/>
      </w:r>
    </w:p>
    <w:p w14:paraId="23167FE7" w14:textId="2EF66465"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_Toc162980269 \h </w:instrText>
      </w:r>
      <w:r>
        <w:rPr>
          <w:noProof/>
        </w:rPr>
      </w:r>
      <w:r>
        <w:rPr>
          <w:noProof/>
        </w:rPr>
        <w:fldChar w:fldCharType="separate"/>
      </w:r>
      <w:r>
        <w:rPr>
          <w:noProof/>
        </w:rPr>
        <w:t>349</w:t>
      </w:r>
      <w:r>
        <w:rPr>
          <w:noProof/>
        </w:rPr>
        <w:fldChar w:fldCharType="end"/>
      </w:r>
    </w:p>
    <w:p w14:paraId="31358B79" w14:textId="38E3529E"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_Toc162980270 \h </w:instrText>
      </w:r>
      <w:r>
        <w:rPr>
          <w:noProof/>
        </w:rPr>
      </w:r>
      <w:r>
        <w:rPr>
          <w:noProof/>
        </w:rPr>
        <w:fldChar w:fldCharType="separate"/>
      </w:r>
      <w:r>
        <w:rPr>
          <w:noProof/>
        </w:rPr>
        <w:t>350</w:t>
      </w:r>
      <w:r>
        <w:rPr>
          <w:noProof/>
        </w:rPr>
        <w:fldChar w:fldCharType="end"/>
      </w:r>
    </w:p>
    <w:p w14:paraId="6E347087" w14:textId="75DBEA7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10.1.66</w:t>
      </w:r>
      <w:r>
        <w:rPr>
          <w:rFonts w:asciiTheme="minorHAnsi" w:eastAsiaTheme="minorEastAsia" w:hAnsiTheme="minorHAnsi" w:cstheme="minorBidi"/>
          <w:noProof/>
          <w:kern w:val="2"/>
          <w:sz w:val="22"/>
          <w:szCs w:val="22"/>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_Toc162980271 \h </w:instrText>
      </w:r>
      <w:r>
        <w:rPr>
          <w:noProof/>
        </w:rPr>
      </w:r>
      <w:r>
        <w:rPr>
          <w:noProof/>
        </w:rPr>
        <w:fldChar w:fldCharType="separate"/>
      </w:r>
      <w:r>
        <w:rPr>
          <w:noProof/>
        </w:rPr>
        <w:t>351</w:t>
      </w:r>
      <w:r>
        <w:rPr>
          <w:noProof/>
        </w:rPr>
        <w:fldChar w:fldCharType="end"/>
      </w:r>
    </w:p>
    <w:p w14:paraId="6CCDE77F" w14:textId="2CDFEB52"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10.1.67</w:t>
      </w:r>
      <w:r>
        <w:rPr>
          <w:rFonts w:asciiTheme="minorHAnsi" w:eastAsiaTheme="minorEastAsia" w:hAnsiTheme="minorHAnsi" w:cstheme="minorBidi"/>
          <w:noProof/>
          <w:kern w:val="2"/>
          <w:sz w:val="22"/>
          <w:szCs w:val="22"/>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_Toc162980272 \h </w:instrText>
      </w:r>
      <w:r>
        <w:rPr>
          <w:noProof/>
        </w:rPr>
      </w:r>
      <w:r>
        <w:rPr>
          <w:noProof/>
        </w:rPr>
        <w:fldChar w:fldCharType="separate"/>
      </w:r>
      <w:r>
        <w:rPr>
          <w:noProof/>
        </w:rPr>
        <w:t>352</w:t>
      </w:r>
      <w:r>
        <w:rPr>
          <w:noProof/>
        </w:rPr>
        <w:fldChar w:fldCharType="end"/>
      </w:r>
    </w:p>
    <w:p w14:paraId="3236E81A" w14:textId="5DB1C02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10.1.68</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_Toc162980273 \h </w:instrText>
      </w:r>
      <w:r>
        <w:rPr>
          <w:noProof/>
        </w:rPr>
      </w:r>
      <w:r>
        <w:rPr>
          <w:noProof/>
        </w:rPr>
        <w:fldChar w:fldCharType="separate"/>
      </w:r>
      <w:r>
        <w:rPr>
          <w:noProof/>
        </w:rPr>
        <w:t>353</w:t>
      </w:r>
      <w:r>
        <w:rPr>
          <w:noProof/>
        </w:rPr>
        <w:fldChar w:fldCharType="end"/>
      </w:r>
    </w:p>
    <w:p w14:paraId="7F72F5BF" w14:textId="3E331B0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10.1.69</w:t>
      </w:r>
      <w:r>
        <w:rPr>
          <w:rFonts w:asciiTheme="minorHAnsi" w:eastAsiaTheme="minorEastAsia" w:hAnsiTheme="minorHAnsi" w:cstheme="minorBidi"/>
          <w:noProof/>
          <w:kern w:val="2"/>
          <w:sz w:val="22"/>
          <w:szCs w:val="22"/>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_Toc162980274 \h </w:instrText>
      </w:r>
      <w:r>
        <w:rPr>
          <w:noProof/>
        </w:rPr>
      </w:r>
      <w:r>
        <w:rPr>
          <w:noProof/>
        </w:rPr>
        <w:fldChar w:fldCharType="separate"/>
      </w:r>
      <w:r>
        <w:rPr>
          <w:noProof/>
        </w:rPr>
        <w:t>353</w:t>
      </w:r>
      <w:r>
        <w:rPr>
          <w:noProof/>
        </w:rPr>
        <w:fldChar w:fldCharType="end"/>
      </w:r>
    </w:p>
    <w:p w14:paraId="784AAB73" w14:textId="46427E5A"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10.1.70</w:t>
      </w:r>
      <w:r>
        <w:rPr>
          <w:rFonts w:asciiTheme="minorHAnsi" w:eastAsiaTheme="minorEastAsia" w:hAnsiTheme="minorHAnsi" w:cstheme="minorBidi"/>
          <w:noProof/>
          <w:kern w:val="2"/>
          <w:sz w:val="22"/>
          <w:szCs w:val="22"/>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_Toc162980275 \h </w:instrText>
      </w:r>
      <w:r>
        <w:rPr>
          <w:noProof/>
        </w:rPr>
      </w:r>
      <w:r>
        <w:rPr>
          <w:noProof/>
        </w:rPr>
        <w:fldChar w:fldCharType="separate"/>
      </w:r>
      <w:r>
        <w:rPr>
          <w:noProof/>
        </w:rPr>
        <w:t>354</w:t>
      </w:r>
      <w:r>
        <w:rPr>
          <w:noProof/>
        </w:rPr>
        <w:fldChar w:fldCharType="end"/>
      </w:r>
    </w:p>
    <w:p w14:paraId="63A05FC6" w14:textId="64B89F57"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10.1.71</w:t>
      </w:r>
      <w:r>
        <w:rPr>
          <w:rFonts w:asciiTheme="minorHAnsi" w:eastAsiaTheme="minorEastAsia" w:hAnsiTheme="minorHAnsi" w:cstheme="minorBidi"/>
          <w:noProof/>
          <w:kern w:val="2"/>
          <w:sz w:val="22"/>
          <w:szCs w:val="22"/>
          <w:lang w:eastAsia="en-GB"/>
          <w14:ligatures w14:val="standardContextual"/>
        </w:rPr>
        <w:tab/>
      </w:r>
      <w:r>
        <w:rPr>
          <w:noProof/>
        </w:rPr>
        <w:t xml:space="preserve">5GS </w:t>
      </w:r>
      <w:r w:rsidRPr="00C865D1">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_Toc162980276 \h </w:instrText>
      </w:r>
      <w:r>
        <w:rPr>
          <w:noProof/>
        </w:rPr>
      </w:r>
      <w:r>
        <w:rPr>
          <w:noProof/>
        </w:rPr>
        <w:fldChar w:fldCharType="separate"/>
      </w:r>
      <w:r>
        <w:rPr>
          <w:noProof/>
        </w:rPr>
        <w:t>355</w:t>
      </w:r>
      <w:r>
        <w:rPr>
          <w:noProof/>
        </w:rPr>
        <w:fldChar w:fldCharType="end"/>
      </w:r>
    </w:p>
    <w:p w14:paraId="1A8718A8" w14:textId="5C982650"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10.1.72</w:t>
      </w:r>
      <w:r>
        <w:rPr>
          <w:rFonts w:asciiTheme="minorHAnsi" w:eastAsiaTheme="minorEastAsia" w:hAnsiTheme="minorHAnsi" w:cstheme="minorBidi"/>
          <w:noProof/>
          <w:kern w:val="2"/>
          <w:sz w:val="22"/>
          <w:szCs w:val="22"/>
          <w:lang w:eastAsia="en-GB"/>
          <w14:ligatures w14:val="standardContextual"/>
        </w:rPr>
        <w:tab/>
      </w:r>
      <w:r w:rsidRPr="00E46BAC">
        <w:rPr>
          <w:noProof/>
        </w:rPr>
        <w:t>Context State Change Request +CCSTATEREQ</w:t>
      </w:r>
      <w:r>
        <w:rPr>
          <w:noProof/>
        </w:rPr>
        <w:tab/>
      </w:r>
      <w:r>
        <w:rPr>
          <w:noProof/>
        </w:rPr>
        <w:fldChar w:fldCharType="begin" w:fldLock="1"/>
      </w:r>
      <w:r>
        <w:rPr>
          <w:noProof/>
        </w:rPr>
        <w:instrText xml:space="preserve"> PAGEREF _Toc162980277 \h </w:instrText>
      </w:r>
      <w:r>
        <w:rPr>
          <w:noProof/>
        </w:rPr>
      </w:r>
      <w:r>
        <w:rPr>
          <w:noProof/>
        </w:rPr>
        <w:fldChar w:fldCharType="separate"/>
      </w:r>
      <w:r>
        <w:rPr>
          <w:noProof/>
        </w:rPr>
        <w:t>355</w:t>
      </w:r>
      <w:r>
        <w:rPr>
          <w:noProof/>
        </w:rPr>
        <w:fldChar w:fldCharType="end"/>
      </w:r>
    </w:p>
    <w:p w14:paraId="4BC9A3D2" w14:textId="38E8A3D1"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_Toc162980278 \h </w:instrText>
      </w:r>
      <w:r>
        <w:rPr>
          <w:noProof/>
        </w:rPr>
      </w:r>
      <w:r>
        <w:rPr>
          <w:noProof/>
        </w:rPr>
        <w:fldChar w:fldCharType="separate"/>
      </w:r>
      <w:r>
        <w:rPr>
          <w:noProof/>
        </w:rPr>
        <w:t>356</w:t>
      </w:r>
      <w:r>
        <w:rPr>
          <w:noProof/>
        </w:rPr>
        <w:fldChar w:fldCharType="end"/>
      </w:r>
    </w:p>
    <w:p w14:paraId="119E9160" w14:textId="3F357C8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10.1.74</w:t>
      </w:r>
      <w:r>
        <w:rPr>
          <w:rFonts w:asciiTheme="minorHAnsi" w:eastAsiaTheme="minorEastAsia" w:hAnsiTheme="minorHAnsi" w:cstheme="minorBidi"/>
          <w:noProof/>
          <w:kern w:val="2"/>
          <w:sz w:val="22"/>
          <w:szCs w:val="22"/>
          <w:lang w:eastAsia="en-GB"/>
          <w14:ligatures w14:val="standardContextual"/>
        </w:rPr>
        <w:tab/>
      </w:r>
      <w:r w:rsidRPr="00E46BAC">
        <w:rPr>
          <w:noProof/>
        </w:rPr>
        <w:t>5G PDU Session Authentication Response +C5GPDUAUTHR</w:t>
      </w:r>
      <w:r>
        <w:rPr>
          <w:noProof/>
        </w:rPr>
        <w:tab/>
      </w:r>
      <w:r>
        <w:rPr>
          <w:noProof/>
        </w:rPr>
        <w:fldChar w:fldCharType="begin" w:fldLock="1"/>
      </w:r>
      <w:r>
        <w:rPr>
          <w:noProof/>
        </w:rPr>
        <w:instrText xml:space="preserve"> PAGEREF _Toc162980279 \h </w:instrText>
      </w:r>
      <w:r>
        <w:rPr>
          <w:noProof/>
        </w:rPr>
      </w:r>
      <w:r>
        <w:rPr>
          <w:noProof/>
        </w:rPr>
        <w:fldChar w:fldCharType="separate"/>
      </w:r>
      <w:r>
        <w:rPr>
          <w:noProof/>
        </w:rPr>
        <w:t>357</w:t>
      </w:r>
      <w:r>
        <w:rPr>
          <w:noProof/>
        </w:rPr>
        <w:fldChar w:fldCharType="end"/>
      </w:r>
    </w:p>
    <w:p w14:paraId="0B3BBA70" w14:textId="7346521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10.1.75</w:t>
      </w:r>
      <w:r>
        <w:rPr>
          <w:rFonts w:asciiTheme="minorHAnsi" w:eastAsiaTheme="minorEastAsia" w:hAnsiTheme="minorHAnsi" w:cstheme="minorBidi"/>
          <w:noProof/>
          <w:kern w:val="2"/>
          <w:sz w:val="22"/>
          <w:szCs w:val="22"/>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_Toc162980280 \h </w:instrText>
      </w:r>
      <w:r>
        <w:rPr>
          <w:noProof/>
        </w:rPr>
      </w:r>
      <w:r>
        <w:rPr>
          <w:noProof/>
        </w:rPr>
        <w:fldChar w:fldCharType="separate"/>
      </w:r>
      <w:r>
        <w:rPr>
          <w:noProof/>
        </w:rPr>
        <w:t>358</w:t>
      </w:r>
      <w:r>
        <w:rPr>
          <w:noProof/>
        </w:rPr>
        <w:fldChar w:fldCharType="end"/>
      </w:r>
    </w:p>
    <w:p w14:paraId="0D6C14C3" w14:textId="36807C4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10.1.76</w:t>
      </w:r>
      <w:r>
        <w:rPr>
          <w:rFonts w:asciiTheme="minorHAnsi" w:eastAsiaTheme="minorEastAsia" w:hAnsiTheme="minorHAnsi" w:cstheme="minorBidi"/>
          <w:noProof/>
          <w:kern w:val="2"/>
          <w:sz w:val="22"/>
          <w:szCs w:val="22"/>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_Toc162980281 \h </w:instrText>
      </w:r>
      <w:r>
        <w:rPr>
          <w:noProof/>
        </w:rPr>
      </w:r>
      <w:r>
        <w:rPr>
          <w:noProof/>
        </w:rPr>
        <w:fldChar w:fldCharType="separate"/>
      </w:r>
      <w:r>
        <w:rPr>
          <w:noProof/>
        </w:rPr>
        <w:t>362</w:t>
      </w:r>
      <w:r>
        <w:rPr>
          <w:noProof/>
        </w:rPr>
        <w:fldChar w:fldCharType="end"/>
      </w:r>
    </w:p>
    <w:p w14:paraId="0665278E" w14:textId="1FD1D37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10.1.77</w:t>
      </w:r>
      <w:r>
        <w:rPr>
          <w:rFonts w:asciiTheme="minorHAnsi" w:eastAsiaTheme="minorEastAsia" w:hAnsiTheme="minorHAnsi" w:cstheme="minorBidi"/>
          <w:noProof/>
          <w:kern w:val="2"/>
          <w:sz w:val="22"/>
          <w:szCs w:val="22"/>
          <w:lang w:eastAsia="en-GB"/>
          <w14:ligatures w14:val="standardContextual"/>
        </w:rPr>
        <w:tab/>
      </w:r>
      <w:r>
        <w:rPr>
          <w:noProof/>
        </w:rPr>
        <w:t>Reject paging +CREJPAG</w:t>
      </w:r>
      <w:r>
        <w:rPr>
          <w:noProof/>
        </w:rPr>
        <w:tab/>
      </w:r>
      <w:r>
        <w:rPr>
          <w:noProof/>
        </w:rPr>
        <w:fldChar w:fldCharType="begin" w:fldLock="1"/>
      </w:r>
      <w:r>
        <w:rPr>
          <w:noProof/>
        </w:rPr>
        <w:instrText xml:space="preserve"> PAGEREF _Toc162980282 \h </w:instrText>
      </w:r>
      <w:r>
        <w:rPr>
          <w:noProof/>
        </w:rPr>
      </w:r>
      <w:r>
        <w:rPr>
          <w:noProof/>
        </w:rPr>
        <w:fldChar w:fldCharType="separate"/>
      </w:r>
      <w:r>
        <w:rPr>
          <w:noProof/>
        </w:rPr>
        <w:t>362</w:t>
      </w:r>
      <w:r>
        <w:rPr>
          <w:noProof/>
        </w:rPr>
        <w:fldChar w:fldCharType="end"/>
      </w:r>
    </w:p>
    <w:p w14:paraId="71AB143A" w14:textId="276162D0"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10.1.78</w:t>
      </w:r>
      <w:r>
        <w:rPr>
          <w:rFonts w:asciiTheme="minorHAnsi" w:eastAsiaTheme="minorEastAsia" w:hAnsiTheme="minorHAnsi" w:cstheme="minorBidi"/>
          <w:noProof/>
          <w:kern w:val="2"/>
          <w:sz w:val="22"/>
          <w:szCs w:val="22"/>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_Toc162980283 \h </w:instrText>
      </w:r>
      <w:r>
        <w:rPr>
          <w:noProof/>
        </w:rPr>
      </w:r>
      <w:r>
        <w:rPr>
          <w:noProof/>
        </w:rPr>
        <w:fldChar w:fldCharType="separate"/>
      </w:r>
      <w:r>
        <w:rPr>
          <w:noProof/>
        </w:rPr>
        <w:t>364</w:t>
      </w:r>
      <w:r>
        <w:rPr>
          <w:noProof/>
        </w:rPr>
        <w:fldChar w:fldCharType="end"/>
      </w:r>
    </w:p>
    <w:p w14:paraId="4B33E443" w14:textId="3095E9AD"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10.1.79</w:t>
      </w:r>
      <w:r>
        <w:rPr>
          <w:rFonts w:asciiTheme="minorHAnsi" w:eastAsiaTheme="minorEastAsia" w:hAnsiTheme="minorHAnsi" w:cstheme="minorBidi"/>
          <w:noProof/>
          <w:kern w:val="2"/>
          <w:sz w:val="22"/>
          <w:szCs w:val="22"/>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_Toc162980284 \h </w:instrText>
      </w:r>
      <w:r>
        <w:rPr>
          <w:noProof/>
        </w:rPr>
      </w:r>
      <w:r>
        <w:rPr>
          <w:noProof/>
        </w:rPr>
        <w:fldChar w:fldCharType="separate"/>
      </w:r>
      <w:r>
        <w:rPr>
          <w:noProof/>
        </w:rPr>
        <w:t>365</w:t>
      </w:r>
      <w:r>
        <w:rPr>
          <w:noProof/>
        </w:rPr>
        <w:fldChar w:fldCharType="end"/>
      </w:r>
    </w:p>
    <w:p w14:paraId="20C8CD76" w14:textId="1AFCB899"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10.1.80</w:t>
      </w:r>
      <w:r>
        <w:rPr>
          <w:rFonts w:asciiTheme="minorHAnsi" w:eastAsiaTheme="minorEastAsia" w:hAnsiTheme="minorHAnsi" w:cstheme="minorBidi"/>
          <w:noProof/>
          <w:kern w:val="2"/>
          <w:sz w:val="22"/>
          <w:szCs w:val="22"/>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_Toc162980285 \h </w:instrText>
      </w:r>
      <w:r>
        <w:rPr>
          <w:noProof/>
        </w:rPr>
      </w:r>
      <w:r>
        <w:rPr>
          <w:noProof/>
        </w:rPr>
        <w:fldChar w:fldCharType="separate"/>
      </w:r>
      <w:r>
        <w:rPr>
          <w:noProof/>
        </w:rPr>
        <w:t>366</w:t>
      </w:r>
      <w:r>
        <w:rPr>
          <w:noProof/>
        </w:rPr>
        <w:fldChar w:fldCharType="end"/>
      </w:r>
    </w:p>
    <w:p w14:paraId="527EE9A7" w14:textId="3128F4B3"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_Toc162980286 \h </w:instrText>
      </w:r>
      <w:r>
        <w:rPr>
          <w:noProof/>
        </w:rPr>
      </w:r>
      <w:r>
        <w:rPr>
          <w:noProof/>
        </w:rPr>
        <w:fldChar w:fldCharType="separate"/>
      </w:r>
      <w:r>
        <w:rPr>
          <w:noProof/>
        </w:rPr>
        <w:t>367</w:t>
      </w:r>
      <w:r>
        <w:rPr>
          <w:noProof/>
        </w:rPr>
        <w:fldChar w:fldCharType="end"/>
      </w:r>
    </w:p>
    <w:p w14:paraId="69D697F0" w14:textId="2F941C48"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_Toc162980287 \h </w:instrText>
      </w:r>
      <w:r>
        <w:rPr>
          <w:noProof/>
        </w:rPr>
      </w:r>
      <w:r>
        <w:rPr>
          <w:noProof/>
        </w:rPr>
        <w:fldChar w:fldCharType="separate"/>
      </w:r>
      <w:r>
        <w:rPr>
          <w:noProof/>
        </w:rPr>
        <w:t>367</w:t>
      </w:r>
      <w:r>
        <w:rPr>
          <w:noProof/>
        </w:rPr>
        <w:fldChar w:fldCharType="end"/>
      </w:r>
    </w:p>
    <w:p w14:paraId="688FBE15" w14:textId="43156996"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_Toc162980288 \h </w:instrText>
      </w:r>
      <w:r>
        <w:rPr>
          <w:noProof/>
        </w:rPr>
      </w:r>
      <w:r>
        <w:rPr>
          <w:noProof/>
        </w:rPr>
        <w:fldChar w:fldCharType="separate"/>
      </w:r>
      <w:r>
        <w:rPr>
          <w:noProof/>
        </w:rPr>
        <w:t>368</w:t>
      </w:r>
      <w:r>
        <w:rPr>
          <w:noProof/>
        </w:rPr>
        <w:fldChar w:fldCharType="end"/>
      </w:r>
    </w:p>
    <w:p w14:paraId="6D7C1B0B" w14:textId="66DDB10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10.1.84</w:t>
      </w:r>
      <w:r>
        <w:rPr>
          <w:rFonts w:asciiTheme="minorHAnsi" w:eastAsiaTheme="minorEastAsia" w:hAnsiTheme="minorHAnsi" w:cstheme="minorBidi"/>
          <w:noProof/>
          <w:kern w:val="2"/>
          <w:sz w:val="22"/>
          <w:szCs w:val="22"/>
          <w:lang w:eastAsia="en-GB"/>
          <w14:ligatures w14:val="standardContextual"/>
        </w:rPr>
        <w:tab/>
      </w:r>
      <w:r w:rsidRPr="00E46BAC">
        <w:rPr>
          <w:noProof/>
        </w:rPr>
        <w:t>ECS Configuration information +CECSADDRCONF</w:t>
      </w:r>
      <w:r>
        <w:rPr>
          <w:noProof/>
        </w:rPr>
        <w:tab/>
      </w:r>
      <w:r>
        <w:rPr>
          <w:noProof/>
        </w:rPr>
        <w:fldChar w:fldCharType="begin" w:fldLock="1"/>
      </w:r>
      <w:r>
        <w:rPr>
          <w:noProof/>
        </w:rPr>
        <w:instrText xml:space="preserve"> PAGEREF _Toc162980289 \h </w:instrText>
      </w:r>
      <w:r>
        <w:rPr>
          <w:noProof/>
        </w:rPr>
      </w:r>
      <w:r>
        <w:rPr>
          <w:noProof/>
        </w:rPr>
        <w:fldChar w:fldCharType="separate"/>
      </w:r>
      <w:r>
        <w:rPr>
          <w:noProof/>
        </w:rPr>
        <w:t>369</w:t>
      </w:r>
      <w:r>
        <w:rPr>
          <w:noProof/>
        </w:rPr>
        <w:fldChar w:fldCharType="end"/>
      </w:r>
    </w:p>
    <w:p w14:paraId="4D267905" w14:textId="0C0A8F35"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10.1.85</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_Toc162980290 \h </w:instrText>
      </w:r>
      <w:r>
        <w:rPr>
          <w:noProof/>
        </w:rPr>
      </w:r>
      <w:r>
        <w:rPr>
          <w:noProof/>
        </w:rPr>
        <w:fldChar w:fldCharType="separate"/>
      </w:r>
      <w:r>
        <w:rPr>
          <w:noProof/>
        </w:rPr>
        <w:t>370</w:t>
      </w:r>
      <w:r>
        <w:rPr>
          <w:noProof/>
        </w:rPr>
        <w:fldChar w:fldCharType="end"/>
      </w:r>
    </w:p>
    <w:p w14:paraId="57FD90C1" w14:textId="712161BF"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10.1.86</w:t>
      </w:r>
      <w:r>
        <w:rPr>
          <w:rFonts w:asciiTheme="minorHAnsi" w:eastAsiaTheme="minorEastAsia" w:hAnsiTheme="minorHAnsi" w:cstheme="minorBidi"/>
          <w:noProof/>
          <w:kern w:val="2"/>
          <w:sz w:val="22"/>
          <w:szCs w:val="22"/>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_Toc162980291 \h </w:instrText>
      </w:r>
      <w:r>
        <w:rPr>
          <w:noProof/>
        </w:rPr>
      </w:r>
      <w:r>
        <w:rPr>
          <w:noProof/>
        </w:rPr>
        <w:fldChar w:fldCharType="separate"/>
      </w:r>
      <w:r>
        <w:rPr>
          <w:noProof/>
        </w:rPr>
        <w:t>371</w:t>
      </w:r>
      <w:r>
        <w:rPr>
          <w:noProof/>
        </w:rPr>
        <w:fldChar w:fldCharType="end"/>
      </w:r>
    </w:p>
    <w:p w14:paraId="35A71115" w14:textId="5320697B" w:rsidR="00E46BAC" w:rsidRDefault="00E46BAC">
      <w:pPr>
        <w:pStyle w:val="TOC3"/>
        <w:rPr>
          <w:rFonts w:asciiTheme="minorHAnsi" w:eastAsiaTheme="minorEastAsia" w:hAnsiTheme="minorHAnsi" w:cstheme="minorBidi"/>
          <w:noProof/>
          <w:kern w:val="2"/>
          <w:sz w:val="22"/>
          <w:szCs w:val="22"/>
          <w:lang w:eastAsia="en-GB"/>
          <w14:ligatures w14:val="standardContextual"/>
        </w:rPr>
      </w:pPr>
      <w:r>
        <w:rPr>
          <w:noProof/>
        </w:rPr>
        <w:t>10.1.87</w:t>
      </w:r>
      <w:r>
        <w:rPr>
          <w:rFonts w:asciiTheme="minorHAnsi" w:eastAsiaTheme="minorEastAsia" w:hAnsiTheme="minorHAnsi" w:cstheme="minorBidi"/>
          <w:noProof/>
          <w:kern w:val="2"/>
          <w:sz w:val="22"/>
          <w:szCs w:val="22"/>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_Toc162980292 \h </w:instrText>
      </w:r>
      <w:r>
        <w:rPr>
          <w:noProof/>
        </w:rPr>
      </w:r>
      <w:r>
        <w:rPr>
          <w:noProof/>
        </w:rPr>
        <w:fldChar w:fldCharType="separate"/>
      </w:r>
      <w:r>
        <w:rPr>
          <w:noProof/>
        </w:rPr>
        <w:t>372</w:t>
      </w:r>
      <w:r>
        <w:rPr>
          <w:noProof/>
        </w:rPr>
        <w:fldChar w:fldCharType="end"/>
      </w:r>
    </w:p>
    <w:p w14:paraId="65472BB7" w14:textId="624A53C8"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10.1.88</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 xml:space="preserve">MBS session read dynamic parameters +CMSRDP </w:t>
      </w:r>
      <w:r w:rsidRPr="00E46BAC">
        <w:rPr>
          <w:noProof/>
        </w:rPr>
        <w:tab/>
      </w:r>
      <w:r w:rsidRPr="00E46BAC">
        <w:rPr>
          <w:noProof/>
        </w:rPr>
        <w:fldChar w:fldCharType="begin" w:fldLock="1"/>
      </w:r>
      <w:r w:rsidRPr="00E46BAC">
        <w:rPr>
          <w:noProof/>
        </w:rPr>
        <w:instrText xml:space="preserve"> PAGEREF _Toc162980293 \h </w:instrText>
      </w:r>
      <w:r w:rsidRPr="00E46BAC">
        <w:rPr>
          <w:noProof/>
        </w:rPr>
      </w:r>
      <w:r w:rsidRPr="00E46BAC">
        <w:rPr>
          <w:noProof/>
        </w:rPr>
        <w:fldChar w:fldCharType="separate"/>
      </w:r>
      <w:r w:rsidRPr="00E46BAC">
        <w:rPr>
          <w:noProof/>
        </w:rPr>
        <w:t>373</w:t>
      </w:r>
      <w:r w:rsidRPr="00E46BAC">
        <w:rPr>
          <w:noProof/>
        </w:rPr>
        <w:fldChar w:fldCharType="end"/>
      </w:r>
    </w:p>
    <w:p w14:paraId="76650A8E" w14:textId="0F30CCFD"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10.1.89</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MBS session status reporting +CMSSR</w:t>
      </w:r>
      <w:r w:rsidRPr="00E46BAC">
        <w:rPr>
          <w:noProof/>
        </w:rPr>
        <w:tab/>
      </w:r>
      <w:r w:rsidRPr="00E46BAC">
        <w:rPr>
          <w:noProof/>
        </w:rPr>
        <w:fldChar w:fldCharType="begin" w:fldLock="1"/>
      </w:r>
      <w:r w:rsidRPr="00E46BAC">
        <w:rPr>
          <w:noProof/>
        </w:rPr>
        <w:instrText xml:space="preserve"> PAGEREF _Toc162980294 \h </w:instrText>
      </w:r>
      <w:r w:rsidRPr="00E46BAC">
        <w:rPr>
          <w:noProof/>
        </w:rPr>
      </w:r>
      <w:r w:rsidRPr="00E46BAC">
        <w:rPr>
          <w:noProof/>
        </w:rPr>
        <w:fldChar w:fldCharType="separate"/>
      </w:r>
      <w:r w:rsidRPr="00E46BAC">
        <w:rPr>
          <w:noProof/>
        </w:rPr>
        <w:t>374</w:t>
      </w:r>
      <w:r w:rsidRPr="00E46BAC">
        <w:rPr>
          <w:noProof/>
        </w:rPr>
        <w:fldChar w:fldCharType="end"/>
      </w:r>
    </w:p>
    <w:p w14:paraId="1D52EC30" w14:textId="6BEA4783"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10.1.90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Information for reflective QoS for ESP +CIRQE</w:t>
      </w:r>
      <w:r w:rsidRPr="00E46BAC">
        <w:rPr>
          <w:noProof/>
        </w:rPr>
        <w:tab/>
      </w:r>
      <w:r w:rsidRPr="00E46BAC">
        <w:rPr>
          <w:noProof/>
        </w:rPr>
        <w:fldChar w:fldCharType="begin" w:fldLock="1"/>
      </w:r>
      <w:r w:rsidRPr="00E46BAC">
        <w:rPr>
          <w:noProof/>
        </w:rPr>
        <w:instrText xml:space="preserve"> PAGEREF _Toc162980295 \h </w:instrText>
      </w:r>
      <w:r w:rsidRPr="00E46BAC">
        <w:rPr>
          <w:noProof/>
        </w:rPr>
      </w:r>
      <w:r w:rsidRPr="00E46BAC">
        <w:rPr>
          <w:noProof/>
        </w:rPr>
        <w:fldChar w:fldCharType="separate"/>
      </w:r>
      <w:r w:rsidRPr="00E46BAC">
        <w:rPr>
          <w:noProof/>
        </w:rPr>
        <w:t>375</w:t>
      </w:r>
      <w:r w:rsidRPr="00E46BAC">
        <w:rPr>
          <w:noProof/>
        </w:rPr>
        <w:fldChar w:fldCharType="end"/>
      </w:r>
    </w:p>
    <w:p w14:paraId="113BB7FF" w14:textId="77C01A7C"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10.2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Modem compatibility commands</w:t>
      </w:r>
      <w:r w:rsidRPr="00E46BAC">
        <w:rPr>
          <w:noProof/>
        </w:rPr>
        <w:tab/>
      </w:r>
      <w:r w:rsidRPr="00E46BAC">
        <w:rPr>
          <w:noProof/>
        </w:rPr>
        <w:fldChar w:fldCharType="begin" w:fldLock="1"/>
      </w:r>
      <w:r w:rsidRPr="00E46BAC">
        <w:rPr>
          <w:noProof/>
        </w:rPr>
        <w:instrText xml:space="preserve"> PAGEREF _Toc162980296 \h </w:instrText>
      </w:r>
      <w:r w:rsidRPr="00E46BAC">
        <w:rPr>
          <w:noProof/>
        </w:rPr>
      </w:r>
      <w:r w:rsidRPr="00E46BAC">
        <w:rPr>
          <w:noProof/>
        </w:rPr>
        <w:fldChar w:fldCharType="separate"/>
      </w:r>
      <w:r w:rsidRPr="00E46BAC">
        <w:rPr>
          <w:noProof/>
        </w:rPr>
        <w:t>378</w:t>
      </w:r>
      <w:r w:rsidRPr="00E46BAC">
        <w:rPr>
          <w:noProof/>
        </w:rPr>
        <w:fldChar w:fldCharType="end"/>
      </w:r>
    </w:p>
    <w:p w14:paraId="3B0E5AD9" w14:textId="25EF262E"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lang w:val="en-US"/>
        </w:rPr>
        <w:t>10.2.0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General</w:t>
      </w:r>
      <w:r w:rsidRPr="00E46BAC">
        <w:rPr>
          <w:noProof/>
        </w:rPr>
        <w:tab/>
      </w:r>
      <w:r w:rsidRPr="00E46BAC">
        <w:rPr>
          <w:noProof/>
        </w:rPr>
        <w:fldChar w:fldCharType="begin" w:fldLock="1"/>
      </w:r>
      <w:r w:rsidRPr="00E46BAC">
        <w:rPr>
          <w:noProof/>
        </w:rPr>
        <w:instrText xml:space="preserve"> PAGEREF _Toc162980297 \h </w:instrText>
      </w:r>
      <w:r w:rsidRPr="00E46BAC">
        <w:rPr>
          <w:noProof/>
        </w:rPr>
      </w:r>
      <w:r w:rsidRPr="00E46BAC">
        <w:rPr>
          <w:noProof/>
        </w:rPr>
        <w:fldChar w:fldCharType="separate"/>
      </w:r>
      <w:r w:rsidRPr="00E46BAC">
        <w:rPr>
          <w:noProof/>
        </w:rPr>
        <w:t>378</w:t>
      </w:r>
      <w:r w:rsidRPr="00E46BAC">
        <w:rPr>
          <w:noProof/>
        </w:rPr>
        <w:fldChar w:fldCharType="end"/>
      </w:r>
    </w:p>
    <w:p w14:paraId="30C00CED" w14:textId="5118D478"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MT originated PDP context activation</w:t>
      </w:r>
      <w:r w:rsidRPr="00E46BAC">
        <w:rPr>
          <w:noProof/>
        </w:rPr>
        <w:tab/>
      </w:r>
      <w:r w:rsidRPr="00E46BAC">
        <w:rPr>
          <w:noProof/>
        </w:rPr>
        <w:fldChar w:fldCharType="begin" w:fldLock="1"/>
      </w:r>
      <w:r w:rsidRPr="00E46BAC">
        <w:rPr>
          <w:noProof/>
        </w:rPr>
        <w:instrText xml:space="preserve"> PAGEREF _Toc162980298 \h </w:instrText>
      </w:r>
      <w:r w:rsidRPr="00E46BAC">
        <w:rPr>
          <w:noProof/>
        </w:rPr>
      </w:r>
      <w:r w:rsidRPr="00E46BAC">
        <w:rPr>
          <w:noProof/>
        </w:rPr>
        <w:fldChar w:fldCharType="separate"/>
      </w:r>
      <w:r w:rsidRPr="00E46BAC">
        <w:rPr>
          <w:noProof/>
        </w:rPr>
        <w:t>378</w:t>
      </w:r>
      <w:r w:rsidRPr="00E46BAC">
        <w:rPr>
          <w:noProof/>
        </w:rPr>
        <w:fldChar w:fldCharType="end"/>
      </w:r>
    </w:p>
    <w:p w14:paraId="52BCAE9F" w14:textId="21AD2685"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lang w:val="en-US"/>
        </w:rPr>
        <w:t>10.2.1.0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General</w:t>
      </w:r>
      <w:r w:rsidRPr="00E46BAC">
        <w:rPr>
          <w:noProof/>
        </w:rPr>
        <w:tab/>
      </w:r>
      <w:r w:rsidRPr="00E46BAC">
        <w:rPr>
          <w:noProof/>
        </w:rPr>
        <w:fldChar w:fldCharType="begin" w:fldLock="1"/>
      </w:r>
      <w:r w:rsidRPr="00E46BAC">
        <w:rPr>
          <w:noProof/>
        </w:rPr>
        <w:instrText xml:space="preserve"> PAGEREF _Toc162980299 \h </w:instrText>
      </w:r>
      <w:r w:rsidRPr="00E46BAC">
        <w:rPr>
          <w:noProof/>
        </w:rPr>
      </w:r>
      <w:r w:rsidRPr="00E46BAC">
        <w:rPr>
          <w:noProof/>
        </w:rPr>
        <w:fldChar w:fldCharType="separate"/>
      </w:r>
      <w:r w:rsidRPr="00E46BAC">
        <w:rPr>
          <w:noProof/>
        </w:rPr>
        <w:t>378</w:t>
      </w:r>
      <w:r w:rsidRPr="00E46BAC">
        <w:rPr>
          <w:noProof/>
        </w:rPr>
        <w:fldChar w:fldCharType="end"/>
      </w:r>
    </w:p>
    <w:p w14:paraId="2B83F164" w14:textId="67A5F5A6"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rPr>
        <w:t>10.2.1.1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Request packet domain service 'D'</w:t>
      </w:r>
      <w:r w:rsidRPr="00E46BAC">
        <w:rPr>
          <w:noProof/>
        </w:rPr>
        <w:tab/>
      </w:r>
      <w:r w:rsidRPr="00E46BAC">
        <w:rPr>
          <w:noProof/>
        </w:rPr>
        <w:fldChar w:fldCharType="begin" w:fldLock="1"/>
      </w:r>
      <w:r w:rsidRPr="00E46BAC">
        <w:rPr>
          <w:noProof/>
        </w:rPr>
        <w:instrText xml:space="preserve"> PAGEREF _Toc162980300 \h </w:instrText>
      </w:r>
      <w:r w:rsidRPr="00E46BAC">
        <w:rPr>
          <w:noProof/>
        </w:rPr>
      </w:r>
      <w:r w:rsidRPr="00E46BAC">
        <w:rPr>
          <w:noProof/>
        </w:rPr>
        <w:fldChar w:fldCharType="separate"/>
      </w:r>
      <w:r w:rsidRPr="00E46BAC">
        <w:rPr>
          <w:noProof/>
        </w:rPr>
        <w:t>378</w:t>
      </w:r>
      <w:r w:rsidRPr="00E46BAC">
        <w:rPr>
          <w:noProof/>
        </w:rPr>
        <w:fldChar w:fldCharType="end"/>
      </w:r>
    </w:p>
    <w:p w14:paraId="7FD044D1" w14:textId="7C6693A7"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rPr>
        <w:t>10.2.1.2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Request packet domain IP service 'D'</w:t>
      </w:r>
      <w:r w:rsidRPr="00E46BAC">
        <w:rPr>
          <w:noProof/>
        </w:rPr>
        <w:tab/>
      </w:r>
      <w:r w:rsidRPr="00E46BAC">
        <w:rPr>
          <w:noProof/>
        </w:rPr>
        <w:fldChar w:fldCharType="begin" w:fldLock="1"/>
      </w:r>
      <w:r w:rsidRPr="00E46BAC">
        <w:rPr>
          <w:noProof/>
        </w:rPr>
        <w:instrText xml:space="preserve"> PAGEREF _Toc162980301 \h </w:instrText>
      </w:r>
      <w:r w:rsidRPr="00E46BAC">
        <w:rPr>
          <w:noProof/>
        </w:rPr>
      </w:r>
      <w:r w:rsidRPr="00E46BAC">
        <w:rPr>
          <w:noProof/>
        </w:rPr>
        <w:fldChar w:fldCharType="separate"/>
      </w:r>
      <w:r w:rsidRPr="00E46BAC">
        <w:rPr>
          <w:noProof/>
        </w:rPr>
        <w:t>379</w:t>
      </w:r>
      <w:r w:rsidRPr="00E46BAC">
        <w:rPr>
          <w:noProof/>
        </w:rPr>
        <w:fldChar w:fldCharType="end"/>
      </w:r>
    </w:p>
    <w:p w14:paraId="73ED0EAB" w14:textId="593C9B4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10.2.2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Network requested PDP context activation</w:t>
      </w:r>
      <w:r w:rsidRPr="00E46BAC">
        <w:rPr>
          <w:noProof/>
        </w:rPr>
        <w:tab/>
      </w:r>
      <w:r w:rsidRPr="00E46BAC">
        <w:rPr>
          <w:noProof/>
        </w:rPr>
        <w:fldChar w:fldCharType="begin" w:fldLock="1"/>
      </w:r>
      <w:r w:rsidRPr="00E46BAC">
        <w:rPr>
          <w:noProof/>
        </w:rPr>
        <w:instrText xml:space="preserve"> PAGEREF _Toc162980302 \h </w:instrText>
      </w:r>
      <w:r w:rsidRPr="00E46BAC">
        <w:rPr>
          <w:noProof/>
        </w:rPr>
      </w:r>
      <w:r w:rsidRPr="00E46BAC">
        <w:rPr>
          <w:noProof/>
        </w:rPr>
        <w:fldChar w:fldCharType="separate"/>
      </w:r>
      <w:r w:rsidRPr="00E46BAC">
        <w:rPr>
          <w:noProof/>
        </w:rPr>
        <w:t>380</w:t>
      </w:r>
      <w:r w:rsidRPr="00E46BAC">
        <w:rPr>
          <w:noProof/>
        </w:rPr>
        <w:fldChar w:fldCharType="end"/>
      </w:r>
    </w:p>
    <w:p w14:paraId="6858A2FD" w14:textId="50758AAC"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lang w:val="en-US"/>
        </w:rPr>
        <w:t>10.2.2.0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General</w:t>
      </w:r>
      <w:r w:rsidRPr="00E46BAC">
        <w:rPr>
          <w:noProof/>
        </w:rPr>
        <w:tab/>
      </w:r>
      <w:r w:rsidRPr="00E46BAC">
        <w:rPr>
          <w:noProof/>
        </w:rPr>
        <w:fldChar w:fldCharType="begin" w:fldLock="1"/>
      </w:r>
      <w:r w:rsidRPr="00E46BAC">
        <w:rPr>
          <w:noProof/>
        </w:rPr>
        <w:instrText xml:space="preserve"> PAGEREF _Toc162980303 \h </w:instrText>
      </w:r>
      <w:r w:rsidRPr="00E46BAC">
        <w:rPr>
          <w:noProof/>
        </w:rPr>
      </w:r>
      <w:r w:rsidRPr="00E46BAC">
        <w:rPr>
          <w:noProof/>
        </w:rPr>
        <w:fldChar w:fldCharType="separate"/>
      </w:r>
      <w:r w:rsidRPr="00E46BAC">
        <w:rPr>
          <w:noProof/>
        </w:rPr>
        <w:t>380</w:t>
      </w:r>
      <w:r w:rsidRPr="00E46BAC">
        <w:rPr>
          <w:noProof/>
        </w:rPr>
        <w:fldChar w:fldCharType="end"/>
      </w:r>
    </w:p>
    <w:p w14:paraId="2B71C144" w14:textId="652E5596"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rPr>
        <w:t>10.2.2.1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Automatic response to a network request for PDP context activation 'S0'</w:t>
      </w:r>
      <w:r w:rsidRPr="00E46BAC">
        <w:rPr>
          <w:noProof/>
        </w:rPr>
        <w:tab/>
      </w:r>
      <w:r w:rsidRPr="00E46BAC">
        <w:rPr>
          <w:noProof/>
        </w:rPr>
        <w:fldChar w:fldCharType="begin" w:fldLock="1"/>
      </w:r>
      <w:r w:rsidRPr="00E46BAC">
        <w:rPr>
          <w:noProof/>
        </w:rPr>
        <w:instrText xml:space="preserve"> PAGEREF _Toc162980304 \h </w:instrText>
      </w:r>
      <w:r w:rsidRPr="00E46BAC">
        <w:rPr>
          <w:noProof/>
        </w:rPr>
      </w:r>
      <w:r w:rsidRPr="00E46BAC">
        <w:rPr>
          <w:noProof/>
        </w:rPr>
        <w:fldChar w:fldCharType="separate"/>
      </w:r>
      <w:r w:rsidRPr="00E46BAC">
        <w:rPr>
          <w:noProof/>
        </w:rPr>
        <w:t>380</w:t>
      </w:r>
      <w:r w:rsidRPr="00E46BAC">
        <w:rPr>
          <w:noProof/>
        </w:rPr>
        <w:fldChar w:fldCharType="end"/>
      </w:r>
    </w:p>
    <w:p w14:paraId="4610231F" w14:textId="0CE08151"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rPr>
        <w:t>10.2.2.2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Manual acceptance of a network request for PDP context activation 'A'</w:t>
      </w:r>
      <w:r w:rsidRPr="00E46BAC">
        <w:rPr>
          <w:noProof/>
        </w:rPr>
        <w:tab/>
      </w:r>
      <w:r w:rsidRPr="00E46BAC">
        <w:rPr>
          <w:noProof/>
        </w:rPr>
        <w:fldChar w:fldCharType="begin" w:fldLock="1"/>
      </w:r>
      <w:r w:rsidRPr="00E46BAC">
        <w:rPr>
          <w:noProof/>
        </w:rPr>
        <w:instrText xml:space="preserve"> PAGEREF _Toc162980305 \h </w:instrText>
      </w:r>
      <w:r w:rsidRPr="00E46BAC">
        <w:rPr>
          <w:noProof/>
        </w:rPr>
      </w:r>
      <w:r w:rsidRPr="00E46BAC">
        <w:rPr>
          <w:noProof/>
        </w:rPr>
        <w:fldChar w:fldCharType="separate"/>
      </w:r>
      <w:r w:rsidRPr="00E46BAC">
        <w:rPr>
          <w:noProof/>
        </w:rPr>
        <w:t>380</w:t>
      </w:r>
      <w:r w:rsidRPr="00E46BAC">
        <w:rPr>
          <w:noProof/>
        </w:rPr>
        <w:fldChar w:fldCharType="end"/>
      </w:r>
    </w:p>
    <w:p w14:paraId="742038CC" w14:textId="69FA85A2" w:rsidR="00E46BAC" w:rsidRPr="00E46BAC" w:rsidRDefault="00E46BAC">
      <w:pPr>
        <w:pStyle w:val="TOC4"/>
        <w:rPr>
          <w:rFonts w:asciiTheme="minorHAnsi" w:eastAsiaTheme="minorEastAsia" w:hAnsiTheme="minorHAnsi" w:cstheme="minorBidi"/>
          <w:noProof/>
          <w:kern w:val="2"/>
          <w:sz w:val="22"/>
          <w:szCs w:val="22"/>
          <w:lang w:eastAsia="en-GB"/>
          <w14:ligatures w14:val="standardContextual"/>
        </w:rPr>
      </w:pPr>
      <w:r w:rsidRPr="00E46BAC">
        <w:rPr>
          <w:noProof/>
        </w:rPr>
        <w:t>10.2.2.3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Manual rejection of a network request for PDP context activation 'H'</w:t>
      </w:r>
      <w:r w:rsidRPr="00E46BAC">
        <w:rPr>
          <w:noProof/>
        </w:rPr>
        <w:tab/>
      </w:r>
      <w:r w:rsidRPr="00E46BAC">
        <w:rPr>
          <w:noProof/>
        </w:rPr>
        <w:fldChar w:fldCharType="begin" w:fldLock="1"/>
      </w:r>
      <w:r w:rsidRPr="00E46BAC">
        <w:rPr>
          <w:noProof/>
        </w:rPr>
        <w:instrText xml:space="preserve"> PAGEREF _Toc162980306 \h </w:instrText>
      </w:r>
      <w:r w:rsidRPr="00E46BAC">
        <w:rPr>
          <w:noProof/>
        </w:rPr>
      </w:r>
      <w:r w:rsidRPr="00E46BAC">
        <w:rPr>
          <w:noProof/>
        </w:rPr>
        <w:fldChar w:fldCharType="separate"/>
      </w:r>
      <w:r w:rsidRPr="00E46BAC">
        <w:rPr>
          <w:noProof/>
        </w:rPr>
        <w:t>381</w:t>
      </w:r>
      <w:r w:rsidRPr="00E46BAC">
        <w:rPr>
          <w:noProof/>
        </w:rPr>
        <w:fldChar w:fldCharType="end"/>
      </w:r>
    </w:p>
    <w:p w14:paraId="132FD077" w14:textId="54890BC2"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11</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VGCS and VBS</w:t>
      </w:r>
      <w:r w:rsidRPr="00E46BAC">
        <w:rPr>
          <w:noProof/>
        </w:rPr>
        <w:tab/>
      </w:r>
      <w:r w:rsidRPr="00E46BAC">
        <w:rPr>
          <w:noProof/>
        </w:rPr>
        <w:fldChar w:fldCharType="begin" w:fldLock="1"/>
      </w:r>
      <w:r w:rsidRPr="00E46BAC">
        <w:rPr>
          <w:noProof/>
        </w:rPr>
        <w:instrText xml:space="preserve"> PAGEREF _Toc162980307 \h </w:instrText>
      </w:r>
      <w:r w:rsidRPr="00E46BAC">
        <w:rPr>
          <w:noProof/>
        </w:rPr>
      </w:r>
      <w:r w:rsidRPr="00E46BAC">
        <w:rPr>
          <w:noProof/>
        </w:rPr>
        <w:fldChar w:fldCharType="separate"/>
      </w:r>
      <w:r w:rsidRPr="00E46BAC">
        <w:rPr>
          <w:noProof/>
        </w:rPr>
        <w:t>381</w:t>
      </w:r>
      <w:r w:rsidRPr="00E46BAC">
        <w:rPr>
          <w:noProof/>
        </w:rPr>
        <w:fldChar w:fldCharType="end"/>
      </w:r>
    </w:p>
    <w:p w14:paraId="2C5D1D81" w14:textId="0B42FCF9"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11.0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_Toc162980308 \h </w:instrText>
      </w:r>
      <w:r w:rsidRPr="00E46BAC">
        <w:rPr>
          <w:noProof/>
        </w:rPr>
      </w:r>
      <w:r w:rsidRPr="00E46BAC">
        <w:rPr>
          <w:noProof/>
        </w:rPr>
        <w:fldChar w:fldCharType="separate"/>
      </w:r>
      <w:r w:rsidRPr="00E46BAC">
        <w:rPr>
          <w:noProof/>
        </w:rPr>
        <w:t>381</w:t>
      </w:r>
      <w:r w:rsidRPr="00E46BAC">
        <w:rPr>
          <w:noProof/>
        </w:rPr>
        <w:fldChar w:fldCharType="end"/>
      </w:r>
    </w:p>
    <w:p w14:paraId="0B41A127" w14:textId="4F1AEFE7"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11.1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MTs supporting the VGCS and VBS</w:t>
      </w:r>
      <w:r w:rsidRPr="00E46BAC">
        <w:rPr>
          <w:noProof/>
        </w:rPr>
        <w:tab/>
      </w:r>
      <w:r w:rsidRPr="00E46BAC">
        <w:rPr>
          <w:noProof/>
        </w:rPr>
        <w:fldChar w:fldCharType="begin" w:fldLock="1"/>
      </w:r>
      <w:r w:rsidRPr="00E46BAC">
        <w:rPr>
          <w:noProof/>
        </w:rPr>
        <w:instrText xml:space="preserve"> PAGEREF _Toc162980309 \h </w:instrText>
      </w:r>
      <w:r w:rsidRPr="00E46BAC">
        <w:rPr>
          <w:noProof/>
        </w:rPr>
      </w:r>
      <w:r w:rsidRPr="00E46BAC">
        <w:rPr>
          <w:noProof/>
        </w:rPr>
        <w:fldChar w:fldCharType="separate"/>
      </w:r>
      <w:r w:rsidRPr="00E46BAC">
        <w:rPr>
          <w:noProof/>
        </w:rPr>
        <w:t>381</w:t>
      </w:r>
      <w:r w:rsidRPr="00E46BAC">
        <w:rPr>
          <w:noProof/>
        </w:rPr>
        <w:fldChar w:fldCharType="end"/>
      </w:r>
    </w:p>
    <w:p w14:paraId="6FD00CFD" w14:textId="5CDFFF05"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Accept an incoming voice group or voice broadcast call +CAJOIN</w:t>
      </w:r>
      <w:r w:rsidRPr="00E46BAC">
        <w:rPr>
          <w:noProof/>
        </w:rPr>
        <w:tab/>
      </w:r>
      <w:r w:rsidRPr="00E46BAC">
        <w:rPr>
          <w:noProof/>
        </w:rPr>
        <w:fldChar w:fldCharType="begin" w:fldLock="1"/>
      </w:r>
      <w:r w:rsidRPr="00E46BAC">
        <w:rPr>
          <w:noProof/>
        </w:rPr>
        <w:instrText xml:space="preserve"> PAGEREF _Toc162980310 \h </w:instrText>
      </w:r>
      <w:r w:rsidRPr="00E46BAC">
        <w:rPr>
          <w:noProof/>
        </w:rPr>
      </w:r>
      <w:r w:rsidRPr="00E46BAC">
        <w:rPr>
          <w:noProof/>
        </w:rPr>
        <w:fldChar w:fldCharType="separate"/>
      </w:r>
      <w:r w:rsidRPr="00E46BAC">
        <w:rPr>
          <w:noProof/>
        </w:rPr>
        <w:t>381</w:t>
      </w:r>
      <w:r w:rsidRPr="00E46BAC">
        <w:rPr>
          <w:noProof/>
        </w:rPr>
        <w:fldChar w:fldCharType="end"/>
      </w:r>
    </w:p>
    <w:p w14:paraId="1B8F2C1D" w14:textId="6CF27CE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Reject an incoming voice group or voice broadcast call +CAREJ</w:t>
      </w:r>
      <w:r w:rsidRPr="00E46BAC">
        <w:rPr>
          <w:noProof/>
        </w:rPr>
        <w:tab/>
      </w:r>
      <w:r w:rsidRPr="00E46BAC">
        <w:rPr>
          <w:noProof/>
        </w:rPr>
        <w:fldChar w:fldCharType="begin" w:fldLock="1"/>
      </w:r>
      <w:r w:rsidRPr="00E46BAC">
        <w:rPr>
          <w:noProof/>
        </w:rPr>
        <w:instrText xml:space="preserve"> PAGEREF _Toc162980311 \h </w:instrText>
      </w:r>
      <w:r w:rsidRPr="00E46BAC">
        <w:rPr>
          <w:noProof/>
        </w:rPr>
      </w:r>
      <w:r w:rsidRPr="00E46BAC">
        <w:rPr>
          <w:noProof/>
        </w:rPr>
        <w:fldChar w:fldCharType="separate"/>
      </w:r>
      <w:r w:rsidRPr="00E46BAC">
        <w:rPr>
          <w:noProof/>
        </w:rPr>
        <w:t>382</w:t>
      </w:r>
      <w:r w:rsidRPr="00E46BAC">
        <w:rPr>
          <w:noProof/>
        </w:rPr>
        <w:fldChar w:fldCharType="end"/>
      </w:r>
    </w:p>
    <w:p w14:paraId="5E9C2515" w14:textId="063365AE"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Leave an ongoing voice group or voice broadcast call +CAHLD</w:t>
      </w:r>
      <w:r w:rsidRPr="00E46BAC">
        <w:rPr>
          <w:noProof/>
        </w:rPr>
        <w:tab/>
      </w:r>
      <w:r w:rsidRPr="00E46BAC">
        <w:rPr>
          <w:noProof/>
        </w:rPr>
        <w:fldChar w:fldCharType="begin" w:fldLock="1"/>
      </w:r>
      <w:r w:rsidRPr="00E46BAC">
        <w:rPr>
          <w:noProof/>
        </w:rPr>
        <w:instrText xml:space="preserve"> PAGEREF _Toc162980312 \h </w:instrText>
      </w:r>
      <w:r w:rsidRPr="00E46BAC">
        <w:rPr>
          <w:noProof/>
        </w:rPr>
      </w:r>
      <w:r w:rsidRPr="00E46BAC">
        <w:rPr>
          <w:noProof/>
        </w:rPr>
        <w:fldChar w:fldCharType="separate"/>
      </w:r>
      <w:r w:rsidRPr="00E46BAC">
        <w:rPr>
          <w:noProof/>
        </w:rPr>
        <w:t>382</w:t>
      </w:r>
      <w:r w:rsidRPr="00E46BAC">
        <w:rPr>
          <w:noProof/>
        </w:rPr>
        <w:fldChar w:fldCharType="end"/>
      </w:r>
    </w:p>
    <w:p w14:paraId="27477A96" w14:textId="07FC2717"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Talker access for voice group call +CAPTT</w:t>
      </w:r>
      <w:r w:rsidRPr="00E46BAC">
        <w:rPr>
          <w:noProof/>
        </w:rPr>
        <w:tab/>
      </w:r>
      <w:r w:rsidRPr="00E46BAC">
        <w:rPr>
          <w:noProof/>
        </w:rPr>
        <w:fldChar w:fldCharType="begin" w:fldLock="1"/>
      </w:r>
      <w:r w:rsidRPr="00E46BAC">
        <w:rPr>
          <w:noProof/>
        </w:rPr>
        <w:instrText xml:space="preserve"> PAGEREF _Toc162980313 \h </w:instrText>
      </w:r>
      <w:r w:rsidRPr="00E46BAC">
        <w:rPr>
          <w:noProof/>
        </w:rPr>
      </w:r>
      <w:r w:rsidRPr="00E46BAC">
        <w:rPr>
          <w:noProof/>
        </w:rPr>
        <w:fldChar w:fldCharType="separate"/>
      </w:r>
      <w:r w:rsidRPr="00E46BAC">
        <w:rPr>
          <w:noProof/>
        </w:rPr>
        <w:t>383</w:t>
      </w:r>
      <w:r w:rsidRPr="00E46BAC">
        <w:rPr>
          <w:noProof/>
        </w:rPr>
        <w:fldChar w:fldCharType="end"/>
      </w:r>
    </w:p>
    <w:p w14:paraId="7C368BCE" w14:textId="4F468C2C"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Voice group call uplink status presentation +CAULEV</w:t>
      </w:r>
      <w:r w:rsidRPr="00E46BAC">
        <w:rPr>
          <w:noProof/>
        </w:rPr>
        <w:tab/>
      </w:r>
      <w:r w:rsidRPr="00E46BAC">
        <w:rPr>
          <w:noProof/>
        </w:rPr>
        <w:fldChar w:fldCharType="begin" w:fldLock="1"/>
      </w:r>
      <w:r w:rsidRPr="00E46BAC">
        <w:rPr>
          <w:noProof/>
        </w:rPr>
        <w:instrText xml:space="preserve"> PAGEREF _Toc162980314 \h </w:instrText>
      </w:r>
      <w:r w:rsidRPr="00E46BAC">
        <w:rPr>
          <w:noProof/>
        </w:rPr>
      </w:r>
      <w:r w:rsidRPr="00E46BAC">
        <w:rPr>
          <w:noProof/>
        </w:rPr>
        <w:fldChar w:fldCharType="separate"/>
      </w:r>
      <w:r w:rsidRPr="00E46BAC">
        <w:rPr>
          <w:noProof/>
        </w:rPr>
        <w:t>384</w:t>
      </w:r>
      <w:r w:rsidRPr="00E46BAC">
        <w:rPr>
          <w:noProof/>
        </w:rPr>
        <w:fldChar w:fldCharType="end"/>
      </w:r>
    </w:p>
    <w:p w14:paraId="539E4A55" w14:textId="74E12C3D"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11.1.6</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List current voice group and voice broadcast calls +CALCC</w:t>
      </w:r>
      <w:r w:rsidRPr="00E46BAC">
        <w:rPr>
          <w:noProof/>
        </w:rPr>
        <w:tab/>
      </w:r>
      <w:r w:rsidRPr="00E46BAC">
        <w:rPr>
          <w:noProof/>
        </w:rPr>
        <w:fldChar w:fldCharType="begin" w:fldLock="1"/>
      </w:r>
      <w:r w:rsidRPr="00E46BAC">
        <w:rPr>
          <w:noProof/>
        </w:rPr>
        <w:instrText xml:space="preserve"> PAGEREF _Toc162980315 \h </w:instrText>
      </w:r>
      <w:r w:rsidRPr="00E46BAC">
        <w:rPr>
          <w:noProof/>
        </w:rPr>
      </w:r>
      <w:r w:rsidRPr="00E46BAC">
        <w:rPr>
          <w:noProof/>
        </w:rPr>
        <w:fldChar w:fldCharType="separate"/>
      </w:r>
      <w:r w:rsidRPr="00E46BAC">
        <w:rPr>
          <w:noProof/>
        </w:rPr>
        <w:t>384</w:t>
      </w:r>
      <w:r w:rsidRPr="00E46BAC">
        <w:rPr>
          <w:noProof/>
        </w:rPr>
        <w:fldChar w:fldCharType="end"/>
      </w:r>
    </w:p>
    <w:p w14:paraId="7A967950" w14:textId="2F45DE4D"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11.1.7</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Voice group or voice broadcast call state attribute presentation +CACSP</w:t>
      </w:r>
      <w:r w:rsidRPr="00E46BAC">
        <w:rPr>
          <w:noProof/>
        </w:rPr>
        <w:tab/>
      </w:r>
      <w:r w:rsidRPr="00E46BAC">
        <w:rPr>
          <w:noProof/>
        </w:rPr>
        <w:fldChar w:fldCharType="begin" w:fldLock="1"/>
      </w:r>
      <w:r w:rsidRPr="00E46BAC">
        <w:rPr>
          <w:noProof/>
        </w:rPr>
        <w:instrText xml:space="preserve"> PAGEREF _Toc162980316 \h </w:instrText>
      </w:r>
      <w:r w:rsidRPr="00E46BAC">
        <w:rPr>
          <w:noProof/>
        </w:rPr>
      </w:r>
      <w:r w:rsidRPr="00E46BAC">
        <w:rPr>
          <w:noProof/>
        </w:rPr>
        <w:fldChar w:fldCharType="separate"/>
      </w:r>
      <w:r w:rsidRPr="00E46BAC">
        <w:rPr>
          <w:noProof/>
        </w:rPr>
        <w:t>385</w:t>
      </w:r>
      <w:r w:rsidRPr="00E46BAC">
        <w:rPr>
          <w:noProof/>
        </w:rPr>
        <w:fldChar w:fldCharType="end"/>
      </w:r>
    </w:p>
    <w:p w14:paraId="79B8FB7A" w14:textId="7455D953"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11.1.8</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NCH support indication +CANCHEV</w:t>
      </w:r>
      <w:r w:rsidRPr="00E46BAC">
        <w:rPr>
          <w:noProof/>
        </w:rPr>
        <w:tab/>
      </w:r>
      <w:r w:rsidRPr="00E46BAC">
        <w:rPr>
          <w:noProof/>
        </w:rPr>
        <w:fldChar w:fldCharType="begin" w:fldLock="1"/>
      </w:r>
      <w:r w:rsidRPr="00E46BAC">
        <w:rPr>
          <w:noProof/>
        </w:rPr>
        <w:instrText xml:space="preserve"> PAGEREF _Toc162980317 \h </w:instrText>
      </w:r>
      <w:r w:rsidRPr="00E46BAC">
        <w:rPr>
          <w:noProof/>
        </w:rPr>
      </w:r>
      <w:r w:rsidRPr="00E46BAC">
        <w:rPr>
          <w:noProof/>
        </w:rPr>
        <w:fldChar w:fldCharType="separate"/>
      </w:r>
      <w:r w:rsidRPr="00E46BAC">
        <w:rPr>
          <w:noProof/>
        </w:rPr>
        <w:t>386</w:t>
      </w:r>
      <w:r w:rsidRPr="00E46BAC">
        <w:rPr>
          <w:noProof/>
        </w:rPr>
        <w:fldChar w:fldCharType="end"/>
      </w:r>
    </w:p>
    <w:p w14:paraId="48947C9E" w14:textId="0A9D1BD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11.1.9</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Originator to dispatcher information +COTDI</w:t>
      </w:r>
      <w:r w:rsidRPr="00E46BAC">
        <w:rPr>
          <w:noProof/>
        </w:rPr>
        <w:tab/>
      </w:r>
      <w:r w:rsidRPr="00E46BAC">
        <w:rPr>
          <w:noProof/>
        </w:rPr>
        <w:fldChar w:fldCharType="begin" w:fldLock="1"/>
      </w:r>
      <w:r w:rsidRPr="00E46BAC">
        <w:rPr>
          <w:noProof/>
        </w:rPr>
        <w:instrText xml:space="preserve"> PAGEREF _Toc162980318 \h </w:instrText>
      </w:r>
      <w:r w:rsidRPr="00E46BAC">
        <w:rPr>
          <w:noProof/>
        </w:rPr>
      </w:r>
      <w:r w:rsidRPr="00E46BAC">
        <w:rPr>
          <w:noProof/>
        </w:rPr>
        <w:fldChar w:fldCharType="separate"/>
      </w:r>
      <w:r w:rsidRPr="00E46BAC">
        <w:rPr>
          <w:noProof/>
        </w:rPr>
        <w:t>387</w:t>
      </w:r>
      <w:r w:rsidRPr="00E46BAC">
        <w:rPr>
          <w:noProof/>
        </w:rPr>
        <w:fldChar w:fldCharType="end"/>
      </w:r>
    </w:p>
    <w:p w14:paraId="037D98A3" w14:textId="2FA28A2C"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11.1.10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Short data transmission during ongoing VGCS +CEPTT</w:t>
      </w:r>
      <w:r w:rsidRPr="00E46BAC">
        <w:rPr>
          <w:noProof/>
        </w:rPr>
        <w:tab/>
      </w:r>
      <w:r w:rsidRPr="00E46BAC">
        <w:rPr>
          <w:noProof/>
        </w:rPr>
        <w:fldChar w:fldCharType="begin" w:fldLock="1"/>
      </w:r>
      <w:r w:rsidRPr="00E46BAC">
        <w:rPr>
          <w:noProof/>
        </w:rPr>
        <w:instrText xml:space="preserve"> PAGEREF _Toc162980319 \h </w:instrText>
      </w:r>
      <w:r w:rsidRPr="00E46BAC">
        <w:rPr>
          <w:noProof/>
        </w:rPr>
      </w:r>
      <w:r w:rsidRPr="00E46BAC">
        <w:rPr>
          <w:noProof/>
        </w:rPr>
        <w:fldChar w:fldCharType="separate"/>
      </w:r>
      <w:r w:rsidRPr="00E46BAC">
        <w:rPr>
          <w:noProof/>
        </w:rPr>
        <w:t>388</w:t>
      </w:r>
      <w:r w:rsidRPr="00E46BAC">
        <w:rPr>
          <w:noProof/>
        </w:rPr>
        <w:fldChar w:fldCharType="end"/>
      </w:r>
    </w:p>
    <w:p w14:paraId="04555386" w14:textId="7FE601B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11.1.11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Group Id prefixes capability +CGIPC</w:t>
      </w:r>
      <w:r w:rsidRPr="00E46BAC">
        <w:rPr>
          <w:noProof/>
        </w:rPr>
        <w:tab/>
      </w:r>
      <w:r w:rsidRPr="00E46BAC">
        <w:rPr>
          <w:noProof/>
        </w:rPr>
        <w:fldChar w:fldCharType="begin" w:fldLock="1"/>
      </w:r>
      <w:r w:rsidRPr="00E46BAC">
        <w:rPr>
          <w:noProof/>
        </w:rPr>
        <w:instrText xml:space="preserve"> PAGEREF _Toc162980320 \h </w:instrText>
      </w:r>
      <w:r w:rsidRPr="00E46BAC">
        <w:rPr>
          <w:noProof/>
        </w:rPr>
      </w:r>
      <w:r w:rsidRPr="00E46BAC">
        <w:rPr>
          <w:noProof/>
        </w:rPr>
        <w:fldChar w:fldCharType="separate"/>
      </w:r>
      <w:r w:rsidRPr="00E46BAC">
        <w:rPr>
          <w:noProof/>
        </w:rPr>
        <w:t>389</w:t>
      </w:r>
      <w:r w:rsidRPr="00E46BAC">
        <w:rPr>
          <w:noProof/>
        </w:rPr>
        <w:fldChar w:fldCharType="end"/>
      </w:r>
    </w:p>
    <w:p w14:paraId="5871F8E5" w14:textId="5996672B"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11.2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Modem compatibility commands</w:t>
      </w:r>
      <w:r w:rsidRPr="00E46BAC">
        <w:rPr>
          <w:noProof/>
        </w:rPr>
        <w:tab/>
      </w:r>
      <w:r w:rsidRPr="00E46BAC">
        <w:rPr>
          <w:noProof/>
        </w:rPr>
        <w:fldChar w:fldCharType="begin" w:fldLock="1"/>
      </w:r>
      <w:r w:rsidRPr="00E46BAC">
        <w:rPr>
          <w:noProof/>
        </w:rPr>
        <w:instrText xml:space="preserve"> PAGEREF _Toc162980321 \h </w:instrText>
      </w:r>
      <w:r w:rsidRPr="00E46BAC">
        <w:rPr>
          <w:noProof/>
        </w:rPr>
      </w:r>
      <w:r w:rsidRPr="00E46BAC">
        <w:rPr>
          <w:noProof/>
        </w:rPr>
        <w:fldChar w:fldCharType="separate"/>
      </w:r>
      <w:r w:rsidRPr="00E46BAC">
        <w:rPr>
          <w:noProof/>
        </w:rPr>
        <w:t>389</w:t>
      </w:r>
      <w:r w:rsidRPr="00E46BAC">
        <w:rPr>
          <w:noProof/>
        </w:rPr>
        <w:fldChar w:fldCharType="end"/>
      </w:r>
    </w:p>
    <w:p w14:paraId="27665264" w14:textId="21B481B9"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11.2.0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_Toc162980322 \h </w:instrText>
      </w:r>
      <w:r w:rsidRPr="00E46BAC">
        <w:rPr>
          <w:noProof/>
        </w:rPr>
      </w:r>
      <w:r w:rsidRPr="00E46BAC">
        <w:rPr>
          <w:noProof/>
        </w:rPr>
        <w:fldChar w:fldCharType="separate"/>
      </w:r>
      <w:r w:rsidRPr="00E46BAC">
        <w:rPr>
          <w:noProof/>
        </w:rPr>
        <w:t>389</w:t>
      </w:r>
      <w:r w:rsidRPr="00E46BAC">
        <w:rPr>
          <w:noProof/>
        </w:rPr>
        <w:fldChar w:fldCharType="end"/>
      </w:r>
    </w:p>
    <w:p w14:paraId="1B73A112" w14:textId="07C7B4F0"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Request VGCS or VBS service 'D'</w:t>
      </w:r>
      <w:r w:rsidRPr="00E46BAC">
        <w:rPr>
          <w:noProof/>
        </w:rPr>
        <w:tab/>
      </w:r>
      <w:r w:rsidRPr="00E46BAC">
        <w:rPr>
          <w:noProof/>
        </w:rPr>
        <w:fldChar w:fldCharType="begin" w:fldLock="1"/>
      </w:r>
      <w:r w:rsidRPr="00E46BAC">
        <w:rPr>
          <w:noProof/>
        </w:rPr>
        <w:instrText xml:space="preserve"> PAGEREF _Toc162980323 \h </w:instrText>
      </w:r>
      <w:r w:rsidRPr="00E46BAC">
        <w:rPr>
          <w:noProof/>
        </w:rPr>
      </w:r>
      <w:r w:rsidRPr="00E46BAC">
        <w:rPr>
          <w:noProof/>
        </w:rPr>
        <w:fldChar w:fldCharType="separate"/>
      </w:r>
      <w:r w:rsidRPr="00E46BAC">
        <w:rPr>
          <w:noProof/>
        </w:rPr>
        <w:t>389</w:t>
      </w:r>
      <w:r w:rsidRPr="00E46BAC">
        <w:rPr>
          <w:noProof/>
        </w:rPr>
        <w:fldChar w:fldCharType="end"/>
      </w:r>
    </w:p>
    <w:p w14:paraId="3DF6E1BE" w14:textId="497FAE49"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Termination of an voice group or voice broadcast call 'H'</w:t>
      </w:r>
      <w:r w:rsidRPr="00E46BAC">
        <w:rPr>
          <w:noProof/>
        </w:rPr>
        <w:tab/>
      </w:r>
      <w:r w:rsidRPr="00E46BAC">
        <w:rPr>
          <w:noProof/>
        </w:rPr>
        <w:fldChar w:fldCharType="begin" w:fldLock="1"/>
      </w:r>
      <w:r w:rsidRPr="00E46BAC">
        <w:rPr>
          <w:noProof/>
        </w:rPr>
        <w:instrText xml:space="preserve"> PAGEREF _Toc162980324 \h </w:instrText>
      </w:r>
      <w:r w:rsidRPr="00E46BAC">
        <w:rPr>
          <w:noProof/>
        </w:rPr>
      </w:r>
      <w:r w:rsidRPr="00E46BAC">
        <w:rPr>
          <w:noProof/>
        </w:rPr>
        <w:fldChar w:fldCharType="separate"/>
      </w:r>
      <w:r w:rsidRPr="00E46BAC">
        <w:rPr>
          <w:noProof/>
        </w:rPr>
        <w:t>390</w:t>
      </w:r>
      <w:r w:rsidRPr="00E46BAC">
        <w:rPr>
          <w:noProof/>
        </w:rPr>
        <w:fldChar w:fldCharType="end"/>
      </w:r>
    </w:p>
    <w:p w14:paraId="433F0453" w14:textId="4AA9F7C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11.3.1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VGCS subscriptions and GId status +CGCS</w:t>
      </w:r>
      <w:r w:rsidRPr="00E46BAC">
        <w:rPr>
          <w:noProof/>
        </w:rPr>
        <w:tab/>
      </w:r>
      <w:r w:rsidRPr="00E46BAC">
        <w:rPr>
          <w:noProof/>
        </w:rPr>
        <w:fldChar w:fldCharType="begin" w:fldLock="1"/>
      </w:r>
      <w:r w:rsidRPr="00E46BAC">
        <w:rPr>
          <w:noProof/>
        </w:rPr>
        <w:instrText xml:space="preserve"> PAGEREF _Toc162980325 \h </w:instrText>
      </w:r>
      <w:r w:rsidRPr="00E46BAC">
        <w:rPr>
          <w:noProof/>
        </w:rPr>
      </w:r>
      <w:r w:rsidRPr="00E46BAC">
        <w:rPr>
          <w:noProof/>
        </w:rPr>
        <w:fldChar w:fldCharType="separate"/>
      </w:r>
      <w:r w:rsidRPr="00E46BAC">
        <w:rPr>
          <w:noProof/>
        </w:rPr>
        <w:t>390</w:t>
      </w:r>
      <w:r w:rsidRPr="00E46BAC">
        <w:rPr>
          <w:noProof/>
        </w:rPr>
        <w:fldChar w:fldCharType="end"/>
      </w:r>
    </w:p>
    <w:p w14:paraId="6395B6DF" w14:textId="31121C9E"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11.3.2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VBS subscriptions and GId status +CBCS</w:t>
      </w:r>
      <w:r w:rsidRPr="00E46BAC">
        <w:rPr>
          <w:noProof/>
        </w:rPr>
        <w:tab/>
      </w:r>
      <w:r w:rsidRPr="00E46BAC">
        <w:rPr>
          <w:noProof/>
        </w:rPr>
        <w:fldChar w:fldCharType="begin" w:fldLock="1"/>
      </w:r>
      <w:r w:rsidRPr="00E46BAC">
        <w:rPr>
          <w:noProof/>
        </w:rPr>
        <w:instrText xml:space="preserve"> PAGEREF _Toc162980326 \h </w:instrText>
      </w:r>
      <w:r w:rsidRPr="00E46BAC">
        <w:rPr>
          <w:noProof/>
        </w:rPr>
      </w:r>
      <w:r w:rsidRPr="00E46BAC">
        <w:rPr>
          <w:noProof/>
        </w:rPr>
        <w:fldChar w:fldCharType="separate"/>
      </w:r>
      <w:r w:rsidRPr="00E46BAC">
        <w:rPr>
          <w:noProof/>
        </w:rPr>
        <w:t>391</w:t>
      </w:r>
      <w:r w:rsidRPr="00E46BAC">
        <w:rPr>
          <w:noProof/>
        </w:rPr>
        <w:fldChar w:fldCharType="end"/>
      </w:r>
    </w:p>
    <w:p w14:paraId="0195773C" w14:textId="0D9D8081"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11.4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Informative examples</w:t>
      </w:r>
      <w:r w:rsidRPr="00E46BAC">
        <w:rPr>
          <w:noProof/>
        </w:rPr>
        <w:tab/>
      </w:r>
      <w:r w:rsidRPr="00E46BAC">
        <w:rPr>
          <w:noProof/>
        </w:rPr>
        <w:fldChar w:fldCharType="begin" w:fldLock="1"/>
      </w:r>
      <w:r w:rsidRPr="00E46BAC">
        <w:rPr>
          <w:noProof/>
        </w:rPr>
        <w:instrText xml:space="preserve"> PAGEREF _Toc162980327 \h </w:instrText>
      </w:r>
      <w:r w:rsidRPr="00E46BAC">
        <w:rPr>
          <w:noProof/>
        </w:rPr>
      </w:r>
      <w:r w:rsidRPr="00E46BAC">
        <w:rPr>
          <w:noProof/>
        </w:rPr>
        <w:fldChar w:fldCharType="separate"/>
      </w:r>
      <w:r w:rsidRPr="00E46BAC">
        <w:rPr>
          <w:noProof/>
        </w:rPr>
        <w:t>392</w:t>
      </w:r>
      <w:r w:rsidRPr="00E46BAC">
        <w:rPr>
          <w:noProof/>
        </w:rPr>
        <w:fldChar w:fldCharType="end"/>
      </w:r>
    </w:p>
    <w:p w14:paraId="5E0BF3B0" w14:textId="1BEB6DF5"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12</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USIM application toolkit</w:t>
      </w:r>
      <w:r w:rsidRPr="00E46BAC">
        <w:rPr>
          <w:noProof/>
        </w:rPr>
        <w:tab/>
      </w:r>
      <w:r w:rsidRPr="00E46BAC">
        <w:rPr>
          <w:noProof/>
        </w:rPr>
        <w:fldChar w:fldCharType="begin" w:fldLock="1"/>
      </w:r>
      <w:r w:rsidRPr="00E46BAC">
        <w:rPr>
          <w:noProof/>
        </w:rPr>
        <w:instrText xml:space="preserve"> PAGEREF _Toc162980328 \h </w:instrText>
      </w:r>
      <w:r w:rsidRPr="00E46BAC">
        <w:rPr>
          <w:noProof/>
        </w:rPr>
      </w:r>
      <w:r w:rsidRPr="00E46BAC">
        <w:rPr>
          <w:noProof/>
        </w:rPr>
        <w:fldChar w:fldCharType="separate"/>
      </w:r>
      <w:r w:rsidRPr="00E46BAC">
        <w:rPr>
          <w:noProof/>
        </w:rPr>
        <w:t>392</w:t>
      </w:r>
      <w:r w:rsidRPr="00E46BAC">
        <w:rPr>
          <w:noProof/>
        </w:rPr>
        <w:fldChar w:fldCharType="end"/>
      </w:r>
    </w:p>
    <w:p w14:paraId="0B909E4E" w14:textId="3218B230"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_Toc162980329 \h </w:instrText>
      </w:r>
      <w:r w:rsidRPr="00E46BAC">
        <w:rPr>
          <w:noProof/>
        </w:rPr>
      </w:r>
      <w:r w:rsidRPr="00E46BAC">
        <w:rPr>
          <w:noProof/>
        </w:rPr>
        <w:fldChar w:fldCharType="separate"/>
      </w:r>
      <w:r w:rsidRPr="00E46BAC">
        <w:rPr>
          <w:noProof/>
        </w:rPr>
        <w:t>392</w:t>
      </w:r>
      <w:r w:rsidRPr="00E46BAC">
        <w:rPr>
          <w:noProof/>
        </w:rPr>
        <w:fldChar w:fldCharType="end"/>
      </w:r>
    </w:p>
    <w:p w14:paraId="4615BC79" w14:textId="339A6D64"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MTs supporting USAT</w:t>
      </w:r>
      <w:r w:rsidRPr="00E46BAC">
        <w:rPr>
          <w:noProof/>
        </w:rPr>
        <w:tab/>
      </w:r>
      <w:r w:rsidRPr="00E46BAC">
        <w:rPr>
          <w:noProof/>
        </w:rPr>
        <w:fldChar w:fldCharType="begin" w:fldLock="1"/>
      </w:r>
      <w:r w:rsidRPr="00E46BAC">
        <w:rPr>
          <w:noProof/>
        </w:rPr>
        <w:instrText xml:space="preserve"> PAGEREF _Toc162980330 \h </w:instrText>
      </w:r>
      <w:r w:rsidRPr="00E46BAC">
        <w:rPr>
          <w:noProof/>
        </w:rPr>
      </w:r>
      <w:r w:rsidRPr="00E46BAC">
        <w:rPr>
          <w:noProof/>
        </w:rPr>
        <w:fldChar w:fldCharType="separate"/>
      </w:r>
      <w:r w:rsidRPr="00E46BAC">
        <w:rPr>
          <w:noProof/>
        </w:rPr>
        <w:t>393</w:t>
      </w:r>
      <w:r w:rsidRPr="00E46BAC">
        <w:rPr>
          <w:noProof/>
        </w:rPr>
        <w:fldChar w:fldCharType="end"/>
      </w:r>
    </w:p>
    <w:p w14:paraId="4AEC5941" w14:textId="515ED25C"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12.2.1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Read USAT profile +CUSATR</w:t>
      </w:r>
      <w:r w:rsidRPr="00E46BAC">
        <w:rPr>
          <w:noProof/>
        </w:rPr>
        <w:tab/>
      </w:r>
      <w:r w:rsidRPr="00E46BAC">
        <w:rPr>
          <w:noProof/>
        </w:rPr>
        <w:fldChar w:fldCharType="begin" w:fldLock="1"/>
      </w:r>
      <w:r w:rsidRPr="00E46BAC">
        <w:rPr>
          <w:noProof/>
        </w:rPr>
        <w:instrText xml:space="preserve"> PAGEREF _Toc162980331 \h </w:instrText>
      </w:r>
      <w:r w:rsidRPr="00E46BAC">
        <w:rPr>
          <w:noProof/>
        </w:rPr>
      </w:r>
      <w:r w:rsidRPr="00E46BAC">
        <w:rPr>
          <w:noProof/>
        </w:rPr>
        <w:fldChar w:fldCharType="separate"/>
      </w:r>
      <w:r w:rsidRPr="00E46BAC">
        <w:rPr>
          <w:noProof/>
        </w:rPr>
        <w:t>393</w:t>
      </w:r>
      <w:r w:rsidRPr="00E46BAC">
        <w:rPr>
          <w:noProof/>
        </w:rPr>
        <w:fldChar w:fldCharType="end"/>
      </w:r>
    </w:p>
    <w:p w14:paraId="6828F0A5" w14:textId="2898BD1E"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12.2.2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Write USAT profile +CUSATW</w:t>
      </w:r>
      <w:r w:rsidRPr="00E46BAC">
        <w:rPr>
          <w:noProof/>
        </w:rPr>
        <w:tab/>
      </w:r>
      <w:r w:rsidRPr="00E46BAC">
        <w:rPr>
          <w:noProof/>
        </w:rPr>
        <w:fldChar w:fldCharType="begin" w:fldLock="1"/>
      </w:r>
      <w:r w:rsidRPr="00E46BAC">
        <w:rPr>
          <w:noProof/>
        </w:rPr>
        <w:instrText xml:space="preserve"> PAGEREF _Toc162980332 \h </w:instrText>
      </w:r>
      <w:r w:rsidRPr="00E46BAC">
        <w:rPr>
          <w:noProof/>
        </w:rPr>
      </w:r>
      <w:r w:rsidRPr="00E46BAC">
        <w:rPr>
          <w:noProof/>
        </w:rPr>
        <w:fldChar w:fldCharType="separate"/>
      </w:r>
      <w:r w:rsidRPr="00E46BAC">
        <w:rPr>
          <w:noProof/>
        </w:rPr>
        <w:t>394</w:t>
      </w:r>
      <w:r w:rsidRPr="00E46BAC">
        <w:rPr>
          <w:noProof/>
        </w:rPr>
        <w:fldChar w:fldCharType="end"/>
      </w:r>
    </w:p>
    <w:p w14:paraId="05A4E893" w14:textId="3ADA963B"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12.2.3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Profile download upon start-up +CUSATD</w:t>
      </w:r>
      <w:r w:rsidRPr="00E46BAC">
        <w:rPr>
          <w:noProof/>
        </w:rPr>
        <w:tab/>
      </w:r>
      <w:r w:rsidRPr="00E46BAC">
        <w:rPr>
          <w:noProof/>
        </w:rPr>
        <w:fldChar w:fldCharType="begin" w:fldLock="1"/>
      </w:r>
      <w:r w:rsidRPr="00E46BAC">
        <w:rPr>
          <w:noProof/>
        </w:rPr>
        <w:instrText xml:space="preserve"> PAGEREF _Toc162980333 \h </w:instrText>
      </w:r>
      <w:r w:rsidRPr="00E46BAC">
        <w:rPr>
          <w:noProof/>
        </w:rPr>
      </w:r>
      <w:r w:rsidRPr="00E46BAC">
        <w:rPr>
          <w:noProof/>
        </w:rPr>
        <w:fldChar w:fldCharType="separate"/>
      </w:r>
      <w:r w:rsidRPr="00E46BAC">
        <w:rPr>
          <w:noProof/>
        </w:rPr>
        <w:t>395</w:t>
      </w:r>
      <w:r w:rsidRPr="00E46BAC">
        <w:rPr>
          <w:noProof/>
        </w:rPr>
        <w:fldChar w:fldCharType="end"/>
      </w:r>
    </w:p>
    <w:p w14:paraId="227B01D5" w14:textId="54A37AB3"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12.2.4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Activate USAT profile +CUSATA</w:t>
      </w:r>
      <w:r w:rsidRPr="00E46BAC">
        <w:rPr>
          <w:noProof/>
        </w:rPr>
        <w:tab/>
      </w:r>
      <w:r w:rsidRPr="00E46BAC">
        <w:rPr>
          <w:noProof/>
        </w:rPr>
        <w:fldChar w:fldCharType="begin" w:fldLock="1"/>
      </w:r>
      <w:r w:rsidRPr="00E46BAC">
        <w:rPr>
          <w:noProof/>
        </w:rPr>
        <w:instrText xml:space="preserve"> PAGEREF _Toc162980334 \h </w:instrText>
      </w:r>
      <w:r w:rsidRPr="00E46BAC">
        <w:rPr>
          <w:noProof/>
        </w:rPr>
      </w:r>
      <w:r w:rsidRPr="00E46BAC">
        <w:rPr>
          <w:noProof/>
        </w:rPr>
        <w:fldChar w:fldCharType="separate"/>
      </w:r>
      <w:r w:rsidRPr="00E46BAC">
        <w:rPr>
          <w:noProof/>
        </w:rPr>
        <w:t>396</w:t>
      </w:r>
      <w:r w:rsidRPr="00E46BAC">
        <w:rPr>
          <w:noProof/>
        </w:rPr>
        <w:fldChar w:fldCharType="end"/>
      </w:r>
    </w:p>
    <w:p w14:paraId="64020538" w14:textId="3C6C22F2"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12.2.5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Send USAT terminal response +CUSATT</w:t>
      </w:r>
      <w:r w:rsidRPr="00E46BAC">
        <w:rPr>
          <w:noProof/>
        </w:rPr>
        <w:tab/>
      </w:r>
      <w:r w:rsidRPr="00E46BAC">
        <w:rPr>
          <w:noProof/>
        </w:rPr>
        <w:fldChar w:fldCharType="begin" w:fldLock="1"/>
      </w:r>
      <w:r w:rsidRPr="00E46BAC">
        <w:rPr>
          <w:noProof/>
        </w:rPr>
        <w:instrText xml:space="preserve"> PAGEREF _Toc162980335 \h </w:instrText>
      </w:r>
      <w:r w:rsidRPr="00E46BAC">
        <w:rPr>
          <w:noProof/>
        </w:rPr>
      </w:r>
      <w:r w:rsidRPr="00E46BAC">
        <w:rPr>
          <w:noProof/>
        </w:rPr>
        <w:fldChar w:fldCharType="separate"/>
      </w:r>
      <w:r w:rsidRPr="00E46BAC">
        <w:rPr>
          <w:noProof/>
        </w:rPr>
        <w:t>397</w:t>
      </w:r>
      <w:r w:rsidRPr="00E46BAC">
        <w:rPr>
          <w:noProof/>
        </w:rPr>
        <w:fldChar w:fldCharType="end"/>
      </w:r>
    </w:p>
    <w:p w14:paraId="3C8F2211" w14:textId="18C9D633"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lastRenderedPageBreak/>
        <w:t>12.2.6</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Send USAT envelope command +CUSATE</w:t>
      </w:r>
      <w:r w:rsidRPr="00E46BAC">
        <w:rPr>
          <w:noProof/>
        </w:rPr>
        <w:tab/>
      </w:r>
      <w:r w:rsidRPr="00E46BAC">
        <w:rPr>
          <w:noProof/>
        </w:rPr>
        <w:fldChar w:fldCharType="begin" w:fldLock="1"/>
      </w:r>
      <w:r w:rsidRPr="00E46BAC">
        <w:rPr>
          <w:noProof/>
        </w:rPr>
        <w:instrText xml:space="preserve"> PAGEREF _Toc162980336 \h </w:instrText>
      </w:r>
      <w:r w:rsidRPr="00E46BAC">
        <w:rPr>
          <w:noProof/>
        </w:rPr>
      </w:r>
      <w:r w:rsidRPr="00E46BAC">
        <w:rPr>
          <w:noProof/>
        </w:rPr>
        <w:fldChar w:fldCharType="separate"/>
      </w:r>
      <w:r w:rsidRPr="00E46BAC">
        <w:rPr>
          <w:noProof/>
        </w:rPr>
        <w:t>398</w:t>
      </w:r>
      <w:r w:rsidRPr="00E46BAC">
        <w:rPr>
          <w:noProof/>
        </w:rPr>
        <w:fldChar w:fldCharType="end"/>
      </w:r>
    </w:p>
    <w:p w14:paraId="5A1AAF28" w14:textId="743FF268"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Informative examples</w:t>
      </w:r>
      <w:r w:rsidRPr="00E46BAC">
        <w:rPr>
          <w:noProof/>
        </w:rPr>
        <w:tab/>
      </w:r>
      <w:r w:rsidRPr="00E46BAC">
        <w:rPr>
          <w:noProof/>
        </w:rPr>
        <w:fldChar w:fldCharType="begin" w:fldLock="1"/>
      </w:r>
      <w:r w:rsidRPr="00E46BAC">
        <w:rPr>
          <w:noProof/>
        </w:rPr>
        <w:instrText xml:space="preserve"> PAGEREF _Toc162980337 \h </w:instrText>
      </w:r>
      <w:r w:rsidRPr="00E46BAC">
        <w:rPr>
          <w:noProof/>
        </w:rPr>
      </w:r>
      <w:r w:rsidRPr="00E46BAC">
        <w:rPr>
          <w:noProof/>
        </w:rPr>
        <w:fldChar w:fldCharType="separate"/>
      </w:r>
      <w:r w:rsidRPr="00E46BAC">
        <w:rPr>
          <w:noProof/>
        </w:rPr>
        <w:t>398</w:t>
      </w:r>
      <w:r w:rsidRPr="00E46BAC">
        <w:rPr>
          <w:noProof/>
        </w:rPr>
        <w:fldChar w:fldCharType="end"/>
      </w:r>
    </w:p>
    <w:p w14:paraId="4CBE6839" w14:textId="02B1E16E"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13</w:t>
      </w:r>
      <w:r w:rsidRPr="00E46BAC">
        <w:rPr>
          <w:rFonts w:asciiTheme="minorHAnsi" w:eastAsiaTheme="minorEastAsia" w:hAnsiTheme="minorHAnsi" w:cstheme="minorBidi"/>
          <w:noProof/>
          <w:kern w:val="2"/>
          <w:szCs w:val="22"/>
          <w:lang w:eastAsia="en-GB"/>
          <w14:ligatures w14:val="standardContextual"/>
        </w:rPr>
        <w:tab/>
      </w:r>
      <w:r w:rsidRPr="00E46BAC">
        <w:rPr>
          <w:noProof/>
        </w:rPr>
        <w:t xml:space="preserve">Commands for </w:t>
      </w:r>
      <w:r w:rsidRPr="00E46BAC">
        <w:rPr>
          <w:noProof/>
          <w:lang w:val="en-US"/>
        </w:rPr>
        <w:t>enhanced</w:t>
      </w:r>
      <w:r w:rsidRPr="00E46BAC">
        <w:rPr>
          <w:noProof/>
        </w:rPr>
        <w:t xml:space="preserve"> support of dialling</w:t>
      </w:r>
      <w:r w:rsidRPr="00E46BAC">
        <w:rPr>
          <w:noProof/>
        </w:rPr>
        <w:tab/>
      </w:r>
      <w:r w:rsidRPr="00E46BAC">
        <w:rPr>
          <w:noProof/>
        </w:rPr>
        <w:fldChar w:fldCharType="begin" w:fldLock="1"/>
      </w:r>
      <w:r w:rsidRPr="00E46BAC">
        <w:rPr>
          <w:noProof/>
        </w:rPr>
        <w:instrText xml:space="preserve"> PAGEREF _Toc162980338 \h </w:instrText>
      </w:r>
      <w:r w:rsidRPr="00E46BAC">
        <w:rPr>
          <w:noProof/>
        </w:rPr>
      </w:r>
      <w:r w:rsidRPr="00E46BAC">
        <w:rPr>
          <w:noProof/>
        </w:rPr>
        <w:fldChar w:fldCharType="separate"/>
      </w:r>
      <w:r w:rsidRPr="00E46BAC">
        <w:rPr>
          <w:noProof/>
        </w:rPr>
        <w:t>400</w:t>
      </w:r>
      <w:r w:rsidRPr="00E46BAC">
        <w:rPr>
          <w:noProof/>
        </w:rPr>
        <w:fldChar w:fldCharType="end"/>
      </w:r>
    </w:p>
    <w:p w14:paraId="3FB1329E" w14:textId="753F2D5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13.1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_Toc162980339 \h </w:instrText>
      </w:r>
      <w:r w:rsidRPr="00E46BAC">
        <w:rPr>
          <w:noProof/>
        </w:rPr>
      </w:r>
      <w:r w:rsidRPr="00E46BAC">
        <w:rPr>
          <w:noProof/>
        </w:rPr>
        <w:fldChar w:fldCharType="separate"/>
      </w:r>
      <w:r w:rsidRPr="00E46BAC">
        <w:rPr>
          <w:noProof/>
        </w:rPr>
        <w:t>400</w:t>
      </w:r>
      <w:r w:rsidRPr="00E46BAC">
        <w:rPr>
          <w:noProof/>
        </w:rPr>
        <w:fldChar w:fldCharType="end"/>
      </w:r>
    </w:p>
    <w:p w14:paraId="0BEF9E0F" w14:textId="7DA62D9C"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13.2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for dialling</w:t>
      </w:r>
      <w:r w:rsidRPr="00E46BAC">
        <w:rPr>
          <w:noProof/>
        </w:rPr>
        <w:tab/>
      </w:r>
      <w:r w:rsidRPr="00E46BAC">
        <w:rPr>
          <w:noProof/>
        </w:rPr>
        <w:fldChar w:fldCharType="begin" w:fldLock="1"/>
      </w:r>
      <w:r w:rsidRPr="00E46BAC">
        <w:rPr>
          <w:noProof/>
        </w:rPr>
        <w:instrText xml:space="preserve"> PAGEREF _Toc162980340 \h </w:instrText>
      </w:r>
      <w:r w:rsidRPr="00E46BAC">
        <w:rPr>
          <w:noProof/>
        </w:rPr>
      </w:r>
      <w:r w:rsidRPr="00E46BAC">
        <w:rPr>
          <w:noProof/>
        </w:rPr>
        <w:fldChar w:fldCharType="separate"/>
      </w:r>
      <w:r w:rsidRPr="00E46BAC">
        <w:rPr>
          <w:noProof/>
        </w:rPr>
        <w:t>401</w:t>
      </w:r>
      <w:r w:rsidRPr="00E46BAC">
        <w:rPr>
          <w:noProof/>
        </w:rPr>
        <w:fldChar w:fldCharType="end"/>
      </w:r>
    </w:p>
    <w:p w14:paraId="028F63F2" w14:textId="3FCB9F79"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lang w:val="en-US"/>
        </w:rPr>
        <w:t>13.2.1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Dial URI +CDU</w:t>
      </w:r>
      <w:r w:rsidRPr="00E46BAC">
        <w:rPr>
          <w:noProof/>
        </w:rPr>
        <w:tab/>
      </w:r>
      <w:r w:rsidRPr="00E46BAC">
        <w:rPr>
          <w:noProof/>
        </w:rPr>
        <w:fldChar w:fldCharType="begin" w:fldLock="1"/>
      </w:r>
      <w:r w:rsidRPr="00E46BAC">
        <w:rPr>
          <w:noProof/>
        </w:rPr>
        <w:instrText xml:space="preserve"> PAGEREF _Toc162980341 \h </w:instrText>
      </w:r>
      <w:r w:rsidRPr="00E46BAC">
        <w:rPr>
          <w:noProof/>
        </w:rPr>
      </w:r>
      <w:r w:rsidRPr="00E46BAC">
        <w:rPr>
          <w:noProof/>
        </w:rPr>
        <w:fldChar w:fldCharType="separate"/>
      </w:r>
      <w:r w:rsidRPr="00E46BAC">
        <w:rPr>
          <w:noProof/>
        </w:rPr>
        <w:t>401</w:t>
      </w:r>
      <w:r w:rsidRPr="00E46BAC">
        <w:rPr>
          <w:noProof/>
        </w:rPr>
        <w:fldChar w:fldCharType="end"/>
      </w:r>
    </w:p>
    <w:p w14:paraId="51F9DAC2" w14:textId="7FD0C2BD"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lang w:val="en-US"/>
        </w:rPr>
        <w:t>13.2.2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Dial URI from phonebook +CDUP</w:t>
      </w:r>
      <w:r w:rsidRPr="00E46BAC">
        <w:rPr>
          <w:noProof/>
        </w:rPr>
        <w:tab/>
      </w:r>
      <w:r w:rsidRPr="00E46BAC">
        <w:rPr>
          <w:noProof/>
        </w:rPr>
        <w:fldChar w:fldCharType="begin" w:fldLock="1"/>
      </w:r>
      <w:r w:rsidRPr="00E46BAC">
        <w:rPr>
          <w:noProof/>
        </w:rPr>
        <w:instrText xml:space="preserve"> PAGEREF _Toc162980342 \h </w:instrText>
      </w:r>
      <w:r w:rsidRPr="00E46BAC">
        <w:rPr>
          <w:noProof/>
        </w:rPr>
      </w:r>
      <w:r w:rsidRPr="00E46BAC">
        <w:rPr>
          <w:noProof/>
        </w:rPr>
        <w:fldChar w:fldCharType="separate"/>
      </w:r>
      <w:r w:rsidRPr="00E46BAC">
        <w:rPr>
          <w:noProof/>
        </w:rPr>
        <w:t>403</w:t>
      </w:r>
      <w:r w:rsidRPr="00E46BAC">
        <w:rPr>
          <w:noProof/>
        </w:rPr>
        <w:fldChar w:fldCharType="end"/>
      </w:r>
    </w:p>
    <w:p w14:paraId="794A25E2" w14:textId="3A40F949"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13.2.3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Hangup of current calls +CHCCS</w:t>
      </w:r>
      <w:r w:rsidRPr="00E46BAC">
        <w:rPr>
          <w:noProof/>
        </w:rPr>
        <w:tab/>
      </w:r>
      <w:r w:rsidRPr="00E46BAC">
        <w:rPr>
          <w:noProof/>
        </w:rPr>
        <w:fldChar w:fldCharType="begin" w:fldLock="1"/>
      </w:r>
      <w:r w:rsidRPr="00E46BAC">
        <w:rPr>
          <w:noProof/>
        </w:rPr>
        <w:instrText xml:space="preserve"> PAGEREF _Toc162980343 \h </w:instrText>
      </w:r>
      <w:r w:rsidRPr="00E46BAC">
        <w:rPr>
          <w:noProof/>
        </w:rPr>
      </w:r>
      <w:r w:rsidRPr="00E46BAC">
        <w:rPr>
          <w:noProof/>
        </w:rPr>
        <w:fldChar w:fldCharType="separate"/>
      </w:r>
      <w:r w:rsidRPr="00E46BAC">
        <w:rPr>
          <w:noProof/>
        </w:rPr>
        <w:t>405</w:t>
      </w:r>
      <w:r w:rsidRPr="00E46BAC">
        <w:rPr>
          <w:noProof/>
        </w:rPr>
        <w:fldChar w:fldCharType="end"/>
      </w:r>
    </w:p>
    <w:p w14:paraId="2C9C450A" w14:textId="76172C8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lang w:val="en-US"/>
        </w:rPr>
        <w:t>13.2.4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Define media profile +CDEFMP</w:t>
      </w:r>
      <w:r w:rsidRPr="00E46BAC">
        <w:rPr>
          <w:noProof/>
        </w:rPr>
        <w:tab/>
      </w:r>
      <w:r w:rsidRPr="00E46BAC">
        <w:rPr>
          <w:noProof/>
        </w:rPr>
        <w:fldChar w:fldCharType="begin" w:fldLock="1"/>
      </w:r>
      <w:r w:rsidRPr="00E46BAC">
        <w:rPr>
          <w:noProof/>
        </w:rPr>
        <w:instrText xml:space="preserve"> PAGEREF _Toc162980344 \h </w:instrText>
      </w:r>
      <w:r w:rsidRPr="00E46BAC">
        <w:rPr>
          <w:noProof/>
        </w:rPr>
      </w:r>
      <w:r w:rsidRPr="00E46BAC">
        <w:rPr>
          <w:noProof/>
        </w:rPr>
        <w:fldChar w:fldCharType="separate"/>
      </w:r>
      <w:r w:rsidRPr="00E46BAC">
        <w:rPr>
          <w:noProof/>
        </w:rPr>
        <w:t>406</w:t>
      </w:r>
      <w:r w:rsidRPr="00E46BAC">
        <w:rPr>
          <w:noProof/>
        </w:rPr>
        <w:fldChar w:fldCharType="end"/>
      </w:r>
    </w:p>
    <w:p w14:paraId="021166E1" w14:textId="2B8C430C"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lang w:val="en-US"/>
        </w:rPr>
        <w:t>13.2.5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Control and modify media description +CCMMD</w:t>
      </w:r>
      <w:r w:rsidRPr="00E46BAC">
        <w:rPr>
          <w:noProof/>
        </w:rPr>
        <w:tab/>
      </w:r>
      <w:r w:rsidRPr="00E46BAC">
        <w:rPr>
          <w:noProof/>
        </w:rPr>
        <w:fldChar w:fldCharType="begin" w:fldLock="1"/>
      </w:r>
      <w:r w:rsidRPr="00E46BAC">
        <w:rPr>
          <w:noProof/>
        </w:rPr>
        <w:instrText xml:space="preserve"> PAGEREF _Toc162980345 \h </w:instrText>
      </w:r>
      <w:r w:rsidRPr="00E46BAC">
        <w:rPr>
          <w:noProof/>
        </w:rPr>
      </w:r>
      <w:r w:rsidRPr="00E46BAC">
        <w:rPr>
          <w:noProof/>
        </w:rPr>
        <w:fldChar w:fldCharType="separate"/>
      </w:r>
      <w:r w:rsidRPr="00E46BAC">
        <w:rPr>
          <w:noProof/>
        </w:rPr>
        <w:t>407</w:t>
      </w:r>
      <w:r w:rsidRPr="00E46BAC">
        <w:rPr>
          <w:noProof/>
        </w:rPr>
        <w:fldChar w:fldCharType="end"/>
      </w:r>
    </w:p>
    <w:p w14:paraId="70A47BD5" w14:textId="7B776BFA"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13.3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Informative examples</w:t>
      </w:r>
      <w:r w:rsidRPr="00E46BAC">
        <w:rPr>
          <w:noProof/>
        </w:rPr>
        <w:tab/>
      </w:r>
      <w:r w:rsidRPr="00E46BAC">
        <w:rPr>
          <w:noProof/>
        </w:rPr>
        <w:fldChar w:fldCharType="begin" w:fldLock="1"/>
      </w:r>
      <w:r w:rsidRPr="00E46BAC">
        <w:rPr>
          <w:noProof/>
        </w:rPr>
        <w:instrText xml:space="preserve"> PAGEREF _Toc162980346 \h </w:instrText>
      </w:r>
      <w:r w:rsidRPr="00E46BAC">
        <w:rPr>
          <w:noProof/>
        </w:rPr>
      </w:r>
      <w:r w:rsidRPr="00E46BAC">
        <w:rPr>
          <w:noProof/>
        </w:rPr>
        <w:fldChar w:fldCharType="separate"/>
      </w:r>
      <w:r w:rsidRPr="00E46BAC">
        <w:rPr>
          <w:noProof/>
        </w:rPr>
        <w:t>408</w:t>
      </w:r>
      <w:r w:rsidRPr="00E46BAC">
        <w:rPr>
          <w:noProof/>
        </w:rPr>
        <w:fldChar w:fldCharType="end"/>
      </w:r>
    </w:p>
    <w:p w14:paraId="712FA020" w14:textId="30967FD7"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14</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eMBMS configuration</w:t>
      </w:r>
      <w:r w:rsidRPr="00E46BAC">
        <w:rPr>
          <w:noProof/>
        </w:rPr>
        <w:tab/>
      </w:r>
      <w:r w:rsidRPr="00E46BAC">
        <w:rPr>
          <w:noProof/>
        </w:rPr>
        <w:fldChar w:fldCharType="begin" w:fldLock="1"/>
      </w:r>
      <w:r w:rsidRPr="00E46BAC">
        <w:rPr>
          <w:noProof/>
        </w:rPr>
        <w:instrText xml:space="preserve"> PAGEREF _Toc162980347 \h </w:instrText>
      </w:r>
      <w:r w:rsidRPr="00E46BAC">
        <w:rPr>
          <w:noProof/>
        </w:rPr>
      </w:r>
      <w:r w:rsidRPr="00E46BAC">
        <w:rPr>
          <w:noProof/>
        </w:rPr>
        <w:fldChar w:fldCharType="separate"/>
      </w:r>
      <w:r w:rsidRPr="00E46BAC">
        <w:rPr>
          <w:noProof/>
        </w:rPr>
        <w:t>412</w:t>
      </w:r>
      <w:r w:rsidRPr="00E46BAC">
        <w:rPr>
          <w:noProof/>
        </w:rPr>
        <w:fldChar w:fldCharType="end"/>
      </w:r>
    </w:p>
    <w:p w14:paraId="4B1EE53C" w14:textId="4552E729"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14.1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_Toc162980348 \h </w:instrText>
      </w:r>
      <w:r w:rsidRPr="00E46BAC">
        <w:rPr>
          <w:noProof/>
        </w:rPr>
      </w:r>
      <w:r w:rsidRPr="00E46BAC">
        <w:rPr>
          <w:noProof/>
        </w:rPr>
        <w:fldChar w:fldCharType="separate"/>
      </w:r>
      <w:r w:rsidRPr="00E46BAC">
        <w:rPr>
          <w:noProof/>
        </w:rPr>
        <w:t>412</w:t>
      </w:r>
      <w:r w:rsidRPr="00E46BAC">
        <w:rPr>
          <w:noProof/>
        </w:rPr>
        <w:fldChar w:fldCharType="end"/>
      </w:r>
    </w:p>
    <w:p w14:paraId="7B4D0124" w14:textId="2F151FD7"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14.2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eMBMS</w:t>
      </w:r>
      <w:r w:rsidRPr="00E46BAC">
        <w:rPr>
          <w:noProof/>
        </w:rPr>
        <w:tab/>
      </w:r>
      <w:r w:rsidRPr="00E46BAC">
        <w:rPr>
          <w:noProof/>
        </w:rPr>
        <w:fldChar w:fldCharType="begin" w:fldLock="1"/>
      </w:r>
      <w:r w:rsidRPr="00E46BAC">
        <w:rPr>
          <w:noProof/>
        </w:rPr>
        <w:instrText xml:space="preserve"> PAGEREF _Toc162980349 \h </w:instrText>
      </w:r>
      <w:r w:rsidRPr="00E46BAC">
        <w:rPr>
          <w:noProof/>
        </w:rPr>
      </w:r>
      <w:r w:rsidRPr="00E46BAC">
        <w:rPr>
          <w:noProof/>
        </w:rPr>
        <w:fldChar w:fldCharType="separate"/>
      </w:r>
      <w:r w:rsidRPr="00E46BAC">
        <w:rPr>
          <w:noProof/>
        </w:rPr>
        <w:t>413</w:t>
      </w:r>
      <w:r w:rsidRPr="00E46BAC">
        <w:rPr>
          <w:noProof/>
        </w:rPr>
        <w:fldChar w:fldCharType="end"/>
      </w:r>
    </w:p>
    <w:p w14:paraId="5431B3D2" w14:textId="6F70DF9F"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eMBMS configuration in MT +CEMBMSCFG</w:t>
      </w:r>
      <w:r w:rsidRPr="00E46BAC">
        <w:rPr>
          <w:noProof/>
        </w:rPr>
        <w:tab/>
      </w:r>
      <w:r w:rsidRPr="00E46BAC">
        <w:rPr>
          <w:noProof/>
        </w:rPr>
        <w:fldChar w:fldCharType="begin" w:fldLock="1"/>
      </w:r>
      <w:r w:rsidRPr="00E46BAC">
        <w:rPr>
          <w:noProof/>
        </w:rPr>
        <w:instrText xml:space="preserve"> PAGEREF _Toc162980350 \h </w:instrText>
      </w:r>
      <w:r w:rsidRPr="00E46BAC">
        <w:rPr>
          <w:noProof/>
        </w:rPr>
      </w:r>
      <w:r w:rsidRPr="00E46BAC">
        <w:rPr>
          <w:noProof/>
        </w:rPr>
        <w:fldChar w:fldCharType="separate"/>
      </w:r>
      <w:r w:rsidRPr="00E46BAC">
        <w:rPr>
          <w:noProof/>
        </w:rPr>
        <w:t>413</w:t>
      </w:r>
      <w:r w:rsidRPr="00E46BAC">
        <w:rPr>
          <w:noProof/>
        </w:rPr>
        <w:fldChar w:fldCharType="end"/>
      </w:r>
    </w:p>
    <w:p w14:paraId="11CC4EF1" w14:textId="4DE8F48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eMBMS status reporting in MT +CEMBMSR</w:t>
      </w:r>
      <w:r w:rsidRPr="00E46BAC">
        <w:rPr>
          <w:noProof/>
        </w:rPr>
        <w:tab/>
      </w:r>
      <w:r w:rsidRPr="00E46BAC">
        <w:rPr>
          <w:noProof/>
        </w:rPr>
        <w:fldChar w:fldCharType="begin" w:fldLock="1"/>
      </w:r>
      <w:r w:rsidRPr="00E46BAC">
        <w:rPr>
          <w:noProof/>
        </w:rPr>
        <w:instrText xml:space="preserve"> PAGEREF _Toc162980351 \h </w:instrText>
      </w:r>
      <w:r w:rsidRPr="00E46BAC">
        <w:rPr>
          <w:noProof/>
        </w:rPr>
      </w:r>
      <w:r w:rsidRPr="00E46BAC">
        <w:rPr>
          <w:noProof/>
        </w:rPr>
        <w:fldChar w:fldCharType="separate"/>
      </w:r>
      <w:r w:rsidRPr="00E46BAC">
        <w:rPr>
          <w:noProof/>
        </w:rPr>
        <w:t>413</w:t>
      </w:r>
      <w:r w:rsidRPr="00E46BAC">
        <w:rPr>
          <w:noProof/>
        </w:rPr>
        <w:fldChar w:fldCharType="end"/>
      </w:r>
    </w:p>
    <w:p w14:paraId="65FD2A3F" w14:textId="68E6AAAB"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eMBMS service configuration +CEMBMSSRV</w:t>
      </w:r>
      <w:r w:rsidRPr="00E46BAC">
        <w:rPr>
          <w:noProof/>
        </w:rPr>
        <w:tab/>
      </w:r>
      <w:r w:rsidRPr="00E46BAC">
        <w:rPr>
          <w:noProof/>
        </w:rPr>
        <w:fldChar w:fldCharType="begin" w:fldLock="1"/>
      </w:r>
      <w:r w:rsidRPr="00E46BAC">
        <w:rPr>
          <w:noProof/>
        </w:rPr>
        <w:instrText xml:space="preserve"> PAGEREF _Toc162980352 \h </w:instrText>
      </w:r>
      <w:r w:rsidRPr="00E46BAC">
        <w:rPr>
          <w:noProof/>
        </w:rPr>
      </w:r>
      <w:r w:rsidRPr="00E46BAC">
        <w:rPr>
          <w:noProof/>
        </w:rPr>
        <w:fldChar w:fldCharType="separate"/>
      </w:r>
      <w:r w:rsidRPr="00E46BAC">
        <w:rPr>
          <w:noProof/>
        </w:rPr>
        <w:t>415</w:t>
      </w:r>
      <w:r w:rsidRPr="00E46BAC">
        <w:rPr>
          <w:noProof/>
        </w:rPr>
        <w:fldChar w:fldCharType="end"/>
      </w:r>
    </w:p>
    <w:p w14:paraId="3C4AA3A8" w14:textId="18A94861"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Enter eMBMS data state +CEMBMSDATA</w:t>
      </w:r>
      <w:r w:rsidRPr="00E46BAC">
        <w:rPr>
          <w:noProof/>
        </w:rPr>
        <w:tab/>
      </w:r>
      <w:r w:rsidRPr="00E46BAC">
        <w:rPr>
          <w:noProof/>
        </w:rPr>
        <w:fldChar w:fldCharType="begin" w:fldLock="1"/>
      </w:r>
      <w:r w:rsidRPr="00E46BAC">
        <w:rPr>
          <w:noProof/>
        </w:rPr>
        <w:instrText xml:space="preserve"> PAGEREF _Toc162980353 \h </w:instrText>
      </w:r>
      <w:r w:rsidRPr="00E46BAC">
        <w:rPr>
          <w:noProof/>
        </w:rPr>
      </w:r>
      <w:r w:rsidRPr="00E46BAC">
        <w:rPr>
          <w:noProof/>
        </w:rPr>
        <w:fldChar w:fldCharType="separate"/>
      </w:r>
      <w:r w:rsidRPr="00E46BAC">
        <w:rPr>
          <w:noProof/>
        </w:rPr>
        <w:t>416</w:t>
      </w:r>
      <w:r w:rsidRPr="00E46BAC">
        <w:rPr>
          <w:noProof/>
        </w:rPr>
        <w:fldChar w:fldCharType="end"/>
      </w:r>
    </w:p>
    <w:p w14:paraId="167525AC" w14:textId="28F69C1C"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eMBMS counting procedure +CEMBMSCNT</w:t>
      </w:r>
      <w:r w:rsidRPr="00E46BAC">
        <w:rPr>
          <w:noProof/>
        </w:rPr>
        <w:tab/>
      </w:r>
      <w:r w:rsidRPr="00E46BAC">
        <w:rPr>
          <w:noProof/>
        </w:rPr>
        <w:fldChar w:fldCharType="begin" w:fldLock="1"/>
      </w:r>
      <w:r w:rsidRPr="00E46BAC">
        <w:rPr>
          <w:noProof/>
        </w:rPr>
        <w:instrText xml:space="preserve"> PAGEREF _Toc162980354 \h </w:instrText>
      </w:r>
      <w:r w:rsidRPr="00E46BAC">
        <w:rPr>
          <w:noProof/>
        </w:rPr>
      </w:r>
      <w:r w:rsidRPr="00E46BAC">
        <w:rPr>
          <w:noProof/>
        </w:rPr>
        <w:fldChar w:fldCharType="separate"/>
      </w:r>
      <w:r w:rsidRPr="00E46BAC">
        <w:rPr>
          <w:noProof/>
        </w:rPr>
        <w:t>416</w:t>
      </w:r>
      <w:r w:rsidRPr="00E46BAC">
        <w:rPr>
          <w:noProof/>
        </w:rPr>
        <w:fldChar w:fldCharType="end"/>
      </w:r>
    </w:p>
    <w:p w14:paraId="2732EF75" w14:textId="55B5BBE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14.2.6</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eMBMS Service Area Identities +CEMBMSSAI</w:t>
      </w:r>
      <w:r w:rsidRPr="00E46BAC">
        <w:rPr>
          <w:noProof/>
        </w:rPr>
        <w:tab/>
      </w:r>
      <w:r w:rsidRPr="00E46BAC">
        <w:rPr>
          <w:noProof/>
        </w:rPr>
        <w:fldChar w:fldCharType="begin" w:fldLock="1"/>
      </w:r>
      <w:r w:rsidRPr="00E46BAC">
        <w:rPr>
          <w:noProof/>
        </w:rPr>
        <w:instrText xml:space="preserve"> PAGEREF _Toc162980355 \h </w:instrText>
      </w:r>
      <w:r w:rsidRPr="00E46BAC">
        <w:rPr>
          <w:noProof/>
        </w:rPr>
      </w:r>
      <w:r w:rsidRPr="00E46BAC">
        <w:rPr>
          <w:noProof/>
        </w:rPr>
        <w:fldChar w:fldCharType="separate"/>
      </w:r>
      <w:r w:rsidRPr="00E46BAC">
        <w:rPr>
          <w:noProof/>
        </w:rPr>
        <w:t>417</w:t>
      </w:r>
      <w:r w:rsidRPr="00E46BAC">
        <w:rPr>
          <w:noProof/>
        </w:rPr>
        <w:fldChar w:fldCharType="end"/>
      </w:r>
    </w:p>
    <w:p w14:paraId="68192947" w14:textId="140FECA6"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15</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UE test functions</w:t>
      </w:r>
      <w:r w:rsidRPr="00E46BAC">
        <w:rPr>
          <w:noProof/>
        </w:rPr>
        <w:tab/>
      </w:r>
      <w:r w:rsidRPr="00E46BAC">
        <w:rPr>
          <w:noProof/>
        </w:rPr>
        <w:fldChar w:fldCharType="begin" w:fldLock="1"/>
      </w:r>
      <w:r w:rsidRPr="00E46BAC">
        <w:rPr>
          <w:noProof/>
        </w:rPr>
        <w:instrText xml:space="preserve"> PAGEREF _Toc162980356 \h </w:instrText>
      </w:r>
      <w:r w:rsidRPr="00E46BAC">
        <w:rPr>
          <w:noProof/>
        </w:rPr>
      </w:r>
      <w:r w:rsidRPr="00E46BAC">
        <w:rPr>
          <w:noProof/>
        </w:rPr>
        <w:fldChar w:fldCharType="separate"/>
      </w:r>
      <w:r w:rsidRPr="00E46BAC">
        <w:rPr>
          <w:noProof/>
        </w:rPr>
        <w:t>418</w:t>
      </w:r>
      <w:r w:rsidRPr="00E46BAC">
        <w:rPr>
          <w:noProof/>
        </w:rPr>
        <w:fldChar w:fldCharType="end"/>
      </w:r>
    </w:p>
    <w:p w14:paraId="28517777" w14:textId="0E1C58D4"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_Toc162980357 \h </w:instrText>
      </w:r>
      <w:r w:rsidRPr="00E46BAC">
        <w:rPr>
          <w:noProof/>
        </w:rPr>
      </w:r>
      <w:r w:rsidRPr="00E46BAC">
        <w:rPr>
          <w:noProof/>
        </w:rPr>
        <w:fldChar w:fldCharType="separate"/>
      </w:r>
      <w:r w:rsidRPr="00E46BAC">
        <w:rPr>
          <w:noProof/>
        </w:rPr>
        <w:t>418</w:t>
      </w:r>
      <w:r w:rsidRPr="00E46BAC">
        <w:rPr>
          <w:noProof/>
        </w:rPr>
        <w:fldChar w:fldCharType="end"/>
      </w:r>
    </w:p>
    <w:p w14:paraId="5860CE92" w14:textId="26BCF05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Activate test mode +CATM</w:t>
      </w:r>
      <w:r w:rsidRPr="00E46BAC">
        <w:rPr>
          <w:noProof/>
        </w:rPr>
        <w:tab/>
      </w:r>
      <w:r w:rsidRPr="00E46BAC">
        <w:rPr>
          <w:noProof/>
        </w:rPr>
        <w:fldChar w:fldCharType="begin" w:fldLock="1"/>
      </w:r>
      <w:r w:rsidRPr="00E46BAC">
        <w:rPr>
          <w:noProof/>
        </w:rPr>
        <w:instrText xml:space="preserve"> PAGEREF _Toc162980358 \h </w:instrText>
      </w:r>
      <w:r w:rsidRPr="00E46BAC">
        <w:rPr>
          <w:noProof/>
        </w:rPr>
      </w:r>
      <w:r w:rsidRPr="00E46BAC">
        <w:rPr>
          <w:noProof/>
        </w:rPr>
        <w:fldChar w:fldCharType="separate"/>
      </w:r>
      <w:r w:rsidRPr="00E46BAC">
        <w:rPr>
          <w:noProof/>
        </w:rPr>
        <w:t>418</w:t>
      </w:r>
      <w:r w:rsidRPr="00E46BAC">
        <w:rPr>
          <w:noProof/>
        </w:rPr>
        <w:fldChar w:fldCharType="end"/>
      </w:r>
    </w:p>
    <w:p w14:paraId="14E195AD" w14:textId="1CD83AB2"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Close UE test loop mode E +CCUTLE</w:t>
      </w:r>
      <w:r w:rsidRPr="00E46BAC">
        <w:rPr>
          <w:noProof/>
        </w:rPr>
        <w:tab/>
      </w:r>
      <w:r w:rsidRPr="00E46BAC">
        <w:rPr>
          <w:noProof/>
        </w:rPr>
        <w:fldChar w:fldCharType="begin" w:fldLock="1"/>
      </w:r>
      <w:r w:rsidRPr="00E46BAC">
        <w:rPr>
          <w:noProof/>
        </w:rPr>
        <w:instrText xml:space="preserve"> PAGEREF _Toc162980359 \h </w:instrText>
      </w:r>
      <w:r w:rsidRPr="00E46BAC">
        <w:rPr>
          <w:noProof/>
        </w:rPr>
      </w:r>
      <w:r w:rsidRPr="00E46BAC">
        <w:rPr>
          <w:noProof/>
        </w:rPr>
        <w:fldChar w:fldCharType="separate"/>
      </w:r>
      <w:r w:rsidRPr="00E46BAC">
        <w:rPr>
          <w:noProof/>
        </w:rPr>
        <w:t>419</w:t>
      </w:r>
      <w:r w:rsidRPr="00E46BAC">
        <w:rPr>
          <w:noProof/>
        </w:rPr>
        <w:fldChar w:fldCharType="end"/>
      </w:r>
    </w:p>
    <w:p w14:paraId="2D37D122" w14:textId="44C5C61C"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UE sidelink packet counter request +CUSPCREQ</w:t>
      </w:r>
      <w:r w:rsidRPr="00E46BAC">
        <w:rPr>
          <w:noProof/>
        </w:rPr>
        <w:tab/>
      </w:r>
      <w:r w:rsidRPr="00E46BAC">
        <w:rPr>
          <w:noProof/>
        </w:rPr>
        <w:fldChar w:fldCharType="begin" w:fldLock="1"/>
      </w:r>
      <w:r w:rsidRPr="00E46BAC">
        <w:rPr>
          <w:noProof/>
        </w:rPr>
        <w:instrText xml:space="preserve"> PAGEREF _Toc162980360 \h </w:instrText>
      </w:r>
      <w:r w:rsidRPr="00E46BAC">
        <w:rPr>
          <w:noProof/>
        </w:rPr>
      </w:r>
      <w:r w:rsidRPr="00E46BAC">
        <w:rPr>
          <w:noProof/>
        </w:rPr>
        <w:fldChar w:fldCharType="separate"/>
      </w:r>
      <w:r w:rsidRPr="00E46BAC">
        <w:rPr>
          <w:noProof/>
        </w:rPr>
        <w:t>421</w:t>
      </w:r>
      <w:r w:rsidRPr="00E46BAC">
        <w:rPr>
          <w:noProof/>
        </w:rPr>
        <w:fldChar w:fldCharType="end"/>
      </w:r>
    </w:p>
    <w:p w14:paraId="515EE389" w14:textId="0C80161C"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UTC time reset +CUTCR</w:t>
      </w:r>
      <w:r w:rsidRPr="00E46BAC">
        <w:rPr>
          <w:noProof/>
        </w:rPr>
        <w:tab/>
      </w:r>
      <w:r w:rsidRPr="00E46BAC">
        <w:rPr>
          <w:noProof/>
        </w:rPr>
        <w:fldChar w:fldCharType="begin" w:fldLock="1"/>
      </w:r>
      <w:r w:rsidRPr="00E46BAC">
        <w:rPr>
          <w:noProof/>
        </w:rPr>
        <w:instrText xml:space="preserve"> PAGEREF _Toc162980361 \h </w:instrText>
      </w:r>
      <w:r w:rsidRPr="00E46BAC">
        <w:rPr>
          <w:noProof/>
        </w:rPr>
      </w:r>
      <w:r w:rsidRPr="00E46BAC">
        <w:rPr>
          <w:noProof/>
        </w:rPr>
        <w:fldChar w:fldCharType="separate"/>
      </w:r>
      <w:r w:rsidRPr="00E46BAC">
        <w:rPr>
          <w:noProof/>
        </w:rPr>
        <w:t>422</w:t>
      </w:r>
      <w:r w:rsidRPr="00E46BAC">
        <w:rPr>
          <w:noProof/>
        </w:rPr>
        <w:fldChar w:fldCharType="end"/>
      </w:r>
    </w:p>
    <w:p w14:paraId="404BE4F9" w14:textId="5D7287F7"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15.6</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Channel busy ratio request +CCBRREQ</w:t>
      </w:r>
      <w:r w:rsidRPr="00E46BAC">
        <w:rPr>
          <w:noProof/>
        </w:rPr>
        <w:tab/>
      </w:r>
      <w:r w:rsidRPr="00E46BAC">
        <w:rPr>
          <w:noProof/>
        </w:rPr>
        <w:fldChar w:fldCharType="begin" w:fldLock="1"/>
      </w:r>
      <w:r w:rsidRPr="00E46BAC">
        <w:rPr>
          <w:noProof/>
        </w:rPr>
        <w:instrText xml:space="preserve"> PAGEREF _Toc162980362 \h </w:instrText>
      </w:r>
      <w:r w:rsidRPr="00E46BAC">
        <w:rPr>
          <w:noProof/>
        </w:rPr>
      </w:r>
      <w:r w:rsidRPr="00E46BAC">
        <w:rPr>
          <w:noProof/>
        </w:rPr>
        <w:fldChar w:fldCharType="separate"/>
      </w:r>
      <w:r w:rsidRPr="00E46BAC">
        <w:rPr>
          <w:noProof/>
        </w:rPr>
        <w:t>422</w:t>
      </w:r>
      <w:r w:rsidRPr="00E46BAC">
        <w:rPr>
          <w:noProof/>
        </w:rPr>
        <w:fldChar w:fldCharType="end"/>
      </w:r>
    </w:p>
    <w:p w14:paraId="3A9BF501" w14:textId="025E9B4F"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15.7</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V2X data transmission over PC5 +CV2XDTS</w:t>
      </w:r>
      <w:r w:rsidRPr="00E46BAC">
        <w:rPr>
          <w:noProof/>
        </w:rPr>
        <w:tab/>
      </w:r>
      <w:r w:rsidRPr="00E46BAC">
        <w:rPr>
          <w:noProof/>
        </w:rPr>
        <w:fldChar w:fldCharType="begin" w:fldLock="1"/>
      </w:r>
      <w:r w:rsidRPr="00E46BAC">
        <w:rPr>
          <w:noProof/>
        </w:rPr>
        <w:instrText xml:space="preserve"> PAGEREF _Toc162980363 \h </w:instrText>
      </w:r>
      <w:r w:rsidRPr="00E46BAC">
        <w:rPr>
          <w:noProof/>
        </w:rPr>
      </w:r>
      <w:r w:rsidRPr="00E46BAC">
        <w:rPr>
          <w:noProof/>
        </w:rPr>
        <w:fldChar w:fldCharType="separate"/>
      </w:r>
      <w:r w:rsidRPr="00E46BAC">
        <w:rPr>
          <w:noProof/>
        </w:rPr>
        <w:t>423</w:t>
      </w:r>
      <w:r w:rsidRPr="00E46BAC">
        <w:rPr>
          <w:noProof/>
        </w:rPr>
        <w:fldChar w:fldCharType="end"/>
      </w:r>
    </w:p>
    <w:p w14:paraId="0C130B52" w14:textId="4F89750D" w:rsidR="00E46BAC" w:rsidRPr="00E46BAC" w:rsidRDefault="00E46BAC">
      <w:pPr>
        <w:pStyle w:val="TOC2"/>
        <w:rPr>
          <w:rFonts w:asciiTheme="minorHAnsi" w:eastAsiaTheme="minorEastAsia" w:hAnsiTheme="minorHAnsi" w:cstheme="minorBidi"/>
          <w:noProof/>
          <w:kern w:val="2"/>
          <w:sz w:val="22"/>
          <w:szCs w:val="22"/>
          <w:lang w:val="fr-FR" w:eastAsia="en-GB"/>
          <w14:ligatures w14:val="standardContextual"/>
        </w:rPr>
      </w:pPr>
      <w:r w:rsidRPr="00E46BAC">
        <w:rPr>
          <w:noProof/>
          <w:lang w:val="fr-FR"/>
        </w:rPr>
        <w:t>1</w:t>
      </w:r>
      <w:r w:rsidRPr="00E46BAC">
        <w:rPr>
          <w:noProof/>
          <w:lang w:val="fr-FR" w:eastAsia="zh-CN"/>
        </w:rPr>
        <w:t>5</w:t>
      </w:r>
      <w:r w:rsidRPr="00E46BAC">
        <w:rPr>
          <w:noProof/>
          <w:lang w:val="fr-FR"/>
        </w:rPr>
        <w:t>.</w:t>
      </w:r>
      <w:r w:rsidRPr="00E46BAC">
        <w:rPr>
          <w:noProof/>
          <w:lang w:val="fr-FR" w:eastAsia="zh-CN"/>
        </w:rPr>
        <w:t>8</w:t>
      </w:r>
      <w:r w:rsidRPr="00E46BAC">
        <w:rPr>
          <w:rFonts w:asciiTheme="minorHAnsi" w:eastAsiaTheme="minorEastAsia" w:hAnsiTheme="minorHAnsi" w:cstheme="minorBidi"/>
          <w:noProof/>
          <w:kern w:val="2"/>
          <w:sz w:val="22"/>
          <w:szCs w:val="22"/>
          <w:lang w:val="fr-FR" w:eastAsia="en-GB"/>
          <w14:ligatures w14:val="standardContextual"/>
        </w:rPr>
        <w:tab/>
      </w:r>
      <w:r w:rsidRPr="00E46BAC">
        <w:rPr>
          <w:noProof/>
          <w:lang w:val="fr-FR" w:eastAsia="zh-CN"/>
        </w:rPr>
        <w:t>SPS a</w:t>
      </w:r>
      <w:r w:rsidRPr="00E46BAC">
        <w:rPr>
          <w:noProof/>
          <w:lang w:val="fr-FR"/>
        </w:rPr>
        <w:t>ssistance</w:t>
      </w:r>
      <w:r w:rsidRPr="00E46BAC">
        <w:rPr>
          <w:noProof/>
          <w:lang w:val="fr-FR" w:eastAsia="zh-CN"/>
        </w:rPr>
        <w:t xml:space="preserve"> i</w:t>
      </w:r>
      <w:r w:rsidRPr="00E46BAC">
        <w:rPr>
          <w:noProof/>
          <w:lang w:val="fr-FR"/>
        </w:rPr>
        <w:t>nformation</w:t>
      </w:r>
      <w:r w:rsidRPr="00E46BAC">
        <w:rPr>
          <w:noProof/>
          <w:lang w:val="fr-FR" w:eastAsia="zh-CN"/>
        </w:rPr>
        <w:t xml:space="preserve"> request</w:t>
      </w:r>
      <w:r w:rsidRPr="00E46BAC">
        <w:rPr>
          <w:noProof/>
          <w:lang w:val="fr-FR"/>
        </w:rPr>
        <w:t xml:space="preserve"> +C</w:t>
      </w:r>
      <w:r w:rsidRPr="00E46BAC">
        <w:rPr>
          <w:noProof/>
          <w:lang w:val="fr-FR" w:eastAsia="zh-CN"/>
        </w:rPr>
        <w:t>SPSAIR</w:t>
      </w:r>
      <w:r w:rsidRPr="00E46BAC">
        <w:rPr>
          <w:noProof/>
          <w:lang w:val="fr-FR"/>
        </w:rPr>
        <w:tab/>
      </w:r>
      <w:r w:rsidRPr="00E46BAC">
        <w:rPr>
          <w:noProof/>
        </w:rPr>
        <w:fldChar w:fldCharType="begin" w:fldLock="1"/>
      </w:r>
      <w:r w:rsidRPr="00E46BAC">
        <w:rPr>
          <w:noProof/>
          <w:lang w:val="fr-FR"/>
        </w:rPr>
        <w:instrText xml:space="preserve"> PAGEREF _Toc162980364 \h </w:instrText>
      </w:r>
      <w:r w:rsidRPr="00E46BAC">
        <w:rPr>
          <w:noProof/>
        </w:rPr>
      </w:r>
      <w:r w:rsidRPr="00E46BAC">
        <w:rPr>
          <w:noProof/>
        </w:rPr>
        <w:fldChar w:fldCharType="separate"/>
      </w:r>
      <w:r w:rsidRPr="00E46BAC">
        <w:rPr>
          <w:noProof/>
          <w:lang w:val="fr-FR"/>
        </w:rPr>
        <w:t>424</w:t>
      </w:r>
      <w:r w:rsidRPr="00E46BAC">
        <w:rPr>
          <w:noProof/>
        </w:rPr>
        <w:fldChar w:fldCharType="end"/>
      </w:r>
    </w:p>
    <w:p w14:paraId="51A6081A" w14:textId="212B557B"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16</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VAE layer configuration</w:t>
      </w:r>
      <w:r w:rsidRPr="00E46BAC">
        <w:rPr>
          <w:noProof/>
        </w:rPr>
        <w:tab/>
      </w:r>
      <w:r w:rsidRPr="00E46BAC">
        <w:rPr>
          <w:noProof/>
        </w:rPr>
        <w:fldChar w:fldCharType="begin" w:fldLock="1"/>
      </w:r>
      <w:r w:rsidRPr="00E46BAC">
        <w:rPr>
          <w:noProof/>
        </w:rPr>
        <w:instrText xml:space="preserve"> PAGEREF _Toc162980365 \h </w:instrText>
      </w:r>
      <w:r w:rsidRPr="00E46BAC">
        <w:rPr>
          <w:noProof/>
        </w:rPr>
      </w:r>
      <w:r w:rsidRPr="00E46BAC">
        <w:rPr>
          <w:noProof/>
        </w:rPr>
        <w:fldChar w:fldCharType="separate"/>
      </w:r>
      <w:r w:rsidRPr="00E46BAC">
        <w:rPr>
          <w:noProof/>
        </w:rPr>
        <w:t>425</w:t>
      </w:r>
      <w:r w:rsidRPr="00E46BAC">
        <w:rPr>
          <w:noProof/>
        </w:rPr>
        <w:fldChar w:fldCharType="end"/>
      </w:r>
    </w:p>
    <w:p w14:paraId="6991B9F0" w14:textId="28E17CB1"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16.1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_Toc162980366 \h </w:instrText>
      </w:r>
      <w:r w:rsidRPr="00E46BAC">
        <w:rPr>
          <w:noProof/>
        </w:rPr>
      </w:r>
      <w:r w:rsidRPr="00E46BAC">
        <w:rPr>
          <w:noProof/>
        </w:rPr>
        <w:fldChar w:fldCharType="separate"/>
      </w:r>
      <w:r w:rsidRPr="00E46BAC">
        <w:rPr>
          <w:noProof/>
        </w:rPr>
        <w:t>425</w:t>
      </w:r>
      <w:r w:rsidRPr="00E46BAC">
        <w:rPr>
          <w:noProof/>
        </w:rPr>
        <w:fldChar w:fldCharType="end"/>
      </w:r>
    </w:p>
    <w:p w14:paraId="16972CFE" w14:textId="56A3BA45"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16.2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VAE layer</w:t>
      </w:r>
      <w:r w:rsidRPr="00E46BAC">
        <w:rPr>
          <w:noProof/>
        </w:rPr>
        <w:tab/>
      </w:r>
      <w:r w:rsidRPr="00E46BAC">
        <w:rPr>
          <w:noProof/>
        </w:rPr>
        <w:fldChar w:fldCharType="begin" w:fldLock="1"/>
      </w:r>
      <w:r w:rsidRPr="00E46BAC">
        <w:rPr>
          <w:noProof/>
        </w:rPr>
        <w:instrText xml:space="preserve"> PAGEREF _Toc162980367 \h </w:instrText>
      </w:r>
      <w:r w:rsidRPr="00E46BAC">
        <w:rPr>
          <w:noProof/>
        </w:rPr>
      </w:r>
      <w:r w:rsidRPr="00E46BAC">
        <w:rPr>
          <w:noProof/>
        </w:rPr>
        <w:fldChar w:fldCharType="separate"/>
      </w:r>
      <w:r w:rsidRPr="00E46BAC">
        <w:rPr>
          <w:noProof/>
        </w:rPr>
        <w:t>425</w:t>
      </w:r>
      <w:r w:rsidRPr="00E46BAC">
        <w:rPr>
          <w:noProof/>
        </w:rPr>
        <w:fldChar w:fldCharType="end"/>
      </w:r>
    </w:p>
    <w:p w14:paraId="40A5C8F7" w14:textId="5A4B0CA7"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16.2.1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VAE layer configuration in MT +CVAEACT</w:t>
      </w:r>
      <w:r w:rsidRPr="00E46BAC">
        <w:rPr>
          <w:noProof/>
        </w:rPr>
        <w:tab/>
      </w:r>
      <w:r w:rsidRPr="00E46BAC">
        <w:rPr>
          <w:noProof/>
        </w:rPr>
        <w:fldChar w:fldCharType="begin" w:fldLock="1"/>
      </w:r>
      <w:r w:rsidRPr="00E46BAC">
        <w:rPr>
          <w:noProof/>
        </w:rPr>
        <w:instrText xml:space="preserve"> PAGEREF _Toc162980368 \h </w:instrText>
      </w:r>
      <w:r w:rsidRPr="00E46BAC">
        <w:rPr>
          <w:noProof/>
        </w:rPr>
      </w:r>
      <w:r w:rsidRPr="00E46BAC">
        <w:rPr>
          <w:noProof/>
        </w:rPr>
        <w:fldChar w:fldCharType="separate"/>
      </w:r>
      <w:r w:rsidRPr="00E46BAC">
        <w:rPr>
          <w:noProof/>
        </w:rPr>
        <w:t>425</w:t>
      </w:r>
      <w:r w:rsidRPr="00E46BAC">
        <w:rPr>
          <w:noProof/>
        </w:rPr>
        <w:fldChar w:fldCharType="end"/>
      </w:r>
    </w:p>
    <w:p w14:paraId="331B8A84" w14:textId="02C181F3"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16.2.2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VAE layer registration +CVAEREG</w:t>
      </w:r>
      <w:r w:rsidRPr="00E46BAC">
        <w:rPr>
          <w:noProof/>
        </w:rPr>
        <w:tab/>
      </w:r>
      <w:r w:rsidRPr="00E46BAC">
        <w:rPr>
          <w:noProof/>
        </w:rPr>
        <w:fldChar w:fldCharType="begin" w:fldLock="1"/>
      </w:r>
      <w:r w:rsidRPr="00E46BAC">
        <w:rPr>
          <w:noProof/>
        </w:rPr>
        <w:instrText xml:space="preserve"> PAGEREF _Toc162980369 \h </w:instrText>
      </w:r>
      <w:r w:rsidRPr="00E46BAC">
        <w:rPr>
          <w:noProof/>
        </w:rPr>
      </w:r>
      <w:r w:rsidRPr="00E46BAC">
        <w:rPr>
          <w:noProof/>
        </w:rPr>
        <w:fldChar w:fldCharType="separate"/>
      </w:r>
      <w:r w:rsidRPr="00E46BAC">
        <w:rPr>
          <w:noProof/>
        </w:rPr>
        <w:t>426</w:t>
      </w:r>
      <w:r w:rsidRPr="00E46BAC">
        <w:rPr>
          <w:noProof/>
        </w:rPr>
        <w:fldChar w:fldCharType="end"/>
      </w:r>
    </w:p>
    <w:p w14:paraId="429DBB2D" w14:textId="0B4D4260"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17</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UAE layer configuration</w:t>
      </w:r>
      <w:r w:rsidRPr="00E46BAC">
        <w:rPr>
          <w:noProof/>
        </w:rPr>
        <w:tab/>
      </w:r>
      <w:r w:rsidRPr="00E46BAC">
        <w:rPr>
          <w:noProof/>
        </w:rPr>
        <w:fldChar w:fldCharType="begin" w:fldLock="1"/>
      </w:r>
      <w:r w:rsidRPr="00E46BAC">
        <w:rPr>
          <w:noProof/>
        </w:rPr>
        <w:instrText xml:space="preserve"> PAGEREF _Toc162980370 \h </w:instrText>
      </w:r>
      <w:r w:rsidRPr="00E46BAC">
        <w:rPr>
          <w:noProof/>
        </w:rPr>
      </w:r>
      <w:r w:rsidRPr="00E46BAC">
        <w:rPr>
          <w:noProof/>
        </w:rPr>
        <w:fldChar w:fldCharType="separate"/>
      </w:r>
      <w:r w:rsidRPr="00E46BAC">
        <w:rPr>
          <w:noProof/>
        </w:rPr>
        <w:t>427</w:t>
      </w:r>
      <w:r w:rsidRPr="00E46BAC">
        <w:rPr>
          <w:noProof/>
        </w:rPr>
        <w:fldChar w:fldCharType="end"/>
      </w:r>
    </w:p>
    <w:p w14:paraId="3822834B" w14:textId="76FF237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17.1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_Toc162980371 \h </w:instrText>
      </w:r>
      <w:r w:rsidRPr="00E46BAC">
        <w:rPr>
          <w:noProof/>
        </w:rPr>
      </w:r>
      <w:r w:rsidRPr="00E46BAC">
        <w:rPr>
          <w:noProof/>
        </w:rPr>
        <w:fldChar w:fldCharType="separate"/>
      </w:r>
      <w:r w:rsidRPr="00E46BAC">
        <w:rPr>
          <w:noProof/>
        </w:rPr>
        <w:t>427</w:t>
      </w:r>
      <w:r w:rsidRPr="00E46BAC">
        <w:rPr>
          <w:noProof/>
        </w:rPr>
        <w:fldChar w:fldCharType="end"/>
      </w:r>
    </w:p>
    <w:p w14:paraId="1F1394D6" w14:textId="05FBBBB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17.2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UAE layer</w:t>
      </w:r>
      <w:r w:rsidRPr="00E46BAC">
        <w:rPr>
          <w:noProof/>
        </w:rPr>
        <w:tab/>
      </w:r>
      <w:r w:rsidRPr="00E46BAC">
        <w:rPr>
          <w:noProof/>
        </w:rPr>
        <w:fldChar w:fldCharType="begin" w:fldLock="1"/>
      </w:r>
      <w:r w:rsidRPr="00E46BAC">
        <w:rPr>
          <w:noProof/>
        </w:rPr>
        <w:instrText xml:space="preserve"> PAGEREF _Toc162980372 \h </w:instrText>
      </w:r>
      <w:r w:rsidRPr="00E46BAC">
        <w:rPr>
          <w:noProof/>
        </w:rPr>
      </w:r>
      <w:r w:rsidRPr="00E46BAC">
        <w:rPr>
          <w:noProof/>
        </w:rPr>
        <w:fldChar w:fldCharType="separate"/>
      </w:r>
      <w:r w:rsidRPr="00E46BAC">
        <w:rPr>
          <w:noProof/>
        </w:rPr>
        <w:t>427</w:t>
      </w:r>
      <w:r w:rsidRPr="00E46BAC">
        <w:rPr>
          <w:noProof/>
        </w:rPr>
        <w:fldChar w:fldCharType="end"/>
      </w:r>
    </w:p>
    <w:p w14:paraId="4D419F3F" w14:textId="46310AE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17.2.1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UAE layer configuration in MT +CUAEACT</w:t>
      </w:r>
      <w:r w:rsidRPr="00E46BAC">
        <w:rPr>
          <w:noProof/>
        </w:rPr>
        <w:tab/>
      </w:r>
      <w:r w:rsidRPr="00E46BAC">
        <w:rPr>
          <w:noProof/>
        </w:rPr>
        <w:fldChar w:fldCharType="begin" w:fldLock="1"/>
      </w:r>
      <w:r w:rsidRPr="00E46BAC">
        <w:rPr>
          <w:noProof/>
        </w:rPr>
        <w:instrText xml:space="preserve"> PAGEREF _Toc162980373 \h </w:instrText>
      </w:r>
      <w:r w:rsidRPr="00E46BAC">
        <w:rPr>
          <w:noProof/>
        </w:rPr>
      </w:r>
      <w:r w:rsidRPr="00E46BAC">
        <w:rPr>
          <w:noProof/>
        </w:rPr>
        <w:fldChar w:fldCharType="separate"/>
      </w:r>
      <w:r w:rsidRPr="00E46BAC">
        <w:rPr>
          <w:noProof/>
        </w:rPr>
        <w:t>427</w:t>
      </w:r>
      <w:r w:rsidRPr="00E46BAC">
        <w:rPr>
          <w:noProof/>
        </w:rPr>
        <w:fldChar w:fldCharType="end"/>
      </w:r>
    </w:p>
    <w:p w14:paraId="698714FE" w14:textId="7E2FEC04"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17.2.2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UAE layer registration +CUAEREG</w:t>
      </w:r>
      <w:r w:rsidRPr="00E46BAC">
        <w:rPr>
          <w:noProof/>
        </w:rPr>
        <w:tab/>
      </w:r>
      <w:r w:rsidRPr="00E46BAC">
        <w:rPr>
          <w:noProof/>
        </w:rPr>
        <w:fldChar w:fldCharType="begin" w:fldLock="1"/>
      </w:r>
      <w:r w:rsidRPr="00E46BAC">
        <w:rPr>
          <w:noProof/>
        </w:rPr>
        <w:instrText xml:space="preserve"> PAGEREF _Toc162980374 \h </w:instrText>
      </w:r>
      <w:r w:rsidRPr="00E46BAC">
        <w:rPr>
          <w:noProof/>
        </w:rPr>
      </w:r>
      <w:r w:rsidRPr="00E46BAC">
        <w:rPr>
          <w:noProof/>
        </w:rPr>
        <w:fldChar w:fldCharType="separate"/>
      </w:r>
      <w:r w:rsidRPr="00E46BAC">
        <w:rPr>
          <w:noProof/>
        </w:rPr>
        <w:t>428</w:t>
      </w:r>
      <w:r w:rsidRPr="00E46BAC">
        <w:rPr>
          <w:noProof/>
        </w:rPr>
        <w:fldChar w:fldCharType="end"/>
      </w:r>
    </w:p>
    <w:p w14:paraId="7E3D3DB2" w14:textId="755F7B6F"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18</w:t>
      </w:r>
      <w:r w:rsidRPr="00E46BAC">
        <w:rPr>
          <w:rFonts w:asciiTheme="minorHAnsi" w:eastAsiaTheme="minorEastAsia" w:hAnsiTheme="minorHAnsi" w:cstheme="minorBidi"/>
          <w:noProof/>
          <w:kern w:val="2"/>
          <w:szCs w:val="22"/>
          <w:lang w:eastAsia="en-GB"/>
          <w14:ligatures w14:val="standardContextual"/>
        </w:rPr>
        <w:tab/>
      </w:r>
      <w:r w:rsidRPr="00E46BAC">
        <w:rPr>
          <w:noProof/>
        </w:rPr>
        <w:t>Commands for UAS configuration and operation</w:t>
      </w:r>
      <w:r w:rsidRPr="00E46BAC">
        <w:rPr>
          <w:noProof/>
        </w:rPr>
        <w:tab/>
      </w:r>
      <w:r w:rsidRPr="00E46BAC">
        <w:rPr>
          <w:noProof/>
        </w:rPr>
        <w:fldChar w:fldCharType="begin" w:fldLock="1"/>
      </w:r>
      <w:r w:rsidRPr="00E46BAC">
        <w:rPr>
          <w:noProof/>
        </w:rPr>
        <w:instrText xml:space="preserve"> PAGEREF _Toc162980375 \h </w:instrText>
      </w:r>
      <w:r w:rsidRPr="00E46BAC">
        <w:rPr>
          <w:noProof/>
        </w:rPr>
      </w:r>
      <w:r w:rsidRPr="00E46BAC">
        <w:rPr>
          <w:noProof/>
        </w:rPr>
        <w:fldChar w:fldCharType="separate"/>
      </w:r>
      <w:r w:rsidRPr="00E46BAC">
        <w:rPr>
          <w:noProof/>
        </w:rPr>
        <w:t>429</w:t>
      </w:r>
      <w:r w:rsidRPr="00E46BAC">
        <w:rPr>
          <w:noProof/>
        </w:rPr>
        <w:fldChar w:fldCharType="end"/>
      </w:r>
    </w:p>
    <w:p w14:paraId="0E74C550" w14:textId="26FA52B1"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18.1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General</w:t>
      </w:r>
      <w:r w:rsidRPr="00E46BAC">
        <w:rPr>
          <w:noProof/>
        </w:rPr>
        <w:tab/>
      </w:r>
      <w:r w:rsidRPr="00E46BAC">
        <w:rPr>
          <w:noProof/>
        </w:rPr>
        <w:fldChar w:fldCharType="begin" w:fldLock="1"/>
      </w:r>
      <w:r w:rsidRPr="00E46BAC">
        <w:rPr>
          <w:noProof/>
        </w:rPr>
        <w:instrText xml:space="preserve"> PAGEREF _Toc162980376 \h </w:instrText>
      </w:r>
      <w:r w:rsidRPr="00E46BAC">
        <w:rPr>
          <w:noProof/>
        </w:rPr>
      </w:r>
      <w:r w:rsidRPr="00E46BAC">
        <w:rPr>
          <w:noProof/>
        </w:rPr>
        <w:fldChar w:fldCharType="separate"/>
      </w:r>
      <w:r w:rsidRPr="00E46BAC">
        <w:rPr>
          <w:noProof/>
        </w:rPr>
        <w:t>429</w:t>
      </w:r>
      <w:r w:rsidRPr="00E46BAC">
        <w:rPr>
          <w:noProof/>
        </w:rPr>
        <w:fldChar w:fldCharType="end"/>
      </w:r>
    </w:p>
    <w:p w14:paraId="30C2340D" w14:textId="1855E95F"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18.2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Commands specific to UAS services</w:t>
      </w:r>
      <w:r w:rsidRPr="00E46BAC">
        <w:rPr>
          <w:noProof/>
        </w:rPr>
        <w:tab/>
      </w:r>
      <w:r w:rsidRPr="00E46BAC">
        <w:rPr>
          <w:noProof/>
        </w:rPr>
        <w:fldChar w:fldCharType="begin" w:fldLock="1"/>
      </w:r>
      <w:r w:rsidRPr="00E46BAC">
        <w:rPr>
          <w:noProof/>
        </w:rPr>
        <w:instrText xml:space="preserve"> PAGEREF _Toc162980377 \h </w:instrText>
      </w:r>
      <w:r w:rsidRPr="00E46BAC">
        <w:rPr>
          <w:noProof/>
        </w:rPr>
      </w:r>
      <w:r w:rsidRPr="00E46BAC">
        <w:rPr>
          <w:noProof/>
        </w:rPr>
        <w:fldChar w:fldCharType="separate"/>
      </w:r>
      <w:r w:rsidRPr="00E46BAC">
        <w:rPr>
          <w:noProof/>
        </w:rPr>
        <w:t>429</w:t>
      </w:r>
      <w:r w:rsidRPr="00E46BAC">
        <w:rPr>
          <w:noProof/>
        </w:rPr>
        <w:fldChar w:fldCharType="end"/>
      </w:r>
    </w:p>
    <w:p w14:paraId="2553B416" w14:textId="4FB60E2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18.2.1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UUAA parameter transport +CUUAAPT</w:t>
      </w:r>
      <w:r w:rsidRPr="00E46BAC">
        <w:rPr>
          <w:noProof/>
        </w:rPr>
        <w:tab/>
      </w:r>
      <w:r w:rsidRPr="00E46BAC">
        <w:rPr>
          <w:noProof/>
        </w:rPr>
        <w:fldChar w:fldCharType="begin" w:fldLock="1"/>
      </w:r>
      <w:r w:rsidRPr="00E46BAC">
        <w:rPr>
          <w:noProof/>
        </w:rPr>
        <w:instrText xml:space="preserve"> PAGEREF _Toc162980378 \h </w:instrText>
      </w:r>
      <w:r w:rsidRPr="00E46BAC">
        <w:rPr>
          <w:noProof/>
        </w:rPr>
      </w:r>
      <w:r w:rsidRPr="00E46BAC">
        <w:rPr>
          <w:noProof/>
        </w:rPr>
        <w:fldChar w:fldCharType="separate"/>
      </w:r>
      <w:r w:rsidRPr="00E46BAC">
        <w:rPr>
          <w:noProof/>
        </w:rPr>
        <w:t>429</w:t>
      </w:r>
      <w:r w:rsidRPr="00E46BAC">
        <w:rPr>
          <w:noProof/>
        </w:rPr>
        <w:fldChar w:fldCharType="end"/>
      </w:r>
    </w:p>
    <w:p w14:paraId="17306FE9" w14:textId="485737A8"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noProof/>
        </w:rPr>
        <w:t>18.2.2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C2 authorization parameter transport +CC2APT</w:t>
      </w:r>
      <w:r w:rsidRPr="00E46BAC">
        <w:rPr>
          <w:noProof/>
        </w:rPr>
        <w:tab/>
      </w:r>
      <w:r w:rsidRPr="00E46BAC">
        <w:rPr>
          <w:noProof/>
        </w:rPr>
        <w:fldChar w:fldCharType="begin" w:fldLock="1"/>
      </w:r>
      <w:r w:rsidRPr="00E46BAC">
        <w:rPr>
          <w:noProof/>
        </w:rPr>
        <w:instrText xml:space="preserve"> PAGEREF _Toc162980379 \h </w:instrText>
      </w:r>
      <w:r w:rsidRPr="00E46BAC">
        <w:rPr>
          <w:noProof/>
        </w:rPr>
      </w:r>
      <w:r w:rsidRPr="00E46BAC">
        <w:rPr>
          <w:noProof/>
        </w:rPr>
        <w:fldChar w:fldCharType="separate"/>
      </w:r>
      <w:r w:rsidRPr="00E46BAC">
        <w:rPr>
          <w:noProof/>
        </w:rPr>
        <w:t>430</w:t>
      </w:r>
      <w:r w:rsidRPr="00E46BAC">
        <w:rPr>
          <w:noProof/>
        </w:rPr>
        <w:fldChar w:fldCharType="end"/>
      </w:r>
    </w:p>
    <w:p w14:paraId="3841EECC" w14:textId="2EBA5EB2"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rFonts w:eastAsia="Malgun Gothic"/>
          <w:noProof/>
        </w:rPr>
        <w:t>19</w:t>
      </w:r>
      <w:r w:rsidRPr="00E46BAC">
        <w:rPr>
          <w:rFonts w:asciiTheme="minorHAnsi" w:eastAsiaTheme="minorEastAsia" w:hAnsiTheme="minorHAnsi" w:cstheme="minorBidi"/>
          <w:noProof/>
          <w:kern w:val="2"/>
          <w:szCs w:val="22"/>
          <w:lang w:eastAsia="en-GB"/>
          <w14:ligatures w14:val="standardContextual"/>
        </w:rPr>
        <w:tab/>
      </w:r>
      <w:r w:rsidRPr="00E46BAC">
        <w:rPr>
          <w:rFonts w:eastAsia="Malgun Gothic"/>
          <w:noProof/>
        </w:rPr>
        <w:t>Commands for edge enabling layer operation</w:t>
      </w:r>
      <w:r w:rsidRPr="00E46BAC">
        <w:rPr>
          <w:noProof/>
        </w:rPr>
        <w:tab/>
      </w:r>
      <w:r w:rsidRPr="00E46BAC">
        <w:rPr>
          <w:noProof/>
        </w:rPr>
        <w:fldChar w:fldCharType="begin" w:fldLock="1"/>
      </w:r>
      <w:r w:rsidRPr="00E46BAC">
        <w:rPr>
          <w:noProof/>
        </w:rPr>
        <w:instrText xml:space="preserve"> PAGEREF _Toc162980380 \h </w:instrText>
      </w:r>
      <w:r w:rsidRPr="00E46BAC">
        <w:rPr>
          <w:noProof/>
        </w:rPr>
      </w:r>
      <w:r w:rsidRPr="00E46BAC">
        <w:rPr>
          <w:noProof/>
        </w:rPr>
        <w:fldChar w:fldCharType="separate"/>
      </w:r>
      <w:r w:rsidRPr="00E46BAC">
        <w:rPr>
          <w:noProof/>
        </w:rPr>
        <w:t>431</w:t>
      </w:r>
      <w:r w:rsidRPr="00E46BAC">
        <w:rPr>
          <w:noProof/>
        </w:rPr>
        <w:fldChar w:fldCharType="end"/>
      </w:r>
    </w:p>
    <w:p w14:paraId="5472E7F1" w14:textId="724477C4"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rFonts w:eastAsia="Malgun Gothic"/>
          <w:noProof/>
        </w:rPr>
        <w:t>19.1</w:t>
      </w:r>
      <w:r w:rsidRPr="00E46BAC">
        <w:rPr>
          <w:rFonts w:asciiTheme="minorHAnsi" w:eastAsiaTheme="minorEastAsia" w:hAnsiTheme="minorHAnsi" w:cstheme="minorBidi"/>
          <w:noProof/>
          <w:kern w:val="2"/>
          <w:sz w:val="22"/>
          <w:szCs w:val="22"/>
          <w:lang w:eastAsia="en-GB"/>
          <w14:ligatures w14:val="standardContextual"/>
        </w:rPr>
        <w:tab/>
      </w:r>
      <w:r w:rsidRPr="00E46BAC">
        <w:rPr>
          <w:rFonts w:eastAsia="Malgun Gothic"/>
          <w:noProof/>
        </w:rPr>
        <w:t>General</w:t>
      </w:r>
      <w:r w:rsidRPr="00E46BAC">
        <w:rPr>
          <w:noProof/>
        </w:rPr>
        <w:tab/>
      </w:r>
      <w:r w:rsidRPr="00E46BAC">
        <w:rPr>
          <w:noProof/>
        </w:rPr>
        <w:fldChar w:fldCharType="begin" w:fldLock="1"/>
      </w:r>
      <w:r w:rsidRPr="00E46BAC">
        <w:rPr>
          <w:noProof/>
        </w:rPr>
        <w:instrText xml:space="preserve"> PAGEREF _Toc162980381 \h </w:instrText>
      </w:r>
      <w:r w:rsidRPr="00E46BAC">
        <w:rPr>
          <w:noProof/>
        </w:rPr>
      </w:r>
      <w:r w:rsidRPr="00E46BAC">
        <w:rPr>
          <w:noProof/>
        </w:rPr>
        <w:fldChar w:fldCharType="separate"/>
      </w:r>
      <w:r w:rsidRPr="00E46BAC">
        <w:rPr>
          <w:noProof/>
        </w:rPr>
        <w:t>431</w:t>
      </w:r>
      <w:r w:rsidRPr="00E46BAC">
        <w:rPr>
          <w:noProof/>
        </w:rPr>
        <w:fldChar w:fldCharType="end"/>
      </w:r>
    </w:p>
    <w:p w14:paraId="5738EE9A" w14:textId="2400C29B"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rFonts w:eastAsia="Malgun Gothic"/>
          <w:noProof/>
        </w:rPr>
        <w:t>19.2</w:t>
      </w:r>
      <w:r w:rsidRPr="00E46BAC">
        <w:rPr>
          <w:rFonts w:asciiTheme="minorHAnsi" w:eastAsiaTheme="minorEastAsia" w:hAnsiTheme="minorHAnsi" w:cstheme="minorBidi"/>
          <w:noProof/>
          <w:kern w:val="2"/>
          <w:sz w:val="22"/>
          <w:szCs w:val="22"/>
          <w:lang w:eastAsia="en-GB"/>
          <w14:ligatures w14:val="standardContextual"/>
        </w:rPr>
        <w:tab/>
      </w:r>
      <w:r w:rsidRPr="00E46BAC">
        <w:rPr>
          <w:rFonts w:eastAsia="Malgun Gothic"/>
          <w:noProof/>
        </w:rPr>
        <w:t>Commands specific to edge enabling layer</w:t>
      </w:r>
      <w:r w:rsidRPr="00E46BAC">
        <w:rPr>
          <w:noProof/>
        </w:rPr>
        <w:tab/>
      </w:r>
      <w:r w:rsidRPr="00E46BAC">
        <w:rPr>
          <w:noProof/>
        </w:rPr>
        <w:fldChar w:fldCharType="begin" w:fldLock="1"/>
      </w:r>
      <w:r w:rsidRPr="00E46BAC">
        <w:rPr>
          <w:noProof/>
        </w:rPr>
        <w:instrText xml:space="preserve"> PAGEREF _Toc162980382 \h </w:instrText>
      </w:r>
      <w:r w:rsidRPr="00E46BAC">
        <w:rPr>
          <w:noProof/>
        </w:rPr>
      </w:r>
      <w:r w:rsidRPr="00E46BAC">
        <w:rPr>
          <w:noProof/>
        </w:rPr>
        <w:fldChar w:fldCharType="separate"/>
      </w:r>
      <w:r w:rsidRPr="00E46BAC">
        <w:rPr>
          <w:noProof/>
        </w:rPr>
        <w:t>431</w:t>
      </w:r>
      <w:r w:rsidRPr="00E46BAC">
        <w:rPr>
          <w:noProof/>
        </w:rPr>
        <w:fldChar w:fldCharType="end"/>
      </w:r>
    </w:p>
    <w:p w14:paraId="3E2672EC" w14:textId="6BFDDC09"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rFonts w:eastAsia="Malgun Gothic"/>
          <w:noProof/>
        </w:rPr>
        <w:t>19.2.1</w:t>
      </w:r>
      <w:r w:rsidRPr="00E46BAC">
        <w:rPr>
          <w:rFonts w:asciiTheme="minorHAnsi" w:eastAsiaTheme="minorEastAsia" w:hAnsiTheme="minorHAnsi" w:cstheme="minorBidi"/>
          <w:noProof/>
          <w:kern w:val="2"/>
          <w:sz w:val="22"/>
          <w:szCs w:val="22"/>
          <w:lang w:eastAsia="en-GB"/>
          <w14:ligatures w14:val="standardContextual"/>
        </w:rPr>
        <w:tab/>
      </w:r>
      <w:r w:rsidRPr="00E46BAC">
        <w:rPr>
          <w:rFonts w:eastAsia="Malgun Gothic"/>
          <w:noProof/>
        </w:rPr>
        <w:t>Edge-5 EAS discovery +CE5EASD</w:t>
      </w:r>
      <w:r w:rsidRPr="00E46BAC">
        <w:rPr>
          <w:noProof/>
        </w:rPr>
        <w:tab/>
      </w:r>
      <w:r w:rsidRPr="00E46BAC">
        <w:rPr>
          <w:noProof/>
        </w:rPr>
        <w:fldChar w:fldCharType="begin" w:fldLock="1"/>
      </w:r>
      <w:r w:rsidRPr="00E46BAC">
        <w:rPr>
          <w:noProof/>
        </w:rPr>
        <w:instrText xml:space="preserve"> PAGEREF _Toc162980383 \h </w:instrText>
      </w:r>
      <w:r w:rsidRPr="00E46BAC">
        <w:rPr>
          <w:noProof/>
        </w:rPr>
      </w:r>
      <w:r w:rsidRPr="00E46BAC">
        <w:rPr>
          <w:noProof/>
        </w:rPr>
        <w:fldChar w:fldCharType="separate"/>
      </w:r>
      <w:r w:rsidRPr="00E46BAC">
        <w:rPr>
          <w:noProof/>
        </w:rPr>
        <w:t>431</w:t>
      </w:r>
      <w:r w:rsidRPr="00E46BAC">
        <w:rPr>
          <w:noProof/>
        </w:rPr>
        <w:fldChar w:fldCharType="end"/>
      </w:r>
    </w:p>
    <w:p w14:paraId="64138D91" w14:textId="591C6B4A" w:rsidR="00E46BAC" w:rsidRPr="00E46BAC" w:rsidRDefault="00E46BAC">
      <w:pPr>
        <w:pStyle w:val="TOC3"/>
        <w:rPr>
          <w:rFonts w:asciiTheme="minorHAnsi" w:eastAsiaTheme="minorEastAsia" w:hAnsiTheme="minorHAnsi" w:cstheme="minorBidi"/>
          <w:noProof/>
          <w:kern w:val="2"/>
          <w:sz w:val="22"/>
          <w:szCs w:val="22"/>
          <w:lang w:eastAsia="en-GB"/>
          <w14:ligatures w14:val="standardContextual"/>
        </w:rPr>
      </w:pPr>
      <w:r w:rsidRPr="00E46BAC">
        <w:rPr>
          <w:rFonts w:eastAsia="Malgun Gothic"/>
          <w:noProof/>
        </w:rPr>
        <w:t>19.2.2</w:t>
      </w:r>
      <w:r w:rsidRPr="00E46BAC">
        <w:rPr>
          <w:rFonts w:asciiTheme="minorHAnsi" w:eastAsiaTheme="minorEastAsia" w:hAnsiTheme="minorHAnsi" w:cstheme="minorBidi"/>
          <w:noProof/>
          <w:kern w:val="2"/>
          <w:sz w:val="22"/>
          <w:szCs w:val="22"/>
          <w:lang w:eastAsia="en-GB"/>
          <w14:ligatures w14:val="standardContextual"/>
        </w:rPr>
        <w:tab/>
      </w:r>
      <w:r w:rsidRPr="00E46BAC">
        <w:rPr>
          <w:rFonts w:eastAsia="Malgun Gothic"/>
          <w:noProof/>
        </w:rPr>
        <w:t>Edge-5 ACR trigger request +CE5ACRREQ</w:t>
      </w:r>
      <w:r w:rsidRPr="00E46BAC">
        <w:rPr>
          <w:noProof/>
        </w:rPr>
        <w:tab/>
      </w:r>
      <w:r w:rsidRPr="00E46BAC">
        <w:rPr>
          <w:noProof/>
        </w:rPr>
        <w:fldChar w:fldCharType="begin" w:fldLock="1"/>
      </w:r>
      <w:r w:rsidRPr="00E46BAC">
        <w:rPr>
          <w:noProof/>
        </w:rPr>
        <w:instrText xml:space="preserve"> PAGEREF _Toc162980384 \h </w:instrText>
      </w:r>
      <w:r w:rsidRPr="00E46BAC">
        <w:rPr>
          <w:noProof/>
        </w:rPr>
      </w:r>
      <w:r w:rsidRPr="00E46BAC">
        <w:rPr>
          <w:noProof/>
        </w:rPr>
        <w:fldChar w:fldCharType="separate"/>
      </w:r>
      <w:r w:rsidRPr="00E46BAC">
        <w:rPr>
          <w:noProof/>
        </w:rPr>
        <w:t>432</w:t>
      </w:r>
      <w:r w:rsidRPr="00E46BAC">
        <w:rPr>
          <w:noProof/>
        </w:rPr>
        <w:fldChar w:fldCharType="end"/>
      </w:r>
    </w:p>
    <w:p w14:paraId="5D2AD89A" w14:textId="7D96997A" w:rsidR="00E46BAC" w:rsidRPr="00E46BAC" w:rsidRDefault="00E46BAC">
      <w:pPr>
        <w:pStyle w:val="TOC3"/>
        <w:rPr>
          <w:rFonts w:asciiTheme="minorHAnsi" w:eastAsiaTheme="minorEastAsia" w:hAnsiTheme="minorHAnsi" w:cstheme="minorBidi"/>
          <w:noProof/>
          <w:kern w:val="2"/>
          <w:sz w:val="22"/>
          <w:szCs w:val="22"/>
          <w:lang w:val="fr-FR" w:eastAsia="en-GB"/>
          <w14:ligatures w14:val="standardContextual"/>
        </w:rPr>
      </w:pPr>
      <w:r w:rsidRPr="00E46BAC">
        <w:rPr>
          <w:rFonts w:eastAsia="Malgun Gothic"/>
          <w:noProof/>
          <w:lang w:val="fr-FR"/>
        </w:rPr>
        <w:t>19.2.3</w:t>
      </w:r>
      <w:r w:rsidRPr="00E46BAC">
        <w:rPr>
          <w:rFonts w:asciiTheme="minorHAnsi" w:eastAsiaTheme="minorEastAsia" w:hAnsiTheme="minorHAnsi" w:cstheme="minorBidi"/>
          <w:noProof/>
          <w:kern w:val="2"/>
          <w:sz w:val="22"/>
          <w:szCs w:val="22"/>
          <w:lang w:val="fr-FR" w:eastAsia="en-GB"/>
          <w14:ligatures w14:val="standardContextual"/>
        </w:rPr>
        <w:tab/>
      </w:r>
      <w:r w:rsidRPr="00E46BAC">
        <w:rPr>
          <w:rFonts w:eastAsia="Malgun Gothic"/>
          <w:noProof/>
          <w:lang w:val="fr-FR"/>
        </w:rPr>
        <w:t>Edge-5 EEC services subscription +CE5EECSRV</w:t>
      </w:r>
      <w:r w:rsidRPr="00E46BAC">
        <w:rPr>
          <w:noProof/>
          <w:lang w:val="fr-FR"/>
        </w:rPr>
        <w:tab/>
      </w:r>
      <w:r w:rsidRPr="00E46BAC">
        <w:rPr>
          <w:noProof/>
        </w:rPr>
        <w:fldChar w:fldCharType="begin" w:fldLock="1"/>
      </w:r>
      <w:r w:rsidRPr="00E46BAC">
        <w:rPr>
          <w:noProof/>
          <w:lang w:val="fr-FR"/>
        </w:rPr>
        <w:instrText xml:space="preserve"> PAGEREF _Toc162980385 \h </w:instrText>
      </w:r>
      <w:r w:rsidRPr="00E46BAC">
        <w:rPr>
          <w:noProof/>
        </w:rPr>
      </w:r>
      <w:r w:rsidRPr="00E46BAC">
        <w:rPr>
          <w:noProof/>
        </w:rPr>
        <w:fldChar w:fldCharType="separate"/>
      </w:r>
      <w:r w:rsidRPr="00E46BAC">
        <w:rPr>
          <w:noProof/>
          <w:lang w:val="fr-FR"/>
        </w:rPr>
        <w:t>433</w:t>
      </w:r>
      <w:r w:rsidRPr="00E46BAC">
        <w:rPr>
          <w:noProof/>
        </w:rPr>
        <w:fldChar w:fldCharType="end"/>
      </w:r>
    </w:p>
    <w:p w14:paraId="4FC47F7C" w14:textId="18705881" w:rsidR="00E46BAC" w:rsidRPr="00E46BAC" w:rsidRDefault="00E46BAC">
      <w:pPr>
        <w:pStyle w:val="TOC3"/>
        <w:rPr>
          <w:rFonts w:asciiTheme="minorHAnsi" w:eastAsiaTheme="minorEastAsia" w:hAnsiTheme="minorHAnsi" w:cstheme="minorBidi"/>
          <w:noProof/>
          <w:kern w:val="2"/>
          <w:sz w:val="22"/>
          <w:szCs w:val="22"/>
          <w:lang w:val="fr-FR" w:eastAsia="en-GB"/>
          <w14:ligatures w14:val="standardContextual"/>
        </w:rPr>
      </w:pPr>
      <w:r w:rsidRPr="00E46BAC">
        <w:rPr>
          <w:rFonts w:eastAsia="Malgun Gothic"/>
          <w:noProof/>
          <w:lang w:val="fr-FR"/>
        </w:rPr>
        <w:t>19.2.4</w:t>
      </w:r>
      <w:r w:rsidRPr="00E46BAC">
        <w:rPr>
          <w:rFonts w:asciiTheme="minorHAnsi" w:eastAsiaTheme="minorEastAsia" w:hAnsiTheme="minorHAnsi" w:cstheme="minorBidi"/>
          <w:noProof/>
          <w:kern w:val="2"/>
          <w:sz w:val="22"/>
          <w:szCs w:val="22"/>
          <w:lang w:val="fr-FR" w:eastAsia="en-GB"/>
          <w14:ligatures w14:val="standardContextual"/>
        </w:rPr>
        <w:tab/>
      </w:r>
      <w:r w:rsidRPr="00E46BAC">
        <w:rPr>
          <w:rFonts w:eastAsia="Malgun Gothic"/>
          <w:noProof/>
          <w:lang w:val="fr-FR"/>
        </w:rPr>
        <w:t>Edge-5 UE ID request +CE5UEIDREQ</w:t>
      </w:r>
      <w:r w:rsidRPr="00E46BAC">
        <w:rPr>
          <w:noProof/>
          <w:lang w:val="fr-FR"/>
        </w:rPr>
        <w:tab/>
      </w:r>
      <w:r w:rsidRPr="00E46BAC">
        <w:rPr>
          <w:noProof/>
        </w:rPr>
        <w:fldChar w:fldCharType="begin" w:fldLock="1"/>
      </w:r>
      <w:r w:rsidRPr="00E46BAC">
        <w:rPr>
          <w:noProof/>
          <w:lang w:val="fr-FR"/>
        </w:rPr>
        <w:instrText xml:space="preserve"> PAGEREF _Toc162980386 \h </w:instrText>
      </w:r>
      <w:r w:rsidRPr="00E46BAC">
        <w:rPr>
          <w:noProof/>
        </w:rPr>
      </w:r>
      <w:r w:rsidRPr="00E46BAC">
        <w:rPr>
          <w:noProof/>
        </w:rPr>
        <w:fldChar w:fldCharType="separate"/>
      </w:r>
      <w:r w:rsidRPr="00E46BAC">
        <w:rPr>
          <w:noProof/>
          <w:lang w:val="fr-FR"/>
        </w:rPr>
        <w:t>435</w:t>
      </w:r>
      <w:r w:rsidRPr="00E46BAC">
        <w:rPr>
          <w:noProof/>
        </w:rPr>
        <w:fldChar w:fldCharType="end"/>
      </w:r>
    </w:p>
    <w:p w14:paraId="405B9555" w14:textId="100EA2ED"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lastRenderedPageBreak/>
        <w:t>Annex A (normative):</w:t>
      </w:r>
      <w:r w:rsidRPr="00E46BAC">
        <w:rPr>
          <w:noProof/>
        </w:rPr>
        <w:tab/>
        <w:t>Summary of commands from other standards</w:t>
      </w:r>
      <w:r w:rsidRPr="00E46BAC">
        <w:rPr>
          <w:noProof/>
        </w:rPr>
        <w:tab/>
      </w:r>
      <w:r w:rsidRPr="00E46BAC">
        <w:rPr>
          <w:noProof/>
        </w:rPr>
        <w:fldChar w:fldCharType="begin" w:fldLock="1"/>
      </w:r>
      <w:r w:rsidRPr="00E46BAC">
        <w:rPr>
          <w:noProof/>
        </w:rPr>
        <w:instrText xml:space="preserve"> PAGEREF _Toc162980387 \h </w:instrText>
      </w:r>
      <w:r w:rsidRPr="00E46BAC">
        <w:rPr>
          <w:noProof/>
        </w:rPr>
      </w:r>
      <w:r w:rsidRPr="00E46BAC">
        <w:rPr>
          <w:noProof/>
        </w:rPr>
        <w:fldChar w:fldCharType="separate"/>
      </w:r>
      <w:r w:rsidRPr="00E46BAC">
        <w:rPr>
          <w:noProof/>
        </w:rPr>
        <w:t>438</w:t>
      </w:r>
      <w:r w:rsidRPr="00E46BAC">
        <w:rPr>
          <w:noProof/>
        </w:rPr>
        <w:fldChar w:fldCharType="end"/>
      </w:r>
    </w:p>
    <w:p w14:paraId="147CBD31" w14:textId="694FD870"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B (normative):</w:t>
      </w:r>
      <w:r w:rsidRPr="00E46BAC">
        <w:rPr>
          <w:noProof/>
        </w:rPr>
        <w:tab/>
        <w:t>Summary of result codes</w:t>
      </w:r>
      <w:r w:rsidRPr="00E46BAC">
        <w:rPr>
          <w:noProof/>
        </w:rPr>
        <w:tab/>
      </w:r>
      <w:r w:rsidRPr="00E46BAC">
        <w:rPr>
          <w:noProof/>
        </w:rPr>
        <w:fldChar w:fldCharType="begin" w:fldLock="1"/>
      </w:r>
      <w:r w:rsidRPr="00E46BAC">
        <w:rPr>
          <w:noProof/>
        </w:rPr>
        <w:instrText xml:space="preserve"> PAGEREF _Toc162980388 \h </w:instrText>
      </w:r>
      <w:r w:rsidRPr="00E46BAC">
        <w:rPr>
          <w:noProof/>
        </w:rPr>
      </w:r>
      <w:r w:rsidRPr="00E46BAC">
        <w:rPr>
          <w:noProof/>
        </w:rPr>
        <w:fldChar w:fldCharType="separate"/>
      </w:r>
      <w:r w:rsidRPr="00E46BAC">
        <w:rPr>
          <w:noProof/>
        </w:rPr>
        <w:t>440</w:t>
      </w:r>
      <w:r w:rsidRPr="00E46BAC">
        <w:rPr>
          <w:noProof/>
        </w:rPr>
        <w:fldChar w:fldCharType="end"/>
      </w:r>
    </w:p>
    <w:p w14:paraId="1072B614" w14:textId="267DEEAE"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C (informative):</w:t>
      </w:r>
      <w:r w:rsidRPr="00E46BAC">
        <w:rPr>
          <w:noProof/>
        </w:rPr>
        <w:tab/>
        <w:t>Commands from TIA IS</w:t>
      </w:r>
      <w:r w:rsidRPr="00E46BAC">
        <w:rPr>
          <w:noProof/>
        </w:rPr>
        <w:noBreakHyphen/>
        <w:t>101</w:t>
      </w:r>
      <w:r w:rsidRPr="00E46BAC">
        <w:rPr>
          <w:noProof/>
        </w:rPr>
        <w:tab/>
      </w:r>
      <w:r w:rsidRPr="00E46BAC">
        <w:rPr>
          <w:noProof/>
        </w:rPr>
        <w:fldChar w:fldCharType="begin" w:fldLock="1"/>
      </w:r>
      <w:r w:rsidRPr="00E46BAC">
        <w:rPr>
          <w:noProof/>
        </w:rPr>
        <w:instrText xml:space="preserve"> PAGEREF _Toc162980389 \h </w:instrText>
      </w:r>
      <w:r w:rsidRPr="00E46BAC">
        <w:rPr>
          <w:noProof/>
        </w:rPr>
      </w:r>
      <w:r w:rsidRPr="00E46BAC">
        <w:rPr>
          <w:noProof/>
        </w:rPr>
        <w:fldChar w:fldCharType="separate"/>
      </w:r>
      <w:r w:rsidRPr="00E46BAC">
        <w:rPr>
          <w:noProof/>
        </w:rPr>
        <w:t>443</w:t>
      </w:r>
      <w:r w:rsidRPr="00E46BAC">
        <w:rPr>
          <w:noProof/>
        </w:rPr>
        <w:fldChar w:fldCharType="end"/>
      </w:r>
    </w:p>
    <w:p w14:paraId="1BBFD65D" w14:textId="69457806"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rPr>
        <w:t>C.1</w:t>
      </w:r>
      <w:r w:rsidRPr="00E46BAC">
        <w:rPr>
          <w:rFonts w:asciiTheme="minorHAnsi" w:eastAsiaTheme="minorEastAsia" w:hAnsiTheme="minorHAnsi" w:cstheme="minorBidi"/>
          <w:noProof/>
          <w:kern w:val="2"/>
          <w:szCs w:val="22"/>
          <w:lang w:eastAsia="en-GB"/>
          <w14:ligatures w14:val="standardContextual"/>
        </w:rPr>
        <w:tab/>
      </w:r>
      <w:r w:rsidRPr="00E46BAC">
        <w:rPr>
          <w:noProof/>
        </w:rPr>
        <w:t>Introduction</w:t>
      </w:r>
      <w:r w:rsidRPr="00E46BAC">
        <w:rPr>
          <w:noProof/>
        </w:rPr>
        <w:tab/>
      </w:r>
      <w:r w:rsidRPr="00E46BAC">
        <w:rPr>
          <w:noProof/>
        </w:rPr>
        <w:fldChar w:fldCharType="begin" w:fldLock="1"/>
      </w:r>
      <w:r w:rsidRPr="00E46BAC">
        <w:rPr>
          <w:noProof/>
        </w:rPr>
        <w:instrText xml:space="preserve"> PAGEREF _Toc162980390 \h </w:instrText>
      </w:r>
      <w:r w:rsidRPr="00E46BAC">
        <w:rPr>
          <w:noProof/>
        </w:rPr>
      </w:r>
      <w:r w:rsidRPr="00E46BAC">
        <w:rPr>
          <w:noProof/>
        </w:rPr>
        <w:fldChar w:fldCharType="separate"/>
      </w:r>
      <w:r w:rsidRPr="00E46BAC">
        <w:rPr>
          <w:noProof/>
        </w:rPr>
        <w:t>443</w:t>
      </w:r>
      <w:r w:rsidRPr="00E46BAC">
        <w:rPr>
          <w:noProof/>
        </w:rPr>
        <w:fldChar w:fldCharType="end"/>
      </w:r>
    </w:p>
    <w:p w14:paraId="298F70FF" w14:textId="17DC76DB" w:rsidR="00E46BAC" w:rsidRPr="00E46BAC" w:rsidRDefault="00E46BAC">
      <w:pPr>
        <w:pStyle w:val="TOC1"/>
        <w:rPr>
          <w:rFonts w:asciiTheme="minorHAnsi" w:eastAsiaTheme="minorEastAsia" w:hAnsiTheme="minorHAnsi" w:cstheme="minorBidi"/>
          <w:noProof/>
          <w:kern w:val="2"/>
          <w:szCs w:val="22"/>
          <w:lang w:eastAsia="en-GB"/>
          <w14:ligatures w14:val="standardContextual"/>
        </w:rPr>
      </w:pPr>
      <w:r w:rsidRPr="00E46BAC">
        <w:rPr>
          <w:noProof/>
          <w:lang w:val="en-US"/>
        </w:rPr>
        <w:t>C.2</w:t>
      </w:r>
      <w:r w:rsidRPr="00E46BAC">
        <w:rPr>
          <w:rFonts w:asciiTheme="minorHAnsi" w:eastAsiaTheme="minorEastAsia" w:hAnsiTheme="minorHAnsi" w:cstheme="minorBidi"/>
          <w:noProof/>
          <w:kern w:val="2"/>
          <w:szCs w:val="22"/>
          <w:lang w:eastAsia="en-GB"/>
          <w14:ligatures w14:val="standardContextual"/>
        </w:rPr>
        <w:tab/>
      </w:r>
      <w:r w:rsidRPr="00E46BAC">
        <w:rPr>
          <w:noProof/>
          <w:lang w:val="en-US"/>
        </w:rPr>
        <w:t>Commands</w:t>
      </w:r>
      <w:r w:rsidRPr="00E46BAC">
        <w:rPr>
          <w:noProof/>
        </w:rPr>
        <w:tab/>
      </w:r>
      <w:r w:rsidRPr="00E46BAC">
        <w:rPr>
          <w:noProof/>
        </w:rPr>
        <w:fldChar w:fldCharType="begin" w:fldLock="1"/>
      </w:r>
      <w:r w:rsidRPr="00E46BAC">
        <w:rPr>
          <w:noProof/>
        </w:rPr>
        <w:instrText xml:space="preserve"> PAGEREF _Toc162980391 \h </w:instrText>
      </w:r>
      <w:r w:rsidRPr="00E46BAC">
        <w:rPr>
          <w:noProof/>
        </w:rPr>
      </w:r>
      <w:r w:rsidRPr="00E46BAC">
        <w:rPr>
          <w:noProof/>
        </w:rPr>
        <w:fldChar w:fldCharType="separate"/>
      </w:r>
      <w:r w:rsidRPr="00E46BAC">
        <w:rPr>
          <w:noProof/>
        </w:rPr>
        <w:t>444</w:t>
      </w:r>
      <w:r w:rsidRPr="00E46BAC">
        <w:rPr>
          <w:noProof/>
        </w:rPr>
        <w:fldChar w:fldCharType="end"/>
      </w:r>
    </w:p>
    <w:p w14:paraId="7EEEBDDA" w14:textId="31B3A048"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lang w:val="en-US"/>
        </w:rPr>
        <w:t>C.2.1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lang w:val="en-US"/>
        </w:rPr>
        <w:t>Select mode +FCLASS</w:t>
      </w:r>
      <w:r w:rsidRPr="00E46BAC">
        <w:rPr>
          <w:noProof/>
        </w:rPr>
        <w:tab/>
      </w:r>
      <w:r w:rsidRPr="00E46BAC">
        <w:rPr>
          <w:noProof/>
        </w:rPr>
        <w:fldChar w:fldCharType="begin" w:fldLock="1"/>
      </w:r>
      <w:r w:rsidRPr="00E46BAC">
        <w:rPr>
          <w:noProof/>
        </w:rPr>
        <w:instrText xml:space="preserve"> PAGEREF _Toc162980392 \h </w:instrText>
      </w:r>
      <w:r w:rsidRPr="00E46BAC">
        <w:rPr>
          <w:noProof/>
        </w:rPr>
      </w:r>
      <w:r w:rsidRPr="00E46BAC">
        <w:rPr>
          <w:noProof/>
        </w:rPr>
        <w:fldChar w:fldCharType="separate"/>
      </w:r>
      <w:r w:rsidRPr="00E46BAC">
        <w:rPr>
          <w:noProof/>
        </w:rPr>
        <w:t>444</w:t>
      </w:r>
      <w:r w:rsidRPr="00E46BAC">
        <w:rPr>
          <w:noProof/>
        </w:rPr>
        <w:fldChar w:fldCharType="end"/>
      </w:r>
    </w:p>
    <w:p w14:paraId="27F63E85" w14:textId="7D751AA2"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Buffer threshold setting +VBT</w:t>
      </w:r>
      <w:r w:rsidRPr="00E46BAC">
        <w:rPr>
          <w:noProof/>
        </w:rPr>
        <w:tab/>
      </w:r>
      <w:r w:rsidRPr="00E46BAC">
        <w:rPr>
          <w:noProof/>
        </w:rPr>
        <w:fldChar w:fldCharType="begin" w:fldLock="1"/>
      </w:r>
      <w:r w:rsidRPr="00E46BAC">
        <w:rPr>
          <w:noProof/>
        </w:rPr>
        <w:instrText xml:space="preserve"> PAGEREF _Toc162980393 \h </w:instrText>
      </w:r>
      <w:r w:rsidRPr="00E46BAC">
        <w:rPr>
          <w:noProof/>
        </w:rPr>
      </w:r>
      <w:r w:rsidRPr="00E46BAC">
        <w:rPr>
          <w:noProof/>
        </w:rPr>
        <w:fldChar w:fldCharType="separate"/>
      </w:r>
      <w:r w:rsidRPr="00E46BAC">
        <w:rPr>
          <w:noProof/>
        </w:rPr>
        <w:t>444</w:t>
      </w:r>
      <w:r w:rsidRPr="00E46BAC">
        <w:rPr>
          <w:noProof/>
        </w:rPr>
        <w:fldChar w:fldCharType="end"/>
      </w:r>
    </w:p>
    <w:p w14:paraId="2CC94491" w14:textId="211EF76F"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Calling number ID presentation +VCID</w:t>
      </w:r>
      <w:r w:rsidRPr="00E46BAC">
        <w:rPr>
          <w:noProof/>
        </w:rPr>
        <w:tab/>
      </w:r>
      <w:r w:rsidRPr="00E46BAC">
        <w:rPr>
          <w:noProof/>
        </w:rPr>
        <w:fldChar w:fldCharType="begin" w:fldLock="1"/>
      </w:r>
      <w:r w:rsidRPr="00E46BAC">
        <w:rPr>
          <w:noProof/>
        </w:rPr>
        <w:instrText xml:space="preserve"> PAGEREF _Toc162980394 \h </w:instrText>
      </w:r>
      <w:r w:rsidRPr="00E46BAC">
        <w:rPr>
          <w:noProof/>
        </w:rPr>
      </w:r>
      <w:r w:rsidRPr="00E46BAC">
        <w:rPr>
          <w:noProof/>
        </w:rPr>
        <w:fldChar w:fldCharType="separate"/>
      </w:r>
      <w:r w:rsidRPr="00E46BAC">
        <w:rPr>
          <w:noProof/>
        </w:rPr>
        <w:t>445</w:t>
      </w:r>
      <w:r w:rsidRPr="00E46BAC">
        <w:rPr>
          <w:noProof/>
        </w:rPr>
        <w:fldChar w:fldCharType="end"/>
      </w:r>
    </w:p>
    <w:p w14:paraId="405836C2" w14:textId="3EADFD3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C.2.4</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Receive gain selection +VGR</w:t>
      </w:r>
      <w:r w:rsidRPr="00E46BAC">
        <w:rPr>
          <w:noProof/>
        </w:rPr>
        <w:tab/>
      </w:r>
      <w:r w:rsidRPr="00E46BAC">
        <w:rPr>
          <w:noProof/>
        </w:rPr>
        <w:fldChar w:fldCharType="begin" w:fldLock="1"/>
      </w:r>
      <w:r w:rsidRPr="00E46BAC">
        <w:rPr>
          <w:noProof/>
        </w:rPr>
        <w:instrText xml:space="preserve"> PAGEREF _Toc162980395 \h </w:instrText>
      </w:r>
      <w:r w:rsidRPr="00E46BAC">
        <w:rPr>
          <w:noProof/>
        </w:rPr>
      </w:r>
      <w:r w:rsidRPr="00E46BAC">
        <w:rPr>
          <w:noProof/>
        </w:rPr>
        <w:fldChar w:fldCharType="separate"/>
      </w:r>
      <w:r w:rsidRPr="00E46BAC">
        <w:rPr>
          <w:noProof/>
        </w:rPr>
        <w:t>445</w:t>
      </w:r>
      <w:r w:rsidRPr="00E46BAC">
        <w:rPr>
          <w:noProof/>
        </w:rPr>
        <w:fldChar w:fldCharType="end"/>
      </w:r>
    </w:p>
    <w:p w14:paraId="13398047" w14:textId="4E0FB8B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C.2.5</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Transmit gain selection +VGT</w:t>
      </w:r>
      <w:r w:rsidRPr="00E46BAC">
        <w:rPr>
          <w:noProof/>
        </w:rPr>
        <w:tab/>
      </w:r>
      <w:r w:rsidRPr="00E46BAC">
        <w:rPr>
          <w:noProof/>
        </w:rPr>
        <w:fldChar w:fldCharType="begin" w:fldLock="1"/>
      </w:r>
      <w:r w:rsidRPr="00E46BAC">
        <w:rPr>
          <w:noProof/>
        </w:rPr>
        <w:instrText xml:space="preserve"> PAGEREF _Toc162980396 \h </w:instrText>
      </w:r>
      <w:r w:rsidRPr="00E46BAC">
        <w:rPr>
          <w:noProof/>
        </w:rPr>
      </w:r>
      <w:r w:rsidRPr="00E46BAC">
        <w:rPr>
          <w:noProof/>
        </w:rPr>
        <w:fldChar w:fldCharType="separate"/>
      </w:r>
      <w:r w:rsidRPr="00E46BAC">
        <w:rPr>
          <w:noProof/>
        </w:rPr>
        <w:t>445</w:t>
      </w:r>
      <w:r w:rsidRPr="00E46BAC">
        <w:rPr>
          <w:noProof/>
        </w:rPr>
        <w:fldChar w:fldCharType="end"/>
      </w:r>
    </w:p>
    <w:p w14:paraId="1FFAE86E" w14:textId="7F58D0B3"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C.2.6</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Initialise voice parameters +VIP</w:t>
      </w:r>
      <w:r w:rsidRPr="00E46BAC">
        <w:rPr>
          <w:noProof/>
        </w:rPr>
        <w:tab/>
      </w:r>
      <w:r w:rsidRPr="00E46BAC">
        <w:rPr>
          <w:noProof/>
        </w:rPr>
        <w:fldChar w:fldCharType="begin" w:fldLock="1"/>
      </w:r>
      <w:r w:rsidRPr="00E46BAC">
        <w:rPr>
          <w:noProof/>
        </w:rPr>
        <w:instrText xml:space="preserve"> PAGEREF _Toc162980397 \h </w:instrText>
      </w:r>
      <w:r w:rsidRPr="00E46BAC">
        <w:rPr>
          <w:noProof/>
        </w:rPr>
      </w:r>
      <w:r w:rsidRPr="00E46BAC">
        <w:rPr>
          <w:noProof/>
        </w:rPr>
        <w:fldChar w:fldCharType="separate"/>
      </w:r>
      <w:r w:rsidRPr="00E46BAC">
        <w:rPr>
          <w:noProof/>
        </w:rPr>
        <w:t>446</w:t>
      </w:r>
      <w:r w:rsidRPr="00E46BAC">
        <w:rPr>
          <w:noProof/>
        </w:rPr>
        <w:fldChar w:fldCharType="end"/>
      </w:r>
    </w:p>
    <w:p w14:paraId="77B3861F" w14:textId="3B91F0AB"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C.2.7</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Inactivity timer +VIT</w:t>
      </w:r>
      <w:r w:rsidRPr="00E46BAC">
        <w:rPr>
          <w:noProof/>
        </w:rPr>
        <w:tab/>
      </w:r>
      <w:r w:rsidRPr="00E46BAC">
        <w:rPr>
          <w:noProof/>
        </w:rPr>
        <w:fldChar w:fldCharType="begin" w:fldLock="1"/>
      </w:r>
      <w:r w:rsidRPr="00E46BAC">
        <w:rPr>
          <w:noProof/>
        </w:rPr>
        <w:instrText xml:space="preserve"> PAGEREF _Toc162980398 \h </w:instrText>
      </w:r>
      <w:r w:rsidRPr="00E46BAC">
        <w:rPr>
          <w:noProof/>
        </w:rPr>
      </w:r>
      <w:r w:rsidRPr="00E46BAC">
        <w:rPr>
          <w:noProof/>
        </w:rPr>
        <w:fldChar w:fldCharType="separate"/>
      </w:r>
      <w:r w:rsidRPr="00E46BAC">
        <w:rPr>
          <w:noProof/>
        </w:rPr>
        <w:t>446</w:t>
      </w:r>
      <w:r w:rsidRPr="00E46BAC">
        <w:rPr>
          <w:noProof/>
        </w:rPr>
        <w:fldChar w:fldCharType="end"/>
      </w:r>
    </w:p>
    <w:p w14:paraId="3D2D3C03" w14:textId="68AC31F5"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C.2.8</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Line selection +VLS</w:t>
      </w:r>
      <w:r w:rsidRPr="00E46BAC">
        <w:rPr>
          <w:noProof/>
        </w:rPr>
        <w:tab/>
      </w:r>
      <w:r w:rsidRPr="00E46BAC">
        <w:rPr>
          <w:noProof/>
        </w:rPr>
        <w:fldChar w:fldCharType="begin" w:fldLock="1"/>
      </w:r>
      <w:r w:rsidRPr="00E46BAC">
        <w:rPr>
          <w:noProof/>
        </w:rPr>
        <w:instrText xml:space="preserve"> PAGEREF _Toc162980399 \h </w:instrText>
      </w:r>
      <w:r w:rsidRPr="00E46BAC">
        <w:rPr>
          <w:noProof/>
        </w:rPr>
      </w:r>
      <w:r w:rsidRPr="00E46BAC">
        <w:rPr>
          <w:noProof/>
        </w:rPr>
        <w:fldChar w:fldCharType="separate"/>
      </w:r>
      <w:r w:rsidRPr="00E46BAC">
        <w:rPr>
          <w:noProof/>
        </w:rPr>
        <w:t>446</w:t>
      </w:r>
      <w:r w:rsidRPr="00E46BAC">
        <w:rPr>
          <w:noProof/>
        </w:rPr>
        <w:fldChar w:fldCharType="end"/>
      </w:r>
    </w:p>
    <w:p w14:paraId="0B641689" w14:textId="1C2F4721"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C.2.9</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Receive data state +VRX</w:t>
      </w:r>
      <w:r w:rsidRPr="00E46BAC">
        <w:rPr>
          <w:noProof/>
        </w:rPr>
        <w:tab/>
      </w:r>
      <w:r w:rsidRPr="00E46BAC">
        <w:rPr>
          <w:noProof/>
        </w:rPr>
        <w:fldChar w:fldCharType="begin" w:fldLock="1"/>
      </w:r>
      <w:r w:rsidRPr="00E46BAC">
        <w:rPr>
          <w:noProof/>
        </w:rPr>
        <w:instrText xml:space="preserve"> PAGEREF _Toc162980400 \h </w:instrText>
      </w:r>
      <w:r w:rsidRPr="00E46BAC">
        <w:rPr>
          <w:noProof/>
        </w:rPr>
      </w:r>
      <w:r w:rsidRPr="00E46BAC">
        <w:rPr>
          <w:noProof/>
        </w:rPr>
        <w:fldChar w:fldCharType="separate"/>
      </w:r>
      <w:r w:rsidRPr="00E46BAC">
        <w:rPr>
          <w:noProof/>
        </w:rPr>
        <w:t>448</w:t>
      </w:r>
      <w:r w:rsidRPr="00E46BAC">
        <w:rPr>
          <w:noProof/>
        </w:rPr>
        <w:fldChar w:fldCharType="end"/>
      </w:r>
    </w:p>
    <w:p w14:paraId="19C13846" w14:textId="5F965A79"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C.2.10</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Select compression method +VSM</w:t>
      </w:r>
      <w:r w:rsidRPr="00E46BAC">
        <w:rPr>
          <w:noProof/>
        </w:rPr>
        <w:tab/>
      </w:r>
      <w:r w:rsidRPr="00E46BAC">
        <w:rPr>
          <w:noProof/>
        </w:rPr>
        <w:fldChar w:fldCharType="begin" w:fldLock="1"/>
      </w:r>
      <w:r w:rsidRPr="00E46BAC">
        <w:rPr>
          <w:noProof/>
        </w:rPr>
        <w:instrText xml:space="preserve"> PAGEREF _Toc162980401 \h </w:instrText>
      </w:r>
      <w:r w:rsidRPr="00E46BAC">
        <w:rPr>
          <w:noProof/>
        </w:rPr>
      </w:r>
      <w:r w:rsidRPr="00E46BAC">
        <w:rPr>
          <w:noProof/>
        </w:rPr>
        <w:fldChar w:fldCharType="separate"/>
      </w:r>
      <w:r w:rsidRPr="00E46BAC">
        <w:rPr>
          <w:noProof/>
        </w:rPr>
        <w:t>448</w:t>
      </w:r>
      <w:r w:rsidRPr="00E46BAC">
        <w:rPr>
          <w:noProof/>
        </w:rPr>
        <w:fldChar w:fldCharType="end"/>
      </w:r>
    </w:p>
    <w:p w14:paraId="2498993E" w14:textId="5E0B2ACA"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C.2.11</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DTMF and tone generation +VTS</w:t>
      </w:r>
      <w:r w:rsidRPr="00E46BAC">
        <w:rPr>
          <w:noProof/>
        </w:rPr>
        <w:tab/>
      </w:r>
      <w:r w:rsidRPr="00E46BAC">
        <w:rPr>
          <w:noProof/>
        </w:rPr>
        <w:fldChar w:fldCharType="begin" w:fldLock="1"/>
      </w:r>
      <w:r w:rsidRPr="00E46BAC">
        <w:rPr>
          <w:noProof/>
        </w:rPr>
        <w:instrText xml:space="preserve"> PAGEREF _Toc162980402 \h </w:instrText>
      </w:r>
      <w:r w:rsidRPr="00E46BAC">
        <w:rPr>
          <w:noProof/>
        </w:rPr>
      </w:r>
      <w:r w:rsidRPr="00E46BAC">
        <w:rPr>
          <w:noProof/>
        </w:rPr>
        <w:fldChar w:fldCharType="separate"/>
      </w:r>
      <w:r w:rsidRPr="00E46BAC">
        <w:rPr>
          <w:noProof/>
        </w:rPr>
        <w:t>449</w:t>
      </w:r>
      <w:r w:rsidRPr="00E46BAC">
        <w:rPr>
          <w:noProof/>
        </w:rPr>
        <w:fldChar w:fldCharType="end"/>
      </w:r>
    </w:p>
    <w:p w14:paraId="0D3BA1C3" w14:textId="3FB20A67"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C.2.12</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Tone duration +VTD</w:t>
      </w:r>
      <w:r w:rsidRPr="00E46BAC">
        <w:rPr>
          <w:noProof/>
        </w:rPr>
        <w:tab/>
      </w:r>
      <w:r w:rsidRPr="00E46BAC">
        <w:rPr>
          <w:noProof/>
        </w:rPr>
        <w:fldChar w:fldCharType="begin" w:fldLock="1"/>
      </w:r>
      <w:r w:rsidRPr="00E46BAC">
        <w:rPr>
          <w:noProof/>
        </w:rPr>
        <w:instrText xml:space="preserve"> PAGEREF _Toc162980403 \h </w:instrText>
      </w:r>
      <w:r w:rsidRPr="00E46BAC">
        <w:rPr>
          <w:noProof/>
        </w:rPr>
      </w:r>
      <w:r w:rsidRPr="00E46BAC">
        <w:rPr>
          <w:noProof/>
        </w:rPr>
        <w:fldChar w:fldCharType="separate"/>
      </w:r>
      <w:r w:rsidRPr="00E46BAC">
        <w:rPr>
          <w:noProof/>
        </w:rPr>
        <w:t>449</w:t>
      </w:r>
      <w:r w:rsidRPr="00E46BAC">
        <w:rPr>
          <w:noProof/>
        </w:rPr>
        <w:fldChar w:fldCharType="end"/>
      </w:r>
    </w:p>
    <w:p w14:paraId="43B97F32" w14:textId="312D2D6D" w:rsidR="00E46BAC" w:rsidRPr="00E46BAC" w:rsidRDefault="00E46BAC">
      <w:pPr>
        <w:pStyle w:val="TOC2"/>
        <w:rPr>
          <w:rFonts w:asciiTheme="minorHAnsi" w:eastAsiaTheme="minorEastAsia" w:hAnsiTheme="minorHAnsi" w:cstheme="minorBidi"/>
          <w:noProof/>
          <w:kern w:val="2"/>
          <w:sz w:val="22"/>
          <w:szCs w:val="22"/>
          <w:lang w:eastAsia="en-GB"/>
          <w14:ligatures w14:val="standardContextual"/>
        </w:rPr>
      </w:pPr>
      <w:r w:rsidRPr="00E46BAC">
        <w:rPr>
          <w:noProof/>
        </w:rPr>
        <w:t>C.2.13</w:t>
      </w:r>
      <w:r w:rsidRPr="00E46BAC">
        <w:rPr>
          <w:rFonts w:asciiTheme="minorHAnsi" w:eastAsiaTheme="minorEastAsia" w:hAnsiTheme="minorHAnsi" w:cstheme="minorBidi"/>
          <w:noProof/>
          <w:kern w:val="2"/>
          <w:sz w:val="22"/>
          <w:szCs w:val="22"/>
          <w:lang w:eastAsia="en-GB"/>
          <w14:ligatures w14:val="standardContextual"/>
        </w:rPr>
        <w:tab/>
      </w:r>
      <w:r w:rsidRPr="00E46BAC">
        <w:rPr>
          <w:noProof/>
        </w:rPr>
        <w:t>Transmit data state +VTX</w:t>
      </w:r>
      <w:r w:rsidRPr="00E46BAC">
        <w:rPr>
          <w:noProof/>
        </w:rPr>
        <w:tab/>
      </w:r>
      <w:r w:rsidRPr="00E46BAC">
        <w:rPr>
          <w:noProof/>
        </w:rPr>
        <w:fldChar w:fldCharType="begin" w:fldLock="1"/>
      </w:r>
      <w:r w:rsidRPr="00E46BAC">
        <w:rPr>
          <w:noProof/>
        </w:rPr>
        <w:instrText xml:space="preserve"> PAGEREF _Toc162980404 \h </w:instrText>
      </w:r>
      <w:r w:rsidRPr="00E46BAC">
        <w:rPr>
          <w:noProof/>
        </w:rPr>
      </w:r>
      <w:r w:rsidRPr="00E46BAC">
        <w:rPr>
          <w:noProof/>
        </w:rPr>
        <w:fldChar w:fldCharType="separate"/>
      </w:r>
      <w:r w:rsidRPr="00E46BAC">
        <w:rPr>
          <w:noProof/>
        </w:rPr>
        <w:t>450</w:t>
      </w:r>
      <w:r w:rsidRPr="00E46BAC">
        <w:rPr>
          <w:noProof/>
        </w:rPr>
        <w:fldChar w:fldCharType="end"/>
      </w:r>
    </w:p>
    <w:p w14:paraId="3E517456" w14:textId="010E1162"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D (informative):</w:t>
      </w:r>
      <w:r w:rsidRPr="00E46BAC">
        <w:rPr>
          <w:noProof/>
        </w:rPr>
        <w:tab/>
        <w:t>Bibliography</w:t>
      </w:r>
      <w:r w:rsidRPr="00E46BAC">
        <w:rPr>
          <w:noProof/>
        </w:rPr>
        <w:tab/>
      </w:r>
      <w:r w:rsidRPr="00E46BAC">
        <w:rPr>
          <w:noProof/>
        </w:rPr>
        <w:fldChar w:fldCharType="begin" w:fldLock="1"/>
      </w:r>
      <w:r w:rsidRPr="00E46BAC">
        <w:rPr>
          <w:noProof/>
        </w:rPr>
        <w:instrText xml:space="preserve"> PAGEREF _Toc162980405 \h </w:instrText>
      </w:r>
      <w:r w:rsidRPr="00E46BAC">
        <w:rPr>
          <w:noProof/>
        </w:rPr>
      </w:r>
      <w:r w:rsidRPr="00E46BAC">
        <w:rPr>
          <w:noProof/>
        </w:rPr>
        <w:fldChar w:fldCharType="separate"/>
      </w:r>
      <w:r w:rsidRPr="00E46BAC">
        <w:rPr>
          <w:noProof/>
        </w:rPr>
        <w:t>451</w:t>
      </w:r>
      <w:r w:rsidRPr="00E46BAC">
        <w:rPr>
          <w:noProof/>
        </w:rPr>
        <w:fldChar w:fldCharType="end"/>
      </w:r>
    </w:p>
    <w:p w14:paraId="55E8D28B" w14:textId="6BBD1062"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E (informative):</w:t>
      </w:r>
      <w:r w:rsidRPr="00E46BAC">
        <w:rPr>
          <w:noProof/>
        </w:rPr>
        <w:tab/>
        <w:t>Mobile originated alternating voice/data call example</w:t>
      </w:r>
      <w:r w:rsidRPr="00E46BAC">
        <w:rPr>
          <w:noProof/>
        </w:rPr>
        <w:tab/>
      </w:r>
      <w:r w:rsidRPr="00E46BAC">
        <w:rPr>
          <w:noProof/>
        </w:rPr>
        <w:fldChar w:fldCharType="begin" w:fldLock="1"/>
      </w:r>
      <w:r w:rsidRPr="00E46BAC">
        <w:rPr>
          <w:noProof/>
        </w:rPr>
        <w:instrText xml:space="preserve"> PAGEREF _Toc162980406 \h </w:instrText>
      </w:r>
      <w:r w:rsidRPr="00E46BAC">
        <w:rPr>
          <w:noProof/>
        </w:rPr>
      </w:r>
      <w:r w:rsidRPr="00E46BAC">
        <w:rPr>
          <w:noProof/>
        </w:rPr>
        <w:fldChar w:fldCharType="separate"/>
      </w:r>
      <w:r w:rsidRPr="00E46BAC">
        <w:rPr>
          <w:noProof/>
        </w:rPr>
        <w:t>452</w:t>
      </w:r>
      <w:r w:rsidRPr="00E46BAC">
        <w:rPr>
          <w:noProof/>
        </w:rPr>
        <w:fldChar w:fldCharType="end"/>
      </w:r>
    </w:p>
    <w:p w14:paraId="5FE20D63" w14:textId="29CE0235"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F (informative):</w:t>
      </w:r>
      <w:r w:rsidRPr="00E46BAC">
        <w:rPr>
          <w:noProof/>
        </w:rPr>
        <w:tab/>
        <w:t>Mobile terminated voice followed by data call example</w:t>
      </w:r>
      <w:r w:rsidRPr="00E46BAC">
        <w:rPr>
          <w:noProof/>
        </w:rPr>
        <w:tab/>
      </w:r>
      <w:r w:rsidRPr="00E46BAC">
        <w:rPr>
          <w:noProof/>
        </w:rPr>
        <w:fldChar w:fldCharType="begin" w:fldLock="1"/>
      </w:r>
      <w:r w:rsidRPr="00E46BAC">
        <w:rPr>
          <w:noProof/>
        </w:rPr>
        <w:instrText xml:space="preserve"> PAGEREF _Toc162980407 \h </w:instrText>
      </w:r>
      <w:r w:rsidRPr="00E46BAC">
        <w:rPr>
          <w:noProof/>
        </w:rPr>
      </w:r>
      <w:r w:rsidRPr="00E46BAC">
        <w:rPr>
          <w:noProof/>
        </w:rPr>
        <w:fldChar w:fldCharType="separate"/>
      </w:r>
      <w:r w:rsidRPr="00E46BAC">
        <w:rPr>
          <w:noProof/>
        </w:rPr>
        <w:t>453</w:t>
      </w:r>
      <w:r w:rsidRPr="00E46BAC">
        <w:rPr>
          <w:noProof/>
        </w:rPr>
        <w:fldChar w:fldCharType="end"/>
      </w:r>
    </w:p>
    <w:p w14:paraId="7E288892" w14:textId="6E0E3181"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G (informative):</w:t>
      </w:r>
      <w:r w:rsidRPr="00E46BAC">
        <w:rPr>
          <w:noProof/>
        </w:rPr>
        <w:tab/>
        <w:t>Voice call example</w:t>
      </w:r>
      <w:r w:rsidRPr="00E46BAC">
        <w:rPr>
          <w:noProof/>
        </w:rPr>
        <w:tab/>
      </w:r>
      <w:r w:rsidRPr="00E46BAC">
        <w:rPr>
          <w:noProof/>
        </w:rPr>
        <w:fldChar w:fldCharType="begin" w:fldLock="1"/>
      </w:r>
      <w:r w:rsidRPr="00E46BAC">
        <w:rPr>
          <w:noProof/>
        </w:rPr>
        <w:instrText xml:space="preserve"> PAGEREF _Toc162980408 \h </w:instrText>
      </w:r>
      <w:r w:rsidRPr="00E46BAC">
        <w:rPr>
          <w:noProof/>
        </w:rPr>
      </w:r>
      <w:r w:rsidRPr="00E46BAC">
        <w:rPr>
          <w:noProof/>
        </w:rPr>
        <w:fldChar w:fldCharType="separate"/>
      </w:r>
      <w:r w:rsidRPr="00E46BAC">
        <w:rPr>
          <w:noProof/>
        </w:rPr>
        <w:t>454</w:t>
      </w:r>
      <w:r w:rsidRPr="00E46BAC">
        <w:rPr>
          <w:noProof/>
        </w:rPr>
        <w:fldChar w:fldCharType="end"/>
      </w:r>
    </w:p>
    <w:p w14:paraId="740C41AC" w14:textId="310C028C" w:rsidR="00E46BAC" w:rsidRPr="00E46BAC" w:rsidRDefault="00E46BAC" w:rsidP="00E46BAC">
      <w:pPr>
        <w:pStyle w:val="TOC8"/>
        <w:rPr>
          <w:rFonts w:asciiTheme="minorHAnsi" w:eastAsiaTheme="minorEastAsia" w:hAnsiTheme="minorHAnsi" w:cstheme="minorBidi"/>
          <w:b w:val="0"/>
          <w:noProof/>
          <w:kern w:val="2"/>
          <w:szCs w:val="22"/>
          <w:lang w:eastAsia="en-GB"/>
          <w14:ligatures w14:val="standardContextual"/>
        </w:rPr>
      </w:pPr>
      <w:r w:rsidRPr="00E46BAC">
        <w:rPr>
          <w:noProof/>
        </w:rPr>
        <w:t>Annex H (informative):</w:t>
      </w:r>
      <w:r w:rsidRPr="00E46BAC">
        <w:rPr>
          <w:noProof/>
        </w:rPr>
        <w:tab/>
        <w:t>Change history</w:t>
      </w:r>
      <w:r w:rsidRPr="00E46BAC">
        <w:rPr>
          <w:noProof/>
        </w:rPr>
        <w:tab/>
      </w:r>
      <w:r w:rsidRPr="00E46BAC">
        <w:rPr>
          <w:noProof/>
        </w:rPr>
        <w:fldChar w:fldCharType="begin" w:fldLock="1"/>
      </w:r>
      <w:r w:rsidRPr="00E46BAC">
        <w:rPr>
          <w:noProof/>
        </w:rPr>
        <w:instrText xml:space="preserve"> PAGEREF _Toc162980409 \h </w:instrText>
      </w:r>
      <w:r w:rsidRPr="00E46BAC">
        <w:rPr>
          <w:noProof/>
        </w:rPr>
      </w:r>
      <w:r w:rsidRPr="00E46BAC">
        <w:rPr>
          <w:noProof/>
        </w:rPr>
        <w:fldChar w:fldCharType="separate"/>
      </w:r>
      <w:r w:rsidRPr="00E46BAC">
        <w:rPr>
          <w:noProof/>
        </w:rPr>
        <w:t>455</w:t>
      </w:r>
      <w:r w:rsidRPr="00E46BAC">
        <w:rPr>
          <w:noProof/>
        </w:rPr>
        <w:fldChar w:fldCharType="end"/>
      </w:r>
    </w:p>
    <w:p w14:paraId="08646B79" w14:textId="15404E69"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62979980"/>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62979981"/>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62979982"/>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7537A0EE" w14:textId="30FC2ED5" w:rsidR="00B55915" w:rsidRPr="000903C1" w:rsidRDefault="00B55915" w:rsidP="00B55915">
      <w:pPr>
        <w:pStyle w:val="EX"/>
      </w:pPr>
      <w:r w:rsidRPr="000903C1">
        <w:t>[98]</w:t>
      </w:r>
      <w:r w:rsidRPr="000903C1">
        <w:tab/>
      </w:r>
      <w:r>
        <w:t>Void.</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lastRenderedPageBreak/>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lastRenderedPageBreak/>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lastRenderedPageBreak/>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lastRenderedPageBreak/>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sdt>
          <w:sdtPr>
            <w:tag w:val="goog_rdk_1"/>
            <w:id w:val="-1938276576"/>
          </w:sdtPr>
          <w:sdtEndPr/>
          <w:sdtContent>
            <w:p w14:paraId="0A75538C" w14:textId="77777777" w:rsidR="009A66D5" w:rsidRDefault="008F2B6E" w:rsidP="009E7F8A">
              <w:pPr>
                <w:pStyle w:val="EX"/>
              </w:pPr>
              <w:r>
                <w:t>[188]</w:t>
              </w:r>
              <w:r>
                <w:tab/>
                <w:t>3GPP TS 33.246: "Security of Multimedia Broadcast/Multicast Service (MBMS)".</w:t>
              </w:r>
            </w:p>
            <w:p w14:paraId="77805670" w14:textId="68315568" w:rsidR="008F2B6E"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p w14:paraId="4142A174" w14:textId="135A34A5" w:rsidR="00BC4A06" w:rsidRDefault="00BC4A06" w:rsidP="00232565">
              <w:pPr>
                <w:keepLines/>
                <w:ind w:left="1702" w:hanging="1418"/>
                <w:rPr>
                  <w:rFonts w:eastAsia="Malgun Gothic"/>
                  <w:lang w:val="en-US"/>
                </w:rPr>
              </w:pPr>
              <w:r w:rsidRPr="0052291D">
                <w:rPr>
                  <w:rFonts w:eastAsia="Malgun Gothic"/>
                </w:rPr>
                <w:t>[</w:t>
              </w:r>
              <w:r>
                <w:rPr>
                  <w:rFonts w:eastAsia="Malgun Gothic"/>
                </w:rPr>
                <w:t>190</w:t>
              </w:r>
              <w:r w:rsidRPr="0052291D">
                <w:rPr>
                  <w:rFonts w:eastAsia="Malgun Gothic"/>
                </w:rPr>
                <w:t>]</w:t>
              </w:r>
              <w:r w:rsidRPr="0052291D">
                <w:rPr>
                  <w:rFonts w:eastAsia="Malgun Gothic"/>
                </w:rPr>
                <w:tab/>
                <w:t>3GPP</w:t>
              </w:r>
              <w:r w:rsidRPr="0052291D">
                <w:rPr>
                  <w:rFonts w:eastAsia="Malgun Gothic"/>
                  <w:lang w:val="en-US"/>
                </w:rPr>
                <w:t> TS 24.558 "Enabling Edge Applications; Protocol specification"</w:t>
              </w:r>
            </w:p>
            <w:p w14:paraId="5B43E3C7" w14:textId="0950D5B8" w:rsidR="00592673" w:rsidRPr="00013522" w:rsidRDefault="008F6D36" w:rsidP="00013522">
              <w:pPr>
                <w:keepLines/>
                <w:ind w:left="1702" w:hanging="1418"/>
                <w:rPr>
                  <w:rFonts w:eastAsia="Malgun Gothic"/>
                  <w:lang w:val="en-US"/>
                </w:rPr>
              </w:pPr>
              <w:r>
                <w:t>[191]</w:t>
              </w:r>
              <w:r>
                <w:tab/>
              </w:r>
              <w:r w:rsidRPr="0068566C">
                <w:t>3GPP</w:t>
              </w:r>
              <w:r>
                <w:t> </w:t>
              </w:r>
              <w:r w:rsidRPr="0068566C">
                <w:t>TS</w:t>
              </w:r>
              <w:r>
                <w:t> </w:t>
              </w:r>
              <w:r w:rsidRPr="0068566C">
                <w:t>2</w:t>
              </w:r>
              <w:r>
                <w:t>3</w:t>
              </w:r>
              <w:r w:rsidRPr="0068566C">
                <w:t>.</w:t>
              </w:r>
              <w:r>
                <w:t>122: "</w:t>
              </w:r>
              <w:r w:rsidRPr="00AF3EAE">
                <w:t>Non-Access-Stratum (NAS) functions related to Mobile Station (MS) in idle mode</w:t>
              </w:r>
              <w:r>
                <w:t>".</w:t>
              </w:r>
            </w:p>
          </w:sdtContent>
        </w:sdt>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62979983"/>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62979984"/>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62979985"/>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lastRenderedPageBreak/>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Default="00026965" w:rsidP="008F1803">
      <w:pPr>
        <w:pStyle w:val="EW"/>
      </w:pPr>
      <w:r w:rsidRPr="000903C1">
        <w:t>PCCA</w:t>
      </w:r>
      <w:r w:rsidRPr="000903C1">
        <w:tab/>
        <w:t>Portable</w:t>
      </w:r>
      <w:r w:rsidR="00B76E6D" w:rsidRPr="000903C1">
        <w:t xml:space="preserve"> </w:t>
      </w:r>
      <w:r w:rsidRPr="000903C1">
        <w:t>Computer and Communications Association</w:t>
      </w:r>
    </w:p>
    <w:p w14:paraId="32326D6C" w14:textId="0215C115" w:rsidR="003C7979" w:rsidRPr="000903C1" w:rsidRDefault="003C7979" w:rsidP="008F1803">
      <w:pPr>
        <w:pStyle w:val="EW"/>
      </w:pPr>
      <w:r>
        <w:rPr>
          <w:rFonts w:hint="eastAsia"/>
          <w:lang w:eastAsia="zh-CN"/>
        </w:rPr>
        <w:t>P</w:t>
      </w:r>
      <w:r>
        <w:rPr>
          <w:lang w:eastAsia="zh-CN"/>
        </w:rPr>
        <w:t>IN</w:t>
      </w:r>
      <w:r>
        <w:rPr>
          <w:lang w:eastAsia="zh-CN"/>
        </w:rPr>
        <w:tab/>
      </w:r>
      <w:r>
        <w:rPr>
          <w:rFonts w:eastAsia="SimSun"/>
          <w:lang w:eastAsia="zh-CN"/>
        </w:rPr>
        <w:t>Personal IoT Network</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62979986"/>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62979987"/>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 xml:space="preserve">unsolicited result code. Implementations must therefore analyse all </w:t>
      </w:r>
      <w:r w:rsidRPr="000903C1">
        <w:lastRenderedPageBreak/>
        <w:t>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62979988"/>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6.1pt;height:142.1pt" o:ole="">
            <v:imagedata r:id="rId14" o:title=""/>
          </v:shape>
          <o:OLEObject Type="Embed" ProgID="MgxDesigner" ShapeID="_x0000_i1027" DrawAspect="Content" ObjectID="_1773593050"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lastRenderedPageBreak/>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62979989"/>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6pt;height:117.7pt" o:ole="">
            <v:imagedata r:id="rId16" o:title=""/>
          </v:shape>
          <o:OLEObject Type="Embed" ProgID="MgxDesigner" ShapeID="_x0000_i1028" DrawAspect="Content" ObjectID="_1773593051"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62979990"/>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E46BAC"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lastRenderedPageBreak/>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62979991"/>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62979992"/>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62979993"/>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62979994"/>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62979995"/>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62979996"/>
      <w:r w:rsidRPr="000903C1">
        <w:lastRenderedPageBreak/>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lastRenderedPageBreak/>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62979997"/>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lastRenderedPageBreak/>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62979998"/>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62979999"/>
      <w:r w:rsidRPr="000903C1">
        <w:rPr>
          <w:lang w:val="fr-FR"/>
        </w:rPr>
        <w:lastRenderedPageBreak/>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lastRenderedPageBreak/>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E46BAC">
        <w:rPr>
          <w:lang w:val="fr-FR"/>
        </w:rPr>
        <w:br w:type="page"/>
      </w:r>
      <w:bookmarkStart w:id="219" w:name="_Toc20207447"/>
      <w:bookmarkStart w:id="220" w:name="_Toc27579329"/>
      <w:bookmarkStart w:id="221" w:name="_Toc36115909"/>
      <w:bookmarkStart w:id="222" w:name="_Toc45214789"/>
      <w:bookmarkStart w:id="223" w:name="_Toc51866556"/>
      <w:bookmarkStart w:id="224" w:name="_Toc162980000"/>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62980001"/>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62980002"/>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62980003"/>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62980004"/>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62980005"/>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62980006"/>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62980007"/>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62980008"/>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62980009"/>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62980010"/>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62980011"/>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62980012"/>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62980013"/>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6.1pt;height:219.75pt" o:ole="">
            <v:imagedata r:id="rId18" o:title=""/>
          </v:shape>
          <o:OLEObject Type="Embed" ProgID="MgxDesigner" ShapeID="_x0000_i1029" DrawAspect="Content" ObjectID="_1773593052"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7pt;height:223.5pt" o:ole="">
            <v:imagedata r:id="rId20" o:title=""/>
          </v:shape>
          <o:OLEObject Type="Embed" ProgID="MgxDesigner" ShapeID="_x0000_i1030" DrawAspect="Content" ObjectID="_1773593053"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1pt;height:223.5pt" o:ole="">
            <v:imagedata r:id="rId22" o:title=""/>
          </v:shape>
          <o:OLEObject Type="Embed" ProgID="MgxDesigner" ShapeID="_x0000_i1031" DrawAspect="Content" ObjectID="_1773593054"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62980014"/>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62980015"/>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E46BAC"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62980016"/>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62980017"/>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62980018"/>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62980019"/>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62980020"/>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62980021"/>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62980022"/>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62980023"/>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62980024"/>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62980025"/>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62980026"/>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62980027"/>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62980028"/>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62980029"/>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62980030"/>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62980031"/>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62980032"/>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62980033"/>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62980034"/>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62980035"/>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62980036"/>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62980037"/>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62980038"/>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62980039"/>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62980040"/>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E46BAC"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lastRenderedPageBreak/>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lastRenderedPageBreak/>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62980041"/>
      <w:r w:rsidRPr="000903C1">
        <w:lastRenderedPageBreak/>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lastRenderedPageBreak/>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lastRenderedPageBreak/>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62980042"/>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lastRenderedPageBreak/>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lastRenderedPageBreak/>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62980043"/>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62980044"/>
      <w:r w:rsidRPr="000903C1">
        <w:lastRenderedPageBreak/>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lastRenderedPageBreak/>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62980045"/>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lastRenderedPageBreak/>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62980046"/>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lastRenderedPageBreak/>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62980047"/>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lastRenderedPageBreak/>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62980048"/>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lastRenderedPageBreak/>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62980049"/>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lastRenderedPageBreak/>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62980050"/>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62980051"/>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62980052"/>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62980053"/>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62980054"/>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62980055"/>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62980056"/>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62980057"/>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62980058"/>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62980059"/>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62980060"/>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62980061"/>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62980062"/>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62980063"/>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62980064"/>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E46BAC"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62980065"/>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62980066"/>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62980067"/>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62980068"/>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62980069"/>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62980070"/>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62980071"/>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62980072"/>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62980073"/>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62980074"/>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62980075"/>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62980076"/>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62980077"/>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62980078"/>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lastRenderedPageBreak/>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Pr="001C3485" w:rsidRDefault="00C2232A" w:rsidP="00C2232A">
      <w:pPr>
        <w:pStyle w:val="B2"/>
        <w:rPr>
          <w:lang w:val="fr-FR"/>
        </w:rPr>
      </w:pPr>
      <w:r w:rsidRPr="001C3485">
        <w:rPr>
          <w:lang w:val="fr-FR"/>
        </w:rPr>
        <w:t>8</w:t>
      </w:r>
      <w:r w:rsidRPr="001C3485">
        <w:rPr>
          <w:lang w:val="fr-FR"/>
        </w:rPr>
        <w:tab/>
        <w:t>NG-RAN (N1 mode)</w:t>
      </w:r>
    </w:p>
    <w:p w14:paraId="01451677" w14:textId="5E29810C" w:rsidR="00C2232A" w:rsidRPr="007463AD" w:rsidRDefault="00C2232A" w:rsidP="00F437E5">
      <w:pPr>
        <w:pStyle w:val="B2"/>
        <w:rPr>
          <w:lang w:val="fr-FR"/>
        </w:rPr>
      </w:pPr>
      <w:r w:rsidRPr="001C3485">
        <w:rPr>
          <w:lang w:val="fr-FR"/>
        </w:rPr>
        <w:t>9</w:t>
      </w:r>
      <w:r w:rsidRPr="001C3485">
        <w:rPr>
          <w:lang w:val="fr-FR"/>
        </w:rPr>
        <w:tab/>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62980079"/>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lastRenderedPageBreak/>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Pr="001C3485" w:rsidRDefault="006F5215" w:rsidP="00607682">
      <w:pPr>
        <w:pStyle w:val="B2"/>
        <w:rPr>
          <w:lang w:val="fr-FR"/>
        </w:rPr>
      </w:pPr>
      <w:r w:rsidRPr="001C3485">
        <w:rPr>
          <w:lang w:val="fr-FR"/>
        </w:rPr>
        <w:t>5</w:t>
      </w:r>
      <w:r w:rsidRPr="001C3485">
        <w:rPr>
          <w:lang w:val="fr-FR"/>
        </w:rPr>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Pr="001C3485" w:rsidRDefault="00C2232A" w:rsidP="00C2232A">
      <w:pPr>
        <w:pStyle w:val="B2"/>
        <w:rPr>
          <w:lang w:val="fr-FR"/>
        </w:rPr>
      </w:pPr>
      <w:r w:rsidRPr="001C3485">
        <w:rPr>
          <w:lang w:val="fr-FR"/>
        </w:rPr>
        <w:t>8</w:t>
      </w:r>
      <w:r w:rsidRPr="001C3485">
        <w:rPr>
          <w:lang w:val="fr-FR"/>
        </w:rPr>
        <w:tab/>
        <w:t>NG-RAN (N1 mode)</w:t>
      </w:r>
    </w:p>
    <w:p w14:paraId="4828D06A" w14:textId="5AD6F39C" w:rsidR="00C2232A" w:rsidRPr="001C3485" w:rsidRDefault="00C2232A" w:rsidP="00607682">
      <w:pPr>
        <w:pStyle w:val="B2"/>
        <w:rPr>
          <w:lang w:val="fr-FR"/>
        </w:rPr>
      </w:pPr>
      <w:r w:rsidRPr="001C3485">
        <w:rPr>
          <w:lang w:val="fr-FR"/>
        </w:rPr>
        <w:t>9</w:t>
      </w:r>
      <w:r w:rsidRPr="001C3485">
        <w:rPr>
          <w:lang w:val="fr-FR"/>
        </w:rPr>
        <w:tab/>
        <w:t>satellite NG-RAN (N1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62980080"/>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lastRenderedPageBreak/>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62980081"/>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7FC162D1"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t> [191]</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lastRenderedPageBreak/>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lastRenderedPageBreak/>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62980082"/>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6A6FB221"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CAG cell is not available, then the MT shall follow the procedures described in 3GPP TS 23.122</w:t>
      </w:r>
      <w:r w:rsidR="000E1EEC">
        <w:t> [191]</w:t>
      </w:r>
      <w:r w:rsidRPr="000903C1">
        <w:t xml:space="preserve">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lastRenderedPageBreak/>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62980083"/>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lastRenderedPageBreak/>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6FE368D5" w14:textId="77D8B9E3" w:rsidR="00F33082" w:rsidRDefault="00074AFB" w:rsidP="00074AFB">
      <w:pPr>
        <w:pStyle w:val="PL"/>
        <w:rPr>
          <w:rFonts w:ascii="Times New Roman" w:hAnsi="Times New Roman"/>
        </w:rPr>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46C21FDC" w14:textId="5ACEB520" w:rsidR="00F33082" w:rsidRPr="000903C1" w:rsidRDefault="00F33082" w:rsidP="00F33082">
      <w:pPr>
        <w:pStyle w:val="Heading2"/>
      </w:pPr>
      <w:bookmarkStart w:id="1445" w:name="_Toc162980084"/>
      <w:r w:rsidRPr="000903C1">
        <w:lastRenderedPageBreak/>
        <w:t>7.</w:t>
      </w:r>
      <w:r>
        <w:t>46</w:t>
      </w:r>
      <w:r w:rsidRPr="000903C1">
        <w:tab/>
        <w:t>C</w:t>
      </w:r>
      <w:r>
        <w:t>iphering</w:t>
      </w:r>
      <w:r w:rsidRPr="000903C1">
        <w:t xml:space="preserve"> </w:t>
      </w:r>
      <w:r>
        <w:t>key request</w:t>
      </w:r>
      <w:r w:rsidRPr="000903C1">
        <w:t xml:space="preserve"> +C</w:t>
      </w:r>
      <w:r>
        <w:t>CKEYREQ</w:t>
      </w:r>
      <w:bookmarkEnd w:id="1445"/>
    </w:p>
    <w:p w14:paraId="204D0866" w14:textId="58A00F7E" w:rsidR="00F33082" w:rsidRPr="000903C1" w:rsidRDefault="00F33082" w:rsidP="00F33082">
      <w:pPr>
        <w:pStyle w:val="TH"/>
      </w:pPr>
      <w:r w:rsidRPr="000903C1">
        <w:t>Table 7.</w:t>
      </w:r>
      <w:r>
        <w:t>46</w:t>
      </w:r>
      <w:r w:rsidRPr="000903C1">
        <w:t>: +CC</w:t>
      </w:r>
      <w:r>
        <w:t>KEYREQ</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0903C1"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0903C1" w:rsidRDefault="00F33082" w:rsidP="00370FFC">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0903C1" w:rsidRDefault="00F33082" w:rsidP="00370FFC">
            <w:pPr>
              <w:pStyle w:val="TAH"/>
              <w:rPr>
                <w:rFonts w:ascii="Courier New" w:hAnsi="Courier New"/>
              </w:rPr>
            </w:pPr>
            <w:r w:rsidRPr="000903C1">
              <w:t>Possible response(s)</w:t>
            </w:r>
          </w:p>
        </w:tc>
      </w:tr>
      <w:tr w:rsidR="00F33082" w:rsidRPr="000903C1"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0903C1" w:rsidRDefault="00F33082" w:rsidP="00370FFC">
            <w:pPr>
              <w:keepNext/>
              <w:keepLines/>
              <w:spacing w:after="20"/>
              <w:rPr>
                <w:rFonts w:ascii="Courier New" w:hAnsi="Courier New"/>
              </w:rPr>
            </w:pPr>
            <w:r w:rsidRPr="000903C1">
              <w:rPr>
                <w:rFonts w:ascii="Courier New" w:hAnsi="Courier New"/>
                <w:i/>
                <w:iCs/>
              </w:rPr>
              <w:t>+CME ERROR: &lt;err&gt;</w:t>
            </w:r>
          </w:p>
        </w:tc>
      </w:tr>
      <w:tr w:rsidR="00F33082" w:rsidRPr="000903C1"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 &lt;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r>
      <w:tr w:rsidR="00F33082" w:rsidRPr="000903C1"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0903C1" w:rsidRDefault="00F33082" w:rsidP="00370FFC">
            <w:pPr>
              <w:keepNext/>
              <w:keepLines/>
              <w:rPr>
                <w:rFonts w:ascii="Courier New" w:hAnsi="Courier New"/>
              </w:rPr>
            </w:pPr>
            <w:r w:rsidRPr="000903C1">
              <w:rPr>
                <w:rFonts w:ascii="Courier New" w:hAnsi="Courier New"/>
              </w:rPr>
              <w:t>+C</w:t>
            </w:r>
            <w:r>
              <w:rPr>
                <w:rFonts w:ascii="Courier New" w:hAnsi="Courier New"/>
              </w:rPr>
              <w:t>CKEYREQ</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hAnsi="Courier New"/>
              </w:rPr>
              <w:t>ciph_req</w:t>
            </w:r>
            <w:r w:rsidRPr="000903C1">
              <w:rPr>
                <w:rFonts w:ascii="Courier New" w:hAnsi="Courier New"/>
              </w:rPr>
              <w:t>&gt;</w:t>
            </w:r>
            <w:r w:rsidRPr="000903C1">
              <w:t>s</w:t>
            </w:r>
            <w:r w:rsidRPr="000903C1">
              <w:rPr>
                <w:rFonts w:ascii="Courier New" w:hAnsi="Courier New"/>
              </w:rPr>
              <w:t>)</w:t>
            </w:r>
          </w:p>
        </w:tc>
      </w:tr>
    </w:tbl>
    <w:p w14:paraId="038C9E1C" w14:textId="77777777" w:rsidR="00F33082" w:rsidRPr="000903C1" w:rsidRDefault="00F33082" w:rsidP="00F33082">
      <w:pPr>
        <w:keepNext/>
        <w:rPr>
          <w:b/>
        </w:rPr>
      </w:pPr>
    </w:p>
    <w:p w14:paraId="449A4C66" w14:textId="77777777" w:rsidR="00F33082" w:rsidRPr="000903C1" w:rsidRDefault="00F33082" w:rsidP="00F33082">
      <w:pPr>
        <w:keepNext/>
      </w:pPr>
      <w:r w:rsidRPr="000903C1">
        <w:rPr>
          <w:b/>
        </w:rPr>
        <w:t>Description</w:t>
      </w:r>
    </w:p>
    <w:p w14:paraId="6E71AFAE" w14:textId="77777777" w:rsidR="00F33082" w:rsidRDefault="00F33082" w:rsidP="00F33082">
      <w:r w:rsidRPr="000903C1">
        <w:t xml:space="preserve">The set command controls the presentation of an unsolicited result code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r w:rsidRPr="000903C1">
        <w:t xml:space="preserve"> when </w:t>
      </w:r>
      <w:r w:rsidRPr="000903C1">
        <w:rPr>
          <w:rFonts w:ascii="Courier New" w:hAnsi="Courier New"/>
        </w:rPr>
        <w:t>&lt;n&gt;</w:t>
      </w:r>
      <w:r w:rsidRPr="000903C1">
        <w:t xml:space="preserve">=1 and there is </w:t>
      </w:r>
      <w:r>
        <w:t>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0903C1" w:rsidRDefault="00F33082" w:rsidP="00F33082">
      <w:r w:rsidRPr="000903C1">
        <w:t>Read command returns the current</w:t>
      </w:r>
      <w:r>
        <w:t>set values</w:t>
      </w:r>
      <w:r w:rsidRPr="000903C1">
        <w:t>.</w:t>
      </w:r>
    </w:p>
    <w:p w14:paraId="7B1787F1" w14:textId="77777777" w:rsidR="00F33082" w:rsidRPr="000903C1" w:rsidRDefault="00F33082" w:rsidP="00F33082">
      <w:r w:rsidRPr="000903C1">
        <w:t xml:space="preserve">Test command </w:t>
      </w:r>
      <w:r>
        <w:t>values supported as a compoung value</w:t>
      </w:r>
      <w:r w:rsidRPr="000903C1">
        <w:t>.</w:t>
      </w:r>
    </w:p>
    <w:p w14:paraId="50C724C8" w14:textId="77777777" w:rsidR="00F33082" w:rsidRPr="000903C1" w:rsidRDefault="00F33082" w:rsidP="00F33082">
      <w:r w:rsidRPr="000903C1">
        <w:rPr>
          <w:b/>
        </w:rPr>
        <w:t>Defined values</w:t>
      </w:r>
    </w:p>
    <w:p w14:paraId="02DAECCB" w14:textId="77777777" w:rsidR="00F33082" w:rsidRPr="000903C1" w:rsidRDefault="00F33082" w:rsidP="00F33082">
      <w:pPr>
        <w:pStyle w:val="B1"/>
        <w:keepNext/>
        <w:keepLines/>
      </w:pPr>
      <w:r w:rsidRPr="000903C1">
        <w:rPr>
          <w:rFonts w:ascii="Courier New" w:hAnsi="Courier New"/>
        </w:rPr>
        <w:t>&lt;n&gt;</w:t>
      </w:r>
      <w:r w:rsidRPr="000903C1">
        <w:t>: integer type</w:t>
      </w:r>
    </w:p>
    <w:p w14:paraId="23BADCF2" w14:textId="77777777" w:rsidR="00F33082" w:rsidRPr="000903C1" w:rsidRDefault="00F33082" w:rsidP="00F33082">
      <w:pPr>
        <w:pStyle w:val="B2"/>
      </w:pPr>
      <w:r w:rsidRPr="000903C1">
        <w:rPr>
          <w:u w:val="single"/>
        </w:rPr>
        <w:t>0</w:t>
      </w:r>
      <w:r w:rsidRPr="000903C1">
        <w:tab/>
        <w:t>disable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52BB0868" w14:textId="77777777" w:rsidR="00F33082" w:rsidRPr="000903C1" w:rsidRDefault="00F33082" w:rsidP="00F33082">
      <w:pPr>
        <w:pStyle w:val="B2"/>
      </w:pPr>
      <w:r w:rsidRPr="000903C1">
        <w:t>1</w:t>
      </w:r>
      <w:r w:rsidRPr="000903C1">
        <w:tab/>
      </w:r>
      <w:r>
        <w:t>en</w:t>
      </w:r>
      <w:r w:rsidRPr="000903C1">
        <w:t>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6C3E5C1D" w14:textId="77777777" w:rsidR="00F33082" w:rsidRDefault="00F33082" w:rsidP="00F33082">
      <w:pPr>
        <w:pStyle w:val="B2"/>
        <w:rPr>
          <w:rFonts w:ascii="Courier New" w:hAnsi="Courier New"/>
        </w:rPr>
      </w:pPr>
      <w:r w:rsidRPr="000903C1">
        <w:t>2</w:t>
      </w:r>
      <w:r w:rsidRPr="000903C1">
        <w:tab/>
      </w:r>
      <w:r>
        <w:t>setting unchanged, shall be used by the set command to request ciphering key information from the network</w:t>
      </w:r>
    </w:p>
    <w:p w14:paraId="2F60B8AD" w14:textId="77777777" w:rsidR="00F33082" w:rsidRPr="000903C1" w:rsidRDefault="00F33082" w:rsidP="00F33082">
      <w:pPr>
        <w:pStyle w:val="B1"/>
      </w:pPr>
      <w:r w:rsidRPr="000903C1">
        <w:rPr>
          <w:rFonts w:ascii="Courier New" w:hAnsi="Courier New"/>
        </w:rPr>
        <w:t>&lt;</w:t>
      </w:r>
      <w:r>
        <w:rPr>
          <w:rFonts w:ascii="Courier New" w:hAnsi="Courier New"/>
        </w:rPr>
        <w:t>ciph_req</w:t>
      </w:r>
      <w:r w:rsidRPr="000903C1">
        <w:rPr>
          <w:rFonts w:ascii="Courier New" w:hAnsi="Courier New"/>
        </w:rPr>
        <w:t>&gt;</w:t>
      </w:r>
      <w:r w:rsidRPr="000903C1">
        <w:t>: integer type</w:t>
      </w:r>
      <w:r>
        <w:t>, indicates whether the UE wants to request ciphering keys for deciphering the broadcast data.</w:t>
      </w:r>
    </w:p>
    <w:p w14:paraId="2C998D4E" w14:textId="77777777" w:rsidR="00F33082" w:rsidRPr="000903C1" w:rsidRDefault="00F33082" w:rsidP="00F33082">
      <w:pPr>
        <w:pStyle w:val="B2"/>
      </w:pPr>
      <w:r w:rsidRPr="000903C1">
        <w:rPr>
          <w:u w:val="single"/>
        </w:rPr>
        <w:t>0</w:t>
      </w:r>
      <w:r w:rsidRPr="000903C1">
        <w:tab/>
      </w:r>
      <w:r>
        <w:t>do not request ciphering key data set</w:t>
      </w:r>
    </w:p>
    <w:p w14:paraId="19CEB59E" w14:textId="77777777" w:rsidR="00F33082" w:rsidRPr="000903C1" w:rsidRDefault="00F33082" w:rsidP="00F33082">
      <w:pPr>
        <w:pStyle w:val="B2"/>
        <w:rPr>
          <w:rFonts w:ascii="Courier New" w:hAnsi="Courier New"/>
        </w:rPr>
      </w:pPr>
      <w:r w:rsidRPr="000903C1">
        <w:t>1</w:t>
      </w:r>
      <w:r w:rsidRPr="000903C1">
        <w:tab/>
      </w:r>
      <w:r>
        <w:t>request ciphering key data set</w:t>
      </w:r>
    </w:p>
    <w:p w14:paraId="2A1A1E6E" w14:textId="77777777" w:rsidR="00F33082" w:rsidRPr="000903C1" w:rsidRDefault="00F33082" w:rsidP="00F33082">
      <w:pPr>
        <w:pStyle w:val="B1"/>
      </w:pPr>
      <w:r w:rsidRPr="000903C1">
        <w:rPr>
          <w:rFonts w:ascii="Courier New" w:hAnsi="Courier New"/>
        </w:rPr>
        <w:t>&lt;</w:t>
      </w:r>
      <w:r>
        <w:rPr>
          <w:rFonts w:ascii="Courier New" w:hAnsi="Courier New"/>
        </w:rPr>
        <w:t>result</w:t>
      </w:r>
      <w:r w:rsidRPr="000903C1">
        <w:rPr>
          <w:rFonts w:ascii="Courier New" w:hAnsi="Courier New"/>
        </w:rPr>
        <w:t>&gt;</w:t>
      </w:r>
      <w:r w:rsidRPr="000903C1">
        <w:t>: integer type</w:t>
      </w:r>
      <w:r>
        <w:t>, indicates whether the registration procedure was successful or not in requesting the ciphering key information.</w:t>
      </w:r>
    </w:p>
    <w:p w14:paraId="470E25FF" w14:textId="77777777" w:rsidR="00F33082" w:rsidRPr="000903C1" w:rsidRDefault="00F33082" w:rsidP="00F33082">
      <w:pPr>
        <w:pStyle w:val="B2"/>
      </w:pPr>
      <w:r w:rsidRPr="000903C1">
        <w:rPr>
          <w:u w:val="single"/>
        </w:rPr>
        <w:t>0</w:t>
      </w:r>
      <w:r w:rsidRPr="000903C1">
        <w:tab/>
      </w:r>
      <w:r>
        <w:t>registration procedure requesting the ciphering keys was not successful</w:t>
      </w:r>
    </w:p>
    <w:p w14:paraId="04D47EC8" w14:textId="77777777" w:rsidR="00F33082" w:rsidRDefault="00F33082" w:rsidP="00F33082">
      <w:pPr>
        <w:pStyle w:val="B1"/>
        <w:keepNext/>
        <w:keepLines/>
        <w:ind w:hanging="1"/>
        <w:rPr>
          <w:rFonts w:ascii="Courier New" w:hAnsi="Courier New"/>
        </w:rPr>
      </w:pPr>
      <w:r w:rsidRPr="000903C1">
        <w:t>1</w:t>
      </w:r>
      <w:r w:rsidRPr="000903C1">
        <w:tab/>
      </w:r>
      <w:r>
        <w:t>registration procedure requesting the ciphering keys was successful</w:t>
      </w:r>
    </w:p>
    <w:p w14:paraId="67107BA5" w14:textId="77777777" w:rsidR="00F33082" w:rsidRPr="000903C1" w:rsidRDefault="00F33082" w:rsidP="00F33082">
      <w:pPr>
        <w:pStyle w:val="B1"/>
      </w:pPr>
      <w:r w:rsidRPr="000903C1">
        <w:rPr>
          <w:rFonts w:ascii="Courier New" w:hAnsi="Courier New"/>
        </w:rPr>
        <w:t>&lt;</w:t>
      </w:r>
      <w:r>
        <w:rPr>
          <w:rFonts w:ascii="Courier New" w:hAnsi="Courier New"/>
        </w:rPr>
        <w:t>no_of_ciph_key_data_set</w:t>
      </w:r>
      <w:r w:rsidRPr="000903C1">
        <w:rPr>
          <w:rFonts w:ascii="Courier New" w:hAnsi="Courier New"/>
        </w:rPr>
        <w:t>&gt;</w:t>
      </w:r>
      <w:r w:rsidRPr="000903C1">
        <w:t>: integer type</w:t>
      </w:r>
      <w:r>
        <w:t>,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0903C1" w:rsidRDefault="00F33082" w:rsidP="00F33082">
      <w:r w:rsidRPr="000903C1">
        <w:rPr>
          <w:b/>
        </w:rPr>
        <w:t>Implementation</w:t>
      </w:r>
    </w:p>
    <w:p w14:paraId="6C4DCBAE" w14:textId="77777777" w:rsidR="00F33082" w:rsidRPr="000903C1" w:rsidRDefault="00F33082" w:rsidP="00F33082">
      <w:r w:rsidRPr="000903C1">
        <w:t>Optional.</w:t>
      </w:r>
    </w:p>
    <w:p w14:paraId="7E00D462" w14:textId="65A0DF6C" w:rsidR="00F33082" w:rsidRPr="00F33082" w:rsidRDefault="00F33082" w:rsidP="00232565">
      <w:r w:rsidRPr="000903C1">
        <w:rPr>
          <w:lang w:val="en-US" w:eastAsia="ja-JP"/>
        </w:rPr>
        <w:t xml:space="preserve">This command is only applicable to UEs </w:t>
      </w:r>
      <w:r>
        <w:rPr>
          <w:lang w:val="en-US" w:eastAsia="ja-JP"/>
        </w:rPr>
        <w:t>supporting 5GS</w:t>
      </w:r>
      <w:r w:rsidRPr="000903C1">
        <w:rPr>
          <w:lang w:val="en-US" w:eastAsia="ja-JP"/>
        </w:rPr>
        <w:t>.</w:t>
      </w:r>
    </w:p>
    <w:p w14:paraId="59BFFE22" w14:textId="77777777" w:rsidR="00B15AA8" w:rsidRPr="000903C1"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62980085"/>
      <w:bookmarkEnd w:id="1444"/>
      <w:r w:rsidRPr="000903C1">
        <w:lastRenderedPageBreak/>
        <w:t>8</w:t>
      </w:r>
      <w:r w:rsidRPr="000903C1">
        <w:tab/>
        <w:t xml:space="preserve">Mobile </w:t>
      </w:r>
      <w:r w:rsidR="00136ECD" w:rsidRPr="000903C1">
        <w:t>t</w:t>
      </w:r>
      <w:r w:rsidRPr="000903C1">
        <w:t>ermination control and status commands</w:t>
      </w:r>
      <w:bookmarkEnd w:id="1446"/>
      <w:bookmarkEnd w:id="1447"/>
      <w:bookmarkEnd w:id="1448"/>
      <w:bookmarkEnd w:id="1449"/>
      <w:bookmarkEnd w:id="1450"/>
      <w:bookmarkEnd w:id="1451"/>
    </w:p>
    <w:p w14:paraId="3585509E" w14:textId="77777777" w:rsidR="00026965" w:rsidRPr="000903C1"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62980086"/>
      <w:r w:rsidRPr="000903C1">
        <w:t>8.0</w:t>
      </w:r>
      <w:r w:rsidRPr="000903C1">
        <w:tab/>
        <w:t>General</w:t>
      </w:r>
      <w:bookmarkEnd w:id="1452"/>
      <w:bookmarkEnd w:id="1453"/>
      <w:bookmarkEnd w:id="1454"/>
      <w:bookmarkEnd w:id="1455"/>
      <w:bookmarkEnd w:id="1456"/>
      <w:bookmarkEnd w:id="1457"/>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8"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8"/>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8.95pt" o:ole="">
            <v:imagedata r:id="rId24" o:title=""/>
          </v:shape>
          <o:OLEObject Type="Embed" ProgID="Visio.Drawing.11" ShapeID="_x0000_i1032" DrawAspect="Content" ObjectID="_1773593055" r:id="rId25"/>
        </w:object>
      </w:r>
    </w:p>
    <w:p w14:paraId="137C29DF" w14:textId="77777777" w:rsidR="00026965" w:rsidRPr="000903C1" w:rsidRDefault="00026965" w:rsidP="00342386">
      <w:pPr>
        <w:pStyle w:val="TF"/>
      </w:pPr>
      <w:r w:rsidRPr="000903C1">
        <w:t>Figure</w:t>
      </w:r>
      <w:bookmarkStart w:id="1459" w:name="figecscmd"/>
      <w:r w:rsidR="00B422F7" w:rsidRPr="000903C1">
        <w:t> </w:t>
      </w:r>
      <w:r w:rsidRPr="000903C1">
        <w:rPr>
          <w:noProof/>
        </w:rPr>
        <w:t>7</w:t>
      </w:r>
      <w:bookmarkEnd w:id="1459"/>
      <w:r w:rsidRPr="000903C1">
        <w:t>: Mobile termination control and status commands</w:t>
      </w:r>
    </w:p>
    <w:p w14:paraId="1D5F0763" w14:textId="77777777" w:rsidR="00026965" w:rsidRPr="000903C1"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62980087"/>
      <w:r w:rsidRPr="000903C1">
        <w:t>8.1</w:t>
      </w:r>
      <w:r w:rsidRPr="000903C1">
        <w:tab/>
        <w:t>Phone activity status +CPAS</w:t>
      </w:r>
      <w:bookmarkEnd w:id="1460"/>
      <w:bookmarkEnd w:id="1461"/>
      <w:bookmarkEnd w:id="1462"/>
      <w:bookmarkEnd w:id="1463"/>
      <w:bookmarkEnd w:id="1464"/>
      <w:bookmarkEnd w:id="1465"/>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E46BAC"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6"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0903C1">
              <w:rPr>
                <w:rFonts w:ascii="Courier New" w:hAnsi="Courier New"/>
              </w:rPr>
              <w:t>+CPAS=?</w:t>
            </w:r>
            <w:bookmarkEnd w:id="1467"/>
          </w:p>
        </w:tc>
        <w:tc>
          <w:tcPr>
            <w:tcW w:w="3624" w:type="dxa"/>
          </w:tcPr>
          <w:p w14:paraId="732C4FEA" w14:textId="77777777" w:rsidR="00026965" w:rsidRPr="000903C1" w:rsidRDefault="00026965">
            <w:pPr>
              <w:keepNext/>
              <w:keepLines/>
              <w:spacing w:after="20"/>
              <w:rPr>
                <w:rFonts w:ascii="Courier New" w:hAnsi="Courier New" w:cs="Courier New"/>
              </w:rPr>
            </w:pPr>
            <w:bookmarkStart w:id="1469"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9"/>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8"/>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0" w:name="_MCCTEMPBM_CRPT80110828___7"/>
      <w:r w:rsidRPr="000903C1">
        <w:lastRenderedPageBreak/>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0"/>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1" w:name="_MCCTEMPBM_CRPT80110829___7"/>
      <w:r w:rsidRPr="000903C1">
        <w:rPr>
          <w:rFonts w:ascii="Courier New" w:hAnsi="Courier New"/>
        </w:rPr>
        <w:t>&lt;pas&gt;</w:t>
      </w:r>
      <w:r w:rsidRPr="000903C1">
        <w:t>:</w:t>
      </w:r>
      <w:r w:rsidR="00FB44EC" w:rsidRPr="000903C1">
        <w:t xml:space="preserve"> integer type</w:t>
      </w:r>
    </w:p>
    <w:bookmarkEnd w:id="1471"/>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2"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62980088"/>
      <w:bookmarkEnd w:id="1472"/>
      <w:r w:rsidRPr="000903C1">
        <w:t>8.2</w:t>
      </w:r>
      <w:r w:rsidRPr="000903C1">
        <w:tab/>
        <w:t>Set phone functionality +CFUN</w:t>
      </w:r>
      <w:bookmarkEnd w:id="1473"/>
      <w:bookmarkEnd w:id="1474"/>
      <w:bookmarkEnd w:id="1475"/>
      <w:bookmarkEnd w:id="1476"/>
      <w:bookmarkEnd w:id="1477"/>
      <w:bookmarkEnd w:id="1478"/>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9"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0" w:name="_MCCTEMPBM_CRPT80110832___7" w:colFirst="0" w:colLast="1"/>
            <w:bookmarkEnd w:id="1479"/>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1" w:name="_MCCTEMPBM_CRPT80110833___7"/>
            <w:bookmarkStart w:id="1482" w:name="_MCCTEMPBM_CRPT80110835___7" w:colFirst="1" w:colLast="1"/>
            <w:bookmarkEnd w:id="1480"/>
            <w:r w:rsidRPr="000903C1">
              <w:rPr>
                <w:rFonts w:ascii="Courier New" w:hAnsi="Courier New"/>
              </w:rPr>
              <w:t>+CFUN=?</w:t>
            </w:r>
            <w:bookmarkEnd w:id="1481"/>
          </w:p>
        </w:tc>
        <w:tc>
          <w:tcPr>
            <w:tcW w:w="6192" w:type="dxa"/>
          </w:tcPr>
          <w:p w14:paraId="30EC407A" w14:textId="77777777" w:rsidR="00026965" w:rsidRPr="000903C1" w:rsidRDefault="00026965">
            <w:pPr>
              <w:spacing w:after="20"/>
              <w:rPr>
                <w:rFonts w:ascii="Courier New" w:hAnsi="Courier New" w:cs="Courier New"/>
              </w:rPr>
            </w:pPr>
            <w:bookmarkStart w:id="1483"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3"/>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2"/>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4"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5" w:name="_MCCTEMPBM_CRPT80110837___7"/>
      <w:bookmarkEnd w:id="1484"/>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6" w:name="_MCCTEMPBM_CRPT80110838___7"/>
      <w:bookmarkEnd w:id="1485"/>
      <w:r w:rsidRPr="000903C1">
        <w:t xml:space="preserve">Read command returns the current setting of </w:t>
      </w:r>
      <w:r w:rsidRPr="000903C1">
        <w:rPr>
          <w:rFonts w:ascii="Courier New" w:hAnsi="Courier New" w:cs="Courier New"/>
        </w:rPr>
        <w:t>&lt;fun&gt;</w:t>
      </w:r>
      <w:r w:rsidRPr="000903C1">
        <w:t>.</w:t>
      </w:r>
    </w:p>
    <w:bookmarkEnd w:id="1486"/>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7"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8" w:name="_MCCTEMPBM_CRPT80110840___2"/>
      <w:bookmarkEnd w:id="1487"/>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lastRenderedPageBreak/>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9" w:name="_MCCTEMPBM_CRPT80110841___7"/>
      <w:bookmarkEnd w:id="1488"/>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0" w:name="_MCCTEMPBM_CRPT80110842___7"/>
      <w:bookmarkEnd w:id="1489"/>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1" w:name="_MCCTEMPBM_CRPT80110843___7"/>
      <w:bookmarkEnd w:id="1490"/>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2" w:name="_MCCTEMPBM_CRPT80110844___7"/>
      <w:bookmarkEnd w:id="1491"/>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2"/>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3"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62980089"/>
      <w:bookmarkEnd w:id="1493"/>
      <w:r w:rsidRPr="000903C1">
        <w:t>8.3</w:t>
      </w:r>
      <w:r w:rsidRPr="000903C1">
        <w:tab/>
        <w:t>Enter PIN +CPIN</w:t>
      </w:r>
      <w:bookmarkEnd w:id="1494"/>
      <w:bookmarkEnd w:id="1495"/>
      <w:bookmarkEnd w:id="1496"/>
      <w:bookmarkEnd w:id="1497"/>
      <w:bookmarkEnd w:id="1498"/>
      <w:bookmarkEnd w:id="1499"/>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0"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1" w:name="_MCCTEMPBM_CRPT80110847___7" w:colFirst="0" w:colLast="1"/>
            <w:bookmarkEnd w:id="1500"/>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2" w:name="_MCCTEMPBM_CRPT80110848___7" w:colFirst="0" w:colLast="0"/>
            <w:bookmarkEnd w:id="1501"/>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2"/>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3"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4" w:name="_MCCTEMPBM_CRPT80110850___7"/>
      <w:bookmarkEnd w:id="1503"/>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5" w:name="_MCCTEMPBM_CRPT80110851___7"/>
      <w:bookmarkEnd w:id="1504"/>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6" w:name="_MCCTEMPBM_CRPT80110852___7"/>
      <w:bookmarkEnd w:id="1505"/>
      <w:r w:rsidRPr="000903C1">
        <w:lastRenderedPageBreak/>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6"/>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7"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8" w:name="_MCCTEMPBM_CRPT80110854___2"/>
      <w:bookmarkEnd w:id="1507"/>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8"/>
    <w:p w14:paraId="40142105" w14:textId="77777777" w:rsidR="00026965" w:rsidRPr="000903C1" w:rsidRDefault="00026965">
      <w:r w:rsidRPr="000903C1">
        <w:rPr>
          <w:b/>
        </w:rPr>
        <w:t>Implementation</w:t>
      </w:r>
    </w:p>
    <w:p w14:paraId="5F439EBF" w14:textId="77777777" w:rsidR="00026965" w:rsidRPr="000903C1" w:rsidRDefault="00026965">
      <w:bookmarkStart w:id="1509"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62980090"/>
      <w:bookmarkEnd w:id="1509"/>
      <w:r w:rsidRPr="000903C1">
        <w:lastRenderedPageBreak/>
        <w:t>8.4</w:t>
      </w:r>
      <w:r w:rsidRPr="000903C1">
        <w:tab/>
        <w:t>Battery charge +CBC</w:t>
      </w:r>
      <w:bookmarkEnd w:id="1510"/>
      <w:bookmarkEnd w:id="1511"/>
      <w:bookmarkEnd w:id="1512"/>
      <w:bookmarkEnd w:id="1513"/>
      <w:bookmarkEnd w:id="1514"/>
      <w:bookmarkEnd w:id="1515"/>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6"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7" w:name="_MCCTEMPBM_CRPT80110857___7"/>
            <w:bookmarkEnd w:id="1516"/>
            <w:r w:rsidRPr="000903C1">
              <w:rPr>
                <w:rFonts w:ascii="Courier New" w:hAnsi="Courier New"/>
              </w:rPr>
              <w:t>+CBC=?</w:t>
            </w:r>
            <w:bookmarkEnd w:id="1517"/>
          </w:p>
        </w:tc>
        <w:tc>
          <w:tcPr>
            <w:tcW w:w="5957" w:type="dxa"/>
          </w:tcPr>
          <w:p w14:paraId="5F634252" w14:textId="77777777" w:rsidR="00026965" w:rsidRPr="000903C1" w:rsidRDefault="00026965">
            <w:pPr>
              <w:spacing w:after="20"/>
              <w:rPr>
                <w:rFonts w:ascii="Courier New" w:hAnsi="Courier New"/>
              </w:rPr>
            </w:pPr>
            <w:bookmarkStart w:id="1518"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8"/>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9"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9"/>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0" w:name="_MCCTEMPBM_CRPT80110860___7"/>
      <w:r w:rsidRPr="000903C1">
        <w:rPr>
          <w:rFonts w:ascii="Courier New" w:hAnsi="Courier New"/>
        </w:rPr>
        <w:t>&lt;bcs&gt;</w:t>
      </w:r>
      <w:r w:rsidRPr="000903C1">
        <w:t>:</w:t>
      </w:r>
      <w:r w:rsidR="00FB44EC" w:rsidRPr="000903C1">
        <w:t xml:space="preserve"> integer type</w:t>
      </w:r>
    </w:p>
    <w:bookmarkEnd w:id="1520"/>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1"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2" w:name="_MCCTEMPBM_CRPT80110862___2"/>
      <w:bookmarkEnd w:id="1521"/>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2"/>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62980091"/>
      <w:r w:rsidRPr="000903C1">
        <w:t>8.5</w:t>
      </w:r>
      <w:r w:rsidRPr="000903C1">
        <w:tab/>
        <w:t>Signal quality +CSQ</w:t>
      </w:r>
      <w:bookmarkEnd w:id="1523"/>
      <w:bookmarkEnd w:id="1524"/>
      <w:bookmarkEnd w:id="1525"/>
      <w:bookmarkEnd w:id="1526"/>
      <w:bookmarkEnd w:id="1527"/>
      <w:bookmarkEnd w:id="1528"/>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9"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0" w:name="_MCCTEMPBM_CRPT80110864___7"/>
            <w:bookmarkEnd w:id="1529"/>
            <w:r w:rsidRPr="000903C1">
              <w:rPr>
                <w:rFonts w:ascii="Courier New" w:hAnsi="Courier New"/>
              </w:rPr>
              <w:t>+CSQ=?</w:t>
            </w:r>
            <w:bookmarkEnd w:id="1530"/>
          </w:p>
        </w:tc>
        <w:tc>
          <w:tcPr>
            <w:tcW w:w="5887" w:type="dxa"/>
          </w:tcPr>
          <w:p w14:paraId="21374A8C" w14:textId="77777777" w:rsidR="00026965" w:rsidRPr="000903C1" w:rsidRDefault="00026965">
            <w:pPr>
              <w:spacing w:after="20"/>
              <w:rPr>
                <w:rFonts w:ascii="Courier New" w:hAnsi="Courier New"/>
              </w:rPr>
            </w:pPr>
            <w:bookmarkStart w:id="1531"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1"/>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2"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2"/>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3"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4" w:name="_MCCTEMPBM_CRPT80110868___2"/>
      <w:bookmarkEnd w:id="1533"/>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lastRenderedPageBreak/>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5" w:name="_MCCTEMPBM_CRPT80110869___7"/>
      <w:bookmarkEnd w:id="1534"/>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6" w:name="_MCCTEMPBM_CRPT80110870___2"/>
      <w:bookmarkEnd w:id="1535"/>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6"/>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62980092"/>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7"/>
      <w:bookmarkEnd w:id="1538"/>
      <w:bookmarkEnd w:id="1539"/>
      <w:bookmarkEnd w:id="1540"/>
      <w:bookmarkEnd w:id="1541"/>
      <w:bookmarkEnd w:id="1542"/>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3"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4" w:name="_MCCTEMPBM_CRPT80110872___7" w:colFirst="0" w:colLast="0"/>
            <w:bookmarkEnd w:id="1543"/>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5" w:name="_MCCTEMPBM_CRPT80110873___7"/>
            <w:bookmarkEnd w:id="1544"/>
            <w:r w:rsidRPr="000903C1">
              <w:rPr>
                <w:rFonts w:ascii="Courier New" w:hAnsi="Courier New"/>
              </w:rPr>
              <w:t>+CMEC=?</w:t>
            </w:r>
            <w:bookmarkEnd w:id="1545"/>
          </w:p>
        </w:tc>
        <w:tc>
          <w:tcPr>
            <w:tcW w:w="4554" w:type="dxa"/>
          </w:tcPr>
          <w:p w14:paraId="6F43F7A3" w14:textId="77777777" w:rsidR="00026965" w:rsidRPr="000903C1" w:rsidRDefault="00026965">
            <w:pPr>
              <w:keepNext/>
              <w:keepLines/>
              <w:spacing w:after="20"/>
            </w:pPr>
            <w:bookmarkStart w:id="1546"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6"/>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7"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7"/>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8"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9" w:name="_MCCTEMPBM_CRPT80110877___7"/>
      <w:bookmarkEnd w:id="1548"/>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9"/>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0"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1" w:name="_MCCTEMPBM_CRPT80110879___7"/>
      <w:bookmarkEnd w:id="1550"/>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1"/>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2"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3" w:name="_MCCTEMPBM_CRPT80110881___7"/>
      <w:bookmarkEnd w:id="1552"/>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3"/>
    <w:p w14:paraId="655AB1A6" w14:textId="77777777" w:rsidR="00026965" w:rsidRPr="000903C1" w:rsidRDefault="00026965" w:rsidP="001B4D0D">
      <w:pPr>
        <w:pStyle w:val="B2"/>
      </w:pPr>
      <w:r w:rsidRPr="000903C1">
        <w:lastRenderedPageBreak/>
        <w:t>2</w:t>
      </w:r>
      <w:r w:rsidRPr="000903C1">
        <w:tab/>
        <w:t>MT indicators can be set by both MT and TE</w:t>
      </w:r>
    </w:p>
    <w:p w14:paraId="635E2616" w14:textId="77777777" w:rsidR="0036047E" w:rsidRPr="000903C1" w:rsidRDefault="0036047E" w:rsidP="004C5436">
      <w:pPr>
        <w:pStyle w:val="B1"/>
      </w:pPr>
      <w:bookmarkStart w:id="1554"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5" w:name="_MCCTEMPBM_CRPT80110883___7"/>
      <w:bookmarkEnd w:id="1554"/>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5"/>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62980093"/>
      <w:r w:rsidRPr="000903C1">
        <w:t>8.7</w:t>
      </w:r>
      <w:r w:rsidRPr="000903C1">
        <w:tab/>
        <w:t>Keypad control +CKPD</w:t>
      </w:r>
      <w:bookmarkEnd w:id="1556"/>
      <w:bookmarkEnd w:id="1557"/>
      <w:bookmarkEnd w:id="1558"/>
      <w:bookmarkEnd w:id="1559"/>
      <w:bookmarkEnd w:id="1560"/>
      <w:bookmarkEnd w:id="1561"/>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2"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3" w:name="_MCCTEMPBM_CRPT80110885___7"/>
            <w:bookmarkEnd w:id="1562"/>
            <w:r w:rsidRPr="000903C1">
              <w:rPr>
                <w:rFonts w:ascii="Courier New" w:hAnsi="Courier New"/>
              </w:rPr>
              <w:t>+CKPD=?</w:t>
            </w:r>
            <w:bookmarkEnd w:id="1563"/>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4"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4"/>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5"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5"/>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6" w:name="_MCCTEMPBM_CRPT80110888___7"/>
            <w:r w:rsidRPr="000903C1">
              <w:t>alpha key (</w:t>
            </w:r>
            <w:r w:rsidRPr="000903C1">
              <w:rPr>
                <w:rFonts w:ascii="Symbol" w:hAnsi="Symbol"/>
              </w:rPr>
              <w:t></w:t>
            </w:r>
            <w:r w:rsidRPr="000903C1">
              <w:t>/ABC)</w:t>
            </w:r>
            <w:bookmarkEnd w:id="1566"/>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lastRenderedPageBreak/>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7" w:name="_MCCTEMPBM_CRPT80110889___7"/>
    </w:p>
    <w:p w14:paraId="3876816C" w14:textId="77777777" w:rsidR="00026965" w:rsidRPr="000903C1" w:rsidRDefault="00026965">
      <w:pPr>
        <w:pStyle w:val="B1"/>
      </w:pPr>
      <w:bookmarkStart w:id="1568" w:name="_MCCTEMPBM_CRPT80110890___7"/>
      <w:bookmarkEnd w:id="1567"/>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9" w:name="_MCCTEMPBM_CRPT80110891___2"/>
      <w:bookmarkEnd w:id="1568"/>
      <w:r w:rsidRPr="000903C1">
        <w:t>0...255</w:t>
      </w:r>
      <w:r w:rsidRPr="000903C1">
        <w:tab/>
        <w:t>0... 25.5 seconds (default values are manufacturer specific, but should be so long that a normal MT can handle keystrokes correctly)</w:t>
      </w:r>
    </w:p>
    <w:bookmarkEnd w:id="1569"/>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0"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62980094"/>
      <w:bookmarkEnd w:id="1570"/>
      <w:r w:rsidRPr="000903C1">
        <w:t>8.8</w:t>
      </w:r>
      <w:r w:rsidRPr="000903C1">
        <w:tab/>
        <w:t>Display control +CDIS</w:t>
      </w:r>
      <w:bookmarkEnd w:id="1571"/>
      <w:bookmarkEnd w:id="1572"/>
      <w:bookmarkEnd w:id="1573"/>
      <w:bookmarkEnd w:id="1574"/>
      <w:bookmarkEnd w:id="1575"/>
      <w:bookmarkEnd w:id="1576"/>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7"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8" w:name="_MCCTEMPBM_CRPT80110894___7" w:colFirst="0" w:colLast="1"/>
            <w:bookmarkEnd w:id="1577"/>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9" w:name="_MCCTEMPBM_CRPT80110895___7" w:colFirst="0" w:colLast="1"/>
            <w:bookmarkEnd w:id="1578"/>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9"/>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0"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0"/>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1"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lastRenderedPageBreak/>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1"/>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2"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2"/>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62980095"/>
      <w:r w:rsidRPr="000903C1">
        <w:t>8.9</w:t>
      </w:r>
      <w:r w:rsidRPr="000903C1">
        <w:tab/>
        <w:t>Indicator control +CIND</w:t>
      </w:r>
      <w:bookmarkEnd w:id="1583"/>
      <w:bookmarkEnd w:id="1584"/>
      <w:bookmarkEnd w:id="1585"/>
      <w:bookmarkEnd w:id="1586"/>
      <w:bookmarkEnd w:id="1587"/>
      <w:bookmarkEnd w:id="1588"/>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9"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0" w:name="_MCCTEMPBM_CRPT80110900___7" w:colFirst="0" w:colLast="1"/>
            <w:bookmarkEnd w:id="1589"/>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1" w:name="_MCCTEMPBM_CRPT80110901___7"/>
            <w:bookmarkStart w:id="1592" w:name="_MCCTEMPBM_CRPT80110903___7" w:colFirst="1" w:colLast="1"/>
            <w:bookmarkEnd w:id="1590"/>
            <w:r w:rsidRPr="000903C1">
              <w:rPr>
                <w:rFonts w:ascii="Courier New" w:hAnsi="Courier New"/>
              </w:rPr>
              <w:t>+CIND=?</w:t>
            </w:r>
            <w:bookmarkEnd w:id="1591"/>
          </w:p>
        </w:tc>
        <w:tc>
          <w:tcPr>
            <w:tcW w:w="4857" w:type="dxa"/>
          </w:tcPr>
          <w:p w14:paraId="605DDBFB" w14:textId="77777777" w:rsidR="00026965" w:rsidRPr="000903C1" w:rsidRDefault="00026965">
            <w:pPr>
              <w:spacing w:after="20"/>
              <w:rPr>
                <w:rFonts w:ascii="Courier New" w:hAnsi="Courier New"/>
              </w:rPr>
            </w:pPr>
            <w:bookmarkStart w:id="1593"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3"/>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2"/>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4"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4"/>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5"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6" w:name="_MCCTEMPBM_CRPT80110906___2"/>
      <w:bookmarkEnd w:id="1595"/>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lastRenderedPageBreak/>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6"/>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62980096"/>
      <w:r w:rsidRPr="000903C1">
        <w:t>8.10</w:t>
      </w:r>
      <w:r w:rsidRPr="000903C1">
        <w:tab/>
        <w:t xml:space="preserve">Mobile </w:t>
      </w:r>
      <w:r w:rsidR="00136ECD" w:rsidRPr="000903C1">
        <w:t>t</w:t>
      </w:r>
      <w:r w:rsidRPr="000903C1">
        <w:t>ermination event reporting +CMER</w:t>
      </w:r>
      <w:bookmarkEnd w:id="1597"/>
      <w:bookmarkEnd w:id="1598"/>
      <w:bookmarkEnd w:id="1599"/>
      <w:bookmarkEnd w:id="1600"/>
      <w:bookmarkEnd w:id="1601"/>
      <w:bookmarkEnd w:id="1602"/>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3"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4" w:name="_MCCTEMPBM_CRPT80110908___7" w:colFirst="0" w:colLast="0"/>
            <w:bookmarkEnd w:id="1603"/>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5" w:name="_MCCTEMPBM_CRPT80110909___7"/>
            <w:bookmarkEnd w:id="1604"/>
            <w:r w:rsidRPr="000903C1">
              <w:rPr>
                <w:rFonts w:ascii="Courier New" w:hAnsi="Courier New"/>
              </w:rPr>
              <w:t>+CMER=?</w:t>
            </w:r>
            <w:bookmarkEnd w:id="1605"/>
          </w:p>
        </w:tc>
        <w:tc>
          <w:tcPr>
            <w:tcW w:w="5521" w:type="dxa"/>
          </w:tcPr>
          <w:p w14:paraId="5758D5C2" w14:textId="77777777" w:rsidR="00026965" w:rsidRPr="000903C1" w:rsidRDefault="00026965">
            <w:pPr>
              <w:spacing w:after="20"/>
            </w:pPr>
            <w:bookmarkStart w:id="1606"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6"/>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7"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7"/>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8" w:name="_MCCTEMPBM_CRPT80110912___7"/>
      <w:r w:rsidRPr="000903C1">
        <w:rPr>
          <w:rFonts w:ascii="Courier New" w:hAnsi="Courier New"/>
        </w:rPr>
        <w:t>&lt;mode&gt;</w:t>
      </w:r>
      <w:r w:rsidRPr="000903C1">
        <w:t>:</w:t>
      </w:r>
      <w:r w:rsidR="00FB44EC" w:rsidRPr="000903C1">
        <w:t xml:space="preserve"> integer type</w:t>
      </w:r>
    </w:p>
    <w:bookmarkEnd w:id="1608"/>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9" w:name="_MCCTEMPBM_CRPT80110913___7"/>
      <w:r w:rsidRPr="000903C1">
        <w:rPr>
          <w:rFonts w:ascii="Courier New" w:hAnsi="Courier New"/>
        </w:rPr>
        <w:t>&lt;keyp&gt;</w:t>
      </w:r>
      <w:r w:rsidRPr="000903C1">
        <w:t>:</w:t>
      </w:r>
      <w:r w:rsidR="00FB44EC" w:rsidRPr="000903C1">
        <w:t xml:space="preserve"> integer type</w:t>
      </w:r>
    </w:p>
    <w:bookmarkEnd w:id="1609"/>
    <w:p w14:paraId="13ADC035" w14:textId="77777777" w:rsidR="00026965" w:rsidRPr="000903C1" w:rsidRDefault="00026965" w:rsidP="001B4D0D">
      <w:pPr>
        <w:pStyle w:val="B2"/>
      </w:pPr>
      <w:r w:rsidRPr="000903C1">
        <w:rPr>
          <w:u w:val="single"/>
        </w:rPr>
        <w:lastRenderedPageBreak/>
        <w:t>0</w:t>
      </w:r>
      <w:r w:rsidRPr="000903C1">
        <w:tab/>
        <w:t>no keypad event reporting</w:t>
      </w:r>
    </w:p>
    <w:p w14:paraId="0BB36495" w14:textId="51696109" w:rsidR="00026965" w:rsidRPr="000903C1" w:rsidRDefault="00026965" w:rsidP="001B4D0D">
      <w:pPr>
        <w:pStyle w:val="B2"/>
      </w:pPr>
      <w:bookmarkStart w:id="1610"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1" w:name="_MCCTEMPBM_CRPT80110915___7"/>
      <w:bookmarkEnd w:id="1610"/>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2" w:name="_MCCTEMPBM_CRPT80110916___7"/>
      <w:bookmarkEnd w:id="1611"/>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3" w:name="_MCCTEMPBM_CRPT80110917___7"/>
      <w:bookmarkEnd w:id="1612"/>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4" w:name="_MCCTEMPBM_CRPT80110918___7"/>
      <w:bookmarkEnd w:id="1613"/>
      <w:r w:rsidRPr="000903C1">
        <w:rPr>
          <w:rFonts w:ascii="Courier New" w:hAnsi="Courier New"/>
        </w:rPr>
        <w:t>&lt;disp&gt;</w:t>
      </w:r>
      <w:r w:rsidRPr="000903C1">
        <w:t>:</w:t>
      </w:r>
      <w:r w:rsidR="00FB44EC" w:rsidRPr="000903C1">
        <w:t xml:space="preserve"> integer type</w:t>
      </w:r>
    </w:p>
    <w:bookmarkEnd w:id="1614"/>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5"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6" w:name="_MCCTEMPBM_CRPT80110920___7"/>
      <w:bookmarkEnd w:id="1615"/>
      <w:r w:rsidRPr="000903C1">
        <w:rPr>
          <w:rFonts w:ascii="Courier New" w:hAnsi="Courier New"/>
        </w:rPr>
        <w:t>&lt;ind&gt;</w:t>
      </w:r>
      <w:r w:rsidRPr="000903C1">
        <w:t>:</w:t>
      </w:r>
      <w:r w:rsidR="00FB44EC" w:rsidRPr="000903C1">
        <w:t xml:space="preserve"> integer type</w:t>
      </w:r>
    </w:p>
    <w:bookmarkEnd w:id="1616"/>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7"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8" w:name="_MCCTEMPBM_CRPT80110922___7"/>
      <w:bookmarkEnd w:id="1617"/>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9" w:name="_MCCTEMPBM_CRPT80110923___7"/>
      <w:bookmarkEnd w:id="1618"/>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0" w:name="_MCCTEMPBM_CRPT80110924___7"/>
      <w:bookmarkEnd w:id="1619"/>
      <w:r w:rsidRPr="000903C1">
        <w:rPr>
          <w:rFonts w:ascii="Courier New" w:hAnsi="Courier New" w:cs="Courier New"/>
        </w:rPr>
        <w:t>&lt;tscrn&gt;</w:t>
      </w:r>
      <w:r w:rsidRPr="000903C1">
        <w:t>:</w:t>
      </w:r>
      <w:r w:rsidR="00FB44EC" w:rsidRPr="000903C1">
        <w:t xml:space="preserve"> integer type</w:t>
      </w:r>
    </w:p>
    <w:bookmarkEnd w:id="1620"/>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1"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2" w:name="_MCCTEMPBM_CRPT80110926___7"/>
      <w:bookmarkEnd w:id="1621"/>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3" w:name="_MCCTEMPBM_CRPT80110927___7"/>
      <w:bookmarkEnd w:id="1622"/>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4" w:name="_MCCTEMPBM_CRPT80110928___7"/>
      <w:bookmarkEnd w:id="1623"/>
      <w:r w:rsidRPr="000903C1">
        <w:lastRenderedPageBreak/>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5" w:name="_MCCTEMPBM_CRPT80110929___7"/>
      <w:bookmarkEnd w:id="1624"/>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6" w:name="_MCCTEMPBM_CRPT80110930___7"/>
      <w:bookmarkEnd w:id="1625"/>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7" w:name="_MCCTEMPBM_CRPT80110931___7"/>
      <w:bookmarkEnd w:id="1626"/>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8" w:name="_MCCTEMPBM_CRPT80110932___7"/>
      <w:bookmarkEnd w:id="1627"/>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9" w:name="_MCCTEMPBM_CRPT80110933___7"/>
      <w:bookmarkEnd w:id="1628"/>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0" w:name="_MCCTEMPBM_CRPT80110934___7"/>
      <w:bookmarkEnd w:id="1629"/>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1" w:name="_MCCTEMPBM_CRPT80110935___7"/>
      <w:bookmarkEnd w:id="1630"/>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2" w:name="_MCCTEMPBM_CRPT80110936___7"/>
      <w:bookmarkEnd w:id="1631"/>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3" w:name="_MCCTEMPBM_CRPT80110937___7"/>
      <w:bookmarkEnd w:id="1632"/>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4" w:name="_MCCTEMPBM_CRPT80110938___7"/>
      <w:bookmarkEnd w:id="1633"/>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4"/>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5"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5"/>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62980097"/>
      <w:r w:rsidRPr="000903C1">
        <w:lastRenderedPageBreak/>
        <w:t>8.11</w:t>
      </w:r>
      <w:r w:rsidRPr="000903C1">
        <w:tab/>
        <w:t>Select phonebook memory storage +CPBS</w:t>
      </w:r>
      <w:bookmarkEnd w:id="1636"/>
      <w:bookmarkEnd w:id="1637"/>
      <w:bookmarkEnd w:id="1638"/>
      <w:bookmarkEnd w:id="1639"/>
      <w:bookmarkEnd w:id="1640"/>
      <w:bookmarkEnd w:id="1641"/>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2"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3" w:name="_MCCTEMPBM_CRPT80110941___7" w:colFirst="0" w:colLast="1"/>
            <w:bookmarkEnd w:id="1642"/>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4" w:name="_MCCTEMPBM_CRPT80110942___7"/>
            <w:bookmarkEnd w:id="1643"/>
            <w:r w:rsidRPr="000903C1">
              <w:rPr>
                <w:rFonts w:ascii="Courier New" w:hAnsi="Courier New"/>
              </w:rPr>
              <w:t>+CPBS=?</w:t>
            </w:r>
            <w:bookmarkEnd w:id="1644"/>
          </w:p>
        </w:tc>
        <w:tc>
          <w:tcPr>
            <w:tcW w:w="4717" w:type="dxa"/>
          </w:tcPr>
          <w:p w14:paraId="5D3F360C" w14:textId="77777777" w:rsidR="00026965" w:rsidRPr="000903C1" w:rsidRDefault="00026965">
            <w:pPr>
              <w:spacing w:after="20"/>
            </w:pPr>
            <w:bookmarkStart w:id="1645"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5"/>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6"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6"/>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7"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8" w:name="_MCCTEMPBM_CRPT80110946___2"/>
      <w:bookmarkEnd w:id="1647"/>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9" w:name="_MCCTEMPBM_CRPT80110947___7"/>
      <w:bookmarkEnd w:id="1648"/>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9"/>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62980098"/>
      <w:r w:rsidRPr="000903C1">
        <w:t>8.12</w:t>
      </w:r>
      <w:r w:rsidRPr="000903C1">
        <w:tab/>
        <w:t>Read phonebook entries +CPBR</w:t>
      </w:r>
      <w:bookmarkEnd w:id="1650"/>
      <w:bookmarkEnd w:id="1651"/>
      <w:bookmarkEnd w:id="1652"/>
      <w:bookmarkEnd w:id="1653"/>
      <w:bookmarkEnd w:id="1654"/>
      <w:bookmarkEnd w:id="1655"/>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6"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7" w:name="_MCCTEMPBM_CRPT80110949___7"/>
            <w:bookmarkStart w:id="1658" w:name="_MCCTEMPBM_CRPT80110951___7" w:colFirst="1" w:colLast="1"/>
            <w:bookmarkEnd w:id="1656"/>
            <w:r w:rsidRPr="000903C1">
              <w:rPr>
                <w:rFonts w:ascii="Courier New" w:hAnsi="Courier New"/>
              </w:rPr>
              <w:t>+CPBR=?</w:t>
            </w:r>
            <w:bookmarkEnd w:id="1657"/>
          </w:p>
        </w:tc>
        <w:tc>
          <w:tcPr>
            <w:tcW w:w="6804" w:type="dxa"/>
          </w:tcPr>
          <w:p w14:paraId="0A7C1D27" w14:textId="77777777" w:rsidR="00026965" w:rsidRPr="000903C1" w:rsidRDefault="00026965">
            <w:pPr>
              <w:spacing w:after="20"/>
              <w:rPr>
                <w:rFonts w:ascii="Courier New" w:hAnsi="Courier New"/>
                <w:noProof/>
              </w:rPr>
            </w:pPr>
            <w:bookmarkStart w:id="1659"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9"/>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8"/>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0"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0"/>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1"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1"/>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62980099"/>
      <w:r w:rsidRPr="000903C1">
        <w:t>8.13</w:t>
      </w:r>
      <w:r w:rsidRPr="000903C1">
        <w:tab/>
        <w:t>Find phonebook entries +CPBF</w:t>
      </w:r>
      <w:bookmarkEnd w:id="1662"/>
      <w:bookmarkEnd w:id="1663"/>
      <w:bookmarkEnd w:id="1664"/>
      <w:bookmarkEnd w:id="1665"/>
      <w:bookmarkEnd w:id="1666"/>
      <w:bookmarkEnd w:id="1667"/>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8"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9" w:name="_MCCTEMPBM_CRPT80110955___7" w:colFirst="0" w:colLast="1"/>
            <w:bookmarkEnd w:id="1668"/>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9"/>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70"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0"/>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1"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1"/>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2" w:name="_Toc20207543"/>
      <w:bookmarkStart w:id="1673" w:name="_Toc27579426"/>
      <w:bookmarkStart w:id="1674" w:name="_Toc36116006"/>
      <w:bookmarkStart w:id="1675" w:name="_Toc45214886"/>
      <w:bookmarkStart w:id="1676" w:name="_Toc51866654"/>
      <w:bookmarkStart w:id="1677" w:name="_Toc162980100"/>
      <w:r w:rsidRPr="000903C1">
        <w:lastRenderedPageBreak/>
        <w:t>8.14</w:t>
      </w:r>
      <w:r w:rsidRPr="000903C1">
        <w:tab/>
        <w:t>Write phonebook entry +CPBW</w:t>
      </w:r>
      <w:bookmarkEnd w:id="1672"/>
      <w:bookmarkEnd w:id="1673"/>
      <w:bookmarkEnd w:id="1674"/>
      <w:bookmarkEnd w:id="1675"/>
      <w:bookmarkEnd w:id="1676"/>
      <w:bookmarkEnd w:id="1677"/>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8"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9" w:name="_MCCTEMPBM_CRPT80110959___7" w:colFirst="0" w:colLast="0"/>
            <w:bookmarkEnd w:id="1678"/>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0" w:name="_MCCTEMPBM_CRPT80110960___7"/>
            <w:bookmarkStart w:id="1681" w:name="_MCCTEMPBM_CRPT80110962___7" w:colFirst="1" w:colLast="1"/>
            <w:bookmarkEnd w:id="1679"/>
            <w:r w:rsidRPr="000903C1">
              <w:rPr>
                <w:rFonts w:ascii="Courier New" w:hAnsi="Courier New"/>
              </w:rPr>
              <w:t>+CPBW=?</w:t>
            </w:r>
            <w:bookmarkEnd w:id="1680"/>
          </w:p>
        </w:tc>
        <w:tc>
          <w:tcPr>
            <w:tcW w:w="5558" w:type="dxa"/>
          </w:tcPr>
          <w:p w14:paraId="6057893C" w14:textId="77777777" w:rsidR="00026965" w:rsidRPr="000903C1" w:rsidRDefault="00026965">
            <w:pPr>
              <w:spacing w:after="20"/>
              <w:rPr>
                <w:rFonts w:ascii="Courier New" w:hAnsi="Courier New" w:cs="Courier New"/>
                <w:noProof/>
              </w:rPr>
            </w:pPr>
            <w:bookmarkStart w:id="1682"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2"/>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1"/>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3"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4" w:name="_MCCTEMPBM_CRPT80110964___7"/>
      <w:bookmarkEnd w:id="1683"/>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5" w:name="_MCCTEMPBM_CRPT80110965___7"/>
      <w:bookmarkEnd w:id="1684"/>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5"/>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6"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6"/>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7"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7"/>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62980101"/>
      <w:r w:rsidRPr="000903C1">
        <w:t>8.15</w:t>
      </w:r>
      <w:r w:rsidRPr="000903C1">
        <w:tab/>
        <w:t>Clock +CCLK</w:t>
      </w:r>
      <w:bookmarkEnd w:id="1688"/>
      <w:bookmarkEnd w:id="1689"/>
      <w:bookmarkEnd w:id="1690"/>
      <w:bookmarkEnd w:id="1691"/>
      <w:bookmarkEnd w:id="1692"/>
      <w:bookmarkEnd w:id="1693"/>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4"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5" w:name="_MCCTEMPBM_CRPT80110969___7" w:colFirst="0" w:colLast="1"/>
            <w:bookmarkEnd w:id="1694"/>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6" w:name="_MCCTEMPBM_CRPT80110970___7"/>
            <w:bookmarkEnd w:id="1695"/>
            <w:r w:rsidRPr="000903C1">
              <w:rPr>
                <w:rFonts w:ascii="Courier New" w:hAnsi="Courier New"/>
              </w:rPr>
              <w:t>+CCLK=?</w:t>
            </w:r>
            <w:bookmarkEnd w:id="1696"/>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7"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7"/>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8"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9" w:name="_MCCTEMPBM_CRPT80110973___7"/>
      <w:bookmarkEnd w:id="1698"/>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9"/>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62980102"/>
      <w:r w:rsidRPr="000903C1">
        <w:t>8.16</w:t>
      </w:r>
      <w:r w:rsidRPr="000903C1">
        <w:tab/>
        <w:t>Alarm +CALA</w:t>
      </w:r>
      <w:bookmarkEnd w:id="1700"/>
      <w:bookmarkEnd w:id="1701"/>
      <w:bookmarkEnd w:id="1702"/>
      <w:bookmarkEnd w:id="1703"/>
      <w:bookmarkEnd w:id="1704"/>
      <w:bookmarkEnd w:id="1705"/>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6"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7" w:name="_MCCTEMPBM_CRPT80110975___7" w:colFirst="0" w:colLast="1"/>
            <w:bookmarkEnd w:id="1706"/>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8" w:name="_MCCTEMPBM_CRPT80110976___7"/>
            <w:bookmarkEnd w:id="1707"/>
            <w:r w:rsidRPr="000903C1">
              <w:rPr>
                <w:rFonts w:ascii="Courier New" w:hAnsi="Courier New"/>
              </w:rPr>
              <w:t>+CALA=?</w:t>
            </w:r>
            <w:bookmarkEnd w:id="1708"/>
          </w:p>
        </w:tc>
        <w:tc>
          <w:tcPr>
            <w:tcW w:w="5595" w:type="dxa"/>
          </w:tcPr>
          <w:p w14:paraId="52CA870D" w14:textId="77777777" w:rsidR="00026965" w:rsidRPr="000903C1" w:rsidRDefault="00026965">
            <w:pPr>
              <w:spacing w:after="20"/>
              <w:rPr>
                <w:rFonts w:ascii="Courier New" w:hAnsi="Courier New" w:cs="Courier New"/>
              </w:rPr>
            </w:pPr>
            <w:bookmarkStart w:id="1709"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9"/>
          <w:p w14:paraId="3EABCFC5" w14:textId="77777777" w:rsidR="000E1AB7" w:rsidRPr="000903C1" w:rsidRDefault="000E1AB7">
            <w:pPr>
              <w:spacing w:after="20"/>
            </w:pPr>
          </w:p>
          <w:p w14:paraId="604E8E6F" w14:textId="77777777" w:rsidR="00026965" w:rsidRPr="000903C1" w:rsidRDefault="00026965">
            <w:pPr>
              <w:spacing w:after="20"/>
            </w:pPr>
            <w:bookmarkStart w:id="1710"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0"/>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1"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1"/>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2"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3" w:name="_MCCTEMPBM_CRPT80110981___7"/>
      <w:bookmarkEnd w:id="1712"/>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4" w:name="_MCCTEMPBM_CRPT80110982___7"/>
      <w:bookmarkEnd w:id="1713"/>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5" w:name="_MCCTEMPBM_CRPT80110983___2"/>
      <w:bookmarkEnd w:id="1714"/>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6" w:name="_MCCTEMPBM_CRPT80110984___7"/>
      <w:bookmarkEnd w:id="1715"/>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7" w:name="_MCCTEMPBM_CRPT80110985___2"/>
      <w:bookmarkEnd w:id="1716"/>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8" w:name="_MCCTEMPBM_CRPT80110986___7"/>
      <w:bookmarkEnd w:id="1717"/>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8"/>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9"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9"/>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62980103"/>
      <w:r w:rsidRPr="000903C1">
        <w:t>8.17</w:t>
      </w:r>
      <w:r w:rsidRPr="000903C1">
        <w:tab/>
        <w:t>Generic SIM access +CSIM</w:t>
      </w:r>
      <w:bookmarkEnd w:id="1720"/>
      <w:bookmarkEnd w:id="1721"/>
      <w:bookmarkEnd w:id="1722"/>
      <w:bookmarkEnd w:id="1723"/>
      <w:bookmarkEnd w:id="1724"/>
      <w:bookmarkEnd w:id="1725"/>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6"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7" w:name="_MCCTEMPBM_CRPT80110989___7"/>
            <w:bookmarkEnd w:id="1726"/>
            <w:r w:rsidRPr="000903C1">
              <w:rPr>
                <w:rFonts w:ascii="Courier New" w:hAnsi="Courier New"/>
              </w:rPr>
              <w:t>+CSIM=?</w:t>
            </w:r>
            <w:bookmarkEnd w:id="1727"/>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8"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8"/>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9"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9"/>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0"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0"/>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62980104"/>
      <w:r w:rsidRPr="000903C1">
        <w:t>8.18</w:t>
      </w:r>
      <w:r w:rsidRPr="000903C1">
        <w:tab/>
        <w:t>Restricted SIM access +CRSM</w:t>
      </w:r>
      <w:bookmarkEnd w:id="1731"/>
      <w:bookmarkEnd w:id="1732"/>
      <w:bookmarkEnd w:id="1733"/>
      <w:bookmarkEnd w:id="1734"/>
      <w:bookmarkEnd w:id="1735"/>
      <w:bookmarkEnd w:id="1736"/>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7"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8" w:name="_MCCTEMPBM_CRPT80110994___7"/>
            <w:bookmarkEnd w:id="1737"/>
            <w:r w:rsidRPr="000903C1">
              <w:rPr>
                <w:rFonts w:ascii="Courier New" w:hAnsi="Courier New"/>
              </w:rPr>
              <w:t>+CRSM=?</w:t>
            </w:r>
            <w:bookmarkEnd w:id="1738"/>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9"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9"/>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0"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1" w:name="_MCCTEMPBM_CRPT80110997___2"/>
      <w:bookmarkEnd w:id="1740"/>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1"/>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2"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2"/>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3"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4" w:name="_MCCTEMPBM_CRPT80111000___7"/>
      <w:bookmarkEnd w:id="1743"/>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5" w:name="_MCCTEMPBM_CRPT80111001___7"/>
      <w:bookmarkEnd w:id="1744"/>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5"/>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62980105"/>
      <w:r w:rsidRPr="000903C1">
        <w:t>8.19</w:t>
      </w:r>
      <w:r w:rsidRPr="000903C1">
        <w:tab/>
        <w:t>Secure control command +CSCC</w:t>
      </w:r>
      <w:bookmarkEnd w:id="1746"/>
      <w:bookmarkEnd w:id="1747"/>
      <w:bookmarkEnd w:id="1748"/>
      <w:bookmarkEnd w:id="1749"/>
      <w:bookmarkEnd w:id="1750"/>
      <w:bookmarkEnd w:id="1751"/>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2"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3" w:name="_MCCTEMPBM_CRPT80111003___7" w:colFirst="0" w:colLast="1"/>
            <w:bookmarkEnd w:id="1752"/>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4" w:name="_MCCTEMPBM_CRPT80111004___7"/>
            <w:bookmarkEnd w:id="1753"/>
            <w:r w:rsidRPr="000903C1">
              <w:rPr>
                <w:rFonts w:ascii="Courier New" w:hAnsi="Courier New"/>
              </w:rPr>
              <w:t>+CSCC=?</w:t>
            </w:r>
            <w:bookmarkEnd w:id="1754"/>
          </w:p>
        </w:tc>
        <w:tc>
          <w:tcPr>
            <w:tcW w:w="4996" w:type="dxa"/>
          </w:tcPr>
          <w:p w14:paraId="4BEE1D19" w14:textId="77777777" w:rsidR="00026965" w:rsidRPr="000903C1" w:rsidRDefault="00026965">
            <w:pPr>
              <w:spacing w:after="20"/>
            </w:pPr>
            <w:bookmarkStart w:id="1755"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5"/>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6"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6"/>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7" w:name="_MCCTEMPBM_CRPT80111007___7"/>
      <w:r w:rsidRPr="000903C1">
        <w:rPr>
          <w:rFonts w:ascii="Courier New" w:hAnsi="Courier New"/>
        </w:rPr>
        <w:t>&lt;mode&gt;</w:t>
      </w:r>
      <w:r w:rsidRPr="000903C1">
        <w:t xml:space="preserve">: </w:t>
      </w:r>
      <w:r w:rsidR="00FB44EC" w:rsidRPr="000903C1">
        <w:t>integer type</w:t>
      </w:r>
    </w:p>
    <w:bookmarkEnd w:id="1757"/>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8"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8"/>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9"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9"/>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0"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0"/>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62980106"/>
      <w:r w:rsidRPr="000903C1">
        <w:t>8.20</w:t>
      </w:r>
      <w:r w:rsidRPr="000903C1">
        <w:tab/>
        <w:t>Alert sound mode +CALM</w:t>
      </w:r>
      <w:bookmarkEnd w:id="1761"/>
      <w:bookmarkEnd w:id="1762"/>
      <w:bookmarkEnd w:id="1763"/>
      <w:bookmarkEnd w:id="1764"/>
      <w:bookmarkEnd w:id="1765"/>
      <w:bookmarkEnd w:id="1766"/>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7"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8" w:name="_MCCTEMPBM_CRPT80111012___7" w:colFirst="0" w:colLast="1"/>
            <w:bookmarkEnd w:id="1767"/>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9" w:name="_MCCTEMPBM_CRPT80111013___7"/>
            <w:bookmarkStart w:id="1770" w:name="_MCCTEMPBM_CRPT80111015___7" w:colFirst="1" w:colLast="1"/>
            <w:bookmarkEnd w:id="1768"/>
            <w:r w:rsidRPr="000903C1">
              <w:rPr>
                <w:rFonts w:ascii="Courier New" w:hAnsi="Courier New"/>
              </w:rPr>
              <w:t>+CALM=?</w:t>
            </w:r>
            <w:bookmarkEnd w:id="1769"/>
          </w:p>
        </w:tc>
        <w:tc>
          <w:tcPr>
            <w:tcW w:w="4252" w:type="dxa"/>
          </w:tcPr>
          <w:p w14:paraId="50957134" w14:textId="77777777" w:rsidR="00026965" w:rsidRPr="000903C1" w:rsidRDefault="00026965">
            <w:pPr>
              <w:keepNext/>
              <w:keepLines/>
              <w:spacing w:after="20"/>
              <w:rPr>
                <w:rFonts w:ascii="Courier New" w:hAnsi="Courier New" w:cs="Courier New"/>
              </w:rPr>
            </w:pPr>
            <w:bookmarkStart w:id="1771"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1"/>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0"/>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2"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2"/>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3"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4" w:name="_MCCTEMPBM_CRPT80111018___2"/>
      <w:bookmarkEnd w:id="1773"/>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4"/>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62980107"/>
      <w:r w:rsidRPr="000903C1">
        <w:t>8.21</w:t>
      </w:r>
      <w:r w:rsidRPr="000903C1">
        <w:tab/>
        <w:t>Ringer sound level +CRSL</w:t>
      </w:r>
      <w:bookmarkEnd w:id="1775"/>
      <w:bookmarkEnd w:id="1776"/>
      <w:bookmarkEnd w:id="1777"/>
      <w:bookmarkEnd w:id="1778"/>
      <w:bookmarkEnd w:id="1779"/>
      <w:bookmarkEnd w:id="1780"/>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1"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2" w:name="_MCCTEMPBM_CRPT80111020___7" w:colFirst="0" w:colLast="1"/>
            <w:bookmarkEnd w:id="1781"/>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3" w:name="_MCCTEMPBM_CRPT80111021___7"/>
            <w:bookmarkStart w:id="1784" w:name="_MCCTEMPBM_CRPT80111023___7" w:colFirst="1" w:colLast="1"/>
            <w:bookmarkEnd w:id="1782"/>
            <w:r w:rsidRPr="000903C1">
              <w:rPr>
                <w:rFonts w:ascii="Courier New" w:hAnsi="Courier New"/>
              </w:rPr>
              <w:t>+CRSL=?</w:t>
            </w:r>
            <w:bookmarkEnd w:id="1783"/>
          </w:p>
        </w:tc>
        <w:tc>
          <w:tcPr>
            <w:tcW w:w="4252" w:type="dxa"/>
          </w:tcPr>
          <w:p w14:paraId="4093FFD5" w14:textId="77777777" w:rsidR="00026965" w:rsidRPr="000903C1" w:rsidRDefault="00026965">
            <w:pPr>
              <w:spacing w:after="20"/>
              <w:rPr>
                <w:rFonts w:ascii="Courier New" w:hAnsi="Courier New" w:cs="Courier New"/>
              </w:rPr>
            </w:pPr>
            <w:bookmarkStart w:id="1785"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5"/>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4"/>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6"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6"/>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7" w:name="_MCCTEMPBM_CRPT80111025___7"/>
      <w:r w:rsidRPr="000903C1">
        <w:rPr>
          <w:rFonts w:ascii="Courier New" w:hAnsi="Courier New"/>
        </w:rPr>
        <w:t>&lt;level&gt;</w:t>
      </w:r>
      <w:r w:rsidRPr="000903C1">
        <w:t>: integer type value with manufacturer specific range (smallest value represents the lowest sound level)</w:t>
      </w:r>
    </w:p>
    <w:bookmarkEnd w:id="1787"/>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62980108"/>
      <w:r w:rsidRPr="000903C1">
        <w:t>8.22</w:t>
      </w:r>
      <w:r w:rsidRPr="000903C1">
        <w:tab/>
        <w:t>Vibrator mode +CVIB</w:t>
      </w:r>
      <w:bookmarkEnd w:id="1788"/>
      <w:bookmarkEnd w:id="1789"/>
      <w:bookmarkEnd w:id="1790"/>
      <w:bookmarkEnd w:id="1791"/>
      <w:bookmarkEnd w:id="1792"/>
      <w:bookmarkEnd w:id="1793"/>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4"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5" w:name="_MCCTEMPBM_CRPT80111027___7" w:colFirst="0" w:colLast="1"/>
            <w:bookmarkEnd w:id="1794"/>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6" w:name="_MCCTEMPBM_CRPT80111028___7"/>
            <w:bookmarkStart w:id="1797" w:name="_MCCTEMPBM_CRPT80111030___7" w:colFirst="1" w:colLast="1"/>
            <w:bookmarkEnd w:id="1795"/>
            <w:r w:rsidRPr="000903C1">
              <w:rPr>
                <w:rFonts w:ascii="Courier New" w:hAnsi="Courier New"/>
              </w:rPr>
              <w:t>+CVIB=?</w:t>
            </w:r>
            <w:bookmarkEnd w:id="1796"/>
          </w:p>
        </w:tc>
        <w:tc>
          <w:tcPr>
            <w:tcW w:w="4252" w:type="dxa"/>
          </w:tcPr>
          <w:p w14:paraId="5D762EE2" w14:textId="77777777" w:rsidR="00026965" w:rsidRPr="000903C1" w:rsidRDefault="00026965">
            <w:pPr>
              <w:spacing w:after="20"/>
              <w:rPr>
                <w:rFonts w:ascii="Courier New" w:hAnsi="Courier New" w:cs="Courier New"/>
              </w:rPr>
            </w:pPr>
            <w:bookmarkStart w:id="1798"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8"/>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7"/>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9"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9"/>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0"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1" w:name="_MCCTEMPBM_CRPT80111033___2"/>
      <w:bookmarkEnd w:id="1800"/>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1"/>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62980109"/>
      <w:r w:rsidRPr="000903C1">
        <w:lastRenderedPageBreak/>
        <w:t>8.23</w:t>
      </w:r>
      <w:r w:rsidRPr="000903C1">
        <w:tab/>
        <w:t>Loudspeaker volume level +CLVL</w:t>
      </w:r>
      <w:bookmarkEnd w:id="1802"/>
      <w:bookmarkEnd w:id="1803"/>
      <w:bookmarkEnd w:id="1804"/>
      <w:bookmarkEnd w:id="1805"/>
      <w:bookmarkEnd w:id="1806"/>
      <w:bookmarkEnd w:id="1807"/>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8"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9" w:name="_MCCTEMPBM_CRPT80111035___7" w:colFirst="0" w:colLast="1"/>
            <w:bookmarkEnd w:id="1808"/>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0" w:name="_MCCTEMPBM_CRPT80111036___7"/>
            <w:bookmarkStart w:id="1811" w:name="_MCCTEMPBM_CRPT80111038___7" w:colFirst="1" w:colLast="1"/>
            <w:bookmarkEnd w:id="1809"/>
            <w:r w:rsidRPr="000903C1">
              <w:rPr>
                <w:rFonts w:ascii="Courier New" w:hAnsi="Courier New"/>
              </w:rPr>
              <w:t>+CLVL=?</w:t>
            </w:r>
            <w:bookmarkEnd w:id="1810"/>
          </w:p>
        </w:tc>
        <w:tc>
          <w:tcPr>
            <w:tcW w:w="4252" w:type="dxa"/>
          </w:tcPr>
          <w:p w14:paraId="4D280CFF" w14:textId="77777777" w:rsidR="00026965" w:rsidRPr="000903C1" w:rsidRDefault="00026965">
            <w:pPr>
              <w:spacing w:after="20"/>
              <w:rPr>
                <w:rFonts w:ascii="Courier New" w:hAnsi="Courier New"/>
              </w:rPr>
            </w:pPr>
            <w:bookmarkStart w:id="1812"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2"/>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1"/>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3"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3"/>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4" w:name="_MCCTEMPBM_CRPT80111040___7"/>
      <w:r w:rsidRPr="000903C1">
        <w:rPr>
          <w:rFonts w:ascii="Courier New" w:hAnsi="Courier New"/>
        </w:rPr>
        <w:t>&lt;level&gt;</w:t>
      </w:r>
      <w:r w:rsidRPr="000903C1">
        <w:t>: integer type value with manufacturer specific range (smallest value represents the lowest sound level)</w:t>
      </w:r>
    </w:p>
    <w:bookmarkEnd w:id="1814"/>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62980110"/>
      <w:r w:rsidRPr="000903C1">
        <w:t>8.24</w:t>
      </w:r>
      <w:r w:rsidRPr="000903C1">
        <w:tab/>
        <w:t>Mute control +CMUT</w:t>
      </w:r>
      <w:bookmarkEnd w:id="1815"/>
      <w:bookmarkEnd w:id="1816"/>
      <w:bookmarkEnd w:id="1817"/>
      <w:bookmarkEnd w:id="1818"/>
      <w:bookmarkEnd w:id="1819"/>
      <w:bookmarkEnd w:id="1820"/>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1"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2" w:name="_MCCTEMPBM_CRPT80111042___7" w:colFirst="0" w:colLast="1"/>
            <w:bookmarkEnd w:id="1821"/>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3" w:name="_MCCTEMPBM_CRPT80111043___7"/>
            <w:bookmarkEnd w:id="1822"/>
            <w:r w:rsidRPr="000903C1">
              <w:rPr>
                <w:rFonts w:ascii="Courier New" w:hAnsi="Courier New"/>
              </w:rPr>
              <w:t>+CMUT=?</w:t>
            </w:r>
            <w:bookmarkEnd w:id="1823"/>
          </w:p>
        </w:tc>
        <w:tc>
          <w:tcPr>
            <w:tcW w:w="3798" w:type="dxa"/>
          </w:tcPr>
          <w:p w14:paraId="7D772353" w14:textId="77777777" w:rsidR="00026965" w:rsidRPr="000903C1" w:rsidRDefault="00026965">
            <w:pPr>
              <w:spacing w:after="20"/>
            </w:pPr>
            <w:bookmarkStart w:id="1824"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4"/>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5"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5"/>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6" w:name="_MCCTEMPBM_CRPT80111046___7"/>
      <w:r w:rsidRPr="000903C1">
        <w:rPr>
          <w:rFonts w:ascii="Courier New" w:hAnsi="Courier New"/>
        </w:rPr>
        <w:t>&lt;n&gt;</w:t>
      </w:r>
      <w:r w:rsidRPr="000903C1">
        <w:t>:</w:t>
      </w:r>
      <w:r w:rsidR="00FB44EC" w:rsidRPr="000903C1">
        <w:t xml:space="preserve"> integer type</w:t>
      </w:r>
    </w:p>
    <w:bookmarkEnd w:id="1826"/>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62980111"/>
      <w:r w:rsidRPr="000903C1">
        <w:t>8.25</w:t>
      </w:r>
      <w:r w:rsidRPr="000903C1">
        <w:tab/>
        <w:t>Accumulated call meter +CACM</w:t>
      </w:r>
      <w:bookmarkEnd w:id="1827"/>
      <w:bookmarkEnd w:id="1828"/>
      <w:bookmarkEnd w:id="1829"/>
      <w:bookmarkEnd w:id="1830"/>
      <w:bookmarkEnd w:id="1831"/>
      <w:bookmarkEnd w:id="1832"/>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3"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4" w:name="_MCCTEMPBM_CRPT80111048___7" w:colFirst="0" w:colLast="1"/>
            <w:bookmarkEnd w:id="1833"/>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5" w:name="_MCCTEMPBM_CRPT80111049___7"/>
            <w:bookmarkEnd w:id="1834"/>
            <w:r w:rsidRPr="000903C1">
              <w:rPr>
                <w:rFonts w:ascii="Courier New" w:hAnsi="Courier New"/>
              </w:rPr>
              <w:t>+CACM=?</w:t>
            </w:r>
            <w:bookmarkEnd w:id="1835"/>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6"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6"/>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7"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7"/>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62980112"/>
      <w:r w:rsidRPr="000903C1">
        <w:t>8.26</w:t>
      </w:r>
      <w:r w:rsidRPr="000903C1">
        <w:tab/>
        <w:t>Accumulated call meter maximum +CAMM</w:t>
      </w:r>
      <w:bookmarkEnd w:id="1838"/>
      <w:bookmarkEnd w:id="1839"/>
      <w:bookmarkEnd w:id="1840"/>
      <w:bookmarkEnd w:id="1841"/>
      <w:bookmarkEnd w:id="1842"/>
      <w:bookmarkEnd w:id="1843"/>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4"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5" w:name="_MCCTEMPBM_CRPT80111053___7" w:colFirst="0" w:colLast="1"/>
            <w:bookmarkEnd w:id="1844"/>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6" w:name="_MCCTEMPBM_CRPT80111054___7"/>
            <w:bookmarkEnd w:id="1845"/>
            <w:r w:rsidRPr="000903C1">
              <w:rPr>
                <w:rFonts w:ascii="Courier New" w:hAnsi="Courier New"/>
              </w:rPr>
              <w:t>+CAMM=?</w:t>
            </w:r>
            <w:bookmarkEnd w:id="1846"/>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7"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7"/>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8"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8"/>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62980113"/>
      <w:r w:rsidRPr="000903C1">
        <w:t>8.27</w:t>
      </w:r>
      <w:r w:rsidRPr="000903C1">
        <w:tab/>
        <w:t>Price per unit and currency table +CPUC</w:t>
      </w:r>
      <w:bookmarkEnd w:id="1849"/>
      <w:bookmarkEnd w:id="1850"/>
      <w:bookmarkEnd w:id="1851"/>
      <w:bookmarkEnd w:id="1852"/>
      <w:bookmarkEnd w:id="1853"/>
      <w:bookmarkEnd w:id="1854"/>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5"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6" w:name="_MCCTEMPBM_CRPT80111058___7" w:colFirst="0" w:colLast="1"/>
            <w:bookmarkEnd w:id="1855"/>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7" w:name="_MCCTEMPBM_CRPT80111059___7"/>
            <w:bookmarkEnd w:id="1856"/>
            <w:r w:rsidRPr="000903C1">
              <w:rPr>
                <w:rFonts w:ascii="Courier New" w:hAnsi="Courier New"/>
              </w:rPr>
              <w:t>+CPUC=?</w:t>
            </w:r>
            <w:bookmarkEnd w:id="1857"/>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8"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8"/>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9"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9"/>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62980114"/>
      <w:r w:rsidRPr="000903C1">
        <w:t>8.28</w:t>
      </w:r>
      <w:r w:rsidRPr="000903C1">
        <w:tab/>
        <w:t xml:space="preserve">Call </w:t>
      </w:r>
      <w:r w:rsidR="00136ECD" w:rsidRPr="000903C1">
        <w:t>m</w:t>
      </w:r>
      <w:r w:rsidRPr="000903C1">
        <w:t>eter maximum event +CCWE</w:t>
      </w:r>
      <w:bookmarkEnd w:id="1860"/>
      <w:bookmarkEnd w:id="1861"/>
      <w:bookmarkEnd w:id="1862"/>
      <w:bookmarkEnd w:id="1863"/>
      <w:bookmarkEnd w:id="1864"/>
      <w:bookmarkEnd w:id="1865"/>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6"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6"/>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7"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8" w:name="_MCCTEMPBM_CRPT80111064___7"/>
            <w:bookmarkStart w:id="1869" w:name="_MCCTEMPBM_CRPT80111066___7" w:colFirst="1" w:colLast="1"/>
            <w:bookmarkEnd w:id="1867"/>
            <w:r w:rsidRPr="000903C1">
              <w:rPr>
                <w:rFonts w:ascii="Courier New" w:hAnsi="Courier New"/>
              </w:rPr>
              <w:t>+CCWE=?</w:t>
            </w:r>
            <w:bookmarkEnd w:id="1868"/>
          </w:p>
        </w:tc>
        <w:tc>
          <w:tcPr>
            <w:tcW w:w="4252" w:type="dxa"/>
          </w:tcPr>
          <w:p w14:paraId="626D76B9" w14:textId="77777777" w:rsidR="00026965" w:rsidRPr="000903C1" w:rsidRDefault="00026965">
            <w:pPr>
              <w:spacing w:after="20"/>
              <w:rPr>
                <w:rFonts w:ascii="Courier New" w:hAnsi="Courier New"/>
              </w:rPr>
            </w:pPr>
            <w:bookmarkStart w:id="1870"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0"/>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9"/>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1"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1"/>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2" w:name="_MCCTEMPBM_CRPT80111068___7"/>
      <w:r w:rsidRPr="000903C1">
        <w:rPr>
          <w:rFonts w:ascii="Courier New" w:hAnsi="Courier New"/>
        </w:rPr>
        <w:t>&lt;mode&gt;</w:t>
      </w:r>
      <w:r w:rsidRPr="000903C1">
        <w:t>:</w:t>
      </w:r>
      <w:r w:rsidR="00FB44EC" w:rsidRPr="000903C1">
        <w:t xml:space="preserve"> integer type</w:t>
      </w:r>
    </w:p>
    <w:bookmarkEnd w:id="1872"/>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62980115"/>
      <w:r w:rsidRPr="000903C1">
        <w:t>8.29</w:t>
      </w:r>
      <w:r w:rsidRPr="000903C1">
        <w:tab/>
        <w:t>Power class +CPWC</w:t>
      </w:r>
      <w:bookmarkEnd w:id="1873"/>
      <w:bookmarkEnd w:id="1874"/>
      <w:bookmarkEnd w:id="1875"/>
      <w:bookmarkEnd w:id="1876"/>
      <w:bookmarkEnd w:id="1877"/>
      <w:bookmarkEnd w:id="1878"/>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9"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9"/>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0"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1" w:name="_MCCTEMPBM_CRPT80111071___7"/>
            <w:bookmarkStart w:id="1882" w:name="_MCCTEMPBM_CRPT80111073___7" w:colFirst="1" w:colLast="1"/>
            <w:bookmarkEnd w:id="1880"/>
            <w:r w:rsidRPr="000903C1">
              <w:rPr>
                <w:rFonts w:ascii="Courier New" w:hAnsi="Courier New"/>
              </w:rPr>
              <w:t>+CPWC=?</w:t>
            </w:r>
            <w:bookmarkEnd w:id="1881"/>
          </w:p>
        </w:tc>
        <w:tc>
          <w:tcPr>
            <w:tcW w:w="4252" w:type="dxa"/>
          </w:tcPr>
          <w:p w14:paraId="292B22FA" w14:textId="77777777" w:rsidR="00026965" w:rsidRPr="000903C1" w:rsidRDefault="00026965">
            <w:pPr>
              <w:spacing w:after="20"/>
            </w:pPr>
            <w:bookmarkStart w:id="1883"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3"/>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2"/>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4"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5" w:name="_MCCTEMPBM_CRPT80111075___7"/>
      <w:bookmarkEnd w:id="1884"/>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6"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6"/>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7"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8" w:name="_MCCTEMPBM_CRPT80111078___7"/>
      <w:bookmarkEnd w:id="1887"/>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8"/>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9"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9"/>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62980116"/>
      <w:r w:rsidRPr="000903C1">
        <w:t>8.30</w:t>
      </w:r>
      <w:r w:rsidRPr="000903C1">
        <w:tab/>
        <w:t xml:space="preserve">Set </w:t>
      </w:r>
      <w:r w:rsidR="00136ECD" w:rsidRPr="000903C1">
        <w:t>l</w:t>
      </w:r>
      <w:r w:rsidRPr="000903C1">
        <w:t>anguage +CLAN</w:t>
      </w:r>
      <w:bookmarkEnd w:id="1890"/>
      <w:bookmarkEnd w:id="1891"/>
      <w:bookmarkEnd w:id="1892"/>
      <w:bookmarkEnd w:id="1893"/>
      <w:bookmarkEnd w:id="1894"/>
      <w:bookmarkEnd w:id="1895"/>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6"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6"/>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7"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8" w:name="_MCCTEMPBM_CRPT80111082___7"/>
            <w:bookmarkStart w:id="1899" w:name="_MCCTEMPBM_CRPT80111084___7" w:colFirst="1" w:colLast="1"/>
            <w:bookmarkEnd w:id="1897"/>
            <w:r w:rsidRPr="000903C1">
              <w:rPr>
                <w:rFonts w:ascii="Courier New" w:hAnsi="Courier New"/>
              </w:rPr>
              <w:t>+CLAN=?</w:t>
            </w:r>
            <w:bookmarkEnd w:id="1898"/>
          </w:p>
        </w:tc>
        <w:tc>
          <w:tcPr>
            <w:tcW w:w="4252" w:type="dxa"/>
          </w:tcPr>
          <w:p w14:paraId="35069AFE" w14:textId="77777777" w:rsidR="00026965" w:rsidRPr="000903C1" w:rsidRDefault="00026965">
            <w:pPr>
              <w:spacing w:after="20"/>
              <w:rPr>
                <w:rFonts w:ascii="Courier New" w:hAnsi="Courier New"/>
              </w:rPr>
            </w:pPr>
            <w:bookmarkStart w:id="1900"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0"/>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9"/>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1"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1"/>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2"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2"/>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3"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4" w:name="_MCCTEMPBM_CRPT80111088___2"/>
      <w:bookmarkEnd w:id="1903"/>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4"/>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62980117"/>
      <w:r w:rsidRPr="000903C1">
        <w:t>8.31</w:t>
      </w:r>
      <w:r w:rsidRPr="000903C1">
        <w:tab/>
        <w:t xml:space="preserve">Language </w:t>
      </w:r>
      <w:r w:rsidR="00136ECD" w:rsidRPr="000903C1">
        <w:t>e</w:t>
      </w:r>
      <w:r w:rsidRPr="000903C1">
        <w:t>vent +CLAE</w:t>
      </w:r>
      <w:bookmarkEnd w:id="1905"/>
      <w:bookmarkEnd w:id="1906"/>
      <w:bookmarkEnd w:id="1907"/>
      <w:bookmarkEnd w:id="1908"/>
      <w:bookmarkEnd w:id="1909"/>
      <w:bookmarkEnd w:id="1910"/>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1"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1"/>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2"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3" w:name="_MCCTEMPBM_CRPT80111091___7"/>
            <w:bookmarkStart w:id="1914" w:name="_MCCTEMPBM_CRPT80111093___7" w:colFirst="1" w:colLast="1"/>
            <w:bookmarkEnd w:id="1912"/>
            <w:r w:rsidRPr="000903C1">
              <w:rPr>
                <w:rFonts w:ascii="Courier New" w:hAnsi="Courier New"/>
              </w:rPr>
              <w:t>+CLAE=?</w:t>
            </w:r>
            <w:bookmarkEnd w:id="1913"/>
          </w:p>
        </w:tc>
        <w:tc>
          <w:tcPr>
            <w:tcW w:w="4252" w:type="dxa"/>
          </w:tcPr>
          <w:p w14:paraId="37C876B7" w14:textId="77777777" w:rsidR="00026965" w:rsidRPr="000903C1" w:rsidRDefault="00026965">
            <w:pPr>
              <w:spacing w:after="20"/>
              <w:rPr>
                <w:rFonts w:ascii="Courier New" w:hAnsi="Courier New" w:cs="Courier New"/>
              </w:rPr>
            </w:pPr>
            <w:bookmarkStart w:id="1915"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5"/>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4"/>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6"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6"/>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7"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8" w:name="_MCCTEMPBM_CRPT80111096___7"/>
      <w:bookmarkEnd w:id="1917"/>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9" w:name="_MCCTEMPBM_CRPT80111097___7"/>
      <w:bookmarkEnd w:id="1918"/>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9"/>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62980118"/>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0"/>
      <w:bookmarkEnd w:id="1921"/>
      <w:bookmarkEnd w:id="1922"/>
      <w:bookmarkEnd w:id="1923"/>
      <w:bookmarkEnd w:id="1924"/>
      <w:bookmarkEnd w:id="1925"/>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6"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6"/>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7"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8" w:name="_MCCTEMPBM_CRPT80111100___7"/>
            <w:bookmarkStart w:id="1929" w:name="_MCCTEMPBM_CRPT80111102___7" w:colFirst="1" w:colLast="1"/>
            <w:bookmarkEnd w:id="1927"/>
            <w:r w:rsidRPr="000903C1">
              <w:rPr>
                <w:rFonts w:ascii="Courier New" w:hAnsi="Courier New"/>
              </w:rPr>
              <w:t>+CSGT=?</w:t>
            </w:r>
            <w:bookmarkEnd w:id="1928"/>
          </w:p>
        </w:tc>
        <w:tc>
          <w:tcPr>
            <w:tcW w:w="4670" w:type="dxa"/>
          </w:tcPr>
          <w:p w14:paraId="69EFF218" w14:textId="77777777" w:rsidR="00026965" w:rsidRPr="000903C1" w:rsidRDefault="00026965">
            <w:pPr>
              <w:spacing w:after="20"/>
              <w:rPr>
                <w:rFonts w:ascii="Courier New" w:hAnsi="Courier New"/>
              </w:rPr>
            </w:pPr>
            <w:bookmarkStart w:id="1930"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0"/>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9"/>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1"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2" w:name="_MCCTEMPBM_CRPT80111104___7"/>
      <w:bookmarkEnd w:id="1931"/>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2"/>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3" w:name="_MCCTEMPBM_CRPT80111105___7"/>
      <w:r w:rsidRPr="000903C1">
        <w:rPr>
          <w:rFonts w:ascii="Courier New" w:hAnsi="Courier New" w:cs="Courier New"/>
        </w:rPr>
        <w:t>&lt;mode&gt;</w:t>
      </w:r>
      <w:r w:rsidRPr="000903C1">
        <w:t>:</w:t>
      </w:r>
      <w:r w:rsidR="006F254F" w:rsidRPr="000903C1">
        <w:t xml:space="preserve"> integer type</w:t>
      </w:r>
    </w:p>
    <w:bookmarkEnd w:id="1933"/>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4"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4"/>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62980119"/>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5"/>
      <w:bookmarkEnd w:id="1936"/>
      <w:bookmarkEnd w:id="1937"/>
      <w:bookmarkEnd w:id="1938"/>
      <w:bookmarkEnd w:id="1939"/>
      <w:bookmarkEnd w:id="1940"/>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1"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1"/>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2"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3" w:name="_MCCTEMPBM_CRPT80111109___7"/>
            <w:bookmarkStart w:id="1944" w:name="_MCCTEMPBM_CRPT80111111___7" w:colFirst="1" w:colLast="1"/>
            <w:bookmarkEnd w:id="1942"/>
            <w:r w:rsidRPr="000903C1">
              <w:rPr>
                <w:rFonts w:ascii="Courier New" w:hAnsi="Courier New"/>
              </w:rPr>
              <w:t>+CSVM=?</w:t>
            </w:r>
            <w:bookmarkEnd w:id="1943"/>
          </w:p>
        </w:tc>
        <w:tc>
          <w:tcPr>
            <w:tcW w:w="4523" w:type="dxa"/>
          </w:tcPr>
          <w:p w14:paraId="023B390A" w14:textId="77777777" w:rsidR="00026965" w:rsidRPr="000903C1" w:rsidRDefault="00026965">
            <w:pPr>
              <w:spacing w:after="20"/>
              <w:rPr>
                <w:rFonts w:ascii="Courier New" w:hAnsi="Courier New" w:cs="Courier New"/>
              </w:rPr>
            </w:pPr>
            <w:bookmarkStart w:id="1945"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5"/>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4"/>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6"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6"/>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7"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7"/>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8" w:name="_MCCTEMPBM_CRPT80111114___7"/>
      <w:r w:rsidRPr="000903C1">
        <w:rPr>
          <w:rFonts w:ascii="Courier New" w:hAnsi="Courier New" w:cs="Courier New"/>
        </w:rPr>
        <w:t>&lt;mode&gt;</w:t>
      </w:r>
      <w:r w:rsidRPr="000903C1">
        <w:t>:</w:t>
      </w:r>
      <w:r w:rsidR="006F254F" w:rsidRPr="000903C1">
        <w:t xml:space="preserve"> integer type</w:t>
      </w:r>
    </w:p>
    <w:bookmarkEnd w:id="1948"/>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9"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0" w:name="_MCCTEMPBM_CRPT80111116___2"/>
      <w:bookmarkEnd w:id="1949"/>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0"/>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62980120"/>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1"/>
      <w:bookmarkEnd w:id="1952"/>
      <w:bookmarkEnd w:id="1953"/>
      <w:bookmarkEnd w:id="1954"/>
      <w:bookmarkEnd w:id="1955"/>
      <w:bookmarkEnd w:id="1956"/>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7"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7"/>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8"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9" w:name="_MCCTEMPBM_CRPT80111120___7" w:colFirst="1" w:colLast="1"/>
            <w:bookmarkEnd w:id="1958"/>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0"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0"/>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9"/>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1"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1"/>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2"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2"/>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62980121"/>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3"/>
      <w:bookmarkEnd w:id="1964"/>
      <w:bookmarkEnd w:id="1965"/>
      <w:bookmarkEnd w:id="1966"/>
      <w:bookmarkEnd w:id="1967"/>
      <w:bookmarkEnd w:id="1968"/>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9"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9"/>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0"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0"/>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1"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1"/>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2"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2"/>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3"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3"/>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4"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4"/>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62980122"/>
      <w:r w:rsidRPr="000903C1">
        <w:t>8.36</w:t>
      </w:r>
      <w:r w:rsidRPr="000903C1">
        <w:tab/>
        <w:t xml:space="preserve">Master </w:t>
      </w:r>
      <w:r w:rsidR="00136ECD" w:rsidRPr="000903C1">
        <w:t>r</w:t>
      </w:r>
      <w:r w:rsidRPr="000903C1">
        <w:t>eset +CMAR</w:t>
      </w:r>
      <w:bookmarkEnd w:id="1975"/>
      <w:bookmarkEnd w:id="1976"/>
      <w:bookmarkEnd w:id="1977"/>
      <w:bookmarkEnd w:id="1978"/>
      <w:bookmarkEnd w:id="1979"/>
      <w:bookmarkEnd w:id="1980"/>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1"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1"/>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2"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2"/>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3"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3"/>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4" w:name="_MCCTEMPBM_CRPT80111132___7"/>
      <w:r w:rsidRPr="000903C1">
        <w:t xml:space="preserve">Test command returns </w:t>
      </w:r>
      <w:r w:rsidRPr="000903C1">
        <w:rPr>
          <w:rFonts w:ascii="Courier New" w:hAnsi="Courier New" w:cs="Courier New"/>
        </w:rPr>
        <w:t>OK</w:t>
      </w:r>
      <w:r w:rsidR="006F254F" w:rsidRPr="000903C1">
        <w:t>.</w:t>
      </w:r>
    </w:p>
    <w:bookmarkEnd w:id="1984"/>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5" w:name="_MCCTEMPBM_CRPT80111133___7"/>
      <w:r w:rsidRPr="000903C1">
        <w:rPr>
          <w:rFonts w:ascii="Courier New" w:hAnsi="Courier New"/>
        </w:rPr>
        <w:t>&lt;phone lock code</w:t>
      </w:r>
      <w:r w:rsidRPr="000903C1">
        <w:t>&gt; string type; Security code (Phone Lock code) must be verified before performing the master reset.</w:t>
      </w:r>
    </w:p>
    <w:bookmarkEnd w:id="1985"/>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62980123"/>
      <w:r w:rsidRPr="000903C1">
        <w:t>8.37</w:t>
      </w:r>
      <w:r w:rsidRPr="000903C1">
        <w:tab/>
        <w:t>List all available AT commands +CLAC</w:t>
      </w:r>
      <w:bookmarkEnd w:id="1986"/>
      <w:bookmarkEnd w:id="1987"/>
      <w:bookmarkEnd w:id="1988"/>
      <w:bookmarkEnd w:id="1989"/>
      <w:bookmarkEnd w:id="1990"/>
      <w:bookmarkEnd w:id="1991"/>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2"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2"/>
          <w:p w14:paraId="69063EDA" w14:textId="77777777" w:rsidR="00ED64EC" w:rsidRPr="000903C1" w:rsidRDefault="00ED64EC">
            <w:pPr>
              <w:spacing w:after="20"/>
            </w:pPr>
          </w:p>
          <w:p w14:paraId="2FA621AA" w14:textId="77777777" w:rsidR="00026965" w:rsidRPr="000903C1" w:rsidRDefault="00026965">
            <w:pPr>
              <w:spacing w:after="20"/>
            </w:pPr>
            <w:bookmarkStart w:id="1993"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4"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4"/>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5"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5"/>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6"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6"/>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62980124"/>
      <w:r w:rsidRPr="000903C1">
        <w:t>8.38</w:t>
      </w:r>
      <w:r w:rsidRPr="000903C1">
        <w:tab/>
        <w:t>Delete alarm +CALD</w:t>
      </w:r>
      <w:bookmarkEnd w:id="1997"/>
      <w:bookmarkEnd w:id="1998"/>
      <w:bookmarkEnd w:id="1999"/>
      <w:bookmarkEnd w:id="2000"/>
      <w:bookmarkEnd w:id="2001"/>
      <w:bookmarkEnd w:id="2002"/>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3"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4" w:name="_MCCTEMPBM_CRPT80111140___7"/>
            <w:bookmarkStart w:id="2005" w:name="_MCCTEMPBM_CRPT80111142___7" w:colFirst="1" w:colLast="1"/>
            <w:bookmarkEnd w:id="2003"/>
            <w:r w:rsidRPr="000903C1">
              <w:rPr>
                <w:rFonts w:ascii="Courier New" w:hAnsi="Courier New"/>
              </w:rPr>
              <w:t>+CALD=?</w:t>
            </w:r>
            <w:bookmarkEnd w:id="2004"/>
          </w:p>
        </w:tc>
        <w:tc>
          <w:tcPr>
            <w:tcW w:w="3507" w:type="dxa"/>
          </w:tcPr>
          <w:p w14:paraId="7B9FEEA4" w14:textId="77777777" w:rsidR="00026965" w:rsidRPr="000903C1" w:rsidRDefault="00026965">
            <w:pPr>
              <w:spacing w:after="20"/>
              <w:rPr>
                <w:rFonts w:ascii="Courier New" w:hAnsi="Courier New"/>
              </w:rPr>
            </w:pPr>
            <w:bookmarkStart w:id="2006"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6"/>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5"/>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7"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7"/>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8" w:name="_MCCTEMPBM_CRPT80111144___7"/>
      <w:r w:rsidRPr="000903C1">
        <w:rPr>
          <w:rFonts w:ascii="Courier New" w:hAnsi="Courier New"/>
        </w:rPr>
        <w:t>&lt;n&gt;</w:t>
      </w:r>
      <w:r w:rsidRPr="000903C1">
        <w:t>: integer type value indicating the index of the alarm; default is manufacturer specific</w:t>
      </w:r>
    </w:p>
    <w:bookmarkEnd w:id="2008"/>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62980125"/>
      <w:r w:rsidRPr="000903C1">
        <w:t>8.39</w:t>
      </w:r>
      <w:r w:rsidRPr="000903C1">
        <w:tab/>
        <w:t>Postpone or dismiss an alarm +CAPD</w:t>
      </w:r>
      <w:bookmarkEnd w:id="2009"/>
      <w:bookmarkEnd w:id="2010"/>
      <w:bookmarkEnd w:id="2011"/>
      <w:bookmarkEnd w:id="2012"/>
      <w:bookmarkEnd w:id="2013"/>
      <w:bookmarkEnd w:id="2014"/>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5"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6" w:name="_MCCTEMPBM_CRPT80111146___7"/>
            <w:bookmarkStart w:id="2017" w:name="_MCCTEMPBM_CRPT80111148___7" w:colFirst="1" w:colLast="1"/>
            <w:bookmarkEnd w:id="2015"/>
            <w:r w:rsidRPr="000903C1">
              <w:rPr>
                <w:rFonts w:ascii="Courier New" w:hAnsi="Courier New"/>
              </w:rPr>
              <w:t>+CAPD=?</w:t>
            </w:r>
            <w:bookmarkEnd w:id="2016"/>
          </w:p>
        </w:tc>
        <w:tc>
          <w:tcPr>
            <w:tcW w:w="3790" w:type="dxa"/>
          </w:tcPr>
          <w:p w14:paraId="2B196137" w14:textId="77777777" w:rsidR="00026965" w:rsidRPr="000903C1" w:rsidRDefault="00026965">
            <w:pPr>
              <w:spacing w:after="20"/>
              <w:rPr>
                <w:rFonts w:ascii="Courier New" w:hAnsi="Courier New"/>
              </w:rPr>
            </w:pPr>
            <w:bookmarkStart w:id="2018"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8"/>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9" w:name="_MCCTEMPBM_CRPT80111149___7"/>
            <w:bookmarkEnd w:id="201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9"/>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20"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0"/>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1"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1"/>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62980126"/>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2"/>
      <w:bookmarkEnd w:id="2023"/>
      <w:bookmarkEnd w:id="2024"/>
      <w:bookmarkEnd w:id="2025"/>
      <w:bookmarkEnd w:id="2026"/>
      <w:bookmarkEnd w:id="2027"/>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8"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9" w:name="_MCCTEMPBM_CRPT80111153___7" w:colFirst="0" w:colLast="1"/>
            <w:bookmarkEnd w:id="2028"/>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0" w:name="_MCCTEMPBM_CRPT80111154___7"/>
            <w:bookmarkStart w:id="2031" w:name="_MCCTEMPBM_CRPT80111156___7" w:colFirst="1" w:colLast="1"/>
            <w:bookmarkEnd w:id="2029"/>
            <w:r w:rsidRPr="000903C1">
              <w:rPr>
                <w:rFonts w:ascii="Courier New" w:hAnsi="Courier New"/>
              </w:rPr>
              <w:t>+CTZU=?</w:t>
            </w:r>
            <w:bookmarkEnd w:id="2030"/>
          </w:p>
        </w:tc>
        <w:tc>
          <w:tcPr>
            <w:tcW w:w="4074" w:type="dxa"/>
          </w:tcPr>
          <w:p w14:paraId="7146EF1A" w14:textId="77777777" w:rsidR="00026965" w:rsidRPr="000903C1" w:rsidRDefault="00026965">
            <w:pPr>
              <w:keepNext/>
              <w:keepLines/>
              <w:spacing w:after="20"/>
              <w:rPr>
                <w:rFonts w:ascii="Courier New" w:hAnsi="Courier New"/>
              </w:rPr>
            </w:pPr>
            <w:bookmarkStart w:id="2032"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2"/>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1"/>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3"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3"/>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4" w:name="_MCCTEMPBM_CRPT80111158___7"/>
      <w:r w:rsidRPr="000903C1">
        <w:rPr>
          <w:rFonts w:ascii="Courier New" w:hAnsi="Courier New"/>
        </w:rPr>
        <w:t>&lt;onoff&gt;</w:t>
      </w:r>
      <w:r w:rsidRPr="000903C1">
        <w:t>: integer type value indicating</w:t>
      </w:r>
    </w:p>
    <w:bookmarkEnd w:id="2034"/>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62980127"/>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5"/>
      <w:bookmarkEnd w:id="2036"/>
      <w:bookmarkEnd w:id="2037"/>
      <w:bookmarkEnd w:id="2038"/>
      <w:bookmarkEnd w:id="2039"/>
      <w:bookmarkEnd w:id="2040"/>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1"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2" w:name="_MCCTEMPBM_CRPT80111160___7" w:colFirst="0" w:colLast="1"/>
            <w:bookmarkEnd w:id="2041"/>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3" w:name="_MCCTEMPBM_CRPT80111161___7"/>
            <w:bookmarkStart w:id="2044" w:name="_MCCTEMPBM_CRPT80111163___7" w:colFirst="1" w:colLast="1"/>
            <w:bookmarkEnd w:id="2042"/>
            <w:r w:rsidRPr="000903C1">
              <w:rPr>
                <w:rFonts w:ascii="Courier New" w:hAnsi="Courier New"/>
              </w:rPr>
              <w:t>+CTZR=?</w:t>
            </w:r>
            <w:bookmarkEnd w:id="2043"/>
          </w:p>
        </w:tc>
        <w:tc>
          <w:tcPr>
            <w:tcW w:w="3724" w:type="dxa"/>
          </w:tcPr>
          <w:p w14:paraId="3AC8C016" w14:textId="77777777" w:rsidR="00026965" w:rsidRPr="000903C1" w:rsidRDefault="00026965">
            <w:pPr>
              <w:spacing w:after="20"/>
              <w:rPr>
                <w:rFonts w:ascii="Courier New" w:hAnsi="Courier New"/>
              </w:rPr>
            </w:pPr>
            <w:bookmarkStart w:id="2045"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5"/>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4"/>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6"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6"/>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7"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8" w:name="_MCCTEMPBM_CRPT80111166___7"/>
      <w:bookmarkEnd w:id="2047"/>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8"/>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9"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9"/>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0"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1" w:name="_MCCTEMPBM_CRPT80111169___7"/>
      <w:bookmarkEnd w:id="2050"/>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2" w:name="_MCCTEMPBM_CRPT80111170___7"/>
      <w:bookmarkEnd w:id="2051"/>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3" w:name="_MCCTEMPBM_CRPT80111171___7"/>
      <w:bookmarkEnd w:id="2052"/>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62980128"/>
      <w:r w:rsidRPr="000903C1">
        <w:rPr>
          <w:lang w:val="fr-FR"/>
        </w:rPr>
        <w:t>8.42</w:t>
      </w:r>
      <w:r w:rsidRPr="000903C1">
        <w:rPr>
          <w:lang w:val="fr-FR"/>
        </w:rPr>
        <w:tab/>
        <w:t>Enter protocol mode+CPROT</w:t>
      </w:r>
      <w:bookmarkEnd w:id="2054"/>
      <w:bookmarkEnd w:id="2055"/>
      <w:bookmarkEnd w:id="2056"/>
      <w:bookmarkEnd w:id="2057"/>
      <w:bookmarkEnd w:id="2058"/>
      <w:bookmarkEnd w:id="2059"/>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0"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0"/>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1"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2" w:name="_MCCTEMPBM_CRPT80111174___7"/>
            <w:bookmarkEnd w:id="2061"/>
            <w:r w:rsidRPr="000903C1">
              <w:rPr>
                <w:rFonts w:ascii="Courier New" w:hAnsi="Courier New"/>
              </w:rPr>
              <w:t>[...]]</w:t>
            </w:r>
            <w:bookmarkEnd w:id="2062"/>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3"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3"/>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4"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5" w:name="_MCCTEMPBM_CRPT80111177___2"/>
      <w:bookmarkEnd w:id="2064"/>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6" w:name="_MCCTEMPBM_CRPT80111178___2"/>
      <w:bookmarkEnd w:id="2065"/>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7" w:name="_MCCTEMPBM_CRPT80111179___2"/>
      <w:bookmarkEnd w:id="2066"/>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8" w:name="_MCCTEMPBM_CRPT80111180___2"/>
      <w:bookmarkEnd w:id="2067"/>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9" w:name="_MCCTEMPBM_CRPT80111181___7"/>
      <w:bookmarkEnd w:id="2068"/>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0" w:name="_MCCTEMPBM_CRPT80111182___2"/>
      <w:bookmarkEnd w:id="2069"/>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1" w:name="_MCCTEMPBM_CRPT80111183___2"/>
      <w:bookmarkEnd w:id="2070"/>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1"/>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62980129"/>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2"/>
      <w:bookmarkEnd w:id="2073"/>
      <w:bookmarkEnd w:id="2074"/>
      <w:bookmarkEnd w:id="2075"/>
      <w:bookmarkEnd w:id="2076"/>
      <w:bookmarkEnd w:id="2077"/>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8"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9" w:name="_MCCTEMPBM_CRPT80111185___7"/>
            <w:bookmarkEnd w:id="2078"/>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80"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80"/>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1"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1"/>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2"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2"/>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3"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3"/>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62980130"/>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4"/>
      <w:bookmarkEnd w:id="2085"/>
      <w:bookmarkEnd w:id="2086"/>
      <w:bookmarkEnd w:id="2087"/>
      <w:bookmarkEnd w:id="2088"/>
      <w:bookmarkEnd w:id="2089"/>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0"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1" w:name="_MCCTEMPBM_CRPT80111191___7"/>
            <w:bookmarkEnd w:id="2090"/>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2"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2"/>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3"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4" w:name="_MCCTEMPBM_CRPT80111194___2"/>
      <w:bookmarkEnd w:id="2093"/>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4"/>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5"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5"/>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6"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6"/>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62980131"/>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7"/>
      <w:bookmarkEnd w:id="2098"/>
      <w:bookmarkEnd w:id="2099"/>
      <w:bookmarkEnd w:id="2100"/>
      <w:bookmarkEnd w:id="2101"/>
      <w:bookmarkEnd w:id="2102"/>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3"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4" w:name="_MCCTEMPBM_CRPT80111198___7"/>
            <w:bookmarkEnd w:id="2103"/>
            <w:r w:rsidRPr="000903C1">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5"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6" w:name="_MCCTEMPBM_CRPT80111200___7"/>
      <w:bookmarkEnd w:id="2105"/>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7" w:name="_MCCTEMPBM_CRPT80111201___7"/>
      <w:bookmarkEnd w:id="2106"/>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7"/>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8"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8"/>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62980132"/>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9"/>
      <w:bookmarkEnd w:id="2110"/>
      <w:bookmarkEnd w:id="2111"/>
      <w:bookmarkEnd w:id="2112"/>
      <w:bookmarkEnd w:id="2113"/>
      <w:bookmarkEnd w:id="2114"/>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5"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6" w:name="_MCCTEMPBM_CRPT80111204___7" w:colFirst="0" w:colLast="0"/>
            <w:bookmarkEnd w:id="2115"/>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6"/>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7"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7"/>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8"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8"/>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62980133"/>
      <w:r w:rsidRPr="000903C1">
        <w:t>8.47</w:t>
      </w:r>
      <w:r w:rsidRPr="000903C1">
        <w:tab/>
        <w:t>EAP authentication +CEAP</w:t>
      </w:r>
      <w:bookmarkEnd w:id="2119"/>
      <w:bookmarkEnd w:id="2120"/>
      <w:bookmarkEnd w:id="2121"/>
      <w:bookmarkEnd w:id="2122"/>
      <w:bookmarkEnd w:id="2123"/>
      <w:bookmarkEnd w:id="2124"/>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5"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6" w:name="_MCCTEMPBM_CRPT80111208___7" w:colFirst="0" w:colLast="0"/>
            <w:bookmarkEnd w:id="2125"/>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6"/>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7"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7"/>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8"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8"/>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9" w:name="_Toc20207577"/>
      <w:bookmarkStart w:id="2130" w:name="_Toc27579460"/>
      <w:bookmarkStart w:id="2131" w:name="_Toc36116040"/>
      <w:bookmarkStart w:id="2132" w:name="_Toc45214920"/>
      <w:bookmarkStart w:id="2133" w:name="_Toc51866688"/>
      <w:bookmarkStart w:id="2134" w:name="_Toc162980134"/>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9"/>
      <w:bookmarkEnd w:id="2130"/>
      <w:bookmarkEnd w:id="2131"/>
      <w:bookmarkEnd w:id="2132"/>
      <w:bookmarkEnd w:id="2133"/>
      <w:bookmarkEnd w:id="2134"/>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5"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6" w:name="_MCCTEMPBM_CRPT80111212___7" w:colFirst="0" w:colLast="0"/>
            <w:bookmarkEnd w:id="2135"/>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6"/>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7"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7"/>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8"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8"/>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9" w:name="_MCCTEMPBM_CRPT80111215___7"/>
      <w:r w:rsidRPr="000903C1">
        <w:rPr>
          <w:rFonts w:ascii="Courier New" w:hAnsi="Courier New" w:cs="Courier New"/>
        </w:rPr>
        <w:t>&lt;EAPparameter&gt;</w:t>
      </w:r>
      <w:r w:rsidRPr="000903C1">
        <w:t>:</w:t>
      </w:r>
      <w:r w:rsidR="00402EA6" w:rsidRPr="000903C1">
        <w:t xml:space="preserve"> integer type.</w:t>
      </w:r>
    </w:p>
    <w:bookmarkEnd w:id="2139"/>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0"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0"/>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62980135"/>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1"/>
      <w:bookmarkEnd w:id="2142"/>
      <w:bookmarkEnd w:id="2143"/>
      <w:bookmarkEnd w:id="2144"/>
      <w:bookmarkEnd w:id="2145"/>
      <w:bookmarkEnd w:id="2146"/>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7"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8" w:name="_MCCTEMPBM_CRPT80111218___7"/>
            <w:bookmarkEnd w:id="2147"/>
            <w:r w:rsidRPr="000903C1">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9"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9"/>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0"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0"/>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1"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2" w:name="_MCCTEMPBM_CRPT80111222___7"/>
      <w:bookmarkEnd w:id="2151"/>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3" w:name="_MCCTEMPBM_CRPT80111223___7"/>
      <w:bookmarkEnd w:id="2152"/>
      <w:r w:rsidRPr="000903C1">
        <w:rPr>
          <w:rFonts w:ascii="Courier New" w:hAnsi="Courier New" w:cs="Courier New"/>
        </w:rPr>
        <w:t>&lt;active_application&gt;</w:t>
      </w:r>
      <w:r w:rsidRPr="000903C1">
        <w:t>: integer type.</w:t>
      </w:r>
    </w:p>
    <w:bookmarkEnd w:id="2153"/>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4"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5" w:name="_MCCTEMPBM_CRPT80111225___7"/>
      <w:bookmarkEnd w:id="2154"/>
      <w:r w:rsidRPr="000903C1">
        <w:rPr>
          <w:rFonts w:ascii="Courier New" w:hAnsi="Courier New" w:cs="Courier New"/>
        </w:rPr>
        <w:t>&lt;AID&gt;</w:t>
      </w:r>
      <w:r w:rsidRPr="000903C1">
        <w:t>: string type in hexadecimal character format. AID of active USIM.</w:t>
      </w:r>
    </w:p>
    <w:bookmarkEnd w:id="2155"/>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62980136"/>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6"/>
      <w:bookmarkEnd w:id="2157"/>
      <w:bookmarkEnd w:id="2158"/>
      <w:bookmarkEnd w:id="2159"/>
      <w:bookmarkEnd w:id="2160"/>
      <w:bookmarkEnd w:id="2161"/>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2"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3" w:name="_MCCTEMPBM_CRPT80111227___7" w:colFirst="0" w:colLast="1"/>
            <w:bookmarkEnd w:id="2162"/>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4" w:name="_MCCTEMPBM_CRPT80111228___7"/>
            <w:bookmarkEnd w:id="2163"/>
            <w:r w:rsidRPr="000903C1">
              <w:rPr>
                <w:rFonts w:ascii="Courier New" w:hAnsi="Courier New" w:cs="Courier New"/>
              </w:rPr>
              <w:lastRenderedPageBreak/>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5"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5"/>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6"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6"/>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7"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7"/>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8"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9" w:name="_MCCTEMPBM_CRPT80111233___7"/>
      <w:bookmarkEnd w:id="2168"/>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0" w:name="_MCCTEMPBM_CRPT80111234___7"/>
      <w:bookmarkEnd w:id="2169"/>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0"/>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1"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1"/>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2"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3" w:name="_MCCTEMPBM_CRPT80111237___7"/>
      <w:bookmarkEnd w:id="2172"/>
      <w:r w:rsidRPr="000903C1">
        <w:rPr>
          <w:rFonts w:ascii="Courier New" w:hAnsi="Courier New" w:cs="Courier New"/>
          <w:lang w:val="en-US"/>
        </w:rPr>
        <w:t>&lt;hor-acc-set&gt;</w:t>
      </w:r>
      <w:r w:rsidRPr="000903C1">
        <w:rPr>
          <w:lang w:val="en-US"/>
        </w:rPr>
        <w:t>: integer type.</w:t>
      </w:r>
    </w:p>
    <w:bookmarkEnd w:id="2173"/>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4"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5" w:name="_MCCTEMPBM_CRPT80111239___7"/>
      <w:bookmarkEnd w:id="2174"/>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6" w:name="_MCCTEMPBM_CRPT80111240___7"/>
      <w:bookmarkEnd w:id="2175"/>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6"/>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7" w:name="_MCCTEMPBM_CRPT80111241___7"/>
      <w:r w:rsidRPr="000903C1">
        <w:rPr>
          <w:rFonts w:ascii="Courier New" w:hAnsi="Courier New" w:cs="Courier New"/>
          <w:lang w:val="da-DK"/>
        </w:rPr>
        <w:t>&lt;ver-acc-set&gt;</w:t>
      </w:r>
      <w:r w:rsidRPr="000903C1">
        <w:rPr>
          <w:lang w:val="da-DK"/>
        </w:rPr>
        <w:t>: integer type.</w:t>
      </w:r>
    </w:p>
    <w:bookmarkEnd w:id="2177"/>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8"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9" w:name="_MCCTEMPBM_CRPT80111243___7"/>
      <w:bookmarkEnd w:id="2178"/>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9"/>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0"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1" w:name="_MCCTEMPBM_CRPT80111245___7"/>
      <w:bookmarkEnd w:id="2180"/>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2" w:name="_MCCTEMPBM_CRPT80111246___7"/>
      <w:bookmarkEnd w:id="2181"/>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2"/>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33D2DCE6" w:rsidR="005503F4" w:rsidRPr="000903C1" w:rsidRDefault="005503F4" w:rsidP="005503F4">
      <w:pPr>
        <w:pStyle w:val="B1"/>
      </w:pPr>
      <w:bookmarkStart w:id="2183"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w:t>
      </w:r>
      <w:r w:rsidR="006A4C85">
        <w:t xml:space="preserve">, </w:t>
      </w:r>
      <w:r w:rsidRPr="000903C1">
        <w:t xml:space="preserve">SUPL </w:t>
      </w:r>
      <w:r w:rsidR="006A4C85">
        <w:t>or LCS-UPP</w:t>
      </w:r>
      <w:r w:rsidR="006A4C85" w:rsidRPr="000903C1">
        <w:t xml:space="preserve"> </w:t>
      </w:r>
      <w:r w:rsidRPr="000903C1">
        <w:t>will be used for MO-LR.</w:t>
      </w:r>
    </w:p>
    <w:bookmarkEnd w:id="2183"/>
    <w:p w14:paraId="305980EC" w14:textId="77777777" w:rsidR="005503F4" w:rsidRPr="000903C1" w:rsidRDefault="005503F4" w:rsidP="00F14DF1">
      <w:pPr>
        <w:pStyle w:val="B2"/>
      </w:pPr>
      <w:r w:rsidRPr="000903C1">
        <w:rPr>
          <w:u w:val="single"/>
        </w:rPr>
        <w:t>0</w:t>
      </w:r>
      <w:r w:rsidRPr="000903C1">
        <w:tab/>
        <w:t>Control plane.</w:t>
      </w:r>
    </w:p>
    <w:p w14:paraId="1FA55443" w14:textId="77777777" w:rsidR="006A4C85" w:rsidRDefault="005503F4" w:rsidP="006A4C85">
      <w:pPr>
        <w:pStyle w:val="B2"/>
      </w:pPr>
      <w:r w:rsidRPr="000903C1">
        <w:t>1</w:t>
      </w:r>
      <w:r w:rsidRPr="000903C1">
        <w:tab/>
        <w:t>Secure user plane (SUPL).</w:t>
      </w:r>
    </w:p>
    <w:p w14:paraId="74B3AD01" w14:textId="37595090" w:rsidR="005503F4" w:rsidRPr="000903C1" w:rsidRDefault="006A4C85" w:rsidP="00F14DF1">
      <w:pPr>
        <w:pStyle w:val="B2"/>
        <w:rPr>
          <w:lang w:eastAsia="ko-KR"/>
        </w:rPr>
      </w:pPr>
      <w:r>
        <w:rPr>
          <w:rFonts w:hint="eastAsia"/>
          <w:lang w:eastAsia="ko-KR"/>
        </w:rPr>
        <w:t>2</w:t>
      </w:r>
      <w:r w:rsidRPr="000903C1">
        <w:tab/>
      </w:r>
      <w:r>
        <w:t>Location service user plane (LCS-UPP).</w:t>
      </w:r>
    </w:p>
    <w:p w14:paraId="2C010650" w14:textId="77777777" w:rsidR="005503F4" w:rsidRPr="000903C1" w:rsidRDefault="005503F4" w:rsidP="005503F4">
      <w:pPr>
        <w:pStyle w:val="B1"/>
      </w:pPr>
      <w:bookmarkStart w:id="2184"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5" w:name="_MCCTEMPBM_CRPT80111249___7"/>
      <w:bookmarkEnd w:id="2184"/>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6" w:name="_MCCTEMPBM_CRPT80111250___7"/>
      <w:bookmarkEnd w:id="2185"/>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7" w:name="_MCCTEMPBM_CRPT80111251___7"/>
      <w:bookmarkEnd w:id="2186"/>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7"/>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8"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9" w:name="_MCCTEMPBM_CRPT80111253___7"/>
      <w:bookmarkEnd w:id="2188"/>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9"/>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62980137"/>
      <w:r w:rsidRPr="000903C1">
        <w:t>8.51</w:t>
      </w:r>
      <w:r w:rsidRPr="000903C1">
        <w:tab/>
        <w:t>Backlight +CBKLT</w:t>
      </w:r>
      <w:bookmarkEnd w:id="2190"/>
      <w:bookmarkEnd w:id="2191"/>
      <w:bookmarkEnd w:id="2192"/>
      <w:bookmarkEnd w:id="2193"/>
      <w:bookmarkEnd w:id="2194"/>
      <w:bookmarkEnd w:id="2195"/>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6"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7" w:name="_MCCTEMPBM_CRPT80111255___7" w:colFirst="0" w:colLast="1"/>
            <w:bookmarkEnd w:id="2196"/>
            <w:r w:rsidRPr="000903C1">
              <w:rPr>
                <w:rFonts w:ascii="Courier New" w:hAnsi="Courier New"/>
              </w:rPr>
              <w:lastRenderedPageBreak/>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8" w:name="_MCCTEMPBM_CRPT80111256___7"/>
            <w:bookmarkStart w:id="2199" w:name="_MCCTEMPBM_CRPT80111258___7" w:colFirst="1" w:colLast="1"/>
            <w:bookmarkEnd w:id="2197"/>
            <w:r w:rsidRPr="000903C1">
              <w:rPr>
                <w:rFonts w:ascii="Courier New" w:hAnsi="Courier New"/>
              </w:rPr>
              <w:t>+CBKLT=?</w:t>
            </w:r>
            <w:bookmarkEnd w:id="2198"/>
          </w:p>
        </w:tc>
        <w:tc>
          <w:tcPr>
            <w:tcW w:w="4252" w:type="dxa"/>
          </w:tcPr>
          <w:p w14:paraId="2024980E" w14:textId="77777777" w:rsidR="00340EE5" w:rsidRPr="000903C1" w:rsidRDefault="00340EE5" w:rsidP="00590909">
            <w:pPr>
              <w:spacing w:after="20"/>
              <w:rPr>
                <w:rFonts w:ascii="Courier New" w:hAnsi="Courier New"/>
              </w:rPr>
            </w:pPr>
            <w:bookmarkStart w:id="2200"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0"/>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9"/>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1"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1"/>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2" w:name="_MCCTEMPBM_CRPT80111260___7"/>
      <w:r w:rsidRPr="000903C1">
        <w:rPr>
          <w:rFonts w:ascii="Courier New" w:hAnsi="Courier New"/>
        </w:rPr>
        <w:t>&lt;state&gt;</w:t>
      </w:r>
      <w:r w:rsidRPr="000903C1">
        <w:t>:</w:t>
      </w:r>
      <w:r w:rsidR="00FE24B2" w:rsidRPr="000903C1">
        <w:t xml:space="preserve"> integer type</w:t>
      </w:r>
    </w:p>
    <w:bookmarkEnd w:id="2202"/>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3"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3"/>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62980138"/>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4"/>
      <w:bookmarkEnd w:id="2205"/>
      <w:bookmarkEnd w:id="2206"/>
      <w:bookmarkEnd w:id="2207"/>
      <w:bookmarkEnd w:id="2208"/>
      <w:bookmarkEnd w:id="2209"/>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0"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1" w:name="_MCCTEMPBM_CRPT80111263___7"/>
            <w:bookmarkEnd w:id="2210"/>
            <w:r w:rsidRPr="000903C1">
              <w:rPr>
                <w:rFonts w:ascii="Courier New" w:hAnsi="Courier New"/>
              </w:rPr>
              <w:t>+CTSA=?</w:t>
            </w:r>
            <w:bookmarkEnd w:id="2211"/>
          </w:p>
        </w:tc>
        <w:tc>
          <w:tcPr>
            <w:tcW w:w="5719" w:type="dxa"/>
          </w:tcPr>
          <w:p w14:paraId="499C2AF8" w14:textId="77777777" w:rsidR="007A3371" w:rsidRPr="000903C1" w:rsidRDefault="007A3371" w:rsidP="00CC3F45">
            <w:pPr>
              <w:spacing w:after="20"/>
            </w:pPr>
            <w:bookmarkStart w:id="2212"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2"/>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3"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3"/>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25pt;height:201.6pt" o:ole="">
            <v:imagedata r:id="rId26" o:title=""/>
          </v:shape>
          <o:OLEObject Type="Embed" ProgID="Visio.Drawing.11" ShapeID="_x0000_i1033" DrawAspect="Content" ObjectID="_1773593056"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4"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5" w:name="_MCCTEMPBM_CRPT80111267___7"/>
      <w:bookmarkEnd w:id="2214"/>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5"/>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6"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7" w:name="_MCCTEMPBM_CRPT80111269___7"/>
      <w:bookmarkEnd w:id="2216"/>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7"/>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8"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8"/>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9" w:name="_MCCTEMPBM_CRPT80111271___7"/>
            <w:r w:rsidRPr="000903C1">
              <w:rPr>
                <w:rFonts w:ascii="Courier New" w:hAnsi="Courier New" w:cs="Courier New"/>
              </w:rPr>
              <w:t>AT+CTSA=1,25,45</w:t>
            </w:r>
            <w:bookmarkEnd w:id="2219"/>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0" w:name="_MCCTEMPBM_CRPT80111272___7"/>
            <w:r w:rsidRPr="000903C1">
              <w:rPr>
                <w:rFonts w:ascii="Courier New" w:hAnsi="Courier New" w:cs="Courier New"/>
              </w:rPr>
              <w:t>AT+CTSA=0,25,45</w:t>
            </w:r>
            <w:bookmarkEnd w:id="2220"/>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1" w:name="_MCCTEMPBM_CRPT80111273___7"/>
            <w:r w:rsidRPr="000903C1">
              <w:rPr>
                <w:rFonts w:ascii="Courier New" w:hAnsi="Courier New" w:cs="Courier New"/>
              </w:rPr>
              <w:t>AT+CTSA=2,25,45</w:t>
            </w:r>
            <w:bookmarkEnd w:id="2221"/>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2" w:name="_MCCTEMPBM_CRPT80111274___7"/>
            <w:r w:rsidRPr="000903C1">
              <w:rPr>
                <w:rFonts w:ascii="Courier New" w:hAnsi="Courier New" w:cs="Courier New"/>
              </w:rPr>
              <w:t>AT+CTSA=3,25,45</w:t>
            </w:r>
            <w:bookmarkEnd w:id="2222"/>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3"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4" w:name="_MCCTEMPBM_CRPT80111276___7" w:colFirst="1" w:colLast="1"/>
            <w:bookmarkEnd w:id="2223"/>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5" w:name="_MCCTEMPBM_CRPT80111277___7" w:colFirst="1" w:colLast="1"/>
            <w:bookmarkEnd w:id="2224"/>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6" w:name="_MCCTEMPBM_CRPT80111278___7" w:colFirst="1" w:colLast="1"/>
            <w:bookmarkEnd w:id="2225"/>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6"/>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62980139"/>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7"/>
      <w:bookmarkEnd w:id="2228"/>
      <w:bookmarkEnd w:id="2229"/>
      <w:bookmarkEnd w:id="2230"/>
      <w:bookmarkEnd w:id="2231"/>
      <w:bookmarkEnd w:id="2232"/>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3"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4" w:name="_MCCTEMPBM_CRPT80111280___7" w:colFirst="0" w:colLast="1"/>
            <w:bookmarkEnd w:id="2233"/>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0903C1">
              <w:rPr>
                <w:rFonts w:ascii="Courier New" w:hAnsi="Courier New"/>
              </w:rPr>
              <w:t>+CSO=?</w:t>
            </w:r>
            <w:bookmarkEnd w:id="2235"/>
          </w:p>
        </w:tc>
        <w:tc>
          <w:tcPr>
            <w:tcW w:w="3544" w:type="dxa"/>
          </w:tcPr>
          <w:p w14:paraId="297E30EA" w14:textId="77777777" w:rsidR="00C45053" w:rsidRPr="000903C1" w:rsidRDefault="00C45053" w:rsidP="00CC3F45">
            <w:pPr>
              <w:spacing w:after="20"/>
              <w:rPr>
                <w:rFonts w:ascii="Courier New" w:hAnsi="Courier New"/>
              </w:rPr>
            </w:pPr>
            <w:bookmarkStart w:id="2237"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7"/>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6"/>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8"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8"/>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7.85pt;height:132.1pt" o:ole="">
            <v:imagedata r:id="rId28" o:title=""/>
          </v:shape>
          <o:OLEObject Type="Embed" ProgID="Visio.Drawing.11" ShapeID="_x0000_i1034" DrawAspect="Content" ObjectID="_1773593057"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9"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9"/>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0" w:name="_MCCTEMPBM_CRPT80111286___7"/>
      <w:r w:rsidRPr="000903C1">
        <w:rPr>
          <w:rFonts w:ascii="Courier New" w:hAnsi="Courier New" w:cs="Courier New"/>
        </w:rPr>
        <w:t>&lt;orientation&gt;</w:t>
      </w:r>
      <w:r w:rsidRPr="000903C1">
        <w:t>:</w:t>
      </w:r>
      <w:r w:rsidR="00FE24B2" w:rsidRPr="000903C1">
        <w:t xml:space="preserve"> integer type</w:t>
      </w:r>
    </w:p>
    <w:bookmarkEnd w:id="2240"/>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1"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2" w:name="_MCCTEMPBM_CRPT80111288___7"/>
      <w:bookmarkEnd w:id="2241"/>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2"/>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3" w:name="_MCCTEMPBM_CRPT80111289___7"/>
            <w:r w:rsidRPr="000903C1">
              <w:rPr>
                <w:rFonts w:ascii="Courier New" w:hAnsi="Courier New" w:cs="Courier New"/>
              </w:rPr>
              <w:t>AT+CSO?</w:t>
            </w:r>
            <w:bookmarkEnd w:id="2243"/>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4" w:name="_MCCTEMPBM_CRPT80111290___7"/>
            <w:r w:rsidRPr="000903C1">
              <w:rPr>
                <w:rFonts w:ascii="Courier New" w:hAnsi="Courier New" w:cs="Courier New"/>
              </w:rPr>
              <w:t>AT+CSO=0</w:t>
            </w:r>
            <w:bookmarkEnd w:id="2244"/>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5" w:name="_MCCTEMPBM_CRPT80111291___7"/>
            <w:r w:rsidRPr="000903C1">
              <w:rPr>
                <w:rFonts w:ascii="Courier New" w:hAnsi="Courier New" w:cs="Courier New"/>
              </w:rPr>
              <w:t>AT+CSO=2,3</w:t>
            </w:r>
            <w:bookmarkEnd w:id="2245"/>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6" w:name="_MCCTEMPBM_CRPT80111292___2"/>
    </w:p>
    <w:bookmarkEnd w:id="2246"/>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62980140"/>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7"/>
      <w:bookmarkEnd w:id="2248"/>
      <w:bookmarkEnd w:id="2249"/>
      <w:bookmarkEnd w:id="2250"/>
      <w:bookmarkEnd w:id="2251"/>
      <w:bookmarkEnd w:id="2252"/>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3"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4" w:name="_MCCTEMPBM_CRPT80111294___7" w:colFirst="0" w:colLast="0"/>
            <w:bookmarkEnd w:id="2253"/>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4"/>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5"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5"/>
    <w:p w14:paraId="1AEAE514" w14:textId="77777777" w:rsidR="00C45053" w:rsidRPr="000903C1" w:rsidRDefault="000C30FF" w:rsidP="00342386">
      <w:pPr>
        <w:pStyle w:val="TH"/>
      </w:pPr>
      <w:r w:rsidRPr="000903C1">
        <w:object w:dxaOrig="7664" w:dyaOrig="4588" w14:anchorId="519CD577">
          <v:shape id="_x0000_i1035" type="#_x0000_t75" style="width:381.9pt;height:230.4pt" o:ole="">
            <v:imagedata r:id="rId30" o:title=""/>
          </v:shape>
          <o:OLEObject Type="Embed" ProgID="Visio.Drawing.11" ShapeID="_x0000_i1035" DrawAspect="Content" ObjectID="_1773593058"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6"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6"/>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62980141"/>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7"/>
      <w:bookmarkEnd w:id="2258"/>
      <w:bookmarkEnd w:id="2259"/>
      <w:bookmarkEnd w:id="2260"/>
      <w:bookmarkEnd w:id="2261"/>
      <w:bookmarkEnd w:id="2262"/>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3"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4" w:name="_MCCTEMPBM_CRPT80111298___7" w:colFirst="0" w:colLast="0"/>
            <w:bookmarkEnd w:id="2263"/>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4"/>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5"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5"/>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6"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6"/>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7"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7"/>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62980142"/>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8"/>
      <w:bookmarkEnd w:id="2269"/>
      <w:bookmarkEnd w:id="2270"/>
      <w:bookmarkEnd w:id="2271"/>
      <w:bookmarkEnd w:id="2272"/>
      <w:bookmarkEnd w:id="2273"/>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4" w:name="_MCCTEMPBM_CRPT80111302___7"/>
            <w:r w:rsidRPr="000903C1">
              <w:rPr>
                <w:rFonts w:ascii="Courier New" w:hAnsi="Courier New" w:cs="Courier New"/>
              </w:rPr>
              <w:t>+CPOS&lt;CR&gt;</w:t>
            </w:r>
          </w:p>
          <w:p w14:paraId="1002E274" w14:textId="77777777" w:rsidR="00AC5060" w:rsidRPr="000903C1" w:rsidRDefault="00AC5060" w:rsidP="00AC5060">
            <w:bookmarkStart w:id="2275" w:name="_MCCTEMPBM_CRPT80111303___7"/>
            <w:bookmarkEnd w:id="2274"/>
            <w:r w:rsidRPr="000903C1">
              <w:t xml:space="preserve">text is entered </w:t>
            </w:r>
            <w:r w:rsidRPr="000903C1">
              <w:rPr>
                <w:rFonts w:ascii="Courier New" w:hAnsi="Courier New" w:cs="Courier New"/>
              </w:rPr>
              <w:t>&lt;ctrl-Z/ESC&gt;</w:t>
            </w:r>
            <w:bookmarkEnd w:id="2275"/>
          </w:p>
        </w:tc>
        <w:tc>
          <w:tcPr>
            <w:tcW w:w="3119" w:type="dxa"/>
          </w:tcPr>
          <w:p w14:paraId="59B629D8" w14:textId="77777777" w:rsidR="00AC5060" w:rsidRPr="000903C1" w:rsidRDefault="00AC5060" w:rsidP="00AC5060">
            <w:pPr>
              <w:spacing w:after="0"/>
            </w:pPr>
            <w:bookmarkStart w:id="2276"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6"/>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7" w:name="_MCCTEMPBM_CRPT80111305___7"/>
            <w:r w:rsidRPr="000903C1">
              <w:rPr>
                <w:rFonts w:ascii="Courier New" w:hAnsi="Courier New" w:cs="Courier New"/>
              </w:rPr>
              <w:t>+CPOS=?</w:t>
            </w:r>
            <w:bookmarkEnd w:id="2277"/>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8"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9" w:name="_MCCTEMPBM_CRPT80111307___7"/>
      <w:bookmarkEnd w:id="2278"/>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0" w:name="_MCCTEMPBM_CRPT80111308___7"/>
      <w:bookmarkEnd w:id="2279"/>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0"/>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1"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2" w:name="_MCCTEMPBM_CRPT80111310___7"/>
      <w:bookmarkEnd w:id="2281"/>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3" w:name="_MCCTEMPBM_CRPT80111311___7"/>
      <w:bookmarkEnd w:id="2282"/>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3"/>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4"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5"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5"/>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7"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7"/>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8"/>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9"/>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0"/>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1"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1"/>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3"/>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5"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6" w:name="_MCCTEMPBM_CRPT80111324___7"/>
      <w:bookmarkEnd w:id="2295"/>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6"/>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7"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7"/>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8"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9" w:name="_MCCTEMPBM_CRPT80111328___7"/>
      <w:bookmarkEnd w:id="2298"/>
      <w:r w:rsidRPr="000903C1">
        <w:t>Table 8.55-</w:t>
      </w:r>
      <w:r w:rsidR="00CE1546" w:rsidRPr="000903C1">
        <w:t>14</w:t>
      </w:r>
      <w:r w:rsidRPr="000903C1">
        <w:t xml:space="preserve">: XML DTD for </w:t>
      </w:r>
      <w:r w:rsidRPr="000903C1">
        <w:rPr>
          <w:rFonts w:ascii="Courier New" w:hAnsi="Courier New" w:cs="Courier New"/>
        </w:rPr>
        <w:t>&lt;pos_err&gt;</w:t>
      </w:r>
    </w:p>
    <w:bookmarkEnd w:id="2299"/>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0"/>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2"/>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3"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3"/>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4" w:name="_MCCTEMPBM_CRPT80111333___2"/>
      <w:r w:rsidRPr="000903C1">
        <w:rPr>
          <w:lang w:val="it-IT"/>
        </w:rPr>
        <w:t>.</w:t>
      </w:r>
    </w:p>
    <w:bookmarkEnd w:id="2304"/>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5"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5"/>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6"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6"/>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62980143"/>
      <w:r w:rsidRPr="000903C1">
        <w:t>8.56</w:t>
      </w:r>
      <w:r w:rsidRPr="000903C1">
        <w:tab/>
        <w:t xml:space="preserve">Positioning </w:t>
      </w:r>
      <w:r w:rsidR="00136ECD" w:rsidRPr="000903C1">
        <w:t>r</w:t>
      </w:r>
      <w:r w:rsidRPr="000903C1">
        <w:t>eporting +CPOSR</w:t>
      </w:r>
      <w:bookmarkEnd w:id="2307"/>
      <w:bookmarkEnd w:id="2308"/>
      <w:bookmarkEnd w:id="2309"/>
      <w:bookmarkEnd w:id="2310"/>
      <w:bookmarkEnd w:id="2311"/>
      <w:bookmarkEnd w:id="2312"/>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3"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4" w:name="_MCCTEMPBM_CRPT80111337___2"/>
            <w:bookmarkEnd w:id="2313"/>
            <w:r w:rsidRPr="000903C1">
              <w:rPr>
                <w:rFonts w:ascii="Courier New" w:hAnsi="Courier New"/>
              </w:rPr>
              <w:t>+CPOSR=[&lt;mode&gt;]</w:t>
            </w:r>
            <w:bookmarkEnd w:id="2314"/>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5" w:name="_MCCTEMPBM_CRPT80111338___2"/>
            <w:bookmarkEnd w:id="2315"/>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6" w:name="_MCCTEMPBM_CRPT80111339___2"/>
            <w:r w:rsidRPr="000903C1">
              <w:rPr>
                <w:rFonts w:ascii="Courier New" w:hAnsi="Courier New"/>
              </w:rPr>
              <w:t>+CPOSR?</w:t>
            </w:r>
            <w:bookmarkEnd w:id="2316"/>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7"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7"/>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8" w:name="_MCCTEMPBM_CRPT80111341___2"/>
            <w:r w:rsidRPr="000903C1">
              <w:rPr>
                <w:rFonts w:ascii="Courier New" w:hAnsi="Courier New"/>
              </w:rPr>
              <w:t>+CPOSR=?</w:t>
            </w:r>
            <w:bookmarkEnd w:id="2318"/>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9"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9"/>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0"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1" w:name="_MCCTEMPBM_CRPT80111344___7"/>
      <w:bookmarkEnd w:id="2320"/>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2" w:name="_MCCTEMPBM_CRPT80111345___7"/>
      <w:bookmarkEnd w:id="2321"/>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2"/>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3" w:name="_MCCTEMPBM_CRPT80111346___7"/>
      <w:r w:rsidRPr="000903C1">
        <w:rPr>
          <w:rFonts w:ascii="Courier New" w:hAnsi="Courier New"/>
        </w:rPr>
        <w:t>&lt;mode&gt;</w:t>
      </w:r>
      <w:r w:rsidRPr="000903C1">
        <w:t>:</w:t>
      </w:r>
      <w:r w:rsidR="00FE24B2" w:rsidRPr="000903C1">
        <w:t xml:space="preserve"> integer type</w:t>
      </w:r>
    </w:p>
    <w:bookmarkEnd w:id="2323"/>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4"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4"/>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62980144"/>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5"/>
      <w:bookmarkEnd w:id="2326"/>
      <w:bookmarkEnd w:id="2327"/>
      <w:bookmarkEnd w:id="2328"/>
      <w:bookmarkEnd w:id="2329"/>
      <w:bookmarkEnd w:id="2330"/>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1"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2" w:name="_MCCTEMPBM_CRPT80111349___7" w:colFirst="0" w:colLast="0"/>
            <w:bookmarkEnd w:id="2331"/>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3" w:name="_MCCTEMPBM_CRPT80111350___7"/>
            <w:bookmarkEnd w:id="2332"/>
            <w:r w:rsidRPr="000903C1">
              <w:rPr>
                <w:rFonts w:ascii="Courier New" w:hAnsi="Courier New"/>
              </w:rPr>
              <w:t>+CMTLR=?</w:t>
            </w:r>
            <w:bookmarkEnd w:id="2333"/>
          </w:p>
        </w:tc>
        <w:tc>
          <w:tcPr>
            <w:tcW w:w="4695" w:type="dxa"/>
          </w:tcPr>
          <w:p w14:paraId="30E80B33" w14:textId="77777777" w:rsidR="00F55567" w:rsidRPr="000903C1" w:rsidRDefault="00F55567" w:rsidP="00BC47B3">
            <w:pPr>
              <w:spacing w:after="20"/>
              <w:rPr>
                <w:rFonts w:ascii="Courier New" w:hAnsi="Courier New"/>
              </w:rPr>
            </w:pPr>
            <w:bookmarkStart w:id="2334"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4"/>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5"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5"/>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6"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6"/>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7"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7"/>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8"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8"/>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9"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9"/>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62980145"/>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0"/>
      <w:bookmarkEnd w:id="2341"/>
      <w:bookmarkEnd w:id="2342"/>
      <w:bookmarkEnd w:id="2343"/>
      <w:bookmarkEnd w:id="2344"/>
      <w:bookmarkEnd w:id="2345"/>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6"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7" w:name="_MCCTEMPBM_CRPT80111358___7" w:colFirst="0" w:colLast="0"/>
            <w:bookmarkEnd w:id="2346"/>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8" w:name="_MCCTEMPBM_CRPT80111359___7"/>
            <w:bookmarkEnd w:id="2347"/>
            <w:r w:rsidRPr="000903C1">
              <w:rPr>
                <w:rFonts w:ascii="Courier New" w:hAnsi="Courier New"/>
              </w:rPr>
              <w:t>+CMTLRA=?</w:t>
            </w:r>
            <w:bookmarkEnd w:id="2348"/>
          </w:p>
        </w:tc>
        <w:tc>
          <w:tcPr>
            <w:tcW w:w="4429" w:type="dxa"/>
          </w:tcPr>
          <w:p w14:paraId="5FA677F0" w14:textId="77777777" w:rsidR="00F55567" w:rsidRPr="000903C1" w:rsidRDefault="00F55567" w:rsidP="00BC47B3">
            <w:pPr>
              <w:spacing w:after="20"/>
              <w:rPr>
                <w:rFonts w:ascii="Courier New" w:hAnsi="Courier New"/>
              </w:rPr>
            </w:pPr>
            <w:bookmarkStart w:id="2349"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9"/>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0"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0"/>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1" w:name="_MCCTEMPBM_CRPT80111362___7"/>
      <w:r w:rsidRPr="000903C1">
        <w:rPr>
          <w:rFonts w:ascii="Courier New" w:hAnsi="Courier New" w:cs="Courier New"/>
        </w:rPr>
        <w:t>&lt;allow&gt;</w:t>
      </w:r>
      <w:r w:rsidRPr="000903C1">
        <w:t>: integer type. Enables and disables the allowance for location disclosure.</w:t>
      </w:r>
    </w:p>
    <w:bookmarkEnd w:id="2351"/>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2"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2"/>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62980146"/>
      <w:r w:rsidRPr="000903C1">
        <w:t>8.59</w:t>
      </w:r>
      <w:r w:rsidRPr="000903C1">
        <w:tab/>
      </w:r>
      <w:r w:rsidR="00FE7A01" w:rsidRPr="000903C1">
        <w:t xml:space="preserve">Battery </w:t>
      </w:r>
      <w:r w:rsidR="00136ECD" w:rsidRPr="000903C1">
        <w:t>c</w:t>
      </w:r>
      <w:r w:rsidR="00FE7A01" w:rsidRPr="000903C1">
        <w:t>apacity +CBCAP</w:t>
      </w:r>
      <w:bookmarkEnd w:id="2353"/>
      <w:bookmarkEnd w:id="2354"/>
      <w:bookmarkEnd w:id="2355"/>
      <w:bookmarkEnd w:id="2356"/>
      <w:bookmarkEnd w:id="2357"/>
      <w:bookmarkEnd w:id="2358"/>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9"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0" w:name="_MCCTEMPBM_CRPT80111365___7" w:colFirst="0" w:colLast="0"/>
            <w:bookmarkEnd w:id="2359"/>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1" w:name="_MCCTEMPBM_CRPT80111366___7"/>
            <w:bookmarkEnd w:id="2360"/>
            <w:r w:rsidRPr="000903C1">
              <w:rPr>
                <w:rFonts w:ascii="Courier New" w:hAnsi="Courier New"/>
              </w:rPr>
              <w:t>+CBCAP=?</w:t>
            </w:r>
            <w:bookmarkEnd w:id="2361"/>
          </w:p>
        </w:tc>
        <w:tc>
          <w:tcPr>
            <w:tcW w:w="6120" w:type="dxa"/>
          </w:tcPr>
          <w:p w14:paraId="229AD5E6" w14:textId="77777777" w:rsidR="00FE7A01" w:rsidRPr="000903C1" w:rsidRDefault="00FE7A01" w:rsidP="008C72A3">
            <w:pPr>
              <w:spacing w:after="20"/>
              <w:rPr>
                <w:rFonts w:ascii="Courier New" w:hAnsi="Courier New"/>
              </w:rPr>
            </w:pPr>
            <w:bookmarkStart w:id="2362"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2"/>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3"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3"/>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4" w:name="_MCCTEMPBM_CRPT80111369___7"/>
      <w:r w:rsidRPr="000903C1">
        <w:rPr>
          <w:rFonts w:ascii="Courier New" w:hAnsi="Courier New" w:cs="Courier New"/>
        </w:rPr>
        <w:t>&lt;reporting&gt;</w:t>
      </w:r>
      <w:r w:rsidRPr="000903C1">
        <w:t>: integer type. Enables and disables reporting of changes in the battery capacity level.</w:t>
      </w:r>
    </w:p>
    <w:bookmarkEnd w:id="2364"/>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5"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5"/>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6" w:name="_MCCTEMPBM_CRPT80111371___7"/>
      <w:r w:rsidRPr="000903C1">
        <w:rPr>
          <w:rFonts w:ascii="Courier New" w:hAnsi="Courier New" w:cs="Courier New"/>
        </w:rPr>
        <w:t>&lt;bcl&gt;</w:t>
      </w:r>
      <w:r w:rsidRPr="000903C1">
        <w:t>: integer type. Gives the remaining relative battery capacity level (in percentages).</w:t>
      </w:r>
    </w:p>
    <w:bookmarkEnd w:id="2366"/>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7"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8" w:name="_MCCTEMPBM_CRPT80111373___7"/>
      <w:bookmarkEnd w:id="2367"/>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8"/>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62980147"/>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9"/>
      <w:bookmarkEnd w:id="2370"/>
      <w:bookmarkEnd w:id="2371"/>
      <w:bookmarkEnd w:id="2372"/>
      <w:bookmarkEnd w:id="2373"/>
      <w:bookmarkEnd w:id="2374"/>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5"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6" w:name="_MCCTEMPBM_CRPT80111375___7" w:colFirst="0" w:colLast="0"/>
            <w:bookmarkEnd w:id="2375"/>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7" w:name="_MCCTEMPBM_CRPT80111376___7"/>
            <w:bookmarkEnd w:id="2376"/>
            <w:r w:rsidRPr="000903C1">
              <w:rPr>
                <w:rFonts w:ascii="Courier New" w:hAnsi="Courier New"/>
              </w:rPr>
              <w:t>+CBCON=?</w:t>
            </w:r>
            <w:bookmarkEnd w:id="2377"/>
          </w:p>
        </w:tc>
        <w:tc>
          <w:tcPr>
            <w:tcW w:w="4819" w:type="dxa"/>
          </w:tcPr>
          <w:p w14:paraId="442314A9" w14:textId="77777777" w:rsidR="00FE7A01" w:rsidRPr="000903C1" w:rsidRDefault="00FE7A01" w:rsidP="008C72A3">
            <w:pPr>
              <w:spacing w:after="20"/>
              <w:rPr>
                <w:rFonts w:ascii="Courier New" w:hAnsi="Courier New"/>
              </w:rPr>
            </w:pPr>
            <w:bookmarkStart w:id="2378"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8"/>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9"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9"/>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0"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0"/>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1" w:name="_MCCTEMPBM_CRPT80111380___7"/>
      <w:r w:rsidRPr="000903C1">
        <w:rPr>
          <w:rFonts w:ascii="Courier New" w:hAnsi="Courier New" w:cs="Courier New"/>
        </w:rPr>
        <w:t>&lt;bcs&gt;</w:t>
      </w:r>
      <w:r w:rsidRPr="000903C1">
        <w:t>: integer type. Indicates the battery status.</w:t>
      </w:r>
    </w:p>
    <w:bookmarkEnd w:id="2381"/>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62980148"/>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2"/>
      <w:bookmarkEnd w:id="2383"/>
      <w:bookmarkEnd w:id="2384"/>
      <w:bookmarkEnd w:id="2385"/>
      <w:bookmarkEnd w:id="2386"/>
      <w:bookmarkEnd w:id="2387"/>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8"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9" w:name="_MCCTEMPBM_CRPT80111382___7" w:colFirst="0" w:colLast="0"/>
            <w:bookmarkEnd w:id="2388"/>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0" w:name="_MCCTEMPBM_CRPT80111383___7"/>
            <w:bookmarkEnd w:id="2389"/>
            <w:r w:rsidRPr="000903C1">
              <w:rPr>
                <w:rFonts w:ascii="Courier New" w:hAnsi="Courier New"/>
              </w:rPr>
              <w:t>+CBCHG=?</w:t>
            </w:r>
            <w:bookmarkEnd w:id="2390"/>
          </w:p>
        </w:tc>
        <w:tc>
          <w:tcPr>
            <w:tcW w:w="4961" w:type="dxa"/>
          </w:tcPr>
          <w:p w14:paraId="455CE5BF" w14:textId="77777777" w:rsidR="00FE7A01" w:rsidRPr="000903C1" w:rsidRDefault="00FE7A01" w:rsidP="008C72A3">
            <w:pPr>
              <w:spacing w:after="20"/>
              <w:rPr>
                <w:rFonts w:ascii="Courier New" w:hAnsi="Courier New"/>
              </w:rPr>
            </w:pPr>
            <w:bookmarkStart w:id="2391"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1"/>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2"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2"/>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3" w:name="_MCCTEMPBM_CRPT80111386___7"/>
      <w:r w:rsidRPr="000903C1">
        <w:rPr>
          <w:rFonts w:ascii="Courier New" w:hAnsi="Courier New" w:cs="Courier New"/>
        </w:rPr>
        <w:t>&lt;reporting&gt;</w:t>
      </w:r>
      <w:r w:rsidRPr="000903C1">
        <w:t>: integer type. Enables and disables reporting of changes in the battery charger status.</w:t>
      </w:r>
    </w:p>
    <w:bookmarkEnd w:id="2393"/>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4" w:name="_MCCTEMPBM_CRPT80111387___7"/>
      <w:r w:rsidRPr="000903C1">
        <w:rPr>
          <w:rFonts w:ascii="Courier New" w:hAnsi="Courier New" w:cs="Courier New"/>
        </w:rPr>
        <w:t>&lt;chg_status&gt;</w:t>
      </w:r>
      <w:r w:rsidRPr="000903C1">
        <w:t>: integer type. Indicates type of battery charger status.</w:t>
      </w:r>
    </w:p>
    <w:bookmarkEnd w:id="2394"/>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62980149"/>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5"/>
      <w:bookmarkEnd w:id="2396"/>
      <w:bookmarkEnd w:id="2397"/>
      <w:bookmarkEnd w:id="2398"/>
      <w:bookmarkEnd w:id="2399"/>
      <w:bookmarkEnd w:id="2400"/>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1"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2" w:name="_MCCTEMPBM_CRPT80111389___7" w:colFirst="0" w:colLast="0"/>
            <w:bookmarkEnd w:id="2401"/>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3" w:name="_MCCTEMPBM_CRPT80111390___7"/>
            <w:bookmarkEnd w:id="2402"/>
            <w:r w:rsidRPr="000903C1">
              <w:rPr>
                <w:rFonts w:ascii="Courier New" w:hAnsi="Courier New"/>
              </w:rPr>
              <w:t>+CGPIAF=?</w:t>
            </w:r>
            <w:bookmarkEnd w:id="2403"/>
          </w:p>
        </w:tc>
        <w:tc>
          <w:tcPr>
            <w:tcW w:w="6120" w:type="dxa"/>
          </w:tcPr>
          <w:p w14:paraId="7C114D30" w14:textId="77777777" w:rsidR="00627808" w:rsidRPr="000903C1" w:rsidRDefault="00627808" w:rsidP="00475B74">
            <w:pPr>
              <w:spacing w:after="20"/>
              <w:rPr>
                <w:rFonts w:ascii="Courier New" w:hAnsi="Courier New"/>
              </w:rPr>
            </w:pPr>
            <w:bookmarkStart w:id="2404"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4"/>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5"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6" w:name="_MCCTEMPBM_CRPT80111393___7"/>
      <w:bookmarkEnd w:id="2405"/>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6"/>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7"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7"/>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8"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8"/>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9"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0" w:name="_MCCTEMPBM_CRPT80111397___2"/>
      <w:bookmarkEnd w:id="2409"/>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1"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2"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2"/>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62980150"/>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3"/>
      <w:bookmarkEnd w:id="2414"/>
      <w:bookmarkEnd w:id="2415"/>
      <w:bookmarkEnd w:id="2416"/>
      <w:bookmarkEnd w:id="2417"/>
      <w:bookmarkEnd w:id="2418"/>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9"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0" w:name="_MCCTEMPBM_CRPT80111401___7" w:colFirst="0" w:colLast="0"/>
            <w:bookmarkEnd w:id="2419"/>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1" w:name="_MCCTEMPBM_CRPT80111402___7"/>
            <w:bookmarkEnd w:id="2420"/>
            <w:r w:rsidRPr="000903C1">
              <w:rPr>
                <w:rFonts w:ascii="Courier New" w:hAnsi="Courier New"/>
              </w:rPr>
              <w:t>+CISRVCC=?</w:t>
            </w:r>
            <w:bookmarkEnd w:id="2421"/>
          </w:p>
        </w:tc>
        <w:tc>
          <w:tcPr>
            <w:tcW w:w="4678" w:type="dxa"/>
          </w:tcPr>
          <w:p w14:paraId="72A3C1BF" w14:textId="77777777" w:rsidR="00475B74" w:rsidRPr="000903C1" w:rsidRDefault="00475B74" w:rsidP="00475B74">
            <w:pPr>
              <w:spacing w:after="20"/>
              <w:rPr>
                <w:rFonts w:ascii="Courier New" w:hAnsi="Courier New"/>
              </w:rPr>
            </w:pPr>
            <w:bookmarkStart w:id="2422"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2"/>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3"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3"/>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4" w:name="_MCCTEMPBM_CRPT80111405___7"/>
      <w:r w:rsidRPr="000903C1">
        <w:rPr>
          <w:rFonts w:ascii="Courier New" w:hAnsi="Courier New" w:cs="Courier New"/>
        </w:rPr>
        <w:t>&lt;uesrvcc&gt;</w:t>
      </w:r>
      <w:r w:rsidRPr="000903C1">
        <w:t>: integer type. SRVCC support status</w:t>
      </w:r>
    </w:p>
    <w:bookmarkEnd w:id="2424"/>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62980151"/>
      <w:r w:rsidRPr="000903C1">
        <w:t>8.64</w:t>
      </w:r>
      <w:r w:rsidRPr="000903C1">
        <w:tab/>
        <w:t>IMS network reporting +CIREP</w:t>
      </w:r>
      <w:bookmarkEnd w:id="2425"/>
      <w:bookmarkEnd w:id="2426"/>
      <w:bookmarkEnd w:id="2427"/>
      <w:bookmarkEnd w:id="2428"/>
      <w:bookmarkEnd w:id="2429"/>
      <w:bookmarkEnd w:id="2430"/>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1"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2" w:name="_MCCTEMPBM_CRPT80111407___7" w:colFirst="0" w:colLast="0"/>
            <w:bookmarkEnd w:id="2431"/>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3" w:name="_MCCTEMPBM_CRPT80111408___7"/>
            <w:bookmarkEnd w:id="2432"/>
            <w:r w:rsidRPr="000903C1">
              <w:rPr>
                <w:rFonts w:ascii="Courier New" w:hAnsi="Courier New"/>
              </w:rPr>
              <w:t>+CIREP=?</w:t>
            </w:r>
            <w:bookmarkEnd w:id="2433"/>
          </w:p>
        </w:tc>
        <w:tc>
          <w:tcPr>
            <w:tcW w:w="5099" w:type="dxa"/>
          </w:tcPr>
          <w:p w14:paraId="4BBD9621" w14:textId="77777777" w:rsidR="00475B74" w:rsidRPr="000903C1" w:rsidRDefault="00475B74" w:rsidP="00475B74">
            <w:pPr>
              <w:spacing w:after="20"/>
              <w:rPr>
                <w:rFonts w:ascii="Courier New" w:hAnsi="Courier New"/>
              </w:rPr>
            </w:pPr>
            <w:bookmarkStart w:id="2434"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4"/>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5"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5"/>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6"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6"/>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7"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7"/>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8"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8"/>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9"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9"/>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62980152"/>
      <w:r w:rsidRPr="000903C1">
        <w:t>8.</w:t>
      </w:r>
      <w:r w:rsidR="00475B74" w:rsidRPr="000903C1">
        <w:t>65</w:t>
      </w:r>
      <w:r w:rsidR="00154519" w:rsidRPr="000903C1">
        <w:tab/>
        <w:t xml:space="preserve">Remaining PIN </w:t>
      </w:r>
      <w:r w:rsidR="00136ECD" w:rsidRPr="000903C1">
        <w:t>r</w:t>
      </w:r>
      <w:r w:rsidR="00154519" w:rsidRPr="000903C1">
        <w:t>etries +CPINR</w:t>
      </w:r>
      <w:bookmarkEnd w:id="2440"/>
      <w:bookmarkEnd w:id="2441"/>
      <w:bookmarkEnd w:id="2442"/>
      <w:bookmarkEnd w:id="2443"/>
      <w:bookmarkEnd w:id="2444"/>
      <w:bookmarkEnd w:id="2445"/>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6"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7" w:name="_MCCTEMPBM_CRPT80111416___7" w:colFirst="0" w:colLast="0"/>
            <w:bookmarkEnd w:id="2446"/>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7"/>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8"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8"/>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9"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0" w:name="_MCCTEMPBM_CRPT80111419___7"/>
      <w:bookmarkEnd w:id="2449"/>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1" w:name="_MCCTEMPBM_CRPT80111420___2"/>
      <w:bookmarkEnd w:id="2450"/>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2" w:name="_MCCTEMPBM_CRPT80111421___7"/>
      <w:bookmarkEnd w:id="2451"/>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3" w:name="_MCCTEMPBM_CRPT80111422___2"/>
      <w:bookmarkEnd w:id="2452"/>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3"/>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62980153"/>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4"/>
      <w:bookmarkEnd w:id="2455"/>
      <w:bookmarkEnd w:id="2456"/>
      <w:bookmarkEnd w:id="2457"/>
      <w:bookmarkEnd w:id="2458"/>
      <w:bookmarkEnd w:id="2459"/>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0"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1" w:name="_MCCTEMPBM_CRPT80111424___7" w:colFirst="0" w:colLast="0"/>
            <w:bookmarkEnd w:id="2460"/>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2" w:name="_MCCTEMPBM_CRPT80111425___7"/>
            <w:bookmarkEnd w:id="2461"/>
            <w:r w:rsidRPr="000903C1">
              <w:rPr>
                <w:rFonts w:ascii="Courier New" w:hAnsi="Courier New"/>
              </w:rPr>
              <w:t>+CSUS=?</w:t>
            </w:r>
            <w:bookmarkEnd w:id="2462"/>
          </w:p>
        </w:tc>
        <w:tc>
          <w:tcPr>
            <w:tcW w:w="4813" w:type="dxa"/>
          </w:tcPr>
          <w:p w14:paraId="28C839A9" w14:textId="77777777" w:rsidR="00154519" w:rsidRPr="000903C1" w:rsidRDefault="00154519" w:rsidP="009804D3">
            <w:pPr>
              <w:spacing w:after="20"/>
              <w:rPr>
                <w:rFonts w:ascii="Courier New" w:hAnsi="Courier New"/>
              </w:rPr>
            </w:pPr>
            <w:bookmarkStart w:id="2463"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3"/>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4"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4"/>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5" w:name="_MCCTEMPBM_CRPT80111428___7"/>
      <w:r w:rsidRPr="000903C1">
        <w:rPr>
          <w:rFonts w:ascii="Courier New" w:hAnsi="Courier New" w:cs="Courier New"/>
        </w:rPr>
        <w:t>&lt;card slot&gt;</w:t>
      </w:r>
      <w:r w:rsidRPr="000903C1">
        <w:t>: integer type.</w:t>
      </w:r>
    </w:p>
    <w:bookmarkEnd w:id="2465"/>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62980154"/>
      <w:r w:rsidRPr="000903C1">
        <w:t>8.67</w:t>
      </w:r>
      <w:r w:rsidRPr="000903C1">
        <w:tab/>
        <w:t xml:space="preserve">Emergency </w:t>
      </w:r>
      <w:r w:rsidR="00136ECD" w:rsidRPr="000903C1">
        <w:t>n</w:t>
      </w:r>
      <w:r w:rsidRPr="000903C1">
        <w:t>umbers +CEN</w:t>
      </w:r>
      <w:bookmarkEnd w:id="2466"/>
      <w:bookmarkEnd w:id="2467"/>
      <w:bookmarkEnd w:id="2468"/>
      <w:bookmarkEnd w:id="2469"/>
      <w:bookmarkEnd w:id="2470"/>
      <w:bookmarkEnd w:id="2471"/>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2"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3" w:name="_MCCTEMPBM_CRPT80111430___7" w:colFirst="0" w:colLast="1"/>
            <w:bookmarkEnd w:id="2472"/>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4" w:name="_MCCTEMPBM_CRPT80111431___7"/>
            <w:bookmarkEnd w:id="2473"/>
            <w:r w:rsidRPr="000903C1">
              <w:rPr>
                <w:rFonts w:ascii="Courier New" w:hAnsi="Courier New"/>
              </w:rPr>
              <w:t>+CEN=?</w:t>
            </w:r>
            <w:bookmarkEnd w:id="2474"/>
          </w:p>
        </w:tc>
        <w:tc>
          <w:tcPr>
            <w:tcW w:w="6120" w:type="dxa"/>
          </w:tcPr>
          <w:p w14:paraId="3F7D6701" w14:textId="77777777" w:rsidR="00154519" w:rsidRPr="000903C1" w:rsidRDefault="00154519" w:rsidP="009804D3">
            <w:pPr>
              <w:spacing w:after="20"/>
              <w:rPr>
                <w:rFonts w:ascii="Courier New" w:hAnsi="Courier New"/>
              </w:rPr>
            </w:pPr>
            <w:bookmarkStart w:id="2475"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5"/>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6"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6"/>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7"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7"/>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8"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8"/>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9"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9"/>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62980155"/>
      <w:r w:rsidRPr="000903C1">
        <w:t>8.68</w:t>
      </w:r>
      <w:r w:rsidR="00EA76BD" w:rsidRPr="000903C1">
        <w:tab/>
        <w:t>Availability for voice calls with IMS +CAVIMS</w:t>
      </w:r>
      <w:bookmarkEnd w:id="2480"/>
      <w:bookmarkEnd w:id="2481"/>
      <w:bookmarkEnd w:id="2482"/>
      <w:bookmarkEnd w:id="2483"/>
      <w:bookmarkEnd w:id="2484"/>
      <w:bookmarkEnd w:id="2485"/>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6"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7" w:name="_MCCTEMPBM_CRPT80111438___7" w:colFirst="0" w:colLast="0"/>
            <w:bookmarkEnd w:id="2486"/>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8" w:name="_MCCTEMPBM_CRPT80111439___7"/>
            <w:bookmarkEnd w:id="2487"/>
            <w:r w:rsidRPr="000903C1">
              <w:rPr>
                <w:rFonts w:ascii="Courier New" w:hAnsi="Courier New"/>
              </w:rPr>
              <w:t>+CAVIMS=?</w:t>
            </w:r>
            <w:bookmarkEnd w:id="2488"/>
          </w:p>
        </w:tc>
        <w:tc>
          <w:tcPr>
            <w:tcW w:w="4678" w:type="dxa"/>
          </w:tcPr>
          <w:p w14:paraId="2CE3B48A" w14:textId="77777777" w:rsidR="00EA76BD" w:rsidRPr="000903C1" w:rsidRDefault="00EA76BD" w:rsidP="00EA76BD">
            <w:pPr>
              <w:spacing w:after="20"/>
              <w:rPr>
                <w:rFonts w:ascii="Courier New" w:hAnsi="Courier New"/>
              </w:rPr>
            </w:pPr>
            <w:bookmarkStart w:id="2489"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9"/>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0"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0"/>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62980156"/>
      <w:r w:rsidRPr="000903C1">
        <w:t>8.69</w:t>
      </w:r>
      <w:r w:rsidR="00CF2487" w:rsidRPr="000903C1">
        <w:tab/>
        <w:t>Extended signal quality +CESQ</w:t>
      </w:r>
      <w:bookmarkEnd w:id="2491"/>
      <w:bookmarkEnd w:id="2492"/>
      <w:bookmarkEnd w:id="2493"/>
      <w:bookmarkEnd w:id="2494"/>
      <w:bookmarkEnd w:id="2495"/>
      <w:bookmarkEnd w:id="2496"/>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7"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8" w:name="_MCCTEMPBM_CRPT80111443___7"/>
            <w:bookmarkEnd w:id="2497"/>
            <w:r w:rsidRPr="000903C1">
              <w:rPr>
                <w:rFonts w:ascii="Courier New" w:hAnsi="Courier New"/>
              </w:rPr>
              <w:t>+CESQ=?</w:t>
            </w:r>
            <w:bookmarkEnd w:id="2498"/>
          </w:p>
        </w:tc>
        <w:tc>
          <w:tcPr>
            <w:tcW w:w="6358" w:type="dxa"/>
          </w:tcPr>
          <w:p w14:paraId="47DF70EB" w14:textId="77777777" w:rsidR="00CF2487" w:rsidRPr="000903C1" w:rsidRDefault="00CF2487" w:rsidP="003452CB">
            <w:pPr>
              <w:spacing w:after="20"/>
              <w:rPr>
                <w:rFonts w:ascii="Courier New" w:hAnsi="Courier New"/>
              </w:rPr>
            </w:pPr>
            <w:bookmarkStart w:id="2499"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9"/>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0"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0"/>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1"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1"/>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2" w:name="_MCCTEMPBM_CRPT80111447___7"/>
      <w:r w:rsidRPr="000903C1">
        <w:rPr>
          <w:rFonts w:ascii="Courier New" w:hAnsi="Courier New"/>
        </w:rPr>
        <w:t>&lt;ber&gt;</w:t>
      </w:r>
      <w:r w:rsidRPr="000903C1">
        <w:t>: integer type; channel bit error rate (in percent)</w:t>
      </w:r>
      <w:r w:rsidR="002B227A" w:rsidRPr="000903C1">
        <w:t>.</w:t>
      </w:r>
    </w:p>
    <w:bookmarkEnd w:id="2502"/>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3"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3"/>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4"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4"/>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5"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6" w:name="_MCCTEMPBM_CRPT80111451___7"/>
      <w:bookmarkEnd w:id="2505"/>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6"/>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7"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7"/>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8"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8"/>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9"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9"/>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0"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0"/>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62980157"/>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1"/>
      <w:bookmarkEnd w:id="2512"/>
      <w:bookmarkEnd w:id="2513"/>
      <w:bookmarkEnd w:id="2514"/>
      <w:bookmarkEnd w:id="2515"/>
      <w:bookmarkEnd w:id="2516"/>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7"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8" w:name="_MCCTEMPBM_CRPT80111457___7" w:colFirst="0" w:colLast="1"/>
            <w:bookmarkEnd w:id="2517"/>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9" w:name="_MCCTEMPBM_CRPT80111458___7"/>
            <w:bookmarkStart w:id="2520" w:name="_MCCTEMPBM_CRPT80111460___7" w:colFirst="1" w:colLast="1"/>
            <w:bookmarkEnd w:id="2518"/>
            <w:r w:rsidRPr="000903C1">
              <w:rPr>
                <w:rFonts w:ascii="Courier New" w:hAnsi="Courier New"/>
              </w:rPr>
              <w:t>+CPNER=?</w:t>
            </w:r>
            <w:bookmarkEnd w:id="2519"/>
          </w:p>
        </w:tc>
        <w:tc>
          <w:tcPr>
            <w:tcW w:w="5192" w:type="dxa"/>
          </w:tcPr>
          <w:p w14:paraId="0EB3A2E8" w14:textId="77777777" w:rsidR="00E24532" w:rsidRPr="000903C1" w:rsidRDefault="00E24532" w:rsidP="00E24532">
            <w:pPr>
              <w:spacing w:after="20"/>
              <w:rPr>
                <w:rFonts w:ascii="Courier New" w:hAnsi="Courier New"/>
                <w:lang w:eastAsia="ja-JP"/>
              </w:rPr>
            </w:pPr>
            <w:bookmarkStart w:id="2521"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1"/>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0"/>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2"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3" w:name="_MCCTEMPBM_CRPT80111462___7"/>
      <w:bookmarkEnd w:id="2522"/>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3"/>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4"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4"/>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5" w:name="_MCCTEMPBM_CRPT80111464___7"/>
      <w:r w:rsidRPr="000903C1">
        <w:rPr>
          <w:rFonts w:ascii="Courier New" w:hAnsi="Courier New"/>
        </w:rPr>
        <w:t>&lt;reporting&gt;</w:t>
      </w:r>
      <w:r w:rsidRPr="000903C1">
        <w:t>: integer type, controlling reporting of primary notification events</w:t>
      </w:r>
    </w:p>
    <w:bookmarkEnd w:id="2525"/>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6"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6"/>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7"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7"/>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62980158"/>
      <w:r w:rsidRPr="000903C1">
        <w:rPr>
          <w:lang w:val="fr-FR"/>
        </w:rPr>
        <w:t>8.71</w:t>
      </w:r>
      <w:r w:rsidR="0017351E" w:rsidRPr="000903C1">
        <w:rPr>
          <w:lang w:val="fr-FR"/>
        </w:rPr>
        <w:tab/>
        <w:t>IMS registration information +CIREG</w:t>
      </w:r>
      <w:bookmarkEnd w:id="2528"/>
      <w:bookmarkEnd w:id="2529"/>
      <w:bookmarkEnd w:id="2530"/>
      <w:bookmarkEnd w:id="2531"/>
      <w:bookmarkEnd w:id="2532"/>
      <w:bookmarkEnd w:id="2533"/>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4"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5" w:name="_MCCTEMPBM_CRPT80111468___7" w:colFirst="0" w:colLast="0"/>
            <w:bookmarkEnd w:id="2534"/>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6" w:name="_MCCTEMPBM_CRPT80111469___7"/>
            <w:bookmarkEnd w:id="2535"/>
            <w:r w:rsidRPr="000903C1">
              <w:rPr>
                <w:rFonts w:ascii="Courier New" w:hAnsi="Courier New"/>
              </w:rPr>
              <w:t>+CIREG=?</w:t>
            </w:r>
            <w:bookmarkEnd w:id="2536"/>
          </w:p>
        </w:tc>
        <w:tc>
          <w:tcPr>
            <w:tcW w:w="5812" w:type="dxa"/>
          </w:tcPr>
          <w:p w14:paraId="02F1B461" w14:textId="77777777" w:rsidR="0017351E" w:rsidRPr="000903C1" w:rsidRDefault="0017351E" w:rsidP="00CD3ABD">
            <w:pPr>
              <w:spacing w:after="20"/>
              <w:rPr>
                <w:rFonts w:ascii="Courier New" w:hAnsi="Courier New"/>
              </w:rPr>
            </w:pPr>
            <w:bookmarkStart w:id="2537"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7"/>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8"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8"/>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9"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9"/>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0"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1" w:name="_MCCTEMPBM_CRPT80111474___7"/>
      <w:bookmarkEnd w:id="2540"/>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1"/>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2"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3"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3"/>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62980159"/>
      <w:r w:rsidRPr="000903C1">
        <w:t>8.72</w:t>
      </w:r>
      <w:r w:rsidR="0057644E" w:rsidRPr="000903C1">
        <w:tab/>
        <w:t>Availability for SMS using IMS +CASIMS</w:t>
      </w:r>
      <w:bookmarkEnd w:id="2544"/>
      <w:bookmarkEnd w:id="2545"/>
      <w:bookmarkEnd w:id="2546"/>
      <w:bookmarkEnd w:id="2547"/>
      <w:bookmarkEnd w:id="2548"/>
      <w:bookmarkEnd w:id="2549"/>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0"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1" w:name="_MCCTEMPBM_CRPT80111478___7" w:colFirst="0" w:colLast="0"/>
            <w:bookmarkEnd w:id="2550"/>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2" w:name="_MCCTEMPBM_CRPT80111479___7"/>
            <w:bookmarkEnd w:id="2551"/>
            <w:r w:rsidRPr="000903C1">
              <w:rPr>
                <w:rFonts w:ascii="Courier New" w:hAnsi="Courier New"/>
              </w:rPr>
              <w:t>+CASIMS=?</w:t>
            </w:r>
            <w:bookmarkEnd w:id="2552"/>
          </w:p>
        </w:tc>
        <w:tc>
          <w:tcPr>
            <w:tcW w:w="4678" w:type="dxa"/>
          </w:tcPr>
          <w:p w14:paraId="7090D1C7" w14:textId="77777777" w:rsidR="0057644E" w:rsidRPr="000903C1" w:rsidRDefault="0057644E" w:rsidP="00F03D24">
            <w:pPr>
              <w:spacing w:after="20"/>
              <w:rPr>
                <w:rFonts w:ascii="Courier New" w:hAnsi="Courier New"/>
              </w:rPr>
            </w:pPr>
            <w:bookmarkStart w:id="2553"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3"/>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4"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4"/>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lastRenderedPageBreak/>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62980160"/>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5"/>
      <w:bookmarkEnd w:id="2556"/>
      <w:bookmarkEnd w:id="2557"/>
      <w:bookmarkEnd w:id="2558"/>
      <w:bookmarkEnd w:id="2559"/>
      <w:bookmarkEnd w:id="2560"/>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1" w:name="_MCCTEMPBM_CRPT80111482___7"/>
            <w:bookmarkStart w:id="2562"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1"/>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3" w:name="_MCCTEMPBM_CRPT80111484___7" w:colFirst="0" w:colLast="0"/>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4" w:name="_MCCTEMPBM_CRPT80111485___7"/>
            <w:bookmarkEnd w:id="2563"/>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5"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5"/>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6"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7" w:name="_MCCTEMPBM_CRPT80111488___7"/>
      <w:bookmarkEnd w:id="2566"/>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8" w:name="_MCCTEMPBM_CRPT80111489___7"/>
      <w:bookmarkEnd w:id="2567"/>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9" w:name="_MCCTEMPBM_CRPT80111490___7"/>
      <w:bookmarkEnd w:id="2568"/>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0" w:name="_MCCTEMPBM_CRPT80111491___7"/>
      <w:bookmarkEnd w:id="2569"/>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1" w:name="_MCCTEMPBM_CRPT80111492___7"/>
      <w:bookmarkEnd w:id="2570"/>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2" w:name="_MCCTEMPBM_CRPT80111493___7"/>
      <w:bookmarkEnd w:id="2571"/>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2"/>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3" w:name="_MCCTEMPBM_CRPT80111494___7"/>
      <w:r w:rsidRPr="000903C1">
        <w:rPr>
          <w:rFonts w:ascii="Courier New" w:hAnsi="Courier New"/>
          <w:lang w:val="en-US"/>
        </w:rPr>
        <w:t>&lt;n&gt;</w:t>
      </w:r>
      <w:r w:rsidRPr="000903C1">
        <w:rPr>
          <w:lang w:val="en-US"/>
        </w:rPr>
        <w:t>: integer type</w:t>
      </w:r>
    </w:p>
    <w:bookmarkEnd w:id="2573"/>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4"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5" w:name="_MCCTEMPBM_CRPT80111496___7"/>
      <w:bookmarkEnd w:id="2574"/>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5"/>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6"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7" w:name="_MCCTEMPBM_CRPT80111498___7"/>
      <w:bookmarkEnd w:id="2576"/>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8" w:name="_MCCTEMPBM_CRPT80111499___7"/>
      <w:bookmarkEnd w:id="2577"/>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9" w:name="_MCCTEMPBM_CRPT80111500___2"/>
      <w:bookmarkEnd w:id="2578"/>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0" w:name="_MCCTEMPBM_CRPT80111501___7"/>
      <w:bookmarkEnd w:id="2579"/>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0"/>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1" w:name="_MCCTEMPBM_CRPT80111502___7"/>
      <w:r w:rsidRPr="000903C1">
        <w:rPr>
          <w:rFonts w:ascii="Courier New" w:hAnsi="Courier New"/>
          <w:lang w:val="en-US"/>
        </w:rPr>
        <w:t>&lt;ccstatus&gt;</w:t>
      </w:r>
      <w:r w:rsidRPr="000903C1">
        <w:rPr>
          <w:lang w:val="en-US"/>
        </w:rPr>
        <w:t>: integer type Indicating the state of the call.</w:t>
      </w:r>
    </w:p>
    <w:bookmarkEnd w:id="2581"/>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2" w:name="_MCCTEMPBM_CRPT80111504___7"/>
      <w:r w:rsidRPr="000903C1">
        <w:rPr>
          <w:rFonts w:ascii="Courier New" w:hAnsi="Courier New"/>
        </w:rPr>
        <w:t>&lt;mpty&gt;</w:t>
      </w:r>
      <w:r w:rsidRPr="000903C1">
        <w:t>: integer type</w:t>
      </w:r>
    </w:p>
    <w:bookmarkEnd w:id="2582"/>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3"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4" w:name="_MCCTEMPBM_CRPT80111506___7"/>
      <w:bookmarkEnd w:id="2583"/>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5" w:name="_MCCTEMPBM_CRPT80111507___7"/>
      <w:bookmarkEnd w:id="2584"/>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6" w:name="_MCCTEMPBM_CRPT80111508___7"/>
      <w:bookmarkEnd w:id="2585"/>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7" w:name="_MCCTEMPBM_CRPT80111509___7"/>
      <w:bookmarkEnd w:id="2586"/>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7"/>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8"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9"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9"/>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0"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1" w:name="_MCCTEMPBM_CRPT80111513___7"/>
      <w:bookmarkEnd w:id="2590"/>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2" w:name="_MCCTEMPBM_CRPT80111514___7"/>
      <w:bookmarkEnd w:id="2591"/>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2"/>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3"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3"/>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4"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4"/>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5"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5"/>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6"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6"/>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7"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7"/>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62980161"/>
      <w:r w:rsidRPr="000903C1">
        <w:t>8.74</w:t>
      </w:r>
      <w:r w:rsidRPr="000903C1">
        <w:tab/>
      </w:r>
      <w:r w:rsidR="008A1821" w:rsidRPr="000903C1">
        <w:t>List of current calls +CLCCS</w:t>
      </w:r>
      <w:bookmarkEnd w:id="2598"/>
      <w:bookmarkEnd w:id="2599"/>
      <w:bookmarkEnd w:id="2600"/>
      <w:bookmarkEnd w:id="2601"/>
      <w:bookmarkEnd w:id="2602"/>
      <w:bookmarkEnd w:id="2603"/>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4"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5" w:name="_MCCTEMPBM_CRPT80111521___7" w:colFirst="0" w:colLast="0"/>
            <w:bookmarkEnd w:id="2604"/>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5"/>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6"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6"/>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7"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7"/>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8"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9" w:name="_MCCTEMPBM_CRPT80111525___7"/>
      <w:bookmarkEnd w:id="2608"/>
      <w:r w:rsidRPr="000903C1">
        <w:rPr>
          <w:rFonts w:ascii="Courier New" w:hAnsi="Courier New"/>
        </w:rPr>
        <w:t>&lt;dir&gt;</w:t>
      </w:r>
      <w:r w:rsidRPr="000903C1">
        <w:t>: integer type</w:t>
      </w:r>
    </w:p>
    <w:bookmarkEnd w:id="2609"/>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0"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1" w:name="_MCCTEMPBM_CRPT80111527___7"/>
      <w:bookmarkEnd w:id="2610"/>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2" w:name="_MCCTEMPBM_CRPT80111528___7"/>
      <w:bookmarkEnd w:id="2611"/>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3" w:name="_MCCTEMPBM_CRPT80111529___7"/>
      <w:bookmarkEnd w:id="2612"/>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4" w:name="_MCCTEMPBM_CRPT80111530___7"/>
      <w:bookmarkEnd w:id="2613"/>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4"/>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5" w:name="_MCCTEMPBM_CRPT80111531___7"/>
      <w:r w:rsidRPr="000903C1">
        <w:rPr>
          <w:rFonts w:ascii="Courier New" w:hAnsi="Courier New"/>
          <w:lang w:val="en-US"/>
        </w:rPr>
        <w:t>&lt;ccstatus&gt;</w:t>
      </w:r>
      <w:r w:rsidRPr="000903C1">
        <w:rPr>
          <w:lang w:val="en-US"/>
        </w:rPr>
        <w:t>: integer type. Indicating the state of the call.</w:t>
      </w:r>
    </w:p>
    <w:bookmarkEnd w:id="2615"/>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6" w:name="_MCCTEMPBM_CRPT80111533___7"/>
      <w:r w:rsidRPr="000903C1">
        <w:rPr>
          <w:rFonts w:ascii="Courier New" w:hAnsi="Courier New"/>
        </w:rPr>
        <w:t>&lt;mpty&gt;</w:t>
      </w:r>
      <w:r w:rsidRPr="000903C1">
        <w:t>: integer type</w:t>
      </w:r>
    </w:p>
    <w:bookmarkEnd w:id="2616"/>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7"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8" w:name="_MCCTEMPBM_CRPT80111535___7"/>
      <w:bookmarkEnd w:id="2617"/>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9" w:name="_MCCTEMPBM_CRPT80111536___7"/>
      <w:bookmarkEnd w:id="261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0" w:name="_MCCTEMPBM_CRPT80111537___7"/>
      <w:bookmarkEnd w:id="2619"/>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1" w:name="_MCCTEMPBM_CRPT80111538___7"/>
      <w:bookmarkEnd w:id="2620"/>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2" w:name="_MCCTEMPBM_CRPT80111539___7"/>
      <w:bookmarkEnd w:id="2621"/>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3" w:name="_MCCTEMPBM_CRPT80111540___7"/>
      <w:bookmarkEnd w:id="2622"/>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3"/>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4"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4"/>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5"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62980162"/>
      <w:bookmarkEnd w:id="2625"/>
      <w:r w:rsidRPr="000903C1">
        <w:t>8.75</w:t>
      </w:r>
      <w:r w:rsidRPr="000903C1">
        <w:tab/>
      </w:r>
      <w:r w:rsidR="002A7868" w:rsidRPr="000903C1">
        <w:t>Supported radio accesses +CSRA</w:t>
      </w:r>
      <w:bookmarkEnd w:id="2626"/>
      <w:bookmarkEnd w:id="2627"/>
      <w:bookmarkEnd w:id="2628"/>
      <w:bookmarkEnd w:id="2629"/>
      <w:bookmarkEnd w:id="2630"/>
      <w:bookmarkEnd w:id="2631"/>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2"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3" w:name="_MCCTEMPBM_CRPT80111544___7" w:colFirst="0" w:colLast="1"/>
            <w:bookmarkEnd w:id="2632"/>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0903C1">
              <w:rPr>
                <w:rFonts w:ascii="Courier New" w:hAnsi="Courier New"/>
              </w:rPr>
              <w:lastRenderedPageBreak/>
              <w:t>+CSRA=?</w:t>
            </w:r>
            <w:bookmarkEnd w:id="2634"/>
          </w:p>
        </w:tc>
        <w:tc>
          <w:tcPr>
            <w:tcW w:w="5663" w:type="dxa"/>
          </w:tcPr>
          <w:p w14:paraId="3779C421" w14:textId="77777777" w:rsidR="002A7868" w:rsidRPr="000903C1" w:rsidRDefault="002A7868" w:rsidP="002A7868">
            <w:pPr>
              <w:spacing w:after="20"/>
              <w:rPr>
                <w:rFonts w:ascii="Courier New" w:hAnsi="Courier New" w:cs="Courier New"/>
              </w:rPr>
            </w:pPr>
            <w:bookmarkStart w:id="2636"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6"/>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5"/>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7"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7"/>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8"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8"/>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9"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9"/>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0"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1" w:name="_MCCTEMPBM_CRPT80111552___2"/>
      <w:bookmarkEnd w:id="2640"/>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2" w:name="_MCCTEMPBM_CRPT80111553___7"/>
      <w:bookmarkEnd w:id="2641"/>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3" w:name="_MCCTEMPBM_CRPT80111554___2"/>
      <w:bookmarkEnd w:id="2642"/>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4" w:name="_MCCTEMPBM_CRPT80111555___7"/>
      <w:bookmarkEnd w:id="2643"/>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5" w:name="_MCCTEMPBM_CRPT80111556___2"/>
      <w:bookmarkEnd w:id="2644"/>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6" w:name="_MCCTEMPBM_CRPT80111557___7"/>
      <w:bookmarkEnd w:id="2645"/>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7" w:name="_MCCTEMPBM_CRPT80111558___2"/>
      <w:bookmarkEnd w:id="2646"/>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8" w:name="_MCCTEMPBM_CRPT80111559___7"/>
      <w:bookmarkEnd w:id="2647"/>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9" w:name="_MCCTEMPBM_CRPT80111560___2"/>
      <w:bookmarkEnd w:id="2648"/>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0" w:name="_MCCTEMPBM_CRPT80111561___7"/>
      <w:bookmarkEnd w:id="2649"/>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1" w:name="_MCCTEMPBM_CRPT80111562___2"/>
      <w:bookmarkEnd w:id="2650"/>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2" w:name="_MCCTEMPBM_CRPT80111563___7"/>
      <w:bookmarkEnd w:id="2651"/>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3" w:name="_MCCTEMPBM_CRPT80111564___2"/>
      <w:bookmarkEnd w:id="2652"/>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4" w:name="_MCCTEMPBM_CRPT80111565___7"/>
      <w:bookmarkEnd w:id="2653"/>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5" w:name="_MCCTEMPBM_CRPT80111566___2"/>
      <w:bookmarkEnd w:id="2654"/>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6" w:name="_MCCTEMPBM_CRPT80111567___7"/>
      <w:bookmarkEnd w:id="2655"/>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7" w:name="_MCCTEMPBM_CRPT80111568___2"/>
      <w:bookmarkEnd w:id="2656"/>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7"/>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8"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62980163"/>
      <w:bookmarkEnd w:id="2658"/>
      <w:r w:rsidRPr="000903C1">
        <w:t>8.76</w:t>
      </w:r>
      <w:r w:rsidRPr="000903C1">
        <w:tab/>
      </w:r>
      <w:r w:rsidR="00D05324" w:rsidRPr="000903C1">
        <w:t>Circuit switched fallback +CCSFB</w:t>
      </w:r>
      <w:bookmarkEnd w:id="2659"/>
      <w:bookmarkEnd w:id="2660"/>
      <w:bookmarkEnd w:id="2661"/>
      <w:bookmarkEnd w:id="2662"/>
      <w:bookmarkEnd w:id="2663"/>
      <w:bookmarkEnd w:id="2664"/>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5"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6" w:name="_MCCTEMPBM_CRPT80111571___7" w:colFirst="0" w:colLast="0"/>
            <w:bookmarkEnd w:id="2665"/>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7" w:name="_MCCTEMPBM_CRPT80111572___7"/>
            <w:bookmarkEnd w:id="2666"/>
            <w:r w:rsidRPr="000903C1">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8"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8"/>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9"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0" w:name="_MCCTEMPBM_CRPT80111575___7"/>
      <w:bookmarkEnd w:id="2669"/>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1" w:name="_MCCTEMPBM_CRPT80111576___7"/>
      <w:bookmarkEnd w:id="2670"/>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2" w:name="_MCCTEMPBM_CRPT80111577___7"/>
      <w:bookmarkEnd w:id="2671"/>
      <w:r w:rsidRPr="000903C1">
        <w:lastRenderedPageBreak/>
        <w:t xml:space="preserve">Read command returns the current value of </w:t>
      </w:r>
      <w:r w:rsidRPr="000903C1">
        <w:rPr>
          <w:rFonts w:ascii="Courier New" w:hAnsi="Courier New" w:cs="Courier New"/>
        </w:rPr>
        <w:t>&lt;n&gt;</w:t>
      </w:r>
      <w:r w:rsidRPr="000903C1">
        <w:t>.</w:t>
      </w:r>
    </w:p>
    <w:bookmarkEnd w:id="2672"/>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3" w:name="_MCCTEMPBM_CRPT80111578___7"/>
      <w:r w:rsidRPr="000903C1">
        <w:rPr>
          <w:rFonts w:ascii="Courier New" w:hAnsi="Courier New"/>
          <w:lang w:val="en-US"/>
        </w:rPr>
        <w:t>&lt;n&gt;</w:t>
      </w:r>
      <w:r w:rsidRPr="000903C1">
        <w:rPr>
          <w:lang w:val="en-US"/>
        </w:rPr>
        <w:t>: integer type.</w:t>
      </w:r>
    </w:p>
    <w:bookmarkEnd w:id="2673"/>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4"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5" w:name="_MCCTEMPBM_CRPT80111580___7"/>
      <w:bookmarkEnd w:id="2674"/>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6" w:name="_MCCTEMPBM_CRPT80111581___7"/>
      <w:bookmarkEnd w:id="2675"/>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7" w:name="_MCCTEMPBM_CRPT80111582___7"/>
      <w:bookmarkEnd w:id="2676"/>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8" w:name="_MCCTEMPBM_CRPT80111583___7"/>
      <w:bookmarkEnd w:id="2677"/>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9" w:name="_MCCTEMPBM_CRPT80111584___7"/>
      <w:bookmarkEnd w:id="26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9"/>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62980164"/>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0"/>
      <w:bookmarkEnd w:id="2681"/>
      <w:bookmarkEnd w:id="2682"/>
      <w:bookmarkEnd w:id="2683"/>
      <w:bookmarkEnd w:id="2684"/>
      <w:bookmarkEnd w:id="2685"/>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6"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7" w:name="_MCCTEMPBM_CRPT80111586___7" w:colFirst="0" w:colLast="0"/>
            <w:bookmarkEnd w:id="2686"/>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7"/>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8"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8"/>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9"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9"/>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90"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0"/>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1"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1"/>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lastRenderedPageBreak/>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62980165"/>
      <w:r w:rsidRPr="000903C1">
        <w:t>8.</w:t>
      </w:r>
      <w:r w:rsidR="00133851" w:rsidRPr="000903C1">
        <w:t>78</w:t>
      </w:r>
      <w:r w:rsidR="008628EC" w:rsidRPr="000903C1">
        <w:tab/>
        <w:t>Application level measurement configuration +CAPPLEVMC</w:t>
      </w:r>
      <w:bookmarkEnd w:id="2692"/>
      <w:bookmarkEnd w:id="2693"/>
      <w:bookmarkEnd w:id="2694"/>
      <w:bookmarkEnd w:id="2695"/>
      <w:bookmarkEnd w:id="2696"/>
      <w:bookmarkEnd w:id="2697"/>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8"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9" w:name="_MCCTEMPBM_CRPT80111593___7" w:colFirst="0" w:colLast="0"/>
            <w:bookmarkEnd w:id="2698"/>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0" w:name="_MCCTEMPBM_CRPT80111594___7"/>
            <w:bookmarkEnd w:id="2699"/>
            <w:r w:rsidRPr="000903C1">
              <w:rPr>
                <w:rFonts w:ascii="Courier New" w:hAnsi="Courier New"/>
              </w:rPr>
              <w:t>+CAPPLEVMC=?</w:t>
            </w:r>
            <w:bookmarkEnd w:id="2700"/>
          </w:p>
        </w:tc>
        <w:tc>
          <w:tcPr>
            <w:tcW w:w="4642" w:type="dxa"/>
          </w:tcPr>
          <w:p w14:paraId="47DB8F77" w14:textId="77777777" w:rsidR="008628EC" w:rsidRPr="000903C1" w:rsidRDefault="008628EC" w:rsidP="00C16712">
            <w:pPr>
              <w:spacing w:after="20"/>
              <w:rPr>
                <w:rFonts w:ascii="Courier New" w:hAnsi="Courier New"/>
              </w:rPr>
            </w:pPr>
            <w:bookmarkStart w:id="2701"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1"/>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2"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2"/>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3"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3"/>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4"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5" w:name="_MCCTEMPBM_CRPT80111599___7"/>
      <w:bookmarkEnd w:id="2704"/>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5"/>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6"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6"/>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7"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7"/>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62980166"/>
      <w:r w:rsidRPr="000903C1">
        <w:t>8.79</w:t>
      </w:r>
      <w:r w:rsidRPr="000903C1">
        <w:tab/>
        <w:t>Application level measurement report +CAPPLEVMR</w:t>
      </w:r>
      <w:bookmarkEnd w:id="2708"/>
      <w:bookmarkEnd w:id="2709"/>
      <w:bookmarkEnd w:id="2710"/>
      <w:bookmarkEnd w:id="2711"/>
      <w:bookmarkEnd w:id="2712"/>
      <w:bookmarkEnd w:id="2713"/>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4"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5" w:name="_MCCTEMPBM_CRPT80111603___7" w:colFirst="0" w:colLast="0"/>
            <w:bookmarkEnd w:id="2714"/>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5"/>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6"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6"/>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7"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7"/>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8"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8"/>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62980167"/>
      <w:r w:rsidRPr="000903C1">
        <w:t>8.80</w:t>
      </w:r>
      <w:r w:rsidRPr="000903C1">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5"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6" w:name="_MCCTEMPBM_CRPT80111608___7" w:colFirst="0" w:colLast="0"/>
            <w:bookmarkEnd w:id="2725"/>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7" w:name="_MCCTEMPBM_CRPT80111609___7"/>
            <w:bookmarkEnd w:id="2726"/>
            <w:r w:rsidRPr="000903C1">
              <w:rPr>
                <w:rFonts w:ascii="Courier New" w:hAnsi="Courier New"/>
              </w:rPr>
              <w:t>+CCRLOS=?</w:t>
            </w:r>
            <w:bookmarkEnd w:id="2727"/>
          </w:p>
        </w:tc>
        <w:tc>
          <w:tcPr>
            <w:tcW w:w="4881" w:type="dxa"/>
          </w:tcPr>
          <w:p w14:paraId="673B2787" w14:textId="77777777" w:rsidR="008F2530" w:rsidRPr="000903C1" w:rsidRDefault="008F2530" w:rsidP="003921F3">
            <w:pPr>
              <w:spacing w:after="20"/>
              <w:rPr>
                <w:rFonts w:ascii="Courier New" w:hAnsi="Courier New"/>
              </w:rPr>
            </w:pPr>
            <w:bookmarkStart w:id="2728"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8"/>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lastRenderedPageBreak/>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9" w:name="_MCCTEMPBM_CRPT80111611___7"/>
      <w:r w:rsidRPr="000903C1">
        <w:rPr>
          <w:rFonts w:ascii="Courier New" w:hAnsi="Courier New"/>
        </w:rPr>
        <w:t>&lt;RLOS_cons&gt;</w:t>
      </w:r>
      <w:r w:rsidRPr="000903C1">
        <w:t>: integer type. Indicates the user's consent for requesting access to RLOS.</w:t>
      </w:r>
    </w:p>
    <w:bookmarkEnd w:id="2729"/>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62980168"/>
      <w:r w:rsidRPr="000903C1">
        <w:t>8.81</w:t>
      </w:r>
      <w:r w:rsidRPr="000903C1">
        <w:tab/>
        <w:t>EPS fallback status +CEPSFBS</w:t>
      </w:r>
      <w:bookmarkEnd w:id="2730"/>
      <w:bookmarkEnd w:id="2731"/>
      <w:bookmarkEnd w:id="2732"/>
      <w:bookmarkEnd w:id="2733"/>
      <w:bookmarkEnd w:id="2734"/>
      <w:bookmarkEnd w:id="2735"/>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6"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7" w:name="_MCCTEMPBM_CRPT80111613___7" w:colFirst="0" w:colLast="0"/>
            <w:bookmarkEnd w:id="2736"/>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8" w:name="_MCCTEMPBM_CRPT80111614___7"/>
            <w:bookmarkEnd w:id="2737"/>
            <w:r w:rsidRPr="000903C1">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9"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9"/>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0"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0"/>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1"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1"/>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2"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3" w:name="_MCCTEMPBM_CRPT80111619___7"/>
      <w:bookmarkEnd w:id="2742"/>
      <w:r w:rsidRPr="000903C1">
        <w:rPr>
          <w:rFonts w:ascii="Courier New" w:hAnsi="Courier New"/>
        </w:rPr>
        <w:t>&lt;stat&gt;</w:t>
      </w:r>
      <w:r w:rsidRPr="000903C1">
        <w:t>: integer type; indicates the EPS fallback (EPSFB) status when MO/MT call is initated in 5GS.</w:t>
      </w:r>
    </w:p>
    <w:bookmarkEnd w:id="2743"/>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4" w:name="_MCCTEMPBM_CRPT80111620___7"/>
      <w:r w:rsidRPr="000903C1">
        <w:rPr>
          <w:rFonts w:ascii="Courier New" w:hAnsi="Courier New"/>
        </w:rPr>
        <w:lastRenderedPageBreak/>
        <w:t>&lt;type&gt;</w:t>
      </w:r>
      <w:r w:rsidRPr="000903C1">
        <w:t>:</w:t>
      </w:r>
      <w:r w:rsidR="00BF23F9" w:rsidRPr="000903C1">
        <w:t xml:space="preserve"> </w:t>
      </w:r>
      <w:r w:rsidRPr="000903C1">
        <w:t>integer type; indicates the EPSFB type.</w:t>
      </w:r>
    </w:p>
    <w:bookmarkEnd w:id="2744"/>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5" w:name="_Toc45214955"/>
      <w:bookmarkStart w:id="2746" w:name="_Toc51866723"/>
      <w:bookmarkStart w:id="2747" w:name="_Toc20207612"/>
      <w:bookmarkStart w:id="2748" w:name="_Toc27579495"/>
      <w:bookmarkStart w:id="2749" w:name="_Toc36116075"/>
      <w:bookmarkStart w:id="2750" w:name="_Toc162980169"/>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5"/>
      <w:bookmarkEnd w:id="2746"/>
      <w:bookmarkEnd w:id="2750"/>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1"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2" w:name="_MCCTEMPBM_CRPT80111622___7" w:colFirst="0" w:colLast="1"/>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3" w:name="_MCCTEMPBM_CRPT80111623___7"/>
            <w:bookmarkEnd w:id="2752"/>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4"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4"/>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5"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5"/>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6"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6"/>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7"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8" w:name="_MCCTEMPBM_CRPT80111628___7"/>
      <w:bookmarkEnd w:id="2757"/>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lastRenderedPageBreak/>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8"/>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A813291" w:rsidR="00F55567" w:rsidRPr="000903C1" w:rsidRDefault="00BF6190" w:rsidP="00E26141">
      <w:pPr>
        <w:pStyle w:val="Heading2"/>
      </w:pPr>
      <w:bookmarkStart w:id="2759" w:name="_Toc45214956"/>
      <w:bookmarkStart w:id="2760" w:name="_Toc51866724"/>
      <w:bookmarkStart w:id="2761" w:name="_Toc162980170"/>
      <w:r w:rsidRPr="000903C1">
        <w:t>8.83</w:t>
      </w:r>
      <w:r w:rsidR="00D05324" w:rsidRPr="000903C1">
        <w:tab/>
      </w:r>
      <w:bookmarkEnd w:id="2747"/>
      <w:bookmarkEnd w:id="2748"/>
      <w:bookmarkEnd w:id="2749"/>
      <w:bookmarkEnd w:id="2759"/>
      <w:bookmarkEnd w:id="2760"/>
      <w:r w:rsidR="001C3485">
        <w:t>Void</w:t>
      </w:r>
      <w:bookmarkEnd w:id="2761"/>
    </w:p>
    <w:p w14:paraId="3F5A54FC" w14:textId="5D7DA7CC" w:rsidR="00C0450D" w:rsidRPr="000903C1" w:rsidRDefault="00C0450D" w:rsidP="00C0450D">
      <w:pPr>
        <w:pStyle w:val="Heading2"/>
      </w:pPr>
      <w:bookmarkStart w:id="2762" w:name="_Toc162980171"/>
      <w:r w:rsidRPr="000903C1">
        <w:t>8.84</w:t>
      </w:r>
      <w:r w:rsidRPr="000903C1">
        <w:tab/>
        <w:t>Application level measurement configuration for NR +CAPPLEVMCNR</w:t>
      </w:r>
      <w:bookmarkEnd w:id="276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63" w:name="_Hlk103684645"/>
      <w:r w:rsidRPr="000903C1">
        <w:rPr>
          <w:rFonts w:ascii="Courier New" w:hAnsi="Courier New"/>
        </w:rPr>
        <w:t>&lt;app-meas_service_type&gt;</w:t>
      </w:r>
      <w:bookmarkEnd w:id="276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64" w:name="_Hlk102053509"/>
      <w:r w:rsidRPr="000903C1">
        <w:rPr>
          <w:rFonts w:ascii="Courier New" w:hAnsi="Courier New"/>
        </w:rPr>
        <w:t>&lt;app-meas_service_type&gt;</w:t>
      </w:r>
      <w:bookmarkEnd w:id="276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lastRenderedPageBreak/>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65" w:name="_Hlk103684806"/>
      <w:r w:rsidRPr="000903C1">
        <w:rPr>
          <w:rFonts w:ascii="Courier New" w:hAnsi="Courier New"/>
        </w:rPr>
        <w:t>&lt;ran_visible_release_only&gt;</w:t>
      </w:r>
      <w:bookmarkEnd w:id="2765"/>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Default="00BE0516" w:rsidP="00BE0516">
      <w:r w:rsidRPr="000903C1">
        <w:t>Optional.</w:t>
      </w:r>
    </w:p>
    <w:p w14:paraId="5A53ABA3" w14:textId="77777777" w:rsidR="00EA7759" w:rsidRPr="000903C1" w:rsidRDefault="00EA7759" w:rsidP="00EA7759">
      <w:pPr>
        <w:pStyle w:val="Heading2"/>
      </w:pPr>
      <w:bookmarkStart w:id="2766" w:name="_Toc162980172"/>
      <w:r w:rsidRPr="000903C1">
        <w:t>8.84</w:t>
      </w:r>
      <w:r>
        <w:t>a</w:t>
      </w:r>
      <w:r w:rsidRPr="000903C1">
        <w:tab/>
        <w:t xml:space="preserve">Application level measurement </w:t>
      </w:r>
      <w:r>
        <w:t>status</w:t>
      </w:r>
      <w:r w:rsidRPr="000903C1">
        <w:t xml:space="preserve"> for NR +CAPPLEVM</w:t>
      </w:r>
      <w:r>
        <w:t>S</w:t>
      </w:r>
      <w:r w:rsidRPr="000903C1">
        <w:t>NR</w:t>
      </w:r>
      <w:bookmarkEnd w:id="2766"/>
    </w:p>
    <w:p w14:paraId="56EC6DFF" w14:textId="77777777" w:rsidR="00EA7759" w:rsidRPr="000903C1" w:rsidRDefault="00EA7759" w:rsidP="00EA7759">
      <w:pPr>
        <w:pStyle w:val="TH"/>
      </w:pPr>
      <w:r w:rsidRPr="000903C1">
        <w:t>Table </w:t>
      </w:r>
      <w:r w:rsidRPr="000903C1">
        <w:rPr>
          <w:noProof/>
        </w:rPr>
        <w:t>8.84-1</w:t>
      </w:r>
      <w:r w:rsidRPr="000903C1">
        <w:t>: +CAPPLEVM</w:t>
      </w:r>
      <w:r>
        <w:t>S</w:t>
      </w:r>
      <w:r w:rsidRPr="000903C1">
        <w:t>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0903C1" w14:paraId="5BA95F5E" w14:textId="77777777" w:rsidTr="00A45972">
        <w:trPr>
          <w:cantSplit/>
          <w:jc w:val="center"/>
        </w:trPr>
        <w:tc>
          <w:tcPr>
            <w:tcW w:w="3759" w:type="dxa"/>
          </w:tcPr>
          <w:p w14:paraId="4744AB0D" w14:textId="77777777" w:rsidR="00EA7759" w:rsidRPr="000903C1" w:rsidRDefault="00EA7759" w:rsidP="00A45972">
            <w:pPr>
              <w:pStyle w:val="TAH"/>
              <w:rPr>
                <w:rFonts w:ascii="Courier New" w:hAnsi="Courier New"/>
              </w:rPr>
            </w:pPr>
            <w:r w:rsidRPr="000903C1">
              <w:t>Command</w:t>
            </w:r>
          </w:p>
        </w:tc>
        <w:tc>
          <w:tcPr>
            <w:tcW w:w="3969" w:type="dxa"/>
          </w:tcPr>
          <w:p w14:paraId="3062DC47" w14:textId="77777777" w:rsidR="00EA7759" w:rsidRPr="000903C1" w:rsidRDefault="00EA7759" w:rsidP="00A45972">
            <w:pPr>
              <w:pStyle w:val="TAH"/>
              <w:rPr>
                <w:rFonts w:ascii="Courier New" w:hAnsi="Courier New"/>
              </w:rPr>
            </w:pPr>
            <w:r w:rsidRPr="000903C1">
              <w:t>Possible response(s)</w:t>
            </w:r>
          </w:p>
        </w:tc>
      </w:tr>
      <w:tr w:rsidR="00EA7759" w:rsidRPr="000903C1" w14:paraId="5FB1EFFC" w14:textId="77777777" w:rsidTr="00A45972">
        <w:trPr>
          <w:cantSplit/>
          <w:jc w:val="center"/>
        </w:trPr>
        <w:tc>
          <w:tcPr>
            <w:tcW w:w="3759" w:type="dxa"/>
          </w:tcPr>
          <w:p w14:paraId="0BBC6F3F" w14:textId="77777777" w:rsidR="00EA7759" w:rsidRPr="000903C1" w:rsidRDefault="00EA7759" w:rsidP="00A45972">
            <w:pPr>
              <w:spacing w:after="20"/>
              <w:rPr>
                <w:rFonts w:ascii="Courier New" w:hAnsi="Courier New"/>
              </w:rPr>
            </w:pP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sidRPr="000903C1">
              <w:rPr>
                <w:rFonts w:ascii="Courier New" w:hAnsi="Courier New"/>
              </w:rPr>
              <w:t>[&lt;n&gt;]</w:t>
            </w:r>
          </w:p>
        </w:tc>
        <w:tc>
          <w:tcPr>
            <w:tcW w:w="3969" w:type="dxa"/>
          </w:tcPr>
          <w:p w14:paraId="57046C0C" w14:textId="77777777" w:rsidR="00EA7759" w:rsidRPr="000903C1" w:rsidRDefault="00EA7759" w:rsidP="00A45972">
            <w:pPr>
              <w:spacing w:after="20"/>
              <w:rPr>
                <w:rFonts w:ascii="Courier New" w:hAnsi="Courier New"/>
              </w:rPr>
            </w:pPr>
            <w:r w:rsidRPr="000903C1">
              <w:rPr>
                <w:rFonts w:ascii="Courier New" w:hAnsi="Courier New"/>
                <w:i/>
              </w:rPr>
              <w:t>+CME ERROR: &lt;err&gt;</w:t>
            </w:r>
          </w:p>
        </w:tc>
      </w:tr>
      <w:tr w:rsidR="00EA7759" w:rsidRPr="000903C1" w14:paraId="604123E7" w14:textId="77777777" w:rsidTr="00A45972">
        <w:trPr>
          <w:cantSplit/>
          <w:jc w:val="center"/>
        </w:trPr>
        <w:tc>
          <w:tcPr>
            <w:tcW w:w="3759" w:type="dxa"/>
          </w:tcPr>
          <w:p w14:paraId="48507867" w14:textId="77777777" w:rsidR="00EA7759" w:rsidRPr="000903C1" w:rsidRDefault="00EA7759" w:rsidP="00A45972">
            <w:pPr>
              <w:spacing w:after="20"/>
              <w:rPr>
                <w:rFonts w:ascii="Courier New" w:hAnsi="Courier New" w:cs="Courier New"/>
              </w:rPr>
            </w:pPr>
            <w:r w:rsidRPr="00E72B88">
              <w:rPr>
                <w:rFonts w:ascii="Courier New" w:hAnsi="Courier New" w:cs="Courier New"/>
              </w:rPr>
              <w:t>+CAPPLEVMSNR</w:t>
            </w:r>
            <w:r>
              <w:rPr>
                <w:rFonts w:ascii="Courier New" w:hAnsi="Courier New" w:cs="Courier New"/>
              </w:rPr>
              <w:t>?</w:t>
            </w:r>
          </w:p>
        </w:tc>
        <w:tc>
          <w:tcPr>
            <w:tcW w:w="3969" w:type="dxa"/>
          </w:tcPr>
          <w:p w14:paraId="5227E9CC" w14:textId="77777777" w:rsidR="00EA7759" w:rsidRPr="00F520D6" w:rsidRDefault="00EA7759" w:rsidP="00A45972">
            <w:pPr>
              <w:spacing w:after="20"/>
              <w:rPr>
                <w:rFonts w:ascii="Courier New" w:hAnsi="Courier New"/>
                <w:iCs/>
              </w:rPr>
            </w:pPr>
            <w:r w:rsidRPr="00F520D6">
              <w:rPr>
                <w:rFonts w:ascii="Courier New" w:hAnsi="Courier New"/>
                <w:iCs/>
              </w:rPr>
              <w:t>+</w:t>
            </w:r>
            <w:r w:rsidRPr="00E72B88">
              <w:rPr>
                <w:rFonts w:ascii="Courier New" w:hAnsi="Courier New" w:cs="Courier New"/>
              </w:rPr>
              <w:t>CAPPLEVMSNR</w:t>
            </w:r>
            <w:r w:rsidRPr="00F520D6">
              <w:rPr>
                <w:rFonts w:ascii="Courier New" w:hAnsi="Courier New"/>
                <w:iCs/>
              </w:rPr>
              <w:t>:</w:t>
            </w:r>
            <w:r>
              <w:rPr>
                <w:rFonts w:ascii="Courier New" w:hAnsi="Courier New"/>
                <w:iCs/>
              </w:rPr>
              <w:t> </w:t>
            </w:r>
            <w:r w:rsidRPr="00F520D6">
              <w:rPr>
                <w:rFonts w:ascii="Courier New" w:hAnsi="Courier New"/>
                <w:iCs/>
              </w:rPr>
              <w:t>&lt;n&gt;</w:t>
            </w:r>
          </w:p>
        </w:tc>
      </w:tr>
      <w:tr w:rsidR="00EA7759" w:rsidRPr="000903C1" w14:paraId="2B64ABA6" w14:textId="77777777" w:rsidTr="00A45972">
        <w:trPr>
          <w:cantSplit/>
          <w:jc w:val="center"/>
        </w:trPr>
        <w:tc>
          <w:tcPr>
            <w:tcW w:w="3759" w:type="dxa"/>
          </w:tcPr>
          <w:p w14:paraId="3E0B4B3B" w14:textId="77777777" w:rsidR="00EA7759" w:rsidRPr="000903C1" w:rsidRDefault="00EA7759" w:rsidP="00A45972">
            <w:pPr>
              <w:spacing w:after="20"/>
              <w:rPr>
                <w:rFonts w:ascii="Courier New" w:hAnsi="Courier New"/>
              </w:rPr>
            </w:pPr>
            <w:r w:rsidRPr="000903C1">
              <w:rPr>
                <w:rFonts w:ascii="Courier New" w:hAnsi="Courier New"/>
              </w:rPr>
              <w:t>+CAPPLEVM</w:t>
            </w:r>
            <w:r>
              <w:rPr>
                <w:rFonts w:ascii="Courier New" w:hAnsi="Courier New"/>
              </w:rPr>
              <w:t>S</w:t>
            </w:r>
            <w:r w:rsidRPr="000903C1">
              <w:rPr>
                <w:rFonts w:ascii="Courier New" w:hAnsi="Courier New"/>
              </w:rPr>
              <w:t>NR=?</w:t>
            </w:r>
          </w:p>
        </w:tc>
        <w:tc>
          <w:tcPr>
            <w:tcW w:w="3969" w:type="dxa"/>
          </w:tcPr>
          <w:p w14:paraId="5251E901" w14:textId="77777777" w:rsidR="00EA7759" w:rsidRPr="000903C1" w:rsidRDefault="00EA7759" w:rsidP="00A45972">
            <w:pPr>
              <w:spacing w:after="20"/>
              <w:rPr>
                <w:rFonts w:ascii="Courier New" w:hAnsi="Courier New"/>
              </w:rPr>
            </w:pPr>
            <w:r w:rsidRPr="000903C1">
              <w:rPr>
                <w:rFonts w:ascii="Courier New" w:hAnsi="Courier New" w:cs="Courier New"/>
              </w:rPr>
              <w:t>+</w:t>
            </w:r>
            <w:r w:rsidRPr="00E72B88">
              <w:rPr>
                <w:rFonts w:ascii="Courier New" w:hAnsi="Courier New" w:cs="Courier New"/>
              </w:rPr>
              <w:t>CAPPLEVMSNR</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5019C271" w14:textId="77777777" w:rsidR="00EA7759" w:rsidRPr="000903C1" w:rsidRDefault="00EA7759" w:rsidP="00EA7759">
      <w:pPr>
        <w:rPr>
          <w:b/>
        </w:rPr>
      </w:pPr>
    </w:p>
    <w:p w14:paraId="0745394E" w14:textId="77777777" w:rsidR="00EA7759" w:rsidRPr="000903C1" w:rsidRDefault="00EA7759" w:rsidP="00EA7759">
      <w:r w:rsidRPr="000903C1">
        <w:rPr>
          <w:b/>
        </w:rPr>
        <w:lastRenderedPageBreak/>
        <w:t>Description</w:t>
      </w:r>
    </w:p>
    <w:p w14:paraId="05B4070F" w14:textId="77777777" w:rsidR="00EA7759" w:rsidRDefault="00EA7759" w:rsidP="00EA7759">
      <w:r w:rsidRPr="000903C1">
        <w:t>This command provide</w:t>
      </w:r>
      <w:r>
        <w:t>s the</w:t>
      </w:r>
      <w:r w:rsidRPr="00F9520F">
        <w:t xml:space="preserve"> </w:t>
      </w:r>
      <w:r>
        <w:t>UE location status in relation to a configured area scope for the</w:t>
      </w:r>
      <w:r w:rsidRPr="000903C1">
        <w:t xml:space="preserve"> application level measurement reports according to </w:t>
      </w:r>
      <w:r w:rsidRPr="000903C1">
        <w:rPr>
          <w:lang w:val="en-US"/>
        </w:rPr>
        <w:t>3GPP TS </w:t>
      </w:r>
      <w:r w:rsidRPr="000903C1">
        <w:t xml:space="preserve">38.331 [160]. </w:t>
      </w:r>
    </w:p>
    <w:p w14:paraId="667F73E2" w14:textId="77777777" w:rsidR="00EA7759" w:rsidRPr="000903C1" w:rsidRDefault="00EA7759" w:rsidP="00EA7759">
      <w:r w:rsidRPr="000903C1">
        <w:t>The set command controls the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 </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cs="Courier New"/>
        </w:rPr>
        <w:t>[,</w:t>
      </w:r>
      <w:r w:rsidRPr="000903C1">
        <w:rPr>
          <w:rFonts w:ascii="Courier New" w:hAnsi="Courier New"/>
        </w:rPr>
        <w:t>&lt;CR&gt;&lt;LF&gt;</w:t>
      </w:r>
      <w:r>
        <w:rPr>
          <w:rFonts w:ascii="Courier New" w:hAnsi="Courier New"/>
        </w:rPr>
        <w:t>,</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rPr>
        <w:t>[…]]</w:t>
      </w:r>
      <w:r w:rsidRPr="00BF150A">
        <w:t xml:space="preserve"> </w:t>
      </w:r>
      <w:r w:rsidRPr="000903C1">
        <w:t xml:space="preserve">providing </w:t>
      </w:r>
      <w:r>
        <w:t xml:space="preserve">UE location status for each listed </w:t>
      </w:r>
      <w:r w:rsidRPr="0016792B">
        <w:t>application level measurement report</w:t>
      </w:r>
      <w:r>
        <w:t xml:space="preserve">. </w:t>
      </w:r>
      <w:r w:rsidRPr="000903C1">
        <w:t xml:space="preserve">Refer clause 9.2 for possible </w:t>
      </w:r>
      <w:r w:rsidRPr="000903C1">
        <w:rPr>
          <w:rFonts w:ascii="Courier New" w:hAnsi="Courier New"/>
        </w:rPr>
        <w:t>&lt;err&gt;</w:t>
      </w:r>
      <w:r w:rsidRPr="000903C1">
        <w:t xml:space="preserve"> values.</w:t>
      </w:r>
    </w:p>
    <w:p w14:paraId="428D9019" w14:textId="77777777" w:rsidR="00EA7759" w:rsidRPr="000903C1" w:rsidRDefault="00EA7759" w:rsidP="00EA7759">
      <w:r w:rsidRPr="000903C1">
        <w:t xml:space="preserve">Read command returns the current </w:t>
      </w:r>
      <w:r>
        <w:t>a</w:t>
      </w:r>
      <w:r w:rsidRPr="00B23B14">
        <w:t xml:space="preserve">pplication level measurement </w:t>
      </w:r>
      <w:r w:rsidRPr="000903C1">
        <w:t>unsolicited result code settings in the MT.</w:t>
      </w:r>
    </w:p>
    <w:p w14:paraId="4BDDF79B" w14:textId="77777777" w:rsidR="00EA7759" w:rsidRPr="000903C1" w:rsidRDefault="00EA7759" w:rsidP="00EA7759">
      <w:r w:rsidRPr="000903C1">
        <w:t>Test command returns values supported as a compound value.</w:t>
      </w:r>
    </w:p>
    <w:p w14:paraId="1D70DE10" w14:textId="77777777" w:rsidR="00EA7759" w:rsidRPr="000903C1" w:rsidRDefault="00EA7759" w:rsidP="00EA7759">
      <w:r w:rsidRPr="000903C1">
        <w:rPr>
          <w:b/>
        </w:rPr>
        <w:t>Defined values</w:t>
      </w:r>
    </w:p>
    <w:p w14:paraId="0E03BCBE" w14:textId="77777777" w:rsidR="00EA7759" w:rsidRPr="000903C1" w:rsidRDefault="00EA7759" w:rsidP="00EA7759">
      <w:pPr>
        <w:pStyle w:val="B1"/>
      </w:pPr>
      <w:r w:rsidRPr="000903C1">
        <w:rPr>
          <w:rFonts w:ascii="Courier New" w:hAnsi="Courier New"/>
        </w:rPr>
        <w:t>&lt;n&gt;</w:t>
      </w:r>
      <w:r w:rsidRPr="000903C1">
        <w:t>: integer type.</w:t>
      </w:r>
    </w:p>
    <w:p w14:paraId="406C8FF4" w14:textId="77777777" w:rsidR="00EA7759" w:rsidRPr="000903C1" w:rsidRDefault="00EA7759" w:rsidP="00EA7759">
      <w:pPr>
        <w:pStyle w:val="B2"/>
      </w:pPr>
      <w:r w:rsidRPr="000903C1">
        <w:rPr>
          <w:u w:val="single"/>
        </w:rPr>
        <w:t>0</w:t>
      </w:r>
      <w:r w:rsidRPr="000903C1">
        <w:tab/>
        <w:t>Disable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1FDB4FB2" w14:textId="77777777" w:rsidR="00EA7759" w:rsidRPr="000903C1" w:rsidRDefault="00EA7759" w:rsidP="00EA7759">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Pr>
          <w:color w:val="000000"/>
        </w:rP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3B8D2127" w14:textId="77777777" w:rsidR="00EA7759" w:rsidRDefault="00EA7759" w:rsidP="00EA7759">
      <w:pPr>
        <w:pStyle w:val="B1"/>
        <w:keepNext/>
        <w:rPr>
          <w:rFonts w:ascii="Courier New" w:hAnsi="Courier New"/>
        </w:rPr>
      </w:pPr>
      <w:r w:rsidRPr="0050233F">
        <w:rPr>
          <w:rFonts w:ascii="Courier New" w:hAnsi="Courier New"/>
        </w:rPr>
        <w:t>&lt;meas_config_app_layer_id&gt;:</w:t>
      </w:r>
      <w:r>
        <w:rPr>
          <w:rFonts w:ascii="Courier New" w:hAnsi="Courier New"/>
        </w:rPr>
        <w:t xml:space="preserve"> </w:t>
      </w:r>
      <w:r w:rsidRPr="000903C1">
        <w:t>integer type. Identifies the QoE measurement configuration.</w:t>
      </w:r>
    </w:p>
    <w:p w14:paraId="303DA591" w14:textId="77777777" w:rsidR="00EA7759" w:rsidRPr="000903C1" w:rsidRDefault="00EA7759" w:rsidP="00EA7759">
      <w:pPr>
        <w:pStyle w:val="B1"/>
        <w:keepNext/>
      </w:pPr>
      <w:r w:rsidRPr="000903C1">
        <w:rPr>
          <w:rFonts w:ascii="Courier New" w:hAnsi="Courier New"/>
        </w:rPr>
        <w:t>&lt;</w:t>
      </w:r>
      <w:r>
        <w:rPr>
          <w:rFonts w:ascii="Courier New" w:hAnsi="Courier New"/>
        </w:rPr>
        <w:t>inside_outside_area_scope</w:t>
      </w:r>
      <w:r w:rsidRPr="000903C1">
        <w:rPr>
          <w:rFonts w:ascii="Courier New" w:hAnsi="Courier New"/>
        </w:rPr>
        <w:t>&gt;</w:t>
      </w:r>
      <w:r w:rsidRPr="000903C1">
        <w:t xml:space="preserve">: integer type. Indicates </w:t>
      </w:r>
      <w:r>
        <w:t xml:space="preserve">whether </w:t>
      </w:r>
      <w:r w:rsidRPr="000903C1">
        <w:t xml:space="preserve">the </w:t>
      </w:r>
      <w:r>
        <w:t>UE is located inside or outside of the area scope for the QoE</w:t>
      </w:r>
      <w:r w:rsidRPr="00212523">
        <w:t xml:space="preserve"> measurement</w:t>
      </w:r>
      <w:r>
        <w:t xml:space="preserve"> configuration indicated by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rsidRPr="000903C1">
        <w:t>.</w:t>
      </w:r>
    </w:p>
    <w:p w14:paraId="480581B1" w14:textId="77777777" w:rsidR="00EA7759" w:rsidRPr="000903C1" w:rsidRDefault="00EA7759" w:rsidP="00EA7759">
      <w:pPr>
        <w:pStyle w:val="B2"/>
      </w:pPr>
      <w:r w:rsidRPr="000903C1">
        <w:t>0</w:t>
      </w:r>
      <w:r w:rsidRPr="000903C1">
        <w:tab/>
        <w:t xml:space="preserve">indicates that </w:t>
      </w:r>
      <w:r>
        <w:t>the UE is inside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164D5139" w14:textId="77777777" w:rsidR="00EA7759" w:rsidRPr="000903C1" w:rsidRDefault="00EA7759" w:rsidP="00EA7759">
      <w:pPr>
        <w:pStyle w:val="B2"/>
        <w:rPr>
          <w:rFonts w:ascii="Courier New" w:hAnsi="Courier New"/>
          <w:lang w:val="en-US"/>
        </w:rPr>
      </w:pPr>
      <w:r w:rsidRPr="000903C1">
        <w:t>1</w:t>
      </w:r>
      <w:r w:rsidRPr="000903C1">
        <w:tab/>
        <w:t xml:space="preserve">indicates that </w:t>
      </w:r>
      <w:r>
        <w:t>the UE is outside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2F31BD18" w14:textId="77777777" w:rsidR="00EA7759" w:rsidRPr="000903C1" w:rsidRDefault="00EA7759" w:rsidP="00EA7759">
      <w:pPr>
        <w:rPr>
          <w:b/>
        </w:rPr>
      </w:pPr>
      <w:r w:rsidRPr="000903C1">
        <w:rPr>
          <w:b/>
        </w:rPr>
        <w:t>Implementation</w:t>
      </w:r>
    </w:p>
    <w:p w14:paraId="20F13855" w14:textId="36D42D90" w:rsidR="00EA7759" w:rsidRPr="000903C1" w:rsidRDefault="00EA7759" w:rsidP="00BE0516">
      <w:r w:rsidRPr="000903C1">
        <w:t>Optional.</w:t>
      </w:r>
    </w:p>
    <w:p w14:paraId="5F794DAF" w14:textId="0A1F79D0" w:rsidR="00C0450D" w:rsidRPr="000903C1" w:rsidRDefault="00C0450D" w:rsidP="00C0450D">
      <w:pPr>
        <w:pStyle w:val="Heading2"/>
      </w:pPr>
      <w:bookmarkStart w:id="2767" w:name="_Toc162980173"/>
      <w:r w:rsidRPr="000903C1">
        <w:t>8.85</w:t>
      </w:r>
      <w:r w:rsidRPr="000903C1">
        <w:tab/>
        <w:t>Application level measurement report for NR +CAPPLEVMRNR</w:t>
      </w:r>
      <w:bookmarkEnd w:id="2767"/>
    </w:p>
    <w:p w14:paraId="647BF236" w14:textId="00B64A01" w:rsidR="00BE0516" w:rsidRPr="00100605" w:rsidRDefault="00BE0516" w:rsidP="00BE0516">
      <w:pPr>
        <w:pStyle w:val="TH"/>
        <w:rPr>
          <w:lang w:val="fr-FR"/>
        </w:rPr>
      </w:pPr>
      <w:bookmarkStart w:id="2768" w:name="_Toc20207613"/>
      <w:bookmarkStart w:id="2769" w:name="_Toc27579496"/>
      <w:bookmarkStart w:id="2770" w:name="_Toc36116076"/>
      <w:bookmarkStart w:id="2771" w:name="_Toc45214957"/>
      <w:bookmarkStart w:id="2772"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4E23D8CB" w:rsidR="00BE0516" w:rsidRPr="000903C1" w:rsidRDefault="00554FA3" w:rsidP="00101735">
            <w:pPr>
              <w:spacing w:after="20"/>
              <w:rPr>
                <w:rFonts w:ascii="Courier New" w:hAnsi="Courier New" w:cs="Courier New"/>
              </w:rPr>
            </w:pPr>
            <w:r w:rsidRPr="000903C1">
              <w:rPr>
                <w:rFonts w:ascii="Courier New" w:hAnsi="Courier New" w:cs="Courier New"/>
              </w:rPr>
              <w:t>+CAPPLEVMR</w:t>
            </w:r>
            <w:r w:rsidR="007D10DD">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773" w:name="_Hlk134803274"/>
            <w:r>
              <w:rPr>
                <w:rFonts w:ascii="Courier New" w:hAnsi="Courier New"/>
              </w:rPr>
              <w:t>[&lt;number-of-pdu-session_id-entries&gt;,(list of &lt;pdu-session_id&gt;,&lt;number-of-qfi-entries&gt;,(&lt;list of &lt;qfi&gt;s)s)]</w:t>
            </w:r>
            <w:bookmarkEnd w:id="2773"/>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lastRenderedPageBreak/>
        <w:t>Defined values</w:t>
      </w:r>
    </w:p>
    <w:p w14:paraId="1EE315EB" w14:textId="77777777" w:rsidR="00BE0516" w:rsidRPr="000903C1" w:rsidRDefault="00BE0516" w:rsidP="00BE0516">
      <w:pPr>
        <w:pStyle w:val="B1"/>
      </w:pPr>
      <w:bookmarkStart w:id="2774" w:name="_Hlk103685400"/>
      <w:r w:rsidRPr="000903C1">
        <w:rPr>
          <w:rFonts w:ascii="Courier New" w:hAnsi="Courier New"/>
        </w:rPr>
        <w:t>&lt;qoe_measurement_status&gt;</w:t>
      </w:r>
      <w:bookmarkEnd w:id="2774"/>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775" w:name="_Hlk102508909"/>
      <w:r w:rsidRPr="000903C1">
        <w:rPr>
          <w:rFonts w:ascii="Courier New" w:hAnsi="Courier New"/>
        </w:rPr>
        <w:t>&lt;playout_delay_for_media_startup&gt;</w:t>
      </w:r>
      <w:bookmarkEnd w:id="2775"/>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776" w:name="_Toc162980174"/>
      <w:r>
        <w:t>8.</w:t>
      </w:r>
      <w:r w:rsidR="00FA2F30">
        <w:t>86</w:t>
      </w:r>
      <w:r w:rsidRPr="000903C1">
        <w:tab/>
      </w:r>
      <w:r>
        <w:t>Unavailability Period</w:t>
      </w:r>
      <w:r w:rsidRPr="000903C1">
        <w:t xml:space="preserve"> +C</w:t>
      </w:r>
      <w:r>
        <w:t>UNPER</w:t>
      </w:r>
      <w:bookmarkEnd w:id="2776"/>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69E3C324" w:rsidR="00292D44" w:rsidRPr="000903C1" w:rsidRDefault="000C6A16"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n&gt;,&lt;unavailability_type&gt;,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r>
              <w:rPr>
                <w:rFonts w:ascii="Courier New" w:hAnsi="Courier New"/>
              </w:rPr>
              <w:t>,&lt;unper_start&gt;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lastRenderedPageBreak/>
              <w:t>+</w:t>
            </w:r>
            <w:r w:rsidRPr="00F81518">
              <w:rPr>
                <w:rFonts w:ascii="Courier New" w:hAnsi="Courier New"/>
              </w:rPr>
              <w:t>CUNPER</w:t>
            </w:r>
            <w:r w:rsidRPr="000903C1">
              <w:rPr>
                <w:rFonts w:ascii="Courier New" w:hAnsi="Courier New"/>
              </w:rPr>
              <w:t>?</w:t>
            </w:r>
          </w:p>
        </w:tc>
        <w:tc>
          <w:tcPr>
            <w:tcW w:w="4994" w:type="dxa"/>
          </w:tcPr>
          <w:p w14:paraId="6F98B1E6" w14:textId="52ED70DE" w:rsidR="00483DF9" w:rsidRDefault="00483DF9" w:rsidP="00483DF9">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n&gt;,&lt;unper_support_nw&gt;,&lt;unavailability_type&gt;,&lt;requested_unper_duration&gt;,&lt;unper_start&gt;,&lt;result&gt;</w:t>
            </w:r>
            <w:r w:rsidR="008A3D6D">
              <w:rPr>
                <w:rFonts w:ascii="Courier New" w:hAnsi="Courier New"/>
              </w:rPr>
              <w:t>[,&lt;nw_sent_unper_duration&gt;]</w:t>
            </w:r>
          </w:p>
          <w:p w14:paraId="4FEDB339" w14:textId="77777777" w:rsidR="00483DF9" w:rsidRDefault="00483DF9" w:rsidP="00483DF9">
            <w:pPr>
              <w:spacing w:after="20"/>
              <w:rPr>
                <w:rFonts w:ascii="Courier New" w:hAnsi="Courier New"/>
              </w:rPr>
            </w:pPr>
          </w:p>
          <w:p w14:paraId="4AC2E525" w14:textId="49DEE594" w:rsidR="00292D44" w:rsidRPr="000903C1" w:rsidRDefault="00483DF9"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2673FA1" w14:textId="77777777" w:rsidR="00387C15" w:rsidRPr="000903C1" w:rsidRDefault="00387C15" w:rsidP="00387C15">
      <w:pPr>
        <w:rPr>
          <w:b/>
        </w:rPr>
      </w:pPr>
      <w:r w:rsidRPr="000903C1">
        <w:rPr>
          <w:b/>
        </w:rPr>
        <w:t>Description</w:t>
      </w:r>
    </w:p>
    <w:p w14:paraId="0E00CA99" w14:textId="00B62DE4" w:rsidR="00387C15" w:rsidRDefault="00387C15" w:rsidP="00387C15">
      <w:r>
        <w:t>The s</w:t>
      </w:r>
      <w:r w:rsidRPr="000903C1">
        <w:t xml:space="preserve">et command </w:t>
      </w:r>
      <w:r>
        <w:t>is used to provide the the unavailability type, unavailability period duration, and the start of the unavailability period</w:t>
      </w:r>
      <w:r w:rsidRPr="000903C1">
        <w:t xml:space="preserve"> </w:t>
      </w:r>
      <w:r>
        <w:t xml:space="preserve">that are sent to the network in the next registration or UE initiated de-registration procedure, </w:t>
      </w:r>
      <w:r w:rsidRPr="000903C1">
        <w:t>see 3GPP TS 24.501 [161] clause </w:t>
      </w:r>
      <w:r>
        <w:t>5</w:t>
      </w:r>
      <w:r w:rsidRPr="000903C1">
        <w:t>.3.</w:t>
      </w:r>
      <w:r>
        <w:t>26 and 3GPP TS 24.301 [83]</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r w:rsidR="004E448E">
        <w:rPr>
          <w:rFonts w:ascii="Courier New" w:hAnsi="Courier New"/>
        </w:rPr>
        <w:t xml:space="preserve"> </w:t>
      </w:r>
      <w:r>
        <w:rPr>
          <w:bCs/>
        </w:rPr>
        <w:t>The unavailability period specifies the period during which the UE may become unavailable when an event is triggered.</w:t>
      </w:r>
    </w:p>
    <w:p w14:paraId="4F691185" w14:textId="77777777" w:rsidR="00387C15" w:rsidRPr="000903C1" w:rsidRDefault="00387C15" w:rsidP="00387C15">
      <w:r w:rsidRPr="000903C1">
        <w:t xml:space="preserve">Refer clause 9.2 for possible </w:t>
      </w:r>
      <w:r w:rsidRPr="000903C1">
        <w:rPr>
          <w:rFonts w:ascii="Courier New" w:hAnsi="Courier New"/>
        </w:rPr>
        <w:t>&lt;err&gt;</w:t>
      </w:r>
      <w:r w:rsidRPr="00857DB9">
        <w:t xml:space="preserve"> </w:t>
      </w:r>
      <w:r w:rsidRPr="000903C1">
        <w:t>values.</w:t>
      </w:r>
    </w:p>
    <w:p w14:paraId="0CD1EF2A" w14:textId="2D7EBE43" w:rsidR="00387C15" w:rsidRPr="0067543D" w:rsidRDefault="00387C15" w:rsidP="00387C15">
      <w:pPr>
        <w:rPr>
          <w:rFonts w:ascii="Courier New" w:hAnsi="Courier New"/>
        </w:rPr>
      </w:pPr>
      <w:commentRangeStart w:id="2777"/>
      <w:r w:rsidRPr="000903C1">
        <w:t xml:space="preserve">Read command returns </w:t>
      </w:r>
      <w:commentRangeEnd w:id="2777"/>
      <w:r>
        <w:rPr>
          <w:rStyle w:val="CommentReference"/>
        </w:rPr>
        <w:commentReference w:id="2777"/>
      </w:r>
      <w:r w:rsidRPr="000903C1">
        <w:t xml:space="preserve">the </w:t>
      </w:r>
      <w:r>
        <w:rPr>
          <w:rFonts w:ascii="Courier New" w:hAnsi="Courier New"/>
        </w:rPr>
        <w:t xml:space="preserve">&lt;requested_unper_duration&gt;, </w:t>
      </w:r>
      <w:r>
        <w:rPr>
          <w:rFonts w:ascii="Courier New" w:hAnsi="Courier New" w:cs="Courier New"/>
        </w:rPr>
        <w:t>&lt;unavailability_type&gt;</w:t>
      </w:r>
      <w:r>
        <w:rPr>
          <w:rFonts w:asciiTheme="majorBidi" w:hAnsiTheme="majorBidi" w:cstheme="majorBidi"/>
        </w:rPr>
        <w:t xml:space="preserve"> and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857DB9">
        <w:t xml:space="preserve"> </w:t>
      </w:r>
      <w:r>
        <w:t xml:space="preserve">that were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r w:rsidR="004E448E" w:rsidRPr="004E448E">
        <w:rPr>
          <w:color w:val="000000"/>
        </w:rPr>
        <w:t xml:space="preserve"> </w:t>
      </w:r>
      <w:r w:rsidR="004E448E">
        <w:rPr>
          <w:color w:val="000000"/>
        </w:rPr>
        <w:t xml:space="preserve">It also returns the value of unavailability period duration sent by the network in </w:t>
      </w:r>
      <w:r w:rsidR="004E448E">
        <w:rPr>
          <w:rFonts w:ascii="Courier New" w:hAnsi="Courier New" w:cs="Courier New"/>
          <w:color w:val="000000"/>
        </w:rPr>
        <w:t>&lt;nw_sent_unper_duration&gt;.</w:t>
      </w:r>
    </w:p>
    <w:p w14:paraId="6CD0DB8C" w14:textId="77777777" w:rsidR="00387C15" w:rsidRPr="000903C1" w:rsidRDefault="00387C15" w:rsidP="00387C15">
      <w:r w:rsidRPr="000903C1">
        <w:t>Test command returns supported values as a compound value.</w:t>
      </w:r>
    </w:p>
    <w:p w14:paraId="23837A07" w14:textId="77777777" w:rsidR="00387C15" w:rsidRPr="000903C1" w:rsidRDefault="00387C15" w:rsidP="00387C15">
      <w:r w:rsidRPr="000903C1">
        <w:rPr>
          <w:b/>
        </w:rPr>
        <w:t>Defined values</w:t>
      </w:r>
    </w:p>
    <w:p w14:paraId="7682C05A" w14:textId="77777777" w:rsidR="004E448E" w:rsidRDefault="00387C15" w:rsidP="00387C15">
      <w:pPr>
        <w:ind w:left="284"/>
      </w:pPr>
      <w:r w:rsidRPr="00753C34">
        <w:rPr>
          <w:rFonts w:ascii="Courier New" w:hAnsi="Courier New"/>
        </w:rPr>
        <w:t>&lt;n</w:t>
      </w:r>
      <w:r w:rsidRPr="00F50C0A">
        <w:t>&gt;: integer type, to enable or disable the unsolicited response</w:t>
      </w:r>
      <w:r w:rsidR="004E448E">
        <w:t>:</w:t>
      </w:r>
    </w:p>
    <w:p w14:paraId="05ED353D" w14:textId="275E20E5" w:rsidR="00387C15" w:rsidRDefault="00387C15" w:rsidP="00387C15">
      <w:pPr>
        <w:ind w:left="284"/>
        <w:rPr>
          <w:rFonts w:ascii="Courier New" w:hAnsi="Courier New"/>
        </w:rPr>
      </w:pP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p>
    <w:p w14:paraId="78201EB4" w14:textId="77777777" w:rsidR="00387C15" w:rsidRPr="000903C1" w:rsidRDefault="00387C15" w:rsidP="00387C15">
      <w:pPr>
        <w:pStyle w:val="B2"/>
      </w:pPr>
      <w:r w:rsidRPr="00753C34">
        <w:rPr>
          <w:u w:val="single"/>
        </w:rPr>
        <w:t>0</w:t>
      </w:r>
      <w:r w:rsidRPr="000903C1">
        <w:tab/>
      </w:r>
      <w:r>
        <w:t>disable the unsolicited response.</w:t>
      </w:r>
    </w:p>
    <w:p w14:paraId="0346CC6A" w14:textId="77777777" w:rsidR="00387C15" w:rsidRPr="00F50C0A" w:rsidRDefault="00387C15" w:rsidP="00387C15">
      <w:pPr>
        <w:pStyle w:val="B2"/>
      </w:pPr>
      <w:r w:rsidRPr="000903C1">
        <w:t>1</w:t>
      </w:r>
      <w:r w:rsidRPr="000903C1">
        <w:tab/>
      </w:r>
      <w:r>
        <w:t>enable the unsolicited response.</w:t>
      </w:r>
    </w:p>
    <w:p w14:paraId="4E1CBD13" w14:textId="3BD25B69" w:rsidR="00387C15" w:rsidRDefault="00387C15" w:rsidP="00387C15">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w:t>
      </w:r>
      <w:r w:rsidR="004E448E">
        <w:t>; indicates the unavailability period duration provided by the UE.</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w:t>
      </w:r>
      <w:r>
        <w:t>.</w:t>
      </w:r>
      <w:r w:rsidRPr="000903C1">
        <w:t xml:space="preserve"> </w:t>
      </w:r>
      <w:r>
        <w:t xml:space="preserve">The default value is </w:t>
      </w:r>
      <w:r w:rsidRPr="000903C1">
        <w:rPr>
          <w:lang w:val="en-US"/>
        </w:rPr>
        <w:t>"</w:t>
      </w:r>
      <w:r>
        <w:rPr>
          <w:lang w:val="en-US"/>
        </w:rPr>
        <w:t>000000000000000000000000</w:t>
      </w:r>
      <w:r w:rsidRPr="000903C1">
        <w:rPr>
          <w:lang w:val="en-US"/>
        </w:rPr>
        <w:t>"</w:t>
      </w:r>
      <w:r>
        <w:rPr>
          <w:lang w:val="en-US"/>
        </w:rPr>
        <w:t xml:space="preserve">, which indicates that the unavailability </w:t>
      </w:r>
      <w:r w:rsidR="004E448E">
        <w:rPr>
          <w:lang w:val="en-US"/>
        </w:rPr>
        <w:t xml:space="preserve">duration </w:t>
      </w:r>
      <w:r>
        <w:rPr>
          <w:lang w:val="en-US"/>
        </w:rPr>
        <w:t xml:space="preserve">period is not known. </w:t>
      </w:r>
    </w:p>
    <w:p w14:paraId="3F8E4F15" w14:textId="77777777" w:rsidR="00387C15" w:rsidRDefault="00387C15" w:rsidP="00387C15">
      <w:pPr>
        <w:pStyle w:val="B1"/>
        <w:rPr>
          <w:rFonts w:asciiTheme="majorBidi" w:hAnsiTheme="majorBidi" w:cstheme="majorBidi"/>
        </w:rPr>
      </w:pPr>
      <w:r>
        <w:rPr>
          <w:rFonts w:ascii="Courier New" w:hAnsi="Courier New" w:cs="Courier New"/>
        </w:rPr>
        <w:t>&lt;unavailability_type&gt;</w:t>
      </w:r>
      <w:r>
        <w:rPr>
          <w:rFonts w:asciiTheme="majorBidi" w:hAnsiTheme="majorBidi" w:cstheme="majorBidi"/>
        </w:rPr>
        <w:t xml:space="preserve">: integer type. Indicates the reason for unavailability. </w:t>
      </w:r>
    </w:p>
    <w:p w14:paraId="517CA68E" w14:textId="77777777" w:rsidR="00387C15" w:rsidRDefault="00387C15" w:rsidP="00387C15">
      <w:pPr>
        <w:pStyle w:val="B2"/>
      </w:pPr>
      <w:r>
        <w:rPr>
          <w:u w:val="single"/>
        </w:rPr>
        <w:t>0</w:t>
      </w:r>
      <w:r>
        <w:tab/>
        <w:t>UE reasons.</w:t>
      </w:r>
    </w:p>
    <w:p w14:paraId="360E6BD4" w14:textId="77777777" w:rsidR="00387C15" w:rsidRDefault="00387C15" w:rsidP="00387C15">
      <w:pPr>
        <w:pStyle w:val="B2"/>
      </w:pPr>
      <w:r>
        <w:t>1</w:t>
      </w:r>
      <w:r>
        <w:tab/>
        <w:t>discontinuous coverage.</w:t>
      </w:r>
    </w:p>
    <w:p w14:paraId="624B807A" w14:textId="77777777" w:rsidR="00387C15" w:rsidRPr="00614FAF" w:rsidRDefault="00387C15" w:rsidP="00387C15">
      <w:pPr>
        <w:pStyle w:val="B2"/>
      </w:pPr>
      <w:r>
        <w:t xml:space="preserve">The </w:t>
      </w:r>
      <w:r>
        <w:rPr>
          <w:rFonts w:ascii="Courier New" w:hAnsi="Courier New" w:cs="Courier New"/>
        </w:rPr>
        <w:t>&lt;unavailability_type&gt;</w:t>
      </w:r>
      <w:r>
        <w:rPr>
          <w:rFonts w:asciiTheme="majorBidi" w:hAnsiTheme="majorBidi" w:cstheme="majorBidi"/>
        </w:rPr>
        <w:t xml:space="preserve"> is applicable only in NG-RAN. It shall be considered as set to </w:t>
      </w:r>
      <w:r w:rsidRPr="000903C1">
        <w:rPr>
          <w:lang w:val="en-US"/>
        </w:rPr>
        <w:t>"</w:t>
      </w:r>
      <w:r>
        <w:rPr>
          <w:rFonts w:asciiTheme="majorBidi" w:hAnsiTheme="majorBidi" w:cstheme="majorBidi"/>
        </w:rPr>
        <w:t>discontinuous coverage</w:t>
      </w:r>
      <w:r w:rsidRPr="000903C1">
        <w:rPr>
          <w:lang w:val="en-US"/>
        </w:rPr>
        <w:t>"</w:t>
      </w:r>
      <w:r>
        <w:rPr>
          <w:rFonts w:asciiTheme="majorBidi" w:hAnsiTheme="majorBidi" w:cstheme="majorBidi"/>
        </w:rPr>
        <w:t xml:space="preserve"> by the MT in satellite E-UTRAN.   </w:t>
      </w:r>
      <w:r>
        <w:t xml:space="preserve"> </w:t>
      </w:r>
    </w:p>
    <w:p w14:paraId="058CA7B5" w14:textId="4B9705AE" w:rsidR="00387C15" w:rsidRPr="009E1CF4" w:rsidRDefault="00387C15" w:rsidP="00387C15">
      <w:pPr>
        <w:pStyle w:val="B1"/>
      </w:pP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0903C1">
        <w:t xml:space="preserve">: string type; </w:t>
      </w:r>
      <w:r w:rsidR="004E448E">
        <w:t xml:space="preserve">indicates </w:t>
      </w:r>
      <w:r w:rsidR="004E448E">
        <w:rPr>
          <w:rFonts w:ascii="Arial" w:hAnsi="Arial" w:cs="Arial"/>
          <w:color w:val="000000"/>
          <w:sz w:val="18"/>
          <w:szCs w:val="18"/>
          <w:lang w:eastAsia="fr-FR"/>
        </w:rPr>
        <w:t>the time until the start of the next unavailability period</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 The default value is </w:t>
      </w:r>
      <w:r w:rsidRPr="000903C1">
        <w:rPr>
          <w:lang w:val="en-US"/>
        </w:rPr>
        <w:t>"</w:t>
      </w:r>
      <w:r>
        <w:rPr>
          <w:lang w:val="en-US"/>
        </w:rPr>
        <w:t>000000000000000000000000</w:t>
      </w:r>
      <w:r w:rsidRPr="000903C1">
        <w:rPr>
          <w:lang w:val="en-US"/>
        </w:rPr>
        <w:t>"</w:t>
      </w:r>
      <w:r>
        <w:rPr>
          <w:lang w:val="en-US"/>
        </w:rPr>
        <w:t xml:space="preserve">. </w:t>
      </w:r>
    </w:p>
    <w:p w14:paraId="000A8700" w14:textId="77777777" w:rsidR="00387C15" w:rsidRPr="000903C1" w:rsidRDefault="00387C15" w:rsidP="00387C15">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 and 3GPP TS 24.301 [83].</w:t>
      </w:r>
    </w:p>
    <w:p w14:paraId="2EE9BFFA" w14:textId="77777777" w:rsidR="00387C15" w:rsidRPr="000903C1" w:rsidRDefault="00387C15" w:rsidP="00387C15">
      <w:pPr>
        <w:pStyle w:val="B2"/>
      </w:pPr>
      <w:r w:rsidRPr="00F50C0A">
        <w:rPr>
          <w:u w:val="single"/>
        </w:rPr>
        <w:t>0</w:t>
      </w:r>
      <w:r w:rsidRPr="000903C1">
        <w:tab/>
        <w:t xml:space="preserve">indicates that </w:t>
      </w:r>
      <w:r>
        <w:t>the unavailability period feature is not supported by the network.</w:t>
      </w:r>
    </w:p>
    <w:p w14:paraId="58769D68" w14:textId="77777777" w:rsidR="00387C15" w:rsidRDefault="00387C15" w:rsidP="00387C15">
      <w:pPr>
        <w:pStyle w:val="B2"/>
      </w:pPr>
      <w:r w:rsidRPr="000903C1">
        <w:t>1</w:t>
      </w:r>
      <w:r w:rsidRPr="000903C1">
        <w:tab/>
        <w:t xml:space="preserve">indicates that </w:t>
      </w:r>
      <w:r>
        <w:t>the unavailability period feature is supported by the network.</w:t>
      </w:r>
    </w:p>
    <w:p w14:paraId="5981801D" w14:textId="77777777" w:rsidR="00387C15" w:rsidRPr="000903C1" w:rsidRDefault="00387C15" w:rsidP="00387C15">
      <w:pPr>
        <w:pStyle w:val="B1"/>
      </w:pPr>
      <w:r w:rsidRPr="000903C1">
        <w:rPr>
          <w:rFonts w:ascii="Courier New" w:hAnsi="Courier New"/>
        </w:rPr>
        <w:t>&lt;result&gt;</w:t>
      </w:r>
      <w:r w:rsidRPr="000903C1">
        <w:t xml:space="preserve">: </w:t>
      </w:r>
      <w:r>
        <w:t>integer type; indicates the final result of successful indication of unavailability period to network.</w:t>
      </w:r>
    </w:p>
    <w:p w14:paraId="581CB080" w14:textId="77777777" w:rsidR="00387C15" w:rsidRPr="000903C1" w:rsidRDefault="00387C15" w:rsidP="00387C15">
      <w:pPr>
        <w:pStyle w:val="B2"/>
      </w:pPr>
      <w:r w:rsidRPr="00753C34">
        <w:rPr>
          <w:u w:val="single"/>
        </w:rPr>
        <w:lastRenderedPageBreak/>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p>
    <w:p w14:paraId="5FAC01C7" w14:textId="77777777" w:rsidR="00387C15" w:rsidRDefault="00387C15" w:rsidP="00387C15">
      <w:pPr>
        <w:pStyle w:val="B2"/>
      </w:pPr>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p>
    <w:p w14:paraId="64CD22FB" w14:textId="77777777" w:rsidR="00387C15" w:rsidRDefault="00387C15" w:rsidP="00387C15">
      <w:pPr>
        <w:pStyle w:val="B2"/>
      </w:pPr>
      <w:r>
        <w:t>2</w:t>
      </w:r>
      <w:r w:rsidRPr="000903C1">
        <w:tab/>
      </w:r>
      <w:r>
        <w:t>registration procedure not successful (see 3GPP TS 24.501 [161] 5.5.1.3.5, clause 5.5.1.3.7).</w:t>
      </w:r>
    </w:p>
    <w:p w14:paraId="282A0E1C" w14:textId="2ABFCF7E" w:rsidR="004E448E" w:rsidRPr="000903C1" w:rsidRDefault="004E448E" w:rsidP="004E448E">
      <w:pPr>
        <w:pStyle w:val="B1"/>
        <w:overflowPunct/>
        <w:autoSpaceDE/>
        <w:autoSpaceDN/>
        <w:adjustRightInd/>
        <w:textAlignment w:val="auto"/>
      </w:pPr>
      <w:r w:rsidRPr="000903C1">
        <w:rPr>
          <w:rFonts w:ascii="Courier New" w:hAnsi="Courier New" w:cs="Courier New"/>
          <w:lang w:eastAsia="en-US"/>
        </w:rPr>
        <w:t>&lt;</w:t>
      </w:r>
      <w:r>
        <w:rPr>
          <w:rFonts w:ascii="Courier New" w:hAnsi="Courier New" w:cs="Courier New"/>
          <w:lang w:eastAsia="en-US"/>
        </w:rPr>
        <w:t>nw_sent_unper_</w:t>
      </w:r>
      <w:r w:rsidRPr="004E448E">
        <w:rPr>
          <w:rFonts w:ascii="Courier New" w:hAnsi="Courier New" w:cs="Courier New"/>
          <w:lang w:eastAsia="en-US"/>
        </w:rPr>
        <w:t>duration</w:t>
      </w:r>
      <w:r w:rsidRPr="000903C1">
        <w:rPr>
          <w:rFonts w:ascii="Courier New" w:hAnsi="Courier New" w:cs="Courier New"/>
          <w:lang w:eastAsia="en-US"/>
        </w:rPr>
        <w:t>&gt;</w:t>
      </w:r>
      <w:r w:rsidRPr="004E448E">
        <w:rPr>
          <w:rFonts w:ascii="Courier New" w:hAnsi="Courier New" w:cs="Courier New"/>
          <w:lang w:eastAsia="en-US"/>
        </w:rPr>
        <w:t>: string type; indicates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2CC3E268" w14:textId="77777777" w:rsidR="00387C15" w:rsidRPr="000903C1" w:rsidRDefault="00387C15" w:rsidP="00387C15">
      <w:r w:rsidRPr="000903C1">
        <w:rPr>
          <w:b/>
        </w:rPr>
        <w:t>Implementation</w:t>
      </w:r>
    </w:p>
    <w:p w14:paraId="71D186D8" w14:textId="77777777" w:rsidR="00387C15" w:rsidRDefault="00387C15" w:rsidP="00387C15">
      <w:r w:rsidRPr="000903C1">
        <w:t>Optional.</w:t>
      </w:r>
    </w:p>
    <w:p w14:paraId="0E2F0F39" w14:textId="77777777" w:rsidR="00387C15" w:rsidRDefault="00387C15" w:rsidP="00387C15">
      <w:r>
        <w:t>This command is only applicable to UEs in NG-RAN and in satellite E-UTRAN.</w:t>
      </w:r>
    </w:p>
    <w:p w14:paraId="61FCBCC1" w14:textId="67AF8EFA" w:rsidR="00484063" w:rsidRPr="000903C1" w:rsidRDefault="00484063" w:rsidP="00484063">
      <w:pPr>
        <w:pStyle w:val="Heading2"/>
      </w:pPr>
      <w:bookmarkStart w:id="2778" w:name="_Toc131185167"/>
      <w:bookmarkStart w:id="2779" w:name="_Toc162980175"/>
      <w:r>
        <w:t>8.87</w:t>
      </w:r>
      <w:r w:rsidRPr="000903C1">
        <w:tab/>
      </w:r>
      <w:r>
        <w:t>Discontinuous Coverage</w:t>
      </w:r>
      <w:r w:rsidRPr="000903C1">
        <w:t xml:space="preserve"> +C</w:t>
      </w:r>
      <w:bookmarkEnd w:id="2778"/>
      <w:r>
        <w:t>DISCO</w:t>
      </w:r>
      <w:bookmarkEnd w:id="2779"/>
    </w:p>
    <w:p w14:paraId="37E23552" w14:textId="11CEB407" w:rsidR="00484063" w:rsidRPr="000903C1" w:rsidRDefault="00484063" w:rsidP="00484063">
      <w:pPr>
        <w:pStyle w:val="TH"/>
      </w:pPr>
      <w:r w:rsidRPr="000903C1">
        <w:t>Table </w:t>
      </w:r>
      <w:r>
        <w:t>8.87</w:t>
      </w:r>
      <w:r w:rsidRPr="000903C1">
        <w:t>-1: +</w:t>
      </w:r>
      <w:r>
        <w:t>CDISCO</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0903C1" w14:paraId="5C6E1525" w14:textId="77777777" w:rsidTr="00370FFC">
        <w:trPr>
          <w:cantSplit/>
        </w:trPr>
        <w:tc>
          <w:tcPr>
            <w:tcW w:w="3261" w:type="dxa"/>
          </w:tcPr>
          <w:p w14:paraId="7C245244" w14:textId="77777777" w:rsidR="00484063" w:rsidRPr="000903C1" w:rsidRDefault="00484063" w:rsidP="00370FFC">
            <w:pPr>
              <w:pStyle w:val="TAH"/>
              <w:rPr>
                <w:rFonts w:ascii="Courier New" w:hAnsi="Courier New"/>
              </w:rPr>
            </w:pPr>
            <w:r w:rsidRPr="000903C1">
              <w:t>Command</w:t>
            </w:r>
          </w:p>
        </w:tc>
        <w:tc>
          <w:tcPr>
            <w:tcW w:w="4994" w:type="dxa"/>
          </w:tcPr>
          <w:p w14:paraId="187505D9" w14:textId="77777777" w:rsidR="00484063" w:rsidRPr="000903C1" w:rsidRDefault="00484063" w:rsidP="00370FFC">
            <w:pPr>
              <w:pStyle w:val="TAH"/>
              <w:rPr>
                <w:rFonts w:ascii="Courier New" w:hAnsi="Courier New"/>
              </w:rPr>
            </w:pPr>
            <w:r w:rsidRPr="000903C1">
              <w:t>Possible response(s)</w:t>
            </w:r>
          </w:p>
        </w:tc>
      </w:tr>
      <w:tr w:rsidR="00484063" w:rsidRPr="000903C1" w14:paraId="04CFA22F" w14:textId="77777777" w:rsidTr="00370FFC">
        <w:trPr>
          <w:cantSplit/>
        </w:trPr>
        <w:tc>
          <w:tcPr>
            <w:tcW w:w="3261" w:type="dxa"/>
          </w:tcPr>
          <w:p w14:paraId="062E18F1" w14:textId="77777777" w:rsidR="00484063" w:rsidRPr="000903C1" w:rsidRDefault="00484063" w:rsidP="00370FFC">
            <w:pPr>
              <w:spacing w:after="20"/>
              <w:rPr>
                <w:rFonts w:ascii="Courier New" w:hAnsi="Courier New"/>
              </w:rPr>
            </w:pPr>
            <w:r w:rsidRPr="000903C1">
              <w:rPr>
                <w:rFonts w:ascii="Courier New" w:hAnsi="Courier New"/>
              </w:rPr>
              <w:t>+</w:t>
            </w:r>
            <w:r>
              <w:rPr>
                <w:rFonts w:ascii="Courier New" w:hAnsi="Courier New"/>
              </w:rPr>
              <w:t>CDISCO</w:t>
            </w:r>
            <w:r w:rsidRPr="000903C1">
              <w:rPr>
                <w:rFonts w:ascii="Courier New" w:hAnsi="Courier New"/>
              </w:rPr>
              <w:t>=</w:t>
            </w:r>
            <w:r>
              <w:rPr>
                <w:rFonts w:ascii="Courier New" w:hAnsi="Courier New"/>
              </w:rPr>
              <w:t>[&lt;n&gt;]</w:t>
            </w:r>
          </w:p>
        </w:tc>
        <w:tc>
          <w:tcPr>
            <w:tcW w:w="4994" w:type="dxa"/>
          </w:tcPr>
          <w:p w14:paraId="317F89A1" w14:textId="77777777" w:rsidR="00484063" w:rsidRPr="000903C1" w:rsidRDefault="00484063" w:rsidP="00370FFC">
            <w:pPr>
              <w:spacing w:after="20"/>
              <w:rPr>
                <w:rFonts w:ascii="Courier New" w:hAnsi="Courier New"/>
              </w:rPr>
            </w:pPr>
            <w:r w:rsidRPr="000903C1">
              <w:rPr>
                <w:rFonts w:ascii="Courier New" w:hAnsi="Courier New"/>
                <w:i/>
              </w:rPr>
              <w:t>+CME ERROR: &lt;err&gt;</w:t>
            </w:r>
          </w:p>
        </w:tc>
      </w:tr>
      <w:tr w:rsidR="00484063" w:rsidRPr="000903C1" w14:paraId="3DE61B2A" w14:textId="77777777" w:rsidTr="00370FFC">
        <w:trPr>
          <w:cantSplit/>
        </w:trPr>
        <w:tc>
          <w:tcPr>
            <w:tcW w:w="3261" w:type="dxa"/>
          </w:tcPr>
          <w:p w14:paraId="2C8D9D7F"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096055C3" w14:textId="77777777" w:rsidR="0070054B" w:rsidRDefault="0070054B" w:rsidP="0070054B">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 &lt;</w:t>
            </w:r>
            <w:r>
              <w:rPr>
                <w:rFonts w:ascii="Courier New" w:hAnsi="Courier New"/>
              </w:rPr>
              <w:t>n&gt;,&lt;indicator&gt;,&lt;access_stratum_status&gt;,</w:t>
            </w:r>
            <w:r w:rsidRPr="00EA4169">
              <w:rPr>
                <w:rFonts w:ascii="Courier New" w:hAnsi="Courier New"/>
              </w:rPr>
              <w:t>&lt;unavailability_period_duration&gt;</w:t>
            </w:r>
          </w:p>
          <w:p w14:paraId="4FC6D93B" w14:textId="77777777" w:rsidR="0070054B" w:rsidRDefault="0070054B" w:rsidP="0070054B">
            <w:pPr>
              <w:spacing w:after="20"/>
              <w:rPr>
                <w:rFonts w:ascii="Courier New" w:hAnsi="Courier New"/>
              </w:rPr>
            </w:pPr>
          </w:p>
          <w:p w14:paraId="06030BBE" w14:textId="2E1356EC" w:rsidR="00484063" w:rsidRPr="000903C1" w:rsidRDefault="0070054B" w:rsidP="0070054B">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r w:rsidR="00484063" w:rsidRPr="000903C1" w14:paraId="1D4F40E7" w14:textId="77777777" w:rsidTr="00370FFC">
        <w:trPr>
          <w:cantSplit/>
        </w:trPr>
        <w:tc>
          <w:tcPr>
            <w:tcW w:w="3261" w:type="dxa"/>
          </w:tcPr>
          <w:p w14:paraId="3FACFB5D"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6A340835" w14:textId="77777777" w:rsidR="00484063" w:rsidRDefault="00484063" w:rsidP="00370FFC">
            <w:pPr>
              <w:spacing w:after="20"/>
              <w:rPr>
                <w:rFonts w:ascii="Courier New" w:hAnsi="Courier New" w:cs="Courier New"/>
              </w:rPr>
            </w:pPr>
            <w:r w:rsidRPr="000903C1">
              <w:rPr>
                <w:rFonts w:ascii="Courier New" w:hAnsi="Courier New"/>
              </w:rPr>
              <w:t>+</w:t>
            </w:r>
            <w:r>
              <w:rPr>
                <w:rFonts w:ascii="Courier New" w:hAnsi="Courier New"/>
              </w:rPr>
              <w:t>CDISCO</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n</w:t>
            </w:r>
            <w:r w:rsidRPr="000903C1">
              <w:rPr>
                <w:rFonts w:ascii="Courier New" w:hAnsi="Courier New"/>
              </w:rPr>
              <w:t>&gt;</w:t>
            </w:r>
            <w:r w:rsidRPr="000903C1">
              <w:t>s</w:t>
            </w:r>
            <w:r w:rsidRPr="000903C1">
              <w:rPr>
                <w:rFonts w:ascii="Courier New" w:hAnsi="Courier New" w:cs="Courier New"/>
              </w:rPr>
              <w:t>)</w:t>
            </w:r>
          </w:p>
          <w:p w14:paraId="692BC8E5" w14:textId="77777777" w:rsidR="00484063" w:rsidRDefault="00484063" w:rsidP="00370FFC">
            <w:pPr>
              <w:spacing w:after="20"/>
              <w:rPr>
                <w:rFonts w:ascii="Courier New" w:hAnsi="Courier New" w:cs="Courier New"/>
              </w:rPr>
            </w:pPr>
          </w:p>
          <w:p w14:paraId="4FC6EBC2" w14:textId="77777777" w:rsidR="00484063" w:rsidRPr="000903C1" w:rsidRDefault="00484063" w:rsidP="00370FFC">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bl>
    <w:p w14:paraId="0479A614" w14:textId="77777777" w:rsidR="00484063" w:rsidRPr="000903C1" w:rsidRDefault="00484063" w:rsidP="00484063"/>
    <w:p w14:paraId="49E4FDAB" w14:textId="77777777" w:rsidR="00484063" w:rsidRPr="000903C1" w:rsidRDefault="00484063" w:rsidP="00484063">
      <w:pPr>
        <w:rPr>
          <w:b/>
        </w:rPr>
      </w:pPr>
      <w:r w:rsidRPr="000903C1">
        <w:rPr>
          <w:b/>
        </w:rPr>
        <w:t>Description</w:t>
      </w:r>
    </w:p>
    <w:p w14:paraId="70E46FFF" w14:textId="77777777" w:rsidR="00484063" w:rsidRDefault="00484063" w:rsidP="00484063">
      <w:r>
        <w:t>The s</w:t>
      </w:r>
      <w:r w:rsidRPr="000903C1">
        <w:t xml:space="preserve">et command </w:t>
      </w:r>
      <w:r>
        <w:t xml:space="preserve">controls the presentation of unsolicited result code </w:t>
      </w:r>
      <w:r w:rsidRPr="000903C1">
        <w:rPr>
          <w:rFonts w:ascii="Courier New" w:hAnsi="Courier New"/>
        </w:rPr>
        <w:t>+C</w:t>
      </w:r>
      <w:r>
        <w:rPr>
          <w:rFonts w:ascii="Courier New" w:hAnsi="Courier New"/>
        </w:rPr>
        <w:t xml:space="preserve">DISCO: &lt;indicator&gt; </w:t>
      </w:r>
      <w:r>
        <w:t xml:space="preserve">when </w:t>
      </w:r>
      <w:r w:rsidRPr="000903C1">
        <w:rPr>
          <w:rFonts w:ascii="Courier New" w:hAnsi="Courier New"/>
        </w:rPr>
        <w:t>&lt;n&gt;</w:t>
      </w:r>
      <w:r w:rsidRPr="000903C1">
        <w:t>=1</w:t>
      </w:r>
      <w:r>
        <w:t xml:space="preserve"> indicator is indicating the discontinuous coverage situation.</w:t>
      </w:r>
    </w:p>
    <w:p w14:paraId="06A9728A" w14:textId="77777777" w:rsidR="00484063" w:rsidRPr="000903C1" w:rsidRDefault="00484063" w:rsidP="00484063">
      <w:r w:rsidRPr="000903C1">
        <w:t xml:space="preserve">Refer clause 9.2 for possible </w:t>
      </w:r>
      <w:r w:rsidRPr="000903C1">
        <w:rPr>
          <w:rFonts w:ascii="Courier New" w:hAnsi="Courier New"/>
        </w:rPr>
        <w:t>&lt;err&gt;</w:t>
      </w:r>
      <w:r w:rsidRPr="00857DB9">
        <w:t xml:space="preserve"> </w:t>
      </w:r>
      <w:r w:rsidRPr="000903C1">
        <w:t>values.</w:t>
      </w:r>
    </w:p>
    <w:p w14:paraId="2D9BD700" w14:textId="77777777" w:rsidR="00484063" w:rsidRPr="0067543D" w:rsidRDefault="00484063" w:rsidP="00484063">
      <w:pPr>
        <w:rPr>
          <w:rFonts w:ascii="Courier New" w:hAnsi="Courier New"/>
        </w:rPr>
      </w:pPr>
      <w:r w:rsidRPr="000903C1">
        <w:t xml:space="preserve">Read command returns the current settings of </w:t>
      </w:r>
      <w:r w:rsidRPr="000903C1">
        <w:rPr>
          <w:rFonts w:ascii="Courier New" w:hAnsi="Courier New" w:cs="Courier New"/>
        </w:rPr>
        <w:t>&lt;n&gt;</w:t>
      </w:r>
      <w:r w:rsidRPr="000903C1">
        <w:t xml:space="preserve"> and the </w:t>
      </w:r>
      <w:r>
        <w:t>indicator for discontinuous coverage situation</w:t>
      </w:r>
      <w:r w:rsidRPr="0067543D">
        <w:t>.</w:t>
      </w:r>
    </w:p>
    <w:p w14:paraId="4E93DDB0" w14:textId="77777777" w:rsidR="00484063" w:rsidRPr="000903C1" w:rsidRDefault="00484063" w:rsidP="00484063">
      <w:r w:rsidRPr="000903C1">
        <w:t>Test command returns supported</w:t>
      </w:r>
      <w:r>
        <w:t xml:space="preserve"> &lt;n&gt;s</w:t>
      </w:r>
      <w:r w:rsidRPr="000903C1">
        <w:t xml:space="preserve"> values as a compound value.</w:t>
      </w:r>
    </w:p>
    <w:p w14:paraId="19AC75BE" w14:textId="77777777" w:rsidR="00484063" w:rsidRPr="000903C1" w:rsidRDefault="00484063" w:rsidP="00484063">
      <w:r w:rsidRPr="000903C1">
        <w:rPr>
          <w:b/>
        </w:rPr>
        <w:t>Defined values</w:t>
      </w:r>
    </w:p>
    <w:p w14:paraId="082DB479" w14:textId="77777777" w:rsidR="00484063" w:rsidRPr="006010D1" w:rsidRDefault="00484063" w:rsidP="00484063">
      <w:pPr>
        <w:ind w:left="568" w:hanging="284"/>
      </w:pPr>
      <w:r w:rsidRPr="006010D1">
        <w:rPr>
          <w:rFonts w:ascii="Courier New" w:hAnsi="Courier New"/>
        </w:rPr>
        <w:t>&lt;n&gt;</w:t>
      </w:r>
      <w:r w:rsidRPr="006010D1">
        <w:t>: integer type.</w:t>
      </w:r>
    </w:p>
    <w:p w14:paraId="5C712D25" w14:textId="77777777" w:rsidR="00484063" w:rsidRPr="006010D1" w:rsidRDefault="00484063" w:rsidP="00484063">
      <w:pPr>
        <w:ind w:left="851" w:hanging="284"/>
      </w:pPr>
      <w:r w:rsidRPr="00C95839">
        <w:rPr>
          <w:u w:val="single"/>
        </w:rPr>
        <w:t>0</w:t>
      </w:r>
      <w:r w:rsidRPr="006010D1">
        <w:tab/>
        <w:t xml:space="preserve">Disable presentation of the unsolicited result code </w:t>
      </w:r>
      <w:r w:rsidRPr="006010D1">
        <w:rPr>
          <w:rFonts w:ascii="Courier New" w:hAnsi="Courier New" w:cs="Courier New"/>
        </w:rPr>
        <w:t>+C</w:t>
      </w:r>
      <w:r>
        <w:rPr>
          <w:rFonts w:ascii="Courier New" w:hAnsi="Courier New" w:cs="Courier New"/>
        </w:rPr>
        <w:t>DISCO</w:t>
      </w:r>
      <w:r>
        <w:rPr>
          <w:rFonts w:ascii="Courier New" w:hAnsi="Courier New"/>
        </w:rPr>
        <w:t>: &lt;indicator&gt;</w:t>
      </w:r>
      <w:r w:rsidRPr="006010D1">
        <w:t>.</w:t>
      </w:r>
    </w:p>
    <w:p w14:paraId="7CDDBE34" w14:textId="77777777" w:rsidR="00484063" w:rsidRPr="006010D1" w:rsidRDefault="00484063" w:rsidP="00484063">
      <w:pPr>
        <w:ind w:left="851" w:hanging="284"/>
      </w:pPr>
      <w:r w:rsidRPr="006010D1">
        <w:t>1</w:t>
      </w:r>
      <w:r w:rsidRPr="006010D1">
        <w:tab/>
      </w:r>
      <w:r w:rsidRPr="006010D1">
        <w:rPr>
          <w:color w:val="000000"/>
        </w:rPr>
        <w:t xml:space="preserve">Enable </w:t>
      </w:r>
      <w:r w:rsidRPr="006010D1">
        <w:t xml:space="preserve">presentation of </w:t>
      </w:r>
      <w:r w:rsidRPr="006010D1">
        <w:rPr>
          <w:color w:val="000000"/>
        </w:rPr>
        <w:t xml:space="preserve">the unsolicited result code </w:t>
      </w:r>
      <w:r w:rsidRPr="006010D1">
        <w:rPr>
          <w:rFonts w:ascii="Courier New" w:hAnsi="Courier New" w:cs="Courier New"/>
        </w:rPr>
        <w:t>+C</w:t>
      </w:r>
      <w:r>
        <w:rPr>
          <w:rFonts w:ascii="Courier New" w:hAnsi="Courier New" w:cs="Courier New"/>
        </w:rPr>
        <w:t>DISCO</w:t>
      </w:r>
      <w:r w:rsidRPr="00C95839">
        <w:rPr>
          <w:rFonts w:ascii="Courier New" w:hAnsi="Courier New" w:cs="Courier New"/>
        </w:rPr>
        <w:t>: &lt;indicator&gt;</w:t>
      </w:r>
      <w:r w:rsidRPr="006010D1">
        <w:t>.</w:t>
      </w:r>
    </w:p>
    <w:p w14:paraId="61D6C1F5"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indicator</w:t>
      </w:r>
      <w:r w:rsidRPr="000903C1">
        <w:rPr>
          <w:rFonts w:ascii="Courier New" w:hAnsi="Courier New" w:cs="Courier New"/>
        </w:rPr>
        <w:t>&gt;</w:t>
      </w:r>
      <w:r w:rsidRPr="000903C1">
        <w:t xml:space="preserve">: integer type. </w:t>
      </w:r>
      <w:r>
        <w:t>Indicates the current discontinuous coverage situation status for the UE in the network</w:t>
      </w:r>
      <w:r>
        <w:rPr>
          <w:lang w:val="en-US"/>
        </w:rPr>
        <w:t>.</w:t>
      </w:r>
    </w:p>
    <w:p w14:paraId="06DBB198" w14:textId="77777777" w:rsidR="00484063" w:rsidRPr="000903C1" w:rsidRDefault="00484063" w:rsidP="00484063">
      <w:pPr>
        <w:pStyle w:val="B2"/>
      </w:pPr>
      <w:r w:rsidRPr="00232565">
        <w:t>0</w:t>
      </w:r>
      <w:r w:rsidRPr="000903C1">
        <w:tab/>
        <w:t xml:space="preserve">indicates that </w:t>
      </w:r>
      <w:r>
        <w:t>the UE is in satellite coverage.</w:t>
      </w:r>
    </w:p>
    <w:p w14:paraId="3538C2AD" w14:textId="77777777" w:rsidR="00484063" w:rsidRDefault="00484063" w:rsidP="00484063">
      <w:pPr>
        <w:pStyle w:val="B2"/>
      </w:pPr>
      <w:r w:rsidRPr="000903C1">
        <w:t>1</w:t>
      </w:r>
      <w:r w:rsidRPr="000903C1">
        <w:tab/>
        <w:t xml:space="preserve">indicates that </w:t>
      </w:r>
      <w:r>
        <w:t>the UE is out of satellite coverage (i.e., in discontinuous coverage).</w:t>
      </w:r>
    </w:p>
    <w:p w14:paraId="5D913200" w14:textId="77777777" w:rsidR="00484063" w:rsidRPr="000903C1" w:rsidRDefault="00484063" w:rsidP="00484063">
      <w:pPr>
        <w:pStyle w:val="B1"/>
        <w:rPr>
          <w:lang w:val="en-US"/>
        </w:rPr>
      </w:pPr>
      <w:r w:rsidRPr="000903C1">
        <w:rPr>
          <w:rFonts w:ascii="Courier New" w:hAnsi="Courier New" w:cs="Courier New"/>
        </w:rPr>
        <w:lastRenderedPageBreak/>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active status of access stratum in the UE due to discontinuous coverage</w:t>
      </w:r>
      <w:r>
        <w:rPr>
          <w:lang w:val="en-US"/>
        </w:rPr>
        <w:t>.</w:t>
      </w:r>
    </w:p>
    <w:p w14:paraId="26380AF6" w14:textId="77777777" w:rsidR="00484063" w:rsidRPr="000903C1" w:rsidRDefault="00484063" w:rsidP="00484063">
      <w:pPr>
        <w:pStyle w:val="B2"/>
      </w:pPr>
      <w:r w:rsidRPr="00954E12">
        <w:t>0</w:t>
      </w:r>
      <w:r w:rsidRPr="000903C1">
        <w:tab/>
        <w:t xml:space="preserve">indicates that </w:t>
      </w:r>
      <w:r>
        <w:t>access-stratum is not deactivated due to discontinuous coverage.</w:t>
      </w:r>
    </w:p>
    <w:p w14:paraId="4F09347E" w14:textId="77777777" w:rsidR="00484063" w:rsidRDefault="00484063" w:rsidP="00484063">
      <w:pPr>
        <w:pStyle w:val="B2"/>
      </w:pPr>
      <w:r w:rsidRPr="000903C1">
        <w:t>1</w:t>
      </w:r>
      <w:r w:rsidRPr="000903C1">
        <w:tab/>
        <w:t xml:space="preserve">indicates that </w:t>
      </w:r>
      <w:r>
        <w:t>access-stratum is deactivated due to discontinuous coverage.</w:t>
      </w:r>
    </w:p>
    <w:p w14:paraId="0E57EC22" w14:textId="112FA7C2" w:rsidR="00FB354B" w:rsidRPr="00FB354B" w:rsidRDefault="00FB354B" w:rsidP="00FB354B">
      <w:pPr>
        <w:pStyle w:val="B1"/>
        <w:rPr>
          <w:b/>
        </w:rPr>
      </w:pP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sidRPr="000903C1">
        <w:t xml:space="preserve">: string type; </w:t>
      </w:r>
      <w:r>
        <w:t>three bytes</w:t>
      </w:r>
      <w:r w:rsidRPr="000903C1">
        <w:t xml:space="preserve"> in an 8 bit format.</w:t>
      </w:r>
      <w:r>
        <w:t xml:space="preserve"> The</w:t>
      </w:r>
      <w:r w:rsidRPr="000903C1">
        <w:t xml:space="preserve"> </w:t>
      </w: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Pr>
          <w:rFonts w:ascii="Courier New" w:hAnsi="Courier New" w:cs="Courier New"/>
        </w:rPr>
        <w:t xml:space="preserve"> </w:t>
      </w:r>
      <w:r w:rsidRPr="00BA653A">
        <w:t xml:space="preserve">value </w:t>
      </w:r>
      <w:r>
        <w:t xml:space="preserve">indicates </w:t>
      </w:r>
      <w:r>
        <w:rPr>
          <w:lang w:eastAsia="ko-KR"/>
        </w:rPr>
        <w:t xml:space="preserve">remaining unavailability period duration (i.e., the time until the discontinuous coverage is over) in seconds. </w:t>
      </w:r>
      <w:r>
        <w:rPr>
          <w:rFonts w:hint="eastAsia"/>
          <w:lang w:eastAsia="ko-KR"/>
        </w:rPr>
        <w:t>T</w:t>
      </w:r>
      <w:r>
        <w:rPr>
          <w:lang w:eastAsia="ko-KR"/>
        </w:rPr>
        <w:t>he value part of the Unavailability period duration is coded as octets 3 to 5 of the Time duration IE</w:t>
      </w:r>
      <w:r w:rsidRPr="000903C1">
        <w:t xml:space="preserve"> </w:t>
      </w:r>
      <w:r>
        <w:t xml:space="preserve">as defined in </w:t>
      </w:r>
      <w:r w:rsidRPr="000903C1">
        <w:t>3GPP TS 24.501 [161]</w:t>
      </w:r>
      <w:r>
        <w:t>.</w:t>
      </w:r>
    </w:p>
    <w:p w14:paraId="2F2F974C" w14:textId="77777777" w:rsidR="00484063" w:rsidRPr="000903C1" w:rsidRDefault="00484063" w:rsidP="00484063">
      <w:r w:rsidRPr="000903C1">
        <w:rPr>
          <w:b/>
        </w:rPr>
        <w:t>Implementation</w:t>
      </w:r>
    </w:p>
    <w:p w14:paraId="4FCC0A10" w14:textId="77777777" w:rsidR="00484063" w:rsidRDefault="00484063" w:rsidP="00484063">
      <w:r w:rsidRPr="000903C1">
        <w:t>Optional.</w:t>
      </w:r>
    </w:p>
    <w:p w14:paraId="12EA5904" w14:textId="150017B4" w:rsidR="00484063" w:rsidRDefault="00484063" w:rsidP="00292D44">
      <w:r>
        <w:t>This command is only applicable to UEs supporting satellite E-UTRAN access or satellite NR access.</w:t>
      </w:r>
    </w:p>
    <w:p w14:paraId="7265569E" w14:textId="1E17FF7B" w:rsidR="002D6775" w:rsidRPr="000903C1" w:rsidRDefault="002D6775" w:rsidP="002D6775">
      <w:pPr>
        <w:pStyle w:val="Heading2"/>
      </w:pPr>
      <w:bookmarkStart w:id="2780" w:name="_Toc162980176"/>
      <w:r w:rsidRPr="000903C1">
        <w:t>8.</w:t>
      </w:r>
      <w:r w:rsidR="001473D2">
        <w:t>88</w:t>
      </w:r>
      <w:r w:rsidRPr="000903C1">
        <w:tab/>
        <w:t>Informative examples</w:t>
      </w:r>
      <w:bookmarkEnd w:id="2780"/>
    </w:p>
    <w:p w14:paraId="34B8F139" w14:textId="77777777" w:rsidR="002D6775" w:rsidRPr="000903C1" w:rsidRDefault="002D6775" w:rsidP="002D6775">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0903C1">
        <w:rPr>
          <w:rFonts w:ascii="Courier New" w:hAnsi="Courier New" w:cs="Courier New"/>
        </w:rPr>
        <w:t>+CPAS</w:t>
      </w:r>
      <w:r w:rsidRPr="000903C1">
        <w:t xml:space="preserve">, and hence the returned value can be obsolete. Detachment of the MT from the TA is indicated with a special final result code that indicates all errors related to the operation of the MT. Result code is </w:t>
      </w:r>
      <w:r w:rsidRPr="000903C1">
        <w:rPr>
          <w:rFonts w:ascii="Courier New" w:hAnsi="Courier New"/>
        </w:rPr>
        <w:t>+CME ERROR: &lt;err&gt;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clause "Mobile termination error result code </w:t>
      </w:r>
      <w:r w:rsidRPr="000903C1">
        <w:rPr>
          <w:rFonts w:ascii="Courier New" w:hAnsi="Courier New" w:cs="Courier New"/>
        </w:rPr>
        <w:t>+CME ERROR</w:t>
      </w:r>
      <w:r w:rsidRPr="000903C1">
        <w:t>").</w:t>
      </w:r>
    </w:p>
    <w:p w14:paraId="360ADB12" w14:textId="77777777" w:rsidR="002D6775" w:rsidRPr="000903C1" w:rsidRDefault="002D6775" w:rsidP="002D677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0903C1" w:rsidRDefault="002D6775" w:rsidP="002D6775">
      <w:r w:rsidRPr="000903C1">
        <w:t>Keypad Control command (</w:t>
      </w:r>
      <w:r w:rsidRPr="000903C1">
        <w:rPr>
          <w:rFonts w:ascii="Courier New" w:hAnsi="Courier New"/>
        </w:rPr>
        <w:t>+CKPD</w:t>
      </w:r>
      <w:r w:rsidRPr="000903C1">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0903C1" w:rsidRDefault="002D6775" w:rsidP="002D6775">
      <w:pPr>
        <w:pStyle w:val="PL"/>
      </w:pPr>
      <w:r w:rsidRPr="000903C1">
        <w:t>AT+CKPD="@:Ilkka:S",5,1</w:t>
      </w:r>
    </w:p>
    <w:p w14:paraId="3A0F5681" w14:textId="77777777" w:rsidR="002D6775" w:rsidRPr="000903C1" w:rsidRDefault="002D6775" w:rsidP="002D6775">
      <w:pPr>
        <w:pStyle w:val="PL"/>
      </w:pPr>
      <w:r w:rsidRPr="000903C1">
        <w:t>OK</w:t>
      </w:r>
    </w:p>
    <w:p w14:paraId="7976734B" w14:textId="77777777" w:rsidR="002D6775" w:rsidRPr="000903C1" w:rsidRDefault="002D6775" w:rsidP="002D6775">
      <w:pPr>
        <w:pStyle w:val="PL"/>
      </w:pPr>
    </w:p>
    <w:p w14:paraId="5031FBAE" w14:textId="77777777" w:rsidR="002D6775" w:rsidRPr="000903C1" w:rsidRDefault="002D6775" w:rsidP="002D6775">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834512" w:rsidRDefault="002D6775" w:rsidP="002D6775">
      <w:pPr>
        <w:pStyle w:val="PL"/>
        <w:rPr>
          <w:lang w:val="fr-FR"/>
        </w:rPr>
      </w:pPr>
      <w:r w:rsidRPr="00834512">
        <w:rPr>
          <w:lang w:val="fr-FR"/>
        </w:rPr>
        <w:t>AT+CSCS=?;+CDIS=?</w:t>
      </w:r>
    </w:p>
    <w:p w14:paraId="65074CB3" w14:textId="77777777" w:rsidR="002D6775" w:rsidRPr="00834512" w:rsidRDefault="002D6775" w:rsidP="002D6775">
      <w:pPr>
        <w:pStyle w:val="PL"/>
        <w:rPr>
          <w:lang w:val="fr-FR"/>
        </w:rPr>
      </w:pPr>
      <w:r w:rsidRPr="00834512">
        <w:rPr>
          <w:lang w:val="fr-FR"/>
        </w:rPr>
        <w:t>+CSCS: ("IRA","PCCP850","8859</w:t>
      </w:r>
      <w:r w:rsidRPr="00834512">
        <w:rPr>
          <w:lang w:val="fr-FR"/>
        </w:rPr>
        <w:noBreakHyphen/>
        <w:t>1")</w:t>
      </w:r>
    </w:p>
    <w:p w14:paraId="641655E7" w14:textId="77777777" w:rsidR="002D6775" w:rsidRPr="000903C1" w:rsidRDefault="002D6775" w:rsidP="002D6775">
      <w:pPr>
        <w:pStyle w:val="PL"/>
      </w:pPr>
      <w:r w:rsidRPr="000903C1">
        <w:lastRenderedPageBreak/>
        <w:t>+CDIS: 10,10,10,6,6</w:t>
      </w:r>
    </w:p>
    <w:p w14:paraId="47EA67D1" w14:textId="77777777" w:rsidR="002D6775" w:rsidRPr="000903C1" w:rsidRDefault="002D6775" w:rsidP="002D6775">
      <w:pPr>
        <w:pStyle w:val="PL"/>
        <w:rPr>
          <w:lang w:val="en-US"/>
        </w:rPr>
      </w:pPr>
      <w:r w:rsidRPr="000903C1">
        <w:rPr>
          <w:lang w:val="en-US"/>
        </w:rPr>
        <w:t>OK</w:t>
      </w:r>
    </w:p>
    <w:p w14:paraId="069DA228" w14:textId="77777777" w:rsidR="002D6775" w:rsidRPr="000903C1" w:rsidRDefault="002D6775" w:rsidP="002D6775">
      <w:pPr>
        <w:pStyle w:val="PL"/>
        <w:rPr>
          <w:lang w:val="en-US"/>
        </w:rPr>
      </w:pPr>
      <w:r w:rsidRPr="000903C1">
        <w:rPr>
          <w:lang w:val="en-US"/>
        </w:rPr>
        <w:t>AT+CSCS="IRA"</w:t>
      </w:r>
    </w:p>
    <w:p w14:paraId="68629B37" w14:textId="77777777" w:rsidR="002D6775" w:rsidRPr="000903C1" w:rsidRDefault="002D6775" w:rsidP="002D6775">
      <w:pPr>
        <w:pStyle w:val="PL"/>
      </w:pPr>
      <w:r w:rsidRPr="000903C1">
        <w:t>OK</w:t>
      </w:r>
    </w:p>
    <w:p w14:paraId="29E98026" w14:textId="77777777" w:rsidR="002D6775" w:rsidRPr="000903C1" w:rsidRDefault="002D6775" w:rsidP="002D6775">
      <w:pPr>
        <w:pStyle w:val="PL"/>
      </w:pPr>
      <w:r w:rsidRPr="000903C1">
        <w:t>AT+CDIS?</w:t>
      </w:r>
    </w:p>
    <w:p w14:paraId="7DE5EC3F" w14:textId="77777777" w:rsidR="002D6775" w:rsidRPr="000903C1" w:rsidRDefault="002D6775" w:rsidP="002D6775">
      <w:pPr>
        <w:pStyle w:val="PL"/>
      </w:pPr>
      <w:r w:rsidRPr="000903C1">
        <w:t>+CDIS: "RADIOLINJA","","","Menu","Memory"</w:t>
      </w:r>
    </w:p>
    <w:p w14:paraId="78A520CC" w14:textId="77777777" w:rsidR="002D6775" w:rsidRPr="000903C1" w:rsidRDefault="002D6775" w:rsidP="002D6775">
      <w:pPr>
        <w:pStyle w:val="PL"/>
      </w:pPr>
      <w:r w:rsidRPr="000903C1">
        <w:t>OK</w:t>
      </w:r>
    </w:p>
    <w:p w14:paraId="71E8324F" w14:textId="77777777" w:rsidR="002D6775" w:rsidRPr="000903C1" w:rsidRDefault="002D6775" w:rsidP="002D6775">
      <w:pPr>
        <w:pStyle w:val="PL"/>
      </w:pPr>
      <w:r w:rsidRPr="000903C1">
        <w:t>AT+CDIS="IRA","Hello, I'm","writing to","display",,</w:t>
      </w:r>
    </w:p>
    <w:p w14:paraId="73DEF8CE" w14:textId="77777777" w:rsidR="002D6775" w:rsidRPr="000903C1" w:rsidRDefault="002D6775" w:rsidP="002D6775">
      <w:pPr>
        <w:pStyle w:val="PL"/>
      </w:pPr>
      <w:r w:rsidRPr="000903C1">
        <w:t>OK</w:t>
      </w:r>
    </w:p>
    <w:p w14:paraId="4BFBFDA2" w14:textId="77777777" w:rsidR="002D6775" w:rsidRPr="000903C1" w:rsidRDefault="002D6775" w:rsidP="002D6775">
      <w:pPr>
        <w:pStyle w:val="PL"/>
      </w:pPr>
    </w:p>
    <w:p w14:paraId="1D3E0100" w14:textId="77777777" w:rsidR="002D6775" w:rsidRPr="000903C1" w:rsidRDefault="002D6775" w:rsidP="002D6775">
      <w:r w:rsidRPr="000903C1">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0903C1" w:rsidRDefault="002D6775" w:rsidP="002D6775">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w:t>
      </w:r>
      <w:r>
        <w:t>'</w:t>
      </w:r>
      <w:r w:rsidRPr="000903C1">
        <w:t>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0903C1" w:rsidRDefault="002D6775" w:rsidP="002D6775">
      <w:pPr>
        <w:pStyle w:val="PL"/>
      </w:pPr>
      <w:r w:rsidRPr="000903C1">
        <w:t>AT+CSO=?</w:t>
      </w:r>
      <w:r w:rsidRPr="000903C1">
        <w:tab/>
      </w:r>
      <w:r w:rsidRPr="000903C1">
        <w:tab/>
      </w:r>
      <w:r w:rsidRPr="000903C1">
        <w:rPr>
          <w:rFonts w:ascii="Times New Roman" w:hAnsi="Times New Roman"/>
        </w:rPr>
        <w:t>obtain the touch screen orientation</w:t>
      </w:r>
    </w:p>
    <w:p w14:paraId="2A445C9D" w14:textId="77777777" w:rsidR="002D6775" w:rsidRPr="000903C1" w:rsidRDefault="002D6775" w:rsidP="002D6775">
      <w:pPr>
        <w:pStyle w:val="PL"/>
        <w:rPr>
          <w:rFonts w:cs="Courier New"/>
        </w:rPr>
      </w:pPr>
      <w:r w:rsidRPr="000903C1">
        <w:rPr>
          <w:rFonts w:cs="Courier New"/>
        </w:rPr>
        <w:t>+CSO=2,0</w:t>
      </w:r>
    </w:p>
    <w:p w14:paraId="1BA1B845" w14:textId="77777777" w:rsidR="002D6775" w:rsidRPr="000903C1" w:rsidRDefault="002D6775" w:rsidP="002D6775">
      <w:pPr>
        <w:pStyle w:val="PL"/>
        <w:rPr>
          <w:lang w:val="da-DK"/>
        </w:rPr>
      </w:pPr>
      <w:r w:rsidRPr="000903C1">
        <w:t>AT+CSS=?</w:t>
      </w:r>
      <w:r w:rsidRPr="000903C1">
        <w:tab/>
      </w:r>
      <w:r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Pr="000903C1">
        <w:rPr>
          <w:rFonts w:cs="Courier New"/>
        </w:rPr>
        <w:tab/>
      </w:r>
      <w:r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Pr="000903C1">
        <w:rPr>
          <w:lang w:val="da-DK"/>
        </w:rPr>
        <w:tab/>
      </w:r>
      <w:r w:rsidRPr="000903C1">
        <w:rPr>
          <w:lang w:val="da-DK"/>
        </w:rPr>
        <w:tab/>
      </w:r>
      <w:r w:rsidRPr="000903C1">
        <w:rPr>
          <w:rFonts w:ascii="Times New Roman" w:hAnsi="Times New Roman"/>
          <w:lang w:val="da-DK"/>
        </w:rPr>
        <w:t>start emulating a gesture</w:t>
      </w:r>
      <w:r w:rsidRPr="000903C1">
        <w:rPr>
          <w:lang w:val="da-DK"/>
        </w:rPr>
        <w:br/>
        <w:t>AT+CTSA=1,50,50</w:t>
      </w:r>
      <w:r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Pr="000903C1">
        <w:rPr>
          <w:lang w:val="da-DK"/>
        </w:rPr>
        <w:br/>
        <w:t>+CTSA=0,100,100</w:t>
      </w:r>
      <w:r w:rsidRPr="000903C1">
        <w:rPr>
          <w:lang w:val="da-DK"/>
        </w:rPr>
        <w:tab/>
      </w:r>
      <w:r w:rsidRPr="000903C1">
        <w:rPr>
          <w:lang w:val="da-DK"/>
        </w:rPr>
        <w:tab/>
      </w:r>
      <w:r w:rsidRPr="000903C1">
        <w:rPr>
          <w:rFonts w:ascii="Times New Roman" w:hAnsi="Times New Roman"/>
          <w:lang w:val="da-DK"/>
        </w:rPr>
        <w:t>end emulating the gesture</w:t>
      </w:r>
    </w:p>
    <w:p w14:paraId="2627029D" w14:textId="77777777" w:rsidR="002D6775" w:rsidRPr="000903C1" w:rsidRDefault="002D6775" w:rsidP="002D6775">
      <w:pPr>
        <w:pStyle w:val="PL"/>
        <w:rPr>
          <w:lang w:val="da-DK"/>
        </w:rPr>
      </w:pPr>
    </w:p>
    <w:p w14:paraId="419C08D1" w14:textId="77777777" w:rsidR="002D6775" w:rsidRPr="000903C1" w:rsidRDefault="002D6775" w:rsidP="002D6775">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0903C1" w:rsidRDefault="002D6775" w:rsidP="002D6775">
      <w:pPr>
        <w:pStyle w:val="PL"/>
      </w:pPr>
      <w:r w:rsidRPr="000903C1">
        <w:t>AT+CIND=?</w:t>
      </w:r>
    </w:p>
    <w:p w14:paraId="3613571A" w14:textId="77777777" w:rsidR="002D6775" w:rsidRPr="000903C1" w:rsidRDefault="002D6775" w:rsidP="002D6775">
      <w:pPr>
        <w:pStyle w:val="PL"/>
      </w:pPr>
      <w:r w:rsidRPr="000903C1">
        <w:t>+CIND: ("memory",(0</w:t>
      </w:r>
      <w:r w:rsidRPr="000903C1">
        <w:noBreakHyphen/>
        <w:t>2)),("call",(0,1)),("data",(0,1)),("roam",(0,1)),</w:t>
      </w:r>
    </w:p>
    <w:p w14:paraId="1F01411C" w14:textId="77777777" w:rsidR="002D6775" w:rsidRPr="000903C1" w:rsidRDefault="002D6775" w:rsidP="002D6775">
      <w:pPr>
        <w:pStyle w:val="PL"/>
      </w:pPr>
      <w:r w:rsidRPr="000903C1">
        <w:t>("alpha",(0,1)),("message",(0,1)),("index1",(0</w:t>
      </w:r>
      <w:r w:rsidRPr="000903C1">
        <w:noBreakHyphen/>
        <w:t>11)),("index2",(0</w:t>
      </w:r>
      <w:r w:rsidRPr="000903C1">
        <w:noBreakHyphen/>
        <w:t>11)),</w:t>
      </w:r>
    </w:p>
    <w:p w14:paraId="0E2B9FA6" w14:textId="77777777" w:rsidR="002D6775" w:rsidRPr="000903C1" w:rsidRDefault="002D6775" w:rsidP="002D6775">
      <w:pPr>
        <w:pStyle w:val="PL"/>
      </w:pPr>
      <w:r w:rsidRPr="000903C1">
        <w:t>("index3",(0</w:t>
      </w:r>
      <w:r w:rsidRPr="000903C1">
        <w:noBreakHyphen/>
        <w:t>11)),("signal",(0</w:t>
      </w:r>
      <w:r w:rsidRPr="000903C1">
        <w:noBreakHyphen/>
        <w:t>5)),("service",(0,1)),("sel1",(0,1)),</w:t>
      </w:r>
    </w:p>
    <w:p w14:paraId="3A9859EE" w14:textId="77777777" w:rsidR="002D6775" w:rsidRPr="000903C1" w:rsidRDefault="002D6775" w:rsidP="002D6775">
      <w:pPr>
        <w:pStyle w:val="PL"/>
      </w:pPr>
      <w:r w:rsidRPr="000903C1">
        <w:t>("sel2",(0,1)),("sel3",(0,1)),("battchg",(0</w:t>
      </w:r>
      <w:r w:rsidRPr="000903C1">
        <w:noBreakHyphen/>
        <w:t>5))</w:t>
      </w:r>
    </w:p>
    <w:p w14:paraId="01BEC2E7" w14:textId="77777777" w:rsidR="002D6775" w:rsidRPr="000903C1" w:rsidRDefault="002D6775" w:rsidP="002D6775">
      <w:pPr>
        <w:pStyle w:val="PL"/>
      </w:pPr>
      <w:r w:rsidRPr="000903C1">
        <w:t>OK</w:t>
      </w:r>
    </w:p>
    <w:p w14:paraId="0E47B751" w14:textId="77777777" w:rsidR="002D6775" w:rsidRPr="000903C1" w:rsidRDefault="002D6775" w:rsidP="002D6775">
      <w:pPr>
        <w:pStyle w:val="PL"/>
      </w:pPr>
      <w:r w:rsidRPr="000903C1">
        <w:t>AT+CIND?</w:t>
      </w:r>
    </w:p>
    <w:p w14:paraId="70505606" w14:textId="77777777" w:rsidR="002D6775" w:rsidRPr="000903C1" w:rsidRDefault="002D6775" w:rsidP="002D6775">
      <w:pPr>
        <w:pStyle w:val="PL"/>
      </w:pPr>
      <w:r w:rsidRPr="000903C1">
        <w:t>+CIND: 1,0,0,0,0,1,0,0,0,3,1,0,0,0,5</w:t>
      </w:r>
    </w:p>
    <w:p w14:paraId="55010C7B" w14:textId="77777777" w:rsidR="002D6775" w:rsidRPr="000903C1" w:rsidRDefault="002D6775" w:rsidP="002D6775">
      <w:pPr>
        <w:pStyle w:val="PL"/>
      </w:pPr>
      <w:r w:rsidRPr="000903C1">
        <w:t>OK</w:t>
      </w:r>
    </w:p>
    <w:p w14:paraId="24489E88" w14:textId="77777777" w:rsidR="002D6775" w:rsidRPr="000903C1" w:rsidRDefault="002D6775" w:rsidP="002D6775">
      <w:pPr>
        <w:pStyle w:val="PL"/>
      </w:pPr>
      <w:r w:rsidRPr="000903C1">
        <w:t>AT+CIND=,,,,,0</w:t>
      </w:r>
    </w:p>
    <w:p w14:paraId="10F684B3" w14:textId="77777777" w:rsidR="002D6775" w:rsidRPr="000903C1" w:rsidRDefault="002D6775" w:rsidP="002D6775">
      <w:pPr>
        <w:pStyle w:val="PL"/>
      </w:pPr>
      <w:r w:rsidRPr="000903C1">
        <w:t>+CME ERROR: 10</w:t>
      </w:r>
    </w:p>
    <w:p w14:paraId="5C4D90D5" w14:textId="77777777" w:rsidR="002D6775" w:rsidRPr="000903C1" w:rsidRDefault="002D6775" w:rsidP="002D6775">
      <w:pPr>
        <w:pStyle w:val="PL"/>
      </w:pPr>
    </w:p>
    <w:p w14:paraId="26BA11FF" w14:textId="77777777" w:rsidR="002D6775" w:rsidRPr="000903C1" w:rsidRDefault="002D6775" w:rsidP="002D677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4B513C94" w14:textId="77777777" w:rsidR="002D6775" w:rsidRPr="000903C1" w:rsidRDefault="002D6775" w:rsidP="002D6775">
      <w:r w:rsidRPr="000903C1">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xml:space="preserve">) and the new value of it, and </w:t>
      </w:r>
      <w:r w:rsidRPr="000903C1">
        <w:rPr>
          <w:rFonts w:ascii="Courier New" w:hAnsi="Courier New" w:cs="Courier New"/>
        </w:rPr>
        <w:t>+CTEV</w:t>
      </w:r>
      <w:r w:rsidRPr="000903C1">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0903C1" w:rsidRDefault="002D6775" w:rsidP="002D6775">
      <w:pPr>
        <w:pStyle w:val="PL"/>
        <w:keepNext/>
      </w:pPr>
      <w:r w:rsidRPr="000903C1">
        <w:t>+CKEV: 49,1</w:t>
      </w:r>
    </w:p>
    <w:p w14:paraId="07B9ECFB" w14:textId="77777777" w:rsidR="002D6775" w:rsidRPr="000903C1" w:rsidRDefault="002D6775" w:rsidP="002D6775">
      <w:pPr>
        <w:pStyle w:val="PL"/>
        <w:keepNext/>
      </w:pPr>
      <w:r w:rsidRPr="000903C1">
        <w:t>+CDEV: 1,"1"</w:t>
      </w:r>
    </w:p>
    <w:p w14:paraId="02C4FC8E" w14:textId="77777777" w:rsidR="002D6775" w:rsidRPr="000903C1" w:rsidRDefault="002D6775" w:rsidP="002D6775">
      <w:pPr>
        <w:pStyle w:val="PL"/>
        <w:keepNext/>
      </w:pPr>
      <w:r w:rsidRPr="000903C1">
        <w:t>+CKEV: 49,0</w:t>
      </w:r>
    </w:p>
    <w:p w14:paraId="5A197CDF" w14:textId="77777777" w:rsidR="002D6775" w:rsidRPr="000903C1" w:rsidRDefault="002D6775" w:rsidP="002D6775">
      <w:pPr>
        <w:pStyle w:val="PL"/>
        <w:rPr>
          <w:rFonts w:cs="Courier New"/>
        </w:rPr>
      </w:pPr>
      <w:r w:rsidRPr="000903C1">
        <w:t>+CIND: 10,5</w:t>
      </w:r>
    </w:p>
    <w:p w14:paraId="1ED85414" w14:textId="77777777" w:rsidR="002D6775" w:rsidRPr="000903C1" w:rsidRDefault="002D6775" w:rsidP="002D6775">
      <w:pPr>
        <w:pStyle w:val="PL"/>
      </w:pPr>
      <w:r w:rsidRPr="000903C1">
        <w:rPr>
          <w:rFonts w:cs="Courier New"/>
        </w:rPr>
        <w:t>+CTEV: 1,10,10,0;</w:t>
      </w:r>
    </w:p>
    <w:p w14:paraId="6C1E3E4F" w14:textId="77777777" w:rsidR="002D6775" w:rsidRPr="000903C1" w:rsidRDefault="002D6775" w:rsidP="002D6775">
      <w:pPr>
        <w:pStyle w:val="PL"/>
      </w:pPr>
      <w:r w:rsidRPr="000903C1">
        <w:rPr>
          <w:rFonts w:cs="Courier New"/>
        </w:rPr>
        <w:t>+CTEV: 0,10,10,0,3000</w:t>
      </w:r>
    </w:p>
    <w:p w14:paraId="5F493BA2" w14:textId="77777777" w:rsidR="002D6775" w:rsidRPr="000903C1" w:rsidRDefault="002D6775" w:rsidP="002D6775">
      <w:pPr>
        <w:pStyle w:val="PL"/>
      </w:pPr>
    </w:p>
    <w:p w14:paraId="17819517" w14:textId="77777777" w:rsidR="002D6775" w:rsidRPr="000903C1" w:rsidRDefault="002D6775" w:rsidP="002D6775">
      <w:pPr>
        <w:keepNext/>
        <w:keepLines/>
      </w:pPr>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0903C1" w:rsidRDefault="002D6775" w:rsidP="002D6775">
      <w:pPr>
        <w:pStyle w:val="TH"/>
      </w:pPr>
      <w:r w:rsidRPr="000903C1">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0903C1" w:rsidRDefault="002D6775" w:rsidP="002D6775">
      <w:pPr>
        <w:pStyle w:val="TF"/>
      </w:pPr>
      <w:r w:rsidRPr="000903C1">
        <w:t>Figure </w:t>
      </w:r>
      <w:r w:rsidRPr="000903C1">
        <w:rPr>
          <w:noProof/>
        </w:rPr>
        <w:t>8</w:t>
      </w:r>
      <w:r w:rsidRPr="000903C1">
        <w:t>: Mobile termination event reporting</w:t>
      </w:r>
    </w:p>
    <w:p w14:paraId="2C50E0A8" w14:textId="77777777" w:rsidR="002D6775" w:rsidRPr="000903C1" w:rsidRDefault="002D6775" w:rsidP="002D6775">
      <w:r w:rsidRPr="000903C1">
        <w:t>An example of complete setup of the TA where TE takes the control of keypad, but does not want to write to display nor control the indicators (in the start MT is powered off):</w:t>
      </w:r>
    </w:p>
    <w:p w14:paraId="35C767C5"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3DE4C922" w14:textId="77777777" w:rsidR="002D6775" w:rsidRPr="000903C1" w:rsidRDefault="002D6775" w:rsidP="002D6775">
      <w:pPr>
        <w:pStyle w:val="PL"/>
      </w:pPr>
      <w:r w:rsidRPr="000903C1">
        <w:t>OK</w:t>
      </w:r>
    </w:p>
    <w:p w14:paraId="0D04EBA8"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10D13864" w14:textId="77777777" w:rsidR="002D6775" w:rsidRPr="000903C1" w:rsidRDefault="002D6775" w:rsidP="002D6775">
      <w:pPr>
        <w:pStyle w:val="PL"/>
      </w:pPr>
      <w:r w:rsidRPr="000903C1">
        <w:t>+CPAS: 5</w:t>
      </w:r>
      <w:r w:rsidRPr="000903C1">
        <w:tab/>
      </w:r>
      <w:r w:rsidRPr="000903C1">
        <w:tab/>
      </w:r>
      <w:r w:rsidRPr="000903C1">
        <w:rPr>
          <w:rFonts w:ascii="Times New Roman" w:hAnsi="Times New Roman"/>
        </w:rPr>
        <w:t>(MT is asleep)</w:t>
      </w:r>
    </w:p>
    <w:p w14:paraId="456D1C2F" w14:textId="77777777" w:rsidR="002D6775" w:rsidRPr="000903C1" w:rsidRDefault="002D6775" w:rsidP="002D6775">
      <w:pPr>
        <w:pStyle w:val="PL"/>
      </w:pPr>
      <w:r w:rsidRPr="000903C1">
        <w:t>OK</w:t>
      </w:r>
    </w:p>
    <w:p w14:paraId="05DF1856" w14:textId="77777777" w:rsidR="002D6775" w:rsidRPr="000903C1" w:rsidRDefault="002D6775" w:rsidP="002D6775">
      <w:pPr>
        <w:pStyle w:val="PL"/>
      </w:pPr>
      <w:r w:rsidRPr="000903C1">
        <w:t>AT+CFUN=1</w:t>
      </w:r>
      <w:r w:rsidRPr="000903C1">
        <w:tab/>
      </w:r>
      <w:r w:rsidRPr="000903C1">
        <w:tab/>
      </w:r>
      <w:r w:rsidRPr="000903C1">
        <w:rPr>
          <w:rFonts w:ascii="Times New Roman" w:hAnsi="Times New Roman"/>
        </w:rPr>
        <w:t>(set MT to full functionality state)</w:t>
      </w:r>
    </w:p>
    <w:p w14:paraId="5AB545E0" w14:textId="77777777" w:rsidR="002D6775" w:rsidRPr="000903C1" w:rsidRDefault="002D6775" w:rsidP="002D6775">
      <w:pPr>
        <w:pStyle w:val="PL"/>
      </w:pPr>
      <w:r w:rsidRPr="000903C1">
        <w:t>+CME ERROR: SIM PIN required</w:t>
      </w:r>
      <w:r w:rsidRPr="000903C1">
        <w:rPr>
          <w:rFonts w:ascii="Times New Roman" w:hAnsi="Times New Roman"/>
        </w:rPr>
        <w:tab/>
        <w:t>(SIM requests PIN)</w:t>
      </w:r>
    </w:p>
    <w:p w14:paraId="774689C6" w14:textId="77777777" w:rsidR="002D6775" w:rsidRPr="000903C1" w:rsidRDefault="002D6775" w:rsidP="002D6775">
      <w:pPr>
        <w:pStyle w:val="PL"/>
      </w:pPr>
      <w:r w:rsidRPr="000903C1">
        <w:t>AT+CPIN="1234"</w:t>
      </w:r>
    </w:p>
    <w:p w14:paraId="6820643E" w14:textId="77777777" w:rsidR="002D6775" w:rsidRPr="000903C1" w:rsidRDefault="002D6775" w:rsidP="002D6775">
      <w:pPr>
        <w:pStyle w:val="PL"/>
        <w:rPr>
          <w:rFonts w:ascii="Times New Roman" w:hAnsi="Times New Roman"/>
        </w:rPr>
      </w:pPr>
      <w:r w:rsidRPr="000903C1">
        <w:t>+CME ERROR: incorrect password</w:t>
      </w:r>
      <w:r w:rsidRPr="000903C1">
        <w:tab/>
      </w:r>
      <w:r w:rsidRPr="000903C1">
        <w:rPr>
          <w:rFonts w:ascii="Times New Roman" w:hAnsi="Times New Roman"/>
        </w:rPr>
        <w:t>(user entered wrong PIN)</w:t>
      </w:r>
    </w:p>
    <w:p w14:paraId="3DB28D58" w14:textId="77777777" w:rsidR="002D6775" w:rsidRPr="000903C1" w:rsidRDefault="002D6775" w:rsidP="002D6775">
      <w:pPr>
        <w:pStyle w:val="PL"/>
      </w:pPr>
      <w:r w:rsidRPr="000903C1">
        <w:t>AT+CPIN="4321"</w:t>
      </w:r>
    </w:p>
    <w:p w14:paraId="05E53540"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45388847" w14:textId="77777777" w:rsidR="002D6775" w:rsidRPr="000903C1" w:rsidRDefault="002D6775" w:rsidP="002D6775">
      <w:pPr>
        <w:pStyle w:val="PL"/>
      </w:pPr>
      <w:r w:rsidRPr="000903C1">
        <w:t>AT+COPS=0,0</w:t>
      </w:r>
      <w:r w:rsidRPr="000903C1">
        <w:rPr>
          <w:rFonts w:ascii="Times New Roman" w:hAnsi="Times New Roman"/>
        </w:rPr>
        <w:tab/>
      </w:r>
      <w:r w:rsidRPr="000903C1">
        <w:rPr>
          <w:rFonts w:ascii="Times New Roman" w:hAnsi="Times New Roman"/>
        </w:rPr>
        <w:tab/>
        <w:t>(ask for automatic operator selection and registration)</w:t>
      </w:r>
    </w:p>
    <w:p w14:paraId="24D0F631" w14:textId="77777777" w:rsidR="002D6775" w:rsidRPr="000903C1" w:rsidRDefault="002D6775" w:rsidP="002D6775">
      <w:pPr>
        <w:pStyle w:val="PL"/>
      </w:pPr>
      <w:r w:rsidRPr="000903C1">
        <w:t>OK</w:t>
      </w:r>
    </w:p>
    <w:p w14:paraId="7F818CF0" w14:textId="77777777" w:rsidR="002D6775" w:rsidRPr="000903C1" w:rsidRDefault="002D6775" w:rsidP="002D6775">
      <w:pPr>
        <w:pStyle w:val="PL"/>
      </w:pPr>
      <w:r w:rsidRPr="000903C1">
        <w:t>+CREG: 1</w:t>
      </w:r>
      <w:r w:rsidRPr="000903C1">
        <w:tab/>
      </w:r>
      <w:r w:rsidRPr="000903C1">
        <w:rPr>
          <w:rFonts w:ascii="Times New Roman" w:hAnsi="Times New Roman"/>
        </w:rPr>
        <w:tab/>
        <w:t>(registered in the network)</w:t>
      </w:r>
    </w:p>
    <w:p w14:paraId="2808DCE8" w14:textId="77777777" w:rsidR="002D6775" w:rsidRPr="000903C1" w:rsidRDefault="002D6775" w:rsidP="002D6775">
      <w:pPr>
        <w:pStyle w:val="PL"/>
      </w:pPr>
      <w:r w:rsidRPr="000903C1">
        <w:t>AT+COPS?</w:t>
      </w:r>
    </w:p>
    <w:p w14:paraId="770F84B9" w14:textId="77777777" w:rsidR="002D6775" w:rsidRPr="000903C1" w:rsidRDefault="002D6775" w:rsidP="002D6775">
      <w:pPr>
        <w:pStyle w:val="PL"/>
      </w:pPr>
      <w:r w:rsidRPr="000903C1">
        <w:t>+COPS: 0,0,"RADIOLINJA"</w:t>
      </w:r>
      <w:r w:rsidRPr="000903C1">
        <w:rPr>
          <w:rFonts w:ascii="Times New Roman" w:hAnsi="Times New Roman"/>
        </w:rPr>
        <w:tab/>
        <w:t>(get the operator name)</w:t>
      </w:r>
    </w:p>
    <w:p w14:paraId="2963A23F" w14:textId="77777777" w:rsidR="002D6775" w:rsidRPr="000903C1" w:rsidRDefault="002D6775" w:rsidP="002D6775">
      <w:pPr>
        <w:pStyle w:val="PL"/>
      </w:pPr>
      <w:r w:rsidRPr="000903C1">
        <w:t>OK</w:t>
      </w:r>
    </w:p>
    <w:p w14:paraId="6E541A3C" w14:textId="77777777" w:rsidR="002D6775" w:rsidRPr="000903C1" w:rsidRDefault="002D6775" w:rsidP="002D6775">
      <w:pPr>
        <w:pStyle w:val="PL"/>
      </w:pPr>
      <w:r w:rsidRPr="000903C1">
        <w:t>AT+CMEC=1,0,0</w:t>
      </w:r>
      <w:r w:rsidRPr="000903C1">
        <w:tab/>
      </w:r>
      <w:r w:rsidRPr="000903C1">
        <w:tab/>
      </w:r>
      <w:r w:rsidRPr="000903C1">
        <w:rPr>
          <w:rFonts w:ascii="Times New Roman" w:hAnsi="Times New Roman"/>
        </w:rPr>
        <w:t>(take over the keypad, leave display to MT)</w:t>
      </w:r>
    </w:p>
    <w:p w14:paraId="2B7F5759" w14:textId="77777777" w:rsidR="002D6775" w:rsidRPr="000903C1" w:rsidRDefault="002D6775" w:rsidP="002D6775">
      <w:pPr>
        <w:pStyle w:val="PL"/>
      </w:pPr>
      <w:r w:rsidRPr="000903C1">
        <w:t>OK</w:t>
      </w:r>
    </w:p>
    <w:p w14:paraId="4F46CC5F" w14:textId="77777777" w:rsidR="002D6775" w:rsidRPr="000903C1" w:rsidRDefault="002D6775" w:rsidP="002D6775">
      <w:pPr>
        <w:pStyle w:val="PL"/>
      </w:pPr>
      <w:r w:rsidRPr="000903C1">
        <w:t>AT+CDIS=?;+CIND=?</w:t>
      </w:r>
      <w:r w:rsidRPr="000903C1">
        <w:tab/>
      </w:r>
      <w:r w:rsidRPr="000903C1">
        <w:rPr>
          <w:rFonts w:ascii="Times New Roman" w:hAnsi="Times New Roman"/>
        </w:rPr>
        <w:t>(query display text and indicator formats)</w:t>
      </w:r>
    </w:p>
    <w:p w14:paraId="6A1B2696" w14:textId="77777777" w:rsidR="002D6775" w:rsidRPr="000903C1" w:rsidRDefault="002D6775" w:rsidP="002D6775">
      <w:pPr>
        <w:pStyle w:val="PL"/>
      </w:pPr>
      <w:r w:rsidRPr="000903C1">
        <w:t>+CDIS: 10,10,10,6,6</w:t>
      </w:r>
    </w:p>
    <w:p w14:paraId="2EA42CAC" w14:textId="77777777" w:rsidR="002D6775" w:rsidRPr="000903C1" w:rsidRDefault="002D6775" w:rsidP="002D6775">
      <w:pPr>
        <w:pStyle w:val="PL"/>
      </w:pPr>
      <w:r w:rsidRPr="000903C1">
        <w:t>+CIND: ("memory",(0</w:t>
      </w:r>
      <w:r w:rsidRPr="000903C1">
        <w:noBreakHyphen/>
        <w:t>2)),("call",(0,1)),("data",(0,1)),("roam",(0,1)),</w:t>
      </w:r>
    </w:p>
    <w:p w14:paraId="6B5296B4" w14:textId="77777777" w:rsidR="002D6775" w:rsidRPr="000903C1" w:rsidRDefault="002D6775" w:rsidP="002D6775">
      <w:pPr>
        <w:pStyle w:val="PL"/>
      </w:pPr>
      <w:r w:rsidRPr="000903C1">
        <w:t>("alpha",(0,1)),("message",(0,1)),("index1",(0</w:t>
      </w:r>
      <w:r w:rsidRPr="000903C1">
        <w:noBreakHyphen/>
        <w:t>11)),("index2",(0</w:t>
      </w:r>
      <w:r w:rsidRPr="000903C1">
        <w:noBreakHyphen/>
        <w:t>11)),</w:t>
      </w:r>
    </w:p>
    <w:p w14:paraId="5A6C5786" w14:textId="77777777" w:rsidR="002D6775" w:rsidRPr="000903C1" w:rsidRDefault="002D6775" w:rsidP="002D6775">
      <w:pPr>
        <w:pStyle w:val="PL"/>
      </w:pPr>
      <w:r w:rsidRPr="000903C1">
        <w:t>("index3",(0</w:t>
      </w:r>
      <w:r w:rsidRPr="000903C1">
        <w:noBreakHyphen/>
        <w:t>11)),("signal",(0</w:t>
      </w:r>
      <w:r w:rsidRPr="000903C1">
        <w:noBreakHyphen/>
        <w:t>5)),("service",(0,1)),("sel1",(0,1)),</w:t>
      </w:r>
    </w:p>
    <w:p w14:paraId="09668B52" w14:textId="77777777" w:rsidR="002D6775" w:rsidRPr="000903C1" w:rsidRDefault="002D6775" w:rsidP="002D6775">
      <w:pPr>
        <w:pStyle w:val="PL"/>
      </w:pPr>
      <w:r w:rsidRPr="000903C1">
        <w:t>("sel2",(0,1)),("sel3",(0,1)),("battchg",(0</w:t>
      </w:r>
      <w:r w:rsidRPr="000903C1">
        <w:noBreakHyphen/>
        <w:t>5))</w:t>
      </w:r>
    </w:p>
    <w:p w14:paraId="3DFB81E3" w14:textId="77777777" w:rsidR="002D6775" w:rsidRPr="000903C1" w:rsidRDefault="002D6775" w:rsidP="002D6775">
      <w:pPr>
        <w:pStyle w:val="PL"/>
      </w:pPr>
      <w:r w:rsidRPr="000903C1">
        <w:t>OK</w:t>
      </w:r>
    </w:p>
    <w:p w14:paraId="74B2A4AC" w14:textId="77777777" w:rsidR="002D6775" w:rsidRPr="000903C1" w:rsidRDefault="002D6775" w:rsidP="002D6775">
      <w:pPr>
        <w:pStyle w:val="PL"/>
      </w:pPr>
      <w:r w:rsidRPr="000903C1">
        <w:t>AT+CSCS="IRA"</w:t>
      </w:r>
      <w:r w:rsidRPr="000903C1">
        <w:tab/>
      </w:r>
      <w:r w:rsidRPr="000903C1">
        <w:tab/>
      </w:r>
      <w:r w:rsidRPr="000903C1">
        <w:rPr>
          <w:rFonts w:ascii="Times New Roman" w:hAnsi="Times New Roman"/>
        </w:rPr>
        <w:t>(set TE character set for display text results)</w:t>
      </w:r>
    </w:p>
    <w:p w14:paraId="04645811" w14:textId="77777777" w:rsidR="002D6775" w:rsidRPr="000903C1" w:rsidRDefault="002D6775" w:rsidP="002D6775">
      <w:pPr>
        <w:pStyle w:val="PL"/>
      </w:pPr>
      <w:r w:rsidRPr="000903C1">
        <w:t>OK</w:t>
      </w:r>
    </w:p>
    <w:p w14:paraId="18934823" w14:textId="77777777" w:rsidR="002D6775" w:rsidRPr="000903C1" w:rsidRDefault="002D6775" w:rsidP="002D6775">
      <w:pPr>
        <w:pStyle w:val="PL"/>
        <w:rPr>
          <w:rFonts w:ascii="Times New Roman" w:hAnsi="Times New Roman"/>
        </w:rPr>
      </w:pPr>
      <w:r w:rsidRPr="000903C1">
        <w:t>AT+CMER=1,0,2,2,0</w:t>
      </w:r>
      <w:r w:rsidRPr="000903C1">
        <w:tab/>
      </w:r>
      <w:r w:rsidRPr="000903C1">
        <w:rPr>
          <w:rFonts w:ascii="Times New Roman" w:hAnsi="Times New Roman"/>
        </w:rPr>
        <w:t>(return display text and indicator result codes when</w:t>
      </w:r>
    </w:p>
    <w:p w14:paraId="654336E3"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in command state, in data mode discard them)</w:t>
      </w:r>
    </w:p>
    <w:p w14:paraId="5E9D89F0" w14:textId="77777777" w:rsidR="002D6775" w:rsidRPr="000903C1" w:rsidRDefault="002D6775" w:rsidP="002D6775">
      <w:pPr>
        <w:pStyle w:val="PL"/>
      </w:pPr>
      <w:r w:rsidRPr="000903C1">
        <w:t>AT+CDIS?;+CIND?</w:t>
      </w:r>
      <w:r w:rsidRPr="000903C1">
        <w:tab/>
      </w:r>
      <w:r w:rsidRPr="000903C1">
        <w:tab/>
      </w:r>
      <w:r w:rsidRPr="000903C1">
        <w:rPr>
          <w:rFonts w:ascii="Times New Roman" w:hAnsi="Times New Roman"/>
        </w:rPr>
        <w:t>(read current state of display texts and indicators)</w:t>
      </w:r>
    </w:p>
    <w:p w14:paraId="5CC1B678" w14:textId="77777777" w:rsidR="002D6775" w:rsidRPr="000903C1" w:rsidRDefault="002D6775" w:rsidP="002D6775">
      <w:pPr>
        <w:pStyle w:val="PL"/>
      </w:pPr>
      <w:r w:rsidRPr="000903C1">
        <w:t>+CDIS: "","","     12345","Menu","Memory"</w:t>
      </w:r>
      <w:r w:rsidRPr="000903C1">
        <w:tab/>
      </w:r>
      <w:r w:rsidRPr="000903C1">
        <w:rPr>
          <w:rFonts w:ascii="Times New Roman" w:hAnsi="Times New Roman"/>
        </w:rPr>
        <w:t>(user had pressed number buttons before</w:t>
      </w:r>
    </w:p>
    <w:p w14:paraId="0E820438" w14:textId="77777777" w:rsidR="002D6775" w:rsidRPr="000903C1" w:rsidRDefault="002D6775" w:rsidP="002D6775">
      <w:pPr>
        <w:pStyle w:val="PL"/>
        <w:keepNext/>
      </w:pPr>
      <w:r w:rsidRPr="000903C1">
        <w:lastRenderedPageBreak/>
        <w:t>+CIND: 1,0,0,0,0,1,0,0,0,3,1,0,0,0,5</w:t>
      </w:r>
      <w:r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p w14:paraId="2CE89E07" w14:textId="77777777" w:rsidR="002D6775" w:rsidRPr="000903C1" w:rsidRDefault="002D6775" w:rsidP="002D6775">
      <w:pPr>
        <w:pStyle w:val="PL"/>
        <w:keepNext/>
      </w:pPr>
      <w:r w:rsidRPr="000903C1">
        <w:t>OK</w:t>
      </w:r>
    </w:p>
    <w:p w14:paraId="73034988" w14:textId="77777777" w:rsidR="002D6775" w:rsidRPr="000903C1" w:rsidRDefault="002D6775" w:rsidP="002D6775">
      <w:pPr>
        <w:pStyle w:val="PL"/>
        <w:keepNext/>
      </w:pPr>
      <w:r w:rsidRPr="000903C1">
        <w:t>AT+CKPD="C",20</w:t>
      </w:r>
      <w:r w:rsidRPr="000903C1">
        <w:tab/>
      </w:r>
      <w:r w:rsidRPr="000903C1">
        <w:tab/>
      </w:r>
      <w:r w:rsidRPr="000903C1">
        <w:rPr>
          <w:rFonts w:ascii="Times New Roman" w:hAnsi="Times New Roman"/>
        </w:rPr>
        <w:t>(clear main display text '12345' by holding the</w:t>
      </w:r>
    </w:p>
    <w:p w14:paraId="6028E230" w14:textId="77777777" w:rsidR="002D6775" w:rsidRPr="000903C1" w:rsidRDefault="002D6775" w:rsidP="002D6775">
      <w:pPr>
        <w:pStyle w:val="PL"/>
        <w:keepNext/>
      </w:pPr>
      <w:r w:rsidRPr="000903C1">
        <w:t>OK</w:t>
      </w:r>
      <w:r w:rsidRPr="000903C1">
        <w:tab/>
      </w:r>
      <w:r w:rsidRPr="000903C1">
        <w:tab/>
      </w:r>
      <w:r w:rsidRPr="000903C1">
        <w:rPr>
          <w:rFonts w:ascii="Times New Roman" w:hAnsi="Times New Roman"/>
        </w:rPr>
        <w:t>'clear' button down two seconds)</w:t>
      </w:r>
    </w:p>
    <w:p w14:paraId="1B7A27FA" w14:textId="77777777" w:rsidR="002D6775" w:rsidRPr="000903C1" w:rsidRDefault="002D6775" w:rsidP="002D6775">
      <w:pPr>
        <w:pStyle w:val="PL"/>
        <w:keepNext/>
      </w:pPr>
      <w:r w:rsidRPr="000903C1">
        <w:t>+CDEV: 3,"1234"</w:t>
      </w:r>
      <w:r w:rsidRPr="000903C1">
        <w:tab/>
      </w:r>
      <w:r w:rsidRPr="000903C1">
        <w:tab/>
      </w:r>
      <w:r w:rsidRPr="000903C1">
        <w:rPr>
          <w:rFonts w:ascii="Times New Roman" w:hAnsi="Times New Roman"/>
        </w:rPr>
        <w:t>(first only one character deleted)</w:t>
      </w:r>
    </w:p>
    <w:p w14:paraId="385C61CF" w14:textId="77777777" w:rsidR="002D6775" w:rsidRPr="000903C1" w:rsidRDefault="002D6775" w:rsidP="002D6775">
      <w:pPr>
        <w:pStyle w:val="PL"/>
        <w:keepNext/>
      </w:pPr>
      <w:r w:rsidRPr="000903C1">
        <w:t>+CDEV: 3,""</w:t>
      </w:r>
      <w:r w:rsidRPr="000903C1">
        <w:tab/>
      </w:r>
      <w:r w:rsidRPr="000903C1">
        <w:tab/>
      </w:r>
      <w:r w:rsidRPr="000903C1">
        <w:rPr>
          <w:rFonts w:ascii="Times New Roman" w:hAnsi="Times New Roman"/>
        </w:rPr>
        <w:t>(while holding continues, whole display is cleared)</w:t>
      </w:r>
    </w:p>
    <w:p w14:paraId="4B2120AF" w14:textId="77777777" w:rsidR="002D6775" w:rsidRPr="000903C1" w:rsidRDefault="002D6775" w:rsidP="002D6775">
      <w:pPr>
        <w:pStyle w:val="PL"/>
        <w:rPr>
          <w:rFonts w:ascii="Times New Roman" w:hAnsi="Times New Roman"/>
        </w:rPr>
      </w:pPr>
      <w:r w:rsidRPr="000903C1">
        <w:t>+CDEV: 1,"RADIOLINJA"</w:t>
      </w:r>
      <w:r w:rsidRPr="000903C1">
        <w:tab/>
      </w:r>
      <w:r w:rsidRPr="000903C1">
        <w:rPr>
          <w:rFonts w:ascii="Times New Roman" w:hAnsi="Times New Roman"/>
        </w:rPr>
        <w:t>(operator name comes to the display)</w:t>
      </w:r>
    </w:p>
    <w:p w14:paraId="50EFB549" w14:textId="77777777" w:rsidR="002D6775" w:rsidRPr="000903C1" w:rsidRDefault="002D6775" w:rsidP="002D6775">
      <w:pPr>
        <w:pStyle w:val="PL"/>
      </w:pPr>
    </w:p>
    <w:p w14:paraId="170A97F3" w14:textId="77777777" w:rsidR="002D6775" w:rsidRPr="000903C1" w:rsidRDefault="002D6775" w:rsidP="002D6775">
      <w:r w:rsidRPr="000903C1">
        <w:t>The start of the previous example could go as follows when MT has already been powered on but is waiting for the PIN:</w:t>
      </w:r>
    </w:p>
    <w:p w14:paraId="0C74045F"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59D861BD" w14:textId="77777777" w:rsidR="002D6775" w:rsidRPr="000903C1" w:rsidRDefault="002D6775" w:rsidP="002D6775">
      <w:pPr>
        <w:pStyle w:val="PL"/>
      </w:pPr>
      <w:r w:rsidRPr="000903C1">
        <w:t>OK</w:t>
      </w:r>
    </w:p>
    <w:p w14:paraId="5D2A7676"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410F6ECC" w14:textId="77777777" w:rsidR="002D6775" w:rsidRPr="000903C1" w:rsidRDefault="002D6775" w:rsidP="002D6775">
      <w:pPr>
        <w:pStyle w:val="PL"/>
      </w:pPr>
      <w:r w:rsidRPr="000903C1">
        <w:t>+CPAS: 0</w:t>
      </w:r>
      <w:r w:rsidRPr="000903C1">
        <w:tab/>
      </w:r>
      <w:r w:rsidRPr="000903C1">
        <w:tab/>
      </w:r>
      <w:r w:rsidRPr="000903C1">
        <w:rPr>
          <w:rFonts w:ascii="Times New Roman" w:hAnsi="Times New Roman"/>
        </w:rPr>
        <w:t>(MT is ready to receive commands)</w:t>
      </w:r>
    </w:p>
    <w:p w14:paraId="081A7176" w14:textId="77777777" w:rsidR="002D6775" w:rsidRPr="000903C1" w:rsidRDefault="002D6775" w:rsidP="002D6775">
      <w:pPr>
        <w:pStyle w:val="PL"/>
      </w:pPr>
      <w:r w:rsidRPr="000903C1">
        <w:t>OK</w:t>
      </w:r>
    </w:p>
    <w:p w14:paraId="797F7E2D" w14:textId="77777777" w:rsidR="002D6775" w:rsidRPr="000903C1" w:rsidRDefault="002D6775" w:rsidP="002D6775">
      <w:pPr>
        <w:pStyle w:val="PL"/>
      </w:pPr>
      <w:r w:rsidRPr="000903C1">
        <w:t>AT+CPIN?</w:t>
      </w:r>
      <w:r w:rsidRPr="000903C1">
        <w:tab/>
      </w:r>
      <w:r w:rsidRPr="000903C1">
        <w:tab/>
      </w:r>
      <w:r w:rsidRPr="000903C1">
        <w:rPr>
          <w:rFonts w:ascii="Times New Roman" w:hAnsi="Times New Roman"/>
        </w:rPr>
        <w:t>(is MT asking passwords?)</w:t>
      </w:r>
    </w:p>
    <w:p w14:paraId="2B187B09" w14:textId="77777777" w:rsidR="002D6775" w:rsidRPr="000903C1" w:rsidRDefault="002D6775" w:rsidP="002D6775">
      <w:pPr>
        <w:pStyle w:val="PL"/>
        <w:rPr>
          <w:lang w:val="pt-BR"/>
        </w:rPr>
      </w:pPr>
      <w:r w:rsidRPr="000903C1">
        <w:rPr>
          <w:lang w:val="pt-BR"/>
        </w:rPr>
        <w:t>+CPIN: SIM PIN</w:t>
      </w:r>
      <w:r w:rsidRPr="000903C1">
        <w:rPr>
          <w:lang w:val="pt-BR"/>
        </w:rPr>
        <w:tab/>
      </w:r>
      <w:r w:rsidRPr="000903C1">
        <w:rPr>
          <w:rFonts w:ascii="Times New Roman" w:hAnsi="Times New Roman"/>
          <w:lang w:val="pt-BR"/>
        </w:rPr>
        <w:tab/>
        <w:t>(yes, SIM PIN required)</w:t>
      </w:r>
    </w:p>
    <w:p w14:paraId="6534D751" w14:textId="77777777" w:rsidR="002D6775" w:rsidRPr="000903C1" w:rsidRDefault="002D6775" w:rsidP="002D6775">
      <w:pPr>
        <w:pStyle w:val="PL"/>
      </w:pPr>
      <w:r w:rsidRPr="000903C1">
        <w:t>AT+CPIN="4321"</w:t>
      </w:r>
    </w:p>
    <w:p w14:paraId="37353078"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0E91309B" w14:textId="77777777" w:rsidR="002D6775" w:rsidRPr="000903C1" w:rsidRDefault="002D6775" w:rsidP="002D6775">
      <w:pPr>
        <w:pStyle w:val="PL"/>
      </w:pPr>
    </w:p>
    <w:p w14:paraId="730268F2" w14:textId="77777777" w:rsidR="002D6775" w:rsidRPr="000903C1" w:rsidRDefault="002D6775" w:rsidP="002D6775">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3E81066C" w14:textId="77777777" w:rsidR="002D6775" w:rsidRPr="000903C1" w:rsidRDefault="002D6775" w:rsidP="002D677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can be used to search alphanumeric entries starting with specific string. An example where the whole phonebook of the MT is read, index number four is cleared, and number three is written:</w:t>
      </w:r>
    </w:p>
    <w:p w14:paraId="76E03679" w14:textId="77777777" w:rsidR="002D6775" w:rsidRPr="000903C1" w:rsidRDefault="002D6775" w:rsidP="002D6775">
      <w:pPr>
        <w:pStyle w:val="PL"/>
        <w:keepNext/>
      </w:pPr>
      <w:r w:rsidRPr="000903C1">
        <w:t>AT+CPBS=?</w:t>
      </w:r>
    </w:p>
    <w:p w14:paraId="1296A69D" w14:textId="77777777" w:rsidR="002D6775" w:rsidRPr="000903C1" w:rsidRDefault="002D6775" w:rsidP="002D6775">
      <w:pPr>
        <w:pStyle w:val="PL"/>
        <w:keepNext/>
      </w:pPr>
      <w:r w:rsidRPr="000903C1">
        <w:t>+CPBS: ("ME","SM")</w:t>
      </w:r>
      <w:r w:rsidRPr="000903C1">
        <w:tab/>
      </w:r>
      <w:r w:rsidRPr="000903C1">
        <w:rPr>
          <w:rFonts w:ascii="Times New Roman" w:hAnsi="Times New Roman"/>
        </w:rPr>
        <w:t>(MT and SIM have phonebooks)</w:t>
      </w:r>
    </w:p>
    <w:p w14:paraId="388282D1" w14:textId="77777777" w:rsidR="002D6775" w:rsidRPr="000903C1" w:rsidRDefault="002D6775" w:rsidP="002D6775">
      <w:pPr>
        <w:pStyle w:val="PL"/>
        <w:keepNext/>
      </w:pPr>
      <w:r w:rsidRPr="000903C1">
        <w:t>OK</w:t>
      </w:r>
    </w:p>
    <w:p w14:paraId="01E16518" w14:textId="77777777" w:rsidR="002D6775" w:rsidRPr="000903C1" w:rsidRDefault="002D6775" w:rsidP="002D6775">
      <w:pPr>
        <w:pStyle w:val="PL"/>
        <w:keepNext/>
      </w:pPr>
      <w:r w:rsidRPr="000903C1">
        <w:t>AT+CPBS="ME"</w:t>
      </w:r>
      <w:r w:rsidRPr="000903C1">
        <w:tab/>
      </w:r>
      <w:r w:rsidRPr="000903C1">
        <w:tab/>
      </w:r>
      <w:r w:rsidRPr="000903C1">
        <w:rPr>
          <w:rFonts w:ascii="Times New Roman" w:hAnsi="Times New Roman"/>
        </w:rPr>
        <w:t>(select MT memory)</w:t>
      </w:r>
    </w:p>
    <w:p w14:paraId="3EF0030A" w14:textId="77777777" w:rsidR="002D6775" w:rsidRPr="000903C1" w:rsidRDefault="002D6775" w:rsidP="002D6775">
      <w:pPr>
        <w:pStyle w:val="PL"/>
        <w:keepNext/>
      </w:pPr>
      <w:r w:rsidRPr="000903C1">
        <w:t>OK</w:t>
      </w:r>
    </w:p>
    <w:p w14:paraId="18B16EC1" w14:textId="77777777" w:rsidR="002D6775" w:rsidRPr="000903C1" w:rsidRDefault="002D6775" w:rsidP="002D6775">
      <w:pPr>
        <w:pStyle w:val="PL"/>
        <w:keepNext/>
      </w:pPr>
      <w:r w:rsidRPr="000903C1">
        <w:t>AT+CPBR=?</w:t>
      </w:r>
      <w:r w:rsidRPr="000903C1">
        <w:tab/>
      </w:r>
      <w:r w:rsidRPr="000903C1">
        <w:tab/>
      </w:r>
      <w:r w:rsidRPr="000903C1">
        <w:rPr>
          <w:rFonts w:ascii="Times New Roman" w:hAnsi="Times New Roman"/>
        </w:rPr>
        <w:t>(read index range and element lengths)</w:t>
      </w:r>
    </w:p>
    <w:p w14:paraId="69F29D9B" w14:textId="77777777" w:rsidR="002D6775" w:rsidRPr="000903C1" w:rsidRDefault="002D6775" w:rsidP="002D6775">
      <w:pPr>
        <w:pStyle w:val="PL"/>
        <w:keepNext/>
      </w:pPr>
      <w:r w:rsidRPr="000903C1">
        <w:t>+CPBR: (1</w:t>
      </w:r>
      <w:r w:rsidRPr="000903C1">
        <w:noBreakHyphen/>
        <w:t>99),30,30</w:t>
      </w:r>
    </w:p>
    <w:p w14:paraId="1B9525B1" w14:textId="77777777" w:rsidR="002D6775" w:rsidRPr="000903C1" w:rsidRDefault="002D6775" w:rsidP="002D6775">
      <w:pPr>
        <w:pStyle w:val="PL"/>
        <w:keepNext/>
      </w:pPr>
      <w:r w:rsidRPr="000903C1">
        <w:t>OK</w:t>
      </w:r>
    </w:p>
    <w:p w14:paraId="43D3BDBC" w14:textId="77777777" w:rsidR="002D6775" w:rsidRPr="000903C1" w:rsidRDefault="002D6775" w:rsidP="002D6775">
      <w:pPr>
        <w:pStyle w:val="PL"/>
        <w:keepNext/>
      </w:pPr>
      <w:r w:rsidRPr="000903C1">
        <w:t>AT+CPBR=1,99</w:t>
      </w:r>
      <w:r w:rsidRPr="000903C1">
        <w:tab/>
      </w:r>
      <w:r w:rsidRPr="000903C1">
        <w:tab/>
      </w:r>
      <w:r w:rsidRPr="000903C1">
        <w:rPr>
          <w:rFonts w:ascii="Times New Roman" w:hAnsi="Times New Roman"/>
        </w:rPr>
        <w:t>(read all entries but only the ones set are returned)</w:t>
      </w:r>
    </w:p>
    <w:p w14:paraId="2D22A53F" w14:textId="77777777" w:rsidR="002D6775" w:rsidRPr="000903C1" w:rsidRDefault="002D6775" w:rsidP="002D6775">
      <w:pPr>
        <w:pStyle w:val="PL"/>
        <w:keepNext/>
      </w:pPr>
      <w:r w:rsidRPr="000903C1">
        <w:t>+CPBR: 1,"931123456",129,"Ilkka"</w:t>
      </w:r>
    </w:p>
    <w:p w14:paraId="252A3476" w14:textId="77777777" w:rsidR="002D6775" w:rsidRPr="000903C1" w:rsidRDefault="002D6775" w:rsidP="002D6775">
      <w:pPr>
        <w:pStyle w:val="PL"/>
        <w:keepNext/>
      </w:pPr>
      <w:r w:rsidRPr="000903C1">
        <w:t>+CPBR: 2,"9501234567",129,""</w:t>
      </w:r>
    </w:p>
    <w:p w14:paraId="5F2B4CC9" w14:textId="77777777" w:rsidR="002D6775" w:rsidRPr="000903C1" w:rsidRDefault="002D6775" w:rsidP="002D6775">
      <w:pPr>
        <w:pStyle w:val="PL"/>
        <w:keepNext/>
      </w:pPr>
      <w:r w:rsidRPr="000903C1">
        <w:t>+CPBR: 4,"901234567",129,"Hesari"</w:t>
      </w:r>
    </w:p>
    <w:p w14:paraId="1B2DA485" w14:textId="77777777" w:rsidR="002D6775" w:rsidRPr="000903C1" w:rsidRDefault="002D6775" w:rsidP="002D6775">
      <w:pPr>
        <w:pStyle w:val="PL"/>
        <w:keepNext/>
      </w:pPr>
      <w:r w:rsidRPr="000903C1">
        <w:t>OK</w:t>
      </w:r>
    </w:p>
    <w:p w14:paraId="410D5291" w14:textId="77777777" w:rsidR="002D6775" w:rsidRPr="000903C1" w:rsidRDefault="002D6775" w:rsidP="002D6775">
      <w:pPr>
        <w:pStyle w:val="PL"/>
        <w:keepNext/>
      </w:pPr>
      <w:r w:rsidRPr="000903C1">
        <w:t xml:space="preserve">AT+CPBW=4;+CPBW=3,"921123456",,"TS" </w:t>
      </w:r>
      <w:r w:rsidRPr="000903C1">
        <w:rPr>
          <w:rFonts w:ascii="Times New Roman" w:hAnsi="Times New Roman"/>
        </w:rPr>
        <w:t>(clear index 4 and write index 3)</w:t>
      </w:r>
    </w:p>
    <w:p w14:paraId="37254CC2" w14:textId="77777777" w:rsidR="002D6775" w:rsidRPr="000903C1" w:rsidRDefault="002D6775" w:rsidP="002D6775">
      <w:pPr>
        <w:pStyle w:val="PL"/>
      </w:pPr>
      <w:r w:rsidRPr="000903C1">
        <w:t>OK</w:t>
      </w:r>
    </w:p>
    <w:p w14:paraId="2CFE7E47" w14:textId="77777777" w:rsidR="002D6775" w:rsidRPr="000903C1" w:rsidRDefault="002D6775" w:rsidP="002D6775">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 +CCSFB=3, +CCSFB=4</w:t>
      </w:r>
      <w:r w:rsidRPr="000903C1">
        <w:t xml:space="preserve"> and </w:t>
      </w:r>
      <w:r w:rsidRPr="000903C1">
        <w:rPr>
          <w:rFonts w:ascii="Courier New" w:hAnsi="Courier New"/>
        </w:rPr>
        <w:t>+CCSFB=5</w:t>
      </w:r>
      <w:r w:rsidRPr="000903C1">
        <w:t xml:space="preserve">. CSFB calls can be manually accepted or rejected by </w:t>
      </w:r>
      <w:r w:rsidRPr="000903C1">
        <w:rPr>
          <w:rFonts w:ascii="Courier New" w:hAnsi="Courier New"/>
        </w:rPr>
        <w:t>+CCSFB=6</w:t>
      </w:r>
      <w:r w:rsidRPr="000903C1">
        <w:t xml:space="preserve"> and </w:t>
      </w:r>
      <w:r w:rsidRPr="000903C1">
        <w:rPr>
          <w:rFonts w:ascii="Courier New" w:hAnsi="Courier New"/>
        </w:rPr>
        <w:t>+CCSFB=7</w:t>
      </w:r>
      <w:r w:rsidRPr="000903C1">
        <w:t>. In the example the ME interrogates the current CSFB settings, enables reporting and accepts a CSFB call:</w:t>
      </w:r>
    </w:p>
    <w:p w14:paraId="3A3F2E6E" w14:textId="77777777" w:rsidR="002D6775" w:rsidRPr="000903C1" w:rsidRDefault="002D6775" w:rsidP="002D6775">
      <w:pPr>
        <w:pStyle w:val="PL"/>
        <w:keepNext/>
      </w:pPr>
      <w:r w:rsidRPr="000903C1">
        <w:t>AT+CCSFB=?</w:t>
      </w:r>
    </w:p>
    <w:p w14:paraId="24E4F420" w14:textId="77777777" w:rsidR="002D6775" w:rsidRPr="000903C1" w:rsidRDefault="002D6775" w:rsidP="002D6775">
      <w:pPr>
        <w:pStyle w:val="PL"/>
        <w:keepNext/>
      </w:pPr>
      <w:r w:rsidRPr="000903C1">
        <w:t>+CCSFB: 0</w:t>
      </w:r>
      <w:r w:rsidRPr="000903C1">
        <w:tab/>
      </w:r>
      <w:r w:rsidRPr="000903C1">
        <w:tab/>
      </w:r>
      <w:r w:rsidRPr="000903C1">
        <w:rPr>
          <w:rFonts w:ascii="Times New Roman" w:hAnsi="Times New Roman"/>
        </w:rPr>
        <w:t>(reporting and automatic acceptance/rejection disabled)</w:t>
      </w:r>
    </w:p>
    <w:p w14:paraId="7E763202" w14:textId="77777777" w:rsidR="002D6775" w:rsidRPr="000903C1" w:rsidRDefault="002D6775" w:rsidP="002D6775">
      <w:pPr>
        <w:pStyle w:val="PL"/>
        <w:keepNext/>
      </w:pPr>
      <w:r w:rsidRPr="000903C1">
        <w:t>OK</w:t>
      </w:r>
    </w:p>
    <w:p w14:paraId="17697462" w14:textId="77777777" w:rsidR="002D6775" w:rsidRPr="000903C1" w:rsidRDefault="002D6775" w:rsidP="002D6775">
      <w:pPr>
        <w:pStyle w:val="PL"/>
        <w:keepNext/>
      </w:pPr>
      <w:r w:rsidRPr="000903C1">
        <w:t>AT+CCSFB=1</w:t>
      </w:r>
      <w:r w:rsidRPr="000903C1">
        <w:tab/>
      </w:r>
      <w:r w:rsidRPr="000903C1">
        <w:tab/>
      </w:r>
      <w:r w:rsidRPr="000903C1">
        <w:rPr>
          <w:rFonts w:ascii="Times New Roman" w:hAnsi="Times New Roman"/>
        </w:rPr>
        <w:t>(enable reporting)</w:t>
      </w:r>
    </w:p>
    <w:p w14:paraId="43A29E9B" w14:textId="77777777" w:rsidR="002D6775" w:rsidRPr="000903C1" w:rsidRDefault="002D6775" w:rsidP="002D6775">
      <w:pPr>
        <w:pStyle w:val="PL"/>
        <w:keepNext/>
      </w:pPr>
      <w:r w:rsidRPr="000903C1">
        <w:t>OK</w:t>
      </w:r>
    </w:p>
    <w:p w14:paraId="50AB7354" w14:textId="77777777" w:rsidR="002D6775" w:rsidRPr="000903C1" w:rsidRDefault="002D6775" w:rsidP="002D6775">
      <w:pPr>
        <w:pStyle w:val="PL"/>
        <w:keepNext/>
      </w:pPr>
      <w:r w:rsidRPr="000903C1">
        <w:t>+CCSFBU: 2,1,12345678,17</w:t>
      </w:r>
      <w:r w:rsidRPr="000903C1">
        <w:tab/>
      </w:r>
      <w:r w:rsidRPr="000903C1">
        <w:rPr>
          <w:rFonts w:ascii="Times New Roman" w:hAnsi="Times New Roman"/>
        </w:rPr>
        <w:t>(incoming CSFB paging request with clip supplementary service)</w:t>
      </w:r>
    </w:p>
    <w:p w14:paraId="5C74413E" w14:textId="77777777" w:rsidR="002D6775" w:rsidRPr="000903C1" w:rsidRDefault="002D6775" w:rsidP="002D6775">
      <w:pPr>
        <w:pStyle w:val="PL"/>
        <w:keepNext/>
      </w:pPr>
      <w:r w:rsidRPr="000903C1">
        <w:t>AT+CCSFB=6</w:t>
      </w:r>
      <w:r w:rsidRPr="000903C1">
        <w:tab/>
      </w:r>
      <w:r w:rsidRPr="000903C1">
        <w:tab/>
      </w:r>
      <w:r w:rsidRPr="000903C1">
        <w:rPr>
          <w:rFonts w:ascii="Times New Roman" w:hAnsi="Times New Roman"/>
        </w:rPr>
        <w:t>(accept CSFB call)</w:t>
      </w:r>
    </w:p>
    <w:p w14:paraId="72F7DEA8" w14:textId="77777777" w:rsidR="002D6775" w:rsidRPr="000903C1" w:rsidRDefault="002D6775" w:rsidP="002D6775">
      <w:pPr>
        <w:pStyle w:val="PL"/>
        <w:keepNext/>
      </w:pPr>
      <w:r w:rsidRPr="000903C1">
        <w:t>OK</w:t>
      </w:r>
    </w:p>
    <w:p w14:paraId="0A8D9494" w14:textId="03B26C51" w:rsidR="00660A15" w:rsidRDefault="00660A15" w:rsidP="00292D44"/>
    <w:p w14:paraId="63F8D31A" w14:textId="5CC8D677" w:rsidR="00F272CC" w:rsidRPr="000903C1" w:rsidRDefault="00F272CC" w:rsidP="00F272CC">
      <w:pPr>
        <w:pStyle w:val="Heading2"/>
      </w:pPr>
      <w:bookmarkStart w:id="2781" w:name="_Toc138361836"/>
      <w:bookmarkStart w:id="2782" w:name="_Toc162980177"/>
      <w:r w:rsidRPr="000903C1">
        <w:lastRenderedPageBreak/>
        <w:t>8.</w:t>
      </w:r>
      <w:r>
        <w:t>89</w:t>
      </w:r>
      <w:r w:rsidRPr="000903C1">
        <w:tab/>
      </w:r>
      <w:r w:rsidRPr="009A46B1">
        <w:t xml:space="preserve">Signal level enhanced network selection </w:t>
      </w:r>
      <w:r w:rsidRPr="000903C1">
        <w:t>+</w:t>
      </w:r>
      <w:r>
        <w:t>CSENSE</w:t>
      </w:r>
      <w:bookmarkEnd w:id="2781"/>
      <w:bookmarkEnd w:id="2782"/>
    </w:p>
    <w:p w14:paraId="5BC77292" w14:textId="71CA9CCB" w:rsidR="00F272CC" w:rsidRPr="000903C1" w:rsidRDefault="00F272CC" w:rsidP="00F272CC">
      <w:pPr>
        <w:pStyle w:val="TH"/>
      </w:pPr>
      <w:r w:rsidRPr="000903C1">
        <w:t>Table </w:t>
      </w:r>
      <w:r>
        <w:t>8.89-1</w:t>
      </w:r>
      <w:r w:rsidRPr="000903C1">
        <w:t>: +</w:t>
      </w:r>
      <w:r>
        <w:t>CSENSE</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0903C1" w14:paraId="4009A448" w14:textId="77777777" w:rsidTr="004F1431">
        <w:trPr>
          <w:cantSplit/>
        </w:trPr>
        <w:tc>
          <w:tcPr>
            <w:tcW w:w="3256" w:type="dxa"/>
          </w:tcPr>
          <w:p w14:paraId="0D833AFC" w14:textId="77777777" w:rsidR="00F272CC" w:rsidRPr="000903C1" w:rsidRDefault="00F272CC" w:rsidP="004F1431">
            <w:pPr>
              <w:pStyle w:val="TAH"/>
              <w:rPr>
                <w:rFonts w:ascii="Courier New" w:hAnsi="Courier New"/>
              </w:rPr>
            </w:pPr>
            <w:bookmarkStart w:id="2783" w:name="_Hlk142487247"/>
            <w:r w:rsidRPr="000903C1">
              <w:t>Command</w:t>
            </w:r>
          </w:p>
        </w:tc>
        <w:tc>
          <w:tcPr>
            <w:tcW w:w="6868" w:type="dxa"/>
          </w:tcPr>
          <w:p w14:paraId="7E7A9741" w14:textId="77777777" w:rsidR="00F272CC" w:rsidRPr="000903C1" w:rsidRDefault="00F272CC" w:rsidP="004F1431">
            <w:pPr>
              <w:pStyle w:val="TAH"/>
              <w:rPr>
                <w:rFonts w:ascii="Courier New" w:hAnsi="Courier New"/>
              </w:rPr>
            </w:pPr>
            <w:r w:rsidRPr="000903C1">
              <w:t>Possible response(s)</w:t>
            </w:r>
          </w:p>
        </w:tc>
      </w:tr>
      <w:tr w:rsidR="00F272CC" w:rsidRPr="000903C1" w14:paraId="4E9F6EB4" w14:textId="77777777" w:rsidTr="004F1431">
        <w:trPr>
          <w:cantSplit/>
        </w:trPr>
        <w:tc>
          <w:tcPr>
            <w:tcW w:w="3256" w:type="dxa"/>
          </w:tcPr>
          <w:p w14:paraId="4CF027CF"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r>
              <w:rPr>
                <w:rFonts w:ascii="Courier New" w:hAnsi="Courier New"/>
              </w:rPr>
              <w:t>[&lt;reporting&gt;]</w:t>
            </w:r>
          </w:p>
        </w:tc>
        <w:tc>
          <w:tcPr>
            <w:tcW w:w="6868" w:type="dxa"/>
          </w:tcPr>
          <w:p w14:paraId="34341F3E" w14:textId="77777777" w:rsidR="00F272CC" w:rsidRPr="000903C1" w:rsidRDefault="00F272CC" w:rsidP="004F1431">
            <w:pPr>
              <w:spacing w:after="20"/>
              <w:rPr>
                <w:rFonts w:ascii="Courier New" w:hAnsi="Courier New"/>
              </w:rPr>
            </w:pPr>
          </w:p>
        </w:tc>
      </w:tr>
      <w:tr w:rsidR="00F272CC" w:rsidRPr="000903C1" w14:paraId="4D698D80" w14:textId="77777777" w:rsidTr="004F1431">
        <w:trPr>
          <w:cantSplit/>
        </w:trPr>
        <w:tc>
          <w:tcPr>
            <w:tcW w:w="3256" w:type="dxa"/>
          </w:tcPr>
          <w:p w14:paraId="5566DFC8"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p>
        </w:tc>
        <w:tc>
          <w:tcPr>
            <w:tcW w:w="6868" w:type="dxa"/>
          </w:tcPr>
          <w:p w14:paraId="66A3E72D"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SENS</w:t>
            </w:r>
            <w:r w:rsidRPr="000903C1">
              <w:rPr>
                <w:rFonts w:ascii="Courier New" w:hAnsi="Courier New"/>
              </w:rPr>
              <w:t>E1: </w:t>
            </w:r>
            <w:r>
              <w:rPr>
                <w:rFonts w:ascii="Courier New" w:hAnsi="Courier New"/>
              </w:rPr>
              <w:t>&lt;reporting&gt;,&lt;enabled&gt;</w:t>
            </w:r>
          </w:p>
          <w:p w14:paraId="38E89C4A"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2: </w:t>
            </w:r>
            <w:r>
              <w:rPr>
                <w:rFonts w:ascii="Courier New" w:hAnsi="Courier New"/>
              </w:rPr>
              <w:t>&lt;Threshold&gt;,</w:t>
            </w:r>
            <w:r w:rsidRPr="000903C1">
              <w:rPr>
                <w:rFonts w:ascii="Courier New" w:hAnsi="Courier New"/>
              </w:rPr>
              <w:t>&lt;</w:t>
            </w:r>
            <w:r w:rsidRPr="00A25A56">
              <w:rPr>
                <w:rFonts w:ascii="Courier New" w:hAnsi="Courier New"/>
              </w:rPr>
              <w:t>Ac</w:t>
            </w:r>
            <w:r>
              <w:rPr>
                <w:rFonts w:ascii="Courier New" w:hAnsi="Courier New"/>
              </w:rPr>
              <w:t>T&gt;]</w:t>
            </w:r>
          </w:p>
          <w:p w14:paraId="4EC08EC9"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517929">
              <w:rPr>
                <w:rFonts w:ascii="Courier New" w:hAnsi="Courier New"/>
              </w:rPr>
              <w:t>+CSENSE</w:t>
            </w:r>
            <w:r>
              <w:rPr>
                <w:rFonts w:ascii="Courier New" w:hAnsi="Courier New"/>
              </w:rPr>
              <w:t>3</w:t>
            </w:r>
            <w:r w:rsidRPr="00517929">
              <w:rPr>
                <w:rFonts w:ascii="Courier New" w:hAnsi="Courier New"/>
              </w:rPr>
              <w:t>:</w:t>
            </w:r>
            <w:r>
              <w:rPr>
                <w:rFonts w:ascii="Courier New" w:hAnsi="Courier New"/>
              </w:rPr>
              <w:t> </w:t>
            </w:r>
            <w:r w:rsidRPr="00517929">
              <w:rPr>
                <w:rFonts w:ascii="Courier New" w:hAnsi="Courier New"/>
              </w:rPr>
              <w:t>&lt;Threshold&gt;,&lt;AcT&gt;</w:t>
            </w:r>
            <w:r>
              <w:rPr>
                <w:rFonts w:ascii="Courier New" w:hAnsi="Courier New"/>
              </w:rPr>
              <w:t>]</w:t>
            </w:r>
          </w:p>
          <w:p w14:paraId="4C328EEF" w14:textId="77777777" w:rsidR="00F272CC" w:rsidRDefault="00F272CC" w:rsidP="004F1431">
            <w:pPr>
              <w:spacing w:after="20"/>
              <w:rPr>
                <w:rFonts w:ascii="Courier New" w:hAnsi="Courier New"/>
              </w:rPr>
            </w:pPr>
            <w:r w:rsidRPr="000903C1">
              <w:rPr>
                <w:rFonts w:ascii="Courier New" w:hAnsi="Courier New"/>
              </w:rPr>
              <w:t>[...]]</w:t>
            </w:r>
          </w:p>
          <w:p w14:paraId="4AA23F77" w14:textId="77777777" w:rsidR="00F272CC" w:rsidRPr="000903C1" w:rsidRDefault="00F272CC" w:rsidP="004F1431">
            <w:pPr>
              <w:spacing w:after="20"/>
              <w:rPr>
                <w:rFonts w:ascii="Courier New" w:hAnsi="Courier New"/>
              </w:rPr>
            </w:pPr>
          </w:p>
        </w:tc>
      </w:tr>
      <w:tr w:rsidR="00F272CC" w:rsidRPr="000903C1" w14:paraId="47020995" w14:textId="77777777" w:rsidTr="004F1431">
        <w:trPr>
          <w:cantSplit/>
        </w:trPr>
        <w:tc>
          <w:tcPr>
            <w:tcW w:w="3256" w:type="dxa"/>
          </w:tcPr>
          <w:p w14:paraId="65663619" w14:textId="77777777" w:rsidR="00F272CC" w:rsidRPr="000903C1" w:rsidRDefault="00F272CC" w:rsidP="004F1431">
            <w:pPr>
              <w:spacing w:after="20"/>
              <w:rPr>
                <w:rFonts w:ascii="Courier New" w:hAnsi="Courier New"/>
              </w:rPr>
            </w:pPr>
            <w:r>
              <w:rPr>
                <w:rFonts w:ascii="Courier New" w:hAnsi="Courier New"/>
              </w:rPr>
              <w:t>+CSENSE=?</w:t>
            </w:r>
          </w:p>
        </w:tc>
        <w:tc>
          <w:tcPr>
            <w:tcW w:w="6868" w:type="dxa"/>
          </w:tcPr>
          <w:p w14:paraId="1D364BAE" w14:textId="77777777" w:rsidR="00F272CC" w:rsidRPr="000903C1" w:rsidRDefault="00F272CC" w:rsidP="004F1431">
            <w:pPr>
              <w:spacing w:after="20"/>
              <w:rPr>
                <w:rFonts w:ascii="Courier New" w:hAnsi="Courier New"/>
              </w:rPr>
            </w:pPr>
            <w:r>
              <w:rPr>
                <w:rFonts w:ascii="Courier New" w:hAnsi="Courier New" w:cs="Courier New"/>
              </w:rPr>
              <w:t>+CSENSE: (</w:t>
            </w:r>
            <w:r>
              <w:t xml:space="preserve">list of supported </w:t>
            </w:r>
            <w:r>
              <w:rPr>
                <w:rFonts w:ascii="Courier New" w:hAnsi="Courier New" w:cs="Courier New"/>
              </w:rPr>
              <w:t>&lt;reporting&gt;</w:t>
            </w:r>
            <w:r>
              <w:t>s</w:t>
            </w:r>
            <w:r>
              <w:rPr>
                <w:rFonts w:ascii="Courier New" w:hAnsi="Courier New" w:cs="Courier New"/>
              </w:rPr>
              <w:t>)</w:t>
            </w:r>
          </w:p>
        </w:tc>
      </w:tr>
      <w:bookmarkEnd w:id="2783"/>
    </w:tbl>
    <w:p w14:paraId="34367BE3" w14:textId="77777777" w:rsidR="00F272CC" w:rsidRDefault="00F272CC" w:rsidP="00F272CC">
      <w:pPr>
        <w:rPr>
          <w:b/>
        </w:rPr>
      </w:pPr>
    </w:p>
    <w:p w14:paraId="293B7661" w14:textId="77777777" w:rsidR="00F272CC" w:rsidRPr="000903C1" w:rsidRDefault="00F272CC" w:rsidP="00F272CC">
      <w:r w:rsidRPr="000903C1">
        <w:rPr>
          <w:b/>
        </w:rPr>
        <w:t>Description</w:t>
      </w:r>
    </w:p>
    <w:p w14:paraId="69392294" w14:textId="77777777" w:rsidR="00F272CC" w:rsidRDefault="00F272CC" w:rsidP="00F272CC">
      <w:r w:rsidRPr="000903C1">
        <w:t xml:space="preserve">This command allows </w:t>
      </w:r>
      <w:r>
        <w:t>to retrieve</w:t>
      </w:r>
      <w:r w:rsidRPr="000903C1">
        <w:t xml:space="preserve"> </w:t>
      </w:r>
      <w:r w:rsidRPr="006D617C">
        <w:t xml:space="preserve">"Operator controlled signal threshold per access technology" </w:t>
      </w:r>
      <w:r>
        <w:t xml:space="preserve">(as defined in </w:t>
      </w:r>
      <w:r w:rsidRPr="0068566C">
        <w:t>3GPP</w:t>
      </w:r>
      <w:r>
        <w:t> </w:t>
      </w:r>
      <w:r w:rsidRPr="0068566C">
        <w:t>TS</w:t>
      </w:r>
      <w:r>
        <w:t> </w:t>
      </w:r>
      <w:r w:rsidRPr="0068566C">
        <w:t>2</w:t>
      </w:r>
      <w:r>
        <w:t>3</w:t>
      </w:r>
      <w:r w:rsidRPr="0068566C">
        <w:t>.</w:t>
      </w:r>
      <w:r>
        <w:t xml:space="preserve">122 [xxx]) parameters </w:t>
      </w:r>
      <w:r w:rsidRPr="006D617C">
        <w:t>stored in the USIM</w:t>
      </w:r>
      <w:r>
        <w:t xml:space="preserve"> </w:t>
      </w:r>
      <w:r w:rsidRPr="006D617C">
        <w:t>(see 3GPP</w:t>
      </w:r>
      <w:r>
        <w:t> </w:t>
      </w:r>
      <w:r w:rsidRPr="006D617C">
        <w:t>TS</w:t>
      </w:r>
      <w:r>
        <w:t> </w:t>
      </w:r>
      <w:r w:rsidRPr="006D617C">
        <w:t>31.102</w:t>
      </w:r>
      <w:r>
        <w:t> </w:t>
      </w:r>
      <w:r w:rsidRPr="006D617C">
        <w:t>[</w:t>
      </w:r>
      <w:r>
        <w:t>59</w:t>
      </w:r>
      <w:r w:rsidRPr="006D617C">
        <w:t>]</w:t>
      </w:r>
      <w:r>
        <w:t>).</w:t>
      </w:r>
    </w:p>
    <w:p w14:paraId="4FF08293" w14:textId="77777777" w:rsidR="00F272CC" w:rsidRDefault="00F272CC" w:rsidP="00F272CC">
      <w:r w:rsidRPr="006B0777">
        <w:t>Set command enables reporting upon change</w:t>
      </w:r>
      <w:r>
        <w:t xml:space="preserve"> of "</w:t>
      </w:r>
      <w:r w:rsidRPr="006B0777">
        <w:t>Operator controlled signal threshold per access technology</w:t>
      </w:r>
      <w:r>
        <w:t>" parameters.</w:t>
      </w:r>
    </w:p>
    <w:p w14:paraId="58CE1013" w14:textId="77777777" w:rsidR="00F272CC" w:rsidRDefault="00F272CC" w:rsidP="00F272CC">
      <w:r w:rsidRPr="000903C1">
        <w:t xml:space="preserve">Read command returns one line of intermediate result code </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1: </w:t>
      </w:r>
      <w:r>
        <w:rPr>
          <w:rFonts w:ascii="Courier New" w:hAnsi="Courier New"/>
        </w:rPr>
        <w:t>&lt;reporting&gt;,&lt;enabled&gt;</w:t>
      </w:r>
      <w:r w:rsidRPr="0087455A">
        <w:t xml:space="preserve"> </w:t>
      </w:r>
      <w:r>
        <w:t>with the information if the UE</w:t>
      </w:r>
      <w:r w:rsidRPr="006D617C">
        <w:t xml:space="preserve"> is configured for using signal level enhanced network selection</w:t>
      </w:r>
      <w:r>
        <w:t>.</w:t>
      </w:r>
      <w:r w:rsidRPr="0087455A">
        <w:t xml:space="preserve"> Th</w:t>
      </w:r>
      <w:r>
        <w:t>is</w:t>
      </w:r>
      <w:r w:rsidRPr="0087455A">
        <w:t xml:space="preserve"> follow</w:t>
      </w:r>
      <w:r>
        <w:t xml:space="preserve">s </w:t>
      </w:r>
      <w:r w:rsidRPr="0087455A">
        <w:t xml:space="preserve">by zero or more </w:t>
      </w:r>
      <w:r w:rsidRPr="000903C1">
        <w:t xml:space="preserve">occurrences </w:t>
      </w:r>
      <w:r>
        <w:t>lines</w:t>
      </w:r>
      <w:r w:rsidRPr="0087455A">
        <w:t xml:space="preserve"> with intermediate result code +C</w:t>
      </w:r>
      <w:r>
        <w:t>S</w:t>
      </w:r>
      <w:r w:rsidRPr="0087455A">
        <w:t>EN</w:t>
      </w:r>
      <w:r>
        <w:t>SE</w:t>
      </w:r>
      <w:r w:rsidRPr="0087455A">
        <w:t>2:</w:t>
      </w:r>
      <w:r>
        <w:t> &lt;Treshold&gt;,&lt;AcT&gt;</w:t>
      </w:r>
      <w:r w:rsidRPr="0087455A">
        <w:t xml:space="preserve"> with the home operator controlled signal threshold </w:t>
      </w:r>
      <w:r>
        <w:t>and</w:t>
      </w:r>
      <w:r w:rsidRPr="0087455A">
        <w:t xml:space="preserve"> an associated access technology</w:t>
      </w:r>
      <w:r>
        <w:t>.</w:t>
      </w:r>
    </w:p>
    <w:p w14:paraId="744B9E76" w14:textId="77777777" w:rsidR="00F272CC" w:rsidRPr="000903C1" w:rsidRDefault="00F272CC" w:rsidP="00F272CC">
      <w:r w:rsidRPr="000903C1">
        <w:t>Test command returns values supported as a compound value.</w:t>
      </w:r>
    </w:p>
    <w:p w14:paraId="140B14D9" w14:textId="77777777" w:rsidR="00F272CC" w:rsidRDefault="00F272CC" w:rsidP="00F272CC">
      <w:pPr>
        <w:rPr>
          <w:b/>
        </w:rPr>
      </w:pPr>
      <w:r w:rsidRPr="000903C1">
        <w:rPr>
          <w:b/>
        </w:rPr>
        <w:t>Defined values</w:t>
      </w:r>
    </w:p>
    <w:p w14:paraId="082B859A" w14:textId="77777777" w:rsidR="00F272CC" w:rsidRDefault="00F272CC" w:rsidP="00F272CC">
      <w:pPr>
        <w:pStyle w:val="B1"/>
        <w:rPr>
          <w:lang w:val="en-US" w:eastAsia="de-AT"/>
        </w:rPr>
      </w:pPr>
      <w:r>
        <w:rPr>
          <w:rFonts w:ascii="Courier New" w:hAnsi="Courier New" w:cs="Courier New"/>
          <w:lang w:val="en-US"/>
        </w:rPr>
        <w:t>&lt;reporting&gt;</w:t>
      </w:r>
      <w:r>
        <w:rPr>
          <w:lang w:val="en-US"/>
        </w:rPr>
        <w:t>: integer type. Enables or disables reporting of changes in the "</w:t>
      </w:r>
      <w:r w:rsidRPr="002874E3">
        <w:rPr>
          <w:lang w:val="en-US"/>
        </w:rPr>
        <w:t>Operator controlled signal threshold per access technology</w:t>
      </w:r>
      <w:r>
        <w:rPr>
          <w:lang w:val="en-US"/>
        </w:rPr>
        <w:t>".</w:t>
      </w:r>
    </w:p>
    <w:p w14:paraId="08B12457" w14:textId="77777777" w:rsidR="00F272CC" w:rsidRDefault="00F272CC" w:rsidP="00F272CC">
      <w:pPr>
        <w:pStyle w:val="B2"/>
        <w:rPr>
          <w:lang w:val="en-US"/>
        </w:rPr>
      </w:pPr>
      <w:r>
        <w:rPr>
          <w:u w:val="single"/>
          <w:lang w:val="en-US"/>
        </w:rPr>
        <w:t>0</w:t>
      </w:r>
      <w:r>
        <w:rPr>
          <w:lang w:val="en-US"/>
        </w:rPr>
        <w:tab/>
        <w:t>disable reporting</w:t>
      </w:r>
    </w:p>
    <w:p w14:paraId="0ECBC459" w14:textId="77777777" w:rsidR="00F272CC" w:rsidRDefault="00F272CC" w:rsidP="00F272CC">
      <w:pPr>
        <w:pStyle w:val="B2"/>
        <w:rPr>
          <w:lang w:val="en-US"/>
        </w:rPr>
      </w:pPr>
      <w:r>
        <w:rPr>
          <w:lang w:val="en-US"/>
        </w:rPr>
        <w:t>1</w:t>
      </w:r>
      <w:r>
        <w:rPr>
          <w:lang w:val="en-US"/>
        </w:rPr>
        <w:tab/>
        <w:t>enable reporting</w:t>
      </w:r>
    </w:p>
    <w:p w14:paraId="3A383A49"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enabled</w:t>
      </w:r>
      <w:r w:rsidRPr="000903C1">
        <w:rPr>
          <w:rFonts w:ascii="Courier New" w:hAnsi="Courier New" w:cs="Courier New"/>
        </w:rPr>
        <w:t>&gt;</w:t>
      </w:r>
      <w:r w:rsidRPr="000903C1">
        <w:t xml:space="preserve">: integer type. </w:t>
      </w:r>
      <w:r>
        <w:t>Information if the UE</w:t>
      </w:r>
      <w:r w:rsidRPr="006D617C">
        <w:t xml:space="preserve"> is configured for using signal level enhanced network selection</w:t>
      </w:r>
      <w:r w:rsidRPr="000903C1">
        <w:t>.</w:t>
      </w:r>
      <w:r>
        <w:t xml:space="preserve"> Value according to </w:t>
      </w:r>
      <w:r w:rsidRPr="006D617C">
        <w:t>3GPP</w:t>
      </w:r>
      <w:r>
        <w:t> </w:t>
      </w:r>
      <w:r w:rsidRPr="006D617C">
        <w:t>TS</w:t>
      </w:r>
      <w:r>
        <w:t> </w:t>
      </w:r>
      <w:r w:rsidRPr="006D617C">
        <w:t>31.102</w:t>
      </w:r>
      <w:r>
        <w:t> </w:t>
      </w:r>
      <w:r w:rsidRPr="006D617C">
        <w:t>[</w:t>
      </w:r>
      <w:r>
        <w:t>59</w:t>
      </w:r>
      <w:r w:rsidRPr="006D617C">
        <w:t>]</w:t>
      </w:r>
      <w:r>
        <w:t>.</w:t>
      </w:r>
    </w:p>
    <w:p w14:paraId="1A20E5F4" w14:textId="77777777" w:rsidR="00F272CC" w:rsidRPr="000903C1" w:rsidRDefault="00F272CC" w:rsidP="00F272CC">
      <w:pPr>
        <w:pStyle w:val="B2"/>
      </w:pPr>
      <w:r>
        <w:t>0</w:t>
      </w:r>
      <w:r>
        <w:tab/>
        <w:t>U</w:t>
      </w:r>
      <w:r w:rsidRPr="0087455A">
        <w:t xml:space="preserve">E is configured for </w:t>
      </w:r>
      <w:r>
        <w:t xml:space="preserve">not </w:t>
      </w:r>
      <w:r w:rsidRPr="0087455A">
        <w:t>using signal level enhanced network selection</w:t>
      </w:r>
      <w:r>
        <w:t>.</w:t>
      </w:r>
    </w:p>
    <w:p w14:paraId="7B227689" w14:textId="77777777" w:rsidR="00F272CC" w:rsidRPr="000903C1" w:rsidRDefault="00F272CC" w:rsidP="00F272CC">
      <w:pPr>
        <w:pStyle w:val="B2"/>
      </w:pPr>
      <w:r w:rsidRPr="000903C1">
        <w:t>1</w:t>
      </w:r>
      <w:r w:rsidRPr="000903C1">
        <w:tab/>
      </w:r>
      <w:r w:rsidRPr="0087455A">
        <w:t>UE is configured for using signal level enhanced network selection</w:t>
      </w:r>
      <w:r>
        <w:t>.</w:t>
      </w:r>
    </w:p>
    <w:p w14:paraId="742A6F1C"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Threshold&gt;</w:t>
      </w:r>
      <w:r w:rsidRPr="000903C1">
        <w:t xml:space="preserve">: integer type. </w:t>
      </w:r>
      <w:r>
        <w:t xml:space="preserve">A </w:t>
      </w:r>
      <w:r w:rsidRPr="00FA0323">
        <w:t>home operator controlled signal threshold</w:t>
      </w:r>
      <w:r>
        <w:t>.</w:t>
      </w:r>
      <w:r w:rsidRPr="00FA0323">
        <w:t xml:space="preserve"> </w:t>
      </w:r>
      <w:r>
        <w:t xml:space="preserve">Value according to </w:t>
      </w:r>
      <w:r w:rsidRPr="006D617C">
        <w:t>3GPP</w:t>
      </w:r>
      <w:r>
        <w:t> </w:t>
      </w:r>
      <w:r w:rsidRPr="006D617C">
        <w:t>TS</w:t>
      </w:r>
      <w:r>
        <w:t> </w:t>
      </w:r>
      <w:r w:rsidRPr="006D617C">
        <w:t>31.102</w:t>
      </w:r>
      <w:r>
        <w:t> </w:t>
      </w:r>
      <w:r w:rsidRPr="006D617C">
        <w:t>[</w:t>
      </w:r>
      <w:r>
        <w:t>59</w:t>
      </w:r>
      <w:r w:rsidRPr="006D617C">
        <w:t>]</w:t>
      </w:r>
      <w:r>
        <w:t>.</w:t>
      </w:r>
    </w:p>
    <w:p w14:paraId="1AF5836E" w14:textId="77777777" w:rsidR="00F272CC" w:rsidRDefault="00F272CC" w:rsidP="00F272CC">
      <w:pPr>
        <w:pStyle w:val="B1"/>
        <w:rPr>
          <w:rFonts w:eastAsia="SimSun"/>
          <w:lang w:val="en-US" w:eastAsia="zh-CN"/>
        </w:rPr>
      </w:pPr>
      <w:r w:rsidRPr="000903C1">
        <w:rPr>
          <w:rFonts w:ascii="Courier New" w:hAnsi="Courier New" w:cs="Courier New"/>
        </w:rPr>
        <w:t>&lt;</w:t>
      </w:r>
      <w:r>
        <w:rPr>
          <w:rFonts w:ascii="Courier New" w:hAnsi="Courier New" w:cs="Courier New"/>
        </w:rPr>
        <w:t>AcT</w:t>
      </w:r>
      <w:r w:rsidRPr="000903C1">
        <w:rPr>
          <w:rFonts w:ascii="Courier New" w:hAnsi="Courier New" w:cs="Courier New"/>
        </w:rPr>
        <w:t>&gt;</w:t>
      </w:r>
      <w:r w:rsidRPr="000903C1">
        <w:t xml:space="preserve">: integer type. </w:t>
      </w:r>
      <w:r>
        <w:t>The</w:t>
      </w:r>
      <w:r w:rsidRPr="0087455A">
        <w:t xml:space="preserve"> access technology</w:t>
      </w:r>
      <w:r>
        <w:t xml:space="preserve"> associated to the </w:t>
      </w:r>
      <w:r w:rsidRPr="00FA0323">
        <w:t>home operator controlled signal threshold</w:t>
      </w:r>
      <w:r>
        <w:t xml:space="preserve">. Value according to </w:t>
      </w:r>
      <w:r w:rsidRPr="006D617C">
        <w:t>3GPP</w:t>
      </w:r>
      <w:r>
        <w:t> </w:t>
      </w:r>
      <w:r w:rsidRPr="006D617C">
        <w:t>TS</w:t>
      </w:r>
      <w:r>
        <w:t> </w:t>
      </w:r>
      <w:r w:rsidRPr="006D617C">
        <w:t>31.102</w:t>
      </w:r>
      <w:r>
        <w:t> </w:t>
      </w:r>
      <w:r w:rsidRPr="006D617C">
        <w:t>[</w:t>
      </w:r>
      <w:r>
        <w:t>59</w:t>
      </w:r>
      <w:r w:rsidRPr="006D617C">
        <w:t>]</w:t>
      </w:r>
      <w:r w:rsidRPr="000903C1">
        <w:rPr>
          <w:rFonts w:eastAsia="SimSun"/>
          <w:lang w:val="en-US" w:eastAsia="zh-CN"/>
        </w:rPr>
        <w:t>.</w:t>
      </w:r>
    </w:p>
    <w:p w14:paraId="57BFC8FC" w14:textId="77777777" w:rsidR="00F272CC" w:rsidRPr="00817FA2" w:rsidRDefault="00F272CC" w:rsidP="00F272CC">
      <w:pPr>
        <w:pStyle w:val="B2"/>
        <w:rPr>
          <w:lang w:val="en-US"/>
        </w:rPr>
      </w:pPr>
      <w:r>
        <w:rPr>
          <w:lang w:val="en-US"/>
        </w:rPr>
        <w:t>0</w:t>
      </w:r>
      <w:r w:rsidRPr="00817FA2">
        <w:rPr>
          <w:lang w:val="en-US"/>
        </w:rPr>
        <w:tab/>
      </w:r>
      <w:r w:rsidRPr="00F272CC">
        <w:t>E-UTRAN - NB-IoT (</w:t>
      </w:r>
      <w:r w:rsidRPr="00092A69">
        <w:rPr>
          <w:lang w:val="en-US"/>
        </w:rPr>
        <w:t>NB-S1 mode</w:t>
      </w:r>
      <w:r w:rsidRPr="00F272CC">
        <w:t>)</w:t>
      </w:r>
    </w:p>
    <w:p w14:paraId="738E43F6" w14:textId="77777777" w:rsidR="00F272CC" w:rsidRPr="00603DEF" w:rsidRDefault="00F272CC" w:rsidP="00F272CC">
      <w:pPr>
        <w:pStyle w:val="B2"/>
        <w:rPr>
          <w:lang w:val="en-US"/>
        </w:rPr>
      </w:pPr>
      <w:r w:rsidRPr="00603DEF">
        <w:rPr>
          <w:lang w:val="en-US"/>
        </w:rPr>
        <w:t>1</w:t>
      </w:r>
      <w:r w:rsidRPr="00603DEF">
        <w:rPr>
          <w:lang w:val="en-US"/>
        </w:rPr>
        <w:tab/>
      </w:r>
      <w:r w:rsidRPr="00F272CC">
        <w:t xml:space="preserve">EC-GSM-IoT </w:t>
      </w:r>
      <w:r w:rsidRPr="000903C1">
        <w:t>(A/Gb mode)</w:t>
      </w:r>
    </w:p>
    <w:p w14:paraId="33D21B18" w14:textId="77777777" w:rsidR="00F272CC" w:rsidRPr="00817FA2" w:rsidRDefault="00F272CC" w:rsidP="00F272CC">
      <w:pPr>
        <w:pStyle w:val="B2"/>
        <w:rPr>
          <w:lang w:val="en-US"/>
        </w:rPr>
      </w:pPr>
      <w:r w:rsidRPr="00817FA2">
        <w:rPr>
          <w:lang w:val="en-US"/>
        </w:rPr>
        <w:t>2</w:t>
      </w:r>
      <w:r w:rsidRPr="00817FA2">
        <w:rPr>
          <w:lang w:val="en-US"/>
        </w:rPr>
        <w:tab/>
      </w:r>
      <w:r w:rsidRPr="00F272CC">
        <w:t>E-UTRAN -Category M1 (</w:t>
      </w:r>
      <w:r w:rsidRPr="00092A69">
        <w:rPr>
          <w:lang w:val="en-US"/>
        </w:rPr>
        <w:t>NB-S1 mode</w:t>
      </w:r>
      <w:r w:rsidRPr="00F272CC">
        <w:t>)</w:t>
      </w:r>
    </w:p>
    <w:p w14:paraId="1E6642C2" w14:textId="77777777" w:rsidR="00F272CC" w:rsidRPr="00F272CC" w:rsidRDefault="00F272CC" w:rsidP="00F272CC">
      <w:pPr>
        <w:pStyle w:val="B2"/>
        <w:ind w:left="567" w:firstLine="0"/>
      </w:pPr>
      <w:r w:rsidRPr="000903C1">
        <w:t>3</w:t>
      </w:r>
      <w:r w:rsidRPr="000903C1">
        <w:tab/>
      </w:r>
      <w:r w:rsidRPr="00F272CC">
        <w:t>E-UTRAN - Category M2 (W</w:t>
      </w:r>
      <w:r w:rsidRPr="00092A69">
        <w:rPr>
          <w:lang w:val="en-US"/>
        </w:rPr>
        <w:t>B-S1 mode</w:t>
      </w:r>
      <w:r w:rsidRPr="00F272CC">
        <w:t>)</w:t>
      </w:r>
    </w:p>
    <w:p w14:paraId="541BDA8D" w14:textId="77777777" w:rsidR="00F272CC" w:rsidRPr="000903C1" w:rsidRDefault="00F272CC" w:rsidP="00F272CC">
      <w:r w:rsidRPr="000903C1">
        <w:rPr>
          <w:b/>
        </w:rPr>
        <w:t>Implementation</w:t>
      </w:r>
    </w:p>
    <w:p w14:paraId="2682F81A" w14:textId="07F71FCB" w:rsidR="00772B16" w:rsidRPr="00F272CC" w:rsidRDefault="00F272CC" w:rsidP="00292D44">
      <w:pPr>
        <w:rPr>
          <w:lang w:val="fr-FR"/>
        </w:rPr>
      </w:pPr>
      <w:r w:rsidRPr="000903C1">
        <w:rPr>
          <w:lang w:val="fr-FR"/>
        </w:rPr>
        <w:t>Optional.</w:t>
      </w:r>
    </w:p>
    <w:p w14:paraId="3D4876D4" w14:textId="77777777" w:rsidR="00026965" w:rsidRPr="000903C1" w:rsidRDefault="00026965" w:rsidP="00E26141">
      <w:pPr>
        <w:pStyle w:val="Heading1"/>
      </w:pPr>
      <w:bookmarkStart w:id="2784" w:name="_Toc162980178"/>
      <w:r w:rsidRPr="000903C1">
        <w:lastRenderedPageBreak/>
        <w:t>9</w:t>
      </w:r>
      <w:r w:rsidRPr="000903C1">
        <w:tab/>
        <w:t xml:space="preserve">Mobile </w:t>
      </w:r>
      <w:r w:rsidR="00163FB5" w:rsidRPr="000903C1">
        <w:t>t</w:t>
      </w:r>
      <w:r w:rsidRPr="000903C1">
        <w:t>ermination errors</w:t>
      </w:r>
      <w:bookmarkEnd w:id="2768"/>
      <w:bookmarkEnd w:id="2769"/>
      <w:bookmarkEnd w:id="2770"/>
      <w:bookmarkEnd w:id="2771"/>
      <w:bookmarkEnd w:id="2772"/>
      <w:bookmarkEnd w:id="2784"/>
    </w:p>
    <w:p w14:paraId="2003719E" w14:textId="77777777" w:rsidR="00026965" w:rsidRPr="000903C1" w:rsidRDefault="00026965" w:rsidP="00E26141">
      <w:pPr>
        <w:pStyle w:val="Heading2"/>
      </w:pPr>
      <w:bookmarkStart w:id="2785" w:name="_Toc20207614"/>
      <w:bookmarkStart w:id="2786" w:name="_Toc27579497"/>
      <w:bookmarkStart w:id="2787" w:name="_Toc36116077"/>
      <w:bookmarkStart w:id="2788" w:name="_Toc45214958"/>
      <w:bookmarkStart w:id="2789" w:name="_Toc51866726"/>
      <w:bookmarkStart w:id="2790" w:name="_Toc162980179"/>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785"/>
      <w:bookmarkEnd w:id="2786"/>
      <w:bookmarkEnd w:id="2787"/>
      <w:bookmarkEnd w:id="2788"/>
      <w:bookmarkEnd w:id="2789"/>
      <w:bookmarkEnd w:id="2790"/>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791" w:name="_MCCTEMPBM_CRPT80111663___7"/>
            <w:r w:rsidRPr="000903C1">
              <w:rPr>
                <w:rFonts w:ascii="Courier New" w:hAnsi="Courier New"/>
              </w:rPr>
              <w:t>+CMEE=[&lt;n&gt;]</w:t>
            </w:r>
            <w:bookmarkEnd w:id="2791"/>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792"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793" w:name="_MCCTEMPBM_CRPT80111665___7"/>
            <w:bookmarkEnd w:id="2792"/>
            <w:r w:rsidRPr="000903C1">
              <w:rPr>
                <w:rFonts w:ascii="Courier New" w:hAnsi="Courier New"/>
              </w:rPr>
              <w:t>+CMEE=?</w:t>
            </w:r>
            <w:bookmarkEnd w:id="2793"/>
          </w:p>
        </w:tc>
        <w:tc>
          <w:tcPr>
            <w:tcW w:w="4250" w:type="dxa"/>
          </w:tcPr>
          <w:p w14:paraId="2BACBCCA" w14:textId="77777777" w:rsidR="00026965" w:rsidRPr="000903C1" w:rsidRDefault="00026965">
            <w:pPr>
              <w:spacing w:after="20"/>
            </w:pPr>
            <w:bookmarkStart w:id="2794"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94"/>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795"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795"/>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796"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797" w:name="_MCCTEMPBM_CRPT80111669___7"/>
      <w:bookmarkEnd w:id="2796"/>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797"/>
    <w:p w14:paraId="1808569E" w14:textId="77777777" w:rsidR="00026965" w:rsidRPr="000903C1" w:rsidRDefault="00026965">
      <w:r w:rsidRPr="000903C1">
        <w:rPr>
          <w:b/>
        </w:rPr>
        <w:t>Implementation</w:t>
      </w:r>
    </w:p>
    <w:p w14:paraId="12EFAD6A" w14:textId="77777777" w:rsidR="00163FB5" w:rsidRPr="000903C1" w:rsidRDefault="00026965" w:rsidP="00163FB5">
      <w:bookmarkStart w:id="2798"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799" w:name="_Toc20207615"/>
      <w:bookmarkStart w:id="2800" w:name="_Toc27579498"/>
      <w:bookmarkStart w:id="2801" w:name="_Toc36116078"/>
      <w:bookmarkStart w:id="2802" w:name="_Toc45214959"/>
      <w:bookmarkStart w:id="2803" w:name="_Toc51866727"/>
      <w:bookmarkStart w:id="2804" w:name="_Toc162980180"/>
      <w:bookmarkEnd w:id="2798"/>
      <w:r w:rsidRPr="000903C1">
        <w:t>9.1</w:t>
      </w:r>
      <w:r w:rsidR="00924CC4" w:rsidRPr="000903C1">
        <w:t>A</w:t>
      </w:r>
      <w:r w:rsidRPr="000903C1">
        <w:tab/>
        <w:t>Report mobile originated location request error +CMOLRE</w:t>
      </w:r>
      <w:bookmarkEnd w:id="2799"/>
      <w:bookmarkEnd w:id="2800"/>
      <w:bookmarkEnd w:id="2801"/>
      <w:bookmarkEnd w:id="2802"/>
      <w:bookmarkEnd w:id="2803"/>
      <w:bookmarkEnd w:id="2804"/>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05" w:name="_MCCTEMPBM_CRPT80111671___7"/>
            <w:r w:rsidRPr="000903C1">
              <w:rPr>
                <w:rFonts w:ascii="Courier New" w:hAnsi="Courier New"/>
              </w:rPr>
              <w:t>+CMOLRE=[&lt;n&gt;]</w:t>
            </w:r>
            <w:bookmarkEnd w:id="2805"/>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06"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07" w:name="_MCCTEMPBM_CRPT80111673___7"/>
            <w:bookmarkEnd w:id="2806"/>
            <w:r w:rsidRPr="000903C1">
              <w:rPr>
                <w:rFonts w:ascii="Courier New" w:hAnsi="Courier New"/>
              </w:rPr>
              <w:t>+CMOLRE=?</w:t>
            </w:r>
            <w:bookmarkEnd w:id="2807"/>
          </w:p>
        </w:tc>
        <w:tc>
          <w:tcPr>
            <w:tcW w:w="3416" w:type="dxa"/>
          </w:tcPr>
          <w:p w14:paraId="16D96DAF" w14:textId="77777777" w:rsidR="00163FB5" w:rsidRPr="000903C1" w:rsidRDefault="00163FB5" w:rsidP="00BC47B3">
            <w:pPr>
              <w:spacing w:after="20"/>
            </w:pPr>
            <w:bookmarkStart w:id="2808"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08"/>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09"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09"/>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10"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11" w:name="_MCCTEMPBM_CRPT80111677___7"/>
      <w:bookmarkEnd w:id="2810"/>
      <w:r w:rsidRPr="000903C1">
        <w:rPr>
          <w:u w:val="single"/>
        </w:rPr>
        <w:lastRenderedPageBreak/>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11"/>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12" w:name="_Toc20207616"/>
      <w:bookmarkStart w:id="2813" w:name="_Toc27579499"/>
      <w:bookmarkStart w:id="2814" w:name="_Toc36116079"/>
      <w:bookmarkStart w:id="2815" w:name="_Toc45214960"/>
      <w:bookmarkStart w:id="2816" w:name="_Toc51866728"/>
      <w:bookmarkStart w:id="2817" w:name="_Toc162980181"/>
      <w:r w:rsidRPr="000903C1">
        <w:t>9.1</w:t>
      </w:r>
      <w:r w:rsidR="00924CC4" w:rsidRPr="000903C1">
        <w:t>B</w:t>
      </w:r>
      <w:r w:rsidRPr="000903C1">
        <w:tab/>
        <w:t>Report network error codes +CNEC</w:t>
      </w:r>
      <w:bookmarkEnd w:id="2812"/>
      <w:bookmarkEnd w:id="2813"/>
      <w:bookmarkEnd w:id="2814"/>
      <w:bookmarkEnd w:id="2815"/>
      <w:bookmarkEnd w:id="2816"/>
      <w:bookmarkEnd w:id="2817"/>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18"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19" w:name="_MCCTEMPBM_CRPT80111679___7" w:colFirst="0" w:colLast="0"/>
            <w:bookmarkEnd w:id="2818"/>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20" w:name="_MCCTEMPBM_CRPT80111680___7"/>
            <w:bookmarkEnd w:id="2819"/>
            <w:r w:rsidRPr="000903C1">
              <w:rPr>
                <w:rFonts w:ascii="Courier New" w:hAnsi="Courier New"/>
              </w:rPr>
              <w:t>+CNEC=?</w:t>
            </w:r>
            <w:bookmarkEnd w:id="2820"/>
          </w:p>
        </w:tc>
        <w:tc>
          <w:tcPr>
            <w:tcW w:w="4386" w:type="dxa"/>
          </w:tcPr>
          <w:p w14:paraId="0D868034" w14:textId="77777777" w:rsidR="00323B28" w:rsidRPr="000903C1" w:rsidRDefault="00323B28" w:rsidP="005B1E7B">
            <w:pPr>
              <w:spacing w:after="20"/>
              <w:rPr>
                <w:rFonts w:ascii="Courier New" w:hAnsi="Courier New"/>
              </w:rPr>
            </w:pPr>
            <w:bookmarkStart w:id="2821"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1"/>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22"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23" w:name="_MCCTEMPBM_CRPT80111683___2"/>
      <w:bookmarkEnd w:id="2822"/>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24" w:name="_MCCTEMPBM_CRPT80111684___7"/>
      <w:bookmarkEnd w:id="2823"/>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24"/>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25"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25"/>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26"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lastRenderedPageBreak/>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27" w:name="_MCCTEMPBM_CRPT80111687___7"/>
      <w:bookmarkEnd w:id="2826"/>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28" w:name="_MCCTEMPBM_CRPT80111688___7"/>
      <w:bookmarkEnd w:id="2827"/>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29" w:name="_MCCTEMPBM_CRPT80111689___7"/>
      <w:bookmarkEnd w:id="2828"/>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30" w:name="_MCCTEMPBM_CRPT80111690___3"/>
      <w:bookmarkEnd w:id="2829"/>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31" w:name="_MCCTEMPBM_CRPT80111691___7"/>
      <w:bookmarkEnd w:id="2830"/>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32" w:name="_MCCTEMPBM_CRPT80111692___3"/>
      <w:bookmarkEnd w:id="2831"/>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33" w:name="_MCCTEMPBM_CRPT80111693___7"/>
      <w:bookmarkEnd w:id="2832"/>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33"/>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34"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35" w:name="_MCCTEMPBM_CRPT80111695___7"/>
      <w:bookmarkEnd w:id="2834"/>
      <w:r w:rsidRPr="000903C1">
        <w:rPr>
          <w:rFonts w:ascii="Courier New" w:hAnsi="Courier New" w:cs="Courier New"/>
        </w:rPr>
        <w:t>&lt;cid&gt;</w:t>
      </w:r>
      <w:r w:rsidRPr="000903C1">
        <w:t>: integer type. Specifies a particular PDP context definition.</w:t>
      </w:r>
    </w:p>
    <w:bookmarkEnd w:id="2835"/>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36" w:name="_Toc20207617"/>
      <w:bookmarkStart w:id="2837" w:name="_Toc27579500"/>
      <w:bookmarkStart w:id="2838" w:name="_Toc36116080"/>
      <w:bookmarkStart w:id="2839" w:name="_Toc45214961"/>
      <w:bookmarkStart w:id="2840" w:name="_Toc51866729"/>
      <w:bookmarkStart w:id="2841" w:name="_Toc162980182"/>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36"/>
      <w:bookmarkEnd w:id="2837"/>
      <w:bookmarkEnd w:id="2838"/>
      <w:bookmarkEnd w:id="2839"/>
      <w:bookmarkEnd w:id="2840"/>
      <w:bookmarkEnd w:id="2841"/>
    </w:p>
    <w:p w14:paraId="7A8D49B2" w14:textId="77777777" w:rsidR="00B15AA8" w:rsidRPr="000903C1" w:rsidRDefault="00B15AA8" w:rsidP="00E26141">
      <w:pPr>
        <w:pStyle w:val="Heading3"/>
      </w:pPr>
      <w:bookmarkStart w:id="2842" w:name="_Toc20207618"/>
      <w:bookmarkStart w:id="2843" w:name="_Toc27579501"/>
      <w:bookmarkStart w:id="2844" w:name="_Toc36116081"/>
      <w:bookmarkStart w:id="2845" w:name="_Toc45214962"/>
      <w:bookmarkStart w:id="2846" w:name="_Toc51866730"/>
      <w:bookmarkStart w:id="2847" w:name="_Toc162980183"/>
      <w:r w:rsidRPr="000903C1">
        <w:t>9.2.0</w:t>
      </w:r>
      <w:r w:rsidRPr="000903C1">
        <w:tab/>
        <w:t>General</w:t>
      </w:r>
      <w:bookmarkEnd w:id="2842"/>
      <w:bookmarkEnd w:id="2843"/>
      <w:bookmarkEnd w:id="2844"/>
      <w:bookmarkEnd w:id="2845"/>
      <w:bookmarkEnd w:id="2846"/>
      <w:bookmarkEnd w:id="2847"/>
    </w:p>
    <w:p w14:paraId="19512236" w14:textId="7D6C15DA" w:rsidR="00026965" w:rsidRPr="000903C1" w:rsidRDefault="00026965">
      <w:bookmarkStart w:id="2848"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49" w:name="_MCCTEMPBM_CRPT80111697___7"/>
      <w:bookmarkEnd w:id="2848"/>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50" w:name="_MCCTEMPBM_CRPT80111698___7"/>
      <w:bookmarkEnd w:id="2849"/>
      <w:r w:rsidRPr="000903C1">
        <w:rPr>
          <w:rFonts w:ascii="Courier New" w:hAnsi="Courier New"/>
        </w:rPr>
        <w:lastRenderedPageBreak/>
        <w:t>&lt;err&gt;</w:t>
      </w:r>
      <w:r w:rsidRPr="000903C1">
        <w:t xml:space="preserve"> values (numeric format followed by verbose format):</w:t>
      </w:r>
    </w:p>
    <w:bookmarkEnd w:id="2850"/>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51" w:name="_Toc20207619"/>
      <w:bookmarkStart w:id="2852" w:name="_Toc27579502"/>
      <w:bookmarkStart w:id="2853" w:name="_Toc36116082"/>
      <w:bookmarkStart w:id="2854" w:name="_Toc45214963"/>
      <w:bookmarkStart w:id="2855" w:name="_Toc51866731"/>
      <w:bookmarkStart w:id="2856" w:name="_Toc162980184"/>
      <w:r w:rsidRPr="000903C1">
        <w:t>9.2.1</w:t>
      </w:r>
      <w:r w:rsidRPr="000903C1">
        <w:tab/>
        <w:t>General errors</w:t>
      </w:r>
      <w:bookmarkEnd w:id="2851"/>
      <w:bookmarkEnd w:id="2852"/>
      <w:bookmarkEnd w:id="2853"/>
      <w:bookmarkEnd w:id="2854"/>
      <w:bookmarkEnd w:id="2855"/>
      <w:bookmarkEnd w:id="2856"/>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57"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r>
      <w:r w:rsidR="00181152" w:rsidRPr="000903C1">
        <w:lastRenderedPageBreak/>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57"/>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58" w:name="_Toc20207620"/>
      <w:bookmarkStart w:id="2859" w:name="_Toc27579503"/>
      <w:bookmarkStart w:id="2860" w:name="_Toc36116083"/>
      <w:bookmarkStart w:id="2861" w:name="_Toc45214964"/>
      <w:bookmarkStart w:id="2862" w:name="_Toc51866732"/>
      <w:bookmarkStart w:id="2863" w:name="_Toc162980185"/>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58"/>
      <w:bookmarkEnd w:id="2859"/>
      <w:bookmarkEnd w:id="2860"/>
      <w:bookmarkEnd w:id="2861"/>
      <w:bookmarkEnd w:id="2862"/>
      <w:bookmarkEnd w:id="2863"/>
    </w:p>
    <w:p w14:paraId="78C9C14E" w14:textId="77777777" w:rsidR="00B27489" w:rsidRPr="000903C1" w:rsidRDefault="00026965" w:rsidP="00E26141">
      <w:pPr>
        <w:pStyle w:val="Heading4"/>
      </w:pPr>
      <w:bookmarkStart w:id="2864" w:name="_Toc20207621"/>
      <w:bookmarkStart w:id="2865" w:name="_Toc27579504"/>
      <w:bookmarkStart w:id="2866" w:name="_Toc36116084"/>
      <w:bookmarkStart w:id="2867" w:name="_Toc45214965"/>
      <w:bookmarkStart w:id="2868" w:name="_Toc51866733"/>
      <w:bookmarkStart w:id="2869" w:name="_Toc162980186"/>
      <w:r w:rsidRPr="000903C1">
        <w:t>9.2.2.1</w:t>
      </w:r>
      <w:r w:rsidRPr="000903C1">
        <w:tab/>
        <w:t xml:space="preserve">Errors related to a failure to perform an </w:t>
      </w:r>
      <w:r w:rsidR="00163FB5" w:rsidRPr="000903C1">
        <w:t>a</w:t>
      </w:r>
      <w:r w:rsidRPr="000903C1">
        <w:t>ttach</w:t>
      </w:r>
      <w:bookmarkEnd w:id="2864"/>
      <w:bookmarkEnd w:id="2865"/>
      <w:bookmarkEnd w:id="2866"/>
      <w:bookmarkEnd w:id="2867"/>
      <w:bookmarkEnd w:id="2868"/>
      <w:bookmarkEnd w:id="2869"/>
    </w:p>
    <w:p w14:paraId="6F09C2AC" w14:textId="77777777" w:rsidR="00026965" w:rsidRPr="000903C1" w:rsidRDefault="00B27489" w:rsidP="000903C1">
      <w:pPr>
        <w:pStyle w:val="Heading5"/>
      </w:pPr>
      <w:bookmarkStart w:id="2870" w:name="_Toc20207622"/>
      <w:bookmarkStart w:id="2871" w:name="_Toc27579505"/>
      <w:bookmarkStart w:id="2872" w:name="_Toc36116085"/>
      <w:bookmarkStart w:id="2873" w:name="_Toc45214966"/>
      <w:bookmarkStart w:id="2874" w:name="_Toc51866734"/>
      <w:bookmarkStart w:id="2875" w:name="_Toc162980187"/>
      <w:r w:rsidRPr="000903C1">
        <w:t>9.2.2.1.1</w:t>
      </w:r>
      <w:r w:rsidRPr="000903C1">
        <w:tab/>
        <w:t>Errors for CS</w:t>
      </w:r>
      <w:r w:rsidR="004B4188" w:rsidRPr="000903C1">
        <w:t>,</w:t>
      </w:r>
      <w:r w:rsidRPr="000903C1">
        <w:t xml:space="preserve"> GPRS</w:t>
      </w:r>
      <w:r w:rsidR="004B4188" w:rsidRPr="000903C1">
        <w:t xml:space="preserve"> and UMTS</w:t>
      </w:r>
      <w:bookmarkEnd w:id="2870"/>
      <w:bookmarkEnd w:id="2871"/>
      <w:bookmarkEnd w:id="2872"/>
      <w:bookmarkEnd w:id="2873"/>
      <w:bookmarkEnd w:id="2874"/>
      <w:bookmarkEnd w:id="2875"/>
    </w:p>
    <w:p w14:paraId="647E2BB4" w14:textId="77777777" w:rsidR="00026965" w:rsidRPr="000903C1" w:rsidRDefault="00026965">
      <w:pPr>
        <w:pStyle w:val="B1"/>
        <w:ind w:firstLine="0"/>
      </w:pPr>
      <w:bookmarkStart w:id="2876"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876"/>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877" w:name="_Toc20207623"/>
      <w:bookmarkStart w:id="2878" w:name="_Toc27579506"/>
      <w:bookmarkStart w:id="2879" w:name="_Toc36116086"/>
      <w:bookmarkStart w:id="2880" w:name="_Toc45214967"/>
      <w:bookmarkStart w:id="2881" w:name="_Toc51866735"/>
      <w:bookmarkStart w:id="2882" w:name="_Toc162980188"/>
      <w:r w:rsidRPr="000903C1">
        <w:lastRenderedPageBreak/>
        <w:t>9.2.2.1.2</w:t>
      </w:r>
      <w:r w:rsidRPr="000903C1">
        <w:tab/>
        <w:t>Errors for EPS</w:t>
      </w:r>
      <w:bookmarkEnd w:id="2877"/>
      <w:bookmarkEnd w:id="2878"/>
      <w:bookmarkEnd w:id="2879"/>
      <w:bookmarkEnd w:id="2880"/>
      <w:bookmarkEnd w:id="2881"/>
      <w:bookmarkEnd w:id="2882"/>
    </w:p>
    <w:p w14:paraId="1C26C183" w14:textId="77777777" w:rsidR="00B27489" w:rsidRPr="000903C1" w:rsidRDefault="00B27489" w:rsidP="00B27489">
      <w:pPr>
        <w:pStyle w:val="B1"/>
        <w:ind w:firstLine="0"/>
      </w:pPr>
      <w:bookmarkStart w:id="2883"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883"/>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884" w:name="_Toc20207624"/>
      <w:bookmarkStart w:id="2885" w:name="_Toc27579507"/>
      <w:bookmarkStart w:id="2886" w:name="_Toc36116087"/>
      <w:bookmarkStart w:id="2887" w:name="_Toc45214968"/>
      <w:bookmarkStart w:id="2888" w:name="_Toc51866736"/>
      <w:bookmarkStart w:id="2889" w:name="_Toc162980189"/>
      <w:r w:rsidRPr="000903C1">
        <w:t>9.2.2.1.3</w:t>
      </w:r>
      <w:r w:rsidRPr="000903C1">
        <w:tab/>
        <w:t>Errors for 5GS</w:t>
      </w:r>
      <w:bookmarkEnd w:id="2884"/>
      <w:bookmarkEnd w:id="2885"/>
      <w:bookmarkEnd w:id="2886"/>
      <w:bookmarkEnd w:id="2887"/>
      <w:bookmarkEnd w:id="2888"/>
      <w:bookmarkEnd w:id="2889"/>
    </w:p>
    <w:p w14:paraId="680555C7" w14:textId="77777777" w:rsidR="00B27489" w:rsidRPr="000903C1" w:rsidRDefault="00B27489" w:rsidP="00B27489">
      <w:pPr>
        <w:pStyle w:val="B1"/>
        <w:ind w:firstLine="0"/>
      </w:pPr>
      <w:bookmarkStart w:id="2890"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r>
      <w:r w:rsidRPr="000903C1">
        <w:lastRenderedPageBreak/>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890"/>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891" w:name="_Toc20207625"/>
      <w:bookmarkStart w:id="2892" w:name="_Toc27579508"/>
      <w:bookmarkStart w:id="2893" w:name="_Toc36116088"/>
      <w:bookmarkStart w:id="2894" w:name="_Toc45214969"/>
      <w:bookmarkStart w:id="2895" w:name="_Toc51866737"/>
      <w:bookmarkStart w:id="2896" w:name="_Toc162980190"/>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891"/>
      <w:bookmarkEnd w:id="2892"/>
      <w:bookmarkEnd w:id="2893"/>
      <w:bookmarkEnd w:id="2894"/>
      <w:bookmarkEnd w:id="2895"/>
      <w:bookmarkEnd w:id="2896"/>
    </w:p>
    <w:p w14:paraId="76DC2DBE" w14:textId="77777777" w:rsidR="00026965" w:rsidRPr="000903C1" w:rsidRDefault="00B27489" w:rsidP="00E26141">
      <w:pPr>
        <w:pStyle w:val="Heading5"/>
      </w:pPr>
      <w:bookmarkStart w:id="2897" w:name="_Toc20207626"/>
      <w:bookmarkStart w:id="2898" w:name="_Toc27579509"/>
      <w:bookmarkStart w:id="2899" w:name="_Toc36116089"/>
      <w:bookmarkStart w:id="2900" w:name="_Toc45214970"/>
      <w:bookmarkStart w:id="2901" w:name="_Toc51866738"/>
      <w:bookmarkStart w:id="2902" w:name="_Toc162980191"/>
      <w:r w:rsidRPr="000903C1">
        <w:t>9.2.2.2.1</w:t>
      </w:r>
      <w:r w:rsidRPr="000903C1">
        <w:tab/>
        <w:t>Errors for GPRS</w:t>
      </w:r>
      <w:r w:rsidR="00385795" w:rsidRPr="000903C1">
        <w:t xml:space="preserve"> and UMTS</w:t>
      </w:r>
      <w:bookmarkEnd w:id="2897"/>
      <w:bookmarkEnd w:id="2898"/>
      <w:bookmarkEnd w:id="2899"/>
      <w:bookmarkEnd w:id="2900"/>
      <w:bookmarkEnd w:id="2901"/>
      <w:bookmarkEnd w:id="2902"/>
    </w:p>
    <w:p w14:paraId="77D3BCF1" w14:textId="77777777" w:rsidR="00026965" w:rsidRPr="000903C1" w:rsidRDefault="00026965">
      <w:pPr>
        <w:pStyle w:val="B1"/>
        <w:keepNext/>
        <w:keepLines/>
        <w:ind w:firstLine="0"/>
      </w:pPr>
      <w:bookmarkStart w:id="2903"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r>
      <w:r w:rsidRPr="000903C1">
        <w:lastRenderedPageBreak/>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3"/>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04" w:name="_Toc20207627"/>
      <w:bookmarkStart w:id="2905" w:name="_Toc27579510"/>
      <w:bookmarkStart w:id="2906" w:name="_Toc36116090"/>
      <w:bookmarkStart w:id="2907" w:name="_Toc45214971"/>
      <w:bookmarkStart w:id="2908" w:name="_Toc51866739"/>
      <w:bookmarkStart w:id="2909" w:name="_Toc162980192"/>
      <w:r w:rsidRPr="000903C1">
        <w:lastRenderedPageBreak/>
        <w:t>9.2.2.2.2</w:t>
      </w:r>
      <w:r w:rsidRPr="000903C1">
        <w:tab/>
        <w:t>Errors for EPS</w:t>
      </w:r>
      <w:bookmarkEnd w:id="2904"/>
      <w:bookmarkEnd w:id="2905"/>
      <w:bookmarkEnd w:id="2906"/>
      <w:bookmarkEnd w:id="2907"/>
      <w:bookmarkEnd w:id="2908"/>
      <w:bookmarkEnd w:id="2909"/>
    </w:p>
    <w:p w14:paraId="0B0551FA" w14:textId="77777777" w:rsidR="00FB3F65" w:rsidRPr="000903C1" w:rsidRDefault="00FB3F65" w:rsidP="00FB3F65">
      <w:pPr>
        <w:pStyle w:val="B1"/>
        <w:keepNext/>
        <w:keepLines/>
        <w:ind w:firstLine="0"/>
      </w:pPr>
      <w:bookmarkStart w:id="2910"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10"/>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11" w:name="_Toc20207628"/>
      <w:bookmarkStart w:id="2912" w:name="_Toc27579511"/>
      <w:bookmarkStart w:id="2913" w:name="_Toc36116091"/>
      <w:bookmarkStart w:id="2914" w:name="_Toc45214972"/>
      <w:bookmarkStart w:id="2915" w:name="_Toc51866740"/>
      <w:bookmarkStart w:id="2916" w:name="_Toc162980193"/>
      <w:r w:rsidRPr="000903C1">
        <w:lastRenderedPageBreak/>
        <w:t>9.2.2.2.3</w:t>
      </w:r>
      <w:r w:rsidRPr="000903C1">
        <w:tab/>
        <w:t>Errors for 5GS</w:t>
      </w:r>
      <w:bookmarkEnd w:id="2911"/>
      <w:bookmarkEnd w:id="2912"/>
      <w:bookmarkEnd w:id="2913"/>
      <w:bookmarkEnd w:id="2914"/>
      <w:bookmarkEnd w:id="2915"/>
      <w:bookmarkEnd w:id="2916"/>
    </w:p>
    <w:p w14:paraId="3BD3A3A8" w14:textId="77777777" w:rsidR="0004244C" w:rsidRPr="000903C1" w:rsidRDefault="0004244C" w:rsidP="0004244C">
      <w:pPr>
        <w:pStyle w:val="B1"/>
        <w:keepNext/>
        <w:keepLines/>
        <w:ind w:firstLine="0"/>
      </w:pPr>
      <w:bookmarkStart w:id="2917"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17"/>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18" w:name="_Toc20207629"/>
      <w:bookmarkStart w:id="2919" w:name="_Toc27579512"/>
      <w:bookmarkStart w:id="2920" w:name="_Toc36116092"/>
      <w:bookmarkStart w:id="2921" w:name="_Toc45214973"/>
      <w:bookmarkStart w:id="2922" w:name="_Toc51866741"/>
      <w:bookmarkStart w:id="2923" w:name="_Toc162980194"/>
      <w:r w:rsidRPr="000903C1">
        <w:t>9.2.2.3</w:t>
      </w:r>
      <w:r w:rsidRPr="000903C1">
        <w:tab/>
      </w:r>
      <w:r w:rsidR="00B27489" w:rsidRPr="000903C1">
        <w:t>Void</w:t>
      </w:r>
      <w:bookmarkEnd w:id="2918"/>
      <w:bookmarkEnd w:id="2919"/>
      <w:bookmarkEnd w:id="2920"/>
      <w:bookmarkEnd w:id="2921"/>
      <w:bookmarkEnd w:id="2922"/>
      <w:bookmarkEnd w:id="2923"/>
    </w:p>
    <w:p w14:paraId="4EBDD4CA" w14:textId="77777777" w:rsidR="00026965" w:rsidRPr="000903C1" w:rsidRDefault="00026965" w:rsidP="00E26141">
      <w:pPr>
        <w:pStyle w:val="Heading4"/>
      </w:pPr>
      <w:bookmarkStart w:id="2924" w:name="_Toc20207630"/>
      <w:bookmarkStart w:id="2925" w:name="_Toc27579513"/>
      <w:bookmarkStart w:id="2926" w:name="_Toc36116093"/>
      <w:bookmarkStart w:id="2927" w:name="_Toc45214974"/>
      <w:bookmarkStart w:id="2928" w:name="_Toc51866742"/>
      <w:bookmarkStart w:id="2929" w:name="_Toc162980195"/>
      <w:r w:rsidRPr="000903C1">
        <w:t>9.2.2.</w:t>
      </w:r>
      <w:r w:rsidR="007C529F" w:rsidRPr="000903C1">
        <w:t>4</w:t>
      </w:r>
      <w:r w:rsidRPr="000903C1">
        <w:tab/>
      </w:r>
      <w:r w:rsidR="00B27489" w:rsidRPr="000903C1">
        <w:t>Void</w:t>
      </w:r>
      <w:bookmarkEnd w:id="2924"/>
      <w:bookmarkEnd w:id="2925"/>
      <w:bookmarkEnd w:id="2926"/>
      <w:bookmarkEnd w:id="2927"/>
      <w:bookmarkEnd w:id="2928"/>
      <w:bookmarkEnd w:id="2929"/>
    </w:p>
    <w:p w14:paraId="63993607" w14:textId="77777777" w:rsidR="00026965" w:rsidRPr="000903C1" w:rsidRDefault="00026965" w:rsidP="00E26141">
      <w:pPr>
        <w:pStyle w:val="Heading3"/>
      </w:pPr>
      <w:bookmarkStart w:id="2930" w:name="_Toc20207631"/>
      <w:bookmarkStart w:id="2931" w:name="_Toc27579514"/>
      <w:bookmarkStart w:id="2932" w:name="_Toc36116094"/>
      <w:bookmarkStart w:id="2933" w:name="_Toc45214975"/>
      <w:bookmarkStart w:id="2934" w:name="_Toc51866743"/>
      <w:bookmarkStart w:id="2935" w:name="_Toc162980196"/>
      <w:r w:rsidRPr="000903C1">
        <w:t>9.2.3</w:t>
      </w:r>
      <w:r w:rsidRPr="000903C1">
        <w:tab/>
        <w:t>VBS</w:t>
      </w:r>
      <w:r w:rsidR="007B55B2" w:rsidRPr="000903C1">
        <w:t>,</w:t>
      </w:r>
      <w:r w:rsidRPr="000903C1">
        <w:t xml:space="preserve"> VGCS and eMLPP-related errors</w:t>
      </w:r>
      <w:bookmarkEnd w:id="2930"/>
      <w:bookmarkEnd w:id="2931"/>
      <w:bookmarkEnd w:id="2932"/>
      <w:bookmarkEnd w:id="2933"/>
      <w:bookmarkEnd w:id="2934"/>
      <w:bookmarkEnd w:id="2935"/>
    </w:p>
    <w:p w14:paraId="07BA92EC" w14:textId="77777777" w:rsidR="00026965" w:rsidRPr="000903C1" w:rsidRDefault="00026965">
      <w:pPr>
        <w:pStyle w:val="B1"/>
        <w:ind w:firstLine="0"/>
      </w:pPr>
      <w:bookmarkStart w:id="2936"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36"/>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37" w:name="_Toc20207632"/>
      <w:bookmarkStart w:id="2938" w:name="_Toc27579515"/>
      <w:bookmarkStart w:id="2939" w:name="_Toc36116095"/>
      <w:bookmarkStart w:id="2940" w:name="_Toc45214976"/>
      <w:bookmarkStart w:id="2941" w:name="_Toc51866744"/>
      <w:bookmarkStart w:id="2942" w:name="_Toc162980197"/>
      <w:r w:rsidRPr="000903C1">
        <w:t>9.3</w:t>
      </w:r>
      <w:r w:rsidRPr="000903C1">
        <w:tab/>
        <w:t>Mobile termination error result code +CMOLRE</w:t>
      </w:r>
      <w:bookmarkEnd w:id="2937"/>
      <w:bookmarkEnd w:id="2938"/>
      <w:bookmarkEnd w:id="2939"/>
      <w:bookmarkEnd w:id="2940"/>
      <w:bookmarkEnd w:id="2941"/>
      <w:bookmarkEnd w:id="2942"/>
    </w:p>
    <w:p w14:paraId="6E01064A" w14:textId="77777777" w:rsidR="00646C97" w:rsidRPr="000903C1" w:rsidRDefault="00646C97" w:rsidP="00E26141">
      <w:pPr>
        <w:pStyle w:val="Heading3"/>
      </w:pPr>
      <w:bookmarkStart w:id="2943" w:name="_Toc20207633"/>
      <w:bookmarkStart w:id="2944" w:name="_Toc27579516"/>
      <w:bookmarkStart w:id="2945" w:name="_Toc36116096"/>
      <w:bookmarkStart w:id="2946" w:name="_Toc45214977"/>
      <w:bookmarkStart w:id="2947" w:name="_Toc51866745"/>
      <w:bookmarkStart w:id="2948" w:name="_Toc162980198"/>
      <w:r w:rsidRPr="000903C1">
        <w:t>9.3.1</w:t>
      </w:r>
      <w:r w:rsidRPr="000903C1">
        <w:tab/>
        <w:t>General</w:t>
      </w:r>
      <w:bookmarkEnd w:id="2943"/>
      <w:bookmarkEnd w:id="2944"/>
      <w:bookmarkEnd w:id="2945"/>
      <w:bookmarkEnd w:id="2946"/>
      <w:bookmarkEnd w:id="2947"/>
      <w:bookmarkEnd w:id="2948"/>
    </w:p>
    <w:p w14:paraId="385B2F95" w14:textId="486FF442" w:rsidR="00646C97" w:rsidRPr="000903C1" w:rsidRDefault="00646C97" w:rsidP="00646C97">
      <w:bookmarkStart w:id="2949"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50" w:name="_MCCTEMPBM_CRPT80111708___7"/>
      <w:bookmarkEnd w:id="2949"/>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51" w:name="_Toc20207634"/>
      <w:bookmarkStart w:id="2952" w:name="_Toc27579517"/>
      <w:bookmarkStart w:id="2953" w:name="_Toc36116097"/>
      <w:bookmarkStart w:id="2954" w:name="_Toc45214978"/>
      <w:bookmarkStart w:id="2955" w:name="_Toc51866746"/>
      <w:bookmarkStart w:id="2956" w:name="_Toc162980199"/>
      <w:bookmarkEnd w:id="2950"/>
      <w:r w:rsidRPr="000903C1">
        <w:t>9.3.2</w:t>
      </w:r>
      <w:r w:rsidRPr="000903C1">
        <w:tab/>
        <w:t>Errors</w:t>
      </w:r>
      <w:bookmarkEnd w:id="2951"/>
      <w:bookmarkEnd w:id="2952"/>
      <w:bookmarkEnd w:id="2953"/>
      <w:bookmarkEnd w:id="2954"/>
      <w:bookmarkEnd w:id="2955"/>
      <w:bookmarkEnd w:id="2956"/>
    </w:p>
    <w:p w14:paraId="0482DAD7" w14:textId="77777777" w:rsidR="00646C97" w:rsidRPr="000903C1" w:rsidRDefault="00646C97" w:rsidP="00646C97">
      <w:pPr>
        <w:pStyle w:val="B1"/>
        <w:ind w:firstLine="0"/>
      </w:pPr>
      <w:bookmarkStart w:id="2957"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57"/>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58" w:name="_Toc20207635"/>
      <w:bookmarkStart w:id="2959" w:name="_Toc27579518"/>
      <w:bookmarkStart w:id="2960" w:name="_Toc36116098"/>
      <w:bookmarkStart w:id="2961" w:name="_Toc45214979"/>
      <w:bookmarkStart w:id="2962" w:name="_Toc51866747"/>
      <w:bookmarkStart w:id="2963" w:name="_Toc162980200"/>
      <w:r w:rsidRPr="000903C1">
        <w:t>9.</w:t>
      </w:r>
      <w:r w:rsidR="00646C97" w:rsidRPr="000903C1">
        <w:t>4</w:t>
      </w:r>
      <w:r w:rsidRPr="000903C1">
        <w:tab/>
        <w:t>Informative examples</w:t>
      </w:r>
      <w:bookmarkEnd w:id="2958"/>
      <w:bookmarkEnd w:id="2959"/>
      <w:bookmarkEnd w:id="2960"/>
      <w:bookmarkEnd w:id="2961"/>
      <w:bookmarkEnd w:id="2962"/>
      <w:bookmarkEnd w:id="2963"/>
    </w:p>
    <w:p w14:paraId="0E2BC56F" w14:textId="77777777" w:rsidR="00026965" w:rsidRPr="000903C1" w:rsidRDefault="00026965">
      <w:bookmarkStart w:id="2964"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65" w:name="_MCCTEMPBM_CRPT80111711___7"/>
      <w:bookmarkEnd w:id="2964"/>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65"/>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66"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66"/>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67"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67"/>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68" w:name="_Toc20207636"/>
      <w:bookmarkStart w:id="2969" w:name="_Toc27579519"/>
      <w:bookmarkStart w:id="2970" w:name="_Toc36116099"/>
      <w:bookmarkStart w:id="2971" w:name="_Toc45214980"/>
      <w:bookmarkStart w:id="2972" w:name="_Toc51866748"/>
      <w:bookmarkStart w:id="2973" w:name="_Toc162980201"/>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68"/>
      <w:bookmarkEnd w:id="2969"/>
      <w:bookmarkEnd w:id="2970"/>
      <w:bookmarkEnd w:id="2971"/>
      <w:bookmarkEnd w:id="2972"/>
      <w:bookmarkEnd w:id="2973"/>
    </w:p>
    <w:p w14:paraId="3AB3166E" w14:textId="77777777" w:rsidR="00B15AA8" w:rsidRPr="000903C1" w:rsidRDefault="00B15AA8" w:rsidP="00E26141">
      <w:pPr>
        <w:pStyle w:val="Heading2"/>
      </w:pPr>
      <w:bookmarkStart w:id="2974" w:name="_Toc20207637"/>
      <w:bookmarkStart w:id="2975" w:name="_Toc27579520"/>
      <w:bookmarkStart w:id="2976" w:name="_Toc36116100"/>
      <w:bookmarkStart w:id="2977" w:name="_Toc45214981"/>
      <w:bookmarkStart w:id="2978" w:name="_Toc51866749"/>
      <w:bookmarkStart w:id="2979" w:name="_Toc162980202"/>
      <w:r w:rsidRPr="000903C1">
        <w:t>10.0</w:t>
      </w:r>
      <w:r w:rsidRPr="000903C1">
        <w:tab/>
        <w:t>General</w:t>
      </w:r>
      <w:bookmarkEnd w:id="2974"/>
      <w:bookmarkEnd w:id="2975"/>
      <w:bookmarkEnd w:id="2976"/>
      <w:bookmarkEnd w:id="2977"/>
      <w:bookmarkEnd w:id="2978"/>
      <w:bookmarkEnd w:id="2979"/>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2980" w:name="_Toc20207638"/>
      <w:bookmarkStart w:id="2981" w:name="_Toc27579521"/>
      <w:bookmarkStart w:id="2982" w:name="_Toc36116101"/>
      <w:bookmarkStart w:id="2983" w:name="_Toc45214982"/>
      <w:bookmarkStart w:id="2984" w:name="_Toc51866750"/>
      <w:bookmarkStart w:id="2985" w:name="_Toc162980203"/>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2980"/>
      <w:bookmarkEnd w:id="2981"/>
      <w:bookmarkEnd w:id="2982"/>
      <w:bookmarkEnd w:id="2983"/>
      <w:bookmarkEnd w:id="2984"/>
      <w:bookmarkEnd w:id="2985"/>
    </w:p>
    <w:p w14:paraId="664A0039" w14:textId="77777777" w:rsidR="00124692" w:rsidRPr="000903C1" w:rsidRDefault="00124692" w:rsidP="00E26141">
      <w:pPr>
        <w:pStyle w:val="Heading3"/>
      </w:pPr>
      <w:bookmarkStart w:id="2986" w:name="_Toc20207639"/>
      <w:bookmarkStart w:id="2987" w:name="_Toc27579522"/>
      <w:bookmarkStart w:id="2988" w:name="_Toc36116102"/>
      <w:bookmarkStart w:id="2989" w:name="_Toc45214983"/>
      <w:bookmarkStart w:id="2990" w:name="_Toc51866751"/>
      <w:bookmarkStart w:id="2991" w:name="_Toc162980204"/>
      <w:r w:rsidRPr="000903C1">
        <w:t>10.1.0</w:t>
      </w:r>
      <w:r w:rsidRPr="000903C1">
        <w:tab/>
        <w:t>General remark about EPS bearer contexts and PDP contexts</w:t>
      </w:r>
      <w:bookmarkEnd w:id="2986"/>
      <w:bookmarkEnd w:id="2987"/>
      <w:bookmarkEnd w:id="2988"/>
      <w:bookmarkEnd w:id="2989"/>
      <w:bookmarkEnd w:id="2990"/>
      <w:bookmarkEnd w:id="2991"/>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2992"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2992"/>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2993"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2994" w:name="_MCCTEMPBM_CRPT80111716___7"/>
      <w:bookmarkEnd w:id="2993"/>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2994"/>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2995"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2996" w:name="_MCCTEMPBM_CRPT80111719___7"/>
            <w:bookmarkEnd w:id="2995"/>
            <w:r w:rsidRPr="000903C1">
              <w:rPr>
                <w:rFonts w:ascii="Courier New" w:hAnsi="Courier New" w:cs="Courier New"/>
                <w:color w:val="000000"/>
              </w:rPr>
              <w:t>+CGDCONT</w:t>
            </w:r>
            <w:bookmarkEnd w:id="2996"/>
          </w:p>
        </w:tc>
        <w:tc>
          <w:tcPr>
            <w:tcW w:w="4678" w:type="dxa"/>
            <w:shd w:val="clear" w:color="auto" w:fill="auto"/>
          </w:tcPr>
          <w:p w14:paraId="796E8EE8" w14:textId="77777777" w:rsidR="00D07F61" w:rsidRPr="000903C1" w:rsidRDefault="00D07F61" w:rsidP="00FA4D2A">
            <w:pPr>
              <w:rPr>
                <w:color w:val="000000"/>
              </w:rPr>
            </w:pPr>
            <w:bookmarkStart w:id="2997" w:name="_PERM_MCCTEMPBM_CRPT80111720___5"/>
            <w:r w:rsidRPr="000903C1">
              <w:rPr>
                <w:color w:val="000000"/>
              </w:rPr>
              <w:t>Used to define PDN connection for EPS.</w:t>
            </w:r>
            <w:bookmarkEnd w:id="2997"/>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2998" w:name="_MCCTEMPBM_CRPT80111721___7"/>
            <w:r w:rsidRPr="000903C1">
              <w:rPr>
                <w:rFonts w:ascii="Courier New" w:hAnsi="Courier New" w:cs="Courier New"/>
                <w:color w:val="000000"/>
              </w:rPr>
              <w:t>+CGACT</w:t>
            </w:r>
            <w:bookmarkEnd w:id="2998"/>
          </w:p>
        </w:tc>
        <w:tc>
          <w:tcPr>
            <w:tcW w:w="4678" w:type="dxa"/>
            <w:shd w:val="clear" w:color="auto" w:fill="auto"/>
          </w:tcPr>
          <w:p w14:paraId="7472E083" w14:textId="77777777" w:rsidR="00D07F61" w:rsidRPr="000903C1" w:rsidRDefault="00D07F61" w:rsidP="00FA4D2A">
            <w:pPr>
              <w:rPr>
                <w:color w:val="000000"/>
              </w:rPr>
            </w:pPr>
            <w:bookmarkStart w:id="2999" w:name="_PERM_MCCTEMPBM_CRPT80111722___5"/>
            <w:r w:rsidRPr="000903C1">
              <w:rPr>
                <w:color w:val="000000"/>
              </w:rPr>
              <w:t>Used to activate a bearer resource for EPS.</w:t>
            </w:r>
            <w:bookmarkEnd w:id="2999"/>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00" w:name="_MCCTEMPBM_CRPT80111723___7"/>
            <w:r w:rsidRPr="000903C1">
              <w:rPr>
                <w:rFonts w:ascii="Courier New" w:hAnsi="Courier New" w:cs="Courier New"/>
                <w:color w:val="000000"/>
              </w:rPr>
              <w:t>+CGCONTRDP</w:t>
            </w:r>
            <w:bookmarkEnd w:id="3000"/>
          </w:p>
        </w:tc>
        <w:tc>
          <w:tcPr>
            <w:tcW w:w="4678" w:type="dxa"/>
            <w:shd w:val="clear" w:color="auto" w:fill="auto"/>
          </w:tcPr>
          <w:p w14:paraId="670469B5" w14:textId="77777777" w:rsidR="00D07F61" w:rsidRPr="000903C1" w:rsidRDefault="00D07F61" w:rsidP="00FA4D2A">
            <w:pPr>
              <w:rPr>
                <w:color w:val="000000"/>
              </w:rPr>
            </w:pPr>
            <w:bookmarkStart w:id="3001" w:name="_PERM_MCCTEMPBM_CRPT80111724___5"/>
            <w:r w:rsidRPr="000903C1">
              <w:rPr>
                <w:color w:val="000000"/>
              </w:rPr>
              <w:t>Used to show dynamically allocated PDN parameters.</w:t>
            </w:r>
            <w:bookmarkEnd w:id="3001"/>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02"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02"/>
          </w:p>
        </w:tc>
        <w:tc>
          <w:tcPr>
            <w:tcW w:w="4678" w:type="dxa"/>
            <w:shd w:val="clear" w:color="auto" w:fill="auto"/>
          </w:tcPr>
          <w:p w14:paraId="39DAF087" w14:textId="77777777" w:rsidR="00D07F61" w:rsidRPr="000903C1" w:rsidRDefault="00D07F61" w:rsidP="00FA4D2A">
            <w:pPr>
              <w:rPr>
                <w:color w:val="000000"/>
              </w:rPr>
            </w:pPr>
            <w:bookmarkStart w:id="3003" w:name="_PERM_MCCTEMPBM_CRPT80111726___5"/>
            <w:r w:rsidRPr="000903C1">
              <w:rPr>
                <w:color w:val="000000"/>
              </w:rPr>
              <w:t>Used to indicate EPS bearers operations status.</w:t>
            </w:r>
            <w:bookmarkEnd w:id="3003"/>
          </w:p>
        </w:tc>
      </w:tr>
    </w:tbl>
    <w:p w14:paraId="00A5D3BE" w14:textId="77777777" w:rsidR="00124692" w:rsidRPr="000903C1" w:rsidRDefault="00124692" w:rsidP="00124692">
      <w:pPr>
        <w:rPr>
          <w:color w:val="000000"/>
        </w:rPr>
      </w:pPr>
      <w:bookmarkStart w:id="3004" w:name="_PERM_MCCTEMPBM_CRPT80111727___5"/>
    </w:p>
    <w:bookmarkEnd w:id="3004"/>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05"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06" w:name="_MCCTEMPBM_CRPT80111730___7"/>
            <w:bookmarkEnd w:id="3005"/>
            <w:r w:rsidRPr="000903C1">
              <w:rPr>
                <w:rFonts w:ascii="Courier New" w:hAnsi="Courier New" w:cs="Courier New"/>
                <w:color w:val="000000"/>
              </w:rPr>
              <w:t>+CGACT</w:t>
            </w:r>
            <w:bookmarkEnd w:id="3006"/>
          </w:p>
        </w:tc>
        <w:tc>
          <w:tcPr>
            <w:tcW w:w="4678" w:type="dxa"/>
            <w:shd w:val="clear" w:color="auto" w:fill="auto"/>
          </w:tcPr>
          <w:p w14:paraId="3F100907" w14:textId="77777777" w:rsidR="00271255" w:rsidRPr="000903C1" w:rsidRDefault="00271255" w:rsidP="00FA4D2A">
            <w:pPr>
              <w:rPr>
                <w:color w:val="000000"/>
              </w:rPr>
            </w:pPr>
            <w:bookmarkStart w:id="3007" w:name="_PERM_MCCTEMPBM_CRPT80111731___5"/>
            <w:r w:rsidRPr="000903C1">
              <w:rPr>
                <w:color w:val="000000"/>
              </w:rPr>
              <w:t>Used to activate a modification of a PDP context or EPS bearer resource.</w:t>
            </w:r>
            <w:bookmarkEnd w:id="3007"/>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08" w:name="_MCCTEMPBM_CRPT80111732___7"/>
            <w:r w:rsidRPr="000903C1">
              <w:rPr>
                <w:rFonts w:ascii="Courier New" w:hAnsi="Courier New" w:cs="Courier New"/>
                <w:color w:val="000000"/>
              </w:rPr>
              <w:t>+CGDSCONT</w:t>
            </w:r>
            <w:bookmarkEnd w:id="3008"/>
          </w:p>
        </w:tc>
        <w:tc>
          <w:tcPr>
            <w:tcW w:w="4678" w:type="dxa"/>
            <w:shd w:val="clear" w:color="auto" w:fill="auto"/>
          </w:tcPr>
          <w:p w14:paraId="66D2550E" w14:textId="77777777" w:rsidR="00124692" w:rsidRPr="000903C1" w:rsidRDefault="00271255" w:rsidP="00D073DA">
            <w:pPr>
              <w:rPr>
                <w:color w:val="000000"/>
              </w:rPr>
            </w:pPr>
            <w:bookmarkStart w:id="3009" w:name="_PERM_MCCTEMPBM_CRPT80111733___5"/>
            <w:r w:rsidRPr="000903C1">
              <w:rPr>
                <w:color w:val="000000"/>
              </w:rPr>
              <w:t>Used to define EPS Bearer Resource for a specific PDN for EPS.</w:t>
            </w:r>
            <w:bookmarkEnd w:id="3009"/>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10" w:name="_MCCTEMPBM_CRPT80111734___7"/>
            <w:r w:rsidRPr="000903C1">
              <w:rPr>
                <w:rFonts w:ascii="Courier New" w:hAnsi="Courier New" w:cs="Courier New"/>
                <w:color w:val="000000"/>
              </w:rPr>
              <w:t>+CGSCONTRDP</w:t>
            </w:r>
            <w:bookmarkEnd w:id="3010"/>
          </w:p>
        </w:tc>
        <w:tc>
          <w:tcPr>
            <w:tcW w:w="4678" w:type="dxa"/>
            <w:shd w:val="clear" w:color="auto" w:fill="auto"/>
          </w:tcPr>
          <w:p w14:paraId="0843A518" w14:textId="77777777" w:rsidR="00271255" w:rsidRPr="000903C1" w:rsidDel="00AB4669" w:rsidRDefault="00271255" w:rsidP="00FA4D2A">
            <w:pPr>
              <w:rPr>
                <w:color w:val="000000"/>
              </w:rPr>
            </w:pPr>
            <w:bookmarkStart w:id="3011" w:name="_PERM_MCCTEMPBM_CRPT80111735___5"/>
            <w:r w:rsidRPr="000903C1">
              <w:rPr>
                <w:color w:val="000000"/>
              </w:rPr>
              <w:t>Used to show dynamically allocated EPS Bearer Resource parameters.</w:t>
            </w:r>
            <w:bookmarkEnd w:id="3011"/>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12" w:name="_MCCTEMPBM_CRPT80111736___7"/>
            <w:r w:rsidRPr="000903C1">
              <w:rPr>
                <w:rFonts w:ascii="Courier New" w:hAnsi="Courier New" w:cs="Courier New"/>
                <w:color w:val="000000"/>
              </w:rPr>
              <w:t>+CGCMOD</w:t>
            </w:r>
            <w:bookmarkEnd w:id="3012"/>
          </w:p>
        </w:tc>
        <w:tc>
          <w:tcPr>
            <w:tcW w:w="4678" w:type="dxa"/>
            <w:shd w:val="clear" w:color="auto" w:fill="auto"/>
          </w:tcPr>
          <w:p w14:paraId="572D78B4" w14:textId="77777777" w:rsidR="00271255" w:rsidRPr="000903C1" w:rsidRDefault="00271255" w:rsidP="00FA4D2A">
            <w:pPr>
              <w:rPr>
                <w:color w:val="000000"/>
              </w:rPr>
            </w:pPr>
            <w:bookmarkStart w:id="3013" w:name="_PERM_MCCTEMPBM_CRPT80111737___5"/>
            <w:r w:rsidRPr="000903C1">
              <w:rPr>
                <w:color w:val="000000"/>
              </w:rPr>
              <w:t>Used to request a modification of a PDP context or EPS Bearer Resource.</w:t>
            </w:r>
            <w:bookmarkEnd w:id="3013"/>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14" w:name="_MCCTEMPBM_CRPT80111738___7"/>
            <w:r w:rsidRPr="000903C1">
              <w:rPr>
                <w:rFonts w:ascii="Courier New" w:hAnsi="Courier New" w:cs="Courier New"/>
                <w:color w:val="000000"/>
              </w:rPr>
              <w:t>+CGTFT</w:t>
            </w:r>
            <w:bookmarkEnd w:id="3014"/>
          </w:p>
        </w:tc>
        <w:tc>
          <w:tcPr>
            <w:tcW w:w="4678" w:type="dxa"/>
            <w:shd w:val="clear" w:color="auto" w:fill="auto"/>
          </w:tcPr>
          <w:p w14:paraId="3D8D8C0B" w14:textId="77777777" w:rsidR="00271255" w:rsidRPr="000903C1" w:rsidRDefault="00271255" w:rsidP="00FA4D2A">
            <w:pPr>
              <w:rPr>
                <w:color w:val="000000"/>
              </w:rPr>
            </w:pPr>
            <w:bookmarkStart w:id="3015" w:name="_PERM_MCCTEMPBM_CRPT80111739___5"/>
            <w:r w:rsidRPr="000903C1">
              <w:rPr>
                <w:color w:val="000000"/>
              </w:rPr>
              <w:t>Used to define a Traffic Flow Template for a PDP context or a Traffic Flow Aggregate for an EPS bearer resource.</w:t>
            </w:r>
            <w:bookmarkEnd w:id="3015"/>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16" w:name="_MCCTEMPBM_CRPT80111740___7"/>
            <w:r w:rsidRPr="000903C1">
              <w:rPr>
                <w:rFonts w:ascii="Courier New" w:hAnsi="Courier New" w:cs="Courier New"/>
                <w:color w:val="000000"/>
              </w:rPr>
              <w:t>+CGTFTRDP</w:t>
            </w:r>
            <w:bookmarkEnd w:id="3016"/>
          </w:p>
        </w:tc>
        <w:tc>
          <w:tcPr>
            <w:tcW w:w="4678" w:type="dxa"/>
            <w:shd w:val="clear" w:color="auto" w:fill="auto"/>
          </w:tcPr>
          <w:p w14:paraId="2E482D1A" w14:textId="77777777" w:rsidR="00271255" w:rsidRPr="000903C1" w:rsidRDefault="00271255" w:rsidP="00FA4D2A">
            <w:pPr>
              <w:rPr>
                <w:color w:val="000000"/>
              </w:rPr>
            </w:pPr>
            <w:bookmarkStart w:id="3017" w:name="_PERM_MCCTEMPBM_CRPT80111741___5"/>
            <w:r w:rsidRPr="000903C1">
              <w:rPr>
                <w:color w:val="000000"/>
              </w:rPr>
              <w:t>Used to show the network assigned Traffic Flow Template for an EPS bearer resource.</w:t>
            </w:r>
            <w:bookmarkEnd w:id="3017"/>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18" w:name="_MCCTEMPBM_CRPT80111742___7"/>
            <w:r w:rsidRPr="000903C1">
              <w:rPr>
                <w:rFonts w:ascii="Courier New" w:hAnsi="Courier New" w:cs="Courier New"/>
                <w:color w:val="000000"/>
              </w:rPr>
              <w:t>+CGEQOS</w:t>
            </w:r>
            <w:bookmarkEnd w:id="3018"/>
          </w:p>
        </w:tc>
        <w:tc>
          <w:tcPr>
            <w:tcW w:w="4678" w:type="dxa"/>
            <w:shd w:val="clear" w:color="auto" w:fill="auto"/>
          </w:tcPr>
          <w:p w14:paraId="3ED68919" w14:textId="77777777" w:rsidR="00271255" w:rsidRPr="000903C1" w:rsidRDefault="00271255" w:rsidP="00FA4D2A">
            <w:pPr>
              <w:rPr>
                <w:color w:val="000000"/>
              </w:rPr>
            </w:pPr>
            <w:bookmarkStart w:id="3019"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19"/>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20" w:name="_MCCTEMPBM_CRPT80111744___7"/>
            <w:r w:rsidRPr="000903C1">
              <w:rPr>
                <w:rFonts w:ascii="Courier New" w:hAnsi="Courier New" w:cs="Courier New"/>
                <w:color w:val="000000"/>
              </w:rPr>
              <w:t>+CGEQOSRDP</w:t>
            </w:r>
            <w:bookmarkEnd w:id="3020"/>
          </w:p>
        </w:tc>
        <w:tc>
          <w:tcPr>
            <w:tcW w:w="4678" w:type="dxa"/>
            <w:shd w:val="clear" w:color="auto" w:fill="auto"/>
          </w:tcPr>
          <w:p w14:paraId="15C3A7BD" w14:textId="77777777" w:rsidR="00271255" w:rsidRPr="000903C1" w:rsidRDefault="00271255" w:rsidP="00FA4D2A">
            <w:pPr>
              <w:rPr>
                <w:color w:val="000000"/>
              </w:rPr>
            </w:pPr>
            <w:bookmarkStart w:id="3021"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21"/>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22"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2"/>
          </w:p>
        </w:tc>
        <w:tc>
          <w:tcPr>
            <w:tcW w:w="4678" w:type="dxa"/>
            <w:shd w:val="clear" w:color="auto" w:fill="auto"/>
          </w:tcPr>
          <w:p w14:paraId="52DBFE20" w14:textId="77777777" w:rsidR="00124692" w:rsidRPr="000903C1" w:rsidRDefault="00124692" w:rsidP="00D073DA">
            <w:pPr>
              <w:rPr>
                <w:color w:val="000000"/>
              </w:rPr>
            </w:pPr>
            <w:bookmarkStart w:id="3023"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23"/>
          </w:p>
        </w:tc>
      </w:tr>
    </w:tbl>
    <w:p w14:paraId="0D2BA48A" w14:textId="77777777" w:rsidR="00124692" w:rsidRPr="000903C1" w:rsidRDefault="00124692" w:rsidP="00124692">
      <w:pPr>
        <w:rPr>
          <w:color w:val="000000"/>
        </w:rPr>
      </w:pPr>
      <w:bookmarkStart w:id="3024" w:name="_MCCTEMPBM_CRPT80111748___5"/>
    </w:p>
    <w:p w14:paraId="5E540019" w14:textId="77777777" w:rsidR="00124692" w:rsidRPr="000903C1" w:rsidRDefault="00124692" w:rsidP="00287991">
      <w:pPr>
        <w:pStyle w:val="TH"/>
        <w:rPr>
          <w:color w:val="000000"/>
        </w:rPr>
      </w:pPr>
      <w:bookmarkStart w:id="3025" w:name="_MCCTEMPBM_CRPT80111749___5"/>
      <w:bookmarkEnd w:id="3024"/>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26" w:name="_MCCTEMPBM_CRPT80111750___5" w:colFirst="0" w:colLast="0"/>
            <w:bookmarkEnd w:id="3025"/>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27" w:name="_MCCTEMPBM_CRPT80111751___7"/>
            <w:bookmarkEnd w:id="3026"/>
            <w:r w:rsidRPr="000903C1">
              <w:rPr>
                <w:rFonts w:ascii="Courier New" w:hAnsi="Courier New" w:cs="Courier New"/>
                <w:color w:val="000000"/>
              </w:rPr>
              <w:t>+CGATT</w:t>
            </w:r>
            <w:bookmarkEnd w:id="3027"/>
          </w:p>
        </w:tc>
        <w:tc>
          <w:tcPr>
            <w:tcW w:w="4678" w:type="dxa"/>
            <w:shd w:val="clear" w:color="auto" w:fill="auto"/>
          </w:tcPr>
          <w:p w14:paraId="7D697D53" w14:textId="77777777" w:rsidR="00124692" w:rsidRPr="000903C1" w:rsidRDefault="00124692" w:rsidP="001B3DCD">
            <w:pPr>
              <w:keepNext/>
              <w:rPr>
                <w:color w:val="000000"/>
              </w:rPr>
            </w:pPr>
            <w:bookmarkStart w:id="3028" w:name="_MCCTEMPBM_CRPT80111752___5"/>
            <w:r w:rsidRPr="000903C1">
              <w:rPr>
                <w:color w:val="000000"/>
              </w:rPr>
              <w:t>Used to attach/detach the MT from the Packet Domain service.</w:t>
            </w:r>
            <w:bookmarkEnd w:id="3028"/>
          </w:p>
        </w:tc>
      </w:tr>
    </w:tbl>
    <w:p w14:paraId="56310883" w14:textId="77777777" w:rsidR="00124692" w:rsidRPr="000903C1" w:rsidRDefault="00124692" w:rsidP="00124692">
      <w:pPr>
        <w:rPr>
          <w:color w:val="000000"/>
        </w:rPr>
      </w:pPr>
      <w:bookmarkStart w:id="3029" w:name="_MCCTEMPBM_CRPT80111753___5"/>
    </w:p>
    <w:bookmarkEnd w:id="3029"/>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30" w:name="_Toc20207640"/>
      <w:bookmarkStart w:id="3031" w:name="_Toc27579523"/>
      <w:bookmarkStart w:id="3032" w:name="_Toc36116103"/>
      <w:bookmarkStart w:id="3033" w:name="_Toc45214984"/>
      <w:bookmarkStart w:id="3034" w:name="_Toc51866752"/>
      <w:bookmarkStart w:id="3035" w:name="_Toc162980205"/>
      <w:r w:rsidRPr="000903C1">
        <w:t>10.1.00</w:t>
      </w:r>
      <w:r w:rsidRPr="000903C1">
        <w:tab/>
        <w:t>General remark about 5GS PDU sessions and EPS PDN connections</w:t>
      </w:r>
      <w:bookmarkEnd w:id="3030"/>
      <w:bookmarkEnd w:id="3031"/>
      <w:bookmarkEnd w:id="3032"/>
      <w:bookmarkEnd w:id="3033"/>
      <w:bookmarkEnd w:id="3034"/>
      <w:bookmarkEnd w:id="3035"/>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36"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37" w:name="_MCCTEMPBM_CRPT80111755___5" w:colFirst="0" w:colLast="0"/>
            <w:bookmarkEnd w:id="3036"/>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38" w:name="_MCCTEMPBM_CRPT80111756___7"/>
            <w:bookmarkEnd w:id="3037"/>
            <w:r w:rsidRPr="000903C1">
              <w:rPr>
                <w:rFonts w:ascii="Courier New" w:hAnsi="Courier New" w:cs="Courier New"/>
                <w:color w:val="000000"/>
              </w:rPr>
              <w:t>+CGDCONT</w:t>
            </w:r>
            <w:bookmarkEnd w:id="3038"/>
          </w:p>
        </w:tc>
        <w:tc>
          <w:tcPr>
            <w:tcW w:w="4678" w:type="dxa"/>
            <w:shd w:val="clear" w:color="auto" w:fill="auto"/>
          </w:tcPr>
          <w:p w14:paraId="5559D870" w14:textId="77777777" w:rsidR="00437740" w:rsidRPr="000903C1" w:rsidRDefault="00437740" w:rsidP="007145DB">
            <w:pPr>
              <w:rPr>
                <w:color w:val="000000"/>
              </w:rPr>
            </w:pPr>
            <w:bookmarkStart w:id="3039" w:name="_MCCTEMPBM_CRPT80111757___5"/>
            <w:r w:rsidRPr="000903C1">
              <w:rPr>
                <w:color w:val="000000"/>
              </w:rPr>
              <w:t>Used to define a 5GS PDU session</w:t>
            </w:r>
            <w:bookmarkEnd w:id="3039"/>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40" w:name="_MCCTEMPBM_CRPT80111758___7"/>
            <w:r w:rsidRPr="000903C1">
              <w:rPr>
                <w:rFonts w:ascii="Courier New" w:hAnsi="Courier New" w:cs="Courier New"/>
                <w:color w:val="000000"/>
              </w:rPr>
              <w:t>+CGACT</w:t>
            </w:r>
            <w:bookmarkEnd w:id="3040"/>
          </w:p>
        </w:tc>
        <w:tc>
          <w:tcPr>
            <w:tcW w:w="4678" w:type="dxa"/>
            <w:shd w:val="clear" w:color="auto" w:fill="auto"/>
          </w:tcPr>
          <w:p w14:paraId="6979FB88" w14:textId="77777777" w:rsidR="00437740" w:rsidRPr="000903C1" w:rsidRDefault="00437740" w:rsidP="007145DB">
            <w:pPr>
              <w:rPr>
                <w:color w:val="000000"/>
              </w:rPr>
            </w:pPr>
            <w:bookmarkStart w:id="3041" w:name="_MCCTEMPBM_CRPT80111759___5"/>
            <w:r w:rsidRPr="000903C1">
              <w:rPr>
                <w:color w:val="000000"/>
              </w:rPr>
              <w:t>Used to activate a 5GS PDU session.</w:t>
            </w:r>
            <w:bookmarkEnd w:id="3041"/>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42" w:name="_MCCTEMPBM_CRPT80111760___7"/>
            <w:r w:rsidRPr="000903C1">
              <w:rPr>
                <w:rFonts w:ascii="Courier New" w:hAnsi="Courier New" w:cs="Courier New"/>
                <w:color w:val="000000"/>
              </w:rPr>
              <w:t>+CCSTATEREQ</w:t>
            </w:r>
            <w:bookmarkEnd w:id="3042"/>
          </w:p>
        </w:tc>
        <w:tc>
          <w:tcPr>
            <w:tcW w:w="4678" w:type="dxa"/>
            <w:shd w:val="clear" w:color="auto" w:fill="auto"/>
          </w:tcPr>
          <w:p w14:paraId="217B4496" w14:textId="77777777" w:rsidR="001A3685" w:rsidRPr="000903C1" w:rsidRDefault="001A3685" w:rsidP="007145DB">
            <w:pPr>
              <w:rPr>
                <w:color w:val="000000"/>
              </w:rPr>
            </w:pPr>
            <w:bookmarkStart w:id="3043" w:name="_MCCTEMPBM_CRPT80111761___5"/>
            <w:r w:rsidRPr="000903C1">
              <w:rPr>
                <w:color w:val="000000"/>
              </w:rPr>
              <w:t>Used to change the state of a PDU session</w:t>
            </w:r>
            <w:bookmarkEnd w:id="3043"/>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44"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44"/>
          </w:p>
        </w:tc>
        <w:tc>
          <w:tcPr>
            <w:tcW w:w="4678" w:type="dxa"/>
            <w:shd w:val="clear" w:color="auto" w:fill="auto"/>
          </w:tcPr>
          <w:p w14:paraId="575C51B9" w14:textId="77777777" w:rsidR="00437740" w:rsidRPr="000903C1" w:rsidRDefault="00437740" w:rsidP="007145DB">
            <w:pPr>
              <w:rPr>
                <w:color w:val="000000"/>
              </w:rPr>
            </w:pPr>
            <w:bookmarkStart w:id="3045"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45"/>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46" w:name="_MCCTEMPBM_CRPT80111764___7"/>
            <w:r w:rsidRPr="000903C1">
              <w:rPr>
                <w:rFonts w:ascii="Courier New" w:hAnsi="Courier New" w:cs="Courier New"/>
                <w:color w:val="000000"/>
              </w:rPr>
              <w:t>+CGCONTRDP</w:t>
            </w:r>
            <w:bookmarkEnd w:id="3046"/>
          </w:p>
        </w:tc>
        <w:tc>
          <w:tcPr>
            <w:tcW w:w="4678" w:type="dxa"/>
            <w:shd w:val="clear" w:color="auto" w:fill="auto"/>
          </w:tcPr>
          <w:p w14:paraId="3FDCD2E0" w14:textId="77777777" w:rsidR="00437740" w:rsidRPr="000903C1" w:rsidRDefault="00437740" w:rsidP="007145DB">
            <w:pPr>
              <w:rPr>
                <w:color w:val="000000"/>
              </w:rPr>
            </w:pPr>
            <w:bookmarkStart w:id="3047" w:name="_MCCTEMPBM_CRPT80111765___5"/>
            <w:r w:rsidRPr="000903C1">
              <w:rPr>
                <w:color w:val="000000"/>
              </w:rPr>
              <w:t>Used to show dynamically allocated 5GS PDU session parameters.</w:t>
            </w:r>
            <w:bookmarkEnd w:id="3047"/>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48" w:name="_MCCTEMPBM_CRPT80111766___7"/>
            <w:r w:rsidRPr="000903C1">
              <w:rPr>
                <w:rFonts w:ascii="Courier New" w:hAnsi="Courier New" w:cs="Courier New"/>
                <w:color w:val="000000"/>
              </w:rPr>
              <w:t>+CGEV: xxx ...</w:t>
            </w:r>
            <w:bookmarkEnd w:id="3048"/>
          </w:p>
        </w:tc>
        <w:tc>
          <w:tcPr>
            <w:tcW w:w="4678" w:type="dxa"/>
            <w:shd w:val="clear" w:color="auto" w:fill="auto"/>
          </w:tcPr>
          <w:p w14:paraId="181635E7" w14:textId="77777777" w:rsidR="00437740" w:rsidRPr="000903C1" w:rsidRDefault="00437740" w:rsidP="007145DB">
            <w:pPr>
              <w:rPr>
                <w:color w:val="000000"/>
              </w:rPr>
            </w:pPr>
            <w:bookmarkStart w:id="3049" w:name="_MCCTEMPBM_CRPT80111767___5"/>
            <w:r w:rsidRPr="000903C1">
              <w:rPr>
                <w:color w:val="000000"/>
              </w:rPr>
              <w:t>Used to indicate 5GS PDU session operations status.</w:t>
            </w:r>
            <w:bookmarkEnd w:id="3049"/>
          </w:p>
        </w:tc>
      </w:tr>
    </w:tbl>
    <w:p w14:paraId="59D7AA64" w14:textId="77777777" w:rsidR="00437740" w:rsidRPr="000903C1" w:rsidRDefault="00437740" w:rsidP="00437740">
      <w:pPr>
        <w:pStyle w:val="TH"/>
        <w:keepNext w:val="0"/>
        <w:rPr>
          <w:color w:val="000000"/>
        </w:rPr>
      </w:pPr>
      <w:bookmarkStart w:id="3050"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51" w:name="_MCCTEMPBM_CRPT80111769___5" w:colFirst="0" w:colLast="0"/>
            <w:bookmarkEnd w:id="3050"/>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52" w:name="_MCCTEMPBM_CRPT80111770___7"/>
            <w:bookmarkEnd w:id="3051"/>
            <w:r w:rsidRPr="000903C1">
              <w:rPr>
                <w:rFonts w:ascii="Courier New" w:hAnsi="Courier New" w:cs="Courier New"/>
                <w:color w:val="000000"/>
              </w:rPr>
              <w:t>+CGDSCONT</w:t>
            </w:r>
            <w:bookmarkEnd w:id="3052"/>
          </w:p>
        </w:tc>
        <w:tc>
          <w:tcPr>
            <w:tcW w:w="4678" w:type="dxa"/>
            <w:shd w:val="clear" w:color="auto" w:fill="auto"/>
          </w:tcPr>
          <w:p w14:paraId="197068B7" w14:textId="77777777" w:rsidR="00437740" w:rsidRPr="000903C1" w:rsidRDefault="00437740" w:rsidP="007145DB">
            <w:pPr>
              <w:rPr>
                <w:color w:val="000000"/>
              </w:rPr>
            </w:pPr>
            <w:bookmarkStart w:id="3053" w:name="_MCCTEMPBM_CRPT80111771___5"/>
            <w:r w:rsidRPr="000903C1">
              <w:rPr>
                <w:color w:val="000000"/>
              </w:rPr>
              <w:t>Used to define a 5GS QoS flow</w:t>
            </w:r>
            <w:bookmarkEnd w:id="3053"/>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54" w:name="_MCCTEMPBM_CRPT80111772___7"/>
            <w:r w:rsidRPr="000903C1">
              <w:rPr>
                <w:rFonts w:ascii="Courier New" w:hAnsi="Courier New" w:cs="Courier New"/>
                <w:color w:val="000000"/>
              </w:rPr>
              <w:t>+CGSCONTRDP</w:t>
            </w:r>
            <w:bookmarkEnd w:id="3054"/>
          </w:p>
        </w:tc>
        <w:tc>
          <w:tcPr>
            <w:tcW w:w="4678" w:type="dxa"/>
            <w:shd w:val="clear" w:color="auto" w:fill="auto"/>
          </w:tcPr>
          <w:p w14:paraId="5514B70F" w14:textId="77777777" w:rsidR="00437740" w:rsidRPr="000903C1" w:rsidRDefault="00437740" w:rsidP="007145DB">
            <w:pPr>
              <w:rPr>
                <w:color w:val="000000"/>
              </w:rPr>
            </w:pPr>
            <w:bookmarkStart w:id="3055" w:name="_MCCTEMPBM_CRPT80111773___5"/>
            <w:r w:rsidRPr="000903C1">
              <w:rPr>
                <w:color w:val="000000"/>
              </w:rPr>
              <w:t>Used to show dynamically allocated 5GS QoS flow parameters</w:t>
            </w:r>
            <w:bookmarkEnd w:id="3055"/>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56" w:name="_MCCTEMPBM_CRPT80111774___7"/>
            <w:r w:rsidRPr="000903C1">
              <w:rPr>
                <w:rFonts w:ascii="Courier New" w:hAnsi="Courier New" w:cs="Courier New"/>
                <w:color w:val="000000"/>
              </w:rPr>
              <w:t>+CGTFT</w:t>
            </w:r>
            <w:bookmarkEnd w:id="3056"/>
          </w:p>
        </w:tc>
        <w:tc>
          <w:tcPr>
            <w:tcW w:w="4678" w:type="dxa"/>
            <w:shd w:val="clear" w:color="auto" w:fill="auto"/>
          </w:tcPr>
          <w:p w14:paraId="3B802AE4" w14:textId="77777777" w:rsidR="00437740" w:rsidRPr="000903C1" w:rsidRDefault="00437740" w:rsidP="007145DB">
            <w:pPr>
              <w:rPr>
                <w:color w:val="000000"/>
              </w:rPr>
            </w:pPr>
            <w:bookmarkStart w:id="3057" w:name="_MCCTEMPBM_CRPT80111775___5"/>
            <w:r w:rsidRPr="000903C1">
              <w:rPr>
                <w:color w:val="000000"/>
              </w:rPr>
              <w:t>Used to define QoS rules for a 5GS QoS flow</w:t>
            </w:r>
            <w:bookmarkEnd w:id="3057"/>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58" w:name="_MCCTEMPBM_CRPT80111776___7"/>
            <w:r w:rsidRPr="000903C1">
              <w:rPr>
                <w:rFonts w:ascii="Courier New" w:hAnsi="Courier New" w:cs="Courier New"/>
                <w:color w:val="000000"/>
              </w:rPr>
              <w:t>+CGTFTRDP</w:t>
            </w:r>
            <w:bookmarkEnd w:id="3058"/>
          </w:p>
        </w:tc>
        <w:tc>
          <w:tcPr>
            <w:tcW w:w="4678" w:type="dxa"/>
            <w:shd w:val="clear" w:color="auto" w:fill="auto"/>
          </w:tcPr>
          <w:p w14:paraId="529B609D" w14:textId="77777777" w:rsidR="00437740" w:rsidRPr="000903C1" w:rsidRDefault="00437740" w:rsidP="007145DB">
            <w:pPr>
              <w:rPr>
                <w:color w:val="000000"/>
              </w:rPr>
            </w:pPr>
            <w:bookmarkStart w:id="3059" w:name="_MCCTEMPBM_CRPT80111777___5"/>
            <w:r w:rsidRPr="000903C1">
              <w:rPr>
                <w:color w:val="000000"/>
              </w:rPr>
              <w:t>Used to show the network assigned QoS rules for a 5GS QoS flow</w:t>
            </w:r>
            <w:bookmarkEnd w:id="3059"/>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60" w:name="_MCCTEMPBM_CRPT80111778___7"/>
            <w:r w:rsidRPr="000903C1">
              <w:rPr>
                <w:rFonts w:ascii="Courier New" w:hAnsi="Courier New" w:cs="Courier New"/>
                <w:color w:val="000000"/>
              </w:rPr>
              <w:t>+C5GQOS</w:t>
            </w:r>
            <w:bookmarkEnd w:id="3060"/>
          </w:p>
        </w:tc>
        <w:tc>
          <w:tcPr>
            <w:tcW w:w="4678" w:type="dxa"/>
            <w:shd w:val="clear" w:color="auto" w:fill="auto"/>
          </w:tcPr>
          <w:p w14:paraId="1EACCA21" w14:textId="77777777" w:rsidR="00437740" w:rsidRPr="000903C1" w:rsidRDefault="00437740" w:rsidP="007145DB">
            <w:pPr>
              <w:rPr>
                <w:color w:val="000000"/>
              </w:rPr>
            </w:pPr>
            <w:bookmarkStart w:id="3061" w:name="_MCCTEMPBM_CRPT80111779___5"/>
            <w:r w:rsidRPr="000903C1">
              <w:rPr>
                <w:color w:val="000000"/>
              </w:rPr>
              <w:t>Used to define QoS flows of a 5GS PDU session</w:t>
            </w:r>
            <w:bookmarkEnd w:id="3061"/>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62" w:name="_MCCTEMPBM_CRPT80111780___7"/>
            <w:r w:rsidRPr="000903C1">
              <w:rPr>
                <w:rFonts w:ascii="Courier New" w:hAnsi="Courier New" w:cs="Courier New"/>
                <w:color w:val="000000"/>
              </w:rPr>
              <w:t>+C5GQOSRDP</w:t>
            </w:r>
            <w:bookmarkEnd w:id="3062"/>
          </w:p>
        </w:tc>
        <w:tc>
          <w:tcPr>
            <w:tcW w:w="4678" w:type="dxa"/>
            <w:shd w:val="clear" w:color="auto" w:fill="auto"/>
          </w:tcPr>
          <w:p w14:paraId="6630CA22" w14:textId="77777777" w:rsidR="00437740" w:rsidRPr="000903C1" w:rsidRDefault="00437740" w:rsidP="007145DB">
            <w:pPr>
              <w:rPr>
                <w:color w:val="000000"/>
              </w:rPr>
            </w:pPr>
            <w:bookmarkStart w:id="3063" w:name="_MCCTEMPBM_CRPT80111781___5"/>
            <w:r w:rsidRPr="000903C1">
              <w:rPr>
                <w:color w:val="000000"/>
              </w:rPr>
              <w:t>Used to show the dynamically allocated QoS flows corresponding to a 5GS PDU session.</w:t>
            </w:r>
            <w:bookmarkEnd w:id="3063"/>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64" w:name="_MCCTEMPBM_CRPT80111782___7"/>
            <w:r w:rsidRPr="000903C1">
              <w:rPr>
                <w:rFonts w:ascii="Courier New" w:hAnsi="Courier New" w:cs="Courier New"/>
                <w:color w:val="000000"/>
              </w:rPr>
              <w:lastRenderedPageBreak/>
              <w:t>+C5GPDUAUTHS</w:t>
            </w:r>
            <w:bookmarkEnd w:id="3064"/>
          </w:p>
        </w:tc>
        <w:tc>
          <w:tcPr>
            <w:tcW w:w="4678" w:type="dxa"/>
            <w:shd w:val="clear" w:color="auto" w:fill="auto"/>
          </w:tcPr>
          <w:p w14:paraId="5BA8F061" w14:textId="77777777" w:rsidR="001A3685" w:rsidRPr="000903C1" w:rsidRDefault="001A3685" w:rsidP="001A3685">
            <w:pPr>
              <w:rPr>
                <w:color w:val="000000"/>
              </w:rPr>
            </w:pPr>
            <w:bookmarkStart w:id="3065" w:name="_MCCTEMPBM_CRPT80111783___5"/>
            <w:r w:rsidRPr="000903C1">
              <w:rPr>
                <w:color w:val="000000"/>
              </w:rPr>
              <w:t xml:space="preserve">Used to define </w:t>
            </w:r>
            <w:r w:rsidRPr="000903C1">
              <w:t>5G PDU Session Authentication settings.</w:t>
            </w:r>
            <w:bookmarkEnd w:id="3065"/>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66" w:name="_MCCTEMPBM_CRPT80111784___7"/>
            <w:r w:rsidRPr="000903C1">
              <w:rPr>
                <w:rFonts w:ascii="Courier New" w:hAnsi="Courier New" w:cs="Courier New"/>
                <w:color w:val="000000"/>
                <w:lang w:val="fr-FR"/>
              </w:rPr>
              <w:t>+C5GPDUAUTHR</w:t>
            </w:r>
            <w:bookmarkEnd w:id="3066"/>
          </w:p>
        </w:tc>
        <w:tc>
          <w:tcPr>
            <w:tcW w:w="4678" w:type="dxa"/>
            <w:shd w:val="clear" w:color="auto" w:fill="auto"/>
          </w:tcPr>
          <w:p w14:paraId="4A1F99A2" w14:textId="77777777" w:rsidR="001A3685" w:rsidRPr="000903C1" w:rsidRDefault="001A3685" w:rsidP="001A3685">
            <w:pPr>
              <w:rPr>
                <w:color w:val="000000"/>
              </w:rPr>
            </w:pPr>
            <w:bookmarkStart w:id="3067" w:name="_MCCTEMPBM_CRPT80111785___5"/>
            <w:r w:rsidRPr="000903C1">
              <w:rPr>
                <w:color w:val="000000"/>
              </w:rPr>
              <w:t xml:space="preserve">Used to indicate </w:t>
            </w:r>
            <w:r w:rsidRPr="000903C1">
              <w:t>5G PDU Session Authentication Response</w:t>
            </w:r>
            <w:r w:rsidRPr="000903C1">
              <w:rPr>
                <w:color w:val="000000"/>
              </w:rPr>
              <w:t>.</w:t>
            </w:r>
            <w:bookmarkEnd w:id="3067"/>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68"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69" w:name="_MCCTEMPBM_CRPT80111787___5" w:colFirst="0" w:colLast="0"/>
            <w:bookmarkEnd w:id="3068"/>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70" w:name="_MCCTEMPBM_CRPT80111788___7"/>
            <w:bookmarkEnd w:id="3069"/>
            <w:r w:rsidRPr="000903C1">
              <w:rPr>
                <w:rFonts w:ascii="Courier New" w:hAnsi="Courier New" w:cs="Courier New"/>
                <w:color w:val="000000"/>
              </w:rPr>
              <w:t>+CGATT</w:t>
            </w:r>
            <w:bookmarkEnd w:id="3070"/>
          </w:p>
        </w:tc>
        <w:tc>
          <w:tcPr>
            <w:tcW w:w="4678" w:type="dxa"/>
            <w:shd w:val="clear" w:color="auto" w:fill="auto"/>
          </w:tcPr>
          <w:p w14:paraId="1EBE1E64" w14:textId="77777777" w:rsidR="00437740" w:rsidRPr="000903C1" w:rsidRDefault="00437740" w:rsidP="007145DB">
            <w:pPr>
              <w:keepNext/>
              <w:rPr>
                <w:color w:val="000000"/>
              </w:rPr>
            </w:pPr>
            <w:bookmarkStart w:id="3071" w:name="_MCCTEMPBM_CRPT80111789___5"/>
            <w:r w:rsidRPr="000903C1">
              <w:rPr>
                <w:color w:val="000000"/>
              </w:rPr>
              <w:t>Used to attach/detach the MT from the packet domain service.</w:t>
            </w:r>
            <w:bookmarkEnd w:id="3071"/>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72"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73" w:name="_MCCTEMPBM_CRPT80111791___5"/>
            <w:r w:rsidRPr="000903C1">
              <w:rPr>
                <w:color w:val="000000"/>
              </w:rPr>
              <w:t>Indicates 5GS network registration status</w:t>
            </w:r>
            <w:bookmarkEnd w:id="3073"/>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72"/>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74" w:name="_Toc20207641"/>
      <w:bookmarkStart w:id="3075" w:name="_Toc27579524"/>
      <w:bookmarkStart w:id="3076" w:name="_Toc36116104"/>
      <w:bookmarkStart w:id="3077" w:name="_Toc45214985"/>
      <w:bookmarkStart w:id="3078" w:name="_Toc51866753"/>
      <w:bookmarkStart w:id="3079" w:name="_Toc162980206"/>
      <w:r w:rsidRPr="000903C1">
        <w:t>10.1.1</w:t>
      </w:r>
      <w:r w:rsidRPr="000903C1">
        <w:tab/>
        <w:t xml:space="preserve">Define PDP </w:t>
      </w:r>
      <w:r w:rsidR="00E94632" w:rsidRPr="000903C1">
        <w:t>c</w:t>
      </w:r>
      <w:r w:rsidRPr="000903C1">
        <w:t>ontext +CGDCONT</w:t>
      </w:r>
      <w:bookmarkEnd w:id="3074"/>
      <w:bookmarkEnd w:id="3075"/>
      <w:bookmarkEnd w:id="3076"/>
      <w:bookmarkEnd w:id="3077"/>
      <w:bookmarkEnd w:id="3078"/>
      <w:bookmarkEnd w:id="3079"/>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4C086170" w14:textId="77777777" w:rsidR="009705A1" w:rsidRDefault="00026965">
            <w:pPr>
              <w:spacing w:after="20"/>
              <w:rPr>
                <w:rFonts w:ascii="Courier New" w:hAnsi="Courier New" w:cs="Courier New"/>
              </w:rPr>
            </w:pPr>
            <w:bookmarkStart w:id="3080"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p>
          <w:p w14:paraId="24845A73" w14:textId="5715DAE2" w:rsidR="00026965" w:rsidRPr="000903C1" w:rsidRDefault="009705A1">
            <w:pPr>
              <w:spacing w:after="20"/>
              <w:rPr>
                <w:rFonts w:ascii="Courier New" w:hAnsi="Courier New"/>
              </w:rPr>
            </w:pPr>
            <w:r w:rsidRPr="001B0D11">
              <w:rPr>
                <w:rFonts w:ascii="Courier New" w:hAnsi="Courier New" w:cs="Courier New"/>
              </w:rPr>
              <w:t>&gt;</w:t>
            </w:r>
            <w:r>
              <w:rPr>
                <w:rFonts w:ascii="Courier New" w:eastAsiaTheme="minorHAnsi" w:hAnsi="Courier New" w:cs="Courier New"/>
                <w:color w:val="000000"/>
              </w:rPr>
              <w:t>&gt;[,&lt;EDC_support&gt;</w:t>
            </w:r>
            <w:r>
              <w:rPr>
                <w:rFonts w:ascii="Courier New" w:hAnsi="Courier New"/>
              </w:rPr>
              <w:t>[,&lt;SDNAEPC_support&gt;]]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026965"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081" w:name="_MCCTEMPBM_CRPT80111793___7" w:colFirst="0" w:colLast="1"/>
            <w:bookmarkEnd w:id="3080"/>
            <w:r w:rsidRPr="000903C1">
              <w:rPr>
                <w:rFonts w:ascii="Courier New" w:hAnsi="Courier New"/>
              </w:rPr>
              <w:lastRenderedPageBreak/>
              <w:t>+CGDCONT?</w:t>
            </w:r>
          </w:p>
        </w:tc>
        <w:tc>
          <w:tcPr>
            <w:tcW w:w="4819" w:type="dxa"/>
          </w:tcPr>
          <w:p w14:paraId="7F65FBEA" w14:textId="7C7B05A9" w:rsidR="000E5818" w:rsidRPr="00802C46" w:rsidRDefault="000E5818" w:rsidP="000E5818">
            <w:pPr>
              <w:rPr>
                <w:rFonts w:ascii="Courier New" w:hAnsi="Courier New" w:cs="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r w:rsidR="00802C46" w:rsidRPr="001B0D11">
              <w:rPr>
                <w:rFonts w:ascii="Courier New" w:hAnsi="Courier New" w:cs="Courier New"/>
              </w:rPr>
              <w:t>&gt;</w:t>
            </w:r>
            <w:r w:rsidR="00802C46">
              <w:rPr>
                <w:rFonts w:ascii="Courier New" w:eastAsiaTheme="minorHAnsi" w:hAnsi="Courier New" w:cs="Courier New"/>
                <w:color w:val="000000"/>
              </w:rPr>
              <w:t>&gt;[,&lt;EDC_support&gt;</w:t>
            </w:r>
            <w:r w:rsidR="00802C46">
              <w:rPr>
                <w:rFonts w:ascii="Courier New" w:hAnsi="Courier New"/>
              </w:rPr>
              <w:t>[,&lt;SDNAEPC_support&gt;]]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16952FD7"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w:t>
            </w:r>
            <w:r w:rsidR="00CA0217" w:rsidRPr="001B0D11">
              <w:rPr>
                <w:rFonts w:ascii="Courier New" w:hAnsi="Courier New"/>
                <w:lang w:eastAsia="ja-JP"/>
              </w:rPr>
              <w:t>&gt;</w:t>
            </w:r>
            <w:r w:rsidR="00CA0217">
              <w:rPr>
                <w:rFonts w:ascii="Courier New" w:eastAsiaTheme="minorHAnsi" w:hAnsi="Courier New" w:cs="Courier New"/>
                <w:color w:val="000000"/>
              </w:rPr>
              <w:t>&gt;[,&lt;EDC_support&gt;</w:t>
            </w:r>
            <w:r w:rsidR="00CA0217">
              <w:rPr>
                <w:rFonts w:ascii="Courier New" w:hAnsi="Courier New"/>
              </w:rPr>
              <w:t>[,&lt;SDNAEPC_support&gt;]]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082" w:name="_MCCTEMPBM_CRPT80111794___7"/>
            <w:bookmarkEnd w:id="3081"/>
            <w:r w:rsidRPr="000903C1">
              <w:rPr>
                <w:rFonts w:ascii="Courier New" w:hAnsi="Courier New"/>
              </w:rPr>
              <w:lastRenderedPageBreak/>
              <w:t>+CGDCONT=?</w:t>
            </w:r>
            <w:bookmarkEnd w:id="3082"/>
          </w:p>
        </w:tc>
        <w:tc>
          <w:tcPr>
            <w:tcW w:w="4819" w:type="dxa"/>
          </w:tcPr>
          <w:p w14:paraId="17BAE8D2" w14:textId="3192ED48" w:rsidR="00026965" w:rsidRPr="000903C1" w:rsidRDefault="00026965">
            <w:pPr>
              <w:spacing w:after="20"/>
              <w:rPr>
                <w:rFonts w:ascii="Courier New" w:hAnsi="Courier New"/>
              </w:rPr>
            </w:pPr>
            <w:bookmarkStart w:id="3083"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3FA46B33" w14:textId="76367BA4" w:rsidR="001B6139" w:rsidRPr="001B6139" w:rsidRDefault="00026965" w:rsidP="00ED6F0C">
            <w:pPr>
              <w:spacing w:after="20"/>
              <w:rPr>
                <w:rFonts w:ascii="Courier New" w:hAnsi="Courier New"/>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1B6139" w:rsidRPr="000903C1">
              <w:rPr>
                <w:rFonts w:ascii="Courier New" w:hAnsi="Courier New"/>
                <w:lang w:eastAsia="ja-JP"/>
              </w:rPr>
              <w:t>&lt;Unstructured_Link_MTU_discovery&gt;s),(</w:t>
            </w:r>
            <w:r w:rsidR="001B6139" w:rsidRPr="000903C1">
              <w:t xml:space="preserve">range of supported </w:t>
            </w:r>
            <w:r w:rsidR="001B6139" w:rsidRPr="000903C1">
              <w:rPr>
                <w:rFonts w:ascii="Courier New" w:hAnsi="Courier New"/>
              </w:rPr>
              <w:t>&lt;PDU_Pair_ID&gt;</w:t>
            </w:r>
            <w:r w:rsidR="001B6139" w:rsidRPr="000903C1">
              <w:t>s</w:t>
            </w:r>
            <w:r w:rsidR="001B6139" w:rsidRPr="000903C1">
              <w:rPr>
                <w:rFonts w:ascii="Courier New" w:hAnsi="Courier New"/>
              </w:rPr>
              <w:t>)</w:t>
            </w:r>
            <w:r w:rsidR="001B6139" w:rsidRPr="000903C1">
              <w:rPr>
                <w:rFonts w:ascii="Courier New" w:hAnsi="Courier New"/>
                <w:lang w:eastAsia="ja-JP"/>
              </w:rPr>
              <w:t>,(</w:t>
            </w:r>
            <w:r w:rsidR="001B6139" w:rsidRPr="000903C1">
              <w:t xml:space="preserve">list of supported </w:t>
            </w:r>
            <w:r w:rsidR="001B6139" w:rsidRPr="000903C1">
              <w:rPr>
                <w:rFonts w:ascii="Courier New" w:hAnsi="Courier New"/>
              </w:rPr>
              <w:t>&lt;RSN&gt;</w:t>
            </w:r>
            <w:r w:rsidR="001B6139" w:rsidRPr="000903C1">
              <w:t>s</w:t>
            </w:r>
            <w:r w:rsidR="001B6139" w:rsidRPr="000903C1">
              <w:rPr>
                <w:rFonts w:ascii="Courier New" w:hAnsi="Courier New"/>
              </w:rPr>
              <w:t>)</w:t>
            </w:r>
            <w:r w:rsidR="001B6139" w:rsidRPr="001B0D11">
              <w:rPr>
                <w:rFonts w:ascii="Courier New" w:hAnsi="Courier New"/>
              </w:rPr>
              <w:t>,(</w:t>
            </w:r>
            <w:r w:rsidR="001B6139" w:rsidRPr="000903C1">
              <w:t>list of supported</w:t>
            </w:r>
            <w:r w:rsidR="001B6139" w:rsidRPr="001B0D11">
              <w:rPr>
                <w:rFonts w:ascii="Courier New" w:hAnsi="Courier New"/>
              </w:rPr>
              <w:t xml:space="preserve"> &lt;ECSConf_info_ind&gt;s)</w:t>
            </w:r>
            <w:r w:rsidR="001B6139">
              <w:rPr>
                <w:rFonts w:ascii="Courier New" w:eastAsiaTheme="minorHAnsi" w:hAnsi="Courier New" w:cs="Courier New"/>
                <w:color w:val="000000"/>
              </w:rPr>
              <w:t>,(</w:t>
            </w:r>
            <w:r w:rsidR="001B6139" w:rsidRPr="000903C1">
              <w:t>list of supported</w:t>
            </w:r>
            <w:r w:rsidR="001B6139">
              <w:rPr>
                <w:rFonts w:ascii="Courier New" w:eastAsiaTheme="minorHAnsi" w:hAnsi="Courier New" w:cs="Courier New"/>
                <w:color w:val="000000"/>
              </w:rPr>
              <w:t xml:space="preserve"> &lt;EDC_support&gt;s),(</w:t>
            </w:r>
            <w:r w:rsidR="001B6139" w:rsidRPr="000903C1">
              <w:t>list of supported</w:t>
            </w:r>
            <w:r w:rsidR="001B6139">
              <w:rPr>
                <w:rFonts w:ascii="Courier New" w:eastAsiaTheme="minorHAnsi" w:hAnsi="Courier New" w:cs="Courier New"/>
                <w:color w:val="000000"/>
              </w:rPr>
              <w:t xml:space="preserve"> </w:t>
            </w:r>
            <w:r w:rsidR="001B6139">
              <w:rPr>
                <w:rFonts w:ascii="Courier New" w:hAnsi="Courier New"/>
              </w:rPr>
              <w:t>&lt;SDNAEPC_support&gt;s)</w:t>
            </w:r>
          </w:p>
          <w:p w14:paraId="3EE80027" w14:textId="77777777" w:rsidR="00026965" w:rsidRPr="000903C1" w:rsidRDefault="00026965">
            <w:pPr>
              <w:spacing w:after="20"/>
              <w:rPr>
                <w:rFonts w:ascii="Courier New" w:hAnsi="Courier New"/>
              </w:rPr>
            </w:pPr>
            <w:bookmarkStart w:id="3084" w:name="_MCCTEMPBM_CRPT80111796___7"/>
            <w:bookmarkEnd w:id="3083"/>
            <w:r w:rsidRPr="000903C1">
              <w:rPr>
                <w:rFonts w:ascii="Courier New" w:hAnsi="Courier New"/>
              </w:rPr>
              <w:t>[...]]</w:t>
            </w:r>
            <w:bookmarkEnd w:id="3084"/>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085" w:name="_MCCTEMPBM_CRPT80111797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085"/>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086"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086"/>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087"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087"/>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088"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088"/>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089"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090" w:name="_MCCTEMPBM_CRPT80111802___7"/>
      <w:bookmarkEnd w:id="3089"/>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091" w:name="_MCCTEMPBM_CRPT80111803___7"/>
      <w:bookmarkEnd w:id="3090"/>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092" w:name="_MCCTEMPBM_CRPT80111804___2"/>
      <w:bookmarkEnd w:id="3091"/>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092"/>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093"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094" w:name="_MCCTEMPBM_CRPT80111806___3"/>
      <w:bookmarkEnd w:id="3093"/>
      <w:r w:rsidRPr="000903C1">
        <w:lastRenderedPageBreak/>
        <w:t>If the value is null or omitted, then the subscription value will be requested.</w:t>
      </w:r>
    </w:p>
    <w:p w14:paraId="563925C2" w14:textId="77777777" w:rsidR="00026965" w:rsidRPr="000903C1" w:rsidRDefault="00026965">
      <w:pPr>
        <w:pStyle w:val="B1"/>
      </w:pPr>
      <w:bookmarkStart w:id="3095" w:name="_MCCTEMPBM_CRPT80111807___7"/>
      <w:bookmarkEnd w:id="3094"/>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095"/>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096"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096"/>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097"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097"/>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098"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098"/>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099"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099"/>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00" w:name="_MCCTEMPBM_CRPT80111812___7"/>
      <w:r w:rsidRPr="000903C1">
        <w:rPr>
          <w:rFonts w:ascii="Courier New" w:hAnsi="Courier New"/>
        </w:rPr>
        <w:lastRenderedPageBreak/>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01" w:name="_MCCTEMPBM_CRPT80111813___7"/>
      <w:bookmarkEnd w:id="3100"/>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01"/>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02"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02"/>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03"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03"/>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04"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04"/>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05"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06" w:name="_MCCTEMPBM_CRPT80111818___7"/>
      <w:bookmarkEnd w:id="3105"/>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06"/>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07"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07"/>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08"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09" w:name="_MCCTEMPBM_CRPT80111821___7"/>
      <w:bookmarkEnd w:id="3108"/>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09"/>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10"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10"/>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11"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11"/>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lastRenderedPageBreak/>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12"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12"/>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13"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13"/>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14"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4"/>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15"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5"/>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16"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6"/>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17"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17"/>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18"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8"/>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19" w:name="_MCCTEMPBM_CRPT80111831___7"/>
      <w:r w:rsidRPr="000903C1">
        <w:rPr>
          <w:rFonts w:ascii="Courier New" w:hAnsi="Courier New" w:cs="Courier New"/>
        </w:rPr>
        <w:lastRenderedPageBreak/>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9"/>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20"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21" w:name="_MCCTEMPBM_CRPT80111833___7"/>
      <w:bookmarkEnd w:id="3120"/>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21"/>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22"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23" w:name="_MCCTEMPBM_CRPT80111835___7"/>
      <w:bookmarkEnd w:id="3122"/>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23"/>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24"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24"/>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Default="001B0D11" w:rsidP="001B0D11">
      <w:pPr>
        <w:pStyle w:val="B2"/>
        <w:rPr>
          <w:lang w:eastAsia="zh-TW"/>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07AE965C" w14:textId="77777777" w:rsidR="00273825" w:rsidRDefault="00273825" w:rsidP="00273825">
      <w:pPr>
        <w:ind w:left="568" w:hanging="284"/>
        <w:rPr>
          <w:rFonts w:eastAsiaTheme="minorHAnsi"/>
          <w:color w:val="000000"/>
          <w:u w:color="000000"/>
        </w:rPr>
      </w:pPr>
      <w:r>
        <w:rPr>
          <w:rFonts w:ascii="Courier New" w:eastAsiaTheme="minorHAnsi" w:hAnsi="Courier New" w:cs="Courier New"/>
          <w:color w:val="000000"/>
          <w:u w:color="000000"/>
        </w:rPr>
        <w:t>&lt;EDC_support&gt;</w:t>
      </w:r>
      <w:r>
        <w:rPr>
          <w:rFonts w:eastAsiaTheme="minorHAnsi"/>
          <w:color w:val="000000"/>
          <w:u w:color="000000"/>
        </w:rPr>
        <w:t xml:space="preserve">: integer type; indicates whether UE supports EDC for the PDU session being established, see </w:t>
      </w:r>
      <w:r w:rsidRPr="000903C1">
        <w:t>3GPP TS 2</w:t>
      </w:r>
      <w:r w:rsidRPr="000903C1">
        <w:rPr>
          <w:rFonts w:hint="eastAsia"/>
          <w:lang w:eastAsia="ko-KR"/>
        </w:rPr>
        <w:t>4</w:t>
      </w:r>
      <w:r w:rsidRPr="000903C1">
        <w:t>.</w:t>
      </w:r>
      <w:r w:rsidRPr="000903C1">
        <w:rPr>
          <w:rFonts w:hint="eastAsia"/>
          <w:lang w:eastAsia="ko-KR"/>
        </w:rPr>
        <w:t>5</w:t>
      </w:r>
      <w:r w:rsidRPr="000903C1">
        <w:t>01 [161]</w:t>
      </w:r>
      <w:r>
        <w:rPr>
          <w:rFonts w:eastAsiaTheme="minorHAnsi"/>
          <w:color w:val="000000"/>
          <w:u w:color="000000"/>
        </w:rPr>
        <w:t>.</w:t>
      </w:r>
    </w:p>
    <w:p w14:paraId="4FCAFB32" w14:textId="77777777" w:rsidR="00273825" w:rsidRDefault="00273825" w:rsidP="00273825">
      <w:pPr>
        <w:ind w:left="851" w:hanging="284"/>
        <w:rPr>
          <w:rFonts w:eastAsiaTheme="minorHAnsi"/>
          <w:color w:val="000000"/>
          <w:u w:color="000000"/>
        </w:rPr>
      </w:pPr>
      <w:r>
        <w:rPr>
          <w:rFonts w:eastAsiaTheme="minorHAnsi"/>
          <w:color w:val="000000"/>
          <w:u w:val="single" w:color="000000"/>
        </w:rPr>
        <w:t>0</w:t>
      </w:r>
      <w:r>
        <w:rPr>
          <w:rFonts w:eastAsiaTheme="minorHAnsi"/>
          <w:color w:val="000000"/>
          <w:u w:color="000000"/>
        </w:rPr>
        <w:tab/>
        <w:t>indicates that UE does not support EDC</w:t>
      </w:r>
    </w:p>
    <w:p w14:paraId="39139AB6" w14:textId="77777777" w:rsidR="00273825" w:rsidRDefault="00273825" w:rsidP="00273825">
      <w:pPr>
        <w:ind w:left="851" w:hanging="284"/>
        <w:rPr>
          <w:rFonts w:eastAsiaTheme="minorHAnsi"/>
          <w:b/>
          <w:bCs/>
          <w:color w:val="000000"/>
          <w:u w:color="000000"/>
        </w:rPr>
      </w:pPr>
      <w:r>
        <w:rPr>
          <w:rFonts w:eastAsiaTheme="minorHAnsi"/>
          <w:color w:val="000000"/>
          <w:u w:color="000000"/>
        </w:rPr>
        <w:t>1</w:t>
      </w:r>
      <w:r>
        <w:rPr>
          <w:rFonts w:eastAsiaTheme="minorHAnsi"/>
          <w:color w:val="000000"/>
          <w:u w:color="000000"/>
        </w:rPr>
        <w:tab/>
        <w:t>indicates that UE supports EDC</w:t>
      </w:r>
    </w:p>
    <w:p w14:paraId="40230106" w14:textId="77777777" w:rsidR="00273825" w:rsidRDefault="00273825" w:rsidP="00273825">
      <w:pPr>
        <w:ind w:left="568" w:hanging="284"/>
      </w:pPr>
      <w:r>
        <w:rPr>
          <w:rFonts w:ascii="Courier New" w:eastAsiaTheme="minorHAnsi" w:hAnsi="Courier New" w:cs="Courier New"/>
          <w:color w:val="000000"/>
        </w:rPr>
        <w:t>&lt;</w:t>
      </w:r>
      <w:r>
        <w:rPr>
          <w:rFonts w:ascii="Courier New" w:hAnsi="Courier New"/>
        </w:rPr>
        <w:t>SDNAEPC_support</w:t>
      </w:r>
      <w:r>
        <w:rPr>
          <w:rFonts w:ascii="Courier New" w:eastAsiaTheme="minorHAnsi" w:hAnsi="Courier New" w:cs="Courier New"/>
          <w:color w:val="000000"/>
        </w:rPr>
        <w:t>&gt;</w:t>
      </w:r>
      <w:r>
        <w:rPr>
          <w:rFonts w:eastAsiaTheme="minorHAnsi"/>
          <w:color w:val="000000"/>
        </w:rPr>
        <w:t xml:space="preserve">: integer type; </w:t>
      </w:r>
      <w:r>
        <w:t xml:space="preserve">indicates if the UE supports Secondary DN authentication and authorization over EPC, </w:t>
      </w:r>
      <w:r w:rsidRPr="000903C1">
        <w:rPr>
          <w:rFonts w:hint="eastAsia"/>
          <w:lang w:eastAsia="ko-KR"/>
        </w:rPr>
        <w:t xml:space="preserve">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t xml:space="preserve">, </w:t>
      </w:r>
      <w:r w:rsidRPr="000903C1">
        <w:t>clause </w:t>
      </w:r>
      <w:r>
        <w:t xml:space="preserve">6.5.1.2 ,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9.11.4.1 and </w:t>
      </w:r>
      <w:r w:rsidRPr="000903C1">
        <w:t>clause </w:t>
      </w:r>
      <w:r>
        <w:t>6.4.1.2.</w:t>
      </w:r>
    </w:p>
    <w:p w14:paraId="19EB12E8" w14:textId="77777777" w:rsidR="00273825" w:rsidRPr="00DD33DF" w:rsidRDefault="00273825" w:rsidP="00273825">
      <w:pPr>
        <w:ind w:left="568"/>
      </w:pPr>
      <w:r w:rsidRPr="00DD33DF">
        <w:t>0</w:t>
      </w:r>
      <w:r w:rsidRPr="00DD33DF">
        <w:tab/>
        <w:t xml:space="preserve">   Secondary DN authentication and authorization over EPC not supported</w:t>
      </w:r>
    </w:p>
    <w:p w14:paraId="36A03E54" w14:textId="4C7EEB7C" w:rsidR="00273825" w:rsidRPr="000903C1" w:rsidRDefault="00273825" w:rsidP="00273825">
      <w:pPr>
        <w:pStyle w:val="B2"/>
        <w:rPr>
          <w:b/>
        </w:rPr>
      </w:pPr>
      <w:r w:rsidRPr="00DD33DF">
        <w:t>1</w:t>
      </w:r>
      <w:r w:rsidRPr="00DD33DF">
        <w:tab/>
        <w:t xml:space="preserve">   Secondary DN authentication and authorization over EPC supported</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25" w:name="_Toc20207642"/>
      <w:bookmarkStart w:id="3126" w:name="_Toc27579525"/>
      <w:bookmarkStart w:id="3127" w:name="_Toc36116105"/>
      <w:bookmarkStart w:id="3128" w:name="_Toc45214986"/>
      <w:bookmarkStart w:id="3129" w:name="_Toc51866754"/>
      <w:bookmarkStart w:id="3130" w:name="_Toc162980207"/>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25"/>
      <w:bookmarkEnd w:id="3126"/>
      <w:bookmarkEnd w:id="3127"/>
      <w:bookmarkEnd w:id="3128"/>
      <w:bookmarkEnd w:id="3129"/>
      <w:bookmarkEnd w:id="3130"/>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31"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32" w:name="_MCCTEMPBM_CRPT80111838___7" w:colFirst="0" w:colLast="1"/>
            <w:bookmarkEnd w:id="3131"/>
            <w:r w:rsidRPr="000903C1">
              <w:rPr>
                <w:rFonts w:ascii="Courier New" w:hAnsi="Courier New"/>
              </w:rPr>
              <w:lastRenderedPageBreak/>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33" w:name="_MCCTEMPBM_CRPT80111839___7"/>
            <w:bookmarkEnd w:id="3132"/>
            <w:r w:rsidRPr="000903C1">
              <w:rPr>
                <w:rFonts w:ascii="Courier New" w:hAnsi="Courier New"/>
              </w:rPr>
              <w:t>+CGDSCONT=?</w:t>
            </w:r>
            <w:bookmarkEnd w:id="3133"/>
          </w:p>
        </w:tc>
        <w:tc>
          <w:tcPr>
            <w:tcW w:w="4881" w:type="dxa"/>
          </w:tcPr>
          <w:p w14:paraId="10092861" w14:textId="77777777" w:rsidR="00026965" w:rsidRPr="000903C1" w:rsidRDefault="00026965">
            <w:pPr>
              <w:spacing w:after="20"/>
              <w:rPr>
                <w:rFonts w:ascii="Courier New" w:hAnsi="Courier New"/>
              </w:rPr>
            </w:pPr>
            <w:bookmarkStart w:id="3134"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34"/>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35"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35"/>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36"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36"/>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37"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38" w:name="_MCCTEMPBM_CRPT80111844___7"/>
      <w:bookmarkEnd w:id="313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38"/>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39"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40" w:name="_MCCTEMPBM_CRPT80111846___7"/>
      <w:bookmarkEnd w:id="3139"/>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41" w:name="_MCCTEMPBM_CRPT80111847___7"/>
      <w:bookmarkEnd w:id="3140"/>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41"/>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42"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42"/>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lastRenderedPageBreak/>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43"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3"/>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44" w:name="_Toc20207643"/>
      <w:bookmarkStart w:id="3145" w:name="_Toc27579526"/>
      <w:bookmarkStart w:id="3146" w:name="_Toc36116106"/>
      <w:bookmarkStart w:id="3147" w:name="_Toc45214987"/>
      <w:bookmarkStart w:id="3148" w:name="_Toc51866755"/>
      <w:bookmarkStart w:id="3149" w:name="_Toc162980208"/>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44"/>
      <w:bookmarkEnd w:id="3145"/>
      <w:bookmarkEnd w:id="3146"/>
      <w:bookmarkEnd w:id="3147"/>
      <w:bookmarkEnd w:id="3148"/>
      <w:bookmarkEnd w:id="3149"/>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50"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51" w:name="_MCCTEMPBM_CRPT80111851___7" w:colFirst="0" w:colLast="1"/>
            <w:bookmarkEnd w:id="3150"/>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52" w:name="_MCCTEMPBM_CRPT80111852___7"/>
            <w:bookmarkEnd w:id="3151"/>
            <w:r w:rsidRPr="000903C1">
              <w:rPr>
                <w:rFonts w:ascii="Courier New" w:hAnsi="Courier New"/>
              </w:rPr>
              <w:lastRenderedPageBreak/>
              <w:t>+CGTFT=?</w:t>
            </w:r>
            <w:bookmarkEnd w:id="3152"/>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53"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54" w:name="_MCCTEMPBM_CRPT80111854___7"/>
            <w:bookmarkEnd w:id="3153"/>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54"/>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55"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5"/>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56"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56"/>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57"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57"/>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58"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58"/>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59"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59"/>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60"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60"/>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61"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62" w:name="_MCCTEMPBM_CRPT80111862___7"/>
      <w:bookmarkEnd w:id="3161"/>
      <w:r w:rsidRPr="000903C1">
        <w:rPr>
          <w:rFonts w:ascii="Courier New" w:hAnsi="Courier New"/>
        </w:rPr>
        <w:t>&lt;ethertype&gt;</w:t>
      </w:r>
      <w:r w:rsidRPr="000903C1">
        <w:t>: numeric value in hexadecimal format. The value range is from 0000 to FFFF.</w:t>
      </w:r>
    </w:p>
    <w:bookmarkEnd w:id="3162"/>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63" w:name="_Toc20207644"/>
      <w:bookmarkStart w:id="3164" w:name="_Toc27579527"/>
      <w:bookmarkStart w:id="3165" w:name="_Toc36116107"/>
      <w:bookmarkStart w:id="3166" w:name="_Toc45214988"/>
      <w:bookmarkStart w:id="3167" w:name="_Toc51866756"/>
      <w:bookmarkStart w:id="3168" w:name="_Toc162980209"/>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63"/>
      <w:bookmarkEnd w:id="3164"/>
      <w:bookmarkEnd w:id="3165"/>
      <w:bookmarkEnd w:id="3166"/>
      <w:bookmarkEnd w:id="3167"/>
      <w:bookmarkEnd w:id="3168"/>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69" w:name="_MCCTEMPBM_CRPT80111863___7"/>
            <w:r w:rsidRPr="000903C1">
              <w:rPr>
                <w:rFonts w:ascii="Courier New" w:hAnsi="Courier New" w:cs="Courier New"/>
              </w:rPr>
              <w:t>+CGQREQ=[&lt;cid&gt;[,&lt;precedence&gt;[,&lt;delay&gt;,&lt;reliability&gt;[,&lt;peak&gt;[,&lt;mean&gt;]]]]]]</w:t>
            </w:r>
            <w:bookmarkEnd w:id="3169"/>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70" w:name="_MCCTEMPBM_CRPT80111864___7" w:colFirst="0" w:colLast="1"/>
            <w:r w:rsidRPr="000903C1">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71" w:name="_MCCTEMPBM_CRPT80111865___7"/>
            <w:bookmarkEnd w:id="3170"/>
            <w:r w:rsidRPr="000903C1">
              <w:rPr>
                <w:rFonts w:ascii="Courier New" w:hAnsi="Courier New" w:cs="Courier New"/>
              </w:rPr>
              <w:t>+CGQREQ=?</w:t>
            </w:r>
            <w:bookmarkEnd w:id="3171"/>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72"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73" w:name="_MCCTEMPBM_CRPT80111867___7"/>
            <w:bookmarkEnd w:id="317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3"/>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74"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74"/>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75"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75"/>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176"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76"/>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177" w:name="_Toc20207645"/>
      <w:bookmarkStart w:id="3178" w:name="_Toc27579528"/>
      <w:bookmarkStart w:id="3179" w:name="_Toc36116108"/>
      <w:bookmarkStart w:id="3180" w:name="_Toc45214989"/>
      <w:bookmarkStart w:id="3181" w:name="_Toc51866757"/>
      <w:bookmarkStart w:id="3182" w:name="_Toc162980210"/>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177"/>
      <w:bookmarkEnd w:id="3178"/>
      <w:bookmarkEnd w:id="3179"/>
      <w:bookmarkEnd w:id="3180"/>
      <w:bookmarkEnd w:id="3181"/>
      <w:bookmarkEnd w:id="3182"/>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183" w:name="_MCCTEMPBM_CRPT80111871___7"/>
            <w:r w:rsidRPr="000903C1">
              <w:rPr>
                <w:rFonts w:ascii="Courier New" w:hAnsi="Courier New" w:cs="Courier New"/>
              </w:rPr>
              <w:t>+CGQMIN=[&lt;cid&gt;[,&lt;precedence&gt;[,&lt;delay&gt;[,&lt;reliability&gt;[,&lt;peak&gt;[,&lt;mean&gt;]]]]]]</w:t>
            </w:r>
            <w:bookmarkEnd w:id="3183"/>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184"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185" w:name="_MCCTEMPBM_CRPT80111873___7"/>
            <w:bookmarkEnd w:id="3184"/>
            <w:r w:rsidRPr="000903C1">
              <w:rPr>
                <w:rFonts w:ascii="Courier New" w:hAnsi="Courier New" w:cs="Courier New"/>
              </w:rPr>
              <w:t>+CGQMIN=?</w:t>
            </w:r>
            <w:bookmarkEnd w:id="3185"/>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186"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187" w:name="_MCCTEMPBM_CRPT80111875___7"/>
            <w:bookmarkEnd w:id="318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7"/>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188"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8"/>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189"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189"/>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190"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0"/>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191"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91"/>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192" w:name="_Toc20207646"/>
      <w:bookmarkStart w:id="3193" w:name="_Toc27579529"/>
      <w:bookmarkStart w:id="3194" w:name="_Toc36116109"/>
      <w:bookmarkStart w:id="3195" w:name="_Toc45214990"/>
      <w:bookmarkStart w:id="3196" w:name="_Toc51866758"/>
      <w:bookmarkStart w:id="3197" w:name="_Toc162980211"/>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192"/>
      <w:bookmarkEnd w:id="3193"/>
      <w:bookmarkEnd w:id="3194"/>
      <w:bookmarkEnd w:id="3195"/>
      <w:bookmarkEnd w:id="3196"/>
      <w:bookmarkEnd w:id="3197"/>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198"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199" w:name="_MCCTEMPBM_CRPT80111881___7" w:colFirst="0" w:colLast="1"/>
            <w:bookmarkEnd w:id="3198"/>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00" w:name="_MCCTEMPBM_CRPT80111882___7"/>
            <w:bookmarkEnd w:id="3199"/>
            <w:r w:rsidRPr="000903C1">
              <w:rPr>
                <w:rFonts w:ascii="Courier New" w:hAnsi="Courier New"/>
              </w:rPr>
              <w:t>+CGEQREQ=?</w:t>
            </w:r>
            <w:bookmarkEnd w:id="3200"/>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01"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02" w:name="_MCCTEMPBM_CRPT80111884___7"/>
            <w:bookmarkEnd w:id="3201"/>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02"/>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03"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03"/>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04"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4"/>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05"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5"/>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06"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06"/>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07"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08" w:name="_MCCTEMPBM_CRPT80111890___7"/>
      <w:bookmarkEnd w:id="320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08"/>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09"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09"/>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10"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10"/>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11"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11"/>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12"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12"/>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13" w:name="_Toc20207647"/>
      <w:bookmarkStart w:id="3214" w:name="_Toc27579530"/>
      <w:bookmarkStart w:id="3215" w:name="_Toc36116110"/>
      <w:bookmarkStart w:id="3216" w:name="_Toc45214991"/>
      <w:bookmarkStart w:id="3217" w:name="_Toc51866759"/>
      <w:bookmarkStart w:id="3218" w:name="_Toc162980212"/>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13"/>
      <w:bookmarkEnd w:id="3214"/>
      <w:bookmarkEnd w:id="3215"/>
      <w:bookmarkEnd w:id="3216"/>
      <w:bookmarkEnd w:id="3217"/>
      <w:bookmarkEnd w:id="3218"/>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19"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20" w:name="_MCCTEMPBM_CRPT80111896___7" w:colFirst="0" w:colLast="1"/>
            <w:bookmarkEnd w:id="3219"/>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21" w:name="_MCCTEMPBM_CRPT80111897___7"/>
            <w:bookmarkEnd w:id="3220"/>
            <w:r w:rsidRPr="000903C1">
              <w:rPr>
                <w:rFonts w:ascii="Courier New" w:hAnsi="Courier New"/>
              </w:rPr>
              <w:lastRenderedPageBreak/>
              <w:t>+CGEQMIN=?</w:t>
            </w:r>
            <w:bookmarkEnd w:id="3221"/>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22"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23" w:name="_MCCTEMPBM_CRPT80111899___7"/>
            <w:bookmarkEnd w:id="3222"/>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23"/>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24"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4"/>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25"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25"/>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26"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6"/>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27"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27"/>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28"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28"/>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29"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29"/>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30"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0"/>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31"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1"/>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32" w:name="_Toc20207648"/>
      <w:bookmarkStart w:id="3233" w:name="_Toc27579531"/>
      <w:bookmarkStart w:id="3234" w:name="_Toc36116111"/>
      <w:bookmarkStart w:id="3235" w:name="_Toc45214992"/>
      <w:bookmarkStart w:id="3236" w:name="_Toc51866760"/>
      <w:bookmarkStart w:id="3237" w:name="_Toc162980213"/>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32"/>
      <w:bookmarkEnd w:id="3233"/>
      <w:bookmarkEnd w:id="3234"/>
      <w:bookmarkEnd w:id="3235"/>
      <w:bookmarkEnd w:id="3236"/>
      <w:bookmarkEnd w:id="3237"/>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38"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39" w:name="_MCCTEMPBM_CRPT80111909___7"/>
            <w:bookmarkEnd w:id="3238"/>
            <w:r w:rsidRPr="000903C1">
              <w:rPr>
                <w:rFonts w:ascii="Courier New" w:hAnsi="Courier New"/>
              </w:rPr>
              <w:t>+CGEQNEG=?</w:t>
            </w:r>
            <w:bookmarkEnd w:id="3239"/>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40"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40"/>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41"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41"/>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42"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42"/>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43"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43"/>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44"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44"/>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45"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45"/>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46"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46"/>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47"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47"/>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48" w:name="_Toc20207649"/>
      <w:bookmarkStart w:id="3249" w:name="_Toc27579532"/>
      <w:bookmarkStart w:id="3250" w:name="_Toc36116112"/>
      <w:bookmarkStart w:id="3251" w:name="_Toc45214993"/>
      <w:bookmarkStart w:id="3252" w:name="_Toc51866761"/>
      <w:bookmarkStart w:id="3253" w:name="_Toc162980214"/>
      <w:r w:rsidRPr="000903C1">
        <w:lastRenderedPageBreak/>
        <w:t>10.1.9</w:t>
      </w:r>
      <w:r w:rsidRPr="000903C1">
        <w:tab/>
        <w:t>PS attach or detach +CGATT</w:t>
      </w:r>
      <w:bookmarkEnd w:id="3248"/>
      <w:bookmarkEnd w:id="3249"/>
      <w:bookmarkEnd w:id="3250"/>
      <w:bookmarkEnd w:id="3251"/>
      <w:bookmarkEnd w:id="3252"/>
      <w:bookmarkEnd w:id="3253"/>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54"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55" w:name="_MCCTEMPBM_CRPT80111919___7" w:colFirst="0" w:colLast="0"/>
            <w:bookmarkEnd w:id="3254"/>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56" w:name="_MCCTEMPBM_CRPT80111920___7"/>
            <w:bookmarkEnd w:id="3255"/>
            <w:r w:rsidRPr="000903C1">
              <w:rPr>
                <w:rFonts w:ascii="Courier New" w:hAnsi="Courier New" w:cs="Courier New"/>
              </w:rPr>
              <w:t>+CGATT=?</w:t>
            </w:r>
            <w:bookmarkEnd w:id="3256"/>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57"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57"/>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58"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59" w:name="_MCCTEMPBM_CRPT80111923___7"/>
      <w:bookmarkEnd w:id="3258"/>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59"/>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60"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60"/>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61" w:name="_Toc20207650"/>
      <w:bookmarkStart w:id="3262" w:name="_Toc27579533"/>
      <w:bookmarkStart w:id="3263" w:name="_Toc36116113"/>
      <w:bookmarkStart w:id="3264" w:name="_Toc45214994"/>
      <w:bookmarkStart w:id="3265" w:name="_Toc51866762"/>
      <w:bookmarkStart w:id="3266" w:name="_Toc162980215"/>
      <w:r w:rsidRPr="000903C1">
        <w:t>10.1.10</w:t>
      </w:r>
      <w:r w:rsidRPr="000903C1">
        <w:tab/>
        <w:t>PDP context activate or deactivate +CGACT</w:t>
      </w:r>
      <w:bookmarkEnd w:id="3261"/>
      <w:bookmarkEnd w:id="3262"/>
      <w:bookmarkEnd w:id="3263"/>
      <w:bookmarkEnd w:id="3264"/>
      <w:bookmarkEnd w:id="3265"/>
      <w:bookmarkEnd w:id="3266"/>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67"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68" w:name="_MCCTEMPBM_CRPT80111926___7" w:colFirst="0" w:colLast="1"/>
            <w:bookmarkEnd w:id="3267"/>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69" w:name="_MCCTEMPBM_CRPT80111927___7"/>
            <w:bookmarkEnd w:id="3268"/>
            <w:r w:rsidRPr="000903C1">
              <w:rPr>
                <w:rFonts w:ascii="Courier New" w:hAnsi="Courier New" w:cs="Courier New"/>
              </w:rPr>
              <w:t>+CGACT=?</w:t>
            </w:r>
            <w:bookmarkEnd w:id="3269"/>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70"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70"/>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71"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72" w:name="_MCCTEMPBM_CRPT80111930___7"/>
      <w:bookmarkEnd w:id="327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72"/>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73"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73"/>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74"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74"/>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75"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5"/>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276" w:name="_Toc20207651"/>
      <w:bookmarkStart w:id="3277" w:name="_Toc27579534"/>
      <w:bookmarkStart w:id="3278" w:name="_Toc36116114"/>
      <w:bookmarkStart w:id="3279" w:name="_Toc45214995"/>
      <w:bookmarkStart w:id="3280" w:name="_Toc51866763"/>
      <w:bookmarkStart w:id="3281" w:name="_Toc162980216"/>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276"/>
      <w:bookmarkEnd w:id="3277"/>
      <w:bookmarkEnd w:id="3278"/>
      <w:bookmarkEnd w:id="3279"/>
      <w:bookmarkEnd w:id="3280"/>
      <w:bookmarkEnd w:id="3281"/>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282"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283" w:name="_MCCTEMPBM_CRPT80111935___7"/>
            <w:bookmarkEnd w:id="3282"/>
            <w:r w:rsidRPr="000903C1">
              <w:rPr>
                <w:rFonts w:ascii="Courier New" w:hAnsi="Courier New"/>
              </w:rPr>
              <w:t>+CGCMOD=?</w:t>
            </w:r>
            <w:bookmarkEnd w:id="3283"/>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284"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4"/>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285"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285"/>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286"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286"/>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287"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287"/>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288"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88"/>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289" w:name="_Toc20207652"/>
      <w:bookmarkStart w:id="3290" w:name="_Toc27579535"/>
      <w:bookmarkStart w:id="3291" w:name="_Toc36116115"/>
      <w:bookmarkStart w:id="3292" w:name="_Toc45214996"/>
      <w:bookmarkStart w:id="3293" w:name="_Toc51866764"/>
      <w:bookmarkStart w:id="3294" w:name="_Toc162980217"/>
      <w:r w:rsidRPr="000903C1">
        <w:t>10.1.12</w:t>
      </w:r>
      <w:r w:rsidRPr="000903C1">
        <w:tab/>
        <w:t>Enter data state +CGDATA</w:t>
      </w:r>
      <w:bookmarkEnd w:id="3289"/>
      <w:bookmarkEnd w:id="3290"/>
      <w:bookmarkEnd w:id="3291"/>
      <w:bookmarkEnd w:id="3292"/>
      <w:bookmarkEnd w:id="3293"/>
      <w:bookmarkEnd w:id="3294"/>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295"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296" w:name="_MCCTEMPBM_CRPT80111942___7"/>
            <w:bookmarkEnd w:id="3295"/>
            <w:r w:rsidRPr="000903C1">
              <w:rPr>
                <w:rFonts w:ascii="Courier New" w:hAnsi="Courier New" w:cs="Courier New"/>
              </w:rPr>
              <w:t>+CGDATA=?</w:t>
            </w:r>
            <w:bookmarkEnd w:id="3296"/>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297"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297"/>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298"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298"/>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299"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00" w:name="_MCCTEMPBM_CRPT80111946___7"/>
      <w:bookmarkEnd w:id="3299"/>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01" w:name="_MCCTEMPBM_CRPT80111947___7"/>
      <w:bookmarkEnd w:id="3300"/>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01"/>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02"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02"/>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03"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03"/>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04"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04"/>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05"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05"/>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06"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07" w:name="_MCCTEMPBM_CRPT80111953___2"/>
      <w:bookmarkEnd w:id="3306"/>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08" w:name="_MCCTEMPBM_CRPT80111954___7"/>
      <w:bookmarkEnd w:id="3307"/>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8"/>
    <w:p w14:paraId="408D9868" w14:textId="77777777" w:rsidR="00026965" w:rsidRPr="000903C1" w:rsidRDefault="00026965">
      <w:r w:rsidRPr="000903C1">
        <w:rPr>
          <w:b/>
        </w:rPr>
        <w:t>Implementation</w:t>
      </w:r>
    </w:p>
    <w:p w14:paraId="131CB316" w14:textId="77777777" w:rsidR="00026965" w:rsidRPr="000903C1" w:rsidRDefault="00026965">
      <w:bookmarkStart w:id="3309"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09"/>
    <w:p w14:paraId="4F0F1CA5" w14:textId="77777777" w:rsidR="00026965" w:rsidRPr="000903C1" w:rsidRDefault="00026965" w:rsidP="00E26141">
      <w:pPr>
        <w:pStyle w:val="Heading3"/>
      </w:pPr>
      <w:r w:rsidRPr="000903C1">
        <w:br w:type="page"/>
      </w:r>
      <w:bookmarkStart w:id="3310" w:name="_Toc20207653"/>
      <w:bookmarkStart w:id="3311" w:name="_Toc27579536"/>
      <w:bookmarkStart w:id="3312" w:name="_Toc36116116"/>
      <w:bookmarkStart w:id="3313" w:name="_Toc45214997"/>
      <w:bookmarkStart w:id="3314" w:name="_Toc51866765"/>
      <w:bookmarkStart w:id="3315" w:name="_Toc162980218"/>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10"/>
      <w:bookmarkEnd w:id="3311"/>
      <w:bookmarkEnd w:id="3312"/>
      <w:bookmarkEnd w:id="3313"/>
      <w:bookmarkEnd w:id="3314"/>
      <w:bookmarkEnd w:id="3315"/>
    </w:p>
    <w:p w14:paraId="11CAD4FD" w14:textId="77777777" w:rsidR="00026965" w:rsidRPr="000903C1" w:rsidRDefault="00026965" w:rsidP="00E26141">
      <w:pPr>
        <w:pStyle w:val="Heading3"/>
      </w:pPr>
      <w:bookmarkStart w:id="3316" w:name="_Toc20207654"/>
      <w:bookmarkStart w:id="3317" w:name="_Toc27579537"/>
      <w:bookmarkStart w:id="3318" w:name="_Toc36116117"/>
      <w:bookmarkStart w:id="3319" w:name="_Toc45214998"/>
      <w:bookmarkStart w:id="3320" w:name="_Toc51866766"/>
      <w:bookmarkStart w:id="3321" w:name="_Toc162980219"/>
      <w:r w:rsidRPr="000903C1">
        <w:t>10.1.14</w:t>
      </w:r>
      <w:r w:rsidRPr="000903C1">
        <w:tab/>
        <w:t>Show PDP address</w:t>
      </w:r>
      <w:r w:rsidR="00E706C5" w:rsidRPr="000903C1">
        <w:t>(es)</w:t>
      </w:r>
      <w:r w:rsidRPr="000903C1">
        <w:t xml:space="preserve"> +CGPADDR</w:t>
      </w:r>
      <w:bookmarkEnd w:id="3316"/>
      <w:bookmarkEnd w:id="3317"/>
      <w:bookmarkEnd w:id="3318"/>
      <w:bookmarkEnd w:id="3319"/>
      <w:bookmarkEnd w:id="3320"/>
      <w:bookmarkEnd w:id="3321"/>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22"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23" w:name="_MCCTEMPBM_CRPT80111957___7"/>
            <w:bookmarkEnd w:id="3322"/>
            <w:r w:rsidRPr="000903C1">
              <w:rPr>
                <w:rFonts w:ascii="Courier New" w:hAnsi="Courier New"/>
              </w:rPr>
              <w:t>+CGPADDR=?</w:t>
            </w:r>
            <w:bookmarkEnd w:id="3323"/>
          </w:p>
        </w:tc>
        <w:tc>
          <w:tcPr>
            <w:tcW w:w="4747" w:type="dxa"/>
          </w:tcPr>
          <w:p w14:paraId="2407880C" w14:textId="77777777" w:rsidR="00026965" w:rsidRPr="000903C1" w:rsidRDefault="00026965">
            <w:pPr>
              <w:spacing w:after="20"/>
              <w:rPr>
                <w:rFonts w:ascii="Courier New" w:hAnsi="Courier New"/>
              </w:rPr>
            </w:pPr>
            <w:bookmarkStart w:id="3324"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24"/>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25"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5"/>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26"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26"/>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27"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27"/>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28"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29" w:name="_MCCTEMPBM_CRPT80111963___7"/>
      <w:bookmarkEnd w:id="3328"/>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29"/>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30" w:name="_Toc20207655"/>
      <w:bookmarkStart w:id="3331" w:name="_Toc27579538"/>
      <w:bookmarkStart w:id="3332" w:name="_Toc36116118"/>
      <w:bookmarkStart w:id="3333" w:name="_Toc45214999"/>
      <w:bookmarkStart w:id="3334" w:name="_Toc51866767"/>
      <w:bookmarkStart w:id="3335" w:name="_Toc162980220"/>
      <w:r w:rsidRPr="000903C1">
        <w:lastRenderedPageBreak/>
        <w:t>10.1.15</w:t>
      </w:r>
      <w:r w:rsidRPr="000903C1">
        <w:tab/>
        <w:t>Automatic response to a network request for PDP context activation +CGAUTO</w:t>
      </w:r>
      <w:bookmarkEnd w:id="3330"/>
      <w:bookmarkEnd w:id="3331"/>
      <w:bookmarkEnd w:id="3332"/>
      <w:bookmarkEnd w:id="3333"/>
      <w:bookmarkEnd w:id="3334"/>
      <w:bookmarkEnd w:id="3335"/>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36"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37" w:name="_MCCTEMPBM_CRPT80111965___7" w:colFirst="0" w:colLast="0"/>
            <w:bookmarkEnd w:id="3336"/>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38" w:name="_MCCTEMPBM_CRPT80111966___7"/>
            <w:bookmarkEnd w:id="3337"/>
            <w:r w:rsidRPr="000903C1">
              <w:rPr>
                <w:rFonts w:ascii="Courier New" w:hAnsi="Courier New" w:cs="Courier New"/>
              </w:rPr>
              <w:t>+CGAUTO=?</w:t>
            </w:r>
            <w:bookmarkEnd w:id="3338"/>
          </w:p>
        </w:tc>
        <w:tc>
          <w:tcPr>
            <w:tcW w:w="3398" w:type="dxa"/>
          </w:tcPr>
          <w:p w14:paraId="2599F4B0" w14:textId="77777777" w:rsidR="00026965" w:rsidRPr="000903C1" w:rsidRDefault="00026965">
            <w:pPr>
              <w:spacing w:after="20"/>
            </w:pPr>
            <w:bookmarkStart w:id="3339"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39"/>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40"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40"/>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41"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41"/>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42"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42"/>
    <w:p w14:paraId="20182743" w14:textId="77777777" w:rsidR="00026965" w:rsidRPr="000903C1" w:rsidRDefault="00026965">
      <w:r w:rsidRPr="000903C1">
        <w:rPr>
          <w:b/>
        </w:rPr>
        <w:t>Implementation</w:t>
      </w:r>
    </w:p>
    <w:p w14:paraId="59A6EA9D" w14:textId="77777777" w:rsidR="00026965" w:rsidRPr="000903C1" w:rsidRDefault="00026965">
      <w:bookmarkStart w:id="3343"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44" w:name="_Toc20207656"/>
      <w:bookmarkStart w:id="3345" w:name="_Toc27579539"/>
      <w:bookmarkStart w:id="3346" w:name="_Toc36116119"/>
      <w:bookmarkStart w:id="3347" w:name="_Toc45215000"/>
      <w:bookmarkStart w:id="3348" w:name="_Toc51866768"/>
      <w:bookmarkStart w:id="3349" w:name="_Toc162980221"/>
      <w:bookmarkEnd w:id="3343"/>
      <w:r w:rsidRPr="000903C1">
        <w:t>10.1.16</w:t>
      </w:r>
      <w:r w:rsidRPr="000903C1">
        <w:tab/>
        <w:t>Manual response to a network request for PDP context activation +CGANS</w:t>
      </w:r>
      <w:bookmarkEnd w:id="3344"/>
      <w:bookmarkEnd w:id="3345"/>
      <w:bookmarkEnd w:id="3346"/>
      <w:bookmarkEnd w:id="3347"/>
      <w:bookmarkEnd w:id="3348"/>
      <w:bookmarkEnd w:id="3349"/>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50"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51" w:name="_MCCTEMPBM_CRPT80111973___7"/>
            <w:bookmarkEnd w:id="3350"/>
            <w:r w:rsidRPr="000903C1">
              <w:rPr>
                <w:rFonts w:ascii="Courier New" w:hAnsi="Courier New" w:cs="Courier New"/>
              </w:rPr>
              <w:t>+CGANS=?</w:t>
            </w:r>
            <w:bookmarkEnd w:id="3351"/>
          </w:p>
        </w:tc>
        <w:tc>
          <w:tcPr>
            <w:tcW w:w="4111" w:type="dxa"/>
          </w:tcPr>
          <w:p w14:paraId="13390CB4" w14:textId="77777777" w:rsidR="00026965" w:rsidRPr="000903C1" w:rsidRDefault="00026965">
            <w:pPr>
              <w:spacing w:after="20"/>
            </w:pPr>
            <w:bookmarkStart w:id="3352"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52"/>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53"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53"/>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54"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54"/>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55"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55"/>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56"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56"/>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57"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57"/>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58"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8"/>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59"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60" w:name="_MCCTEMPBM_CRPT80111982___7"/>
      <w:bookmarkEnd w:id="3359"/>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61" w:name="_MCCTEMPBM_CRPT80111983___7"/>
      <w:bookmarkEnd w:id="3360"/>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61"/>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62"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62"/>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63"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63"/>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64" w:name="_Toc20207657"/>
      <w:bookmarkStart w:id="3365" w:name="_Toc27579540"/>
      <w:bookmarkStart w:id="3366" w:name="_Toc36116120"/>
      <w:bookmarkStart w:id="3367" w:name="_Toc45215001"/>
      <w:bookmarkStart w:id="3368" w:name="_Toc51866769"/>
      <w:bookmarkStart w:id="3369" w:name="_Toc162980222"/>
      <w:r w:rsidRPr="000903C1">
        <w:t>10.1.17</w:t>
      </w:r>
      <w:r w:rsidRPr="000903C1">
        <w:tab/>
        <w:t>GPRS mobile station class +CGCLASS</w:t>
      </w:r>
      <w:bookmarkEnd w:id="3364"/>
      <w:bookmarkEnd w:id="3365"/>
      <w:bookmarkEnd w:id="3366"/>
      <w:bookmarkEnd w:id="3367"/>
      <w:bookmarkEnd w:id="3368"/>
      <w:bookmarkEnd w:id="3369"/>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70"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71" w:name="_MCCTEMPBM_CRPT80111987___7" w:colFirst="0" w:colLast="0"/>
            <w:bookmarkEnd w:id="3370"/>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72" w:name="_MCCTEMPBM_CRPT80111988___7"/>
            <w:bookmarkEnd w:id="3371"/>
            <w:r w:rsidRPr="000903C1">
              <w:rPr>
                <w:rFonts w:ascii="Courier New" w:hAnsi="Courier New" w:cs="Courier New"/>
              </w:rPr>
              <w:t>+CGCLASS=?</w:t>
            </w:r>
            <w:bookmarkEnd w:id="3372"/>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73"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73"/>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74"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74"/>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75"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376" w:name="_MCCTEMPBM_CRPT80111992___2"/>
      <w:bookmarkEnd w:id="3375"/>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377" w:name="_MCCTEMPBM_CRPT80111993___7"/>
      <w:bookmarkEnd w:id="3376"/>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378" w:name="_MCCTEMPBM_CRPT80111994___7"/>
      <w:bookmarkEnd w:id="3377"/>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378"/>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379" w:name="_Toc20207658"/>
      <w:bookmarkStart w:id="3380" w:name="_Toc27579541"/>
      <w:bookmarkStart w:id="3381" w:name="_Toc36116121"/>
      <w:bookmarkStart w:id="3382" w:name="_Toc45215002"/>
      <w:bookmarkStart w:id="3383" w:name="_Toc51866770"/>
      <w:bookmarkStart w:id="3384" w:name="_Toc162980223"/>
      <w:r w:rsidRPr="000903C1">
        <w:t>10.1.1</w:t>
      </w:r>
      <w:r w:rsidR="00FA4D2A" w:rsidRPr="000903C1">
        <w:t>8</w:t>
      </w:r>
      <w:r w:rsidRPr="000903C1">
        <w:tab/>
        <w:t>Configure local triple-X PAD parameters +CGCLPAD (GPRS only) (Obsolete)</w:t>
      </w:r>
      <w:bookmarkEnd w:id="3379"/>
      <w:bookmarkEnd w:id="3380"/>
      <w:bookmarkEnd w:id="3381"/>
      <w:bookmarkEnd w:id="3382"/>
      <w:bookmarkEnd w:id="3383"/>
      <w:bookmarkEnd w:id="3384"/>
    </w:p>
    <w:p w14:paraId="399E081A" w14:textId="77777777" w:rsidR="00026965" w:rsidRPr="000903C1" w:rsidRDefault="00026965" w:rsidP="00E26141">
      <w:pPr>
        <w:pStyle w:val="Heading3"/>
      </w:pPr>
      <w:bookmarkStart w:id="3385" w:name="_Toc20207659"/>
      <w:bookmarkStart w:id="3386" w:name="_Toc27579542"/>
      <w:bookmarkStart w:id="3387" w:name="_Toc36116122"/>
      <w:bookmarkStart w:id="3388" w:name="_Toc45215003"/>
      <w:bookmarkStart w:id="3389" w:name="_Toc51866771"/>
      <w:bookmarkStart w:id="3390" w:name="_Toc162980224"/>
      <w:r w:rsidRPr="000903C1">
        <w:t>10.1.1</w:t>
      </w:r>
      <w:r w:rsidR="00FA4D2A" w:rsidRPr="000903C1">
        <w:t>9</w:t>
      </w:r>
      <w:r w:rsidRPr="000903C1">
        <w:tab/>
        <w:t xml:space="preserve">Packet </w:t>
      </w:r>
      <w:r w:rsidR="00E94632" w:rsidRPr="000903C1">
        <w:t>d</w:t>
      </w:r>
      <w:r w:rsidRPr="000903C1">
        <w:t>omain event reporting +CGEREP</w:t>
      </w:r>
      <w:bookmarkEnd w:id="3385"/>
      <w:bookmarkEnd w:id="3386"/>
      <w:bookmarkEnd w:id="3387"/>
      <w:bookmarkEnd w:id="3388"/>
      <w:bookmarkEnd w:id="3389"/>
      <w:bookmarkEnd w:id="3390"/>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391"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392" w:name="_MCCTEMPBM_CRPT80111996___7" w:colFirst="0" w:colLast="0"/>
            <w:bookmarkEnd w:id="3391"/>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393" w:name="_MCCTEMPBM_CRPT80111997___7"/>
            <w:bookmarkEnd w:id="3392"/>
            <w:r w:rsidRPr="000903C1">
              <w:rPr>
                <w:rFonts w:ascii="Courier New" w:hAnsi="Courier New"/>
              </w:rPr>
              <w:t>+CGEREP=?</w:t>
            </w:r>
            <w:bookmarkEnd w:id="3393"/>
          </w:p>
        </w:tc>
        <w:tc>
          <w:tcPr>
            <w:tcW w:w="5521" w:type="dxa"/>
          </w:tcPr>
          <w:p w14:paraId="3E35C1A8" w14:textId="77777777" w:rsidR="00026965" w:rsidRPr="000903C1" w:rsidRDefault="00026965">
            <w:pPr>
              <w:spacing w:after="20"/>
            </w:pPr>
            <w:bookmarkStart w:id="3394"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394"/>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395"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5"/>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396"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396"/>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397"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398" w:name="_MCCTEMPBM_CRPT80112002___7"/>
      <w:bookmarkEnd w:id="3397"/>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398"/>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399"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399"/>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00"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00"/>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01"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02" w:name="_MCCTEMPBM_CRPT80112006___7"/>
      <w:bookmarkEnd w:id="3401"/>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03" w:name="_MCCTEMPBM_CRPT80112007___7"/>
      <w:bookmarkEnd w:id="3402"/>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04" w:name="_MCCTEMPBM_CRPT80112008___7"/>
      <w:bookmarkEnd w:id="3403"/>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04"/>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05"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06" w:name="_MCCTEMPBM_CRPT80112010___7"/>
      <w:bookmarkEnd w:id="3405"/>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06"/>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07"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08" w:name="_MCCTEMPBM_CRPT80112012___7"/>
      <w:bookmarkEnd w:id="3407"/>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08"/>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09"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09"/>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10"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10"/>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11" w:name="_MCCTEMPBM_CRPT80112015___7"/>
      <w:r w:rsidRPr="000903C1">
        <w:t>&lt;</w:t>
      </w:r>
      <w:r w:rsidRPr="000903C1">
        <w:rPr>
          <w:rFonts w:ascii="Courier New" w:hAnsi="Courier New"/>
          <w:color w:val="000000"/>
        </w:rPr>
        <w:t>MA_N3GPP</w:t>
      </w:r>
      <w:r w:rsidRPr="000903C1">
        <w:t>&gt;: integer type;</w:t>
      </w:r>
    </w:p>
    <w:bookmarkEnd w:id="3411"/>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12"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13" w:name="_MCCTEMPBM_CRPT80112017___7"/>
      <w:bookmarkEnd w:id="3412"/>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14" w:name="_MCCTEMPBM_CRPT80112018___7"/>
      <w:bookmarkEnd w:id="3413"/>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14"/>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15"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16" w:name="_MCCTEMPBM_CRPT80112020___7"/>
      <w:bookmarkEnd w:id="3415"/>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17" w:name="_MCCTEMPBM_CRPT80112021___7"/>
      <w:bookmarkEnd w:id="3416"/>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17"/>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18"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19" w:name="_MCCTEMPBM_CRPT80112023___7"/>
      <w:bookmarkEnd w:id="3418"/>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20" w:name="_MCCTEMPBM_CRPT80112024___7"/>
      <w:bookmarkEnd w:id="3419"/>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21" w:name="_MCCTEMPBM_CRPT80112025___7"/>
      <w:bookmarkEnd w:id="3420"/>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22" w:name="_MCCTEMPBM_CRPT80112026___7"/>
      <w:bookmarkEnd w:id="3421"/>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23" w:name="_MCCTEMPBM_CRPT80112027___2"/>
      <w:bookmarkEnd w:id="3422"/>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24" w:name="_MCCTEMPBM_CRPT80112028___7"/>
      <w:bookmarkEnd w:id="3423"/>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25" w:name="_MCCTEMPBM_CRPT80112029___7"/>
      <w:bookmarkEnd w:id="3424"/>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26" w:name="_MCCTEMPBM_CRPT80112030___3"/>
      <w:bookmarkEnd w:id="3425"/>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27" w:name="_MCCTEMPBM_CRPT80112031___7"/>
      <w:bookmarkEnd w:id="3426"/>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28" w:name="_MCCTEMPBM_CRPT80112032___7"/>
      <w:bookmarkEnd w:id="342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29" w:name="_MCCTEMPBM_CRPT80112033___2"/>
      <w:bookmarkEnd w:id="3428"/>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30" w:name="_MCCTEMPBM_CRPT80112034___7"/>
      <w:bookmarkEnd w:id="3429"/>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31" w:name="_MCCTEMPBM_CRPT80112035___7"/>
      <w:bookmarkEnd w:id="3430"/>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32" w:name="_MCCTEMPBM_CRPT80112036___2"/>
      <w:bookmarkEnd w:id="3431"/>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33" w:name="_MCCTEMPBM_CRPT80112037___7"/>
      <w:bookmarkEnd w:id="3432"/>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33"/>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34"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35" w:name="_MCCTEMPBM_CRPT80112039___2"/>
      <w:bookmarkEnd w:id="3434"/>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36" w:name="_MCCTEMPBM_CRPT80112040___2"/>
      <w:bookmarkEnd w:id="3435"/>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37" w:name="_MCCTEMPBM_CRPT80112041___7"/>
      <w:bookmarkEnd w:id="3436"/>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37"/>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38"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39" w:name="_MCCTEMPBM_CRPT80112043___7"/>
      <w:bookmarkEnd w:id="3438"/>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40" w:name="_MCCTEMPBM_CRPT80112044___3"/>
      <w:bookmarkEnd w:id="3439"/>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40"/>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41"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42" w:name="_MCCTEMPBM_CRPT80112046___7"/>
      <w:bookmarkEnd w:id="3441"/>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42"/>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43"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44" w:name="_MCCTEMPBM_CRPT80112048___7"/>
      <w:bookmarkEnd w:id="3443"/>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44"/>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45" w:name="_Toc20207660"/>
      <w:bookmarkStart w:id="3446" w:name="_Toc27579543"/>
      <w:bookmarkStart w:id="3447" w:name="_Toc36116123"/>
      <w:bookmarkStart w:id="3448" w:name="_Toc45215004"/>
      <w:bookmarkStart w:id="3449" w:name="_Toc51866772"/>
      <w:bookmarkStart w:id="3450" w:name="_Toc162980225"/>
      <w:r w:rsidRPr="000903C1">
        <w:t>10.1.</w:t>
      </w:r>
      <w:r w:rsidR="00FA4D2A" w:rsidRPr="000903C1">
        <w:t>20</w:t>
      </w:r>
      <w:r w:rsidRPr="000903C1">
        <w:tab/>
        <w:t>GPRS network registration status +CGREG</w:t>
      </w:r>
      <w:bookmarkEnd w:id="3445"/>
      <w:bookmarkEnd w:id="3446"/>
      <w:bookmarkEnd w:id="3447"/>
      <w:bookmarkEnd w:id="3448"/>
      <w:bookmarkEnd w:id="3449"/>
      <w:bookmarkEnd w:id="3450"/>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51"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52" w:name="_MCCTEMPBM_CRPT80112050___7"/>
            <w:bookmarkEnd w:id="3451"/>
            <w:r w:rsidRPr="000903C1">
              <w:rPr>
                <w:rFonts w:ascii="Courier New" w:hAnsi="Courier New"/>
              </w:rPr>
              <w:t>+CGREG?</w:t>
            </w:r>
            <w:bookmarkEnd w:id="3452"/>
          </w:p>
        </w:tc>
        <w:tc>
          <w:tcPr>
            <w:tcW w:w="5430" w:type="dxa"/>
          </w:tcPr>
          <w:p w14:paraId="3A4B4DDC" w14:textId="77777777" w:rsidR="009F3D2C" w:rsidRPr="000903C1" w:rsidRDefault="009F3D2C" w:rsidP="009F3D2C">
            <w:pPr>
              <w:spacing w:after="20"/>
              <w:rPr>
                <w:rFonts w:ascii="Courier New" w:hAnsi="Courier New"/>
              </w:rPr>
            </w:pPr>
            <w:bookmarkStart w:id="3453"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54" w:name="_MCCTEMPBM_CRPT80112052___7"/>
            <w:bookmarkEnd w:id="3453"/>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55" w:name="_MCCTEMPBM_CRPT80112053___7"/>
            <w:bookmarkEnd w:id="3454"/>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56" w:name="_MCCTEMPBM_CRPT80112054___7"/>
            <w:bookmarkEnd w:id="3455"/>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56"/>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57" w:name="_MCCTEMPBM_CRPT80112055___7"/>
            <w:r w:rsidRPr="000903C1">
              <w:rPr>
                <w:rFonts w:ascii="Courier New" w:hAnsi="Courier New"/>
              </w:rPr>
              <w:t>+CGREG=?</w:t>
            </w:r>
            <w:bookmarkEnd w:id="3457"/>
          </w:p>
        </w:tc>
        <w:tc>
          <w:tcPr>
            <w:tcW w:w="5430" w:type="dxa"/>
          </w:tcPr>
          <w:p w14:paraId="56A28533" w14:textId="77777777" w:rsidR="00026965" w:rsidRPr="000903C1" w:rsidRDefault="00026965">
            <w:pPr>
              <w:spacing w:after="20"/>
              <w:rPr>
                <w:rFonts w:ascii="Courier New" w:hAnsi="Courier New"/>
              </w:rPr>
            </w:pPr>
            <w:bookmarkStart w:id="3458"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58"/>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59"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60" w:name="_MCCTEMPBM_CRPT80112058___7"/>
      <w:bookmarkEnd w:id="3459"/>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61" w:name="_MCCTEMPBM_CRPT80112059___7"/>
      <w:bookmarkEnd w:id="3460"/>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61"/>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62"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62"/>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63"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64" w:name="_MCCTEMPBM_CRPT80112062___7"/>
      <w:bookmarkEnd w:id="3463"/>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64"/>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65"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65"/>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66"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66"/>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67"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68" w:name="_MCCTEMPBM_CRPT80112066___7"/>
      <w:bookmarkEnd w:id="3467"/>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69" w:name="_MCCTEMPBM_CRPT80112067___7"/>
      <w:bookmarkEnd w:id="3468"/>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69"/>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70" w:name="_MCCTEMPBM_CRPT80112068___7"/>
      <w:r w:rsidRPr="000903C1">
        <w:rPr>
          <w:rFonts w:ascii="Courier New" w:hAnsi="Courier New" w:cs="Courier New"/>
        </w:rPr>
        <w:t>&lt;CSGinfo&gt;</w:t>
      </w:r>
      <w:r w:rsidRPr="000903C1">
        <w:t>: string type;</w:t>
      </w:r>
    </w:p>
    <w:bookmarkEnd w:id="3470"/>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71"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71"/>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72" w:name="_Toc20207661"/>
      <w:bookmarkStart w:id="3473" w:name="_Toc27579544"/>
      <w:bookmarkStart w:id="3474" w:name="_Toc36116124"/>
      <w:bookmarkStart w:id="3475" w:name="_Toc45215005"/>
      <w:bookmarkStart w:id="3476" w:name="_Toc51866773"/>
      <w:bookmarkStart w:id="3477" w:name="_Toc162980226"/>
      <w:r w:rsidRPr="000903C1">
        <w:t>10.1.2</w:t>
      </w:r>
      <w:r w:rsidR="00FA4D2A" w:rsidRPr="000903C1">
        <w:t>1</w:t>
      </w:r>
      <w:r w:rsidRPr="000903C1">
        <w:tab/>
        <w:t>Select service for MO SMS messages +CGSMS</w:t>
      </w:r>
      <w:bookmarkEnd w:id="3472"/>
      <w:bookmarkEnd w:id="3473"/>
      <w:bookmarkEnd w:id="3474"/>
      <w:bookmarkEnd w:id="3475"/>
      <w:bookmarkEnd w:id="3476"/>
      <w:bookmarkEnd w:id="3477"/>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478"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479" w:name="_MCCTEMPBM_CRPT80112071___7" w:colFirst="0" w:colLast="0"/>
            <w:bookmarkEnd w:id="3478"/>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480" w:name="_MCCTEMPBM_CRPT80112072___7"/>
            <w:bookmarkEnd w:id="3479"/>
            <w:r w:rsidRPr="000903C1">
              <w:rPr>
                <w:rFonts w:ascii="Courier New" w:hAnsi="Courier New" w:cs="Courier New"/>
              </w:rPr>
              <w:t>+CGSMS=?</w:t>
            </w:r>
            <w:bookmarkEnd w:id="3480"/>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481"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481"/>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482"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482"/>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483" w:name="_Toc20207662"/>
      <w:bookmarkStart w:id="3484" w:name="_Toc27579545"/>
      <w:bookmarkStart w:id="3485" w:name="_Toc36116125"/>
      <w:bookmarkStart w:id="3486" w:name="_Toc45215006"/>
      <w:bookmarkStart w:id="3487" w:name="_Toc51866774"/>
      <w:bookmarkStart w:id="3488" w:name="_Toc162980227"/>
      <w:r w:rsidRPr="000903C1">
        <w:t>10.1.2</w:t>
      </w:r>
      <w:r w:rsidR="00FA4D2A" w:rsidRPr="000903C1">
        <w:t>2</w:t>
      </w:r>
      <w:r w:rsidRPr="000903C1">
        <w:tab/>
        <w:t>EPS network registration status +CEREG</w:t>
      </w:r>
      <w:bookmarkEnd w:id="3483"/>
      <w:bookmarkEnd w:id="3484"/>
      <w:bookmarkEnd w:id="3485"/>
      <w:bookmarkEnd w:id="3486"/>
      <w:bookmarkEnd w:id="3487"/>
      <w:bookmarkEnd w:id="3488"/>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489"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490" w:name="_MCCTEMPBM_CRPT80112076___7"/>
            <w:bookmarkEnd w:id="3489"/>
            <w:r w:rsidRPr="000903C1">
              <w:rPr>
                <w:rFonts w:ascii="Courier New" w:hAnsi="Courier New"/>
              </w:rPr>
              <w:t>+CEREG?</w:t>
            </w:r>
            <w:bookmarkEnd w:id="3490"/>
          </w:p>
        </w:tc>
        <w:tc>
          <w:tcPr>
            <w:tcW w:w="5265" w:type="dxa"/>
          </w:tcPr>
          <w:p w14:paraId="344A95FD" w14:textId="77777777" w:rsidR="00EF77E2" w:rsidRPr="000903C1" w:rsidRDefault="00EF77E2" w:rsidP="00EF77E2">
            <w:pPr>
              <w:spacing w:after="20"/>
              <w:rPr>
                <w:rFonts w:ascii="Courier New" w:hAnsi="Courier New"/>
              </w:rPr>
            </w:pPr>
            <w:bookmarkStart w:id="3491"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492" w:name="_MCCTEMPBM_CRPT80112078___7"/>
            <w:bookmarkEnd w:id="3491"/>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493" w:name="_MCCTEMPBM_CRPT80112079___7"/>
            <w:bookmarkEnd w:id="3492"/>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494" w:name="_MCCTEMPBM_CRPT80112080___7"/>
            <w:bookmarkEnd w:id="3493"/>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494"/>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495" w:name="_MCCTEMPBM_CRPT80112081___7"/>
            <w:r w:rsidRPr="000903C1">
              <w:rPr>
                <w:rFonts w:ascii="Courier New" w:hAnsi="Courier New"/>
              </w:rPr>
              <w:t>+CEREG=?</w:t>
            </w:r>
            <w:bookmarkEnd w:id="3495"/>
          </w:p>
        </w:tc>
        <w:tc>
          <w:tcPr>
            <w:tcW w:w="5265" w:type="dxa"/>
          </w:tcPr>
          <w:p w14:paraId="51C574D6" w14:textId="77777777" w:rsidR="006A1E8F" w:rsidRPr="000903C1" w:rsidRDefault="006A1E8F" w:rsidP="00D073DA">
            <w:pPr>
              <w:spacing w:after="20"/>
              <w:rPr>
                <w:rFonts w:ascii="Courier New" w:hAnsi="Courier New"/>
              </w:rPr>
            </w:pPr>
            <w:bookmarkStart w:id="3496"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96"/>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497"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498" w:name="_MCCTEMPBM_CRPT80112084___7"/>
      <w:bookmarkEnd w:id="3497"/>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499" w:name="_MCCTEMPBM_CRPT80112085___7"/>
      <w:bookmarkEnd w:id="3498"/>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499"/>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00"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00"/>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01"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02" w:name="_MCCTEMPBM_CRPT80112088___7"/>
      <w:bookmarkEnd w:id="3501"/>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02"/>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03"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03"/>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04"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04"/>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05"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lastRenderedPageBreak/>
        <w:t>&lt;cause_type&gt;</w:t>
      </w:r>
      <w:r w:rsidRPr="000903C1">
        <w:t xml:space="preserve">: integer type; indicates the type of </w:t>
      </w:r>
      <w:r w:rsidRPr="000903C1">
        <w:rPr>
          <w:rFonts w:ascii="Courier New" w:hAnsi="Courier New" w:cs="Courier New"/>
        </w:rPr>
        <w:t>&lt;reject_cause&gt;</w:t>
      </w:r>
      <w:r w:rsidRPr="000903C1">
        <w:t>.</w:t>
      </w:r>
    </w:p>
    <w:bookmarkEnd w:id="3505"/>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06"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06"/>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07" w:name="_MCCTEMPBM_CRPT80112093___7"/>
      <w:r w:rsidRPr="000903C1">
        <w:rPr>
          <w:rFonts w:ascii="Courier New" w:hAnsi="Courier New" w:cs="Courier New"/>
        </w:rPr>
        <w:t>&lt;CSGinfo&gt;</w:t>
      </w:r>
      <w:r w:rsidRPr="000903C1">
        <w:t xml:space="preserve">: string type; </w:t>
      </w:r>
    </w:p>
    <w:bookmarkEnd w:id="3507"/>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08"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08"/>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09" w:name="_Toc20207663"/>
      <w:bookmarkStart w:id="3510" w:name="_Toc27579546"/>
      <w:bookmarkStart w:id="3511" w:name="_Toc36116126"/>
      <w:bookmarkStart w:id="3512" w:name="_Toc45215007"/>
      <w:bookmarkStart w:id="3513" w:name="_Toc51866775"/>
      <w:bookmarkStart w:id="3514" w:name="_Toc162980228"/>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09"/>
      <w:bookmarkEnd w:id="3510"/>
      <w:bookmarkEnd w:id="3511"/>
      <w:bookmarkEnd w:id="3512"/>
      <w:bookmarkEnd w:id="3513"/>
      <w:bookmarkEnd w:id="3514"/>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15"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16" w:name="_MCCTEMPBM_CRPT80112096___7"/>
            <w:bookmarkEnd w:id="3515"/>
            <w:r w:rsidRPr="000903C1">
              <w:rPr>
                <w:rFonts w:ascii="Courier New" w:hAnsi="Courier New"/>
              </w:rPr>
              <w:t>+CGCONTRDP=?</w:t>
            </w:r>
            <w:bookmarkEnd w:id="3516"/>
          </w:p>
        </w:tc>
        <w:tc>
          <w:tcPr>
            <w:tcW w:w="4881" w:type="dxa"/>
          </w:tcPr>
          <w:p w14:paraId="1FC411F3" w14:textId="77777777" w:rsidR="00FA4D2A" w:rsidRPr="000903C1" w:rsidRDefault="00FA4D2A" w:rsidP="00FA4D2A">
            <w:pPr>
              <w:spacing w:after="20"/>
              <w:rPr>
                <w:rFonts w:ascii="Courier New" w:hAnsi="Courier New"/>
              </w:rPr>
            </w:pPr>
            <w:bookmarkStart w:id="3517"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17"/>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18"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18"/>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19"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19"/>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20"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20"/>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21"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21"/>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22"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23" w:name="_MCCTEMPBM_CRPT80112103___3"/>
      <w:bookmarkEnd w:id="3522"/>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24" w:name="_MCCTEMPBM_CRPT80112104___7"/>
      <w:bookmarkEnd w:id="3523"/>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24"/>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25"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25"/>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26"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26"/>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27"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27"/>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28"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28"/>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29"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30" w:name="_MCCTEMPBM_CRPT80112110___7"/>
      <w:bookmarkEnd w:id="3529"/>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30"/>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31"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31"/>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32"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32"/>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33"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33"/>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34"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34"/>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35" w:name="_Toc20207664"/>
      <w:bookmarkStart w:id="3536" w:name="_Toc27579547"/>
      <w:bookmarkStart w:id="3537" w:name="_Toc36116127"/>
      <w:bookmarkStart w:id="3538" w:name="_Toc45215008"/>
      <w:bookmarkStart w:id="3539" w:name="_Toc51866776"/>
      <w:bookmarkStart w:id="3540" w:name="_Toc162980229"/>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35"/>
      <w:bookmarkEnd w:id="3536"/>
      <w:bookmarkEnd w:id="3537"/>
      <w:bookmarkEnd w:id="3538"/>
      <w:bookmarkEnd w:id="3539"/>
      <w:bookmarkEnd w:id="3540"/>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41"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42" w:name="_MCCTEMPBM_CRPT80112116___7"/>
            <w:bookmarkEnd w:id="3541"/>
            <w:r w:rsidRPr="000903C1">
              <w:rPr>
                <w:rFonts w:ascii="Courier New" w:hAnsi="Courier New"/>
              </w:rPr>
              <w:t>+CGSCONTRDP=?</w:t>
            </w:r>
            <w:bookmarkEnd w:id="3542"/>
          </w:p>
        </w:tc>
        <w:tc>
          <w:tcPr>
            <w:tcW w:w="5928" w:type="dxa"/>
          </w:tcPr>
          <w:p w14:paraId="6FBE25EF" w14:textId="77777777" w:rsidR="00FA4D2A" w:rsidRPr="000903C1" w:rsidRDefault="00FA4D2A" w:rsidP="00FA4D2A">
            <w:pPr>
              <w:spacing w:after="20"/>
              <w:rPr>
                <w:rFonts w:ascii="Courier New" w:hAnsi="Courier New"/>
              </w:rPr>
            </w:pPr>
            <w:bookmarkStart w:id="3543"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3"/>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44"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44"/>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45"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45"/>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46"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46"/>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47"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7"/>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48"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48"/>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49"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49"/>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50" w:name="_Toc20207665"/>
      <w:bookmarkStart w:id="3551" w:name="_Toc27579548"/>
      <w:bookmarkStart w:id="3552" w:name="_Toc36116128"/>
      <w:bookmarkStart w:id="3553" w:name="_Toc45215009"/>
      <w:bookmarkStart w:id="3554" w:name="_Toc51866777"/>
      <w:bookmarkStart w:id="3555" w:name="_Toc162980230"/>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50"/>
      <w:bookmarkEnd w:id="3551"/>
      <w:bookmarkEnd w:id="3552"/>
      <w:bookmarkEnd w:id="3553"/>
      <w:bookmarkEnd w:id="3554"/>
      <w:bookmarkEnd w:id="3555"/>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56"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57" w:name="_MCCTEMPBM_CRPT80112125___7"/>
            <w:bookmarkEnd w:id="3556"/>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57"/>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58"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58"/>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59"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59"/>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60"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60"/>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61"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61"/>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62"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62"/>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63"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63"/>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64"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64"/>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65"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65"/>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66"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66"/>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67" w:name="_Toc20207666"/>
      <w:bookmarkStart w:id="3568" w:name="_Toc27579549"/>
      <w:bookmarkStart w:id="3569" w:name="_Toc36116129"/>
      <w:bookmarkStart w:id="3570" w:name="_Toc45215010"/>
      <w:bookmarkStart w:id="3571" w:name="_Toc51866778"/>
      <w:bookmarkStart w:id="3572" w:name="_Toc162980231"/>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67"/>
      <w:bookmarkEnd w:id="3568"/>
      <w:bookmarkEnd w:id="3569"/>
      <w:bookmarkEnd w:id="3570"/>
      <w:bookmarkEnd w:id="3571"/>
      <w:bookmarkEnd w:id="3572"/>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73"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74" w:name="_MCCTEMPBM_CRPT80112136___7" w:colFirst="0" w:colLast="0"/>
            <w:bookmarkEnd w:id="3573"/>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75" w:name="_MCCTEMPBM_CRPT80112137___7" w:colFirst="0" w:colLast="1"/>
            <w:bookmarkEnd w:id="3574"/>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576" w:name="_MCCTEMPBM_CRPT80112138___7"/>
            <w:bookmarkEnd w:id="3575"/>
            <w:r w:rsidRPr="000903C1">
              <w:rPr>
                <w:rFonts w:ascii="Courier New" w:hAnsi="Courier New"/>
                <w:color w:val="000000"/>
              </w:rPr>
              <w:t>+CGEQOS=?</w:t>
            </w:r>
            <w:bookmarkEnd w:id="3576"/>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577"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577"/>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578"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578"/>
          </w:p>
        </w:tc>
      </w:tr>
    </w:tbl>
    <w:p w14:paraId="7A131F90" w14:textId="77777777" w:rsidR="00FA4D2A" w:rsidRPr="000903C1" w:rsidRDefault="00FA4D2A" w:rsidP="00FA4D2A">
      <w:pPr>
        <w:rPr>
          <w:b/>
          <w:color w:val="000000"/>
        </w:rPr>
      </w:pPr>
      <w:bookmarkStart w:id="3579"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580" w:name="_MCCTEMPBM_CRPT80112142___7"/>
      <w:bookmarkEnd w:id="3579"/>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580"/>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581"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582" w:name="_MCCTEMPBM_CRPT80112144___7"/>
      <w:bookmarkEnd w:id="3581"/>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583" w:name="_MCCTEMPBM_CRPT80112145___2"/>
      <w:bookmarkEnd w:id="3582"/>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584" w:name="_MCCTEMPBM_CRPT80112146___7"/>
      <w:bookmarkEnd w:id="3583"/>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585" w:name="_MCCTEMPBM_CRPT80112147___7"/>
      <w:bookmarkEnd w:id="3584"/>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586" w:name="_MCCTEMPBM_CRPT80112148___5"/>
      <w:bookmarkEnd w:id="3585"/>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587" w:name="_Toc20207667"/>
      <w:bookmarkStart w:id="3588" w:name="_Toc27579550"/>
      <w:bookmarkStart w:id="3589" w:name="_Toc36116130"/>
      <w:bookmarkStart w:id="3590" w:name="_Toc45215011"/>
      <w:bookmarkStart w:id="3591" w:name="_Toc51866779"/>
      <w:bookmarkStart w:id="3592" w:name="_Toc162980232"/>
      <w:bookmarkEnd w:id="3586"/>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587"/>
      <w:bookmarkEnd w:id="3588"/>
      <w:bookmarkEnd w:id="3589"/>
      <w:bookmarkEnd w:id="3590"/>
      <w:bookmarkEnd w:id="3591"/>
      <w:bookmarkEnd w:id="3592"/>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593"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594" w:name="_MCCTEMPBM_CRPT80112150___7" w:colFirst="0" w:colLast="1"/>
            <w:bookmarkEnd w:id="3593"/>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595" w:name="_MCCTEMPBM_CRPT80112151___7"/>
            <w:bookmarkEnd w:id="3594"/>
            <w:r w:rsidRPr="000903C1">
              <w:rPr>
                <w:color w:val="000000"/>
              </w:rPr>
              <w:lastRenderedPageBreak/>
              <w:br w:type="page"/>
            </w:r>
            <w:r w:rsidRPr="000903C1">
              <w:rPr>
                <w:rFonts w:ascii="Courier New" w:hAnsi="Courier New"/>
                <w:color w:val="000000"/>
              </w:rPr>
              <w:t>+CGEQOSRDP=?</w:t>
            </w:r>
            <w:bookmarkEnd w:id="3595"/>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596"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96"/>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597"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597"/>
          </w:p>
        </w:tc>
      </w:tr>
    </w:tbl>
    <w:p w14:paraId="74497C8A" w14:textId="77777777" w:rsidR="00FA4D2A" w:rsidRPr="000903C1" w:rsidRDefault="00FA4D2A" w:rsidP="00FA4D2A">
      <w:pPr>
        <w:rPr>
          <w:b/>
          <w:color w:val="000000"/>
        </w:rPr>
      </w:pPr>
      <w:bookmarkStart w:id="3598"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599" w:name="_MCCTEMPBM_CRPT80112155___7"/>
      <w:bookmarkEnd w:id="3598"/>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599"/>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00" w:name="_MCCTEMPBM_CRPT80112156___5"/>
      <w:r w:rsidRPr="000903C1">
        <w:rPr>
          <w:b/>
          <w:color w:val="000000"/>
        </w:rPr>
        <w:t>Defined values</w:t>
      </w:r>
    </w:p>
    <w:p w14:paraId="665EE5DC" w14:textId="77777777" w:rsidR="00FA4D2A" w:rsidRPr="000903C1" w:rsidRDefault="00FA4D2A" w:rsidP="00FA4D2A">
      <w:pPr>
        <w:pStyle w:val="B1"/>
      </w:pPr>
      <w:bookmarkStart w:id="3601" w:name="_MCCTEMPBM_CRPT80112157___7"/>
      <w:bookmarkEnd w:id="3600"/>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02" w:name="_MCCTEMPBM_CRPT80112158___2"/>
      <w:bookmarkEnd w:id="3601"/>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03" w:name="_MCCTEMPBM_CRPT80112159___7"/>
      <w:bookmarkEnd w:id="3602"/>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04" w:name="_MCCTEMPBM_CRPT80112160___7"/>
      <w:bookmarkEnd w:id="3603"/>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05" w:name="_MCCTEMPBM_CRPT80112161___5"/>
      <w:bookmarkEnd w:id="3604"/>
      <w:r w:rsidRPr="000903C1">
        <w:rPr>
          <w:b/>
          <w:color w:val="000000"/>
        </w:rPr>
        <w:t>Implementation</w:t>
      </w:r>
    </w:p>
    <w:bookmarkEnd w:id="3605"/>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06" w:name="_Toc20207668"/>
      <w:bookmarkStart w:id="3607" w:name="_Toc27579551"/>
      <w:bookmarkStart w:id="3608" w:name="_Toc36116131"/>
      <w:bookmarkStart w:id="3609" w:name="_Toc45215012"/>
      <w:bookmarkStart w:id="3610" w:name="_Toc51866780"/>
      <w:bookmarkStart w:id="3611" w:name="_Toc162980233"/>
      <w:r w:rsidRPr="000903C1">
        <w:t>10.1.2</w:t>
      </w:r>
      <w:r w:rsidR="00FA4D2A" w:rsidRPr="000903C1">
        <w:t>8</w:t>
      </w:r>
      <w:r w:rsidRPr="000903C1">
        <w:tab/>
        <w:t>UE modes of operation for EPS +CEMODE</w:t>
      </w:r>
      <w:bookmarkEnd w:id="3606"/>
      <w:bookmarkEnd w:id="3607"/>
      <w:bookmarkEnd w:id="3608"/>
      <w:bookmarkEnd w:id="3609"/>
      <w:bookmarkEnd w:id="3610"/>
      <w:bookmarkEnd w:id="3611"/>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12"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13" w:name="_MCCTEMPBM_CRPT80112163___7" w:colFirst="0" w:colLast="0"/>
            <w:bookmarkEnd w:id="3612"/>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14" w:name="_MCCTEMPBM_CRPT80112164___7"/>
            <w:bookmarkEnd w:id="3613"/>
            <w:r w:rsidRPr="000903C1">
              <w:rPr>
                <w:rFonts w:ascii="Courier New" w:hAnsi="Courier New" w:cs="Courier New"/>
              </w:rPr>
              <w:t>+CEMODE=?</w:t>
            </w:r>
            <w:bookmarkEnd w:id="3614"/>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15"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15"/>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16"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16"/>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17"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17"/>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18" w:name="_Toc20207669"/>
      <w:bookmarkStart w:id="3619" w:name="_Toc27579552"/>
      <w:bookmarkStart w:id="3620" w:name="_Toc36116132"/>
      <w:bookmarkStart w:id="3621" w:name="_Toc45215013"/>
      <w:bookmarkStart w:id="3622" w:name="_Toc51866781"/>
      <w:bookmarkStart w:id="3623" w:name="_Toc162980234"/>
      <w:r w:rsidRPr="000903C1">
        <w:rPr>
          <w:lang w:val="fr-FR"/>
        </w:rPr>
        <w:t>10.1.29</w:t>
      </w:r>
      <w:r w:rsidRPr="000903C1">
        <w:rPr>
          <w:lang w:val="fr-FR"/>
        </w:rPr>
        <w:tab/>
        <w:t>Delete non-active PDP contexts +CGDEL</w:t>
      </w:r>
      <w:bookmarkEnd w:id="3618"/>
      <w:bookmarkEnd w:id="3619"/>
      <w:bookmarkEnd w:id="3620"/>
      <w:bookmarkEnd w:id="3621"/>
      <w:bookmarkEnd w:id="3622"/>
      <w:bookmarkEnd w:id="3623"/>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24" w:name="_MCCTEMPBM_CRPT80112168___7"/>
            <w:r w:rsidRPr="000903C1">
              <w:rPr>
                <w:rFonts w:ascii="Courier New" w:hAnsi="Courier New"/>
              </w:rPr>
              <w:t>+CGDEL[=&lt;cid&gt;]</w:t>
            </w:r>
            <w:bookmarkEnd w:id="3624"/>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25"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25"/>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26"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27" w:name="_MCCTEMPBM_CRPT80112171___7"/>
      <w:bookmarkEnd w:id="3626"/>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28" w:name="_MCCTEMPBM_CRPT80112172___7"/>
      <w:bookmarkEnd w:id="3627"/>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28"/>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29"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29"/>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30" w:name="_Toc20207670"/>
      <w:bookmarkStart w:id="3631" w:name="_Toc27579553"/>
      <w:bookmarkStart w:id="3632" w:name="_Toc36116133"/>
      <w:bookmarkStart w:id="3633" w:name="_Toc45215014"/>
      <w:bookmarkStart w:id="3634" w:name="_Toc51866782"/>
      <w:bookmarkStart w:id="3635" w:name="_Toc162980235"/>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30"/>
      <w:bookmarkEnd w:id="3631"/>
      <w:bookmarkEnd w:id="3632"/>
      <w:bookmarkEnd w:id="3633"/>
      <w:bookmarkEnd w:id="3634"/>
      <w:bookmarkEnd w:id="3635"/>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36"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36"/>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37"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38" w:name="_MCCTEMPBM_CRPT80112176___7"/>
            <w:bookmarkEnd w:id="363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38"/>
          </w:p>
        </w:tc>
        <w:tc>
          <w:tcPr>
            <w:tcW w:w="4252" w:type="dxa"/>
          </w:tcPr>
          <w:p w14:paraId="39257A90" w14:textId="77777777" w:rsidR="0090279C" w:rsidRPr="000903C1" w:rsidRDefault="0090279C" w:rsidP="0090279C">
            <w:pPr>
              <w:spacing w:after="20"/>
              <w:rPr>
                <w:rFonts w:ascii="Courier New" w:hAnsi="Courier New"/>
              </w:rPr>
            </w:pPr>
            <w:bookmarkStart w:id="3639"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40" w:name="_MCCTEMPBM_CRPT80112178___7"/>
            <w:bookmarkEnd w:id="3639"/>
            <w:bookmarkEnd w:id="3640"/>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41"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41"/>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42"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42"/>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43"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44" w:name="_MCCTEMPBM_CRPT80112182___7"/>
      <w:bookmarkEnd w:id="3643"/>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44"/>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45"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45"/>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46"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46"/>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47"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47"/>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48" w:name="_Toc20207671"/>
      <w:bookmarkStart w:id="3649" w:name="_Toc27579554"/>
      <w:bookmarkStart w:id="3650" w:name="_Toc36116134"/>
      <w:bookmarkStart w:id="3651" w:name="_Toc45215015"/>
      <w:bookmarkStart w:id="3652" w:name="_Toc51866783"/>
      <w:bookmarkStart w:id="3653" w:name="_Toc162980236"/>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48"/>
      <w:bookmarkEnd w:id="3649"/>
      <w:bookmarkEnd w:id="3650"/>
      <w:bookmarkEnd w:id="3651"/>
      <w:bookmarkEnd w:id="3652"/>
      <w:bookmarkEnd w:id="3653"/>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54"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54"/>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55"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55"/>
    <w:p w14:paraId="4ECED43A" w14:textId="77777777" w:rsidR="00E24532" w:rsidRPr="000903C1" w:rsidRDefault="00E24532" w:rsidP="00E24532">
      <w:pPr>
        <w:pStyle w:val="B2"/>
      </w:pPr>
      <w:r w:rsidRPr="000903C1">
        <w:rPr>
          <w:u w:val="single"/>
        </w:rPr>
        <w:lastRenderedPageBreak/>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3656"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3656"/>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57" w:name="_Toc20207672"/>
      <w:bookmarkStart w:id="3658" w:name="_Toc27579555"/>
      <w:bookmarkStart w:id="3659" w:name="_Toc36116135"/>
      <w:bookmarkStart w:id="3660" w:name="_Toc45215016"/>
      <w:bookmarkStart w:id="3661" w:name="_Toc51866784"/>
      <w:bookmarkStart w:id="3662" w:name="_Toc162980237"/>
      <w:r w:rsidRPr="000903C1">
        <w:t>10.1.32</w:t>
      </w:r>
      <w:r w:rsidRPr="000903C1">
        <w:tab/>
        <w:t>Initial PDP context activation +CIPCA</w:t>
      </w:r>
      <w:bookmarkEnd w:id="3657"/>
      <w:bookmarkEnd w:id="3658"/>
      <w:bookmarkEnd w:id="3659"/>
      <w:bookmarkEnd w:id="3660"/>
      <w:bookmarkEnd w:id="3661"/>
      <w:bookmarkEnd w:id="3662"/>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63"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64" w:name="_MCCTEMPBM_CRPT80112190___7" w:colFirst="0" w:colLast="0"/>
            <w:bookmarkEnd w:id="3663"/>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65" w:name="_MCCTEMPBM_CRPT80112191___7"/>
            <w:bookmarkEnd w:id="3664"/>
            <w:r w:rsidRPr="000903C1">
              <w:rPr>
                <w:rFonts w:ascii="Courier New" w:hAnsi="Courier New" w:cs="Courier New"/>
              </w:rPr>
              <w:t>+CIPCA=?</w:t>
            </w:r>
            <w:bookmarkEnd w:id="3665"/>
          </w:p>
        </w:tc>
        <w:tc>
          <w:tcPr>
            <w:tcW w:w="4228" w:type="dxa"/>
          </w:tcPr>
          <w:p w14:paraId="37B5032C" w14:textId="77777777" w:rsidR="00E94632" w:rsidRPr="000903C1" w:rsidRDefault="00E94632" w:rsidP="00E94632">
            <w:pPr>
              <w:rPr>
                <w:rFonts w:ascii="Courier New" w:hAnsi="Courier New" w:cs="Courier New"/>
              </w:rPr>
            </w:pPr>
            <w:bookmarkStart w:id="3666"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66"/>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67"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68" w:name="_MCCTEMPBM_CRPT80112194___7"/>
      <w:bookmarkEnd w:id="3667"/>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69" w:name="_MCCTEMPBM_CRPT80112195___5"/>
      <w:bookmarkEnd w:id="3668"/>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70" w:name="_MCCTEMPBM_CRPT80112196___5"/>
      <w:bookmarkEnd w:id="3669"/>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70"/>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71"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71"/>
    <w:p w14:paraId="1C5DDCAF" w14:textId="77777777" w:rsidR="00E94632" w:rsidRPr="000903C1" w:rsidRDefault="00E94632" w:rsidP="00E94632">
      <w:pPr>
        <w:pStyle w:val="B2"/>
      </w:pPr>
      <w:r w:rsidRPr="000903C1">
        <w:rPr>
          <w:u w:val="single"/>
        </w:rPr>
        <w:lastRenderedPageBreak/>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72" w:name="_MCCTEMPBM_CRPT80112198___7"/>
      <w:r w:rsidRPr="000903C1">
        <w:rPr>
          <w:rFonts w:ascii="Courier New" w:hAnsi="Courier New" w:cs="Courier New"/>
        </w:rPr>
        <w:t>&lt;AttachWithoutPDN&gt;</w:t>
      </w:r>
      <w:r w:rsidRPr="000903C1">
        <w:t>: integer type. EPS Attach with or without PDN connection.</w:t>
      </w:r>
    </w:p>
    <w:bookmarkEnd w:id="3672"/>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73" w:name="_Toc20207673"/>
      <w:bookmarkStart w:id="3674" w:name="_Toc27579556"/>
      <w:bookmarkStart w:id="3675" w:name="_Toc36116136"/>
      <w:bookmarkStart w:id="3676" w:name="_Toc45215017"/>
      <w:bookmarkStart w:id="3677" w:name="_Toc51866785"/>
      <w:bookmarkStart w:id="3678" w:name="_Toc162980238"/>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73"/>
      <w:bookmarkEnd w:id="3674"/>
      <w:bookmarkEnd w:id="3675"/>
      <w:bookmarkEnd w:id="3676"/>
      <w:bookmarkEnd w:id="3677"/>
      <w:bookmarkEnd w:id="3678"/>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679"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680" w:name="_MCCTEMPBM_CRPT80112200___7" w:colFirst="0" w:colLast="0"/>
            <w:bookmarkEnd w:id="3679"/>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680"/>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681" w:name="_Toc20207674"/>
      <w:bookmarkStart w:id="3682" w:name="_Toc27579557"/>
      <w:bookmarkStart w:id="3683" w:name="_Toc36116137"/>
      <w:bookmarkStart w:id="3684" w:name="_Toc45215018"/>
      <w:bookmarkStart w:id="3685" w:name="_Toc51866786"/>
      <w:bookmarkStart w:id="3686" w:name="_Toc162980239"/>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681"/>
      <w:bookmarkEnd w:id="3682"/>
      <w:bookmarkEnd w:id="3683"/>
      <w:bookmarkEnd w:id="3684"/>
      <w:bookmarkEnd w:id="3685"/>
      <w:bookmarkEnd w:id="3686"/>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687"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688" w:name="_MCCTEMPBM_CRPT80112202___7" w:colFirst="0" w:colLast="0"/>
            <w:bookmarkEnd w:id="3687"/>
            <w:r w:rsidRPr="000903C1">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689" w:name="_MCCTEMPBM_CRPT80112203___7"/>
            <w:bookmarkEnd w:id="3688"/>
            <w:r w:rsidRPr="000903C1">
              <w:rPr>
                <w:rFonts w:ascii="Courier New" w:hAnsi="Courier New" w:cs="Courier New"/>
              </w:rPr>
              <w:t>+CEUS=?</w:t>
            </w:r>
            <w:bookmarkEnd w:id="3689"/>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690"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690"/>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691"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691"/>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692" w:name="_Toc20207675"/>
      <w:bookmarkStart w:id="3693" w:name="_Toc27579558"/>
      <w:bookmarkStart w:id="3694" w:name="_Toc36116138"/>
      <w:bookmarkStart w:id="3695" w:name="_Toc45215019"/>
      <w:bookmarkStart w:id="3696" w:name="_Toc51866787"/>
      <w:bookmarkStart w:id="3697" w:name="_Toc162980240"/>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692"/>
      <w:bookmarkEnd w:id="3693"/>
      <w:bookmarkEnd w:id="3694"/>
      <w:bookmarkEnd w:id="3695"/>
      <w:bookmarkEnd w:id="3696"/>
      <w:bookmarkEnd w:id="3697"/>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698"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699" w:name="_MCCTEMPBM_CRPT80112207___7" w:colFirst="0" w:colLast="0"/>
            <w:bookmarkEnd w:id="3698"/>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00" w:name="_MCCTEMPBM_CRPT80112208___7"/>
            <w:bookmarkEnd w:id="3699"/>
            <w:r w:rsidRPr="000903C1">
              <w:rPr>
                <w:rFonts w:ascii="Courier New" w:hAnsi="Courier New" w:cs="Courier New"/>
              </w:rPr>
              <w:t>+CEVDP=?</w:t>
            </w:r>
            <w:bookmarkEnd w:id="3700"/>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01"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01"/>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02"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02"/>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lastRenderedPageBreak/>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03" w:name="_Toc20207676"/>
      <w:bookmarkStart w:id="3704" w:name="_Toc27579559"/>
      <w:bookmarkStart w:id="3705" w:name="_Toc36116139"/>
      <w:bookmarkStart w:id="3706" w:name="_Toc45215020"/>
      <w:bookmarkStart w:id="3707" w:name="_Toc51866788"/>
      <w:bookmarkStart w:id="3708" w:name="_Toc162980241"/>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03"/>
      <w:bookmarkEnd w:id="3704"/>
      <w:bookmarkEnd w:id="3705"/>
      <w:bookmarkEnd w:id="3706"/>
      <w:bookmarkEnd w:id="3707"/>
      <w:bookmarkEnd w:id="3708"/>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09"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10" w:name="_MCCTEMPBM_CRPT80112212___7" w:colFirst="0" w:colLast="0"/>
            <w:bookmarkEnd w:id="3709"/>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11" w:name="_MCCTEMPBM_CRPT80112213___7"/>
            <w:bookmarkEnd w:id="3710"/>
            <w:r w:rsidRPr="000903C1">
              <w:rPr>
                <w:rFonts w:ascii="Courier New" w:hAnsi="Courier New" w:cs="Courier New"/>
              </w:rPr>
              <w:t>+CVDP=?</w:t>
            </w:r>
            <w:bookmarkEnd w:id="3711"/>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12"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2"/>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13"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13"/>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14" w:name="_Toc20207677"/>
      <w:bookmarkStart w:id="3715" w:name="_Toc27579560"/>
      <w:bookmarkStart w:id="3716" w:name="_Toc36116140"/>
      <w:bookmarkStart w:id="3717" w:name="_Toc45215021"/>
      <w:bookmarkStart w:id="3718" w:name="_Toc51866789"/>
      <w:bookmarkStart w:id="3719" w:name="_Toc162980242"/>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14"/>
      <w:bookmarkEnd w:id="3715"/>
      <w:bookmarkEnd w:id="3716"/>
      <w:bookmarkEnd w:id="3717"/>
      <w:bookmarkEnd w:id="3718"/>
      <w:bookmarkEnd w:id="3719"/>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20"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21" w:name="_MCCTEMPBM_CRPT80112217___7" w:colFirst="0" w:colLast="0"/>
            <w:bookmarkEnd w:id="3720"/>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22" w:name="_MCCTEMPBM_CRPT80112218___7"/>
            <w:bookmarkEnd w:id="3721"/>
            <w:r w:rsidRPr="000903C1">
              <w:rPr>
                <w:rFonts w:ascii="Courier New" w:hAnsi="Courier New" w:cs="Courier New"/>
              </w:rPr>
              <w:t>+CMMIVT=?</w:t>
            </w:r>
            <w:bookmarkEnd w:id="3722"/>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23"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3"/>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lastRenderedPageBreak/>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24"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24"/>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25" w:name="_Toc20207678"/>
      <w:bookmarkStart w:id="3726" w:name="_Toc27579561"/>
      <w:bookmarkStart w:id="3727" w:name="_Toc36116141"/>
      <w:bookmarkStart w:id="3728" w:name="_Toc45215022"/>
      <w:bookmarkStart w:id="3729" w:name="_Toc51866790"/>
      <w:bookmarkStart w:id="3730" w:name="_Toc162980243"/>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25"/>
      <w:bookmarkEnd w:id="3726"/>
      <w:bookmarkEnd w:id="3727"/>
      <w:bookmarkEnd w:id="3728"/>
      <w:bookmarkEnd w:id="3729"/>
      <w:bookmarkEnd w:id="3730"/>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31"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32" w:name="_MCCTEMPBM_CRPT80112222___7"/>
            <w:bookmarkEnd w:id="3731"/>
            <w:r w:rsidRPr="000903C1">
              <w:rPr>
                <w:rFonts w:ascii="Courier New" w:hAnsi="Courier New" w:cs="Courier New"/>
              </w:rPr>
              <w:t>+CEPPI=?</w:t>
            </w:r>
            <w:bookmarkEnd w:id="3732"/>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33"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33"/>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34"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34"/>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35"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35"/>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36" w:name="_Toc20207679"/>
      <w:bookmarkStart w:id="3737" w:name="_Toc27579562"/>
      <w:bookmarkStart w:id="3738" w:name="_Toc36116142"/>
      <w:bookmarkStart w:id="3739" w:name="_Toc45215023"/>
      <w:bookmarkStart w:id="3740" w:name="_Toc51866791"/>
      <w:bookmarkStart w:id="3741" w:name="_Toc162980244"/>
      <w:r w:rsidRPr="000903C1">
        <w:t>10.1.39</w:t>
      </w:r>
      <w:r w:rsidRPr="000903C1">
        <w:tab/>
        <w:t>WLAN offload assistance data +CWLANOLAD</w:t>
      </w:r>
      <w:bookmarkEnd w:id="3736"/>
      <w:bookmarkEnd w:id="3737"/>
      <w:bookmarkEnd w:id="3738"/>
      <w:bookmarkEnd w:id="3739"/>
      <w:bookmarkEnd w:id="3740"/>
      <w:bookmarkEnd w:id="3741"/>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42"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43" w:name="_MCCTEMPBM_CRPT80112227___7" w:colFirst="0" w:colLast="1"/>
            <w:bookmarkEnd w:id="3742"/>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44" w:name="_MCCTEMPBM_CRPT80112228___7"/>
            <w:bookmarkEnd w:id="3743"/>
            <w:r w:rsidRPr="000903C1">
              <w:rPr>
                <w:rFonts w:ascii="Courier New" w:hAnsi="Courier New"/>
              </w:rPr>
              <w:t>+CWLANOLAD=?</w:t>
            </w:r>
            <w:bookmarkEnd w:id="3744"/>
          </w:p>
        </w:tc>
        <w:tc>
          <w:tcPr>
            <w:tcW w:w="7146" w:type="dxa"/>
          </w:tcPr>
          <w:p w14:paraId="5C6E6CDC" w14:textId="77777777" w:rsidR="00DC76D8" w:rsidRPr="000903C1" w:rsidRDefault="00DC76D8" w:rsidP="00FF4BC1">
            <w:pPr>
              <w:spacing w:after="20"/>
              <w:rPr>
                <w:rFonts w:ascii="Courier New" w:hAnsi="Courier New" w:cs="Courier New"/>
              </w:rPr>
            </w:pPr>
            <w:bookmarkStart w:id="3745"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45"/>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46"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46"/>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47"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7"/>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48"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49" w:name="_MCCTEMPBM_CRPT80112233___7"/>
      <w:bookmarkEnd w:id="3748"/>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49"/>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50" w:name="_MCCTEMPBM_CRPT80112234___7"/>
      <w:r w:rsidRPr="000903C1">
        <w:rPr>
          <w:rFonts w:ascii="Courier New" w:hAnsi="Courier New"/>
        </w:rPr>
        <w:t>&lt;n&gt;</w:t>
      </w:r>
      <w:r w:rsidRPr="000903C1">
        <w:t>: integer type</w:t>
      </w:r>
    </w:p>
    <w:bookmarkEnd w:id="3750"/>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51"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52" w:name="_MCCTEMPBM_CRPT80112236___7"/>
      <w:bookmarkEnd w:id="3751"/>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52"/>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53" w:name="_Toc20207680"/>
      <w:bookmarkStart w:id="3754" w:name="_Toc27579563"/>
      <w:bookmarkStart w:id="3755" w:name="_Toc36116143"/>
      <w:bookmarkStart w:id="3756" w:name="_Toc45215024"/>
      <w:bookmarkStart w:id="3757" w:name="_Toc51866792"/>
      <w:bookmarkStart w:id="3758" w:name="_Toc162980245"/>
      <w:r w:rsidRPr="000903C1">
        <w:t>10.1.40</w:t>
      </w:r>
      <w:r w:rsidRPr="000903C1">
        <w:tab/>
        <w:t>WLAN offload cell measurement +CWLANOLCM</w:t>
      </w:r>
      <w:bookmarkEnd w:id="3753"/>
      <w:bookmarkEnd w:id="3754"/>
      <w:bookmarkEnd w:id="3755"/>
      <w:bookmarkEnd w:id="3756"/>
      <w:bookmarkEnd w:id="3757"/>
      <w:bookmarkEnd w:id="3758"/>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59"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60" w:name="_MCCTEMPBM_CRPT80112238___7" w:colFirst="0" w:colLast="1"/>
            <w:bookmarkEnd w:id="3759"/>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61" w:name="_MCCTEMPBM_CRPT80112239___7"/>
            <w:bookmarkEnd w:id="3760"/>
            <w:r w:rsidRPr="000903C1">
              <w:rPr>
                <w:rFonts w:ascii="Courier New" w:hAnsi="Courier New"/>
              </w:rPr>
              <w:t>+CWLANOLCM=?</w:t>
            </w:r>
            <w:bookmarkEnd w:id="3761"/>
          </w:p>
        </w:tc>
        <w:tc>
          <w:tcPr>
            <w:tcW w:w="6545" w:type="dxa"/>
          </w:tcPr>
          <w:p w14:paraId="6C0D6A2A" w14:textId="77777777" w:rsidR="00DC76D8" w:rsidRPr="000903C1" w:rsidRDefault="00DC76D8" w:rsidP="00FF4BC1">
            <w:pPr>
              <w:spacing w:after="20"/>
              <w:rPr>
                <w:rFonts w:ascii="Courier New" w:hAnsi="Courier New" w:cs="Courier New"/>
              </w:rPr>
            </w:pPr>
            <w:bookmarkStart w:id="3762"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62"/>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63"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63"/>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64" w:name="_MCCTEMPBM_CRPT80112242___7"/>
      <w:r w:rsidRPr="000903C1">
        <w:rPr>
          <w:rFonts w:ascii="Courier New" w:hAnsi="Courier New"/>
        </w:rPr>
        <w:t>+CWLANOLCMI: &lt;rscp&gt;,&lt;ecno&gt;,&lt;rsrp&gt;,&lt;rsrq&gt;</w:t>
      </w:r>
    </w:p>
    <w:bookmarkEnd w:id="3764"/>
    <w:p w14:paraId="04DB1056" w14:textId="77777777" w:rsidR="00DC76D8" w:rsidRPr="000903C1" w:rsidRDefault="00DC76D8" w:rsidP="00DC76D8">
      <w:pPr>
        <w:spacing w:after="20"/>
      </w:pPr>
    </w:p>
    <w:p w14:paraId="630E6F2F" w14:textId="628889F3" w:rsidR="00DC76D8" w:rsidRPr="000903C1" w:rsidRDefault="00DC76D8" w:rsidP="00DC76D8">
      <w:bookmarkStart w:id="3765"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65"/>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66" w:name="_MCCTEMPBM_CRPT80112244___7"/>
      <w:r w:rsidRPr="000903C1">
        <w:rPr>
          <w:rFonts w:ascii="Courier New" w:hAnsi="Courier New"/>
        </w:rPr>
        <w:t>&lt;n&gt;</w:t>
      </w:r>
      <w:r w:rsidRPr="000903C1">
        <w:t>: integer type</w:t>
      </w:r>
    </w:p>
    <w:bookmarkEnd w:id="3766"/>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67"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68" w:name="_MCCTEMPBM_CRPT80112246___7"/>
      <w:bookmarkEnd w:id="3767"/>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68"/>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69" w:name="_Toc20207681"/>
      <w:bookmarkStart w:id="3770" w:name="_Toc27579564"/>
      <w:bookmarkStart w:id="3771" w:name="_Toc36116144"/>
      <w:bookmarkStart w:id="3772" w:name="_Toc45215025"/>
      <w:bookmarkStart w:id="3773" w:name="_Toc51866793"/>
      <w:bookmarkStart w:id="3774" w:name="_Toc162980246"/>
      <w:r w:rsidRPr="000903C1">
        <w:t>10.1.41</w:t>
      </w:r>
      <w:r w:rsidRPr="000903C1">
        <w:tab/>
        <w:t>APN back-off timer status reporting +CABTSR</w:t>
      </w:r>
      <w:bookmarkEnd w:id="3769"/>
      <w:bookmarkEnd w:id="3770"/>
      <w:bookmarkEnd w:id="3771"/>
      <w:bookmarkEnd w:id="3772"/>
      <w:bookmarkEnd w:id="3773"/>
      <w:bookmarkEnd w:id="3774"/>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75"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776" w:name="_MCCTEMPBM_CRPT80112248___7" w:colFirst="0" w:colLast="0"/>
            <w:bookmarkEnd w:id="3775"/>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777" w:name="_MCCTEMPBM_CRPT80112249___7"/>
            <w:bookmarkEnd w:id="3776"/>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777"/>
          </w:p>
        </w:tc>
        <w:tc>
          <w:tcPr>
            <w:tcW w:w="4614" w:type="dxa"/>
          </w:tcPr>
          <w:p w14:paraId="0103FD99" w14:textId="77777777" w:rsidR="005B08B8" w:rsidRPr="000903C1" w:rsidRDefault="005B08B8" w:rsidP="000F3B7A">
            <w:pPr>
              <w:spacing w:after="20"/>
              <w:rPr>
                <w:rFonts w:ascii="Courier New" w:hAnsi="Courier New"/>
              </w:rPr>
            </w:pPr>
            <w:bookmarkStart w:id="3778"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778"/>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779"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779"/>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780"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781" w:name="_MCCTEMPBM_CRPT80112253___7"/>
      <w:bookmarkEnd w:id="3780"/>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782" w:name="_MCCTEMPBM_CRPT80112254___2"/>
      <w:bookmarkEnd w:id="3781"/>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783" w:name="_MCCTEMPBM_CRPT80112255___7"/>
      <w:bookmarkEnd w:id="3782"/>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783"/>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784"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785" w:name="_MCCTEMPBM_CRPT80112257___2"/>
      <w:bookmarkEnd w:id="3784"/>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85"/>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786"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786"/>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787"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787"/>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788" w:name="_Toc20207682"/>
      <w:bookmarkStart w:id="3789" w:name="_Toc27579565"/>
      <w:bookmarkStart w:id="3790" w:name="_Toc36116145"/>
      <w:bookmarkStart w:id="3791" w:name="_Toc45215026"/>
      <w:bookmarkStart w:id="3792" w:name="_Toc51866794"/>
      <w:bookmarkStart w:id="3793" w:name="_Toc162980247"/>
      <w:r w:rsidRPr="000903C1">
        <w:t>10.1.42</w:t>
      </w:r>
      <w:r w:rsidRPr="000903C1">
        <w:tab/>
        <w:t>APN back-off timer read dynamic parameters +CABTRDP</w:t>
      </w:r>
      <w:bookmarkEnd w:id="3788"/>
      <w:bookmarkEnd w:id="3789"/>
      <w:bookmarkEnd w:id="3790"/>
      <w:bookmarkEnd w:id="3791"/>
      <w:bookmarkEnd w:id="3792"/>
      <w:bookmarkEnd w:id="3793"/>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794"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795" w:name="_MCCTEMPBM_CRPT80112261___7"/>
            <w:bookmarkEnd w:id="3794"/>
            <w:r w:rsidRPr="000903C1">
              <w:rPr>
                <w:rFonts w:ascii="Courier New" w:hAnsi="Courier New"/>
              </w:rPr>
              <w:t>+CABTRDP=?</w:t>
            </w:r>
            <w:bookmarkEnd w:id="3795"/>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796"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796"/>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797"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798" w:name="_MCCTEMPBM_CRPT80112264___2"/>
      <w:bookmarkEnd w:id="3797"/>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98"/>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799"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799"/>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00"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00"/>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01" w:name="_Toc20207683"/>
      <w:bookmarkStart w:id="3802" w:name="_Toc27579566"/>
      <w:bookmarkStart w:id="3803" w:name="_Toc36116146"/>
      <w:bookmarkStart w:id="3804" w:name="_Toc45215027"/>
      <w:bookmarkStart w:id="3805" w:name="_Toc51866795"/>
      <w:bookmarkStart w:id="3806" w:name="_Toc162980248"/>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01"/>
      <w:bookmarkEnd w:id="3802"/>
      <w:bookmarkEnd w:id="3803"/>
      <w:bookmarkEnd w:id="3804"/>
      <w:bookmarkEnd w:id="3805"/>
      <w:bookmarkEnd w:id="3806"/>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07"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08" w:name="_MCCTEMPBM_CRPT80112268___7"/>
            <w:bookmarkEnd w:id="3807"/>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08"/>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09"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09"/>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10"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10"/>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11"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11"/>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12"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12"/>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13"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13"/>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14"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14"/>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15" w:name="_Toc20207684"/>
      <w:bookmarkStart w:id="3816" w:name="_Toc27579567"/>
      <w:bookmarkStart w:id="3817" w:name="_Toc36116147"/>
      <w:bookmarkStart w:id="3818" w:name="_Toc45215028"/>
      <w:bookmarkStart w:id="3819" w:name="_Toc51866796"/>
      <w:bookmarkStart w:id="3820" w:name="_Toc162980249"/>
      <w:r w:rsidRPr="000903C1">
        <w:t>10.1.44</w:t>
      </w:r>
      <w:r w:rsidRPr="000903C1">
        <w:tab/>
        <w:t>Reporting of terminating data via the control plane +CRTDCP</w:t>
      </w:r>
      <w:bookmarkEnd w:id="3815"/>
      <w:bookmarkEnd w:id="3816"/>
      <w:bookmarkEnd w:id="3817"/>
      <w:bookmarkEnd w:id="3818"/>
      <w:bookmarkEnd w:id="3819"/>
      <w:bookmarkEnd w:id="3820"/>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21"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22" w:name="_MCCTEMPBM_CRPT80112276___7" w:colFirst="0" w:colLast="0"/>
            <w:bookmarkEnd w:id="3821"/>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23" w:name="_MCCTEMPBM_CRPT80112277___7"/>
            <w:bookmarkEnd w:id="3822"/>
            <w:r w:rsidRPr="000903C1">
              <w:rPr>
                <w:rFonts w:ascii="Courier New" w:hAnsi="Courier New"/>
              </w:rPr>
              <w:t>+CRTDCP=?</w:t>
            </w:r>
            <w:bookmarkEnd w:id="3823"/>
          </w:p>
        </w:tc>
        <w:tc>
          <w:tcPr>
            <w:tcW w:w="5192" w:type="dxa"/>
          </w:tcPr>
          <w:p w14:paraId="3F0B3BE1" w14:textId="77777777" w:rsidR="009332BB" w:rsidRPr="000903C1" w:rsidRDefault="009332BB" w:rsidP="004F4184">
            <w:pPr>
              <w:spacing w:after="20"/>
              <w:rPr>
                <w:rFonts w:ascii="Courier New" w:hAnsi="Courier New"/>
                <w:lang w:eastAsia="ja-JP"/>
              </w:rPr>
            </w:pPr>
            <w:bookmarkStart w:id="3824"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24"/>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25"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25"/>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26" w:name="_MCCTEMPBM_CRPT80112280___7"/>
      <w:r w:rsidRPr="000903C1">
        <w:rPr>
          <w:rFonts w:ascii="Courier New" w:hAnsi="Courier New"/>
        </w:rPr>
        <w:t>&lt;reporting&gt;</w:t>
      </w:r>
      <w:r w:rsidRPr="000903C1">
        <w:t>: integer type, controlling reporting of mobile terminated control plane data events</w:t>
      </w:r>
    </w:p>
    <w:bookmarkEnd w:id="3826"/>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27"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28" w:name="_MCCTEMPBM_CRPT80112282___7"/>
      <w:bookmarkEnd w:id="382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28"/>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29" w:name="_Toc20207685"/>
      <w:bookmarkStart w:id="3830" w:name="_Toc27579568"/>
      <w:bookmarkStart w:id="3831" w:name="_Toc36116148"/>
      <w:bookmarkStart w:id="3832" w:name="_Toc45215029"/>
      <w:bookmarkStart w:id="3833" w:name="_Toc51866797"/>
      <w:bookmarkStart w:id="3834" w:name="_Toc162980250"/>
      <w:r w:rsidRPr="000903C1">
        <w:t>10.1.45</w:t>
      </w:r>
      <w:r w:rsidRPr="000903C1">
        <w:tab/>
        <w:t>APN rate control +CGAPNRC</w:t>
      </w:r>
      <w:bookmarkEnd w:id="3829"/>
      <w:bookmarkEnd w:id="3830"/>
      <w:bookmarkEnd w:id="3831"/>
      <w:bookmarkEnd w:id="3832"/>
      <w:bookmarkEnd w:id="3833"/>
      <w:bookmarkEnd w:id="3834"/>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35"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36" w:name="_MCCTEMPBM_CRPT80112284___7"/>
            <w:bookmarkEnd w:id="3835"/>
            <w:r w:rsidRPr="000903C1">
              <w:rPr>
                <w:rFonts w:ascii="Courier New" w:hAnsi="Courier New" w:cs="Courier New"/>
              </w:rPr>
              <w:lastRenderedPageBreak/>
              <w:t>+CGAPNRC=?</w:t>
            </w:r>
            <w:bookmarkEnd w:id="3836"/>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37"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37"/>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38"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38"/>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39"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39"/>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40"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0"/>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41"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1"/>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42" w:name="_Toc20207686"/>
      <w:bookmarkStart w:id="3843" w:name="_Toc27579569"/>
      <w:bookmarkStart w:id="3844" w:name="_Toc36116149"/>
      <w:bookmarkStart w:id="3845" w:name="_Toc45215030"/>
      <w:bookmarkStart w:id="3846" w:name="_Toc51866798"/>
      <w:bookmarkStart w:id="3847" w:name="_Toc162980251"/>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42"/>
      <w:bookmarkEnd w:id="3843"/>
      <w:bookmarkEnd w:id="3844"/>
      <w:bookmarkEnd w:id="3845"/>
      <w:bookmarkEnd w:id="3846"/>
      <w:bookmarkEnd w:id="3847"/>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48"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49" w:name="_MCCTEMPBM_CRPT80112291___7" w:colFirst="0" w:colLast="0"/>
            <w:bookmarkEnd w:id="3848"/>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50" w:name="_MCCTEMPBM_CRPT80112292___7"/>
            <w:bookmarkEnd w:id="3849"/>
            <w:r w:rsidRPr="000903C1">
              <w:rPr>
                <w:rFonts w:ascii="Courier New" w:hAnsi="Courier New"/>
              </w:rPr>
              <w:t>+CPSDO=?</w:t>
            </w:r>
            <w:bookmarkEnd w:id="3850"/>
          </w:p>
        </w:tc>
        <w:tc>
          <w:tcPr>
            <w:tcW w:w="4881" w:type="dxa"/>
          </w:tcPr>
          <w:p w14:paraId="35C163D9" w14:textId="77777777" w:rsidR="00DC1CC8" w:rsidRPr="000903C1" w:rsidRDefault="00DC1CC8" w:rsidP="00D00EB5">
            <w:pPr>
              <w:spacing w:after="20"/>
              <w:rPr>
                <w:rFonts w:ascii="Courier New" w:hAnsi="Courier New"/>
              </w:rPr>
            </w:pPr>
            <w:bookmarkStart w:id="3851"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51"/>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52"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2"/>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53"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53"/>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54" w:name="_Toc20207687"/>
      <w:bookmarkStart w:id="3855" w:name="_Toc27579570"/>
      <w:bookmarkStart w:id="3856" w:name="_Toc36116150"/>
      <w:bookmarkStart w:id="3857" w:name="_Toc45215031"/>
      <w:bookmarkStart w:id="3858" w:name="_Toc51866799"/>
      <w:bookmarkStart w:id="3859" w:name="_Toc162980252"/>
      <w:r w:rsidRPr="000903C1">
        <w:t>10.1.47</w:t>
      </w:r>
      <w:r w:rsidRPr="000903C1">
        <w:tab/>
      </w:r>
      <w:r w:rsidR="00545D9B" w:rsidRPr="000903C1">
        <w:t>5GS</w:t>
      </w:r>
      <w:r w:rsidRPr="000903C1">
        <w:t xml:space="preserve"> network registration status +C</w:t>
      </w:r>
      <w:r w:rsidR="00545D9B" w:rsidRPr="000903C1">
        <w:t>5G</w:t>
      </w:r>
      <w:r w:rsidRPr="000903C1">
        <w:t>REG</w:t>
      </w:r>
      <w:bookmarkEnd w:id="3854"/>
      <w:bookmarkEnd w:id="3855"/>
      <w:bookmarkEnd w:id="3856"/>
      <w:bookmarkEnd w:id="3857"/>
      <w:bookmarkEnd w:id="3858"/>
      <w:bookmarkEnd w:id="3859"/>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60"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61" w:name="_MCCTEMPBM_CRPT80112297___7"/>
            <w:bookmarkEnd w:id="3860"/>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1"/>
          </w:p>
        </w:tc>
        <w:tc>
          <w:tcPr>
            <w:tcW w:w="5265" w:type="dxa"/>
          </w:tcPr>
          <w:p w14:paraId="77998AD2" w14:textId="77777777" w:rsidR="004C0365" w:rsidRPr="000903C1" w:rsidRDefault="004C0365" w:rsidP="00D00EB5">
            <w:pPr>
              <w:spacing w:after="20"/>
              <w:rPr>
                <w:rFonts w:ascii="Courier New" w:hAnsi="Courier New"/>
              </w:rPr>
            </w:pPr>
            <w:bookmarkStart w:id="3862"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63" w:name="_MCCTEMPBM_CRPT80112299___7"/>
            <w:bookmarkEnd w:id="3862"/>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63"/>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64"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4"/>
          </w:p>
        </w:tc>
        <w:tc>
          <w:tcPr>
            <w:tcW w:w="5265" w:type="dxa"/>
          </w:tcPr>
          <w:p w14:paraId="28B6F644" w14:textId="77777777" w:rsidR="004C0365" w:rsidRPr="000903C1" w:rsidRDefault="004C0365" w:rsidP="00D00EB5">
            <w:pPr>
              <w:spacing w:after="20"/>
              <w:rPr>
                <w:rFonts w:ascii="Courier New" w:hAnsi="Courier New"/>
              </w:rPr>
            </w:pPr>
            <w:bookmarkStart w:id="3865"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65"/>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66"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67" w:name="_MCCTEMPBM_CRPT80112303___7"/>
      <w:bookmarkEnd w:id="3866"/>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68" w:name="_MCCTEMPBM_CRPT80112304___7"/>
      <w:bookmarkEnd w:id="3867"/>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68"/>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69" w:name="_MCCTEMPBM_CRPT80112305___7"/>
      <w:r w:rsidRPr="000903C1">
        <w:rPr>
          <w:rFonts w:ascii="Courier New" w:hAnsi="Courier New"/>
        </w:rPr>
        <w:t>&lt;n&gt;</w:t>
      </w:r>
      <w:r w:rsidRPr="000903C1">
        <w:t>: integer type</w:t>
      </w:r>
    </w:p>
    <w:bookmarkEnd w:id="3869"/>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70"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71" w:name="_MCCTEMPBM_CRPT80112307___7"/>
      <w:bookmarkEnd w:id="3870"/>
      <w:r w:rsidRPr="000903C1">
        <w:rPr>
          <w:rFonts w:ascii="Courier New" w:hAnsi="Courier New"/>
        </w:rPr>
        <w:t>&lt;stat&gt;</w:t>
      </w:r>
      <w:r w:rsidRPr="000903C1">
        <w:t>: integer type; indicates the NR registration status</w:t>
      </w:r>
      <w:r w:rsidR="0066210A" w:rsidRPr="000903C1">
        <w:t>.</w:t>
      </w:r>
    </w:p>
    <w:bookmarkEnd w:id="3871"/>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785D82BA" w14:textId="22A1D1EC" w:rsidR="004B5F9F" w:rsidRDefault="00337488" w:rsidP="004B5F9F">
      <w:pPr>
        <w:pStyle w:val="B2"/>
      </w:pPr>
      <w:r w:rsidRPr="000903C1">
        <w:t>11</w:t>
      </w:r>
      <w:r w:rsidRPr="000903C1">
        <w:tab/>
        <w:t>attached for access to RLOS (See NOTE 2a) (not applicable</w:t>
      </w:r>
      <w:r w:rsidR="004B5F9F">
        <w:t>)</w:t>
      </w:r>
    </w:p>
    <w:p w14:paraId="32403726" w14:textId="615AEDB1" w:rsidR="004B5F9F" w:rsidRDefault="004B5F9F" w:rsidP="004B5F9F">
      <w:pPr>
        <w:pStyle w:val="B2"/>
      </w:pPr>
      <w:r w:rsidRPr="000903C1">
        <w:t>1</w:t>
      </w:r>
      <w:r>
        <w:t>2</w:t>
      </w:r>
      <w:r w:rsidRPr="000903C1">
        <w:tab/>
        <w:t>registered for "</w:t>
      </w:r>
      <w:r>
        <w:t>disaster roaming services</w:t>
      </w:r>
      <w:r w:rsidRPr="000903C1">
        <w:t>"</w:t>
      </w:r>
    </w:p>
    <w:p w14:paraId="64907735" w14:textId="77777777" w:rsidR="004B5F9F" w:rsidRPr="000903C1" w:rsidRDefault="004B5F9F" w:rsidP="004B5F9F">
      <w:pPr>
        <w:pStyle w:val="B2"/>
      </w:pPr>
      <w:r w:rsidRPr="000903C1">
        <w:t>1</w:t>
      </w:r>
      <w:r>
        <w:t>3</w:t>
      </w:r>
      <w:r w:rsidRPr="000903C1">
        <w:tab/>
      </w:r>
      <w:r>
        <w:t>disaster condition applied to the current PLMN</w:t>
      </w:r>
    </w:p>
    <w:p w14:paraId="103BDC7D" w14:textId="09A0D304" w:rsidR="004C0365" w:rsidRPr="000903C1" w:rsidRDefault="004C0365" w:rsidP="00232565">
      <w:pPr>
        <w:pStyle w:val="B2"/>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72"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72"/>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lastRenderedPageBreak/>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73"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874" w:name="_MCCTEMPBM_CRPT80112310___7"/>
      <w:bookmarkEnd w:id="3873"/>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75" w:name="_MCCTEMPBM_CRPT80112311___7"/>
      <w:bookmarkEnd w:id="3874"/>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75"/>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876" w:name="_MCCTEMPBM_CRPT80112312___7"/>
      <w:r w:rsidRPr="000903C1">
        <w:rPr>
          <w:rFonts w:ascii="Courier New" w:hAnsi="Courier New" w:cs="Courier New"/>
        </w:rPr>
        <w:t>&lt;CAGinfo&gt;</w:t>
      </w:r>
      <w:r w:rsidRPr="000903C1">
        <w:t xml:space="preserve">: string type; </w:t>
      </w:r>
    </w:p>
    <w:bookmarkEnd w:id="3876"/>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877"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7"/>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878" w:name="_Toc20207688"/>
      <w:bookmarkStart w:id="3879" w:name="_Toc27579571"/>
      <w:bookmarkStart w:id="3880" w:name="_Toc36116151"/>
      <w:bookmarkStart w:id="3881" w:name="_Toc45215032"/>
      <w:bookmarkStart w:id="3882" w:name="_Toc51866800"/>
      <w:bookmarkStart w:id="3883" w:name="_Toc162980253"/>
      <w:r w:rsidRPr="000903C1">
        <w:t>10.1.48</w:t>
      </w:r>
      <w:r w:rsidRPr="000903C1">
        <w:tab/>
        <w:t>Bandwidth preference indication +CBPI</w:t>
      </w:r>
      <w:bookmarkEnd w:id="3878"/>
      <w:bookmarkEnd w:id="3879"/>
      <w:bookmarkEnd w:id="3880"/>
      <w:bookmarkEnd w:id="3881"/>
      <w:bookmarkEnd w:id="3882"/>
      <w:bookmarkEnd w:id="3883"/>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884"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885" w:name="_MCCTEMPBM_CRPT80112315___7"/>
            <w:bookmarkEnd w:id="3884"/>
            <w:r w:rsidRPr="000903C1">
              <w:rPr>
                <w:rFonts w:ascii="Courier New" w:hAnsi="Courier New" w:cs="Courier New"/>
              </w:rPr>
              <w:t>+CBPI=?</w:t>
            </w:r>
            <w:bookmarkEnd w:id="3885"/>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886"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886"/>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887"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887"/>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888"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88"/>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889"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889"/>
    <w:p w14:paraId="07042C86" w14:textId="77777777" w:rsidR="009A05C2" w:rsidRPr="000903C1" w:rsidRDefault="009A05C2" w:rsidP="009A05C2">
      <w:pPr>
        <w:pStyle w:val="B2"/>
      </w:pPr>
      <w:r w:rsidRPr="000903C1">
        <w:rPr>
          <w:u w:val="single"/>
        </w:rPr>
        <w:lastRenderedPageBreak/>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890"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890"/>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891" w:name="_Toc20207689"/>
      <w:bookmarkStart w:id="3892" w:name="_Toc27579572"/>
      <w:bookmarkStart w:id="3893" w:name="_Toc36116152"/>
      <w:bookmarkStart w:id="3894" w:name="_Toc45215033"/>
      <w:bookmarkStart w:id="3895" w:name="_Toc51866801"/>
      <w:bookmarkStart w:id="3896" w:name="_Toc162980254"/>
      <w:r w:rsidRPr="000903C1">
        <w:t>10.1.49</w:t>
      </w:r>
      <w:r w:rsidRPr="000903C1">
        <w:tab/>
        <w:t>Define 5GS quality of service +C5</w:t>
      </w:r>
      <w:r w:rsidR="008904FB" w:rsidRPr="000903C1">
        <w:t>G</w:t>
      </w:r>
      <w:r w:rsidRPr="000903C1">
        <w:t>QOS</w:t>
      </w:r>
      <w:bookmarkEnd w:id="3891"/>
      <w:bookmarkEnd w:id="3892"/>
      <w:bookmarkEnd w:id="3893"/>
      <w:bookmarkEnd w:id="3894"/>
      <w:bookmarkEnd w:id="3895"/>
      <w:bookmarkEnd w:id="3896"/>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897"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898" w:name="_MCCTEMPBM_CRPT80112322___7" w:colFirst="0" w:colLast="0"/>
            <w:bookmarkEnd w:id="3897"/>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899" w:name="_MCCTEMPBM_CRPT80112323___7" w:colFirst="0" w:colLast="1"/>
            <w:bookmarkEnd w:id="3898"/>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00" w:name="_MCCTEMPBM_CRPT80112324___7"/>
            <w:bookmarkEnd w:id="3899"/>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00"/>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01"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01"/>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02"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02"/>
          </w:p>
        </w:tc>
      </w:tr>
    </w:tbl>
    <w:p w14:paraId="5973453E" w14:textId="77777777" w:rsidR="00125837" w:rsidRPr="000903C1" w:rsidRDefault="00125837" w:rsidP="00125837">
      <w:pPr>
        <w:rPr>
          <w:b/>
          <w:color w:val="000000"/>
        </w:rPr>
      </w:pPr>
      <w:bookmarkStart w:id="3903"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04" w:name="_MCCTEMPBM_CRPT80112328___7"/>
      <w:bookmarkEnd w:id="3903"/>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04"/>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05"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06" w:name="_MCCTEMPBM_CRPT80112330___7"/>
      <w:bookmarkEnd w:id="390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lastRenderedPageBreak/>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07" w:name="_MCCTEMPBM_CRPT80112331___2"/>
      <w:bookmarkEnd w:id="3906"/>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08" w:name="_MCCTEMPBM_CRPT80112332___7"/>
      <w:bookmarkEnd w:id="3907"/>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09" w:name="_MCCTEMPBM_CRPT80112333___7"/>
      <w:bookmarkEnd w:id="3908"/>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10" w:name="_MCCTEMPBM_CRPT80112334___5"/>
      <w:bookmarkEnd w:id="3909"/>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11" w:name="_Toc20207690"/>
      <w:bookmarkStart w:id="3912" w:name="_Toc27579573"/>
      <w:bookmarkStart w:id="3913" w:name="_Toc36116153"/>
      <w:bookmarkStart w:id="3914" w:name="_Toc45215034"/>
      <w:bookmarkStart w:id="3915" w:name="_Toc51866802"/>
      <w:bookmarkStart w:id="3916" w:name="_Toc162980255"/>
      <w:bookmarkEnd w:id="3910"/>
      <w:r w:rsidRPr="000903C1">
        <w:t>10.1.50</w:t>
      </w:r>
      <w:r w:rsidRPr="000903C1">
        <w:tab/>
        <w:t>5GS quality of service read dynamic parameters +C5</w:t>
      </w:r>
      <w:r w:rsidR="00D32457" w:rsidRPr="000903C1">
        <w:t>G</w:t>
      </w:r>
      <w:r w:rsidRPr="000903C1">
        <w:t>QOSRDP</w:t>
      </w:r>
      <w:bookmarkEnd w:id="3911"/>
      <w:bookmarkEnd w:id="3912"/>
      <w:bookmarkEnd w:id="3913"/>
      <w:bookmarkEnd w:id="3914"/>
      <w:bookmarkEnd w:id="3915"/>
      <w:bookmarkEnd w:id="3916"/>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17"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18" w:name="_MCCTEMPBM_CRPT80112336___7" w:colFirst="0" w:colLast="1"/>
            <w:bookmarkEnd w:id="391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19" w:name="_MCCTEMPBM_CRPT80112337___7"/>
            <w:bookmarkEnd w:id="3918"/>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19"/>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20"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20"/>
          </w:p>
        </w:tc>
      </w:tr>
    </w:tbl>
    <w:p w14:paraId="20B50237" w14:textId="77777777" w:rsidR="00125837" w:rsidRPr="000903C1" w:rsidRDefault="00125837" w:rsidP="00125837">
      <w:pPr>
        <w:rPr>
          <w:b/>
          <w:color w:val="000000"/>
        </w:rPr>
      </w:pPr>
      <w:bookmarkStart w:id="3921" w:name="_MCCTEMPBM_CRPT80112339___5"/>
    </w:p>
    <w:p w14:paraId="5B22CA07" w14:textId="77777777" w:rsidR="00125837" w:rsidRPr="000903C1" w:rsidRDefault="00125837" w:rsidP="00125837">
      <w:pPr>
        <w:keepNext/>
        <w:rPr>
          <w:b/>
          <w:color w:val="000000"/>
        </w:rPr>
      </w:pPr>
      <w:r w:rsidRPr="000903C1">
        <w:rPr>
          <w:b/>
          <w:color w:val="000000"/>
        </w:rPr>
        <w:lastRenderedPageBreak/>
        <w:t>Description</w:t>
      </w:r>
    </w:p>
    <w:p w14:paraId="60AD4469" w14:textId="77777777" w:rsidR="00125837" w:rsidRPr="000903C1" w:rsidRDefault="00125837" w:rsidP="00125837">
      <w:bookmarkStart w:id="3922" w:name="_MCCTEMPBM_CRPT80112340___7"/>
      <w:bookmarkEnd w:id="3921"/>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22"/>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23" w:name="_MCCTEMPBM_CRPT80112341___5"/>
      <w:r w:rsidRPr="000903C1">
        <w:rPr>
          <w:b/>
          <w:color w:val="000000"/>
        </w:rPr>
        <w:t>Defined values</w:t>
      </w:r>
    </w:p>
    <w:p w14:paraId="366015B1" w14:textId="77777777" w:rsidR="00125837" w:rsidRPr="000903C1" w:rsidRDefault="00125837" w:rsidP="00125837">
      <w:pPr>
        <w:pStyle w:val="B1"/>
      </w:pPr>
      <w:bookmarkStart w:id="3924" w:name="_MCCTEMPBM_CRPT80112342___7"/>
      <w:bookmarkEnd w:id="3923"/>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25" w:name="_MCCTEMPBM_CRPT80112343___2"/>
      <w:bookmarkEnd w:id="3924"/>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26" w:name="_MCCTEMPBM_CRPT80112344___7"/>
      <w:bookmarkEnd w:id="3925"/>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27" w:name="_MCCTEMPBM_CRPT80112345___5"/>
      <w:bookmarkEnd w:id="3926"/>
      <w:r w:rsidRPr="000903C1">
        <w:rPr>
          <w:b/>
          <w:color w:val="000000"/>
        </w:rPr>
        <w:t>Implementation</w:t>
      </w:r>
    </w:p>
    <w:bookmarkEnd w:id="3927"/>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28" w:name="_Toc20207691"/>
      <w:bookmarkStart w:id="3929" w:name="_Toc27579574"/>
      <w:bookmarkStart w:id="3930" w:name="_Toc36116154"/>
      <w:bookmarkStart w:id="3931" w:name="_Toc45215035"/>
      <w:bookmarkStart w:id="3932" w:name="_Toc51866803"/>
      <w:bookmarkStart w:id="3933" w:name="_Toc162980256"/>
      <w:r w:rsidRPr="000903C1">
        <w:lastRenderedPageBreak/>
        <w:t>10.1.51</w:t>
      </w:r>
      <w:r w:rsidRPr="000903C1">
        <w:tab/>
        <w:t>Receive UE policy +CRUEPOLICY</w:t>
      </w:r>
      <w:bookmarkEnd w:id="3928"/>
      <w:bookmarkEnd w:id="3929"/>
      <w:bookmarkEnd w:id="3930"/>
      <w:bookmarkEnd w:id="3931"/>
      <w:bookmarkEnd w:id="3932"/>
      <w:bookmarkEnd w:id="3933"/>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34"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35" w:name="_MCCTEMPBM_CRPT80112347___7"/>
            <w:bookmarkEnd w:id="3934"/>
            <w:r w:rsidRPr="000903C1">
              <w:rPr>
                <w:rFonts w:ascii="Courier New" w:hAnsi="Courier New" w:cs="Courier New"/>
              </w:rPr>
              <w:t>+CRUEPOLICY?</w:t>
            </w:r>
            <w:bookmarkEnd w:id="3935"/>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36"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37" w:name="_MCCTEMPBM_CRPT80112349___7"/>
            <w:bookmarkEnd w:id="3936"/>
            <w:bookmarkEnd w:id="3937"/>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38" w:name="_MCCTEMPBM_CRPT80112350___7"/>
            <w:r w:rsidRPr="000903C1">
              <w:rPr>
                <w:rFonts w:ascii="Courier New" w:hAnsi="Courier New" w:cs="Courier New"/>
              </w:rPr>
              <w:t>+CRUEPOLICY=?</w:t>
            </w:r>
            <w:bookmarkEnd w:id="3938"/>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39"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39"/>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40"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40"/>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41"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41"/>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42"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42"/>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43" w:name="_Toc20207692"/>
      <w:bookmarkStart w:id="3944" w:name="_Toc27579575"/>
      <w:bookmarkStart w:id="3945" w:name="_Toc36116155"/>
      <w:bookmarkStart w:id="3946" w:name="_Toc45215036"/>
      <w:bookmarkStart w:id="3947" w:name="_Toc51866804"/>
      <w:bookmarkStart w:id="3948" w:name="_MCCTEMPBM_CRPT80112355___2"/>
      <w:bookmarkStart w:id="3949" w:name="_Toc162980257"/>
      <w:r w:rsidRPr="000903C1">
        <w:t>10.1.52</w:t>
      </w:r>
      <w:r w:rsidRPr="000903C1">
        <w:tab/>
        <w:t>Send UE policy +CSUEPOLICY</w:t>
      </w:r>
      <w:bookmarkEnd w:id="3943"/>
      <w:bookmarkEnd w:id="3944"/>
      <w:bookmarkEnd w:id="3945"/>
      <w:bookmarkEnd w:id="3946"/>
      <w:bookmarkEnd w:id="3947"/>
      <w:bookmarkEnd w:id="3949"/>
    </w:p>
    <w:bookmarkEnd w:id="3948"/>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50" w:name="_MCCTEMPBM_CRPT80112356___7"/>
            <w:r w:rsidRPr="000903C1">
              <w:rPr>
                <w:rFonts w:ascii="Courier New" w:hAnsi="Courier New" w:cs="Courier New"/>
                <w:sz w:val="20"/>
              </w:rPr>
              <w:t>+CSUEPOLICY=&lt;message_type&gt;[,&lt;UE_policy_information_length&gt;,&lt;UE_policy_information&gt;[,&lt;UE_policy_classmark&gt;]]</w:t>
            </w:r>
            <w:bookmarkEnd w:id="3950"/>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51" w:name="_MCCTEMPBM_CRPT80112357___7"/>
            <w:r w:rsidRPr="000903C1">
              <w:rPr>
                <w:rFonts w:ascii="Courier New" w:hAnsi="Courier New" w:cs="Courier New"/>
                <w:i/>
                <w:iCs/>
                <w:lang w:val="es-ES_tradnl"/>
              </w:rPr>
              <w:t>+CME ERROR: &lt;err&gt;</w:t>
            </w:r>
            <w:bookmarkEnd w:id="3951"/>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52"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52"/>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53" w:name="_MCCTEMPBM_CRPT80112359___7"/>
      <w:r w:rsidRPr="000903C1">
        <w:lastRenderedPageBreak/>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53"/>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54" w:name="_MCCTEMPBM_CRPT80112360___7"/>
      <w:r w:rsidRPr="000903C1">
        <w:rPr>
          <w:rFonts w:ascii="Courier New" w:hAnsi="Courier New" w:cs="Courier New"/>
        </w:rPr>
        <w:t>&lt;message_type&gt;</w:t>
      </w:r>
      <w:r w:rsidRPr="000903C1">
        <w:t>: integer type. Indicates which type of message the MT is requested to send.</w:t>
      </w:r>
    </w:p>
    <w:bookmarkEnd w:id="3954"/>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55"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55"/>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56" w:name="_Toc20207693"/>
      <w:bookmarkStart w:id="3957" w:name="_Toc27579576"/>
      <w:bookmarkStart w:id="3958" w:name="_Toc36116156"/>
      <w:bookmarkStart w:id="3959" w:name="_Toc45215037"/>
      <w:bookmarkStart w:id="3960" w:name="_Toc51866805"/>
      <w:bookmarkStart w:id="3961" w:name="_Toc162980258"/>
      <w:r w:rsidRPr="000903C1">
        <w:t>10.1.53</w:t>
      </w:r>
      <w:r w:rsidRPr="000903C1">
        <w:tab/>
        <w:t>5GS access selection preference for MO SMS +C5GSMS</w:t>
      </w:r>
      <w:bookmarkEnd w:id="3956"/>
      <w:bookmarkEnd w:id="3957"/>
      <w:bookmarkEnd w:id="3958"/>
      <w:bookmarkEnd w:id="3959"/>
      <w:bookmarkEnd w:id="3960"/>
      <w:bookmarkEnd w:id="3961"/>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62"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63" w:name="_MCCTEMPBM_CRPT80112363___7" w:colFirst="0" w:colLast="0"/>
            <w:bookmarkEnd w:id="3962"/>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64" w:name="_MCCTEMPBM_CRPT80112364___7"/>
            <w:bookmarkEnd w:id="3963"/>
            <w:r w:rsidRPr="000903C1">
              <w:rPr>
                <w:rFonts w:ascii="Courier New" w:hAnsi="Courier New" w:cs="Courier New"/>
              </w:rPr>
              <w:t>+C5GSMS=?</w:t>
            </w:r>
            <w:bookmarkEnd w:id="3964"/>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65"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65"/>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66" w:name="_MCCTEMPBM_CRPT80112366___7"/>
      <w:r w:rsidRPr="000903C1">
        <w:rPr>
          <w:rFonts w:ascii="Courier New" w:hAnsi="Courier New"/>
        </w:rPr>
        <w:t>&lt;access_pref&gt;</w:t>
      </w:r>
      <w:r w:rsidRPr="000903C1">
        <w:t>: integer type; indicates the access preference to use to send MO SMS over NAS messages.</w:t>
      </w:r>
    </w:p>
    <w:bookmarkEnd w:id="3966"/>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lastRenderedPageBreak/>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67" w:name="_Toc20207694"/>
      <w:bookmarkStart w:id="3968" w:name="_Toc27579577"/>
      <w:bookmarkStart w:id="3969" w:name="_Toc36116157"/>
      <w:bookmarkStart w:id="3970" w:name="_Toc45215038"/>
      <w:bookmarkStart w:id="3971" w:name="_Toc51866806"/>
      <w:bookmarkStart w:id="3972" w:name="_Toc162980259"/>
      <w:r w:rsidRPr="000903C1">
        <w:t>10.1.5</w:t>
      </w:r>
      <w:r w:rsidR="00437740" w:rsidRPr="000903C1">
        <w:t>4</w:t>
      </w:r>
      <w:r w:rsidRPr="000903C1">
        <w:tab/>
        <w:t>Mobile initiated connection only mode +CMICO</w:t>
      </w:r>
      <w:bookmarkEnd w:id="3967"/>
      <w:bookmarkEnd w:id="3968"/>
      <w:bookmarkEnd w:id="3969"/>
      <w:bookmarkEnd w:id="3970"/>
      <w:bookmarkEnd w:id="3971"/>
      <w:bookmarkEnd w:id="3972"/>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5DAF00C7" w:rsidR="00295913" w:rsidRPr="000903C1" w:rsidRDefault="009145C3" w:rsidP="0082495A">
            <w:pPr>
              <w:spacing w:after="20"/>
              <w:rPr>
                <w:rFonts w:ascii="Courier New" w:hAnsi="Courier New"/>
              </w:rPr>
            </w:pPr>
            <w:bookmarkStart w:id="3973" w:name="_MCCTEMPBM_CRPT80112367___7" w:colFirst="0" w:colLast="0"/>
            <w:r w:rsidRPr="000903C1">
              <w:rPr>
                <w:rFonts w:ascii="Courier New" w:hAnsi="Courier New"/>
              </w:rPr>
              <w:t>+CMICO=[&lt;n&gt;[,&lt;Requested_MICO_Mode&gt;[,&lt;Requested_Active_Time&gt;&gt;[,&lt;Requested_</w:t>
            </w:r>
            <w:r>
              <w:rPr>
                <w:rFonts w:ascii="Courier New" w:hAnsi="Courier New"/>
              </w:rPr>
              <w:t>SPRT</w:t>
            </w:r>
            <w:r w:rsidRPr="000903C1">
              <w:rPr>
                <w:rFonts w:ascii="Courier New" w:hAnsi="Courier New"/>
              </w:rPr>
              <w:t>&gt;]]]]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74"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75" w:name="_MCCTEMPBM_CRPT80112369___7"/>
            <w:bookmarkEnd w:id="3974"/>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75"/>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3976" w:name="_MCCTEMPBM_CRPT80112370___7" w:colFirst="0" w:colLast="0"/>
            <w:bookmarkEnd w:id="3973"/>
            <w:r w:rsidRPr="000903C1">
              <w:rPr>
                <w:rFonts w:ascii="Courier New" w:hAnsi="Courier New"/>
              </w:rPr>
              <w:t>+CMICO?</w:t>
            </w:r>
          </w:p>
        </w:tc>
        <w:tc>
          <w:tcPr>
            <w:tcW w:w="5359" w:type="dxa"/>
          </w:tcPr>
          <w:p w14:paraId="66F6A203" w14:textId="497AF23D" w:rsidR="00295913" w:rsidRPr="000903C1" w:rsidRDefault="001246B9"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Pr="000903C1">
              <w:rPr>
                <w:rFonts w:ascii="Courier New" w:hAnsi="Courier New"/>
              </w:rPr>
              <w:t>n&gt;,</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Pr>
                <w:rFonts w:ascii="Courier New" w:hAnsi="Courier New"/>
                <w:lang w:eastAsia="ja-JP"/>
              </w:rPr>
              <w:t>[</w:t>
            </w:r>
            <w:r w:rsidRPr="000903C1">
              <w:rPr>
                <w:rFonts w:ascii="Courier New" w:hAnsi="Courier New"/>
                <w:lang w:eastAsia="ja-JP"/>
              </w:rPr>
              <w:t>&lt;SPRT&gt;,&lt;</w:t>
            </w:r>
            <w:r>
              <w:rPr>
                <w:rFonts w:ascii="Courier New" w:hAnsi="Courier New"/>
                <w:lang w:eastAsia="ja-JP"/>
              </w:rPr>
              <w:t>Requested_</w:t>
            </w:r>
            <w:r w:rsidRPr="000903C1">
              <w:rPr>
                <w:rFonts w:ascii="Courier New" w:hAnsi="Courier New"/>
                <w:lang w:eastAsia="ja-JP"/>
              </w:rPr>
              <w:t>SPRT&gt; [,&lt;Requested_Active_Time&gt;,&lt;Allocated_Active-Time&gt;]]]</w:t>
            </w:r>
            <w:r>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3977" w:name="_MCCTEMPBM_CRPT80112371___7"/>
            <w:bookmarkEnd w:id="3976"/>
            <w:r w:rsidRPr="000903C1">
              <w:rPr>
                <w:rFonts w:ascii="Courier New" w:hAnsi="Courier New"/>
              </w:rPr>
              <w:t>+CMICO=?</w:t>
            </w:r>
            <w:bookmarkEnd w:id="3977"/>
          </w:p>
        </w:tc>
        <w:tc>
          <w:tcPr>
            <w:tcW w:w="5359" w:type="dxa"/>
          </w:tcPr>
          <w:p w14:paraId="04153319" w14:textId="32DBB75D" w:rsidR="00295913" w:rsidRPr="000903C1" w:rsidRDefault="00443173" w:rsidP="0082495A">
            <w:pPr>
              <w:spacing w:after="20"/>
              <w:rPr>
                <w:rFonts w:ascii="Courier New" w:hAnsi="Courier New"/>
              </w:rPr>
            </w:pPr>
            <w:bookmarkStart w:id="3978"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w:t>
            </w:r>
            <w:r>
              <w:rPr>
                <w:rFonts w:ascii="Courier New" w:hAnsi="Courier New"/>
                <w:lang w:eastAsia="ja-JP"/>
              </w:rPr>
              <w:t>SPRT</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3978"/>
          </w:p>
        </w:tc>
      </w:tr>
    </w:tbl>
    <w:p w14:paraId="4ACC43AE" w14:textId="77777777" w:rsidR="00295913" w:rsidRPr="000903C1" w:rsidRDefault="00295913" w:rsidP="00295913"/>
    <w:p w14:paraId="53927085" w14:textId="77777777" w:rsidR="0085007D" w:rsidRPr="000903C1" w:rsidRDefault="0085007D" w:rsidP="0085007D">
      <w:pPr>
        <w:keepNext/>
        <w:rPr>
          <w:b/>
        </w:rPr>
      </w:pPr>
      <w:r w:rsidRPr="000903C1">
        <w:rPr>
          <w:b/>
        </w:rPr>
        <w:t>Description</w:t>
      </w:r>
    </w:p>
    <w:p w14:paraId="33F37E27" w14:textId="77777777" w:rsidR="0085007D" w:rsidRPr="000903C1" w:rsidRDefault="0085007D" w:rsidP="0085007D">
      <w:pPr>
        <w:keepNext/>
        <w:keepLines/>
      </w:pPr>
      <w:r w:rsidRPr="000903C1">
        <w:t xml:space="preserve">The set command controls the presentation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r w:rsidRPr="000903C1">
        <w:rPr>
          <w:lang w:eastAsia="ja-JP"/>
        </w:rPr>
        <w:t xml:space="preserve"> when </w:t>
      </w:r>
      <w:r w:rsidRPr="000903C1">
        <w:rPr>
          <w:rFonts w:ascii="Courier New" w:hAnsi="Courier New"/>
        </w:rPr>
        <w:t>&lt;n&gt;</w:t>
      </w:r>
      <w:r w:rsidRPr="000903C1">
        <w:t xml:space="preserve">=1 and there is a change in the current MICO mode. The parameters </w:t>
      </w:r>
      <w:r w:rsidRPr="000903C1">
        <w:rPr>
          <w:rFonts w:ascii="Courier New" w:hAnsi="Courier New"/>
          <w:lang w:eastAsia="ja-JP"/>
        </w:rPr>
        <w:t>&lt;RAAI&gt;</w:t>
      </w:r>
      <w:r w:rsidRPr="000903C1">
        <w:rPr>
          <w:lang w:eastAsia="ja-JP"/>
        </w:rPr>
        <w:t xml:space="preserve"> and </w:t>
      </w:r>
      <w:r w:rsidRPr="000903C1">
        <w:rPr>
          <w:rFonts w:ascii="Courier New" w:hAnsi="Courier New"/>
          <w:lang w:eastAsia="ja-JP"/>
        </w:rPr>
        <w:t>&lt;SPRT&gt;</w:t>
      </w:r>
      <w:r w:rsidRPr="000903C1">
        <w:rPr>
          <w:lang w:eastAsia="ja-JP"/>
        </w:rPr>
        <w:t xml:space="preserve"> and optionally </w:t>
      </w:r>
      <w:r w:rsidRPr="000903C1">
        <w:rPr>
          <w:rFonts w:ascii="Courier New" w:hAnsi="Courier New"/>
          <w:lang w:eastAsia="ja-JP"/>
        </w:rPr>
        <w:t>&lt;Allocated_Active_Time&gt;</w:t>
      </w:r>
      <w:r w:rsidRPr="000903C1">
        <w:rPr>
          <w:lang w:eastAsia="ja-JP"/>
        </w:rPr>
        <w:t xml:space="preserve">, are returned when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=1. </w:t>
      </w:r>
      <w:r w:rsidRPr="000903C1">
        <w:t xml:space="preserve">When </w:t>
      </w:r>
      <w:r w:rsidRPr="000903C1">
        <w:rPr>
          <w:rFonts w:ascii="Courier New" w:hAnsi="Courier New" w:cs="Courier New"/>
        </w:rPr>
        <w:t>&lt;n&gt;</w:t>
      </w:r>
      <w:r w:rsidRPr="000903C1">
        <w:t>=2, a special form of the set command enables the UE to request the use of MICO mode from the network or re-negotiate the use of MICO mode from the network and optionally request an active timer value</w:t>
      </w:r>
      <w:r>
        <w:t xml:space="preserve"> along with the indication of support for strictly periodic registration timer (SPRT)</w:t>
      </w:r>
      <w:r w:rsidRPr="000903C1">
        <w:t>, during the registration procedure (see 3GPP TS 2</w:t>
      </w:r>
      <w:r w:rsidRPr="000903C1">
        <w:rPr>
          <w:rFonts w:hint="eastAsia"/>
          <w:lang w:eastAsia="ko-KR"/>
        </w:rPr>
        <w:t>4</w:t>
      </w:r>
      <w:r w:rsidRPr="000903C1">
        <w:t>.501 [161], clause 5.3.6 and clause 5.5.1).</w:t>
      </w:r>
      <w:r>
        <w:t xml:space="preserve"> When MICO mode is requested with </w:t>
      </w:r>
      <w:r w:rsidRPr="000903C1">
        <w:rPr>
          <w:rFonts w:ascii="Courier New" w:hAnsi="Courier New" w:cs="Courier New"/>
        </w:rPr>
        <w:t>&lt;n&gt;</w:t>
      </w:r>
      <w:r w:rsidRPr="000903C1">
        <w:t>=2</w:t>
      </w:r>
      <w:r>
        <w:t xml:space="preserve">, the UE will attempt to trigger the mobility registration immediately. When MICO mode is requested with </w:t>
      </w:r>
      <w:r w:rsidRPr="000903C1">
        <w:rPr>
          <w:rFonts w:ascii="Courier New" w:hAnsi="Courier New" w:cs="Courier New"/>
        </w:rPr>
        <w:t>&lt;n&gt;</w:t>
      </w:r>
      <w:r w:rsidRPr="000903C1">
        <w:t>=</w:t>
      </w:r>
      <w:r>
        <w:t>3, the UE will request MICO mode during initial registration  and the negotiated values from the network will be displayed through the unsolicited response when received.</w:t>
      </w:r>
    </w:p>
    <w:p w14:paraId="1F3B5DDC" w14:textId="77777777" w:rsidR="0085007D" w:rsidRPr="000903C1" w:rsidRDefault="0085007D" w:rsidP="0085007D">
      <w:r w:rsidRPr="000903C1">
        <w:t xml:space="preserve">Refer clause 9.2 for possible </w:t>
      </w:r>
      <w:r w:rsidRPr="000903C1">
        <w:rPr>
          <w:rFonts w:ascii="Courier New" w:hAnsi="Courier New"/>
        </w:rPr>
        <w:t>&lt;err&gt;</w:t>
      </w:r>
      <w:r w:rsidRPr="000903C1">
        <w:t xml:space="preserve"> values.</w:t>
      </w:r>
    </w:p>
    <w:p w14:paraId="438C8389" w14:textId="77777777" w:rsidR="0085007D" w:rsidRPr="000903C1" w:rsidRDefault="0085007D" w:rsidP="0085007D">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09EE49B" w14:textId="77777777" w:rsidR="0085007D" w:rsidRPr="000903C1" w:rsidRDefault="0085007D" w:rsidP="0085007D">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&lt;Requested_MICO_Mode&gt;</w:t>
      </w:r>
      <w:r w:rsidRPr="000903C1">
        <w:t xml:space="preserve"> and </w:t>
      </w:r>
      <w:r w:rsidRPr="000903C1">
        <w:rPr>
          <w:rFonts w:ascii="Courier New" w:hAnsi="Courier New"/>
          <w:lang w:eastAsia="ja-JP"/>
        </w:rPr>
        <w:t>&lt;Requested_Active_Time&gt;</w:t>
      </w:r>
      <w:r w:rsidRPr="000903C1">
        <w:t xml:space="preserve">. The command also returns the current values of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 </w:t>
      </w:r>
      <w:r w:rsidRPr="000903C1">
        <w:rPr>
          <w:rFonts w:ascii="Courier New" w:hAnsi="Courier New"/>
          <w:lang w:eastAsia="ja-JP"/>
        </w:rPr>
        <w:t>&lt;RAAI&gt;</w:t>
      </w:r>
      <w:r w:rsidRPr="000903C1">
        <w:rPr>
          <w:lang w:eastAsia="ja-JP"/>
        </w:rPr>
        <w:t xml:space="preserve">, </w:t>
      </w:r>
      <w:r w:rsidRPr="000903C1">
        <w:rPr>
          <w:rFonts w:ascii="Courier New" w:hAnsi="Courier New"/>
          <w:lang w:eastAsia="ja-JP"/>
        </w:rPr>
        <w:t>&lt;SPRT&gt;</w:t>
      </w:r>
      <w:r w:rsidRPr="000903C1">
        <w:rPr>
          <w:lang w:eastAsia="ja-JP"/>
        </w:rPr>
        <w:t xml:space="preserve">, </w:t>
      </w:r>
      <w:r w:rsidRPr="000903C1">
        <w:rPr>
          <w:rFonts w:ascii="Courier New" w:hAnsi="Courier New"/>
          <w:lang w:eastAsia="ja-JP"/>
        </w:rPr>
        <w:t>&lt;Requested_Active_Time&gt;</w:t>
      </w:r>
      <w:r w:rsidRPr="000903C1">
        <w:rPr>
          <w:lang w:eastAsia="ja-JP"/>
        </w:rPr>
        <w:t xml:space="preserve">, </w:t>
      </w:r>
      <w:r w:rsidRPr="000903C1">
        <w:rPr>
          <w:rFonts w:ascii="Courier New" w:hAnsi="Courier New"/>
          <w:lang w:eastAsia="ja-JP"/>
        </w:rPr>
        <w:t>&lt;Requested_</w:t>
      </w:r>
      <w:r>
        <w:rPr>
          <w:rFonts w:ascii="Courier New" w:hAnsi="Courier New"/>
          <w:lang w:eastAsia="ja-JP"/>
        </w:rPr>
        <w:t>SPRT</w:t>
      </w:r>
      <w:r w:rsidRPr="000903C1">
        <w:rPr>
          <w:rFonts w:ascii="Courier New" w:hAnsi="Courier New"/>
          <w:lang w:eastAsia="ja-JP"/>
        </w:rPr>
        <w:t>&gt;</w:t>
      </w:r>
      <w:r w:rsidRPr="000903C1">
        <w:rPr>
          <w:lang w:eastAsia="ja-JP"/>
        </w:rPr>
        <w:t xml:space="preserve">  and </w:t>
      </w:r>
      <w:r w:rsidRPr="000903C1">
        <w:rPr>
          <w:rFonts w:ascii="Courier New" w:hAnsi="Courier New"/>
          <w:lang w:eastAsia="ja-JP"/>
        </w:rPr>
        <w:t>&lt;Allocated_Active_Time&gt;</w:t>
      </w:r>
      <w:r w:rsidRPr="000903C1">
        <w:t xml:space="preserve"> if available (see 3GPP TS 2</w:t>
      </w:r>
      <w:r w:rsidRPr="000903C1">
        <w:rPr>
          <w:rFonts w:hint="eastAsia"/>
          <w:lang w:eastAsia="ko-KR"/>
        </w:rPr>
        <w:t>4</w:t>
      </w:r>
      <w:r w:rsidRPr="000903C1">
        <w:t>.501 [161] clause 9.11.3.31).</w:t>
      </w:r>
    </w:p>
    <w:p w14:paraId="6AB4CCDF" w14:textId="2B28CCD6" w:rsidR="0085007D" w:rsidRPr="000903C1" w:rsidRDefault="0085007D" w:rsidP="0085007D">
      <w:r w:rsidRPr="000903C1">
        <w:t xml:space="preserve">The test command returns values of supported </w:t>
      </w:r>
      <w:r w:rsidRPr="000903C1">
        <w:rPr>
          <w:rFonts w:ascii="Courier New" w:hAnsi="Courier New" w:cs="Courier New"/>
          <w:lang w:val="en-US"/>
        </w:rPr>
        <w:t>&lt;n&gt;</w:t>
      </w:r>
      <w:r w:rsidRPr="000903C1">
        <w:rPr>
          <w:lang w:val="en-US"/>
        </w:rPr>
        <w:t>s</w:t>
      </w:r>
      <w:r>
        <w:rPr>
          <w:lang w:val="en-US"/>
        </w:rPr>
        <w:t>,</w:t>
      </w:r>
      <w:r w:rsidRPr="000903C1">
        <w:rPr>
          <w:lang w:val="en-US"/>
        </w:rPr>
        <w:t xml:space="preserve"> </w:t>
      </w:r>
      <w:r w:rsidRPr="000903C1">
        <w:rPr>
          <w:rFonts w:ascii="Courier New" w:hAnsi="Courier New" w:cs="Courier New"/>
          <w:lang w:val="en-US"/>
        </w:rPr>
        <w:t>&lt;Requested_MICO_Mode&gt;</w:t>
      </w:r>
      <w:r w:rsidRPr="000903C1">
        <w:rPr>
          <w:lang w:val="en-US"/>
        </w:rPr>
        <w:t>s</w:t>
      </w:r>
      <w:r>
        <w:rPr>
          <w:lang w:val="en-US"/>
        </w:rPr>
        <w:t xml:space="preserve"> </w:t>
      </w:r>
      <w:r w:rsidRPr="000903C1">
        <w:rPr>
          <w:lang w:val="en-US"/>
        </w:rPr>
        <w:t xml:space="preserve">and </w:t>
      </w:r>
      <w:r w:rsidRPr="000903C1">
        <w:rPr>
          <w:rFonts w:ascii="Courier New" w:hAnsi="Courier New" w:cs="Courier New"/>
          <w:lang w:val="en-US"/>
        </w:rPr>
        <w:t>&lt;Requested_</w:t>
      </w:r>
      <w:r>
        <w:rPr>
          <w:rFonts w:ascii="Courier New" w:hAnsi="Courier New" w:cs="Courier New"/>
          <w:lang w:val="en-US"/>
        </w:rPr>
        <w:t>SPRT</w:t>
      </w:r>
      <w:r w:rsidRPr="000903C1">
        <w:rPr>
          <w:rFonts w:ascii="Courier New" w:hAnsi="Courier New" w:cs="Courier New"/>
          <w:lang w:val="en-US"/>
        </w:rPr>
        <w:t>&gt;</w:t>
      </w:r>
      <w:r w:rsidRPr="000903C1">
        <w:rPr>
          <w:lang w:val="en-US"/>
        </w:rPr>
        <w:t xml:space="preserve">s </w:t>
      </w:r>
      <w:r w:rsidRPr="000903C1">
        <w:t>as compound values.</w:t>
      </w:r>
    </w:p>
    <w:p w14:paraId="35247A8E" w14:textId="77777777" w:rsidR="0085007D" w:rsidRPr="000903C1" w:rsidRDefault="0085007D" w:rsidP="0085007D">
      <w:pPr>
        <w:rPr>
          <w:b/>
        </w:rPr>
      </w:pPr>
      <w:r w:rsidRPr="000903C1">
        <w:rPr>
          <w:b/>
        </w:rPr>
        <w:t>Defined values</w:t>
      </w:r>
    </w:p>
    <w:p w14:paraId="537E5BF9" w14:textId="77777777" w:rsidR="0085007D" w:rsidRPr="000903C1" w:rsidRDefault="0085007D" w:rsidP="0085007D">
      <w:pPr>
        <w:pStyle w:val="B1"/>
        <w:keepNext/>
        <w:keepLines/>
      </w:pPr>
      <w:r w:rsidRPr="000903C1">
        <w:rPr>
          <w:rFonts w:ascii="Courier New" w:hAnsi="Courier New"/>
        </w:rPr>
        <w:t>&lt;n&gt;</w:t>
      </w:r>
      <w:r w:rsidRPr="000903C1">
        <w:t>: integer type</w:t>
      </w:r>
    </w:p>
    <w:p w14:paraId="319B36C0" w14:textId="77777777" w:rsidR="0085007D" w:rsidRPr="000903C1" w:rsidRDefault="0085007D" w:rsidP="0085007D">
      <w:pPr>
        <w:pStyle w:val="B2"/>
      </w:pPr>
      <w:r w:rsidRPr="000903C1">
        <w:rPr>
          <w:u w:val="single"/>
        </w:rPr>
        <w:t>0</w:t>
      </w:r>
      <w:r w:rsidRPr="000903C1">
        <w:tab/>
        <w:t xml:space="preserve">disable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2A902EAE" w14:textId="77777777" w:rsidR="0085007D" w:rsidRPr="000903C1" w:rsidRDefault="0085007D" w:rsidP="0085007D">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785B9543" w14:textId="77777777" w:rsidR="0085007D" w:rsidRDefault="0085007D" w:rsidP="0085007D">
      <w:pPr>
        <w:pStyle w:val="B2"/>
        <w:rPr>
          <w:rFonts w:ascii="Courier New" w:hAnsi="Courier New"/>
          <w:lang w:eastAsia="ja-JP"/>
        </w:rPr>
      </w:pPr>
      <w:r w:rsidRPr="000903C1">
        <w:lastRenderedPageBreak/>
        <w:t>2</w:t>
      </w:r>
      <w:r w:rsidRPr="000903C1">
        <w:tab/>
        <w:t xml:space="preserve">MICO mode is requested or re-negotiated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6C7A1330" w14:textId="77777777" w:rsidR="0085007D" w:rsidRPr="000903C1" w:rsidRDefault="0085007D" w:rsidP="0085007D">
      <w:pPr>
        <w:pStyle w:val="B2"/>
        <w:rPr>
          <w:b/>
        </w:rPr>
      </w:pPr>
      <w:r>
        <w:t>3</w:t>
      </w:r>
      <w:r w:rsidRPr="000903C1">
        <w:tab/>
        <w:t xml:space="preserve">MICO mode is requested </w:t>
      </w:r>
      <w:r>
        <w:t>during initial registration</w:t>
      </w:r>
    </w:p>
    <w:p w14:paraId="223F0F5A" w14:textId="77777777" w:rsidR="0085007D" w:rsidRPr="000903C1" w:rsidRDefault="0085007D" w:rsidP="0085007D">
      <w:pPr>
        <w:pStyle w:val="B1"/>
      </w:pPr>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01 [161], clause 5.5.1.</w:t>
      </w:r>
    </w:p>
    <w:p w14:paraId="683CAD5C" w14:textId="77777777" w:rsidR="0085007D" w:rsidRPr="000903C1" w:rsidRDefault="0085007D" w:rsidP="0085007D">
      <w:pPr>
        <w:pStyle w:val="B2"/>
      </w:pPr>
      <w:r w:rsidRPr="000903C1">
        <w:rPr>
          <w:u w:val="single"/>
        </w:rPr>
        <w:t>0</w:t>
      </w:r>
      <w:r w:rsidRPr="000903C1">
        <w:tab/>
        <w:t>triggers the UE to request stopping the use of MICO mode</w:t>
      </w:r>
    </w:p>
    <w:p w14:paraId="7AD38F11" w14:textId="77777777" w:rsidR="0085007D" w:rsidRPr="000903C1" w:rsidRDefault="0085007D" w:rsidP="0085007D">
      <w:pPr>
        <w:pStyle w:val="B2"/>
      </w:pPr>
      <w:r w:rsidRPr="000903C1">
        <w:t>1</w:t>
      </w:r>
      <w:r w:rsidRPr="000903C1">
        <w:tab/>
        <w:t>triggers the UE to request the use of MICO mode</w:t>
      </w:r>
    </w:p>
    <w:p w14:paraId="2124678E"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0903C1">
        <w:rPr>
          <w:rFonts w:ascii="Courier New" w:hAnsi="Courier New" w:cs="Courier New"/>
        </w:rPr>
        <w:t>&lt;Current_MICO_Mode&gt;</w:t>
      </w:r>
      <w:r w:rsidRPr="000903C1">
        <w:t>: integer type</w:t>
      </w:r>
      <w:r w:rsidRPr="000903C1">
        <w:rPr>
          <w:rFonts w:hint="eastAsia"/>
          <w:lang w:eastAsia="zh-TW"/>
        </w:rPr>
        <w:t>; in</w:t>
      </w:r>
      <w:r w:rsidRPr="000903C1">
        <w:rPr>
          <w:lang w:eastAsia="zh-TW"/>
        </w:rPr>
        <w:t>dicates the current MICO mode,</w:t>
      </w:r>
      <w:r w:rsidRPr="000903C1">
        <w:t xml:space="preserve"> see 3GPP TS 24.</w:t>
      </w:r>
      <w:r w:rsidRPr="000903C1">
        <w:rPr>
          <w:rFonts w:hint="eastAsia"/>
          <w:lang w:eastAsia="ko-KR"/>
        </w:rPr>
        <w:t>5</w:t>
      </w:r>
      <w:r w:rsidRPr="000903C1">
        <w:t>01 [161], clause 5.3.6.</w:t>
      </w:r>
    </w:p>
    <w:p w14:paraId="0CA5671D" w14:textId="77777777" w:rsidR="0085007D" w:rsidRPr="000903C1" w:rsidRDefault="0085007D" w:rsidP="0085007D">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407183AD" w14:textId="77777777" w:rsidR="0085007D" w:rsidRPr="000903C1" w:rsidRDefault="0085007D" w:rsidP="0085007D">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5DD549E7" w14:textId="77777777" w:rsidR="0085007D" w:rsidRPr="000903C1" w:rsidRDefault="0085007D" w:rsidP="0085007D">
      <w:pPr>
        <w:pStyle w:val="B1"/>
      </w:pPr>
      <w:r w:rsidRPr="000903C1">
        <w:rPr>
          <w:rFonts w:ascii="Courier New" w:hAnsi="Courier New" w:cs="Courier New"/>
        </w:rPr>
        <w:t>&lt;RAAI&gt;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01 [161] clause 9.11.3.31.</w:t>
      </w:r>
    </w:p>
    <w:p w14:paraId="5A811CC0" w14:textId="77777777" w:rsidR="0085007D" w:rsidRPr="000903C1" w:rsidRDefault="0085007D" w:rsidP="0085007D">
      <w:pPr>
        <w:pStyle w:val="B2"/>
      </w:pPr>
      <w:r w:rsidRPr="000903C1">
        <w:t>0</w:t>
      </w:r>
      <w:r w:rsidRPr="000903C1">
        <w:tab/>
        <w:t xml:space="preserve">indicates </w:t>
      </w:r>
      <w:r w:rsidRPr="000903C1">
        <w:rPr>
          <w:lang w:eastAsia="zh-TW"/>
        </w:rPr>
        <w:t>to the UE that all PLMN registration areas are not allocated</w:t>
      </w:r>
    </w:p>
    <w:p w14:paraId="2638D8EE" w14:textId="77777777" w:rsidR="0085007D" w:rsidRPr="000903C1" w:rsidRDefault="0085007D" w:rsidP="0085007D">
      <w:pPr>
        <w:pStyle w:val="B2"/>
      </w:pPr>
      <w:r w:rsidRPr="000903C1">
        <w:t>1</w:t>
      </w:r>
      <w:r w:rsidRPr="000903C1">
        <w:tab/>
        <w:t xml:space="preserve">indicates </w:t>
      </w:r>
      <w:r w:rsidRPr="000903C1">
        <w:rPr>
          <w:lang w:eastAsia="zh-TW"/>
        </w:rPr>
        <w:t>to the UE that all PLMN registration areas are allocated</w:t>
      </w:r>
    </w:p>
    <w:p w14:paraId="6DE6DA81" w14:textId="77777777" w:rsidR="0085007D" w:rsidRPr="000903C1" w:rsidRDefault="0085007D" w:rsidP="0085007D">
      <w:pPr>
        <w:pStyle w:val="B1"/>
      </w:pPr>
      <w:r w:rsidRPr="000903C1">
        <w:rPr>
          <w:rFonts w:ascii="Courier New" w:hAnsi="Courier New" w:cs="Courier New"/>
        </w:rPr>
        <w:t>&lt;</w:t>
      </w:r>
      <w:r>
        <w:rPr>
          <w:rFonts w:ascii="Courier New" w:hAnsi="Courier New" w:cs="Courier New"/>
        </w:rPr>
        <w:t>Requested_</w:t>
      </w:r>
      <w:r w:rsidRPr="000903C1">
        <w:rPr>
          <w:rFonts w:ascii="Courier New" w:hAnsi="Courier New" w:cs="Courier New"/>
        </w:rPr>
        <w:t>SPRT&gt;</w:t>
      </w:r>
      <w:r w:rsidRPr="000903C1">
        <w:t>: integer type</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w:t>
      </w:r>
      <w:r>
        <w:rPr>
          <w:lang w:eastAsia="zh-TW"/>
        </w:rPr>
        <w:t>if</w:t>
      </w:r>
      <w:r w:rsidRPr="000903C1">
        <w:rPr>
          <w:lang w:eastAsia="zh-TW"/>
        </w:rPr>
        <w:t xml:space="preserv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imer</w:t>
      </w:r>
      <w:r>
        <w:rPr>
          <w:lang w:eastAsia="zh-TW"/>
        </w:rPr>
        <w:t xml:space="preserve"> is supported by the UE or not</w:t>
      </w:r>
      <w:r w:rsidRPr="000903C1">
        <w:rPr>
          <w:lang w:eastAsia="zh-TW"/>
        </w:rPr>
        <w:t xml:space="preserve">, </w:t>
      </w:r>
      <w:r w:rsidRPr="000903C1">
        <w:t>see 3GPP TS 24.501 [161] clause 9.11.3.31.</w:t>
      </w:r>
    </w:p>
    <w:p w14:paraId="4C5981F8" w14:textId="77777777" w:rsidR="0085007D" w:rsidRPr="000903C1" w:rsidRDefault="0085007D" w:rsidP="0085007D">
      <w:pPr>
        <w:pStyle w:val="B2"/>
      </w:pPr>
      <w:r w:rsidRPr="000903C1">
        <w:t>0</w:t>
      </w:r>
      <w:r w:rsidRPr="000903C1">
        <w:tab/>
        <w:t xml:space="preserve">indicates that the strictly periodic registration timer is not </w:t>
      </w:r>
      <w:r>
        <w:t>supported by the UE</w:t>
      </w:r>
    </w:p>
    <w:p w14:paraId="20DBF1B8" w14:textId="77777777" w:rsidR="0085007D" w:rsidRDefault="0085007D" w:rsidP="0085007D">
      <w:pPr>
        <w:pStyle w:val="B1"/>
        <w:ind w:hanging="1"/>
        <w:rPr>
          <w:rFonts w:ascii="Courier New" w:hAnsi="Courier New" w:cs="Courier New"/>
        </w:rPr>
      </w:pPr>
      <w:r w:rsidRPr="000903C1">
        <w:t>1</w:t>
      </w:r>
      <w:r w:rsidRPr="000903C1">
        <w:tab/>
        <w:t xml:space="preserve">indicates that the strictly periodic registration timer is </w:t>
      </w:r>
      <w:r>
        <w:t>supported by the UE</w:t>
      </w:r>
    </w:p>
    <w:p w14:paraId="30D4E587" w14:textId="7C5D1CF4" w:rsidR="0085007D" w:rsidRPr="000903C1" w:rsidRDefault="0085007D" w:rsidP="0085007D">
      <w:pPr>
        <w:pStyle w:val="B1"/>
      </w:pPr>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 xml:space="preserve">imer, </w:t>
      </w:r>
      <w:r w:rsidRPr="000903C1">
        <w:t>see 3GPP TS 24.501 [161] clause 9.11.3.31.</w:t>
      </w:r>
      <w:r>
        <w:t xml:space="preserve"> </w:t>
      </w:r>
      <w:r>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0903C1" w:rsidRDefault="0085007D" w:rsidP="0085007D">
      <w:pPr>
        <w:pStyle w:val="B2"/>
      </w:pPr>
      <w:r w:rsidRPr="000903C1">
        <w:t>0</w:t>
      </w:r>
      <w:r w:rsidRPr="000903C1">
        <w:tab/>
        <w:t>indicates to the UE that the strictly periodic registration timer is not being used</w:t>
      </w:r>
    </w:p>
    <w:p w14:paraId="3DF685B0" w14:textId="77777777" w:rsidR="0085007D" w:rsidRPr="000903C1" w:rsidRDefault="0085007D" w:rsidP="0085007D">
      <w:pPr>
        <w:pStyle w:val="B2"/>
      </w:pPr>
      <w:r w:rsidRPr="000903C1">
        <w:t>1</w:t>
      </w:r>
      <w:r w:rsidRPr="000903C1">
        <w:tab/>
        <w:t>indicates to the UE that the strictly periodic registration timer is being used</w:t>
      </w:r>
    </w:p>
    <w:p w14:paraId="35738D7A"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0903C1" w:rsidRDefault="0085007D" w:rsidP="0085007D">
      <w:r w:rsidRPr="000903C1">
        <w:rPr>
          <w:b/>
        </w:rPr>
        <w:t>Implementation</w:t>
      </w:r>
    </w:p>
    <w:p w14:paraId="0A615230" w14:textId="77777777" w:rsidR="0085007D" w:rsidRPr="000903C1" w:rsidRDefault="0085007D" w:rsidP="0085007D">
      <w:pPr>
        <w:rPr>
          <w:noProof/>
        </w:rPr>
      </w:pPr>
      <w:r w:rsidRPr="000903C1">
        <w:t>Optional.</w:t>
      </w:r>
      <w:r>
        <w:t xml:space="preserve"> This command is only appliable to UEs supporting 5GS.</w:t>
      </w:r>
    </w:p>
    <w:p w14:paraId="31FA275F" w14:textId="77777777" w:rsidR="005A3068" w:rsidRPr="000903C1" w:rsidRDefault="005A3068" w:rsidP="00E26141">
      <w:pPr>
        <w:pStyle w:val="Heading3"/>
        <w:rPr>
          <w:lang w:bidi="he-IL"/>
        </w:rPr>
      </w:pPr>
      <w:bookmarkStart w:id="3979" w:name="_Toc20207695"/>
      <w:bookmarkStart w:id="3980" w:name="_Toc27579578"/>
      <w:bookmarkStart w:id="3981" w:name="_Toc36116158"/>
      <w:bookmarkStart w:id="3982" w:name="_Toc45215039"/>
      <w:bookmarkStart w:id="3983" w:name="_Toc51866807"/>
      <w:bookmarkStart w:id="3984" w:name="_Toc162980260"/>
      <w:r w:rsidRPr="000903C1">
        <w:lastRenderedPageBreak/>
        <w:t>10.1.5</w:t>
      </w:r>
      <w:r w:rsidR="00437740" w:rsidRPr="000903C1">
        <w:t>5</w:t>
      </w:r>
      <w:r w:rsidRPr="000903C1">
        <w:tab/>
        <w:t>S-NSSAI based back-off timer status reporting +CSBTSR</w:t>
      </w:r>
      <w:bookmarkEnd w:id="3979"/>
      <w:bookmarkEnd w:id="3980"/>
      <w:bookmarkEnd w:id="3981"/>
      <w:bookmarkEnd w:id="3982"/>
      <w:bookmarkEnd w:id="3983"/>
      <w:bookmarkEnd w:id="3984"/>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3985"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3986" w:name="_MCCTEMPBM_CRPT80112382___7" w:colFirst="0" w:colLast="0"/>
            <w:bookmarkEnd w:id="3985"/>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3987" w:name="_MCCTEMPBM_CRPT80112383___7"/>
            <w:bookmarkEnd w:id="3986"/>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3987"/>
          </w:p>
        </w:tc>
        <w:tc>
          <w:tcPr>
            <w:tcW w:w="4614" w:type="dxa"/>
          </w:tcPr>
          <w:p w14:paraId="087BF05E" w14:textId="77777777" w:rsidR="005A3068" w:rsidRPr="000903C1" w:rsidRDefault="005A3068" w:rsidP="0082495A">
            <w:pPr>
              <w:spacing w:after="20"/>
              <w:rPr>
                <w:rFonts w:ascii="Courier New" w:hAnsi="Courier New"/>
              </w:rPr>
            </w:pPr>
            <w:bookmarkStart w:id="3988"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988"/>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3989" w:name="_Toc20207696"/>
      <w:bookmarkStart w:id="3990" w:name="_Toc27579579"/>
      <w:bookmarkStart w:id="3991" w:name="_Toc36116159"/>
      <w:bookmarkStart w:id="3992" w:name="_Toc45215040"/>
      <w:bookmarkStart w:id="3993" w:name="_Toc51866808"/>
      <w:r w:rsidRPr="000903C1">
        <w:rPr>
          <w:b/>
        </w:rPr>
        <w:t>Description</w:t>
      </w:r>
    </w:p>
    <w:p w14:paraId="14A365C8" w14:textId="2088EB07" w:rsidR="009144EC" w:rsidRPr="000903C1" w:rsidRDefault="009144EC" w:rsidP="009144EC">
      <w:bookmarkStart w:id="3994"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3994"/>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3995"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3996" w:name="_MCCTEMPBM_CRPT80112387___7"/>
      <w:bookmarkEnd w:id="3995"/>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3997" w:name="_MCCTEMPBM_CRPT80112388___2"/>
      <w:bookmarkEnd w:id="399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3998" w:name="_MCCTEMPBM_CRPT80112389___7"/>
      <w:bookmarkEnd w:id="399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998"/>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3999"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3999"/>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00" w:name="_MCCTEMPBM_CRPT80112391___7"/>
      <w:r w:rsidRPr="000903C1">
        <w:rPr>
          <w:rFonts w:ascii="Courier New" w:hAnsi="Courier New" w:cs="Courier New"/>
        </w:rPr>
        <w:lastRenderedPageBreak/>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00"/>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01" w:name="_Toc162980261"/>
      <w:r w:rsidRPr="000903C1">
        <w:t>10.1.5</w:t>
      </w:r>
      <w:r w:rsidR="00437740" w:rsidRPr="000903C1">
        <w:t>6</w:t>
      </w:r>
      <w:r w:rsidRPr="000903C1">
        <w:tab/>
        <w:t>S-NSSAI based back-off timer read dynamic parameters +CSBTRDP</w:t>
      </w:r>
      <w:bookmarkEnd w:id="3989"/>
      <w:bookmarkEnd w:id="3990"/>
      <w:bookmarkEnd w:id="3991"/>
      <w:bookmarkEnd w:id="3992"/>
      <w:bookmarkEnd w:id="3993"/>
      <w:bookmarkEnd w:id="4001"/>
    </w:p>
    <w:p w14:paraId="4D323D75" w14:textId="77777777" w:rsidR="009144EC" w:rsidRPr="000903C1" w:rsidRDefault="009144EC" w:rsidP="009144EC">
      <w:pPr>
        <w:pStyle w:val="TH"/>
        <w:rPr>
          <w:lang w:val="fr-FR"/>
        </w:rPr>
      </w:pPr>
      <w:bookmarkStart w:id="4002" w:name="_Toc20207697"/>
      <w:bookmarkStart w:id="4003" w:name="_Toc27579580"/>
      <w:bookmarkStart w:id="4004" w:name="_Toc36116160"/>
      <w:bookmarkStart w:id="4005" w:name="_Toc45215041"/>
      <w:bookmarkStart w:id="4006"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07"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08" w:name="_MCCTEMPBM_CRPT80112393___7"/>
            <w:bookmarkEnd w:id="4007"/>
            <w:r w:rsidRPr="000903C1">
              <w:rPr>
                <w:rFonts w:ascii="Courier New" w:hAnsi="Courier New"/>
              </w:rPr>
              <w:t>+CSBTRDP=?</w:t>
            </w:r>
            <w:bookmarkEnd w:id="4008"/>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09"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09"/>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10"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10"/>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lastRenderedPageBreak/>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11"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11"/>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12" w:name="_Toc162980262"/>
      <w:r w:rsidRPr="000903C1">
        <w:t>10.1.5</w:t>
      </w:r>
      <w:r w:rsidR="00437740" w:rsidRPr="000903C1">
        <w:t>7</w:t>
      </w:r>
      <w:r w:rsidRPr="000903C1">
        <w:tab/>
        <w:t>S-NSSAI and DNN based back-off timer status reporting +CSDBTSR</w:t>
      </w:r>
      <w:bookmarkEnd w:id="4002"/>
      <w:bookmarkEnd w:id="4003"/>
      <w:bookmarkEnd w:id="4004"/>
      <w:bookmarkEnd w:id="4005"/>
      <w:bookmarkEnd w:id="4006"/>
      <w:bookmarkEnd w:id="4012"/>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13"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14" w:name="_MCCTEMPBM_CRPT80112398___7" w:colFirst="0" w:colLast="0"/>
            <w:bookmarkEnd w:id="4013"/>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15" w:name="_MCCTEMPBM_CRPT80112399___7"/>
            <w:bookmarkEnd w:id="4014"/>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15"/>
          </w:p>
        </w:tc>
        <w:tc>
          <w:tcPr>
            <w:tcW w:w="4614" w:type="dxa"/>
          </w:tcPr>
          <w:p w14:paraId="7275CE46" w14:textId="77777777" w:rsidR="005A3068" w:rsidRPr="000903C1" w:rsidRDefault="005A3068" w:rsidP="0082495A">
            <w:pPr>
              <w:spacing w:after="20"/>
              <w:rPr>
                <w:rFonts w:ascii="Courier New" w:hAnsi="Courier New"/>
              </w:rPr>
            </w:pPr>
            <w:bookmarkStart w:id="4016"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16"/>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17" w:name="_Toc20207698"/>
      <w:bookmarkStart w:id="4018" w:name="_Toc27579581"/>
      <w:bookmarkStart w:id="4019" w:name="_Toc36116161"/>
      <w:bookmarkStart w:id="4020" w:name="_Toc45215042"/>
      <w:bookmarkStart w:id="4021" w:name="_Toc51866810"/>
      <w:r w:rsidRPr="000903C1">
        <w:rPr>
          <w:b/>
        </w:rPr>
        <w:t>Description</w:t>
      </w:r>
    </w:p>
    <w:p w14:paraId="4D36D5AE" w14:textId="25D3D978" w:rsidR="009144EC" w:rsidRPr="000903C1" w:rsidRDefault="009144EC" w:rsidP="009144EC">
      <w:bookmarkStart w:id="4022"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2"/>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23"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24" w:name="_MCCTEMPBM_CRPT80112403___7"/>
      <w:bookmarkEnd w:id="4023"/>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25" w:name="_MCCTEMPBM_CRPT80112404___2"/>
      <w:bookmarkEnd w:id="402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26" w:name="_MCCTEMPBM_CRPT80112405___7"/>
      <w:bookmarkEnd w:id="4025"/>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26"/>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lastRenderedPageBreak/>
        <w:t>3</w:t>
      </w:r>
      <w:r w:rsidRPr="000903C1">
        <w:tab/>
        <w:t>The back-off timer is deactivated.</w:t>
      </w:r>
    </w:p>
    <w:p w14:paraId="6E208D6B" w14:textId="77777777" w:rsidR="009144EC" w:rsidRPr="000903C1" w:rsidRDefault="009144EC" w:rsidP="009144EC">
      <w:pPr>
        <w:pStyle w:val="B1"/>
        <w:rPr>
          <w:color w:val="000000"/>
        </w:rPr>
      </w:pPr>
      <w:bookmarkStart w:id="4027"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27"/>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28"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28"/>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29" w:name="_Toc162980263"/>
      <w:r w:rsidRPr="000903C1">
        <w:t>10.1.5</w:t>
      </w:r>
      <w:r w:rsidR="00437740" w:rsidRPr="000903C1">
        <w:t>8</w:t>
      </w:r>
      <w:r w:rsidRPr="000903C1">
        <w:tab/>
        <w:t>S-NSSAI and DNN based back-off timer read dynamic parameters +CSDBTRDP</w:t>
      </w:r>
      <w:bookmarkEnd w:id="4017"/>
      <w:bookmarkEnd w:id="4018"/>
      <w:bookmarkEnd w:id="4019"/>
      <w:bookmarkEnd w:id="4020"/>
      <w:bookmarkEnd w:id="4021"/>
      <w:bookmarkEnd w:id="4029"/>
    </w:p>
    <w:p w14:paraId="30F2FB5C" w14:textId="77777777" w:rsidR="009144EC" w:rsidRPr="000903C1" w:rsidRDefault="009144EC" w:rsidP="009144EC">
      <w:pPr>
        <w:pStyle w:val="TH"/>
        <w:rPr>
          <w:lang w:val="fr-FR"/>
        </w:rPr>
      </w:pPr>
      <w:bookmarkStart w:id="4030" w:name="_Toc20207699"/>
      <w:bookmarkStart w:id="4031" w:name="_Toc27579582"/>
      <w:bookmarkStart w:id="4032" w:name="_Toc36116162"/>
      <w:bookmarkStart w:id="4033" w:name="_Toc45215043"/>
      <w:bookmarkStart w:id="4034"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35"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36" w:name="_MCCTEMPBM_CRPT80112409___7"/>
            <w:bookmarkEnd w:id="4035"/>
            <w:r w:rsidRPr="000903C1">
              <w:rPr>
                <w:rFonts w:ascii="Courier New" w:hAnsi="Courier New"/>
              </w:rPr>
              <w:t>+CSDBTRDP=?</w:t>
            </w:r>
            <w:bookmarkEnd w:id="4036"/>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37"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lastRenderedPageBreak/>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37"/>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38"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8"/>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39"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9"/>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40" w:name="_Toc162980264"/>
      <w:r w:rsidRPr="000903C1">
        <w:lastRenderedPageBreak/>
        <w:t>10.1.59</w:t>
      </w:r>
      <w:r w:rsidRPr="000903C1">
        <w:tab/>
        <w:t>5GS use of SMS over NAS +C5GUSMS</w:t>
      </w:r>
      <w:bookmarkEnd w:id="4030"/>
      <w:bookmarkEnd w:id="4031"/>
      <w:bookmarkEnd w:id="4032"/>
      <w:bookmarkEnd w:id="4033"/>
      <w:bookmarkEnd w:id="4034"/>
      <w:bookmarkEnd w:id="4040"/>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41"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42" w:name="_MCCTEMPBM_CRPT80112414___7" w:colFirst="0" w:colLast="0"/>
            <w:bookmarkEnd w:id="4041"/>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43" w:name="_MCCTEMPBM_CRPT80112415___7"/>
            <w:bookmarkEnd w:id="4042"/>
            <w:r w:rsidRPr="000903C1">
              <w:rPr>
                <w:rFonts w:ascii="Courier New" w:hAnsi="Courier New" w:cs="Courier New"/>
              </w:rPr>
              <w:t>+C5GUSMS=?</w:t>
            </w:r>
            <w:bookmarkEnd w:id="4043"/>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44"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44"/>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45"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45"/>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46"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47" w:name="_MCCTEMPBM_CRPT80112419___7"/>
      <w:bookmarkEnd w:id="4046"/>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48" w:name="_MCCTEMPBM_CRPT80112420___7"/>
      <w:bookmarkEnd w:id="4047"/>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48"/>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49"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49"/>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50"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50"/>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lastRenderedPageBreak/>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51" w:name="_Toc20207700"/>
      <w:bookmarkStart w:id="4052" w:name="_Toc27579583"/>
      <w:bookmarkStart w:id="4053" w:name="_Toc36116163"/>
      <w:bookmarkStart w:id="4054" w:name="_Toc45215044"/>
      <w:bookmarkStart w:id="4055" w:name="_Toc51866812"/>
      <w:bookmarkStart w:id="4056" w:name="_Toc162980265"/>
      <w:r w:rsidRPr="000903C1">
        <w:rPr>
          <w:lang w:val="fr-FR"/>
        </w:rPr>
        <w:t>10.1.60</w:t>
      </w:r>
      <w:r w:rsidRPr="000903C1">
        <w:rPr>
          <w:lang w:val="fr-FR"/>
        </w:rPr>
        <w:tab/>
        <w:t>Request LADN information +CRLADN</w:t>
      </w:r>
      <w:bookmarkEnd w:id="4051"/>
      <w:bookmarkEnd w:id="4052"/>
      <w:bookmarkEnd w:id="4053"/>
      <w:bookmarkEnd w:id="4054"/>
      <w:bookmarkEnd w:id="4055"/>
      <w:bookmarkEnd w:id="4056"/>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57"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58" w:name="_MCCTEMPBM_CRPT80112424___7" w:colFirst="0" w:colLast="0"/>
            <w:bookmarkEnd w:id="4057"/>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58"/>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059"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59"/>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60"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60"/>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61"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62" w:name="_MCCTEMPBM_CRPT80112428___3"/>
      <w:bookmarkEnd w:id="4061"/>
      <w:r w:rsidRPr="000903C1">
        <w:t>If the value is zero, no LADN information is stored on the MT.</w:t>
      </w:r>
    </w:p>
    <w:p w14:paraId="34F12E66" w14:textId="4A37CF8F" w:rsidR="002623BE" w:rsidRPr="000903C1" w:rsidRDefault="002623BE" w:rsidP="002623BE">
      <w:pPr>
        <w:pStyle w:val="B1"/>
      </w:pPr>
      <w:bookmarkStart w:id="4063" w:name="_MCCTEMPBM_CRPT80112429___7"/>
      <w:bookmarkEnd w:id="4062"/>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64" w:name="_MCCTEMPBM_CRPT80112430___3"/>
      <w:bookmarkEnd w:id="4063"/>
      <w:r w:rsidRPr="000903C1">
        <w:t>If the value is an empty string (""), no LADN information is stored on the MT.</w:t>
      </w:r>
    </w:p>
    <w:bookmarkEnd w:id="4064"/>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lastRenderedPageBreak/>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065" w:name="_Toc20207701"/>
      <w:bookmarkStart w:id="4066" w:name="_Toc27579584"/>
      <w:bookmarkStart w:id="4067" w:name="_Toc36116164"/>
      <w:bookmarkStart w:id="4068" w:name="_Toc45215045"/>
      <w:bookmarkStart w:id="4069" w:name="_Toc51866813"/>
      <w:bookmarkStart w:id="4070" w:name="_Toc162980266"/>
      <w:r w:rsidRPr="000903C1">
        <w:t>10.1.61</w:t>
      </w:r>
      <w:r w:rsidRPr="000903C1">
        <w:tab/>
        <w:t>LADN information +CLADN</w:t>
      </w:r>
      <w:bookmarkEnd w:id="4065"/>
      <w:bookmarkEnd w:id="4066"/>
      <w:bookmarkEnd w:id="4067"/>
      <w:bookmarkEnd w:id="4068"/>
      <w:bookmarkEnd w:id="4069"/>
      <w:bookmarkEnd w:id="4070"/>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071"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072" w:name="_MCCTEMPBM_CRPT80112432___7"/>
            <w:bookmarkEnd w:id="4071"/>
            <w:r w:rsidRPr="000903C1">
              <w:rPr>
                <w:rFonts w:ascii="Courier New" w:hAnsi="Courier New" w:cs="Courier New"/>
              </w:rPr>
              <w:t>+CLADN?</w:t>
            </w:r>
            <w:bookmarkEnd w:id="407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073" w:name="_MCCTEMPBM_CRPT80112433___7"/>
            <w:r w:rsidRPr="000903C1">
              <w:rPr>
                <w:rFonts w:ascii="Courier New" w:hAnsi="Courier New" w:cs="Courier New"/>
                <w:sz w:val="20"/>
              </w:rPr>
              <w:t>+CLADN: &lt;n&gt;,&lt;ladn_information_length&gt;,&lt;ladn_information&gt;</w:t>
            </w:r>
          </w:p>
          <w:bookmarkEnd w:id="4073"/>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074" w:name="_MCCTEMPBM_CRPT80112434___7"/>
            <w:r w:rsidRPr="000903C1">
              <w:rPr>
                <w:rFonts w:ascii="Courier New" w:hAnsi="Courier New" w:cs="Courier New"/>
              </w:rPr>
              <w:t>+CLADN=?</w:t>
            </w:r>
            <w:bookmarkEnd w:id="407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075"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75"/>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076" w:name="_MCCTEMPBM_CRPT80112436___7"/>
      <w:r w:rsidRPr="000903C1">
        <w:lastRenderedPageBreak/>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076"/>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077"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078" w:name="_MCCTEMPBM_CRPT80112438___7"/>
      <w:bookmarkEnd w:id="4077"/>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079" w:name="_MCCTEMPBM_CRPT80112439___7"/>
      <w:bookmarkEnd w:id="4078"/>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080" w:name="_MCCTEMPBM_CRPT80112440___3"/>
      <w:bookmarkEnd w:id="4079"/>
      <w:r w:rsidRPr="000903C1">
        <w:t>If the value is zero, no LADN information is stored on the MT.</w:t>
      </w:r>
    </w:p>
    <w:p w14:paraId="13A0583E" w14:textId="18ED84FE" w:rsidR="002623BE" w:rsidRPr="000903C1" w:rsidRDefault="002623BE" w:rsidP="002623BE">
      <w:pPr>
        <w:pStyle w:val="B1"/>
      </w:pPr>
      <w:bookmarkStart w:id="4081" w:name="_MCCTEMPBM_CRPT80112441___7"/>
      <w:bookmarkEnd w:id="4080"/>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082" w:name="_MCCTEMPBM_CRPT80112442___3"/>
      <w:bookmarkEnd w:id="4081"/>
      <w:r w:rsidRPr="000903C1">
        <w:t>If the value is an empty string (""), no LADN information is stored on the MT.</w:t>
      </w:r>
    </w:p>
    <w:bookmarkEnd w:id="4082"/>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lastRenderedPageBreak/>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083" w:name="_Toc20207702"/>
      <w:bookmarkStart w:id="4084" w:name="_Toc27579585"/>
      <w:bookmarkStart w:id="4085" w:name="_Toc36116165"/>
      <w:bookmarkStart w:id="4086" w:name="_Toc45215046"/>
      <w:bookmarkStart w:id="4087" w:name="_Toc51866814"/>
      <w:bookmarkStart w:id="4088" w:name="_Toc162980267"/>
      <w:r w:rsidRPr="000903C1">
        <w:rPr>
          <w:lang w:val="fr-FR"/>
        </w:rPr>
        <w:t>10.1.62</w:t>
      </w:r>
      <w:r w:rsidRPr="000903C1">
        <w:rPr>
          <w:lang w:val="fr-FR"/>
        </w:rPr>
        <w:tab/>
        <w:t>5GS NSSAI setting +C5GNSSAI</w:t>
      </w:r>
      <w:bookmarkEnd w:id="4083"/>
      <w:bookmarkEnd w:id="4084"/>
      <w:bookmarkEnd w:id="4085"/>
      <w:bookmarkEnd w:id="4086"/>
      <w:bookmarkEnd w:id="4087"/>
      <w:bookmarkEnd w:id="4088"/>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089"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090" w:name="_MCCTEMPBM_CRPT80112444___7" w:colFirst="0" w:colLast="0"/>
            <w:bookmarkEnd w:id="4089"/>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091" w:name="_MCCTEMPBM_CRPT80112445___7" w:colFirst="0" w:colLast="0"/>
            <w:bookmarkEnd w:id="4090"/>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092" w:name="_MCCTEMPBM_CRPT80112446___7"/>
            <w:bookmarkEnd w:id="4091"/>
            <w:r w:rsidRPr="000903C1">
              <w:rPr>
                <w:color w:val="000000"/>
              </w:rPr>
              <w:br w:type="page"/>
            </w:r>
            <w:r w:rsidRPr="000903C1">
              <w:rPr>
                <w:rFonts w:ascii="Courier New" w:hAnsi="Courier New"/>
                <w:color w:val="000000"/>
              </w:rPr>
              <w:t>+C5GNSSAI=?</w:t>
            </w:r>
            <w:bookmarkEnd w:id="4092"/>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093"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093"/>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094" w:name="_MCCTEMPBM_CRPT80112448___7"/>
      <w:r w:rsidRPr="000903C1">
        <w:lastRenderedPageBreak/>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4"/>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095"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096" w:name="_MCCTEMPBM_CRPT80112450___7"/>
      <w:bookmarkEnd w:id="4095"/>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097" w:name="_MCCTEMPBM_CRPT80112451___3"/>
      <w:bookmarkEnd w:id="4096"/>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097"/>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098" w:name="_Toc20207703"/>
      <w:bookmarkStart w:id="4099" w:name="_Toc27579586"/>
      <w:bookmarkStart w:id="4100" w:name="_Toc36116166"/>
      <w:bookmarkStart w:id="4101" w:name="_Toc45215047"/>
      <w:bookmarkStart w:id="4102" w:name="_Toc51866815"/>
      <w:bookmarkStart w:id="4103" w:name="_Toc162980268"/>
      <w:r w:rsidRPr="000903C1">
        <w:t>10.1.63</w:t>
      </w:r>
      <w:r w:rsidRPr="000903C1">
        <w:tab/>
        <w:t>5GS NSSAI read dynamic parameters +C5GNSSAIRDP</w:t>
      </w:r>
      <w:bookmarkEnd w:id="4098"/>
      <w:bookmarkEnd w:id="4099"/>
      <w:bookmarkEnd w:id="4100"/>
      <w:bookmarkEnd w:id="4101"/>
      <w:bookmarkEnd w:id="4102"/>
      <w:bookmarkEnd w:id="4103"/>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04"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05" w:name="_MCCTEMPBM_CRPT80112453___7" w:colFirst="0" w:colLast="1"/>
            <w:bookmarkEnd w:id="4104"/>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0903C1" w:rsidRDefault="00487C98" w:rsidP="00487C98">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r>
              <w:rPr>
                <w:rFonts w:ascii="Courier New" w:hAnsi="Courier New" w:cs="Courier New"/>
                <w:lang w:val="fr-FR"/>
              </w:rPr>
              <w:t>]]</w:t>
            </w:r>
            <w:r w:rsidRPr="000903C1">
              <w:rPr>
                <w:rFonts w:ascii="Courier New" w:hAnsi="Courier New" w:cs="Courier New"/>
                <w:lang w:val="fr-FR"/>
              </w:rPr>
              <w:t>]]]</w:t>
            </w:r>
          </w:p>
          <w:p w14:paraId="14A68679" w14:textId="77777777" w:rsidR="00F516E7" w:rsidRPr="000903C1" w:rsidRDefault="00F516E7" w:rsidP="00F516E7">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[,&lt;</w:t>
            </w:r>
            <w:r>
              <w:rPr>
                <w:rFonts w:ascii="Courier New" w:hAnsi="Courier New" w:cs="Courier New"/>
                <w:lang w:val="fr-FR"/>
              </w:rPr>
              <w:t>no_of_partially_allowed_nssais</w:t>
            </w:r>
            <w:r w:rsidRPr="000903C1">
              <w:rPr>
                <w:rFonts w:ascii="Courier New" w:hAnsi="Courier New" w:cs="Courier New"/>
                <w:lang w:val="fr-FR"/>
              </w:rPr>
              <w:t>&gt;[,&lt;</w:t>
            </w:r>
            <w:r>
              <w:rPr>
                <w:rFonts w:ascii="Courier New" w:hAnsi="Courier New" w:cs="Courier New"/>
                <w:lang w:val="fr-FR"/>
              </w:rPr>
              <w:t>partially_allowed_nssai1</w:t>
            </w:r>
            <w:r w:rsidRPr="000903C1">
              <w:rPr>
                <w:rFonts w:ascii="Courier New" w:hAnsi="Courier New" w:cs="Courier New"/>
                <w:lang w:val="fr-FR"/>
              </w:rPr>
              <w:t>&gt;,&lt;</w:t>
            </w:r>
            <w:r>
              <w:rPr>
                <w:rFonts w:ascii="Courier New" w:hAnsi="Courier New" w:cs="Courier New"/>
                <w:lang w:val="fr-FR"/>
              </w:rPr>
              <w:t>TAI_list1</w:t>
            </w:r>
            <w:r w:rsidRPr="000903C1">
              <w:rPr>
                <w:rFonts w:ascii="Courier New" w:hAnsi="Courier New" w:cs="Courier New"/>
                <w:lang w:val="fr-FR"/>
              </w:rPr>
              <w:t>&gt;&gt;[,&lt;</w:t>
            </w:r>
            <w:r>
              <w:rPr>
                <w:rFonts w:ascii="Courier New" w:hAnsi="Courier New" w:cs="Courier New"/>
                <w:lang w:val="fr-FR"/>
              </w:rPr>
              <w:t>partially_allowed_nssai2</w:t>
            </w:r>
            <w:r w:rsidRPr="000903C1">
              <w:rPr>
                <w:rFonts w:ascii="Courier New" w:hAnsi="Courier New" w:cs="Courier New"/>
                <w:lang w:val="fr-FR"/>
              </w:rPr>
              <w:t>&gt;,&lt;</w:t>
            </w:r>
            <w:r>
              <w:rPr>
                <w:rFonts w:ascii="Courier New" w:hAnsi="Courier New" w:cs="Courier New"/>
                <w:lang w:val="fr-FR"/>
              </w:rPr>
              <w:t>TAI_list2</w:t>
            </w:r>
            <w:r w:rsidRPr="000903C1">
              <w:rPr>
                <w:rFonts w:ascii="Courier New" w:hAnsi="Courier New" w:cs="Courier New"/>
                <w:lang w:val="fr-FR"/>
              </w:rPr>
              <w:t>&gt;[</w:t>
            </w:r>
            <w:r>
              <w:rPr>
                <w:rFonts w:ascii="Courier New" w:hAnsi="Courier New" w:cs="Courier New"/>
                <w:lang w:val="fr-FR"/>
              </w:rPr>
              <w: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06" w:name="_MCCTEMPBM_CRPT80112454___7"/>
            <w:bookmarkEnd w:id="4105"/>
            <w:r w:rsidRPr="000903C1">
              <w:rPr>
                <w:color w:val="000000"/>
              </w:rPr>
              <w:br w:type="page"/>
            </w:r>
            <w:r w:rsidRPr="000903C1">
              <w:rPr>
                <w:rFonts w:ascii="Courier New" w:hAnsi="Courier New"/>
                <w:color w:val="000000"/>
              </w:rPr>
              <w:t>+C5GNSSAIRDP=?</w:t>
            </w:r>
            <w:bookmarkEnd w:id="4106"/>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07"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07"/>
          </w:p>
        </w:tc>
      </w:tr>
    </w:tbl>
    <w:p w14:paraId="6B317DB4" w14:textId="77777777" w:rsidR="00AC408E" w:rsidRPr="000903C1" w:rsidRDefault="00AC408E" w:rsidP="00AC408E">
      <w:pPr>
        <w:rPr>
          <w:b/>
          <w:color w:val="000000"/>
        </w:rPr>
      </w:pPr>
      <w:bookmarkStart w:id="4108" w:name="_MCCTEMPBM_CRPT80112456___5"/>
    </w:p>
    <w:p w14:paraId="64B062BE" w14:textId="77777777" w:rsidR="00AC408E" w:rsidRPr="000903C1" w:rsidRDefault="00AC408E" w:rsidP="00AC408E">
      <w:pPr>
        <w:keepNext/>
        <w:rPr>
          <w:b/>
          <w:color w:val="000000"/>
        </w:rPr>
      </w:pPr>
      <w:r w:rsidRPr="000903C1">
        <w:rPr>
          <w:b/>
          <w:color w:val="000000"/>
        </w:rPr>
        <w:lastRenderedPageBreak/>
        <w:t>Description</w:t>
      </w:r>
    </w:p>
    <w:p w14:paraId="5A2F4AF9" w14:textId="77777777" w:rsidR="00F516E7" w:rsidRPr="000903C1" w:rsidRDefault="00F516E7" w:rsidP="00F516E7">
      <w:bookmarkStart w:id="4109" w:name="_MCCTEMPBM_CRPT80112457___7"/>
      <w:bookmarkEnd w:id="4108"/>
      <w:r w:rsidRPr="000903C1">
        <w:t>The execution command returns the default configured NSSAI, rejected NSSAI for 3GPP access and rejected NSSAI for non-3GPP access stored at the MT, if any, as well as the configured NSSAI, allowed NSSAI</w:t>
      </w:r>
      <w:r>
        <w:t>, and partially allowed NSSAI</w:t>
      </w:r>
      <w:r w:rsidRPr="000903C1">
        <w:t xml:space="preserve">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09"/>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10" w:name="_MCCTEMPBM_CRPT80112458___5"/>
      <w:r w:rsidRPr="000903C1">
        <w:rPr>
          <w:b/>
          <w:color w:val="000000"/>
        </w:rPr>
        <w:t>Defined values</w:t>
      </w:r>
    </w:p>
    <w:p w14:paraId="4FCC4472" w14:textId="77777777" w:rsidR="00AC408E" w:rsidRPr="000903C1" w:rsidRDefault="00AC408E" w:rsidP="00AC408E">
      <w:pPr>
        <w:pStyle w:val="B1"/>
      </w:pPr>
      <w:bookmarkStart w:id="4111" w:name="_MCCTEMPBM_CRPT80112459___7"/>
      <w:bookmarkEnd w:id="4110"/>
      <w:r w:rsidRPr="000903C1">
        <w:rPr>
          <w:rFonts w:ascii="Courier New" w:hAnsi="Courier New" w:cs="Courier New"/>
        </w:rPr>
        <w:t>&lt;nssai_type&gt;</w:t>
      </w:r>
      <w:r w:rsidRPr="000903C1">
        <w:t>: integer type; specifies the type of NSSAI to be returned.</w:t>
      </w:r>
    </w:p>
    <w:bookmarkEnd w:id="4111"/>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6455A6FB" w14:textId="77777777" w:rsidR="00F516E7" w:rsidRDefault="00AC408E" w:rsidP="00F516E7">
      <w:pPr>
        <w:pStyle w:val="B2"/>
      </w:pPr>
      <w:r w:rsidRPr="000903C1">
        <w:t>3</w:t>
      </w:r>
      <w:r w:rsidRPr="000903C1">
        <w:tab/>
        <w:t>return stored default configured NSSAI, rejected NSSAI, configured NSSAI and allowed NSSAI</w:t>
      </w:r>
    </w:p>
    <w:p w14:paraId="7626C677" w14:textId="4FC5AB16" w:rsidR="00AC408E" w:rsidRPr="000903C1" w:rsidRDefault="00F516E7" w:rsidP="00AC408E">
      <w:pPr>
        <w:pStyle w:val="B2"/>
      </w:pPr>
      <w:r>
        <w:t>4</w:t>
      </w:r>
      <w:r w:rsidRPr="000903C1">
        <w:tab/>
        <w:t xml:space="preserve">return stored default configured NSSAI, rejected NSSAI, configured NSSAI </w:t>
      </w:r>
      <w:r>
        <w:t xml:space="preserve">allowed NSSAI </w:t>
      </w:r>
      <w:r w:rsidRPr="000903C1">
        <w:t xml:space="preserve">and </w:t>
      </w:r>
      <w:r>
        <w:t xml:space="preserve">partially </w:t>
      </w:r>
      <w:r w:rsidRPr="000903C1">
        <w:t>allowed NSSAI</w:t>
      </w:r>
    </w:p>
    <w:p w14:paraId="4898C142" w14:textId="77777777" w:rsidR="00AC408E" w:rsidRPr="000903C1" w:rsidRDefault="00AC408E" w:rsidP="00AC408E">
      <w:pPr>
        <w:pStyle w:val="B1"/>
      </w:pPr>
      <w:bookmarkStart w:id="4112"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46040841" w:rsidR="00AC408E" w:rsidRPr="000903C1" w:rsidRDefault="00AC408E" w:rsidP="007B16A1">
      <w:pPr>
        <w:pStyle w:val="B1"/>
        <w:ind w:firstLine="0"/>
      </w:pPr>
      <w:bookmarkStart w:id="4113" w:name="_MCCTEMPBM_CRPT80112461___3"/>
      <w:bookmarkEnd w:id="4112"/>
      <w:r w:rsidRPr="000903C1">
        <w:t>where cause is a cause value according to 3GPP TS 24.501 [161] table 9.11.3.46.1.</w:t>
      </w:r>
    </w:p>
    <w:p w14:paraId="7DA60F6A" w14:textId="2D5FBA3D" w:rsidR="00AC408E" w:rsidRPr="000903C1" w:rsidRDefault="00AC408E" w:rsidP="00AC408E">
      <w:pPr>
        <w:pStyle w:val="B1"/>
      </w:pPr>
      <w:bookmarkStart w:id="4114" w:name="_MCCTEMPBM_CRPT80112462___7"/>
      <w:bookmarkEnd w:id="4113"/>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23BD738A" w:rsidR="00AC408E" w:rsidRPr="000903C1" w:rsidRDefault="00AC408E" w:rsidP="007B16A1">
      <w:pPr>
        <w:pStyle w:val="B1"/>
        <w:ind w:firstLine="0"/>
      </w:pPr>
      <w:bookmarkStart w:id="4115" w:name="_MCCTEMPBM_CRPT80112463___3"/>
      <w:bookmarkEnd w:id="4114"/>
      <w:r w:rsidRPr="000903C1">
        <w:t>where cause is a cause value according to 3GPP TS 24.501 [161] table 9.11.3.46.1.</w:t>
      </w:r>
    </w:p>
    <w:p w14:paraId="259B2B8E" w14:textId="1A07E6D0" w:rsidR="00AC408E" w:rsidRPr="000903C1" w:rsidRDefault="00AC408E" w:rsidP="00AC408E">
      <w:pPr>
        <w:pStyle w:val="B1"/>
      </w:pPr>
      <w:bookmarkStart w:id="4116" w:name="_MCCTEMPBM_CRPT80112464___7"/>
      <w:bookmarkEnd w:id="4115"/>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B55A6CF"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p>
    <w:p w14:paraId="5FED1C2E"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265EE768" w14:textId="77777777" w:rsidR="003F0A5B" w:rsidRPr="000903C1" w:rsidRDefault="003F0A5B" w:rsidP="003F0A5B">
      <w:pPr>
        <w:pStyle w:val="B1"/>
      </w:pPr>
      <w:r>
        <w:tab/>
      </w:r>
      <w:r w:rsidRPr="000903C1">
        <w:t xml:space="preserve">where cause is a cause value according to 3GPP TS 24.501 [161] table </w:t>
      </w:r>
      <w:r w:rsidRPr="00464960">
        <w:t>9.11.3.75.1</w:t>
      </w:r>
      <w:r w:rsidRPr="000903C1">
        <w:t>.</w:t>
      </w:r>
    </w:p>
    <w:p w14:paraId="21E03A54"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p>
    <w:p w14:paraId="322A6F2D"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4F9C91E6" w14:textId="18BFC98E" w:rsidR="003F0A5B" w:rsidRDefault="003F0A5B" w:rsidP="003F0A5B">
      <w:pPr>
        <w:pStyle w:val="B1"/>
        <w:rPr>
          <w:lang w:eastAsia="zh-TW"/>
        </w:rPr>
      </w:pPr>
      <w:r>
        <w:tab/>
      </w:r>
      <w:r w:rsidRPr="000903C1">
        <w:t xml:space="preserve">where cause is a cause value according to 3GPP TS 24.501 [161] table </w:t>
      </w:r>
      <w:r w:rsidRPr="00464960">
        <w:t>9.11.3.75.1</w:t>
      </w:r>
      <w:r w:rsidRPr="000903C1">
        <w:t>.</w:t>
      </w:r>
    </w:p>
    <w:p w14:paraId="3B9761E9" w14:textId="77777777" w:rsidR="00F516E7" w:rsidRPr="000903C1" w:rsidRDefault="00F516E7" w:rsidP="00F516E7">
      <w:pPr>
        <w:pStyle w:val="B1"/>
      </w:pPr>
      <w:r>
        <w:rPr>
          <w:rFonts w:ascii="Courier New" w:hAnsi="Courier New" w:cs="Courier New"/>
        </w:rPr>
        <w:t>&lt;no_of_partially_</w:t>
      </w:r>
      <w:r w:rsidRPr="000903C1">
        <w:rPr>
          <w:rFonts w:ascii="Courier New" w:hAnsi="Courier New" w:cs="Courier New"/>
        </w:rPr>
        <w:t>allowed_nssai</w:t>
      </w:r>
      <w:r>
        <w:rPr>
          <w:rFonts w:ascii="Courier New" w:hAnsi="Courier New" w:cs="Courier New"/>
        </w:rPr>
        <w:t>s</w:t>
      </w:r>
      <w:r w:rsidRPr="000903C1">
        <w:rPr>
          <w:rFonts w:ascii="Courier New" w:hAnsi="Courier New" w:cs="Courier New"/>
        </w:rPr>
        <w:t>&gt;</w:t>
      </w:r>
      <w:r w:rsidRPr="000903C1">
        <w:t>: integer type</w:t>
      </w:r>
      <w:r w:rsidRPr="000903C1">
        <w:rPr>
          <w:rFonts w:hint="eastAsia"/>
          <w:lang w:eastAsia="zh-TW"/>
        </w:rPr>
        <w:t xml:space="preserve">; </w:t>
      </w:r>
      <w:r>
        <w:rPr>
          <w:lang w:eastAsia="zh-TW"/>
        </w:rPr>
        <w:t>indicates the number of S-NSSAIs present in partially allowed NSSAI</w:t>
      </w:r>
      <w:r w:rsidRPr="000903C1">
        <w:rPr>
          <w:lang w:eastAsia="zh-TW"/>
        </w:rPr>
        <w:t>.</w:t>
      </w:r>
      <w:r>
        <w:rPr>
          <w:lang w:eastAsia="zh-TW"/>
        </w:rPr>
        <w:t xml:space="preserve"> The value can range from 0 to 8.</w:t>
      </w:r>
    </w:p>
    <w:p w14:paraId="3993F738" w14:textId="77777777" w:rsidR="00F516E7" w:rsidRDefault="00F516E7" w:rsidP="00F516E7">
      <w:pPr>
        <w:pStyle w:val="B1"/>
        <w:rPr>
          <w:lang w:eastAsia="zh-TW"/>
        </w:rPr>
      </w:pP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w:t>
      </w:r>
      <w:r>
        <w:t xml:space="preserve">partially </w:t>
      </w:r>
      <w:r w:rsidRPr="000903C1">
        <w:t xml:space="preserve">allowed S-NSSAIs associated with </w:t>
      </w:r>
      <w:r>
        <w:t xml:space="preserve">the </w:t>
      </w:r>
      <w:r w:rsidRPr="000903C1">
        <w:t>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clause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B077747" w14:textId="52C8E101" w:rsidR="00F516E7" w:rsidRPr="000903C1" w:rsidRDefault="00F516E7" w:rsidP="00AC408E">
      <w:pPr>
        <w:pStyle w:val="B1"/>
      </w:pPr>
      <w:r w:rsidRPr="000903C1">
        <w:rPr>
          <w:rFonts w:ascii="Courier New" w:hAnsi="Courier New" w:cs="Courier New"/>
        </w:rPr>
        <w:t>&lt;</w:t>
      </w:r>
      <w:r>
        <w:rPr>
          <w:rFonts w:ascii="Courier New" w:hAnsi="Courier New" w:cs="Courier New"/>
        </w:rPr>
        <w:t>TAI_list</w:t>
      </w:r>
      <w:r w:rsidRPr="000903C1">
        <w:rPr>
          <w:rFonts w:ascii="Courier New" w:hAnsi="Courier New" w:cs="Courier New"/>
        </w:rPr>
        <w:t>&gt;</w:t>
      </w:r>
      <w:r w:rsidRPr="000903C1">
        <w:t>: string type in hexadecimal</w:t>
      </w:r>
      <w:r>
        <w:t xml:space="preserve"> format; encoded as the length and the value part of the 5GS Tracking area identity list information element as specified in </w:t>
      </w:r>
      <w:r>
        <w:rPr>
          <w:color w:val="000000"/>
          <w:u w:color="000000"/>
        </w:rPr>
        <w:t>3GPP TS 24.501 [161] clause 9.11.3.9.</w:t>
      </w:r>
    </w:p>
    <w:p w14:paraId="7AE5C8E8" w14:textId="77777777" w:rsidR="00AC408E" w:rsidRPr="000903C1" w:rsidRDefault="00AC408E" w:rsidP="00AC408E">
      <w:pPr>
        <w:keepNext/>
        <w:rPr>
          <w:b/>
          <w:color w:val="000000"/>
        </w:rPr>
      </w:pPr>
      <w:bookmarkStart w:id="4117" w:name="_MCCTEMPBM_CRPT80112465___5"/>
      <w:bookmarkEnd w:id="4116"/>
      <w:r w:rsidRPr="000903C1">
        <w:rPr>
          <w:b/>
          <w:color w:val="000000"/>
        </w:rPr>
        <w:t>Implementation</w:t>
      </w:r>
    </w:p>
    <w:bookmarkEnd w:id="4117"/>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18" w:name="_Toc20207704"/>
      <w:bookmarkStart w:id="4119" w:name="_Toc27579587"/>
      <w:bookmarkStart w:id="4120" w:name="_Toc36116167"/>
      <w:bookmarkStart w:id="4121" w:name="_Toc45215048"/>
      <w:bookmarkStart w:id="4122" w:name="_Toc51866816"/>
      <w:bookmarkStart w:id="4123" w:name="_Toc162980269"/>
      <w:r w:rsidRPr="000903C1">
        <w:t>10.1.64</w:t>
      </w:r>
      <w:r w:rsidRPr="000903C1">
        <w:tab/>
        <w:t>5GS Preferred NSSAI +C5GPNSSAI</w:t>
      </w:r>
      <w:bookmarkEnd w:id="4118"/>
      <w:bookmarkEnd w:id="4119"/>
      <w:bookmarkEnd w:id="4120"/>
      <w:bookmarkEnd w:id="4121"/>
      <w:bookmarkEnd w:id="4122"/>
      <w:bookmarkEnd w:id="4123"/>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24"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25" w:name="_MCCTEMPBM_CRPT80112467___7" w:colFirst="0" w:colLast="0"/>
            <w:bookmarkEnd w:id="4124"/>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26" w:name="_MCCTEMPBM_CRPT80112468___7"/>
            <w:bookmarkEnd w:id="4125"/>
            <w:r w:rsidRPr="000903C1">
              <w:rPr>
                <w:rFonts w:ascii="Courier New" w:hAnsi="Courier New"/>
              </w:rPr>
              <w:t>+C5GPNSSAI=?</w:t>
            </w:r>
            <w:bookmarkEnd w:id="4126"/>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27"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27"/>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B49F5F"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128"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lastRenderedPageBreak/>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28"/>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29"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30" w:name="_MCCTEMPBM_CRPT80112472___7"/>
      <w:bookmarkEnd w:id="4129"/>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31" w:name="_MCCTEMPBM_CRPT80112473___2"/>
      <w:bookmarkEnd w:id="4130"/>
      <w:r w:rsidRPr="000903C1">
        <w:t>If the value is an empty string (""), no preferred NSSAI for 3GPP access is stored in the MT.</w:t>
      </w:r>
    </w:p>
    <w:p w14:paraId="2FE36E4A" w14:textId="3ED8D805" w:rsidR="00C47FDA" w:rsidRPr="000903C1" w:rsidRDefault="00C47FDA" w:rsidP="00C47FDA">
      <w:pPr>
        <w:pStyle w:val="B1"/>
      </w:pPr>
      <w:bookmarkStart w:id="4132" w:name="_MCCTEMPBM_CRPT80112474___7"/>
      <w:bookmarkEnd w:id="4131"/>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32"/>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33" w:name="_Toc20207705"/>
      <w:bookmarkStart w:id="4134" w:name="_Toc27579588"/>
      <w:bookmarkStart w:id="4135" w:name="_Toc36116168"/>
      <w:bookmarkStart w:id="4136" w:name="_Toc45215049"/>
      <w:bookmarkStart w:id="4137" w:name="_Toc51866817"/>
      <w:bookmarkStart w:id="4138" w:name="_Toc162980270"/>
      <w:r w:rsidRPr="000903C1">
        <w:t>10.1.65</w:t>
      </w:r>
      <w:r w:rsidRPr="000903C1">
        <w:tab/>
        <w:t>Indicating the selected PLMN for access to restricted local operator services (RLOS) +CRLOSP</w:t>
      </w:r>
      <w:bookmarkEnd w:id="4133"/>
      <w:bookmarkEnd w:id="4134"/>
      <w:bookmarkEnd w:id="4135"/>
      <w:bookmarkEnd w:id="4136"/>
      <w:bookmarkEnd w:id="4137"/>
      <w:bookmarkEnd w:id="4138"/>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39"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40" w:name="_MCCTEMPBM_CRPT80112476___7" w:colFirst="0" w:colLast="0"/>
            <w:bookmarkEnd w:id="4139"/>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41" w:name="_MCCTEMPBM_CRPT80112477___7"/>
            <w:bookmarkEnd w:id="4140"/>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41"/>
          </w:p>
        </w:tc>
        <w:tc>
          <w:tcPr>
            <w:tcW w:w="4614" w:type="dxa"/>
          </w:tcPr>
          <w:p w14:paraId="5A8EC05E" w14:textId="77777777" w:rsidR="008F2530" w:rsidRPr="000903C1" w:rsidRDefault="008F2530" w:rsidP="003921F3">
            <w:pPr>
              <w:spacing w:after="20"/>
              <w:rPr>
                <w:rFonts w:ascii="Courier New" w:hAnsi="Courier New"/>
              </w:rPr>
            </w:pPr>
            <w:bookmarkStart w:id="4142"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42"/>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43"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43"/>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44"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45" w:name="_MCCTEMPBM_CRPT80112482___7"/>
      <w:bookmarkEnd w:id="4144"/>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46" w:name="_MCCTEMPBM_CRPT80112483___2"/>
      <w:bookmarkEnd w:id="4145"/>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47" w:name="_MCCTEMPBM_CRPT80112484___7"/>
      <w:bookmarkEnd w:id="4146"/>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47"/>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48" w:name="_Toc45215050"/>
      <w:bookmarkStart w:id="4149" w:name="_Toc51866818"/>
      <w:bookmarkStart w:id="4150" w:name="_Toc20207706"/>
      <w:bookmarkStart w:id="4151" w:name="_Toc27579589"/>
      <w:bookmarkStart w:id="4152" w:name="_Toc36116169"/>
      <w:bookmarkStart w:id="4153" w:name="_Toc162980271"/>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48"/>
      <w:bookmarkEnd w:id="4149"/>
      <w:bookmarkEnd w:id="4153"/>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54"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55" w:name="_MCCTEMPBM_CRPT80112486___7" w:colFirst="0" w:colLast="0"/>
            <w:bookmarkEnd w:id="4154"/>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56" w:name="_MCCTEMPBM_CRPT80112487___7" w:colFirst="0" w:colLast="1"/>
            <w:bookmarkEnd w:id="4155"/>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57" w:name="_MCCTEMPBM_CRPT80112488___7"/>
            <w:bookmarkEnd w:id="4156"/>
            <w:r w:rsidRPr="000903C1">
              <w:rPr>
                <w:rFonts w:ascii="Courier New" w:hAnsi="Courier New"/>
                <w:color w:val="000000"/>
              </w:rPr>
              <w:t>+CGLNKPF=?</w:t>
            </w:r>
            <w:bookmarkEnd w:id="4157"/>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58"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58"/>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59" w:name="_MCCTEMPBM_CRPT80112490___5"/>
      <w:r w:rsidRPr="000903C1">
        <w:rPr>
          <w:b/>
          <w:color w:val="000000"/>
        </w:rPr>
        <w:t>Description</w:t>
      </w:r>
    </w:p>
    <w:p w14:paraId="6706D146" w14:textId="77777777" w:rsidR="004459A6" w:rsidRPr="000903C1" w:rsidRDefault="004459A6" w:rsidP="004459A6">
      <w:pPr>
        <w:rPr>
          <w:color w:val="000000"/>
        </w:rPr>
      </w:pPr>
      <w:bookmarkStart w:id="4160" w:name="_MCCTEMPBM_CRPT80112491___7"/>
      <w:bookmarkEnd w:id="4159"/>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61" w:name="_MCCTEMPBM_CRPT80112492___2"/>
      <w:bookmarkEnd w:id="4160"/>
      <w:r w:rsidRPr="000903C1">
        <w:rPr>
          <w:color w:val="000000"/>
        </w:rPr>
        <w:t>-</w:t>
      </w:r>
      <w:r w:rsidRPr="000903C1">
        <w:rPr>
          <w:color w:val="000000"/>
        </w:rPr>
        <w:tab/>
        <w:t xml:space="preserve">which is linked to the </w:t>
      </w:r>
      <w:r w:rsidRPr="000903C1">
        <w:t>new packet filter(s) to be are added; or</w:t>
      </w:r>
    </w:p>
    <w:bookmarkEnd w:id="4161"/>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62"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62"/>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63"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64" w:name="_MCCTEMPBM_CRPT80112495___7"/>
      <w:bookmarkEnd w:id="4163"/>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64"/>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65" w:name="_MCCTEMPBM_CRPT80112496___5"/>
      <w:r w:rsidRPr="000903C1">
        <w:rPr>
          <w:b/>
          <w:color w:val="000000"/>
        </w:rPr>
        <w:lastRenderedPageBreak/>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66" w:name="_Toc45215051"/>
      <w:bookmarkStart w:id="4167" w:name="_Toc51866819"/>
      <w:bookmarkStart w:id="4168" w:name="_Toc162980272"/>
      <w:bookmarkEnd w:id="4165"/>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66"/>
      <w:bookmarkEnd w:id="4167"/>
      <w:bookmarkEnd w:id="4168"/>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169"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170" w:name="_MCCTEMPBM_CRPT80112498___7" w:colFirst="0" w:colLast="0"/>
            <w:bookmarkEnd w:id="4169"/>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171" w:name="_MCCTEMPBM_CRPT80112499___7" w:colFirst="0" w:colLast="1"/>
            <w:bookmarkEnd w:id="4170"/>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172" w:name="_MCCTEMPBM_CRPT80112500___7"/>
            <w:bookmarkEnd w:id="4171"/>
            <w:r w:rsidRPr="000903C1">
              <w:rPr>
                <w:rFonts w:ascii="Courier New" w:hAnsi="Courier New"/>
                <w:color w:val="000000"/>
              </w:rPr>
              <w:t>+CGDELPF=?</w:t>
            </w:r>
            <w:bookmarkEnd w:id="4172"/>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173"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173"/>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174" w:name="_MCCTEMPBM_CRPT80112502___5"/>
      <w:r w:rsidRPr="000903C1">
        <w:rPr>
          <w:b/>
          <w:color w:val="000000"/>
        </w:rPr>
        <w:t>Description</w:t>
      </w:r>
    </w:p>
    <w:p w14:paraId="29D88D22" w14:textId="7FA26A05" w:rsidR="00682E84" w:rsidRPr="000903C1" w:rsidRDefault="00682E84" w:rsidP="00682E84">
      <w:bookmarkStart w:id="4175" w:name="_MCCTEMPBM_CRPT80112503___7"/>
      <w:bookmarkEnd w:id="4174"/>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175"/>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176"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177" w:name="_MCCTEMPBM_CRPT80112505___7"/>
      <w:bookmarkEnd w:id="417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77"/>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178"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179" w:name="_MCCTEMPBM_CRPT80112507___5"/>
      <w:bookmarkEnd w:id="4178"/>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180" w:name="_Toc51866820"/>
      <w:bookmarkStart w:id="4181" w:name="_Toc45215052"/>
      <w:bookmarkStart w:id="4182" w:name="_Toc162980273"/>
      <w:bookmarkEnd w:id="4179"/>
      <w:r w:rsidRPr="000903C1">
        <w:lastRenderedPageBreak/>
        <w:t>10.1.68</w:t>
      </w:r>
      <w:r w:rsidRPr="000903C1">
        <w:tab/>
        <w:t>Bit rate recommendation request +CGBRRREQ</w:t>
      </w:r>
      <w:bookmarkEnd w:id="4180"/>
      <w:bookmarkEnd w:id="4182"/>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183"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184" w:name="_MCCTEMPBM_CRPT80112509___7"/>
            <w:bookmarkEnd w:id="4183"/>
            <w:r w:rsidRPr="000903C1">
              <w:rPr>
                <w:rFonts w:ascii="Courier New" w:hAnsi="Courier New"/>
              </w:rPr>
              <w:t>+CGBRRREQ=?</w:t>
            </w:r>
            <w:bookmarkEnd w:id="4184"/>
          </w:p>
        </w:tc>
        <w:tc>
          <w:tcPr>
            <w:tcW w:w="3737" w:type="dxa"/>
          </w:tcPr>
          <w:p w14:paraId="3DC7B3EC" w14:textId="77777777" w:rsidR="007C51CD" w:rsidRPr="000903C1" w:rsidRDefault="007C51CD" w:rsidP="00D513E5">
            <w:pPr>
              <w:spacing w:after="20"/>
              <w:rPr>
                <w:rFonts w:ascii="Courier New" w:hAnsi="Courier New"/>
              </w:rPr>
            </w:pPr>
            <w:bookmarkStart w:id="4185"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185"/>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186"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86"/>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187"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187"/>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188" w:name="_Toc51866821"/>
      <w:bookmarkStart w:id="4189" w:name="_Toc162980274"/>
      <w:r w:rsidRPr="000903C1">
        <w:t>10.1.69</w:t>
      </w:r>
      <w:r w:rsidRPr="000903C1">
        <w:tab/>
        <w:t>Bit rate recommendation reporting +CGBRRREP</w:t>
      </w:r>
      <w:bookmarkEnd w:id="4188"/>
      <w:bookmarkEnd w:id="4189"/>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190"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191" w:name="_MCCTEMPBM_CRPT80112514___7" w:colFirst="0" w:colLast="0"/>
            <w:bookmarkEnd w:id="4190"/>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192" w:name="_MCCTEMPBM_CRPT80112515___7"/>
            <w:bookmarkEnd w:id="4191"/>
            <w:r w:rsidRPr="000903C1">
              <w:rPr>
                <w:rFonts w:ascii="Courier New" w:hAnsi="Courier New"/>
              </w:rPr>
              <w:t>+CGBRRREP=?</w:t>
            </w:r>
            <w:bookmarkEnd w:id="4192"/>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193"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193"/>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194"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94"/>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lastRenderedPageBreak/>
        <w:t>Defined values</w:t>
      </w:r>
    </w:p>
    <w:p w14:paraId="2BEA8183" w14:textId="77777777" w:rsidR="007C51CD" w:rsidRPr="000903C1" w:rsidRDefault="007C51CD" w:rsidP="007C51CD">
      <w:pPr>
        <w:pStyle w:val="B1"/>
      </w:pPr>
      <w:bookmarkStart w:id="4195" w:name="_MCCTEMPBM_CRPT80112518___7"/>
      <w:r w:rsidRPr="000903C1">
        <w:rPr>
          <w:rFonts w:ascii="Courier New" w:hAnsi="Courier New"/>
        </w:rPr>
        <w:t>&lt;reporting&gt;</w:t>
      </w:r>
      <w:r w:rsidRPr="000903C1">
        <w:t>: integer type.</w:t>
      </w:r>
    </w:p>
    <w:bookmarkEnd w:id="4195"/>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196"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196"/>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197"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197"/>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198"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198"/>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199" w:name="_Toc51866822"/>
      <w:bookmarkStart w:id="4200" w:name="_Toc162980275"/>
      <w:r w:rsidRPr="000903C1">
        <w:t>10.1.70</w:t>
      </w:r>
      <w:r w:rsidRPr="000903C1">
        <w:tab/>
        <w:t>5GS ATSSS Rules read dynamic parameters +C5GATSSSRRDP</w:t>
      </w:r>
      <w:bookmarkEnd w:id="4200"/>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01"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02" w:name="_MCCTEMPBM_CRPT80112523___7" w:colFirst="0" w:colLast="1"/>
            <w:bookmarkEnd w:id="4201"/>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03" w:name="_MCCTEMPBM_CRPT80112524___7"/>
            <w:bookmarkEnd w:id="4202"/>
            <w:r w:rsidRPr="000903C1">
              <w:rPr>
                <w:color w:val="000000"/>
              </w:rPr>
              <w:br w:type="page"/>
            </w:r>
            <w:r w:rsidRPr="000903C1">
              <w:rPr>
                <w:rFonts w:ascii="Courier New" w:hAnsi="Courier New"/>
                <w:color w:val="000000"/>
              </w:rPr>
              <w:t>+C5GATSSSRRDP=?</w:t>
            </w:r>
            <w:bookmarkEnd w:id="4203"/>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04"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04"/>
          </w:p>
        </w:tc>
      </w:tr>
    </w:tbl>
    <w:p w14:paraId="48B2338B" w14:textId="77777777" w:rsidR="004A55FD" w:rsidRPr="000903C1" w:rsidRDefault="004A55FD" w:rsidP="004A55FD">
      <w:pPr>
        <w:rPr>
          <w:b/>
          <w:color w:val="000000"/>
        </w:rPr>
      </w:pPr>
      <w:bookmarkStart w:id="4205"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06" w:name="_MCCTEMPBM_CRPT80112527___7"/>
      <w:bookmarkEnd w:id="4205"/>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07" w:name="_MCCTEMPBM_CRPT80112528___5"/>
      <w:bookmarkEnd w:id="4206"/>
      <w:r w:rsidRPr="000903C1">
        <w:rPr>
          <w:b/>
          <w:color w:val="000000"/>
        </w:rPr>
        <w:t>Defined values</w:t>
      </w:r>
    </w:p>
    <w:p w14:paraId="3EBF3268" w14:textId="77777777" w:rsidR="004A55FD" w:rsidRPr="000903C1" w:rsidRDefault="004A55FD" w:rsidP="004A55FD">
      <w:pPr>
        <w:pStyle w:val="B1"/>
      </w:pPr>
      <w:bookmarkStart w:id="4208" w:name="_MCCTEMPBM_CRPT80112529___7"/>
      <w:bookmarkEnd w:id="420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lastRenderedPageBreak/>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09" w:name="_MCCTEMPBM_CRPT80112530___5"/>
      <w:bookmarkEnd w:id="4208"/>
      <w:r w:rsidRPr="000903C1">
        <w:rPr>
          <w:b/>
          <w:color w:val="000000"/>
        </w:rPr>
        <w:t>Implementation</w:t>
      </w:r>
    </w:p>
    <w:bookmarkEnd w:id="4209"/>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10" w:name="_Toc162980276"/>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10"/>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11"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12" w:name="_MCCTEMPBM_CRPT80112532___7" w:colFirst="0" w:colLast="1"/>
            <w:bookmarkEnd w:id="4211"/>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13" w:name="_MCCTEMPBM_CRPT80112533___7"/>
            <w:bookmarkEnd w:id="4212"/>
            <w:r w:rsidRPr="000903C1">
              <w:rPr>
                <w:color w:val="000000"/>
              </w:rPr>
              <w:br w:type="page"/>
            </w:r>
            <w:r w:rsidRPr="000903C1">
              <w:rPr>
                <w:rFonts w:ascii="Courier New" w:hAnsi="Courier New"/>
                <w:color w:val="000000"/>
              </w:rPr>
              <w:t>+C5GNSFIRDP=?</w:t>
            </w:r>
            <w:bookmarkEnd w:id="4213"/>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14"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14"/>
          </w:p>
        </w:tc>
      </w:tr>
    </w:tbl>
    <w:p w14:paraId="47DDDC5D" w14:textId="77777777" w:rsidR="004A55FD" w:rsidRPr="000903C1" w:rsidRDefault="004A55FD" w:rsidP="004A55FD">
      <w:pPr>
        <w:rPr>
          <w:b/>
          <w:color w:val="000000"/>
        </w:rPr>
      </w:pPr>
      <w:bookmarkStart w:id="4215"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16" w:name="_MCCTEMPBM_CRPT80112536___7"/>
      <w:bookmarkEnd w:id="4215"/>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17" w:name="_MCCTEMPBM_CRPT80112537___5"/>
      <w:bookmarkEnd w:id="4216"/>
      <w:r w:rsidRPr="000903C1">
        <w:rPr>
          <w:b/>
          <w:color w:val="000000"/>
        </w:rPr>
        <w:t>Defined values</w:t>
      </w:r>
    </w:p>
    <w:p w14:paraId="3B3F2ADF" w14:textId="77777777" w:rsidR="004A55FD" w:rsidRPr="000903C1" w:rsidRDefault="004A55FD" w:rsidP="004A55FD">
      <w:pPr>
        <w:pStyle w:val="B1"/>
      </w:pPr>
      <w:bookmarkStart w:id="4218" w:name="_MCCTEMPBM_CRPT80112538___7"/>
      <w:bookmarkEnd w:id="421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19" w:name="_MCCTEMPBM_CRPT80112539___5"/>
      <w:bookmarkEnd w:id="4218"/>
      <w:r w:rsidRPr="000903C1">
        <w:rPr>
          <w:b/>
          <w:color w:val="000000"/>
        </w:rPr>
        <w:t>Implementation</w:t>
      </w:r>
    </w:p>
    <w:bookmarkEnd w:id="4219"/>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20" w:name="_Toc162980277"/>
      <w:r w:rsidRPr="000903C1">
        <w:rPr>
          <w:lang w:val="fr-FR"/>
        </w:rPr>
        <w:t>10.1.72</w:t>
      </w:r>
      <w:r w:rsidRPr="000903C1">
        <w:rPr>
          <w:lang w:val="fr-FR"/>
        </w:rPr>
        <w:tab/>
        <w:t>Context State Change Request +CCSTATEREQ</w:t>
      </w:r>
      <w:bookmarkEnd w:id="4220"/>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21"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22" w:name="_MCCTEMPBM_CRPT80112541___7" w:colFirst="0" w:colLast="1"/>
            <w:bookmarkEnd w:id="4221"/>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23" w:name="_MCCTEMPBM_CRPT80112542___7"/>
            <w:bookmarkEnd w:id="4222"/>
            <w:r w:rsidRPr="000903C1">
              <w:rPr>
                <w:rFonts w:ascii="Courier New" w:hAnsi="Courier New" w:cs="Courier New"/>
              </w:rPr>
              <w:t>+CCSTATEREQ=?</w:t>
            </w:r>
            <w:bookmarkEnd w:id="4223"/>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24"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24"/>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lastRenderedPageBreak/>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25"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25"/>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26"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26"/>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27"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27"/>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28"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28"/>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29" w:name="_MCCTEMPBM_CRPT80112548___7"/>
      <w:r w:rsidRPr="000903C1">
        <w:rPr>
          <w:rFonts w:ascii="Courier New" w:hAnsi="Courier New"/>
        </w:rPr>
        <w:t>&lt;result&gt;</w:t>
      </w:r>
      <w:r w:rsidRPr="000903C1">
        <w:t>: integer type; indicates the final result for PDU session establishment procedure.</w:t>
      </w:r>
    </w:p>
    <w:bookmarkEnd w:id="4229"/>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30" w:name="_Toc162980278"/>
      <w:r w:rsidRPr="000903C1">
        <w:t>10.1.73</w:t>
      </w:r>
      <w:r w:rsidRPr="000903C1">
        <w:tab/>
        <w:t>5G PDU Session Authentication Setting +C5GPDUAUTHS</w:t>
      </w:r>
      <w:bookmarkEnd w:id="4230"/>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31"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32" w:name="_MCCTEMPBM_CRPT80112550___7" w:colFirst="0" w:colLast="0"/>
            <w:bookmarkEnd w:id="4231"/>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33" w:name="_MCCTEMPBM_CRPT80112551___7"/>
            <w:bookmarkEnd w:id="4232"/>
            <w:r w:rsidRPr="000903C1">
              <w:rPr>
                <w:rFonts w:ascii="Courier New" w:hAnsi="Courier New"/>
              </w:rPr>
              <w:t>+C5GPDUAUTHS=?</w:t>
            </w:r>
            <w:bookmarkEnd w:id="4233"/>
          </w:p>
        </w:tc>
        <w:tc>
          <w:tcPr>
            <w:tcW w:w="5278" w:type="dxa"/>
          </w:tcPr>
          <w:p w14:paraId="107729E7" w14:textId="77777777" w:rsidR="001A3685" w:rsidRPr="000903C1" w:rsidRDefault="001A3685" w:rsidP="00C6233D">
            <w:pPr>
              <w:spacing w:after="20"/>
              <w:rPr>
                <w:rFonts w:ascii="Courier New" w:hAnsi="Courier New"/>
              </w:rPr>
            </w:pPr>
            <w:bookmarkStart w:id="4234"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34"/>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35" w:name="_MCCTEMPBM_CRPT80112553___7"/>
      <w:r w:rsidRPr="000903C1">
        <w:lastRenderedPageBreak/>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35"/>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36"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36"/>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37"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37"/>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38"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39" w:name="_MCCTEMPBM_CRPT80112557___7"/>
      <w:bookmarkEnd w:id="4238"/>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39"/>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40" w:name="_Toc162980279"/>
      <w:r w:rsidRPr="000903C1">
        <w:rPr>
          <w:lang w:val="fr-FR"/>
        </w:rPr>
        <w:t>10.1.74</w:t>
      </w:r>
      <w:r w:rsidRPr="000903C1">
        <w:rPr>
          <w:lang w:val="fr-FR"/>
        </w:rPr>
        <w:tab/>
        <w:t>5G PDU Session Authentication Response +C5GPDUAUTHR</w:t>
      </w:r>
      <w:bookmarkEnd w:id="4240"/>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41"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42" w:name="_MCCTEMPBM_CRPT80112559___7" w:colFirst="0" w:colLast="0"/>
            <w:bookmarkEnd w:id="4241"/>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42"/>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43"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3"/>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44" w:name="_MCCTEMPBM_CRPT80112561___7"/>
      <w:r w:rsidRPr="000903C1">
        <w:rPr>
          <w:rFonts w:ascii="Courier New" w:hAnsi="Courier New"/>
        </w:rPr>
        <w:t>&lt;cid&gt;</w:t>
      </w:r>
      <w:r w:rsidRPr="000903C1">
        <w:t>: integer type, specifies a particular QoS flow definition (see the +CGDCONT and +CGDSCONT commands).</w:t>
      </w:r>
    </w:p>
    <w:p w14:paraId="205CB96F" w14:textId="3AB89546" w:rsidR="001A3685" w:rsidRPr="000903C1" w:rsidRDefault="001A3685" w:rsidP="00282E96">
      <w:pPr>
        <w:pStyle w:val="B1"/>
      </w:pPr>
      <w:r w:rsidRPr="000903C1">
        <w:rPr>
          <w:rFonts w:ascii="Courier New" w:hAnsi="Courier New"/>
        </w:rPr>
        <w:lastRenderedPageBreak/>
        <w:t>&lt;len&gt;</w:t>
      </w:r>
      <w:r w:rsidRPr="000903C1">
        <w:t>: integer type, indicates the length of the EAP message content. It can be of max 150</w:t>
      </w:r>
      <w:r w:rsidR="00AD3C02">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44"/>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45" w:name="_Toc162980280"/>
      <w:r w:rsidRPr="000903C1">
        <w:t>10.1.75</w:t>
      </w:r>
      <w:r w:rsidRPr="000903C1">
        <w:tab/>
        <w:t>5GS URSP query +C5GURSPQRY</w:t>
      </w:r>
      <w:bookmarkEnd w:id="4245"/>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0903C1" w:rsidRDefault="009144EC" w:rsidP="00101735">
            <w:pPr>
              <w:spacing w:after="20" w:line="254" w:lineRule="auto"/>
              <w:rPr>
                <w:rFonts w:ascii="Courier New" w:hAnsi="Courier New" w:cs="Courier New"/>
                <w:color w:val="FF0000"/>
              </w:rPr>
            </w:pPr>
            <w:bookmarkStart w:id="4246"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0903C1">
              <w:rPr>
                <w:rFonts w:ascii="Courier New" w:hAnsi="Courier New" w:cs="Courier New"/>
              </w:rPr>
              <w:t>[,&lt;</w:t>
            </w:r>
            <w:r w:rsidR="00937268">
              <w:rPr>
                <w:rFonts w:ascii="Courier New" w:hAnsi="Courier New" w:cs="Courier New"/>
              </w:rPr>
              <w:t>PIN ID</w:t>
            </w:r>
            <w:r w:rsidR="00937268" w:rsidRPr="000903C1">
              <w:rPr>
                <w:rFonts w:ascii="Courier New" w:hAnsi="Courier New" w:cs="Courier New"/>
              </w:rPr>
              <w:t>&gt;][,&lt;</w:t>
            </w:r>
            <w:r w:rsidR="00937268">
              <w:rPr>
                <w:rFonts w:ascii="Courier New" w:hAnsi="Courier New" w:cs="Courier New"/>
              </w:rPr>
              <w:t>C</w:t>
            </w:r>
            <w:r w:rsidR="00937268" w:rsidRPr="00E363D6">
              <w:rPr>
                <w:rFonts w:ascii="Courier New" w:hAnsi="Courier New" w:cs="Courier New"/>
              </w:rPr>
              <w:t>onnectivity group ID</w:t>
            </w:r>
            <w:r w:rsidR="00937268" w:rsidRPr="000903C1">
              <w:rPr>
                <w:rFonts w:ascii="Courier New" w:hAnsi="Courier New" w:cs="Courier New"/>
              </w:rPr>
              <w:t>&gt;]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47" w:name="_MCCTEMPBM_CRPT80112563___7" w:colFirst="0" w:colLast="1"/>
            <w:bookmarkEnd w:id="4246"/>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0903C1">
              <w:rPr>
                <w:rFonts w:ascii="Courier New" w:hAnsi="Courier New" w:cs="Courier New"/>
              </w:rPr>
              <w:t>[&lt;</w:t>
            </w:r>
            <w:r w:rsidR="005F760C">
              <w:rPr>
                <w:rFonts w:ascii="Courier New" w:hAnsi="Courier New" w:cs="Courier New"/>
              </w:rPr>
              <w:t>PIN ID</w:t>
            </w:r>
            <w:r w:rsidR="005F760C" w:rsidRPr="000903C1">
              <w:rPr>
                <w:rFonts w:ascii="Courier New" w:hAnsi="Courier New" w:cs="Courier New"/>
              </w:rPr>
              <w:t>&gt;],[&lt;</w:t>
            </w:r>
            <w:r w:rsidR="005F760C">
              <w:rPr>
                <w:rFonts w:ascii="Courier New" w:hAnsi="Courier New" w:cs="Courier New"/>
              </w:rPr>
              <w:t>C</w:t>
            </w:r>
            <w:r w:rsidR="005F760C" w:rsidRPr="00E363D6">
              <w:rPr>
                <w:rFonts w:ascii="Courier New" w:hAnsi="Courier New" w:cs="Courier New"/>
              </w:rPr>
              <w:t>onnectivity group ID</w:t>
            </w:r>
            <w:r w:rsidR="005F760C" w:rsidRPr="000903C1">
              <w:rPr>
                <w:rFonts w:ascii="Courier New" w:hAnsi="Courier New" w:cs="Courier New"/>
              </w:rPr>
              <w:t>&gt;],</w:t>
            </w:r>
            <w:r w:rsidRPr="000903C1">
              <w:rPr>
                <w:rFonts w:ascii="Courier New" w:hAnsi="Courier New" w:cs="Courier New"/>
              </w:rPr>
              <w: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48" w:name="_MCCTEMPBM_CRPT80112564___7" w:colFirst="0" w:colLast="0"/>
            <w:bookmarkEnd w:id="4247"/>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0903C1">
              <w:rPr>
                <w:rFonts w:ascii="Courier New" w:hAnsi="Courier New" w:cs="Courier New"/>
              </w:rPr>
              <w:t>,list of supported&lt;</w:t>
            </w:r>
            <w:r w:rsidR="00344329">
              <w:rPr>
                <w:rFonts w:ascii="Courier New" w:hAnsi="Courier New" w:cs="Courier New"/>
              </w:rPr>
              <w:t>PIN ID</w:t>
            </w:r>
            <w:r w:rsidR="00344329" w:rsidRPr="000903C1">
              <w:rPr>
                <w:rFonts w:ascii="Courier New" w:hAnsi="Courier New" w:cs="Courier New"/>
              </w:rPr>
              <w:t>&gt;s),list of supported&lt;</w:t>
            </w:r>
            <w:r w:rsidR="00344329">
              <w:rPr>
                <w:rFonts w:ascii="Courier New" w:hAnsi="Courier New" w:cs="Courier New"/>
              </w:rPr>
              <w:t>c</w:t>
            </w:r>
            <w:r w:rsidR="00344329" w:rsidRPr="00E363D6">
              <w:rPr>
                <w:rFonts w:ascii="Courier New" w:hAnsi="Courier New" w:cs="Courier New"/>
              </w:rPr>
              <w:t>onnectivity group ID</w:t>
            </w:r>
            <w:r w:rsidR="00344329" w:rsidRPr="000903C1">
              <w:rPr>
                <w:rFonts w:ascii="Courier New" w:hAnsi="Courier New" w:cs="Courier New"/>
              </w:rPr>
              <w:t>&gt;s)</w:t>
            </w:r>
          </w:p>
        </w:tc>
      </w:tr>
      <w:bookmarkEnd w:id="4248"/>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56436217" w:rsidR="009144EC" w:rsidRPr="000903C1" w:rsidRDefault="009144EC" w:rsidP="009144EC">
      <w:bookmarkStart w:id="4249"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w:t>
      </w:r>
      <w:r w:rsidRPr="000903C1">
        <w:rPr>
          <w:rFonts w:ascii="Courier New" w:hAnsi="Courier New" w:cs="Courier New"/>
        </w:rPr>
        <w:lastRenderedPageBreak/>
        <w:t>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0903C1">
        <w:rPr>
          <w:rFonts w:ascii="Courier New" w:hAnsi="Courier New" w:cs="Courier New"/>
        </w:rPr>
        <w:t>,&lt;</w:t>
      </w:r>
      <w:r w:rsidR="0031547E">
        <w:rPr>
          <w:rFonts w:ascii="Courier New" w:hAnsi="Courier New" w:cs="Courier New"/>
        </w:rPr>
        <w:t>PIN ID</w:t>
      </w:r>
      <w:r w:rsidR="0031547E" w:rsidRPr="000903C1">
        <w:rPr>
          <w:rFonts w:ascii="Courier New" w:hAnsi="Courier New" w:cs="Courier New"/>
        </w:rPr>
        <w:t>&gt;,&lt;</w:t>
      </w:r>
      <w:r w:rsidR="0031547E">
        <w:rPr>
          <w:rFonts w:ascii="Courier New" w:hAnsi="Courier New" w:cs="Courier New"/>
        </w:rPr>
        <w:t>Connectivity group ID</w:t>
      </w:r>
      <w:r w:rsidR="0031547E" w:rsidRPr="000903C1">
        <w:rPr>
          <w:rFonts w:ascii="Courier New" w:hAnsi="Courier New" w:cs="Courier New"/>
        </w:rPr>
        <w:t>&gt;</w:t>
      </w:r>
      <w:r w:rsidR="0031547E" w:rsidRPr="000903C1">
        <w:t>.</w:t>
      </w:r>
    </w:p>
    <w:bookmarkEnd w:id="4249"/>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50"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51" w:name="_MCCTEMPBM_CRPT80112567___2"/>
      <w:bookmarkEnd w:id="4250"/>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52" w:name="_MCCTEMPBM_CRPT80112568___7"/>
      <w:bookmarkEnd w:id="4251"/>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Default="009144EC" w:rsidP="009144EC">
      <w:pPr>
        <w:pStyle w:val="B1"/>
      </w:pPr>
      <w:r w:rsidRPr="000903C1">
        <w:rPr>
          <w:rFonts w:ascii="Courier New" w:hAnsi="Courier New" w:cs="Courier New"/>
        </w:rPr>
        <w:lastRenderedPageBreak/>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5B7E0635" w14:textId="77777777" w:rsidR="0099162E" w:rsidRPr="000903C1" w:rsidRDefault="0099162E" w:rsidP="0099162E">
      <w:pPr>
        <w:pStyle w:val="B1"/>
      </w:pPr>
      <w:r w:rsidRPr="000903C1">
        <w:t>&lt;</w:t>
      </w:r>
      <w:r>
        <w:rPr>
          <w:rFonts w:ascii="Courier New" w:hAnsi="Courier New" w:cs="Courier New"/>
        </w:rPr>
        <w:t xml:space="preserve">PIN </w:t>
      </w:r>
      <w:r w:rsidRPr="000903C1">
        <w:rPr>
          <w:rFonts w:ascii="Courier New" w:hAnsi="Courier New" w:cs="Courier New"/>
        </w:rPr>
        <w:t>ID</w:t>
      </w:r>
      <w:r w:rsidRPr="000903C1">
        <w:t>&gt;: string type. Indicates a</w:t>
      </w:r>
      <w:r>
        <w:t xml:space="preserve"> PIN</w:t>
      </w:r>
      <w:r w:rsidRPr="000903C1">
        <w:t>.</w:t>
      </w:r>
    </w:p>
    <w:p w14:paraId="38647254" w14:textId="6B9A88F0" w:rsidR="0099162E" w:rsidRPr="000903C1" w:rsidRDefault="0099162E" w:rsidP="0099162E">
      <w:pPr>
        <w:pStyle w:val="B1"/>
      </w:pPr>
      <w:r w:rsidRPr="000903C1">
        <w:t>&lt;</w:t>
      </w:r>
      <w:r>
        <w:rPr>
          <w:rFonts w:ascii="Courier New" w:hAnsi="Courier New" w:cs="Courier New"/>
        </w:rPr>
        <w:t>Connectivity group ID</w:t>
      </w:r>
      <w:r w:rsidRPr="000903C1">
        <w:t xml:space="preserve">&gt;: string type. Indicates a </w:t>
      </w:r>
      <w:r w:rsidRPr="00E23CF9">
        <w:t>connectivity group configured in the 5G-RG</w:t>
      </w:r>
      <w:r w:rsidRPr="000903C1">
        <w:t>.</w:t>
      </w:r>
    </w:p>
    <w:p w14:paraId="13BD96CC" w14:textId="77777777" w:rsidR="009144EC" w:rsidRPr="000903C1" w:rsidRDefault="009144EC" w:rsidP="009144EC">
      <w:pPr>
        <w:pStyle w:val="B1"/>
        <w:ind w:left="284" w:firstLine="0"/>
      </w:pPr>
      <w:bookmarkStart w:id="4253" w:name="_MCCTEMPBM_CRPT80112569___2"/>
      <w:bookmarkEnd w:id="4252"/>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54" w:name="_MCCTEMPBM_CRPT80112570___3"/>
      <w:bookmarkEnd w:id="4253"/>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54"/>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55"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55"/>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56"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56"/>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57"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57"/>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58"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59" w:name="_MCCTEMPBM_CRPT80112575___2"/>
      <w:bookmarkEnd w:id="4258"/>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60" w:name="_MCCTEMPBM_CRPT80112576___7"/>
      <w:bookmarkEnd w:id="4259"/>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60"/>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61"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61"/>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62" w:name="_MCCTEMPBM_CRPT80112578___7"/>
      <w:r w:rsidRPr="000903C1">
        <w:rPr>
          <w:rFonts w:ascii="Courier New" w:hAnsi="Courier New" w:cs="Courier New"/>
        </w:rPr>
        <w:lastRenderedPageBreak/>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63" w:name="_MCCTEMPBM_CRPT80112580___7"/>
      <w:bookmarkEnd w:id="4262"/>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63"/>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64" w:name="_Toc162980281"/>
      <w:r w:rsidRPr="000903C1">
        <w:t>10.1.76</w:t>
      </w:r>
      <w:r w:rsidRPr="000903C1">
        <w:tab/>
        <w:t>NAS connection release +CNASCREL</w:t>
      </w:r>
      <w:bookmarkEnd w:id="4264"/>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65"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65"/>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66" w:name="_MCCTEMPBM_CRPT80112582___7"/>
      <w:r w:rsidRPr="000903C1">
        <w:t xml:space="preserve">Refer clause 9.2 for possible </w:t>
      </w:r>
      <w:r w:rsidRPr="000903C1">
        <w:rPr>
          <w:rFonts w:ascii="Courier New" w:hAnsi="Courier New"/>
        </w:rPr>
        <w:t>&lt;err&gt;</w:t>
      </w:r>
      <w:r w:rsidRPr="000903C1">
        <w:t xml:space="preserve"> values.</w:t>
      </w:r>
    </w:p>
    <w:bookmarkEnd w:id="4266"/>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67" w:name="_Toc162980282"/>
      <w:r w:rsidRPr="000903C1">
        <w:t>10.1.77</w:t>
      </w:r>
      <w:r w:rsidRPr="000903C1">
        <w:tab/>
        <w:t>Reject paging +CREJPAG</w:t>
      </w:r>
      <w:bookmarkEnd w:id="4267"/>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268" w:name="_MCCTEMPBM_CRPT80112583___7" w:colFirst="0" w:colLast="0"/>
            <w:bookmarkStart w:id="4269"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270" w:name="_MCCTEMPBM_CRPT80112584___7"/>
            <w:r w:rsidRPr="000903C1">
              <w:rPr>
                <w:b/>
              </w:rPr>
              <w:t xml:space="preserve">when </w:t>
            </w:r>
            <w:r w:rsidRPr="000903C1">
              <w:rPr>
                <w:rFonts w:ascii="Courier New" w:hAnsi="Courier New"/>
                <w:b/>
              </w:rPr>
              <w:t>&lt;n&gt;</w:t>
            </w:r>
            <w:r w:rsidRPr="000903C1">
              <w:rPr>
                <w:b/>
              </w:rPr>
              <w:t>=2 and command successful</w:t>
            </w:r>
          </w:p>
          <w:bookmarkEnd w:id="4270"/>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271" w:name="_MCCTEMPBM_CRPT80112586___7" w:colFirst="0" w:colLast="0"/>
            <w:bookmarkEnd w:id="4268"/>
            <w:bookmarkEnd w:id="4269"/>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272" w:name="_MCCTEMPBM_CRPT80112587___7"/>
            <w:bookmarkEnd w:id="4271"/>
            <w:r w:rsidRPr="000903C1">
              <w:rPr>
                <w:rFonts w:ascii="Courier New" w:hAnsi="Courier New"/>
              </w:rPr>
              <w:t>+CREJPAG=?</w:t>
            </w:r>
            <w:bookmarkEnd w:id="4272"/>
          </w:p>
        </w:tc>
        <w:tc>
          <w:tcPr>
            <w:tcW w:w="4881" w:type="dxa"/>
          </w:tcPr>
          <w:p w14:paraId="7E230C62" w14:textId="77777777" w:rsidR="00C13A2E" w:rsidRPr="000903C1" w:rsidRDefault="00C13A2E" w:rsidP="008F1803">
            <w:pPr>
              <w:spacing w:after="20"/>
              <w:rPr>
                <w:rFonts w:ascii="Courier New" w:hAnsi="Courier New"/>
              </w:rPr>
            </w:pPr>
            <w:bookmarkStart w:id="4273"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273"/>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lastRenderedPageBreak/>
        <w:t>Description</w:t>
      </w:r>
    </w:p>
    <w:p w14:paraId="2F0C12E9" w14:textId="77777777" w:rsidR="00C13A2E" w:rsidRPr="000903C1" w:rsidRDefault="00C13A2E" w:rsidP="00C13A2E">
      <w:pPr>
        <w:keepNext/>
        <w:keepLines/>
      </w:pPr>
      <w:bookmarkStart w:id="4274"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274"/>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275"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275"/>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276"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277" w:name="_MCCTEMPBM_CRPT80112592___7"/>
      <w:bookmarkEnd w:id="4276"/>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278" w:name="_MCCTEMPBM_CRPT80112593___3"/>
      <w:bookmarkEnd w:id="4277"/>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279" w:name="_MCCTEMPBM_CRPT80112594___7"/>
      <w:bookmarkEnd w:id="4278"/>
      <w:r w:rsidRPr="000903C1">
        <w:rPr>
          <w:rFonts w:ascii="Courier New" w:hAnsi="Courier New"/>
        </w:rPr>
        <w:t>&lt;paging_cause&gt;</w:t>
      </w:r>
      <w:r w:rsidRPr="000903C1">
        <w:t>: integer type; indicates the paging cause.</w:t>
      </w:r>
    </w:p>
    <w:bookmarkEnd w:id="4279"/>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280"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280"/>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281"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281"/>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282"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282"/>
    <w:p w14:paraId="5F9BCA1D" w14:textId="77777777" w:rsidR="00C13A2E" w:rsidRPr="000903C1" w:rsidRDefault="00C13A2E" w:rsidP="00C13A2E">
      <w:pPr>
        <w:pStyle w:val="B2"/>
      </w:pPr>
      <w:r w:rsidRPr="000903C1">
        <w:rPr>
          <w:u w:val="single"/>
        </w:rPr>
        <w:lastRenderedPageBreak/>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283" w:name="_Toc162980283"/>
      <w:r w:rsidRPr="000903C1">
        <w:t>10.1.78</w:t>
      </w:r>
      <w:r w:rsidRPr="000903C1">
        <w:tab/>
        <w:t>Paging restrictions +CPAGRES</w:t>
      </w:r>
      <w:bookmarkEnd w:id="4283"/>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284"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285" w:name="_MCCTEMPBM_CRPT80112599___7" w:colFirst="0" w:colLast="0"/>
            <w:bookmarkEnd w:id="4284"/>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286" w:name="_MCCTEMPBM_CRPT80112600___7"/>
            <w:bookmarkEnd w:id="4285"/>
            <w:r w:rsidRPr="000903C1">
              <w:rPr>
                <w:rFonts w:ascii="Courier New" w:hAnsi="Courier New"/>
              </w:rPr>
              <w:t>+CPAGRES=?</w:t>
            </w:r>
            <w:bookmarkEnd w:id="4286"/>
          </w:p>
        </w:tc>
        <w:tc>
          <w:tcPr>
            <w:tcW w:w="4881" w:type="dxa"/>
          </w:tcPr>
          <w:p w14:paraId="2A0E95FC" w14:textId="77777777" w:rsidR="0092214B" w:rsidRPr="000903C1" w:rsidRDefault="0092214B" w:rsidP="008F1803">
            <w:pPr>
              <w:spacing w:after="20"/>
              <w:rPr>
                <w:rFonts w:ascii="Courier New" w:hAnsi="Courier New"/>
              </w:rPr>
            </w:pPr>
            <w:bookmarkStart w:id="4287"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287"/>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288"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288"/>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289"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290" w:name="_MCCTEMPBM_CRPT80112604___7"/>
      <w:bookmarkEnd w:id="4289"/>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291" w:name="_MCCTEMPBM_CRPT80112605___3"/>
      <w:bookmarkEnd w:id="429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292" w:name="_MCCTEMPBM_CRPT80112606___7"/>
      <w:bookmarkEnd w:id="4291"/>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292"/>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293"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294" w:name="_MCCTEMPBM_CRPT80112608___7"/>
      <w:bookmarkEnd w:id="4293"/>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294"/>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lastRenderedPageBreak/>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295"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295"/>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296" w:name="_Toc162980284"/>
      <w:r w:rsidRPr="000903C1">
        <w:t>10.1.79</w:t>
      </w:r>
      <w:r w:rsidRPr="000903C1">
        <w:tab/>
        <w:t>Paging timing collision control +CPAGTCC</w:t>
      </w:r>
      <w:bookmarkEnd w:id="4296"/>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lastRenderedPageBreak/>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297" w:name="_Toc162980285"/>
      <w:r w:rsidRPr="000903C1">
        <w:t>10.1.80</w:t>
      </w:r>
      <w:r w:rsidRPr="000903C1">
        <w:tab/>
        <w:t>DNS server address reporting +CDNSADD</w:t>
      </w:r>
      <w:bookmarkEnd w:id="4297"/>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lastRenderedPageBreak/>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298" w:name="_Toc162980286"/>
      <w:r w:rsidRPr="000903C1">
        <w:t>10.1.81</w:t>
      </w:r>
      <w:r w:rsidRPr="000903C1">
        <w:tab/>
        <w:t>Access domain selection preference for MO SMS +CADSMS</w:t>
      </w:r>
      <w:bookmarkEnd w:id="4298"/>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299" w:name="_Toc162980287"/>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299"/>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lastRenderedPageBreak/>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00" w:name="_Toc162980288"/>
      <w:r w:rsidRPr="00100605">
        <w:t>10.1.83</w:t>
      </w:r>
      <w:r w:rsidRPr="00100605">
        <w:tab/>
        <w:t>5G ProSe UE-to-network Relay Authentication Response +C5G</w:t>
      </w:r>
      <w:bookmarkStart w:id="4301" w:name="_Hlk110848959"/>
      <w:r w:rsidRPr="000903C1">
        <w:t>P</w:t>
      </w:r>
      <w:r>
        <w:t>U2NR</w:t>
      </w:r>
      <w:r w:rsidRPr="000903C1">
        <w:t>A</w:t>
      </w:r>
      <w:r>
        <w:t>UTHR</w:t>
      </w:r>
      <w:bookmarkEnd w:id="4301"/>
      <w:bookmarkEnd w:id="430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216E704"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w:t>
      </w:r>
      <w:r w:rsidR="00C2520E">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lastRenderedPageBreak/>
        <w:t>Optional.</w:t>
      </w:r>
    </w:p>
    <w:p w14:paraId="7C714B1E" w14:textId="7ACB5568" w:rsidR="001B0D11" w:rsidRPr="009C4805" w:rsidRDefault="001B0D11" w:rsidP="001B0D11">
      <w:pPr>
        <w:pStyle w:val="Heading3"/>
        <w:rPr>
          <w:lang w:val="fr-FR"/>
        </w:rPr>
      </w:pPr>
      <w:bookmarkStart w:id="4302" w:name="_Toc162980289"/>
      <w:r w:rsidRPr="009C4805">
        <w:rPr>
          <w:lang w:val="fr-FR"/>
        </w:rPr>
        <w:t>10.1.</w:t>
      </w:r>
      <w:r>
        <w:rPr>
          <w:lang w:val="fr-FR"/>
        </w:rPr>
        <w:t>84</w:t>
      </w:r>
      <w:r w:rsidRPr="009C4805">
        <w:rPr>
          <w:lang w:val="fr-FR"/>
        </w:rPr>
        <w:tab/>
        <w:t>ECS Configuration information +CECSADDRCONF</w:t>
      </w:r>
      <w:bookmarkEnd w:id="4302"/>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03" w:name="_Hlk109551601"/>
            <w:r w:rsidRPr="008F7493">
              <w:rPr>
                <w:rFonts w:ascii="Courier New" w:hAnsi="Courier New" w:cs="Courier New"/>
              </w:rPr>
              <w:t>ECSCONF</w:t>
            </w:r>
            <w:bookmarkEnd w:id="4303"/>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04" w:name="_Hlk109551832"/>
            <w:r>
              <w:rPr>
                <w:rFonts w:ascii="Courier New" w:hAnsi="Courier New" w:cs="Courier New"/>
                <w:sz w:val="20"/>
              </w:rPr>
              <w:t>ECSC</w:t>
            </w:r>
            <w:r w:rsidRPr="008F7493">
              <w:rPr>
                <w:rFonts w:ascii="Courier New" w:hAnsi="Courier New" w:cs="Courier New"/>
                <w:sz w:val="20"/>
              </w:rPr>
              <w:t>onf</w:t>
            </w:r>
            <w:bookmarkEnd w:id="4304"/>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lastRenderedPageBreak/>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05" w:name="_Toc162980290"/>
      <w:r>
        <w:t>10.1.85</w:t>
      </w:r>
      <w:r>
        <w:tab/>
        <w:t xml:space="preserve">5GS network registration status </w:t>
      </w:r>
      <w:r w:rsidRPr="00201118">
        <w:t>over</w:t>
      </w:r>
      <w:r>
        <w:t xml:space="preserve"> non-3GPP access +C5GREGN3GPP</w:t>
      </w:r>
      <w:bookmarkEnd w:id="4305"/>
    </w:p>
    <w:p w14:paraId="7F225A9E" w14:textId="441193E9" w:rsidR="009A7B80" w:rsidRDefault="009A7B80" w:rsidP="009A7B80">
      <w:pPr>
        <w:pStyle w:val="TH"/>
      </w:pPr>
      <w:r>
        <w:t>Table </w:t>
      </w:r>
      <w:r>
        <w:rPr>
          <w:noProof/>
        </w:rPr>
        <w:t>10.</w:t>
      </w:r>
      <w:r w:rsidR="00B91B13">
        <w:rPr>
          <w:noProof/>
        </w:rPr>
        <w:t>1.85</w:t>
      </w:r>
      <w:r>
        <w:rPr>
          <w:noProof/>
        </w:rPr>
        <w:t>-1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lastRenderedPageBreak/>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06" w:name="_Toc162980291"/>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06"/>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07" w:name="_Toc162980292"/>
    <w:p w14:paraId="40F9FFB2" w14:textId="4B22C2D9" w:rsidR="00AE0CDA" w:rsidRDefault="00E46BAC"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307"/>
    </w:p>
    <w:p w14:paraId="51D314F9" w14:textId="74950E32" w:rsidR="00AE0CDA" w:rsidRDefault="00E46BAC"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8" w:name="_heading=h.26in1rg" w:colFirst="0" w:colLast="0" w:displacedByCustomXml="next"/>
      <w:bookmarkEnd w:id="4308"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E46BAC"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E46BAC"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309" w:name="_heading=h.lnxbz9" w:colFirst="0" w:colLast="0" w:displacedByCustomXml="next"/>
      <w:bookmarkEnd w:id="4309"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E46BAC"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E46BAC"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310" w:name="_heading=h.35nkun2" w:colFirst="0" w:colLast="0" w:displacedByCustomXml="next"/>
      <w:bookmarkEnd w:id="4310"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E46BAC"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E46BAC"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E46BAC"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E46BAC"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11" w:name="_heading=h.1ksv4uv" w:colFirst="0" w:colLast="0" w:displacedByCustomXml="next"/>
      <w:bookmarkEnd w:id="4311"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E46BAC"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2" w:name="_heading=h.44sinio" w:colFirst="0" w:colLast="0" w:displacedByCustomXml="next"/>
              <w:bookmarkEnd w:id="4312" w:displacedByCustomXml="next"/>
              <w:sdt>
                <w:sdtPr>
                  <w:tag w:val="goog_rdk_37"/>
                  <w:id w:val="-1858499987"/>
                </w:sdtPr>
                <w:sdtEndPr/>
                <w:sdtContent>
                  <w:p w14:paraId="26BDF560" w14:textId="77777777" w:rsidR="00AE0CDA" w:rsidRDefault="00E46BAC"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E46BAC"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E46BAC"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E46BAC"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313" w:name="_heading=h.2jxsxqh" w:colFirst="0" w:colLast="0"/>
          <w:bookmarkEnd w:id="4313"/>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E46BAC" w:rsidP="00AE0CDA">
          <w:sdt>
            <w:sdtPr>
              <w:tag w:val="goog_rdk_47"/>
              <w:id w:val="-1153285626"/>
            </w:sdtPr>
            <w:sdtEndPr/>
            <w:sdtContent>
              <w:r w:rsidR="00AE0CDA">
                <w:t>The read command returns the current settings for each defined MBS session.</w:t>
              </w:r>
            </w:sdtContent>
          </w:sdt>
        </w:p>
      </w:sdtContent>
    </w:sdt>
    <w:bookmarkStart w:id="4314" w:name="_heading=h.z337ya" w:colFirst="0" w:colLast="0" w:displacedByCustomXml="next"/>
    <w:bookmarkEnd w:id="4314" w:displacedByCustomXml="next"/>
    <w:sdt>
      <w:sdtPr>
        <w:tag w:val="goog_rdk_50"/>
        <w:id w:val="-1836829920"/>
      </w:sdtPr>
      <w:sdtEndPr/>
      <w:sdtContent>
        <w:p w14:paraId="7C083E68" w14:textId="77777777" w:rsidR="00AE0CDA" w:rsidRDefault="00E46BAC"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E46BAC"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E46BAC"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E46BAC"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E46BAC"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E46BAC"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E46BAC"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E46BAC"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315" w:name="_heading=h.3j2qqm3" w:colFirst="0" w:colLast="0" w:displacedByCustomXml="next"/>
    <w:bookmarkEnd w:id="4315" w:displacedByCustomXml="next"/>
    <w:sdt>
      <w:sdtPr>
        <w:tag w:val="goog_rdk_74"/>
        <w:id w:val="-662710293"/>
      </w:sdtPr>
      <w:sdtEndPr/>
      <w:sdtContent>
        <w:p w14:paraId="3A610CAB" w14:textId="77777777" w:rsidR="00AE0CDA" w:rsidRDefault="00E46BAC"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E46BAC"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E46BAC" w:rsidP="00100605">
          <w:pPr>
            <w:pStyle w:val="B1"/>
          </w:pPr>
          <w:sdt>
            <w:sdtPr>
              <w:tag w:val="goog_rdk_77"/>
              <w:id w:val="653490608"/>
            </w:sdtPr>
            <w:sdtEndPr/>
            <w:sdtContent>
              <w:r w:rsidR="00AE0CDA">
                <w:t>1</w:t>
              </w:r>
              <w:r w:rsidR="00AE0CDA">
                <w:tab/>
                <w:t>Leave MBS session</w:t>
              </w:r>
            </w:sdtContent>
          </w:sdt>
        </w:p>
      </w:sdtContent>
    </w:sdt>
    <w:bookmarkStart w:id="4316" w:name="_Toc162980293"/>
    <w:p w14:paraId="75B2438A" w14:textId="254CBE5C" w:rsidR="004756CE" w:rsidRDefault="00E46BAC"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316"/>
    </w:p>
    <w:p w14:paraId="52D5FBD2" w14:textId="5B2A2A46" w:rsidR="004756CE" w:rsidRPr="00100605" w:rsidRDefault="00E46BAC"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E46BAC"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E46BAC"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317" w:name="_heading=h.1y810tw" w:colFirst="0" w:colLast="0" w:displacedByCustomXml="next"/>
      <w:bookmarkEnd w:id="4317"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E46BAC"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Default="00E46BAC"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Default="00E46BAC"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Default="00E46BAC"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318" w:name="_heading=h.4i7ojhp" w:colFirst="0" w:colLast="0" w:displacedByCustomXml="next"/>
      <w:bookmarkEnd w:id="4318"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E46BAC"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319" w:name="_heading=h.2xcytpi" w:colFirst="0" w:colLast="0" w:displacedByCustomXml="next"/>
              <w:bookmarkEnd w:id="4319" w:displacedByCustomXml="next"/>
              <w:sdt>
                <w:sdtPr>
                  <w:tag w:val="goog_rdk_102"/>
                  <w:id w:val="1413201326"/>
                </w:sdtPr>
                <w:sdtEndPr/>
                <w:sdtContent>
                  <w:p w14:paraId="3A2C8024" w14:textId="77777777" w:rsidR="004756CE" w:rsidRDefault="00E46BAC"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E46BAC" w:rsidP="004756CE">
          <w:sdt>
            <w:sdtPr>
              <w:tag w:val="goog_rdk_104"/>
              <w:id w:val="-995261995"/>
            </w:sdtPr>
            <w:sdtEndPr/>
            <w:sdtContent/>
          </w:sdt>
        </w:p>
      </w:sdtContent>
    </w:sdt>
    <w:sdt>
      <w:sdtPr>
        <w:tag w:val="goog_rdk_107"/>
        <w:id w:val="421916386"/>
      </w:sdtPr>
      <w:sdtEndPr/>
      <w:sdtContent>
        <w:p w14:paraId="47F98635" w14:textId="77777777" w:rsidR="004756CE" w:rsidRDefault="00E46BAC" w:rsidP="004756CE">
          <w:pPr>
            <w:keepNext/>
            <w:rPr>
              <w:b/>
            </w:rPr>
          </w:pPr>
          <w:sdt>
            <w:sdtPr>
              <w:tag w:val="goog_rdk_106"/>
              <w:id w:val="1153874846"/>
            </w:sdtPr>
            <w:sdtEndPr/>
            <w:sdtContent>
              <w:r w:rsidR="004756CE">
                <w:rPr>
                  <w:b/>
                </w:rPr>
                <w:t>Description</w:t>
              </w:r>
            </w:sdtContent>
          </w:sdt>
        </w:p>
      </w:sdtContent>
    </w:sdt>
    <w:bookmarkStart w:id="4320" w:name="_heading=h.1ci93xb" w:colFirst="0" w:colLast="0" w:displacedByCustomXml="next"/>
    <w:bookmarkEnd w:id="4320" w:displacedByCustomXml="next"/>
    <w:sdt>
      <w:sdtPr>
        <w:tag w:val="goog_rdk_109"/>
        <w:id w:val="-769155838"/>
      </w:sdtPr>
      <w:sdtEndPr/>
      <w:sdtContent>
        <w:sdt>
          <w:sdtPr>
            <w:tag w:val="goog_rdk_108"/>
            <w:id w:val="-1027175393"/>
          </w:sdtPr>
          <w:sdtEnd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321" w:name="_heading=h.3whwml4" w:colFirst="0" w:colLast="0" w:displacedByCustomXml="next"/>
    <w:bookmarkEnd w:id="4321" w:displacedByCustomXml="next"/>
    <w:sdt>
      <w:sdtPr>
        <w:tag w:val="goog_rdk_111"/>
        <w:id w:val="1524056652"/>
      </w:sdtPr>
      <w:sdtEndPr/>
      <w:sdtContent>
        <w:p w14:paraId="3D339868" w14:textId="77777777" w:rsidR="004756CE" w:rsidRDefault="00E46BAC"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E46BAC" w:rsidP="004756CE">
          <w:pPr>
            <w:rPr>
              <w:b/>
            </w:rPr>
          </w:pPr>
          <w:sdt>
            <w:sdtPr>
              <w:tag w:val="goog_rdk_112"/>
              <w:id w:val="-1221901295"/>
            </w:sdtPr>
            <w:sdtEndPr/>
            <w:sdtContent>
              <w:r w:rsidR="004756CE">
                <w:rPr>
                  <w:b/>
                </w:rPr>
                <w:t>Defined values</w:t>
              </w:r>
            </w:sdtContent>
          </w:sdt>
        </w:p>
      </w:sdtContent>
    </w:sdt>
    <w:bookmarkStart w:id="4322" w:name="_heading=h.2bn6wsx" w:colFirst="0" w:colLast="0" w:displacedByCustomXml="next"/>
    <w:bookmarkEnd w:id="4322" w:displacedByCustomXml="next"/>
    <w:sdt>
      <w:sdtPr>
        <w:tag w:val="goog_rdk_115"/>
        <w:id w:val="-1322658180"/>
      </w:sdtPr>
      <w:sdtEndPr/>
      <w:sdtContent>
        <w:p w14:paraId="3AC14405" w14:textId="77777777" w:rsidR="004756CE" w:rsidRDefault="00E46BAC"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E46BAC"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E46BAC"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E46BAC"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E46BAC"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E46BAC"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E46BAC" w:rsidP="007A6091">
      <w:pPr>
        <w:pStyle w:val="B1"/>
        <w:rPr>
          <w:rFonts w:ascii="Courier New" w:eastAsia="Courier New" w:hAnsi="Courier New" w:cs="Courier New"/>
        </w:rPr>
      </w:pPr>
      <w:sdt>
        <w:sdtPr>
          <w:tag w:val="goog_rdk_128"/>
          <w:id w:val="672307162"/>
        </w:sdtPr>
        <w:sdtEnd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E46BAC" w:rsidP="007A6091">
      <w:pPr>
        <w:pStyle w:val="B1"/>
        <w:rPr>
          <w:rFonts w:ascii="Courier New" w:eastAsia="Courier New" w:hAnsi="Courier New" w:cs="Courier New"/>
        </w:rPr>
      </w:pPr>
      <w:sdt>
        <w:sdtPr>
          <w:tag w:val="goog_rdk_130"/>
          <w:id w:val="-311404055"/>
        </w:sdtPr>
        <w:sdtEnd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Default="00E46BAC"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E46BAC"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E46BAC"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E46BAC"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E46BAC"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E46BAC"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323" w:name="_Toc99101667"/>
      <w:bookmarkStart w:id="4324" w:name="_Toc162980294"/>
      <w:r>
        <w:t>10.</w:t>
      </w:r>
      <w:r w:rsidRPr="00543CA8">
        <w:t>1</w:t>
      </w:r>
      <w:r>
        <w:t>.89</w:t>
      </w:r>
      <w:r w:rsidRPr="00543CA8">
        <w:tab/>
      </w:r>
      <w:r>
        <w:t>MBS session</w:t>
      </w:r>
      <w:r w:rsidRPr="00543CA8">
        <w:t xml:space="preserve"> status reporting +CM</w:t>
      </w:r>
      <w:r>
        <w:t>S</w:t>
      </w:r>
      <w:r w:rsidRPr="00543CA8">
        <w:t>SR</w:t>
      </w:r>
      <w:bookmarkEnd w:id="4324"/>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3A97C69"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4816C101"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0F1B75">
        <w:t>.</w:t>
      </w:r>
    </w:p>
    <w:p w14:paraId="514667F8" w14:textId="2BF71CC1"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lastRenderedPageBreak/>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325" w:name="_Toc162980295"/>
      <w:r w:rsidRPr="000903C1">
        <w:t>10.1.</w:t>
      </w:r>
      <w:r>
        <w:t>90</w:t>
      </w:r>
      <w:r w:rsidRPr="000903C1">
        <w:tab/>
      </w:r>
      <w:bookmarkStart w:id="4326" w:name="_Hlk131964832"/>
      <w:r>
        <w:t xml:space="preserve">Information for </w:t>
      </w:r>
      <w:bookmarkStart w:id="4327" w:name="_Hlk132190793"/>
      <w:r>
        <w:t>reflective QoS for ESP</w:t>
      </w:r>
      <w:bookmarkEnd w:id="4327"/>
      <w:r>
        <w:t xml:space="preserve"> </w:t>
      </w:r>
      <w:r w:rsidRPr="000903C1">
        <w:t>+</w:t>
      </w:r>
      <w:bookmarkEnd w:id="4326"/>
      <w:r>
        <w:t>CIRQE</w:t>
      </w:r>
      <w:bookmarkEnd w:id="4325"/>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lastRenderedPageBreak/>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Default="009A66D5" w:rsidP="00235249">
      <w:r w:rsidRPr="000903C1">
        <w:t>Optional.</w:t>
      </w:r>
    </w:p>
    <w:p w14:paraId="0AFD64BB" w14:textId="7439FBCC" w:rsidR="0092607C" w:rsidRPr="0022582E" w:rsidRDefault="0092607C" w:rsidP="0092607C">
      <w:pPr>
        <w:keepNext/>
        <w:keepLines/>
        <w:spacing w:before="120"/>
        <w:ind w:left="1134" w:hanging="1134"/>
        <w:outlineLvl w:val="2"/>
        <w:rPr>
          <w:rFonts w:ascii="Arial" w:hAnsi="Arial"/>
          <w:sz w:val="28"/>
        </w:rPr>
      </w:pPr>
      <w:r w:rsidRPr="0022582E">
        <w:rPr>
          <w:rFonts w:ascii="Arial" w:hAnsi="Arial"/>
          <w:sz w:val="28"/>
        </w:rPr>
        <w:t>10.1.</w:t>
      </w:r>
      <w:r>
        <w:rPr>
          <w:rFonts w:ascii="Arial" w:hAnsi="Arial"/>
          <w:sz w:val="28"/>
        </w:rPr>
        <w:t>91</w:t>
      </w:r>
      <w:r w:rsidRPr="0022582E">
        <w:rPr>
          <w:rFonts w:ascii="Arial" w:hAnsi="Arial"/>
          <w:sz w:val="28"/>
        </w:rPr>
        <w:tab/>
        <w:t>Non3gpp QoS assistance information read dynamic parameters +CN3QAIRDP</w:t>
      </w:r>
    </w:p>
    <w:p w14:paraId="360E21CA" w14:textId="46A326BA" w:rsidR="0092607C" w:rsidRPr="0022582E" w:rsidRDefault="0092607C" w:rsidP="0092607C">
      <w:pPr>
        <w:keepNext/>
        <w:keepLines/>
        <w:spacing w:before="60"/>
        <w:jc w:val="center"/>
        <w:rPr>
          <w:rFonts w:ascii="Arial" w:hAnsi="Arial"/>
          <w:b/>
          <w:lang w:val="fr-FR"/>
        </w:rPr>
      </w:pPr>
      <w:r w:rsidRPr="0022582E">
        <w:rPr>
          <w:rFonts w:ascii="Arial" w:hAnsi="Arial"/>
          <w:b/>
          <w:lang w:val="fr-FR"/>
        </w:rPr>
        <w:t>Table 10.1.</w:t>
      </w:r>
      <w:r>
        <w:rPr>
          <w:rFonts w:ascii="Arial" w:hAnsi="Arial"/>
          <w:b/>
          <w:lang w:val="fr-FR"/>
        </w:rPr>
        <w:t>91</w:t>
      </w:r>
      <w:r w:rsidRPr="0022582E">
        <w:rPr>
          <w:rFonts w:ascii="Arial" w:hAnsi="Arial"/>
          <w:b/>
          <w:lang w:val="fr-FR"/>
        </w:rPr>
        <w:t>-1: +</w:t>
      </w:r>
      <w:r w:rsidRPr="00D06762">
        <w:rPr>
          <w:rFonts w:ascii="Arial" w:hAnsi="Arial"/>
          <w:b/>
          <w:lang w:val="fr-FR"/>
        </w:rPr>
        <w:t xml:space="preserve"> CN3QAIRDP </w:t>
      </w:r>
      <w:r w:rsidRPr="0022582E">
        <w:rPr>
          <w:rFonts w:ascii="Arial" w:hAnsi="Arial"/>
          <w:b/>
          <w:lang w:val="fr-FR"/>
        </w:rPr>
        <w:t>action command syntax</w:t>
      </w:r>
    </w:p>
    <w:tbl>
      <w:tblPr>
        <w:tblW w:w="8348" w:type="dxa"/>
        <w:jc w:val="center"/>
        <w:tblLayout w:type="fixed"/>
        <w:tblLook w:val="0000" w:firstRow="0" w:lastRow="0" w:firstColumn="0" w:lastColumn="0" w:noHBand="0" w:noVBand="0"/>
      </w:tblPr>
      <w:tblGrid>
        <w:gridCol w:w="2802"/>
        <w:gridCol w:w="5546"/>
      </w:tblGrid>
      <w:tr w:rsidR="0092607C" w:rsidRPr="0022582E"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Possible Response(s)</w:t>
            </w:r>
          </w:p>
        </w:tc>
      </w:tr>
      <w:tr w:rsidR="0092607C" w:rsidRPr="0022582E"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77777777" w:rsidR="0092607C" w:rsidRPr="0022582E" w:rsidRDefault="0092607C" w:rsidP="004F1431">
            <w:pPr>
              <w:rPr>
                <w:rFonts w:ascii="Courier New" w:hAnsi="Courier New"/>
                <w:color w:val="000000"/>
              </w:rPr>
            </w:pPr>
            <w:r w:rsidRPr="0022582E">
              <w:rPr>
                <w:rFonts w:ascii="Courier New" w:hAnsi="Courier New"/>
                <w:color w:val="000000"/>
              </w:rPr>
              <w:t>+CN3QAIRDP [=&lt;cid&gt;]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22582E" w:rsidRDefault="0092607C" w:rsidP="004F1431">
            <w:pPr>
              <w:rPr>
                <w:rFonts w:ascii="Courier New" w:hAnsi="Courier New" w:cs="Courier New"/>
              </w:rPr>
            </w:pPr>
            <w:r w:rsidRPr="0022582E">
              <w:rPr>
                <w:rFonts w:ascii="Courier New" w:hAnsi="Courier New" w:cs="Courier New"/>
              </w:rPr>
              <w:t>[+</w:t>
            </w:r>
            <w:r w:rsidRPr="0022582E">
              <w:rPr>
                <w:rFonts w:ascii="Courier New" w:hAnsi="Courier New"/>
                <w:color w:val="000000"/>
              </w:rPr>
              <w:t>CN3QAIRDP</w:t>
            </w:r>
            <w:r w:rsidRPr="0022582E">
              <w:rPr>
                <w:rFonts w:ascii="Courier New" w:hAnsi="Courier New" w:cs="Courier New"/>
              </w:rPr>
              <w:t>: &lt;cid&gt;[,&lt;N3QAI</w:t>
            </w:r>
            <w:r>
              <w:rPr>
                <w:rFonts w:ascii="Courier New" w:hAnsi="Courier New" w:cs="Courier New"/>
              </w:rPr>
              <w:t>&gt;</w:t>
            </w:r>
            <w:r w:rsidRPr="0022582E">
              <w:rPr>
                <w:rFonts w:ascii="Courier New" w:hAnsi="Courier New" w:cs="Courier New"/>
              </w:rPr>
              <w:t>]</w:t>
            </w:r>
          </w:p>
          <w:p w14:paraId="47B0D183" w14:textId="77777777" w:rsidR="0092607C" w:rsidRPr="0022582E" w:rsidRDefault="0092607C" w:rsidP="004F1431">
            <w:r w:rsidRPr="0022582E">
              <w:rPr>
                <w:rFonts w:ascii="Courier New" w:hAnsi="Courier New" w:cs="Courier New"/>
              </w:rPr>
              <w:t>[</w:t>
            </w:r>
            <w:r w:rsidRPr="0022582E">
              <w:rPr>
                <w:rFonts w:ascii="Courier New" w:hAnsi="Courier New"/>
              </w:rPr>
              <w:t>...</w:t>
            </w:r>
            <w:r w:rsidRPr="0022582E">
              <w:rPr>
                <w:rFonts w:ascii="Courier New" w:hAnsi="Courier New" w:cs="Courier New"/>
              </w:rPr>
              <w:t>]]</w:t>
            </w:r>
          </w:p>
        </w:tc>
      </w:tr>
      <w:tr w:rsidR="0092607C" w:rsidRPr="0022582E"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22582E" w:rsidRDefault="0092607C" w:rsidP="004F1431">
            <w:pPr>
              <w:spacing w:line="200" w:lineRule="exact"/>
              <w:rPr>
                <w:rFonts w:ascii="Courier New" w:hAnsi="Courier New"/>
                <w:color w:val="000000"/>
              </w:rPr>
            </w:pPr>
            <w:r w:rsidRPr="0022582E">
              <w:rPr>
                <w:color w:val="000000"/>
              </w:rPr>
              <w:br w:type="page"/>
            </w:r>
            <w:r w:rsidRPr="0022582E">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22582E" w:rsidRDefault="0092607C" w:rsidP="004F1431">
            <w:pPr>
              <w:rPr>
                <w:rFonts w:ascii="Courier New" w:hAnsi="Courier New"/>
                <w:color w:val="000000"/>
              </w:rPr>
            </w:pPr>
            <w:r w:rsidRPr="0022582E">
              <w:rPr>
                <w:rFonts w:ascii="Courier New" w:hAnsi="Courier New"/>
                <w:color w:val="000000"/>
              </w:rPr>
              <w:t>+CN3QAIRDP: </w:t>
            </w:r>
            <w:r w:rsidRPr="0022582E">
              <w:rPr>
                <w:rFonts w:ascii="Courier New" w:hAnsi="Courier New" w:cs="Courier New"/>
              </w:rPr>
              <w:t>(</w:t>
            </w:r>
            <w:r w:rsidRPr="0022582E">
              <w:t xml:space="preserve">list of </w:t>
            </w:r>
            <w:r w:rsidRPr="0022582E">
              <w:rPr>
                <w:rFonts w:ascii="Courier New" w:hAnsi="Courier New"/>
              </w:rPr>
              <w:t>&lt;cid&gt;</w:t>
            </w:r>
            <w:r w:rsidRPr="0022582E">
              <w:t>s associated with active contexts</w:t>
            </w:r>
            <w:r w:rsidRPr="0022582E">
              <w:rPr>
                <w:rFonts w:ascii="Courier New" w:hAnsi="Courier New" w:cs="Courier New"/>
              </w:rPr>
              <w:t>)</w:t>
            </w:r>
          </w:p>
        </w:tc>
      </w:tr>
    </w:tbl>
    <w:p w14:paraId="54B83C57" w14:textId="77777777" w:rsidR="0092607C" w:rsidRPr="0022582E" w:rsidRDefault="0092607C" w:rsidP="0092607C">
      <w:pPr>
        <w:rPr>
          <w:b/>
          <w:color w:val="000000"/>
        </w:rPr>
      </w:pPr>
    </w:p>
    <w:p w14:paraId="3AEFC7A6" w14:textId="77777777" w:rsidR="0092607C" w:rsidRPr="0022582E" w:rsidRDefault="0092607C" w:rsidP="0092607C">
      <w:pPr>
        <w:keepNext/>
        <w:rPr>
          <w:b/>
          <w:color w:val="000000"/>
        </w:rPr>
      </w:pPr>
      <w:r w:rsidRPr="0022582E">
        <w:rPr>
          <w:b/>
          <w:color w:val="000000"/>
        </w:rPr>
        <w:t>Description</w:t>
      </w:r>
    </w:p>
    <w:p w14:paraId="1BCAF051" w14:textId="77777777" w:rsidR="0092607C" w:rsidRPr="0022582E" w:rsidRDefault="0092607C" w:rsidP="0092607C">
      <w:r w:rsidRPr="0022582E">
        <w:t>The execution command returns the N3QAI information (see 3GPP</w:t>
      </w:r>
      <w:r w:rsidRPr="0022582E">
        <w:rPr>
          <w:lang w:val="en-US"/>
        </w:rPr>
        <w:t xml:space="preserve"> TS 24.501 [161]) associated to the </w:t>
      </w:r>
      <w:r w:rsidRPr="0022582E">
        <w:t xml:space="preserve">provided context identifier </w:t>
      </w:r>
      <w:r w:rsidRPr="0022582E">
        <w:rPr>
          <w:rFonts w:ascii="Courier New" w:hAnsi="Courier New" w:cs="Courier New"/>
        </w:rPr>
        <w:t>&lt;cid&gt;</w:t>
      </w:r>
      <w:r w:rsidRPr="0022582E">
        <w:t>.</w:t>
      </w:r>
    </w:p>
    <w:p w14:paraId="53721211" w14:textId="77777777" w:rsidR="0092607C" w:rsidRPr="0022582E" w:rsidRDefault="0092607C" w:rsidP="0092607C">
      <w:r w:rsidRPr="0022582E">
        <w:t xml:space="preserve">If the parameter </w:t>
      </w:r>
      <w:r w:rsidRPr="0022582E">
        <w:rPr>
          <w:rFonts w:ascii="Courier New" w:hAnsi="Courier New" w:cs="Courier New"/>
        </w:rPr>
        <w:t>&lt;cid&gt;</w:t>
      </w:r>
      <w:r w:rsidRPr="0022582E">
        <w:t xml:space="preserve"> is omitted, the N3QAI information for all active PDP contexts are returned.</w:t>
      </w:r>
    </w:p>
    <w:p w14:paraId="5A2BEA52" w14:textId="77777777" w:rsidR="0092607C" w:rsidRPr="0022582E" w:rsidRDefault="0092607C" w:rsidP="0092607C">
      <w:r w:rsidRPr="0022582E">
        <w:t xml:space="preserve">The test command returns a list of </w:t>
      </w:r>
      <w:r w:rsidRPr="0022582E">
        <w:rPr>
          <w:rFonts w:ascii="Courier New" w:hAnsi="Courier New"/>
        </w:rPr>
        <w:t>&lt;cid&gt;</w:t>
      </w:r>
      <w:r w:rsidRPr="0022582E">
        <w:t>s associated with all active PDP contexts.</w:t>
      </w:r>
    </w:p>
    <w:p w14:paraId="61C924F4" w14:textId="77777777" w:rsidR="0092607C" w:rsidRPr="0022582E" w:rsidRDefault="0092607C" w:rsidP="0092607C">
      <w:pPr>
        <w:keepNext/>
        <w:rPr>
          <w:b/>
          <w:color w:val="000000"/>
        </w:rPr>
      </w:pPr>
      <w:r w:rsidRPr="0022582E">
        <w:rPr>
          <w:b/>
          <w:color w:val="000000"/>
        </w:rPr>
        <w:t>Defined values</w:t>
      </w:r>
    </w:p>
    <w:p w14:paraId="7C9B8452" w14:textId="77777777" w:rsidR="0092607C" w:rsidRPr="0022582E" w:rsidRDefault="0092607C" w:rsidP="0092607C">
      <w:pPr>
        <w:ind w:left="568" w:hanging="284"/>
      </w:pPr>
      <w:bookmarkStart w:id="4328" w:name="_Hlk146886753"/>
      <w:r w:rsidRPr="0022582E">
        <w:rPr>
          <w:rFonts w:ascii="Courier New" w:hAnsi="Courier New" w:cs="Courier New"/>
        </w:rPr>
        <w:t>&lt;cid&gt;</w:t>
      </w:r>
      <w:r w:rsidRPr="0022582E">
        <w:t xml:space="preserve">: integer type; specifies a particular PDP Context definition </w:t>
      </w:r>
      <w:r>
        <w:t xml:space="preserve">for the PDU session </w:t>
      </w:r>
      <w:r w:rsidRPr="0022582E">
        <w:t xml:space="preserve">(see the </w:t>
      </w:r>
      <w:r w:rsidRPr="0022582E">
        <w:rPr>
          <w:rFonts w:ascii="Courier New" w:hAnsi="Courier New" w:cs="Courier New"/>
        </w:rPr>
        <w:t>+CGDCONT</w:t>
      </w:r>
      <w:r w:rsidRPr="0022582E">
        <w:t xml:space="preserve"> and </w:t>
      </w:r>
      <w:r w:rsidRPr="0022582E">
        <w:rPr>
          <w:rFonts w:ascii="Courier New" w:hAnsi="Courier New" w:cs="Courier New"/>
        </w:rPr>
        <w:t>+CGDSCONT</w:t>
      </w:r>
      <w:r w:rsidRPr="0022582E">
        <w:t xml:space="preserve"> commands).</w:t>
      </w:r>
    </w:p>
    <w:p w14:paraId="75303C44" w14:textId="77777777" w:rsidR="0092607C" w:rsidRPr="0022582E" w:rsidRDefault="0092607C" w:rsidP="0092607C">
      <w:pPr>
        <w:ind w:left="568" w:hanging="284"/>
      </w:pPr>
      <w:r w:rsidRPr="0022582E">
        <w:rPr>
          <w:rFonts w:ascii="Courier New" w:hAnsi="Courier New" w:cs="Courier New"/>
        </w:rPr>
        <w:t>&lt;</w:t>
      </w:r>
      <w:r w:rsidRPr="0022582E">
        <w:rPr>
          <w:rFonts w:ascii="Courier New" w:hAnsi="Courier New"/>
        </w:rPr>
        <w:t>N3QAI</w:t>
      </w:r>
      <w:r w:rsidRPr="0022582E">
        <w:rPr>
          <w:rFonts w:ascii="Courier New" w:hAnsi="Courier New" w:cs="Courier New"/>
        </w:rPr>
        <w:t>&gt;</w:t>
      </w:r>
      <w:r w:rsidRPr="0022582E">
        <w:t xml:space="preserve">: string type; coded as </w:t>
      </w:r>
      <w:r>
        <w:t xml:space="preserve">octet 4 to x of </w:t>
      </w:r>
      <w:r w:rsidRPr="0022582E">
        <w:t>3GPP TS 24.501 [161] figure 9.11.4.36.</w:t>
      </w:r>
      <w:r>
        <w:t>1</w:t>
      </w:r>
      <w:r w:rsidRPr="0022582E">
        <w:t xml:space="preserve">. This parameter shall not be subject to conventional character conversion as per </w:t>
      </w:r>
      <w:r w:rsidRPr="0022582E">
        <w:rPr>
          <w:rFonts w:ascii="Courier New" w:hAnsi="Courier New" w:cs="Courier New"/>
        </w:rPr>
        <w:t>+CSCS</w:t>
      </w:r>
      <w:r w:rsidRPr="0022582E">
        <w:t>.</w:t>
      </w:r>
      <w:bookmarkEnd w:id="4328"/>
    </w:p>
    <w:p w14:paraId="5684EDEB" w14:textId="77777777" w:rsidR="0092607C" w:rsidRPr="0022582E" w:rsidRDefault="0092607C" w:rsidP="0092607C">
      <w:pPr>
        <w:keepNext/>
        <w:rPr>
          <w:b/>
          <w:color w:val="000000"/>
        </w:rPr>
      </w:pPr>
      <w:r w:rsidRPr="0022582E">
        <w:rPr>
          <w:b/>
          <w:color w:val="000000"/>
        </w:rPr>
        <w:t>Implementation</w:t>
      </w:r>
    </w:p>
    <w:p w14:paraId="5D2373A1" w14:textId="02B961F5" w:rsidR="0092607C" w:rsidRDefault="0092607C" w:rsidP="00235249">
      <w:r w:rsidRPr="0022582E">
        <w:t>Optional.</w:t>
      </w:r>
    </w:p>
    <w:p w14:paraId="1B2CAEF5" w14:textId="4D3D3BCA" w:rsidR="00C33B31" w:rsidRDefault="00C33B31" w:rsidP="00C33B31">
      <w:pPr>
        <w:keepNext/>
        <w:keepLines/>
        <w:spacing w:before="120"/>
        <w:ind w:left="1134" w:hanging="1134"/>
        <w:outlineLvl w:val="2"/>
        <w:rPr>
          <w:rFonts w:ascii="Arial" w:hAnsi="Arial"/>
          <w:sz w:val="28"/>
        </w:rPr>
      </w:pPr>
      <w:r>
        <w:rPr>
          <w:rFonts w:ascii="Arial" w:hAnsi="Arial"/>
          <w:sz w:val="28"/>
        </w:rPr>
        <w:t>10.1.92</w:t>
      </w:r>
      <w:r>
        <w:rPr>
          <w:rFonts w:ascii="Arial" w:hAnsi="Arial"/>
          <w:sz w:val="28"/>
        </w:rPr>
        <w:tab/>
        <w:t>Non3gpp delay budget +CN3DB</w:t>
      </w:r>
    </w:p>
    <w:p w14:paraId="1C40A50E" w14:textId="1BD8B318" w:rsidR="00C33B31" w:rsidRDefault="00C33B31" w:rsidP="00C33B31">
      <w:pPr>
        <w:keepNext/>
        <w:keepLines/>
        <w:spacing w:before="60"/>
        <w:jc w:val="center"/>
        <w:rPr>
          <w:rFonts w:ascii="Arial" w:hAnsi="Arial"/>
          <w:b/>
          <w:lang w:val="fr-FR"/>
        </w:rPr>
      </w:pPr>
      <w:r>
        <w:rPr>
          <w:rFonts w:ascii="Arial" w:hAnsi="Arial"/>
          <w:b/>
          <w:lang w:val="fr-FR"/>
        </w:rPr>
        <w:t>Table 10.1.92</w:t>
      </w:r>
      <w:r w:rsidRPr="002F1035">
        <w:rPr>
          <w:rFonts w:ascii="Arial" w:hAnsi="Arial"/>
          <w:b/>
          <w:lang w:val="fr-FR"/>
        </w:rPr>
        <w:t>-</w:t>
      </w:r>
      <w:r>
        <w:rPr>
          <w:rFonts w:ascii="Arial" w:hAnsi="Arial"/>
          <w:b/>
          <w:lang w:val="fr-FR"/>
        </w:rPr>
        <w:t>1: +</w:t>
      </w:r>
      <w:r>
        <w:rPr>
          <w:rFonts w:ascii="Arial" w:hAnsi="Arial"/>
          <w:b/>
        </w:rPr>
        <w:t xml:space="preserve">CN3DB </w:t>
      </w:r>
      <w:r>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FA7CD4"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Possible Response(s)</w:t>
            </w:r>
          </w:p>
        </w:tc>
      </w:tr>
      <w:tr w:rsidR="00C33B31" w:rsidRPr="00FA7CD4"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=&lt;cid&gt;</w:t>
            </w:r>
            <w:r>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p>
        </w:tc>
        <w:tc>
          <w:tcPr>
            <w:tcW w:w="4927" w:type="dxa"/>
            <w:tcBorders>
              <w:top w:val="single" w:sz="6" w:space="0" w:color="auto"/>
              <w:left w:val="nil"/>
              <w:bottom w:val="single" w:sz="6" w:space="0" w:color="auto"/>
              <w:right w:val="single" w:sz="6" w:space="0" w:color="auto"/>
            </w:tcBorders>
          </w:tcPr>
          <w:p w14:paraId="668F9FF3"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i/>
                <w:lang w:val="es-ES_tradnl"/>
              </w:rPr>
              <w:t>+CME ERROR: &lt;err&gt;</w:t>
            </w:r>
          </w:p>
        </w:tc>
      </w:tr>
      <w:tr w:rsidR="00C33B31" w:rsidRPr="00FA7CD4"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48C9C143" w14:textId="77777777" w:rsidR="00C33B31" w:rsidRPr="00FA7CD4" w:rsidRDefault="00C33B31" w:rsidP="004F1431">
            <w:pPr>
              <w:spacing w:line="200" w:lineRule="exact"/>
              <w:rPr>
                <w:rFonts w:eastAsia="DengXian"/>
              </w:rPr>
            </w:pPr>
          </w:p>
        </w:tc>
      </w:tr>
    </w:tbl>
    <w:p w14:paraId="6EE32D3F" w14:textId="77777777" w:rsidR="00C33B31" w:rsidRDefault="00C33B31" w:rsidP="00005502">
      <w:pPr>
        <w:overflowPunct/>
        <w:autoSpaceDE/>
        <w:autoSpaceDN/>
        <w:adjustRightInd/>
        <w:textAlignment w:val="auto"/>
        <w:rPr>
          <w:lang w:val="fr-FR"/>
        </w:rPr>
      </w:pPr>
    </w:p>
    <w:p w14:paraId="1C4BB603" w14:textId="77777777" w:rsidR="00C33B31" w:rsidRDefault="00C33B31" w:rsidP="00C33B31">
      <w:pPr>
        <w:keepNext/>
        <w:rPr>
          <w:b/>
          <w:color w:val="000000"/>
        </w:rPr>
      </w:pPr>
      <w:r>
        <w:rPr>
          <w:b/>
          <w:color w:val="000000"/>
        </w:rPr>
        <w:t>Description</w:t>
      </w:r>
    </w:p>
    <w:p w14:paraId="1F9248C4" w14:textId="77777777" w:rsidR="00C33B31" w:rsidRDefault="00C33B31" w:rsidP="00C33B31">
      <w:r>
        <w:t>The set command allows the TE to provide the non-3GPP delay budget information (see 3GPP</w:t>
      </w:r>
      <w:r>
        <w:rPr>
          <w:lang w:val="en-US"/>
        </w:rPr>
        <w:t xml:space="preserve"> TS 24.501 [161]) associated to the </w:t>
      </w:r>
      <w:r>
        <w:t xml:space="preserve">provided context identifier </w:t>
      </w:r>
      <w:r>
        <w:rPr>
          <w:rFonts w:ascii="Courier New" w:hAnsi="Courier New" w:cs="Courier New"/>
        </w:rPr>
        <w:t>&lt;cid&gt;</w:t>
      </w:r>
      <w:r>
        <w:t>.</w:t>
      </w:r>
    </w:p>
    <w:p w14:paraId="49FE391B" w14:textId="77777777" w:rsidR="00C33B31" w:rsidRDefault="00C33B31" w:rsidP="00C33B31">
      <w:r>
        <w:t xml:space="preserve">If the parameter </w:t>
      </w:r>
      <w:r>
        <w:rPr>
          <w:rFonts w:ascii="Courier New" w:hAnsi="Courier New" w:cs="Courier New"/>
        </w:rPr>
        <w:t>&lt;cid&gt;</w:t>
      </w:r>
      <w:r>
        <w:t xml:space="preserve"> is omitted, the N3QAI information for all active PDP contexts are returned.</w:t>
      </w:r>
    </w:p>
    <w:p w14:paraId="38E19999" w14:textId="77777777" w:rsidR="00C33B31" w:rsidRPr="00637BC1" w:rsidRDefault="00C33B31" w:rsidP="00C33B31">
      <w:r w:rsidRPr="00637BC1">
        <w:t>A special form of the set command, +</w:t>
      </w:r>
      <w:r>
        <w:t>CN3DB</w:t>
      </w:r>
      <w:r w:rsidRPr="00637BC1">
        <w:t xml:space="preserve">=&lt;cid&gt; </w:t>
      </w:r>
      <w:r>
        <w:t>indicates that no non-3GPP delay budget information provided for the particular &lt;cid&gt;.</w:t>
      </w:r>
    </w:p>
    <w:p w14:paraId="41CE65CA" w14:textId="77777777" w:rsidR="00C33B31" w:rsidRDefault="00C33B31" w:rsidP="00C33B31">
      <w:r w:rsidRPr="007636C6">
        <w:t>Refer clause 9.2 for possible &lt;err&gt; values.</w:t>
      </w:r>
    </w:p>
    <w:p w14:paraId="2623BCBE" w14:textId="77777777" w:rsidR="00C33B31" w:rsidRDefault="00C33B31" w:rsidP="00C33B31">
      <w:pPr>
        <w:keepNext/>
        <w:rPr>
          <w:b/>
          <w:color w:val="000000"/>
        </w:rPr>
      </w:pPr>
      <w:r>
        <w:rPr>
          <w:b/>
          <w:color w:val="000000"/>
        </w:rPr>
        <w:t>Defined values</w:t>
      </w:r>
    </w:p>
    <w:p w14:paraId="440C8E01" w14:textId="77777777" w:rsidR="00C33B31" w:rsidRDefault="00C33B31" w:rsidP="00C33B31">
      <w:pPr>
        <w:ind w:left="568" w:hanging="284"/>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0B0930E" w14:textId="77777777" w:rsidR="00C33B31" w:rsidRPr="0007022C" w:rsidRDefault="00C33B31" w:rsidP="00C33B31">
      <w:pPr>
        <w:ind w:left="568" w:hanging="284"/>
      </w:pPr>
      <w:r w:rsidRPr="0007022C">
        <w:rPr>
          <w:rFonts w:ascii="Courier New" w:hAnsi="Courier New" w:cs="Courier New"/>
        </w:rPr>
        <w:t>&lt;</w:t>
      </w:r>
      <w:r w:rsidRPr="0007022C">
        <w:rPr>
          <w:rFonts w:ascii="Courier New" w:eastAsia="DengXian" w:hAnsi="Courier New" w:cs="Courier New"/>
        </w:rPr>
        <w:t>non3gpp_delay_budget</w:t>
      </w:r>
      <w:r w:rsidRPr="0007022C">
        <w:rPr>
          <w:rFonts w:ascii="Courier New" w:hAnsi="Courier New" w:cs="Courier New"/>
        </w:rPr>
        <w:t>&gt;</w:t>
      </w:r>
      <w:r w:rsidRPr="0007022C">
        <w:t>: string type; coded as octet 4 to x of 3GPP TS 24.501 [161] figure 9.11.4.3</w:t>
      </w:r>
      <w:r>
        <w:t>7</w:t>
      </w:r>
      <w:r w:rsidRPr="0007022C">
        <w:t xml:space="preserve">.1. This parameter shall not be subject to conventional character conversion as per </w:t>
      </w:r>
      <w:r w:rsidRPr="0007022C">
        <w:rPr>
          <w:rFonts w:ascii="Courier New" w:hAnsi="Courier New" w:cs="Courier New"/>
        </w:rPr>
        <w:t>+CSCS</w:t>
      </w:r>
      <w:r w:rsidRPr="0007022C">
        <w:t>.</w:t>
      </w:r>
    </w:p>
    <w:p w14:paraId="01066000" w14:textId="77777777" w:rsidR="00C33B31" w:rsidRDefault="00C33B31" w:rsidP="00C33B31">
      <w:pPr>
        <w:keepNext/>
        <w:rPr>
          <w:b/>
          <w:color w:val="000000"/>
        </w:rPr>
      </w:pPr>
      <w:r>
        <w:rPr>
          <w:b/>
          <w:color w:val="000000"/>
        </w:rPr>
        <w:t>Implementation</w:t>
      </w:r>
    </w:p>
    <w:p w14:paraId="34DF5955" w14:textId="01F0C243" w:rsidR="00236FEA" w:rsidRPr="00543CA8" w:rsidRDefault="00C33B31" w:rsidP="00235249">
      <w:r>
        <w:t>Optional.</w:t>
      </w:r>
    </w:p>
    <w:p w14:paraId="6180573E" w14:textId="77777777" w:rsidR="006A1E8F" w:rsidRPr="000903C1" w:rsidRDefault="00026965" w:rsidP="00E26141">
      <w:pPr>
        <w:pStyle w:val="Heading2"/>
      </w:pPr>
      <w:bookmarkStart w:id="4329" w:name="_Toc162980296"/>
      <w:bookmarkEnd w:id="4323"/>
      <w:r w:rsidRPr="000903C1">
        <w:lastRenderedPageBreak/>
        <w:t>10.2</w:t>
      </w:r>
      <w:r w:rsidRPr="000903C1">
        <w:tab/>
        <w:t>Modem compatibility commands</w:t>
      </w:r>
      <w:bookmarkEnd w:id="4150"/>
      <w:bookmarkEnd w:id="4151"/>
      <w:bookmarkEnd w:id="4152"/>
      <w:bookmarkEnd w:id="4181"/>
      <w:bookmarkEnd w:id="4199"/>
      <w:bookmarkEnd w:id="4329"/>
    </w:p>
    <w:p w14:paraId="139FDB3D" w14:textId="77777777" w:rsidR="00026965" w:rsidRPr="000903C1" w:rsidRDefault="006A1E8F" w:rsidP="00E26141">
      <w:pPr>
        <w:pStyle w:val="Heading3"/>
      </w:pPr>
      <w:bookmarkStart w:id="4330" w:name="_Toc20207707"/>
      <w:bookmarkStart w:id="4331" w:name="_Toc27579590"/>
      <w:bookmarkStart w:id="4332" w:name="_Toc36116170"/>
      <w:bookmarkStart w:id="4333" w:name="_Toc45215053"/>
      <w:bookmarkStart w:id="4334" w:name="_Toc51866823"/>
      <w:bookmarkStart w:id="4335" w:name="_Toc162980297"/>
      <w:r w:rsidRPr="000903C1">
        <w:rPr>
          <w:lang w:val="en-US"/>
        </w:rPr>
        <w:t>10.2.0</w:t>
      </w:r>
      <w:r w:rsidRPr="000903C1">
        <w:rPr>
          <w:lang w:val="en-US"/>
        </w:rPr>
        <w:tab/>
        <w:t>General</w:t>
      </w:r>
      <w:bookmarkEnd w:id="4330"/>
      <w:bookmarkEnd w:id="4331"/>
      <w:bookmarkEnd w:id="4332"/>
      <w:bookmarkEnd w:id="4333"/>
      <w:bookmarkEnd w:id="4334"/>
      <w:bookmarkEnd w:id="4335"/>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36" w:name="_Toc20207708"/>
      <w:bookmarkStart w:id="4337" w:name="_Toc27579591"/>
      <w:bookmarkStart w:id="4338" w:name="_Toc36116171"/>
      <w:bookmarkStart w:id="4339" w:name="_Toc45215054"/>
      <w:bookmarkStart w:id="4340" w:name="_Toc51866824"/>
      <w:bookmarkStart w:id="4341" w:name="_Toc162980298"/>
      <w:r w:rsidRPr="000903C1">
        <w:t>10.2.1</w:t>
      </w:r>
      <w:r w:rsidRPr="000903C1">
        <w:tab/>
        <w:t>MT originated PDP context activation</w:t>
      </w:r>
      <w:bookmarkEnd w:id="4336"/>
      <w:bookmarkEnd w:id="4337"/>
      <w:bookmarkEnd w:id="4338"/>
      <w:bookmarkEnd w:id="4339"/>
      <w:bookmarkEnd w:id="4340"/>
      <w:bookmarkEnd w:id="4341"/>
    </w:p>
    <w:p w14:paraId="66582BEB" w14:textId="77777777" w:rsidR="00026965" w:rsidRPr="000903C1" w:rsidRDefault="006A1E8F" w:rsidP="00E26141">
      <w:pPr>
        <w:pStyle w:val="Heading4"/>
      </w:pPr>
      <w:bookmarkStart w:id="4342" w:name="_Toc20207709"/>
      <w:bookmarkStart w:id="4343" w:name="_Toc27579592"/>
      <w:bookmarkStart w:id="4344" w:name="_Toc36116172"/>
      <w:bookmarkStart w:id="4345" w:name="_Toc45215055"/>
      <w:bookmarkStart w:id="4346" w:name="_Toc51866825"/>
      <w:bookmarkStart w:id="4347" w:name="_Toc162980299"/>
      <w:r w:rsidRPr="000903C1">
        <w:rPr>
          <w:lang w:val="en-US"/>
        </w:rPr>
        <w:t>10.2.1.0</w:t>
      </w:r>
      <w:r w:rsidRPr="000903C1">
        <w:rPr>
          <w:lang w:val="en-US"/>
        </w:rPr>
        <w:tab/>
        <w:t>General</w:t>
      </w:r>
      <w:bookmarkEnd w:id="4342"/>
      <w:bookmarkEnd w:id="4343"/>
      <w:bookmarkEnd w:id="4344"/>
      <w:bookmarkEnd w:id="4345"/>
      <w:bookmarkEnd w:id="4346"/>
      <w:bookmarkEnd w:id="4347"/>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48" w:name="_Toc20207710"/>
      <w:bookmarkStart w:id="4349" w:name="_Toc27579593"/>
      <w:bookmarkStart w:id="4350" w:name="_Toc36116173"/>
      <w:bookmarkStart w:id="4351" w:name="_Toc45215056"/>
      <w:bookmarkStart w:id="4352" w:name="_Toc51866826"/>
      <w:bookmarkStart w:id="4353" w:name="_Toc16298030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48"/>
      <w:bookmarkEnd w:id="4349"/>
      <w:bookmarkEnd w:id="4350"/>
      <w:bookmarkEnd w:id="4351"/>
      <w:bookmarkEnd w:id="4352"/>
      <w:bookmarkEnd w:id="4353"/>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54"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54"/>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55"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55"/>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56"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56"/>
    <w:p w14:paraId="0CF0470E" w14:textId="77777777" w:rsidR="00026965" w:rsidRPr="000903C1" w:rsidRDefault="00026965">
      <w:r w:rsidRPr="000903C1">
        <w:lastRenderedPageBreak/>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57"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58" w:name="_MCCTEMPBM_CRPT80112614___2"/>
      <w:bookmarkEnd w:id="4357"/>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59" w:name="_MCCTEMPBM_CRPT80112615___7"/>
      <w:bookmarkEnd w:id="4358"/>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59"/>
    <w:p w14:paraId="0BEFCA42" w14:textId="77777777" w:rsidR="00026965" w:rsidRPr="000903C1" w:rsidRDefault="00026965">
      <w:r w:rsidRPr="000903C1">
        <w:rPr>
          <w:b/>
        </w:rPr>
        <w:t>Implementation</w:t>
      </w:r>
    </w:p>
    <w:p w14:paraId="092F0CB6" w14:textId="77777777" w:rsidR="00026965" w:rsidRPr="000903C1" w:rsidRDefault="00026965">
      <w:bookmarkStart w:id="4360"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1" w:name="_Toc20207711"/>
      <w:bookmarkStart w:id="4362" w:name="_Toc27579594"/>
      <w:bookmarkStart w:id="4363" w:name="_Toc36116174"/>
      <w:bookmarkStart w:id="4364" w:name="_Toc45215057"/>
      <w:bookmarkStart w:id="4365" w:name="_Toc51866827"/>
      <w:bookmarkStart w:id="4366" w:name="_Toc162980301"/>
      <w:bookmarkEnd w:id="4360"/>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1"/>
      <w:bookmarkEnd w:id="4362"/>
      <w:bookmarkEnd w:id="4363"/>
      <w:bookmarkEnd w:id="4364"/>
      <w:bookmarkEnd w:id="4365"/>
      <w:bookmarkEnd w:id="4366"/>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67"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67"/>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68"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lastRenderedPageBreak/>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8"/>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69"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9"/>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0"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0"/>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1"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72" w:name="_Toc20207712"/>
      <w:bookmarkStart w:id="4373" w:name="_Toc27579595"/>
      <w:bookmarkStart w:id="4374" w:name="_Toc36116175"/>
      <w:bookmarkStart w:id="4375" w:name="_Toc45215058"/>
      <w:bookmarkStart w:id="4376" w:name="_Toc51866828"/>
      <w:bookmarkStart w:id="4377" w:name="_Toc162980302"/>
      <w:bookmarkEnd w:id="4371"/>
      <w:r w:rsidRPr="000903C1">
        <w:t>10.2.2</w:t>
      </w:r>
      <w:r w:rsidRPr="000903C1">
        <w:tab/>
        <w:t>Network requested PDP context activation</w:t>
      </w:r>
      <w:bookmarkEnd w:id="4372"/>
      <w:bookmarkEnd w:id="4373"/>
      <w:bookmarkEnd w:id="4374"/>
      <w:bookmarkEnd w:id="4375"/>
      <w:bookmarkEnd w:id="4376"/>
      <w:bookmarkEnd w:id="4377"/>
    </w:p>
    <w:p w14:paraId="57049B96" w14:textId="77777777" w:rsidR="00026965" w:rsidRPr="000903C1" w:rsidRDefault="006A1E8F" w:rsidP="00E26141">
      <w:pPr>
        <w:pStyle w:val="Heading4"/>
      </w:pPr>
      <w:bookmarkStart w:id="4378" w:name="_Toc20207713"/>
      <w:bookmarkStart w:id="4379" w:name="_Toc27579596"/>
      <w:bookmarkStart w:id="4380" w:name="_Toc36116176"/>
      <w:bookmarkStart w:id="4381" w:name="_Toc45215059"/>
      <w:bookmarkStart w:id="4382" w:name="_Toc51866829"/>
      <w:bookmarkStart w:id="4383" w:name="_Toc162980303"/>
      <w:r w:rsidRPr="000903C1">
        <w:rPr>
          <w:lang w:val="en-US"/>
        </w:rPr>
        <w:t>10.2.2.0</w:t>
      </w:r>
      <w:r w:rsidRPr="000903C1">
        <w:rPr>
          <w:lang w:val="en-US"/>
        </w:rPr>
        <w:tab/>
        <w:t>General</w:t>
      </w:r>
      <w:bookmarkEnd w:id="4378"/>
      <w:bookmarkEnd w:id="4379"/>
      <w:bookmarkEnd w:id="4380"/>
      <w:bookmarkEnd w:id="4381"/>
      <w:bookmarkEnd w:id="4382"/>
      <w:bookmarkEnd w:id="4383"/>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84"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85" w:name="_Toc20207714"/>
      <w:bookmarkStart w:id="4386" w:name="_Toc27579597"/>
      <w:bookmarkStart w:id="4387" w:name="_Toc36116177"/>
      <w:bookmarkStart w:id="4388" w:name="_Toc45215060"/>
      <w:bookmarkStart w:id="4389" w:name="_Toc51866830"/>
      <w:bookmarkStart w:id="4390" w:name="_Toc162980304"/>
      <w:bookmarkEnd w:id="4384"/>
      <w:r w:rsidRPr="000903C1">
        <w:t>10.2.2.1</w:t>
      </w:r>
      <w:r w:rsidRPr="000903C1">
        <w:tab/>
        <w:t>Automatic response to a network request for PDP context activation 'S0'</w:t>
      </w:r>
      <w:bookmarkEnd w:id="4385"/>
      <w:bookmarkEnd w:id="4386"/>
      <w:bookmarkEnd w:id="4387"/>
      <w:bookmarkEnd w:id="4388"/>
      <w:bookmarkEnd w:id="4389"/>
      <w:bookmarkEnd w:id="4390"/>
    </w:p>
    <w:p w14:paraId="19537A54" w14:textId="77777777" w:rsidR="00026965" w:rsidRPr="000903C1" w:rsidRDefault="00026965">
      <w:bookmarkStart w:id="4391"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392" w:name="_MCCTEMPBM_CRPT80112624___7"/>
      <w:bookmarkEnd w:id="4391"/>
      <w:r w:rsidRPr="000903C1">
        <w:t>NOTE:</w:t>
      </w:r>
      <w:r w:rsidRPr="000903C1">
        <w:tab/>
        <w:t>The '</w:t>
      </w:r>
      <w:r w:rsidRPr="000903C1">
        <w:rPr>
          <w:rFonts w:ascii="Courier New" w:hAnsi="Courier New" w:cs="Courier New"/>
        </w:rPr>
        <w:t>S0=n</w:t>
      </w:r>
      <w:r w:rsidRPr="000903C1">
        <w:t>' (n=0) command does not perform an automatic PS detach.</w:t>
      </w:r>
    </w:p>
    <w:bookmarkEnd w:id="4392"/>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393" w:name="_Toc20207715"/>
      <w:bookmarkStart w:id="4394" w:name="_Toc27579598"/>
      <w:bookmarkStart w:id="4395" w:name="_Toc36116178"/>
      <w:bookmarkStart w:id="4396" w:name="_Toc45215061"/>
      <w:bookmarkStart w:id="4397" w:name="_Toc51866831"/>
      <w:bookmarkStart w:id="4398" w:name="_Toc162980305"/>
      <w:r w:rsidRPr="000903C1">
        <w:t>10.2.2.2</w:t>
      </w:r>
      <w:r w:rsidRPr="000903C1">
        <w:tab/>
        <w:t>Manual acceptance of a network request for PDP context activation 'A'</w:t>
      </w:r>
      <w:bookmarkEnd w:id="4393"/>
      <w:bookmarkEnd w:id="4394"/>
      <w:bookmarkEnd w:id="4395"/>
      <w:bookmarkEnd w:id="4396"/>
      <w:bookmarkEnd w:id="4397"/>
      <w:bookmarkEnd w:id="4398"/>
    </w:p>
    <w:p w14:paraId="6FCA69E2" w14:textId="77777777" w:rsidR="00026965" w:rsidRPr="000903C1" w:rsidRDefault="00026965">
      <w:bookmarkStart w:id="4399"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399"/>
    <w:p w14:paraId="434CEE66" w14:textId="77777777" w:rsidR="00026965" w:rsidRPr="000903C1" w:rsidRDefault="00026965">
      <w:r w:rsidRPr="000903C1">
        <w:rPr>
          <w:b/>
        </w:rPr>
        <w:lastRenderedPageBreak/>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0" w:name="_Toc20207716"/>
      <w:bookmarkStart w:id="4401" w:name="_Toc27579599"/>
      <w:bookmarkStart w:id="4402" w:name="_Toc36116179"/>
      <w:bookmarkStart w:id="4403" w:name="_Toc45215062"/>
      <w:bookmarkStart w:id="4404" w:name="_Toc51866832"/>
      <w:bookmarkStart w:id="4405" w:name="_Toc162980306"/>
      <w:r w:rsidRPr="000903C1">
        <w:t>10.2.2.3</w:t>
      </w:r>
      <w:r w:rsidRPr="000903C1">
        <w:tab/>
        <w:t>Manual rejection of a network request for PDP context activation 'H'</w:t>
      </w:r>
      <w:bookmarkEnd w:id="4400"/>
      <w:bookmarkEnd w:id="4401"/>
      <w:bookmarkEnd w:id="4402"/>
      <w:bookmarkEnd w:id="4403"/>
      <w:bookmarkEnd w:id="4404"/>
      <w:bookmarkEnd w:id="4405"/>
    </w:p>
    <w:p w14:paraId="1A61D3B4" w14:textId="77777777" w:rsidR="00026965" w:rsidRPr="000903C1" w:rsidRDefault="00026965">
      <w:bookmarkStart w:id="4406"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07" w:name="_MCCTEMPBM_CRPT80112627___7"/>
      <w:bookmarkEnd w:id="4406"/>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07"/>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08" w:name="_Toc20207717"/>
      <w:bookmarkStart w:id="4409" w:name="_Toc27579600"/>
      <w:bookmarkStart w:id="4410" w:name="_Toc36116180"/>
      <w:bookmarkStart w:id="4411" w:name="_Toc45215063"/>
      <w:bookmarkStart w:id="4412" w:name="_Toc51866833"/>
      <w:bookmarkStart w:id="4413" w:name="_Toc162980307"/>
      <w:r w:rsidRPr="000903C1">
        <w:t>11</w:t>
      </w:r>
      <w:r w:rsidRPr="000903C1">
        <w:tab/>
        <w:t>Commands for VGCS and VBS</w:t>
      </w:r>
      <w:bookmarkEnd w:id="4408"/>
      <w:bookmarkEnd w:id="4409"/>
      <w:bookmarkEnd w:id="4410"/>
      <w:bookmarkEnd w:id="4411"/>
      <w:bookmarkEnd w:id="4412"/>
      <w:bookmarkEnd w:id="4413"/>
    </w:p>
    <w:p w14:paraId="57EFBCB2" w14:textId="77777777" w:rsidR="006A1E8F" w:rsidRPr="000903C1" w:rsidRDefault="006A1E8F" w:rsidP="00E26141">
      <w:pPr>
        <w:pStyle w:val="Heading2"/>
      </w:pPr>
      <w:bookmarkStart w:id="4414" w:name="_Toc20207718"/>
      <w:bookmarkStart w:id="4415" w:name="_Toc27579601"/>
      <w:bookmarkStart w:id="4416" w:name="_Toc36116181"/>
      <w:bookmarkStart w:id="4417" w:name="_Toc45215064"/>
      <w:bookmarkStart w:id="4418" w:name="_Toc51866834"/>
      <w:bookmarkStart w:id="4419" w:name="_Toc162980308"/>
      <w:r w:rsidRPr="000903C1">
        <w:t>11.0</w:t>
      </w:r>
      <w:r w:rsidRPr="000903C1">
        <w:tab/>
        <w:t>General</w:t>
      </w:r>
      <w:bookmarkEnd w:id="4414"/>
      <w:bookmarkEnd w:id="4415"/>
      <w:bookmarkEnd w:id="4416"/>
      <w:bookmarkEnd w:id="4417"/>
      <w:bookmarkEnd w:id="4418"/>
      <w:bookmarkEnd w:id="4419"/>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0" w:name="_Toc20207719"/>
      <w:bookmarkStart w:id="4421" w:name="_Toc27579602"/>
      <w:bookmarkStart w:id="4422" w:name="_Toc36116182"/>
      <w:bookmarkStart w:id="4423" w:name="_Toc45215065"/>
      <w:bookmarkStart w:id="4424" w:name="_Toc51866835"/>
      <w:bookmarkStart w:id="4425" w:name="_Toc162980309"/>
      <w:r w:rsidRPr="000903C1">
        <w:t>11.1</w:t>
      </w:r>
      <w:r w:rsidRPr="000903C1">
        <w:tab/>
      </w:r>
      <w:r w:rsidR="00026965" w:rsidRPr="000903C1">
        <w:t>Commands specific to MTs supporting the VGCS and VBS</w:t>
      </w:r>
      <w:bookmarkEnd w:id="4420"/>
      <w:bookmarkEnd w:id="4421"/>
      <w:bookmarkEnd w:id="4422"/>
      <w:bookmarkEnd w:id="4423"/>
      <w:bookmarkEnd w:id="4424"/>
      <w:bookmarkEnd w:id="4425"/>
    </w:p>
    <w:p w14:paraId="5FEA93DD" w14:textId="77777777" w:rsidR="00026965" w:rsidRPr="000903C1" w:rsidRDefault="00026965" w:rsidP="00E26141">
      <w:pPr>
        <w:pStyle w:val="Heading3"/>
      </w:pPr>
      <w:bookmarkStart w:id="4426" w:name="_Toc20207720"/>
      <w:bookmarkStart w:id="4427" w:name="_Toc27579603"/>
      <w:bookmarkStart w:id="4428" w:name="_Toc36116183"/>
      <w:bookmarkStart w:id="4429" w:name="_Toc45215066"/>
      <w:bookmarkStart w:id="4430" w:name="_Toc51866836"/>
      <w:bookmarkStart w:id="4431" w:name="_Toc16298031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26"/>
      <w:bookmarkEnd w:id="4427"/>
      <w:bookmarkEnd w:id="4428"/>
      <w:bookmarkEnd w:id="4429"/>
      <w:bookmarkEnd w:id="4430"/>
      <w:bookmarkEnd w:id="4431"/>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32"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32"/>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33" w:name="_MCCTEMPBM_CRPT80112629___7"/>
            <w:bookmarkEnd w:id="4433"/>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34"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34"/>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35" w:name="_MCCTEMPBM_CRPT80112631___7"/>
      <w:r w:rsidRPr="000903C1">
        <w:rPr>
          <w:rFonts w:ascii="Courier New" w:hAnsi="Courier New"/>
        </w:rPr>
        <w:lastRenderedPageBreak/>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35"/>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36" w:name="_Toc20207721"/>
      <w:bookmarkStart w:id="4437" w:name="_Toc27579604"/>
      <w:bookmarkStart w:id="4438" w:name="_Toc36116184"/>
      <w:bookmarkStart w:id="4439" w:name="_Toc45215067"/>
      <w:bookmarkStart w:id="4440" w:name="_Toc51866837"/>
      <w:bookmarkStart w:id="4441" w:name="_Toc16298031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36"/>
      <w:bookmarkEnd w:id="4437"/>
      <w:bookmarkEnd w:id="4438"/>
      <w:bookmarkEnd w:id="4439"/>
      <w:bookmarkEnd w:id="4440"/>
      <w:bookmarkEnd w:id="4441"/>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42"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2"/>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43" w:name="_MCCTEMPBM_CRPT80112633___7"/>
            <w:bookmarkEnd w:id="4443"/>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44"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4"/>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45"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5"/>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46" w:name="_Toc20207722"/>
      <w:bookmarkStart w:id="4447" w:name="_Toc27579605"/>
      <w:bookmarkStart w:id="4448" w:name="_Toc36116185"/>
      <w:bookmarkStart w:id="4449" w:name="_Toc45215068"/>
      <w:bookmarkStart w:id="4450" w:name="_Toc51866838"/>
      <w:bookmarkStart w:id="4451" w:name="_Toc16298031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46"/>
      <w:bookmarkEnd w:id="4447"/>
      <w:bookmarkEnd w:id="4448"/>
      <w:bookmarkEnd w:id="4449"/>
      <w:bookmarkEnd w:id="4450"/>
      <w:bookmarkEnd w:id="4451"/>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52"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2"/>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53" w:name="_MCCTEMPBM_CRPT80112637___7"/>
            <w:bookmarkEnd w:id="4453"/>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54" w:name="_MCCTEMPBM_CRPT80112638___7"/>
      <w:r w:rsidRPr="000903C1">
        <w:lastRenderedPageBreak/>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54"/>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55" w:name="_Toc20207723"/>
      <w:bookmarkStart w:id="4456" w:name="_Toc27579606"/>
      <w:bookmarkStart w:id="4457" w:name="_Toc36116186"/>
      <w:bookmarkStart w:id="4458" w:name="_Toc45215069"/>
      <w:bookmarkStart w:id="4459" w:name="_Toc51866839"/>
      <w:bookmarkStart w:id="4460" w:name="_Toc16298031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55"/>
      <w:bookmarkEnd w:id="4456"/>
      <w:bookmarkEnd w:id="4457"/>
      <w:bookmarkEnd w:id="4458"/>
      <w:bookmarkEnd w:id="4459"/>
      <w:bookmarkEnd w:id="4460"/>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1"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1"/>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62"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63" w:name="_MCCTEMPBM_CRPT80112641___7"/>
            <w:bookmarkEnd w:id="4462"/>
            <w:r w:rsidRPr="000903C1">
              <w:rPr>
                <w:rFonts w:ascii="Courier New" w:hAnsi="Courier New"/>
              </w:rPr>
              <w:t>+CAPTT=?</w:t>
            </w:r>
            <w:bookmarkEnd w:id="4463"/>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64"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64"/>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65"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66" w:name="_MCCTEMPBM_CRPT80112644___7"/>
      <w:bookmarkEnd w:id="4465"/>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67" w:name="_MCCTEMPBM_CRPT80112645___7"/>
      <w:bookmarkEnd w:id="4466"/>
      <w:r w:rsidRPr="000903C1">
        <w:rPr>
          <w:rFonts w:ascii="Courier New" w:hAnsi="Courier New"/>
        </w:rPr>
        <w:t>&lt;time&gt;</w:t>
      </w:r>
      <w:r w:rsidRPr="000903C1">
        <w:t>:</w:t>
      </w:r>
      <w:r w:rsidR="0028497A" w:rsidRPr="000903C1">
        <w:t xml:space="preserve"> integer type</w:t>
      </w:r>
      <w:r w:rsidR="00A1290E" w:rsidRPr="000903C1">
        <w:t>.</w:t>
      </w:r>
    </w:p>
    <w:bookmarkEnd w:id="4467"/>
    <w:p w14:paraId="2A055585" w14:textId="1B369F2A"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68" w:name="_Toc20207724"/>
      <w:bookmarkStart w:id="4469" w:name="_Toc27579607"/>
      <w:bookmarkStart w:id="4470" w:name="_Toc36116187"/>
      <w:bookmarkStart w:id="4471" w:name="_Toc45215070"/>
      <w:bookmarkStart w:id="4472" w:name="_Toc51866840"/>
      <w:bookmarkStart w:id="4473" w:name="_Toc162980314"/>
      <w:r w:rsidRPr="000903C1">
        <w:lastRenderedPageBreak/>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68"/>
      <w:bookmarkEnd w:id="4469"/>
      <w:bookmarkEnd w:id="4470"/>
      <w:bookmarkEnd w:id="4471"/>
      <w:bookmarkEnd w:id="4472"/>
      <w:bookmarkEnd w:id="4473"/>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74"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4"/>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75"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76" w:name="_MCCTEMPBM_CRPT80112648___7"/>
            <w:bookmarkEnd w:id="4475"/>
            <w:r w:rsidRPr="000903C1">
              <w:rPr>
                <w:rFonts w:ascii="Courier New" w:hAnsi="Courier New"/>
              </w:rPr>
              <w:t>+CAULEV=?</w:t>
            </w:r>
            <w:bookmarkEnd w:id="4476"/>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77"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77"/>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78"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78"/>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79"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79"/>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0" w:name="_Toc20207725"/>
      <w:bookmarkStart w:id="4481" w:name="_Toc27579608"/>
      <w:bookmarkStart w:id="4482" w:name="_Toc36116188"/>
      <w:bookmarkStart w:id="4483" w:name="_Toc45215071"/>
      <w:bookmarkStart w:id="4484" w:name="_Toc51866841"/>
      <w:bookmarkStart w:id="4485" w:name="_Toc16298031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0"/>
      <w:bookmarkEnd w:id="4481"/>
      <w:bookmarkEnd w:id="4482"/>
      <w:bookmarkEnd w:id="4483"/>
      <w:bookmarkEnd w:id="4484"/>
      <w:bookmarkEnd w:id="4485"/>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86"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87" w:name="_MCCTEMPBM_CRPT80112653___7"/>
            <w:bookmarkEnd w:id="4486"/>
            <w:r w:rsidRPr="000903C1">
              <w:rPr>
                <w:rFonts w:ascii="Courier New" w:hAnsi="Courier New"/>
              </w:rPr>
              <w:t>+CALCC=?</w:t>
            </w:r>
            <w:bookmarkEnd w:id="4487"/>
          </w:p>
        </w:tc>
        <w:tc>
          <w:tcPr>
            <w:tcW w:w="6243" w:type="dxa"/>
          </w:tcPr>
          <w:p w14:paraId="0FE9D5DF" w14:textId="77777777" w:rsidR="00026965" w:rsidRPr="000903C1" w:rsidRDefault="00026965">
            <w:pPr>
              <w:spacing w:after="20"/>
              <w:rPr>
                <w:rFonts w:ascii="Courier New" w:hAnsi="Courier New"/>
              </w:rPr>
            </w:pPr>
            <w:bookmarkStart w:id="4488"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88"/>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89"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w:t>
      </w:r>
      <w:r w:rsidRPr="000903C1">
        <w:lastRenderedPageBreak/>
        <w:t xml:space="preserve">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89"/>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0" w:name="_MCCTEMPBM_CRPT80112656___7"/>
      <w:r w:rsidRPr="000903C1">
        <w:rPr>
          <w:rFonts w:ascii="Courier New" w:hAnsi="Courier New"/>
        </w:rPr>
        <w:t>&lt;mode&gt;</w:t>
      </w:r>
      <w:r w:rsidRPr="000903C1">
        <w:t>: integer type</w:t>
      </w:r>
      <w:r w:rsidR="00A1290E" w:rsidRPr="000903C1">
        <w:t>.</w:t>
      </w:r>
    </w:p>
    <w:bookmarkEnd w:id="4490"/>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1"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1"/>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492"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492"/>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493"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493"/>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494"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494"/>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495"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495"/>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496" w:name="_Toc20207726"/>
      <w:bookmarkStart w:id="4497" w:name="_Toc27579609"/>
      <w:bookmarkStart w:id="4498" w:name="_Toc36116189"/>
      <w:bookmarkStart w:id="4499" w:name="_Toc45215072"/>
      <w:bookmarkStart w:id="4500" w:name="_Toc51866842"/>
      <w:bookmarkStart w:id="4501" w:name="_Toc16298031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496"/>
      <w:bookmarkEnd w:id="4497"/>
      <w:bookmarkEnd w:id="4498"/>
      <w:bookmarkEnd w:id="4499"/>
      <w:bookmarkEnd w:id="4500"/>
      <w:bookmarkEnd w:id="4501"/>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02"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2"/>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03"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04" w:name="_MCCTEMPBM_CRPT80112664___7"/>
            <w:bookmarkEnd w:id="4503"/>
            <w:r w:rsidRPr="000903C1">
              <w:rPr>
                <w:rFonts w:ascii="Courier New" w:hAnsi="Courier New"/>
              </w:rPr>
              <w:t>+CACSP=?</w:t>
            </w:r>
            <w:bookmarkEnd w:id="4504"/>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lastRenderedPageBreak/>
        <w:t>Description</w:t>
      </w:r>
    </w:p>
    <w:p w14:paraId="1C577587" w14:textId="77777777" w:rsidR="00026965" w:rsidRPr="000903C1" w:rsidRDefault="00026965">
      <w:bookmarkStart w:id="4505"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05"/>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06"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06"/>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07"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07"/>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08"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08"/>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09"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09"/>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0"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0"/>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1" w:name="_Toc20207727"/>
      <w:bookmarkStart w:id="4512" w:name="_Toc27579610"/>
      <w:bookmarkStart w:id="4513" w:name="_Toc36116190"/>
      <w:bookmarkStart w:id="4514" w:name="_Toc45215073"/>
      <w:bookmarkStart w:id="4515" w:name="_Toc51866843"/>
      <w:bookmarkStart w:id="4516" w:name="_Toc16298031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1"/>
      <w:bookmarkEnd w:id="4512"/>
      <w:bookmarkEnd w:id="4513"/>
      <w:bookmarkEnd w:id="4514"/>
      <w:bookmarkEnd w:id="4515"/>
      <w:bookmarkEnd w:id="4516"/>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17"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7"/>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18"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19" w:name="_MCCTEMPBM_CRPT80112673___7"/>
            <w:bookmarkEnd w:id="4518"/>
            <w:r w:rsidRPr="000903C1">
              <w:rPr>
                <w:rFonts w:ascii="Courier New" w:hAnsi="Courier New"/>
              </w:rPr>
              <w:t>+CANCHEV=?</w:t>
            </w:r>
            <w:bookmarkEnd w:id="4519"/>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0"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lastRenderedPageBreak/>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0"/>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1"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1"/>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22"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22"/>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23" w:name="_Toc20207728"/>
      <w:bookmarkStart w:id="4524" w:name="_Toc27579611"/>
      <w:bookmarkStart w:id="4525" w:name="_Toc36116191"/>
      <w:bookmarkStart w:id="4526" w:name="_Toc45215074"/>
      <w:bookmarkStart w:id="4527" w:name="_Toc51866844"/>
      <w:bookmarkStart w:id="4528" w:name="_Toc16298031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23"/>
      <w:bookmarkEnd w:id="4524"/>
      <w:bookmarkEnd w:id="4525"/>
      <w:bookmarkEnd w:id="4526"/>
      <w:bookmarkEnd w:id="4527"/>
      <w:bookmarkEnd w:id="4528"/>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29"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0" w:name="_MCCTEMPBM_CRPT80112678___7" w:colFirst="0" w:colLast="0"/>
            <w:bookmarkEnd w:id="4529"/>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1" w:name="_MCCTEMPBM_CRPT80112679___7"/>
            <w:bookmarkEnd w:id="4530"/>
            <w:r w:rsidRPr="000903C1">
              <w:rPr>
                <w:rFonts w:ascii="Courier New" w:hAnsi="Courier New"/>
              </w:rPr>
              <w:t>+COTDI=?</w:t>
            </w:r>
            <w:bookmarkEnd w:id="4531"/>
          </w:p>
        </w:tc>
        <w:tc>
          <w:tcPr>
            <w:tcW w:w="4479" w:type="dxa"/>
          </w:tcPr>
          <w:p w14:paraId="2EE9C303" w14:textId="77777777" w:rsidR="00026965" w:rsidRPr="000903C1" w:rsidRDefault="00026965">
            <w:pPr>
              <w:spacing w:after="20"/>
              <w:rPr>
                <w:rFonts w:ascii="Courier New" w:hAnsi="Courier New"/>
              </w:rPr>
            </w:pPr>
            <w:bookmarkStart w:id="4532"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32"/>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33"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33"/>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34" w:name="_MCCTEMPBM_CRPT80112682___7"/>
      <w:r w:rsidRPr="000903C1">
        <w:t>&lt;</w:t>
      </w:r>
      <w:r w:rsidRPr="000903C1">
        <w:rPr>
          <w:rFonts w:ascii="Courier New" w:hAnsi="Courier New"/>
        </w:rPr>
        <w:t>message</w:t>
      </w:r>
      <w:r w:rsidRPr="000903C1">
        <w:t>&gt;</w:t>
      </w:r>
      <w:r w:rsidR="001068A6" w:rsidRPr="000903C1">
        <w:t>: integer type</w:t>
      </w:r>
    </w:p>
    <w:bookmarkEnd w:id="4534"/>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35" w:name="_MCCTEMPBM_CRPT80112683___2"/>
      <w:r w:rsidRPr="000903C1">
        <w:rPr>
          <w:rFonts w:ascii="Courier New" w:hAnsi="Courier New" w:cs="Courier New"/>
        </w:rPr>
        <w:lastRenderedPageBreak/>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35"/>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36" w:name="_Toc20207729"/>
      <w:bookmarkStart w:id="4537" w:name="_Toc27579612"/>
      <w:bookmarkStart w:id="4538" w:name="_Toc36116192"/>
      <w:bookmarkStart w:id="4539" w:name="_Toc45215075"/>
      <w:bookmarkStart w:id="4540" w:name="_Toc51866845"/>
      <w:bookmarkStart w:id="4541" w:name="_Toc16298031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36"/>
      <w:bookmarkEnd w:id="4537"/>
      <w:bookmarkEnd w:id="4538"/>
      <w:bookmarkEnd w:id="4539"/>
      <w:bookmarkEnd w:id="4540"/>
      <w:bookmarkEnd w:id="4541"/>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42"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43" w:name="_MCCTEMPBM_CRPT80112685___7"/>
            <w:bookmarkEnd w:id="4542"/>
            <w:r w:rsidRPr="000903C1">
              <w:rPr>
                <w:rFonts w:ascii="Courier New" w:hAnsi="Courier New"/>
              </w:rPr>
              <w:t>+CEPTT=?</w:t>
            </w:r>
            <w:bookmarkEnd w:id="4543"/>
          </w:p>
        </w:tc>
        <w:tc>
          <w:tcPr>
            <w:tcW w:w="4479" w:type="dxa"/>
          </w:tcPr>
          <w:p w14:paraId="3E0127CA" w14:textId="77777777" w:rsidR="0089535D" w:rsidRPr="000903C1" w:rsidRDefault="0089535D" w:rsidP="0089535D">
            <w:pPr>
              <w:spacing w:after="20"/>
              <w:rPr>
                <w:rFonts w:ascii="Courier New" w:hAnsi="Courier New"/>
              </w:rPr>
            </w:pPr>
            <w:bookmarkStart w:id="4544"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44"/>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45"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45"/>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46" w:name="_MCCTEMPBM_CRPT80112688___7"/>
      <w:r w:rsidRPr="000903C1">
        <w:rPr>
          <w:rFonts w:ascii="Courier New" w:hAnsi="Courier New"/>
        </w:rPr>
        <w:t>&lt;mode&gt;</w:t>
      </w:r>
      <w:r w:rsidR="00DB0292" w:rsidRPr="000903C1">
        <w:t>: integer type</w:t>
      </w:r>
      <w:r w:rsidR="00A1290E" w:rsidRPr="000903C1">
        <w:t>.</w:t>
      </w:r>
    </w:p>
    <w:bookmarkEnd w:id="4546"/>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47"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47"/>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lastRenderedPageBreak/>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48"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48"/>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49" w:name="_Toc20207730"/>
      <w:bookmarkStart w:id="4550" w:name="_Toc27579613"/>
      <w:bookmarkStart w:id="4551" w:name="_Toc36116193"/>
      <w:bookmarkStart w:id="4552" w:name="_Toc45215076"/>
      <w:bookmarkStart w:id="4553" w:name="_Toc51866846"/>
      <w:bookmarkStart w:id="4554" w:name="_Toc162980320"/>
      <w:r w:rsidRPr="000903C1">
        <w:t>11.1.11</w:t>
      </w:r>
      <w:r w:rsidRPr="000903C1">
        <w:tab/>
        <w:t>Group Id prefixes capability +CGIPC</w:t>
      </w:r>
      <w:bookmarkEnd w:id="4549"/>
      <w:bookmarkEnd w:id="4550"/>
      <w:bookmarkEnd w:id="4551"/>
      <w:bookmarkEnd w:id="4552"/>
      <w:bookmarkEnd w:id="4553"/>
      <w:bookmarkEnd w:id="4554"/>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55"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56" w:name="_MCCTEMPBM_CRPT80112692___7" w:colFirst="0" w:colLast="0"/>
            <w:bookmarkEnd w:id="4555"/>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56"/>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57"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57"/>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58" w:name="_MCCTEMPBM_CRPT80112694___7"/>
      <w:r w:rsidRPr="000903C1">
        <w:rPr>
          <w:rFonts w:ascii="Courier New" w:hAnsi="Courier New" w:cs="Courier New"/>
        </w:rPr>
        <w:t>&lt;status&gt;</w:t>
      </w:r>
      <w:r w:rsidRPr="000903C1">
        <w:rPr>
          <w:noProof/>
        </w:rPr>
        <w:t>: integer type, value</w:t>
      </w:r>
    </w:p>
    <w:bookmarkEnd w:id="4558"/>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59" w:name="_Toc20207731"/>
      <w:bookmarkStart w:id="4560" w:name="_Toc27579614"/>
      <w:bookmarkStart w:id="4561" w:name="_Toc36116194"/>
      <w:bookmarkStart w:id="4562" w:name="_Toc45215077"/>
      <w:bookmarkStart w:id="4563" w:name="_Toc51866847"/>
      <w:bookmarkStart w:id="4564" w:name="_Toc162980321"/>
      <w:r w:rsidRPr="000903C1">
        <w:t>11.2</w:t>
      </w:r>
      <w:r w:rsidRPr="000903C1">
        <w:tab/>
        <w:t>Modem compatibility commands</w:t>
      </w:r>
      <w:bookmarkEnd w:id="4559"/>
      <w:bookmarkEnd w:id="4560"/>
      <w:bookmarkEnd w:id="4561"/>
      <w:bookmarkEnd w:id="4562"/>
      <w:bookmarkEnd w:id="4563"/>
      <w:bookmarkEnd w:id="4564"/>
    </w:p>
    <w:p w14:paraId="283BFBB0" w14:textId="77777777" w:rsidR="006A1E8F" w:rsidRPr="000903C1" w:rsidRDefault="006A1E8F" w:rsidP="00E26141">
      <w:pPr>
        <w:pStyle w:val="Heading3"/>
        <w:rPr>
          <w:lang w:eastAsia="de-DE"/>
        </w:rPr>
      </w:pPr>
      <w:bookmarkStart w:id="4565" w:name="_Toc20207732"/>
      <w:bookmarkStart w:id="4566" w:name="_Toc27579615"/>
      <w:bookmarkStart w:id="4567" w:name="_Toc36116195"/>
      <w:bookmarkStart w:id="4568" w:name="_Toc45215078"/>
      <w:bookmarkStart w:id="4569" w:name="_Toc51866848"/>
      <w:bookmarkStart w:id="4570" w:name="_Toc162980322"/>
      <w:r w:rsidRPr="000903C1">
        <w:t>11.2.0</w:t>
      </w:r>
      <w:r w:rsidRPr="000903C1">
        <w:tab/>
        <w:t>General</w:t>
      </w:r>
      <w:bookmarkEnd w:id="4565"/>
      <w:bookmarkEnd w:id="4566"/>
      <w:bookmarkEnd w:id="4567"/>
      <w:bookmarkEnd w:id="4568"/>
      <w:bookmarkEnd w:id="4569"/>
      <w:bookmarkEnd w:id="4570"/>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1" w:name="_Toc20207733"/>
      <w:bookmarkStart w:id="4572" w:name="_Toc27579616"/>
      <w:bookmarkStart w:id="4573" w:name="_Toc36116196"/>
      <w:bookmarkStart w:id="4574" w:name="_Toc45215079"/>
      <w:bookmarkStart w:id="4575" w:name="_Toc51866849"/>
      <w:bookmarkStart w:id="4576" w:name="_Toc162980323"/>
      <w:r w:rsidRPr="000903C1">
        <w:t>11.2.1</w:t>
      </w:r>
      <w:r w:rsidRPr="000903C1">
        <w:tab/>
        <w:t>Request VGCS or VBS service 'D'</w:t>
      </w:r>
      <w:bookmarkEnd w:id="4571"/>
      <w:bookmarkEnd w:id="4572"/>
      <w:bookmarkEnd w:id="4573"/>
      <w:bookmarkEnd w:id="4574"/>
      <w:bookmarkEnd w:id="4575"/>
      <w:bookmarkEnd w:id="4576"/>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77"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77"/>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lastRenderedPageBreak/>
        <w:t>Responses</w:t>
      </w:r>
    </w:p>
    <w:p w14:paraId="2D012AD4" w14:textId="77777777" w:rsidR="00026965" w:rsidRPr="000903C1" w:rsidRDefault="00026965">
      <w:bookmarkStart w:id="4578"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78"/>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79"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79"/>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0"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1" w:name="_MCCTEMPBM_CRPT80112699___7"/>
      <w:bookmarkEnd w:id="4580"/>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1"/>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82" w:name="_Toc20207734"/>
      <w:bookmarkStart w:id="4583" w:name="_Toc27579617"/>
      <w:bookmarkStart w:id="4584" w:name="_Toc36116197"/>
      <w:bookmarkStart w:id="4585" w:name="_Toc45215080"/>
      <w:bookmarkStart w:id="4586" w:name="_Toc51866850"/>
      <w:bookmarkStart w:id="4587" w:name="_Toc16298032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82"/>
      <w:bookmarkEnd w:id="4583"/>
      <w:bookmarkEnd w:id="4584"/>
      <w:bookmarkEnd w:id="4585"/>
      <w:bookmarkEnd w:id="4586"/>
      <w:bookmarkEnd w:id="4587"/>
    </w:p>
    <w:p w14:paraId="2B95B6BF" w14:textId="77777777" w:rsidR="00026965" w:rsidRPr="000903C1" w:rsidRDefault="00026965">
      <w:bookmarkStart w:id="4588"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89" w:name="_MCCTEMPBM_CRPT80112701___7"/>
      <w:bookmarkEnd w:id="4588"/>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89"/>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0" w:name="_Toc20207735"/>
      <w:bookmarkStart w:id="4591" w:name="_Toc27579618"/>
      <w:bookmarkStart w:id="4592" w:name="_Toc36116198"/>
      <w:bookmarkStart w:id="4593" w:name="_Toc45215081"/>
      <w:bookmarkStart w:id="4594" w:name="_Toc51866851"/>
      <w:bookmarkStart w:id="4595" w:name="_Toc162980325"/>
      <w:r w:rsidRPr="000903C1">
        <w:t>11.3.1</w:t>
      </w:r>
      <w:r w:rsidRPr="000903C1">
        <w:tab/>
        <w:t>VGCS subscriptions and GId status +CGCS</w:t>
      </w:r>
      <w:bookmarkEnd w:id="4590"/>
      <w:bookmarkEnd w:id="4591"/>
      <w:bookmarkEnd w:id="4592"/>
      <w:bookmarkEnd w:id="4593"/>
      <w:bookmarkEnd w:id="4594"/>
      <w:bookmarkEnd w:id="4595"/>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596"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597" w:name="_MCCTEMPBM_CRPT80112703___7" w:colFirst="0" w:colLast="1"/>
            <w:bookmarkEnd w:id="4596"/>
            <w:r w:rsidRPr="000903C1">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598" w:name="_MCCTEMPBM_CRPT80112704___7"/>
            <w:bookmarkEnd w:id="4597"/>
            <w:r w:rsidRPr="000903C1">
              <w:rPr>
                <w:rFonts w:ascii="Courier New" w:hAnsi="Courier New"/>
              </w:rPr>
              <w:t>+CGCS=?</w:t>
            </w:r>
            <w:bookmarkEnd w:id="4598"/>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599"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599"/>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0"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0"/>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1"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1"/>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02" w:name="_Toc20207736"/>
      <w:bookmarkStart w:id="4603" w:name="_Toc27579619"/>
      <w:bookmarkStart w:id="4604" w:name="_Toc36116199"/>
      <w:bookmarkStart w:id="4605" w:name="_Toc45215082"/>
      <w:bookmarkStart w:id="4606" w:name="_Toc51866852"/>
      <w:bookmarkStart w:id="4607" w:name="_Toc162980326"/>
      <w:r w:rsidRPr="000903C1">
        <w:t>11.3.2</w:t>
      </w:r>
      <w:r w:rsidRPr="000903C1">
        <w:tab/>
        <w:t>VBS subscriptions and GId status +CBCS</w:t>
      </w:r>
      <w:bookmarkEnd w:id="4602"/>
      <w:bookmarkEnd w:id="4603"/>
      <w:bookmarkEnd w:id="4604"/>
      <w:bookmarkEnd w:id="4605"/>
      <w:bookmarkEnd w:id="4606"/>
      <w:bookmarkEnd w:id="4607"/>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08"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09" w:name="_MCCTEMPBM_CRPT80112709___7" w:colFirst="0" w:colLast="0"/>
            <w:bookmarkEnd w:id="4608"/>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0"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0"/>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1" w:name="_MCCTEMPBM_CRPT80112711___7"/>
            <w:bookmarkEnd w:id="4609"/>
            <w:r w:rsidRPr="000903C1">
              <w:rPr>
                <w:rFonts w:ascii="Courier New" w:hAnsi="Courier New"/>
              </w:rPr>
              <w:t>+CBCS=?</w:t>
            </w:r>
            <w:bookmarkEnd w:id="4611"/>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12"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12"/>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13"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13"/>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lastRenderedPageBreak/>
        <w:t>Defined values</w:t>
      </w:r>
    </w:p>
    <w:p w14:paraId="1E60684C" w14:textId="77777777" w:rsidR="00026965" w:rsidRPr="000903C1" w:rsidRDefault="00026965">
      <w:pPr>
        <w:pStyle w:val="B1"/>
      </w:pPr>
      <w:bookmarkStart w:id="4614"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14"/>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15" w:name="_Toc20207737"/>
      <w:bookmarkStart w:id="4616" w:name="_Toc27579620"/>
      <w:bookmarkStart w:id="4617" w:name="_Toc36116200"/>
      <w:bookmarkStart w:id="4618" w:name="_Toc45215083"/>
      <w:bookmarkStart w:id="4619" w:name="_Toc51866853"/>
      <w:bookmarkStart w:id="4620" w:name="_Toc162980327"/>
      <w:r w:rsidRPr="000903C1">
        <w:t>11.4</w:t>
      </w:r>
      <w:r w:rsidRPr="000903C1">
        <w:tab/>
        <w:t>Informative examples</w:t>
      </w:r>
      <w:bookmarkEnd w:id="4615"/>
      <w:bookmarkEnd w:id="4616"/>
      <w:bookmarkEnd w:id="4617"/>
      <w:bookmarkEnd w:id="4618"/>
      <w:bookmarkEnd w:id="4619"/>
      <w:bookmarkEnd w:id="4620"/>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1"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1"/>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22"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22"/>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23"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24" w:name="_Toc20207738"/>
      <w:bookmarkStart w:id="4625" w:name="_Toc27579621"/>
      <w:bookmarkStart w:id="4626" w:name="_Toc36116201"/>
      <w:bookmarkStart w:id="4627" w:name="_Toc45215084"/>
      <w:bookmarkStart w:id="4628" w:name="_Toc51866854"/>
      <w:bookmarkStart w:id="4629" w:name="_Toc162980328"/>
      <w:bookmarkEnd w:id="4623"/>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24"/>
      <w:bookmarkEnd w:id="4625"/>
      <w:bookmarkEnd w:id="4626"/>
      <w:bookmarkEnd w:id="4627"/>
      <w:bookmarkEnd w:id="4628"/>
      <w:bookmarkEnd w:id="4629"/>
    </w:p>
    <w:p w14:paraId="211A73DD" w14:textId="77777777" w:rsidR="006A6727" w:rsidRPr="000903C1" w:rsidRDefault="006A6727" w:rsidP="00E26141">
      <w:pPr>
        <w:pStyle w:val="Heading2"/>
      </w:pPr>
      <w:bookmarkStart w:id="4630" w:name="_Toc20207739"/>
      <w:bookmarkStart w:id="4631" w:name="_Toc27579622"/>
      <w:bookmarkStart w:id="4632" w:name="_Toc36116202"/>
      <w:bookmarkStart w:id="4633" w:name="_Toc45215085"/>
      <w:bookmarkStart w:id="4634" w:name="_Toc51866855"/>
      <w:bookmarkStart w:id="4635" w:name="_Toc162980329"/>
      <w:r w:rsidRPr="000903C1">
        <w:t>12.1</w:t>
      </w:r>
      <w:r w:rsidRPr="000903C1">
        <w:tab/>
        <w:t>General</w:t>
      </w:r>
      <w:bookmarkEnd w:id="4630"/>
      <w:bookmarkEnd w:id="4631"/>
      <w:bookmarkEnd w:id="4632"/>
      <w:bookmarkEnd w:id="4633"/>
      <w:bookmarkEnd w:id="4634"/>
      <w:bookmarkEnd w:id="4635"/>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3.9pt;height:205.35pt" o:ole="">
            <v:imagedata r:id="rId37" o:title=""/>
          </v:shape>
          <o:OLEObject Type="Embed" ProgID="Visio.Drawing.11" ShapeID="_x0000_i1036" DrawAspect="Content" ObjectID="_1773593059" r:id="rId38"/>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lastRenderedPageBreak/>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36" w:name="_Toc20207740"/>
      <w:bookmarkStart w:id="4637" w:name="_Toc27579623"/>
      <w:bookmarkStart w:id="4638" w:name="_Toc36116203"/>
      <w:bookmarkStart w:id="4639" w:name="_Toc45215086"/>
      <w:bookmarkStart w:id="4640" w:name="_Toc51866856"/>
      <w:bookmarkStart w:id="4641" w:name="_Toc162980330"/>
      <w:r w:rsidRPr="000903C1">
        <w:t>12.2</w:t>
      </w:r>
      <w:r w:rsidRPr="000903C1">
        <w:tab/>
        <w:t>Commands specific to MTs supporting USAT</w:t>
      </w:r>
      <w:bookmarkEnd w:id="4636"/>
      <w:bookmarkEnd w:id="4637"/>
      <w:bookmarkEnd w:id="4638"/>
      <w:bookmarkEnd w:id="4639"/>
      <w:bookmarkEnd w:id="4640"/>
      <w:bookmarkEnd w:id="4641"/>
    </w:p>
    <w:p w14:paraId="262D9000" w14:textId="77777777" w:rsidR="006A6727" w:rsidRPr="000903C1" w:rsidRDefault="006A6727" w:rsidP="00E26141">
      <w:pPr>
        <w:pStyle w:val="Heading3"/>
      </w:pPr>
      <w:bookmarkStart w:id="4642" w:name="_Toc20207741"/>
      <w:bookmarkStart w:id="4643" w:name="_Toc27579624"/>
      <w:bookmarkStart w:id="4644" w:name="_Toc36116204"/>
      <w:bookmarkStart w:id="4645" w:name="_Toc45215087"/>
      <w:bookmarkStart w:id="4646" w:name="_Toc51866857"/>
      <w:bookmarkStart w:id="4647" w:name="_Toc162980331"/>
      <w:r w:rsidRPr="000903C1">
        <w:t>12.2.1</w:t>
      </w:r>
      <w:r w:rsidRPr="000903C1">
        <w:tab/>
        <w:t xml:space="preserve">Read USAT </w:t>
      </w:r>
      <w:r w:rsidR="004B59AC" w:rsidRPr="000903C1">
        <w:t>p</w:t>
      </w:r>
      <w:r w:rsidRPr="000903C1">
        <w:t>rofile +CUSATR</w:t>
      </w:r>
      <w:bookmarkEnd w:id="4642"/>
      <w:bookmarkEnd w:id="4643"/>
      <w:bookmarkEnd w:id="4644"/>
      <w:bookmarkEnd w:id="4645"/>
      <w:bookmarkEnd w:id="4646"/>
      <w:bookmarkEnd w:id="4647"/>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48"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49" w:name="_MCCTEMPBM_CRPT80112719___7"/>
            <w:bookmarkEnd w:id="4648"/>
            <w:r w:rsidRPr="000903C1">
              <w:rPr>
                <w:rFonts w:ascii="Courier New" w:hAnsi="Courier New" w:cs="Courier New"/>
              </w:rPr>
              <w:t>+CUSATR=?</w:t>
            </w:r>
            <w:bookmarkEnd w:id="4649"/>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0"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0"/>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1"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1"/>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52"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52"/>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53"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54" w:name="_MCCTEMPBM_CRPT80112724___7"/>
      <w:bookmarkEnd w:id="4653"/>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54"/>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55"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55"/>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56" w:name="_Toc20207742"/>
      <w:bookmarkStart w:id="4657" w:name="_Toc27579625"/>
      <w:bookmarkStart w:id="4658" w:name="_Toc36116205"/>
      <w:bookmarkStart w:id="4659" w:name="_Toc45215088"/>
      <w:bookmarkStart w:id="4660" w:name="_Toc51866858"/>
      <w:bookmarkStart w:id="4661" w:name="_Toc162980332"/>
      <w:r w:rsidRPr="000903C1">
        <w:lastRenderedPageBreak/>
        <w:t>12.2.2</w:t>
      </w:r>
      <w:r w:rsidRPr="000903C1">
        <w:tab/>
        <w:t xml:space="preserve">Write USAT </w:t>
      </w:r>
      <w:r w:rsidR="004B59AC" w:rsidRPr="000903C1">
        <w:t>p</w:t>
      </w:r>
      <w:r w:rsidRPr="000903C1">
        <w:t>rofile +CUSATW</w:t>
      </w:r>
      <w:bookmarkEnd w:id="4656"/>
      <w:bookmarkEnd w:id="4657"/>
      <w:bookmarkEnd w:id="4658"/>
      <w:bookmarkEnd w:id="4659"/>
      <w:bookmarkEnd w:id="4660"/>
      <w:bookmarkEnd w:id="4661"/>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62"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63" w:name="_MCCTEMPBM_CRPT80112727___7"/>
            <w:bookmarkEnd w:id="4662"/>
            <w:r w:rsidRPr="000903C1">
              <w:rPr>
                <w:rFonts w:ascii="Courier New" w:hAnsi="Courier New" w:cs="Courier New"/>
              </w:rPr>
              <w:t>+CUSATW=?</w:t>
            </w:r>
            <w:bookmarkEnd w:id="4663"/>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64"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64"/>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65"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65"/>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66"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6"/>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67" w:name="_MCCTEMPBM_CRPT80112731___7"/>
      <w:r w:rsidRPr="000903C1">
        <w:rPr>
          <w:rFonts w:ascii="Courier New" w:hAnsi="Courier New" w:cs="Courier New"/>
          <w:lang w:val="nb-NO"/>
        </w:rPr>
        <w:t>&lt;profile_storage&gt;</w:t>
      </w:r>
      <w:r w:rsidRPr="000903C1">
        <w:rPr>
          <w:lang w:val="nb-NO"/>
        </w:rPr>
        <w:t>: integer type.</w:t>
      </w:r>
    </w:p>
    <w:bookmarkEnd w:id="4667"/>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68"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68"/>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69" w:name="_Toc20207743"/>
      <w:bookmarkStart w:id="4670" w:name="_Toc27579626"/>
      <w:bookmarkStart w:id="4671" w:name="_Toc36116206"/>
      <w:bookmarkStart w:id="4672" w:name="_Toc45215089"/>
      <w:bookmarkStart w:id="4673" w:name="_Toc51866859"/>
      <w:bookmarkStart w:id="4674" w:name="_Toc162980333"/>
      <w:r w:rsidRPr="000903C1">
        <w:lastRenderedPageBreak/>
        <w:t>12.2.3</w:t>
      </w:r>
      <w:r w:rsidRPr="000903C1">
        <w:tab/>
        <w:t>Profile download upon start-up +CUSATD</w:t>
      </w:r>
      <w:bookmarkEnd w:id="4669"/>
      <w:bookmarkEnd w:id="4670"/>
      <w:bookmarkEnd w:id="4671"/>
      <w:bookmarkEnd w:id="4672"/>
      <w:bookmarkEnd w:id="4673"/>
      <w:bookmarkEnd w:id="4674"/>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75"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76" w:name="_MCCTEMPBM_CRPT80112734___7" w:colFirst="0" w:colLast="0"/>
            <w:bookmarkEnd w:id="4675"/>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77" w:name="_MCCTEMPBM_CRPT80112735___7"/>
            <w:bookmarkEnd w:id="4676"/>
            <w:r w:rsidRPr="000903C1">
              <w:rPr>
                <w:rFonts w:ascii="Courier New" w:hAnsi="Courier New" w:cs="Courier New"/>
              </w:rPr>
              <w:t>+CUSATD=?</w:t>
            </w:r>
            <w:bookmarkEnd w:id="4677"/>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78"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78"/>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62DA9122" w:rsidR="00DD2760" w:rsidRPr="000903C1" w:rsidRDefault="00DD2760" w:rsidP="00DD2760">
      <w:bookmarkStart w:id="4679"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w:t>
      </w:r>
      <w:r w:rsidR="003C319C">
        <w:t>5</w:t>
      </w:r>
      <w:r w:rsidRPr="000903C1">
        <w:t>9] has been completed).</w:t>
      </w:r>
    </w:p>
    <w:bookmarkEnd w:id="4679"/>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0"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1" w:name="_MCCTEMPBM_CRPT80112739___7"/>
      <w:bookmarkEnd w:id="4680"/>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1"/>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82"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2"/>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83"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83"/>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84"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85" w:name="_MCCTEMPBM_CRPT80112743___7"/>
      <w:bookmarkEnd w:id="4684"/>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86" w:name="_MCCTEMPBM_CRPT80112744___7"/>
      <w:bookmarkEnd w:id="4685"/>
      <w:r w:rsidRPr="000903C1">
        <w:rPr>
          <w:u w:val="single"/>
        </w:rPr>
        <w:lastRenderedPageBreak/>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87" w:name="_MCCTEMPBM_CRPT80112745___7"/>
      <w:bookmarkEnd w:id="4686"/>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87"/>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88"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88"/>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89" w:name="_Toc20207744"/>
      <w:bookmarkStart w:id="4690" w:name="_Toc27579627"/>
      <w:bookmarkStart w:id="4691" w:name="_Toc36116207"/>
      <w:bookmarkStart w:id="4692" w:name="_Toc45215090"/>
      <w:bookmarkStart w:id="4693" w:name="_Toc51866860"/>
      <w:bookmarkStart w:id="4694" w:name="_Toc162980334"/>
      <w:r w:rsidRPr="000903C1">
        <w:t>12.2.</w:t>
      </w:r>
      <w:r w:rsidR="00DD2760" w:rsidRPr="000903C1">
        <w:t>4</w:t>
      </w:r>
      <w:r w:rsidRPr="000903C1">
        <w:tab/>
        <w:t>Activate USAT profile +CUSATA</w:t>
      </w:r>
      <w:bookmarkEnd w:id="4689"/>
      <w:bookmarkEnd w:id="4690"/>
      <w:bookmarkEnd w:id="4691"/>
      <w:bookmarkEnd w:id="4692"/>
      <w:bookmarkEnd w:id="4693"/>
      <w:bookmarkEnd w:id="4694"/>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695"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696" w:name="_MCCTEMPBM_CRPT80112748___7"/>
            <w:bookmarkEnd w:id="4695"/>
            <w:r w:rsidRPr="000903C1">
              <w:rPr>
                <w:rFonts w:ascii="Courier New" w:hAnsi="Courier New" w:cs="Courier New"/>
              </w:rPr>
              <w:t>+CUSATA=?</w:t>
            </w:r>
            <w:bookmarkEnd w:id="4696"/>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697"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697"/>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698"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698"/>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lastRenderedPageBreak/>
        <w:t>Test command returns values supported as a compound value.</w:t>
      </w:r>
    </w:p>
    <w:p w14:paraId="3194CB92" w14:textId="7E0F35B6" w:rsidR="006A6727" w:rsidRPr="000903C1" w:rsidRDefault="006A6727" w:rsidP="006A6727">
      <w:bookmarkStart w:id="4699"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9"/>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0"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1" w:name="_MCCTEMPBM_CRPT80112753___7"/>
      <w:bookmarkEnd w:id="4700"/>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1"/>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02"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03" w:name="_MCCTEMPBM_CRPT80112755___7"/>
      <w:bookmarkEnd w:id="4702"/>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03"/>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04"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04"/>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05"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05"/>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06"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06"/>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07" w:name="_Toc20207745"/>
      <w:bookmarkStart w:id="4708" w:name="_Toc27579628"/>
      <w:bookmarkStart w:id="4709" w:name="_Toc36116208"/>
      <w:bookmarkStart w:id="4710" w:name="_Toc45215091"/>
      <w:bookmarkStart w:id="4711" w:name="_Toc51866861"/>
      <w:bookmarkStart w:id="4712" w:name="_Toc162980335"/>
      <w:r w:rsidRPr="000903C1">
        <w:t>12.2.</w:t>
      </w:r>
      <w:r w:rsidR="00DD2760" w:rsidRPr="000903C1">
        <w:t>5</w:t>
      </w:r>
      <w:r w:rsidRPr="000903C1">
        <w:tab/>
        <w:t>Send USAT terminal response +CUSATT</w:t>
      </w:r>
      <w:bookmarkEnd w:id="4707"/>
      <w:bookmarkEnd w:id="4708"/>
      <w:bookmarkEnd w:id="4709"/>
      <w:bookmarkEnd w:id="4710"/>
      <w:bookmarkEnd w:id="4711"/>
      <w:bookmarkEnd w:id="4712"/>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13" w:name="_MCCTEMPBM_CRPT80112759___2"/>
            <w:r w:rsidRPr="000903C1">
              <w:rPr>
                <w:rFonts w:ascii="Courier New" w:hAnsi="Courier New" w:cs="Courier New"/>
              </w:rPr>
              <w:t>+CUSATT=&lt;terminal_response&gt;</w:t>
            </w:r>
            <w:bookmarkEnd w:id="471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14" w:name="_MCCTEMPBM_CRPT80112760___7"/>
            <w:r w:rsidRPr="000903C1">
              <w:rPr>
                <w:rFonts w:ascii="Courier New" w:hAnsi="Courier New" w:cs="Courier New"/>
                <w:i/>
                <w:iCs/>
              </w:rPr>
              <w:t>+CME ERROR: &lt;err&gt;</w:t>
            </w:r>
            <w:bookmarkEnd w:id="4714"/>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15"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15"/>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16"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6"/>
    <w:p w14:paraId="08ED482B" w14:textId="77777777" w:rsidR="006A6727" w:rsidRPr="000903C1" w:rsidRDefault="006A6727" w:rsidP="006A6727">
      <w:pPr>
        <w:rPr>
          <w:b/>
        </w:rPr>
      </w:pPr>
      <w:r w:rsidRPr="000903C1">
        <w:rPr>
          <w:b/>
        </w:rPr>
        <w:lastRenderedPageBreak/>
        <w:t>Defined values</w:t>
      </w:r>
    </w:p>
    <w:p w14:paraId="11F655A4" w14:textId="77777777" w:rsidR="006A6727" w:rsidRPr="000903C1" w:rsidRDefault="006A6727" w:rsidP="006A6727">
      <w:pPr>
        <w:pStyle w:val="B1"/>
      </w:pPr>
      <w:bookmarkStart w:id="4717"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17"/>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18" w:name="_Toc20207746"/>
      <w:bookmarkStart w:id="4719" w:name="_Toc27579629"/>
      <w:bookmarkStart w:id="4720" w:name="_Toc36116209"/>
      <w:bookmarkStart w:id="4721" w:name="_Toc45215092"/>
      <w:bookmarkStart w:id="4722" w:name="_Toc51866862"/>
      <w:bookmarkStart w:id="4723" w:name="_Toc162980336"/>
      <w:r w:rsidRPr="000903C1">
        <w:t>12.2.</w:t>
      </w:r>
      <w:r w:rsidR="00DD2760" w:rsidRPr="000903C1">
        <w:t>6</w:t>
      </w:r>
      <w:r w:rsidRPr="000903C1">
        <w:tab/>
        <w:t>Send USAT envelope command +CUSATE</w:t>
      </w:r>
      <w:bookmarkEnd w:id="4718"/>
      <w:bookmarkEnd w:id="4719"/>
      <w:bookmarkEnd w:id="4720"/>
      <w:bookmarkEnd w:id="4721"/>
      <w:bookmarkEnd w:id="4722"/>
      <w:bookmarkEnd w:id="4723"/>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24"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25" w:name="_MCCTEMPBM_CRPT80112765___7" w:colFirst="0" w:colLast="0"/>
            <w:bookmarkEnd w:id="4724"/>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25"/>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26"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6"/>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27"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27"/>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28"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28"/>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29" w:name="_Toc20207747"/>
      <w:bookmarkStart w:id="4730" w:name="_Toc27579630"/>
      <w:bookmarkStart w:id="4731" w:name="_Toc36116210"/>
      <w:bookmarkStart w:id="4732" w:name="_Toc45215093"/>
      <w:bookmarkStart w:id="4733" w:name="_Toc51866863"/>
      <w:bookmarkStart w:id="4734" w:name="_Toc162980337"/>
      <w:r w:rsidRPr="000903C1">
        <w:t>12.3</w:t>
      </w:r>
      <w:r w:rsidRPr="000903C1">
        <w:tab/>
        <w:t>Informative examples</w:t>
      </w:r>
      <w:bookmarkEnd w:id="4729"/>
      <w:bookmarkEnd w:id="4730"/>
      <w:bookmarkEnd w:id="4731"/>
      <w:bookmarkEnd w:id="4732"/>
      <w:bookmarkEnd w:id="4733"/>
      <w:bookmarkEnd w:id="4734"/>
    </w:p>
    <w:p w14:paraId="49F9E2BF" w14:textId="77777777" w:rsidR="00D46DE4" w:rsidRPr="000903C1" w:rsidRDefault="00D46DE4" w:rsidP="00D46DE4">
      <w:r w:rsidRPr="000903C1">
        <w:t xml:space="preserve">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w:t>
      </w:r>
      <w:r w:rsidRPr="000903C1">
        <w:lastRenderedPageBreak/>
        <w:t>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lastRenderedPageBreak/>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35" w:name="_MCCTEMPBM_CRPT80112769___7"/>
    </w:p>
    <w:bookmarkEnd w:id="4735"/>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36" w:name="_Toc20207748"/>
      <w:bookmarkStart w:id="4737" w:name="_Toc27579631"/>
      <w:bookmarkStart w:id="4738" w:name="_Toc36116211"/>
      <w:bookmarkStart w:id="4739" w:name="_Toc45215094"/>
      <w:bookmarkStart w:id="4740" w:name="_Toc51866864"/>
      <w:bookmarkStart w:id="4741" w:name="_Toc16298033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36"/>
      <w:bookmarkEnd w:id="4737"/>
      <w:bookmarkEnd w:id="4738"/>
      <w:bookmarkEnd w:id="4739"/>
      <w:bookmarkEnd w:id="4740"/>
      <w:bookmarkEnd w:id="4741"/>
    </w:p>
    <w:p w14:paraId="07F445AD" w14:textId="77777777" w:rsidR="008300B8" w:rsidRPr="000903C1" w:rsidRDefault="008300B8" w:rsidP="00E26141">
      <w:pPr>
        <w:pStyle w:val="Heading2"/>
      </w:pPr>
      <w:bookmarkStart w:id="4742" w:name="_Toc20207749"/>
      <w:bookmarkStart w:id="4743" w:name="_Toc27579632"/>
      <w:bookmarkStart w:id="4744" w:name="_Toc36116212"/>
      <w:bookmarkStart w:id="4745" w:name="_Toc45215095"/>
      <w:bookmarkStart w:id="4746" w:name="_Toc51866865"/>
      <w:bookmarkStart w:id="4747" w:name="_Toc162980339"/>
      <w:r w:rsidRPr="000903C1">
        <w:t>13.1</w:t>
      </w:r>
      <w:r w:rsidRPr="000903C1">
        <w:tab/>
        <w:t>General</w:t>
      </w:r>
      <w:bookmarkEnd w:id="4742"/>
      <w:bookmarkEnd w:id="4743"/>
      <w:bookmarkEnd w:id="4744"/>
      <w:bookmarkEnd w:id="4745"/>
      <w:bookmarkEnd w:id="4746"/>
      <w:bookmarkEnd w:id="4747"/>
    </w:p>
    <w:p w14:paraId="4121A483" w14:textId="77777777" w:rsidR="008300B8" w:rsidRPr="000903C1" w:rsidRDefault="008300B8" w:rsidP="008300B8">
      <w:bookmarkStart w:id="4748"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48"/>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49" w:name="_Toc20207750"/>
      <w:bookmarkStart w:id="4750" w:name="_Toc27579633"/>
      <w:bookmarkStart w:id="4751" w:name="_Toc36116213"/>
      <w:bookmarkStart w:id="4752" w:name="_Toc45215096"/>
      <w:bookmarkStart w:id="4753" w:name="_Toc51866866"/>
      <w:bookmarkStart w:id="4754" w:name="_Toc162980340"/>
      <w:r w:rsidRPr="000903C1">
        <w:lastRenderedPageBreak/>
        <w:t>13.2</w:t>
      </w:r>
      <w:r w:rsidRPr="000903C1">
        <w:tab/>
        <w:t>Commands for dialling</w:t>
      </w:r>
      <w:bookmarkEnd w:id="4749"/>
      <w:bookmarkEnd w:id="4750"/>
      <w:bookmarkEnd w:id="4751"/>
      <w:bookmarkEnd w:id="4752"/>
      <w:bookmarkEnd w:id="4753"/>
      <w:bookmarkEnd w:id="4754"/>
    </w:p>
    <w:p w14:paraId="099E9C5D" w14:textId="77777777" w:rsidR="008300B8" w:rsidRPr="000903C1" w:rsidRDefault="008300B8" w:rsidP="00E26141">
      <w:pPr>
        <w:pStyle w:val="Heading3"/>
        <w:rPr>
          <w:lang w:val="en-US"/>
        </w:rPr>
      </w:pPr>
      <w:bookmarkStart w:id="4755" w:name="_Toc20207751"/>
      <w:bookmarkStart w:id="4756" w:name="_Toc27579634"/>
      <w:bookmarkStart w:id="4757" w:name="_Toc36116214"/>
      <w:bookmarkStart w:id="4758" w:name="_Toc45215097"/>
      <w:bookmarkStart w:id="4759" w:name="_Toc51866867"/>
      <w:bookmarkStart w:id="4760" w:name="_Toc162980341"/>
      <w:r w:rsidRPr="000903C1">
        <w:rPr>
          <w:lang w:val="en-US"/>
        </w:rPr>
        <w:t>13.2.1</w:t>
      </w:r>
      <w:r w:rsidRPr="000903C1">
        <w:rPr>
          <w:lang w:val="en-US"/>
        </w:rPr>
        <w:tab/>
        <w:t>Dial URI +CDU</w:t>
      </w:r>
      <w:bookmarkEnd w:id="4755"/>
      <w:bookmarkEnd w:id="4756"/>
      <w:bookmarkEnd w:id="4757"/>
      <w:bookmarkEnd w:id="4758"/>
      <w:bookmarkEnd w:id="4759"/>
      <w:bookmarkEnd w:id="4760"/>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1" w:name="_MCCTEMPBM_CRPT80112771___7" w:colFirst="0" w:colLast="0"/>
            <w:bookmarkStart w:id="4762"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63"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64" w:name="_MCCTEMPBM_CRPT80112773___7"/>
            <w:bookmarkEnd w:id="4763"/>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65" w:name="_MCCTEMPBM_CRPT80112774___7"/>
            <w:bookmarkEnd w:id="4764"/>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66" w:name="_MCCTEMPBM_CRPT80112775___7"/>
            <w:bookmarkEnd w:id="4765"/>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67" w:name="_MCCTEMPBM_CRPT80112776___7"/>
            <w:bookmarkEnd w:id="4766"/>
            <w:r w:rsidRPr="000903C1">
              <w:rPr>
                <w:b/>
              </w:rPr>
              <w:t xml:space="preserve">when </w:t>
            </w:r>
            <w:r w:rsidRPr="000903C1">
              <w:rPr>
                <w:rFonts w:ascii="Courier New" w:hAnsi="Courier New"/>
                <w:b/>
              </w:rPr>
              <w:t>&lt;action&gt;</w:t>
            </w:r>
            <w:r w:rsidRPr="000903C1">
              <w:rPr>
                <w:b/>
              </w:rPr>
              <w:t>=1 and command unsuccessful:</w:t>
            </w:r>
          </w:p>
          <w:bookmarkEnd w:id="4767"/>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68" w:name="_MCCTEMPBM_CRPT80112778___7"/>
            <w:bookmarkEnd w:id="4761"/>
            <w:bookmarkEnd w:id="4762"/>
            <w:r w:rsidRPr="000903C1">
              <w:rPr>
                <w:rFonts w:ascii="Courier New" w:hAnsi="Courier New"/>
              </w:rPr>
              <w:t>+CDU=?</w:t>
            </w:r>
            <w:bookmarkEnd w:id="4768"/>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69"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69"/>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0"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0"/>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1"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1"/>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72"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73" w:name="_MCCTEMPBM_CRPT80112783___7"/>
      <w:bookmarkEnd w:id="4772"/>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74" w:name="_MCCTEMPBM_CRPT80112784___7"/>
      <w:bookmarkEnd w:id="4773"/>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75" w:name="_MCCTEMPBM_CRPT80112785___7"/>
      <w:bookmarkEnd w:id="4774"/>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75"/>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76"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76"/>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77"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77"/>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78" w:name="_MCCTEMPBM_CRPT80112788___7"/>
      <w:r w:rsidRPr="000903C1">
        <w:rPr>
          <w:rFonts w:ascii="Courier New" w:hAnsi="Courier New"/>
        </w:rPr>
        <w:t>&lt;type_of_call&gt;:</w:t>
      </w:r>
      <w:r w:rsidRPr="000903C1">
        <w:t xml:space="preserve"> integer type. Indicates type of call on per call basis.</w:t>
      </w:r>
    </w:p>
    <w:bookmarkEnd w:id="4778"/>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79"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0" w:name="_MCCTEMPBM_CRPT80112790___2"/>
      <w:bookmarkEnd w:id="4779"/>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1" w:name="_MCCTEMPBM_CRPT80112791___7"/>
      <w:bookmarkEnd w:id="4780"/>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82" w:name="_MCCTEMPBM_CRPT80112792___7"/>
      <w:bookmarkEnd w:id="4781"/>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82"/>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83"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84" w:name="_MCCTEMPBM_CRPT80112794___7"/>
      <w:bookmarkEnd w:id="4783"/>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85" w:name="_MCCTEMPBM_CRPT80112795___7"/>
      <w:bookmarkEnd w:id="4784"/>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86" w:name="_MCCTEMPBM_CRPT80112796___2"/>
      <w:bookmarkEnd w:id="4785"/>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87" w:name="_MCCTEMPBM_CRPT80112797___7"/>
      <w:bookmarkEnd w:id="4786"/>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88" w:name="_MCCTEMPBM_CRPT80112798___7"/>
      <w:bookmarkEnd w:id="4787"/>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88"/>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89" w:name="_Toc20207752"/>
      <w:bookmarkStart w:id="4790" w:name="_Toc27579635"/>
      <w:bookmarkStart w:id="4791" w:name="_Toc36116215"/>
      <w:bookmarkStart w:id="4792" w:name="_Toc45215098"/>
      <w:bookmarkStart w:id="4793" w:name="_Toc51866868"/>
      <w:bookmarkStart w:id="4794" w:name="_Toc162980342"/>
      <w:r w:rsidRPr="000903C1">
        <w:rPr>
          <w:lang w:val="en-US"/>
        </w:rPr>
        <w:t>13.2.2</w:t>
      </w:r>
      <w:r w:rsidRPr="000903C1">
        <w:rPr>
          <w:lang w:val="en-US"/>
        </w:rPr>
        <w:tab/>
        <w:t>Dial URI from phonebook +CDUP</w:t>
      </w:r>
      <w:bookmarkEnd w:id="4789"/>
      <w:bookmarkEnd w:id="4790"/>
      <w:bookmarkEnd w:id="4791"/>
      <w:bookmarkEnd w:id="4792"/>
      <w:bookmarkEnd w:id="4793"/>
      <w:bookmarkEnd w:id="4794"/>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795" w:name="_MCCTEMPBM_CRPT80112799___7" w:colFirst="0" w:colLast="0"/>
            <w:bookmarkStart w:id="4796"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797" w:name="_MCCTEMPBM_CRPT80112801___7" w:colFirst="0" w:colLast="0"/>
            <w:bookmarkEnd w:id="4795"/>
            <w:bookmarkEnd w:id="4796"/>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797"/>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798"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798"/>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799"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99"/>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0"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1" w:name="_MCCTEMPBM_CRPT80112805___7"/>
      <w:bookmarkEnd w:id="4800"/>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1"/>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02"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02"/>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03"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03"/>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04" w:name="_Toc20207753"/>
      <w:bookmarkStart w:id="4805" w:name="_Toc27579636"/>
      <w:bookmarkStart w:id="4806" w:name="_Toc36116216"/>
      <w:bookmarkStart w:id="4807" w:name="_Toc45215099"/>
      <w:bookmarkStart w:id="4808" w:name="_Toc51866869"/>
      <w:bookmarkStart w:id="4809" w:name="_Toc162980343"/>
      <w:r w:rsidRPr="000903C1">
        <w:lastRenderedPageBreak/>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04"/>
      <w:bookmarkEnd w:id="4805"/>
      <w:bookmarkEnd w:id="4806"/>
      <w:bookmarkEnd w:id="4807"/>
      <w:bookmarkEnd w:id="4808"/>
      <w:bookmarkEnd w:id="4809"/>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0" w:name="_MCCTEMPBM_CRPT80112808___7" w:colFirst="0" w:colLast="1"/>
            <w:bookmarkStart w:id="4811"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12"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13" w:name="_MCCTEMPBM_CRPT80112810___7"/>
            <w:bookmarkEnd w:id="4812"/>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14" w:name="_MCCTEMPBM_CRPT80112811___7"/>
            <w:bookmarkEnd w:id="4813"/>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14"/>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15" w:name="_MCCTEMPBM_CRPT80112813___7" w:colFirst="0" w:colLast="0"/>
            <w:bookmarkEnd w:id="4810"/>
            <w:bookmarkEnd w:id="4811"/>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15"/>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16"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17" w:name="_MCCTEMPBM_CRPT80112815___7"/>
      <w:bookmarkEnd w:id="4816"/>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18" w:name="_MCCTEMPBM_CRPT80112816___7"/>
      <w:bookmarkEnd w:id="481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18"/>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19"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0" w:name="_MCCTEMPBM_CRPT80112818___7"/>
      <w:bookmarkEnd w:id="4819"/>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1" w:name="_MCCTEMPBM_CRPT80112819___7"/>
      <w:bookmarkEnd w:id="4820"/>
      <w:r w:rsidRPr="000903C1">
        <w:rPr>
          <w:rFonts w:ascii="Courier New" w:hAnsi="Courier New"/>
          <w:lang w:val="en-US"/>
        </w:rPr>
        <w:t>&lt;cause&gt;</w:t>
      </w:r>
      <w:r w:rsidRPr="000903C1">
        <w:rPr>
          <w:lang w:val="en-US"/>
        </w:rPr>
        <w:t xml:space="preserve">: </w:t>
      </w:r>
      <w:r w:rsidRPr="000903C1">
        <w:t>integer type. Proposed cause value for call clearing.</w:t>
      </w:r>
    </w:p>
    <w:bookmarkEnd w:id="4821"/>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22"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23" w:name="_Toc20207754"/>
      <w:bookmarkStart w:id="4824" w:name="_Toc27579637"/>
      <w:bookmarkStart w:id="4825" w:name="_Toc36116217"/>
      <w:bookmarkStart w:id="4826" w:name="_Toc45215100"/>
      <w:bookmarkStart w:id="4827" w:name="_Toc51866870"/>
      <w:bookmarkStart w:id="4828" w:name="_Toc162980344"/>
      <w:bookmarkEnd w:id="4822"/>
      <w:r w:rsidRPr="000903C1">
        <w:rPr>
          <w:lang w:val="en-US"/>
        </w:rPr>
        <w:t>13.2.4</w:t>
      </w:r>
      <w:r w:rsidRPr="000903C1">
        <w:rPr>
          <w:lang w:val="en-US"/>
        </w:rPr>
        <w:tab/>
        <w:t>Define media profile +CDEFMP</w:t>
      </w:r>
      <w:bookmarkEnd w:id="4823"/>
      <w:bookmarkEnd w:id="4824"/>
      <w:bookmarkEnd w:id="4825"/>
      <w:bookmarkEnd w:id="4826"/>
      <w:bookmarkEnd w:id="4827"/>
      <w:bookmarkEnd w:id="4828"/>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29" w:name="_MCCTEMPBM_CRPT80112821___7" w:colFirst="0" w:colLast="1"/>
            <w:bookmarkStart w:id="4830"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1"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1"/>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32" w:name="_MCCTEMPBM_CRPT80112824___7" w:colFirst="0" w:colLast="1"/>
            <w:bookmarkEnd w:id="4829"/>
            <w:bookmarkEnd w:id="4830"/>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33" w:name="_MCCTEMPBM_CRPT80112825___7"/>
            <w:bookmarkEnd w:id="4832"/>
            <w:r w:rsidRPr="000903C1">
              <w:rPr>
                <w:rFonts w:ascii="Courier New" w:hAnsi="Courier New"/>
              </w:rPr>
              <w:t>+CDEFMP=?</w:t>
            </w:r>
            <w:bookmarkEnd w:id="4833"/>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34"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34"/>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35"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35"/>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36"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36"/>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37"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37"/>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38"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39" w:name="_MCCTEMPBM_CRPT80112831___7"/>
      <w:bookmarkEnd w:id="4838"/>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0" w:name="_MCCTEMPBM_CRPT80112832___7"/>
      <w:bookmarkEnd w:id="4839"/>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1" w:name="_MCCTEMPBM_CRPT80112833___7"/>
      <w:bookmarkEnd w:id="4840"/>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1"/>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42" w:name="_Toc20207755"/>
      <w:bookmarkStart w:id="4843" w:name="_Toc27579638"/>
      <w:bookmarkStart w:id="4844" w:name="_Toc36116218"/>
      <w:bookmarkStart w:id="4845" w:name="_Toc45215101"/>
      <w:bookmarkStart w:id="4846" w:name="_Toc51866871"/>
      <w:bookmarkStart w:id="4847" w:name="_Toc162980345"/>
      <w:r w:rsidRPr="000903C1">
        <w:rPr>
          <w:lang w:val="en-US"/>
        </w:rPr>
        <w:t>13.2.5</w:t>
      </w:r>
      <w:r w:rsidRPr="000903C1">
        <w:rPr>
          <w:lang w:val="en-US"/>
        </w:rPr>
        <w:tab/>
        <w:t>Control and modify media description +CCMMD</w:t>
      </w:r>
      <w:bookmarkEnd w:id="4842"/>
      <w:bookmarkEnd w:id="4843"/>
      <w:bookmarkEnd w:id="4844"/>
      <w:bookmarkEnd w:id="4845"/>
      <w:bookmarkEnd w:id="4846"/>
      <w:bookmarkEnd w:id="4847"/>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48"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49" w:name="_MCCTEMPBM_CRPT80112835___7" w:colFirst="0" w:colLast="0"/>
            <w:bookmarkEnd w:id="484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0" w:name="_MCCTEMPBM_CRPT80112836___7" w:colFirst="0" w:colLast="0"/>
            <w:bookmarkEnd w:id="4849"/>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0"/>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1"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1"/>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52"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53" w:name="_MCCTEMPBM_CRPT80112839___2"/>
      <w:bookmarkEnd w:id="4852"/>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54" w:name="_MCCTEMPBM_CRPT80112840___2"/>
      <w:bookmarkEnd w:id="4853"/>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54"/>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55" w:name="_Toc20207756"/>
      <w:bookmarkStart w:id="4856" w:name="_Toc27579639"/>
      <w:bookmarkStart w:id="4857" w:name="_Toc36116219"/>
      <w:bookmarkStart w:id="4858" w:name="_Toc45215102"/>
      <w:bookmarkStart w:id="4859" w:name="_Toc51866872"/>
      <w:bookmarkStart w:id="4860" w:name="_Toc162980346"/>
      <w:r w:rsidRPr="000903C1">
        <w:t>13.3</w:t>
      </w:r>
      <w:r w:rsidRPr="000903C1">
        <w:tab/>
      </w:r>
      <w:r w:rsidR="00AA760E" w:rsidRPr="000903C1">
        <w:t>Informative examples</w:t>
      </w:r>
      <w:bookmarkEnd w:id="4855"/>
      <w:bookmarkEnd w:id="4856"/>
      <w:bookmarkEnd w:id="4857"/>
      <w:bookmarkEnd w:id="4858"/>
      <w:bookmarkEnd w:id="4859"/>
      <w:bookmarkEnd w:id="4860"/>
    </w:p>
    <w:p w14:paraId="2D7E6BD4" w14:textId="77777777" w:rsidR="00AA760E" w:rsidRPr="000903C1" w:rsidRDefault="00583EBC" w:rsidP="00AA760E">
      <w:bookmarkStart w:id="4861"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62" w:name="_MCCTEMPBM_CRPT80112842___7"/>
      <w:bookmarkEnd w:id="4861"/>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63" w:name="_MCCTEMPBM_CRPT80112843___7"/>
      <w:bookmarkEnd w:id="4862"/>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64" w:name="_MCCTEMPBM_CRPT80112844___7"/>
      <w:bookmarkEnd w:id="486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65" w:name="_MCCTEMPBM_CRPT80112845___7"/>
      <w:bookmarkEnd w:id="4864"/>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66" w:name="_MCCTEMPBM_CRPT80112846___7"/>
      <w:bookmarkEnd w:id="486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67" w:name="_MCCTEMPBM_CRPT80112847___7"/>
      <w:bookmarkEnd w:id="4866"/>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68" w:name="_MCCTEMPBM_CRPT80112848___7"/>
      <w:bookmarkEnd w:id="486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68"/>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69"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0" w:name="_MCCTEMPBM_CRPT80112850___7"/>
      <w:bookmarkEnd w:id="486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0"/>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1"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72" w:name="_MCCTEMPBM_CRPT80112852___7"/>
      <w:bookmarkEnd w:id="4871"/>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72"/>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73" w:name="_MCCTEMPBM_CRPT80112853___7"/>
    </w:p>
    <w:p w14:paraId="513F0925" w14:textId="77777777" w:rsidR="008A1821" w:rsidRPr="000903C1" w:rsidRDefault="008A1821" w:rsidP="008A1821">
      <w:bookmarkStart w:id="4874" w:name="_MCCTEMPBM_CRPT80112854___7"/>
      <w:bookmarkEnd w:id="4873"/>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75" w:name="_MCCTEMPBM_CRPT80112855___7"/>
      <w:bookmarkEnd w:id="4874"/>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76" w:name="_MCCTEMPBM_CRPT80112856___7"/>
      <w:bookmarkEnd w:id="4875"/>
    </w:p>
    <w:p w14:paraId="55956908" w14:textId="4B3BE4C8" w:rsidR="008A1821" w:rsidRPr="000903C1" w:rsidRDefault="00EA13CE" w:rsidP="008A1821">
      <w:pPr>
        <w:pStyle w:val="PL"/>
        <w:rPr>
          <w:rFonts w:ascii="Times New Roman" w:hAnsi="Times New Roman"/>
        </w:rPr>
      </w:pPr>
      <w:bookmarkStart w:id="4877" w:name="_MCCTEMPBM_CRPT80112857___7"/>
      <w:bookmarkEnd w:id="4876"/>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78" w:name="_MCCTEMPBM_CRPT80112858___7"/>
      <w:bookmarkEnd w:id="4877"/>
    </w:p>
    <w:p w14:paraId="5DBD9419" w14:textId="7D95B246" w:rsidR="008A1821" w:rsidRPr="000903C1" w:rsidRDefault="008A1821" w:rsidP="008A1821">
      <w:pPr>
        <w:pStyle w:val="PL"/>
        <w:rPr>
          <w:rFonts w:ascii="Times New Roman" w:hAnsi="Times New Roman"/>
        </w:rPr>
      </w:pPr>
      <w:bookmarkStart w:id="4879" w:name="_MCCTEMPBM_CRPT80112859___7"/>
      <w:bookmarkEnd w:id="4878"/>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79"/>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0"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0"/>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1"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1"/>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82"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82"/>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83" w:name="_MCCTEMPBM_CRPT80112863___7"/>
    </w:p>
    <w:p w14:paraId="1233296A" w14:textId="77777777" w:rsidR="008A1821" w:rsidRPr="000903C1" w:rsidRDefault="008A1821" w:rsidP="008A1821">
      <w:pPr>
        <w:pStyle w:val="PL"/>
        <w:rPr>
          <w:rFonts w:ascii="Times New Roman" w:hAnsi="Times New Roman"/>
          <w:lang w:val="en-US"/>
        </w:rPr>
      </w:pPr>
      <w:bookmarkStart w:id="4884" w:name="_MCCTEMPBM_CRPT80112864___7"/>
      <w:bookmarkEnd w:id="4883"/>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85" w:name="_MCCTEMPBM_CRPT80112865___7"/>
      <w:bookmarkEnd w:id="4884"/>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86" w:name="_MCCTEMPBM_CRPT80112866___7"/>
      <w:bookmarkEnd w:id="4885"/>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87" w:name="_MCCTEMPBM_CRPT80112867___7"/>
      <w:bookmarkEnd w:id="4886"/>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87"/>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88"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89" w:name="_MCCTEMPBM_CRPT80112869___7"/>
      <w:bookmarkEnd w:id="4888"/>
    </w:p>
    <w:p w14:paraId="5D47592B" w14:textId="65BD2550" w:rsidR="00B36FAD" w:rsidRPr="000903C1" w:rsidRDefault="00EA13CE" w:rsidP="00B36FAD">
      <w:pPr>
        <w:pStyle w:val="PL"/>
        <w:rPr>
          <w:rFonts w:ascii="Times New Roman" w:hAnsi="Times New Roman"/>
        </w:rPr>
      </w:pPr>
      <w:bookmarkStart w:id="4890" w:name="_MCCTEMPBM_CRPT80112870___7"/>
      <w:bookmarkEnd w:id="488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1" w:name="_MCCTEMPBM_CRPT80112871___7"/>
      <w:bookmarkEnd w:id="4890"/>
    </w:p>
    <w:p w14:paraId="228BD78B" w14:textId="2BDF68AB" w:rsidR="00B36FAD" w:rsidRPr="000903C1" w:rsidRDefault="00B36FAD" w:rsidP="00B36FAD">
      <w:pPr>
        <w:pStyle w:val="PL"/>
        <w:rPr>
          <w:rFonts w:ascii="Times New Roman" w:hAnsi="Times New Roman"/>
        </w:rPr>
      </w:pPr>
      <w:bookmarkStart w:id="4892" w:name="_MCCTEMPBM_CRPT80112872___7"/>
      <w:bookmarkEnd w:id="4891"/>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893" w:name="_MCCTEMPBM_CRPT80112873___7"/>
      <w:bookmarkEnd w:id="4892"/>
    </w:p>
    <w:p w14:paraId="3C51DE2F" w14:textId="237883E9" w:rsidR="002A7868" w:rsidRPr="000903C1" w:rsidRDefault="00B36FAD" w:rsidP="002A7868">
      <w:pPr>
        <w:pStyle w:val="PL"/>
        <w:rPr>
          <w:rFonts w:ascii="Times New Roman" w:hAnsi="Times New Roman"/>
        </w:rPr>
      </w:pPr>
      <w:bookmarkStart w:id="4894" w:name="_MCCTEMPBM_CRPT80112874___7"/>
      <w:bookmarkEnd w:id="4893"/>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895" w:name="_MCCTEMPBM_CRPT80112875___7"/>
      <w:bookmarkEnd w:id="4894"/>
    </w:p>
    <w:bookmarkEnd w:id="4895"/>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896"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896"/>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897"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897"/>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898"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98"/>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899"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899"/>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0"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0"/>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1"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1"/>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02"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02"/>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03"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03"/>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04"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04"/>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05"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05"/>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06" w:name="_MCCTEMPBM_CRPT80112886___7"/>
    </w:p>
    <w:p w14:paraId="5A20EF5C" w14:textId="77777777" w:rsidR="00B36FAD" w:rsidRPr="000903C1" w:rsidRDefault="00B36FAD" w:rsidP="00B36FAD">
      <w:pPr>
        <w:pStyle w:val="PL"/>
        <w:rPr>
          <w:rFonts w:ascii="Times New Roman" w:hAnsi="Times New Roman"/>
          <w:lang w:val="en-US"/>
        </w:rPr>
      </w:pPr>
      <w:bookmarkStart w:id="4907" w:name="_MCCTEMPBM_CRPT80112887___7"/>
      <w:bookmarkEnd w:id="4906"/>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07"/>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08"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09" w:name="_MCCTEMPBM_CRPT80112889___7"/>
      <w:bookmarkEnd w:id="4908"/>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0" w:name="_MCCTEMPBM_CRPT80112890___7"/>
      <w:bookmarkEnd w:id="4909"/>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1" w:name="_MCCTEMPBM_CRPT80112891___7"/>
      <w:bookmarkEnd w:id="491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12" w:name="_MCCTEMPBM_CRPT80112892___7"/>
      <w:bookmarkEnd w:id="4911"/>
    </w:p>
    <w:bookmarkEnd w:id="4912"/>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13"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14" w:name="_MCCTEMPBM_CRPT80112894___7"/>
      <w:bookmarkEnd w:id="4913"/>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14"/>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15" w:name="_MCCTEMPBM_CRPT80112895___7"/>
    </w:p>
    <w:p w14:paraId="052C2B35" w14:textId="1ADB6A31" w:rsidR="00B50BEA" w:rsidRPr="000903C1" w:rsidRDefault="00B50BEA" w:rsidP="00B50BEA">
      <w:pPr>
        <w:pStyle w:val="PL"/>
        <w:rPr>
          <w:rFonts w:ascii="Times New Roman" w:hAnsi="Times New Roman"/>
          <w:lang w:val="en-US"/>
        </w:rPr>
      </w:pPr>
      <w:bookmarkStart w:id="4916" w:name="_MCCTEMPBM_CRPT80112896___7"/>
      <w:bookmarkEnd w:id="4915"/>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16"/>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17" w:name="_MCCTEMPBM_CRPT80112897___7"/>
    </w:p>
    <w:bookmarkEnd w:id="4917"/>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18"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19" w:name="_MCCTEMPBM_CRPT80112899___7"/>
      <w:bookmarkEnd w:id="4918"/>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0" w:name="_MCCTEMPBM_CRPT80112900___7"/>
      <w:bookmarkEnd w:id="4919"/>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0"/>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1"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22" w:name="_MCCTEMPBM_CRPT80112902___7"/>
      <w:bookmarkEnd w:id="4921"/>
    </w:p>
    <w:p w14:paraId="7AB22646" w14:textId="0A25F377" w:rsidR="00B50BEA" w:rsidRPr="000903C1" w:rsidRDefault="00EA13CE" w:rsidP="00B50BEA">
      <w:pPr>
        <w:pStyle w:val="PL"/>
        <w:rPr>
          <w:rFonts w:ascii="Times New Roman" w:hAnsi="Times New Roman"/>
        </w:rPr>
      </w:pPr>
      <w:bookmarkStart w:id="4923" w:name="_MCCTEMPBM_CRPT80112903___7"/>
      <w:bookmarkEnd w:id="492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24" w:name="_MCCTEMPBM_CRPT80112904___7"/>
      <w:bookmarkEnd w:id="4923"/>
    </w:p>
    <w:p w14:paraId="2520B7EA" w14:textId="7904CAD9" w:rsidR="00B50BEA" w:rsidRPr="000903C1" w:rsidRDefault="00B50BEA" w:rsidP="00B50BEA">
      <w:pPr>
        <w:pStyle w:val="PL"/>
        <w:rPr>
          <w:rFonts w:ascii="Times New Roman" w:hAnsi="Times New Roman"/>
        </w:rPr>
      </w:pPr>
      <w:bookmarkStart w:id="4925" w:name="_MCCTEMPBM_CRPT80112905___7"/>
      <w:bookmarkEnd w:id="492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26" w:name="_MCCTEMPBM_CRPT80112906___7"/>
      <w:bookmarkEnd w:id="4925"/>
    </w:p>
    <w:p w14:paraId="6B255527" w14:textId="7FF23952" w:rsidR="00B50BEA" w:rsidRPr="000903C1" w:rsidRDefault="00B50BEA" w:rsidP="00B50BEA">
      <w:pPr>
        <w:pStyle w:val="PL"/>
        <w:rPr>
          <w:rFonts w:ascii="Times New Roman" w:hAnsi="Times New Roman"/>
        </w:rPr>
      </w:pPr>
      <w:bookmarkStart w:id="4927" w:name="_MCCTEMPBM_CRPT80112907___7"/>
      <w:bookmarkEnd w:id="492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28" w:name="_MCCTEMPBM_CRPT80112908___7"/>
      <w:bookmarkEnd w:id="4927"/>
    </w:p>
    <w:bookmarkEnd w:id="4928"/>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29"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29"/>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0"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0"/>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1"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1"/>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32"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32"/>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33"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33"/>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34"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34"/>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35"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36" w:name="_MCCTEMPBM_CRPT80112916___7"/>
      <w:bookmarkEnd w:id="4935"/>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37" w:name="_MCCTEMPBM_CRPT80112917___7"/>
      <w:bookmarkEnd w:id="4936"/>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37"/>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38"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39" w:name="_MCCTEMPBM_CRPT80112919___7"/>
      <w:bookmarkEnd w:id="4938"/>
    </w:p>
    <w:p w14:paraId="1D306595" w14:textId="250F3B05" w:rsidR="00B36FAD" w:rsidRPr="000903C1" w:rsidRDefault="00EA13CE" w:rsidP="00B36FAD">
      <w:pPr>
        <w:pStyle w:val="PL"/>
        <w:rPr>
          <w:rFonts w:ascii="Times New Roman" w:hAnsi="Times New Roman"/>
          <w:lang w:val="en-US"/>
        </w:rPr>
      </w:pPr>
      <w:bookmarkStart w:id="4940" w:name="_MCCTEMPBM_CRPT80112920___7"/>
      <w:bookmarkEnd w:id="4939"/>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1" w:name="_MCCTEMPBM_CRPT80112921___7"/>
      <w:bookmarkEnd w:id="4940"/>
    </w:p>
    <w:p w14:paraId="2CBC89DC" w14:textId="43040B6F" w:rsidR="00B36FAD" w:rsidRPr="000903C1" w:rsidRDefault="00B36FAD" w:rsidP="00B36FAD">
      <w:pPr>
        <w:pStyle w:val="PL"/>
        <w:rPr>
          <w:rFonts w:ascii="Times New Roman" w:hAnsi="Times New Roman"/>
          <w:lang w:val="en-US"/>
        </w:rPr>
      </w:pPr>
      <w:bookmarkStart w:id="4942" w:name="_MCCTEMPBM_CRPT80112922___7"/>
      <w:bookmarkEnd w:id="4941"/>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42"/>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43"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43"/>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44"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44"/>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45"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46" w:name="_MCCTEMPBM_CRPT80112926___7"/>
      <w:bookmarkEnd w:id="4945"/>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46"/>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47" w:name="_MCCTEMPBM_CRPT80112927___7"/>
    </w:p>
    <w:p w14:paraId="412C745C" w14:textId="6B36D2DA" w:rsidR="00B36FAD" w:rsidRPr="000903C1" w:rsidRDefault="00B36FAD" w:rsidP="00B36FAD">
      <w:pPr>
        <w:pStyle w:val="PL"/>
        <w:rPr>
          <w:rFonts w:ascii="Times New Roman" w:hAnsi="Times New Roman"/>
          <w:lang w:val="en-US"/>
        </w:rPr>
      </w:pPr>
      <w:bookmarkStart w:id="4948" w:name="_MCCTEMPBM_CRPT80112928___7"/>
      <w:bookmarkEnd w:id="4947"/>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49" w:name="_MCCTEMPBM_CRPT80112929___7"/>
      <w:bookmarkEnd w:id="4948"/>
    </w:p>
    <w:bookmarkEnd w:id="4949"/>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0"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1" w:name="_MCCTEMPBM_CRPT80112931___7"/>
      <w:bookmarkEnd w:id="4950"/>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52" w:name="_MCCTEMPBM_CRPT80112932___7"/>
      <w:bookmarkEnd w:id="4951"/>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53" w:name="_MCCTEMPBM_CRPT80112933___7"/>
      <w:bookmarkEnd w:id="4952"/>
    </w:p>
    <w:bookmarkEnd w:id="4953"/>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54"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55" w:name="_MCCTEMPBM_CRPT80112935___7"/>
      <w:bookmarkEnd w:id="4954"/>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55"/>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56" w:name="_MCCTEMPBM_CRPT80112936___7"/>
    </w:p>
    <w:p w14:paraId="74914286" w14:textId="4602B92E" w:rsidR="00B36FAD" w:rsidRPr="000903C1" w:rsidRDefault="00B36FAD" w:rsidP="00B36FAD">
      <w:pPr>
        <w:pStyle w:val="PL"/>
        <w:rPr>
          <w:rFonts w:ascii="Times New Roman" w:hAnsi="Times New Roman"/>
          <w:lang w:val="en-US"/>
        </w:rPr>
      </w:pPr>
      <w:bookmarkStart w:id="4957" w:name="_MCCTEMPBM_CRPT80112937___7"/>
      <w:bookmarkEnd w:id="4956"/>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57"/>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58" w:name="_MCCTEMPBM_CRPT80112938___7"/>
    </w:p>
    <w:bookmarkEnd w:id="4958"/>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59"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0" w:name="_MCCTEMPBM_CRPT80112940___7"/>
      <w:bookmarkEnd w:id="4959"/>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0"/>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1" w:name="_MCCTEMPBM_CRPT80112941___7"/>
    </w:p>
    <w:p w14:paraId="14DD1A0C" w14:textId="77777777" w:rsidR="00B36FAD" w:rsidRPr="000903C1" w:rsidRDefault="00B36FAD" w:rsidP="00B36FAD">
      <w:pPr>
        <w:pStyle w:val="PL"/>
        <w:rPr>
          <w:rFonts w:ascii="Times New Roman" w:hAnsi="Times New Roman"/>
          <w:lang w:val="en-US"/>
        </w:rPr>
      </w:pPr>
      <w:bookmarkStart w:id="4962" w:name="_MCCTEMPBM_CRPT80112942___7"/>
      <w:bookmarkEnd w:id="4961"/>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63" w:name="_MCCTEMPBM_CRPT80112943___7"/>
      <w:bookmarkEnd w:id="4962"/>
    </w:p>
    <w:p w14:paraId="1CB1526A" w14:textId="77777777" w:rsidR="00B36FAD" w:rsidRPr="000903C1" w:rsidRDefault="00B36FAD" w:rsidP="00B36FAD">
      <w:pPr>
        <w:rPr>
          <w:lang w:val="en-US"/>
        </w:rPr>
      </w:pPr>
      <w:bookmarkStart w:id="4964" w:name="_MCCTEMPBM_CRPT80112944___7"/>
      <w:bookmarkEnd w:id="496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65" w:name="_MCCTEMPBM_CRPT80112945___7"/>
      <w:bookmarkEnd w:id="496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65"/>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66"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67" w:name="_MCCTEMPBM_CRPT80112947___7"/>
      <w:bookmarkEnd w:id="4966"/>
    </w:p>
    <w:p w14:paraId="0B18DEB9" w14:textId="5E90870B" w:rsidR="00B36FAD" w:rsidRPr="000903C1" w:rsidRDefault="00EA13CE" w:rsidP="00B36FAD">
      <w:pPr>
        <w:pStyle w:val="PL"/>
        <w:rPr>
          <w:rFonts w:ascii="Times New Roman" w:hAnsi="Times New Roman"/>
          <w:lang w:val="en-US"/>
        </w:rPr>
      </w:pPr>
      <w:bookmarkStart w:id="4968" w:name="_MCCTEMPBM_CRPT80112948___7"/>
      <w:bookmarkEnd w:id="496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69" w:name="_MCCTEMPBM_CRPT80112949___7"/>
      <w:bookmarkEnd w:id="4968"/>
    </w:p>
    <w:p w14:paraId="2DE2EE65" w14:textId="19995C7F" w:rsidR="00B36FAD" w:rsidRPr="000903C1" w:rsidRDefault="00B36FAD" w:rsidP="00B36FAD">
      <w:pPr>
        <w:pStyle w:val="PL"/>
        <w:rPr>
          <w:rFonts w:ascii="Times New Roman" w:hAnsi="Times New Roman"/>
          <w:lang w:val="en-US"/>
        </w:rPr>
      </w:pPr>
      <w:bookmarkStart w:id="4970" w:name="_MCCTEMPBM_CRPT80112950___7"/>
      <w:bookmarkEnd w:id="4969"/>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0"/>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1"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1"/>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72"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73" w:name="_MCCTEMPBM_CRPT80112953___7"/>
      <w:bookmarkEnd w:id="4972"/>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74" w:name="_MCCTEMPBM_CRPT80112954___7"/>
      <w:bookmarkEnd w:id="4973"/>
    </w:p>
    <w:p w14:paraId="54AB5662" w14:textId="77777777" w:rsidR="00B36FAD" w:rsidRPr="000903C1" w:rsidRDefault="00B36FAD" w:rsidP="00B36FAD">
      <w:pPr>
        <w:pStyle w:val="PL"/>
        <w:rPr>
          <w:rFonts w:ascii="Times New Roman" w:hAnsi="Times New Roman"/>
          <w:lang w:val="en-US"/>
        </w:rPr>
      </w:pPr>
      <w:bookmarkStart w:id="4975" w:name="_MCCTEMPBM_CRPT80112955___7"/>
      <w:bookmarkEnd w:id="4974"/>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76" w:name="_MCCTEMPBM_CRPT80112956___7"/>
      <w:bookmarkEnd w:id="4975"/>
    </w:p>
    <w:p w14:paraId="2C3CD9F3" w14:textId="1CB1C1CF" w:rsidR="00B36FAD" w:rsidRPr="000903C1" w:rsidRDefault="00B36FAD" w:rsidP="00B36FAD">
      <w:pPr>
        <w:pStyle w:val="PL"/>
        <w:rPr>
          <w:rFonts w:ascii="Times New Roman" w:hAnsi="Times New Roman"/>
          <w:lang w:val="en-US"/>
        </w:rPr>
      </w:pPr>
      <w:bookmarkStart w:id="4977" w:name="_MCCTEMPBM_CRPT80112957___7"/>
      <w:bookmarkEnd w:id="4976"/>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78" w:name="_MCCTEMPBM_CRPT80112958___7"/>
      <w:bookmarkEnd w:id="4977"/>
    </w:p>
    <w:p w14:paraId="59EAF280" w14:textId="77777777" w:rsidR="00B36FAD" w:rsidRPr="000903C1" w:rsidRDefault="00B36FAD" w:rsidP="00B36FAD">
      <w:pPr>
        <w:rPr>
          <w:lang w:val="en-US"/>
        </w:rPr>
      </w:pPr>
      <w:bookmarkStart w:id="4979" w:name="_MCCTEMPBM_CRPT80112959___7"/>
      <w:bookmarkEnd w:id="4978"/>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0" w:name="_MCCTEMPBM_CRPT80112960___7"/>
      <w:bookmarkEnd w:id="497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1" w:name="_MCCTEMPBM_CRPT80112961___7"/>
      <w:bookmarkEnd w:id="4980"/>
    </w:p>
    <w:bookmarkEnd w:id="4981"/>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82"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83" w:name="_MCCTEMPBM_CRPT80112963___7"/>
      <w:bookmarkEnd w:id="4982"/>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3"/>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84" w:name="_MCCTEMPBM_CRPT80112964___7"/>
    </w:p>
    <w:p w14:paraId="589B2D66" w14:textId="6DE5DAE7" w:rsidR="00B36FAD" w:rsidRPr="000903C1" w:rsidRDefault="00B36FAD" w:rsidP="00B36FAD">
      <w:pPr>
        <w:pStyle w:val="PL"/>
        <w:rPr>
          <w:rFonts w:ascii="Times New Roman" w:hAnsi="Times New Roman"/>
          <w:lang w:val="en-US"/>
        </w:rPr>
      </w:pPr>
      <w:bookmarkStart w:id="4985" w:name="_MCCTEMPBM_CRPT80112965___7"/>
      <w:bookmarkEnd w:id="4984"/>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85"/>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86" w:name="_MCCTEMPBM_CRPT80112966___7"/>
    </w:p>
    <w:p w14:paraId="07811C04" w14:textId="77777777" w:rsidR="00B36FAD" w:rsidRPr="000903C1" w:rsidRDefault="00B36FAD" w:rsidP="00B36FAD">
      <w:pPr>
        <w:pStyle w:val="PL"/>
        <w:rPr>
          <w:rFonts w:ascii="Times New Roman" w:hAnsi="Times New Roman"/>
          <w:lang w:val="en-US"/>
        </w:rPr>
      </w:pPr>
      <w:bookmarkStart w:id="4987" w:name="_MCCTEMPBM_CRPT80112967___7"/>
      <w:bookmarkEnd w:id="4986"/>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88" w:name="_MCCTEMPBM_CRPT80112968___7"/>
      <w:bookmarkEnd w:id="4987"/>
    </w:p>
    <w:p w14:paraId="03DF028C" w14:textId="32B349E4" w:rsidR="00B36FAD" w:rsidRPr="000903C1" w:rsidRDefault="00B36FAD" w:rsidP="00B36FAD">
      <w:pPr>
        <w:pStyle w:val="PL"/>
        <w:rPr>
          <w:rFonts w:ascii="Times New Roman" w:hAnsi="Times New Roman"/>
          <w:lang w:val="en-US"/>
        </w:rPr>
      </w:pPr>
      <w:bookmarkStart w:id="4989" w:name="_MCCTEMPBM_CRPT80112969___7"/>
      <w:bookmarkEnd w:id="4988"/>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89"/>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0" w:name="_Toc20207757"/>
      <w:bookmarkStart w:id="4991" w:name="_Toc27579640"/>
      <w:bookmarkStart w:id="4992" w:name="_Toc36116220"/>
      <w:bookmarkStart w:id="4993" w:name="_Toc45215103"/>
      <w:bookmarkStart w:id="4994" w:name="_Toc51866873"/>
      <w:bookmarkStart w:id="4995" w:name="_Toc162980347"/>
      <w:r w:rsidRPr="000903C1">
        <w:t>14</w:t>
      </w:r>
      <w:r w:rsidRPr="000903C1">
        <w:tab/>
        <w:t>Commands for eMBMS configuration</w:t>
      </w:r>
      <w:bookmarkEnd w:id="4990"/>
      <w:bookmarkEnd w:id="4991"/>
      <w:bookmarkEnd w:id="4992"/>
      <w:bookmarkEnd w:id="4993"/>
      <w:bookmarkEnd w:id="4994"/>
      <w:bookmarkEnd w:id="4995"/>
    </w:p>
    <w:p w14:paraId="21FA08F8" w14:textId="77777777" w:rsidR="00D45F9E" w:rsidRPr="000903C1" w:rsidRDefault="00D45F9E" w:rsidP="00E26141">
      <w:pPr>
        <w:pStyle w:val="Heading2"/>
      </w:pPr>
      <w:bookmarkStart w:id="4996" w:name="_Toc20207758"/>
      <w:bookmarkStart w:id="4997" w:name="_Toc27579641"/>
      <w:bookmarkStart w:id="4998" w:name="_Toc36116221"/>
      <w:bookmarkStart w:id="4999" w:name="_Toc45215104"/>
      <w:bookmarkStart w:id="5000" w:name="_Toc51866874"/>
      <w:bookmarkStart w:id="5001" w:name="_Toc162980348"/>
      <w:r w:rsidRPr="000903C1">
        <w:t>14.1</w:t>
      </w:r>
      <w:r w:rsidRPr="000903C1">
        <w:tab/>
        <w:t>General</w:t>
      </w:r>
      <w:bookmarkEnd w:id="4996"/>
      <w:bookmarkEnd w:id="4997"/>
      <w:bookmarkEnd w:id="4998"/>
      <w:bookmarkEnd w:id="4999"/>
      <w:bookmarkEnd w:id="5000"/>
      <w:bookmarkEnd w:id="5001"/>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lastRenderedPageBreak/>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02"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03" w:name="_Toc20207759"/>
      <w:bookmarkStart w:id="5004" w:name="_Toc27579642"/>
      <w:bookmarkStart w:id="5005" w:name="_Toc36116222"/>
      <w:bookmarkStart w:id="5006" w:name="_Toc45215105"/>
      <w:bookmarkStart w:id="5007" w:name="_Toc51866875"/>
      <w:bookmarkStart w:id="5008" w:name="_Toc162980349"/>
      <w:bookmarkEnd w:id="5002"/>
      <w:r w:rsidRPr="000903C1">
        <w:rPr>
          <w:szCs w:val="32"/>
        </w:rPr>
        <w:t>14.2</w:t>
      </w:r>
      <w:r w:rsidRPr="000903C1">
        <w:rPr>
          <w:szCs w:val="32"/>
        </w:rPr>
        <w:tab/>
      </w:r>
      <w:r w:rsidR="009D45F6" w:rsidRPr="000903C1">
        <w:t>Commands specific to eMBMS</w:t>
      </w:r>
      <w:bookmarkEnd w:id="5003"/>
      <w:bookmarkEnd w:id="5004"/>
      <w:bookmarkEnd w:id="5005"/>
      <w:bookmarkEnd w:id="5006"/>
      <w:bookmarkEnd w:id="5007"/>
      <w:bookmarkEnd w:id="5008"/>
    </w:p>
    <w:p w14:paraId="796BE2E2" w14:textId="77777777" w:rsidR="00D45F9E" w:rsidRPr="000903C1" w:rsidRDefault="009D45F6" w:rsidP="00E26141">
      <w:pPr>
        <w:pStyle w:val="Heading3"/>
        <w:rPr>
          <w:lang w:bidi="he-IL"/>
        </w:rPr>
      </w:pPr>
      <w:bookmarkStart w:id="5009" w:name="_Toc20207760"/>
      <w:bookmarkStart w:id="5010" w:name="_Toc27579643"/>
      <w:bookmarkStart w:id="5011" w:name="_Toc36116223"/>
      <w:bookmarkStart w:id="5012" w:name="_Toc45215106"/>
      <w:bookmarkStart w:id="5013" w:name="_Toc51866876"/>
      <w:bookmarkStart w:id="5014" w:name="_Toc162980350"/>
      <w:r w:rsidRPr="000903C1">
        <w:t>14.2.1</w:t>
      </w:r>
      <w:r w:rsidRPr="000903C1">
        <w:tab/>
      </w:r>
      <w:r w:rsidR="00D45F9E" w:rsidRPr="000903C1">
        <w:t>eMBMS configuration in MT +CEMBMSCFG</w:t>
      </w:r>
      <w:bookmarkEnd w:id="5009"/>
      <w:bookmarkEnd w:id="5010"/>
      <w:bookmarkEnd w:id="5011"/>
      <w:bookmarkEnd w:id="5012"/>
      <w:bookmarkEnd w:id="5013"/>
      <w:bookmarkEnd w:id="5014"/>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15"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16" w:name="_MCCTEMPBM_CRPT80112972___7" w:colFirst="0" w:colLast="0"/>
            <w:bookmarkEnd w:id="5015"/>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17" w:name="_MCCTEMPBM_CRPT80112973___7"/>
            <w:bookmarkEnd w:id="5016"/>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17"/>
          </w:p>
        </w:tc>
        <w:tc>
          <w:tcPr>
            <w:tcW w:w="4614" w:type="dxa"/>
          </w:tcPr>
          <w:p w14:paraId="11700911" w14:textId="77777777" w:rsidR="00D45F9E" w:rsidRPr="000903C1" w:rsidRDefault="00D45F9E" w:rsidP="00EB3DF5">
            <w:pPr>
              <w:spacing w:after="20"/>
              <w:rPr>
                <w:rFonts w:ascii="Courier New" w:hAnsi="Courier New"/>
              </w:rPr>
            </w:pPr>
            <w:bookmarkStart w:id="5018"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18"/>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19"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19"/>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0" w:name="_MCCTEMPBM_CRPT80112976___7"/>
      <w:r w:rsidRPr="000903C1">
        <w:rPr>
          <w:rFonts w:ascii="Courier New" w:hAnsi="Courier New"/>
        </w:rPr>
        <w:t>&lt;setup_cfg&gt;</w:t>
      </w:r>
      <w:r w:rsidRPr="000903C1">
        <w:t>: integer type; specifies if eMBMS support is to be enabled or disabled in the MT.</w:t>
      </w:r>
    </w:p>
    <w:bookmarkEnd w:id="5020"/>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1" w:name="_Toc20207761"/>
      <w:bookmarkStart w:id="5022" w:name="_Toc27579644"/>
      <w:bookmarkStart w:id="5023" w:name="_Toc36116224"/>
      <w:bookmarkStart w:id="5024" w:name="_Toc45215107"/>
      <w:bookmarkStart w:id="5025" w:name="_Toc51866877"/>
      <w:bookmarkStart w:id="5026" w:name="_Toc162980351"/>
      <w:r w:rsidRPr="000903C1">
        <w:t>14.</w:t>
      </w:r>
      <w:r w:rsidR="00BC7891" w:rsidRPr="000903C1">
        <w:t>2.2</w:t>
      </w:r>
      <w:r w:rsidRPr="000903C1">
        <w:tab/>
        <w:t>eMBMS status reporting in MT +CEMBMSR</w:t>
      </w:r>
      <w:bookmarkEnd w:id="5021"/>
      <w:bookmarkEnd w:id="5022"/>
      <w:bookmarkEnd w:id="5023"/>
      <w:bookmarkEnd w:id="5024"/>
      <w:bookmarkEnd w:id="5025"/>
      <w:bookmarkEnd w:id="5026"/>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27"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28" w:name="_MCCTEMPBM_CRPT80112978___7" w:colFirst="0" w:colLast="0"/>
            <w:bookmarkEnd w:id="5027"/>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29" w:name="_MCCTEMPBM_CRPT80112979___7"/>
            <w:bookmarkEnd w:id="5028"/>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29"/>
          </w:p>
        </w:tc>
        <w:tc>
          <w:tcPr>
            <w:tcW w:w="4614" w:type="dxa"/>
          </w:tcPr>
          <w:p w14:paraId="4565A852" w14:textId="77777777" w:rsidR="00D45F9E" w:rsidRPr="000903C1" w:rsidRDefault="00D45F9E" w:rsidP="00EB3DF5">
            <w:pPr>
              <w:spacing w:after="20"/>
              <w:rPr>
                <w:rFonts w:ascii="Courier New" w:hAnsi="Courier New"/>
              </w:rPr>
            </w:pPr>
            <w:bookmarkStart w:id="5030"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0"/>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1"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1"/>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32" w:name="_MCCTEMPBM_CRPT80112982___7"/>
      <w:r w:rsidRPr="000903C1">
        <w:rPr>
          <w:rFonts w:ascii="Courier New" w:hAnsi="Courier New"/>
        </w:rPr>
        <w:t>&lt;n&gt;</w:t>
      </w:r>
      <w:r w:rsidRPr="000903C1">
        <w:t>: integer type</w:t>
      </w:r>
    </w:p>
    <w:bookmarkEnd w:id="5032"/>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33"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34" w:name="_MCCTEMPBM_CRPT80112984___7"/>
      <w:bookmarkEnd w:id="5033"/>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34"/>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35"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35"/>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36" w:name="_Toc20207762"/>
      <w:bookmarkStart w:id="5037" w:name="_Toc27579645"/>
      <w:bookmarkStart w:id="5038" w:name="_Toc36116225"/>
      <w:bookmarkStart w:id="5039" w:name="_Toc45215108"/>
      <w:bookmarkStart w:id="5040" w:name="_Toc51866878"/>
      <w:bookmarkStart w:id="5041" w:name="_Toc162980352"/>
      <w:r w:rsidRPr="000903C1">
        <w:lastRenderedPageBreak/>
        <w:t>14.</w:t>
      </w:r>
      <w:r w:rsidR="00BC7891" w:rsidRPr="000903C1">
        <w:t>2.3</w:t>
      </w:r>
      <w:r w:rsidRPr="000903C1">
        <w:tab/>
        <w:t>eMBMS service configuration +CEMBMSSRV</w:t>
      </w:r>
      <w:bookmarkEnd w:id="5036"/>
      <w:bookmarkEnd w:id="5037"/>
      <w:bookmarkEnd w:id="5038"/>
      <w:bookmarkEnd w:id="5039"/>
      <w:bookmarkEnd w:id="5040"/>
      <w:bookmarkEnd w:id="5041"/>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42" w:name="_MCCTEMPBM_CRPT80112986___7"/>
            <w:bookmarkStart w:id="5043"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42"/>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44" w:name="_MCCTEMPBM_CRPT80112988___7" w:colFirst="0" w:colLast="0"/>
            <w:bookmarkEnd w:id="5043"/>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45" w:name="_MCCTEMPBM_CRPT80112989___7"/>
            <w:bookmarkEnd w:id="5044"/>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45"/>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46" w:name="_MCCTEMPBM_CRPT80112990___7"/>
            <w:bookmarkEnd w:id="5046"/>
          </w:p>
        </w:tc>
      </w:tr>
    </w:tbl>
    <w:p w14:paraId="5A47914E" w14:textId="77777777" w:rsidR="00D45F9E" w:rsidRPr="000903C1" w:rsidRDefault="00D45F9E" w:rsidP="00D45F9E"/>
    <w:p w14:paraId="069E3C33" w14:textId="77777777" w:rsidR="00D45F9E" w:rsidRPr="000903C1" w:rsidRDefault="00D45F9E" w:rsidP="00AA7A8C">
      <w:bookmarkStart w:id="5047"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47"/>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48"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49" w:name="_MCCTEMPBM_CRPT80112993___7"/>
      <w:bookmarkEnd w:id="5048"/>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0" w:name="_MCCTEMPBM_CRPT80112994___7"/>
      <w:bookmarkEnd w:id="5049"/>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1" w:name="_MCCTEMPBM_CRPT80112995___7"/>
      <w:bookmarkEnd w:id="5050"/>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52" w:name="_MCCTEMPBM_CRPT80112996___7"/>
      <w:bookmarkEnd w:id="5051"/>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53" w:name="_MCCTEMPBM_CRPT80112997___7"/>
      <w:bookmarkEnd w:id="5052"/>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54" w:name="_MCCTEMPBM_CRPT80112998___7"/>
      <w:bookmarkEnd w:id="5053"/>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54"/>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55" w:name="_Toc20207763"/>
      <w:bookmarkStart w:id="5056" w:name="_Toc27579646"/>
      <w:bookmarkStart w:id="5057" w:name="_Toc36116226"/>
      <w:bookmarkStart w:id="5058" w:name="_Toc45215109"/>
      <w:bookmarkStart w:id="5059" w:name="_Toc51866879"/>
      <w:bookmarkStart w:id="5060" w:name="_Toc162980353"/>
      <w:r w:rsidRPr="000903C1">
        <w:t>14.</w:t>
      </w:r>
      <w:r w:rsidR="00BC7891" w:rsidRPr="000903C1">
        <w:t>2.4</w:t>
      </w:r>
      <w:r w:rsidRPr="000903C1">
        <w:tab/>
        <w:t>Enter eMBMS data state +CEMBMSDATA</w:t>
      </w:r>
      <w:bookmarkEnd w:id="5055"/>
      <w:bookmarkEnd w:id="5056"/>
      <w:bookmarkEnd w:id="5057"/>
      <w:bookmarkEnd w:id="5058"/>
      <w:bookmarkEnd w:id="5059"/>
      <w:bookmarkEnd w:id="5060"/>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1"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62" w:name="_MCCTEMPBM_CRPT80113000___7" w:colFirst="0" w:colLast="0"/>
            <w:bookmarkEnd w:id="5061"/>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62"/>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63"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63"/>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64"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64"/>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65" w:name="_Toc20207764"/>
      <w:bookmarkStart w:id="5066" w:name="_Toc27579647"/>
      <w:bookmarkStart w:id="5067" w:name="_Toc36116227"/>
      <w:bookmarkStart w:id="5068" w:name="_Toc45215110"/>
      <w:bookmarkStart w:id="5069" w:name="_Toc51866880"/>
      <w:bookmarkStart w:id="5070" w:name="_Toc162980354"/>
      <w:r w:rsidRPr="000903C1">
        <w:t>14.</w:t>
      </w:r>
      <w:r w:rsidR="00BC7891" w:rsidRPr="000903C1">
        <w:t>2.5</w:t>
      </w:r>
      <w:r w:rsidRPr="000903C1">
        <w:tab/>
        <w:t>eMBMS counting procedure +CEMBMSCNT</w:t>
      </w:r>
      <w:bookmarkEnd w:id="5065"/>
      <w:bookmarkEnd w:id="5066"/>
      <w:bookmarkEnd w:id="5067"/>
      <w:bookmarkEnd w:id="5068"/>
      <w:bookmarkEnd w:id="5069"/>
      <w:bookmarkEnd w:id="5070"/>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1"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72" w:name="_MCCTEMPBM_CRPT80113004___7" w:colFirst="0" w:colLast="0"/>
            <w:bookmarkEnd w:id="5071"/>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73" w:name="_MCCTEMPBM_CRPT80113005___7"/>
            <w:bookmarkEnd w:id="5072"/>
            <w:r w:rsidRPr="000903C1">
              <w:rPr>
                <w:rFonts w:ascii="Courier New" w:hAnsi="Courier New" w:cs="Courier New"/>
              </w:rPr>
              <w:t>CEMBMSCNT=</w:t>
            </w:r>
            <w:r w:rsidRPr="000903C1">
              <w:rPr>
                <w:rFonts w:ascii="Courier New" w:hAnsi="Courier New" w:cs="Courier New"/>
                <w:lang w:val="fr-FR"/>
              </w:rPr>
              <w:t>?</w:t>
            </w:r>
            <w:bookmarkEnd w:id="5073"/>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74"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75" w:name="_MCCTEMPBM_CRPT80113007___5"/>
      <w:bookmarkEnd w:id="5074"/>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75"/>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76"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76"/>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77" w:name="_Toc20207765"/>
      <w:bookmarkStart w:id="5078" w:name="_Toc27579648"/>
      <w:bookmarkStart w:id="5079" w:name="_Toc36116228"/>
      <w:bookmarkStart w:id="5080" w:name="_Toc45215111"/>
      <w:bookmarkStart w:id="5081" w:name="_Toc51866881"/>
      <w:bookmarkStart w:id="5082" w:name="_Toc162980355"/>
      <w:r w:rsidRPr="000903C1">
        <w:t>14.2.6</w:t>
      </w:r>
      <w:r w:rsidRPr="000903C1">
        <w:tab/>
        <w:t>eMBMS Service Area Identities +CEMBMSSAI</w:t>
      </w:r>
      <w:bookmarkEnd w:id="5077"/>
      <w:bookmarkEnd w:id="5078"/>
      <w:bookmarkEnd w:id="5079"/>
      <w:bookmarkEnd w:id="5080"/>
      <w:bookmarkEnd w:id="5081"/>
      <w:bookmarkEnd w:id="5082"/>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83"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E46BAC"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84" w:name="_MCCTEMPBM_CRPT80113010___7"/>
            <w:bookmarkEnd w:id="5083"/>
            <w:r w:rsidRPr="000903C1">
              <w:rPr>
                <w:rFonts w:ascii="Courier New" w:hAnsi="Courier New" w:cs="Courier New"/>
              </w:rPr>
              <w:t>+CEMBMSSAI</w:t>
            </w:r>
            <w:r w:rsidRPr="000903C1">
              <w:rPr>
                <w:rFonts w:ascii="Courier New" w:hAnsi="Courier New" w:cs="Courier New"/>
                <w:lang w:val="fr-FR"/>
              </w:rPr>
              <w:t>?</w:t>
            </w:r>
            <w:bookmarkEnd w:id="5084"/>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85"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85"/>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86"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86"/>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87"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88" w:name="_MCCTEMPBM_CRPT80113014___7"/>
      <w:bookmarkEnd w:id="508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89" w:name="_MCCTEMPBM_CRPT80113015___7"/>
      <w:bookmarkEnd w:id="5088"/>
      <w:r w:rsidRPr="000903C1">
        <w:rPr>
          <w:rFonts w:ascii="Courier New" w:hAnsi="Courier New"/>
        </w:rPr>
        <w:t>&lt;embms_priority_flag&gt;</w:t>
      </w:r>
      <w:r w:rsidRPr="000903C1">
        <w:t>: integer type; indicates the priority of eMBMS reception over unicast reception.</w:t>
      </w:r>
    </w:p>
    <w:bookmarkEnd w:id="5089"/>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0"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0"/>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1" w:name="_Toc20207766"/>
      <w:bookmarkStart w:id="5092" w:name="_Toc27579649"/>
      <w:bookmarkStart w:id="5093" w:name="_Toc36116229"/>
      <w:bookmarkStart w:id="5094" w:name="_Toc45215112"/>
      <w:bookmarkStart w:id="5095" w:name="_Toc51866882"/>
      <w:bookmarkStart w:id="5096" w:name="_Toc162980356"/>
      <w:r w:rsidRPr="000903C1">
        <w:t>15</w:t>
      </w:r>
      <w:r w:rsidRPr="000903C1">
        <w:tab/>
        <w:t>Commands for UE test function</w:t>
      </w:r>
      <w:r w:rsidR="001B734A" w:rsidRPr="000903C1">
        <w:t>s</w:t>
      </w:r>
      <w:bookmarkEnd w:id="5091"/>
      <w:bookmarkEnd w:id="5092"/>
      <w:bookmarkEnd w:id="5093"/>
      <w:bookmarkEnd w:id="5094"/>
      <w:bookmarkEnd w:id="5095"/>
      <w:bookmarkEnd w:id="5096"/>
    </w:p>
    <w:p w14:paraId="7920072F" w14:textId="77777777" w:rsidR="00B50BEA" w:rsidRPr="000903C1" w:rsidRDefault="00B50BEA" w:rsidP="00E26141">
      <w:pPr>
        <w:pStyle w:val="Heading2"/>
      </w:pPr>
      <w:bookmarkStart w:id="5097" w:name="_Toc20207767"/>
      <w:bookmarkStart w:id="5098" w:name="_Toc27579650"/>
      <w:bookmarkStart w:id="5099" w:name="_Toc36116230"/>
      <w:bookmarkStart w:id="5100" w:name="_Toc45215113"/>
      <w:bookmarkStart w:id="5101" w:name="_Toc51866883"/>
      <w:bookmarkStart w:id="5102" w:name="_Toc162980357"/>
      <w:r w:rsidRPr="000903C1">
        <w:t>15.1</w:t>
      </w:r>
      <w:r w:rsidRPr="000903C1">
        <w:tab/>
        <w:t>General</w:t>
      </w:r>
      <w:bookmarkEnd w:id="5097"/>
      <w:bookmarkEnd w:id="5098"/>
      <w:bookmarkEnd w:id="5099"/>
      <w:bookmarkEnd w:id="5100"/>
      <w:bookmarkEnd w:id="5101"/>
      <w:bookmarkEnd w:id="5102"/>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03"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04" w:name="_Toc20207768"/>
      <w:bookmarkStart w:id="5105" w:name="_Toc27579651"/>
      <w:bookmarkStart w:id="5106" w:name="_Toc36116231"/>
      <w:bookmarkStart w:id="5107" w:name="_Toc45215114"/>
      <w:bookmarkStart w:id="5108" w:name="_Toc51866884"/>
      <w:bookmarkStart w:id="5109" w:name="_Toc162980358"/>
      <w:bookmarkEnd w:id="5103"/>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04"/>
      <w:bookmarkEnd w:id="5105"/>
      <w:bookmarkEnd w:id="5106"/>
      <w:bookmarkEnd w:id="5107"/>
      <w:bookmarkEnd w:id="5108"/>
      <w:bookmarkEnd w:id="5109"/>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0"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1" w:name="_MCCTEMPBM_CRPT80113019___7" w:colFirst="0" w:colLast="0"/>
            <w:bookmarkEnd w:id="5110"/>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12" w:name="_MCCTEMPBM_CRPT80113020___7"/>
            <w:bookmarkEnd w:id="5111"/>
            <w:r w:rsidRPr="000903C1">
              <w:rPr>
                <w:rFonts w:ascii="Courier New" w:hAnsi="Courier New"/>
              </w:rPr>
              <w:t>+CATM=?</w:t>
            </w:r>
            <w:bookmarkEnd w:id="5112"/>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13"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13"/>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14"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14"/>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15"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16" w:name="_MCCTEMPBM_CRPT80113024___2"/>
      <w:bookmarkEnd w:id="5115"/>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17" w:name="_MCCTEMPBM_CRPT80113025___7"/>
      <w:bookmarkEnd w:id="5116"/>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18" w:name="_MCCTEMPBM_CRPT80113026___2"/>
      <w:bookmarkEnd w:id="5117"/>
      <w:r w:rsidRPr="000903C1">
        <w:rPr>
          <w:u w:val="single"/>
        </w:rPr>
        <w:t>1</w:t>
      </w:r>
      <w:r w:rsidRPr="000903C1">
        <w:tab/>
        <w:t>UE test loop mode E</w:t>
      </w:r>
    </w:p>
    <w:bookmarkEnd w:id="5118"/>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19" w:name="_Toc20207769"/>
      <w:bookmarkStart w:id="5120" w:name="_Toc27579652"/>
      <w:bookmarkStart w:id="5121" w:name="_Toc36116232"/>
      <w:bookmarkStart w:id="5122" w:name="_Toc45215115"/>
      <w:bookmarkStart w:id="5123" w:name="_Toc51866885"/>
      <w:bookmarkStart w:id="5124" w:name="_Toc16298035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19"/>
      <w:bookmarkEnd w:id="5120"/>
      <w:bookmarkEnd w:id="5121"/>
      <w:bookmarkEnd w:id="5122"/>
      <w:bookmarkEnd w:id="5123"/>
      <w:bookmarkEnd w:id="5124"/>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25"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26" w:name="_MCCTEMPBM_CRPT80113028___7" w:colFirst="0" w:colLast="0"/>
            <w:bookmarkEnd w:id="512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27" w:name="_MCCTEMPBM_CRPT80113029___7"/>
            <w:bookmarkEnd w:id="5126"/>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27"/>
          </w:p>
        </w:tc>
        <w:tc>
          <w:tcPr>
            <w:tcW w:w="3749" w:type="dxa"/>
          </w:tcPr>
          <w:p w14:paraId="1E6B3CA5" w14:textId="703438BF" w:rsidR="00B50BEA" w:rsidRPr="000903C1" w:rsidRDefault="00B50BEA" w:rsidP="000A7DD2">
            <w:pPr>
              <w:spacing w:after="20"/>
              <w:rPr>
                <w:rFonts w:ascii="Courier New" w:hAnsi="Courier New" w:cs="Courier New"/>
              </w:rPr>
            </w:pPr>
            <w:bookmarkStart w:id="5128"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28"/>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29"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29"/>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0"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1" w:name="_MCCTEMPBM_CRPT80113033___2"/>
      <w:bookmarkEnd w:id="5130"/>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32" w:name="_MCCTEMPBM_CRPT80113034___7"/>
      <w:bookmarkEnd w:id="5131"/>
      <w:r w:rsidRPr="000903C1">
        <w:rPr>
          <w:rFonts w:ascii="Courier New" w:hAnsi="Courier New" w:cs="Courier New"/>
        </w:rPr>
        <w:t>&lt;direction&gt;</w:t>
      </w:r>
      <w:r w:rsidRPr="000903C1">
        <w:t>: integer type. Indicates the direction of communication under test.</w:t>
      </w:r>
    </w:p>
    <w:bookmarkEnd w:id="5132"/>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33"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33"/>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34"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34"/>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35" w:name="_Toc20207770"/>
      <w:bookmarkStart w:id="5136" w:name="_Toc27579653"/>
      <w:bookmarkStart w:id="5137" w:name="_Toc36116233"/>
      <w:bookmarkStart w:id="5138" w:name="_Toc45215116"/>
      <w:bookmarkStart w:id="5139" w:name="_Toc51866886"/>
      <w:bookmarkStart w:id="5140" w:name="_Toc162980360"/>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35"/>
      <w:bookmarkEnd w:id="5136"/>
      <w:bookmarkEnd w:id="5137"/>
      <w:bookmarkEnd w:id="5138"/>
      <w:bookmarkEnd w:id="5139"/>
      <w:bookmarkEnd w:id="5140"/>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1"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42" w:name="_MCCTEMPBM_CRPT80113038___7" w:colFirst="0" w:colLast="0"/>
            <w:bookmarkEnd w:id="5141"/>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42"/>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43"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3"/>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44" w:name="_MCCTEMPBM_CRPT80113040___7"/>
      <w:r w:rsidRPr="000903C1">
        <w:rPr>
          <w:rFonts w:ascii="Courier New" w:hAnsi="Courier New" w:cs="Courier New"/>
        </w:rPr>
        <w:t>&lt;type1&gt;</w:t>
      </w:r>
      <w:r w:rsidRPr="000903C1">
        <w:t>: integer type. Indicates the type of V2X communication.</w:t>
      </w:r>
    </w:p>
    <w:bookmarkEnd w:id="5144"/>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45" w:name="_MCCTEMPBM_CRPT80113041___7"/>
      <w:r w:rsidRPr="000903C1">
        <w:rPr>
          <w:rFonts w:ascii="Courier New" w:hAnsi="Courier New" w:cs="Courier New"/>
        </w:rPr>
        <w:t>&lt;type2&gt;</w:t>
      </w:r>
      <w:r w:rsidRPr="000903C1">
        <w:t>: integer type. Indicates the type of V2X communication.</w:t>
      </w:r>
    </w:p>
    <w:bookmarkEnd w:id="5145"/>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46" w:name="_MCCTEMPBM_CRPT80113042___7"/>
      <w:r w:rsidRPr="000903C1">
        <w:rPr>
          <w:rFonts w:ascii="Courier New" w:hAnsi="Courier New" w:cs="Courier New"/>
        </w:rPr>
        <w:t>&lt;type3&gt;</w:t>
      </w:r>
      <w:r w:rsidRPr="000903C1">
        <w:t>: integer type. Indicates the type of V2X communication.</w:t>
      </w:r>
    </w:p>
    <w:bookmarkEnd w:id="5146"/>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47" w:name="_MCCTEMPBM_CRPT80113043___7"/>
      <w:r w:rsidRPr="000903C1">
        <w:rPr>
          <w:rFonts w:ascii="Courier New" w:hAnsi="Courier New" w:cs="Courier New"/>
        </w:rPr>
        <w:t>&lt;format&gt;</w:t>
      </w:r>
      <w:r w:rsidRPr="000903C1">
        <w:t>: integer type. Indicates the format of the requested packet counter.</w:t>
      </w:r>
    </w:p>
    <w:bookmarkEnd w:id="5147"/>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48"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48"/>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49" w:name="_Toc20207771"/>
      <w:bookmarkStart w:id="5150" w:name="_Toc27579654"/>
      <w:bookmarkStart w:id="5151" w:name="_Toc36116234"/>
      <w:bookmarkStart w:id="5152" w:name="_Toc45215117"/>
      <w:bookmarkStart w:id="5153" w:name="_Toc51866887"/>
      <w:bookmarkStart w:id="5154" w:name="_Toc162980361"/>
      <w:r w:rsidRPr="000903C1">
        <w:t>15.5</w:t>
      </w:r>
      <w:r w:rsidRPr="000903C1">
        <w:tab/>
        <w:t>UTC time reset +CUTCR</w:t>
      </w:r>
      <w:bookmarkEnd w:id="5149"/>
      <w:bookmarkEnd w:id="5150"/>
      <w:bookmarkEnd w:id="5151"/>
      <w:bookmarkEnd w:id="5152"/>
      <w:bookmarkEnd w:id="5153"/>
      <w:bookmarkEnd w:id="5154"/>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55"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56" w:name="_MCCTEMPBM_CRPT80113046___7" w:colFirst="0" w:colLast="0"/>
            <w:bookmarkEnd w:id="5155"/>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56"/>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57"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57"/>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58" w:name="_Toc20207772"/>
      <w:bookmarkStart w:id="5159" w:name="_Toc27579655"/>
      <w:bookmarkStart w:id="5160" w:name="_Toc36116235"/>
      <w:bookmarkStart w:id="5161" w:name="_Toc45215118"/>
      <w:bookmarkStart w:id="5162" w:name="_Toc51866888"/>
      <w:bookmarkStart w:id="5163" w:name="_Toc162980362"/>
      <w:r w:rsidRPr="000903C1">
        <w:t>15.6</w:t>
      </w:r>
      <w:r w:rsidRPr="000903C1">
        <w:tab/>
        <w:t>Channel busy ratio request +CCBRREQ</w:t>
      </w:r>
      <w:bookmarkEnd w:id="5158"/>
      <w:bookmarkEnd w:id="5159"/>
      <w:bookmarkEnd w:id="5160"/>
      <w:bookmarkEnd w:id="5161"/>
      <w:bookmarkEnd w:id="5162"/>
      <w:bookmarkEnd w:id="5163"/>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64" w:name="_MCCTEMPBM_CRPT80113048___7"/>
            <w:bookmarkStart w:id="5165"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64"/>
          </w:p>
        </w:tc>
        <w:tc>
          <w:tcPr>
            <w:tcW w:w="4820" w:type="dxa"/>
          </w:tcPr>
          <w:p w14:paraId="21453AAA" w14:textId="77777777" w:rsidR="00E22655" w:rsidRPr="000903C1" w:rsidRDefault="00E22655" w:rsidP="00E22655">
            <w:pPr>
              <w:spacing w:after="20"/>
            </w:pPr>
            <w:bookmarkStart w:id="5166"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67" w:name="_MCCTEMPBM_CRPT80113050___7"/>
            <w:bookmarkEnd w:id="5166"/>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68" w:name="_MCCTEMPBM_CRPT80113051___7"/>
            <w:bookmarkEnd w:id="5167"/>
            <w:r w:rsidRPr="000903C1">
              <w:t xml:space="preserve">when </w:t>
            </w:r>
            <w:r w:rsidRPr="000903C1">
              <w:rPr>
                <w:rFonts w:ascii="Courier New" w:hAnsi="Courier New" w:cs="Courier New"/>
              </w:rPr>
              <w:t>&lt;pc5_type&gt;</w:t>
            </w:r>
            <w:r w:rsidRPr="000903C1">
              <w:t>=1 and command successful:</w:t>
            </w:r>
          </w:p>
          <w:bookmarkEnd w:id="5168"/>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69" w:name="_MCCTEMPBM_CRPT80113053___7" w:colFirst="0" w:colLast="0"/>
            <w:bookmarkEnd w:id="5165"/>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69"/>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0"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0"/>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71"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72" w:name="_MCCTEMPBM_CRPT80113056___2"/>
      <w:bookmarkEnd w:id="5171"/>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73" w:name="_MCCTEMPBM_CRPT80113057___7"/>
      <w:bookmarkEnd w:id="5172"/>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73"/>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74" w:name="_Toc20207773"/>
      <w:bookmarkStart w:id="5175" w:name="_Toc27579656"/>
      <w:bookmarkStart w:id="5176" w:name="_Toc36116236"/>
      <w:bookmarkStart w:id="5177" w:name="_Toc45215119"/>
      <w:bookmarkStart w:id="5178" w:name="_Toc51866889"/>
      <w:bookmarkStart w:id="5179" w:name="_Toc162980363"/>
      <w:r w:rsidRPr="000903C1">
        <w:t>15.7</w:t>
      </w:r>
      <w:r w:rsidRPr="000903C1">
        <w:tab/>
        <w:t>V2X data transmission over PC5 +CV2XDTS</w:t>
      </w:r>
      <w:bookmarkEnd w:id="5174"/>
      <w:bookmarkEnd w:id="5175"/>
      <w:bookmarkEnd w:id="5176"/>
      <w:bookmarkEnd w:id="5177"/>
      <w:bookmarkEnd w:id="5178"/>
      <w:bookmarkEnd w:id="5179"/>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0"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1" w:name="_MCCTEMPBM_CRPT80113059___7" w:colFirst="0" w:colLast="0"/>
            <w:bookmarkEnd w:id="5180"/>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82" w:name="_MCCTEMPBM_CRPT80113060___7"/>
            <w:bookmarkEnd w:id="5181"/>
            <w:r w:rsidRPr="000903C1">
              <w:rPr>
                <w:rFonts w:ascii="Courier New" w:hAnsi="Courier New" w:cs="Courier New"/>
              </w:rPr>
              <w:t>+CV2XDTS=?</w:t>
            </w:r>
            <w:bookmarkEnd w:id="5182"/>
          </w:p>
        </w:tc>
        <w:tc>
          <w:tcPr>
            <w:tcW w:w="4820" w:type="dxa"/>
          </w:tcPr>
          <w:p w14:paraId="7BB075F8" w14:textId="043A74D4" w:rsidR="00A22ADF" w:rsidRPr="000903C1" w:rsidRDefault="00C224EA" w:rsidP="0082495A">
            <w:pPr>
              <w:spacing w:after="20"/>
              <w:rPr>
                <w:rFonts w:ascii="Courier New" w:hAnsi="Courier New" w:cs="Courier New"/>
              </w:rPr>
            </w:pPr>
            <w:bookmarkStart w:id="5183"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83"/>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84"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84"/>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85"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86" w:name="_MCCTEMPBM_CRPT80113064___2"/>
      <w:bookmarkEnd w:id="5185"/>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87" w:name="_MCCTEMPBM_CRPT80113065___7"/>
      <w:bookmarkEnd w:id="5186"/>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87"/>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88"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189" w:name="_MCCTEMPBM_CRPT80113067___2"/>
      <w:bookmarkEnd w:id="5188"/>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189"/>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0" w:name="_Toc20207774"/>
      <w:bookmarkStart w:id="5191" w:name="_Toc27579657"/>
      <w:bookmarkStart w:id="5192" w:name="_Toc36116237"/>
      <w:bookmarkStart w:id="5193" w:name="_Toc45215120"/>
      <w:bookmarkStart w:id="5194" w:name="_Toc51866890"/>
      <w:bookmarkStart w:id="5195" w:name="_Toc16298036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0"/>
      <w:bookmarkEnd w:id="5191"/>
      <w:bookmarkEnd w:id="5192"/>
      <w:bookmarkEnd w:id="5193"/>
      <w:bookmarkEnd w:id="5194"/>
      <w:bookmarkEnd w:id="5195"/>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196"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197" w:name="_MCCTEMPBM_CRPT80113069___7"/>
            <w:bookmarkEnd w:id="5196"/>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197"/>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198"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198"/>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199"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99"/>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0"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0"/>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1" w:name="_Toc45215121"/>
      <w:bookmarkStart w:id="5202" w:name="_Toc51866891"/>
      <w:bookmarkStart w:id="5203" w:name="_Toc162980365"/>
      <w:r w:rsidRPr="000903C1">
        <w:lastRenderedPageBreak/>
        <w:t>16</w:t>
      </w:r>
      <w:r w:rsidRPr="000903C1">
        <w:tab/>
        <w:t>Commands for VAE layer configuration</w:t>
      </w:r>
      <w:bookmarkEnd w:id="5201"/>
      <w:bookmarkEnd w:id="5202"/>
      <w:bookmarkEnd w:id="5203"/>
    </w:p>
    <w:p w14:paraId="582AC76C" w14:textId="77777777" w:rsidR="00682E84" w:rsidRPr="000903C1" w:rsidRDefault="00682E84" w:rsidP="00E26141">
      <w:pPr>
        <w:pStyle w:val="Heading2"/>
      </w:pPr>
      <w:bookmarkStart w:id="5204" w:name="_Toc45215122"/>
      <w:bookmarkStart w:id="5205" w:name="_Toc51866892"/>
      <w:bookmarkStart w:id="5206" w:name="_Toc162980366"/>
      <w:r w:rsidRPr="000903C1">
        <w:t>16.1</w:t>
      </w:r>
      <w:r w:rsidRPr="000903C1">
        <w:tab/>
        <w:t>General</w:t>
      </w:r>
      <w:bookmarkEnd w:id="5204"/>
      <w:bookmarkEnd w:id="5205"/>
      <w:bookmarkEnd w:id="5206"/>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07"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08" w:name="_Toc20208127"/>
      <w:bookmarkStart w:id="5209" w:name="_Toc162980367"/>
      <w:bookmarkEnd w:id="5207"/>
      <w:r w:rsidRPr="000903C1">
        <w:rPr>
          <w:szCs w:val="32"/>
        </w:rPr>
        <w:t>16.2</w:t>
      </w:r>
      <w:r w:rsidRPr="000903C1">
        <w:rPr>
          <w:szCs w:val="32"/>
        </w:rPr>
        <w:tab/>
      </w:r>
      <w:r w:rsidRPr="000903C1">
        <w:t>Commands specific to VAE layer</w:t>
      </w:r>
      <w:bookmarkEnd w:id="5208"/>
      <w:bookmarkEnd w:id="5209"/>
    </w:p>
    <w:p w14:paraId="53F13B6C" w14:textId="77777777" w:rsidR="00503393" w:rsidRPr="000903C1" w:rsidRDefault="00503393" w:rsidP="00E26141">
      <w:pPr>
        <w:pStyle w:val="Heading3"/>
        <w:rPr>
          <w:lang w:bidi="he-IL"/>
        </w:rPr>
      </w:pPr>
      <w:bookmarkStart w:id="5210" w:name="_Toc20208128"/>
      <w:bookmarkStart w:id="5211" w:name="_Toc162980368"/>
      <w:r w:rsidRPr="000903C1">
        <w:t>16.2.1</w:t>
      </w:r>
      <w:r w:rsidRPr="000903C1">
        <w:tab/>
        <w:t>VAE layer configuration in MT +CVAEACT</w:t>
      </w:r>
      <w:bookmarkEnd w:id="5211"/>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12"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13" w:name="_MCCTEMPBM_CRPT80113076___7" w:colFirst="0" w:colLast="0"/>
            <w:bookmarkEnd w:id="5212"/>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14" w:name="_MCCTEMPBM_CRPT80113077___7" w:colFirst="0" w:colLast="0"/>
            <w:bookmarkEnd w:id="5213"/>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14"/>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15"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5"/>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16"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0"/>
    <w:bookmarkEnd w:id="5216"/>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17" w:name="_MCCTEMPBM_CRPT80113080___7"/>
      <w:r w:rsidRPr="000903C1">
        <w:rPr>
          <w:rFonts w:ascii="Courier New" w:hAnsi="Courier New"/>
        </w:rPr>
        <w:t>&lt;state&gt;</w:t>
      </w:r>
      <w:r w:rsidRPr="000903C1">
        <w:t>: integer type; specifies if VAE layer support is to be enabled or disabled in the MT.</w:t>
      </w:r>
    </w:p>
    <w:bookmarkEnd w:id="5217"/>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18"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18"/>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19" w:name="_Toc162980369"/>
      <w:r w:rsidRPr="000903C1">
        <w:t>16.2.2</w:t>
      </w:r>
      <w:r w:rsidRPr="000903C1">
        <w:tab/>
        <w:t>VAE layer registration +CVAEREG</w:t>
      </w:r>
      <w:bookmarkEnd w:id="5219"/>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0"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1" w:name="_MCCTEMPBM_CRPT80113083___7" w:colFirst="0" w:colLast="0"/>
            <w:bookmarkEnd w:id="5220"/>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1"/>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22"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2"/>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23"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23"/>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24" w:name="_Toc162980370"/>
      <w:r w:rsidRPr="000903C1">
        <w:t>17</w:t>
      </w:r>
      <w:r w:rsidRPr="000903C1">
        <w:tab/>
        <w:t>Commands for UAE layer configuration</w:t>
      </w:r>
      <w:bookmarkEnd w:id="5224"/>
    </w:p>
    <w:p w14:paraId="06F34C1C" w14:textId="77777777" w:rsidR="00994E0C" w:rsidRPr="000903C1" w:rsidRDefault="00994E0C" w:rsidP="00994E0C">
      <w:pPr>
        <w:pStyle w:val="Heading2"/>
      </w:pPr>
      <w:bookmarkStart w:id="5225" w:name="_Toc162980371"/>
      <w:r w:rsidRPr="000903C1">
        <w:t>17.1</w:t>
      </w:r>
      <w:r w:rsidRPr="000903C1">
        <w:tab/>
        <w:t>General</w:t>
      </w:r>
      <w:bookmarkEnd w:id="5225"/>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26" w:name="_Toc162980372"/>
      <w:r w:rsidRPr="000903C1">
        <w:rPr>
          <w:szCs w:val="32"/>
        </w:rPr>
        <w:t>17.2</w:t>
      </w:r>
      <w:r w:rsidRPr="000903C1">
        <w:rPr>
          <w:szCs w:val="32"/>
        </w:rPr>
        <w:tab/>
      </w:r>
      <w:r w:rsidRPr="000903C1">
        <w:t>Commands specific to UAE layer</w:t>
      </w:r>
      <w:bookmarkEnd w:id="5226"/>
    </w:p>
    <w:p w14:paraId="4DC80690" w14:textId="77777777" w:rsidR="00994E0C" w:rsidRPr="000903C1" w:rsidRDefault="00994E0C" w:rsidP="00994E0C">
      <w:pPr>
        <w:pStyle w:val="Heading3"/>
        <w:rPr>
          <w:lang w:bidi="he-IL"/>
        </w:rPr>
      </w:pPr>
      <w:bookmarkStart w:id="5227" w:name="_Toc162980373"/>
      <w:r w:rsidRPr="000903C1">
        <w:t>17.2.1</w:t>
      </w:r>
      <w:r w:rsidRPr="000903C1">
        <w:tab/>
        <w:t>UAE layer configuration in MT +CUAEACT</w:t>
      </w:r>
      <w:bookmarkEnd w:id="5227"/>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28" w:name="_Toc162980374"/>
      <w:r w:rsidRPr="000903C1">
        <w:t>17.2.2</w:t>
      </w:r>
      <w:r w:rsidRPr="000903C1">
        <w:tab/>
        <w:t>UAE layer registration +CUAEREG</w:t>
      </w:r>
      <w:bookmarkEnd w:id="5228"/>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29" w:name="_Toc162980375"/>
      <w:r w:rsidRPr="000903C1">
        <w:t>1</w:t>
      </w:r>
      <w:r w:rsidR="00994E0C" w:rsidRPr="000903C1">
        <w:t>8</w:t>
      </w:r>
      <w:r w:rsidRPr="000903C1">
        <w:tab/>
        <w:t>Commands for UAS configuration and operation</w:t>
      </w:r>
      <w:bookmarkEnd w:id="5229"/>
    </w:p>
    <w:p w14:paraId="31241C10" w14:textId="10325018" w:rsidR="00E3548D" w:rsidRPr="000903C1" w:rsidRDefault="00E3548D" w:rsidP="00E3548D">
      <w:pPr>
        <w:pStyle w:val="Heading2"/>
      </w:pPr>
      <w:bookmarkStart w:id="5230" w:name="_Toc162980376"/>
      <w:r w:rsidRPr="000903C1">
        <w:t>1</w:t>
      </w:r>
      <w:r w:rsidR="00994E0C" w:rsidRPr="000903C1">
        <w:t>8</w:t>
      </w:r>
      <w:r w:rsidRPr="000903C1">
        <w:t>.1</w:t>
      </w:r>
      <w:r w:rsidRPr="000903C1">
        <w:tab/>
        <w:t>General</w:t>
      </w:r>
      <w:bookmarkEnd w:id="5230"/>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1" w:name="_Toc162980377"/>
      <w:r w:rsidRPr="000903C1">
        <w:t>1</w:t>
      </w:r>
      <w:r w:rsidR="00994E0C" w:rsidRPr="000903C1">
        <w:t>8</w:t>
      </w:r>
      <w:r w:rsidRPr="000903C1">
        <w:t>.2</w:t>
      </w:r>
      <w:r w:rsidRPr="000903C1">
        <w:tab/>
        <w:t>Commands specific to UAS services</w:t>
      </w:r>
      <w:bookmarkEnd w:id="5231"/>
    </w:p>
    <w:p w14:paraId="6F6D1142" w14:textId="483459F8" w:rsidR="00E3548D" w:rsidRPr="000903C1" w:rsidRDefault="00E3548D" w:rsidP="00E3548D">
      <w:pPr>
        <w:pStyle w:val="Heading3"/>
      </w:pPr>
      <w:bookmarkStart w:id="5232" w:name="_Toc162980378"/>
      <w:r w:rsidRPr="000903C1">
        <w:t>1</w:t>
      </w:r>
      <w:r w:rsidR="00994E0C" w:rsidRPr="000903C1">
        <w:t>8</w:t>
      </w:r>
      <w:r w:rsidRPr="000903C1">
        <w:t>.2.1</w:t>
      </w:r>
      <w:r w:rsidRPr="000903C1">
        <w:tab/>
        <w:t>UUAA parameter transport +CUUAAPT</w:t>
      </w:r>
      <w:bookmarkEnd w:id="5232"/>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33"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33"/>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34" w:name="_Toc162980379"/>
      <w:r w:rsidRPr="000903C1">
        <w:t>1</w:t>
      </w:r>
      <w:r w:rsidR="00994E0C" w:rsidRPr="000903C1">
        <w:t>8</w:t>
      </w:r>
      <w:r w:rsidRPr="000903C1">
        <w:t>.2.2</w:t>
      </w:r>
      <w:r w:rsidRPr="000903C1">
        <w:tab/>
        <w:t>C2 authorization parameter transport +CC2APT</w:t>
      </w:r>
      <w:bookmarkEnd w:id="5234"/>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Default="00E3548D" w:rsidP="003972C2">
      <w:pPr>
        <w:keepNext/>
        <w:keepLines/>
      </w:pPr>
      <w:r w:rsidRPr="00100605">
        <w:t>Optional.</w:t>
      </w:r>
    </w:p>
    <w:p w14:paraId="224D1D2A" w14:textId="0E6E9CEB" w:rsidR="00BE30C8" w:rsidRPr="0052291D" w:rsidRDefault="00BE30C8" w:rsidP="00BE30C8">
      <w:pPr>
        <w:pStyle w:val="Heading1"/>
        <w:rPr>
          <w:rFonts w:eastAsia="Malgun Gothic"/>
        </w:rPr>
      </w:pPr>
      <w:bookmarkStart w:id="5235" w:name="_Hlk142511703"/>
      <w:bookmarkStart w:id="5236" w:name="_Toc162980380"/>
      <w:r>
        <w:rPr>
          <w:rFonts w:eastAsia="Malgun Gothic"/>
        </w:rPr>
        <w:t>19</w:t>
      </w:r>
      <w:r w:rsidRPr="0052291D">
        <w:rPr>
          <w:rFonts w:eastAsia="Malgun Gothic"/>
        </w:rPr>
        <w:tab/>
        <w:t>Commands for edge enabling layer operation</w:t>
      </w:r>
      <w:bookmarkEnd w:id="5236"/>
    </w:p>
    <w:p w14:paraId="03649CF1" w14:textId="50044B91" w:rsidR="00BE30C8" w:rsidRPr="0052291D" w:rsidRDefault="00BE30C8" w:rsidP="00BE30C8">
      <w:pPr>
        <w:pStyle w:val="Heading2"/>
        <w:rPr>
          <w:rFonts w:eastAsia="Malgun Gothic"/>
        </w:rPr>
      </w:pPr>
      <w:bookmarkStart w:id="5237" w:name="_Toc162980381"/>
      <w:r>
        <w:rPr>
          <w:rFonts w:eastAsia="Malgun Gothic"/>
        </w:rPr>
        <w:t>19</w:t>
      </w:r>
      <w:r w:rsidRPr="0052291D">
        <w:rPr>
          <w:rFonts w:eastAsia="Malgun Gothic"/>
        </w:rPr>
        <w:t>.1</w:t>
      </w:r>
      <w:r w:rsidRPr="0052291D">
        <w:rPr>
          <w:rFonts w:eastAsia="Malgun Gothic"/>
        </w:rPr>
        <w:tab/>
        <w:t>General</w:t>
      </w:r>
      <w:bookmarkEnd w:id="5237"/>
    </w:p>
    <w:p w14:paraId="45E5845F" w14:textId="77777777" w:rsidR="00BE30C8" w:rsidRPr="0052291D" w:rsidRDefault="00BE30C8" w:rsidP="00BE30C8">
      <w:pPr>
        <w:rPr>
          <w:rFonts w:eastAsia="Malgun Gothic"/>
        </w:rPr>
      </w:pPr>
      <w:r w:rsidRPr="0052291D">
        <w:rPr>
          <w:rFonts w:eastAsia="Malgun Gothic"/>
        </w:rPr>
        <w:t>This clause defines AT commands that a TE may use to control MT supporting the edge enabling layer and EDGE-5 interface as specified in 3GPP</w:t>
      </w:r>
      <w:r w:rsidRPr="0052291D">
        <w:rPr>
          <w:rFonts w:eastAsia="Malgun Gothic"/>
          <w:lang w:val="en-US"/>
        </w:rPr>
        <w:t> TS 23.558 [187].</w:t>
      </w:r>
    </w:p>
    <w:p w14:paraId="1113FA8B" w14:textId="77777777" w:rsidR="00BE30C8" w:rsidRPr="0052291D" w:rsidRDefault="00BE30C8" w:rsidP="00BE30C8">
      <w:pPr>
        <w:rPr>
          <w:rFonts w:eastAsia="Malgun Gothic"/>
        </w:rPr>
      </w:pPr>
      <w:r w:rsidRPr="0052291D">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52291D" w:rsidRDefault="00BE30C8" w:rsidP="00BE30C8">
      <w:pPr>
        <w:rPr>
          <w:rFonts w:eastAsia="Malgun Gothic"/>
          <w:lang w:val="en-US"/>
        </w:rPr>
      </w:pPr>
      <w:r w:rsidRPr="0052291D">
        <w:rPr>
          <w:rFonts w:eastAsia="Malgun Gothic"/>
          <w:lang w:val="en-US"/>
        </w:rPr>
        <w:t xml:space="preserve">The </w:t>
      </w:r>
      <w:r w:rsidRPr="0052291D">
        <w:rPr>
          <w:rFonts w:ascii="Courier New" w:eastAsia="Malgun Gothic" w:hAnsi="Courier New" w:cs="Courier New"/>
          <w:lang w:val="en-US"/>
        </w:rPr>
        <w:t>+CE5EASD</w:t>
      </w:r>
      <w:r w:rsidRPr="0052291D">
        <w:rPr>
          <w:rFonts w:eastAsia="Malgun Gothic"/>
          <w:lang w:val="en-US"/>
        </w:rPr>
        <w:t xml:space="preserve"> command provides the edge enabling layer with an application client profile and optionally EAS discovery filter(s) to be used for performing EAS discovery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+CE5ACRREQ</w:t>
      </w:r>
      <w:r w:rsidRPr="0052291D">
        <w:rPr>
          <w:rFonts w:eastAsia="Malgun Gothic"/>
          <w:lang w:val="en-US"/>
        </w:rPr>
        <w:t xml:space="preserve"> command request</w:t>
      </w:r>
      <w:r>
        <w:rPr>
          <w:rFonts w:eastAsia="Malgun Gothic"/>
          <w:lang w:val="en-US"/>
        </w:rPr>
        <w:t>s</w:t>
      </w:r>
      <w:r w:rsidRPr="0052291D">
        <w:rPr>
          <w:rFonts w:eastAsia="Malgun Gothic"/>
          <w:lang w:val="en-US"/>
        </w:rPr>
        <w:t xml:space="preserve"> the edge enabling layer to initiate </w:t>
      </w:r>
      <w:r>
        <w:rPr>
          <w:rFonts w:eastAsia="Malgun Gothic"/>
          <w:lang w:val="en-US"/>
        </w:rPr>
        <w:t xml:space="preserve">an </w:t>
      </w:r>
      <w:r w:rsidRPr="0052291D">
        <w:rPr>
          <w:rFonts w:eastAsia="Malgun Gothic"/>
          <w:lang w:val="en-US"/>
        </w:rPr>
        <w:t xml:space="preserve">ACR procedure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+CE5EECSRV</w:t>
      </w:r>
      <w:r w:rsidRPr="0052291D">
        <w:rPr>
          <w:rFonts w:eastAsia="Malgun Gothic"/>
          <w:lang w:val="en-US"/>
        </w:rPr>
        <w:t xml:space="preserve"> command enables or disables the edge enabling layer to notify a list of EEC service(s) available at the edge enabling layer in the MT as specified in </w:t>
      </w:r>
      <w:r w:rsidRPr="0052291D">
        <w:rPr>
          <w:rFonts w:eastAsia="Malgun Gothic"/>
        </w:rPr>
        <w:t>3GPP</w:t>
      </w:r>
      <w:r w:rsidRPr="0052291D">
        <w:rPr>
          <w:rFonts w:eastAsia="Malgun Gothic"/>
          <w:lang w:val="en-US"/>
        </w:rPr>
        <w:t xml:space="preserve"> TS 23.558 [187]. The </w:t>
      </w:r>
      <w:r w:rsidRPr="0052291D">
        <w:rPr>
          <w:rFonts w:ascii="Courier New" w:eastAsia="Malgun Gothic" w:hAnsi="Courier New" w:cs="Courier New"/>
          <w:lang w:val="en-US"/>
        </w:rPr>
        <w:t>+CE5UEIDREQ</w:t>
      </w:r>
      <w:r w:rsidRPr="0052291D">
        <w:rPr>
          <w:rFonts w:eastAsia="Malgun Gothic"/>
          <w:lang w:val="en-US"/>
        </w:rPr>
        <w:t xml:space="preserve"> command requests the edge enabling layer to perform </w:t>
      </w:r>
      <w:r>
        <w:rPr>
          <w:rFonts w:eastAsia="Malgun Gothic"/>
          <w:lang w:val="en-US"/>
        </w:rPr>
        <w:t xml:space="preserve">a </w:t>
      </w:r>
      <w:r w:rsidRPr="0052291D">
        <w:rPr>
          <w:rFonts w:eastAsia="Malgun Gothic"/>
          <w:lang w:val="en-US"/>
        </w:rPr>
        <w:t xml:space="preserve">UE identifier API procedure by the MT as specified in </w:t>
      </w:r>
      <w:r w:rsidRPr="0052291D">
        <w:rPr>
          <w:rFonts w:eastAsia="Malgun Gothic"/>
        </w:rPr>
        <w:t>3GPP</w:t>
      </w:r>
      <w:r w:rsidRPr="0052291D">
        <w:rPr>
          <w:rFonts w:eastAsia="Malgun Gothic"/>
          <w:lang w:val="en-US"/>
        </w:rPr>
        <w:t> TS 23.558 [187].</w:t>
      </w:r>
    </w:p>
    <w:p w14:paraId="2151D89C" w14:textId="3EE1A5F7" w:rsidR="00BE30C8" w:rsidRPr="0052291D" w:rsidRDefault="00BE30C8" w:rsidP="00BE30C8">
      <w:pPr>
        <w:pStyle w:val="Heading2"/>
        <w:rPr>
          <w:rFonts w:eastAsia="Malgun Gothic"/>
        </w:rPr>
      </w:pPr>
      <w:bookmarkStart w:id="5238" w:name="_Toc162980382"/>
      <w:r>
        <w:rPr>
          <w:rFonts w:eastAsia="Malgun Gothic"/>
          <w:szCs w:val="32"/>
        </w:rPr>
        <w:t>19</w:t>
      </w:r>
      <w:r w:rsidRPr="0052291D">
        <w:rPr>
          <w:rFonts w:eastAsia="Malgun Gothic"/>
          <w:szCs w:val="32"/>
        </w:rPr>
        <w:t>.2</w:t>
      </w:r>
      <w:r w:rsidRPr="0052291D">
        <w:rPr>
          <w:rFonts w:eastAsia="Malgun Gothic"/>
          <w:szCs w:val="32"/>
        </w:rPr>
        <w:tab/>
      </w:r>
      <w:r w:rsidRPr="0052291D">
        <w:rPr>
          <w:rFonts w:eastAsia="Malgun Gothic"/>
        </w:rPr>
        <w:t>Commands specific to edge enabling layer</w:t>
      </w:r>
      <w:bookmarkEnd w:id="5238"/>
    </w:p>
    <w:p w14:paraId="5BEFA493" w14:textId="4BAD9A21" w:rsidR="00BE30C8" w:rsidRPr="0052291D" w:rsidRDefault="00BE30C8" w:rsidP="00BE30C8">
      <w:pPr>
        <w:pStyle w:val="Heading3"/>
        <w:rPr>
          <w:rFonts w:eastAsia="Malgun Gothic"/>
          <w:lang w:bidi="he-IL"/>
        </w:rPr>
      </w:pPr>
      <w:bookmarkStart w:id="5239" w:name="_Toc162980383"/>
      <w:r>
        <w:rPr>
          <w:rFonts w:eastAsia="Malgun Gothic"/>
        </w:rPr>
        <w:t>19</w:t>
      </w:r>
      <w:r w:rsidRPr="0052291D">
        <w:rPr>
          <w:rFonts w:eastAsia="Malgun Gothic"/>
        </w:rPr>
        <w:t>.2.1</w:t>
      </w:r>
      <w:r w:rsidRPr="0052291D">
        <w:rPr>
          <w:rFonts w:eastAsia="Malgun Gothic"/>
        </w:rPr>
        <w:tab/>
        <w:t>Edge-5 EAS discovery +CE5EASD</w:t>
      </w:r>
      <w:bookmarkEnd w:id="5239"/>
    </w:p>
    <w:p w14:paraId="13897552" w14:textId="6B83863D"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.2.1-</w:t>
      </w:r>
      <w:r w:rsidRPr="0052291D">
        <w:rPr>
          <w:rFonts w:ascii="Arial" w:eastAsia="Malgun Gothic" w:hAnsi="Arial"/>
          <w:b/>
          <w:noProof/>
        </w:rPr>
        <w:t>1</w:t>
      </w:r>
      <w:r w:rsidRPr="0052291D">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8DB4604" w14:textId="77777777" w:rsidTr="00370FFC">
        <w:trPr>
          <w:cantSplit/>
          <w:jc w:val="center"/>
        </w:trPr>
        <w:tc>
          <w:tcPr>
            <w:tcW w:w="3765" w:type="dxa"/>
          </w:tcPr>
          <w:p w14:paraId="1B667D1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5D8CA7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37777A49" w14:textId="77777777" w:rsidTr="00370FFC">
        <w:trPr>
          <w:cantSplit/>
          <w:jc w:val="center"/>
        </w:trPr>
        <w:tc>
          <w:tcPr>
            <w:tcW w:w="3765" w:type="dxa"/>
          </w:tcPr>
          <w:p w14:paraId="7F19CFA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+CE5EASD=&lt;AC-profile&gt;,&lt;AC-security-credential&gt;[,&lt;EAS-characteristics&gt;]</w:t>
            </w:r>
          </w:p>
        </w:tc>
        <w:tc>
          <w:tcPr>
            <w:tcW w:w="4614" w:type="dxa"/>
          </w:tcPr>
          <w:p w14:paraId="1C414A5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0FCC9B88"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CE5EASD</w:t>
            </w:r>
            <w:r w:rsidRPr="0052291D">
              <w:rPr>
                <w:rFonts w:ascii="Courier New" w:eastAsia="Malgun Gothic" w:hAnsi="Courier New" w:cs="Courier New"/>
              </w:rPr>
              <w:t>: </w:t>
            </w:r>
            <w:r w:rsidRPr="0052291D">
              <w:rPr>
                <w:rFonts w:ascii="Courier New" w:eastAsia="Malgun Gothic" w:hAnsi="Courier New"/>
              </w:rPr>
              <w:t>&lt;discovered-EAS&gt;</w:t>
            </w:r>
          </w:p>
        </w:tc>
      </w:tr>
      <w:tr w:rsidR="00BE30C8" w:rsidRPr="0052291D" w14:paraId="76F26BA3" w14:textId="77777777" w:rsidTr="00370FFC">
        <w:trPr>
          <w:cantSplit/>
          <w:jc w:val="center"/>
        </w:trPr>
        <w:tc>
          <w:tcPr>
            <w:tcW w:w="3765" w:type="dxa"/>
          </w:tcPr>
          <w:p w14:paraId="7D9B201A"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p>
        </w:tc>
        <w:tc>
          <w:tcPr>
            <w:tcW w:w="4614" w:type="dxa"/>
          </w:tcPr>
          <w:p w14:paraId="432B80A1" w14:textId="77777777" w:rsidR="00BE30C8" w:rsidRPr="0052291D" w:rsidRDefault="00BE30C8" w:rsidP="00370FFC">
            <w:pPr>
              <w:spacing w:after="20"/>
              <w:rPr>
                <w:rFonts w:ascii="Courier New" w:eastAsia="Malgun Gothic" w:hAnsi="Courier New"/>
              </w:rPr>
            </w:pPr>
          </w:p>
        </w:tc>
      </w:tr>
      <w:tr w:rsidR="00BE30C8" w:rsidRPr="0052291D" w14:paraId="554F973D" w14:textId="77777777" w:rsidTr="00370FFC">
        <w:trPr>
          <w:cantSplit/>
          <w:jc w:val="center"/>
        </w:trPr>
        <w:tc>
          <w:tcPr>
            <w:tcW w:w="3765" w:type="dxa"/>
          </w:tcPr>
          <w:p w14:paraId="4D18538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39498A68" w14:textId="77777777" w:rsidR="00BE30C8" w:rsidRPr="0052291D" w:rsidRDefault="00BE30C8" w:rsidP="00370FFC">
            <w:pPr>
              <w:spacing w:after="20"/>
              <w:rPr>
                <w:rFonts w:ascii="Courier New" w:eastAsia="Malgun Gothic" w:hAnsi="Courier New"/>
              </w:rPr>
            </w:pPr>
          </w:p>
        </w:tc>
      </w:tr>
    </w:tbl>
    <w:p w14:paraId="6969E8BB" w14:textId="77777777" w:rsidR="00BE30C8" w:rsidRPr="0052291D" w:rsidRDefault="00BE30C8" w:rsidP="00BE30C8">
      <w:pPr>
        <w:rPr>
          <w:rFonts w:eastAsia="Malgun Gothic"/>
          <w:b/>
        </w:rPr>
      </w:pPr>
    </w:p>
    <w:p w14:paraId="1F124B84" w14:textId="77777777" w:rsidR="00BE30C8" w:rsidRPr="0052291D" w:rsidRDefault="00BE30C8" w:rsidP="00BE30C8">
      <w:pPr>
        <w:rPr>
          <w:rFonts w:eastAsia="Malgun Gothic"/>
          <w:b/>
        </w:rPr>
      </w:pPr>
      <w:r w:rsidRPr="0052291D">
        <w:rPr>
          <w:rFonts w:eastAsia="Malgun Gothic"/>
          <w:b/>
        </w:rPr>
        <w:t>Description</w:t>
      </w:r>
    </w:p>
    <w:p w14:paraId="1BE7CAEA"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and the security credential associated with the application client profile, and optionally EAS discovery filter. </w:t>
      </w:r>
      <w:r w:rsidRPr="0052291D">
        <w:rPr>
          <w:rFonts w:eastAsia="Malgun Gothic"/>
          <w:lang w:val="en-US"/>
        </w:rPr>
        <w:t>If the security credential associated with the application client is valid, t</w:t>
      </w:r>
      <w:r w:rsidRPr="0052291D">
        <w:rPr>
          <w:rFonts w:eastAsia="Malgun Gothic"/>
        </w:rPr>
        <w:t xml:space="preserve">hen the edge enabling layer performs </w:t>
      </w:r>
      <w:r>
        <w:rPr>
          <w:rFonts w:eastAsia="Malgun Gothic"/>
        </w:rPr>
        <w:t xml:space="preserve">an </w:t>
      </w:r>
      <w:r w:rsidRPr="0052291D">
        <w:rPr>
          <w:rFonts w:eastAsia="Malgun Gothic"/>
        </w:rPr>
        <w:t xml:space="preserve">EAS discovery procedure </w:t>
      </w:r>
      <w:r w:rsidRPr="0052291D">
        <w:rPr>
          <w:rFonts w:eastAsia="Malgun Gothic"/>
          <w:lang w:val="en-US"/>
        </w:rPr>
        <w:t xml:space="preserve">and returns the EAS profile </w:t>
      </w:r>
      <w:r w:rsidRPr="0052291D">
        <w:rPr>
          <w:rFonts w:eastAsia="Malgun Gothic"/>
        </w:rPr>
        <w:t>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8.14.2.3.</w:t>
      </w:r>
    </w:p>
    <w:p w14:paraId="2660432F" w14:textId="77777777" w:rsidR="00BE30C8" w:rsidRPr="0052291D" w:rsidRDefault="00BE30C8" w:rsidP="00BE30C8">
      <w:pPr>
        <w:rPr>
          <w:rFonts w:eastAsia="Malgun Gothic"/>
        </w:rPr>
      </w:pPr>
      <w:r w:rsidRPr="0052291D">
        <w:rPr>
          <w:rFonts w:eastAsia="Malgun Gothic"/>
        </w:rPr>
        <w:lastRenderedPageBreak/>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55FE2330" w14:textId="77777777" w:rsidR="00BE30C8" w:rsidRPr="0052291D" w:rsidRDefault="00BE30C8" w:rsidP="00BE30C8">
      <w:pPr>
        <w:rPr>
          <w:rFonts w:eastAsia="Malgun Gothic"/>
        </w:rPr>
      </w:pPr>
      <w:r w:rsidRPr="0052291D">
        <w:rPr>
          <w:rFonts w:eastAsia="Malgun Gothic"/>
          <w:b/>
        </w:rPr>
        <w:t>Defined values</w:t>
      </w:r>
    </w:p>
    <w:p w14:paraId="1198BC5C" w14:textId="09B19F71"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2B7ED9AF"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3C71D442" w14:textId="7B985E39" w:rsidR="00BE30C8" w:rsidRPr="0052291D" w:rsidRDefault="00BE30C8" w:rsidP="00BE30C8">
      <w:pPr>
        <w:ind w:left="568" w:hanging="284"/>
        <w:rPr>
          <w:rFonts w:eastAsia="Malgun Gothic"/>
        </w:rPr>
      </w:pPr>
      <w:r w:rsidRPr="0052291D">
        <w:rPr>
          <w:rFonts w:ascii="Courier New" w:eastAsia="Malgun Gothic" w:hAnsi="Courier New"/>
        </w:rPr>
        <w:t>&lt;EAS-characteristics&gt;</w:t>
      </w:r>
      <w:r w:rsidRPr="0052291D">
        <w:rPr>
          <w:rFonts w:eastAsia="Malgun Gothic"/>
        </w:rPr>
        <w:t xml:space="preserve">: string type; indicates the list of the EAS characteristics that the TE is interested in. The </w:t>
      </w:r>
      <w:r w:rsidRPr="0052291D">
        <w:rPr>
          <w:rFonts w:ascii="Courier New" w:eastAsia="Malgun Gothic" w:hAnsi="Courier New"/>
        </w:rPr>
        <w:t>&lt;EAS-characteristics&gt;</w:t>
      </w:r>
      <w:r w:rsidRPr="0052291D">
        <w:rPr>
          <w:rFonts w:eastAsia="Malgun Gothic"/>
        </w:rPr>
        <w:t xml:space="preserve"> is encoded as EasCharacteristics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w:t>
      </w:r>
    </w:p>
    <w:p w14:paraId="75E8BEF7" w14:textId="25496167" w:rsidR="00BE30C8" w:rsidRPr="0052291D" w:rsidRDefault="00BE30C8" w:rsidP="00BE30C8">
      <w:pPr>
        <w:ind w:left="568" w:hanging="284"/>
        <w:rPr>
          <w:rFonts w:eastAsia="Malgun Gothic"/>
        </w:rPr>
      </w:pPr>
      <w:r w:rsidRPr="0052291D">
        <w:rPr>
          <w:rFonts w:ascii="Courier New" w:eastAsia="Malgun Gothic" w:hAnsi="Courier New"/>
        </w:rPr>
        <w:t>&lt;discovered-EAS&gt;</w:t>
      </w:r>
      <w:r w:rsidRPr="0052291D">
        <w:rPr>
          <w:rFonts w:eastAsia="Malgun Gothic"/>
        </w:rPr>
        <w:t xml:space="preserve">: string type; indicates the result of EAS discovery procedure performed by the edge enabling layer in the MT for the request of the TE, as specified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5.3. the </w:t>
      </w:r>
      <w:r w:rsidRPr="0052291D">
        <w:rPr>
          <w:rFonts w:ascii="Courier New" w:eastAsia="Malgun Gothic" w:hAnsi="Courier New"/>
        </w:rPr>
        <w:t>&lt;discovered-EAS&gt;</w:t>
      </w:r>
      <w:r w:rsidRPr="0052291D">
        <w:rPr>
          <w:rFonts w:eastAsia="Malgun Gothic"/>
        </w:rPr>
        <w:t xml:space="preserve"> is encoded as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7CF30582" w14:textId="77777777" w:rsidR="00BE30C8" w:rsidRPr="0052291D" w:rsidRDefault="00BE30C8" w:rsidP="00BE30C8">
      <w:pPr>
        <w:rPr>
          <w:rFonts w:eastAsia="Malgun Gothic"/>
        </w:rPr>
      </w:pPr>
      <w:r w:rsidRPr="0052291D">
        <w:rPr>
          <w:rFonts w:eastAsia="Malgun Gothic"/>
          <w:b/>
        </w:rPr>
        <w:t>Implementation</w:t>
      </w:r>
    </w:p>
    <w:p w14:paraId="12274F21"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0913650E" w14:textId="7CB15526" w:rsidR="00BE30C8" w:rsidRPr="0052291D" w:rsidRDefault="00BE30C8" w:rsidP="00BE30C8">
      <w:pPr>
        <w:pStyle w:val="Heading3"/>
        <w:rPr>
          <w:rFonts w:eastAsia="Malgun Gothic"/>
          <w:lang w:bidi="he-IL"/>
        </w:rPr>
      </w:pPr>
      <w:bookmarkStart w:id="5240" w:name="_Toc162980384"/>
      <w:r>
        <w:rPr>
          <w:rFonts w:eastAsia="Malgun Gothic"/>
        </w:rPr>
        <w:t>19</w:t>
      </w:r>
      <w:r w:rsidRPr="0052291D">
        <w:rPr>
          <w:rFonts w:eastAsia="Malgun Gothic"/>
        </w:rPr>
        <w:t>.2.2</w:t>
      </w:r>
      <w:r w:rsidRPr="0052291D">
        <w:rPr>
          <w:rFonts w:eastAsia="Malgun Gothic"/>
        </w:rPr>
        <w:tab/>
        <w:t>Edge-5 ACR trigger request +CE5ACRREQ</w:t>
      </w:r>
      <w:bookmarkEnd w:id="5240"/>
    </w:p>
    <w:p w14:paraId="4818892D" w14:textId="1B68E7DF"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.2.2-</w:t>
      </w:r>
      <w:r w:rsidRPr="0052291D">
        <w:rPr>
          <w:rFonts w:ascii="Arial" w:eastAsia="Malgun Gothic" w:hAnsi="Arial"/>
          <w:b/>
          <w:noProof/>
        </w:rPr>
        <w:t>1</w:t>
      </w:r>
      <w:r w:rsidRPr="0052291D">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1DA4BED8" w14:textId="77777777" w:rsidTr="00370FFC">
        <w:trPr>
          <w:cantSplit/>
          <w:jc w:val="center"/>
        </w:trPr>
        <w:tc>
          <w:tcPr>
            <w:tcW w:w="3765" w:type="dxa"/>
          </w:tcPr>
          <w:p w14:paraId="70535AF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8D48FFD"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1D2F9D4D" w14:textId="77777777" w:rsidTr="00370FFC">
        <w:trPr>
          <w:cantSplit/>
          <w:jc w:val="center"/>
        </w:trPr>
        <w:tc>
          <w:tcPr>
            <w:tcW w:w="3765" w:type="dxa"/>
          </w:tcPr>
          <w:p w14:paraId="543A277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+CE5ACRREQ=&lt;AC-profile&gt;,&lt;AC-security-credential&gt;,&lt;Requested-ACR-action&gt;,&lt;S-EAS-info&gt;[,&lt;T-EAS-endpoint&gt;</w:t>
            </w:r>
            <w:r>
              <w:rPr>
                <w:rFonts w:ascii="Courier New" w:eastAsia="Malgun Gothic" w:hAnsi="Courier New"/>
              </w:rPr>
              <w:t>]</w:t>
            </w:r>
          </w:p>
        </w:tc>
        <w:tc>
          <w:tcPr>
            <w:tcW w:w="4614" w:type="dxa"/>
          </w:tcPr>
          <w:p w14:paraId="560875D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1D9CA340"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CE5ACRREQ</w:t>
            </w:r>
            <w:r w:rsidRPr="0052291D">
              <w:rPr>
                <w:rFonts w:ascii="Courier New" w:eastAsia="Malgun Gothic" w:hAnsi="Courier New" w:cs="Courier New"/>
              </w:rPr>
              <w:t>: </w:t>
            </w:r>
            <w:r w:rsidRPr="0052291D">
              <w:rPr>
                <w:rFonts w:ascii="Courier New" w:eastAsia="Malgun Gothic" w:hAnsi="Courier New"/>
              </w:rPr>
              <w:t>&lt;result&gt;</w:t>
            </w:r>
          </w:p>
        </w:tc>
      </w:tr>
      <w:tr w:rsidR="00BE30C8" w:rsidRPr="0052291D" w14:paraId="67755ED9" w14:textId="77777777" w:rsidTr="00370FFC">
        <w:trPr>
          <w:cantSplit/>
          <w:jc w:val="center"/>
        </w:trPr>
        <w:tc>
          <w:tcPr>
            <w:tcW w:w="3765" w:type="dxa"/>
          </w:tcPr>
          <w:p w14:paraId="46B25EA6"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w:t>
            </w:r>
          </w:p>
        </w:tc>
        <w:tc>
          <w:tcPr>
            <w:tcW w:w="4614" w:type="dxa"/>
          </w:tcPr>
          <w:p w14:paraId="43E5F1AD" w14:textId="77777777" w:rsidR="00BE30C8" w:rsidRPr="0052291D" w:rsidRDefault="00BE30C8" w:rsidP="00370FFC">
            <w:pPr>
              <w:spacing w:after="20"/>
              <w:rPr>
                <w:rFonts w:ascii="Courier New" w:eastAsia="Malgun Gothic" w:hAnsi="Courier New"/>
              </w:rPr>
            </w:pPr>
          </w:p>
        </w:tc>
      </w:tr>
      <w:tr w:rsidR="00BE30C8" w:rsidRPr="0052291D" w14:paraId="2A540C40" w14:textId="77777777" w:rsidTr="00370FFC">
        <w:trPr>
          <w:cantSplit/>
          <w:jc w:val="center"/>
        </w:trPr>
        <w:tc>
          <w:tcPr>
            <w:tcW w:w="3765" w:type="dxa"/>
          </w:tcPr>
          <w:p w14:paraId="1CC4A558"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CE5ACRREQ=</w:t>
            </w:r>
            <w:r w:rsidRPr="0052291D">
              <w:rPr>
                <w:rFonts w:ascii="Courier New" w:eastAsia="Malgun Gothic" w:hAnsi="Courier New" w:cs="Courier New"/>
                <w:lang w:val="fr-FR"/>
              </w:rPr>
              <w:t>?</w:t>
            </w:r>
          </w:p>
        </w:tc>
        <w:tc>
          <w:tcPr>
            <w:tcW w:w="4614" w:type="dxa"/>
          </w:tcPr>
          <w:p w14:paraId="3F07D3C5" w14:textId="77777777" w:rsidR="00BE30C8" w:rsidRPr="0052291D" w:rsidRDefault="00BE30C8" w:rsidP="00370FFC">
            <w:pPr>
              <w:spacing w:after="20"/>
              <w:rPr>
                <w:rFonts w:ascii="Courier New" w:eastAsia="Malgun Gothic" w:hAnsi="Courier New"/>
              </w:rPr>
            </w:pPr>
          </w:p>
        </w:tc>
      </w:tr>
    </w:tbl>
    <w:p w14:paraId="7566CB5D" w14:textId="77777777" w:rsidR="00BE30C8" w:rsidRPr="0052291D" w:rsidRDefault="00BE30C8" w:rsidP="00BE30C8">
      <w:pPr>
        <w:rPr>
          <w:rFonts w:eastAsia="Malgun Gothic"/>
          <w:b/>
        </w:rPr>
      </w:pPr>
    </w:p>
    <w:p w14:paraId="0394A001" w14:textId="77777777" w:rsidR="00BE30C8" w:rsidRPr="0052291D" w:rsidRDefault="00BE30C8" w:rsidP="00BE30C8">
      <w:pPr>
        <w:rPr>
          <w:rFonts w:eastAsia="Malgun Gothic"/>
          <w:b/>
        </w:rPr>
      </w:pPr>
      <w:r w:rsidRPr="0052291D">
        <w:rPr>
          <w:rFonts w:eastAsia="Malgun Gothic"/>
          <w:b/>
        </w:rPr>
        <w:t>Description</w:t>
      </w:r>
    </w:p>
    <w:p w14:paraId="77CB0B85"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52291D">
        <w:rPr>
          <w:rFonts w:eastAsia="Malgun Gothic"/>
          <w:lang w:val="en-US"/>
        </w:rPr>
        <w:t>If the security credential associated with the application client is valid, t</w:t>
      </w:r>
      <w:r w:rsidRPr="0052291D">
        <w:rPr>
          <w:rFonts w:eastAsia="Malgun Gothic"/>
        </w:rPr>
        <w:t>hen the edge enabling layer in the MT performs ACR procedure according to the indication of ACR action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4385E042"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01F91008" w14:textId="77777777" w:rsidR="00BE30C8" w:rsidRPr="0052291D" w:rsidRDefault="00BE30C8" w:rsidP="00BE30C8">
      <w:pPr>
        <w:rPr>
          <w:rFonts w:eastAsia="Malgun Gothic"/>
        </w:rPr>
      </w:pPr>
      <w:r w:rsidRPr="0052291D">
        <w:rPr>
          <w:rFonts w:eastAsia="Malgun Gothic"/>
          <w:b/>
        </w:rPr>
        <w:t>Defined values</w:t>
      </w:r>
    </w:p>
    <w:p w14:paraId="4AE8C465" w14:textId="628B4E7F"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5EC32717"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7FBF8A5F"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&lt;Requested-ACR-action&gt;</w:t>
      </w:r>
      <w:r w:rsidRPr="0052291D">
        <w:rPr>
          <w:rFonts w:eastAsia="Malgun Gothic"/>
        </w:rPr>
        <w:t>: integer type; indicates whether the request is for ACR detection or for ACR initiation. The edge enabling layer in the MT determines takes this indication into account for perfoming ACR procedure as specified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722C69BA"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ACR detection is requested</w:t>
      </w:r>
    </w:p>
    <w:p w14:paraId="2CE0F14B"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initiation is requested</w:t>
      </w:r>
    </w:p>
    <w:p w14:paraId="4C95934D" w14:textId="77777777" w:rsidR="00BE30C8" w:rsidRPr="0052291D" w:rsidRDefault="00BE30C8" w:rsidP="00BE30C8">
      <w:pPr>
        <w:ind w:left="568" w:hanging="284"/>
        <w:rPr>
          <w:rFonts w:eastAsia="Malgun Gothic"/>
        </w:rPr>
      </w:pPr>
      <w:r w:rsidRPr="0052291D">
        <w:rPr>
          <w:rFonts w:ascii="Courier New" w:eastAsia="Malgun Gothic" w:hAnsi="Courier New"/>
        </w:rPr>
        <w:t>&lt;S-EAS-info&gt;</w:t>
      </w:r>
      <w:r w:rsidRPr="0052291D">
        <w:rPr>
          <w:rFonts w:eastAsia="Malgun Gothic"/>
        </w:rPr>
        <w:t>: string type; indicates the identifier of EAS to which the ACR request is related.</w:t>
      </w:r>
    </w:p>
    <w:p w14:paraId="2140CEA3" w14:textId="3EE99DAA" w:rsidR="00BE30C8" w:rsidRPr="0052291D" w:rsidRDefault="00BE30C8" w:rsidP="00BE30C8">
      <w:pPr>
        <w:ind w:left="568" w:hanging="284"/>
        <w:rPr>
          <w:rFonts w:eastAsia="Malgun Gothic"/>
        </w:rPr>
      </w:pPr>
      <w:r w:rsidRPr="0052291D">
        <w:rPr>
          <w:rFonts w:ascii="Courier New" w:eastAsia="Malgun Gothic" w:hAnsi="Courier New"/>
        </w:rPr>
        <w:t>&lt;T-EAS-endpoint&gt;</w:t>
      </w:r>
      <w:r w:rsidRPr="0052291D">
        <w:rPr>
          <w:rFonts w:eastAsia="Malgun Gothic"/>
        </w:rPr>
        <w:t xml:space="preserve">: string type; indicates the endpoint address of the selected EAS by the TE. </w:t>
      </w:r>
      <w:r w:rsidRPr="0052291D">
        <w:rPr>
          <w:rFonts w:ascii="Courier New" w:eastAsia="Malgun Gothic" w:hAnsi="Courier New"/>
        </w:rPr>
        <w:t>&lt;T-EAS-endpoint&gt;</w:t>
      </w:r>
      <w:r w:rsidRPr="0052291D">
        <w:rPr>
          <w:rFonts w:eastAsia="Malgun Gothic"/>
        </w:rPr>
        <w:t xml:space="preserve"> is encoded as tEASEndpoint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p>
    <w:p w14:paraId="4E43F8A3" w14:textId="77777777" w:rsidR="00BE30C8" w:rsidRPr="0052291D" w:rsidRDefault="00BE30C8" w:rsidP="00BE30C8">
      <w:pPr>
        <w:ind w:left="568" w:hanging="284"/>
        <w:rPr>
          <w:rFonts w:eastAsia="Malgun Gothic"/>
        </w:rPr>
      </w:pPr>
      <w:r w:rsidRPr="0052291D">
        <w:rPr>
          <w:rFonts w:ascii="Courier New" w:eastAsia="Malgun Gothic" w:hAnsi="Courier New"/>
        </w:rPr>
        <w:t>&lt;result&gt;</w:t>
      </w:r>
      <w:r w:rsidRPr="0052291D">
        <w:rPr>
          <w:rFonts w:eastAsia="Malgun Gothic"/>
        </w:rPr>
        <w:t>: integer type; indicates the result of ACR request for the requested ACR action.</w:t>
      </w:r>
    </w:p>
    <w:p w14:paraId="20A6729D"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the ACR request was successful and the edge enabling layer in the MT is processing the requested ACR operation</w:t>
      </w:r>
    </w:p>
    <w:p w14:paraId="2C87AC01"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ACR request failed</w:t>
      </w:r>
    </w:p>
    <w:p w14:paraId="6BDE7A54" w14:textId="77777777" w:rsidR="00BE30C8" w:rsidRPr="0052291D" w:rsidRDefault="00BE30C8" w:rsidP="00BE30C8">
      <w:pPr>
        <w:rPr>
          <w:rFonts w:eastAsia="Malgun Gothic"/>
        </w:rPr>
      </w:pPr>
      <w:r w:rsidRPr="0052291D">
        <w:rPr>
          <w:rFonts w:eastAsia="Malgun Gothic"/>
          <w:b/>
        </w:rPr>
        <w:t>Implementation</w:t>
      </w:r>
    </w:p>
    <w:p w14:paraId="5107CBCB"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33221E83" w14:textId="449BD92B" w:rsidR="00BE30C8" w:rsidRPr="001C3485" w:rsidRDefault="00BE30C8" w:rsidP="00BE30C8">
      <w:pPr>
        <w:pStyle w:val="Heading3"/>
        <w:rPr>
          <w:rFonts w:eastAsia="Malgun Gothic"/>
          <w:lang w:val="fr-FR" w:bidi="he-IL"/>
        </w:rPr>
      </w:pPr>
      <w:bookmarkStart w:id="5241" w:name="_Toc162980385"/>
      <w:r w:rsidRPr="001C3485">
        <w:rPr>
          <w:rFonts w:eastAsia="Malgun Gothic"/>
          <w:lang w:val="fr-FR"/>
        </w:rPr>
        <w:t>19.2.3</w:t>
      </w:r>
      <w:r w:rsidRPr="001C3485">
        <w:rPr>
          <w:rFonts w:eastAsia="Malgun Gothic"/>
          <w:lang w:val="fr-FR"/>
        </w:rPr>
        <w:tab/>
        <w:t>Edge-5 EEC services subscription +CE5EECSRV</w:t>
      </w:r>
      <w:bookmarkEnd w:id="5241"/>
    </w:p>
    <w:p w14:paraId="3EF9536B" w14:textId="4DDFB6F2"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19.2.3-</w:t>
      </w:r>
      <w:r w:rsidRPr="001C3485">
        <w:rPr>
          <w:rFonts w:ascii="Arial" w:eastAsia="Malgun Gothic" w:hAnsi="Arial"/>
          <w:b/>
          <w:noProof/>
          <w:lang w:val="fr-FR"/>
        </w:rPr>
        <w:t>1</w:t>
      </w:r>
      <w:r w:rsidRPr="001C3485">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72157CFA" w14:textId="77777777" w:rsidTr="00370FFC">
        <w:trPr>
          <w:cantSplit/>
          <w:jc w:val="center"/>
        </w:trPr>
        <w:tc>
          <w:tcPr>
            <w:tcW w:w="3765" w:type="dxa"/>
          </w:tcPr>
          <w:p w14:paraId="7E0202D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2E32E8B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63D14F7A" w14:textId="77777777" w:rsidTr="00370FFC">
        <w:trPr>
          <w:cantSplit/>
          <w:jc w:val="center"/>
        </w:trPr>
        <w:tc>
          <w:tcPr>
            <w:tcW w:w="3765" w:type="dxa"/>
          </w:tcPr>
          <w:p w14:paraId="3D68893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&lt;response&gt;[,&lt;subs-id&gt;,&lt;expiry-time&gt;,&lt;EAS-discovery-ind&gt;,&lt;EAS-dynamic-info-ind&gt;,&lt;ACR-ind&gt;[,&lt;EAS-info-list&gt;]]</w:t>
            </w:r>
          </w:p>
          <w:p w14:paraId="55F2EF40" w14:textId="77777777" w:rsidR="00BE30C8" w:rsidRPr="00232565" w:rsidRDefault="00BE30C8" w:rsidP="00370FFC">
            <w:pPr>
              <w:spacing w:after="20"/>
              <w:rPr>
                <w:rFonts w:ascii="Courier New" w:eastAsia="Malgun Gothic" w:hAnsi="Courier New"/>
                <w:iCs/>
              </w:rPr>
            </w:pPr>
            <w:r w:rsidRPr="0052291D">
              <w:rPr>
                <w:rFonts w:ascii="Courier New" w:eastAsia="Malgun Gothic" w:hAnsi="Courier New"/>
              </w:rPr>
              <w:t>+CME</w:t>
            </w:r>
            <w:r w:rsidRPr="0052291D">
              <w:rPr>
                <w:rFonts w:ascii="Courier New" w:eastAsia="Malgun Gothic" w:hAnsi="Courier New" w:cs="Courier New"/>
              </w:rPr>
              <w:t> </w:t>
            </w:r>
            <w:r w:rsidRPr="0052291D">
              <w:rPr>
                <w:rFonts w:ascii="Courier New" w:eastAsia="Malgun Gothic" w:hAnsi="Courier New"/>
              </w:rPr>
              <w:t>ERROR:</w:t>
            </w:r>
            <w:r w:rsidRPr="0052291D">
              <w:rPr>
                <w:rFonts w:ascii="Courier New" w:eastAsia="Malgun Gothic" w:hAnsi="Courier New" w:cs="Courier New"/>
              </w:rPr>
              <w:t> </w:t>
            </w:r>
            <w:r w:rsidRPr="0052291D">
              <w:rPr>
                <w:rFonts w:ascii="Courier New" w:eastAsia="Malgun Gothic" w:hAnsi="Courier New"/>
              </w:rPr>
              <w:t>&lt;err&gt;</w:t>
            </w:r>
          </w:p>
        </w:tc>
      </w:tr>
      <w:tr w:rsidR="00BE30C8" w:rsidRPr="0052291D" w14:paraId="6EBA26F1" w14:textId="77777777" w:rsidTr="00370FFC">
        <w:trPr>
          <w:cantSplit/>
          <w:jc w:val="center"/>
        </w:trPr>
        <w:tc>
          <w:tcPr>
            <w:tcW w:w="3765" w:type="dxa"/>
          </w:tcPr>
          <w:p w14:paraId="6FE2E45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p>
        </w:tc>
        <w:tc>
          <w:tcPr>
            <w:tcW w:w="4614" w:type="dxa"/>
          </w:tcPr>
          <w:p w14:paraId="6E5FDD50"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lang w:val="fr-FR"/>
              </w:rPr>
              <w:t>+</w:t>
            </w: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&lt;subscribe&gt;</w:t>
            </w:r>
          </w:p>
        </w:tc>
      </w:tr>
      <w:tr w:rsidR="00BE30C8" w:rsidRPr="0052291D" w14:paraId="2C701002" w14:textId="77777777" w:rsidTr="00370FFC">
        <w:trPr>
          <w:cantSplit/>
          <w:jc w:val="center"/>
        </w:trPr>
        <w:tc>
          <w:tcPr>
            <w:tcW w:w="3765" w:type="dxa"/>
          </w:tcPr>
          <w:p w14:paraId="7674E681"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7DBBE5E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(list of supported &lt;subscribe&gt; values),</w:t>
            </w:r>
            <w:r w:rsidRPr="0052291D">
              <w:rPr>
                <w:rFonts w:ascii="Courier New" w:eastAsia="Malgun Gothic" w:hAnsi="Courier New"/>
              </w:rPr>
              <w:t>&lt;EAS-discovery-ind&gt;,&lt;EAS-dynamic-info-ind&gt;,&lt;ACR-ind&gt;</w:t>
            </w:r>
          </w:p>
        </w:tc>
      </w:tr>
    </w:tbl>
    <w:p w14:paraId="6222FA03" w14:textId="77777777" w:rsidR="00BE30C8" w:rsidRPr="0052291D" w:rsidRDefault="00BE30C8" w:rsidP="00BE30C8">
      <w:pPr>
        <w:rPr>
          <w:rFonts w:eastAsia="Malgun Gothic"/>
        </w:rPr>
      </w:pPr>
    </w:p>
    <w:p w14:paraId="72DE2465" w14:textId="77777777" w:rsidR="00BE30C8" w:rsidRPr="0052291D" w:rsidRDefault="00BE30C8" w:rsidP="00BE30C8">
      <w:pPr>
        <w:rPr>
          <w:rFonts w:eastAsia="Malgun Gothic"/>
          <w:b/>
        </w:rPr>
      </w:pPr>
      <w:r w:rsidRPr="0052291D">
        <w:rPr>
          <w:rFonts w:eastAsia="Malgun Gothic"/>
          <w:b/>
        </w:rPr>
        <w:t>Description</w:t>
      </w:r>
    </w:p>
    <w:p w14:paraId="4F2738B1" w14:textId="77777777" w:rsidR="00BE30C8" w:rsidRPr="0052291D" w:rsidRDefault="00BE30C8" w:rsidP="00BE30C8">
      <w:pPr>
        <w:rPr>
          <w:rFonts w:eastAsia="Malgun Gothic"/>
        </w:rPr>
      </w:pPr>
      <w:r w:rsidRPr="0052291D">
        <w:rPr>
          <w:rFonts w:eastAsia="Malgun Gothic"/>
        </w:rPr>
        <w:t>Set command enables the edge enabling layer in the MT to send</w:t>
      </w:r>
      <w:r w:rsidRPr="0052291D">
        <w:rPr>
          <w:rFonts w:eastAsia="Malgun Gothic"/>
          <w:bCs/>
        </w:rPr>
        <w:t xml:space="preserve"> </w:t>
      </w:r>
      <w:r w:rsidRPr="0052291D">
        <w:rPr>
          <w:rFonts w:eastAsia="Malgun Gothic"/>
        </w:rPr>
        <w:t xml:space="preserve">notifications to the TE. The parameter </w:t>
      </w:r>
      <w:r w:rsidRPr="0052291D">
        <w:rPr>
          <w:rFonts w:ascii="Courier New" w:eastAsia="Malgun Gothic" w:hAnsi="Courier New" w:cs="Courier New"/>
        </w:rPr>
        <w:t>&lt;subscribe&gt;</w:t>
      </w:r>
      <w:r w:rsidRPr="0052291D">
        <w:rPr>
          <w:rFonts w:eastAsia="Malgun Gothic"/>
        </w:rPr>
        <w:t xml:space="preserve"> enables or disables notification by an unsolicited result code. Relevant parameters for the EEC services subscription are provided in the unsolicited result code </w:t>
      </w: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&lt;subs-id&gt;[,&lt;EAS-discovery-info&gt;,&lt;EAS-dynamic-info&gt;,&lt;EAS-info-list&gt;[,&lt;ACR-status&gt;[,&lt;target-EAS-info&gt;]]]</w:t>
      </w:r>
      <w:r w:rsidRPr="0052291D">
        <w:rPr>
          <w:rFonts w:eastAsia="Malgun Gothic"/>
        </w:rPr>
        <w:t>.</w:t>
      </w:r>
    </w:p>
    <w:p w14:paraId="2EB6BDD6" w14:textId="77777777" w:rsidR="00BE30C8" w:rsidRPr="0052291D" w:rsidRDefault="00BE30C8" w:rsidP="00BE30C8">
      <w:pPr>
        <w:rPr>
          <w:rFonts w:eastAsia="Malgun Gothic"/>
        </w:rPr>
      </w:pPr>
      <w:r w:rsidRPr="0052291D">
        <w:rPr>
          <w:rFonts w:eastAsia="Malgun Gothic"/>
        </w:rPr>
        <w:t xml:space="preserve">Refer to clause 9.2.1 for possible </w:t>
      </w:r>
      <w:r w:rsidRPr="0052291D">
        <w:rPr>
          <w:rFonts w:ascii="Courier New" w:eastAsia="Malgun Gothic" w:hAnsi="Courier New" w:cs="Courier New"/>
        </w:rPr>
        <w:t>&lt;err&gt;</w:t>
      </w:r>
      <w:r w:rsidRPr="0052291D">
        <w:rPr>
          <w:rFonts w:eastAsia="Malgun Gothic"/>
        </w:rPr>
        <w:t xml:space="preserve"> values.</w:t>
      </w:r>
    </w:p>
    <w:p w14:paraId="339D84EC" w14:textId="77777777" w:rsidR="00BE30C8" w:rsidRPr="0052291D" w:rsidRDefault="00BE30C8" w:rsidP="00BE30C8">
      <w:pPr>
        <w:rPr>
          <w:rFonts w:eastAsia="Malgun Gothic"/>
        </w:rPr>
      </w:pPr>
      <w:r w:rsidRPr="0052291D">
        <w:rPr>
          <w:rFonts w:eastAsia="Malgun Gothic"/>
        </w:rPr>
        <w:t>Read command returns the current value.</w:t>
      </w:r>
    </w:p>
    <w:p w14:paraId="3D0124D5" w14:textId="77777777" w:rsidR="00BE30C8" w:rsidRPr="0052291D" w:rsidRDefault="00BE30C8" w:rsidP="00BE30C8">
      <w:pPr>
        <w:rPr>
          <w:rFonts w:eastAsia="Malgun Gothic"/>
        </w:rPr>
      </w:pPr>
      <w:r w:rsidRPr="0052291D">
        <w:rPr>
          <w:rFonts w:eastAsia="Malgun Gothic"/>
        </w:rPr>
        <w:t>Test command returns the supported values as a compound value.</w:t>
      </w:r>
    </w:p>
    <w:p w14:paraId="6FEEC3B6" w14:textId="77777777" w:rsidR="00BE30C8" w:rsidRPr="0052291D" w:rsidRDefault="00BE30C8" w:rsidP="00BE30C8">
      <w:pPr>
        <w:spacing w:after="0"/>
        <w:rPr>
          <w:rFonts w:eastAsia="Malgun Gothic"/>
          <w:b/>
          <w:bCs/>
        </w:rPr>
      </w:pPr>
      <w:r w:rsidRPr="0052291D">
        <w:rPr>
          <w:rFonts w:eastAsia="Malgun Gothic"/>
          <w:b/>
          <w:bCs/>
        </w:rPr>
        <w:t>Defined values</w:t>
      </w:r>
    </w:p>
    <w:p w14:paraId="35D71022" w14:textId="77777777" w:rsidR="00BE30C8" w:rsidRPr="0052291D" w:rsidRDefault="00BE30C8" w:rsidP="00BE30C8">
      <w:pPr>
        <w:spacing w:after="0"/>
        <w:rPr>
          <w:rFonts w:eastAsia="Malgun Gothic"/>
          <w:b/>
          <w:bCs/>
        </w:rPr>
      </w:pPr>
    </w:p>
    <w:p w14:paraId="1692BB4D"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&lt;subscribe&gt;</w:t>
      </w:r>
      <w:r w:rsidRPr="0052291D">
        <w:rPr>
          <w:rFonts w:eastAsia="Malgun Gothic"/>
        </w:rPr>
        <w:t>: integer type. Enables and disables the s</w:t>
      </w:r>
      <w:r w:rsidRPr="0052291D">
        <w:rPr>
          <w:rFonts w:eastAsia="Malgun Gothic"/>
          <w:bCs/>
        </w:rPr>
        <w:t xml:space="preserve">ubscription for </w:t>
      </w:r>
      <w:r w:rsidRPr="0052291D">
        <w:rPr>
          <w:rFonts w:eastAsia="Malgun Gothic"/>
        </w:rPr>
        <w:t>EEC services.</w:t>
      </w:r>
    </w:p>
    <w:p w14:paraId="16282F60"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Disables the subscription request.</w:t>
      </w:r>
    </w:p>
    <w:p w14:paraId="1EAE2468"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Subscribe for notifications of EAS discovery.</w:t>
      </w:r>
    </w:p>
    <w:p w14:paraId="19B77BE8"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Subscribe for notifications of ACR.</w:t>
      </w:r>
    </w:p>
    <w:p w14:paraId="2F1929C1" w14:textId="6007878D" w:rsidR="00BE30C8" w:rsidRPr="0052291D" w:rsidRDefault="00BE30C8" w:rsidP="00BE30C8">
      <w:pPr>
        <w:ind w:left="568" w:hanging="284"/>
        <w:rPr>
          <w:rFonts w:eastAsia="Malgun Gothic"/>
        </w:rPr>
      </w:pPr>
      <w:r w:rsidRPr="0052291D">
        <w:rPr>
          <w:rFonts w:ascii="Courier New" w:eastAsia="Malgun Gothic" w:hAnsi="Courier New"/>
        </w:rPr>
        <w:lastRenderedPageBreak/>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7363ACF9"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51EFC0D2"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&lt;required-EEC-services&gt;</w:t>
      </w:r>
      <w:r w:rsidRPr="0052291D">
        <w:rPr>
          <w:rFonts w:eastAsia="Malgun Gothic"/>
        </w:rPr>
        <w:t xml:space="preserve">: string type. If the value of </w:t>
      </w:r>
      <w:r w:rsidRPr="0052291D">
        <w:rPr>
          <w:rFonts w:ascii="Courier New" w:eastAsia="Malgun Gothic" w:hAnsi="Courier New" w:cs="Courier New"/>
        </w:rPr>
        <w:t>&lt;subscribe&gt;</w:t>
      </w:r>
      <w:r w:rsidRPr="0052291D">
        <w:rPr>
          <w:rFonts w:eastAsia="Malgun Gothic"/>
        </w:rPr>
        <w:t xml:space="preserve"> is set to 1, </w:t>
      </w:r>
      <w:r w:rsidRPr="0052291D">
        <w:rPr>
          <w:rFonts w:ascii="Courier New" w:eastAsia="Malgun Gothic" w:hAnsi="Courier New" w:cs="Courier New"/>
        </w:rPr>
        <w:t>&lt;required-EEC-services&gt;</w:t>
      </w:r>
      <w:r w:rsidRPr="0052291D">
        <w:rPr>
          <w:rFonts w:eastAsia="Malgun Gothic"/>
        </w:rPr>
        <w:t xml:space="preserve"> contains either or both:</w:t>
      </w:r>
    </w:p>
    <w:p w14:paraId="75C51592" w14:textId="79BFF70D"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characteristics which is encoded as EasCharaceteristics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 and</w:t>
      </w:r>
    </w:p>
    <w:p w14:paraId="24D987B7" w14:textId="283808EA"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dynamic information filter which is encoded as EasDynamicInfoFilter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6.3.5.2.9</w:t>
      </w:r>
    </w:p>
    <w:p w14:paraId="48382CC1" w14:textId="77777777" w:rsidR="00BE30C8" w:rsidRPr="0052291D" w:rsidRDefault="00BE30C8" w:rsidP="00BE30C8">
      <w:pPr>
        <w:ind w:left="568" w:hanging="284"/>
        <w:rPr>
          <w:rFonts w:eastAsia="Malgun Gothic"/>
        </w:rPr>
      </w:pPr>
      <w:r w:rsidRPr="0052291D">
        <w:rPr>
          <w:rFonts w:eastAsia="Malgun Gothic"/>
        </w:rPr>
        <w:t xml:space="preserve">If the value of </w:t>
      </w:r>
      <w:r w:rsidRPr="0052291D">
        <w:rPr>
          <w:rFonts w:ascii="Courier New" w:eastAsia="Malgun Gothic" w:hAnsi="Courier New" w:cs="Courier New"/>
        </w:rPr>
        <w:t>&lt;subscribe&gt;</w:t>
      </w:r>
      <w:r w:rsidRPr="0052291D">
        <w:rPr>
          <w:rFonts w:eastAsia="Malgun Gothic"/>
        </w:rPr>
        <w:t xml:space="preserve"> is set to 2, </w:t>
      </w:r>
      <w:r w:rsidRPr="0052291D">
        <w:rPr>
          <w:rFonts w:ascii="Courier New" w:eastAsia="Malgun Gothic" w:hAnsi="Courier New" w:cs="Courier New"/>
        </w:rPr>
        <w:t>&lt;required-EEC-services&gt;</w:t>
      </w:r>
      <w:r w:rsidRPr="0052291D">
        <w:rPr>
          <w:rFonts w:eastAsia="Malgun Gothic"/>
        </w:rPr>
        <w:t xml:space="preserve"> contains:</w:t>
      </w:r>
    </w:p>
    <w:p w14:paraId="2E19C793" w14:textId="6EDFCC06"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the list of EAS information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 and</w:t>
      </w:r>
    </w:p>
    <w:p w14:paraId="2E0A159D" w14:textId="77777777"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optionally </w:t>
      </w:r>
      <w:r w:rsidRPr="0052291D">
        <w:rPr>
          <w:rFonts w:ascii="Courier New" w:eastAsia="Malgun Gothic" w:hAnsi="Courier New" w:cs="Courier New"/>
        </w:rPr>
        <w:t>&lt;ACR-operation-type&gt;</w:t>
      </w:r>
      <w:r w:rsidRPr="0052291D">
        <w:rPr>
          <w:rFonts w:eastAsia="Malgun Gothic"/>
        </w:rPr>
        <w:t xml:space="preserve"> or </w:t>
      </w:r>
      <w:r w:rsidRPr="0052291D">
        <w:rPr>
          <w:rFonts w:ascii="Courier New" w:eastAsia="Malgun Gothic" w:hAnsi="Courier New" w:cs="Courier New"/>
        </w:rPr>
        <w:t>&lt;CAS-info&gt;</w:t>
      </w:r>
      <w:r w:rsidRPr="0052291D">
        <w:rPr>
          <w:rFonts w:eastAsia="Malgun Gothic"/>
          <w:lang w:val="en-US"/>
        </w:rPr>
        <w:t>, or both</w:t>
      </w:r>
      <w:r w:rsidRPr="0052291D">
        <w:rPr>
          <w:rFonts w:ascii="Courier New" w:eastAsia="Malgun Gothic" w:hAnsi="Courier New" w:cs="Courier New"/>
        </w:rPr>
        <w:t>.</w:t>
      </w:r>
    </w:p>
    <w:p w14:paraId="53EBFF40"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&lt;ACR-operation-type&gt;</w:t>
      </w:r>
      <w:r w:rsidRPr="0052291D">
        <w:rPr>
          <w:rFonts w:eastAsia="Malgun Gothic"/>
        </w:rPr>
        <w:t>: integer type; indicates the requested ACR operation as specified in 3GPP</w:t>
      </w:r>
      <w:r w:rsidRPr="0052291D">
        <w:rPr>
          <w:rFonts w:eastAsia="Malgun Gothic"/>
          <w:lang w:val="en-US"/>
        </w:rPr>
        <w:t> TS 23.558 [187] clause 8.14.2.5.2.</w:t>
      </w:r>
    </w:p>
    <w:p w14:paraId="1FAC2493"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ACR notification</w:t>
      </w:r>
    </w:p>
    <w:p w14:paraId="2A03EB9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monitoring</w:t>
      </w:r>
    </w:p>
    <w:p w14:paraId="73714DE0"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edge enabling layer managed ACR</w:t>
      </w:r>
    </w:p>
    <w:p w14:paraId="5CC584A8"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&lt;CAS-info&gt;</w:t>
      </w:r>
      <w:r w:rsidRPr="0052291D">
        <w:rPr>
          <w:rFonts w:eastAsia="Malgun Gothic"/>
        </w:rPr>
        <w:t>: string type; indicates the addess of cloud application server encoded as URI.</w:t>
      </w:r>
    </w:p>
    <w:p w14:paraId="207F0BA8"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&lt;response&gt;</w:t>
      </w:r>
      <w:r w:rsidRPr="0052291D">
        <w:rPr>
          <w:rFonts w:eastAsia="Malgun Gothic"/>
          <w:lang w:val="en-US"/>
        </w:rPr>
        <w:t>: integer type; indicates the successful subscription or the failure of subscription.</w:t>
      </w:r>
    </w:p>
    <w:p w14:paraId="44EEF1B7"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subscription request was successful</w:t>
      </w:r>
    </w:p>
    <w:p w14:paraId="1DBBD0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subscription request fails</w:t>
      </w:r>
    </w:p>
    <w:p w14:paraId="49398760" w14:textId="77777777" w:rsidR="00BE30C8" w:rsidRPr="0052291D" w:rsidRDefault="00BE30C8" w:rsidP="00BE30C8">
      <w:pPr>
        <w:ind w:left="568" w:hanging="284"/>
        <w:rPr>
          <w:rFonts w:eastAsia="Malgun Gothic"/>
        </w:rPr>
      </w:pPr>
      <w:r w:rsidRPr="0052291D">
        <w:rPr>
          <w:rFonts w:ascii="Courier New" w:eastAsia="Malgun Gothic" w:hAnsi="Courier New"/>
        </w:rPr>
        <w:t>&lt;subs-id&gt;</w:t>
      </w:r>
      <w:r w:rsidRPr="0052291D">
        <w:rPr>
          <w:rFonts w:eastAsia="Malgun Gothic"/>
        </w:rPr>
        <w:t>: integer type; indicates the subscription identifier corresponding to the subscription request</w:t>
      </w:r>
    </w:p>
    <w:p w14:paraId="3F0B4A69" w14:textId="77777777" w:rsidR="00BE30C8" w:rsidRPr="0052291D" w:rsidRDefault="00BE30C8" w:rsidP="00BE30C8">
      <w:pPr>
        <w:ind w:left="568" w:hanging="284"/>
        <w:rPr>
          <w:rFonts w:eastAsia="Malgun Gothic"/>
        </w:rPr>
      </w:pPr>
      <w:r w:rsidRPr="0052291D">
        <w:rPr>
          <w:rFonts w:ascii="Courier New" w:eastAsia="Malgun Gothic" w:hAnsi="Courier New"/>
        </w:rPr>
        <w:t>&lt;expiry-time&gt;</w:t>
      </w:r>
      <w:r w:rsidRPr="0052291D">
        <w:rPr>
          <w:rFonts w:eastAsia="Malgun Gothic"/>
        </w:rPr>
        <w:t>: integer type; indicates the time for subscription expiration with unit of seconds. The default value is implementation specific.</w:t>
      </w:r>
    </w:p>
    <w:p w14:paraId="2F32847F" w14:textId="77777777" w:rsidR="00BE30C8" w:rsidRPr="0052291D" w:rsidRDefault="00BE30C8" w:rsidP="00BE30C8">
      <w:pPr>
        <w:ind w:left="568" w:hanging="284"/>
        <w:rPr>
          <w:rFonts w:eastAsia="Malgun Gothic"/>
        </w:rPr>
      </w:pPr>
      <w:r w:rsidRPr="0052291D">
        <w:rPr>
          <w:rFonts w:ascii="Courier New" w:eastAsia="Malgun Gothic" w:hAnsi="Courier New"/>
        </w:rPr>
        <w:t>&lt;EAS-discovery-ind&gt;</w:t>
      </w:r>
      <w:r w:rsidRPr="0052291D">
        <w:rPr>
          <w:rFonts w:eastAsia="Malgun Gothic"/>
        </w:rPr>
        <w:t>: integer type; indicates that the edge enabling layer supports handling of EAS discovery to the TE.</w:t>
      </w:r>
    </w:p>
    <w:p w14:paraId="4011DA9F"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discovery handling</w:t>
      </w:r>
    </w:p>
    <w:p w14:paraId="07FCE1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discovery handling</w:t>
      </w:r>
    </w:p>
    <w:p w14:paraId="0B62C563" w14:textId="77777777" w:rsidR="00BE30C8" w:rsidRPr="0052291D" w:rsidRDefault="00BE30C8" w:rsidP="00BE30C8">
      <w:pPr>
        <w:ind w:left="568" w:hanging="284"/>
        <w:rPr>
          <w:rFonts w:eastAsia="Malgun Gothic"/>
        </w:rPr>
      </w:pPr>
      <w:r w:rsidRPr="0052291D">
        <w:rPr>
          <w:rFonts w:ascii="Courier New" w:eastAsia="Malgun Gothic" w:hAnsi="Courier New"/>
        </w:rPr>
        <w:t>&lt;EAS-dynamic-info-ind&gt;</w:t>
      </w:r>
      <w:r w:rsidRPr="0052291D">
        <w:rPr>
          <w:rFonts w:eastAsia="Malgun Gothic"/>
        </w:rPr>
        <w:t>: integer type; indicates that the edge enabling layer supports handling of EAS dynamic information subscription to the TE.</w:t>
      </w:r>
    </w:p>
    <w:p w14:paraId="673B260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dynamic information subscription handling</w:t>
      </w:r>
    </w:p>
    <w:p w14:paraId="632FBEAD"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dynamic information subscription handling</w:t>
      </w:r>
    </w:p>
    <w:p w14:paraId="39B2D9A6" w14:textId="77777777" w:rsidR="00BE30C8" w:rsidRPr="0052291D" w:rsidRDefault="00BE30C8" w:rsidP="00BE30C8">
      <w:pPr>
        <w:ind w:left="568" w:hanging="284"/>
        <w:rPr>
          <w:rFonts w:eastAsia="Malgun Gothic"/>
        </w:rPr>
      </w:pPr>
      <w:r w:rsidRPr="0052291D">
        <w:rPr>
          <w:rFonts w:ascii="Courier New" w:eastAsia="Malgun Gothic" w:hAnsi="Courier New"/>
        </w:rPr>
        <w:t>&lt;ACR-ind&gt;</w:t>
      </w:r>
      <w:r w:rsidRPr="0052291D">
        <w:rPr>
          <w:rFonts w:eastAsia="Malgun Gothic"/>
        </w:rPr>
        <w:t>: integer type; indicates that the edge enabling layer supports handling of ACR operation to the TE</w:t>
      </w:r>
    </w:p>
    <w:p w14:paraId="1D54973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ACR operation handling</w:t>
      </w:r>
    </w:p>
    <w:p w14:paraId="513AC225"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ACR operation handling</w:t>
      </w:r>
    </w:p>
    <w:p w14:paraId="5636EE1D" w14:textId="7195F264" w:rsidR="00BE30C8" w:rsidRPr="0052291D" w:rsidRDefault="00BE30C8" w:rsidP="00BE30C8">
      <w:pPr>
        <w:ind w:left="568" w:hanging="284"/>
        <w:rPr>
          <w:rFonts w:eastAsia="Malgun Gothic"/>
        </w:rPr>
      </w:pPr>
      <w:r w:rsidRPr="0052291D">
        <w:rPr>
          <w:rFonts w:ascii="Courier New" w:eastAsia="Malgun Gothic" w:hAnsi="Courier New"/>
        </w:rPr>
        <w:lastRenderedPageBreak/>
        <w:t>&lt;EAS-info-list&gt;</w:t>
      </w:r>
      <w:r w:rsidRPr="0052291D">
        <w:rPr>
          <w:rFonts w:eastAsia="Malgun Gothic"/>
        </w:rPr>
        <w:t xml:space="preserve">: string type; contains the list of EAS information for ACR operation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r>
        <w:rPr>
          <w:rFonts w:eastAsia="Malgun Gothic"/>
        </w:rPr>
        <w:t>.</w:t>
      </w:r>
    </w:p>
    <w:p w14:paraId="1459C539" w14:textId="41FC4B70" w:rsidR="00BE30C8" w:rsidRPr="0052291D" w:rsidRDefault="00BE30C8" w:rsidP="00BE30C8">
      <w:pPr>
        <w:ind w:left="568" w:hanging="284"/>
        <w:rPr>
          <w:rFonts w:eastAsia="Malgun Gothic"/>
        </w:rPr>
      </w:pPr>
      <w:r w:rsidRPr="0052291D">
        <w:rPr>
          <w:rFonts w:ascii="Courier New" w:eastAsia="Malgun Gothic" w:hAnsi="Courier New" w:cs="Courier New"/>
        </w:rPr>
        <w:t>&lt;EAS-discovery-info&gt;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2EFEAC1" w14:textId="336F9F00" w:rsidR="00BE30C8" w:rsidRPr="0052291D" w:rsidRDefault="00BE30C8" w:rsidP="00BE30C8">
      <w:pPr>
        <w:ind w:left="568" w:hanging="284"/>
        <w:rPr>
          <w:rFonts w:eastAsia="Malgun Gothic"/>
        </w:rPr>
      </w:pPr>
      <w:r w:rsidRPr="0052291D">
        <w:rPr>
          <w:rFonts w:ascii="Courier New" w:eastAsia="Malgun Gothic" w:hAnsi="Courier New" w:cs="Courier New"/>
        </w:rPr>
        <w:t>&lt;EAS-dynamic-info&gt;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90DE027"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&lt;ACR-status&gt;</w:t>
      </w:r>
      <w:r w:rsidRPr="0052291D">
        <w:rPr>
          <w:rFonts w:eastAsia="Malgun Gothic"/>
        </w:rPr>
        <w:t>: integer type; indicates the status of ACR operation</w:t>
      </w:r>
      <w:r>
        <w:rPr>
          <w:rFonts w:eastAsia="Malgun Gothic"/>
        </w:rPr>
        <w:t>.</w:t>
      </w:r>
    </w:p>
    <w:p w14:paraId="045D238B"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edge enabling layer in the MT detects a need for ACR</w:t>
      </w:r>
    </w:p>
    <w:p w14:paraId="04294A2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 xml:space="preserve">the edge enabling layer in the MT decides to </w:t>
      </w:r>
      <w:r>
        <w:rPr>
          <w:rFonts w:eastAsia="Malgun Gothic"/>
        </w:rPr>
        <w:t>perform</w:t>
      </w:r>
      <w:r w:rsidRPr="0052291D">
        <w:rPr>
          <w:rFonts w:eastAsia="Malgun Gothic"/>
        </w:rPr>
        <w:t xml:space="preserve"> ACR</w:t>
      </w:r>
    </w:p>
    <w:p w14:paraId="3F0DF4DC"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ACR is initiated</w:t>
      </w:r>
    </w:p>
    <w:p w14:paraId="15777517" w14:textId="77777777" w:rsidR="00BE30C8" w:rsidRPr="0052291D" w:rsidRDefault="00BE30C8" w:rsidP="00BE30C8">
      <w:pPr>
        <w:ind w:left="851" w:hanging="284"/>
        <w:rPr>
          <w:rFonts w:eastAsia="Malgun Gothic"/>
        </w:rPr>
      </w:pPr>
      <w:r w:rsidRPr="0052291D">
        <w:rPr>
          <w:rFonts w:eastAsia="Malgun Gothic"/>
        </w:rPr>
        <w:t>3</w:t>
      </w:r>
      <w:r w:rsidRPr="0052291D">
        <w:rPr>
          <w:rFonts w:eastAsia="Malgun Gothic"/>
        </w:rPr>
        <w:tab/>
        <w:t>the ACR is in-progress</w:t>
      </w:r>
    </w:p>
    <w:p w14:paraId="22D3ACAD" w14:textId="77777777" w:rsidR="00BE30C8" w:rsidRPr="0052291D" w:rsidRDefault="00BE30C8" w:rsidP="00BE30C8">
      <w:pPr>
        <w:ind w:left="851" w:hanging="284"/>
        <w:rPr>
          <w:rFonts w:eastAsia="Malgun Gothic"/>
        </w:rPr>
      </w:pPr>
      <w:r w:rsidRPr="0052291D">
        <w:rPr>
          <w:rFonts w:eastAsia="Malgun Gothic"/>
        </w:rPr>
        <w:t>4</w:t>
      </w:r>
      <w:r w:rsidRPr="0052291D">
        <w:rPr>
          <w:rFonts w:eastAsia="Malgun Gothic"/>
        </w:rPr>
        <w:tab/>
        <w:t>the ACR is completed</w:t>
      </w:r>
    </w:p>
    <w:p w14:paraId="2D9440F7" w14:textId="525103DB" w:rsidR="00BE30C8" w:rsidRPr="0052291D" w:rsidRDefault="00BE30C8" w:rsidP="00BE30C8">
      <w:pPr>
        <w:ind w:left="568" w:hanging="284"/>
        <w:rPr>
          <w:rFonts w:eastAsia="Malgun Gothic"/>
        </w:rPr>
      </w:pPr>
      <w:r w:rsidRPr="0052291D">
        <w:rPr>
          <w:rFonts w:ascii="Courier New" w:eastAsia="Malgun Gothic" w:hAnsi="Courier New" w:cs="Courier New"/>
        </w:rPr>
        <w:t>&lt;target-EAS-info&gt;</w:t>
      </w:r>
      <w:r w:rsidRPr="0052291D">
        <w:rPr>
          <w:rFonts w:eastAsia="Malgun Gothic"/>
        </w:rPr>
        <w:t xml:space="preserve">: string type. If the value of </w:t>
      </w:r>
      <w:r w:rsidRPr="0052291D">
        <w:rPr>
          <w:rFonts w:ascii="Courier New" w:eastAsia="Malgun Gothic" w:hAnsi="Courier New" w:cs="Courier New"/>
        </w:rPr>
        <w:t>&lt;ACR-status&gt;</w:t>
      </w:r>
      <w:r w:rsidRPr="0052291D">
        <w:rPr>
          <w:rFonts w:eastAsia="Malgun Gothic"/>
        </w:rPr>
        <w:t xml:space="preserve"> is set to 4, it contains the information of target EAS as a result of ACR operation</w:t>
      </w:r>
      <w:r>
        <w:rPr>
          <w:rFonts w:eastAsia="Malgun Gothic"/>
        </w:rPr>
        <w:t>, w</w:t>
      </w:r>
      <w:r w:rsidRPr="0052291D">
        <w:rPr>
          <w:rFonts w:eastAsia="Malgun Gothic"/>
        </w:rPr>
        <w:t xml:space="preserve">hich is encoded as a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2B8D0E96" w14:textId="77777777" w:rsidR="00BE30C8" w:rsidRPr="0052291D" w:rsidRDefault="00BE30C8" w:rsidP="00BE30C8">
      <w:pPr>
        <w:ind w:left="568" w:hanging="284"/>
        <w:rPr>
          <w:rFonts w:eastAsia="Malgun Gothic"/>
        </w:rPr>
      </w:pPr>
    </w:p>
    <w:p w14:paraId="5D755593" w14:textId="77777777" w:rsidR="00BE30C8" w:rsidRPr="0052291D" w:rsidRDefault="00BE30C8" w:rsidP="00BE30C8">
      <w:pPr>
        <w:rPr>
          <w:rFonts w:eastAsia="Malgun Gothic"/>
        </w:rPr>
      </w:pPr>
      <w:r w:rsidRPr="0052291D">
        <w:rPr>
          <w:rFonts w:eastAsia="Malgun Gothic"/>
          <w:b/>
        </w:rPr>
        <w:t>Implementation</w:t>
      </w:r>
    </w:p>
    <w:p w14:paraId="7960D45F"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12C036E7" w14:textId="77777777" w:rsidR="00BE30C8" w:rsidRPr="0052291D" w:rsidRDefault="00BE30C8" w:rsidP="00BE30C8">
      <w:pPr>
        <w:rPr>
          <w:rFonts w:eastAsia="Malgun Gothic"/>
        </w:rPr>
      </w:pPr>
    </w:p>
    <w:p w14:paraId="7306EF17" w14:textId="4806E9B0" w:rsidR="00BE30C8" w:rsidRPr="001C3485" w:rsidRDefault="00BE30C8" w:rsidP="00BE30C8">
      <w:pPr>
        <w:pStyle w:val="Heading3"/>
        <w:rPr>
          <w:rFonts w:eastAsia="Malgun Gothic"/>
          <w:lang w:val="fr-FR" w:bidi="he-IL"/>
        </w:rPr>
      </w:pPr>
      <w:bookmarkStart w:id="5242" w:name="_Toc162980386"/>
      <w:r w:rsidRPr="001C3485">
        <w:rPr>
          <w:rFonts w:eastAsia="Malgun Gothic"/>
          <w:lang w:val="fr-FR"/>
        </w:rPr>
        <w:t>19.2.4</w:t>
      </w:r>
      <w:r w:rsidRPr="001C3485">
        <w:rPr>
          <w:rFonts w:eastAsia="Malgun Gothic"/>
          <w:lang w:val="fr-FR"/>
        </w:rPr>
        <w:tab/>
        <w:t>Edge-5 UE ID request +CE5UEIDREQ</w:t>
      </w:r>
      <w:bookmarkEnd w:id="5242"/>
    </w:p>
    <w:p w14:paraId="6C0F47E1" w14:textId="05F1283C"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19.2.4-</w:t>
      </w:r>
      <w:r w:rsidRPr="001C3485">
        <w:rPr>
          <w:rFonts w:ascii="Arial" w:eastAsia="Malgun Gothic" w:hAnsi="Arial"/>
          <w:b/>
          <w:noProof/>
          <w:lang w:val="fr-FR"/>
        </w:rPr>
        <w:t>1</w:t>
      </w:r>
      <w:r w:rsidRPr="001C3485">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C7BB955" w14:textId="77777777" w:rsidTr="00370FFC">
        <w:trPr>
          <w:cantSplit/>
          <w:jc w:val="center"/>
        </w:trPr>
        <w:tc>
          <w:tcPr>
            <w:tcW w:w="3765" w:type="dxa"/>
          </w:tcPr>
          <w:p w14:paraId="21456CC4"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7F6A4F93"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7836575F" w14:textId="77777777" w:rsidTr="00370FFC">
        <w:trPr>
          <w:cantSplit/>
          <w:jc w:val="center"/>
        </w:trPr>
        <w:tc>
          <w:tcPr>
            <w:tcW w:w="3765" w:type="dxa"/>
          </w:tcPr>
          <w:p w14:paraId="2181C055"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+CE5UEIDREQ=&lt;security-credential&gt;,&lt;EAS-id</w:t>
            </w:r>
            <w:r>
              <w:rPr>
                <w:rFonts w:ascii="Courier New" w:eastAsia="Malgun Gothic" w:hAnsi="Courier New"/>
              </w:rPr>
              <w:t>1</w:t>
            </w:r>
            <w:r w:rsidRPr="0052291D">
              <w:rPr>
                <w:rFonts w:ascii="Courier New" w:eastAsia="Malgun Gothic" w:hAnsi="Courier New"/>
              </w:rPr>
              <w:t>&gt;[,&lt;EAS-id</w:t>
            </w:r>
            <w:r>
              <w:rPr>
                <w:rFonts w:ascii="Courier New" w:eastAsia="Malgun Gothic" w:hAnsi="Courier New"/>
              </w:rPr>
              <w:t>2</w:t>
            </w:r>
            <w:r w:rsidRPr="0052291D">
              <w:rPr>
                <w:rFonts w:ascii="Courier New" w:eastAsia="Malgun Gothic" w:hAnsi="Courier New"/>
              </w:rPr>
              <w:t>&gt;[...]]</w:t>
            </w:r>
          </w:p>
        </w:tc>
        <w:tc>
          <w:tcPr>
            <w:tcW w:w="4614" w:type="dxa"/>
          </w:tcPr>
          <w:p w14:paraId="09BC372D" w14:textId="77777777" w:rsidR="00BE30C8" w:rsidRDefault="00BE30C8" w:rsidP="00370FFC">
            <w:pPr>
              <w:spacing w:after="20"/>
              <w:rPr>
                <w:rFonts w:ascii="Courier New" w:eastAsia="Malgun Gothic" w:hAnsi="Courier New"/>
              </w:rPr>
            </w:pPr>
            <w:r w:rsidRPr="0052291D">
              <w:rPr>
                <w:rFonts w:ascii="Courier New" w:eastAsia="Malgun Gothic" w:hAnsi="Courier New" w:cs="Courier New"/>
                <w:iCs/>
              </w:rPr>
              <w:t>+</w:t>
            </w:r>
            <w:r w:rsidRPr="0052291D">
              <w:rPr>
                <w:rFonts w:ascii="Courier New" w:eastAsia="Malgun Gothic" w:hAnsi="Courier New"/>
              </w:rPr>
              <w:t>CE5UEIDREQ:</w:t>
            </w:r>
            <w:r w:rsidRPr="0052291D">
              <w:rPr>
                <w:rFonts w:ascii="Courier New" w:eastAsia="Malgun Gothic" w:hAnsi="Courier New" w:cs="Courier New"/>
              </w:rPr>
              <w:t> </w:t>
            </w:r>
            <w:r w:rsidRPr="0052291D">
              <w:rPr>
                <w:rFonts w:ascii="Courier New" w:eastAsia="Malgun Gothic" w:hAnsi="Courier New"/>
              </w:rPr>
              <w:t>&lt;response&gt;[,</w:t>
            </w:r>
            <w:r>
              <w:rPr>
                <w:rFonts w:ascii="Courier New" w:eastAsia="Malgun Gothic" w:hAnsi="Courier New"/>
              </w:rPr>
              <w:t>list of &lt;CR&gt;&lt;LF&gt;</w:t>
            </w:r>
            <w:r w:rsidRPr="0052291D">
              <w:rPr>
                <w:rFonts w:ascii="Courier New" w:eastAsia="Malgun Gothic" w:hAnsi="Courier New"/>
              </w:rPr>
              <w:t>&lt;UE-ID&gt;,&lt;UE-ID-type&gt;,&lt;EAS-</w:t>
            </w:r>
            <w:r>
              <w:rPr>
                <w:rFonts w:ascii="Courier New" w:eastAsia="Malgun Gothic" w:hAnsi="Courier New"/>
              </w:rPr>
              <w:t>id</w:t>
            </w:r>
            <w:r w:rsidRPr="0052291D">
              <w:rPr>
                <w:rFonts w:ascii="Courier New" w:eastAsia="Malgun Gothic" w:hAnsi="Courier New"/>
              </w:rPr>
              <w:t>&gt;</w:t>
            </w:r>
            <w:r>
              <w:rPr>
                <w:rFonts w:ascii="Courier New" w:eastAsia="Malgun Gothic" w:hAnsi="Courier New"/>
              </w:rPr>
              <w:t>]</w:t>
            </w:r>
          </w:p>
          <w:p w14:paraId="149D78F7" w14:textId="77777777" w:rsidR="00BE30C8" w:rsidRPr="0052291D" w:rsidRDefault="00BE30C8" w:rsidP="00370FFC">
            <w:pPr>
              <w:spacing w:after="20"/>
              <w:rPr>
                <w:rFonts w:ascii="Courier New" w:eastAsia="Malgun Gothic" w:hAnsi="Courier New"/>
                <w:i/>
              </w:rPr>
            </w:pPr>
            <w:r w:rsidRPr="0052291D">
              <w:rPr>
                <w:rFonts w:ascii="Courier New" w:eastAsia="Malgun Gothic" w:hAnsi="Courier New" w:cs="Courier New"/>
                <w:i/>
              </w:rPr>
              <w:t>+CME ERROR: &lt;err&gt;</w:t>
            </w:r>
          </w:p>
        </w:tc>
      </w:tr>
      <w:tr w:rsidR="00BE30C8" w:rsidRPr="0052291D" w14:paraId="494E359B" w14:textId="77777777" w:rsidTr="00370FFC">
        <w:trPr>
          <w:cantSplit/>
          <w:jc w:val="center"/>
        </w:trPr>
        <w:tc>
          <w:tcPr>
            <w:tcW w:w="3765" w:type="dxa"/>
          </w:tcPr>
          <w:p w14:paraId="57C2C7D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w:t>
            </w:r>
          </w:p>
        </w:tc>
        <w:tc>
          <w:tcPr>
            <w:tcW w:w="4614" w:type="dxa"/>
          </w:tcPr>
          <w:p w14:paraId="6678F4A4" w14:textId="77777777" w:rsidR="00BE30C8" w:rsidRPr="0052291D" w:rsidRDefault="00BE30C8" w:rsidP="00370FFC">
            <w:pPr>
              <w:spacing w:after="20"/>
              <w:rPr>
                <w:rFonts w:ascii="Courier New" w:eastAsia="Malgun Gothic" w:hAnsi="Courier New"/>
              </w:rPr>
            </w:pPr>
          </w:p>
        </w:tc>
      </w:tr>
      <w:tr w:rsidR="00BE30C8" w:rsidRPr="0052291D" w14:paraId="5A7B7CA0" w14:textId="77777777" w:rsidTr="00370FFC">
        <w:trPr>
          <w:cantSplit/>
          <w:jc w:val="center"/>
        </w:trPr>
        <w:tc>
          <w:tcPr>
            <w:tcW w:w="3765" w:type="dxa"/>
          </w:tcPr>
          <w:p w14:paraId="586B691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CE5UEIDREQ=</w:t>
            </w:r>
            <w:r w:rsidRPr="0052291D">
              <w:rPr>
                <w:rFonts w:ascii="Courier New" w:eastAsia="Malgun Gothic" w:hAnsi="Courier New" w:cs="Courier New"/>
                <w:lang w:val="fr-FR"/>
              </w:rPr>
              <w:t>?</w:t>
            </w:r>
          </w:p>
        </w:tc>
        <w:tc>
          <w:tcPr>
            <w:tcW w:w="4614" w:type="dxa"/>
          </w:tcPr>
          <w:p w14:paraId="2BAB0214" w14:textId="77777777" w:rsidR="00BE30C8" w:rsidRPr="0052291D" w:rsidRDefault="00BE30C8" w:rsidP="00370FFC">
            <w:pPr>
              <w:spacing w:after="20"/>
              <w:rPr>
                <w:rFonts w:ascii="Courier New" w:eastAsia="Malgun Gothic" w:hAnsi="Courier New"/>
              </w:rPr>
            </w:pPr>
          </w:p>
        </w:tc>
      </w:tr>
    </w:tbl>
    <w:p w14:paraId="4E68EB47" w14:textId="77777777" w:rsidR="00BE30C8" w:rsidRPr="0052291D" w:rsidRDefault="00BE30C8" w:rsidP="00BE30C8">
      <w:pPr>
        <w:rPr>
          <w:rFonts w:eastAsia="Malgun Gothic"/>
          <w:b/>
        </w:rPr>
      </w:pPr>
    </w:p>
    <w:p w14:paraId="2A16E4E0" w14:textId="77777777" w:rsidR="00BE30C8" w:rsidRPr="0052291D" w:rsidRDefault="00BE30C8" w:rsidP="00BE30C8">
      <w:pPr>
        <w:rPr>
          <w:rFonts w:eastAsia="Malgun Gothic"/>
          <w:b/>
        </w:rPr>
      </w:pPr>
      <w:r w:rsidRPr="0052291D">
        <w:rPr>
          <w:rFonts w:eastAsia="Malgun Gothic"/>
          <w:b/>
        </w:rPr>
        <w:t>Description</w:t>
      </w:r>
    </w:p>
    <w:p w14:paraId="4B57364C" w14:textId="77777777" w:rsidR="00BE30C8" w:rsidRPr="0052291D" w:rsidRDefault="00BE30C8" w:rsidP="00BE30C8">
      <w:pPr>
        <w:rPr>
          <w:rFonts w:eastAsia="Malgun Gothic"/>
        </w:rPr>
      </w:pPr>
      <w:r w:rsidRPr="0052291D">
        <w:rPr>
          <w:rFonts w:eastAsia="Malgun Gothic"/>
        </w:rPr>
        <w:t xml:space="preserve">Set command provides the security credential of the TE for requesting </w:t>
      </w:r>
      <w:r w:rsidRPr="0052291D">
        <w:rPr>
          <w:rFonts w:ascii="Courier New" w:eastAsia="Malgun Gothic" w:hAnsi="Courier New"/>
        </w:rPr>
        <w:t>+CE5UEIDREQ</w:t>
      </w:r>
      <w:r w:rsidRPr="0052291D">
        <w:rPr>
          <w:rFonts w:eastAsia="Malgun Gothic"/>
        </w:rPr>
        <w:t xml:space="preserve">, and the list of EAS identifier(s) to retrieve the associated application specific UE identifier. </w:t>
      </w:r>
      <w:r w:rsidRPr="0052291D">
        <w:rPr>
          <w:rFonts w:eastAsia="Malgun Gothic"/>
          <w:lang w:val="en-US"/>
        </w:rPr>
        <w:t>If the security credential is valid, t</w:t>
      </w:r>
      <w:r w:rsidRPr="0052291D">
        <w:rPr>
          <w:rFonts w:eastAsia="Malgun Gothic"/>
        </w:rPr>
        <w:t>hen the edge enabling layer in the MT performs UE identifier API procedure for the EAS indicated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8.14.2.6.</w:t>
      </w:r>
    </w:p>
    <w:p w14:paraId="6BCAE20A"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in the request,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614E9111" w14:textId="77777777" w:rsidR="00BE30C8" w:rsidRPr="0052291D" w:rsidRDefault="00BE30C8" w:rsidP="00BE30C8">
      <w:pPr>
        <w:rPr>
          <w:rFonts w:eastAsia="Malgun Gothic"/>
        </w:rPr>
      </w:pPr>
      <w:r w:rsidRPr="0052291D">
        <w:rPr>
          <w:rFonts w:eastAsia="Malgun Gothic"/>
          <w:b/>
        </w:rPr>
        <w:t>Defined values</w:t>
      </w:r>
    </w:p>
    <w:p w14:paraId="1E2027B3"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&lt;security-credential&gt;</w:t>
      </w:r>
      <w:r w:rsidRPr="0052291D">
        <w:rPr>
          <w:rFonts w:eastAsia="Malgun Gothic"/>
        </w:rPr>
        <w:t xml:space="preserve">: string type; indicates the security credential of the TE for requesting </w:t>
      </w:r>
      <w:r w:rsidRPr="0052291D">
        <w:rPr>
          <w:rFonts w:ascii="Courier New" w:eastAsia="Malgun Gothic" w:hAnsi="Courier New"/>
        </w:rPr>
        <w:t>+CE5UEIDREQ</w:t>
      </w:r>
      <w:r w:rsidRPr="0052291D">
        <w:rPr>
          <w:rFonts w:eastAsia="Malgun Gothic"/>
        </w:rPr>
        <w:t xml:space="preserve"> to be used for checking validity of the request by the edge enabling layer in the MT. Encoding of the </w:t>
      </w:r>
      <w:r w:rsidRPr="0052291D">
        <w:rPr>
          <w:rFonts w:ascii="Courier New" w:eastAsia="Malgun Gothic" w:hAnsi="Courier New"/>
        </w:rPr>
        <w:t>&lt;security-credential&gt;</w:t>
      </w:r>
      <w:r w:rsidRPr="0052291D">
        <w:rPr>
          <w:rFonts w:eastAsia="Malgun Gothic"/>
        </w:rPr>
        <w:t xml:space="preserve"> is out of scope of this specification.</w:t>
      </w:r>
    </w:p>
    <w:p w14:paraId="529FAE6E" w14:textId="77777777" w:rsidR="00BE30C8" w:rsidRPr="0052291D" w:rsidRDefault="00BE30C8" w:rsidP="00BE30C8">
      <w:pPr>
        <w:ind w:left="568" w:hanging="284"/>
        <w:rPr>
          <w:rFonts w:eastAsia="Malgun Gothic"/>
        </w:rPr>
      </w:pPr>
      <w:r w:rsidRPr="0052291D">
        <w:rPr>
          <w:rFonts w:ascii="Courier New" w:eastAsia="Malgun Gothic" w:hAnsi="Courier New"/>
        </w:rPr>
        <w:t>&lt;EAS-id&gt;</w:t>
      </w:r>
      <w:r w:rsidRPr="0052291D">
        <w:rPr>
          <w:rFonts w:eastAsia="Malgun Gothic"/>
        </w:rPr>
        <w:t>: string type; indicates application identifier of the EAS.</w:t>
      </w:r>
    </w:p>
    <w:p w14:paraId="52F398D6" w14:textId="77777777" w:rsidR="00BE30C8" w:rsidRPr="0052291D" w:rsidRDefault="00BE30C8" w:rsidP="00BE30C8">
      <w:pPr>
        <w:ind w:left="568" w:hanging="284"/>
        <w:rPr>
          <w:rFonts w:eastAsia="Malgun Gothic"/>
        </w:rPr>
      </w:pPr>
      <w:r w:rsidRPr="0052291D">
        <w:rPr>
          <w:rFonts w:ascii="Courier New" w:eastAsia="Malgun Gothic" w:hAnsi="Courier New"/>
        </w:rPr>
        <w:t>&lt;response&gt;</w:t>
      </w:r>
      <w:r w:rsidRPr="0052291D">
        <w:rPr>
          <w:rFonts w:eastAsia="Malgun Gothic"/>
        </w:rPr>
        <w:t>: integer type; indicates the result of the request.</w:t>
      </w:r>
    </w:p>
    <w:p w14:paraId="663B32A4"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r>
      <w:r>
        <w:rPr>
          <w:rFonts w:eastAsia="Malgun Gothic"/>
        </w:rPr>
        <w:t xml:space="preserve">the UE identifier API procedure performed by the edge enabling layer in the MT </w:t>
      </w:r>
      <w:r w:rsidRPr="0052291D">
        <w:rPr>
          <w:rFonts w:eastAsia="Malgun Gothic"/>
        </w:rPr>
        <w:t>was successful</w:t>
      </w:r>
    </w:p>
    <w:p w14:paraId="0812A2CF" w14:textId="77777777" w:rsidR="00BE30C8" w:rsidRPr="0052291D" w:rsidRDefault="00BE30C8" w:rsidP="00BE30C8">
      <w:pPr>
        <w:ind w:left="851" w:hanging="284"/>
        <w:rPr>
          <w:rFonts w:ascii="Courier New" w:eastAsia="Malgun Gothic" w:hAnsi="Courier New"/>
        </w:rPr>
      </w:pPr>
      <w:r w:rsidRPr="0052291D">
        <w:rPr>
          <w:rFonts w:eastAsia="Malgun Gothic"/>
        </w:rPr>
        <w:t>1</w:t>
      </w:r>
      <w:r w:rsidRPr="0052291D">
        <w:rPr>
          <w:rFonts w:eastAsia="Malgun Gothic"/>
        </w:rPr>
        <w:tab/>
        <w:t>t</w:t>
      </w:r>
      <w:r>
        <w:rPr>
          <w:rFonts w:eastAsia="Malgun Gothic"/>
        </w:rPr>
        <w:t>he UE identifier API procedure performed by the edge enabling layer in the MT</w:t>
      </w:r>
      <w:r w:rsidRPr="0052291D">
        <w:rPr>
          <w:rFonts w:eastAsia="Malgun Gothic"/>
        </w:rPr>
        <w:t xml:space="preserve"> failed</w:t>
      </w:r>
    </w:p>
    <w:p w14:paraId="4DFCA1E3" w14:textId="77777777" w:rsidR="00BE30C8" w:rsidRPr="0052291D" w:rsidRDefault="00BE30C8" w:rsidP="00BE30C8">
      <w:pPr>
        <w:ind w:left="568" w:hanging="284"/>
        <w:rPr>
          <w:rFonts w:eastAsia="Malgun Gothic"/>
        </w:rPr>
      </w:pPr>
      <w:r w:rsidRPr="0052291D">
        <w:rPr>
          <w:rFonts w:ascii="Courier New" w:eastAsia="Malgun Gothic" w:hAnsi="Courier New"/>
        </w:rPr>
        <w:t>&lt;UE-ID&gt;</w:t>
      </w:r>
      <w:r w:rsidRPr="0052291D">
        <w:rPr>
          <w:rFonts w:eastAsia="Malgun Gothic"/>
        </w:rPr>
        <w:t xml:space="preserve">: string type; indicates the </w:t>
      </w:r>
      <w:r>
        <w:rPr>
          <w:rFonts w:eastAsia="Malgun Gothic"/>
        </w:rPr>
        <w:t xml:space="preserve">UE </w:t>
      </w:r>
      <w:r w:rsidRPr="0052291D">
        <w:rPr>
          <w:rFonts w:eastAsia="Malgun Gothic"/>
        </w:rPr>
        <w:t>identifier</w:t>
      </w:r>
      <w:r>
        <w:rPr>
          <w:rFonts w:eastAsia="Malgun Gothic"/>
        </w:rPr>
        <w:t xml:space="preserve"> corresponding to the </w:t>
      </w:r>
      <w:r w:rsidRPr="0052291D">
        <w:rPr>
          <w:rFonts w:ascii="Courier New" w:eastAsia="Malgun Gothic" w:hAnsi="Courier New"/>
        </w:rPr>
        <w:t>&lt;EAS-id&gt;</w:t>
      </w:r>
      <w:r w:rsidRPr="0052291D">
        <w:rPr>
          <w:rFonts w:eastAsia="Malgun Gothic"/>
        </w:rPr>
        <w:t>.</w:t>
      </w:r>
    </w:p>
    <w:p w14:paraId="6FDB4E44" w14:textId="77777777" w:rsidR="00BE30C8" w:rsidRPr="0052291D" w:rsidRDefault="00BE30C8" w:rsidP="00BE30C8">
      <w:pPr>
        <w:ind w:left="568" w:hanging="284"/>
        <w:rPr>
          <w:rFonts w:eastAsia="Malgun Gothic"/>
        </w:rPr>
      </w:pPr>
      <w:r w:rsidRPr="0052291D">
        <w:rPr>
          <w:rFonts w:ascii="Courier New" w:eastAsia="Malgun Gothic" w:hAnsi="Courier New"/>
        </w:rPr>
        <w:t>&lt;UE-ID-type&gt;</w:t>
      </w:r>
      <w:r w:rsidRPr="0052291D">
        <w:rPr>
          <w:rFonts w:eastAsia="Malgun Gothic"/>
        </w:rPr>
        <w:t xml:space="preserve">: integer type; indicates whether </w:t>
      </w:r>
      <w:r w:rsidRPr="0052291D">
        <w:rPr>
          <w:rFonts w:ascii="Courier New" w:eastAsia="Malgun Gothic" w:hAnsi="Courier New"/>
        </w:rPr>
        <w:t>&lt;UE-ID&gt;</w:t>
      </w:r>
      <w:r w:rsidRPr="0052291D">
        <w:rPr>
          <w:rFonts w:eastAsia="Malgun Gothic"/>
        </w:rPr>
        <w:t xml:space="preserve"> is a 3GPP Core Network assigned UE ID (see 3GPP</w:t>
      </w:r>
      <w:r w:rsidRPr="0052291D">
        <w:rPr>
          <w:rFonts w:eastAsia="Malgun Gothic"/>
          <w:lang w:val="en-US" w:eastAsia="ko-KR"/>
        </w:rPr>
        <w:t> </w:t>
      </w:r>
      <w:r w:rsidRPr="0052291D">
        <w:rPr>
          <w:rFonts w:eastAsia="Malgun Gothic"/>
        </w:rPr>
        <w:t>TS</w:t>
      </w:r>
      <w:r w:rsidRPr="0052291D">
        <w:rPr>
          <w:rFonts w:eastAsia="Malgun Gothic"/>
          <w:lang w:val="en-US" w:eastAsia="ko-KR"/>
        </w:rPr>
        <w:t> </w:t>
      </w:r>
      <w:r w:rsidRPr="0052291D">
        <w:rPr>
          <w:rFonts w:eastAsia="Malgun Gothic"/>
        </w:rPr>
        <w:t>23.501 clause</w:t>
      </w:r>
      <w:r w:rsidRPr="0052291D">
        <w:rPr>
          <w:rFonts w:eastAsia="Malgun Gothic"/>
          <w:lang w:val="en-US"/>
        </w:rPr>
        <w:t> 5.20)</w:t>
      </w:r>
      <w:r w:rsidRPr="0052291D">
        <w:rPr>
          <w:rFonts w:eastAsia="Malgun Gothic"/>
        </w:rPr>
        <w:t xml:space="preserve"> or Edge UE ID (see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7.2.9)</w:t>
      </w:r>
    </w:p>
    <w:p w14:paraId="4B566783" w14:textId="77777777" w:rsidR="00BE30C8" w:rsidRPr="0052291D" w:rsidRDefault="00BE30C8" w:rsidP="00BE30C8">
      <w:pPr>
        <w:rPr>
          <w:rFonts w:eastAsia="Malgun Gothic"/>
        </w:rPr>
      </w:pPr>
      <w:r w:rsidRPr="0052291D">
        <w:rPr>
          <w:rFonts w:eastAsia="Malgun Gothic"/>
          <w:b/>
        </w:rPr>
        <w:t>Implementation</w:t>
      </w:r>
    </w:p>
    <w:p w14:paraId="4CCDDA24"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bookmarkEnd w:id="5235"/>
    <w:p w14:paraId="38628C90" w14:textId="4C353DC6" w:rsidR="007E052D" w:rsidRPr="009724A3" w:rsidRDefault="007E052D" w:rsidP="007E052D">
      <w:pPr>
        <w:keepNext/>
        <w:keepLines/>
        <w:spacing w:before="120"/>
        <w:ind w:left="1134" w:hanging="1134"/>
        <w:outlineLvl w:val="2"/>
        <w:rPr>
          <w:rFonts w:ascii="Arial" w:eastAsia="Malgun Gothic" w:hAnsi="Arial"/>
          <w:sz w:val="28"/>
          <w:lang w:bidi="he-IL"/>
        </w:rPr>
      </w:pPr>
      <w:r w:rsidRPr="009724A3">
        <w:rPr>
          <w:rFonts w:ascii="Arial" w:eastAsia="Malgun Gothic" w:hAnsi="Arial"/>
          <w:sz w:val="28"/>
        </w:rPr>
        <w:t>19.2.</w:t>
      </w:r>
      <w:r>
        <w:rPr>
          <w:rFonts w:ascii="Arial" w:eastAsia="Malgun Gothic" w:hAnsi="Arial"/>
          <w:sz w:val="28"/>
        </w:rPr>
        <w:t>5</w:t>
      </w:r>
      <w:r w:rsidRPr="009724A3">
        <w:rPr>
          <w:rFonts w:ascii="Arial" w:eastAsia="Malgun Gothic" w:hAnsi="Arial"/>
          <w:sz w:val="28"/>
        </w:rPr>
        <w:tab/>
        <w:t>Edge-5 AC registration +CE5REG</w:t>
      </w:r>
    </w:p>
    <w:p w14:paraId="37B74F06" w14:textId="6D83F88D" w:rsidR="007E052D" w:rsidRPr="007E052D" w:rsidRDefault="007E052D" w:rsidP="007E052D">
      <w:pPr>
        <w:keepNext/>
        <w:keepLines/>
        <w:spacing w:before="60"/>
        <w:jc w:val="center"/>
        <w:rPr>
          <w:rFonts w:ascii="Arial" w:eastAsia="Malgun Gothic" w:hAnsi="Arial"/>
          <w:b/>
          <w:lang w:val="fr-FR"/>
        </w:rPr>
      </w:pPr>
      <w:r w:rsidRPr="007E052D">
        <w:rPr>
          <w:rFonts w:ascii="Arial" w:eastAsia="Malgun Gothic" w:hAnsi="Arial"/>
          <w:b/>
          <w:lang w:val="fr-FR"/>
        </w:rPr>
        <w:t>Table 19.2.5-</w:t>
      </w:r>
      <w:r w:rsidRPr="007E052D">
        <w:rPr>
          <w:rFonts w:ascii="Arial" w:eastAsia="Malgun Gothic" w:hAnsi="Arial"/>
          <w:b/>
          <w:noProof/>
          <w:lang w:val="fr-FR"/>
        </w:rPr>
        <w:t>1</w:t>
      </w:r>
      <w:r w:rsidRPr="007E052D">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9724A3" w14:paraId="6735838A" w14:textId="77777777" w:rsidTr="004F1431">
        <w:trPr>
          <w:cantSplit/>
          <w:jc w:val="center"/>
        </w:trPr>
        <w:tc>
          <w:tcPr>
            <w:tcW w:w="3765" w:type="dxa"/>
          </w:tcPr>
          <w:p w14:paraId="0E5F6370"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Command</w:t>
            </w:r>
          </w:p>
        </w:tc>
        <w:tc>
          <w:tcPr>
            <w:tcW w:w="4614" w:type="dxa"/>
          </w:tcPr>
          <w:p w14:paraId="7C767362"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Possible response(s)</w:t>
            </w:r>
          </w:p>
        </w:tc>
      </w:tr>
      <w:tr w:rsidR="007E052D" w:rsidRPr="009724A3" w14:paraId="60A283CF" w14:textId="77777777" w:rsidTr="004F1431">
        <w:trPr>
          <w:cantSplit/>
          <w:jc w:val="center"/>
        </w:trPr>
        <w:tc>
          <w:tcPr>
            <w:tcW w:w="3765" w:type="dxa"/>
          </w:tcPr>
          <w:p w14:paraId="0B04389A" w14:textId="77777777" w:rsidR="007E052D" w:rsidRPr="009724A3" w:rsidRDefault="007E052D" w:rsidP="004F1431">
            <w:pPr>
              <w:spacing w:after="20"/>
              <w:rPr>
                <w:rFonts w:ascii="Courier New" w:eastAsia="Malgun Gothic" w:hAnsi="Courier New"/>
              </w:rPr>
            </w:pPr>
            <w:bookmarkStart w:id="5243" w:name="_Hlk146798595"/>
            <w:r w:rsidRPr="009724A3">
              <w:rPr>
                <w:rFonts w:ascii="Courier New" w:eastAsia="Malgun Gothic" w:hAnsi="Courier New"/>
              </w:rPr>
              <w:t>+CE5REG=&lt;reg_req&gt;,&lt;AC-profile&gt;,&lt;AC-security-credential&gt;[,</w:t>
            </w:r>
            <w:r>
              <w:rPr>
                <w:rFonts w:ascii="Courier New" w:eastAsia="Malgun Gothic" w:hAnsi="Courier New"/>
              </w:rPr>
              <w:t>[</w:t>
            </w:r>
            <w:r w:rsidRPr="009724A3">
              <w:rPr>
                <w:rFonts w:ascii="Courier New" w:eastAsia="Malgun Gothic" w:hAnsi="Courier New"/>
              </w:rPr>
              <w:t>&lt;EAS-characteristics&gt;</w:t>
            </w:r>
            <w:r>
              <w:rPr>
                <w:rFonts w:ascii="Courier New" w:eastAsia="Malgun Gothic" w:hAnsi="Courier New"/>
              </w:rPr>
              <w:t>][</w:t>
            </w:r>
            <w:r w:rsidRPr="009724A3">
              <w:rPr>
                <w:rFonts w:ascii="Courier New" w:eastAsia="Malgun Gothic" w:hAnsi="Courier New"/>
              </w:rPr>
              <w:t>,&lt;EEC-service-req&gt;</w:t>
            </w:r>
            <w:r>
              <w:rPr>
                <w:rFonts w:ascii="Courier New" w:eastAsia="Malgun Gothic" w:hAnsi="Courier New"/>
              </w:rPr>
              <w:t>][</w:t>
            </w:r>
            <w:r w:rsidRPr="009724A3">
              <w:rPr>
                <w:rFonts w:ascii="Courier New" w:eastAsia="Malgun Gothic" w:hAnsi="Courier New"/>
              </w:rPr>
              <w:t>,&lt;ECS-information&gt;</w:t>
            </w:r>
            <w:r>
              <w:rPr>
                <w:rFonts w:ascii="Courier New" w:eastAsia="Malgun Gothic" w:hAnsi="Courier New"/>
              </w:rPr>
              <w:t>][</w:t>
            </w:r>
            <w:r w:rsidRPr="009724A3">
              <w:rPr>
                <w:rFonts w:ascii="Courier New" w:eastAsia="Malgun Gothic" w:hAnsi="Courier New"/>
              </w:rPr>
              <w:t>,&lt;reg-id&gt;]</w:t>
            </w:r>
            <w:r>
              <w:rPr>
                <w:rFonts w:ascii="Courier New" w:eastAsia="Malgun Gothic" w:hAnsi="Courier New"/>
              </w:rPr>
              <w:t>]</w:t>
            </w:r>
            <w:bookmarkEnd w:id="5243"/>
          </w:p>
        </w:tc>
        <w:tc>
          <w:tcPr>
            <w:tcW w:w="4614" w:type="dxa"/>
          </w:tcPr>
          <w:p w14:paraId="3BFC1BE6"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cs="Courier New"/>
                <w:iCs/>
              </w:rPr>
              <w:t>+</w:t>
            </w:r>
            <w:r w:rsidRPr="009724A3">
              <w:rPr>
                <w:rFonts w:ascii="Courier New" w:eastAsia="Malgun Gothic" w:hAnsi="Courier New"/>
              </w:rPr>
              <w:t>CE5REG:</w:t>
            </w:r>
            <w:r w:rsidRPr="009724A3">
              <w:rPr>
                <w:rFonts w:ascii="Courier New" w:eastAsia="Malgun Gothic" w:hAnsi="Courier New" w:cs="Courier New"/>
              </w:rPr>
              <w:t> </w:t>
            </w:r>
            <w:r w:rsidRPr="009724A3">
              <w:rPr>
                <w:rFonts w:ascii="Courier New" w:eastAsia="Malgun Gothic" w:hAnsi="Courier New"/>
              </w:rPr>
              <w:t>&lt;response&gt;,&lt;reg-id&gt;,&lt;allowed-EAS-service&gt;[,&lt;expiry-time&gt;]</w:t>
            </w:r>
          </w:p>
          <w:p w14:paraId="51C729FC" w14:textId="77777777" w:rsidR="007E052D" w:rsidRPr="009724A3" w:rsidRDefault="007E052D" w:rsidP="004F1431">
            <w:pPr>
              <w:spacing w:after="20"/>
              <w:rPr>
                <w:rFonts w:ascii="Courier New" w:eastAsia="Malgun Gothic" w:hAnsi="Courier New"/>
                <w:i/>
              </w:rPr>
            </w:pPr>
            <w:r w:rsidRPr="009724A3">
              <w:rPr>
                <w:rFonts w:ascii="Courier New" w:eastAsia="Malgun Gothic" w:hAnsi="Courier New" w:cs="Courier New"/>
                <w:i/>
              </w:rPr>
              <w:t>+CME ERROR: &lt;err&gt;</w:t>
            </w:r>
          </w:p>
        </w:tc>
      </w:tr>
      <w:tr w:rsidR="007E052D" w:rsidRPr="009724A3" w14:paraId="097A1364" w14:textId="77777777" w:rsidTr="004F1431">
        <w:trPr>
          <w:cantSplit/>
          <w:jc w:val="center"/>
        </w:trPr>
        <w:tc>
          <w:tcPr>
            <w:tcW w:w="3765" w:type="dxa"/>
          </w:tcPr>
          <w:p w14:paraId="55A77F2E"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+CE5REG?</w:t>
            </w:r>
          </w:p>
        </w:tc>
        <w:tc>
          <w:tcPr>
            <w:tcW w:w="4614" w:type="dxa"/>
          </w:tcPr>
          <w:p w14:paraId="15C6DF88" w14:textId="77777777" w:rsidR="007E052D" w:rsidRPr="009724A3" w:rsidRDefault="007E052D" w:rsidP="004F1431">
            <w:pPr>
              <w:spacing w:after="20"/>
              <w:rPr>
                <w:rFonts w:ascii="Courier New" w:eastAsia="Malgun Gothic" w:hAnsi="Courier New"/>
              </w:rPr>
            </w:pPr>
          </w:p>
        </w:tc>
      </w:tr>
      <w:tr w:rsidR="007E052D" w:rsidRPr="009724A3" w14:paraId="699B76D9" w14:textId="77777777" w:rsidTr="004F1431">
        <w:trPr>
          <w:cantSplit/>
          <w:jc w:val="center"/>
        </w:trPr>
        <w:tc>
          <w:tcPr>
            <w:tcW w:w="3765" w:type="dxa"/>
          </w:tcPr>
          <w:p w14:paraId="2B469289"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w:t>
            </w:r>
            <w:r w:rsidRPr="009724A3">
              <w:rPr>
                <w:rFonts w:ascii="Courier New" w:eastAsia="Malgun Gothic" w:hAnsi="Courier New" w:cs="Courier New"/>
              </w:rPr>
              <w:t>CE5REG=</w:t>
            </w:r>
            <w:r w:rsidRPr="009724A3">
              <w:rPr>
                <w:rFonts w:ascii="Courier New" w:eastAsia="Malgun Gothic" w:hAnsi="Courier New" w:cs="Courier New"/>
                <w:lang w:val="fr-FR"/>
              </w:rPr>
              <w:t>?</w:t>
            </w:r>
          </w:p>
        </w:tc>
        <w:tc>
          <w:tcPr>
            <w:tcW w:w="4614" w:type="dxa"/>
          </w:tcPr>
          <w:p w14:paraId="4D7055E1" w14:textId="77777777" w:rsidR="007E052D" w:rsidRPr="009724A3" w:rsidRDefault="007E052D" w:rsidP="004F1431">
            <w:pPr>
              <w:spacing w:after="20"/>
              <w:rPr>
                <w:rFonts w:ascii="Courier New" w:eastAsia="Malgun Gothic" w:hAnsi="Courier New"/>
              </w:rPr>
            </w:pPr>
          </w:p>
        </w:tc>
      </w:tr>
    </w:tbl>
    <w:p w14:paraId="0C2B4212" w14:textId="77777777" w:rsidR="007E052D" w:rsidRPr="009724A3" w:rsidRDefault="007E052D" w:rsidP="007E052D">
      <w:pPr>
        <w:rPr>
          <w:rFonts w:eastAsia="Malgun Gothic"/>
          <w:b/>
        </w:rPr>
      </w:pPr>
    </w:p>
    <w:p w14:paraId="72925AD8" w14:textId="77777777" w:rsidR="007E052D" w:rsidRPr="009724A3" w:rsidRDefault="007E052D" w:rsidP="007E052D">
      <w:pPr>
        <w:rPr>
          <w:rFonts w:eastAsia="Malgun Gothic"/>
          <w:b/>
        </w:rPr>
      </w:pPr>
      <w:r w:rsidRPr="009724A3">
        <w:rPr>
          <w:rFonts w:eastAsia="Malgun Gothic"/>
          <w:b/>
        </w:rPr>
        <w:t>Description</w:t>
      </w:r>
    </w:p>
    <w:p w14:paraId="73B3F40C" w14:textId="77777777" w:rsidR="007E052D" w:rsidRPr="009724A3" w:rsidRDefault="007E052D" w:rsidP="007E052D">
      <w:pPr>
        <w:rPr>
          <w:rFonts w:eastAsia="Malgun Gothic"/>
          <w:lang w:val="en-US"/>
        </w:rPr>
      </w:pPr>
      <w:r w:rsidRPr="009724A3">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9724A3" w:rsidRDefault="007E052D" w:rsidP="007E052D">
      <w:pPr>
        <w:rPr>
          <w:rFonts w:eastAsia="Malgun Gothic"/>
        </w:rPr>
      </w:pPr>
      <w:r w:rsidRPr="009724A3">
        <w:rPr>
          <w:rFonts w:eastAsia="Malgun Gothic"/>
        </w:rPr>
        <w:t xml:space="preserve">If the edge enabling layer fails to check the validity of the set command based on the security credential of the application client, then </w:t>
      </w:r>
      <w:r w:rsidRPr="009724A3">
        <w:rPr>
          <w:rFonts w:ascii="Courier New" w:eastAsia="Malgun Gothic" w:hAnsi="Courier New" w:cs="Courier New"/>
        </w:rPr>
        <w:t>+CME ERROR: 3</w:t>
      </w:r>
      <w:r w:rsidRPr="009724A3">
        <w:rPr>
          <w:rFonts w:eastAsia="Malgun Gothic"/>
        </w:rPr>
        <w:t xml:space="preserve"> (Operation not allowed) is returned. For other reason for failure of processing the request, refer to clause 9.2.1 for possible </w:t>
      </w:r>
      <w:r w:rsidRPr="009724A3">
        <w:rPr>
          <w:rFonts w:ascii="Courier New" w:eastAsia="Malgun Gothic" w:hAnsi="Courier New" w:cs="Courier New"/>
        </w:rPr>
        <w:t>&lt;err&gt;</w:t>
      </w:r>
      <w:r w:rsidRPr="009724A3">
        <w:rPr>
          <w:rFonts w:eastAsia="Malgun Gothic"/>
        </w:rPr>
        <w:t xml:space="preserve"> values.</w:t>
      </w:r>
    </w:p>
    <w:p w14:paraId="5DC97DA2" w14:textId="77777777" w:rsidR="007E052D" w:rsidRPr="009724A3" w:rsidRDefault="007E052D" w:rsidP="007E052D">
      <w:pPr>
        <w:rPr>
          <w:rFonts w:eastAsia="Malgun Gothic"/>
        </w:rPr>
      </w:pPr>
      <w:r w:rsidRPr="009724A3">
        <w:rPr>
          <w:rFonts w:eastAsia="Malgun Gothic"/>
          <w:b/>
        </w:rPr>
        <w:t>Defined values</w:t>
      </w:r>
    </w:p>
    <w:p w14:paraId="15E58B44" w14:textId="77777777" w:rsidR="007E052D" w:rsidRPr="009724A3" w:rsidRDefault="007E052D" w:rsidP="007E052D">
      <w:pPr>
        <w:ind w:left="568" w:hanging="284"/>
        <w:rPr>
          <w:rFonts w:eastAsia="Malgun Gothic"/>
        </w:rPr>
      </w:pPr>
      <w:r w:rsidRPr="009724A3">
        <w:rPr>
          <w:rFonts w:ascii="Courier New" w:eastAsia="Malgun Gothic" w:hAnsi="Courier New"/>
        </w:rPr>
        <w:t>&lt;reg_req&gt;</w:t>
      </w:r>
      <w:r w:rsidRPr="009724A3">
        <w:rPr>
          <w:rFonts w:eastAsia="Malgun Gothic"/>
        </w:rPr>
        <w:t>: integer type, indicates the type of the AC registration request:</w:t>
      </w:r>
    </w:p>
    <w:p w14:paraId="221C7A4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registration request</w:t>
      </w:r>
    </w:p>
    <w:p w14:paraId="398B058D" w14:textId="77777777" w:rsidR="007E052D" w:rsidRPr="009724A3" w:rsidRDefault="007E052D" w:rsidP="007E052D">
      <w:pPr>
        <w:ind w:left="851" w:hanging="284"/>
        <w:rPr>
          <w:rFonts w:eastAsia="Malgun Gothic"/>
        </w:rPr>
      </w:pPr>
      <w:r w:rsidRPr="009724A3">
        <w:rPr>
          <w:rFonts w:eastAsia="Malgun Gothic"/>
        </w:rPr>
        <w:t>1</w:t>
      </w:r>
      <w:r w:rsidRPr="009724A3">
        <w:rPr>
          <w:rFonts w:eastAsia="Malgun Gothic"/>
        </w:rPr>
        <w:tab/>
        <w:t>AC registration update request</w:t>
      </w:r>
    </w:p>
    <w:p w14:paraId="2560C851"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deregistration request</w:t>
      </w:r>
    </w:p>
    <w:p w14:paraId="0CF199F4" w14:textId="77777777" w:rsidR="007E052D" w:rsidRPr="009724A3" w:rsidRDefault="007E052D" w:rsidP="007E052D">
      <w:pPr>
        <w:ind w:left="568" w:hanging="284"/>
        <w:rPr>
          <w:rFonts w:eastAsia="Malgun Gothic"/>
        </w:rPr>
      </w:pPr>
      <w:r w:rsidRPr="009724A3">
        <w:rPr>
          <w:rFonts w:ascii="Courier New" w:eastAsia="Malgun Gothic" w:hAnsi="Courier New"/>
        </w:rPr>
        <w:t>&lt;AC-profile&gt;</w:t>
      </w:r>
      <w:r w:rsidRPr="009724A3">
        <w:rPr>
          <w:rFonts w:eastAsia="Malgun Gothic"/>
        </w:rPr>
        <w:t xml:space="preserve">: string type; indicate the application client profile to be used by the edge enabling layer in the MT. The </w:t>
      </w:r>
      <w:r w:rsidRPr="009724A3">
        <w:rPr>
          <w:rFonts w:ascii="Courier New" w:eastAsia="Malgun Gothic" w:hAnsi="Courier New"/>
        </w:rPr>
        <w:t>&lt;AC-profile&gt;</w:t>
      </w:r>
      <w:r w:rsidRPr="009724A3">
        <w:rPr>
          <w:rFonts w:eastAsia="Malgun Gothic"/>
        </w:rPr>
        <w:t xml:space="preserve"> is encoded as ACProfile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6.2.5.2.3.</w:t>
      </w:r>
    </w:p>
    <w:p w14:paraId="2BABE6E8" w14:textId="77777777" w:rsidR="007E052D" w:rsidRPr="009724A3" w:rsidRDefault="007E052D" w:rsidP="007E052D">
      <w:pPr>
        <w:ind w:left="568" w:hanging="284"/>
        <w:rPr>
          <w:rFonts w:eastAsia="Malgun Gothic"/>
        </w:rPr>
      </w:pPr>
      <w:r w:rsidRPr="009724A3">
        <w:rPr>
          <w:rFonts w:ascii="Courier New" w:eastAsia="Malgun Gothic" w:hAnsi="Courier New"/>
        </w:rPr>
        <w:t>&lt;AC-security-credential&gt;</w:t>
      </w:r>
      <w:r w:rsidRPr="009724A3">
        <w:rPr>
          <w:rFonts w:eastAsia="Malgun Gothic"/>
        </w:rPr>
        <w:t xml:space="preserve">: string type; indicates the security credential associated with the application client profile to be used for checking validity of the request by the edge enabling layer in the MT. Encoding of the </w:t>
      </w:r>
      <w:r w:rsidRPr="009724A3">
        <w:rPr>
          <w:rFonts w:ascii="Courier New" w:eastAsia="Malgun Gothic" w:hAnsi="Courier New"/>
        </w:rPr>
        <w:t>&lt;AC-security-credential&gt;</w:t>
      </w:r>
      <w:r w:rsidRPr="009724A3">
        <w:rPr>
          <w:rFonts w:eastAsia="Malgun Gothic"/>
        </w:rPr>
        <w:t xml:space="preserve"> is out of scope of this specification.</w:t>
      </w:r>
    </w:p>
    <w:p w14:paraId="7CC60DC5" w14:textId="77777777" w:rsidR="007E052D" w:rsidRPr="009724A3" w:rsidRDefault="007E052D" w:rsidP="007E052D">
      <w:pPr>
        <w:ind w:left="568" w:hanging="284"/>
        <w:rPr>
          <w:rFonts w:eastAsia="Malgun Gothic"/>
        </w:rPr>
      </w:pPr>
      <w:r w:rsidRPr="009724A3">
        <w:rPr>
          <w:rFonts w:ascii="Courier New" w:eastAsia="Malgun Gothic" w:hAnsi="Courier New"/>
        </w:rPr>
        <w:lastRenderedPageBreak/>
        <w:t>&lt;EAS-characteristics&gt;</w:t>
      </w:r>
      <w:r w:rsidRPr="009724A3">
        <w:rPr>
          <w:rFonts w:eastAsia="Malgun Gothic"/>
        </w:rPr>
        <w:t xml:space="preserve">: string type; indicates the list of the EAS characteristics that the TE is interested in. The </w:t>
      </w:r>
      <w:r w:rsidRPr="009724A3">
        <w:rPr>
          <w:rFonts w:ascii="Courier New" w:eastAsia="Malgun Gothic" w:hAnsi="Courier New"/>
        </w:rPr>
        <w:t>&lt;EAS-characteristics&gt;</w:t>
      </w:r>
      <w:r w:rsidRPr="009724A3">
        <w:rPr>
          <w:rFonts w:eastAsia="Malgun Gothic"/>
        </w:rPr>
        <w:t xml:space="preserve"> is encoded as EasCharacteristics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6.3.5.2.7.</w:t>
      </w:r>
    </w:p>
    <w:p w14:paraId="550B474F"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&lt;EEC-service-req&gt;</w:t>
      </w:r>
      <w:r w:rsidRPr="009724A3">
        <w:rPr>
          <w:rFonts w:eastAsia="Malgun Gothic"/>
        </w:rPr>
        <w:t>: integer type, indicates the requested EEC services:</w:t>
      </w:r>
    </w:p>
    <w:p w14:paraId="2CBB8E9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Request edge enabling layer to handle EAS discovery</w:t>
      </w:r>
      <w:r w:rsidRPr="009724A3">
        <w:rPr>
          <w:rFonts w:eastAsia="Malgun Gothic"/>
          <w:lang w:val="en-US"/>
        </w:rPr>
        <w:t>.</w:t>
      </w:r>
    </w:p>
    <w:p w14:paraId="32594DF5"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Request edge enabling layer to handle ACR</w:t>
      </w:r>
      <w:r w:rsidRPr="009724A3">
        <w:rPr>
          <w:rFonts w:eastAsia="Malgun Gothic"/>
          <w:lang w:val="en-US"/>
        </w:rPr>
        <w:t>.</w:t>
      </w:r>
    </w:p>
    <w:p w14:paraId="27107E75"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Request edge enabling layer to handle both EAS discovery and ACR.</w:t>
      </w:r>
    </w:p>
    <w:p w14:paraId="3ED008CC" w14:textId="77777777" w:rsidR="007E052D" w:rsidRPr="009724A3" w:rsidRDefault="007E052D" w:rsidP="007E052D">
      <w:pPr>
        <w:ind w:left="568" w:hanging="284"/>
        <w:rPr>
          <w:rFonts w:eastAsia="Malgun Gothic"/>
        </w:rPr>
      </w:pPr>
      <w:r w:rsidRPr="009724A3">
        <w:rPr>
          <w:rFonts w:ascii="Courier New" w:eastAsia="Malgun Gothic" w:hAnsi="Courier New"/>
        </w:rPr>
        <w:t>&lt;ECS-address&gt;</w:t>
      </w:r>
      <w:r w:rsidRPr="009724A3">
        <w:rPr>
          <w:rFonts w:eastAsia="Malgun Gothic"/>
        </w:rPr>
        <w:t>: string type which include a URI of the ECS endpoint address.</w:t>
      </w:r>
    </w:p>
    <w:p w14:paraId="4DEE6016" w14:textId="77777777" w:rsidR="007E052D" w:rsidRPr="009724A3" w:rsidRDefault="007E052D" w:rsidP="007E052D">
      <w:pPr>
        <w:ind w:left="568" w:hanging="284"/>
        <w:rPr>
          <w:rFonts w:eastAsia="Malgun Gothic"/>
        </w:rPr>
      </w:pPr>
      <w:r w:rsidRPr="009724A3">
        <w:rPr>
          <w:rFonts w:ascii="Courier New" w:eastAsia="Malgun Gothic" w:hAnsi="Courier New"/>
        </w:rPr>
        <w:t>&lt;reg_id&gt;</w:t>
      </w:r>
      <w:r w:rsidRPr="009724A3">
        <w:rPr>
          <w:rFonts w:eastAsia="Malgun Gothic"/>
        </w:rPr>
        <w:t>: string type, indicates the identifier of AC registration assigned by the edge enabling layer.</w:t>
      </w:r>
    </w:p>
    <w:p w14:paraId="4CE90DFF" w14:textId="77777777" w:rsidR="007E052D" w:rsidRPr="009724A3" w:rsidRDefault="007E052D" w:rsidP="007E052D">
      <w:pPr>
        <w:ind w:left="568" w:hanging="284"/>
        <w:rPr>
          <w:rFonts w:eastAsia="Malgun Gothic"/>
        </w:rPr>
      </w:pPr>
      <w:r w:rsidRPr="009724A3">
        <w:rPr>
          <w:rFonts w:ascii="Courier New" w:eastAsia="Malgun Gothic" w:hAnsi="Courier New"/>
        </w:rPr>
        <w:t>&lt;response&gt;</w:t>
      </w:r>
      <w:r w:rsidRPr="009724A3">
        <w:rPr>
          <w:rFonts w:eastAsia="Malgun Gothic"/>
        </w:rPr>
        <w:t>: integer type; indicates the result of the request.</w:t>
      </w:r>
    </w:p>
    <w:p w14:paraId="23CADFF5" w14:textId="77777777" w:rsidR="007E052D" w:rsidRPr="009724A3" w:rsidRDefault="007E052D" w:rsidP="007E052D">
      <w:pPr>
        <w:ind w:left="851" w:hanging="284"/>
        <w:rPr>
          <w:rFonts w:eastAsia="Malgun Gothic"/>
        </w:rPr>
      </w:pPr>
      <w:r w:rsidRPr="009724A3">
        <w:rPr>
          <w:rFonts w:eastAsia="Malgun Gothic"/>
          <w:u w:val="single"/>
        </w:rPr>
        <w:t>0</w:t>
      </w:r>
      <w:r w:rsidRPr="009724A3">
        <w:rPr>
          <w:rFonts w:eastAsia="Malgun Gothic"/>
        </w:rPr>
        <w:tab/>
        <w:t xml:space="preserve">the request of AC registration indicated in </w:t>
      </w:r>
      <w:r w:rsidRPr="009724A3">
        <w:rPr>
          <w:rFonts w:ascii="Courier New" w:eastAsia="Malgun Gothic" w:hAnsi="Courier New"/>
        </w:rPr>
        <w:t>&lt;reg_req&gt;</w:t>
      </w:r>
      <w:r w:rsidRPr="009724A3">
        <w:rPr>
          <w:rFonts w:eastAsia="Malgun Gothic"/>
        </w:rPr>
        <w:t xml:space="preserve"> was successful</w:t>
      </w:r>
    </w:p>
    <w:p w14:paraId="38FE7832" w14:textId="77777777" w:rsidR="007E052D" w:rsidRPr="009724A3" w:rsidRDefault="007E052D" w:rsidP="007E052D">
      <w:pPr>
        <w:ind w:left="851" w:hanging="284"/>
        <w:rPr>
          <w:rFonts w:ascii="Courier New" w:eastAsia="Malgun Gothic" w:hAnsi="Courier New"/>
        </w:rPr>
      </w:pPr>
      <w:r w:rsidRPr="009724A3">
        <w:rPr>
          <w:rFonts w:eastAsia="Malgun Gothic"/>
        </w:rPr>
        <w:t>1</w:t>
      </w:r>
      <w:r w:rsidRPr="009724A3">
        <w:rPr>
          <w:rFonts w:eastAsia="Malgun Gothic"/>
        </w:rPr>
        <w:tab/>
        <w:t xml:space="preserve">tthe request of AC registration indicated in </w:t>
      </w:r>
      <w:r w:rsidRPr="009724A3">
        <w:rPr>
          <w:rFonts w:ascii="Courier New" w:eastAsia="Malgun Gothic" w:hAnsi="Courier New"/>
        </w:rPr>
        <w:t>&lt;reg_req&gt;</w:t>
      </w:r>
      <w:r w:rsidRPr="009724A3">
        <w:rPr>
          <w:rFonts w:eastAsia="Malgun Gothic"/>
        </w:rPr>
        <w:t xml:space="preserve"> failed</w:t>
      </w:r>
    </w:p>
    <w:p w14:paraId="1555E6DD"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&lt;allowed-EEC-service&gt;</w:t>
      </w:r>
      <w:r w:rsidRPr="009724A3">
        <w:rPr>
          <w:rFonts w:eastAsia="Malgun Gothic"/>
        </w:rPr>
        <w:t>: integer type, indicates the EEC services allowed to the AC:</w:t>
      </w:r>
    </w:p>
    <w:p w14:paraId="1B8677D1"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is allowed to use EAS discovery</w:t>
      </w:r>
      <w:r w:rsidRPr="009724A3">
        <w:rPr>
          <w:rFonts w:eastAsia="Malgun Gothic"/>
          <w:lang w:val="en-US"/>
        </w:rPr>
        <w:t>.</w:t>
      </w:r>
    </w:p>
    <w:p w14:paraId="10AF4400"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AC is allowed to use ACR</w:t>
      </w:r>
      <w:r w:rsidRPr="009724A3">
        <w:rPr>
          <w:rFonts w:eastAsia="Malgun Gothic"/>
          <w:lang w:val="en-US"/>
        </w:rPr>
        <w:t>.</w:t>
      </w:r>
    </w:p>
    <w:p w14:paraId="2ED07AE2"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is allowed to use both EAS discovery and ACR.</w:t>
      </w:r>
    </w:p>
    <w:p w14:paraId="0F070380" w14:textId="77777777" w:rsidR="007E052D" w:rsidRPr="009724A3" w:rsidRDefault="007E052D" w:rsidP="007E052D">
      <w:pPr>
        <w:ind w:left="568" w:hanging="284"/>
        <w:rPr>
          <w:rFonts w:eastAsia="Malgun Gothic"/>
        </w:rPr>
      </w:pPr>
      <w:r w:rsidRPr="009724A3">
        <w:rPr>
          <w:rFonts w:ascii="Courier New" w:eastAsia="Malgun Gothic" w:hAnsi="Courier New"/>
        </w:rPr>
        <w:t>&lt;expiry-time&gt;</w:t>
      </w:r>
      <w:r w:rsidRPr="009724A3">
        <w:rPr>
          <w:rFonts w:eastAsia="Malgun Gothic"/>
        </w:rPr>
        <w:t>: integer type; indicates the time for AC registration expiration with unit of seconds. The default value is implementation specific.</w:t>
      </w:r>
    </w:p>
    <w:p w14:paraId="1B1DFF59" w14:textId="77777777" w:rsidR="007E052D" w:rsidRPr="009724A3" w:rsidRDefault="007E052D" w:rsidP="007E052D">
      <w:pPr>
        <w:rPr>
          <w:rFonts w:eastAsia="Malgun Gothic"/>
        </w:rPr>
      </w:pPr>
      <w:r w:rsidRPr="009724A3">
        <w:rPr>
          <w:rFonts w:eastAsia="Malgun Gothic"/>
          <w:b/>
        </w:rPr>
        <w:t>Implementation</w:t>
      </w:r>
    </w:p>
    <w:p w14:paraId="6FB76429" w14:textId="1C648814" w:rsidR="00BE30C8" w:rsidRPr="007E052D" w:rsidRDefault="007E052D" w:rsidP="007E052D">
      <w:pPr>
        <w:rPr>
          <w:rFonts w:eastAsia="Malgun Gothic"/>
        </w:rPr>
      </w:pPr>
      <w:r w:rsidRPr="009724A3">
        <w:rPr>
          <w:rFonts w:eastAsia="Malgun Gothic"/>
        </w:rPr>
        <w:t>Optional. This command is only applicable to UEs supporting edge enabling layer.</w:t>
      </w:r>
    </w:p>
    <w:p w14:paraId="4819BDAD" w14:textId="77777777" w:rsidR="00026965" w:rsidRPr="000903C1" w:rsidRDefault="00026965" w:rsidP="00E26141">
      <w:pPr>
        <w:pStyle w:val="Heading8"/>
      </w:pPr>
      <w:r w:rsidRPr="000903C1">
        <w:br w:type="page"/>
      </w:r>
      <w:bookmarkStart w:id="5244" w:name="_Toc20207775"/>
      <w:bookmarkStart w:id="5245" w:name="_Toc27579658"/>
      <w:bookmarkStart w:id="5246" w:name="_Toc36116238"/>
      <w:bookmarkStart w:id="5247" w:name="_Toc45215123"/>
      <w:bookmarkStart w:id="5248" w:name="_Toc51866893"/>
      <w:bookmarkStart w:id="5249" w:name="_Toc162980387"/>
      <w:r w:rsidR="00706AED" w:rsidRPr="000903C1">
        <w:lastRenderedPageBreak/>
        <w:t xml:space="preserve">Annex </w:t>
      </w:r>
      <w:r w:rsidRPr="000903C1">
        <w:t>A (normative):</w:t>
      </w:r>
      <w:r w:rsidRPr="000903C1">
        <w:br/>
        <w:t>Summary of commands from other standards</w:t>
      </w:r>
      <w:bookmarkEnd w:id="5244"/>
      <w:bookmarkEnd w:id="5245"/>
      <w:bookmarkEnd w:id="5246"/>
      <w:bookmarkEnd w:id="5247"/>
      <w:bookmarkEnd w:id="5248"/>
      <w:bookmarkEnd w:id="5249"/>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0" w:name="_MCCTEMPBM_CRPT80113086___7"/>
            <w:r w:rsidRPr="000903C1">
              <w:rPr>
                <w:rFonts w:ascii="Courier New" w:hAnsi="Courier New"/>
              </w:rPr>
              <w:t>&amp;C</w:t>
            </w:r>
            <w:bookmarkEnd w:id="5250"/>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1" w:name="_MCCTEMPBM_CRPT80113087___7"/>
            <w:r w:rsidRPr="000903C1">
              <w:rPr>
                <w:rFonts w:ascii="Courier New" w:hAnsi="Courier New"/>
              </w:rPr>
              <w:t>&amp;D</w:t>
            </w:r>
            <w:bookmarkEnd w:id="5251"/>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2" w:name="_MCCTEMPBM_CRPT80113088___7"/>
            <w:r w:rsidRPr="000903C1">
              <w:rPr>
                <w:rFonts w:ascii="Courier New" w:hAnsi="Courier New"/>
              </w:rPr>
              <w:t>&amp;F</w:t>
            </w:r>
            <w:bookmarkEnd w:id="5252"/>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3" w:name="_MCCTEMPBM_CRPT80113089___7"/>
            <w:r w:rsidRPr="000903C1">
              <w:rPr>
                <w:rFonts w:ascii="Courier New" w:hAnsi="Courier New"/>
              </w:rPr>
              <w:t>+DR</w:t>
            </w:r>
            <w:bookmarkEnd w:id="5253"/>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4" w:name="_MCCTEMPBM_CRPT80113090___7"/>
            <w:r w:rsidRPr="000903C1">
              <w:rPr>
                <w:rFonts w:ascii="Courier New" w:hAnsi="Courier New"/>
              </w:rPr>
              <w:t>+DS</w:t>
            </w:r>
            <w:bookmarkEnd w:id="5254"/>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5" w:name="_MCCTEMPBM_CRPT80113091___7"/>
            <w:r w:rsidRPr="000903C1">
              <w:rPr>
                <w:rFonts w:ascii="Courier New" w:hAnsi="Courier New"/>
              </w:rPr>
              <w:t>+GCAP</w:t>
            </w:r>
            <w:bookmarkEnd w:id="5255"/>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6" w:name="_MCCTEMPBM_CRPT80113092___7"/>
            <w:r w:rsidRPr="000903C1">
              <w:rPr>
                <w:rFonts w:ascii="Courier New" w:hAnsi="Courier New"/>
              </w:rPr>
              <w:t>+GCI</w:t>
            </w:r>
            <w:bookmarkEnd w:id="5256"/>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7" w:name="_MCCTEMPBM_CRPT80113093___7"/>
            <w:r w:rsidRPr="000903C1">
              <w:rPr>
                <w:rFonts w:ascii="Courier New" w:hAnsi="Courier New"/>
              </w:rPr>
              <w:t>+GMI</w:t>
            </w:r>
            <w:bookmarkEnd w:id="5257"/>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8" w:name="_MCCTEMPBM_CRPT80113094___7"/>
            <w:r w:rsidRPr="000903C1">
              <w:rPr>
                <w:rFonts w:ascii="Courier New" w:hAnsi="Courier New"/>
              </w:rPr>
              <w:t>+GMM</w:t>
            </w:r>
            <w:bookmarkEnd w:id="5258"/>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9" w:name="_MCCTEMPBM_CRPT80113095___7"/>
            <w:r w:rsidRPr="000903C1">
              <w:rPr>
                <w:rFonts w:ascii="Courier New" w:hAnsi="Courier New"/>
              </w:rPr>
              <w:t>+GMR</w:t>
            </w:r>
            <w:bookmarkEnd w:id="5259"/>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0" w:name="_MCCTEMPBM_CRPT80113096___7"/>
            <w:r w:rsidRPr="000903C1">
              <w:rPr>
                <w:rFonts w:ascii="Courier New" w:hAnsi="Courier New"/>
              </w:rPr>
              <w:t>+GOI</w:t>
            </w:r>
            <w:bookmarkEnd w:id="5260"/>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1" w:name="_MCCTEMPBM_CRPT80113097___7"/>
            <w:r w:rsidRPr="000903C1">
              <w:rPr>
                <w:rFonts w:ascii="Courier New" w:hAnsi="Courier New"/>
              </w:rPr>
              <w:t>+GSN</w:t>
            </w:r>
            <w:bookmarkEnd w:id="5261"/>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2" w:name="_MCCTEMPBM_CRPT80113098___7"/>
            <w:r w:rsidRPr="000903C1">
              <w:rPr>
                <w:rFonts w:ascii="Courier New" w:hAnsi="Courier New"/>
              </w:rPr>
              <w:t>+ICF</w:t>
            </w:r>
            <w:bookmarkEnd w:id="5262"/>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3" w:name="_MCCTEMPBM_CRPT80113099___7"/>
            <w:r w:rsidRPr="000903C1">
              <w:rPr>
                <w:rFonts w:ascii="Courier New" w:hAnsi="Courier New"/>
              </w:rPr>
              <w:t>+IFC</w:t>
            </w:r>
            <w:bookmarkEnd w:id="5263"/>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4" w:name="_MCCTEMPBM_CRPT80113100___7"/>
            <w:r w:rsidRPr="000903C1">
              <w:rPr>
                <w:rFonts w:ascii="Courier New" w:hAnsi="Courier New"/>
              </w:rPr>
              <w:t>+ILRR</w:t>
            </w:r>
            <w:bookmarkEnd w:id="5264"/>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5" w:name="_MCCTEMPBM_CRPT80113101___7"/>
            <w:r w:rsidRPr="000903C1">
              <w:rPr>
                <w:rFonts w:ascii="Courier New" w:hAnsi="Courier New"/>
              </w:rPr>
              <w:t>+IPR</w:t>
            </w:r>
            <w:bookmarkEnd w:id="5265"/>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6" w:name="_MCCTEMPBM_CRPT80113102___7"/>
            <w:r w:rsidRPr="000903C1">
              <w:rPr>
                <w:rFonts w:ascii="Courier New" w:hAnsi="Courier New"/>
              </w:rPr>
              <w:t>A</w:t>
            </w:r>
            <w:bookmarkEnd w:id="5266"/>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7" w:name="_MCCTEMPBM_CRPT80113103___7"/>
            <w:r w:rsidRPr="000903C1">
              <w:rPr>
                <w:rFonts w:ascii="Courier New" w:hAnsi="Courier New"/>
              </w:rPr>
              <w:t>D</w:t>
            </w:r>
            <w:bookmarkEnd w:id="5267"/>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8" w:name="_MCCTEMPBM_CRPT80113104___7"/>
            <w:r w:rsidRPr="000903C1">
              <w:rPr>
                <w:rFonts w:ascii="Courier New" w:hAnsi="Courier New"/>
              </w:rPr>
              <w:t>E</w:t>
            </w:r>
            <w:bookmarkEnd w:id="5268"/>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9" w:name="_MCCTEMPBM_CRPT80113105___7"/>
            <w:r w:rsidRPr="000903C1">
              <w:rPr>
                <w:rFonts w:ascii="Courier New" w:hAnsi="Courier New"/>
              </w:rPr>
              <w:t>H</w:t>
            </w:r>
            <w:bookmarkEnd w:id="5269"/>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0" w:name="_MCCTEMPBM_CRPT80113106___7"/>
            <w:r w:rsidRPr="000903C1">
              <w:rPr>
                <w:rFonts w:ascii="Courier New" w:hAnsi="Courier New"/>
              </w:rPr>
              <w:t>I</w:t>
            </w:r>
            <w:bookmarkEnd w:id="5270"/>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1" w:name="_MCCTEMPBM_CRPT80113107___7"/>
            <w:r w:rsidRPr="000903C1">
              <w:rPr>
                <w:rFonts w:ascii="Courier New" w:hAnsi="Courier New"/>
              </w:rPr>
              <w:t>L</w:t>
            </w:r>
            <w:bookmarkEnd w:id="5271"/>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2" w:name="_MCCTEMPBM_CRPT80113108___7"/>
            <w:r w:rsidRPr="000903C1">
              <w:rPr>
                <w:rFonts w:ascii="Courier New" w:hAnsi="Courier New"/>
              </w:rPr>
              <w:t>M</w:t>
            </w:r>
            <w:bookmarkEnd w:id="5272"/>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3" w:name="_MCCTEMPBM_CRPT80113109___7"/>
            <w:r w:rsidRPr="000903C1">
              <w:rPr>
                <w:rFonts w:ascii="Courier New" w:hAnsi="Courier New"/>
              </w:rPr>
              <w:t>O</w:t>
            </w:r>
            <w:bookmarkEnd w:id="5273"/>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4" w:name="_MCCTEMPBM_CRPT80113110___7"/>
            <w:r w:rsidRPr="000903C1">
              <w:rPr>
                <w:rFonts w:ascii="Courier New" w:hAnsi="Courier New"/>
              </w:rPr>
              <w:t>P</w:t>
            </w:r>
            <w:bookmarkEnd w:id="5274"/>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5" w:name="_MCCTEMPBM_CRPT80113111___7"/>
            <w:r w:rsidRPr="000903C1">
              <w:rPr>
                <w:rFonts w:ascii="Courier New" w:hAnsi="Courier New"/>
              </w:rPr>
              <w:t>Q</w:t>
            </w:r>
            <w:bookmarkEnd w:id="5275"/>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6" w:name="_MCCTEMPBM_CRPT80113112___7"/>
            <w:r w:rsidRPr="000903C1">
              <w:rPr>
                <w:rFonts w:ascii="Courier New" w:hAnsi="Courier New"/>
              </w:rPr>
              <w:t>S0</w:t>
            </w:r>
            <w:bookmarkEnd w:id="5276"/>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7" w:name="_MCCTEMPBM_CRPT80113113___7"/>
            <w:r w:rsidRPr="000903C1">
              <w:rPr>
                <w:rFonts w:ascii="Courier New" w:hAnsi="Courier New"/>
              </w:rPr>
              <w:t>S10</w:t>
            </w:r>
            <w:bookmarkEnd w:id="5277"/>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8" w:name="_MCCTEMPBM_CRPT80113114___7"/>
            <w:r w:rsidRPr="000903C1">
              <w:rPr>
                <w:rFonts w:ascii="Courier New" w:hAnsi="Courier New"/>
              </w:rPr>
              <w:t>S3</w:t>
            </w:r>
            <w:bookmarkEnd w:id="5278"/>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9" w:name="_MCCTEMPBM_CRPT80113115___7"/>
            <w:r w:rsidRPr="000903C1">
              <w:rPr>
                <w:rFonts w:ascii="Courier New" w:hAnsi="Courier New"/>
              </w:rPr>
              <w:t>S4</w:t>
            </w:r>
            <w:bookmarkEnd w:id="5279"/>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0" w:name="_MCCTEMPBM_CRPT80113116___7"/>
            <w:r w:rsidRPr="000903C1">
              <w:rPr>
                <w:rFonts w:ascii="Courier New" w:hAnsi="Courier New"/>
              </w:rPr>
              <w:t>S5</w:t>
            </w:r>
            <w:bookmarkEnd w:id="5280"/>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1" w:name="_MCCTEMPBM_CRPT80113117___7"/>
            <w:r w:rsidRPr="000903C1">
              <w:rPr>
                <w:rFonts w:ascii="Courier New" w:hAnsi="Courier New"/>
              </w:rPr>
              <w:t>S6</w:t>
            </w:r>
            <w:bookmarkEnd w:id="5281"/>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2" w:name="_MCCTEMPBM_CRPT80113118___7"/>
            <w:r w:rsidRPr="000903C1">
              <w:rPr>
                <w:rFonts w:ascii="Courier New" w:hAnsi="Courier New"/>
              </w:rPr>
              <w:t>S7</w:t>
            </w:r>
            <w:bookmarkEnd w:id="5282"/>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3" w:name="_MCCTEMPBM_CRPT80113119___7"/>
            <w:r w:rsidRPr="000903C1">
              <w:rPr>
                <w:rFonts w:ascii="Courier New" w:hAnsi="Courier New"/>
              </w:rPr>
              <w:t>S8</w:t>
            </w:r>
            <w:bookmarkEnd w:id="5283"/>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4" w:name="_MCCTEMPBM_CRPT80113120___7"/>
            <w:r w:rsidRPr="000903C1">
              <w:rPr>
                <w:rFonts w:ascii="Courier New" w:hAnsi="Courier New"/>
              </w:rPr>
              <w:t>T</w:t>
            </w:r>
            <w:bookmarkEnd w:id="5284"/>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5" w:name="_MCCTEMPBM_CRPT80113121___7"/>
            <w:r w:rsidRPr="000903C1">
              <w:rPr>
                <w:rFonts w:ascii="Courier New" w:hAnsi="Courier New"/>
              </w:rPr>
              <w:t>V</w:t>
            </w:r>
            <w:bookmarkEnd w:id="5285"/>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6" w:name="_MCCTEMPBM_CRPT80113122___7"/>
            <w:r w:rsidRPr="000903C1">
              <w:rPr>
                <w:rFonts w:ascii="Courier New" w:hAnsi="Courier New"/>
              </w:rPr>
              <w:t>X</w:t>
            </w:r>
            <w:bookmarkEnd w:id="5286"/>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7" w:name="_MCCTEMPBM_CRPT80113123___7"/>
            <w:r w:rsidRPr="000903C1">
              <w:rPr>
                <w:rFonts w:ascii="Courier New" w:hAnsi="Courier New"/>
              </w:rPr>
              <w:t>Z</w:t>
            </w:r>
            <w:bookmarkEnd w:id="5287"/>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8"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8"/>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9" w:name="_MCCTEMPBM_CRPT80113125___7"/>
            <w:r w:rsidRPr="000903C1">
              <w:rPr>
                <w:rFonts w:ascii="Courier New" w:hAnsi="Courier New"/>
              </w:rPr>
              <w:t>+CBC</w:t>
            </w:r>
            <w:bookmarkEnd w:id="5289"/>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0" w:name="_MCCTEMPBM_CRPT80113126___7"/>
            <w:r w:rsidRPr="000903C1">
              <w:rPr>
                <w:rFonts w:ascii="Courier New" w:hAnsi="Courier New"/>
              </w:rPr>
              <w:t>+CGMI</w:t>
            </w:r>
            <w:bookmarkEnd w:id="5290"/>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1" w:name="_MCCTEMPBM_CRPT80113127___7"/>
            <w:r w:rsidRPr="000903C1">
              <w:rPr>
                <w:rFonts w:ascii="Courier New" w:hAnsi="Courier New"/>
              </w:rPr>
              <w:t>+CGMM</w:t>
            </w:r>
            <w:bookmarkEnd w:id="5291"/>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2" w:name="_MCCTEMPBM_CRPT80113128___7"/>
            <w:r w:rsidRPr="000903C1">
              <w:rPr>
                <w:rFonts w:ascii="Courier New" w:hAnsi="Courier New"/>
              </w:rPr>
              <w:t>+CGMR</w:t>
            </w:r>
            <w:bookmarkEnd w:id="5292"/>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3" w:name="_MCCTEMPBM_CRPT80113129___7"/>
            <w:r w:rsidRPr="000903C1">
              <w:rPr>
                <w:rFonts w:ascii="Courier New" w:hAnsi="Courier New"/>
              </w:rPr>
              <w:t>+CGSN</w:t>
            </w:r>
            <w:bookmarkEnd w:id="5293"/>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4" w:name="_MCCTEMPBM_CRPT80113130___7"/>
            <w:r w:rsidRPr="000903C1">
              <w:rPr>
                <w:rFonts w:ascii="Courier New" w:hAnsi="Courier New"/>
              </w:rPr>
              <w:t>+CRC</w:t>
            </w:r>
            <w:bookmarkEnd w:id="5294"/>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5" w:name="_MCCTEMPBM_CRPT80113131___7"/>
            <w:r w:rsidRPr="000903C1">
              <w:rPr>
                <w:rFonts w:ascii="Courier New" w:hAnsi="Courier New"/>
              </w:rPr>
              <w:t>+CBC</w:t>
            </w:r>
            <w:bookmarkEnd w:id="5295"/>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6" w:name="_MCCTEMPBM_CRPT80113132___7"/>
            <w:r w:rsidRPr="000903C1">
              <w:rPr>
                <w:rFonts w:ascii="Courier New" w:hAnsi="Courier New"/>
              </w:rPr>
              <w:t>+CRC</w:t>
            </w:r>
            <w:bookmarkEnd w:id="5296"/>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7" w:name="_MCCTEMPBM_CRPT80113133___7"/>
            <w:r w:rsidRPr="000903C1">
              <w:rPr>
                <w:rFonts w:ascii="Courier New" w:hAnsi="Courier New"/>
              </w:rPr>
              <w:t>+CSQ</w:t>
            </w:r>
            <w:bookmarkEnd w:id="5297"/>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8" w:name="_MCCTEMPBM_CRPT80113134___7"/>
            <w:r w:rsidRPr="000903C1">
              <w:rPr>
                <w:rFonts w:ascii="Courier New" w:hAnsi="Courier New"/>
              </w:rPr>
              <w:t>+WS46</w:t>
            </w:r>
            <w:bookmarkEnd w:id="5298"/>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9" w:name="_Toc20207776"/>
      <w:bookmarkStart w:id="5300" w:name="_Toc27579659"/>
      <w:bookmarkStart w:id="5301" w:name="_Toc36116239"/>
      <w:bookmarkStart w:id="5302" w:name="_Toc45215124"/>
      <w:bookmarkStart w:id="5303" w:name="_Toc51866894"/>
      <w:bookmarkStart w:id="5304" w:name="_Toc162980388"/>
      <w:r w:rsidR="00706AED" w:rsidRPr="000903C1">
        <w:lastRenderedPageBreak/>
        <w:t xml:space="preserve">Annex </w:t>
      </w:r>
      <w:r w:rsidRPr="000903C1">
        <w:t>B (normative):</w:t>
      </w:r>
      <w:r w:rsidRPr="000903C1">
        <w:br/>
        <w:t>Summary of result codes</w:t>
      </w:r>
      <w:bookmarkEnd w:id="5299"/>
      <w:bookmarkEnd w:id="5300"/>
      <w:bookmarkEnd w:id="5301"/>
      <w:bookmarkEnd w:id="5302"/>
      <w:bookmarkEnd w:id="5303"/>
      <w:bookmarkEnd w:id="5304"/>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5" w:name="_MCCTEMPBM_CRPT80113135___7"/>
            <w:r w:rsidRPr="000903C1">
              <w:rPr>
                <w:rFonts w:ascii="Courier New" w:hAnsi="Courier New"/>
              </w:rPr>
              <w:t>+C5GPDUAUTHU</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6" w:name="_MCCTEMPBM_CRPT80113136___7"/>
            <w:r w:rsidRPr="000903C1">
              <w:rPr>
                <w:rFonts w:ascii="Courier New" w:hAnsi="Courier New"/>
              </w:rPr>
              <w:t>+C5GUSMS</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7" w:name="_MCCTEMPBM_CRPT80113137___7"/>
            <w:r w:rsidRPr="000903C1">
              <w:rPr>
                <w:rFonts w:ascii="Courier New" w:hAnsi="Courier New"/>
              </w:rPr>
              <w:t>+CABTSRI</w:t>
            </w:r>
            <w:bookmarkEnd w:id="5307"/>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8" w:name="_MCCTEMPBM_CRPT80113138___7"/>
            <w:r w:rsidRPr="000903C1">
              <w:rPr>
                <w:rFonts w:ascii="Courier New" w:hAnsi="Courier New"/>
              </w:rPr>
              <w:t>+CACSP</w:t>
            </w:r>
            <w:bookmarkEnd w:id="5308"/>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9" w:name="_MCCTEMPBM_CRPT80113139___7"/>
            <w:r w:rsidRPr="000903C1">
              <w:rPr>
                <w:rFonts w:ascii="Courier New" w:hAnsi="Courier New"/>
              </w:rPr>
              <w:t>+CALV</w:t>
            </w:r>
            <w:bookmarkEnd w:id="5309"/>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0" w:name="_MCCTEMPBM_CRPT80113140___7"/>
            <w:r w:rsidRPr="000903C1">
              <w:rPr>
                <w:rFonts w:ascii="Courier New" w:hAnsi="Courier New"/>
              </w:rPr>
              <w:t>+CANCHEV</w:t>
            </w:r>
            <w:bookmarkEnd w:id="5310"/>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1" w:name="_MCCTEMPBM_CRPT80113141___7"/>
            <w:r w:rsidRPr="000903C1">
              <w:rPr>
                <w:rFonts w:ascii="Courier New" w:hAnsi="Courier New"/>
              </w:rPr>
              <w:t>+CAPPLEVMC</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EA7759" w:rsidRPr="000903C1" w14:paraId="41A92A95" w14:textId="77777777" w:rsidTr="00A45972">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EA7759" w:rsidRPr="000903C1" w:rsidRDefault="00EA7759" w:rsidP="00A45972">
            <w:pPr>
              <w:spacing w:after="20"/>
              <w:rPr>
                <w:rFonts w:ascii="Courier New" w:hAnsi="Courier New"/>
              </w:rPr>
            </w:pPr>
            <w:r w:rsidRPr="000903C1">
              <w:rPr>
                <w:rFonts w:ascii="Courier New" w:hAnsi="Courier New"/>
              </w:rPr>
              <w:t>+</w:t>
            </w:r>
            <w:r w:rsidRPr="00BF4316">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EA7759" w:rsidRPr="000903C1" w:rsidRDefault="00EA7759" w:rsidP="00A4597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EA7759" w:rsidRPr="000903C1" w:rsidRDefault="00EA7759" w:rsidP="00A4597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EA7759" w:rsidRPr="000903C1" w:rsidRDefault="00EA7759" w:rsidP="00A45972">
            <w:pPr>
              <w:spacing w:after="20"/>
            </w:pPr>
            <w:r w:rsidRPr="000903C1">
              <w:t>refer clause 8.</w:t>
            </w:r>
            <w:r>
              <w:t>84a</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2" w:name="_MCCTEMPBM_CRPT80113142___7"/>
            <w:r w:rsidRPr="000903C1">
              <w:rPr>
                <w:rFonts w:ascii="Courier New" w:hAnsi="Courier New" w:cs="Courier New"/>
              </w:rPr>
              <w:t>+CAPTT</w:t>
            </w:r>
            <w:bookmarkEnd w:id="5312"/>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3" w:name="_MCCTEMPBM_CRPT80113143___7"/>
            <w:r w:rsidRPr="000903C1">
              <w:rPr>
                <w:rFonts w:ascii="Courier New" w:hAnsi="Courier New"/>
              </w:rPr>
              <w:t>+CAULEV</w:t>
            </w:r>
            <w:bookmarkEnd w:id="5313"/>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4" w:name="_MCCTEMPBM_CRPT80113144___7"/>
            <w:r w:rsidRPr="000903C1">
              <w:rPr>
                <w:rFonts w:ascii="Courier New" w:hAnsi="Courier New" w:cs="Courier New"/>
              </w:rPr>
              <w:t>+CBCAP</w:t>
            </w:r>
            <w:bookmarkEnd w:id="5314"/>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5" w:name="_MCCTEMPBM_CRPT80113145___7"/>
            <w:r w:rsidRPr="000903C1">
              <w:rPr>
                <w:rFonts w:ascii="Courier New" w:hAnsi="Courier New" w:cs="Courier New"/>
              </w:rPr>
              <w:t>+CBCHG</w:t>
            </w:r>
            <w:bookmarkEnd w:id="5315"/>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6" w:name="_MCCTEMPBM_CRPT80113146___7"/>
            <w:r w:rsidRPr="000903C1">
              <w:rPr>
                <w:rFonts w:ascii="Courier New" w:hAnsi="Courier New" w:cs="Courier New"/>
              </w:rPr>
              <w:t>+CBCON</w:t>
            </w:r>
            <w:bookmarkEnd w:id="5316"/>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7" w:name="_MCCTEMPBM_CRPT80113147___7"/>
            <w:r w:rsidRPr="000903C1">
              <w:rPr>
                <w:rFonts w:ascii="Courier New" w:hAnsi="Courier New"/>
              </w:rPr>
              <w:t>+CCCM</w:t>
            </w:r>
            <w:bookmarkEnd w:id="5317"/>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0903C1" w:rsidRDefault="00DB5A68" w:rsidP="00DB5A68">
            <w:pPr>
              <w:spacing w:after="20"/>
            </w:pPr>
            <w:r w:rsidRPr="000903C1">
              <w:t xml:space="preserve">refer </w:t>
            </w:r>
            <w:r w:rsidR="00543CA8" w:rsidRPr="000903C1">
              <w:t>clause</w:t>
            </w:r>
            <w:r w:rsidRPr="000903C1">
              <w:t xml:space="preserve"> 7.16</w:t>
            </w:r>
          </w:p>
        </w:tc>
      </w:tr>
      <w:tr w:rsidR="003135E5" w:rsidRPr="000903C1"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0903C1" w:rsidRDefault="003135E5" w:rsidP="00370FFC">
            <w:pPr>
              <w:spacing w:after="20"/>
              <w:rPr>
                <w:rFonts w:ascii="Courier New" w:hAnsi="Courier New"/>
              </w:rPr>
            </w:pPr>
            <w:r w:rsidRPr="000903C1">
              <w:rPr>
                <w:rFonts w:ascii="Courier New" w:hAnsi="Courier New"/>
              </w:rPr>
              <w:t>+CC</w:t>
            </w:r>
            <w:r>
              <w:rPr>
                <w:rFonts w:ascii="Courier New" w:hAnsi="Courier New"/>
              </w:rPr>
              <w:t>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0903C1" w:rsidRDefault="003135E5" w:rsidP="00370FFC">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0903C1" w:rsidRDefault="003135E5" w:rsidP="00370FFC">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0903C1" w:rsidRDefault="003135E5" w:rsidP="00370FFC">
            <w:pPr>
              <w:spacing w:after="20"/>
            </w:pPr>
            <w:r w:rsidRPr="000903C1">
              <w:t>refer clause 7.</w:t>
            </w:r>
            <w:r w:rsidR="00844FE3">
              <w:t>46</w:t>
            </w:r>
            <w:r w:rsidRPr="000903C1">
              <w:t xml:space="preserve">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8" w:name="_MCCTEMPBM_CRPT80113148___7"/>
            <w:r w:rsidRPr="000903C1">
              <w:rPr>
                <w:rFonts w:ascii="Courier New" w:hAnsi="Courier New"/>
              </w:rPr>
              <w:t>+CCSFBU</w:t>
            </w:r>
            <w:bookmarkEnd w:id="5318"/>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9" w:name="_MCCTEMPBM_CRPT80113149___7"/>
            <w:r w:rsidRPr="000903C1">
              <w:rPr>
                <w:rFonts w:ascii="Courier New" w:hAnsi="Courier New"/>
              </w:rPr>
              <w:t>+</w:t>
            </w:r>
            <w:r w:rsidRPr="000903C1">
              <w:rPr>
                <w:rFonts w:ascii="Courier New" w:hAnsi="Courier New" w:cs="Courier New"/>
              </w:rPr>
              <w:t>CCSTATEREQU</w:t>
            </w:r>
            <w:bookmarkEnd w:id="5319"/>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0" w:name="_MCCTEMPBM_CRPT80113150___7"/>
            <w:r w:rsidRPr="000903C1">
              <w:rPr>
                <w:rFonts w:ascii="Courier New" w:hAnsi="Courier New"/>
              </w:rPr>
              <w:t>+CCWA</w:t>
            </w:r>
            <w:bookmarkEnd w:id="5320"/>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1" w:name="_MCCTEMPBM_CRPT80113151___7"/>
            <w:r w:rsidRPr="000903C1">
              <w:rPr>
                <w:rFonts w:ascii="Courier New" w:hAnsi="Courier New"/>
              </w:rPr>
              <w:t>+CCWV</w:t>
            </w:r>
            <w:bookmarkEnd w:id="5321"/>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2" w:name="_MCCTEMPBM_CRPT80113152___7"/>
            <w:r w:rsidRPr="000903C1">
              <w:rPr>
                <w:rFonts w:ascii="Courier New" w:hAnsi="Courier New"/>
              </w:rPr>
              <w:t>+CDEV</w:t>
            </w:r>
            <w:bookmarkEnd w:id="5322"/>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3" w:name="_MCCTEMPBM_CRPT80113153___7"/>
            <w:r w:rsidRPr="000903C1">
              <w:rPr>
                <w:rFonts w:ascii="Courier New" w:hAnsi="Courier New"/>
              </w:rPr>
              <w:t>+CDIP</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A113FC" w:rsidRPr="00B17AF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B17AFB" w:rsidRDefault="00A113FC" w:rsidP="00370FFC">
            <w:pPr>
              <w:spacing w:after="20"/>
              <w:rPr>
                <w:rFonts w:ascii="Courier New" w:hAnsi="Courier New"/>
              </w:rPr>
            </w:pPr>
            <w:r w:rsidRPr="00B17AFB">
              <w:rPr>
                <w:rFonts w:ascii="Courier New" w:hAnsi="Courier New"/>
              </w:rPr>
              <w:t>+CDI</w:t>
            </w:r>
            <w:r>
              <w:rPr>
                <w:rFonts w:ascii="Courier New" w:hAnsi="Courier New"/>
              </w:rPr>
              <w:t>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B17AFB" w:rsidRDefault="00A113FC" w:rsidP="00370FFC">
            <w:pPr>
              <w:spacing w:after="20"/>
            </w:pPr>
            <w:r w:rsidRPr="00B17AF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B17AFB" w:rsidRDefault="00A113FC" w:rsidP="00370FFC">
            <w:pPr>
              <w:spacing w:after="20"/>
            </w:pPr>
            <w:r w:rsidRPr="00B17AF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B17AFB" w:rsidRDefault="00A113FC" w:rsidP="00370FFC">
            <w:pPr>
              <w:spacing w:after="20"/>
            </w:pPr>
            <w:r w:rsidRPr="00B17AFB">
              <w:t xml:space="preserve">refer clause </w:t>
            </w:r>
            <w:r>
              <w:t>8.</w:t>
            </w:r>
            <w:r w:rsidR="0002659B">
              <w:t>87</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4" w:name="_MCCTEMPBM_CRPT80113154___7"/>
            <w:r w:rsidRPr="000903C1">
              <w:rPr>
                <w:rFonts w:ascii="Courier New" w:hAnsi="Courier New"/>
              </w:rPr>
              <w:t>+CDUT</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5" w:name="_MCCTEMPBM_CRPT80113155___7"/>
            <w:r w:rsidRPr="000903C1">
              <w:rPr>
                <w:rFonts w:ascii="Courier New" w:hAnsi="Courier New"/>
              </w:rPr>
              <w:t>+CDUU</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6" w:name="_MCCTEMPBM_CRPT80113156___7"/>
            <w:r w:rsidRPr="000903C1">
              <w:rPr>
                <w:rFonts w:ascii="Courier New" w:hAnsi="Courier New" w:cs="Courier New"/>
              </w:rPr>
              <w:t>+CECN</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7" w:name="_MCCTEMPBM_CRPT80113157___7"/>
            <w:r w:rsidRPr="000903C1">
              <w:rPr>
                <w:rFonts w:ascii="Courier New" w:hAnsi="Courier New"/>
              </w:rPr>
              <w:t>+CEDRXSP</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8" w:name="_MCCTEMPBM_CRPT80113158___7"/>
            <w:r w:rsidRPr="000903C1">
              <w:rPr>
                <w:rFonts w:ascii="Courier New" w:hAnsi="Courier New"/>
              </w:rPr>
              <w:t>+CEMBMSRI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9" w:name="_MCCTEMPBM_CRPT80113159___7"/>
            <w:r w:rsidRPr="000903C1">
              <w:rPr>
                <w:rFonts w:ascii="Courier New" w:hAnsi="Courier New"/>
              </w:rPr>
              <w:t>+CEMBMSSAII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0" w:name="_MCCTEMPBM_CRPT80113160___7"/>
            <w:r w:rsidRPr="000903C1">
              <w:rPr>
                <w:rFonts w:ascii="Courier New" w:hAnsi="Courier New"/>
              </w:rPr>
              <w:t>+CEMBMSSRVI</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1" w:name="_MCCTEMPBM_CRPT80113161___7"/>
            <w:r w:rsidRPr="000903C1">
              <w:rPr>
                <w:rFonts w:ascii="Courier New" w:hAnsi="Courier New"/>
              </w:rPr>
              <w:t>+CEN1</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2" w:name="_MCCTEMPBM_CRPT80113162___7"/>
            <w:r w:rsidRPr="000903C1">
              <w:rPr>
                <w:rFonts w:ascii="Courier New" w:hAnsi="Courier New"/>
              </w:rPr>
              <w:t>+CEN2</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3" w:name="_MCCTEMPBM_CRPT80113163___7"/>
            <w:r w:rsidRPr="000903C1">
              <w:rPr>
                <w:rFonts w:ascii="Courier New" w:hAnsi="Courier New"/>
              </w:rPr>
              <w:t>+CEN3</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4" w:name="_MCCTEMPBM_CRPT80113164___7"/>
            <w:r w:rsidRPr="000903C1">
              <w:rPr>
                <w:rFonts w:ascii="Courier New" w:hAnsi="Courier New"/>
              </w:rPr>
              <w:t>+CEN4</w:t>
            </w:r>
            <w:bookmarkEnd w:id="5334"/>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5" w:name="_MCCTEMPBM_CRPT80113165___7"/>
            <w:r w:rsidRPr="000903C1">
              <w:rPr>
                <w:rFonts w:ascii="Courier New" w:hAnsi="Courier New"/>
              </w:rPr>
              <w:t>+CEPTT</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6" w:name="_MCCTEMPBM_CRPT80113166___7"/>
            <w:r w:rsidRPr="000903C1">
              <w:rPr>
                <w:rFonts w:ascii="Courier New" w:hAnsi="Courier New"/>
              </w:rPr>
              <w:lastRenderedPageBreak/>
              <w:t>+CEPSFBS</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7" w:name="_MCCTEMPBM_CRPT80113167___7"/>
            <w:r w:rsidRPr="000903C1">
              <w:rPr>
                <w:rFonts w:ascii="Courier New" w:hAnsi="Courier New"/>
              </w:rPr>
              <w:t>+CEREG</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8" w:name="_MCCTEMPBM_CRPT80113168___7"/>
            <w:r w:rsidRPr="000903C1">
              <w:rPr>
                <w:rFonts w:ascii="Courier New" w:hAnsi="Courier New"/>
              </w:rPr>
              <w:t>+CPBW</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9" w:name="_MCCTEMPBM_CRPT80113169___7"/>
            <w:r w:rsidRPr="000903C1">
              <w:rPr>
                <w:rFonts w:ascii="Courier New" w:hAnsi="Courier New"/>
              </w:rPr>
              <w:t>+CPNERU</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0" w:name="_MCCTEMPBM_CRPT80113170___7"/>
            <w:r w:rsidRPr="000903C1">
              <w:rPr>
                <w:rFonts w:ascii="Courier New" w:hAnsi="Courier New" w:cs="Courier New"/>
              </w:rPr>
              <w:t>+CGBRRREP</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1" w:name="_MCCTEMPBM_CRPT80113171___7"/>
            <w:r w:rsidRPr="000903C1">
              <w:rPr>
                <w:rFonts w:ascii="Courier New" w:hAnsi="Courier New" w:cs="Courier New"/>
              </w:rPr>
              <w:t>+CGDEL</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2" w:name="_MCCTEMPBM_CRPT80113172___7"/>
            <w:r w:rsidRPr="000903C1">
              <w:rPr>
                <w:rFonts w:ascii="Courier New" w:hAnsi="Courier New" w:cs="Courier New"/>
              </w:rPr>
              <w:t>+CGEV</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3" w:name="_MCCTEMPBM_CRPT80113173___7"/>
            <w:r w:rsidRPr="000903C1">
              <w:rPr>
                <w:rFonts w:ascii="Courier New" w:hAnsi="Courier New"/>
              </w:rPr>
              <w:t>+CGREG</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4" w:name="_MCCTEMPBM_CRPT80113174___7"/>
            <w:r w:rsidRPr="000903C1">
              <w:rPr>
                <w:rFonts w:ascii="Courier New" w:hAnsi="Courier New"/>
              </w:rPr>
              <w:t>+CHSR</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5" w:name="_MCCTEMPBM_CRPT80113175___7"/>
            <w:r w:rsidRPr="000903C1">
              <w:rPr>
                <w:rFonts w:ascii="Courier New" w:hAnsi="Courier New"/>
              </w:rPr>
              <w:t>+CIEV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6" w:name="_MCCTEMPBM_CRPT80113176___7"/>
            <w:r w:rsidRPr="000903C1">
              <w:rPr>
                <w:rFonts w:ascii="Courier New" w:hAnsi="Courier New"/>
              </w:rPr>
              <w:t>+CCIOTOPTI</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7" w:name="_MCCTEMPBM_CRPT80113177___7"/>
            <w:r w:rsidRPr="000903C1">
              <w:rPr>
                <w:rFonts w:ascii="Courier New" w:hAnsi="Courier New" w:cs="Courier New"/>
              </w:rPr>
              <w:t>+CIREGU</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8" w:name="_MCCTEMPBM_CRPT80113178___7"/>
            <w:r w:rsidRPr="000903C1">
              <w:rPr>
                <w:rFonts w:ascii="Courier New" w:hAnsi="Courier New" w:cs="Courier New"/>
              </w:rPr>
              <w:t>+CIREPH</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9" w:name="_MCCTEMPBM_CRPT80113179___7"/>
            <w:r w:rsidRPr="000903C1">
              <w:rPr>
                <w:rFonts w:ascii="Courier New" w:hAnsi="Courier New" w:cs="Courier New"/>
              </w:rPr>
              <w:t>+CIREPI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0" w:name="_MCCTEMPBM_CRPT80113180___7"/>
            <w:r w:rsidRPr="000903C1">
              <w:rPr>
                <w:rFonts w:ascii="Courier New" w:hAnsi="Courier New"/>
              </w:rPr>
              <w:t>+CKEV</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1" w:name="_MCCTEMPBM_CRPT80113181___7"/>
            <w:r w:rsidRPr="000903C1">
              <w:rPr>
                <w:rFonts w:ascii="Courier New" w:hAnsi="Courier New"/>
              </w:rPr>
              <w:t>+CLADNU</w:t>
            </w:r>
            <w:bookmarkEnd w:id="5351"/>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5352" w:name="_MCCTEMPBM_CRPT80113182___7"/>
            <w:r w:rsidRPr="000903C1">
              <w:rPr>
                <w:rFonts w:ascii="Courier New" w:hAnsi="Courier New"/>
              </w:rPr>
              <w:t>+CLAV</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5353" w:name="_MCCTEMPBM_CRPT80113183___7"/>
            <w:r w:rsidRPr="000903C1">
              <w:rPr>
                <w:rFonts w:ascii="Courier New" w:hAnsi="Courier New"/>
              </w:rPr>
              <w:t>+CLIP</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5354" w:name="_MCCTEMPBM_CRPT80113184___7"/>
            <w:r w:rsidRPr="000903C1">
              <w:rPr>
                <w:rFonts w:ascii="Courier New" w:hAnsi="Courier New" w:cs="Courier New"/>
              </w:rPr>
              <w:t>+CMCCSI</w:t>
            </w:r>
            <w:bookmarkEnd w:id="5354"/>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5355" w:name="_MCCTEMPBM_CRPT80113185___7"/>
            <w:r w:rsidRPr="000903C1">
              <w:rPr>
                <w:rFonts w:ascii="Courier New" w:hAnsi="Courier New" w:cs="Courier New"/>
              </w:rPr>
              <w:t>+CMCCSS&lt;x&gt;</w:t>
            </w:r>
            <w:bookmarkEnd w:id="5355"/>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5356" w:name="_MCCTEMPBM_CRPT80113186___7"/>
            <w:r w:rsidRPr="000903C1">
              <w:rPr>
                <w:rFonts w:ascii="Courier New" w:hAnsi="Courier New" w:cs="Courier New"/>
              </w:rPr>
              <w:t>+CMCCSSEND</w:t>
            </w:r>
            <w:bookmarkEnd w:id="5356"/>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5357" w:name="_MCCTEMPBM_CRPT80113187___7"/>
            <w:r w:rsidRPr="000903C1">
              <w:rPr>
                <w:rFonts w:ascii="Courier New" w:hAnsi="Courier New"/>
              </w:rPr>
              <w:t>+CME ERROR</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5358" w:name="_MCCTEMPBM_CRPT80113188___7"/>
            <w:r w:rsidRPr="000903C1">
              <w:rPr>
                <w:rFonts w:ascii="Courier New" w:hAnsi="Courier New"/>
              </w:rPr>
              <w:t>+CMICO</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5359" w:name="_MCCTEMPBM_CRPT80113189___7"/>
            <w:r w:rsidRPr="000903C1">
              <w:rPr>
                <w:rFonts w:ascii="Courier New" w:hAnsi="Courier New" w:cs="Courier New"/>
              </w:rPr>
              <w:t>+CMOLRE</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5360" w:name="_MCCTEMPBM_CRPT80113190___7"/>
            <w:r w:rsidRPr="000903C1">
              <w:rPr>
                <w:rFonts w:ascii="Courier New" w:hAnsi="Courier New" w:cs="Courier New"/>
              </w:rPr>
              <w:t>+CMOLRG</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5361" w:name="_MCCTEMPBM_CRPT80113191___7"/>
            <w:r w:rsidRPr="000903C1">
              <w:rPr>
                <w:rFonts w:ascii="Courier New" w:hAnsi="Courier New" w:cs="Courier New"/>
              </w:rPr>
              <w:t>+CMOLRN</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0903C1" w:rsidRDefault="00FF0D32" w:rsidP="00FF0D32">
            <w:pPr>
              <w:spacing w:after="20"/>
            </w:pPr>
            <w:r>
              <w:t>refer clause 10.1.</w:t>
            </w:r>
            <w:r w:rsidR="0090440F">
              <w:t>89</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5362" w:name="_MCCTEMPBM_CRPT80113192___7"/>
            <w:r w:rsidRPr="000903C1">
              <w:rPr>
                <w:rFonts w:ascii="Courier New" w:hAnsi="Courier New" w:cs="Courier New"/>
              </w:rPr>
              <w:t>+CMTLR</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5363" w:name="_MCCTEMPBM_CRPT80113193___7"/>
            <w:r w:rsidRPr="000903C1">
              <w:rPr>
                <w:rFonts w:ascii="Courier New" w:hAnsi="Courier New" w:cs="Courier New"/>
              </w:rPr>
              <w:t>+CRTDCP</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5364" w:name="_MCCTEMPBM_CRPT80113194___7"/>
            <w:r w:rsidRPr="000903C1">
              <w:rPr>
                <w:rFonts w:ascii="Courier New" w:hAnsi="Courier New" w:cs="Courier New"/>
              </w:rPr>
              <w:t>+CMWN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5365" w:name="_MCCTEMPBM_CRPT80113195___7"/>
            <w:r w:rsidRPr="000903C1">
              <w:rPr>
                <w:rFonts w:ascii="Courier New" w:hAnsi="Courier New"/>
              </w:rPr>
              <w:t>+CNAP</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5366" w:name="_MCCTEMPBM_CRPT80113196___7"/>
            <w:r w:rsidRPr="000903C1">
              <w:rPr>
                <w:rFonts w:ascii="Courier New" w:hAnsi="Courier New" w:cs="Courier New"/>
              </w:rPr>
              <w:t>+CNEC_MM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5367" w:name="_MCCTEMPBM_CRPT80113197___7"/>
            <w:r w:rsidRPr="000903C1">
              <w:rPr>
                <w:rFonts w:ascii="Courier New" w:hAnsi="Courier New" w:cs="Courier New"/>
              </w:rPr>
              <w:t>+CNEC_GMM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5368" w:name="_MCCTEMPBM_CRPT80113198___7"/>
            <w:r w:rsidRPr="000903C1">
              <w:rPr>
                <w:rFonts w:ascii="Courier New" w:hAnsi="Courier New" w:cs="Courier New"/>
              </w:rPr>
              <w:t>+CNEC_GSM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5369" w:name="_MCCTEMPBM_CRPT80113199___7"/>
            <w:r w:rsidRPr="000903C1">
              <w:rPr>
                <w:rFonts w:ascii="Courier New" w:hAnsi="Courier New" w:cs="Courier New"/>
              </w:rPr>
              <w:t>+CNEC_EMM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5370" w:name="_MCCTEMPBM_CRPT80113200___7"/>
            <w:r w:rsidRPr="000903C1">
              <w:rPr>
                <w:rFonts w:ascii="Courier New" w:hAnsi="Courier New" w:cs="Courier New"/>
              </w:rPr>
              <w:t>+CNEC_ESM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5371" w:name="_MCCTEMPBM_CRPT80113201___7"/>
            <w:r w:rsidRPr="000903C1">
              <w:rPr>
                <w:rFonts w:ascii="Courier New" w:hAnsi="Courier New"/>
              </w:rPr>
              <w:t>+CNEMIU</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5372" w:name="_MCCTEMPBM_CRPT80113202___7"/>
            <w:r w:rsidRPr="000903C1">
              <w:rPr>
                <w:rFonts w:ascii="Courier New" w:hAnsi="Courier New"/>
              </w:rPr>
              <w:t>+CNEMS1</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5373" w:name="_MCCTEMPBM_CRPT80113203___7"/>
            <w:r w:rsidRPr="000903C1">
              <w:rPr>
                <w:rFonts w:ascii="Courier New" w:hAnsi="Courier New"/>
              </w:rPr>
              <w:t>+CNEM5G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5374" w:name="_MCCTEMPBM_CRPT80113204___7"/>
            <w:r w:rsidRPr="000903C1">
              <w:rPr>
                <w:rFonts w:ascii="Courier New" w:hAnsi="Courier New"/>
              </w:rPr>
              <w:t>+CNRREG</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5375" w:name="_MCCTEMPBM_CRPT80113205___7"/>
            <w:r w:rsidRPr="000903C1">
              <w:rPr>
                <w:rFonts w:ascii="Courier New" w:hAnsi="Courier New" w:cs="Courier New"/>
              </w:rPr>
              <w:t>+COEV</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5376" w:name="_MCCTEMPBM_CRPT80113206___7"/>
            <w:r w:rsidRPr="000903C1">
              <w:rPr>
                <w:rFonts w:ascii="Courier New" w:hAnsi="Courier New"/>
              </w:rPr>
              <w:t>+COLP</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5377" w:name="_MCCTEMPBM_CRPT80113207___7"/>
            <w:bookmarkStart w:id="5378" w:name="_MCCTEMPBM_CRPT80113208___7" w:colFirst="4" w:colLast="4"/>
            <w:r w:rsidRPr="000903C1">
              <w:rPr>
                <w:rFonts w:ascii="Courier New" w:hAnsi="Courier New" w:cs="Courier New"/>
              </w:rPr>
              <w:t>+CPAGERES</w:t>
            </w:r>
            <w:bookmarkEnd w:id="5377"/>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bookmarkEnd w:id="5378"/>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5379" w:name="_MCCTEMPBM_CRPT80113209___7"/>
            <w:r w:rsidRPr="000903C1">
              <w:rPr>
                <w:rFonts w:ascii="Courier New" w:hAnsi="Courier New" w:cs="Courier New"/>
              </w:rPr>
              <w:t>+CPINRE</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5380" w:name="_MCCTEMPBM_CRPT80113210___7"/>
            <w:r w:rsidRPr="000903C1">
              <w:rPr>
                <w:rFonts w:ascii="Courier New" w:hAnsi="Courier New" w:cs="Courier New"/>
              </w:rPr>
              <w:t>+CPOSR</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5381" w:name="_MCCTEMPBM_CRPT80113211___7"/>
            <w:r w:rsidRPr="000903C1">
              <w:rPr>
                <w:rFonts w:ascii="Courier New" w:hAnsi="Courier New" w:cs="Courier New"/>
              </w:rPr>
              <w:t>+CPNERU</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5382" w:name="_MCCTEMPBM_CRPT80113212___7"/>
            <w:r w:rsidRPr="000903C1">
              <w:rPr>
                <w:rFonts w:ascii="Courier New" w:hAnsi="Courier New"/>
              </w:rPr>
              <w:t>+CPNSTAT</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5383" w:name="_MCCTEMPBM_CRPT80113213___7"/>
            <w:r w:rsidRPr="000903C1">
              <w:rPr>
                <w:rFonts w:ascii="Courier New" w:hAnsi="Courier New"/>
              </w:rPr>
              <w:t>+CPSB</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5384" w:name="_MCCTEMPBM_CRPT80113214___7"/>
            <w:r w:rsidRPr="000903C1">
              <w:rPr>
                <w:rFonts w:ascii="Courier New" w:hAnsi="Courier New"/>
              </w:rPr>
              <w:lastRenderedPageBreak/>
              <w:t>+CR</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5385" w:name="_MCCTEMPBM_CRPT80113215___7"/>
            <w:r w:rsidRPr="000903C1">
              <w:rPr>
                <w:rFonts w:ascii="Courier New" w:hAnsi="Courier New"/>
              </w:rPr>
              <w:t>+CREG</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5386" w:name="_MCCTEMPBM_CRPT80113216___7"/>
            <w:r w:rsidRPr="000903C1">
              <w:rPr>
                <w:rFonts w:ascii="Courier New" w:hAnsi="Courier New"/>
              </w:rPr>
              <w:t>+CREJPAG</w:t>
            </w:r>
            <w:bookmarkEnd w:id="5386"/>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5387" w:name="_MCCTEMPBM_CRPT80113217___7"/>
            <w:r w:rsidRPr="000903C1">
              <w:rPr>
                <w:rFonts w:ascii="Courier New" w:hAnsi="Courier New"/>
              </w:rPr>
              <w:t>+CRING</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5388" w:name="_MCCTEMPBM_CRPT80113218___7"/>
            <w:r w:rsidRPr="000903C1">
              <w:rPr>
                <w:rFonts w:ascii="Courier New" w:hAnsi="Courier New"/>
              </w:rPr>
              <w:t>+CRLOSPU</w:t>
            </w:r>
            <w:bookmarkEnd w:id="5388"/>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5389" w:name="_MCCTEMPBM_CRPT80113219___7"/>
            <w:r w:rsidRPr="000903C1">
              <w:rPr>
                <w:rFonts w:ascii="Courier New" w:hAnsi="Courier New" w:cs="Courier New"/>
              </w:rPr>
              <w:t>+CRTDCP</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5390" w:name="_MCCTEMPBM_CRPT80113220___7"/>
            <w:r w:rsidRPr="000903C1">
              <w:rPr>
                <w:rFonts w:ascii="Courier New" w:hAnsi="Courier New" w:cs="Courier New"/>
              </w:rPr>
              <w:t>+CRUEPOLICYU</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5391" w:name="_MCCTEMPBM_CRPT80113221___7"/>
            <w:r w:rsidRPr="000903C1">
              <w:rPr>
                <w:rFonts w:ascii="Courier New" w:hAnsi="Courier New" w:cs="Courier New"/>
              </w:rPr>
              <w:t>+CSBTSRI</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5392" w:name="_MCCTEMPBM_CRPT80113222___7"/>
            <w:r w:rsidRPr="000903C1">
              <w:rPr>
                <w:rFonts w:ascii="Courier New" w:hAnsi="Courier New"/>
              </w:rPr>
              <w:t>+CSCON</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5393" w:name="_MCCTEMPBM_CRPT80113223___7"/>
            <w:r w:rsidRPr="000903C1">
              <w:rPr>
                <w:rFonts w:ascii="Courier New" w:hAnsi="Courier New" w:cs="Courier New"/>
              </w:rPr>
              <w:t>+CSDBTSRI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2A1B99" w:rsidRPr="000903C1" w14:paraId="04B5AD3A" w14:textId="77777777" w:rsidTr="004F1431">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0903C1" w:rsidRDefault="002A1B99" w:rsidP="004F1431">
            <w:pPr>
              <w:spacing w:after="20"/>
              <w:rPr>
                <w:rFonts w:ascii="Courier New" w:hAnsi="Courier New" w:cs="Courier New"/>
              </w:rPr>
            </w:pPr>
            <w:r>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0903C1" w:rsidRDefault="002A1B99" w:rsidP="004F1431">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0903C1" w:rsidRDefault="002A1B99" w:rsidP="004F1431">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0903C1" w:rsidRDefault="002A1B99" w:rsidP="004F1431">
            <w:pPr>
              <w:spacing w:after="20"/>
            </w:pPr>
            <w:r w:rsidRPr="000903C1">
              <w:t xml:space="preserve">refer clause </w:t>
            </w:r>
            <w:r>
              <w:t>8.x</w:t>
            </w:r>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5394" w:name="_MCCTEMPBM_CRPT80113224___7"/>
            <w:r w:rsidRPr="000903C1">
              <w:rPr>
                <w:rFonts w:ascii="Courier New" w:hAnsi="Courier New"/>
              </w:rPr>
              <w:t>+CSSI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5395" w:name="_MCCTEMPBM_CRPT80113225___7"/>
            <w:r w:rsidRPr="000903C1">
              <w:rPr>
                <w:rFonts w:ascii="Courier New" w:hAnsi="Courier New"/>
              </w:rPr>
              <w:t>+CSSU</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5396" w:name="_MCCTEMPBM_CRPT80113226___7"/>
            <w:r w:rsidRPr="000903C1">
              <w:rPr>
                <w:rFonts w:ascii="Courier New" w:hAnsi="Courier New" w:cs="Courier New"/>
              </w:rPr>
              <w:t>+CTEV</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5397" w:name="_MCCTEMPBM_CRPT80113227___7"/>
            <w:r w:rsidRPr="000903C1">
              <w:rPr>
                <w:rFonts w:ascii="Courier New" w:hAnsi="Courier New"/>
              </w:rPr>
              <w:t>+CTZE</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5398" w:name="_MCCTEMPBM_CRPT80113228___7"/>
            <w:r w:rsidRPr="000903C1">
              <w:rPr>
                <w:rFonts w:ascii="Courier New" w:hAnsi="Courier New"/>
              </w:rPr>
              <w:t>+CTZEU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5399" w:name="_MCCTEMPBM_CRPT80113229___7"/>
            <w:r w:rsidRPr="000903C1">
              <w:rPr>
                <w:rFonts w:ascii="Courier New" w:hAnsi="Courier New"/>
              </w:rPr>
              <w:t>+CTZV</w:t>
            </w:r>
            <w:bookmarkEnd w:id="5399"/>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5400" w:name="_MCCTEMPBM_CRPT80113230___7"/>
            <w:r w:rsidRPr="000903C1">
              <w:rPr>
                <w:rFonts w:ascii="Courier New" w:hAnsi="Courier New" w:cs="Courier New"/>
              </w:rPr>
              <w:t>+CUSATEND</w:t>
            </w:r>
            <w:bookmarkEnd w:id="5400"/>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5401" w:name="_MCCTEMPBM_CRPT80113231___7"/>
            <w:r w:rsidRPr="000903C1">
              <w:rPr>
                <w:rFonts w:ascii="Courier New" w:hAnsi="Courier New" w:cs="Courier New"/>
              </w:rPr>
              <w:t>+CUSATP</w:t>
            </w:r>
            <w:bookmarkEnd w:id="5401"/>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5402" w:name="_MCCTEMPBM_CRPT80113232___7"/>
            <w:r w:rsidRPr="000903C1">
              <w:rPr>
                <w:rFonts w:ascii="Courier New" w:hAnsi="Courier New" w:cs="Courier New"/>
              </w:rPr>
              <w:t>+CUSATS</w:t>
            </w:r>
            <w:bookmarkEnd w:id="5402"/>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5403" w:name="_MCCTEMPBM_CRPT80113233___7"/>
            <w:r w:rsidRPr="000903C1">
              <w:rPr>
                <w:rFonts w:ascii="Courier New" w:hAnsi="Courier New"/>
              </w:rPr>
              <w:t>+CUSD</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5404" w:name="_MCCTEMPBM_CRPT80113234___7"/>
            <w:r w:rsidRPr="000903C1">
              <w:rPr>
                <w:rFonts w:ascii="Courier New" w:hAnsi="Courier New"/>
              </w:rPr>
              <w:t>+CUUS1I</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5405" w:name="_MCCTEMPBM_CRPT80113235___7"/>
            <w:r w:rsidRPr="000903C1">
              <w:rPr>
                <w:rFonts w:ascii="Courier New" w:hAnsi="Courier New"/>
              </w:rPr>
              <w:t>+CUUS1U</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C644E5" w:rsidRPr="00A83E96"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A83E96" w:rsidRDefault="00C644E5" w:rsidP="00370FFC">
            <w:pPr>
              <w:spacing w:after="20"/>
              <w:rPr>
                <w:rFonts w:ascii="Courier New" w:eastAsia="Malgun Gothic" w:hAnsi="Courier New"/>
              </w:rPr>
            </w:pPr>
            <w:r w:rsidRPr="00A83E96">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A83E96" w:rsidRDefault="00C644E5" w:rsidP="00370FFC">
            <w:pPr>
              <w:spacing w:after="20"/>
              <w:rPr>
                <w:rFonts w:eastAsia="Malgun Gothic"/>
              </w:rPr>
            </w:pPr>
            <w:r w:rsidRPr="00A83E96">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A83E96" w:rsidRDefault="00C644E5" w:rsidP="00370FFC">
            <w:pPr>
              <w:spacing w:after="20"/>
              <w:rPr>
                <w:rFonts w:eastAsia="Malgun Gothic"/>
              </w:rPr>
            </w:pPr>
            <w:r w:rsidRPr="00A83E96">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A83E96" w:rsidRDefault="00C644E5" w:rsidP="00370FFC">
            <w:pPr>
              <w:spacing w:after="20"/>
              <w:rPr>
                <w:rFonts w:eastAsia="Malgun Gothic"/>
              </w:rPr>
            </w:pPr>
            <w:r w:rsidRPr="00A83E96">
              <w:rPr>
                <w:rFonts w:eastAsia="Malgun Gothic"/>
              </w:rPr>
              <w:t xml:space="preserve">refer clause </w:t>
            </w:r>
            <w:r w:rsidR="0054556A">
              <w:rPr>
                <w:rFonts w:eastAsia="Malgun Gothic"/>
              </w:rPr>
              <w:t>19</w:t>
            </w:r>
            <w:r w:rsidRPr="00A83E96">
              <w:rPr>
                <w:rFonts w:eastAsia="Malgun Gothic"/>
              </w:rPr>
              <w:t>.2.3</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5406" w:name="_MCCTEMPBM_CRPT80113236___7"/>
            <w:r w:rsidRPr="000903C1">
              <w:rPr>
                <w:rFonts w:ascii="Courier New" w:hAnsi="Courier New"/>
              </w:rPr>
              <w:t>+CWLANOLADI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5407" w:name="_MCCTEMPBM_CRPT80113237___7"/>
            <w:r w:rsidRPr="000903C1">
              <w:rPr>
                <w:rFonts w:ascii="Courier New" w:hAnsi="Courier New"/>
              </w:rPr>
              <w:t>+CWLANOLCMI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5408" w:name="_MCCTEMPBM_CRPT80113238___7"/>
            <w:r w:rsidRPr="000903C1">
              <w:rPr>
                <w:rFonts w:ascii="Courier New" w:hAnsi="Courier New"/>
              </w:rPr>
              <w:t>+DR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5409" w:name="_MCCTEMPBM_CRPT80113239___7"/>
            <w:r w:rsidRPr="000903C1">
              <w:rPr>
                <w:rFonts w:ascii="Courier New" w:hAnsi="Courier New"/>
              </w:rPr>
              <w:t>+ILRR</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5410"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5411" w:name="_MCCTEMPBM_CRPT80113241___7" w:colFirst="0" w:colLast="0"/>
            <w:bookmarkEnd w:id="5410"/>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5412" w:name="_MCCTEMPBM_CRPT80113242___7"/>
            <w:bookmarkEnd w:id="5411"/>
            <w:r w:rsidRPr="000903C1">
              <w:rPr>
                <w:rFonts w:ascii="Courier New" w:hAnsi="Courier New"/>
              </w:rPr>
              <w:t>CONNECT &lt;text&gt;</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5413"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3"/>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5414"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5415" w:name="_MCCTEMPBM_CRPT80113245___7" w:colFirst="0" w:colLast="0"/>
            <w:bookmarkEnd w:id="5414"/>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5416" w:name="_MCCTEMPBM_CRPT80113246___7" w:colFirst="0" w:colLast="0"/>
            <w:bookmarkEnd w:id="5415"/>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5417" w:name="_MCCTEMPBM_CRPT80113247___7" w:colFirst="0" w:colLast="0"/>
            <w:bookmarkEnd w:id="5416"/>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5418" w:name="_MCCTEMPBM_CRPT80113248___7" w:colFirst="0" w:colLast="0"/>
            <w:bookmarkEnd w:id="5417"/>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5419" w:name="_MCCTEMPBM_CRPT80113249___7" w:colFirst="0" w:colLast="0"/>
            <w:bookmarkEnd w:id="5418"/>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5420" w:name="_MCCTEMPBM_CRPT80113250___7"/>
            <w:bookmarkEnd w:id="5419"/>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0"/>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1" w:name="_Toc20207777"/>
      <w:bookmarkStart w:id="5422" w:name="_Toc27579660"/>
      <w:bookmarkStart w:id="5423" w:name="_Toc36116240"/>
      <w:bookmarkStart w:id="5424" w:name="_Toc45215125"/>
      <w:bookmarkStart w:id="5425" w:name="_Toc51866895"/>
      <w:bookmarkStart w:id="5426" w:name="_Toc162980389"/>
      <w:r w:rsidRPr="000903C1">
        <w:lastRenderedPageBreak/>
        <w:t>Annex</w:t>
      </w:r>
      <w:r w:rsidR="00706AED" w:rsidRPr="000903C1">
        <w:t xml:space="preserve"> </w:t>
      </w:r>
      <w:r w:rsidRPr="000903C1">
        <w:t>C (informative):</w:t>
      </w:r>
      <w:r w:rsidRPr="000903C1">
        <w:br/>
        <w:t>Commands from TIA IS</w:t>
      </w:r>
      <w:r w:rsidRPr="000903C1">
        <w:noBreakHyphen/>
        <w:t>101</w:t>
      </w:r>
      <w:bookmarkEnd w:id="5421"/>
      <w:bookmarkEnd w:id="5422"/>
      <w:bookmarkEnd w:id="5423"/>
      <w:bookmarkEnd w:id="5424"/>
      <w:bookmarkEnd w:id="5425"/>
      <w:bookmarkEnd w:id="5426"/>
    </w:p>
    <w:p w14:paraId="3F693F32" w14:textId="77777777" w:rsidR="00026965" w:rsidRPr="000903C1" w:rsidRDefault="00026965" w:rsidP="00E26141">
      <w:pPr>
        <w:pStyle w:val="Heading1"/>
      </w:pPr>
      <w:bookmarkStart w:id="5427" w:name="_Toc20207778"/>
      <w:bookmarkStart w:id="5428" w:name="_Toc27579661"/>
      <w:bookmarkStart w:id="5429" w:name="_Toc36116241"/>
      <w:bookmarkStart w:id="5430" w:name="_Toc45215126"/>
      <w:bookmarkStart w:id="5431" w:name="_Toc51866896"/>
      <w:bookmarkStart w:id="5432" w:name="_Toc162980390"/>
      <w:r w:rsidRPr="000903C1">
        <w:t>C.1</w:t>
      </w:r>
      <w:r w:rsidRPr="000903C1">
        <w:tab/>
        <w:t>Introduction</w:t>
      </w:r>
      <w:bookmarkEnd w:id="5427"/>
      <w:bookmarkEnd w:id="5428"/>
      <w:bookmarkEnd w:id="5429"/>
      <w:bookmarkEnd w:id="5430"/>
      <w:bookmarkEnd w:id="5431"/>
      <w:bookmarkEnd w:id="5432"/>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3" w:name="_Toc20207779"/>
      <w:bookmarkStart w:id="5434" w:name="_Toc27579662"/>
      <w:bookmarkStart w:id="5435" w:name="_Toc36116242"/>
      <w:bookmarkStart w:id="5436" w:name="_Toc45215127"/>
      <w:bookmarkStart w:id="5437" w:name="_Toc51866897"/>
      <w:bookmarkStart w:id="5438" w:name="_Toc162980391"/>
      <w:r w:rsidRPr="000903C1">
        <w:rPr>
          <w:lang w:val="en-US"/>
        </w:rPr>
        <w:t>C.2</w:t>
      </w:r>
      <w:r w:rsidRPr="000903C1">
        <w:rPr>
          <w:lang w:val="en-US"/>
        </w:rPr>
        <w:tab/>
        <w:t>Commands</w:t>
      </w:r>
      <w:bookmarkEnd w:id="5433"/>
      <w:bookmarkEnd w:id="5434"/>
      <w:bookmarkEnd w:id="5435"/>
      <w:bookmarkEnd w:id="5436"/>
      <w:bookmarkEnd w:id="5437"/>
      <w:bookmarkEnd w:id="5438"/>
    </w:p>
    <w:p w14:paraId="75FB5783" w14:textId="77777777" w:rsidR="00026965" w:rsidRPr="000903C1" w:rsidRDefault="00026965" w:rsidP="00E26141">
      <w:pPr>
        <w:pStyle w:val="Heading2"/>
        <w:rPr>
          <w:lang w:val="en-US"/>
        </w:rPr>
      </w:pPr>
      <w:bookmarkStart w:id="5439" w:name="_Toc20207780"/>
      <w:bookmarkStart w:id="5440" w:name="_Toc27579663"/>
      <w:bookmarkStart w:id="5441" w:name="_Toc36116243"/>
      <w:bookmarkStart w:id="5442" w:name="_Toc45215128"/>
      <w:bookmarkStart w:id="5443" w:name="_Toc51866898"/>
      <w:bookmarkStart w:id="5444" w:name="_Toc162980392"/>
      <w:r w:rsidRPr="000903C1">
        <w:rPr>
          <w:lang w:val="en-US"/>
        </w:rPr>
        <w:t>C.2.1</w:t>
      </w:r>
      <w:r w:rsidRPr="000903C1">
        <w:rPr>
          <w:lang w:val="en-US"/>
        </w:rPr>
        <w:tab/>
        <w:t>Select mode +FCLASS</w:t>
      </w:r>
      <w:bookmarkEnd w:id="5439"/>
      <w:bookmarkEnd w:id="5440"/>
      <w:bookmarkEnd w:id="5441"/>
      <w:bookmarkEnd w:id="5442"/>
      <w:bookmarkEnd w:id="5443"/>
      <w:bookmarkEnd w:id="5444"/>
    </w:p>
    <w:p w14:paraId="46593958" w14:textId="77777777" w:rsidR="00026965" w:rsidRPr="000903C1" w:rsidRDefault="00026965">
      <w:bookmarkStart w:id="5445"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6" w:name="_MCCTEMPBM_CRPT80113252___2"/>
      <w:bookmarkEnd w:id="5445"/>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6"/>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7"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8" w:name="_MCCTEMPBM_CRPT80113254___7" w:colFirst="0" w:colLast="0"/>
            <w:bookmarkEnd w:id="5447"/>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9" w:name="_MCCTEMPBM_CRPT80113255___7"/>
            <w:bookmarkEnd w:id="5448"/>
            <w:r w:rsidRPr="000903C1">
              <w:rPr>
                <w:rFonts w:ascii="Courier New" w:hAnsi="Courier New"/>
              </w:rPr>
              <w:t>+FCLASS=?</w:t>
            </w:r>
            <w:bookmarkEnd w:id="5449"/>
          </w:p>
        </w:tc>
        <w:tc>
          <w:tcPr>
            <w:tcW w:w="2383" w:type="dxa"/>
          </w:tcPr>
          <w:p w14:paraId="3B20A180" w14:textId="77777777" w:rsidR="00026965" w:rsidRPr="000903C1" w:rsidRDefault="00026965">
            <w:pPr>
              <w:spacing w:after="20"/>
            </w:pPr>
            <w:bookmarkStart w:id="5450"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0"/>
          </w:p>
        </w:tc>
      </w:tr>
    </w:tbl>
    <w:p w14:paraId="5AEC3AD1" w14:textId="77777777" w:rsidR="00026965" w:rsidRPr="000903C1" w:rsidRDefault="00026965"/>
    <w:p w14:paraId="3399507F" w14:textId="77777777" w:rsidR="00026965" w:rsidRPr="000903C1" w:rsidRDefault="00026965">
      <w:bookmarkStart w:id="5451"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2" w:name="_Toc20207781"/>
      <w:bookmarkStart w:id="5453" w:name="_Toc27579664"/>
      <w:bookmarkStart w:id="5454" w:name="_Toc36116244"/>
      <w:bookmarkStart w:id="5455" w:name="_Toc45215129"/>
      <w:bookmarkStart w:id="5456" w:name="_Toc51866899"/>
      <w:bookmarkStart w:id="5457" w:name="_Toc162980393"/>
      <w:bookmarkEnd w:id="5451"/>
      <w:r w:rsidRPr="000903C1">
        <w:t>C.2.2</w:t>
      </w:r>
      <w:r w:rsidRPr="000903C1">
        <w:tab/>
        <w:t>Buffer threshold setting +VBT</w:t>
      </w:r>
      <w:bookmarkEnd w:id="5452"/>
      <w:bookmarkEnd w:id="5453"/>
      <w:bookmarkEnd w:id="5454"/>
      <w:bookmarkEnd w:id="5455"/>
      <w:bookmarkEnd w:id="5456"/>
      <w:bookmarkEnd w:id="5457"/>
    </w:p>
    <w:p w14:paraId="15BF286F" w14:textId="77777777" w:rsidR="00026965" w:rsidRPr="000903C1" w:rsidRDefault="00026965">
      <w:bookmarkStart w:id="5458"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8"/>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9"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0" w:name="_MCCTEMPBM_CRPT80113260___7" w:colFirst="0" w:colLast="0"/>
            <w:bookmarkEnd w:id="5459"/>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1" w:name="_MCCTEMPBM_CRPT80113261___7"/>
            <w:bookmarkEnd w:id="5460"/>
            <w:r w:rsidRPr="000903C1">
              <w:rPr>
                <w:rFonts w:ascii="Courier New" w:hAnsi="Courier New"/>
              </w:rPr>
              <w:t>+VBT=?</w:t>
            </w:r>
            <w:bookmarkEnd w:id="5461"/>
          </w:p>
        </w:tc>
        <w:tc>
          <w:tcPr>
            <w:tcW w:w="6062" w:type="dxa"/>
          </w:tcPr>
          <w:p w14:paraId="03CDD96B" w14:textId="77777777" w:rsidR="00026965" w:rsidRPr="000903C1" w:rsidRDefault="00026965">
            <w:pPr>
              <w:spacing w:after="20"/>
            </w:pPr>
            <w:bookmarkStart w:id="5462"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2"/>
          </w:p>
        </w:tc>
      </w:tr>
    </w:tbl>
    <w:p w14:paraId="125B76A2" w14:textId="77777777" w:rsidR="00026965" w:rsidRPr="000903C1" w:rsidRDefault="00026965"/>
    <w:p w14:paraId="59E2D52E" w14:textId="77777777" w:rsidR="00026965" w:rsidRPr="000903C1" w:rsidRDefault="00026965" w:rsidP="00E26141">
      <w:pPr>
        <w:pStyle w:val="Heading2"/>
      </w:pPr>
      <w:bookmarkStart w:id="5463" w:name="_Toc20207782"/>
      <w:bookmarkStart w:id="5464" w:name="_Toc27579665"/>
      <w:bookmarkStart w:id="5465" w:name="_Toc36116245"/>
      <w:bookmarkStart w:id="5466" w:name="_Toc45215130"/>
      <w:bookmarkStart w:id="5467" w:name="_Toc51866900"/>
      <w:bookmarkStart w:id="5468" w:name="_Toc162980394"/>
      <w:r w:rsidRPr="000903C1">
        <w:t>C.2.3</w:t>
      </w:r>
      <w:r w:rsidRPr="000903C1">
        <w:tab/>
        <w:t>Calling number ID presentation +VCID</w:t>
      </w:r>
      <w:bookmarkEnd w:id="5463"/>
      <w:bookmarkEnd w:id="5464"/>
      <w:bookmarkEnd w:id="5465"/>
      <w:bookmarkEnd w:id="5466"/>
      <w:bookmarkEnd w:id="5467"/>
      <w:bookmarkEnd w:id="5468"/>
    </w:p>
    <w:p w14:paraId="6E19259E" w14:textId="77777777" w:rsidR="00026965" w:rsidRPr="000903C1" w:rsidRDefault="00026965">
      <w:bookmarkStart w:id="5469"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0" w:name="_MCCTEMPBM_CRPT80113264___7"/>
      <w:bookmarkEnd w:id="5469"/>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1" w:name="_MCCTEMPBM_CRPT80113265___7"/>
      <w:bookmarkEnd w:id="5470"/>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1"/>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2"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3" w:name="_MCCTEMPBM_CRPT80113267___7" w:colFirst="0" w:colLast="0"/>
            <w:bookmarkEnd w:id="5472"/>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4" w:name="_MCCTEMPBM_CRPT80113268___7" w:colFirst="0" w:colLast="0"/>
            <w:bookmarkEnd w:id="5473"/>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4"/>
    </w:tbl>
    <w:p w14:paraId="48AA9947" w14:textId="77777777" w:rsidR="00026965" w:rsidRPr="000903C1" w:rsidRDefault="00026965"/>
    <w:p w14:paraId="53C71A46" w14:textId="77777777" w:rsidR="00026965" w:rsidRPr="000903C1" w:rsidRDefault="00026965" w:rsidP="00E26141">
      <w:pPr>
        <w:pStyle w:val="Heading2"/>
      </w:pPr>
      <w:bookmarkStart w:id="5475" w:name="_Toc20207783"/>
      <w:bookmarkStart w:id="5476" w:name="_Toc27579666"/>
      <w:bookmarkStart w:id="5477" w:name="_Toc36116246"/>
      <w:bookmarkStart w:id="5478" w:name="_Toc45215131"/>
      <w:bookmarkStart w:id="5479" w:name="_Toc51866901"/>
      <w:bookmarkStart w:id="5480" w:name="_Toc162980395"/>
      <w:r w:rsidRPr="000903C1">
        <w:t>C.2.4</w:t>
      </w:r>
      <w:r w:rsidRPr="000903C1">
        <w:tab/>
        <w:t>Receive gain selection +VGR</w:t>
      </w:r>
      <w:bookmarkEnd w:id="5475"/>
      <w:bookmarkEnd w:id="5476"/>
      <w:bookmarkEnd w:id="5477"/>
      <w:bookmarkEnd w:id="5478"/>
      <w:bookmarkEnd w:id="5479"/>
      <w:bookmarkEnd w:id="5480"/>
    </w:p>
    <w:p w14:paraId="1847D556" w14:textId="77777777" w:rsidR="00026965" w:rsidRPr="000903C1" w:rsidRDefault="00026965">
      <w:bookmarkStart w:id="5481"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1"/>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2"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3" w:name="_MCCTEMPBM_CRPT80113271___7" w:colFirst="0" w:colLast="0"/>
            <w:bookmarkEnd w:id="5482"/>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4" w:name="_MCCTEMPBM_CRPT80113272___7"/>
            <w:bookmarkEnd w:id="5483"/>
            <w:r w:rsidRPr="000903C1">
              <w:rPr>
                <w:rFonts w:ascii="Courier New" w:hAnsi="Courier New"/>
              </w:rPr>
              <w:t>+VGR=?</w:t>
            </w:r>
            <w:bookmarkEnd w:id="5484"/>
          </w:p>
        </w:tc>
        <w:tc>
          <w:tcPr>
            <w:tcW w:w="2490" w:type="dxa"/>
          </w:tcPr>
          <w:p w14:paraId="05804811" w14:textId="77777777" w:rsidR="00026965" w:rsidRPr="000903C1" w:rsidRDefault="00026965">
            <w:pPr>
              <w:spacing w:after="20"/>
            </w:pPr>
            <w:bookmarkStart w:id="5485"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5"/>
          </w:p>
        </w:tc>
      </w:tr>
    </w:tbl>
    <w:p w14:paraId="700FF8AD" w14:textId="77777777" w:rsidR="00026965" w:rsidRPr="000903C1" w:rsidRDefault="00026965"/>
    <w:p w14:paraId="2FC3FA09" w14:textId="77777777" w:rsidR="00026965" w:rsidRPr="000903C1" w:rsidRDefault="00026965" w:rsidP="00E26141">
      <w:pPr>
        <w:pStyle w:val="Heading2"/>
      </w:pPr>
      <w:bookmarkStart w:id="5486" w:name="_Toc20207784"/>
      <w:bookmarkStart w:id="5487" w:name="_Toc27579667"/>
      <w:bookmarkStart w:id="5488" w:name="_Toc36116247"/>
      <w:bookmarkStart w:id="5489" w:name="_Toc45215132"/>
      <w:bookmarkStart w:id="5490" w:name="_Toc51866902"/>
      <w:bookmarkStart w:id="5491" w:name="_Toc162980396"/>
      <w:r w:rsidRPr="000903C1">
        <w:t>C.2.5</w:t>
      </w:r>
      <w:r w:rsidRPr="000903C1">
        <w:tab/>
        <w:t>Transmit gain selection +VGT</w:t>
      </w:r>
      <w:bookmarkEnd w:id="5486"/>
      <w:bookmarkEnd w:id="5487"/>
      <w:bookmarkEnd w:id="5488"/>
      <w:bookmarkEnd w:id="5489"/>
      <w:bookmarkEnd w:id="5490"/>
      <w:bookmarkEnd w:id="5491"/>
    </w:p>
    <w:p w14:paraId="0C5C0869" w14:textId="77777777" w:rsidR="00026965" w:rsidRPr="000903C1" w:rsidRDefault="00026965">
      <w:bookmarkStart w:id="5492"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2"/>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3"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4" w:name="_MCCTEMPBM_CRPT80113276___7" w:colFirst="0" w:colLast="0"/>
            <w:bookmarkEnd w:id="5493"/>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5" w:name="_MCCTEMPBM_CRPT80113277___7"/>
            <w:bookmarkEnd w:id="5494"/>
            <w:r w:rsidRPr="000903C1">
              <w:rPr>
                <w:rFonts w:ascii="Courier New" w:hAnsi="Courier New"/>
              </w:rPr>
              <w:t>+VGT=?</w:t>
            </w:r>
            <w:bookmarkEnd w:id="5495"/>
          </w:p>
        </w:tc>
        <w:tc>
          <w:tcPr>
            <w:tcW w:w="2428" w:type="dxa"/>
          </w:tcPr>
          <w:p w14:paraId="7A56357A" w14:textId="77777777" w:rsidR="00026965" w:rsidRPr="000903C1" w:rsidRDefault="00026965">
            <w:pPr>
              <w:spacing w:after="20"/>
            </w:pPr>
            <w:bookmarkStart w:id="5496"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6"/>
          </w:p>
        </w:tc>
      </w:tr>
    </w:tbl>
    <w:p w14:paraId="570A567E" w14:textId="77777777" w:rsidR="00026965" w:rsidRPr="000903C1" w:rsidRDefault="00026965"/>
    <w:p w14:paraId="42A50C1F" w14:textId="77777777" w:rsidR="00026965" w:rsidRPr="000903C1" w:rsidRDefault="00026965" w:rsidP="00E26141">
      <w:pPr>
        <w:pStyle w:val="Heading2"/>
      </w:pPr>
      <w:bookmarkStart w:id="5497" w:name="_Toc20207785"/>
      <w:bookmarkStart w:id="5498" w:name="_Toc27579668"/>
      <w:bookmarkStart w:id="5499" w:name="_Toc36116248"/>
      <w:bookmarkStart w:id="5500" w:name="_Toc45215133"/>
      <w:bookmarkStart w:id="5501" w:name="_Toc51866903"/>
      <w:bookmarkStart w:id="5502" w:name="_Toc162980397"/>
      <w:r w:rsidRPr="000903C1">
        <w:t>C.2.6</w:t>
      </w:r>
      <w:r w:rsidRPr="000903C1">
        <w:tab/>
        <w:t>Initialise voice parameters +VIP</w:t>
      </w:r>
      <w:bookmarkEnd w:id="5497"/>
      <w:bookmarkEnd w:id="5498"/>
      <w:bookmarkEnd w:id="5499"/>
      <w:bookmarkEnd w:id="5500"/>
      <w:bookmarkEnd w:id="5501"/>
      <w:bookmarkEnd w:id="5502"/>
    </w:p>
    <w:p w14:paraId="50CECDC3" w14:textId="77777777" w:rsidR="00026965" w:rsidRPr="000903C1" w:rsidRDefault="00026965">
      <w:bookmarkStart w:id="5503"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3"/>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4"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5" w:name="_MCCTEMPBM_CRPT80113281___7"/>
            <w:bookmarkEnd w:id="5504"/>
            <w:r w:rsidRPr="000903C1">
              <w:rPr>
                <w:rFonts w:ascii="Courier New" w:hAnsi="Courier New"/>
              </w:rPr>
              <w:t>+VIP=?</w:t>
            </w:r>
            <w:bookmarkEnd w:id="5505"/>
          </w:p>
        </w:tc>
        <w:tc>
          <w:tcPr>
            <w:tcW w:w="2460" w:type="dxa"/>
          </w:tcPr>
          <w:p w14:paraId="0E0093C0" w14:textId="77777777" w:rsidR="00026965" w:rsidRPr="000903C1" w:rsidRDefault="00026965">
            <w:pPr>
              <w:spacing w:after="20"/>
            </w:pPr>
            <w:bookmarkStart w:id="5506"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6"/>
          </w:p>
        </w:tc>
      </w:tr>
    </w:tbl>
    <w:p w14:paraId="3BF6C1A3" w14:textId="77777777" w:rsidR="00026965" w:rsidRPr="000903C1" w:rsidRDefault="00026965"/>
    <w:p w14:paraId="046F506D" w14:textId="77777777" w:rsidR="00026965" w:rsidRPr="000903C1" w:rsidRDefault="00026965" w:rsidP="00E26141">
      <w:pPr>
        <w:pStyle w:val="Heading2"/>
      </w:pPr>
      <w:bookmarkStart w:id="5507" w:name="_Toc20207786"/>
      <w:bookmarkStart w:id="5508" w:name="_Toc27579669"/>
      <w:bookmarkStart w:id="5509" w:name="_Toc36116249"/>
      <w:bookmarkStart w:id="5510" w:name="_Toc45215134"/>
      <w:bookmarkStart w:id="5511" w:name="_Toc51866904"/>
      <w:bookmarkStart w:id="5512" w:name="_Toc162980398"/>
      <w:r w:rsidRPr="000903C1">
        <w:t>C.2.7</w:t>
      </w:r>
      <w:r w:rsidRPr="000903C1">
        <w:tab/>
        <w:t>Inactivity timer +VIT</w:t>
      </w:r>
      <w:bookmarkEnd w:id="5507"/>
      <w:bookmarkEnd w:id="5508"/>
      <w:bookmarkEnd w:id="5509"/>
      <w:bookmarkEnd w:id="5510"/>
      <w:bookmarkEnd w:id="5511"/>
      <w:bookmarkEnd w:id="5512"/>
    </w:p>
    <w:p w14:paraId="3D6D20A4" w14:textId="77777777" w:rsidR="00026965" w:rsidRPr="000903C1" w:rsidRDefault="00026965">
      <w:bookmarkStart w:id="5513"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3"/>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4" w:name="_MCCTEMPBM_CRPT80113284___7"/>
            <w:r w:rsidRPr="000903C1">
              <w:rPr>
                <w:rFonts w:ascii="Courier New" w:hAnsi="Courier New"/>
              </w:rPr>
              <w:t>+VIT=&lt;n&gt;</w:t>
            </w:r>
            <w:bookmarkEnd w:id="5514"/>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5"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6" w:name="_MCCTEMPBM_CRPT80113286___7"/>
            <w:bookmarkEnd w:id="5515"/>
            <w:r w:rsidRPr="000903C1">
              <w:rPr>
                <w:rFonts w:ascii="Courier New" w:hAnsi="Courier New"/>
              </w:rPr>
              <w:t>+VIT=?</w:t>
            </w:r>
            <w:bookmarkEnd w:id="5516"/>
          </w:p>
        </w:tc>
        <w:tc>
          <w:tcPr>
            <w:tcW w:w="2478" w:type="dxa"/>
          </w:tcPr>
          <w:p w14:paraId="28D79E64" w14:textId="77777777" w:rsidR="00026965" w:rsidRPr="000903C1" w:rsidRDefault="00026965">
            <w:pPr>
              <w:spacing w:after="20"/>
            </w:pPr>
            <w:bookmarkStart w:id="5517"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7"/>
          </w:p>
        </w:tc>
      </w:tr>
    </w:tbl>
    <w:p w14:paraId="37A31DC7" w14:textId="77777777" w:rsidR="00026965" w:rsidRPr="000903C1" w:rsidRDefault="00026965"/>
    <w:p w14:paraId="07BA3609" w14:textId="77777777" w:rsidR="00026965" w:rsidRPr="000903C1" w:rsidRDefault="00026965" w:rsidP="00E26141">
      <w:pPr>
        <w:pStyle w:val="Heading2"/>
      </w:pPr>
      <w:bookmarkStart w:id="5518" w:name="_Toc20207787"/>
      <w:bookmarkStart w:id="5519" w:name="_Toc27579670"/>
      <w:bookmarkStart w:id="5520" w:name="_Toc36116250"/>
      <w:bookmarkStart w:id="5521" w:name="_Toc45215135"/>
      <w:bookmarkStart w:id="5522" w:name="_Toc51866905"/>
      <w:bookmarkStart w:id="5523" w:name="_Toc162980399"/>
      <w:r w:rsidRPr="000903C1">
        <w:t>C.2.8</w:t>
      </w:r>
      <w:r w:rsidRPr="000903C1">
        <w:tab/>
        <w:t>Line selection +VLS</w:t>
      </w:r>
      <w:bookmarkEnd w:id="5518"/>
      <w:bookmarkEnd w:id="5519"/>
      <w:bookmarkEnd w:id="5520"/>
      <w:bookmarkEnd w:id="5521"/>
      <w:bookmarkEnd w:id="5522"/>
      <w:bookmarkEnd w:id="5523"/>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4"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5" w:name="_MCCTEMPBM_CRPT80113289___4" w:colFirst="1" w:colLast="2"/>
            <w:bookmarkEnd w:id="5524"/>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6" w:name="_MCCTEMPBM_CRPT80113291___4" w:colFirst="2" w:colLast="2"/>
            <w:bookmarkEnd w:id="5525"/>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7" w:name="_MCCTEMPBM_CRPT80113290___7"/>
            <w:bookmarkEnd w:id="5527"/>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6"/>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8"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9" w:name="_MCCTEMPBM_CRPT80113293___4" w:colFirst="1" w:colLast="2"/>
            <w:bookmarkEnd w:id="5528"/>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0" w:name="_MCCTEMPBM_CRPT80113294___4" w:colFirst="1" w:colLast="2"/>
            <w:bookmarkEnd w:id="5529"/>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0"/>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1"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2" w:name="_MCCTEMPBM_CRPT80113296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3" w:name="_MCCTEMPBM_CRPT80113297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3"/>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4"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5" w:name="_MCCTEMPBM_CRPT80113299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6" w:name="_MCCTEMPBM_CRPT80113300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6"/>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7"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8" w:name="_MCCTEMPBM_CRPT80113302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9" w:name="_MCCTEMPBM_CRPT80113303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9"/>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0"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1" w:name="_MCCTEMPBM_CRPT80113305___7" w:colFirst="0" w:colLast="0"/>
            <w:bookmarkEnd w:id="5540"/>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2" w:name="_MCCTEMPBM_CRPT80113306___7"/>
            <w:bookmarkEnd w:id="5541"/>
            <w:r w:rsidRPr="000903C1">
              <w:rPr>
                <w:rFonts w:ascii="Courier New" w:hAnsi="Courier New"/>
              </w:rPr>
              <w:t>+VLS=?</w:t>
            </w:r>
            <w:bookmarkEnd w:id="5542"/>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3" w:name="_MCCTEMPBM_CRPT80113307___7"/>
    </w:p>
    <w:p w14:paraId="490D001C" w14:textId="77777777" w:rsidR="00026965" w:rsidRPr="000903C1" w:rsidRDefault="00026965">
      <w:bookmarkStart w:id="5544" w:name="_MCCTEMPBM_CRPT80113308___7"/>
      <w:bookmarkEnd w:id="5543"/>
      <w:r w:rsidRPr="000903C1">
        <w:rPr>
          <w:rFonts w:ascii="Courier New" w:hAnsi="Courier New"/>
        </w:rPr>
        <w:t>+VCON</w:t>
      </w:r>
      <w:r w:rsidRPr="000903C1">
        <w:t xml:space="preserve"> is returned if an audio path is established or if a connection is made to the radio network.</w:t>
      </w:r>
    </w:p>
    <w:bookmarkEnd w:id="5544"/>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5"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6" w:name="_MCCTEMPBM_CRPT80113310___4" w:colFirst="1" w:colLast="2"/>
            <w:bookmarkEnd w:id="5545"/>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7" w:name="_MCCTEMPBM_CRPT80113311___4" w:colFirst="1" w:colLast="2"/>
            <w:bookmarkEnd w:id="5546"/>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7"/>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8"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9" w:name="_MCCTEMPBM_CRPT80113313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0" w:name="_MCCTEMPBM_CRPT80113314___7"/>
            <w:bookmarkStart w:id="5551" w:name="_MCCTEMPBM_CRPT80113315___4" w:colFirst="1" w:colLast="2"/>
            <w:bookmarkEnd w:id="5549"/>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0"/>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1"/>
    </w:tbl>
    <w:p w14:paraId="1B8C0ADF" w14:textId="77777777" w:rsidR="00026965" w:rsidRPr="000903C1" w:rsidRDefault="00026965"/>
    <w:p w14:paraId="6689D1CB" w14:textId="77777777" w:rsidR="00026965" w:rsidRPr="000903C1" w:rsidRDefault="00026965" w:rsidP="00E26141">
      <w:pPr>
        <w:pStyle w:val="Heading2"/>
      </w:pPr>
      <w:bookmarkStart w:id="5552" w:name="_Toc20207788"/>
      <w:bookmarkStart w:id="5553" w:name="_Toc27579671"/>
      <w:bookmarkStart w:id="5554" w:name="_Toc36116251"/>
      <w:bookmarkStart w:id="5555" w:name="_Toc45215136"/>
      <w:bookmarkStart w:id="5556" w:name="_Toc51866906"/>
      <w:bookmarkStart w:id="5557" w:name="_Toc162980400"/>
      <w:r w:rsidRPr="000903C1">
        <w:t>C.2.9</w:t>
      </w:r>
      <w:r w:rsidRPr="000903C1">
        <w:tab/>
        <w:t>Receive data state +VRX</w:t>
      </w:r>
      <w:bookmarkEnd w:id="5552"/>
      <w:bookmarkEnd w:id="5553"/>
      <w:bookmarkEnd w:id="5554"/>
      <w:bookmarkEnd w:id="5555"/>
      <w:bookmarkEnd w:id="5556"/>
      <w:bookmarkEnd w:id="5557"/>
    </w:p>
    <w:p w14:paraId="50424F35" w14:textId="77777777" w:rsidR="00026965" w:rsidRPr="000903C1" w:rsidRDefault="00026965">
      <w:bookmarkStart w:id="5558"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8"/>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9"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9"/>
    </w:tbl>
    <w:p w14:paraId="6A61BA44" w14:textId="77777777" w:rsidR="00026965" w:rsidRPr="000903C1" w:rsidRDefault="00026965"/>
    <w:p w14:paraId="4233BB56" w14:textId="77777777" w:rsidR="00026965" w:rsidRPr="000903C1" w:rsidRDefault="00026965" w:rsidP="00E26141">
      <w:pPr>
        <w:pStyle w:val="Heading2"/>
      </w:pPr>
      <w:bookmarkStart w:id="5560" w:name="_Toc20207789"/>
      <w:bookmarkStart w:id="5561" w:name="_Toc27579672"/>
      <w:bookmarkStart w:id="5562" w:name="_Toc36116252"/>
      <w:bookmarkStart w:id="5563" w:name="_Toc45215137"/>
      <w:bookmarkStart w:id="5564" w:name="_Toc51866907"/>
      <w:bookmarkStart w:id="5565" w:name="_Toc162980401"/>
      <w:r w:rsidRPr="000903C1">
        <w:t>C.2.10</w:t>
      </w:r>
      <w:r w:rsidRPr="000903C1">
        <w:tab/>
        <w:t>Select compression method +VSM</w:t>
      </w:r>
      <w:bookmarkEnd w:id="5560"/>
      <w:bookmarkEnd w:id="5561"/>
      <w:bookmarkEnd w:id="5562"/>
      <w:bookmarkEnd w:id="5563"/>
      <w:bookmarkEnd w:id="5564"/>
      <w:bookmarkEnd w:id="5565"/>
    </w:p>
    <w:p w14:paraId="55A6BD04" w14:textId="77777777" w:rsidR="00026965" w:rsidRPr="000903C1" w:rsidRDefault="00026965">
      <w:bookmarkStart w:id="5566"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7" w:name="_MCCTEMPBM_CRPT80113319___2"/>
      <w:bookmarkEnd w:id="5566"/>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7"/>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8" w:name="_MCCTEMPBM_CRPT80113320___7"/>
            <w:r w:rsidRPr="000903C1">
              <w:rPr>
                <w:rFonts w:ascii="Courier New" w:hAnsi="Courier New"/>
              </w:rPr>
              <w:t>+VSM=&lt;n1&gt;,&lt;n2&gt;,&lt;n3&gt;,&lt;n4&gt;</w:t>
            </w:r>
            <w:bookmarkEnd w:id="5568"/>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9"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0" w:name="_MCCTEMPBM_CRPT80113322___7"/>
            <w:bookmarkEnd w:id="5569"/>
            <w:r w:rsidRPr="000903C1">
              <w:rPr>
                <w:rFonts w:ascii="Courier New" w:hAnsi="Courier New"/>
              </w:rPr>
              <w:t>+VSM=?</w:t>
            </w:r>
            <w:bookmarkEnd w:id="5570"/>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1"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2" w:name="_Toc20207790"/>
      <w:bookmarkStart w:id="5573" w:name="_Toc27579673"/>
      <w:bookmarkStart w:id="5574" w:name="_Toc36116253"/>
      <w:bookmarkStart w:id="5575" w:name="_Toc45215138"/>
      <w:bookmarkStart w:id="5576" w:name="_Toc51866908"/>
      <w:bookmarkStart w:id="5577" w:name="_Toc162980402"/>
      <w:bookmarkEnd w:id="5571"/>
      <w:r w:rsidRPr="000903C1">
        <w:t>C.2.11</w:t>
      </w:r>
      <w:r w:rsidRPr="000903C1">
        <w:tab/>
        <w:t>DTMF and tone generation +VTS</w:t>
      </w:r>
      <w:bookmarkEnd w:id="5572"/>
      <w:bookmarkEnd w:id="5573"/>
      <w:bookmarkEnd w:id="5574"/>
      <w:bookmarkEnd w:id="5575"/>
      <w:bookmarkEnd w:id="5576"/>
      <w:bookmarkEnd w:id="5577"/>
    </w:p>
    <w:p w14:paraId="3662D20D" w14:textId="77777777" w:rsidR="00026965" w:rsidRPr="000903C1" w:rsidRDefault="00026965">
      <w:bookmarkStart w:id="5578"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9" w:name="_MCCTEMPBM_CRPT80113325___7"/>
      <w:bookmarkEnd w:id="5578"/>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9"/>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0"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0"/>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1"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1"/>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2"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2"/>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3" w:name="_MCCTEMPBM_CRPT80113329___7"/>
            <w:r w:rsidRPr="000903C1">
              <w:rPr>
                <w:rFonts w:ascii="Courier New" w:hAnsi="Courier New"/>
              </w:rPr>
              <w:t>+VTS=</w:t>
            </w:r>
            <w:r w:rsidRPr="000903C1">
              <w:rPr>
                <w:i/>
              </w:rPr>
              <w:t>as above</w:t>
            </w:r>
            <w:bookmarkEnd w:id="5583"/>
          </w:p>
        </w:tc>
        <w:tc>
          <w:tcPr>
            <w:tcW w:w="4929" w:type="dxa"/>
          </w:tcPr>
          <w:p w14:paraId="30A94948" w14:textId="77777777" w:rsidR="00026965" w:rsidRPr="000903C1" w:rsidRDefault="00026965">
            <w:pPr>
              <w:spacing w:after="20"/>
              <w:rPr>
                <w:rFonts w:ascii="Courier New" w:hAnsi="Courier New"/>
              </w:rPr>
            </w:pPr>
            <w:bookmarkStart w:id="5584" w:name="_MCCTEMPBM_CRPT80113330___7"/>
            <w:bookmarkEnd w:id="5584"/>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5" w:name="_MCCTEMPBM_CRPT80113331___7"/>
            <w:r w:rsidRPr="000903C1">
              <w:rPr>
                <w:rFonts w:ascii="Courier New" w:hAnsi="Courier New"/>
              </w:rPr>
              <w:t>+VTS=?</w:t>
            </w:r>
            <w:bookmarkEnd w:id="5585"/>
          </w:p>
        </w:tc>
        <w:tc>
          <w:tcPr>
            <w:tcW w:w="4929" w:type="dxa"/>
          </w:tcPr>
          <w:p w14:paraId="43473922" w14:textId="77777777" w:rsidR="00026965" w:rsidRPr="000903C1" w:rsidRDefault="00026965">
            <w:pPr>
              <w:spacing w:after="20"/>
            </w:pPr>
            <w:bookmarkStart w:id="5586"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6"/>
          </w:p>
        </w:tc>
      </w:tr>
    </w:tbl>
    <w:p w14:paraId="07DC679E" w14:textId="77777777" w:rsidR="00026965" w:rsidRPr="000903C1" w:rsidRDefault="00026965"/>
    <w:p w14:paraId="2D7FC788" w14:textId="77777777" w:rsidR="00026965" w:rsidRPr="000903C1" w:rsidRDefault="00026965" w:rsidP="00E26141">
      <w:pPr>
        <w:pStyle w:val="Heading2"/>
      </w:pPr>
      <w:bookmarkStart w:id="5587" w:name="_Toc20207791"/>
      <w:bookmarkStart w:id="5588" w:name="_Toc27579674"/>
      <w:bookmarkStart w:id="5589" w:name="_Toc36116254"/>
      <w:bookmarkStart w:id="5590" w:name="_Toc45215139"/>
      <w:bookmarkStart w:id="5591" w:name="_Toc51866909"/>
      <w:bookmarkStart w:id="5592" w:name="_Toc162980403"/>
      <w:r w:rsidRPr="000903C1">
        <w:t>C.2.12</w:t>
      </w:r>
      <w:r w:rsidRPr="000903C1">
        <w:tab/>
        <w:t>Tone duration +VTD</w:t>
      </w:r>
      <w:bookmarkEnd w:id="5587"/>
      <w:bookmarkEnd w:id="5588"/>
      <w:bookmarkEnd w:id="5589"/>
      <w:bookmarkEnd w:id="5590"/>
      <w:bookmarkEnd w:id="5591"/>
      <w:bookmarkEnd w:id="5592"/>
    </w:p>
    <w:p w14:paraId="1A16698D" w14:textId="77777777" w:rsidR="00026965" w:rsidRPr="000903C1" w:rsidRDefault="00026965">
      <w:bookmarkStart w:id="5593"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3"/>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4"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5" w:name="_MCCTEMPBM_CRPT80113335___7" w:colFirst="0" w:colLast="0"/>
            <w:bookmarkEnd w:id="5594"/>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6" w:name="_MCCTEMPBM_CRPT80113336___7"/>
            <w:bookmarkEnd w:id="5595"/>
            <w:r w:rsidRPr="000903C1">
              <w:rPr>
                <w:rFonts w:ascii="Courier New" w:hAnsi="Courier New"/>
              </w:rPr>
              <w:t>+VTD=?</w:t>
            </w:r>
            <w:bookmarkEnd w:id="5596"/>
          </w:p>
        </w:tc>
        <w:tc>
          <w:tcPr>
            <w:tcW w:w="2413" w:type="dxa"/>
          </w:tcPr>
          <w:p w14:paraId="5D651C91" w14:textId="77777777" w:rsidR="00026965" w:rsidRPr="000903C1" w:rsidRDefault="00026965">
            <w:pPr>
              <w:spacing w:after="20"/>
            </w:pPr>
            <w:bookmarkStart w:id="5597"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7"/>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8" w:name="_Toc20207792"/>
      <w:bookmarkStart w:id="5599" w:name="_Toc27579675"/>
      <w:bookmarkStart w:id="5600" w:name="_Toc36116255"/>
      <w:bookmarkStart w:id="5601" w:name="_Toc45215140"/>
      <w:bookmarkStart w:id="5602" w:name="_Toc51866910"/>
      <w:bookmarkStart w:id="5603" w:name="_Toc162980404"/>
      <w:r w:rsidRPr="000903C1">
        <w:lastRenderedPageBreak/>
        <w:t>C.2.13</w:t>
      </w:r>
      <w:r w:rsidRPr="000903C1">
        <w:tab/>
        <w:t>Transmit data state +VTX</w:t>
      </w:r>
      <w:bookmarkEnd w:id="5598"/>
      <w:bookmarkEnd w:id="5599"/>
      <w:bookmarkEnd w:id="5600"/>
      <w:bookmarkEnd w:id="5601"/>
      <w:bookmarkEnd w:id="5602"/>
      <w:bookmarkEnd w:id="5603"/>
    </w:p>
    <w:p w14:paraId="74BC87C5" w14:textId="77777777" w:rsidR="00026965" w:rsidRPr="000903C1" w:rsidRDefault="00026965">
      <w:pPr>
        <w:keepNext/>
        <w:keepLines/>
      </w:pPr>
      <w:bookmarkStart w:id="5604"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4"/>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5"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5"/>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6" w:name="_Toc20207793"/>
      <w:bookmarkStart w:id="5607" w:name="_Toc27579676"/>
      <w:bookmarkStart w:id="5608" w:name="_Toc36116256"/>
      <w:bookmarkStart w:id="5609" w:name="_Toc45215141"/>
      <w:bookmarkStart w:id="5610" w:name="_Toc51866911"/>
      <w:bookmarkStart w:id="5611" w:name="_Toc162980405"/>
      <w:r w:rsidRPr="000903C1">
        <w:lastRenderedPageBreak/>
        <w:t>Annex</w:t>
      </w:r>
      <w:r w:rsidR="00706AED" w:rsidRPr="000903C1">
        <w:t xml:space="preserve"> </w:t>
      </w:r>
      <w:r w:rsidRPr="000903C1">
        <w:t>D (informative):</w:t>
      </w:r>
      <w:r w:rsidRPr="000903C1">
        <w:br/>
        <w:t>Bibliography</w:t>
      </w:r>
      <w:bookmarkEnd w:id="5606"/>
      <w:bookmarkEnd w:id="5607"/>
      <w:bookmarkEnd w:id="5608"/>
      <w:bookmarkEnd w:id="5609"/>
      <w:bookmarkEnd w:id="5610"/>
      <w:bookmarkEnd w:id="5611"/>
    </w:p>
    <w:p w14:paraId="43232E49" w14:textId="77777777" w:rsidR="00026965" w:rsidRPr="000903C1" w:rsidRDefault="00026965">
      <w:pPr>
        <w:ind w:left="1440" w:hanging="1440"/>
      </w:pPr>
      <w:bookmarkStart w:id="5612" w:name="_MCCTEMPBM_CRPT80113340___2"/>
      <w:r w:rsidRPr="000903C1">
        <w:t>Informative references:</w:t>
      </w:r>
    </w:p>
    <w:bookmarkEnd w:id="5612"/>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3" w:name="_Toc20207794"/>
      <w:bookmarkStart w:id="5614" w:name="_Toc27579677"/>
      <w:bookmarkStart w:id="5615" w:name="_Toc36116257"/>
      <w:bookmarkStart w:id="5616" w:name="_Toc45215142"/>
      <w:bookmarkStart w:id="5617" w:name="_Toc51866912"/>
      <w:bookmarkStart w:id="5618" w:name="_Toc162980406"/>
      <w:r w:rsidRPr="000903C1">
        <w:lastRenderedPageBreak/>
        <w:t>Annex</w:t>
      </w:r>
      <w:r w:rsidR="00706AED" w:rsidRPr="000903C1">
        <w:t xml:space="preserve"> </w:t>
      </w:r>
      <w:r w:rsidRPr="000903C1">
        <w:t>E (informative):</w:t>
      </w:r>
      <w:r w:rsidRPr="000903C1">
        <w:br/>
        <w:t>Mobile originated alternating voice/data call example</w:t>
      </w:r>
      <w:bookmarkEnd w:id="5613"/>
      <w:bookmarkEnd w:id="5614"/>
      <w:bookmarkEnd w:id="5615"/>
      <w:bookmarkEnd w:id="5616"/>
      <w:bookmarkEnd w:id="5617"/>
      <w:bookmarkEnd w:id="5618"/>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9" w:name="_Toc20207795"/>
      <w:bookmarkStart w:id="5620" w:name="_Toc27579678"/>
      <w:bookmarkStart w:id="5621" w:name="_Toc36116258"/>
      <w:bookmarkStart w:id="5622" w:name="_Toc45215143"/>
      <w:bookmarkStart w:id="5623" w:name="_Toc51866913"/>
      <w:bookmarkStart w:id="5624" w:name="_Toc162980407"/>
      <w:r w:rsidRPr="000903C1">
        <w:lastRenderedPageBreak/>
        <w:t>Annex</w:t>
      </w:r>
      <w:r w:rsidR="00706AED" w:rsidRPr="000903C1">
        <w:t xml:space="preserve"> </w:t>
      </w:r>
      <w:r w:rsidRPr="000903C1">
        <w:t>F (informative):</w:t>
      </w:r>
      <w:r w:rsidRPr="000903C1">
        <w:br/>
        <w:t>Mobile terminated voice followed by data call example</w:t>
      </w:r>
      <w:bookmarkEnd w:id="5619"/>
      <w:bookmarkEnd w:id="5620"/>
      <w:bookmarkEnd w:id="5621"/>
      <w:bookmarkEnd w:id="5622"/>
      <w:bookmarkEnd w:id="5623"/>
      <w:bookmarkEnd w:id="5624"/>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5" w:name="_Toc20207796"/>
      <w:bookmarkStart w:id="5626" w:name="_Toc27579679"/>
      <w:bookmarkStart w:id="5627" w:name="_Toc36116259"/>
      <w:bookmarkStart w:id="5628" w:name="_Toc45215144"/>
      <w:bookmarkStart w:id="5629" w:name="_Toc51866914"/>
      <w:bookmarkStart w:id="5630" w:name="_Toc162980408"/>
      <w:r w:rsidRPr="000903C1">
        <w:lastRenderedPageBreak/>
        <w:t>An</w:t>
      </w:r>
      <w:r w:rsidR="00706AED" w:rsidRPr="000903C1">
        <w:t xml:space="preserve">nex </w:t>
      </w:r>
      <w:r w:rsidRPr="000903C1">
        <w:t>G (informative):</w:t>
      </w:r>
      <w:r w:rsidRPr="000903C1">
        <w:br/>
        <w:t>Voice call example</w:t>
      </w:r>
      <w:bookmarkEnd w:id="5625"/>
      <w:bookmarkEnd w:id="5626"/>
      <w:bookmarkEnd w:id="5627"/>
      <w:bookmarkEnd w:id="5628"/>
      <w:bookmarkEnd w:id="5629"/>
      <w:bookmarkEnd w:id="5630"/>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1" w:name="historyclause"/>
      <w:r w:rsidRPr="000903C1">
        <w:br w:type="page"/>
      </w:r>
      <w:bookmarkStart w:id="5632" w:name="_Toc20207797"/>
      <w:bookmarkStart w:id="5633" w:name="_Toc27579680"/>
      <w:bookmarkStart w:id="5634" w:name="_Toc36116260"/>
      <w:bookmarkStart w:id="5635" w:name="_Toc45215145"/>
      <w:bookmarkStart w:id="5636" w:name="_Toc51866915"/>
      <w:bookmarkStart w:id="5637" w:name="_Toc162980409"/>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2"/>
      <w:bookmarkEnd w:id="5633"/>
      <w:bookmarkEnd w:id="5634"/>
      <w:bookmarkEnd w:id="5635"/>
      <w:bookmarkEnd w:id="5636"/>
      <w:bookmarkEnd w:id="5637"/>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1"/>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r w:rsidR="00F516E7" w:rsidRPr="000903C1" w14:paraId="7E20BFA7" w14:textId="77777777" w:rsidTr="00173EEB">
        <w:tc>
          <w:tcPr>
            <w:tcW w:w="800" w:type="dxa"/>
            <w:shd w:val="solid" w:color="FFFFFF" w:fill="auto"/>
          </w:tcPr>
          <w:p w14:paraId="062AB645" w14:textId="2FECF155" w:rsidR="00F516E7" w:rsidRDefault="00F516E7" w:rsidP="00604080">
            <w:pPr>
              <w:pStyle w:val="TAC"/>
              <w:rPr>
                <w:sz w:val="16"/>
                <w:szCs w:val="16"/>
              </w:rPr>
            </w:pPr>
            <w:r>
              <w:rPr>
                <w:sz w:val="16"/>
                <w:szCs w:val="16"/>
              </w:rPr>
              <w:t>2023-09</w:t>
            </w:r>
          </w:p>
        </w:tc>
        <w:tc>
          <w:tcPr>
            <w:tcW w:w="800" w:type="dxa"/>
            <w:shd w:val="solid" w:color="FFFFFF" w:fill="auto"/>
          </w:tcPr>
          <w:p w14:paraId="2F9F28B1" w14:textId="27656962" w:rsidR="00F516E7" w:rsidRDefault="00F516E7" w:rsidP="00604080">
            <w:pPr>
              <w:pStyle w:val="TAC"/>
              <w:rPr>
                <w:sz w:val="16"/>
                <w:szCs w:val="16"/>
              </w:rPr>
            </w:pPr>
            <w:r>
              <w:rPr>
                <w:sz w:val="16"/>
                <w:szCs w:val="16"/>
              </w:rPr>
              <w:t>CT#101</w:t>
            </w:r>
          </w:p>
        </w:tc>
        <w:tc>
          <w:tcPr>
            <w:tcW w:w="1094" w:type="dxa"/>
            <w:shd w:val="solid" w:color="FFFFFF" w:fill="auto"/>
          </w:tcPr>
          <w:p w14:paraId="07E8EDEA" w14:textId="5949DA71" w:rsidR="00F516E7"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0DFBD4CC" w14:textId="3F0192EE" w:rsidR="00F516E7" w:rsidRDefault="00F516E7" w:rsidP="00604080">
            <w:pPr>
              <w:pStyle w:val="TAL"/>
              <w:rPr>
                <w:sz w:val="16"/>
                <w:szCs w:val="16"/>
              </w:rPr>
            </w:pPr>
            <w:r>
              <w:rPr>
                <w:sz w:val="16"/>
                <w:szCs w:val="16"/>
              </w:rPr>
              <w:t>0826</w:t>
            </w:r>
          </w:p>
        </w:tc>
        <w:tc>
          <w:tcPr>
            <w:tcW w:w="425" w:type="dxa"/>
            <w:shd w:val="solid" w:color="FFFFFF" w:fill="auto"/>
          </w:tcPr>
          <w:p w14:paraId="111F3EB9" w14:textId="3FAEE220" w:rsidR="00F516E7" w:rsidRDefault="00F516E7" w:rsidP="00604080">
            <w:pPr>
              <w:pStyle w:val="TAR"/>
              <w:rPr>
                <w:sz w:val="16"/>
                <w:szCs w:val="16"/>
              </w:rPr>
            </w:pPr>
            <w:r>
              <w:rPr>
                <w:sz w:val="16"/>
                <w:szCs w:val="16"/>
              </w:rPr>
              <w:t>-</w:t>
            </w:r>
          </w:p>
        </w:tc>
        <w:tc>
          <w:tcPr>
            <w:tcW w:w="425" w:type="dxa"/>
            <w:shd w:val="solid" w:color="FFFFFF" w:fill="auto"/>
          </w:tcPr>
          <w:p w14:paraId="76B603EA" w14:textId="4ABEC370" w:rsidR="00F516E7" w:rsidRDefault="00F516E7" w:rsidP="00604080">
            <w:pPr>
              <w:pStyle w:val="TAC"/>
              <w:rPr>
                <w:sz w:val="16"/>
                <w:szCs w:val="16"/>
              </w:rPr>
            </w:pPr>
            <w:r>
              <w:rPr>
                <w:sz w:val="16"/>
                <w:szCs w:val="16"/>
              </w:rPr>
              <w:t>F</w:t>
            </w:r>
          </w:p>
        </w:tc>
        <w:tc>
          <w:tcPr>
            <w:tcW w:w="4962" w:type="dxa"/>
            <w:shd w:val="solid" w:color="FFFFFF" w:fill="auto"/>
          </w:tcPr>
          <w:p w14:paraId="3FC11780" w14:textId="5B7B9B10" w:rsidR="00F516E7" w:rsidRDefault="00F516E7" w:rsidP="00604080">
            <w:pPr>
              <w:pStyle w:val="TAL"/>
            </w:pPr>
            <w:r>
              <w:t>Updates to +C5GNSSAIRDP for partially allowed NSSAI</w:t>
            </w:r>
          </w:p>
        </w:tc>
        <w:tc>
          <w:tcPr>
            <w:tcW w:w="708" w:type="dxa"/>
            <w:shd w:val="solid" w:color="FFFFFF" w:fill="auto"/>
          </w:tcPr>
          <w:p w14:paraId="6DAF6E20" w14:textId="5CC86522" w:rsidR="00F516E7" w:rsidRDefault="00F516E7" w:rsidP="00604080">
            <w:pPr>
              <w:pStyle w:val="TAC"/>
              <w:rPr>
                <w:sz w:val="16"/>
                <w:szCs w:val="16"/>
              </w:rPr>
            </w:pPr>
            <w:r>
              <w:rPr>
                <w:sz w:val="16"/>
                <w:szCs w:val="16"/>
              </w:rPr>
              <w:t>18.4.0</w:t>
            </w:r>
          </w:p>
        </w:tc>
      </w:tr>
      <w:tr w:rsidR="00F33082" w:rsidRPr="000903C1" w14:paraId="565082C1" w14:textId="77777777" w:rsidTr="00173EEB">
        <w:tc>
          <w:tcPr>
            <w:tcW w:w="800" w:type="dxa"/>
            <w:shd w:val="solid" w:color="FFFFFF" w:fill="auto"/>
          </w:tcPr>
          <w:p w14:paraId="702C0BBD" w14:textId="69B515C1" w:rsidR="00F33082" w:rsidRDefault="00F33082" w:rsidP="00604080">
            <w:pPr>
              <w:pStyle w:val="TAC"/>
              <w:rPr>
                <w:sz w:val="16"/>
                <w:szCs w:val="16"/>
              </w:rPr>
            </w:pPr>
            <w:r>
              <w:rPr>
                <w:sz w:val="16"/>
                <w:szCs w:val="16"/>
              </w:rPr>
              <w:t>2023-09</w:t>
            </w:r>
          </w:p>
        </w:tc>
        <w:tc>
          <w:tcPr>
            <w:tcW w:w="800" w:type="dxa"/>
            <w:shd w:val="solid" w:color="FFFFFF" w:fill="auto"/>
          </w:tcPr>
          <w:p w14:paraId="64CB358A" w14:textId="63107FAD" w:rsidR="00F33082" w:rsidRDefault="00F33082" w:rsidP="00604080">
            <w:pPr>
              <w:pStyle w:val="TAC"/>
              <w:rPr>
                <w:sz w:val="16"/>
                <w:szCs w:val="16"/>
              </w:rPr>
            </w:pPr>
            <w:r>
              <w:rPr>
                <w:sz w:val="16"/>
                <w:szCs w:val="16"/>
              </w:rPr>
              <w:t>CT#101</w:t>
            </w:r>
          </w:p>
        </w:tc>
        <w:tc>
          <w:tcPr>
            <w:tcW w:w="1094" w:type="dxa"/>
            <w:shd w:val="solid" w:color="FFFFFF" w:fill="auto"/>
          </w:tcPr>
          <w:p w14:paraId="62D1CDEA" w14:textId="29275746" w:rsidR="00F33082"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25D58198" w14:textId="60DB7473" w:rsidR="00F33082" w:rsidRDefault="00F33082" w:rsidP="00604080">
            <w:pPr>
              <w:pStyle w:val="TAL"/>
              <w:rPr>
                <w:sz w:val="16"/>
                <w:szCs w:val="16"/>
              </w:rPr>
            </w:pPr>
            <w:r>
              <w:rPr>
                <w:sz w:val="16"/>
                <w:szCs w:val="16"/>
              </w:rPr>
              <w:t>0827</w:t>
            </w:r>
          </w:p>
        </w:tc>
        <w:tc>
          <w:tcPr>
            <w:tcW w:w="425" w:type="dxa"/>
            <w:shd w:val="solid" w:color="FFFFFF" w:fill="auto"/>
          </w:tcPr>
          <w:p w14:paraId="0AD97A2A" w14:textId="0BDF9485" w:rsidR="00F33082" w:rsidRDefault="00F33082" w:rsidP="00604080">
            <w:pPr>
              <w:pStyle w:val="TAR"/>
              <w:rPr>
                <w:sz w:val="16"/>
                <w:szCs w:val="16"/>
              </w:rPr>
            </w:pPr>
            <w:r>
              <w:rPr>
                <w:sz w:val="16"/>
                <w:szCs w:val="16"/>
              </w:rPr>
              <w:t>-</w:t>
            </w:r>
          </w:p>
        </w:tc>
        <w:tc>
          <w:tcPr>
            <w:tcW w:w="425" w:type="dxa"/>
            <w:shd w:val="solid" w:color="FFFFFF" w:fill="auto"/>
          </w:tcPr>
          <w:p w14:paraId="54305DD8" w14:textId="1B733D2A" w:rsidR="00F33082" w:rsidRDefault="00F33082" w:rsidP="00604080">
            <w:pPr>
              <w:pStyle w:val="TAC"/>
              <w:rPr>
                <w:sz w:val="16"/>
                <w:szCs w:val="16"/>
              </w:rPr>
            </w:pPr>
            <w:r>
              <w:rPr>
                <w:sz w:val="16"/>
                <w:szCs w:val="16"/>
              </w:rPr>
              <w:t>F</w:t>
            </w:r>
          </w:p>
        </w:tc>
        <w:tc>
          <w:tcPr>
            <w:tcW w:w="4962" w:type="dxa"/>
            <w:shd w:val="solid" w:color="FFFFFF" w:fill="auto"/>
          </w:tcPr>
          <w:p w14:paraId="5E8D1756" w14:textId="68A01973" w:rsidR="00F33082" w:rsidRDefault="00F33082" w:rsidP="00604080">
            <w:pPr>
              <w:pStyle w:val="TAL"/>
            </w:pPr>
            <w:r>
              <w:t>New AT command +CCKEYREQ to request for the ciphering keys</w:t>
            </w:r>
          </w:p>
        </w:tc>
        <w:tc>
          <w:tcPr>
            <w:tcW w:w="708" w:type="dxa"/>
            <w:shd w:val="solid" w:color="FFFFFF" w:fill="auto"/>
          </w:tcPr>
          <w:p w14:paraId="65C51F59" w14:textId="60D673C3" w:rsidR="00F33082" w:rsidRDefault="00F33082" w:rsidP="00604080">
            <w:pPr>
              <w:pStyle w:val="TAC"/>
              <w:rPr>
                <w:sz w:val="16"/>
                <w:szCs w:val="16"/>
              </w:rPr>
            </w:pPr>
            <w:r>
              <w:rPr>
                <w:sz w:val="16"/>
                <w:szCs w:val="16"/>
              </w:rPr>
              <w:t>18.4.0</w:t>
            </w:r>
          </w:p>
        </w:tc>
      </w:tr>
      <w:tr w:rsidR="00FF3D57" w:rsidRPr="000903C1" w14:paraId="6D96C5F1" w14:textId="77777777" w:rsidTr="00173EEB">
        <w:tc>
          <w:tcPr>
            <w:tcW w:w="800" w:type="dxa"/>
            <w:shd w:val="solid" w:color="FFFFFF" w:fill="auto"/>
          </w:tcPr>
          <w:p w14:paraId="30BFC31B" w14:textId="4C34B340" w:rsidR="00FF3D57" w:rsidRDefault="00FF3D57" w:rsidP="00604080">
            <w:pPr>
              <w:pStyle w:val="TAC"/>
              <w:rPr>
                <w:sz w:val="16"/>
                <w:szCs w:val="16"/>
              </w:rPr>
            </w:pPr>
            <w:r>
              <w:rPr>
                <w:sz w:val="16"/>
                <w:szCs w:val="16"/>
              </w:rPr>
              <w:t>2023-09</w:t>
            </w:r>
          </w:p>
        </w:tc>
        <w:tc>
          <w:tcPr>
            <w:tcW w:w="800" w:type="dxa"/>
            <w:shd w:val="solid" w:color="FFFFFF" w:fill="auto"/>
          </w:tcPr>
          <w:p w14:paraId="47ACBBC0" w14:textId="1CCD6C1A" w:rsidR="00FF3D57" w:rsidRDefault="00FF3D57" w:rsidP="00604080">
            <w:pPr>
              <w:pStyle w:val="TAC"/>
              <w:rPr>
                <w:sz w:val="16"/>
                <w:szCs w:val="16"/>
              </w:rPr>
            </w:pPr>
            <w:r>
              <w:rPr>
                <w:sz w:val="16"/>
                <w:szCs w:val="16"/>
              </w:rPr>
              <w:t>CT#101</w:t>
            </w:r>
          </w:p>
        </w:tc>
        <w:tc>
          <w:tcPr>
            <w:tcW w:w="1094" w:type="dxa"/>
            <w:shd w:val="solid" w:color="FFFFFF" w:fill="auto"/>
          </w:tcPr>
          <w:p w14:paraId="48AB7F87" w14:textId="74D1993F" w:rsidR="00FF3D57" w:rsidRDefault="00FF3D5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CP-232203</w:t>
            </w:r>
          </w:p>
        </w:tc>
        <w:tc>
          <w:tcPr>
            <w:tcW w:w="525" w:type="dxa"/>
            <w:shd w:val="solid" w:color="FFFFFF" w:fill="auto"/>
          </w:tcPr>
          <w:p w14:paraId="76484285" w14:textId="5DD4767C" w:rsidR="00FF3D57" w:rsidRDefault="00FF3D57" w:rsidP="00604080">
            <w:pPr>
              <w:pStyle w:val="TAL"/>
              <w:rPr>
                <w:sz w:val="16"/>
                <w:szCs w:val="16"/>
              </w:rPr>
            </w:pPr>
            <w:r>
              <w:rPr>
                <w:sz w:val="16"/>
                <w:szCs w:val="16"/>
              </w:rPr>
              <w:t>0824</w:t>
            </w:r>
          </w:p>
        </w:tc>
        <w:tc>
          <w:tcPr>
            <w:tcW w:w="425" w:type="dxa"/>
            <w:shd w:val="solid" w:color="FFFFFF" w:fill="auto"/>
          </w:tcPr>
          <w:p w14:paraId="4D2CD869" w14:textId="343DAB36" w:rsidR="00FF3D57" w:rsidRDefault="00FF3D57" w:rsidP="00604080">
            <w:pPr>
              <w:pStyle w:val="TAR"/>
              <w:rPr>
                <w:sz w:val="16"/>
                <w:szCs w:val="16"/>
              </w:rPr>
            </w:pPr>
            <w:r>
              <w:rPr>
                <w:sz w:val="16"/>
                <w:szCs w:val="16"/>
              </w:rPr>
              <w:t>1</w:t>
            </w:r>
          </w:p>
        </w:tc>
        <w:tc>
          <w:tcPr>
            <w:tcW w:w="425" w:type="dxa"/>
            <w:shd w:val="solid" w:color="FFFFFF" w:fill="auto"/>
          </w:tcPr>
          <w:p w14:paraId="4C7703CB" w14:textId="2C2D6111" w:rsidR="00FF3D57" w:rsidRDefault="00FF3D57" w:rsidP="00604080">
            <w:pPr>
              <w:pStyle w:val="TAC"/>
              <w:rPr>
                <w:sz w:val="16"/>
                <w:szCs w:val="16"/>
              </w:rPr>
            </w:pPr>
            <w:r>
              <w:rPr>
                <w:sz w:val="16"/>
                <w:szCs w:val="16"/>
              </w:rPr>
              <w:t>B</w:t>
            </w:r>
          </w:p>
        </w:tc>
        <w:tc>
          <w:tcPr>
            <w:tcW w:w="4962" w:type="dxa"/>
            <w:shd w:val="solid" w:color="FFFFFF" w:fill="auto"/>
          </w:tcPr>
          <w:p w14:paraId="0CD95FCF" w14:textId="480A81FF" w:rsidR="00FF3D57" w:rsidRDefault="00FF3D57" w:rsidP="00604080">
            <w:pPr>
              <w:pStyle w:val="TAL"/>
            </w:pPr>
            <w:r>
              <w:t>AT commands for EDGE-5 API</w:t>
            </w:r>
          </w:p>
        </w:tc>
        <w:tc>
          <w:tcPr>
            <w:tcW w:w="708" w:type="dxa"/>
            <w:shd w:val="solid" w:color="FFFFFF" w:fill="auto"/>
          </w:tcPr>
          <w:p w14:paraId="0A3D529B" w14:textId="227D3558" w:rsidR="00FF3D57" w:rsidRDefault="00FF3D57" w:rsidP="00604080">
            <w:pPr>
              <w:pStyle w:val="TAC"/>
              <w:rPr>
                <w:sz w:val="16"/>
                <w:szCs w:val="16"/>
              </w:rPr>
            </w:pPr>
            <w:r>
              <w:rPr>
                <w:sz w:val="16"/>
                <w:szCs w:val="16"/>
              </w:rPr>
              <w:t>18.4.0</w:t>
            </w:r>
          </w:p>
        </w:tc>
      </w:tr>
      <w:tr w:rsidR="00484063" w:rsidRPr="000903C1" w14:paraId="34CF874D" w14:textId="77777777" w:rsidTr="00173EEB">
        <w:tc>
          <w:tcPr>
            <w:tcW w:w="800" w:type="dxa"/>
            <w:shd w:val="solid" w:color="FFFFFF" w:fill="auto"/>
          </w:tcPr>
          <w:p w14:paraId="756D2D3C" w14:textId="18865ACF" w:rsidR="00484063" w:rsidRDefault="00484063" w:rsidP="00604080">
            <w:pPr>
              <w:pStyle w:val="TAC"/>
              <w:rPr>
                <w:sz w:val="16"/>
                <w:szCs w:val="16"/>
              </w:rPr>
            </w:pPr>
            <w:r>
              <w:rPr>
                <w:sz w:val="16"/>
                <w:szCs w:val="16"/>
              </w:rPr>
              <w:t>2023-09</w:t>
            </w:r>
          </w:p>
        </w:tc>
        <w:tc>
          <w:tcPr>
            <w:tcW w:w="800" w:type="dxa"/>
            <w:shd w:val="solid" w:color="FFFFFF" w:fill="auto"/>
          </w:tcPr>
          <w:p w14:paraId="786D3C06" w14:textId="755675C3" w:rsidR="00484063" w:rsidRDefault="00484063" w:rsidP="00604080">
            <w:pPr>
              <w:pStyle w:val="TAC"/>
              <w:rPr>
                <w:sz w:val="16"/>
                <w:szCs w:val="16"/>
              </w:rPr>
            </w:pPr>
            <w:r>
              <w:rPr>
                <w:sz w:val="16"/>
                <w:szCs w:val="16"/>
              </w:rPr>
              <w:t>CT#101</w:t>
            </w:r>
          </w:p>
        </w:tc>
        <w:tc>
          <w:tcPr>
            <w:tcW w:w="1094" w:type="dxa"/>
            <w:shd w:val="solid" w:color="FFFFFF" w:fill="auto"/>
          </w:tcPr>
          <w:p w14:paraId="11A49B4F" w14:textId="165EA9C2" w:rsidR="00484063" w:rsidRDefault="0048406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CP-232198</w:t>
            </w:r>
          </w:p>
        </w:tc>
        <w:tc>
          <w:tcPr>
            <w:tcW w:w="525" w:type="dxa"/>
            <w:shd w:val="solid" w:color="FFFFFF" w:fill="auto"/>
          </w:tcPr>
          <w:p w14:paraId="72E6D32E" w14:textId="2CE76F70" w:rsidR="00484063" w:rsidRDefault="00484063" w:rsidP="00604080">
            <w:pPr>
              <w:pStyle w:val="TAL"/>
              <w:rPr>
                <w:sz w:val="16"/>
                <w:szCs w:val="16"/>
              </w:rPr>
            </w:pPr>
            <w:r>
              <w:rPr>
                <w:sz w:val="16"/>
                <w:szCs w:val="16"/>
              </w:rPr>
              <w:t>0822</w:t>
            </w:r>
          </w:p>
        </w:tc>
        <w:tc>
          <w:tcPr>
            <w:tcW w:w="425" w:type="dxa"/>
            <w:shd w:val="solid" w:color="FFFFFF" w:fill="auto"/>
          </w:tcPr>
          <w:p w14:paraId="1C406F5E" w14:textId="46D4392B" w:rsidR="00484063" w:rsidRDefault="00484063" w:rsidP="00604080">
            <w:pPr>
              <w:pStyle w:val="TAR"/>
              <w:rPr>
                <w:sz w:val="16"/>
                <w:szCs w:val="16"/>
              </w:rPr>
            </w:pPr>
            <w:r>
              <w:rPr>
                <w:sz w:val="16"/>
                <w:szCs w:val="16"/>
              </w:rPr>
              <w:t>1</w:t>
            </w:r>
          </w:p>
        </w:tc>
        <w:tc>
          <w:tcPr>
            <w:tcW w:w="425" w:type="dxa"/>
            <w:shd w:val="solid" w:color="FFFFFF" w:fill="auto"/>
          </w:tcPr>
          <w:p w14:paraId="6EFD331A" w14:textId="20713B1C" w:rsidR="00484063" w:rsidRDefault="00484063" w:rsidP="00604080">
            <w:pPr>
              <w:pStyle w:val="TAC"/>
              <w:rPr>
                <w:sz w:val="16"/>
                <w:szCs w:val="16"/>
              </w:rPr>
            </w:pPr>
            <w:r>
              <w:rPr>
                <w:sz w:val="16"/>
                <w:szCs w:val="16"/>
              </w:rPr>
              <w:t>B</w:t>
            </w:r>
          </w:p>
        </w:tc>
        <w:tc>
          <w:tcPr>
            <w:tcW w:w="4962" w:type="dxa"/>
            <w:shd w:val="solid" w:color="FFFFFF" w:fill="auto"/>
          </w:tcPr>
          <w:p w14:paraId="029E5101" w14:textId="0B7A966D" w:rsidR="00484063" w:rsidRDefault="00484063" w:rsidP="00604080">
            <w:pPr>
              <w:pStyle w:val="TAL"/>
            </w:pPr>
            <w:r>
              <w:t>New AT-command CDISCO for discontinuous coverage</w:t>
            </w:r>
          </w:p>
        </w:tc>
        <w:tc>
          <w:tcPr>
            <w:tcW w:w="708" w:type="dxa"/>
            <w:shd w:val="solid" w:color="FFFFFF" w:fill="auto"/>
          </w:tcPr>
          <w:p w14:paraId="0E963DDA" w14:textId="4506D177" w:rsidR="00484063" w:rsidRDefault="00484063" w:rsidP="00604080">
            <w:pPr>
              <w:pStyle w:val="TAC"/>
              <w:rPr>
                <w:sz w:val="16"/>
                <w:szCs w:val="16"/>
              </w:rPr>
            </w:pPr>
            <w:r>
              <w:rPr>
                <w:sz w:val="16"/>
                <w:szCs w:val="16"/>
              </w:rPr>
              <w:t>18.4.0</w:t>
            </w:r>
          </w:p>
        </w:tc>
      </w:tr>
      <w:tr w:rsidR="00035A35" w:rsidRPr="000903C1" w14:paraId="250C0A22" w14:textId="77777777" w:rsidTr="00173EEB">
        <w:tc>
          <w:tcPr>
            <w:tcW w:w="800" w:type="dxa"/>
            <w:shd w:val="solid" w:color="FFFFFF" w:fill="auto"/>
          </w:tcPr>
          <w:p w14:paraId="56A07B6D" w14:textId="59ED8BCC" w:rsidR="00035A35" w:rsidRDefault="00035A35" w:rsidP="00604080">
            <w:pPr>
              <w:pStyle w:val="TAC"/>
              <w:rPr>
                <w:sz w:val="16"/>
                <w:szCs w:val="16"/>
              </w:rPr>
            </w:pPr>
            <w:r>
              <w:rPr>
                <w:sz w:val="16"/>
                <w:szCs w:val="16"/>
              </w:rPr>
              <w:t>2023-09</w:t>
            </w:r>
          </w:p>
        </w:tc>
        <w:tc>
          <w:tcPr>
            <w:tcW w:w="800" w:type="dxa"/>
            <w:shd w:val="solid" w:color="FFFFFF" w:fill="auto"/>
          </w:tcPr>
          <w:p w14:paraId="65ABDEE2" w14:textId="0918FBF6" w:rsidR="00035A35" w:rsidRDefault="00035A35" w:rsidP="00604080">
            <w:pPr>
              <w:pStyle w:val="TAC"/>
              <w:rPr>
                <w:sz w:val="16"/>
                <w:szCs w:val="16"/>
              </w:rPr>
            </w:pPr>
            <w:r>
              <w:rPr>
                <w:sz w:val="16"/>
                <w:szCs w:val="16"/>
              </w:rPr>
              <w:t>CT#101</w:t>
            </w:r>
          </w:p>
        </w:tc>
        <w:tc>
          <w:tcPr>
            <w:tcW w:w="1094" w:type="dxa"/>
            <w:shd w:val="solid" w:color="FFFFFF" w:fill="auto"/>
          </w:tcPr>
          <w:p w14:paraId="0D927F96" w14:textId="0E1390C6" w:rsidR="00035A35" w:rsidRDefault="00035A3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48355E28" w14:textId="196F99AB" w:rsidR="00035A35" w:rsidRDefault="00035A35" w:rsidP="00604080">
            <w:pPr>
              <w:pStyle w:val="TAL"/>
              <w:rPr>
                <w:sz w:val="16"/>
                <w:szCs w:val="16"/>
              </w:rPr>
            </w:pPr>
            <w:r>
              <w:rPr>
                <w:sz w:val="16"/>
                <w:szCs w:val="16"/>
              </w:rPr>
              <w:t>0825</w:t>
            </w:r>
          </w:p>
        </w:tc>
        <w:tc>
          <w:tcPr>
            <w:tcW w:w="425" w:type="dxa"/>
            <w:shd w:val="solid" w:color="FFFFFF" w:fill="auto"/>
          </w:tcPr>
          <w:p w14:paraId="4269F501" w14:textId="2DA253FC" w:rsidR="00035A35" w:rsidRDefault="00035A35" w:rsidP="00604080">
            <w:pPr>
              <w:pStyle w:val="TAR"/>
              <w:rPr>
                <w:sz w:val="16"/>
                <w:szCs w:val="16"/>
              </w:rPr>
            </w:pPr>
            <w:r>
              <w:rPr>
                <w:sz w:val="16"/>
                <w:szCs w:val="16"/>
              </w:rPr>
              <w:t>1</w:t>
            </w:r>
          </w:p>
        </w:tc>
        <w:tc>
          <w:tcPr>
            <w:tcW w:w="425" w:type="dxa"/>
            <w:shd w:val="solid" w:color="FFFFFF" w:fill="auto"/>
          </w:tcPr>
          <w:p w14:paraId="75E90459" w14:textId="186CFCCE" w:rsidR="00035A35" w:rsidRDefault="00035A35" w:rsidP="00604080">
            <w:pPr>
              <w:pStyle w:val="TAC"/>
              <w:rPr>
                <w:sz w:val="16"/>
                <w:szCs w:val="16"/>
              </w:rPr>
            </w:pPr>
            <w:r>
              <w:rPr>
                <w:sz w:val="16"/>
                <w:szCs w:val="16"/>
              </w:rPr>
              <w:t>F</w:t>
            </w:r>
          </w:p>
        </w:tc>
        <w:tc>
          <w:tcPr>
            <w:tcW w:w="4962" w:type="dxa"/>
            <w:shd w:val="solid" w:color="FFFFFF" w:fill="auto"/>
          </w:tcPr>
          <w:p w14:paraId="0758B422" w14:textId="18F497B6" w:rsidR="00035A35" w:rsidRDefault="00035A35" w:rsidP="00604080">
            <w:pPr>
              <w:pStyle w:val="TAL"/>
            </w:pPr>
            <w:r>
              <w:t>Updates to 5GS network registration status +C5GREG for disaster condition</w:t>
            </w:r>
          </w:p>
        </w:tc>
        <w:tc>
          <w:tcPr>
            <w:tcW w:w="708" w:type="dxa"/>
            <w:shd w:val="solid" w:color="FFFFFF" w:fill="auto"/>
          </w:tcPr>
          <w:p w14:paraId="7103421B" w14:textId="2CCF3FE2" w:rsidR="00035A35" w:rsidRDefault="00035A35" w:rsidP="00604080">
            <w:pPr>
              <w:pStyle w:val="TAC"/>
              <w:rPr>
                <w:sz w:val="16"/>
                <w:szCs w:val="16"/>
              </w:rPr>
            </w:pPr>
            <w:r>
              <w:rPr>
                <w:sz w:val="16"/>
                <w:szCs w:val="16"/>
              </w:rPr>
              <w:t>18.4.0</w:t>
            </w:r>
          </w:p>
        </w:tc>
      </w:tr>
      <w:tr w:rsidR="00B011CE" w:rsidRPr="00766CAE" w14:paraId="535C9023" w14:textId="77777777" w:rsidTr="00173EEB">
        <w:tc>
          <w:tcPr>
            <w:tcW w:w="800" w:type="dxa"/>
            <w:shd w:val="solid" w:color="FFFFFF" w:fill="auto"/>
          </w:tcPr>
          <w:p w14:paraId="5966188A" w14:textId="14BD602F" w:rsidR="00B011CE" w:rsidRPr="00766CAE" w:rsidRDefault="00B011CE" w:rsidP="00B011CE">
            <w:pPr>
              <w:pStyle w:val="TAC"/>
              <w:rPr>
                <w:sz w:val="16"/>
              </w:rPr>
            </w:pPr>
            <w:r w:rsidRPr="00766CAE">
              <w:rPr>
                <w:sz w:val="16"/>
              </w:rPr>
              <w:t>2023-12</w:t>
            </w:r>
          </w:p>
        </w:tc>
        <w:tc>
          <w:tcPr>
            <w:tcW w:w="800" w:type="dxa"/>
            <w:shd w:val="solid" w:color="FFFFFF" w:fill="auto"/>
          </w:tcPr>
          <w:p w14:paraId="3CC83FAC" w14:textId="4BAF700B" w:rsidR="00B011CE" w:rsidRPr="00766CAE" w:rsidRDefault="00B011CE" w:rsidP="00B011CE">
            <w:pPr>
              <w:pStyle w:val="TAC"/>
              <w:rPr>
                <w:sz w:val="16"/>
              </w:rPr>
            </w:pPr>
            <w:r w:rsidRPr="00921B2E">
              <w:rPr>
                <w:sz w:val="16"/>
              </w:rPr>
              <w:t>CT#102</w:t>
            </w:r>
          </w:p>
        </w:tc>
        <w:tc>
          <w:tcPr>
            <w:tcW w:w="1094" w:type="dxa"/>
            <w:shd w:val="solid" w:color="FFFFFF" w:fill="auto"/>
          </w:tcPr>
          <w:p w14:paraId="693F85A5" w14:textId="1BCA45F1"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44F6F4D1" w14:textId="1B9BD029" w:rsidR="00B011CE" w:rsidRPr="00766CAE" w:rsidRDefault="00B011CE" w:rsidP="00B011CE">
            <w:pPr>
              <w:pStyle w:val="TAC"/>
              <w:rPr>
                <w:sz w:val="16"/>
              </w:rPr>
            </w:pPr>
            <w:r w:rsidRPr="00766CAE">
              <w:rPr>
                <w:sz w:val="16"/>
              </w:rPr>
              <w:t>0829</w:t>
            </w:r>
          </w:p>
        </w:tc>
        <w:tc>
          <w:tcPr>
            <w:tcW w:w="425" w:type="dxa"/>
            <w:shd w:val="solid" w:color="FFFFFF" w:fill="auto"/>
          </w:tcPr>
          <w:p w14:paraId="511AC2A7" w14:textId="438D6E24" w:rsidR="00B011CE" w:rsidRPr="00766CAE" w:rsidRDefault="00B011CE" w:rsidP="00B011CE">
            <w:pPr>
              <w:pStyle w:val="TAC"/>
              <w:rPr>
                <w:sz w:val="16"/>
              </w:rPr>
            </w:pPr>
            <w:r w:rsidRPr="00766CAE">
              <w:rPr>
                <w:sz w:val="16"/>
              </w:rPr>
              <w:t>-</w:t>
            </w:r>
          </w:p>
        </w:tc>
        <w:tc>
          <w:tcPr>
            <w:tcW w:w="425" w:type="dxa"/>
            <w:shd w:val="solid" w:color="FFFFFF" w:fill="auto"/>
          </w:tcPr>
          <w:p w14:paraId="0AAA5A83" w14:textId="23C72C3A" w:rsidR="00B011CE" w:rsidRPr="00766CAE" w:rsidRDefault="00B011CE" w:rsidP="00B011CE">
            <w:pPr>
              <w:pStyle w:val="TAC"/>
              <w:rPr>
                <w:sz w:val="16"/>
              </w:rPr>
            </w:pPr>
            <w:r w:rsidRPr="00766CAE">
              <w:rPr>
                <w:sz w:val="16"/>
              </w:rPr>
              <w:t>F</w:t>
            </w:r>
          </w:p>
        </w:tc>
        <w:tc>
          <w:tcPr>
            <w:tcW w:w="4962" w:type="dxa"/>
            <w:shd w:val="solid" w:color="FFFFFF" w:fill="auto"/>
          </w:tcPr>
          <w:p w14:paraId="445EFEE6" w14:textId="2AF87C0C" w:rsidR="00B011CE" w:rsidRPr="00766CAE" w:rsidRDefault="00B011CE" w:rsidP="00B011CE">
            <w:pPr>
              <w:pStyle w:val="TAC"/>
              <w:rPr>
                <w:sz w:val="16"/>
              </w:rPr>
            </w:pPr>
            <w:r w:rsidRPr="00766CAE">
              <w:rPr>
                <w:sz w:val="16"/>
              </w:rPr>
              <w:t>Informative examples in Clause 8 needs to be shifted</w:t>
            </w:r>
          </w:p>
        </w:tc>
        <w:tc>
          <w:tcPr>
            <w:tcW w:w="708" w:type="dxa"/>
            <w:shd w:val="solid" w:color="FFFFFF" w:fill="auto"/>
          </w:tcPr>
          <w:p w14:paraId="0B6596F3" w14:textId="663CBF1E" w:rsidR="00B011CE" w:rsidRPr="00766CAE" w:rsidRDefault="00B011CE" w:rsidP="00B011CE">
            <w:pPr>
              <w:pStyle w:val="TAC"/>
              <w:rPr>
                <w:sz w:val="16"/>
              </w:rPr>
            </w:pPr>
            <w:r w:rsidRPr="00972CBE">
              <w:rPr>
                <w:sz w:val="16"/>
              </w:rPr>
              <w:t>18.5.0</w:t>
            </w:r>
          </w:p>
        </w:tc>
      </w:tr>
      <w:tr w:rsidR="00B011CE" w:rsidRPr="00766CAE" w14:paraId="18B9D45A" w14:textId="77777777" w:rsidTr="00173EEB">
        <w:tc>
          <w:tcPr>
            <w:tcW w:w="800" w:type="dxa"/>
            <w:shd w:val="solid" w:color="FFFFFF" w:fill="auto"/>
          </w:tcPr>
          <w:p w14:paraId="41F3DB0A" w14:textId="39ACF557" w:rsidR="00B011CE" w:rsidRPr="00766CAE" w:rsidRDefault="00B011CE" w:rsidP="00B011CE">
            <w:pPr>
              <w:pStyle w:val="TAC"/>
              <w:rPr>
                <w:sz w:val="16"/>
              </w:rPr>
            </w:pPr>
            <w:r w:rsidRPr="00766CAE">
              <w:rPr>
                <w:sz w:val="16"/>
              </w:rPr>
              <w:t>2023-12</w:t>
            </w:r>
          </w:p>
        </w:tc>
        <w:tc>
          <w:tcPr>
            <w:tcW w:w="800" w:type="dxa"/>
            <w:shd w:val="solid" w:color="FFFFFF" w:fill="auto"/>
          </w:tcPr>
          <w:p w14:paraId="4326D7C3" w14:textId="437CC75A" w:rsidR="00B011CE" w:rsidRPr="00766CAE" w:rsidRDefault="00B011CE" w:rsidP="00B011CE">
            <w:pPr>
              <w:pStyle w:val="TAC"/>
              <w:rPr>
                <w:sz w:val="16"/>
              </w:rPr>
            </w:pPr>
            <w:r w:rsidRPr="00921B2E">
              <w:rPr>
                <w:sz w:val="16"/>
              </w:rPr>
              <w:t>CT#102</w:t>
            </w:r>
          </w:p>
        </w:tc>
        <w:tc>
          <w:tcPr>
            <w:tcW w:w="1094" w:type="dxa"/>
            <w:shd w:val="solid" w:color="FFFFFF" w:fill="auto"/>
          </w:tcPr>
          <w:p w14:paraId="44303878" w14:textId="349560CE" w:rsidR="00B011CE" w:rsidRPr="00766CAE" w:rsidRDefault="00B011CE" w:rsidP="00B011CE">
            <w:pPr>
              <w:pStyle w:val="TAC"/>
              <w:rPr>
                <w:rFonts w:cs="Arial"/>
                <w:sz w:val="16"/>
                <w:szCs w:val="18"/>
              </w:rPr>
            </w:pPr>
            <w:r w:rsidRPr="00766CAE">
              <w:rPr>
                <w:rFonts w:cs="Arial"/>
                <w:sz w:val="16"/>
                <w:szCs w:val="18"/>
              </w:rPr>
              <w:t>CP-233152</w:t>
            </w:r>
          </w:p>
        </w:tc>
        <w:tc>
          <w:tcPr>
            <w:tcW w:w="525" w:type="dxa"/>
            <w:shd w:val="solid" w:color="FFFFFF" w:fill="auto"/>
          </w:tcPr>
          <w:p w14:paraId="08F32B43" w14:textId="107194C1" w:rsidR="00B011CE" w:rsidRPr="00766CAE" w:rsidRDefault="00B011CE" w:rsidP="00B011CE">
            <w:pPr>
              <w:pStyle w:val="TAC"/>
              <w:rPr>
                <w:sz w:val="16"/>
              </w:rPr>
            </w:pPr>
            <w:r w:rsidRPr="00766CAE">
              <w:rPr>
                <w:sz w:val="16"/>
              </w:rPr>
              <w:t>0830</w:t>
            </w:r>
          </w:p>
        </w:tc>
        <w:tc>
          <w:tcPr>
            <w:tcW w:w="425" w:type="dxa"/>
            <w:shd w:val="solid" w:color="FFFFFF" w:fill="auto"/>
          </w:tcPr>
          <w:p w14:paraId="73CF70BE" w14:textId="70645906" w:rsidR="00B011CE" w:rsidRPr="00766CAE" w:rsidRDefault="00B011CE" w:rsidP="00B011CE">
            <w:pPr>
              <w:pStyle w:val="TAC"/>
              <w:rPr>
                <w:sz w:val="16"/>
              </w:rPr>
            </w:pPr>
            <w:r w:rsidRPr="00766CAE">
              <w:rPr>
                <w:sz w:val="16"/>
              </w:rPr>
              <w:t>-</w:t>
            </w:r>
          </w:p>
        </w:tc>
        <w:tc>
          <w:tcPr>
            <w:tcW w:w="425" w:type="dxa"/>
            <w:shd w:val="solid" w:color="FFFFFF" w:fill="auto"/>
          </w:tcPr>
          <w:p w14:paraId="78252D32" w14:textId="54B81BC3" w:rsidR="00B011CE" w:rsidRPr="00766CAE" w:rsidRDefault="00B011CE" w:rsidP="00B011CE">
            <w:pPr>
              <w:pStyle w:val="TAC"/>
              <w:rPr>
                <w:sz w:val="16"/>
              </w:rPr>
            </w:pPr>
            <w:r w:rsidRPr="00766CAE">
              <w:rPr>
                <w:sz w:val="16"/>
              </w:rPr>
              <w:t>B</w:t>
            </w:r>
          </w:p>
        </w:tc>
        <w:tc>
          <w:tcPr>
            <w:tcW w:w="4962" w:type="dxa"/>
            <w:shd w:val="solid" w:color="FFFFFF" w:fill="auto"/>
          </w:tcPr>
          <w:p w14:paraId="4543C0E3" w14:textId="360DE6ED" w:rsidR="00B011CE" w:rsidRPr="00766CAE" w:rsidRDefault="00B011CE" w:rsidP="00B011CE">
            <w:pPr>
              <w:pStyle w:val="TAC"/>
              <w:rPr>
                <w:sz w:val="16"/>
              </w:rPr>
            </w:pPr>
            <w:r w:rsidRPr="00766CAE">
              <w:rPr>
                <w:sz w:val="16"/>
              </w:rPr>
              <w:t>AT command for EDGE-5 AC registration</w:t>
            </w:r>
          </w:p>
        </w:tc>
        <w:tc>
          <w:tcPr>
            <w:tcW w:w="708" w:type="dxa"/>
            <w:shd w:val="solid" w:color="FFFFFF" w:fill="auto"/>
          </w:tcPr>
          <w:p w14:paraId="534BA9B1" w14:textId="24F89F4A" w:rsidR="00B011CE" w:rsidRPr="00766CAE" w:rsidRDefault="00B011CE" w:rsidP="00B011CE">
            <w:pPr>
              <w:pStyle w:val="TAC"/>
              <w:rPr>
                <w:sz w:val="16"/>
              </w:rPr>
            </w:pPr>
            <w:r w:rsidRPr="00972CBE">
              <w:rPr>
                <w:sz w:val="16"/>
              </w:rPr>
              <w:t>18.5.0</w:t>
            </w:r>
          </w:p>
        </w:tc>
      </w:tr>
      <w:tr w:rsidR="00B011CE" w:rsidRPr="00766CAE" w14:paraId="7793CE32" w14:textId="77777777" w:rsidTr="00173EEB">
        <w:tc>
          <w:tcPr>
            <w:tcW w:w="800" w:type="dxa"/>
            <w:shd w:val="solid" w:color="FFFFFF" w:fill="auto"/>
          </w:tcPr>
          <w:p w14:paraId="2B8FF40E" w14:textId="59DB127B" w:rsidR="00B011CE" w:rsidRPr="00766CAE" w:rsidRDefault="00B011CE" w:rsidP="00B011CE">
            <w:pPr>
              <w:pStyle w:val="TAC"/>
              <w:rPr>
                <w:sz w:val="16"/>
              </w:rPr>
            </w:pPr>
            <w:r w:rsidRPr="00766CAE">
              <w:rPr>
                <w:sz w:val="16"/>
              </w:rPr>
              <w:t>2023-12</w:t>
            </w:r>
          </w:p>
        </w:tc>
        <w:tc>
          <w:tcPr>
            <w:tcW w:w="800" w:type="dxa"/>
            <w:shd w:val="solid" w:color="FFFFFF" w:fill="auto"/>
          </w:tcPr>
          <w:p w14:paraId="4C928EAF" w14:textId="71039A52" w:rsidR="00B011CE" w:rsidRPr="00766CAE" w:rsidRDefault="00B011CE" w:rsidP="00B011CE">
            <w:pPr>
              <w:pStyle w:val="TAC"/>
              <w:rPr>
                <w:sz w:val="16"/>
              </w:rPr>
            </w:pPr>
            <w:r w:rsidRPr="00921B2E">
              <w:rPr>
                <w:sz w:val="16"/>
              </w:rPr>
              <w:t>CT#102</w:t>
            </w:r>
          </w:p>
        </w:tc>
        <w:tc>
          <w:tcPr>
            <w:tcW w:w="1094" w:type="dxa"/>
            <w:shd w:val="solid" w:color="FFFFFF" w:fill="auto"/>
          </w:tcPr>
          <w:p w14:paraId="2D78A1FF" w14:textId="7BE7F174"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07EB85FD" w14:textId="51D80C15" w:rsidR="00B011CE" w:rsidRPr="00766CAE" w:rsidRDefault="00B011CE" w:rsidP="00B011CE">
            <w:pPr>
              <w:pStyle w:val="TAC"/>
              <w:rPr>
                <w:sz w:val="16"/>
              </w:rPr>
            </w:pPr>
            <w:r w:rsidRPr="00766CAE">
              <w:rPr>
                <w:sz w:val="16"/>
              </w:rPr>
              <w:t>0831</w:t>
            </w:r>
          </w:p>
        </w:tc>
        <w:tc>
          <w:tcPr>
            <w:tcW w:w="425" w:type="dxa"/>
            <w:shd w:val="solid" w:color="FFFFFF" w:fill="auto"/>
          </w:tcPr>
          <w:p w14:paraId="717FDFEC" w14:textId="68546C79" w:rsidR="00B011CE" w:rsidRPr="00766CAE" w:rsidRDefault="00B011CE" w:rsidP="00B011CE">
            <w:pPr>
              <w:pStyle w:val="TAC"/>
              <w:rPr>
                <w:sz w:val="16"/>
              </w:rPr>
            </w:pPr>
            <w:r w:rsidRPr="00766CAE">
              <w:rPr>
                <w:sz w:val="16"/>
              </w:rPr>
              <w:t>-</w:t>
            </w:r>
          </w:p>
        </w:tc>
        <w:tc>
          <w:tcPr>
            <w:tcW w:w="425" w:type="dxa"/>
            <w:shd w:val="solid" w:color="FFFFFF" w:fill="auto"/>
          </w:tcPr>
          <w:p w14:paraId="51BE5699" w14:textId="09D25EEA" w:rsidR="00B011CE" w:rsidRPr="00766CAE" w:rsidRDefault="00B011CE" w:rsidP="00B011CE">
            <w:pPr>
              <w:pStyle w:val="TAC"/>
              <w:rPr>
                <w:sz w:val="16"/>
              </w:rPr>
            </w:pPr>
            <w:r w:rsidRPr="00766CAE">
              <w:rPr>
                <w:sz w:val="16"/>
              </w:rPr>
              <w:t>B</w:t>
            </w:r>
          </w:p>
        </w:tc>
        <w:tc>
          <w:tcPr>
            <w:tcW w:w="4962" w:type="dxa"/>
            <w:shd w:val="solid" w:color="FFFFFF" w:fill="auto"/>
          </w:tcPr>
          <w:p w14:paraId="0E0CFAC9" w14:textId="668FDB45" w:rsidR="00B011CE" w:rsidRPr="00766CAE" w:rsidRDefault="00B011CE" w:rsidP="00B011CE">
            <w:pPr>
              <w:pStyle w:val="TAC"/>
              <w:rPr>
                <w:sz w:val="16"/>
              </w:rPr>
            </w:pPr>
            <w:r w:rsidRPr="00766CAE">
              <w:rPr>
                <w:sz w:val="16"/>
              </w:rPr>
              <w:t>AT command for N3QAI</w:t>
            </w:r>
          </w:p>
        </w:tc>
        <w:tc>
          <w:tcPr>
            <w:tcW w:w="708" w:type="dxa"/>
            <w:shd w:val="solid" w:color="FFFFFF" w:fill="auto"/>
          </w:tcPr>
          <w:p w14:paraId="22FDA446" w14:textId="32441DB9" w:rsidR="00B011CE" w:rsidRPr="00766CAE" w:rsidRDefault="00B011CE" w:rsidP="00B011CE">
            <w:pPr>
              <w:pStyle w:val="TAC"/>
              <w:rPr>
                <w:sz w:val="16"/>
              </w:rPr>
            </w:pPr>
            <w:r w:rsidRPr="00972CBE">
              <w:rPr>
                <w:sz w:val="16"/>
              </w:rPr>
              <w:t>18.5.0</w:t>
            </w:r>
          </w:p>
        </w:tc>
      </w:tr>
      <w:tr w:rsidR="00B011CE" w:rsidRPr="00766CAE" w14:paraId="0FDA9E0F" w14:textId="77777777" w:rsidTr="00173EEB">
        <w:tc>
          <w:tcPr>
            <w:tcW w:w="800" w:type="dxa"/>
            <w:shd w:val="solid" w:color="FFFFFF" w:fill="auto"/>
          </w:tcPr>
          <w:p w14:paraId="62A31FEF" w14:textId="0A874B6A" w:rsidR="00B011CE" w:rsidRPr="00766CAE" w:rsidRDefault="00B011CE" w:rsidP="00B011CE">
            <w:pPr>
              <w:pStyle w:val="TAC"/>
              <w:rPr>
                <w:sz w:val="16"/>
              </w:rPr>
            </w:pPr>
            <w:r w:rsidRPr="00766CAE">
              <w:rPr>
                <w:sz w:val="16"/>
              </w:rPr>
              <w:t>2023-12</w:t>
            </w:r>
          </w:p>
        </w:tc>
        <w:tc>
          <w:tcPr>
            <w:tcW w:w="800" w:type="dxa"/>
            <w:shd w:val="solid" w:color="FFFFFF" w:fill="auto"/>
          </w:tcPr>
          <w:p w14:paraId="270D0E1C" w14:textId="7A350544" w:rsidR="00B011CE" w:rsidRPr="00766CAE" w:rsidRDefault="00B011CE" w:rsidP="00B011CE">
            <w:pPr>
              <w:pStyle w:val="TAC"/>
              <w:rPr>
                <w:sz w:val="16"/>
              </w:rPr>
            </w:pPr>
            <w:r w:rsidRPr="00921B2E">
              <w:rPr>
                <w:sz w:val="16"/>
              </w:rPr>
              <w:t>CT#102</w:t>
            </w:r>
          </w:p>
        </w:tc>
        <w:tc>
          <w:tcPr>
            <w:tcW w:w="1094" w:type="dxa"/>
            <w:shd w:val="solid" w:color="FFFFFF" w:fill="auto"/>
          </w:tcPr>
          <w:p w14:paraId="3AE30C6F" w14:textId="330AB80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360C402" w14:textId="4F820B40" w:rsidR="00B011CE" w:rsidRPr="00766CAE" w:rsidRDefault="00B011CE" w:rsidP="00B011CE">
            <w:pPr>
              <w:pStyle w:val="TAC"/>
              <w:rPr>
                <w:sz w:val="16"/>
              </w:rPr>
            </w:pPr>
            <w:r w:rsidRPr="00766CAE">
              <w:rPr>
                <w:sz w:val="16"/>
              </w:rPr>
              <w:t>0832</w:t>
            </w:r>
          </w:p>
        </w:tc>
        <w:tc>
          <w:tcPr>
            <w:tcW w:w="425" w:type="dxa"/>
            <w:shd w:val="solid" w:color="FFFFFF" w:fill="auto"/>
          </w:tcPr>
          <w:p w14:paraId="224C57B8" w14:textId="4AF67EED" w:rsidR="00B011CE" w:rsidRPr="00766CAE" w:rsidRDefault="00B011CE" w:rsidP="00B011CE">
            <w:pPr>
              <w:pStyle w:val="TAC"/>
              <w:rPr>
                <w:sz w:val="16"/>
              </w:rPr>
            </w:pPr>
            <w:r w:rsidRPr="00766CAE">
              <w:rPr>
                <w:sz w:val="16"/>
              </w:rPr>
              <w:t>-</w:t>
            </w:r>
          </w:p>
        </w:tc>
        <w:tc>
          <w:tcPr>
            <w:tcW w:w="425" w:type="dxa"/>
            <w:shd w:val="solid" w:color="FFFFFF" w:fill="auto"/>
          </w:tcPr>
          <w:p w14:paraId="65CE0343" w14:textId="6D701A6B" w:rsidR="00B011CE" w:rsidRPr="00766CAE" w:rsidRDefault="00B011CE" w:rsidP="00B011CE">
            <w:pPr>
              <w:pStyle w:val="TAC"/>
              <w:rPr>
                <w:sz w:val="16"/>
              </w:rPr>
            </w:pPr>
            <w:r w:rsidRPr="00766CAE">
              <w:rPr>
                <w:sz w:val="16"/>
              </w:rPr>
              <w:t>F</w:t>
            </w:r>
          </w:p>
        </w:tc>
        <w:tc>
          <w:tcPr>
            <w:tcW w:w="4962" w:type="dxa"/>
            <w:shd w:val="solid" w:color="FFFFFF" w:fill="auto"/>
          </w:tcPr>
          <w:p w14:paraId="2B5FFDE1" w14:textId="00B2704A" w:rsidR="00B011CE" w:rsidRPr="00766CAE" w:rsidRDefault="00B011CE" w:rsidP="00B011CE">
            <w:pPr>
              <w:pStyle w:val="TAC"/>
              <w:rPr>
                <w:sz w:val="16"/>
              </w:rPr>
            </w:pPr>
            <w:r w:rsidRPr="00766CAE">
              <w:rPr>
                <w:sz w:val="16"/>
              </w:rPr>
              <w:t>Updates to +CGDCONT for EDC and SDNAEPC support indicator</w:t>
            </w:r>
          </w:p>
        </w:tc>
        <w:tc>
          <w:tcPr>
            <w:tcW w:w="708" w:type="dxa"/>
            <w:shd w:val="solid" w:color="FFFFFF" w:fill="auto"/>
          </w:tcPr>
          <w:p w14:paraId="1C9B60BB" w14:textId="5F17F158" w:rsidR="00B011CE" w:rsidRPr="00766CAE" w:rsidRDefault="00B011CE" w:rsidP="00B011CE">
            <w:pPr>
              <w:pStyle w:val="TAC"/>
              <w:rPr>
                <w:sz w:val="16"/>
              </w:rPr>
            </w:pPr>
            <w:r w:rsidRPr="00972CBE">
              <w:rPr>
                <w:sz w:val="16"/>
              </w:rPr>
              <w:t>18.5.0</w:t>
            </w:r>
          </w:p>
        </w:tc>
      </w:tr>
      <w:tr w:rsidR="00B011CE" w:rsidRPr="00766CAE" w14:paraId="4B3F6D5A" w14:textId="77777777" w:rsidTr="00173EEB">
        <w:tc>
          <w:tcPr>
            <w:tcW w:w="800" w:type="dxa"/>
            <w:shd w:val="solid" w:color="FFFFFF" w:fill="auto"/>
          </w:tcPr>
          <w:p w14:paraId="4780C0CF" w14:textId="3C9EFCCB" w:rsidR="00B011CE" w:rsidRPr="00766CAE" w:rsidRDefault="00B011CE" w:rsidP="00B011CE">
            <w:pPr>
              <w:pStyle w:val="TAC"/>
              <w:rPr>
                <w:sz w:val="16"/>
              </w:rPr>
            </w:pPr>
            <w:r w:rsidRPr="00766CAE">
              <w:rPr>
                <w:sz w:val="16"/>
              </w:rPr>
              <w:t>2023-12</w:t>
            </w:r>
          </w:p>
        </w:tc>
        <w:tc>
          <w:tcPr>
            <w:tcW w:w="800" w:type="dxa"/>
            <w:shd w:val="solid" w:color="FFFFFF" w:fill="auto"/>
          </w:tcPr>
          <w:p w14:paraId="3171A868" w14:textId="3492AFAF" w:rsidR="00B011CE" w:rsidRPr="00766CAE" w:rsidRDefault="00B011CE" w:rsidP="00B011CE">
            <w:pPr>
              <w:pStyle w:val="TAC"/>
              <w:rPr>
                <w:sz w:val="16"/>
              </w:rPr>
            </w:pPr>
            <w:r w:rsidRPr="00921B2E">
              <w:rPr>
                <w:sz w:val="16"/>
              </w:rPr>
              <w:t>CT#102</w:t>
            </w:r>
          </w:p>
        </w:tc>
        <w:tc>
          <w:tcPr>
            <w:tcW w:w="1094" w:type="dxa"/>
            <w:shd w:val="solid" w:color="FFFFFF" w:fill="auto"/>
          </w:tcPr>
          <w:p w14:paraId="70566423" w14:textId="6C0C9C88"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D4C820F" w14:textId="61D4065B" w:rsidR="00B011CE" w:rsidRPr="00766CAE" w:rsidRDefault="00B011CE" w:rsidP="00B011CE">
            <w:pPr>
              <w:pStyle w:val="TAC"/>
              <w:rPr>
                <w:sz w:val="16"/>
              </w:rPr>
            </w:pPr>
            <w:r w:rsidRPr="00766CAE">
              <w:rPr>
                <w:sz w:val="16"/>
              </w:rPr>
              <w:t>0837</w:t>
            </w:r>
          </w:p>
        </w:tc>
        <w:tc>
          <w:tcPr>
            <w:tcW w:w="425" w:type="dxa"/>
            <w:shd w:val="solid" w:color="FFFFFF" w:fill="auto"/>
          </w:tcPr>
          <w:p w14:paraId="3B26504B" w14:textId="77777777" w:rsidR="00B011CE" w:rsidRPr="00766CAE" w:rsidRDefault="00B011CE" w:rsidP="00B011CE">
            <w:pPr>
              <w:pStyle w:val="TAC"/>
              <w:rPr>
                <w:sz w:val="16"/>
              </w:rPr>
            </w:pPr>
          </w:p>
        </w:tc>
        <w:tc>
          <w:tcPr>
            <w:tcW w:w="425" w:type="dxa"/>
            <w:shd w:val="solid" w:color="FFFFFF" w:fill="auto"/>
          </w:tcPr>
          <w:p w14:paraId="47E314BA" w14:textId="1E04A8CD" w:rsidR="00B011CE" w:rsidRPr="00766CAE" w:rsidRDefault="00B011CE" w:rsidP="00B011CE">
            <w:pPr>
              <w:pStyle w:val="TAC"/>
              <w:rPr>
                <w:sz w:val="16"/>
              </w:rPr>
            </w:pPr>
            <w:r w:rsidRPr="00766CAE">
              <w:rPr>
                <w:sz w:val="16"/>
              </w:rPr>
              <w:t xml:space="preserve">F </w:t>
            </w:r>
          </w:p>
        </w:tc>
        <w:tc>
          <w:tcPr>
            <w:tcW w:w="4962" w:type="dxa"/>
            <w:shd w:val="solid" w:color="FFFFFF" w:fill="auto"/>
          </w:tcPr>
          <w:p w14:paraId="6D9F0859" w14:textId="33CC8ED9" w:rsidR="00B011CE" w:rsidRPr="00766CAE" w:rsidRDefault="00B011CE" w:rsidP="00B011CE">
            <w:pPr>
              <w:pStyle w:val="TAC"/>
              <w:rPr>
                <w:sz w:val="16"/>
              </w:rPr>
            </w:pPr>
            <w:r w:rsidRPr="00766CAE">
              <w:rPr>
                <w:sz w:val="16"/>
              </w:rPr>
              <w:t>Correction on AT command +C5GPDUAUTHR and +C5GPU2NRAUTHR</w:t>
            </w:r>
          </w:p>
        </w:tc>
        <w:tc>
          <w:tcPr>
            <w:tcW w:w="708" w:type="dxa"/>
            <w:shd w:val="solid" w:color="FFFFFF" w:fill="auto"/>
          </w:tcPr>
          <w:p w14:paraId="091023F0" w14:textId="7A6AA9EE" w:rsidR="00B011CE" w:rsidRPr="00766CAE" w:rsidRDefault="00B011CE" w:rsidP="00B011CE">
            <w:pPr>
              <w:pStyle w:val="TAC"/>
              <w:rPr>
                <w:sz w:val="16"/>
              </w:rPr>
            </w:pPr>
            <w:r w:rsidRPr="00972CBE">
              <w:rPr>
                <w:sz w:val="16"/>
              </w:rPr>
              <w:t>18.5.0</w:t>
            </w:r>
          </w:p>
        </w:tc>
      </w:tr>
      <w:tr w:rsidR="00B011CE" w:rsidRPr="00766CAE" w14:paraId="51BBCD0D" w14:textId="77777777" w:rsidTr="00173EEB">
        <w:tc>
          <w:tcPr>
            <w:tcW w:w="800" w:type="dxa"/>
            <w:shd w:val="solid" w:color="FFFFFF" w:fill="auto"/>
          </w:tcPr>
          <w:p w14:paraId="3A49746F" w14:textId="5AE0A8C8" w:rsidR="00B011CE" w:rsidRPr="00766CAE" w:rsidRDefault="00B011CE" w:rsidP="00B011CE">
            <w:pPr>
              <w:pStyle w:val="TAC"/>
              <w:rPr>
                <w:sz w:val="16"/>
              </w:rPr>
            </w:pPr>
            <w:r w:rsidRPr="00766CAE">
              <w:rPr>
                <w:sz w:val="16"/>
              </w:rPr>
              <w:t>2023-12</w:t>
            </w:r>
          </w:p>
        </w:tc>
        <w:tc>
          <w:tcPr>
            <w:tcW w:w="800" w:type="dxa"/>
            <w:shd w:val="solid" w:color="FFFFFF" w:fill="auto"/>
          </w:tcPr>
          <w:p w14:paraId="2F04A99B" w14:textId="69061C19" w:rsidR="00B011CE" w:rsidRPr="00766CAE" w:rsidRDefault="00B011CE" w:rsidP="00B011CE">
            <w:pPr>
              <w:pStyle w:val="TAC"/>
              <w:rPr>
                <w:sz w:val="16"/>
              </w:rPr>
            </w:pPr>
            <w:r w:rsidRPr="00921B2E">
              <w:rPr>
                <w:sz w:val="16"/>
              </w:rPr>
              <w:t>CT#102</w:t>
            </w:r>
          </w:p>
        </w:tc>
        <w:tc>
          <w:tcPr>
            <w:tcW w:w="1094" w:type="dxa"/>
            <w:shd w:val="solid" w:color="FFFFFF" w:fill="auto"/>
          </w:tcPr>
          <w:p w14:paraId="60EB6CA2" w14:textId="5D423BEF" w:rsidR="00B011CE" w:rsidRPr="00766CAE" w:rsidRDefault="00B011CE" w:rsidP="00B011CE">
            <w:pPr>
              <w:pStyle w:val="TAC"/>
              <w:rPr>
                <w:rFonts w:cs="Arial"/>
                <w:sz w:val="16"/>
                <w:szCs w:val="18"/>
              </w:rPr>
            </w:pPr>
            <w:r w:rsidRPr="00766CAE">
              <w:rPr>
                <w:rFonts w:cs="Arial"/>
                <w:sz w:val="16"/>
                <w:szCs w:val="18"/>
              </w:rPr>
              <w:t>CP-233163</w:t>
            </w:r>
          </w:p>
        </w:tc>
        <w:tc>
          <w:tcPr>
            <w:tcW w:w="525" w:type="dxa"/>
            <w:shd w:val="solid" w:color="FFFFFF" w:fill="auto"/>
          </w:tcPr>
          <w:p w14:paraId="42B36E13" w14:textId="64993C8C" w:rsidR="00B011CE" w:rsidRPr="00766CAE" w:rsidRDefault="00B011CE" w:rsidP="00B011CE">
            <w:pPr>
              <w:pStyle w:val="TAC"/>
              <w:rPr>
                <w:sz w:val="16"/>
              </w:rPr>
            </w:pPr>
            <w:r w:rsidRPr="00766CAE">
              <w:rPr>
                <w:sz w:val="16"/>
              </w:rPr>
              <w:t>0840</w:t>
            </w:r>
          </w:p>
        </w:tc>
        <w:tc>
          <w:tcPr>
            <w:tcW w:w="425" w:type="dxa"/>
            <w:shd w:val="solid" w:color="FFFFFF" w:fill="auto"/>
          </w:tcPr>
          <w:p w14:paraId="7892A5F7" w14:textId="65B4ACAF" w:rsidR="00B011CE" w:rsidRPr="00766CAE" w:rsidRDefault="00B011CE" w:rsidP="00B011CE">
            <w:pPr>
              <w:pStyle w:val="TAC"/>
              <w:rPr>
                <w:sz w:val="16"/>
              </w:rPr>
            </w:pPr>
            <w:r w:rsidRPr="00766CAE">
              <w:rPr>
                <w:sz w:val="16"/>
              </w:rPr>
              <w:t>1</w:t>
            </w:r>
          </w:p>
        </w:tc>
        <w:tc>
          <w:tcPr>
            <w:tcW w:w="425" w:type="dxa"/>
            <w:shd w:val="solid" w:color="FFFFFF" w:fill="auto"/>
          </w:tcPr>
          <w:p w14:paraId="2CF5F77B" w14:textId="5F51B001" w:rsidR="00B011CE" w:rsidRPr="00766CAE" w:rsidRDefault="00B011CE" w:rsidP="00B011CE">
            <w:pPr>
              <w:pStyle w:val="TAC"/>
              <w:rPr>
                <w:sz w:val="16"/>
              </w:rPr>
            </w:pPr>
            <w:r w:rsidRPr="00766CAE">
              <w:rPr>
                <w:sz w:val="16"/>
              </w:rPr>
              <w:t>A</w:t>
            </w:r>
          </w:p>
        </w:tc>
        <w:tc>
          <w:tcPr>
            <w:tcW w:w="4962" w:type="dxa"/>
            <w:shd w:val="solid" w:color="FFFFFF" w:fill="auto"/>
          </w:tcPr>
          <w:p w14:paraId="7324022C" w14:textId="5BDA0EEC" w:rsidR="00B011CE" w:rsidRPr="00766CAE" w:rsidRDefault="00B011CE" w:rsidP="00B011CE">
            <w:pPr>
              <w:pStyle w:val="TAC"/>
              <w:rPr>
                <w:sz w:val="16"/>
              </w:rPr>
            </w:pPr>
            <w:r w:rsidRPr="00766CAE">
              <w:rPr>
                <w:sz w:val="16"/>
              </w:rPr>
              <w:t>Extended rejected NSSAI IE in +C5GNSSAIRDP command</w:t>
            </w:r>
          </w:p>
        </w:tc>
        <w:tc>
          <w:tcPr>
            <w:tcW w:w="708" w:type="dxa"/>
            <w:shd w:val="solid" w:color="FFFFFF" w:fill="auto"/>
          </w:tcPr>
          <w:p w14:paraId="47743FAE" w14:textId="2A70E90A" w:rsidR="00B011CE" w:rsidRPr="00766CAE" w:rsidRDefault="00B011CE" w:rsidP="00B011CE">
            <w:pPr>
              <w:pStyle w:val="TAC"/>
              <w:rPr>
                <w:sz w:val="16"/>
              </w:rPr>
            </w:pPr>
            <w:r w:rsidRPr="00972CBE">
              <w:rPr>
                <w:sz w:val="16"/>
              </w:rPr>
              <w:t>18.5.0</w:t>
            </w:r>
          </w:p>
        </w:tc>
      </w:tr>
      <w:tr w:rsidR="00B011CE" w:rsidRPr="00766CAE" w14:paraId="78705D96" w14:textId="77777777" w:rsidTr="00173EEB">
        <w:tc>
          <w:tcPr>
            <w:tcW w:w="800" w:type="dxa"/>
            <w:shd w:val="solid" w:color="FFFFFF" w:fill="auto"/>
          </w:tcPr>
          <w:p w14:paraId="47D948DE" w14:textId="12F032B8" w:rsidR="00B011CE" w:rsidRPr="00766CAE" w:rsidRDefault="00B011CE" w:rsidP="00B011CE">
            <w:pPr>
              <w:pStyle w:val="TAC"/>
              <w:rPr>
                <w:sz w:val="16"/>
              </w:rPr>
            </w:pPr>
            <w:r w:rsidRPr="00766CAE">
              <w:rPr>
                <w:sz w:val="16"/>
              </w:rPr>
              <w:t>2023-12</w:t>
            </w:r>
          </w:p>
        </w:tc>
        <w:tc>
          <w:tcPr>
            <w:tcW w:w="800" w:type="dxa"/>
            <w:shd w:val="solid" w:color="FFFFFF" w:fill="auto"/>
          </w:tcPr>
          <w:p w14:paraId="75CD5339" w14:textId="48A8E512" w:rsidR="00B011CE" w:rsidRPr="00766CAE" w:rsidRDefault="00B011CE" w:rsidP="00B011CE">
            <w:pPr>
              <w:pStyle w:val="TAC"/>
              <w:rPr>
                <w:sz w:val="16"/>
              </w:rPr>
            </w:pPr>
            <w:r w:rsidRPr="00921B2E">
              <w:rPr>
                <w:sz w:val="16"/>
              </w:rPr>
              <w:t>CT#102</w:t>
            </w:r>
          </w:p>
        </w:tc>
        <w:tc>
          <w:tcPr>
            <w:tcW w:w="1094" w:type="dxa"/>
            <w:shd w:val="solid" w:color="FFFFFF" w:fill="auto"/>
          </w:tcPr>
          <w:p w14:paraId="60FEA518" w14:textId="43405E3C"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24107F6F" w14:textId="73DC5441" w:rsidR="00B011CE" w:rsidRPr="00766CAE" w:rsidRDefault="00B011CE" w:rsidP="00B011CE">
            <w:pPr>
              <w:pStyle w:val="TAC"/>
              <w:rPr>
                <w:sz w:val="16"/>
              </w:rPr>
            </w:pPr>
            <w:r w:rsidRPr="00766CAE">
              <w:rPr>
                <w:sz w:val="16"/>
              </w:rPr>
              <w:t>0828</w:t>
            </w:r>
          </w:p>
        </w:tc>
        <w:tc>
          <w:tcPr>
            <w:tcW w:w="425" w:type="dxa"/>
            <w:shd w:val="solid" w:color="FFFFFF" w:fill="auto"/>
          </w:tcPr>
          <w:p w14:paraId="27F58683" w14:textId="669926B1" w:rsidR="00B011CE" w:rsidRPr="00766CAE" w:rsidRDefault="00B011CE" w:rsidP="00B011CE">
            <w:pPr>
              <w:pStyle w:val="TAC"/>
              <w:rPr>
                <w:sz w:val="16"/>
              </w:rPr>
            </w:pPr>
            <w:r w:rsidRPr="00766CAE">
              <w:rPr>
                <w:sz w:val="16"/>
              </w:rPr>
              <w:t>1</w:t>
            </w:r>
          </w:p>
        </w:tc>
        <w:tc>
          <w:tcPr>
            <w:tcW w:w="425" w:type="dxa"/>
            <w:shd w:val="solid" w:color="FFFFFF" w:fill="auto"/>
          </w:tcPr>
          <w:p w14:paraId="11362A7B" w14:textId="1C6E2F7E" w:rsidR="00B011CE" w:rsidRPr="00766CAE" w:rsidRDefault="00B011CE" w:rsidP="00B011CE">
            <w:pPr>
              <w:pStyle w:val="TAC"/>
              <w:rPr>
                <w:sz w:val="16"/>
              </w:rPr>
            </w:pPr>
            <w:r w:rsidRPr="00766CAE">
              <w:rPr>
                <w:sz w:val="16"/>
              </w:rPr>
              <w:t>C</w:t>
            </w:r>
          </w:p>
        </w:tc>
        <w:tc>
          <w:tcPr>
            <w:tcW w:w="4962" w:type="dxa"/>
            <w:shd w:val="solid" w:color="FFFFFF" w:fill="auto"/>
          </w:tcPr>
          <w:p w14:paraId="660870D2" w14:textId="4A20AA6C" w:rsidR="00B011CE" w:rsidRPr="00766CAE" w:rsidRDefault="00B011CE" w:rsidP="00B011CE">
            <w:pPr>
              <w:pStyle w:val="TAC"/>
              <w:rPr>
                <w:sz w:val="16"/>
              </w:rPr>
            </w:pPr>
            <w:r w:rsidRPr="00766CAE">
              <w:rPr>
                <w:sz w:val="16"/>
              </w:rPr>
              <w:t>Updates to the +CUNPER command</w:t>
            </w:r>
          </w:p>
        </w:tc>
        <w:tc>
          <w:tcPr>
            <w:tcW w:w="708" w:type="dxa"/>
            <w:shd w:val="solid" w:color="FFFFFF" w:fill="auto"/>
          </w:tcPr>
          <w:p w14:paraId="6CDD14B5" w14:textId="1268C579" w:rsidR="00B011CE" w:rsidRPr="00766CAE" w:rsidRDefault="00B011CE" w:rsidP="00B011CE">
            <w:pPr>
              <w:pStyle w:val="TAC"/>
              <w:rPr>
                <w:sz w:val="16"/>
              </w:rPr>
            </w:pPr>
            <w:r w:rsidRPr="00972CBE">
              <w:rPr>
                <w:sz w:val="16"/>
              </w:rPr>
              <w:t>18.5.0</w:t>
            </w:r>
          </w:p>
        </w:tc>
      </w:tr>
      <w:tr w:rsidR="00B011CE" w:rsidRPr="00766CAE" w14:paraId="6ED2452D" w14:textId="77777777" w:rsidTr="00173EEB">
        <w:tc>
          <w:tcPr>
            <w:tcW w:w="800" w:type="dxa"/>
            <w:shd w:val="solid" w:color="FFFFFF" w:fill="auto"/>
          </w:tcPr>
          <w:p w14:paraId="0F188815" w14:textId="11340CD5" w:rsidR="00B011CE" w:rsidRPr="00766CAE" w:rsidRDefault="00B011CE" w:rsidP="00B011CE">
            <w:pPr>
              <w:pStyle w:val="TAC"/>
              <w:rPr>
                <w:sz w:val="16"/>
              </w:rPr>
            </w:pPr>
            <w:r w:rsidRPr="00766CAE">
              <w:rPr>
                <w:sz w:val="16"/>
              </w:rPr>
              <w:t>2023-12</w:t>
            </w:r>
          </w:p>
        </w:tc>
        <w:tc>
          <w:tcPr>
            <w:tcW w:w="800" w:type="dxa"/>
            <w:shd w:val="solid" w:color="FFFFFF" w:fill="auto"/>
          </w:tcPr>
          <w:p w14:paraId="3B2934BE" w14:textId="586C75F1" w:rsidR="00B011CE" w:rsidRPr="00766CAE" w:rsidRDefault="00B011CE" w:rsidP="00B011CE">
            <w:pPr>
              <w:pStyle w:val="TAC"/>
              <w:rPr>
                <w:sz w:val="16"/>
              </w:rPr>
            </w:pPr>
            <w:r w:rsidRPr="00921B2E">
              <w:rPr>
                <w:sz w:val="16"/>
              </w:rPr>
              <w:t>CT#102</w:t>
            </w:r>
          </w:p>
        </w:tc>
        <w:tc>
          <w:tcPr>
            <w:tcW w:w="1094" w:type="dxa"/>
            <w:shd w:val="solid" w:color="FFFFFF" w:fill="auto"/>
          </w:tcPr>
          <w:p w14:paraId="36D92FD2" w14:textId="5DDA3692" w:rsidR="00B011CE" w:rsidRPr="00766CAE" w:rsidRDefault="00B011CE" w:rsidP="00B011CE">
            <w:pPr>
              <w:pStyle w:val="TAC"/>
              <w:rPr>
                <w:rFonts w:cs="Arial"/>
                <w:sz w:val="16"/>
                <w:szCs w:val="18"/>
              </w:rPr>
            </w:pPr>
            <w:r w:rsidRPr="00766CAE">
              <w:rPr>
                <w:rFonts w:cs="Arial"/>
                <w:sz w:val="16"/>
                <w:szCs w:val="18"/>
              </w:rPr>
              <w:t>CP-233184</w:t>
            </w:r>
          </w:p>
        </w:tc>
        <w:tc>
          <w:tcPr>
            <w:tcW w:w="525" w:type="dxa"/>
            <w:shd w:val="solid" w:color="FFFFFF" w:fill="auto"/>
          </w:tcPr>
          <w:p w14:paraId="450C5A1D" w14:textId="7B48C3F8" w:rsidR="00B011CE" w:rsidRPr="00766CAE" w:rsidRDefault="00B011CE" w:rsidP="00B011CE">
            <w:pPr>
              <w:pStyle w:val="TAC"/>
              <w:rPr>
                <w:sz w:val="16"/>
              </w:rPr>
            </w:pPr>
            <w:r w:rsidRPr="00766CAE">
              <w:rPr>
                <w:sz w:val="16"/>
              </w:rPr>
              <w:t>0823</w:t>
            </w:r>
          </w:p>
        </w:tc>
        <w:tc>
          <w:tcPr>
            <w:tcW w:w="425" w:type="dxa"/>
            <w:shd w:val="solid" w:color="FFFFFF" w:fill="auto"/>
          </w:tcPr>
          <w:p w14:paraId="05E9E7AD" w14:textId="31930A4A" w:rsidR="00B011CE" w:rsidRPr="00766CAE" w:rsidRDefault="00B011CE" w:rsidP="00B011CE">
            <w:pPr>
              <w:pStyle w:val="TAC"/>
              <w:rPr>
                <w:sz w:val="16"/>
              </w:rPr>
            </w:pPr>
            <w:r w:rsidRPr="00766CAE">
              <w:rPr>
                <w:sz w:val="16"/>
              </w:rPr>
              <w:t>3</w:t>
            </w:r>
          </w:p>
        </w:tc>
        <w:tc>
          <w:tcPr>
            <w:tcW w:w="425" w:type="dxa"/>
            <w:shd w:val="solid" w:color="FFFFFF" w:fill="auto"/>
          </w:tcPr>
          <w:p w14:paraId="796982DA" w14:textId="70FE82D6" w:rsidR="00B011CE" w:rsidRPr="00766CAE" w:rsidRDefault="00B011CE" w:rsidP="00B011CE">
            <w:pPr>
              <w:pStyle w:val="TAC"/>
              <w:rPr>
                <w:sz w:val="16"/>
              </w:rPr>
            </w:pPr>
            <w:r w:rsidRPr="00766CAE">
              <w:rPr>
                <w:sz w:val="16"/>
              </w:rPr>
              <w:t>B</w:t>
            </w:r>
          </w:p>
        </w:tc>
        <w:tc>
          <w:tcPr>
            <w:tcW w:w="4962" w:type="dxa"/>
            <w:shd w:val="solid" w:color="FFFFFF" w:fill="auto"/>
          </w:tcPr>
          <w:p w14:paraId="5FCDEF70" w14:textId="6EEE304B" w:rsidR="00B011CE" w:rsidRPr="00766CAE" w:rsidRDefault="00B011CE" w:rsidP="00B011CE">
            <w:pPr>
              <w:pStyle w:val="TAC"/>
              <w:rPr>
                <w:sz w:val="16"/>
              </w:rPr>
            </w:pPr>
            <w:r w:rsidRPr="00766CAE">
              <w:rPr>
                <w:sz w:val="16"/>
              </w:rPr>
              <w:t>AT command for Signal level enhanced network selection</w:t>
            </w:r>
          </w:p>
        </w:tc>
        <w:tc>
          <w:tcPr>
            <w:tcW w:w="708" w:type="dxa"/>
            <w:shd w:val="solid" w:color="FFFFFF" w:fill="auto"/>
          </w:tcPr>
          <w:p w14:paraId="7A677A78" w14:textId="53F5873A" w:rsidR="00B011CE" w:rsidRPr="00766CAE" w:rsidRDefault="00B011CE" w:rsidP="00B011CE">
            <w:pPr>
              <w:pStyle w:val="TAC"/>
              <w:rPr>
                <w:sz w:val="16"/>
              </w:rPr>
            </w:pPr>
            <w:r w:rsidRPr="00972CBE">
              <w:rPr>
                <w:sz w:val="16"/>
              </w:rPr>
              <w:t>18.5.0</w:t>
            </w:r>
          </w:p>
        </w:tc>
      </w:tr>
      <w:tr w:rsidR="00B011CE" w:rsidRPr="00766CAE" w14:paraId="4ECFCCB0" w14:textId="77777777" w:rsidTr="00173EEB">
        <w:tc>
          <w:tcPr>
            <w:tcW w:w="800" w:type="dxa"/>
            <w:shd w:val="solid" w:color="FFFFFF" w:fill="auto"/>
          </w:tcPr>
          <w:p w14:paraId="165446A1" w14:textId="3E1E7F58" w:rsidR="00B011CE" w:rsidRPr="00766CAE" w:rsidRDefault="00B011CE" w:rsidP="00B011CE">
            <w:pPr>
              <w:pStyle w:val="TAC"/>
              <w:rPr>
                <w:sz w:val="16"/>
              </w:rPr>
            </w:pPr>
            <w:r w:rsidRPr="00766CAE">
              <w:rPr>
                <w:sz w:val="16"/>
              </w:rPr>
              <w:t>2023-12</w:t>
            </w:r>
          </w:p>
        </w:tc>
        <w:tc>
          <w:tcPr>
            <w:tcW w:w="800" w:type="dxa"/>
            <w:shd w:val="solid" w:color="FFFFFF" w:fill="auto"/>
          </w:tcPr>
          <w:p w14:paraId="3A26572B" w14:textId="0D518C66" w:rsidR="00B011CE" w:rsidRPr="00766CAE" w:rsidRDefault="00B011CE" w:rsidP="00B011CE">
            <w:pPr>
              <w:pStyle w:val="TAC"/>
              <w:rPr>
                <w:sz w:val="16"/>
              </w:rPr>
            </w:pPr>
            <w:r w:rsidRPr="00921B2E">
              <w:rPr>
                <w:sz w:val="16"/>
              </w:rPr>
              <w:t>CT#102</w:t>
            </w:r>
          </w:p>
        </w:tc>
        <w:tc>
          <w:tcPr>
            <w:tcW w:w="1094" w:type="dxa"/>
            <w:shd w:val="solid" w:color="FFFFFF" w:fill="auto"/>
          </w:tcPr>
          <w:p w14:paraId="6BEAEDCD" w14:textId="561E3572"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2EB1C1DE" w14:textId="5BD9D0CD" w:rsidR="00B011CE" w:rsidRPr="00766CAE" w:rsidRDefault="00B011CE" w:rsidP="00B011CE">
            <w:pPr>
              <w:pStyle w:val="TAC"/>
              <w:rPr>
                <w:sz w:val="16"/>
              </w:rPr>
            </w:pPr>
            <w:r w:rsidRPr="00766CAE">
              <w:rPr>
                <w:sz w:val="16"/>
              </w:rPr>
              <w:t>0841</w:t>
            </w:r>
          </w:p>
        </w:tc>
        <w:tc>
          <w:tcPr>
            <w:tcW w:w="425" w:type="dxa"/>
            <w:shd w:val="solid" w:color="FFFFFF" w:fill="auto"/>
          </w:tcPr>
          <w:p w14:paraId="746726CE" w14:textId="4E2C2CA7" w:rsidR="00B011CE" w:rsidRPr="00766CAE" w:rsidRDefault="00B011CE" w:rsidP="00B011CE">
            <w:pPr>
              <w:pStyle w:val="TAC"/>
              <w:rPr>
                <w:sz w:val="16"/>
              </w:rPr>
            </w:pPr>
            <w:r w:rsidRPr="00766CAE">
              <w:rPr>
                <w:sz w:val="16"/>
              </w:rPr>
              <w:t>-</w:t>
            </w:r>
          </w:p>
        </w:tc>
        <w:tc>
          <w:tcPr>
            <w:tcW w:w="425" w:type="dxa"/>
            <w:shd w:val="solid" w:color="FFFFFF" w:fill="auto"/>
          </w:tcPr>
          <w:p w14:paraId="34489FC7" w14:textId="0FB9D6E4" w:rsidR="00B011CE" w:rsidRPr="00766CAE" w:rsidRDefault="00B011CE" w:rsidP="00B011CE">
            <w:pPr>
              <w:pStyle w:val="TAC"/>
              <w:rPr>
                <w:sz w:val="16"/>
              </w:rPr>
            </w:pPr>
            <w:r w:rsidRPr="00766CAE">
              <w:rPr>
                <w:sz w:val="16"/>
              </w:rPr>
              <w:t>F</w:t>
            </w:r>
          </w:p>
        </w:tc>
        <w:tc>
          <w:tcPr>
            <w:tcW w:w="4962" w:type="dxa"/>
            <w:shd w:val="solid" w:color="FFFFFF" w:fill="auto"/>
          </w:tcPr>
          <w:p w14:paraId="61266158" w14:textId="6775A299" w:rsidR="00B011CE" w:rsidRPr="00766CAE" w:rsidRDefault="00B011CE" w:rsidP="00B011CE">
            <w:pPr>
              <w:pStyle w:val="TAC"/>
              <w:rPr>
                <w:sz w:val="16"/>
              </w:rPr>
            </w:pPr>
            <w:r w:rsidRPr="00766CAE">
              <w:rPr>
                <w:sz w:val="16"/>
              </w:rPr>
              <w:t>AT command for non-3GPP delay budget</w:t>
            </w:r>
          </w:p>
        </w:tc>
        <w:tc>
          <w:tcPr>
            <w:tcW w:w="708" w:type="dxa"/>
            <w:shd w:val="solid" w:color="FFFFFF" w:fill="auto"/>
          </w:tcPr>
          <w:p w14:paraId="187154D2" w14:textId="0C83CDBF" w:rsidR="00B011CE" w:rsidRPr="00766CAE" w:rsidRDefault="00B011CE" w:rsidP="00B011CE">
            <w:pPr>
              <w:pStyle w:val="TAC"/>
              <w:rPr>
                <w:sz w:val="16"/>
              </w:rPr>
            </w:pPr>
            <w:r w:rsidRPr="00972CBE">
              <w:rPr>
                <w:sz w:val="16"/>
              </w:rPr>
              <w:t>18.5.0</w:t>
            </w:r>
          </w:p>
        </w:tc>
      </w:tr>
      <w:tr w:rsidR="00B011CE" w:rsidRPr="00766CAE" w14:paraId="292CE707" w14:textId="77777777" w:rsidTr="00173EEB">
        <w:tc>
          <w:tcPr>
            <w:tcW w:w="800" w:type="dxa"/>
            <w:shd w:val="solid" w:color="FFFFFF" w:fill="auto"/>
          </w:tcPr>
          <w:p w14:paraId="029A5168" w14:textId="099067D6" w:rsidR="00B011CE" w:rsidRPr="00766CAE" w:rsidRDefault="00B011CE" w:rsidP="00B011CE">
            <w:pPr>
              <w:pStyle w:val="TAC"/>
              <w:rPr>
                <w:sz w:val="16"/>
              </w:rPr>
            </w:pPr>
            <w:r w:rsidRPr="00766CAE">
              <w:rPr>
                <w:sz w:val="16"/>
              </w:rPr>
              <w:t>2023-12</w:t>
            </w:r>
          </w:p>
        </w:tc>
        <w:tc>
          <w:tcPr>
            <w:tcW w:w="800" w:type="dxa"/>
            <w:shd w:val="solid" w:color="FFFFFF" w:fill="auto"/>
          </w:tcPr>
          <w:p w14:paraId="7531BB80" w14:textId="3778BDB4" w:rsidR="00B011CE" w:rsidRPr="00766CAE" w:rsidRDefault="00B011CE" w:rsidP="00B011CE">
            <w:pPr>
              <w:pStyle w:val="TAC"/>
              <w:rPr>
                <w:sz w:val="16"/>
              </w:rPr>
            </w:pPr>
            <w:r w:rsidRPr="00921B2E">
              <w:rPr>
                <w:sz w:val="16"/>
              </w:rPr>
              <w:t>CT#102</w:t>
            </w:r>
          </w:p>
        </w:tc>
        <w:tc>
          <w:tcPr>
            <w:tcW w:w="1094" w:type="dxa"/>
            <w:shd w:val="solid" w:color="FFFFFF" w:fill="auto"/>
          </w:tcPr>
          <w:p w14:paraId="0FF30A9A" w14:textId="1964675B" w:rsidR="00B011CE" w:rsidRPr="00766CAE" w:rsidRDefault="00B011CE" w:rsidP="00B011CE">
            <w:pPr>
              <w:pStyle w:val="TAC"/>
              <w:rPr>
                <w:rFonts w:cs="Arial"/>
                <w:sz w:val="16"/>
                <w:szCs w:val="18"/>
              </w:rPr>
            </w:pPr>
            <w:r w:rsidRPr="00766CAE">
              <w:rPr>
                <w:rFonts w:cs="Arial"/>
                <w:sz w:val="16"/>
                <w:szCs w:val="18"/>
              </w:rPr>
              <w:t>CP-233150</w:t>
            </w:r>
          </w:p>
        </w:tc>
        <w:tc>
          <w:tcPr>
            <w:tcW w:w="525" w:type="dxa"/>
            <w:shd w:val="solid" w:color="FFFFFF" w:fill="auto"/>
          </w:tcPr>
          <w:p w14:paraId="79EA6C1E" w14:textId="19F0E444" w:rsidR="00B011CE" w:rsidRPr="00766CAE" w:rsidRDefault="00B011CE" w:rsidP="00B011CE">
            <w:pPr>
              <w:pStyle w:val="TAC"/>
              <w:rPr>
                <w:sz w:val="16"/>
              </w:rPr>
            </w:pPr>
            <w:r w:rsidRPr="00766CAE">
              <w:rPr>
                <w:sz w:val="16"/>
              </w:rPr>
              <w:t>0842</w:t>
            </w:r>
          </w:p>
        </w:tc>
        <w:tc>
          <w:tcPr>
            <w:tcW w:w="425" w:type="dxa"/>
            <w:shd w:val="solid" w:color="FFFFFF" w:fill="auto"/>
          </w:tcPr>
          <w:p w14:paraId="3142A140" w14:textId="4971B64E" w:rsidR="00B011CE" w:rsidRPr="00766CAE" w:rsidRDefault="00B011CE" w:rsidP="00B011CE">
            <w:pPr>
              <w:pStyle w:val="TAC"/>
              <w:rPr>
                <w:sz w:val="16"/>
              </w:rPr>
            </w:pPr>
            <w:r w:rsidRPr="00766CAE">
              <w:rPr>
                <w:sz w:val="16"/>
              </w:rPr>
              <w:t>-</w:t>
            </w:r>
          </w:p>
        </w:tc>
        <w:tc>
          <w:tcPr>
            <w:tcW w:w="425" w:type="dxa"/>
            <w:shd w:val="solid" w:color="FFFFFF" w:fill="auto"/>
          </w:tcPr>
          <w:p w14:paraId="6430F2E2" w14:textId="2A6BB19E" w:rsidR="00B011CE" w:rsidRPr="00766CAE" w:rsidRDefault="00B011CE" w:rsidP="00B011CE">
            <w:pPr>
              <w:pStyle w:val="TAC"/>
              <w:rPr>
                <w:sz w:val="16"/>
              </w:rPr>
            </w:pPr>
            <w:r w:rsidRPr="00766CAE">
              <w:rPr>
                <w:sz w:val="16"/>
              </w:rPr>
              <w:t>F</w:t>
            </w:r>
          </w:p>
        </w:tc>
        <w:tc>
          <w:tcPr>
            <w:tcW w:w="4962" w:type="dxa"/>
            <w:shd w:val="solid" w:color="FFFFFF" w:fill="auto"/>
          </w:tcPr>
          <w:p w14:paraId="44E2B1C0" w14:textId="0089C7BB" w:rsidR="00B011CE" w:rsidRPr="00766CAE" w:rsidRDefault="00B011CE" w:rsidP="00B011CE">
            <w:pPr>
              <w:pStyle w:val="TAC"/>
              <w:rPr>
                <w:sz w:val="16"/>
              </w:rPr>
            </w:pPr>
            <w:r w:rsidRPr="00766CAE">
              <w:rPr>
                <w:sz w:val="16"/>
              </w:rPr>
              <w:t>Correction to +C5GURSPQRY command</w:t>
            </w:r>
          </w:p>
        </w:tc>
        <w:tc>
          <w:tcPr>
            <w:tcW w:w="708" w:type="dxa"/>
            <w:shd w:val="solid" w:color="FFFFFF" w:fill="auto"/>
          </w:tcPr>
          <w:p w14:paraId="47C9F0EF" w14:textId="2E126767" w:rsidR="00B011CE" w:rsidRPr="00766CAE" w:rsidRDefault="00B011CE" w:rsidP="00B011CE">
            <w:pPr>
              <w:pStyle w:val="TAC"/>
              <w:rPr>
                <w:sz w:val="16"/>
              </w:rPr>
            </w:pPr>
            <w:r w:rsidRPr="00972CBE">
              <w:rPr>
                <w:sz w:val="16"/>
              </w:rPr>
              <w:t>18.5.0</w:t>
            </w:r>
          </w:p>
        </w:tc>
      </w:tr>
      <w:tr w:rsidR="00B011CE" w:rsidRPr="00766CAE" w14:paraId="38C9CCA9" w14:textId="77777777" w:rsidTr="00173EEB">
        <w:tc>
          <w:tcPr>
            <w:tcW w:w="800" w:type="dxa"/>
            <w:shd w:val="solid" w:color="FFFFFF" w:fill="auto"/>
          </w:tcPr>
          <w:p w14:paraId="6D00355A" w14:textId="1670804F" w:rsidR="00B011CE" w:rsidRPr="00766CAE" w:rsidRDefault="00B011CE" w:rsidP="00B011CE">
            <w:pPr>
              <w:pStyle w:val="TAC"/>
              <w:rPr>
                <w:sz w:val="16"/>
              </w:rPr>
            </w:pPr>
            <w:r w:rsidRPr="00766CAE">
              <w:rPr>
                <w:sz w:val="16"/>
              </w:rPr>
              <w:t>2023-12</w:t>
            </w:r>
          </w:p>
        </w:tc>
        <w:tc>
          <w:tcPr>
            <w:tcW w:w="800" w:type="dxa"/>
            <w:shd w:val="solid" w:color="FFFFFF" w:fill="auto"/>
          </w:tcPr>
          <w:p w14:paraId="3C0BC098" w14:textId="13159910" w:rsidR="00B011CE" w:rsidRPr="00766CAE" w:rsidRDefault="00B011CE" w:rsidP="00B011CE">
            <w:pPr>
              <w:pStyle w:val="TAC"/>
              <w:rPr>
                <w:sz w:val="16"/>
              </w:rPr>
            </w:pPr>
            <w:r w:rsidRPr="00921B2E">
              <w:rPr>
                <w:sz w:val="16"/>
              </w:rPr>
              <w:t>CT#102</w:t>
            </w:r>
          </w:p>
        </w:tc>
        <w:tc>
          <w:tcPr>
            <w:tcW w:w="1094" w:type="dxa"/>
            <w:shd w:val="solid" w:color="FFFFFF" w:fill="auto"/>
          </w:tcPr>
          <w:p w14:paraId="29E86DA6" w14:textId="183F6CB6" w:rsidR="00B011CE" w:rsidRPr="00766CAE" w:rsidRDefault="00B011CE" w:rsidP="00B011CE">
            <w:pPr>
              <w:pStyle w:val="TAC"/>
              <w:rPr>
                <w:rFonts w:cs="Arial"/>
                <w:sz w:val="16"/>
                <w:szCs w:val="18"/>
              </w:rPr>
            </w:pPr>
            <w:r w:rsidRPr="00766CAE">
              <w:rPr>
                <w:rFonts w:cs="Arial"/>
                <w:sz w:val="16"/>
                <w:szCs w:val="18"/>
              </w:rPr>
              <w:t>CP-233142</w:t>
            </w:r>
          </w:p>
        </w:tc>
        <w:tc>
          <w:tcPr>
            <w:tcW w:w="525" w:type="dxa"/>
            <w:shd w:val="solid" w:color="FFFFFF" w:fill="auto"/>
          </w:tcPr>
          <w:p w14:paraId="54C33865" w14:textId="43963A4C" w:rsidR="00B011CE" w:rsidRPr="00766CAE" w:rsidRDefault="00B011CE" w:rsidP="00B011CE">
            <w:pPr>
              <w:pStyle w:val="TAC"/>
              <w:rPr>
                <w:sz w:val="16"/>
              </w:rPr>
            </w:pPr>
            <w:r w:rsidRPr="00766CAE">
              <w:rPr>
                <w:sz w:val="16"/>
              </w:rPr>
              <w:t>0844</w:t>
            </w:r>
          </w:p>
        </w:tc>
        <w:tc>
          <w:tcPr>
            <w:tcW w:w="425" w:type="dxa"/>
            <w:shd w:val="solid" w:color="FFFFFF" w:fill="auto"/>
          </w:tcPr>
          <w:p w14:paraId="60575248" w14:textId="75474A5A" w:rsidR="00B011CE" w:rsidRPr="00766CAE" w:rsidRDefault="00B011CE" w:rsidP="00B011CE">
            <w:pPr>
              <w:pStyle w:val="TAC"/>
              <w:rPr>
                <w:sz w:val="16"/>
              </w:rPr>
            </w:pPr>
            <w:r w:rsidRPr="00766CAE">
              <w:rPr>
                <w:sz w:val="16"/>
              </w:rPr>
              <w:t>-</w:t>
            </w:r>
          </w:p>
        </w:tc>
        <w:tc>
          <w:tcPr>
            <w:tcW w:w="425" w:type="dxa"/>
            <w:shd w:val="solid" w:color="FFFFFF" w:fill="auto"/>
          </w:tcPr>
          <w:p w14:paraId="10FC7AF6" w14:textId="4AFC493E" w:rsidR="00B011CE" w:rsidRPr="00766CAE" w:rsidRDefault="00B011CE" w:rsidP="00B011CE">
            <w:pPr>
              <w:pStyle w:val="TAC"/>
              <w:rPr>
                <w:sz w:val="16"/>
              </w:rPr>
            </w:pPr>
            <w:r w:rsidRPr="00766CAE">
              <w:rPr>
                <w:sz w:val="16"/>
              </w:rPr>
              <w:t>F</w:t>
            </w:r>
          </w:p>
        </w:tc>
        <w:tc>
          <w:tcPr>
            <w:tcW w:w="4962" w:type="dxa"/>
            <w:shd w:val="solid" w:color="FFFFFF" w:fill="auto"/>
          </w:tcPr>
          <w:p w14:paraId="4105EAEF" w14:textId="4B92B4C0" w:rsidR="00B011CE" w:rsidRPr="00766CAE" w:rsidRDefault="00B011CE" w:rsidP="00B011CE">
            <w:pPr>
              <w:pStyle w:val="TAC"/>
              <w:rPr>
                <w:sz w:val="16"/>
              </w:rPr>
            </w:pPr>
            <w:r w:rsidRPr="00766CAE">
              <w:rPr>
                <w:sz w:val="16"/>
              </w:rPr>
              <w:t>Correction to CMSSR command</w:t>
            </w:r>
          </w:p>
        </w:tc>
        <w:tc>
          <w:tcPr>
            <w:tcW w:w="708" w:type="dxa"/>
            <w:shd w:val="solid" w:color="FFFFFF" w:fill="auto"/>
          </w:tcPr>
          <w:p w14:paraId="1B12BC2D" w14:textId="3E9DA898" w:rsidR="00B011CE" w:rsidRPr="00766CAE" w:rsidRDefault="00B011CE" w:rsidP="00B011CE">
            <w:pPr>
              <w:pStyle w:val="TAC"/>
              <w:rPr>
                <w:sz w:val="16"/>
              </w:rPr>
            </w:pPr>
            <w:r w:rsidRPr="00972CBE">
              <w:rPr>
                <w:sz w:val="16"/>
              </w:rPr>
              <w:t>18.5.0</w:t>
            </w:r>
          </w:p>
        </w:tc>
      </w:tr>
      <w:tr w:rsidR="00B011CE" w:rsidRPr="00766CAE" w14:paraId="3546619A" w14:textId="77777777" w:rsidTr="00173EEB">
        <w:tc>
          <w:tcPr>
            <w:tcW w:w="800" w:type="dxa"/>
            <w:shd w:val="solid" w:color="FFFFFF" w:fill="auto"/>
          </w:tcPr>
          <w:p w14:paraId="11D7B5FB" w14:textId="7AA07FB9" w:rsidR="00B011CE" w:rsidRPr="00766CAE" w:rsidRDefault="00B011CE" w:rsidP="00B011CE">
            <w:pPr>
              <w:pStyle w:val="TAC"/>
              <w:rPr>
                <w:sz w:val="16"/>
              </w:rPr>
            </w:pPr>
            <w:r w:rsidRPr="00766CAE">
              <w:rPr>
                <w:sz w:val="16"/>
              </w:rPr>
              <w:t>2023-12</w:t>
            </w:r>
          </w:p>
        </w:tc>
        <w:tc>
          <w:tcPr>
            <w:tcW w:w="800" w:type="dxa"/>
            <w:shd w:val="solid" w:color="FFFFFF" w:fill="auto"/>
          </w:tcPr>
          <w:p w14:paraId="1B6D1230" w14:textId="4159A862" w:rsidR="00B011CE" w:rsidRPr="00766CAE" w:rsidRDefault="00B011CE" w:rsidP="00B011CE">
            <w:pPr>
              <w:pStyle w:val="TAC"/>
              <w:rPr>
                <w:sz w:val="16"/>
              </w:rPr>
            </w:pPr>
            <w:r w:rsidRPr="00921B2E">
              <w:rPr>
                <w:sz w:val="16"/>
              </w:rPr>
              <w:t>CT#102</w:t>
            </w:r>
          </w:p>
        </w:tc>
        <w:tc>
          <w:tcPr>
            <w:tcW w:w="1094" w:type="dxa"/>
            <w:shd w:val="solid" w:color="FFFFFF" w:fill="auto"/>
          </w:tcPr>
          <w:p w14:paraId="425F7129" w14:textId="2CB4984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628514CC" w14:textId="0A0506D4" w:rsidR="00B011CE" w:rsidRPr="00766CAE" w:rsidRDefault="00B011CE" w:rsidP="00B011CE">
            <w:pPr>
              <w:pStyle w:val="TAC"/>
              <w:rPr>
                <w:sz w:val="16"/>
              </w:rPr>
            </w:pPr>
            <w:r w:rsidRPr="00766CAE">
              <w:rPr>
                <w:sz w:val="16"/>
              </w:rPr>
              <w:t>0846</w:t>
            </w:r>
          </w:p>
        </w:tc>
        <w:tc>
          <w:tcPr>
            <w:tcW w:w="425" w:type="dxa"/>
            <w:shd w:val="solid" w:color="FFFFFF" w:fill="auto"/>
          </w:tcPr>
          <w:p w14:paraId="267BCD52" w14:textId="7DE3A331" w:rsidR="00B011CE" w:rsidRPr="00766CAE" w:rsidRDefault="00B011CE" w:rsidP="00B011CE">
            <w:pPr>
              <w:pStyle w:val="TAC"/>
              <w:rPr>
                <w:sz w:val="16"/>
              </w:rPr>
            </w:pPr>
            <w:r w:rsidRPr="00766CAE">
              <w:rPr>
                <w:sz w:val="16"/>
              </w:rPr>
              <w:t>1</w:t>
            </w:r>
          </w:p>
        </w:tc>
        <w:tc>
          <w:tcPr>
            <w:tcW w:w="425" w:type="dxa"/>
            <w:shd w:val="solid" w:color="FFFFFF" w:fill="auto"/>
          </w:tcPr>
          <w:p w14:paraId="76809C40" w14:textId="20F88723" w:rsidR="00B011CE" w:rsidRPr="00766CAE" w:rsidRDefault="00B011CE" w:rsidP="00B011CE">
            <w:pPr>
              <w:pStyle w:val="TAC"/>
              <w:rPr>
                <w:sz w:val="16"/>
              </w:rPr>
            </w:pPr>
            <w:r w:rsidRPr="00766CAE">
              <w:rPr>
                <w:sz w:val="16"/>
              </w:rPr>
              <w:t>F</w:t>
            </w:r>
          </w:p>
        </w:tc>
        <w:tc>
          <w:tcPr>
            <w:tcW w:w="4962" w:type="dxa"/>
            <w:shd w:val="solid" w:color="FFFFFF" w:fill="auto"/>
          </w:tcPr>
          <w:p w14:paraId="3EF73ECF" w14:textId="796518C3" w:rsidR="00B011CE" w:rsidRPr="00766CAE" w:rsidRDefault="00B011CE" w:rsidP="00B011CE">
            <w:pPr>
              <w:pStyle w:val="TAC"/>
              <w:rPr>
                <w:sz w:val="16"/>
              </w:rPr>
            </w:pPr>
            <w:r w:rsidRPr="00766CAE">
              <w:rPr>
                <w:sz w:val="16"/>
              </w:rPr>
              <w:t>Updates to +CMICO AT Command</w:t>
            </w:r>
          </w:p>
        </w:tc>
        <w:tc>
          <w:tcPr>
            <w:tcW w:w="708" w:type="dxa"/>
            <w:shd w:val="solid" w:color="FFFFFF" w:fill="auto"/>
          </w:tcPr>
          <w:p w14:paraId="2E3152E8" w14:textId="279D9749" w:rsidR="00B011CE" w:rsidRPr="00766CAE" w:rsidRDefault="00B011CE" w:rsidP="00B011CE">
            <w:pPr>
              <w:pStyle w:val="TAC"/>
              <w:rPr>
                <w:sz w:val="16"/>
              </w:rPr>
            </w:pPr>
            <w:r w:rsidRPr="00972CBE">
              <w:rPr>
                <w:sz w:val="16"/>
              </w:rPr>
              <w:t>18.5.0</w:t>
            </w:r>
          </w:p>
        </w:tc>
      </w:tr>
      <w:tr w:rsidR="00B011CE" w:rsidRPr="00766CAE" w14:paraId="1374DC46" w14:textId="77777777" w:rsidTr="00173EEB">
        <w:tc>
          <w:tcPr>
            <w:tcW w:w="800" w:type="dxa"/>
            <w:shd w:val="solid" w:color="FFFFFF" w:fill="auto"/>
          </w:tcPr>
          <w:p w14:paraId="5EC73DA4" w14:textId="67B7AA9B" w:rsidR="00B011CE" w:rsidRPr="00766CAE" w:rsidRDefault="00B011CE" w:rsidP="00B011CE">
            <w:pPr>
              <w:pStyle w:val="TAC"/>
              <w:rPr>
                <w:sz w:val="16"/>
              </w:rPr>
            </w:pPr>
            <w:r w:rsidRPr="00766CAE">
              <w:rPr>
                <w:sz w:val="16"/>
              </w:rPr>
              <w:t>2023-12</w:t>
            </w:r>
          </w:p>
        </w:tc>
        <w:tc>
          <w:tcPr>
            <w:tcW w:w="800" w:type="dxa"/>
            <w:shd w:val="solid" w:color="FFFFFF" w:fill="auto"/>
          </w:tcPr>
          <w:p w14:paraId="1C94B584" w14:textId="63C1A3A2" w:rsidR="00B011CE" w:rsidRPr="00766CAE" w:rsidRDefault="00B011CE" w:rsidP="00B011CE">
            <w:pPr>
              <w:pStyle w:val="TAC"/>
              <w:rPr>
                <w:sz w:val="16"/>
              </w:rPr>
            </w:pPr>
            <w:r w:rsidRPr="00921B2E">
              <w:rPr>
                <w:sz w:val="16"/>
              </w:rPr>
              <w:t>CT#102</w:t>
            </w:r>
          </w:p>
        </w:tc>
        <w:tc>
          <w:tcPr>
            <w:tcW w:w="1094" w:type="dxa"/>
            <w:shd w:val="solid" w:color="FFFFFF" w:fill="auto"/>
          </w:tcPr>
          <w:p w14:paraId="100442E0" w14:textId="2A18D2C4"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0E864E84" w14:textId="353D2388" w:rsidR="00B011CE" w:rsidRPr="00766CAE" w:rsidRDefault="00B011CE" w:rsidP="00B011CE">
            <w:pPr>
              <w:pStyle w:val="TAC"/>
              <w:rPr>
                <w:sz w:val="16"/>
              </w:rPr>
            </w:pPr>
            <w:r w:rsidRPr="00766CAE">
              <w:rPr>
                <w:sz w:val="16"/>
              </w:rPr>
              <w:t>0845</w:t>
            </w:r>
          </w:p>
        </w:tc>
        <w:tc>
          <w:tcPr>
            <w:tcW w:w="425" w:type="dxa"/>
            <w:shd w:val="solid" w:color="FFFFFF" w:fill="auto"/>
          </w:tcPr>
          <w:p w14:paraId="517EC7D6" w14:textId="0588E057" w:rsidR="00B011CE" w:rsidRPr="00766CAE" w:rsidRDefault="00B011CE" w:rsidP="00B011CE">
            <w:pPr>
              <w:pStyle w:val="TAC"/>
              <w:rPr>
                <w:sz w:val="16"/>
              </w:rPr>
            </w:pPr>
            <w:r w:rsidRPr="00766CAE">
              <w:rPr>
                <w:sz w:val="16"/>
              </w:rPr>
              <w:t>1</w:t>
            </w:r>
          </w:p>
        </w:tc>
        <w:tc>
          <w:tcPr>
            <w:tcW w:w="425" w:type="dxa"/>
            <w:shd w:val="solid" w:color="FFFFFF" w:fill="auto"/>
          </w:tcPr>
          <w:p w14:paraId="07C54B31" w14:textId="6F132B77" w:rsidR="00B011CE" w:rsidRPr="00766CAE" w:rsidRDefault="00B011CE" w:rsidP="00B011CE">
            <w:pPr>
              <w:pStyle w:val="TAC"/>
              <w:rPr>
                <w:sz w:val="16"/>
              </w:rPr>
            </w:pPr>
            <w:r w:rsidRPr="00766CAE">
              <w:rPr>
                <w:sz w:val="16"/>
              </w:rPr>
              <w:t>B</w:t>
            </w:r>
          </w:p>
        </w:tc>
        <w:tc>
          <w:tcPr>
            <w:tcW w:w="4962" w:type="dxa"/>
            <w:shd w:val="solid" w:color="FFFFFF" w:fill="auto"/>
          </w:tcPr>
          <w:p w14:paraId="36E2403D" w14:textId="4D776778" w:rsidR="00B011CE" w:rsidRPr="00766CAE" w:rsidRDefault="00B011CE" w:rsidP="00B011CE">
            <w:pPr>
              <w:pStyle w:val="TAC"/>
              <w:rPr>
                <w:sz w:val="16"/>
              </w:rPr>
            </w:pPr>
            <w:r w:rsidRPr="00766CAE">
              <w:rPr>
                <w:sz w:val="16"/>
              </w:rPr>
              <w:t>Out of coverage duration for +CDISCO</w:t>
            </w:r>
          </w:p>
        </w:tc>
        <w:tc>
          <w:tcPr>
            <w:tcW w:w="708" w:type="dxa"/>
            <w:shd w:val="solid" w:color="FFFFFF" w:fill="auto"/>
          </w:tcPr>
          <w:p w14:paraId="20C728CC" w14:textId="16AF6F12" w:rsidR="00B011CE" w:rsidRPr="00766CAE" w:rsidRDefault="00B011CE" w:rsidP="00B011CE">
            <w:pPr>
              <w:pStyle w:val="TAC"/>
              <w:rPr>
                <w:sz w:val="16"/>
              </w:rPr>
            </w:pPr>
            <w:r w:rsidRPr="00972CBE">
              <w:rPr>
                <w:sz w:val="16"/>
              </w:rPr>
              <w:t>18.5.0</w:t>
            </w:r>
          </w:p>
        </w:tc>
      </w:tr>
      <w:tr w:rsidR="00B011CE" w:rsidRPr="00766CAE" w14:paraId="2D843BDA" w14:textId="77777777" w:rsidTr="00173EEB">
        <w:tc>
          <w:tcPr>
            <w:tcW w:w="800" w:type="dxa"/>
            <w:shd w:val="solid" w:color="FFFFFF" w:fill="auto"/>
          </w:tcPr>
          <w:p w14:paraId="7BBAFCB8" w14:textId="12F17769" w:rsidR="00B011CE" w:rsidRPr="00766CAE" w:rsidRDefault="00B011CE" w:rsidP="00B011CE">
            <w:pPr>
              <w:pStyle w:val="TAC"/>
              <w:rPr>
                <w:sz w:val="16"/>
              </w:rPr>
            </w:pPr>
            <w:r w:rsidRPr="00766CAE">
              <w:rPr>
                <w:sz w:val="16"/>
              </w:rPr>
              <w:t>2023-12</w:t>
            </w:r>
          </w:p>
        </w:tc>
        <w:tc>
          <w:tcPr>
            <w:tcW w:w="800" w:type="dxa"/>
            <w:shd w:val="solid" w:color="FFFFFF" w:fill="auto"/>
          </w:tcPr>
          <w:p w14:paraId="4F7E1BF9" w14:textId="6344CA9F" w:rsidR="00B011CE" w:rsidRPr="00766CAE" w:rsidRDefault="00B011CE" w:rsidP="00B011CE">
            <w:pPr>
              <w:pStyle w:val="TAC"/>
              <w:rPr>
                <w:sz w:val="16"/>
              </w:rPr>
            </w:pPr>
            <w:r w:rsidRPr="00921B2E">
              <w:rPr>
                <w:sz w:val="16"/>
              </w:rPr>
              <w:t>CT#102</w:t>
            </w:r>
          </w:p>
        </w:tc>
        <w:tc>
          <w:tcPr>
            <w:tcW w:w="1094" w:type="dxa"/>
            <w:shd w:val="solid" w:color="FFFFFF" w:fill="auto"/>
          </w:tcPr>
          <w:p w14:paraId="3404067C" w14:textId="122023F4"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19799386" w14:textId="1BBD57EB" w:rsidR="00B011CE" w:rsidRPr="00766CAE" w:rsidRDefault="00B011CE" w:rsidP="00B011CE">
            <w:pPr>
              <w:pStyle w:val="TAC"/>
              <w:rPr>
                <w:sz w:val="16"/>
              </w:rPr>
            </w:pPr>
            <w:r w:rsidRPr="00766CAE">
              <w:rPr>
                <w:sz w:val="16"/>
              </w:rPr>
              <w:t>0847</w:t>
            </w:r>
          </w:p>
        </w:tc>
        <w:tc>
          <w:tcPr>
            <w:tcW w:w="425" w:type="dxa"/>
            <w:shd w:val="solid" w:color="FFFFFF" w:fill="auto"/>
          </w:tcPr>
          <w:p w14:paraId="681D324D" w14:textId="49E28998" w:rsidR="00B011CE" w:rsidRPr="00766CAE" w:rsidRDefault="00B011CE" w:rsidP="00B011CE">
            <w:pPr>
              <w:pStyle w:val="TAC"/>
              <w:rPr>
                <w:sz w:val="16"/>
              </w:rPr>
            </w:pPr>
            <w:r w:rsidRPr="00766CAE">
              <w:rPr>
                <w:sz w:val="16"/>
              </w:rPr>
              <w:t>1</w:t>
            </w:r>
          </w:p>
        </w:tc>
        <w:tc>
          <w:tcPr>
            <w:tcW w:w="425" w:type="dxa"/>
            <w:shd w:val="solid" w:color="FFFFFF" w:fill="auto"/>
          </w:tcPr>
          <w:p w14:paraId="431F9DC6" w14:textId="12C5610A" w:rsidR="00B011CE" w:rsidRPr="00766CAE" w:rsidRDefault="00B011CE" w:rsidP="00B011CE">
            <w:pPr>
              <w:pStyle w:val="TAC"/>
              <w:rPr>
                <w:sz w:val="16"/>
              </w:rPr>
            </w:pPr>
            <w:r w:rsidRPr="00766CAE">
              <w:rPr>
                <w:sz w:val="16"/>
              </w:rPr>
              <w:t>F</w:t>
            </w:r>
          </w:p>
        </w:tc>
        <w:tc>
          <w:tcPr>
            <w:tcW w:w="4962" w:type="dxa"/>
            <w:shd w:val="solid" w:color="FFFFFF" w:fill="auto"/>
          </w:tcPr>
          <w:p w14:paraId="2EF47AB0" w14:textId="392887C9" w:rsidR="00B011CE" w:rsidRPr="00766CAE" w:rsidRDefault="00B011CE" w:rsidP="00B011CE">
            <w:pPr>
              <w:pStyle w:val="TAC"/>
              <w:rPr>
                <w:sz w:val="16"/>
              </w:rPr>
            </w:pPr>
            <w:r w:rsidRPr="00766CAE">
              <w:rPr>
                <w:sz w:val="16"/>
              </w:rPr>
              <w:t>Correction on the reference to TS 23.122</w:t>
            </w:r>
          </w:p>
        </w:tc>
        <w:tc>
          <w:tcPr>
            <w:tcW w:w="708" w:type="dxa"/>
            <w:shd w:val="solid" w:color="FFFFFF" w:fill="auto"/>
          </w:tcPr>
          <w:p w14:paraId="74138FE5" w14:textId="611E21BB" w:rsidR="00B011CE" w:rsidRPr="00766CAE" w:rsidRDefault="00B011CE" w:rsidP="00B011CE">
            <w:pPr>
              <w:pStyle w:val="TAC"/>
              <w:rPr>
                <w:sz w:val="16"/>
              </w:rPr>
            </w:pPr>
            <w:r w:rsidRPr="00972CBE">
              <w:rPr>
                <w:sz w:val="16"/>
              </w:rPr>
              <w:t>18.5.0</w:t>
            </w:r>
          </w:p>
        </w:tc>
      </w:tr>
      <w:tr w:rsidR="007D10DD" w:rsidRPr="00766CAE" w14:paraId="44DA4657" w14:textId="77777777" w:rsidTr="00173EEB">
        <w:tc>
          <w:tcPr>
            <w:tcW w:w="800" w:type="dxa"/>
            <w:shd w:val="solid" w:color="FFFFFF" w:fill="auto"/>
          </w:tcPr>
          <w:p w14:paraId="58EA2E5F" w14:textId="04C94336" w:rsidR="007D10DD" w:rsidRPr="00766CAE" w:rsidRDefault="007D10DD" w:rsidP="00B011CE">
            <w:pPr>
              <w:pStyle w:val="TAC"/>
              <w:rPr>
                <w:sz w:val="16"/>
              </w:rPr>
            </w:pPr>
            <w:r>
              <w:rPr>
                <w:sz w:val="16"/>
              </w:rPr>
              <w:t>2024-03</w:t>
            </w:r>
          </w:p>
        </w:tc>
        <w:tc>
          <w:tcPr>
            <w:tcW w:w="800" w:type="dxa"/>
            <w:shd w:val="solid" w:color="FFFFFF" w:fill="auto"/>
          </w:tcPr>
          <w:p w14:paraId="2B01D57E" w14:textId="38242CA9" w:rsidR="007D10DD" w:rsidRPr="00921B2E" w:rsidRDefault="007D10DD" w:rsidP="00B011CE">
            <w:pPr>
              <w:pStyle w:val="TAC"/>
              <w:rPr>
                <w:sz w:val="16"/>
              </w:rPr>
            </w:pPr>
            <w:r>
              <w:rPr>
                <w:sz w:val="16"/>
              </w:rPr>
              <w:t>CT#103</w:t>
            </w:r>
          </w:p>
        </w:tc>
        <w:tc>
          <w:tcPr>
            <w:tcW w:w="1094" w:type="dxa"/>
            <w:shd w:val="solid" w:color="FFFFFF" w:fill="auto"/>
          </w:tcPr>
          <w:p w14:paraId="00681A98" w14:textId="0D64A281" w:rsidR="007D10DD" w:rsidRPr="007D10DD" w:rsidRDefault="007D10D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4D0E833" w14:textId="5ED21227" w:rsidR="007D10DD" w:rsidRPr="00766CAE" w:rsidRDefault="007D10DD" w:rsidP="00B011CE">
            <w:pPr>
              <w:pStyle w:val="TAC"/>
              <w:rPr>
                <w:sz w:val="16"/>
              </w:rPr>
            </w:pPr>
            <w:r>
              <w:rPr>
                <w:sz w:val="16"/>
              </w:rPr>
              <w:t>0849</w:t>
            </w:r>
          </w:p>
        </w:tc>
        <w:tc>
          <w:tcPr>
            <w:tcW w:w="425" w:type="dxa"/>
            <w:shd w:val="solid" w:color="FFFFFF" w:fill="auto"/>
          </w:tcPr>
          <w:p w14:paraId="4D68C219" w14:textId="3C0F5C4D" w:rsidR="007D10DD" w:rsidRPr="00766CAE" w:rsidRDefault="007D10DD" w:rsidP="00B011CE">
            <w:pPr>
              <w:pStyle w:val="TAC"/>
              <w:rPr>
                <w:sz w:val="16"/>
              </w:rPr>
            </w:pPr>
            <w:r>
              <w:rPr>
                <w:sz w:val="16"/>
              </w:rPr>
              <w:t>-</w:t>
            </w:r>
          </w:p>
        </w:tc>
        <w:tc>
          <w:tcPr>
            <w:tcW w:w="425" w:type="dxa"/>
            <w:shd w:val="solid" w:color="FFFFFF" w:fill="auto"/>
          </w:tcPr>
          <w:p w14:paraId="46EB0B94" w14:textId="3454D2A9" w:rsidR="007D10DD" w:rsidRPr="00766CAE" w:rsidRDefault="007D10DD" w:rsidP="00B011CE">
            <w:pPr>
              <w:pStyle w:val="TAC"/>
              <w:rPr>
                <w:sz w:val="16"/>
              </w:rPr>
            </w:pPr>
            <w:r>
              <w:rPr>
                <w:sz w:val="16"/>
              </w:rPr>
              <w:t>F</w:t>
            </w:r>
          </w:p>
        </w:tc>
        <w:tc>
          <w:tcPr>
            <w:tcW w:w="4962" w:type="dxa"/>
            <w:shd w:val="solid" w:color="FFFFFF" w:fill="auto"/>
          </w:tcPr>
          <w:p w14:paraId="42280615" w14:textId="35226B52" w:rsidR="007D10DD" w:rsidRPr="00766CAE" w:rsidRDefault="007D10DD" w:rsidP="00B011CE">
            <w:pPr>
              <w:pStyle w:val="TAC"/>
              <w:rPr>
                <w:sz w:val="16"/>
              </w:rPr>
            </w:pPr>
            <w:r>
              <w:rPr>
                <w:sz w:val="16"/>
              </w:rPr>
              <w:t>Syntax correction for +CAPPLEVMRNR</w:t>
            </w:r>
          </w:p>
        </w:tc>
        <w:tc>
          <w:tcPr>
            <w:tcW w:w="708" w:type="dxa"/>
            <w:shd w:val="solid" w:color="FFFFFF" w:fill="auto"/>
          </w:tcPr>
          <w:p w14:paraId="147E1AE4" w14:textId="047BFF09" w:rsidR="007D10DD" w:rsidRPr="00972CBE" w:rsidRDefault="007D10DD" w:rsidP="00B011CE">
            <w:pPr>
              <w:pStyle w:val="TAC"/>
              <w:rPr>
                <w:sz w:val="16"/>
              </w:rPr>
            </w:pPr>
            <w:r>
              <w:rPr>
                <w:sz w:val="16"/>
              </w:rPr>
              <w:t>18.6.0</w:t>
            </w:r>
          </w:p>
        </w:tc>
      </w:tr>
      <w:tr w:rsidR="00926ED8" w:rsidRPr="00766CAE" w14:paraId="4DC42D9C" w14:textId="77777777" w:rsidTr="00173EEB">
        <w:tc>
          <w:tcPr>
            <w:tcW w:w="800" w:type="dxa"/>
            <w:shd w:val="solid" w:color="FFFFFF" w:fill="auto"/>
          </w:tcPr>
          <w:p w14:paraId="0427A917" w14:textId="7A16A437" w:rsidR="00926ED8" w:rsidRDefault="00926ED8" w:rsidP="00B011CE">
            <w:pPr>
              <w:pStyle w:val="TAC"/>
              <w:rPr>
                <w:sz w:val="16"/>
              </w:rPr>
            </w:pPr>
            <w:r>
              <w:rPr>
                <w:sz w:val="16"/>
              </w:rPr>
              <w:lastRenderedPageBreak/>
              <w:t>2024-03</w:t>
            </w:r>
          </w:p>
        </w:tc>
        <w:tc>
          <w:tcPr>
            <w:tcW w:w="800" w:type="dxa"/>
            <w:shd w:val="solid" w:color="FFFFFF" w:fill="auto"/>
          </w:tcPr>
          <w:p w14:paraId="008E88E3" w14:textId="3F71069B" w:rsidR="00926ED8" w:rsidRDefault="00926ED8" w:rsidP="00B011CE">
            <w:pPr>
              <w:pStyle w:val="TAC"/>
              <w:rPr>
                <w:sz w:val="16"/>
              </w:rPr>
            </w:pPr>
            <w:r>
              <w:rPr>
                <w:sz w:val="16"/>
              </w:rPr>
              <w:t>CT#103</w:t>
            </w:r>
          </w:p>
        </w:tc>
        <w:tc>
          <w:tcPr>
            <w:tcW w:w="1094" w:type="dxa"/>
            <w:shd w:val="solid" w:color="FFFFFF" w:fill="auto"/>
          </w:tcPr>
          <w:p w14:paraId="77262269" w14:textId="687895A9" w:rsidR="00926ED8" w:rsidRDefault="00926ED8"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CP-240087</w:t>
            </w:r>
          </w:p>
        </w:tc>
        <w:tc>
          <w:tcPr>
            <w:tcW w:w="525" w:type="dxa"/>
            <w:shd w:val="solid" w:color="FFFFFF" w:fill="auto"/>
          </w:tcPr>
          <w:p w14:paraId="0D030DF6" w14:textId="4F5E820F" w:rsidR="00926ED8" w:rsidRDefault="00926ED8" w:rsidP="00B011CE">
            <w:pPr>
              <w:pStyle w:val="TAC"/>
              <w:rPr>
                <w:sz w:val="16"/>
              </w:rPr>
            </w:pPr>
            <w:r>
              <w:rPr>
                <w:sz w:val="16"/>
              </w:rPr>
              <w:t>0855</w:t>
            </w:r>
          </w:p>
        </w:tc>
        <w:tc>
          <w:tcPr>
            <w:tcW w:w="425" w:type="dxa"/>
            <w:shd w:val="solid" w:color="FFFFFF" w:fill="auto"/>
          </w:tcPr>
          <w:p w14:paraId="493B401A" w14:textId="380E5CA3" w:rsidR="00926ED8" w:rsidRDefault="00926ED8" w:rsidP="00B011CE">
            <w:pPr>
              <w:pStyle w:val="TAC"/>
              <w:rPr>
                <w:sz w:val="16"/>
              </w:rPr>
            </w:pPr>
            <w:r>
              <w:rPr>
                <w:sz w:val="16"/>
              </w:rPr>
              <w:t>-</w:t>
            </w:r>
          </w:p>
        </w:tc>
        <w:tc>
          <w:tcPr>
            <w:tcW w:w="425" w:type="dxa"/>
            <w:shd w:val="solid" w:color="FFFFFF" w:fill="auto"/>
          </w:tcPr>
          <w:p w14:paraId="011705F5" w14:textId="5CAA6118" w:rsidR="00926ED8" w:rsidRDefault="00926ED8" w:rsidP="00B011CE">
            <w:pPr>
              <w:pStyle w:val="TAC"/>
              <w:rPr>
                <w:sz w:val="16"/>
              </w:rPr>
            </w:pPr>
            <w:r>
              <w:rPr>
                <w:sz w:val="16"/>
              </w:rPr>
              <w:t>F</w:t>
            </w:r>
          </w:p>
        </w:tc>
        <w:tc>
          <w:tcPr>
            <w:tcW w:w="4962" w:type="dxa"/>
            <w:shd w:val="solid" w:color="FFFFFF" w:fill="auto"/>
          </w:tcPr>
          <w:p w14:paraId="6B4C39AE" w14:textId="7FA2A279" w:rsidR="00926ED8" w:rsidRDefault="00926ED8" w:rsidP="00B011CE">
            <w:pPr>
              <w:pStyle w:val="TAC"/>
              <w:rPr>
                <w:sz w:val="16"/>
              </w:rPr>
            </w:pPr>
            <w:r>
              <w:rPr>
                <w:sz w:val="16"/>
              </w:rPr>
              <w:t>Update to +CMOLR for LCS-UPP</w:t>
            </w:r>
          </w:p>
        </w:tc>
        <w:tc>
          <w:tcPr>
            <w:tcW w:w="708" w:type="dxa"/>
            <w:shd w:val="solid" w:color="FFFFFF" w:fill="auto"/>
          </w:tcPr>
          <w:p w14:paraId="664DB275" w14:textId="1204B746" w:rsidR="00926ED8" w:rsidRDefault="00926ED8" w:rsidP="00B011CE">
            <w:pPr>
              <w:pStyle w:val="TAC"/>
              <w:rPr>
                <w:sz w:val="16"/>
              </w:rPr>
            </w:pPr>
            <w:r>
              <w:rPr>
                <w:sz w:val="16"/>
              </w:rPr>
              <w:t>18.6.0</w:t>
            </w:r>
          </w:p>
        </w:tc>
      </w:tr>
      <w:tr w:rsidR="00733842" w:rsidRPr="00766CAE" w14:paraId="782C1AC0" w14:textId="77777777" w:rsidTr="00173EEB">
        <w:tc>
          <w:tcPr>
            <w:tcW w:w="800" w:type="dxa"/>
            <w:shd w:val="solid" w:color="FFFFFF" w:fill="auto"/>
          </w:tcPr>
          <w:p w14:paraId="78FB52DB" w14:textId="4F0B2D3D" w:rsidR="00733842" w:rsidRDefault="00733842" w:rsidP="00B011CE">
            <w:pPr>
              <w:pStyle w:val="TAC"/>
              <w:rPr>
                <w:sz w:val="16"/>
              </w:rPr>
            </w:pPr>
            <w:r>
              <w:rPr>
                <w:sz w:val="16"/>
              </w:rPr>
              <w:t>2024-03</w:t>
            </w:r>
          </w:p>
        </w:tc>
        <w:tc>
          <w:tcPr>
            <w:tcW w:w="800" w:type="dxa"/>
            <w:shd w:val="solid" w:color="FFFFFF" w:fill="auto"/>
          </w:tcPr>
          <w:p w14:paraId="5CA6A07B" w14:textId="7E1966E4" w:rsidR="00733842" w:rsidRDefault="00733842" w:rsidP="00B011CE">
            <w:pPr>
              <w:pStyle w:val="TAC"/>
              <w:rPr>
                <w:sz w:val="16"/>
              </w:rPr>
            </w:pPr>
            <w:r>
              <w:rPr>
                <w:sz w:val="16"/>
              </w:rPr>
              <w:t>CT#103</w:t>
            </w:r>
          </w:p>
        </w:tc>
        <w:tc>
          <w:tcPr>
            <w:tcW w:w="1094" w:type="dxa"/>
            <w:shd w:val="solid" w:color="FFFFFF" w:fill="auto"/>
          </w:tcPr>
          <w:p w14:paraId="7F677183" w14:textId="2DC12125" w:rsidR="00733842" w:rsidRDefault="0073384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E7A9ED5" w14:textId="1157FBCD" w:rsidR="00733842" w:rsidRDefault="00733842" w:rsidP="00B011CE">
            <w:pPr>
              <w:pStyle w:val="TAC"/>
              <w:rPr>
                <w:sz w:val="16"/>
              </w:rPr>
            </w:pPr>
            <w:r>
              <w:rPr>
                <w:sz w:val="16"/>
              </w:rPr>
              <w:t>0848</w:t>
            </w:r>
          </w:p>
        </w:tc>
        <w:tc>
          <w:tcPr>
            <w:tcW w:w="425" w:type="dxa"/>
            <w:shd w:val="solid" w:color="FFFFFF" w:fill="auto"/>
          </w:tcPr>
          <w:p w14:paraId="012C2F1E" w14:textId="1CDD7340" w:rsidR="00733842" w:rsidRDefault="00733842" w:rsidP="00B011CE">
            <w:pPr>
              <w:pStyle w:val="TAC"/>
              <w:rPr>
                <w:sz w:val="16"/>
              </w:rPr>
            </w:pPr>
            <w:r>
              <w:rPr>
                <w:sz w:val="16"/>
              </w:rPr>
              <w:t>1</w:t>
            </w:r>
          </w:p>
        </w:tc>
        <w:tc>
          <w:tcPr>
            <w:tcW w:w="425" w:type="dxa"/>
            <w:shd w:val="solid" w:color="FFFFFF" w:fill="auto"/>
          </w:tcPr>
          <w:p w14:paraId="17184E4B" w14:textId="77E17B72" w:rsidR="00733842" w:rsidRDefault="00733842" w:rsidP="00B011CE">
            <w:pPr>
              <w:pStyle w:val="TAC"/>
              <w:rPr>
                <w:sz w:val="16"/>
              </w:rPr>
            </w:pPr>
            <w:r>
              <w:rPr>
                <w:sz w:val="16"/>
              </w:rPr>
              <w:t>F</w:t>
            </w:r>
          </w:p>
        </w:tc>
        <w:tc>
          <w:tcPr>
            <w:tcW w:w="4962" w:type="dxa"/>
            <w:shd w:val="solid" w:color="FFFFFF" w:fill="auto"/>
          </w:tcPr>
          <w:p w14:paraId="1A805629" w14:textId="0869F4A6" w:rsidR="00733842" w:rsidRDefault="00733842" w:rsidP="00B011CE">
            <w:pPr>
              <w:pStyle w:val="TAC"/>
              <w:rPr>
                <w:sz w:val="16"/>
              </w:rPr>
            </w:pPr>
            <w:r>
              <w:rPr>
                <w:sz w:val="16"/>
              </w:rPr>
              <w:t>Addition of UE area scope location indication for QoE</w:t>
            </w:r>
          </w:p>
        </w:tc>
        <w:tc>
          <w:tcPr>
            <w:tcW w:w="708" w:type="dxa"/>
            <w:shd w:val="solid" w:color="FFFFFF" w:fill="auto"/>
          </w:tcPr>
          <w:p w14:paraId="487629BD" w14:textId="27A8C6F2" w:rsidR="00733842" w:rsidRDefault="00733842" w:rsidP="00B011CE">
            <w:pPr>
              <w:pStyle w:val="TAC"/>
              <w:rPr>
                <w:sz w:val="16"/>
              </w:rPr>
            </w:pPr>
            <w:r>
              <w:rPr>
                <w:sz w:val="16"/>
              </w:rPr>
              <w:t>18.6.0</w:t>
            </w:r>
          </w:p>
        </w:tc>
      </w:tr>
      <w:tr w:rsidR="009468CE" w:rsidRPr="00766CAE" w14:paraId="4BEA5E5B" w14:textId="77777777" w:rsidTr="00173EEB">
        <w:tc>
          <w:tcPr>
            <w:tcW w:w="800" w:type="dxa"/>
            <w:shd w:val="solid" w:color="FFFFFF" w:fill="auto"/>
          </w:tcPr>
          <w:p w14:paraId="49DC8945" w14:textId="7932B627" w:rsidR="009468CE" w:rsidRDefault="009468CE" w:rsidP="00B011CE">
            <w:pPr>
              <w:pStyle w:val="TAC"/>
              <w:rPr>
                <w:sz w:val="16"/>
              </w:rPr>
            </w:pPr>
            <w:r>
              <w:rPr>
                <w:sz w:val="16"/>
              </w:rPr>
              <w:t>2024-03</w:t>
            </w:r>
          </w:p>
        </w:tc>
        <w:tc>
          <w:tcPr>
            <w:tcW w:w="800" w:type="dxa"/>
            <w:shd w:val="solid" w:color="FFFFFF" w:fill="auto"/>
          </w:tcPr>
          <w:p w14:paraId="2C8AEE30" w14:textId="4266F149" w:rsidR="009468CE" w:rsidRDefault="009468CE" w:rsidP="00B011CE">
            <w:pPr>
              <w:pStyle w:val="TAC"/>
              <w:rPr>
                <w:sz w:val="16"/>
              </w:rPr>
            </w:pPr>
            <w:r>
              <w:rPr>
                <w:sz w:val="16"/>
              </w:rPr>
              <w:t>CT#103</w:t>
            </w:r>
          </w:p>
        </w:tc>
        <w:tc>
          <w:tcPr>
            <w:tcW w:w="1094" w:type="dxa"/>
            <w:shd w:val="solid" w:color="FFFFFF" w:fill="auto"/>
          </w:tcPr>
          <w:p w14:paraId="68E08445" w14:textId="06D05BCB" w:rsidR="009468CE" w:rsidRDefault="009468CE"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CP-240292</w:t>
            </w:r>
          </w:p>
        </w:tc>
        <w:tc>
          <w:tcPr>
            <w:tcW w:w="525" w:type="dxa"/>
            <w:shd w:val="solid" w:color="FFFFFF" w:fill="auto"/>
          </w:tcPr>
          <w:p w14:paraId="083F4D4C" w14:textId="1979580F" w:rsidR="009468CE" w:rsidRDefault="009468CE" w:rsidP="00B011CE">
            <w:pPr>
              <w:pStyle w:val="TAC"/>
              <w:rPr>
                <w:sz w:val="16"/>
              </w:rPr>
            </w:pPr>
            <w:r>
              <w:rPr>
                <w:sz w:val="16"/>
              </w:rPr>
              <w:t>0852</w:t>
            </w:r>
          </w:p>
        </w:tc>
        <w:tc>
          <w:tcPr>
            <w:tcW w:w="425" w:type="dxa"/>
            <w:shd w:val="solid" w:color="FFFFFF" w:fill="auto"/>
          </w:tcPr>
          <w:p w14:paraId="7F85043E" w14:textId="3A861DFD" w:rsidR="009468CE" w:rsidRDefault="009468CE" w:rsidP="00B011CE">
            <w:pPr>
              <w:pStyle w:val="TAC"/>
              <w:rPr>
                <w:sz w:val="16"/>
              </w:rPr>
            </w:pPr>
            <w:r>
              <w:rPr>
                <w:sz w:val="16"/>
              </w:rPr>
              <w:t>3</w:t>
            </w:r>
          </w:p>
        </w:tc>
        <w:tc>
          <w:tcPr>
            <w:tcW w:w="425" w:type="dxa"/>
            <w:shd w:val="solid" w:color="FFFFFF" w:fill="auto"/>
          </w:tcPr>
          <w:p w14:paraId="2D00C219" w14:textId="1E464940" w:rsidR="009468CE" w:rsidRDefault="009468CE" w:rsidP="00B011CE">
            <w:pPr>
              <w:pStyle w:val="TAC"/>
              <w:rPr>
                <w:sz w:val="16"/>
              </w:rPr>
            </w:pPr>
            <w:r>
              <w:rPr>
                <w:sz w:val="16"/>
              </w:rPr>
              <w:t>F</w:t>
            </w:r>
          </w:p>
        </w:tc>
        <w:tc>
          <w:tcPr>
            <w:tcW w:w="4962" w:type="dxa"/>
            <w:shd w:val="solid" w:color="FFFFFF" w:fill="auto"/>
          </w:tcPr>
          <w:p w14:paraId="1123116D" w14:textId="0D6B87D3" w:rsidR="009468CE" w:rsidRDefault="009468CE" w:rsidP="00B011CE">
            <w:pPr>
              <w:pStyle w:val="TAC"/>
              <w:rPr>
                <w:sz w:val="16"/>
              </w:rPr>
            </w:pPr>
            <w:r>
              <w:rPr>
                <w:sz w:val="16"/>
              </w:rPr>
              <w:t>Updates to +CUNPER AT Command</w:t>
            </w:r>
          </w:p>
        </w:tc>
        <w:tc>
          <w:tcPr>
            <w:tcW w:w="708" w:type="dxa"/>
            <w:shd w:val="solid" w:color="FFFFFF" w:fill="auto"/>
          </w:tcPr>
          <w:p w14:paraId="09603BFF" w14:textId="027008D0" w:rsidR="009468CE" w:rsidRDefault="009468CE" w:rsidP="00B011CE">
            <w:pPr>
              <w:pStyle w:val="TAC"/>
              <w:rPr>
                <w:sz w:val="16"/>
              </w:rPr>
            </w:pPr>
            <w:r>
              <w:rPr>
                <w:sz w:val="16"/>
              </w:rPr>
              <w:t>18.6.0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7"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053BFD67" w:rsidR="008F1803" w:rsidRDefault="00E46BAC">
    <w:pPr>
      <w:framePr w:wrap="around" w:vAnchor="text" w:hAnchor="margin" w:xAlign="right" w:y="1"/>
    </w:pPr>
    <w:r>
      <w:fldChar w:fldCharType="begin"/>
    </w:r>
    <w:r>
      <w:instrText xml:space="preserve"> styleref ZA </w:instrText>
    </w:r>
    <w:r>
      <w:fldChar w:fldCharType="separate"/>
    </w:r>
    <w:r>
      <w:rPr>
        <w:noProof/>
      </w:rPr>
      <w:t>3GPP TS 27.007 V18.6.0 (2024-03)</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47DDBE51" w:rsidR="008F1803" w:rsidRDefault="00E46BAC">
    <w:pPr>
      <w:framePr w:wrap="around" w:vAnchor="text" w:hAnchor="margin" w:y="1"/>
    </w:pPr>
    <w:r>
      <w:fldChar w:fldCharType="begin"/>
    </w:r>
    <w:r>
      <w:instrText xml:space="preserve"> styleref ZGSM </w:instrText>
    </w:r>
    <w:r>
      <w:fldChar w:fldCharType="separate"/>
    </w:r>
    <w:r>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24B"/>
    <w:rsid w:val="0044242B"/>
    <w:rsid w:val="00442A38"/>
    <w:rsid w:val="00443173"/>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24BB"/>
    <w:rsid w:val="00604080"/>
    <w:rsid w:val="00607114"/>
    <w:rsid w:val="00607682"/>
    <w:rsid w:val="00607FD2"/>
    <w:rsid w:val="00611BF8"/>
    <w:rsid w:val="00612E4E"/>
    <w:rsid w:val="00613568"/>
    <w:rsid w:val="00621D3A"/>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6476"/>
    <w:rsid w:val="00666AAB"/>
    <w:rsid w:val="00670580"/>
    <w:rsid w:val="00671900"/>
    <w:rsid w:val="00672ED9"/>
    <w:rsid w:val="006730B3"/>
    <w:rsid w:val="006764D7"/>
    <w:rsid w:val="00676E02"/>
    <w:rsid w:val="00680102"/>
    <w:rsid w:val="0068087A"/>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70054B"/>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0DD"/>
    <w:rsid w:val="007D1BB8"/>
    <w:rsid w:val="007D4594"/>
    <w:rsid w:val="007D7285"/>
    <w:rsid w:val="007E052D"/>
    <w:rsid w:val="007E1A71"/>
    <w:rsid w:val="007E53A8"/>
    <w:rsid w:val="007E6585"/>
    <w:rsid w:val="007F06C8"/>
    <w:rsid w:val="007F0724"/>
    <w:rsid w:val="007F64E3"/>
    <w:rsid w:val="007F6940"/>
    <w:rsid w:val="007F7506"/>
    <w:rsid w:val="007F7D29"/>
    <w:rsid w:val="00800821"/>
    <w:rsid w:val="00802C46"/>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3E28"/>
    <w:rsid w:val="00B04523"/>
    <w:rsid w:val="00B063D5"/>
    <w:rsid w:val="00B1009F"/>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220F"/>
    <w:rsid w:val="00C42B70"/>
    <w:rsid w:val="00C441E4"/>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3A9F"/>
    <w:rsid w:val="00CA41BB"/>
    <w:rsid w:val="00CA72AA"/>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6191"/>
    <w:rsid w:val="00E46BAC"/>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47</Pages>
  <Words>165741</Words>
  <Characters>944727</Characters>
  <Application>Microsoft Office Word</Application>
  <DocSecurity>0</DocSecurity>
  <Lines>7872</Lines>
  <Paragraphs>2216</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1108252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24.301_CR4013R1_(Rel-18)_SAES18, 5GS_Ph1-CT</cp:lastModifiedBy>
  <cp:revision>17</cp:revision>
  <cp:lastPrinted>2002-04-03T14:04:00Z</cp:lastPrinted>
  <dcterms:created xsi:type="dcterms:W3CDTF">2023-12-27T00:01:00Z</dcterms:created>
  <dcterms:modified xsi:type="dcterms:W3CDTF">2024-04-02T17:57:00Z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