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654B80" w14:textId="79F649E5"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w:t>
      </w:r>
      <w:r w:rsidR="00417746">
        <w:rPr>
          <w:noProof w:val="0"/>
        </w:rPr>
        <w:t>17.0.0</w:t>
      </w:r>
      <w:r w:rsidR="00792AE4" w:rsidRPr="00DB3790">
        <w:rPr>
          <w:noProof w:val="0"/>
        </w:rPr>
        <w:t xml:space="preserve"> </w:t>
      </w:r>
      <w:r w:rsidRPr="00DB3790">
        <w:rPr>
          <w:noProof w:val="0"/>
          <w:sz w:val="32"/>
        </w:rPr>
        <w:t>(</w:t>
      </w:r>
      <w:r w:rsidR="00417746">
        <w:rPr>
          <w:noProof w:val="0"/>
          <w:sz w:val="32"/>
        </w:rPr>
        <w:t>2022-04</w:t>
      </w:r>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0F90C744"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Release</w:t>
      </w:r>
      <w:r w:rsidR="00417746">
        <w:rPr>
          <w:rStyle w:val="ZGSM"/>
        </w:rPr>
        <w:t xml:space="preserve"> 17</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17EEBB75"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footnotePr>
            <w:numRestart w:val="eachSect"/>
          </w:footnotePr>
          <w:pgSz w:w="11907" w:h="16840"/>
          <w:pgMar w:top="2268" w:right="851" w:bottom="10773" w:left="851" w:header="0" w:footer="0" w:gutter="0"/>
          <w:cols w:space="720"/>
        </w:sectPr>
      </w:pPr>
    </w:p>
    <w:p w14:paraId="32C6CE30" w14:textId="77777777" w:rsidR="00E8629F" w:rsidRPr="00DB3790" w:rsidRDefault="00E8629F">
      <w:bookmarkStart w:id="1"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143B39" w:rsidRDefault="00E8629F">
      <w:pPr>
        <w:pStyle w:val="FP"/>
        <w:framePr w:wrap="notBeside" w:hAnchor="margin" w:yAlign="center"/>
        <w:pBdr>
          <w:bottom w:val="single" w:sz="6" w:space="1" w:color="auto"/>
        </w:pBdr>
        <w:spacing w:before="240"/>
        <w:ind w:left="2835" w:right="2835"/>
        <w:jc w:val="center"/>
        <w:rPr>
          <w:lang w:val="fr-FR"/>
        </w:rPr>
      </w:pPr>
      <w:r w:rsidRPr="00143B39">
        <w:rPr>
          <w:lang w:val="fr-FR"/>
        </w:rPr>
        <w:t>3GPP support office address</w:t>
      </w:r>
    </w:p>
    <w:p w14:paraId="0FA6C25D"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650 Route des Lucioles - Sophia Antipolis</w:t>
      </w:r>
    </w:p>
    <w:p w14:paraId="0B7B27D4"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6F79FFBD" w:rsidR="00E8629F" w:rsidRPr="00DB3790" w:rsidRDefault="00E8629F">
      <w:pPr>
        <w:pStyle w:val="FP"/>
        <w:framePr w:h="3057" w:hRule="exact" w:wrap="notBeside" w:vAnchor="page" w:hAnchor="margin" w:y="12605"/>
        <w:jc w:val="center"/>
        <w:rPr>
          <w:sz w:val="18"/>
        </w:rPr>
      </w:pPr>
      <w:r w:rsidRPr="00DB3790">
        <w:rPr>
          <w:sz w:val="18"/>
        </w:rPr>
        <w:t>©</w:t>
      </w:r>
      <w:r w:rsidR="00417746">
        <w:rPr>
          <w:sz w:val="18"/>
        </w:rPr>
        <w:t xml:space="preserve"> 2022</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2" w:name="copyrightaddon"/>
      <w:bookmarkEnd w:id="2"/>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1"/>
    <w:p w14:paraId="5FAFFD7A" w14:textId="77777777" w:rsidR="00E8629F" w:rsidRPr="00DB3790" w:rsidRDefault="00E8629F">
      <w:pPr>
        <w:pStyle w:val="TT"/>
      </w:pPr>
      <w:r w:rsidRPr="00DB3790">
        <w:br w:type="page"/>
      </w:r>
      <w:r w:rsidRPr="00DB3790">
        <w:lastRenderedPageBreak/>
        <w:t>Contents</w:t>
      </w:r>
    </w:p>
    <w:p w14:paraId="2D868688" w14:textId="3260AC13" w:rsidR="0053516D" w:rsidRPr="0053516D" w:rsidRDefault="002F05D2">
      <w:pPr>
        <w:pStyle w:val="TOC1"/>
        <w:rPr>
          <w:rFonts w:asciiTheme="minorHAnsi" w:eastAsiaTheme="minorEastAsia" w:hAnsiTheme="minorHAnsi" w:cstheme="minorBidi"/>
          <w:szCs w:val="22"/>
          <w:lang w:val="en-US" w:eastAsia="de-DE"/>
        </w:rPr>
      </w:pPr>
      <w:r>
        <w:fldChar w:fldCharType="begin"/>
      </w:r>
      <w:r>
        <w:instrText xml:space="preserve"> TOC \o "1-9" </w:instrText>
      </w:r>
      <w:r>
        <w:fldChar w:fldCharType="separate"/>
      </w:r>
      <w:r w:rsidR="0053516D">
        <w:t>Foreword</w:t>
      </w:r>
      <w:r w:rsidR="0053516D">
        <w:tab/>
      </w:r>
      <w:r w:rsidR="0053516D">
        <w:fldChar w:fldCharType="begin"/>
      </w:r>
      <w:r w:rsidR="0053516D">
        <w:instrText xml:space="preserve"> PAGEREF _Toc33041929 \h </w:instrText>
      </w:r>
      <w:r w:rsidR="0053516D">
        <w:fldChar w:fldCharType="separate"/>
      </w:r>
      <w:r w:rsidR="0053516D">
        <w:t>6</w:t>
      </w:r>
      <w:r w:rsidR="0053516D">
        <w:fldChar w:fldCharType="end"/>
      </w:r>
    </w:p>
    <w:p w14:paraId="1CE3CB5A" w14:textId="300C0E47" w:rsidR="0053516D" w:rsidRPr="0053516D" w:rsidRDefault="0053516D">
      <w:pPr>
        <w:pStyle w:val="TOC1"/>
        <w:rPr>
          <w:rFonts w:asciiTheme="minorHAnsi" w:eastAsiaTheme="minorEastAsia" w:hAnsiTheme="minorHAnsi" w:cstheme="minorBidi"/>
          <w:szCs w:val="22"/>
          <w:lang w:val="en-US" w:eastAsia="de-DE"/>
        </w:rPr>
      </w:pPr>
      <w:r>
        <w:t>Introduction</w:t>
      </w:r>
      <w:r>
        <w:tab/>
      </w:r>
      <w:r>
        <w:fldChar w:fldCharType="begin"/>
      </w:r>
      <w:r>
        <w:instrText xml:space="preserve"> PAGEREF _Toc33041930 \h </w:instrText>
      </w:r>
      <w:r>
        <w:fldChar w:fldCharType="separate"/>
      </w:r>
      <w:r>
        <w:t>6</w:t>
      </w:r>
      <w:r>
        <w:fldChar w:fldCharType="end"/>
      </w:r>
    </w:p>
    <w:p w14:paraId="69FCFB28" w14:textId="7D2E314B" w:rsidR="0053516D" w:rsidRPr="0053516D" w:rsidRDefault="0053516D">
      <w:pPr>
        <w:pStyle w:val="TOC1"/>
        <w:rPr>
          <w:rFonts w:asciiTheme="minorHAnsi" w:eastAsiaTheme="minorEastAsia" w:hAnsiTheme="minorHAnsi" w:cstheme="minorBidi"/>
          <w:szCs w:val="22"/>
          <w:lang w:val="en-US" w:eastAsia="de-DE"/>
        </w:rPr>
      </w:pPr>
      <w:r>
        <w:t>1</w:t>
      </w:r>
      <w:r w:rsidRPr="0053516D">
        <w:rPr>
          <w:rFonts w:asciiTheme="minorHAnsi" w:eastAsiaTheme="minorEastAsia" w:hAnsiTheme="minorHAnsi" w:cstheme="minorBidi"/>
          <w:szCs w:val="22"/>
          <w:lang w:val="en-US" w:eastAsia="de-DE"/>
        </w:rPr>
        <w:tab/>
      </w:r>
      <w:r>
        <w:t>Scope</w:t>
      </w:r>
      <w:r>
        <w:tab/>
      </w:r>
      <w:r>
        <w:fldChar w:fldCharType="begin"/>
      </w:r>
      <w:r>
        <w:instrText xml:space="preserve"> PAGEREF _Toc33041931 \h </w:instrText>
      </w:r>
      <w:r>
        <w:fldChar w:fldCharType="separate"/>
      </w:r>
      <w:r>
        <w:t>8</w:t>
      </w:r>
      <w:r>
        <w:fldChar w:fldCharType="end"/>
      </w:r>
    </w:p>
    <w:p w14:paraId="293C27F7" w14:textId="29555E2F" w:rsidR="0053516D" w:rsidRPr="0053516D" w:rsidRDefault="0053516D">
      <w:pPr>
        <w:pStyle w:val="TOC1"/>
        <w:rPr>
          <w:rFonts w:asciiTheme="minorHAnsi" w:eastAsiaTheme="minorEastAsia" w:hAnsiTheme="minorHAnsi" w:cstheme="minorBidi"/>
          <w:szCs w:val="22"/>
          <w:lang w:val="en-US" w:eastAsia="de-DE"/>
        </w:rPr>
      </w:pPr>
      <w:r>
        <w:t>2</w:t>
      </w:r>
      <w:r w:rsidRPr="0053516D">
        <w:rPr>
          <w:rFonts w:asciiTheme="minorHAnsi" w:eastAsiaTheme="minorEastAsia" w:hAnsiTheme="minorHAnsi" w:cstheme="minorBidi"/>
          <w:szCs w:val="22"/>
          <w:lang w:val="en-US" w:eastAsia="de-DE"/>
        </w:rPr>
        <w:tab/>
      </w:r>
      <w:r>
        <w:t>References</w:t>
      </w:r>
      <w:r>
        <w:tab/>
      </w:r>
      <w:r>
        <w:fldChar w:fldCharType="begin"/>
      </w:r>
      <w:r>
        <w:instrText xml:space="preserve"> PAGEREF _Toc33041932 \h </w:instrText>
      </w:r>
      <w:r>
        <w:fldChar w:fldCharType="separate"/>
      </w:r>
      <w:r>
        <w:t>8</w:t>
      </w:r>
      <w:r>
        <w:fldChar w:fldCharType="end"/>
      </w:r>
    </w:p>
    <w:p w14:paraId="03D600EE" w14:textId="5B0200DE" w:rsidR="0053516D" w:rsidRPr="0053516D" w:rsidRDefault="0053516D">
      <w:pPr>
        <w:pStyle w:val="TOC1"/>
        <w:rPr>
          <w:rFonts w:asciiTheme="minorHAnsi" w:eastAsiaTheme="minorEastAsia" w:hAnsiTheme="minorHAnsi" w:cstheme="minorBidi"/>
          <w:szCs w:val="22"/>
          <w:lang w:val="en-US" w:eastAsia="de-DE"/>
        </w:rPr>
      </w:pPr>
      <w:r>
        <w:t>3</w:t>
      </w:r>
      <w:r w:rsidRPr="0053516D">
        <w:rPr>
          <w:rFonts w:asciiTheme="minorHAnsi" w:eastAsiaTheme="minorEastAsia" w:hAnsiTheme="minorHAnsi" w:cstheme="minorBidi"/>
          <w:szCs w:val="22"/>
          <w:lang w:val="en-US" w:eastAsia="de-DE"/>
        </w:rPr>
        <w:tab/>
      </w:r>
      <w:r>
        <w:t>Definitions of terms, symbols and abbreviations</w:t>
      </w:r>
      <w:r>
        <w:tab/>
      </w:r>
      <w:r>
        <w:fldChar w:fldCharType="begin"/>
      </w:r>
      <w:r>
        <w:instrText xml:space="preserve"> PAGEREF _Toc33041933 \h </w:instrText>
      </w:r>
      <w:r>
        <w:fldChar w:fldCharType="separate"/>
      </w:r>
      <w:r>
        <w:t>10</w:t>
      </w:r>
      <w:r>
        <w:fldChar w:fldCharType="end"/>
      </w:r>
    </w:p>
    <w:p w14:paraId="43EE67E7" w14:textId="780C89AA" w:rsidR="0053516D" w:rsidRPr="0053516D" w:rsidRDefault="0053516D">
      <w:pPr>
        <w:pStyle w:val="TOC2"/>
        <w:rPr>
          <w:rFonts w:asciiTheme="minorHAnsi" w:eastAsiaTheme="minorEastAsia" w:hAnsiTheme="minorHAnsi" w:cstheme="minorBidi"/>
          <w:sz w:val="22"/>
          <w:szCs w:val="22"/>
          <w:lang w:val="en-US" w:eastAsia="de-DE"/>
        </w:rPr>
      </w:pPr>
      <w:r>
        <w:t>3.1</w:t>
      </w:r>
      <w:r w:rsidRPr="0053516D">
        <w:rPr>
          <w:rFonts w:asciiTheme="minorHAnsi" w:eastAsiaTheme="minorEastAsia" w:hAnsiTheme="minorHAnsi" w:cstheme="minorBidi"/>
          <w:sz w:val="22"/>
          <w:szCs w:val="22"/>
          <w:lang w:val="en-US" w:eastAsia="de-DE"/>
        </w:rPr>
        <w:tab/>
      </w:r>
      <w:r>
        <w:t>Terms</w:t>
      </w:r>
      <w:r>
        <w:tab/>
      </w:r>
      <w:r>
        <w:fldChar w:fldCharType="begin"/>
      </w:r>
      <w:r>
        <w:instrText xml:space="preserve"> PAGEREF _Toc33041934 \h </w:instrText>
      </w:r>
      <w:r>
        <w:fldChar w:fldCharType="separate"/>
      </w:r>
      <w:r>
        <w:t>10</w:t>
      </w:r>
      <w:r>
        <w:fldChar w:fldCharType="end"/>
      </w:r>
    </w:p>
    <w:p w14:paraId="2C14E0A9" w14:textId="586FFDDE" w:rsidR="0053516D" w:rsidRPr="0053516D" w:rsidRDefault="0053516D">
      <w:pPr>
        <w:pStyle w:val="TOC2"/>
        <w:rPr>
          <w:rFonts w:asciiTheme="minorHAnsi" w:eastAsiaTheme="minorEastAsia" w:hAnsiTheme="minorHAnsi" w:cstheme="minorBidi"/>
          <w:sz w:val="22"/>
          <w:szCs w:val="22"/>
          <w:lang w:val="en-US" w:eastAsia="de-DE"/>
        </w:rPr>
      </w:pPr>
      <w:r>
        <w:t>3.2</w:t>
      </w:r>
      <w:r w:rsidRPr="0053516D">
        <w:rPr>
          <w:rFonts w:asciiTheme="minorHAnsi" w:eastAsiaTheme="minorEastAsia" w:hAnsiTheme="minorHAnsi" w:cstheme="minorBidi"/>
          <w:sz w:val="22"/>
          <w:szCs w:val="22"/>
          <w:lang w:val="en-US" w:eastAsia="de-DE"/>
        </w:rPr>
        <w:tab/>
      </w:r>
      <w:r>
        <w:t>Abbreviations</w:t>
      </w:r>
      <w:r>
        <w:tab/>
      </w:r>
      <w:r>
        <w:fldChar w:fldCharType="begin"/>
      </w:r>
      <w:r>
        <w:instrText xml:space="preserve"> PAGEREF _Toc33041935 \h </w:instrText>
      </w:r>
      <w:r>
        <w:fldChar w:fldCharType="separate"/>
      </w:r>
      <w:r>
        <w:t>10</w:t>
      </w:r>
      <w:r>
        <w:fldChar w:fldCharType="end"/>
      </w:r>
    </w:p>
    <w:p w14:paraId="37FB81C5" w14:textId="4402DE8E" w:rsidR="0053516D" w:rsidRPr="0053516D" w:rsidRDefault="0053516D">
      <w:pPr>
        <w:pStyle w:val="TOC1"/>
        <w:rPr>
          <w:rFonts w:asciiTheme="minorHAnsi" w:eastAsiaTheme="minorEastAsia" w:hAnsiTheme="minorHAnsi" w:cstheme="minorBidi"/>
          <w:szCs w:val="22"/>
          <w:lang w:val="en-US" w:eastAsia="de-DE"/>
        </w:rPr>
      </w:pPr>
      <w:r>
        <w:t>4</w:t>
      </w:r>
      <w:r w:rsidRPr="0053516D">
        <w:rPr>
          <w:rFonts w:asciiTheme="minorHAnsi" w:eastAsiaTheme="minorEastAsia" w:hAnsiTheme="minorHAnsi" w:cstheme="minorBidi"/>
          <w:szCs w:val="22"/>
          <w:lang w:val="en-US" w:eastAsia="de-DE"/>
        </w:rPr>
        <w:tab/>
      </w:r>
      <w:r>
        <w:t>Introduction to Extended Reality</w:t>
      </w:r>
      <w:r>
        <w:tab/>
      </w:r>
      <w:r>
        <w:fldChar w:fldCharType="begin"/>
      </w:r>
      <w:r>
        <w:instrText xml:space="preserve"> PAGEREF _Toc33041936 \h </w:instrText>
      </w:r>
      <w:r>
        <w:fldChar w:fldCharType="separate"/>
      </w:r>
      <w:r>
        <w:t>12</w:t>
      </w:r>
      <w:r>
        <w:fldChar w:fldCharType="end"/>
      </w:r>
    </w:p>
    <w:p w14:paraId="46AE3C41" w14:textId="2A717B10" w:rsidR="0053516D" w:rsidRPr="0053516D" w:rsidRDefault="0053516D">
      <w:pPr>
        <w:pStyle w:val="TOC2"/>
        <w:rPr>
          <w:rFonts w:asciiTheme="minorHAnsi" w:eastAsiaTheme="minorEastAsia" w:hAnsiTheme="minorHAnsi" w:cstheme="minorBidi"/>
          <w:sz w:val="22"/>
          <w:szCs w:val="22"/>
          <w:lang w:val="en-US" w:eastAsia="de-DE"/>
        </w:rPr>
      </w:pPr>
      <w:r>
        <w:t>4.1</w:t>
      </w:r>
      <w:r w:rsidRPr="0053516D">
        <w:rPr>
          <w:rFonts w:asciiTheme="minorHAnsi" w:eastAsiaTheme="minorEastAsia" w:hAnsiTheme="minorHAnsi" w:cstheme="minorBidi"/>
          <w:sz w:val="22"/>
          <w:szCs w:val="22"/>
          <w:lang w:val="en-US" w:eastAsia="de-DE"/>
        </w:rPr>
        <w:tab/>
      </w:r>
      <w:r>
        <w:t>XR Terms and Definitions</w:t>
      </w:r>
      <w:r>
        <w:tab/>
      </w:r>
      <w:r>
        <w:fldChar w:fldCharType="begin"/>
      </w:r>
      <w:r>
        <w:instrText xml:space="preserve"> PAGEREF _Toc33041937 \h </w:instrText>
      </w:r>
      <w:r>
        <w:fldChar w:fldCharType="separate"/>
      </w:r>
      <w:r>
        <w:t>12</w:t>
      </w:r>
      <w:r>
        <w:fldChar w:fldCharType="end"/>
      </w:r>
    </w:p>
    <w:p w14:paraId="254A73B7" w14:textId="517F46FD" w:rsidR="0053516D" w:rsidRPr="0053516D" w:rsidRDefault="0053516D">
      <w:pPr>
        <w:pStyle w:val="TOC3"/>
        <w:rPr>
          <w:rFonts w:asciiTheme="minorHAnsi" w:eastAsiaTheme="minorEastAsia" w:hAnsiTheme="minorHAnsi" w:cstheme="minorBidi"/>
          <w:sz w:val="22"/>
          <w:szCs w:val="22"/>
          <w:lang w:val="en-US" w:eastAsia="de-DE"/>
        </w:rPr>
      </w:pPr>
      <w:r>
        <w:t>4.1.1</w:t>
      </w:r>
      <w:r w:rsidRPr="0053516D">
        <w:rPr>
          <w:rFonts w:asciiTheme="minorHAnsi" w:eastAsiaTheme="minorEastAsia" w:hAnsiTheme="minorHAnsi" w:cstheme="minorBidi"/>
          <w:sz w:val="22"/>
          <w:szCs w:val="22"/>
          <w:lang w:val="en-US" w:eastAsia="de-DE"/>
        </w:rPr>
        <w:tab/>
      </w:r>
      <w:r>
        <w:t>Different Types of Realities</w:t>
      </w:r>
      <w:r>
        <w:tab/>
      </w:r>
      <w:r>
        <w:fldChar w:fldCharType="begin"/>
      </w:r>
      <w:r>
        <w:instrText xml:space="preserve"> PAGEREF _Toc33041938 \h </w:instrText>
      </w:r>
      <w:r>
        <w:fldChar w:fldCharType="separate"/>
      </w:r>
      <w:r>
        <w:t>12</w:t>
      </w:r>
      <w:r>
        <w:fldChar w:fldCharType="end"/>
      </w:r>
    </w:p>
    <w:p w14:paraId="3445EEC0" w14:textId="549E1596" w:rsidR="0053516D" w:rsidRPr="0053516D" w:rsidRDefault="0053516D">
      <w:pPr>
        <w:pStyle w:val="TOC3"/>
        <w:rPr>
          <w:rFonts w:asciiTheme="minorHAnsi" w:eastAsiaTheme="minorEastAsia" w:hAnsiTheme="minorHAnsi" w:cstheme="minorBidi"/>
          <w:sz w:val="22"/>
          <w:szCs w:val="22"/>
          <w:lang w:val="en-US" w:eastAsia="de-DE"/>
        </w:rPr>
      </w:pPr>
      <w:r>
        <w:t>4.1.2</w:t>
      </w:r>
      <w:r w:rsidRPr="0053516D">
        <w:rPr>
          <w:rFonts w:asciiTheme="minorHAnsi" w:eastAsiaTheme="minorEastAsia" w:hAnsiTheme="minorHAnsi" w:cstheme="minorBidi"/>
          <w:sz w:val="22"/>
          <w:szCs w:val="22"/>
          <w:lang w:val="en-US" w:eastAsia="de-DE"/>
        </w:rPr>
        <w:tab/>
      </w:r>
      <w:r>
        <w:t>Degrees of Freedom and XR Spaces</w:t>
      </w:r>
      <w:r>
        <w:tab/>
      </w:r>
      <w:r>
        <w:fldChar w:fldCharType="begin"/>
      </w:r>
      <w:r>
        <w:instrText xml:space="preserve"> PAGEREF _Toc33041939 \h </w:instrText>
      </w:r>
      <w:r>
        <w:fldChar w:fldCharType="separate"/>
      </w:r>
      <w:r>
        <w:t>13</w:t>
      </w:r>
      <w:r>
        <w:fldChar w:fldCharType="end"/>
      </w:r>
    </w:p>
    <w:p w14:paraId="79E50939" w14:textId="1F63DD55" w:rsidR="0053516D" w:rsidRPr="0053516D" w:rsidRDefault="0053516D">
      <w:pPr>
        <w:pStyle w:val="TOC3"/>
        <w:rPr>
          <w:rFonts w:asciiTheme="minorHAnsi" w:eastAsiaTheme="minorEastAsia" w:hAnsiTheme="minorHAnsi" w:cstheme="minorBidi"/>
          <w:sz w:val="22"/>
          <w:szCs w:val="22"/>
          <w:lang w:val="en-US" w:eastAsia="de-DE"/>
        </w:rPr>
      </w:pPr>
      <w:r>
        <w:t>4.1.3</w:t>
      </w:r>
      <w:r w:rsidRPr="0053516D">
        <w:rPr>
          <w:rFonts w:asciiTheme="minorHAnsi" w:eastAsiaTheme="minorEastAsia" w:hAnsiTheme="minorHAnsi" w:cstheme="minorBidi"/>
          <w:sz w:val="22"/>
          <w:szCs w:val="22"/>
          <w:lang w:val="en-US" w:eastAsia="de-DE"/>
        </w:rPr>
        <w:tab/>
      </w:r>
      <w:r>
        <w:t>Tracking and XR Viewer Pose Generation</w:t>
      </w:r>
      <w:r>
        <w:tab/>
      </w:r>
      <w:r>
        <w:fldChar w:fldCharType="begin"/>
      </w:r>
      <w:r>
        <w:instrText xml:space="preserve"> PAGEREF _Toc33041940 \h </w:instrText>
      </w:r>
      <w:r>
        <w:fldChar w:fldCharType="separate"/>
      </w:r>
      <w:r>
        <w:t>18</w:t>
      </w:r>
      <w:r>
        <w:fldChar w:fldCharType="end"/>
      </w:r>
    </w:p>
    <w:p w14:paraId="629FC8DD" w14:textId="55B09DE0" w:rsidR="0053516D" w:rsidRPr="0053516D" w:rsidRDefault="0053516D">
      <w:pPr>
        <w:pStyle w:val="TOC3"/>
        <w:rPr>
          <w:rFonts w:asciiTheme="minorHAnsi" w:eastAsiaTheme="minorEastAsia" w:hAnsiTheme="minorHAnsi" w:cstheme="minorBidi"/>
          <w:sz w:val="22"/>
          <w:szCs w:val="22"/>
          <w:lang w:val="en-US" w:eastAsia="de-DE"/>
        </w:rPr>
      </w:pPr>
      <w:r>
        <w:t>4.1.4</w:t>
      </w:r>
      <w:r w:rsidRPr="0053516D">
        <w:rPr>
          <w:rFonts w:asciiTheme="minorHAnsi" w:eastAsiaTheme="minorEastAsia" w:hAnsiTheme="minorHAnsi" w:cstheme="minorBidi"/>
          <w:sz w:val="22"/>
          <w:szCs w:val="22"/>
          <w:lang w:val="en-US" w:eastAsia="de-DE"/>
        </w:rPr>
        <w:tab/>
      </w:r>
      <w:r>
        <w:t>XR Spatial Mapping and Localization</w:t>
      </w:r>
      <w:r>
        <w:tab/>
      </w:r>
      <w:r>
        <w:fldChar w:fldCharType="begin"/>
      </w:r>
      <w:r>
        <w:instrText xml:space="preserve"> PAGEREF _Toc33041941 \h </w:instrText>
      </w:r>
      <w:r>
        <w:fldChar w:fldCharType="separate"/>
      </w:r>
      <w:r>
        <w:t>18</w:t>
      </w:r>
      <w:r>
        <w:fldChar w:fldCharType="end"/>
      </w:r>
    </w:p>
    <w:p w14:paraId="26E9BB8D" w14:textId="034941E9" w:rsidR="0053516D" w:rsidRPr="0053516D" w:rsidRDefault="0053516D">
      <w:pPr>
        <w:pStyle w:val="TOC2"/>
        <w:rPr>
          <w:rFonts w:asciiTheme="minorHAnsi" w:eastAsiaTheme="minorEastAsia" w:hAnsiTheme="minorHAnsi" w:cstheme="minorBidi"/>
          <w:sz w:val="22"/>
          <w:szCs w:val="22"/>
          <w:lang w:val="en-US" w:eastAsia="de-DE"/>
        </w:rPr>
      </w:pPr>
      <w:r>
        <w:t>4.2</w:t>
      </w:r>
      <w:r w:rsidRPr="0053516D">
        <w:rPr>
          <w:rFonts w:asciiTheme="minorHAnsi" w:eastAsiaTheme="minorEastAsia" w:hAnsiTheme="minorHAnsi" w:cstheme="minorBidi"/>
          <w:sz w:val="22"/>
          <w:szCs w:val="22"/>
          <w:lang w:val="en-US" w:eastAsia="de-DE"/>
        </w:rPr>
        <w:tab/>
      </w:r>
      <w:r>
        <w:t>Quality-of-Experience for XR</w:t>
      </w:r>
      <w:r>
        <w:tab/>
      </w:r>
      <w:r>
        <w:fldChar w:fldCharType="begin"/>
      </w:r>
      <w:r>
        <w:instrText xml:space="preserve"> PAGEREF _Toc33041942 \h </w:instrText>
      </w:r>
      <w:r>
        <w:fldChar w:fldCharType="separate"/>
      </w:r>
      <w:r>
        <w:t>19</w:t>
      </w:r>
      <w:r>
        <w:fldChar w:fldCharType="end"/>
      </w:r>
    </w:p>
    <w:p w14:paraId="6FCCCDF6" w14:textId="34E9B242" w:rsidR="0053516D" w:rsidRPr="0053516D" w:rsidRDefault="0053516D">
      <w:pPr>
        <w:pStyle w:val="TOC3"/>
        <w:rPr>
          <w:rFonts w:asciiTheme="minorHAnsi" w:eastAsiaTheme="minorEastAsia" w:hAnsiTheme="minorHAnsi" w:cstheme="minorBidi"/>
          <w:sz w:val="22"/>
          <w:szCs w:val="22"/>
          <w:lang w:val="en-US" w:eastAsia="de-DE"/>
        </w:rPr>
      </w:pPr>
      <w:r>
        <w:t>4.2.1</w:t>
      </w:r>
      <w:r w:rsidRPr="0053516D">
        <w:rPr>
          <w:rFonts w:asciiTheme="minorHAnsi" w:eastAsiaTheme="minorEastAsia" w:hAnsiTheme="minorHAnsi" w:cstheme="minorBidi"/>
          <w:sz w:val="22"/>
          <w:szCs w:val="22"/>
          <w:lang w:val="en-US" w:eastAsia="de-DE"/>
        </w:rPr>
        <w:tab/>
      </w:r>
      <w:r>
        <w:t>Immersiveness and Presence</w:t>
      </w:r>
      <w:r>
        <w:tab/>
      </w:r>
      <w:r>
        <w:fldChar w:fldCharType="begin"/>
      </w:r>
      <w:r>
        <w:instrText xml:space="preserve"> PAGEREF _Toc33041943 \h </w:instrText>
      </w:r>
      <w:r>
        <w:fldChar w:fldCharType="separate"/>
      </w:r>
      <w:r>
        <w:t>19</w:t>
      </w:r>
      <w:r>
        <w:fldChar w:fldCharType="end"/>
      </w:r>
    </w:p>
    <w:p w14:paraId="1F0649FC" w14:textId="3F348364" w:rsidR="0053516D" w:rsidRPr="0053516D" w:rsidRDefault="0053516D">
      <w:pPr>
        <w:pStyle w:val="TOC3"/>
        <w:rPr>
          <w:rFonts w:asciiTheme="minorHAnsi" w:eastAsiaTheme="minorEastAsia" w:hAnsiTheme="minorHAnsi" w:cstheme="minorBidi"/>
          <w:sz w:val="22"/>
          <w:szCs w:val="22"/>
          <w:lang w:val="en-US" w:eastAsia="de-DE"/>
        </w:rPr>
      </w:pPr>
      <w:r>
        <w:t>4.2.2</w:t>
      </w:r>
      <w:r w:rsidRPr="0053516D">
        <w:rPr>
          <w:rFonts w:asciiTheme="minorHAnsi" w:eastAsiaTheme="minorEastAsia" w:hAnsiTheme="minorHAnsi" w:cstheme="minorBidi"/>
          <w:sz w:val="22"/>
          <w:szCs w:val="22"/>
          <w:lang w:val="en-US" w:eastAsia="de-DE"/>
        </w:rPr>
        <w:tab/>
      </w:r>
      <w:r>
        <w:t>Interaction Delays and Age of Content</w:t>
      </w:r>
      <w:r>
        <w:tab/>
      </w:r>
      <w:r>
        <w:fldChar w:fldCharType="begin"/>
      </w:r>
      <w:r>
        <w:instrText xml:space="preserve"> PAGEREF _Toc33041944 \h </w:instrText>
      </w:r>
      <w:r>
        <w:fldChar w:fldCharType="separate"/>
      </w:r>
      <w:r>
        <w:t>22</w:t>
      </w:r>
      <w:r>
        <w:fldChar w:fldCharType="end"/>
      </w:r>
    </w:p>
    <w:p w14:paraId="4F510683" w14:textId="788D6DB2" w:rsidR="0053516D" w:rsidRPr="0053516D" w:rsidRDefault="0053516D">
      <w:pPr>
        <w:pStyle w:val="TOC2"/>
        <w:rPr>
          <w:rFonts w:asciiTheme="minorHAnsi" w:eastAsiaTheme="minorEastAsia" w:hAnsiTheme="minorHAnsi" w:cstheme="minorBidi"/>
          <w:sz w:val="22"/>
          <w:szCs w:val="22"/>
          <w:lang w:val="en-US" w:eastAsia="de-DE"/>
        </w:rPr>
      </w:pPr>
      <w:r>
        <w:t>4.3</w:t>
      </w:r>
      <w:r w:rsidRPr="0053516D">
        <w:rPr>
          <w:rFonts w:asciiTheme="minorHAnsi" w:eastAsiaTheme="minorEastAsia" w:hAnsiTheme="minorHAnsi" w:cstheme="minorBidi"/>
          <w:sz w:val="22"/>
          <w:szCs w:val="22"/>
          <w:lang w:val="en-US" w:eastAsia="de-DE"/>
        </w:rPr>
        <w:tab/>
      </w:r>
      <w:r>
        <w:t>XR Delivery in 5G System</w:t>
      </w:r>
      <w:r>
        <w:tab/>
      </w:r>
      <w:r>
        <w:fldChar w:fldCharType="begin"/>
      </w:r>
      <w:r>
        <w:instrText xml:space="preserve"> PAGEREF _Toc33041945 \h </w:instrText>
      </w:r>
      <w:r>
        <w:fldChar w:fldCharType="separate"/>
      </w:r>
      <w:r>
        <w:t>23</w:t>
      </w:r>
      <w:r>
        <w:fldChar w:fldCharType="end"/>
      </w:r>
    </w:p>
    <w:p w14:paraId="7273B1BE" w14:textId="5E04486E" w:rsidR="0053516D" w:rsidRPr="0053516D" w:rsidRDefault="0053516D">
      <w:pPr>
        <w:pStyle w:val="TOC3"/>
        <w:rPr>
          <w:rFonts w:asciiTheme="minorHAnsi" w:eastAsiaTheme="minorEastAsia" w:hAnsiTheme="minorHAnsi" w:cstheme="minorBidi"/>
          <w:sz w:val="22"/>
          <w:szCs w:val="22"/>
          <w:lang w:val="en-US" w:eastAsia="de-DE"/>
        </w:rPr>
      </w:pPr>
      <w:r>
        <w:t>4.3.1</w:t>
      </w:r>
      <w:r w:rsidRPr="0053516D">
        <w:rPr>
          <w:rFonts w:asciiTheme="minorHAnsi" w:eastAsiaTheme="minorEastAsia" w:hAnsiTheme="minorHAnsi" w:cstheme="minorBidi"/>
          <w:sz w:val="22"/>
          <w:szCs w:val="22"/>
          <w:lang w:val="en-US" w:eastAsia="de-DE"/>
        </w:rPr>
        <w:tab/>
      </w:r>
      <w:r>
        <w:t>General Delivery Categories</w:t>
      </w:r>
      <w:r>
        <w:tab/>
      </w:r>
      <w:r>
        <w:fldChar w:fldCharType="begin"/>
      </w:r>
      <w:r>
        <w:instrText xml:space="preserve"> PAGEREF _Toc33041946 \h </w:instrText>
      </w:r>
      <w:r>
        <w:fldChar w:fldCharType="separate"/>
      </w:r>
      <w:r>
        <w:t>23</w:t>
      </w:r>
      <w:r>
        <w:fldChar w:fldCharType="end"/>
      </w:r>
    </w:p>
    <w:p w14:paraId="5B76C447" w14:textId="62769220" w:rsidR="0053516D" w:rsidRPr="0053516D" w:rsidRDefault="0053516D">
      <w:pPr>
        <w:pStyle w:val="TOC3"/>
        <w:rPr>
          <w:rFonts w:asciiTheme="minorHAnsi" w:eastAsiaTheme="minorEastAsia" w:hAnsiTheme="minorHAnsi" w:cstheme="minorBidi"/>
          <w:sz w:val="22"/>
          <w:szCs w:val="22"/>
          <w:lang w:val="en-US" w:eastAsia="de-DE"/>
        </w:rPr>
      </w:pPr>
      <w:r>
        <w:t>4.3.2</w:t>
      </w:r>
      <w:r w:rsidRPr="0053516D">
        <w:rPr>
          <w:rFonts w:asciiTheme="minorHAnsi" w:eastAsiaTheme="minorEastAsia" w:hAnsiTheme="minorHAnsi" w:cstheme="minorBidi"/>
          <w:sz w:val="22"/>
          <w:szCs w:val="22"/>
          <w:lang w:val="en-US" w:eastAsia="de-DE"/>
        </w:rPr>
        <w:tab/>
      </w:r>
      <w:r>
        <w:t>5G System and Radio Functionalities for XR</w:t>
      </w:r>
      <w:r>
        <w:tab/>
      </w:r>
      <w:r>
        <w:fldChar w:fldCharType="begin"/>
      </w:r>
      <w:r>
        <w:instrText xml:space="preserve"> PAGEREF _Toc33041947 \h </w:instrText>
      </w:r>
      <w:r>
        <w:fldChar w:fldCharType="separate"/>
      </w:r>
      <w:r>
        <w:t>23</w:t>
      </w:r>
      <w:r>
        <w:fldChar w:fldCharType="end"/>
      </w:r>
    </w:p>
    <w:p w14:paraId="7654B42D" w14:textId="28C136C2" w:rsidR="0053516D" w:rsidRPr="0053516D" w:rsidRDefault="0053516D">
      <w:pPr>
        <w:pStyle w:val="TOC3"/>
        <w:rPr>
          <w:rFonts w:asciiTheme="minorHAnsi" w:eastAsiaTheme="minorEastAsia" w:hAnsiTheme="minorHAnsi" w:cstheme="minorBidi"/>
          <w:sz w:val="22"/>
          <w:szCs w:val="22"/>
          <w:lang w:val="en-US" w:eastAsia="de-DE"/>
        </w:rPr>
      </w:pPr>
      <w:r>
        <w:t>4.3.3</w:t>
      </w:r>
      <w:r w:rsidRPr="0053516D">
        <w:rPr>
          <w:rFonts w:asciiTheme="minorHAnsi" w:eastAsiaTheme="minorEastAsia" w:hAnsiTheme="minorHAnsi" w:cstheme="minorBidi"/>
          <w:sz w:val="22"/>
          <w:szCs w:val="22"/>
          <w:lang w:val="en-US" w:eastAsia="de-DE"/>
        </w:rPr>
        <w:tab/>
      </w:r>
      <w:r>
        <w:t xml:space="preserve"> Quality-of-Service in 5G</w:t>
      </w:r>
      <w:r>
        <w:tab/>
      </w:r>
      <w:r>
        <w:fldChar w:fldCharType="begin"/>
      </w:r>
      <w:r>
        <w:instrText xml:space="preserve"> PAGEREF _Toc33041948 \h </w:instrText>
      </w:r>
      <w:r>
        <w:fldChar w:fldCharType="separate"/>
      </w:r>
      <w:r>
        <w:t>25</w:t>
      </w:r>
      <w:r>
        <w:fldChar w:fldCharType="end"/>
      </w:r>
    </w:p>
    <w:p w14:paraId="2A912121" w14:textId="38FA620C" w:rsidR="0053516D" w:rsidRPr="0053516D" w:rsidRDefault="0053516D">
      <w:pPr>
        <w:pStyle w:val="TOC3"/>
        <w:rPr>
          <w:rFonts w:asciiTheme="minorHAnsi" w:eastAsiaTheme="minorEastAsia" w:hAnsiTheme="minorHAnsi" w:cstheme="minorBidi"/>
          <w:sz w:val="22"/>
          <w:szCs w:val="22"/>
          <w:lang w:val="en-US" w:eastAsia="de-DE"/>
        </w:rPr>
      </w:pPr>
      <w:r>
        <w:t>4.3.4</w:t>
      </w:r>
      <w:r w:rsidRPr="0053516D">
        <w:rPr>
          <w:rFonts w:asciiTheme="minorHAnsi" w:eastAsiaTheme="minorEastAsia" w:hAnsiTheme="minorHAnsi" w:cstheme="minorBidi"/>
          <w:sz w:val="22"/>
          <w:szCs w:val="22"/>
          <w:lang w:val="en-US" w:eastAsia="de-DE"/>
        </w:rPr>
        <w:tab/>
      </w:r>
      <w:r>
        <w:t>5G Media Delivery</w:t>
      </w:r>
      <w:r>
        <w:tab/>
      </w:r>
      <w:r>
        <w:fldChar w:fldCharType="begin"/>
      </w:r>
      <w:r>
        <w:instrText xml:space="preserve"> PAGEREF _Toc33041949 \h </w:instrText>
      </w:r>
      <w:r>
        <w:fldChar w:fldCharType="separate"/>
      </w:r>
      <w:r>
        <w:t>28</w:t>
      </w:r>
      <w:r>
        <w:fldChar w:fldCharType="end"/>
      </w:r>
    </w:p>
    <w:p w14:paraId="1CB0AF5B" w14:textId="7B936FC0" w:rsidR="0053516D" w:rsidRPr="0053516D" w:rsidRDefault="0053516D">
      <w:pPr>
        <w:pStyle w:val="TOC3"/>
        <w:rPr>
          <w:rFonts w:asciiTheme="minorHAnsi" w:eastAsiaTheme="minorEastAsia" w:hAnsiTheme="minorHAnsi" w:cstheme="minorBidi"/>
          <w:sz w:val="22"/>
          <w:szCs w:val="22"/>
          <w:lang w:val="en-US" w:eastAsia="de-DE"/>
        </w:rPr>
      </w:pPr>
      <w:r>
        <w:t>4.3.5</w:t>
      </w:r>
      <w:r w:rsidRPr="0053516D">
        <w:rPr>
          <w:rFonts w:asciiTheme="minorHAnsi" w:eastAsiaTheme="minorEastAsia" w:hAnsiTheme="minorHAnsi" w:cstheme="minorBidi"/>
          <w:sz w:val="22"/>
          <w:szCs w:val="22"/>
          <w:lang w:val="en-US" w:eastAsia="de-DE"/>
        </w:rPr>
        <w:tab/>
      </w:r>
      <w:r>
        <w:t>Edge Computing</w:t>
      </w:r>
      <w:r>
        <w:tab/>
      </w:r>
      <w:r>
        <w:fldChar w:fldCharType="begin"/>
      </w:r>
      <w:r>
        <w:instrText xml:space="preserve"> PAGEREF _Toc33041950 \h </w:instrText>
      </w:r>
      <w:r>
        <w:fldChar w:fldCharType="separate"/>
      </w:r>
      <w:r>
        <w:t>28</w:t>
      </w:r>
      <w:r>
        <w:fldChar w:fldCharType="end"/>
      </w:r>
    </w:p>
    <w:p w14:paraId="4143EAA9" w14:textId="58A79E5B" w:rsidR="0053516D" w:rsidRPr="0053516D" w:rsidRDefault="0053516D">
      <w:pPr>
        <w:pStyle w:val="TOC2"/>
        <w:rPr>
          <w:rFonts w:asciiTheme="minorHAnsi" w:eastAsiaTheme="minorEastAsia" w:hAnsiTheme="minorHAnsi" w:cstheme="minorBidi"/>
          <w:sz w:val="22"/>
          <w:szCs w:val="22"/>
          <w:lang w:val="en-US" w:eastAsia="de-DE"/>
        </w:rPr>
      </w:pPr>
      <w:r>
        <w:t>4.4</w:t>
      </w:r>
      <w:r w:rsidRPr="0053516D">
        <w:rPr>
          <w:rFonts w:asciiTheme="minorHAnsi" w:eastAsiaTheme="minorEastAsia" w:hAnsiTheme="minorHAnsi" w:cstheme="minorBidi"/>
          <w:sz w:val="22"/>
          <w:szCs w:val="22"/>
          <w:lang w:val="en-US" w:eastAsia="de-DE"/>
        </w:rPr>
        <w:tab/>
      </w:r>
      <w:r>
        <w:t>XR Engines and Rendering</w:t>
      </w:r>
      <w:r>
        <w:tab/>
      </w:r>
      <w:r>
        <w:fldChar w:fldCharType="begin"/>
      </w:r>
      <w:r>
        <w:instrText xml:space="preserve"> PAGEREF _Toc33041951 \h </w:instrText>
      </w:r>
      <w:r>
        <w:fldChar w:fldCharType="separate"/>
      </w:r>
      <w:r>
        <w:t>28</w:t>
      </w:r>
      <w:r>
        <w:fldChar w:fldCharType="end"/>
      </w:r>
    </w:p>
    <w:p w14:paraId="658E1C80" w14:textId="43CF2B4F" w:rsidR="0053516D" w:rsidRPr="0053516D" w:rsidRDefault="0053516D">
      <w:pPr>
        <w:pStyle w:val="TOC3"/>
        <w:rPr>
          <w:rFonts w:asciiTheme="minorHAnsi" w:eastAsiaTheme="minorEastAsia" w:hAnsiTheme="minorHAnsi" w:cstheme="minorBidi"/>
          <w:sz w:val="22"/>
          <w:szCs w:val="22"/>
          <w:lang w:val="en-US" w:eastAsia="de-DE"/>
        </w:rPr>
      </w:pPr>
      <w:r>
        <w:t>4.4.1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_Toc33041952 \h </w:instrText>
      </w:r>
      <w:r>
        <w:fldChar w:fldCharType="separate"/>
      </w:r>
      <w:r>
        <w:t>28</w:t>
      </w:r>
      <w:r>
        <w:fldChar w:fldCharType="end"/>
      </w:r>
    </w:p>
    <w:p w14:paraId="17E842CE" w14:textId="13FC4E7B" w:rsidR="0053516D" w:rsidRPr="0053516D" w:rsidRDefault="0053516D">
      <w:pPr>
        <w:pStyle w:val="TOC3"/>
        <w:rPr>
          <w:rFonts w:asciiTheme="minorHAnsi" w:eastAsiaTheme="minorEastAsia" w:hAnsiTheme="minorHAnsi" w:cstheme="minorBidi"/>
          <w:sz w:val="22"/>
          <w:szCs w:val="22"/>
          <w:lang w:val="en-US" w:eastAsia="de-DE"/>
        </w:rPr>
      </w:pPr>
      <w:r>
        <w:t>4.4.2</w:t>
      </w:r>
      <w:r w:rsidRPr="0053516D">
        <w:rPr>
          <w:rFonts w:asciiTheme="minorHAnsi" w:eastAsiaTheme="minorEastAsia" w:hAnsiTheme="minorHAnsi" w:cstheme="minorBidi"/>
          <w:sz w:val="22"/>
          <w:szCs w:val="22"/>
          <w:lang w:val="en-US" w:eastAsia="de-DE"/>
        </w:rPr>
        <w:tab/>
      </w:r>
      <w:r>
        <w:t>Briefly on Rendering Pipelines</w:t>
      </w:r>
      <w:r>
        <w:tab/>
      </w:r>
      <w:r>
        <w:fldChar w:fldCharType="begin"/>
      </w:r>
      <w:r>
        <w:instrText xml:space="preserve"> PAGEREF _Toc33041953 \h </w:instrText>
      </w:r>
      <w:r>
        <w:fldChar w:fldCharType="separate"/>
      </w:r>
      <w:r>
        <w:t>30</w:t>
      </w:r>
      <w:r>
        <w:fldChar w:fldCharType="end"/>
      </w:r>
    </w:p>
    <w:p w14:paraId="44578651" w14:textId="023CD9B8" w:rsidR="0053516D" w:rsidRPr="0053516D" w:rsidRDefault="0053516D">
      <w:pPr>
        <w:pStyle w:val="TOC3"/>
        <w:rPr>
          <w:rFonts w:asciiTheme="minorHAnsi" w:eastAsiaTheme="minorEastAsia" w:hAnsiTheme="minorHAnsi" w:cstheme="minorBidi"/>
          <w:sz w:val="22"/>
          <w:szCs w:val="22"/>
          <w:lang w:val="en-US" w:eastAsia="de-DE"/>
        </w:rPr>
      </w:pPr>
      <w:r>
        <w:t>4.4.3</w:t>
      </w:r>
      <w:r w:rsidRPr="0053516D">
        <w:rPr>
          <w:rFonts w:asciiTheme="minorHAnsi" w:eastAsiaTheme="minorEastAsia" w:hAnsiTheme="minorHAnsi" w:cstheme="minorBidi"/>
          <w:sz w:val="22"/>
          <w:szCs w:val="22"/>
          <w:lang w:val="en-US" w:eastAsia="de-DE"/>
        </w:rPr>
        <w:tab/>
      </w:r>
      <w:r>
        <w:t>Real-time 3D Rendering</w:t>
      </w:r>
      <w:r>
        <w:tab/>
      </w:r>
      <w:r>
        <w:fldChar w:fldCharType="begin"/>
      </w:r>
      <w:r>
        <w:instrText xml:space="preserve"> PAGEREF _Toc33041954 \h </w:instrText>
      </w:r>
      <w:r>
        <w:fldChar w:fldCharType="separate"/>
      </w:r>
      <w:r>
        <w:t>31</w:t>
      </w:r>
      <w:r>
        <w:fldChar w:fldCharType="end"/>
      </w:r>
    </w:p>
    <w:p w14:paraId="6CC8B514" w14:textId="186B627F" w:rsidR="0053516D" w:rsidRPr="0053516D" w:rsidRDefault="0053516D">
      <w:pPr>
        <w:pStyle w:val="TOC3"/>
        <w:rPr>
          <w:rFonts w:asciiTheme="minorHAnsi" w:eastAsiaTheme="minorEastAsia" w:hAnsiTheme="minorHAnsi" w:cstheme="minorBidi"/>
          <w:sz w:val="22"/>
          <w:szCs w:val="22"/>
          <w:lang w:val="en-US" w:eastAsia="de-DE"/>
        </w:rPr>
      </w:pPr>
      <w:r>
        <w:t>4.4.4</w:t>
      </w:r>
      <w:r w:rsidRPr="0053516D">
        <w:rPr>
          <w:rFonts w:asciiTheme="minorHAnsi" w:eastAsiaTheme="minorEastAsia" w:hAnsiTheme="minorHAnsi" w:cstheme="minorBidi"/>
          <w:sz w:val="22"/>
          <w:szCs w:val="22"/>
          <w:lang w:val="en-US" w:eastAsia="de-DE"/>
        </w:rPr>
        <w:tab/>
      </w:r>
      <w:r>
        <w:t>Network Rendering and Buffer Data</w:t>
      </w:r>
      <w:r>
        <w:tab/>
      </w:r>
      <w:r>
        <w:fldChar w:fldCharType="begin"/>
      </w:r>
      <w:r>
        <w:instrText xml:space="preserve"> PAGEREF _Toc33041955 \h </w:instrText>
      </w:r>
      <w:r>
        <w:fldChar w:fldCharType="separate"/>
      </w:r>
      <w:r>
        <w:t>31</w:t>
      </w:r>
      <w:r>
        <w:fldChar w:fldCharType="end"/>
      </w:r>
    </w:p>
    <w:p w14:paraId="6AD7B06E" w14:textId="6A79C1F0" w:rsidR="0053516D" w:rsidRPr="0053516D" w:rsidRDefault="0053516D">
      <w:pPr>
        <w:pStyle w:val="TOC2"/>
        <w:rPr>
          <w:rFonts w:asciiTheme="minorHAnsi" w:eastAsiaTheme="minorEastAsia" w:hAnsiTheme="minorHAnsi" w:cstheme="minorBidi"/>
          <w:sz w:val="22"/>
          <w:szCs w:val="22"/>
          <w:lang w:val="en-US" w:eastAsia="de-DE"/>
        </w:rPr>
      </w:pPr>
      <w:r w:rsidRPr="0052187D">
        <w:rPr>
          <w:lang w:val="fr-FR"/>
        </w:rPr>
        <w:t>4.5</w:t>
      </w:r>
      <w:r w:rsidRPr="0053516D">
        <w:rPr>
          <w:rFonts w:asciiTheme="minorHAnsi" w:eastAsiaTheme="minorEastAsia" w:hAnsiTheme="minorHAnsi" w:cstheme="minorBidi"/>
          <w:sz w:val="22"/>
          <w:szCs w:val="22"/>
          <w:lang w:val="en-US" w:eastAsia="de-DE"/>
        </w:rPr>
        <w:tab/>
      </w:r>
      <w:r w:rsidRPr="0052187D">
        <w:rPr>
          <w:lang w:val="fr-FR"/>
        </w:rPr>
        <w:t>2D Compression Technologies</w:t>
      </w:r>
      <w:r>
        <w:tab/>
      </w:r>
      <w:r>
        <w:fldChar w:fldCharType="begin"/>
      </w:r>
      <w:r>
        <w:instrText xml:space="preserve"> PAGEREF _Toc33041956 \h </w:instrText>
      </w:r>
      <w:r>
        <w:fldChar w:fldCharType="separate"/>
      </w:r>
      <w:r>
        <w:t>32</w:t>
      </w:r>
      <w:r>
        <w:fldChar w:fldCharType="end"/>
      </w:r>
    </w:p>
    <w:p w14:paraId="6F986904" w14:textId="382AA950" w:rsidR="0053516D" w:rsidRPr="0053516D" w:rsidRDefault="0053516D">
      <w:pPr>
        <w:pStyle w:val="TOC3"/>
        <w:rPr>
          <w:rFonts w:asciiTheme="minorHAnsi" w:eastAsiaTheme="minorEastAsia" w:hAnsiTheme="minorHAnsi" w:cstheme="minorBidi"/>
          <w:sz w:val="22"/>
          <w:szCs w:val="22"/>
          <w:lang w:val="en-US" w:eastAsia="de-DE"/>
        </w:rPr>
      </w:pPr>
      <w:r w:rsidRPr="0052187D">
        <w:rPr>
          <w:lang w:val="fr-FR"/>
        </w:rPr>
        <w:t xml:space="preserve">4.5.1  </w:t>
      </w:r>
      <w:r w:rsidRPr="0053516D">
        <w:rPr>
          <w:rFonts w:asciiTheme="minorHAnsi" w:eastAsiaTheme="minorEastAsia" w:hAnsiTheme="minorHAnsi" w:cstheme="minorBidi"/>
          <w:sz w:val="22"/>
          <w:szCs w:val="22"/>
          <w:lang w:val="en-US" w:eastAsia="de-DE"/>
        </w:rPr>
        <w:tab/>
      </w:r>
      <w:r w:rsidRPr="0052187D">
        <w:rPr>
          <w:lang w:val="fr-FR"/>
        </w:rPr>
        <w:t>Core Compression Technologies</w:t>
      </w:r>
      <w:r>
        <w:tab/>
      </w:r>
      <w:r>
        <w:fldChar w:fldCharType="begin"/>
      </w:r>
      <w:r>
        <w:instrText xml:space="preserve"> PAGEREF _Toc33041957 \h </w:instrText>
      </w:r>
      <w:r>
        <w:fldChar w:fldCharType="separate"/>
      </w:r>
      <w:r>
        <w:t>32</w:t>
      </w:r>
      <w:r>
        <w:fldChar w:fldCharType="end"/>
      </w:r>
    </w:p>
    <w:p w14:paraId="45019E70" w14:textId="594480E0" w:rsidR="0053516D" w:rsidRPr="0053516D" w:rsidRDefault="0053516D">
      <w:pPr>
        <w:pStyle w:val="TOC3"/>
        <w:rPr>
          <w:rFonts w:asciiTheme="minorHAnsi" w:eastAsiaTheme="minorEastAsia" w:hAnsiTheme="minorHAnsi" w:cstheme="minorBidi"/>
          <w:sz w:val="22"/>
          <w:szCs w:val="22"/>
          <w:lang w:val="en-US" w:eastAsia="de-DE"/>
        </w:rPr>
      </w:pPr>
      <w:r>
        <w:t xml:space="preserve">4.5.2 </w:t>
      </w:r>
      <w:r w:rsidRPr="0053516D">
        <w:rPr>
          <w:rFonts w:asciiTheme="minorHAnsi" w:eastAsiaTheme="minorEastAsia" w:hAnsiTheme="minorHAnsi" w:cstheme="minorBidi"/>
          <w:sz w:val="22"/>
          <w:szCs w:val="22"/>
          <w:lang w:val="en-US" w:eastAsia="de-DE"/>
        </w:rPr>
        <w:tab/>
      </w:r>
      <w:r>
        <w:t>Format and Parallel Decoding Challenges</w:t>
      </w:r>
      <w:r>
        <w:tab/>
      </w:r>
      <w:r>
        <w:fldChar w:fldCharType="begin"/>
      </w:r>
      <w:r>
        <w:instrText xml:space="preserve"> PAGEREF _Toc33041958 \h </w:instrText>
      </w:r>
      <w:r>
        <w:fldChar w:fldCharType="separate"/>
      </w:r>
      <w:r>
        <w:t>33</w:t>
      </w:r>
      <w:r>
        <w:fldChar w:fldCharType="end"/>
      </w:r>
    </w:p>
    <w:p w14:paraId="6A27FC63" w14:textId="50F8F43A" w:rsidR="0053516D" w:rsidRPr="0053516D" w:rsidRDefault="0053516D">
      <w:pPr>
        <w:pStyle w:val="TOC2"/>
        <w:rPr>
          <w:rFonts w:asciiTheme="minorHAnsi" w:eastAsiaTheme="minorEastAsia" w:hAnsiTheme="minorHAnsi" w:cstheme="minorBidi"/>
          <w:sz w:val="22"/>
          <w:szCs w:val="22"/>
          <w:lang w:val="en-US" w:eastAsia="de-DE"/>
        </w:rPr>
      </w:pPr>
      <w:r>
        <w:t>4.6</w:t>
      </w:r>
      <w:r w:rsidRPr="0053516D">
        <w:rPr>
          <w:rFonts w:asciiTheme="minorHAnsi" w:eastAsiaTheme="minorEastAsia" w:hAnsiTheme="minorHAnsi" w:cstheme="minorBidi"/>
          <w:sz w:val="22"/>
          <w:szCs w:val="22"/>
          <w:lang w:val="en-US" w:eastAsia="de-DE"/>
        </w:rPr>
        <w:tab/>
      </w:r>
      <w:r>
        <w:t>3D and XR Visual Formats</w:t>
      </w:r>
      <w:r>
        <w:tab/>
      </w:r>
      <w:r>
        <w:fldChar w:fldCharType="begin"/>
      </w:r>
      <w:r>
        <w:instrText xml:space="preserve"> PAGEREF _Toc33041959 \h </w:instrText>
      </w:r>
      <w:r>
        <w:fldChar w:fldCharType="separate"/>
      </w:r>
      <w:r>
        <w:t>34</w:t>
      </w:r>
      <w:r>
        <w:fldChar w:fldCharType="end"/>
      </w:r>
    </w:p>
    <w:p w14:paraId="1B0A49AB" w14:textId="2E5A88A1" w:rsidR="0053516D" w:rsidRPr="0053516D" w:rsidRDefault="0053516D">
      <w:pPr>
        <w:pStyle w:val="TOC3"/>
        <w:rPr>
          <w:rFonts w:asciiTheme="minorHAnsi" w:eastAsiaTheme="minorEastAsia" w:hAnsiTheme="minorHAnsi" w:cstheme="minorBidi"/>
          <w:sz w:val="22"/>
          <w:szCs w:val="22"/>
          <w:lang w:val="en-US" w:eastAsia="de-DE"/>
        </w:rPr>
      </w:pPr>
      <w:r>
        <w:t>4.6.1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_Toc33041960 \h </w:instrText>
      </w:r>
      <w:r>
        <w:fldChar w:fldCharType="separate"/>
      </w:r>
      <w:r>
        <w:t>34</w:t>
      </w:r>
      <w:r>
        <w:fldChar w:fldCharType="end"/>
      </w:r>
    </w:p>
    <w:p w14:paraId="74B8E794" w14:textId="531F0044" w:rsidR="0053516D" w:rsidRPr="0053516D" w:rsidRDefault="0053516D">
      <w:pPr>
        <w:pStyle w:val="TOC3"/>
        <w:rPr>
          <w:rFonts w:asciiTheme="minorHAnsi" w:eastAsiaTheme="minorEastAsia" w:hAnsiTheme="minorHAnsi" w:cstheme="minorBidi"/>
          <w:sz w:val="22"/>
          <w:szCs w:val="22"/>
          <w:lang w:val="en-US" w:eastAsia="de-DE"/>
        </w:rPr>
      </w:pPr>
      <w:r>
        <w:t>4.6.2</w:t>
      </w:r>
      <w:r w:rsidRPr="0053516D">
        <w:rPr>
          <w:rFonts w:asciiTheme="minorHAnsi" w:eastAsiaTheme="minorEastAsia" w:hAnsiTheme="minorHAnsi" w:cstheme="minorBidi"/>
          <w:sz w:val="22"/>
          <w:szCs w:val="22"/>
          <w:lang w:val="en-US" w:eastAsia="de-DE"/>
        </w:rPr>
        <w:tab/>
      </w:r>
      <w:r>
        <w:t>Omnidirectional Visual Formats</w:t>
      </w:r>
      <w:r>
        <w:tab/>
      </w:r>
      <w:r>
        <w:fldChar w:fldCharType="begin"/>
      </w:r>
      <w:r>
        <w:instrText xml:space="preserve"> PAGEREF _Toc33041961 \h </w:instrText>
      </w:r>
      <w:r>
        <w:fldChar w:fldCharType="separate"/>
      </w:r>
      <w:r>
        <w:t>34</w:t>
      </w:r>
      <w:r>
        <w:fldChar w:fldCharType="end"/>
      </w:r>
    </w:p>
    <w:p w14:paraId="74991D63" w14:textId="2D779F3B" w:rsidR="0053516D" w:rsidRPr="0053516D" w:rsidRDefault="0053516D">
      <w:pPr>
        <w:pStyle w:val="TOC4"/>
        <w:rPr>
          <w:rFonts w:asciiTheme="minorHAnsi" w:eastAsiaTheme="minorEastAsia" w:hAnsiTheme="minorHAnsi" w:cstheme="minorBidi"/>
          <w:sz w:val="22"/>
          <w:szCs w:val="22"/>
          <w:lang w:val="en-US" w:eastAsia="de-DE"/>
        </w:rPr>
      </w:pPr>
      <w:r>
        <w:t>4.6.2.1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_Toc33041962 \h </w:instrText>
      </w:r>
      <w:r>
        <w:fldChar w:fldCharType="separate"/>
      </w:r>
      <w:r>
        <w:t>34</w:t>
      </w:r>
      <w:r>
        <w:fldChar w:fldCharType="end"/>
      </w:r>
    </w:p>
    <w:p w14:paraId="31094C49" w14:textId="102345E1" w:rsidR="0053516D" w:rsidRPr="0053516D" w:rsidRDefault="0053516D">
      <w:pPr>
        <w:pStyle w:val="TOC4"/>
        <w:rPr>
          <w:rFonts w:asciiTheme="minorHAnsi" w:eastAsiaTheme="minorEastAsia" w:hAnsiTheme="minorHAnsi" w:cstheme="minorBidi"/>
          <w:sz w:val="22"/>
          <w:szCs w:val="22"/>
          <w:lang w:val="en-US" w:eastAsia="de-DE"/>
        </w:rPr>
      </w:pPr>
      <w:r>
        <w:t>4.6.2.2</w:t>
      </w:r>
      <w:r w:rsidRPr="0053516D">
        <w:rPr>
          <w:rFonts w:asciiTheme="minorHAnsi" w:eastAsiaTheme="minorEastAsia" w:hAnsiTheme="minorHAnsi" w:cstheme="minorBidi"/>
          <w:sz w:val="22"/>
          <w:szCs w:val="22"/>
          <w:lang w:val="en-US" w:eastAsia="de-DE"/>
        </w:rPr>
        <w:tab/>
      </w:r>
      <w:r>
        <w:t>Definition</w:t>
      </w:r>
      <w:r>
        <w:tab/>
      </w:r>
      <w:r>
        <w:fldChar w:fldCharType="begin"/>
      </w:r>
      <w:r>
        <w:instrText xml:space="preserve"> PAGEREF _Toc33041963 \h </w:instrText>
      </w:r>
      <w:r>
        <w:fldChar w:fldCharType="separate"/>
      </w:r>
      <w:r>
        <w:t>34</w:t>
      </w:r>
      <w:r>
        <w:fldChar w:fldCharType="end"/>
      </w:r>
    </w:p>
    <w:p w14:paraId="4CC066F5" w14:textId="3529E23F" w:rsidR="0053516D" w:rsidRPr="0053516D" w:rsidRDefault="0053516D">
      <w:pPr>
        <w:pStyle w:val="TOC4"/>
        <w:rPr>
          <w:rFonts w:asciiTheme="minorHAnsi" w:eastAsiaTheme="minorEastAsia" w:hAnsiTheme="minorHAnsi" w:cstheme="minorBidi"/>
          <w:sz w:val="22"/>
          <w:szCs w:val="22"/>
          <w:lang w:val="en-US" w:eastAsia="de-DE"/>
        </w:rPr>
      </w:pPr>
      <w:r>
        <w:t>4.6.2.3</w:t>
      </w:r>
      <w:r w:rsidRPr="0053516D">
        <w:rPr>
          <w:rFonts w:asciiTheme="minorHAnsi" w:eastAsiaTheme="minorEastAsia" w:hAnsiTheme="minorHAnsi" w:cstheme="minorBidi"/>
          <w:sz w:val="22"/>
          <w:szCs w:val="22"/>
          <w:lang w:val="en-US" w:eastAsia="de-DE"/>
        </w:rPr>
        <w:tab/>
      </w:r>
      <w:r>
        <w:t>Production and Capturing Systems</w:t>
      </w:r>
      <w:r>
        <w:tab/>
      </w:r>
      <w:r>
        <w:fldChar w:fldCharType="begin"/>
      </w:r>
      <w:r>
        <w:instrText xml:space="preserve"> PAGEREF _Toc33041964 \h </w:instrText>
      </w:r>
      <w:r>
        <w:fldChar w:fldCharType="separate"/>
      </w:r>
      <w:r>
        <w:t>35</w:t>
      </w:r>
      <w:r>
        <w:fldChar w:fldCharType="end"/>
      </w:r>
    </w:p>
    <w:p w14:paraId="0C3AA810" w14:textId="7A88D7CE" w:rsidR="0053516D" w:rsidRPr="0053516D" w:rsidRDefault="0053516D">
      <w:pPr>
        <w:pStyle w:val="TOC4"/>
        <w:rPr>
          <w:rFonts w:asciiTheme="minorHAnsi" w:eastAsiaTheme="minorEastAsia" w:hAnsiTheme="minorHAnsi" w:cstheme="minorBidi"/>
          <w:sz w:val="22"/>
          <w:szCs w:val="22"/>
          <w:lang w:val="en-US" w:eastAsia="de-DE"/>
        </w:rPr>
      </w:pPr>
      <w:r>
        <w:t>4.6.2.4</w:t>
      </w:r>
      <w:r w:rsidRPr="0053516D">
        <w:rPr>
          <w:rFonts w:asciiTheme="minorHAnsi" w:eastAsiaTheme="minorEastAsia" w:hAnsiTheme="minorHAnsi" w:cstheme="minorBidi"/>
          <w:sz w:val="22"/>
          <w:szCs w:val="22"/>
          <w:lang w:val="en-US" w:eastAsia="de-DE"/>
        </w:rPr>
        <w:tab/>
      </w:r>
      <w:r>
        <w:t>Rendering</w:t>
      </w:r>
      <w:r>
        <w:tab/>
      </w:r>
      <w:r>
        <w:fldChar w:fldCharType="begin"/>
      </w:r>
      <w:r>
        <w:instrText xml:space="preserve"> PAGEREF _Toc33041965 \h </w:instrText>
      </w:r>
      <w:r>
        <w:fldChar w:fldCharType="separate"/>
      </w:r>
      <w:r>
        <w:t>35</w:t>
      </w:r>
      <w:r>
        <w:fldChar w:fldCharType="end"/>
      </w:r>
    </w:p>
    <w:p w14:paraId="414E263C" w14:textId="58FCAA10" w:rsidR="0053516D" w:rsidRPr="0053516D" w:rsidRDefault="0053516D">
      <w:pPr>
        <w:pStyle w:val="TOC4"/>
        <w:rPr>
          <w:rFonts w:asciiTheme="minorHAnsi" w:eastAsiaTheme="minorEastAsia" w:hAnsiTheme="minorHAnsi" w:cstheme="minorBidi"/>
          <w:sz w:val="22"/>
          <w:szCs w:val="22"/>
          <w:lang w:val="en-US" w:eastAsia="de-DE"/>
        </w:rPr>
      </w:pPr>
      <w:r>
        <w:t>4.6.2.5</w:t>
      </w:r>
      <w:r w:rsidRPr="0053516D">
        <w:rPr>
          <w:rFonts w:asciiTheme="minorHAnsi" w:eastAsiaTheme="minorEastAsia" w:hAnsiTheme="minorHAnsi" w:cstheme="minorBidi"/>
          <w:sz w:val="22"/>
          <w:szCs w:val="22"/>
          <w:lang w:val="en-US" w:eastAsia="de-DE"/>
        </w:rPr>
        <w:tab/>
      </w:r>
      <w:r>
        <w:t>Compression, Storage and Data Formats</w:t>
      </w:r>
      <w:r>
        <w:tab/>
      </w:r>
      <w:r>
        <w:fldChar w:fldCharType="begin"/>
      </w:r>
      <w:r>
        <w:instrText xml:space="preserve"> PAGEREF _Toc33041966 \h </w:instrText>
      </w:r>
      <w:r>
        <w:fldChar w:fldCharType="separate"/>
      </w:r>
      <w:r>
        <w:t>35</w:t>
      </w:r>
      <w:r>
        <w:fldChar w:fldCharType="end"/>
      </w:r>
    </w:p>
    <w:p w14:paraId="6E1D9D04" w14:textId="09ED8DE9" w:rsidR="0053516D" w:rsidRPr="0053516D" w:rsidRDefault="0053516D">
      <w:pPr>
        <w:pStyle w:val="TOC4"/>
        <w:rPr>
          <w:rFonts w:asciiTheme="minorHAnsi" w:eastAsiaTheme="minorEastAsia" w:hAnsiTheme="minorHAnsi" w:cstheme="minorBidi"/>
          <w:sz w:val="22"/>
          <w:szCs w:val="22"/>
          <w:lang w:val="en-US" w:eastAsia="de-DE"/>
        </w:rPr>
      </w:pPr>
      <w:r>
        <w:t>4.6.2.6</w:t>
      </w:r>
      <w:r w:rsidRPr="0053516D">
        <w:rPr>
          <w:rFonts w:asciiTheme="minorHAnsi" w:eastAsiaTheme="minorEastAsia" w:hAnsiTheme="minorHAnsi" w:cstheme="minorBidi"/>
          <w:sz w:val="22"/>
          <w:szCs w:val="22"/>
          <w:lang w:val="en-US" w:eastAsia="de-DE"/>
        </w:rPr>
        <w:tab/>
      </w:r>
      <w:r>
        <w:t>Quality and Bitrate considerations</w:t>
      </w:r>
      <w:r>
        <w:tab/>
      </w:r>
      <w:r>
        <w:fldChar w:fldCharType="begin"/>
      </w:r>
      <w:r>
        <w:instrText xml:space="preserve"> PAGEREF _Toc33041967 \h </w:instrText>
      </w:r>
      <w:r>
        <w:fldChar w:fldCharType="separate"/>
      </w:r>
      <w:r>
        <w:t>36</w:t>
      </w:r>
      <w:r>
        <w:fldChar w:fldCharType="end"/>
      </w:r>
    </w:p>
    <w:p w14:paraId="011D9EC3" w14:textId="06619D2E" w:rsidR="0053516D" w:rsidRPr="0053516D" w:rsidRDefault="0053516D">
      <w:pPr>
        <w:pStyle w:val="TOC4"/>
        <w:rPr>
          <w:rFonts w:asciiTheme="minorHAnsi" w:eastAsiaTheme="minorEastAsia" w:hAnsiTheme="minorHAnsi" w:cstheme="minorBidi"/>
          <w:sz w:val="22"/>
          <w:szCs w:val="22"/>
          <w:lang w:val="en-US" w:eastAsia="de-DE"/>
        </w:rPr>
      </w:pPr>
      <w:r>
        <w:t>4.6.2.7</w:t>
      </w:r>
      <w:r w:rsidRPr="0053516D">
        <w:rPr>
          <w:rFonts w:asciiTheme="minorHAnsi" w:eastAsiaTheme="minorEastAsia" w:hAnsiTheme="minorHAnsi" w:cstheme="minorBidi"/>
          <w:sz w:val="22"/>
          <w:szCs w:val="22"/>
          <w:lang w:val="en-US" w:eastAsia="de-DE"/>
        </w:rPr>
        <w:tab/>
      </w:r>
      <w:r>
        <w:t>Applications</w:t>
      </w:r>
      <w:r>
        <w:tab/>
      </w:r>
      <w:r>
        <w:fldChar w:fldCharType="begin"/>
      </w:r>
      <w:r>
        <w:instrText xml:space="preserve"> PAGEREF _Toc33041968 \h </w:instrText>
      </w:r>
      <w:r>
        <w:fldChar w:fldCharType="separate"/>
      </w:r>
      <w:r>
        <w:t>36</w:t>
      </w:r>
      <w:r>
        <w:fldChar w:fldCharType="end"/>
      </w:r>
    </w:p>
    <w:p w14:paraId="68605F80" w14:textId="31412521" w:rsidR="0053516D" w:rsidRPr="0053516D" w:rsidRDefault="0053516D">
      <w:pPr>
        <w:pStyle w:val="TOC3"/>
        <w:rPr>
          <w:rFonts w:asciiTheme="minorHAnsi" w:eastAsiaTheme="minorEastAsia" w:hAnsiTheme="minorHAnsi" w:cstheme="minorBidi"/>
          <w:sz w:val="22"/>
          <w:szCs w:val="22"/>
          <w:lang w:val="en-US" w:eastAsia="de-DE"/>
        </w:rPr>
      </w:pPr>
      <w:r>
        <w:t>4.6.3</w:t>
      </w:r>
      <w:r w:rsidRPr="0053516D">
        <w:rPr>
          <w:rFonts w:asciiTheme="minorHAnsi" w:eastAsiaTheme="minorEastAsia" w:hAnsiTheme="minorHAnsi" w:cstheme="minorBidi"/>
          <w:sz w:val="22"/>
          <w:szCs w:val="22"/>
          <w:lang w:val="en-US" w:eastAsia="de-DE"/>
        </w:rPr>
        <w:tab/>
      </w:r>
      <w:r>
        <w:t>3D Meshes</w:t>
      </w:r>
      <w:r>
        <w:tab/>
      </w:r>
      <w:r>
        <w:fldChar w:fldCharType="begin"/>
      </w:r>
      <w:r>
        <w:instrText xml:space="preserve"> PAGEREF _Toc33041969 \h </w:instrText>
      </w:r>
      <w:r>
        <w:fldChar w:fldCharType="separate"/>
      </w:r>
      <w:r>
        <w:t>36</w:t>
      </w:r>
      <w:r>
        <w:fldChar w:fldCharType="end"/>
      </w:r>
    </w:p>
    <w:p w14:paraId="543CA856" w14:textId="47B5EE18" w:rsidR="0053516D" w:rsidRPr="0053516D" w:rsidRDefault="0053516D">
      <w:pPr>
        <w:pStyle w:val="TOC4"/>
        <w:rPr>
          <w:rFonts w:asciiTheme="minorHAnsi" w:eastAsiaTheme="minorEastAsia" w:hAnsiTheme="minorHAnsi" w:cstheme="minorBidi"/>
          <w:sz w:val="22"/>
          <w:szCs w:val="22"/>
          <w:lang w:val="en-US" w:eastAsia="de-DE"/>
        </w:rPr>
      </w:pPr>
      <w:r>
        <w:t>4.6.3.1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_Toc33041970 \h </w:instrText>
      </w:r>
      <w:r>
        <w:fldChar w:fldCharType="separate"/>
      </w:r>
      <w:r>
        <w:t>36</w:t>
      </w:r>
      <w:r>
        <w:fldChar w:fldCharType="end"/>
      </w:r>
    </w:p>
    <w:p w14:paraId="3612D3B1" w14:textId="34CAF4B5" w:rsidR="0053516D" w:rsidRPr="0053516D" w:rsidRDefault="0053516D">
      <w:pPr>
        <w:pStyle w:val="TOC4"/>
        <w:rPr>
          <w:rFonts w:asciiTheme="minorHAnsi" w:eastAsiaTheme="minorEastAsia" w:hAnsiTheme="minorHAnsi" w:cstheme="minorBidi"/>
          <w:sz w:val="22"/>
          <w:szCs w:val="22"/>
          <w:lang w:val="en-US" w:eastAsia="de-DE"/>
        </w:rPr>
      </w:pPr>
      <w:r>
        <w:t>4.6.3.2</w:t>
      </w:r>
      <w:r w:rsidRPr="0053516D">
        <w:rPr>
          <w:rFonts w:asciiTheme="minorHAnsi" w:eastAsiaTheme="minorEastAsia" w:hAnsiTheme="minorHAnsi" w:cstheme="minorBidi"/>
          <w:sz w:val="22"/>
          <w:szCs w:val="22"/>
          <w:lang w:val="en-US" w:eastAsia="de-DE"/>
        </w:rPr>
        <w:tab/>
      </w:r>
      <w:r>
        <w:t>Definition</w:t>
      </w:r>
      <w:r>
        <w:tab/>
      </w:r>
      <w:r>
        <w:fldChar w:fldCharType="begin"/>
      </w:r>
      <w:r>
        <w:instrText xml:space="preserve"> PAGEREF _Toc33041971 \h </w:instrText>
      </w:r>
      <w:r>
        <w:fldChar w:fldCharType="separate"/>
      </w:r>
      <w:r>
        <w:t>36</w:t>
      </w:r>
      <w:r>
        <w:fldChar w:fldCharType="end"/>
      </w:r>
    </w:p>
    <w:p w14:paraId="0B500F16" w14:textId="78F422FA" w:rsidR="0053516D" w:rsidRPr="0053516D" w:rsidRDefault="0053516D">
      <w:pPr>
        <w:pStyle w:val="TOC4"/>
        <w:rPr>
          <w:rFonts w:asciiTheme="minorHAnsi" w:eastAsiaTheme="minorEastAsia" w:hAnsiTheme="minorHAnsi" w:cstheme="minorBidi"/>
          <w:sz w:val="22"/>
          <w:szCs w:val="22"/>
          <w:lang w:val="en-US" w:eastAsia="de-DE"/>
        </w:rPr>
      </w:pPr>
      <w:r>
        <w:t>4.6.3.3</w:t>
      </w:r>
      <w:r w:rsidRPr="0053516D">
        <w:rPr>
          <w:rFonts w:asciiTheme="minorHAnsi" w:eastAsiaTheme="minorEastAsia" w:hAnsiTheme="minorHAnsi" w:cstheme="minorBidi"/>
          <w:sz w:val="22"/>
          <w:szCs w:val="22"/>
          <w:lang w:val="en-US" w:eastAsia="de-DE"/>
        </w:rPr>
        <w:tab/>
      </w:r>
      <w:r>
        <w:t>Production and Capturing Systems</w:t>
      </w:r>
      <w:r>
        <w:tab/>
      </w:r>
      <w:r>
        <w:fldChar w:fldCharType="begin"/>
      </w:r>
      <w:r>
        <w:instrText xml:space="preserve"> PAGEREF _Toc33041972 \h </w:instrText>
      </w:r>
      <w:r>
        <w:fldChar w:fldCharType="separate"/>
      </w:r>
      <w:r>
        <w:t>37</w:t>
      </w:r>
      <w:r>
        <w:fldChar w:fldCharType="end"/>
      </w:r>
    </w:p>
    <w:p w14:paraId="195F740B" w14:textId="57B1CC3C" w:rsidR="0053516D" w:rsidRPr="0053516D" w:rsidRDefault="0053516D">
      <w:pPr>
        <w:pStyle w:val="TOC4"/>
        <w:rPr>
          <w:rFonts w:asciiTheme="minorHAnsi" w:eastAsiaTheme="minorEastAsia" w:hAnsiTheme="minorHAnsi" w:cstheme="minorBidi"/>
          <w:sz w:val="22"/>
          <w:szCs w:val="22"/>
          <w:lang w:val="en-US" w:eastAsia="de-DE"/>
        </w:rPr>
      </w:pPr>
      <w:r>
        <w:t>4.6.3.4</w:t>
      </w:r>
      <w:r w:rsidRPr="0053516D">
        <w:rPr>
          <w:rFonts w:asciiTheme="minorHAnsi" w:eastAsiaTheme="minorEastAsia" w:hAnsiTheme="minorHAnsi" w:cstheme="minorBidi"/>
          <w:sz w:val="22"/>
          <w:szCs w:val="22"/>
          <w:lang w:val="en-US" w:eastAsia="de-DE"/>
        </w:rPr>
        <w:tab/>
      </w:r>
      <w:r>
        <w:t>Rendering</w:t>
      </w:r>
      <w:r>
        <w:tab/>
      </w:r>
      <w:r>
        <w:fldChar w:fldCharType="begin"/>
      </w:r>
      <w:r>
        <w:instrText xml:space="preserve"> PAGEREF _Toc33041973 \h </w:instrText>
      </w:r>
      <w:r>
        <w:fldChar w:fldCharType="separate"/>
      </w:r>
      <w:r>
        <w:t>37</w:t>
      </w:r>
      <w:r>
        <w:fldChar w:fldCharType="end"/>
      </w:r>
    </w:p>
    <w:p w14:paraId="7DF3948C" w14:textId="73753CBD" w:rsidR="0053516D" w:rsidRPr="0053516D" w:rsidRDefault="0053516D">
      <w:pPr>
        <w:pStyle w:val="TOC4"/>
        <w:rPr>
          <w:rFonts w:asciiTheme="minorHAnsi" w:eastAsiaTheme="minorEastAsia" w:hAnsiTheme="minorHAnsi" w:cstheme="minorBidi"/>
          <w:sz w:val="22"/>
          <w:szCs w:val="22"/>
          <w:lang w:val="en-US" w:eastAsia="de-DE"/>
        </w:rPr>
      </w:pPr>
      <w:r>
        <w:t>4.6.3.5</w:t>
      </w:r>
      <w:r w:rsidRPr="0053516D">
        <w:rPr>
          <w:rFonts w:asciiTheme="minorHAnsi" w:eastAsiaTheme="minorEastAsia" w:hAnsiTheme="minorHAnsi" w:cstheme="minorBidi"/>
          <w:sz w:val="22"/>
          <w:szCs w:val="22"/>
          <w:lang w:val="en-US" w:eastAsia="de-DE"/>
        </w:rPr>
        <w:tab/>
      </w:r>
      <w:r>
        <w:t>Storage and Data Formats</w:t>
      </w:r>
      <w:r>
        <w:tab/>
      </w:r>
      <w:r>
        <w:fldChar w:fldCharType="begin"/>
      </w:r>
      <w:r>
        <w:instrText xml:space="preserve"> PAGEREF _Toc33041974 \h </w:instrText>
      </w:r>
      <w:r>
        <w:fldChar w:fldCharType="separate"/>
      </w:r>
      <w:r>
        <w:t>37</w:t>
      </w:r>
      <w:r>
        <w:fldChar w:fldCharType="end"/>
      </w:r>
    </w:p>
    <w:p w14:paraId="0496B4CD" w14:textId="2D78C1CB" w:rsidR="0053516D" w:rsidRPr="0053516D" w:rsidRDefault="0053516D">
      <w:pPr>
        <w:pStyle w:val="TOC5"/>
        <w:rPr>
          <w:rFonts w:asciiTheme="minorHAnsi" w:eastAsiaTheme="minorEastAsia" w:hAnsiTheme="minorHAnsi" w:cstheme="minorBidi"/>
          <w:sz w:val="22"/>
          <w:szCs w:val="22"/>
          <w:lang w:val="en-US" w:eastAsia="de-DE"/>
        </w:rPr>
      </w:pPr>
      <w:r>
        <w:t>4.6.3.5.1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_Toc33041975 \h </w:instrText>
      </w:r>
      <w:r>
        <w:fldChar w:fldCharType="separate"/>
      </w:r>
      <w:r>
        <w:t>37</w:t>
      </w:r>
      <w:r>
        <w:fldChar w:fldCharType="end"/>
      </w:r>
    </w:p>
    <w:p w14:paraId="24A2CC5B" w14:textId="74D8E70F" w:rsidR="0053516D" w:rsidRPr="0053516D" w:rsidRDefault="0053516D">
      <w:pPr>
        <w:pStyle w:val="TOC5"/>
        <w:rPr>
          <w:rFonts w:asciiTheme="minorHAnsi" w:eastAsiaTheme="minorEastAsia" w:hAnsiTheme="minorHAnsi" w:cstheme="minorBidi"/>
          <w:sz w:val="22"/>
          <w:szCs w:val="22"/>
          <w:lang w:val="en-US" w:eastAsia="de-DE"/>
        </w:rPr>
      </w:pPr>
      <w:r>
        <w:t>4.6.3.5.2</w:t>
      </w:r>
      <w:r w:rsidRPr="0053516D">
        <w:rPr>
          <w:rFonts w:asciiTheme="minorHAnsi" w:eastAsiaTheme="minorEastAsia" w:hAnsiTheme="minorHAnsi" w:cstheme="minorBidi"/>
          <w:sz w:val="22"/>
          <w:szCs w:val="22"/>
          <w:lang w:val="en-US" w:eastAsia="de-DE"/>
        </w:rPr>
        <w:tab/>
      </w:r>
      <w:r>
        <w:t>PoLYgon (PLY) File Format</w:t>
      </w:r>
      <w:r>
        <w:tab/>
      </w:r>
      <w:r>
        <w:fldChar w:fldCharType="begin"/>
      </w:r>
      <w:r>
        <w:instrText xml:space="preserve"> PAGEREF _Toc33041976 \h </w:instrText>
      </w:r>
      <w:r>
        <w:fldChar w:fldCharType="separate"/>
      </w:r>
      <w:r>
        <w:t>37</w:t>
      </w:r>
      <w:r>
        <w:fldChar w:fldCharType="end"/>
      </w:r>
    </w:p>
    <w:p w14:paraId="14867529" w14:textId="0633ADED" w:rsidR="0053516D" w:rsidRPr="0053516D" w:rsidRDefault="0053516D">
      <w:pPr>
        <w:pStyle w:val="TOC5"/>
        <w:rPr>
          <w:rFonts w:asciiTheme="minorHAnsi" w:eastAsiaTheme="minorEastAsia" w:hAnsiTheme="minorHAnsi" w:cstheme="minorBidi"/>
          <w:sz w:val="22"/>
          <w:szCs w:val="22"/>
          <w:lang w:val="en-US" w:eastAsia="de-DE"/>
        </w:rPr>
      </w:pPr>
      <w:r>
        <w:t>4.6.3.6</w:t>
      </w:r>
      <w:r w:rsidRPr="0053516D">
        <w:rPr>
          <w:rFonts w:asciiTheme="minorHAnsi" w:eastAsiaTheme="minorEastAsia" w:hAnsiTheme="minorHAnsi" w:cstheme="minorBidi"/>
          <w:sz w:val="22"/>
          <w:szCs w:val="22"/>
          <w:lang w:val="en-US" w:eastAsia="de-DE"/>
        </w:rPr>
        <w:tab/>
      </w:r>
      <w:r>
        <w:t>Texture Formats</w:t>
      </w:r>
      <w:r>
        <w:tab/>
      </w:r>
      <w:r>
        <w:fldChar w:fldCharType="begin"/>
      </w:r>
      <w:r>
        <w:instrText xml:space="preserve"> PAGEREF _Toc33041977 \h </w:instrText>
      </w:r>
      <w:r>
        <w:fldChar w:fldCharType="separate"/>
      </w:r>
      <w:r>
        <w:t>38</w:t>
      </w:r>
      <w:r>
        <w:fldChar w:fldCharType="end"/>
      </w:r>
    </w:p>
    <w:p w14:paraId="05495EEB" w14:textId="3475FB5B" w:rsidR="0053516D" w:rsidRPr="0053516D" w:rsidRDefault="0053516D">
      <w:pPr>
        <w:pStyle w:val="TOC4"/>
        <w:rPr>
          <w:rFonts w:asciiTheme="minorHAnsi" w:eastAsiaTheme="minorEastAsia" w:hAnsiTheme="minorHAnsi" w:cstheme="minorBidi"/>
          <w:sz w:val="22"/>
          <w:szCs w:val="22"/>
          <w:lang w:val="en-US" w:eastAsia="de-DE"/>
        </w:rPr>
      </w:pPr>
      <w:r>
        <w:t>4.6.3.8</w:t>
      </w:r>
      <w:r w:rsidRPr="0053516D">
        <w:rPr>
          <w:rFonts w:asciiTheme="minorHAnsi" w:eastAsiaTheme="minorEastAsia" w:hAnsiTheme="minorHAnsi" w:cstheme="minorBidi"/>
          <w:sz w:val="22"/>
          <w:szCs w:val="22"/>
          <w:lang w:val="en-US" w:eastAsia="de-DE"/>
        </w:rPr>
        <w:tab/>
      </w:r>
      <w:r>
        <w:t>Bitrate and Quality Considerations</w:t>
      </w:r>
      <w:r>
        <w:tab/>
      </w:r>
      <w:r>
        <w:fldChar w:fldCharType="begin"/>
      </w:r>
      <w:r>
        <w:instrText xml:space="preserve"> PAGEREF _Toc33041978 \h </w:instrText>
      </w:r>
      <w:r>
        <w:fldChar w:fldCharType="separate"/>
      </w:r>
      <w:r>
        <w:t>38</w:t>
      </w:r>
      <w:r>
        <w:fldChar w:fldCharType="end"/>
      </w:r>
    </w:p>
    <w:p w14:paraId="6ACB199C" w14:textId="31B6A9BA" w:rsidR="0053516D" w:rsidRDefault="0053516D">
      <w:pPr>
        <w:pStyle w:val="TOC4"/>
        <w:rPr>
          <w:rFonts w:asciiTheme="minorHAnsi" w:eastAsiaTheme="minorEastAsia" w:hAnsiTheme="minorHAnsi" w:cstheme="minorBidi"/>
          <w:sz w:val="22"/>
          <w:szCs w:val="22"/>
          <w:lang w:val="de-DE" w:eastAsia="de-DE"/>
        </w:rPr>
      </w:pPr>
      <w:r>
        <w:t>4.6.3.7</w:t>
      </w:r>
      <w:r>
        <w:rPr>
          <w:rFonts w:asciiTheme="minorHAnsi" w:eastAsiaTheme="minorEastAsia" w:hAnsiTheme="minorHAnsi" w:cstheme="minorBidi"/>
          <w:sz w:val="22"/>
          <w:szCs w:val="22"/>
          <w:lang w:val="de-DE" w:eastAsia="de-DE"/>
        </w:rPr>
        <w:tab/>
      </w:r>
      <w:r>
        <w:t>Applications</w:t>
      </w:r>
      <w:r>
        <w:tab/>
      </w:r>
      <w:r>
        <w:fldChar w:fldCharType="begin"/>
      </w:r>
      <w:r>
        <w:instrText xml:space="preserve"> PAGEREF _Toc33041979 \h </w:instrText>
      </w:r>
      <w:r>
        <w:fldChar w:fldCharType="separate"/>
      </w:r>
      <w:r>
        <w:t>39</w:t>
      </w:r>
      <w:r>
        <w:fldChar w:fldCharType="end"/>
      </w:r>
    </w:p>
    <w:p w14:paraId="0CA27760" w14:textId="03ED5D61" w:rsidR="0053516D" w:rsidRDefault="0053516D">
      <w:pPr>
        <w:pStyle w:val="TOC3"/>
        <w:rPr>
          <w:rFonts w:asciiTheme="minorHAnsi" w:eastAsiaTheme="minorEastAsia" w:hAnsiTheme="minorHAnsi" w:cstheme="minorBidi"/>
          <w:sz w:val="22"/>
          <w:szCs w:val="22"/>
          <w:lang w:val="de-DE" w:eastAsia="de-DE"/>
        </w:rPr>
      </w:pPr>
      <w:r>
        <w:t>4.6.4</w:t>
      </w:r>
      <w:r>
        <w:rPr>
          <w:rFonts w:asciiTheme="minorHAnsi" w:eastAsiaTheme="minorEastAsia" w:hAnsiTheme="minorHAnsi" w:cstheme="minorBidi"/>
          <w:sz w:val="22"/>
          <w:szCs w:val="22"/>
          <w:lang w:val="de-DE" w:eastAsia="de-DE"/>
        </w:rPr>
        <w:tab/>
      </w:r>
      <w:r>
        <w:t>Point Clouds</w:t>
      </w:r>
      <w:r>
        <w:tab/>
      </w:r>
      <w:r>
        <w:fldChar w:fldCharType="begin"/>
      </w:r>
      <w:r>
        <w:instrText xml:space="preserve"> PAGEREF _Toc33041980 \h </w:instrText>
      </w:r>
      <w:r>
        <w:fldChar w:fldCharType="separate"/>
      </w:r>
      <w:r>
        <w:t>39</w:t>
      </w:r>
      <w:r>
        <w:fldChar w:fldCharType="end"/>
      </w:r>
    </w:p>
    <w:p w14:paraId="4FCA6189" w14:textId="2CD450B9" w:rsidR="0053516D" w:rsidRDefault="0053516D">
      <w:pPr>
        <w:pStyle w:val="TOC3"/>
        <w:rPr>
          <w:rFonts w:asciiTheme="minorHAnsi" w:eastAsiaTheme="minorEastAsia" w:hAnsiTheme="minorHAnsi" w:cstheme="minorBidi"/>
          <w:sz w:val="22"/>
          <w:szCs w:val="22"/>
          <w:lang w:val="de-DE" w:eastAsia="de-DE"/>
        </w:rPr>
      </w:pPr>
      <w:r>
        <w:t>4.6.5</w:t>
      </w:r>
      <w:r>
        <w:rPr>
          <w:rFonts w:asciiTheme="minorHAnsi" w:eastAsiaTheme="minorEastAsia" w:hAnsiTheme="minorHAnsi" w:cstheme="minorBidi"/>
          <w:sz w:val="22"/>
          <w:szCs w:val="22"/>
          <w:lang w:val="de-DE" w:eastAsia="de-DE"/>
        </w:rPr>
        <w:tab/>
      </w:r>
      <w:r>
        <w:t>Light Fields</w:t>
      </w:r>
      <w:r>
        <w:tab/>
      </w:r>
      <w:r>
        <w:fldChar w:fldCharType="begin"/>
      </w:r>
      <w:r>
        <w:instrText xml:space="preserve"> PAGEREF _Toc33041981 \h </w:instrText>
      </w:r>
      <w:r>
        <w:fldChar w:fldCharType="separate"/>
      </w:r>
      <w:r>
        <w:t>39</w:t>
      </w:r>
      <w:r>
        <w:fldChar w:fldCharType="end"/>
      </w:r>
    </w:p>
    <w:p w14:paraId="220C9F6F" w14:textId="675E9D06" w:rsidR="0053516D" w:rsidRDefault="0053516D">
      <w:pPr>
        <w:pStyle w:val="TOC3"/>
        <w:rPr>
          <w:rFonts w:asciiTheme="minorHAnsi" w:eastAsiaTheme="minorEastAsia" w:hAnsiTheme="minorHAnsi" w:cstheme="minorBidi"/>
          <w:sz w:val="22"/>
          <w:szCs w:val="22"/>
          <w:lang w:val="de-DE" w:eastAsia="de-DE"/>
        </w:rPr>
      </w:pPr>
      <w:r>
        <w:t>4.6.6</w:t>
      </w:r>
      <w:r>
        <w:rPr>
          <w:rFonts w:asciiTheme="minorHAnsi" w:eastAsiaTheme="minorEastAsia" w:hAnsiTheme="minorHAnsi" w:cstheme="minorBidi"/>
          <w:sz w:val="22"/>
          <w:szCs w:val="22"/>
          <w:lang w:val="de-DE" w:eastAsia="de-DE"/>
        </w:rPr>
        <w:tab/>
      </w:r>
      <w:r>
        <w:t>Scene Description</w:t>
      </w:r>
      <w:r>
        <w:tab/>
      </w:r>
      <w:r>
        <w:fldChar w:fldCharType="begin"/>
      </w:r>
      <w:r>
        <w:instrText xml:space="preserve"> PAGEREF _Toc33041982 \h </w:instrText>
      </w:r>
      <w:r>
        <w:fldChar w:fldCharType="separate"/>
      </w:r>
      <w:r>
        <w:t>39</w:t>
      </w:r>
      <w:r>
        <w:fldChar w:fldCharType="end"/>
      </w:r>
    </w:p>
    <w:p w14:paraId="594D36EB" w14:textId="123F7472" w:rsidR="0053516D" w:rsidRDefault="0053516D">
      <w:pPr>
        <w:pStyle w:val="TOC3"/>
        <w:rPr>
          <w:rFonts w:asciiTheme="minorHAnsi" w:eastAsiaTheme="minorEastAsia" w:hAnsiTheme="minorHAnsi" w:cstheme="minorBidi"/>
          <w:sz w:val="22"/>
          <w:szCs w:val="22"/>
          <w:lang w:val="de-DE" w:eastAsia="de-DE"/>
        </w:rPr>
      </w:pPr>
      <w:r>
        <w:t xml:space="preserve">4.6.7 </w:t>
      </w:r>
      <w:r>
        <w:rPr>
          <w:rFonts w:asciiTheme="minorHAnsi" w:eastAsiaTheme="minorEastAsia" w:hAnsiTheme="minorHAnsi" w:cstheme="minorBidi"/>
          <w:sz w:val="22"/>
          <w:szCs w:val="22"/>
          <w:lang w:val="de-DE" w:eastAsia="de-DE"/>
        </w:rPr>
        <w:tab/>
      </w:r>
      <w:r>
        <w:t>Production and Capturing Systems for 3D Mesh and Point Clouds</w:t>
      </w:r>
      <w:r>
        <w:tab/>
      </w:r>
      <w:r>
        <w:fldChar w:fldCharType="begin"/>
      </w:r>
      <w:r>
        <w:instrText xml:space="preserve"> PAGEREF _Toc33041983 \h </w:instrText>
      </w:r>
      <w:r>
        <w:fldChar w:fldCharType="separate"/>
      </w:r>
      <w:r>
        <w:t>40</w:t>
      </w:r>
      <w:r>
        <w:fldChar w:fldCharType="end"/>
      </w:r>
    </w:p>
    <w:p w14:paraId="0240CE29" w14:textId="3CAC8AF7" w:rsidR="0053516D" w:rsidRDefault="0053516D">
      <w:pPr>
        <w:pStyle w:val="TOC4"/>
        <w:rPr>
          <w:rFonts w:asciiTheme="minorHAnsi" w:eastAsiaTheme="minorEastAsia" w:hAnsiTheme="minorHAnsi" w:cstheme="minorBidi"/>
          <w:sz w:val="22"/>
          <w:szCs w:val="22"/>
          <w:lang w:val="de-DE" w:eastAsia="de-DE"/>
        </w:rPr>
      </w:pPr>
      <w:r>
        <w:lastRenderedPageBreak/>
        <w:t>4.6.7.1</w:t>
      </w:r>
      <w:r>
        <w:rPr>
          <w:rFonts w:asciiTheme="minorHAnsi" w:eastAsiaTheme="minorEastAsia" w:hAnsiTheme="minorHAnsi" w:cstheme="minorBidi"/>
          <w:sz w:val="22"/>
          <w:szCs w:val="22"/>
          <w:lang w:val="de-DE" w:eastAsia="de-DE"/>
        </w:rPr>
        <w:tab/>
      </w:r>
      <w:r>
        <w:t>Overview</w:t>
      </w:r>
      <w:r>
        <w:tab/>
      </w:r>
      <w:r>
        <w:fldChar w:fldCharType="begin"/>
      </w:r>
      <w:r>
        <w:instrText xml:space="preserve"> PAGEREF _Toc33041984 \h </w:instrText>
      </w:r>
      <w:r>
        <w:fldChar w:fldCharType="separate"/>
      </w:r>
      <w:r>
        <w:t>40</w:t>
      </w:r>
      <w:r>
        <w:fldChar w:fldCharType="end"/>
      </w:r>
    </w:p>
    <w:p w14:paraId="0B31A6E2" w14:textId="67B902D9" w:rsidR="0053516D" w:rsidRDefault="0053516D">
      <w:pPr>
        <w:pStyle w:val="TOC2"/>
        <w:rPr>
          <w:rFonts w:asciiTheme="minorHAnsi" w:eastAsiaTheme="minorEastAsia" w:hAnsiTheme="minorHAnsi" w:cstheme="minorBidi"/>
          <w:sz w:val="22"/>
          <w:szCs w:val="22"/>
          <w:lang w:val="de-DE" w:eastAsia="de-DE"/>
        </w:rPr>
      </w:pPr>
      <w:r>
        <w:t>4.7</w:t>
      </w:r>
      <w:r>
        <w:rPr>
          <w:rFonts w:asciiTheme="minorHAnsi" w:eastAsiaTheme="minorEastAsia" w:hAnsiTheme="minorHAnsi" w:cstheme="minorBidi"/>
          <w:sz w:val="22"/>
          <w:szCs w:val="22"/>
          <w:lang w:val="de-DE" w:eastAsia="de-DE"/>
        </w:rPr>
        <w:tab/>
      </w:r>
      <w:r>
        <w:t>3D and XR Audio Formats</w:t>
      </w:r>
      <w:r>
        <w:tab/>
      </w:r>
      <w:r>
        <w:fldChar w:fldCharType="begin"/>
      </w:r>
      <w:r>
        <w:instrText xml:space="preserve"> PAGEREF _Toc33041985 \h </w:instrText>
      </w:r>
      <w:r>
        <w:fldChar w:fldCharType="separate"/>
      </w:r>
      <w:r>
        <w:t>42</w:t>
      </w:r>
      <w:r>
        <w:fldChar w:fldCharType="end"/>
      </w:r>
    </w:p>
    <w:p w14:paraId="0ADBD11F" w14:textId="3C479E98" w:rsidR="0053516D" w:rsidRDefault="0053516D">
      <w:pPr>
        <w:pStyle w:val="TOC2"/>
        <w:rPr>
          <w:rFonts w:asciiTheme="minorHAnsi" w:eastAsiaTheme="minorEastAsia" w:hAnsiTheme="minorHAnsi" w:cstheme="minorBidi"/>
          <w:sz w:val="22"/>
          <w:szCs w:val="22"/>
          <w:lang w:val="de-DE" w:eastAsia="de-DE"/>
        </w:rPr>
      </w:pPr>
      <w:r>
        <w:t xml:space="preserve">4.8 </w:t>
      </w:r>
      <w:r>
        <w:rPr>
          <w:rFonts w:asciiTheme="minorHAnsi" w:eastAsiaTheme="minorEastAsia" w:hAnsiTheme="minorHAnsi" w:cstheme="minorBidi"/>
          <w:sz w:val="22"/>
          <w:szCs w:val="22"/>
          <w:lang w:val="de-DE" w:eastAsia="de-DE"/>
        </w:rPr>
        <w:tab/>
      </w:r>
      <w:r>
        <w:t>Devices and Form Factors</w:t>
      </w:r>
      <w:r>
        <w:tab/>
      </w:r>
      <w:r>
        <w:fldChar w:fldCharType="begin"/>
      </w:r>
      <w:r>
        <w:instrText xml:space="preserve"> PAGEREF _Toc33041986 \h </w:instrText>
      </w:r>
      <w:r>
        <w:fldChar w:fldCharType="separate"/>
      </w:r>
      <w:r>
        <w:t>43</w:t>
      </w:r>
      <w:r>
        <w:fldChar w:fldCharType="end"/>
      </w:r>
    </w:p>
    <w:p w14:paraId="2DF25264" w14:textId="4C3F9EF8" w:rsidR="0053516D" w:rsidRDefault="0053516D">
      <w:pPr>
        <w:pStyle w:val="TOC3"/>
        <w:rPr>
          <w:rFonts w:asciiTheme="minorHAnsi" w:eastAsiaTheme="minorEastAsia" w:hAnsiTheme="minorHAnsi" w:cstheme="minorBidi"/>
          <w:sz w:val="22"/>
          <w:szCs w:val="22"/>
          <w:lang w:val="de-DE" w:eastAsia="de-DE"/>
        </w:rPr>
      </w:pPr>
      <w:r>
        <w:t>4.8.1</w:t>
      </w:r>
      <w:r>
        <w:rPr>
          <w:rFonts w:asciiTheme="minorHAnsi" w:eastAsiaTheme="minorEastAsia" w:hAnsiTheme="minorHAnsi" w:cstheme="minorBidi"/>
          <w:sz w:val="22"/>
          <w:szCs w:val="22"/>
          <w:lang w:val="de-DE" w:eastAsia="de-DE"/>
        </w:rPr>
        <w:tab/>
      </w:r>
      <w:r>
        <w:t>Device Types</w:t>
      </w:r>
      <w:r>
        <w:tab/>
      </w:r>
      <w:r>
        <w:fldChar w:fldCharType="begin"/>
      </w:r>
      <w:r>
        <w:instrText xml:space="preserve"> PAGEREF _Toc33041987 \h </w:instrText>
      </w:r>
      <w:r>
        <w:fldChar w:fldCharType="separate"/>
      </w:r>
      <w:r>
        <w:t>43</w:t>
      </w:r>
      <w:r>
        <w:fldChar w:fldCharType="end"/>
      </w:r>
    </w:p>
    <w:p w14:paraId="444FA37E" w14:textId="00168D0E" w:rsidR="0053516D" w:rsidRDefault="0053516D">
      <w:pPr>
        <w:pStyle w:val="TOC3"/>
        <w:rPr>
          <w:rFonts w:asciiTheme="minorHAnsi" w:eastAsiaTheme="minorEastAsia" w:hAnsiTheme="minorHAnsi" w:cstheme="minorBidi"/>
          <w:sz w:val="22"/>
          <w:szCs w:val="22"/>
          <w:lang w:val="de-DE" w:eastAsia="de-DE"/>
        </w:rPr>
      </w:pPr>
      <w:r>
        <w:t>4.8.2</w:t>
      </w:r>
      <w:r>
        <w:rPr>
          <w:rFonts w:asciiTheme="minorHAnsi" w:eastAsiaTheme="minorEastAsia" w:hAnsiTheme="minorHAnsi" w:cstheme="minorBidi"/>
          <w:sz w:val="22"/>
          <w:szCs w:val="22"/>
          <w:lang w:val="de-DE" w:eastAsia="de-DE"/>
        </w:rPr>
        <w:tab/>
      </w:r>
      <w:r>
        <w:t>Power Consumption</w:t>
      </w:r>
      <w:r>
        <w:tab/>
      </w:r>
      <w:r>
        <w:fldChar w:fldCharType="begin"/>
      </w:r>
      <w:r>
        <w:instrText xml:space="preserve"> PAGEREF _Toc33041988 \h </w:instrText>
      </w:r>
      <w:r>
        <w:fldChar w:fldCharType="separate"/>
      </w:r>
      <w:r>
        <w:t>46</w:t>
      </w:r>
      <w:r>
        <w:fldChar w:fldCharType="end"/>
      </w:r>
    </w:p>
    <w:p w14:paraId="3E3FF190" w14:textId="3EA87E41" w:rsidR="0053516D" w:rsidRDefault="0053516D">
      <w:pPr>
        <w:pStyle w:val="TOC2"/>
        <w:rPr>
          <w:rFonts w:asciiTheme="minorHAnsi" w:eastAsiaTheme="minorEastAsia" w:hAnsiTheme="minorHAnsi" w:cstheme="minorBidi"/>
          <w:sz w:val="22"/>
          <w:szCs w:val="22"/>
          <w:lang w:val="de-DE" w:eastAsia="de-DE"/>
        </w:rPr>
      </w:pPr>
      <w:r>
        <w:t>4.9</w:t>
      </w:r>
      <w:r>
        <w:rPr>
          <w:rFonts w:asciiTheme="minorHAnsi" w:eastAsiaTheme="minorEastAsia" w:hAnsiTheme="minorHAnsi" w:cstheme="minorBidi"/>
          <w:sz w:val="22"/>
          <w:szCs w:val="22"/>
          <w:lang w:val="de-DE" w:eastAsia="de-DE"/>
        </w:rPr>
        <w:tab/>
      </w:r>
      <w:r>
        <w:t>Ongoing Standardisation Work</w:t>
      </w:r>
      <w:r>
        <w:tab/>
      </w:r>
      <w:r>
        <w:fldChar w:fldCharType="begin"/>
      </w:r>
      <w:r>
        <w:instrText xml:space="preserve"> PAGEREF _Toc33041989 \h </w:instrText>
      </w:r>
      <w:r>
        <w:fldChar w:fldCharType="separate"/>
      </w:r>
      <w:r>
        <w:t>47</w:t>
      </w:r>
      <w:r>
        <w:fldChar w:fldCharType="end"/>
      </w:r>
    </w:p>
    <w:p w14:paraId="36230485" w14:textId="612ED7EF" w:rsidR="0053516D" w:rsidRDefault="0053516D">
      <w:pPr>
        <w:pStyle w:val="TOC3"/>
        <w:rPr>
          <w:rFonts w:asciiTheme="minorHAnsi" w:eastAsiaTheme="minorEastAsia" w:hAnsiTheme="minorHAnsi" w:cstheme="minorBidi"/>
          <w:sz w:val="22"/>
          <w:szCs w:val="22"/>
          <w:lang w:val="de-DE" w:eastAsia="de-DE"/>
        </w:rPr>
      </w:pPr>
      <w:r>
        <w:t>4.9.1</w:t>
      </w:r>
      <w:r>
        <w:rPr>
          <w:rFonts w:asciiTheme="minorHAnsi" w:eastAsiaTheme="minorEastAsia" w:hAnsiTheme="minorHAnsi" w:cstheme="minorBidi"/>
          <w:sz w:val="22"/>
          <w:szCs w:val="22"/>
          <w:lang w:val="de-DE" w:eastAsia="de-DE"/>
        </w:rPr>
        <w:tab/>
      </w:r>
      <w:r>
        <w:t>Related Work in 3GPP</w:t>
      </w:r>
      <w:r>
        <w:tab/>
      </w:r>
      <w:r>
        <w:fldChar w:fldCharType="begin"/>
      </w:r>
      <w:r>
        <w:instrText xml:space="preserve"> PAGEREF _Toc33041990 \h </w:instrText>
      </w:r>
      <w:r>
        <w:fldChar w:fldCharType="separate"/>
      </w:r>
      <w:r>
        <w:t>47</w:t>
      </w:r>
      <w:r>
        <w:fldChar w:fldCharType="end"/>
      </w:r>
    </w:p>
    <w:p w14:paraId="787128AC" w14:textId="5C934F3C" w:rsidR="0053516D" w:rsidRDefault="0053516D">
      <w:pPr>
        <w:pStyle w:val="TOC4"/>
        <w:rPr>
          <w:rFonts w:asciiTheme="minorHAnsi" w:eastAsiaTheme="minorEastAsia" w:hAnsiTheme="minorHAnsi" w:cstheme="minorBidi"/>
          <w:sz w:val="22"/>
          <w:szCs w:val="22"/>
          <w:lang w:val="de-DE" w:eastAsia="de-DE"/>
        </w:rPr>
      </w:pPr>
      <w:r>
        <w:t>4.9.2.1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_Toc33041991 \h </w:instrText>
      </w:r>
      <w:r>
        <w:fldChar w:fldCharType="separate"/>
      </w:r>
      <w:r>
        <w:t>47</w:t>
      </w:r>
      <w:r>
        <w:fldChar w:fldCharType="end"/>
      </w:r>
    </w:p>
    <w:p w14:paraId="28323DD4" w14:textId="6C2F5632" w:rsidR="0053516D" w:rsidRDefault="0053516D">
      <w:pPr>
        <w:pStyle w:val="TOC3"/>
        <w:rPr>
          <w:rFonts w:asciiTheme="minorHAnsi" w:eastAsiaTheme="minorEastAsia" w:hAnsiTheme="minorHAnsi" w:cstheme="minorBidi"/>
          <w:sz w:val="22"/>
          <w:szCs w:val="22"/>
          <w:lang w:val="de-DE" w:eastAsia="de-DE"/>
        </w:rPr>
      </w:pPr>
      <w:r>
        <w:t>4.9.2</w:t>
      </w:r>
      <w:r>
        <w:rPr>
          <w:rFonts w:asciiTheme="minorHAnsi" w:eastAsiaTheme="minorEastAsia" w:hAnsiTheme="minorHAnsi" w:cstheme="minorBidi"/>
          <w:sz w:val="22"/>
          <w:szCs w:val="22"/>
          <w:lang w:val="de-DE" w:eastAsia="de-DE"/>
        </w:rPr>
        <w:tab/>
      </w:r>
      <w:r>
        <w:t>Related Work External of 3GPP</w:t>
      </w:r>
      <w:r>
        <w:tab/>
      </w:r>
      <w:r>
        <w:fldChar w:fldCharType="begin"/>
      </w:r>
      <w:r>
        <w:instrText xml:space="preserve"> PAGEREF _Toc33041992 \h </w:instrText>
      </w:r>
      <w:r>
        <w:fldChar w:fldCharType="separate"/>
      </w:r>
      <w:r>
        <w:t>47</w:t>
      </w:r>
      <w:r>
        <w:fldChar w:fldCharType="end"/>
      </w:r>
    </w:p>
    <w:p w14:paraId="2A7AC4DC" w14:textId="74817534" w:rsidR="0053516D" w:rsidRDefault="0053516D">
      <w:pPr>
        <w:pStyle w:val="TOC4"/>
        <w:rPr>
          <w:rFonts w:asciiTheme="minorHAnsi" w:eastAsiaTheme="minorEastAsia" w:hAnsiTheme="minorHAnsi" w:cstheme="minorBidi"/>
          <w:sz w:val="22"/>
          <w:szCs w:val="22"/>
          <w:lang w:val="de-DE" w:eastAsia="de-DE"/>
        </w:rPr>
      </w:pPr>
      <w:r>
        <w:t>4.9.2.1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_Toc33041993 \h </w:instrText>
      </w:r>
      <w:r>
        <w:fldChar w:fldCharType="separate"/>
      </w:r>
      <w:r>
        <w:t>47</w:t>
      </w:r>
      <w:r>
        <w:fldChar w:fldCharType="end"/>
      </w:r>
    </w:p>
    <w:p w14:paraId="42DEF367" w14:textId="3568A57B" w:rsidR="0053516D" w:rsidRDefault="0053516D">
      <w:pPr>
        <w:pStyle w:val="TOC4"/>
        <w:rPr>
          <w:rFonts w:asciiTheme="minorHAnsi" w:eastAsiaTheme="minorEastAsia" w:hAnsiTheme="minorHAnsi" w:cstheme="minorBidi"/>
          <w:sz w:val="22"/>
          <w:szCs w:val="22"/>
          <w:lang w:val="de-DE" w:eastAsia="de-DE"/>
        </w:rPr>
      </w:pPr>
      <w:r>
        <w:t>4.9.2.2</w:t>
      </w:r>
      <w:r>
        <w:rPr>
          <w:rFonts w:asciiTheme="minorHAnsi" w:eastAsiaTheme="minorEastAsia" w:hAnsiTheme="minorHAnsi" w:cstheme="minorBidi"/>
          <w:sz w:val="22"/>
          <w:szCs w:val="22"/>
          <w:lang w:val="de-DE" w:eastAsia="de-DE"/>
        </w:rPr>
        <w:tab/>
      </w:r>
      <w:r>
        <w:t>MPEG</w:t>
      </w:r>
      <w:r>
        <w:tab/>
      </w:r>
      <w:r>
        <w:fldChar w:fldCharType="begin"/>
      </w:r>
      <w:r>
        <w:instrText xml:space="preserve"> PAGEREF _Toc33041994 \h </w:instrText>
      </w:r>
      <w:r>
        <w:fldChar w:fldCharType="separate"/>
      </w:r>
      <w:r>
        <w:t>47</w:t>
      </w:r>
      <w:r>
        <w:fldChar w:fldCharType="end"/>
      </w:r>
    </w:p>
    <w:p w14:paraId="7E2C9B31" w14:textId="1B6978DE" w:rsidR="0053516D" w:rsidRDefault="0053516D">
      <w:pPr>
        <w:pStyle w:val="TOC5"/>
        <w:rPr>
          <w:rFonts w:asciiTheme="minorHAnsi" w:eastAsiaTheme="minorEastAsia" w:hAnsiTheme="minorHAnsi" w:cstheme="minorBidi"/>
          <w:sz w:val="22"/>
          <w:szCs w:val="22"/>
          <w:lang w:val="de-DE" w:eastAsia="de-DE"/>
        </w:rPr>
      </w:pPr>
      <w:r>
        <w:t>4.9.2.2.1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_Toc33041995 \h </w:instrText>
      </w:r>
      <w:r>
        <w:fldChar w:fldCharType="separate"/>
      </w:r>
      <w:r>
        <w:t>47</w:t>
      </w:r>
      <w:r>
        <w:fldChar w:fldCharType="end"/>
      </w:r>
    </w:p>
    <w:p w14:paraId="104AB2C5" w14:textId="4ABD23DF" w:rsidR="0053516D" w:rsidRDefault="0053516D">
      <w:pPr>
        <w:pStyle w:val="TOC4"/>
        <w:rPr>
          <w:rFonts w:asciiTheme="minorHAnsi" w:eastAsiaTheme="minorEastAsia" w:hAnsiTheme="minorHAnsi" w:cstheme="minorBidi"/>
          <w:sz w:val="22"/>
          <w:szCs w:val="22"/>
          <w:lang w:val="de-DE" w:eastAsia="de-DE"/>
        </w:rPr>
      </w:pPr>
      <w:r>
        <w:t>4.9.2.3</w:t>
      </w:r>
      <w:r>
        <w:rPr>
          <w:rFonts w:asciiTheme="minorHAnsi" w:eastAsiaTheme="minorEastAsia" w:hAnsiTheme="minorHAnsi" w:cstheme="minorBidi"/>
          <w:sz w:val="22"/>
          <w:szCs w:val="22"/>
          <w:lang w:val="de-DE" w:eastAsia="de-DE"/>
        </w:rPr>
        <w:tab/>
      </w:r>
      <w:r>
        <w:t>Khronos</w:t>
      </w:r>
      <w:r>
        <w:tab/>
      </w:r>
      <w:r>
        <w:fldChar w:fldCharType="begin"/>
      </w:r>
      <w:r>
        <w:instrText xml:space="preserve"> PAGEREF _Toc33041996 \h </w:instrText>
      </w:r>
      <w:r>
        <w:fldChar w:fldCharType="separate"/>
      </w:r>
      <w:r>
        <w:t>48</w:t>
      </w:r>
      <w:r>
        <w:fldChar w:fldCharType="end"/>
      </w:r>
    </w:p>
    <w:p w14:paraId="1CB8EEBC" w14:textId="1048CD4C" w:rsidR="0053516D" w:rsidRDefault="0053516D">
      <w:pPr>
        <w:pStyle w:val="TOC4"/>
        <w:rPr>
          <w:rFonts w:asciiTheme="minorHAnsi" w:eastAsiaTheme="minorEastAsia" w:hAnsiTheme="minorHAnsi" w:cstheme="minorBidi"/>
          <w:sz w:val="22"/>
          <w:szCs w:val="22"/>
          <w:lang w:val="de-DE" w:eastAsia="de-DE"/>
        </w:rPr>
      </w:pPr>
      <w:r>
        <w:t>4.9.2.4</w:t>
      </w:r>
      <w:r>
        <w:rPr>
          <w:rFonts w:asciiTheme="minorHAnsi" w:eastAsiaTheme="minorEastAsia" w:hAnsiTheme="minorHAnsi" w:cstheme="minorBidi"/>
          <w:sz w:val="22"/>
          <w:szCs w:val="22"/>
          <w:lang w:val="de-DE" w:eastAsia="de-DE"/>
        </w:rPr>
        <w:tab/>
      </w:r>
      <w:r>
        <w:t>W3C WebXR</w:t>
      </w:r>
      <w:r>
        <w:tab/>
      </w:r>
      <w:r>
        <w:fldChar w:fldCharType="begin"/>
      </w:r>
      <w:r>
        <w:instrText xml:space="preserve"> PAGEREF _Toc33041997 \h </w:instrText>
      </w:r>
      <w:r>
        <w:fldChar w:fldCharType="separate"/>
      </w:r>
      <w:r>
        <w:t>48</w:t>
      </w:r>
      <w:r>
        <w:fldChar w:fldCharType="end"/>
      </w:r>
    </w:p>
    <w:p w14:paraId="7DAB5A7D" w14:textId="095BD85B" w:rsidR="0053516D" w:rsidRDefault="0053516D">
      <w:pPr>
        <w:pStyle w:val="TOC2"/>
        <w:rPr>
          <w:rFonts w:asciiTheme="minorHAnsi" w:eastAsiaTheme="minorEastAsia" w:hAnsiTheme="minorHAnsi" w:cstheme="minorBidi"/>
          <w:sz w:val="22"/>
          <w:szCs w:val="22"/>
          <w:lang w:val="de-DE" w:eastAsia="de-DE"/>
        </w:rPr>
      </w:pPr>
      <w:r>
        <w:t>4.10</w:t>
      </w:r>
      <w:r>
        <w:rPr>
          <w:rFonts w:asciiTheme="minorHAnsi" w:eastAsiaTheme="minorEastAsia" w:hAnsiTheme="minorHAnsi" w:cstheme="minorBidi"/>
          <w:sz w:val="22"/>
          <w:szCs w:val="22"/>
          <w:lang w:val="de-DE" w:eastAsia="de-DE"/>
        </w:rPr>
        <w:tab/>
      </w:r>
      <w:r>
        <w:t>XR Use Cases</w:t>
      </w:r>
      <w:r>
        <w:tab/>
      </w:r>
      <w:r>
        <w:fldChar w:fldCharType="begin"/>
      </w:r>
      <w:r>
        <w:instrText xml:space="preserve"> PAGEREF _Toc33041998 \h </w:instrText>
      </w:r>
      <w:r>
        <w:fldChar w:fldCharType="separate"/>
      </w:r>
      <w:r>
        <w:t>48</w:t>
      </w:r>
      <w:r>
        <w:fldChar w:fldCharType="end"/>
      </w:r>
    </w:p>
    <w:p w14:paraId="31BB7675" w14:textId="29DB77BD" w:rsidR="0053516D" w:rsidRDefault="0053516D">
      <w:pPr>
        <w:pStyle w:val="TOC2"/>
        <w:rPr>
          <w:rFonts w:asciiTheme="minorHAnsi" w:eastAsiaTheme="minorEastAsia" w:hAnsiTheme="minorHAnsi" w:cstheme="minorBidi"/>
          <w:sz w:val="22"/>
          <w:szCs w:val="22"/>
          <w:lang w:val="de-DE" w:eastAsia="de-DE"/>
        </w:rPr>
      </w:pPr>
      <w:r>
        <w:t>4.11</w:t>
      </w:r>
      <w:r>
        <w:rPr>
          <w:rFonts w:asciiTheme="minorHAnsi" w:eastAsiaTheme="minorEastAsia" w:hAnsiTheme="minorHAnsi" w:cstheme="minorBidi"/>
          <w:sz w:val="22"/>
          <w:szCs w:val="22"/>
          <w:lang w:val="de-DE" w:eastAsia="de-DE"/>
        </w:rPr>
        <w:tab/>
      </w:r>
      <w:r>
        <w:t>Summary of Remaining Issues addressed in this Document</w:t>
      </w:r>
      <w:r>
        <w:tab/>
      </w:r>
      <w:r>
        <w:fldChar w:fldCharType="begin"/>
      </w:r>
      <w:r>
        <w:instrText xml:space="preserve"> PAGEREF _Toc33041999 \h </w:instrText>
      </w:r>
      <w:r>
        <w:fldChar w:fldCharType="separate"/>
      </w:r>
      <w:r>
        <w:t>50</w:t>
      </w:r>
      <w:r>
        <w:fldChar w:fldCharType="end"/>
      </w:r>
    </w:p>
    <w:p w14:paraId="7FBC2285" w14:textId="26493AF8" w:rsidR="0053516D" w:rsidRDefault="0053516D">
      <w:pPr>
        <w:pStyle w:val="TOC1"/>
        <w:rPr>
          <w:rFonts w:asciiTheme="minorHAnsi" w:eastAsiaTheme="minorEastAsia" w:hAnsiTheme="minorHAnsi" w:cstheme="minorBidi"/>
          <w:szCs w:val="22"/>
          <w:lang w:val="de-DE" w:eastAsia="de-DE"/>
        </w:rPr>
      </w:pPr>
      <w:r>
        <w:t>5</w:t>
      </w:r>
      <w:r>
        <w:rPr>
          <w:rFonts w:asciiTheme="minorHAnsi" w:eastAsiaTheme="minorEastAsia" w:hAnsiTheme="minorHAnsi" w:cstheme="minorBidi"/>
          <w:szCs w:val="22"/>
          <w:lang w:val="de-DE" w:eastAsia="de-DE"/>
        </w:rPr>
        <w:tab/>
      </w:r>
      <w:r>
        <w:t>Core Use Cases and Scenarios for Extended Reality</w:t>
      </w:r>
      <w:r>
        <w:tab/>
      </w:r>
      <w:r>
        <w:fldChar w:fldCharType="begin"/>
      </w:r>
      <w:r>
        <w:instrText xml:space="preserve"> PAGEREF _Toc33042000 \h </w:instrText>
      </w:r>
      <w:r>
        <w:fldChar w:fldCharType="separate"/>
      </w:r>
      <w:r>
        <w:t>50</w:t>
      </w:r>
      <w:r>
        <w:fldChar w:fldCharType="end"/>
      </w:r>
    </w:p>
    <w:p w14:paraId="6F85351C" w14:textId="54B6283E" w:rsidR="0053516D" w:rsidRDefault="0053516D">
      <w:pPr>
        <w:pStyle w:val="TOC2"/>
        <w:rPr>
          <w:rFonts w:asciiTheme="minorHAnsi" w:eastAsiaTheme="minorEastAsia" w:hAnsiTheme="minorHAnsi" w:cstheme="minorBidi"/>
          <w:sz w:val="22"/>
          <w:szCs w:val="22"/>
          <w:lang w:val="de-DE" w:eastAsia="de-DE"/>
        </w:rPr>
      </w:pPr>
      <w:r>
        <w:t>5.1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_Toc33042001 \h </w:instrText>
      </w:r>
      <w:r>
        <w:fldChar w:fldCharType="separate"/>
      </w:r>
      <w:r>
        <w:t>50</w:t>
      </w:r>
      <w:r>
        <w:fldChar w:fldCharType="end"/>
      </w:r>
    </w:p>
    <w:p w14:paraId="6453697B" w14:textId="61B0E485" w:rsidR="0053516D" w:rsidRDefault="0053516D">
      <w:pPr>
        <w:pStyle w:val="TOC2"/>
        <w:rPr>
          <w:rFonts w:asciiTheme="minorHAnsi" w:eastAsiaTheme="minorEastAsia" w:hAnsiTheme="minorHAnsi" w:cstheme="minorBidi"/>
          <w:sz w:val="22"/>
          <w:szCs w:val="22"/>
          <w:lang w:val="de-DE" w:eastAsia="de-DE"/>
        </w:rPr>
      </w:pPr>
      <w:r>
        <w:t>5.2</w:t>
      </w:r>
      <w:r>
        <w:rPr>
          <w:rFonts w:asciiTheme="minorHAnsi" w:eastAsiaTheme="minorEastAsia" w:hAnsiTheme="minorHAnsi" w:cstheme="minorBidi"/>
          <w:sz w:val="22"/>
          <w:szCs w:val="22"/>
          <w:lang w:val="de-DE" w:eastAsia="de-DE"/>
        </w:rPr>
        <w:tab/>
      </w:r>
      <w:r>
        <w:t>Offline Sharing of 3D Objects</w:t>
      </w:r>
      <w:r>
        <w:tab/>
      </w:r>
      <w:r>
        <w:fldChar w:fldCharType="begin"/>
      </w:r>
      <w:r>
        <w:instrText xml:space="preserve"> PAGEREF _Toc33042002 \h </w:instrText>
      </w:r>
      <w:r>
        <w:fldChar w:fldCharType="separate"/>
      </w:r>
      <w:r>
        <w:t>51</w:t>
      </w:r>
      <w:r>
        <w:fldChar w:fldCharType="end"/>
      </w:r>
    </w:p>
    <w:p w14:paraId="6F028CB1" w14:textId="7C0F02CE" w:rsidR="0053516D" w:rsidRDefault="0053516D">
      <w:pPr>
        <w:pStyle w:val="TOC3"/>
        <w:rPr>
          <w:rFonts w:asciiTheme="minorHAnsi" w:eastAsiaTheme="minorEastAsia" w:hAnsiTheme="minorHAnsi" w:cstheme="minorBidi"/>
          <w:sz w:val="22"/>
          <w:szCs w:val="22"/>
          <w:lang w:val="de-DE" w:eastAsia="de-DE"/>
        </w:rPr>
      </w:pPr>
      <w:r>
        <w:t>5.2.1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_Toc33042003 \h </w:instrText>
      </w:r>
      <w:r>
        <w:fldChar w:fldCharType="separate"/>
      </w:r>
      <w:r>
        <w:t>51</w:t>
      </w:r>
      <w:r>
        <w:fldChar w:fldCharType="end"/>
      </w:r>
    </w:p>
    <w:p w14:paraId="4FDC498D" w14:textId="10A01F23" w:rsidR="0053516D" w:rsidRDefault="0053516D">
      <w:pPr>
        <w:pStyle w:val="TOC3"/>
        <w:rPr>
          <w:rFonts w:asciiTheme="minorHAnsi" w:eastAsiaTheme="minorEastAsia" w:hAnsiTheme="minorHAnsi" w:cstheme="minorBidi"/>
          <w:sz w:val="22"/>
          <w:szCs w:val="22"/>
          <w:lang w:val="de-DE" w:eastAsia="de-DE"/>
        </w:rPr>
      </w:pPr>
      <w:r>
        <w:t>5.2.2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_Toc33042004 \h </w:instrText>
      </w:r>
      <w:r>
        <w:fldChar w:fldCharType="separate"/>
      </w:r>
      <w:r>
        <w:t>51</w:t>
      </w:r>
      <w:r>
        <w:fldChar w:fldCharType="end"/>
      </w:r>
    </w:p>
    <w:p w14:paraId="50FE8BC0" w14:textId="7CD29DF6" w:rsidR="0053516D" w:rsidRDefault="0053516D">
      <w:pPr>
        <w:pStyle w:val="TOC3"/>
        <w:rPr>
          <w:rFonts w:asciiTheme="minorHAnsi" w:eastAsiaTheme="minorEastAsia" w:hAnsiTheme="minorHAnsi" w:cstheme="minorBidi"/>
          <w:sz w:val="22"/>
          <w:szCs w:val="22"/>
          <w:lang w:val="de-DE" w:eastAsia="de-DE"/>
        </w:rPr>
      </w:pPr>
      <w:r>
        <w:t>5.2.3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_Toc33042005 \h </w:instrText>
      </w:r>
      <w:r>
        <w:fldChar w:fldCharType="separate"/>
      </w:r>
      <w:r>
        <w:t>52</w:t>
      </w:r>
      <w:r>
        <w:fldChar w:fldCharType="end"/>
      </w:r>
    </w:p>
    <w:p w14:paraId="5044234F" w14:textId="6E87BF59" w:rsidR="0053516D" w:rsidRDefault="0053516D">
      <w:pPr>
        <w:pStyle w:val="TOC2"/>
        <w:rPr>
          <w:rFonts w:asciiTheme="minorHAnsi" w:eastAsiaTheme="minorEastAsia" w:hAnsiTheme="minorHAnsi" w:cstheme="minorBidi"/>
          <w:sz w:val="22"/>
          <w:szCs w:val="22"/>
          <w:lang w:val="de-DE" w:eastAsia="de-DE"/>
        </w:rPr>
      </w:pPr>
      <w:r>
        <w:t>5.3</w:t>
      </w:r>
      <w:r>
        <w:rPr>
          <w:rFonts w:asciiTheme="minorHAnsi" w:eastAsiaTheme="minorEastAsia" w:hAnsiTheme="minorHAnsi" w:cstheme="minorBidi"/>
          <w:sz w:val="22"/>
          <w:szCs w:val="22"/>
          <w:lang w:val="de-DE" w:eastAsia="de-DE"/>
        </w:rPr>
        <w:tab/>
      </w:r>
      <w:r>
        <w:t>Real-time XR Sharing</w:t>
      </w:r>
      <w:r>
        <w:tab/>
      </w:r>
      <w:r>
        <w:fldChar w:fldCharType="begin"/>
      </w:r>
      <w:r>
        <w:instrText xml:space="preserve"> PAGEREF _Toc33042006 \h </w:instrText>
      </w:r>
      <w:r>
        <w:fldChar w:fldCharType="separate"/>
      </w:r>
      <w:r>
        <w:t>53</w:t>
      </w:r>
      <w:r>
        <w:fldChar w:fldCharType="end"/>
      </w:r>
    </w:p>
    <w:p w14:paraId="610B7061" w14:textId="582F191E" w:rsidR="0053516D" w:rsidRDefault="0053516D">
      <w:pPr>
        <w:pStyle w:val="TOC3"/>
        <w:rPr>
          <w:rFonts w:asciiTheme="minorHAnsi" w:eastAsiaTheme="minorEastAsia" w:hAnsiTheme="minorHAnsi" w:cstheme="minorBidi"/>
          <w:sz w:val="22"/>
          <w:szCs w:val="22"/>
          <w:lang w:val="de-DE" w:eastAsia="de-DE"/>
        </w:rPr>
      </w:pPr>
      <w:r>
        <w:t>5.3.1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_Toc33042007 \h </w:instrText>
      </w:r>
      <w:r>
        <w:fldChar w:fldCharType="separate"/>
      </w:r>
      <w:r>
        <w:t>53</w:t>
      </w:r>
      <w:r>
        <w:fldChar w:fldCharType="end"/>
      </w:r>
    </w:p>
    <w:p w14:paraId="0EE31B8C" w14:textId="19C6384D" w:rsidR="0053516D" w:rsidRDefault="0053516D">
      <w:pPr>
        <w:pStyle w:val="TOC3"/>
        <w:rPr>
          <w:rFonts w:asciiTheme="minorHAnsi" w:eastAsiaTheme="minorEastAsia" w:hAnsiTheme="minorHAnsi" w:cstheme="minorBidi"/>
          <w:sz w:val="22"/>
          <w:szCs w:val="22"/>
          <w:lang w:val="de-DE" w:eastAsia="de-DE"/>
        </w:rPr>
      </w:pPr>
      <w:r>
        <w:t>5.3.2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_Toc33042008 \h </w:instrText>
      </w:r>
      <w:r>
        <w:fldChar w:fldCharType="separate"/>
      </w:r>
      <w:r>
        <w:t>53</w:t>
      </w:r>
      <w:r>
        <w:fldChar w:fldCharType="end"/>
      </w:r>
    </w:p>
    <w:p w14:paraId="39A48953" w14:textId="52955348" w:rsidR="0053516D" w:rsidRDefault="0053516D">
      <w:pPr>
        <w:pStyle w:val="TOC3"/>
        <w:rPr>
          <w:rFonts w:asciiTheme="minorHAnsi" w:eastAsiaTheme="minorEastAsia" w:hAnsiTheme="minorHAnsi" w:cstheme="minorBidi"/>
          <w:sz w:val="22"/>
          <w:szCs w:val="22"/>
          <w:lang w:val="de-DE" w:eastAsia="de-DE"/>
        </w:rPr>
      </w:pPr>
      <w:r>
        <w:t>5.3.3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_Toc33042009 \h </w:instrText>
      </w:r>
      <w:r>
        <w:fldChar w:fldCharType="separate"/>
      </w:r>
      <w:r>
        <w:t>54</w:t>
      </w:r>
      <w:r>
        <w:fldChar w:fldCharType="end"/>
      </w:r>
    </w:p>
    <w:p w14:paraId="78350938" w14:textId="4BADF596" w:rsidR="0053516D" w:rsidRDefault="0053516D">
      <w:pPr>
        <w:pStyle w:val="TOC2"/>
        <w:rPr>
          <w:rFonts w:asciiTheme="minorHAnsi" w:eastAsiaTheme="minorEastAsia" w:hAnsiTheme="minorHAnsi" w:cstheme="minorBidi"/>
          <w:sz w:val="22"/>
          <w:szCs w:val="22"/>
          <w:lang w:val="de-DE" w:eastAsia="de-DE"/>
        </w:rPr>
      </w:pPr>
      <w:r>
        <w:t>5.4</w:t>
      </w:r>
      <w:r>
        <w:rPr>
          <w:rFonts w:asciiTheme="minorHAnsi" w:eastAsiaTheme="minorEastAsia" w:hAnsiTheme="minorHAnsi" w:cstheme="minorBidi"/>
          <w:sz w:val="22"/>
          <w:szCs w:val="22"/>
          <w:lang w:val="de-DE" w:eastAsia="de-DE"/>
        </w:rPr>
        <w:tab/>
      </w:r>
      <w:r>
        <w:t>XR Multimedia Streaming</w:t>
      </w:r>
      <w:r>
        <w:tab/>
      </w:r>
      <w:r>
        <w:fldChar w:fldCharType="begin"/>
      </w:r>
      <w:r>
        <w:instrText xml:space="preserve"> PAGEREF _Toc33042010 \h </w:instrText>
      </w:r>
      <w:r>
        <w:fldChar w:fldCharType="separate"/>
      </w:r>
      <w:r>
        <w:t>55</w:t>
      </w:r>
      <w:r>
        <w:fldChar w:fldCharType="end"/>
      </w:r>
    </w:p>
    <w:p w14:paraId="25AFA1E8" w14:textId="698333F6" w:rsidR="0053516D" w:rsidRDefault="0053516D">
      <w:pPr>
        <w:pStyle w:val="TOC3"/>
        <w:rPr>
          <w:rFonts w:asciiTheme="minorHAnsi" w:eastAsiaTheme="minorEastAsia" w:hAnsiTheme="minorHAnsi" w:cstheme="minorBidi"/>
          <w:sz w:val="22"/>
          <w:szCs w:val="22"/>
          <w:lang w:val="de-DE" w:eastAsia="de-DE"/>
        </w:rPr>
      </w:pPr>
      <w:r>
        <w:t>5.4.1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_Toc33042011 \h </w:instrText>
      </w:r>
      <w:r>
        <w:fldChar w:fldCharType="separate"/>
      </w:r>
      <w:r>
        <w:t>55</w:t>
      </w:r>
      <w:r>
        <w:fldChar w:fldCharType="end"/>
      </w:r>
    </w:p>
    <w:p w14:paraId="5DE2FECC" w14:textId="58EA202C" w:rsidR="0053516D" w:rsidRDefault="0053516D">
      <w:pPr>
        <w:pStyle w:val="TOC3"/>
        <w:rPr>
          <w:rFonts w:asciiTheme="minorHAnsi" w:eastAsiaTheme="minorEastAsia" w:hAnsiTheme="minorHAnsi" w:cstheme="minorBidi"/>
          <w:sz w:val="22"/>
          <w:szCs w:val="22"/>
          <w:lang w:val="de-DE" w:eastAsia="de-DE"/>
        </w:rPr>
      </w:pPr>
      <w:r>
        <w:t>5.4.2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_Toc33042012 \h </w:instrText>
      </w:r>
      <w:r>
        <w:fldChar w:fldCharType="separate"/>
      </w:r>
      <w:r>
        <w:t>55</w:t>
      </w:r>
      <w:r>
        <w:fldChar w:fldCharType="end"/>
      </w:r>
    </w:p>
    <w:p w14:paraId="6855B6D1" w14:textId="4739E2DA" w:rsidR="0053516D" w:rsidRDefault="0053516D">
      <w:pPr>
        <w:pStyle w:val="TOC3"/>
        <w:rPr>
          <w:rFonts w:asciiTheme="minorHAnsi" w:eastAsiaTheme="minorEastAsia" w:hAnsiTheme="minorHAnsi" w:cstheme="minorBidi"/>
          <w:sz w:val="22"/>
          <w:szCs w:val="22"/>
          <w:lang w:val="de-DE" w:eastAsia="de-DE"/>
        </w:rPr>
      </w:pPr>
      <w:r>
        <w:t>5.4.3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_Toc33042013 \h </w:instrText>
      </w:r>
      <w:r>
        <w:fldChar w:fldCharType="separate"/>
      </w:r>
      <w:r>
        <w:t>56</w:t>
      </w:r>
      <w:r>
        <w:fldChar w:fldCharType="end"/>
      </w:r>
    </w:p>
    <w:p w14:paraId="3B53608B" w14:textId="30DE8C75" w:rsidR="0053516D" w:rsidRDefault="0053516D">
      <w:pPr>
        <w:pStyle w:val="TOC2"/>
        <w:rPr>
          <w:rFonts w:asciiTheme="minorHAnsi" w:eastAsiaTheme="minorEastAsia" w:hAnsiTheme="minorHAnsi" w:cstheme="minorBidi"/>
          <w:sz w:val="22"/>
          <w:szCs w:val="22"/>
          <w:lang w:val="de-DE" w:eastAsia="de-DE"/>
        </w:rPr>
      </w:pPr>
      <w:r>
        <w:t>5.5</w:t>
      </w:r>
      <w:r>
        <w:rPr>
          <w:rFonts w:asciiTheme="minorHAnsi" w:eastAsiaTheme="minorEastAsia" w:hAnsiTheme="minorHAnsi" w:cstheme="minorBidi"/>
          <w:sz w:val="22"/>
          <w:szCs w:val="22"/>
          <w:lang w:val="de-DE" w:eastAsia="de-DE"/>
        </w:rPr>
        <w:tab/>
      </w:r>
      <w:r>
        <w:t>Online XR Gaming</w:t>
      </w:r>
      <w:r>
        <w:tab/>
      </w:r>
      <w:r>
        <w:fldChar w:fldCharType="begin"/>
      </w:r>
      <w:r>
        <w:instrText xml:space="preserve"> PAGEREF _Toc33042014 \h </w:instrText>
      </w:r>
      <w:r>
        <w:fldChar w:fldCharType="separate"/>
      </w:r>
      <w:r>
        <w:t>56</w:t>
      </w:r>
      <w:r>
        <w:fldChar w:fldCharType="end"/>
      </w:r>
    </w:p>
    <w:p w14:paraId="08AB8E90" w14:textId="11DA41CA" w:rsidR="0053516D" w:rsidRDefault="0053516D">
      <w:pPr>
        <w:pStyle w:val="TOC3"/>
        <w:rPr>
          <w:rFonts w:asciiTheme="minorHAnsi" w:eastAsiaTheme="minorEastAsia" w:hAnsiTheme="minorHAnsi" w:cstheme="minorBidi"/>
          <w:sz w:val="22"/>
          <w:szCs w:val="22"/>
          <w:lang w:val="de-DE" w:eastAsia="de-DE"/>
        </w:rPr>
      </w:pPr>
      <w:r>
        <w:t>5.5.1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_Toc33042015 \h </w:instrText>
      </w:r>
      <w:r>
        <w:fldChar w:fldCharType="separate"/>
      </w:r>
      <w:r>
        <w:t>56</w:t>
      </w:r>
      <w:r>
        <w:fldChar w:fldCharType="end"/>
      </w:r>
    </w:p>
    <w:p w14:paraId="3888EA87" w14:textId="63090204" w:rsidR="0053516D" w:rsidRDefault="0053516D">
      <w:pPr>
        <w:pStyle w:val="TOC3"/>
        <w:rPr>
          <w:rFonts w:asciiTheme="minorHAnsi" w:eastAsiaTheme="minorEastAsia" w:hAnsiTheme="minorHAnsi" w:cstheme="minorBidi"/>
          <w:sz w:val="22"/>
          <w:szCs w:val="22"/>
          <w:lang w:val="de-DE" w:eastAsia="de-DE"/>
        </w:rPr>
      </w:pPr>
      <w:r>
        <w:t>5.5.2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_Toc33042016 \h </w:instrText>
      </w:r>
      <w:r>
        <w:fldChar w:fldCharType="separate"/>
      </w:r>
      <w:r>
        <w:t>56</w:t>
      </w:r>
      <w:r>
        <w:fldChar w:fldCharType="end"/>
      </w:r>
    </w:p>
    <w:p w14:paraId="779A0A11" w14:textId="4F0D081C" w:rsidR="0053516D" w:rsidRDefault="0053516D">
      <w:pPr>
        <w:pStyle w:val="TOC3"/>
        <w:rPr>
          <w:rFonts w:asciiTheme="minorHAnsi" w:eastAsiaTheme="minorEastAsia" w:hAnsiTheme="minorHAnsi" w:cstheme="minorBidi"/>
          <w:sz w:val="22"/>
          <w:szCs w:val="22"/>
          <w:lang w:val="de-DE" w:eastAsia="de-DE"/>
        </w:rPr>
      </w:pPr>
      <w:r>
        <w:t>5.5.3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_Toc33042017 \h </w:instrText>
      </w:r>
      <w:r>
        <w:fldChar w:fldCharType="separate"/>
      </w:r>
      <w:r>
        <w:t>57</w:t>
      </w:r>
      <w:r>
        <w:fldChar w:fldCharType="end"/>
      </w:r>
    </w:p>
    <w:p w14:paraId="6B8123E3" w14:textId="43A7AF28" w:rsidR="0053516D" w:rsidRDefault="0053516D">
      <w:pPr>
        <w:pStyle w:val="TOC2"/>
        <w:rPr>
          <w:rFonts w:asciiTheme="minorHAnsi" w:eastAsiaTheme="minorEastAsia" w:hAnsiTheme="minorHAnsi" w:cstheme="minorBidi"/>
          <w:sz w:val="22"/>
          <w:szCs w:val="22"/>
          <w:lang w:val="de-DE" w:eastAsia="de-DE"/>
        </w:rPr>
      </w:pPr>
      <w:r>
        <w:t>5.6</w:t>
      </w:r>
      <w:r>
        <w:rPr>
          <w:rFonts w:asciiTheme="minorHAnsi" w:eastAsiaTheme="minorEastAsia" w:hAnsiTheme="minorHAnsi" w:cstheme="minorBidi"/>
          <w:sz w:val="22"/>
          <w:szCs w:val="22"/>
          <w:lang w:val="de-DE" w:eastAsia="de-DE"/>
        </w:rPr>
        <w:tab/>
      </w:r>
      <w:r>
        <w:t>XR Mission Critical</w:t>
      </w:r>
      <w:r>
        <w:tab/>
      </w:r>
      <w:r>
        <w:fldChar w:fldCharType="begin"/>
      </w:r>
      <w:r>
        <w:instrText xml:space="preserve"> PAGEREF _Toc33042018 \h </w:instrText>
      </w:r>
      <w:r>
        <w:fldChar w:fldCharType="separate"/>
      </w:r>
      <w:r>
        <w:t>57</w:t>
      </w:r>
      <w:r>
        <w:fldChar w:fldCharType="end"/>
      </w:r>
    </w:p>
    <w:p w14:paraId="544AA317" w14:textId="4DEDC104" w:rsidR="0053516D" w:rsidRDefault="0053516D">
      <w:pPr>
        <w:pStyle w:val="TOC3"/>
        <w:rPr>
          <w:rFonts w:asciiTheme="minorHAnsi" w:eastAsiaTheme="minorEastAsia" w:hAnsiTheme="minorHAnsi" w:cstheme="minorBidi"/>
          <w:sz w:val="22"/>
          <w:szCs w:val="22"/>
          <w:lang w:val="de-DE" w:eastAsia="de-DE"/>
        </w:rPr>
      </w:pPr>
      <w:r>
        <w:t>5.6.1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_Toc33042019 \h </w:instrText>
      </w:r>
      <w:r>
        <w:fldChar w:fldCharType="separate"/>
      </w:r>
      <w:r>
        <w:t>57</w:t>
      </w:r>
      <w:r>
        <w:fldChar w:fldCharType="end"/>
      </w:r>
    </w:p>
    <w:p w14:paraId="4E5F8B49" w14:textId="742C4387" w:rsidR="0053516D" w:rsidRDefault="0053516D">
      <w:pPr>
        <w:pStyle w:val="TOC3"/>
        <w:rPr>
          <w:rFonts w:asciiTheme="minorHAnsi" w:eastAsiaTheme="minorEastAsia" w:hAnsiTheme="minorHAnsi" w:cstheme="minorBidi"/>
          <w:sz w:val="22"/>
          <w:szCs w:val="22"/>
          <w:lang w:val="de-DE" w:eastAsia="de-DE"/>
        </w:rPr>
      </w:pPr>
      <w:r>
        <w:t>5.6.2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_Toc33042020 \h </w:instrText>
      </w:r>
      <w:r>
        <w:fldChar w:fldCharType="separate"/>
      </w:r>
      <w:r>
        <w:t>58</w:t>
      </w:r>
      <w:r>
        <w:fldChar w:fldCharType="end"/>
      </w:r>
    </w:p>
    <w:p w14:paraId="426F58DE" w14:textId="77D51DFC" w:rsidR="0053516D" w:rsidRDefault="0053516D">
      <w:pPr>
        <w:pStyle w:val="TOC3"/>
        <w:rPr>
          <w:rFonts w:asciiTheme="minorHAnsi" w:eastAsiaTheme="minorEastAsia" w:hAnsiTheme="minorHAnsi" w:cstheme="minorBidi"/>
          <w:sz w:val="22"/>
          <w:szCs w:val="22"/>
          <w:lang w:val="de-DE" w:eastAsia="de-DE"/>
        </w:rPr>
      </w:pPr>
      <w:r>
        <w:t>5.6.3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_Toc33042021 \h </w:instrText>
      </w:r>
      <w:r>
        <w:fldChar w:fldCharType="separate"/>
      </w:r>
      <w:r>
        <w:t>58</w:t>
      </w:r>
      <w:r>
        <w:fldChar w:fldCharType="end"/>
      </w:r>
    </w:p>
    <w:p w14:paraId="44B12553" w14:textId="4216205F" w:rsidR="0053516D" w:rsidRDefault="0053516D">
      <w:pPr>
        <w:pStyle w:val="TOC2"/>
        <w:rPr>
          <w:rFonts w:asciiTheme="minorHAnsi" w:eastAsiaTheme="minorEastAsia" w:hAnsiTheme="minorHAnsi" w:cstheme="minorBidi"/>
          <w:sz w:val="22"/>
          <w:szCs w:val="22"/>
          <w:lang w:val="de-DE" w:eastAsia="de-DE"/>
        </w:rPr>
      </w:pPr>
      <w:r>
        <w:t>5.7</w:t>
      </w:r>
      <w:r>
        <w:rPr>
          <w:rFonts w:asciiTheme="minorHAnsi" w:eastAsiaTheme="minorEastAsia" w:hAnsiTheme="minorHAnsi" w:cstheme="minorBidi"/>
          <w:sz w:val="22"/>
          <w:szCs w:val="22"/>
          <w:lang w:val="de-DE" w:eastAsia="de-DE"/>
        </w:rPr>
        <w:tab/>
      </w:r>
      <w:r>
        <w:t>XR Conference</w:t>
      </w:r>
      <w:r>
        <w:tab/>
      </w:r>
      <w:r>
        <w:fldChar w:fldCharType="begin"/>
      </w:r>
      <w:r>
        <w:instrText xml:space="preserve"> PAGEREF _Toc33042022 \h </w:instrText>
      </w:r>
      <w:r>
        <w:fldChar w:fldCharType="separate"/>
      </w:r>
      <w:r>
        <w:t>59</w:t>
      </w:r>
      <w:r>
        <w:fldChar w:fldCharType="end"/>
      </w:r>
    </w:p>
    <w:p w14:paraId="5AF1B179" w14:textId="4F6AC2DF" w:rsidR="0053516D" w:rsidRDefault="0053516D">
      <w:pPr>
        <w:pStyle w:val="TOC3"/>
        <w:rPr>
          <w:rFonts w:asciiTheme="minorHAnsi" w:eastAsiaTheme="minorEastAsia" w:hAnsiTheme="minorHAnsi" w:cstheme="minorBidi"/>
          <w:sz w:val="22"/>
          <w:szCs w:val="22"/>
          <w:lang w:val="de-DE" w:eastAsia="de-DE"/>
        </w:rPr>
      </w:pPr>
      <w:r>
        <w:t>5.7.1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_Toc33042023 \h </w:instrText>
      </w:r>
      <w:r>
        <w:fldChar w:fldCharType="separate"/>
      </w:r>
      <w:r>
        <w:t>59</w:t>
      </w:r>
      <w:r>
        <w:fldChar w:fldCharType="end"/>
      </w:r>
    </w:p>
    <w:p w14:paraId="05326460" w14:textId="3F5187B7" w:rsidR="0053516D" w:rsidRDefault="0053516D">
      <w:pPr>
        <w:pStyle w:val="TOC3"/>
        <w:rPr>
          <w:rFonts w:asciiTheme="minorHAnsi" w:eastAsiaTheme="minorEastAsia" w:hAnsiTheme="minorHAnsi" w:cstheme="minorBidi"/>
          <w:sz w:val="22"/>
          <w:szCs w:val="22"/>
          <w:lang w:val="de-DE" w:eastAsia="de-DE"/>
        </w:rPr>
      </w:pPr>
      <w:r>
        <w:t>5.7.2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_Toc33042024 \h </w:instrText>
      </w:r>
      <w:r>
        <w:fldChar w:fldCharType="separate"/>
      </w:r>
      <w:r>
        <w:t>59</w:t>
      </w:r>
      <w:r>
        <w:fldChar w:fldCharType="end"/>
      </w:r>
    </w:p>
    <w:p w14:paraId="79415C30" w14:textId="7D4EF991" w:rsidR="0053516D" w:rsidRDefault="0053516D">
      <w:pPr>
        <w:pStyle w:val="TOC3"/>
        <w:rPr>
          <w:rFonts w:asciiTheme="minorHAnsi" w:eastAsiaTheme="minorEastAsia" w:hAnsiTheme="minorHAnsi" w:cstheme="minorBidi"/>
          <w:sz w:val="22"/>
          <w:szCs w:val="22"/>
          <w:lang w:val="de-DE" w:eastAsia="de-DE"/>
        </w:rPr>
      </w:pPr>
      <w:r>
        <w:t>5.7.3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_Toc33042025 \h </w:instrText>
      </w:r>
      <w:r>
        <w:fldChar w:fldCharType="separate"/>
      </w:r>
      <w:r>
        <w:t>60</w:t>
      </w:r>
      <w:r>
        <w:fldChar w:fldCharType="end"/>
      </w:r>
    </w:p>
    <w:p w14:paraId="5B7A88CF" w14:textId="5DE0530A" w:rsidR="0053516D" w:rsidRDefault="0053516D">
      <w:pPr>
        <w:pStyle w:val="TOC2"/>
        <w:rPr>
          <w:rFonts w:asciiTheme="minorHAnsi" w:eastAsiaTheme="minorEastAsia" w:hAnsiTheme="minorHAnsi" w:cstheme="minorBidi"/>
          <w:sz w:val="22"/>
          <w:szCs w:val="22"/>
          <w:lang w:val="de-DE" w:eastAsia="de-DE"/>
        </w:rPr>
      </w:pPr>
      <w:r>
        <w:t>5.8</w:t>
      </w:r>
      <w:r>
        <w:rPr>
          <w:rFonts w:asciiTheme="minorHAnsi" w:eastAsiaTheme="minorEastAsia" w:hAnsiTheme="minorHAnsi" w:cstheme="minorBidi"/>
          <w:sz w:val="22"/>
          <w:szCs w:val="22"/>
          <w:lang w:val="de-DE" w:eastAsia="de-DE"/>
        </w:rPr>
        <w:tab/>
      </w:r>
      <w:r>
        <w:t>Spatial Audio Multiparty Call</w:t>
      </w:r>
      <w:r>
        <w:tab/>
      </w:r>
      <w:r>
        <w:fldChar w:fldCharType="begin"/>
      </w:r>
      <w:r>
        <w:instrText xml:space="preserve"> PAGEREF _Toc33042026 \h </w:instrText>
      </w:r>
      <w:r>
        <w:fldChar w:fldCharType="separate"/>
      </w:r>
      <w:r>
        <w:t>61</w:t>
      </w:r>
      <w:r>
        <w:fldChar w:fldCharType="end"/>
      </w:r>
    </w:p>
    <w:p w14:paraId="06DF5248" w14:textId="19D2536D" w:rsidR="0053516D" w:rsidRDefault="0053516D">
      <w:pPr>
        <w:pStyle w:val="TOC3"/>
        <w:rPr>
          <w:rFonts w:asciiTheme="minorHAnsi" w:eastAsiaTheme="minorEastAsia" w:hAnsiTheme="minorHAnsi" w:cstheme="minorBidi"/>
          <w:sz w:val="22"/>
          <w:szCs w:val="22"/>
          <w:lang w:val="de-DE" w:eastAsia="de-DE"/>
        </w:rPr>
      </w:pPr>
      <w:r>
        <w:t>5.8.1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_Toc33042027 \h </w:instrText>
      </w:r>
      <w:r>
        <w:fldChar w:fldCharType="separate"/>
      </w:r>
      <w:r>
        <w:t>61</w:t>
      </w:r>
      <w:r>
        <w:fldChar w:fldCharType="end"/>
      </w:r>
    </w:p>
    <w:p w14:paraId="406448E8" w14:textId="529CB6D4" w:rsidR="0053516D" w:rsidRDefault="0053516D">
      <w:pPr>
        <w:pStyle w:val="TOC3"/>
        <w:rPr>
          <w:rFonts w:asciiTheme="minorHAnsi" w:eastAsiaTheme="minorEastAsia" w:hAnsiTheme="minorHAnsi" w:cstheme="minorBidi"/>
          <w:sz w:val="22"/>
          <w:szCs w:val="22"/>
          <w:lang w:val="de-DE" w:eastAsia="de-DE"/>
        </w:rPr>
      </w:pPr>
      <w:r>
        <w:t>5.8.2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_Toc33042028 \h </w:instrText>
      </w:r>
      <w:r>
        <w:fldChar w:fldCharType="separate"/>
      </w:r>
      <w:r>
        <w:t>61</w:t>
      </w:r>
      <w:r>
        <w:fldChar w:fldCharType="end"/>
      </w:r>
    </w:p>
    <w:p w14:paraId="624DC153" w14:textId="1A1D92F0" w:rsidR="0053516D" w:rsidRDefault="0053516D">
      <w:pPr>
        <w:pStyle w:val="TOC3"/>
        <w:rPr>
          <w:rFonts w:asciiTheme="minorHAnsi" w:eastAsiaTheme="minorEastAsia" w:hAnsiTheme="minorHAnsi" w:cstheme="minorBidi"/>
          <w:sz w:val="22"/>
          <w:szCs w:val="22"/>
          <w:lang w:val="de-DE" w:eastAsia="de-DE"/>
        </w:rPr>
      </w:pPr>
      <w:r>
        <w:t>5.8.3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_Toc33042029 \h </w:instrText>
      </w:r>
      <w:r>
        <w:fldChar w:fldCharType="separate"/>
      </w:r>
      <w:r>
        <w:t>62</w:t>
      </w:r>
      <w:r>
        <w:fldChar w:fldCharType="end"/>
      </w:r>
    </w:p>
    <w:p w14:paraId="5BFE6D36" w14:textId="22861702" w:rsidR="0053516D" w:rsidRDefault="0053516D">
      <w:pPr>
        <w:pStyle w:val="TOC1"/>
        <w:rPr>
          <w:rFonts w:asciiTheme="minorHAnsi" w:eastAsiaTheme="minorEastAsia" w:hAnsiTheme="minorHAnsi" w:cstheme="minorBidi"/>
          <w:szCs w:val="22"/>
          <w:lang w:val="de-DE" w:eastAsia="de-DE"/>
        </w:rPr>
      </w:pPr>
      <w:r>
        <w:t>6</w:t>
      </w:r>
      <w:r>
        <w:rPr>
          <w:rFonts w:asciiTheme="minorHAnsi" w:eastAsiaTheme="minorEastAsia" w:hAnsiTheme="minorHAnsi" w:cstheme="minorBidi"/>
          <w:szCs w:val="22"/>
          <w:lang w:val="de-DE" w:eastAsia="de-DE"/>
        </w:rPr>
        <w:tab/>
      </w:r>
      <w:r>
        <w:t>Mapping Extended Reality to 5G</w:t>
      </w:r>
      <w:r>
        <w:tab/>
      </w:r>
      <w:r>
        <w:fldChar w:fldCharType="begin"/>
      </w:r>
      <w:r>
        <w:instrText xml:space="preserve"> PAGEREF _Toc33042030 \h </w:instrText>
      </w:r>
      <w:r>
        <w:fldChar w:fldCharType="separate"/>
      </w:r>
      <w:r>
        <w:t>62</w:t>
      </w:r>
      <w:r>
        <w:fldChar w:fldCharType="end"/>
      </w:r>
    </w:p>
    <w:p w14:paraId="4AB08536" w14:textId="1296E9B8" w:rsidR="0053516D" w:rsidRDefault="0053516D">
      <w:pPr>
        <w:pStyle w:val="TOC2"/>
        <w:rPr>
          <w:rFonts w:asciiTheme="minorHAnsi" w:eastAsiaTheme="minorEastAsia" w:hAnsiTheme="minorHAnsi" w:cstheme="minorBidi"/>
          <w:sz w:val="22"/>
          <w:szCs w:val="22"/>
          <w:lang w:val="de-DE" w:eastAsia="de-DE"/>
        </w:rPr>
      </w:pPr>
      <w:r>
        <w:t>6.1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_Toc33042031 \h </w:instrText>
      </w:r>
      <w:r>
        <w:fldChar w:fldCharType="separate"/>
      </w:r>
      <w:r>
        <w:t>62</w:t>
      </w:r>
      <w:r>
        <w:fldChar w:fldCharType="end"/>
      </w:r>
    </w:p>
    <w:p w14:paraId="70F3453A" w14:textId="107F3636" w:rsidR="0053516D" w:rsidRDefault="0053516D">
      <w:pPr>
        <w:pStyle w:val="TOC2"/>
        <w:rPr>
          <w:rFonts w:asciiTheme="minorHAnsi" w:eastAsiaTheme="minorEastAsia" w:hAnsiTheme="minorHAnsi" w:cstheme="minorBidi"/>
          <w:sz w:val="22"/>
          <w:szCs w:val="22"/>
          <w:lang w:val="de-DE" w:eastAsia="de-DE"/>
        </w:rPr>
      </w:pPr>
      <w:r>
        <w:t>6.2</w:t>
      </w:r>
      <w:r>
        <w:rPr>
          <w:rFonts w:asciiTheme="minorHAnsi" w:eastAsiaTheme="minorEastAsia" w:hAnsiTheme="minorHAnsi" w:cstheme="minorBidi"/>
          <w:sz w:val="22"/>
          <w:szCs w:val="22"/>
          <w:lang w:val="de-DE" w:eastAsia="de-DE"/>
        </w:rPr>
        <w:tab/>
      </w:r>
      <w:r>
        <w:t>XR Processing and Media Centric Architectures</w:t>
      </w:r>
      <w:r>
        <w:tab/>
      </w:r>
      <w:r>
        <w:fldChar w:fldCharType="begin"/>
      </w:r>
      <w:r>
        <w:instrText xml:space="preserve"> PAGEREF _Toc33042032 \h </w:instrText>
      </w:r>
      <w:r>
        <w:fldChar w:fldCharType="separate"/>
      </w:r>
      <w:r>
        <w:t>62</w:t>
      </w:r>
      <w:r>
        <w:fldChar w:fldCharType="end"/>
      </w:r>
    </w:p>
    <w:p w14:paraId="3FB3AF64" w14:textId="71B83F6E" w:rsidR="0053516D" w:rsidRDefault="0053516D">
      <w:pPr>
        <w:pStyle w:val="TOC3"/>
        <w:rPr>
          <w:rFonts w:asciiTheme="minorHAnsi" w:eastAsiaTheme="minorEastAsia" w:hAnsiTheme="minorHAnsi" w:cstheme="minorBidi"/>
          <w:sz w:val="22"/>
          <w:szCs w:val="22"/>
          <w:lang w:val="de-DE" w:eastAsia="de-DE"/>
        </w:rPr>
      </w:pPr>
      <w:r>
        <w:t>6.2.1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_Toc33042033 \h </w:instrText>
      </w:r>
      <w:r>
        <w:fldChar w:fldCharType="separate"/>
      </w:r>
      <w:r>
        <w:t>62</w:t>
      </w:r>
      <w:r>
        <w:fldChar w:fldCharType="end"/>
      </w:r>
    </w:p>
    <w:p w14:paraId="6B5C69C4" w14:textId="263E0323" w:rsidR="0053516D" w:rsidRDefault="0053516D">
      <w:pPr>
        <w:pStyle w:val="TOC3"/>
        <w:rPr>
          <w:rFonts w:asciiTheme="minorHAnsi" w:eastAsiaTheme="minorEastAsia" w:hAnsiTheme="minorHAnsi" w:cstheme="minorBidi"/>
          <w:sz w:val="22"/>
          <w:szCs w:val="22"/>
          <w:lang w:val="de-DE" w:eastAsia="de-DE"/>
        </w:rPr>
      </w:pPr>
      <w:r>
        <w:t>6.2.2</w:t>
      </w:r>
      <w:r>
        <w:rPr>
          <w:rFonts w:asciiTheme="minorHAnsi" w:eastAsiaTheme="minorEastAsia" w:hAnsiTheme="minorHAnsi" w:cstheme="minorBidi"/>
          <w:sz w:val="22"/>
          <w:szCs w:val="22"/>
          <w:lang w:val="de-DE" w:eastAsia="de-DE"/>
        </w:rPr>
        <w:tab/>
      </w:r>
      <w:r>
        <w:t>Viewport-Independent delivery</w:t>
      </w:r>
      <w:r>
        <w:tab/>
      </w:r>
      <w:r>
        <w:fldChar w:fldCharType="begin"/>
      </w:r>
      <w:r>
        <w:instrText xml:space="preserve"> PAGEREF _Toc33042034 \h </w:instrText>
      </w:r>
      <w:r>
        <w:fldChar w:fldCharType="separate"/>
      </w:r>
      <w:r>
        <w:t>63</w:t>
      </w:r>
      <w:r>
        <w:fldChar w:fldCharType="end"/>
      </w:r>
    </w:p>
    <w:p w14:paraId="53526742" w14:textId="26B1D312" w:rsidR="0053516D" w:rsidRDefault="0053516D">
      <w:pPr>
        <w:pStyle w:val="TOC4"/>
        <w:rPr>
          <w:rFonts w:asciiTheme="minorHAnsi" w:eastAsiaTheme="minorEastAsia" w:hAnsiTheme="minorHAnsi" w:cstheme="minorBidi"/>
          <w:sz w:val="22"/>
          <w:szCs w:val="22"/>
          <w:lang w:val="de-DE" w:eastAsia="de-DE"/>
        </w:rPr>
      </w:pPr>
      <w:r>
        <w:t>6.2.2.1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_Toc33042035 \h </w:instrText>
      </w:r>
      <w:r>
        <w:fldChar w:fldCharType="separate"/>
      </w:r>
      <w:r>
        <w:t>63</w:t>
      </w:r>
      <w:r>
        <w:fldChar w:fldCharType="end"/>
      </w:r>
    </w:p>
    <w:p w14:paraId="1B502DEA" w14:textId="6C2E0492" w:rsidR="0053516D" w:rsidRDefault="0053516D">
      <w:pPr>
        <w:pStyle w:val="TOC4"/>
        <w:rPr>
          <w:rFonts w:asciiTheme="minorHAnsi" w:eastAsiaTheme="minorEastAsia" w:hAnsiTheme="minorHAnsi" w:cstheme="minorBidi"/>
          <w:sz w:val="22"/>
          <w:szCs w:val="22"/>
          <w:lang w:val="de-DE" w:eastAsia="de-DE"/>
        </w:rPr>
      </w:pPr>
      <w:r>
        <w:t>6.2.2.2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_Toc33042036 \h </w:instrText>
      </w:r>
      <w:r>
        <w:fldChar w:fldCharType="separate"/>
      </w:r>
      <w:r>
        <w:t>63</w:t>
      </w:r>
      <w:r>
        <w:fldChar w:fldCharType="end"/>
      </w:r>
    </w:p>
    <w:p w14:paraId="6DFE22CD" w14:textId="0BE5251C" w:rsidR="0053516D" w:rsidRDefault="0053516D">
      <w:pPr>
        <w:pStyle w:val="TOC4"/>
        <w:rPr>
          <w:rFonts w:asciiTheme="minorHAnsi" w:eastAsiaTheme="minorEastAsia" w:hAnsiTheme="minorHAnsi" w:cstheme="minorBidi"/>
          <w:sz w:val="22"/>
          <w:szCs w:val="22"/>
          <w:lang w:val="de-DE" w:eastAsia="de-DE"/>
        </w:rPr>
      </w:pPr>
      <w:r>
        <w:t>6.2.2.3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_Toc33042037 \h </w:instrText>
      </w:r>
      <w:r>
        <w:fldChar w:fldCharType="separate"/>
      </w:r>
      <w:r>
        <w:t>63</w:t>
      </w:r>
      <w:r>
        <w:fldChar w:fldCharType="end"/>
      </w:r>
    </w:p>
    <w:p w14:paraId="498A0689" w14:textId="303CEDA0" w:rsidR="0053516D" w:rsidRDefault="0053516D">
      <w:pPr>
        <w:pStyle w:val="TOC4"/>
        <w:rPr>
          <w:rFonts w:asciiTheme="minorHAnsi" w:eastAsiaTheme="minorEastAsia" w:hAnsiTheme="minorHAnsi" w:cstheme="minorBidi"/>
          <w:sz w:val="22"/>
          <w:szCs w:val="22"/>
          <w:lang w:val="de-DE" w:eastAsia="de-DE"/>
        </w:rPr>
      </w:pPr>
      <w:r>
        <w:t>6.2.2.4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_Toc33042038 \h </w:instrText>
      </w:r>
      <w:r>
        <w:fldChar w:fldCharType="separate"/>
      </w:r>
      <w:r>
        <w:t>63</w:t>
      </w:r>
      <w:r>
        <w:fldChar w:fldCharType="end"/>
      </w:r>
    </w:p>
    <w:p w14:paraId="4F299D8B" w14:textId="4F643CCA" w:rsidR="0053516D" w:rsidRDefault="0053516D">
      <w:pPr>
        <w:pStyle w:val="TOC4"/>
        <w:rPr>
          <w:rFonts w:asciiTheme="minorHAnsi" w:eastAsiaTheme="minorEastAsia" w:hAnsiTheme="minorHAnsi" w:cstheme="minorBidi"/>
          <w:sz w:val="22"/>
          <w:szCs w:val="22"/>
          <w:lang w:val="de-DE" w:eastAsia="de-DE"/>
        </w:rPr>
      </w:pPr>
      <w:r>
        <w:t>6.2.2.5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_Toc33042039 \h </w:instrText>
      </w:r>
      <w:r>
        <w:fldChar w:fldCharType="separate"/>
      </w:r>
      <w:r>
        <w:t>63</w:t>
      </w:r>
      <w:r>
        <w:fldChar w:fldCharType="end"/>
      </w:r>
    </w:p>
    <w:p w14:paraId="0A8DCD4B" w14:textId="1EEA5F84" w:rsidR="0053516D" w:rsidRDefault="0053516D">
      <w:pPr>
        <w:pStyle w:val="TOC4"/>
        <w:rPr>
          <w:rFonts w:asciiTheme="minorHAnsi" w:eastAsiaTheme="minorEastAsia" w:hAnsiTheme="minorHAnsi" w:cstheme="minorBidi"/>
          <w:sz w:val="22"/>
          <w:szCs w:val="22"/>
          <w:lang w:val="de-DE" w:eastAsia="de-DE"/>
        </w:rPr>
      </w:pPr>
      <w:r>
        <w:t>6.2.2.6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_Toc33042040 \h </w:instrText>
      </w:r>
      <w:r>
        <w:fldChar w:fldCharType="separate"/>
      </w:r>
      <w:r>
        <w:t>64</w:t>
      </w:r>
      <w:r>
        <w:fldChar w:fldCharType="end"/>
      </w:r>
    </w:p>
    <w:p w14:paraId="7D096A05" w14:textId="69658979" w:rsidR="0053516D" w:rsidRDefault="0053516D">
      <w:pPr>
        <w:pStyle w:val="TOC3"/>
        <w:rPr>
          <w:rFonts w:asciiTheme="minorHAnsi" w:eastAsiaTheme="minorEastAsia" w:hAnsiTheme="minorHAnsi" w:cstheme="minorBidi"/>
          <w:sz w:val="22"/>
          <w:szCs w:val="22"/>
          <w:lang w:val="de-DE" w:eastAsia="de-DE"/>
        </w:rPr>
      </w:pPr>
      <w:r>
        <w:t>6.2.3</w:t>
      </w:r>
      <w:r>
        <w:rPr>
          <w:rFonts w:asciiTheme="minorHAnsi" w:eastAsiaTheme="minorEastAsia" w:hAnsiTheme="minorHAnsi" w:cstheme="minorBidi"/>
          <w:sz w:val="22"/>
          <w:szCs w:val="22"/>
          <w:lang w:val="de-DE" w:eastAsia="de-DE"/>
        </w:rPr>
        <w:tab/>
      </w:r>
      <w:r>
        <w:t>Viewport-dependent Streaming</w:t>
      </w:r>
      <w:r>
        <w:tab/>
      </w:r>
      <w:r>
        <w:fldChar w:fldCharType="begin"/>
      </w:r>
      <w:r>
        <w:instrText xml:space="preserve"> PAGEREF _Toc33042041 \h </w:instrText>
      </w:r>
      <w:r>
        <w:fldChar w:fldCharType="separate"/>
      </w:r>
      <w:r>
        <w:t>64</w:t>
      </w:r>
      <w:r>
        <w:fldChar w:fldCharType="end"/>
      </w:r>
    </w:p>
    <w:p w14:paraId="6D352F5C" w14:textId="6BC88924" w:rsidR="0053516D" w:rsidRDefault="0053516D">
      <w:pPr>
        <w:pStyle w:val="TOC4"/>
        <w:rPr>
          <w:rFonts w:asciiTheme="minorHAnsi" w:eastAsiaTheme="minorEastAsia" w:hAnsiTheme="minorHAnsi" w:cstheme="minorBidi"/>
          <w:sz w:val="22"/>
          <w:szCs w:val="22"/>
          <w:lang w:val="de-DE" w:eastAsia="de-DE"/>
        </w:rPr>
      </w:pPr>
      <w:r>
        <w:t>6.2.3.1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_Toc33042042 \h </w:instrText>
      </w:r>
      <w:r>
        <w:fldChar w:fldCharType="separate"/>
      </w:r>
      <w:r>
        <w:t>64</w:t>
      </w:r>
      <w:r>
        <w:fldChar w:fldCharType="end"/>
      </w:r>
    </w:p>
    <w:p w14:paraId="2C66CBD7" w14:textId="4E9AAB73" w:rsidR="0053516D" w:rsidRDefault="0053516D">
      <w:pPr>
        <w:pStyle w:val="TOC4"/>
        <w:rPr>
          <w:rFonts w:asciiTheme="minorHAnsi" w:eastAsiaTheme="minorEastAsia" w:hAnsiTheme="minorHAnsi" w:cstheme="minorBidi"/>
          <w:sz w:val="22"/>
          <w:szCs w:val="22"/>
          <w:lang w:val="de-DE" w:eastAsia="de-DE"/>
        </w:rPr>
      </w:pPr>
      <w:r>
        <w:t>6.2.3.2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_Toc33042043 \h </w:instrText>
      </w:r>
      <w:r>
        <w:fldChar w:fldCharType="separate"/>
      </w:r>
      <w:r>
        <w:t>65</w:t>
      </w:r>
      <w:r>
        <w:fldChar w:fldCharType="end"/>
      </w:r>
    </w:p>
    <w:p w14:paraId="7EA6D4D6" w14:textId="76D93AD3" w:rsidR="0053516D" w:rsidRDefault="0053516D">
      <w:pPr>
        <w:pStyle w:val="TOC4"/>
        <w:rPr>
          <w:rFonts w:asciiTheme="minorHAnsi" w:eastAsiaTheme="minorEastAsia" w:hAnsiTheme="minorHAnsi" w:cstheme="minorBidi"/>
          <w:sz w:val="22"/>
          <w:szCs w:val="22"/>
          <w:lang w:val="de-DE" w:eastAsia="de-DE"/>
        </w:rPr>
      </w:pPr>
      <w:r>
        <w:lastRenderedPageBreak/>
        <w:t>6.2.3.3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_Toc33042044 \h </w:instrText>
      </w:r>
      <w:r>
        <w:fldChar w:fldCharType="separate"/>
      </w:r>
      <w:r>
        <w:t>65</w:t>
      </w:r>
      <w:r>
        <w:fldChar w:fldCharType="end"/>
      </w:r>
    </w:p>
    <w:p w14:paraId="61401EDC" w14:textId="15D6E20D" w:rsidR="0053516D" w:rsidRDefault="0053516D">
      <w:pPr>
        <w:pStyle w:val="TOC4"/>
        <w:rPr>
          <w:rFonts w:asciiTheme="minorHAnsi" w:eastAsiaTheme="minorEastAsia" w:hAnsiTheme="minorHAnsi" w:cstheme="minorBidi"/>
          <w:sz w:val="22"/>
          <w:szCs w:val="22"/>
          <w:lang w:val="de-DE" w:eastAsia="de-DE"/>
        </w:rPr>
      </w:pPr>
      <w:r>
        <w:t>6.2.3.4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_Toc33042045 \h </w:instrText>
      </w:r>
      <w:r>
        <w:fldChar w:fldCharType="separate"/>
      </w:r>
      <w:r>
        <w:t>65</w:t>
      </w:r>
      <w:r>
        <w:fldChar w:fldCharType="end"/>
      </w:r>
    </w:p>
    <w:p w14:paraId="73ECC758" w14:textId="0F657B54" w:rsidR="0053516D" w:rsidRDefault="0053516D">
      <w:pPr>
        <w:pStyle w:val="TOC4"/>
        <w:rPr>
          <w:rFonts w:asciiTheme="minorHAnsi" w:eastAsiaTheme="minorEastAsia" w:hAnsiTheme="minorHAnsi" w:cstheme="minorBidi"/>
          <w:sz w:val="22"/>
          <w:szCs w:val="22"/>
          <w:lang w:val="de-DE" w:eastAsia="de-DE"/>
        </w:rPr>
      </w:pPr>
      <w:r>
        <w:t>6.2.3.5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_Toc33042046 \h </w:instrText>
      </w:r>
      <w:r>
        <w:fldChar w:fldCharType="separate"/>
      </w:r>
      <w:r>
        <w:t>65</w:t>
      </w:r>
      <w:r>
        <w:fldChar w:fldCharType="end"/>
      </w:r>
    </w:p>
    <w:p w14:paraId="5DA86A9C" w14:textId="1A06524B" w:rsidR="0053516D" w:rsidRDefault="0053516D">
      <w:pPr>
        <w:pStyle w:val="TOC4"/>
        <w:rPr>
          <w:rFonts w:asciiTheme="minorHAnsi" w:eastAsiaTheme="minorEastAsia" w:hAnsiTheme="minorHAnsi" w:cstheme="minorBidi"/>
          <w:sz w:val="22"/>
          <w:szCs w:val="22"/>
          <w:lang w:val="de-DE" w:eastAsia="de-DE"/>
        </w:rPr>
      </w:pPr>
      <w:r>
        <w:t>6.2.3.6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_Toc33042047 \h </w:instrText>
      </w:r>
      <w:r>
        <w:fldChar w:fldCharType="separate"/>
      </w:r>
      <w:r>
        <w:t>65</w:t>
      </w:r>
      <w:r>
        <w:fldChar w:fldCharType="end"/>
      </w:r>
    </w:p>
    <w:p w14:paraId="210ED564" w14:textId="38916028" w:rsidR="0053516D" w:rsidRDefault="0053516D">
      <w:pPr>
        <w:pStyle w:val="TOC3"/>
        <w:rPr>
          <w:rFonts w:asciiTheme="minorHAnsi" w:eastAsiaTheme="minorEastAsia" w:hAnsiTheme="minorHAnsi" w:cstheme="minorBidi"/>
          <w:sz w:val="22"/>
          <w:szCs w:val="22"/>
          <w:lang w:val="de-DE" w:eastAsia="de-DE"/>
        </w:rPr>
      </w:pPr>
      <w:r>
        <w:t>6.2.4</w:t>
      </w:r>
      <w:r>
        <w:rPr>
          <w:rFonts w:asciiTheme="minorHAnsi" w:eastAsiaTheme="minorEastAsia" w:hAnsiTheme="minorHAnsi" w:cstheme="minorBidi"/>
          <w:sz w:val="22"/>
          <w:szCs w:val="22"/>
          <w:lang w:val="de-DE" w:eastAsia="de-DE"/>
        </w:rPr>
        <w:tab/>
      </w:r>
      <w:r>
        <w:t>Viewport Rendering in Network</w:t>
      </w:r>
      <w:r>
        <w:tab/>
      </w:r>
      <w:r>
        <w:fldChar w:fldCharType="begin"/>
      </w:r>
      <w:r>
        <w:instrText xml:space="preserve"> PAGEREF _Toc33042048 \h </w:instrText>
      </w:r>
      <w:r>
        <w:fldChar w:fldCharType="separate"/>
      </w:r>
      <w:r>
        <w:t>66</w:t>
      </w:r>
      <w:r>
        <w:fldChar w:fldCharType="end"/>
      </w:r>
    </w:p>
    <w:p w14:paraId="511D1453" w14:textId="5BD1AB74" w:rsidR="0053516D" w:rsidRDefault="0053516D">
      <w:pPr>
        <w:pStyle w:val="TOC4"/>
        <w:rPr>
          <w:rFonts w:asciiTheme="minorHAnsi" w:eastAsiaTheme="minorEastAsia" w:hAnsiTheme="minorHAnsi" w:cstheme="minorBidi"/>
          <w:sz w:val="22"/>
          <w:szCs w:val="22"/>
          <w:lang w:val="de-DE" w:eastAsia="de-DE"/>
        </w:rPr>
      </w:pPr>
      <w:r>
        <w:t>6.2.4.1</w:t>
      </w:r>
      <w:r>
        <w:rPr>
          <w:rFonts w:asciiTheme="minorHAnsi" w:eastAsiaTheme="minorEastAsia" w:hAnsiTheme="minorHAnsi" w:cstheme="minorBidi"/>
          <w:sz w:val="22"/>
          <w:szCs w:val="22"/>
          <w:lang w:val="de-DE" w:eastAsia="de-DE"/>
        </w:rPr>
        <w:tab/>
      </w:r>
      <w:r>
        <w:t>Overview</w:t>
      </w:r>
      <w:r>
        <w:tab/>
      </w:r>
      <w:r>
        <w:fldChar w:fldCharType="begin"/>
      </w:r>
      <w:r>
        <w:instrText xml:space="preserve"> PAGEREF _Toc33042049 \h </w:instrText>
      </w:r>
      <w:r>
        <w:fldChar w:fldCharType="separate"/>
      </w:r>
      <w:r>
        <w:t>66</w:t>
      </w:r>
      <w:r>
        <w:fldChar w:fldCharType="end"/>
      </w:r>
    </w:p>
    <w:p w14:paraId="63A19A6D" w14:textId="200182D3" w:rsidR="0053516D" w:rsidRDefault="0053516D">
      <w:pPr>
        <w:pStyle w:val="TOC4"/>
        <w:rPr>
          <w:rFonts w:asciiTheme="minorHAnsi" w:eastAsiaTheme="minorEastAsia" w:hAnsiTheme="minorHAnsi" w:cstheme="minorBidi"/>
          <w:sz w:val="22"/>
          <w:szCs w:val="22"/>
          <w:lang w:val="de-DE" w:eastAsia="de-DE"/>
        </w:rPr>
      </w:pPr>
      <w:r>
        <w:t>6.2.4.2</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_Toc33042050 \h </w:instrText>
      </w:r>
      <w:r>
        <w:fldChar w:fldCharType="separate"/>
      </w:r>
      <w:r>
        <w:t>66</w:t>
      </w:r>
      <w:r>
        <w:fldChar w:fldCharType="end"/>
      </w:r>
    </w:p>
    <w:p w14:paraId="49AE457A" w14:textId="78A6B22F" w:rsidR="0053516D" w:rsidRDefault="0053516D">
      <w:pPr>
        <w:pStyle w:val="TOC4"/>
        <w:rPr>
          <w:rFonts w:asciiTheme="minorHAnsi" w:eastAsiaTheme="minorEastAsia" w:hAnsiTheme="minorHAnsi" w:cstheme="minorBidi"/>
          <w:sz w:val="22"/>
          <w:szCs w:val="22"/>
          <w:lang w:val="de-DE" w:eastAsia="de-DE"/>
        </w:rPr>
      </w:pPr>
      <w:r>
        <w:t>6.2.4.3</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_Toc33042051 \h </w:instrText>
      </w:r>
      <w:r>
        <w:fldChar w:fldCharType="separate"/>
      </w:r>
      <w:r>
        <w:t>67</w:t>
      </w:r>
      <w:r>
        <w:fldChar w:fldCharType="end"/>
      </w:r>
    </w:p>
    <w:p w14:paraId="3DAC3927" w14:textId="530732C8" w:rsidR="0053516D" w:rsidRDefault="0053516D">
      <w:pPr>
        <w:pStyle w:val="TOC3"/>
        <w:rPr>
          <w:rFonts w:asciiTheme="minorHAnsi" w:eastAsiaTheme="minorEastAsia" w:hAnsiTheme="minorHAnsi" w:cstheme="minorBidi"/>
          <w:sz w:val="22"/>
          <w:szCs w:val="22"/>
          <w:lang w:val="de-DE" w:eastAsia="de-DE"/>
        </w:rPr>
      </w:pPr>
      <w:r>
        <w:t>6.2.5</w:t>
      </w:r>
      <w:r>
        <w:rPr>
          <w:rFonts w:asciiTheme="minorHAnsi" w:eastAsiaTheme="minorEastAsia" w:hAnsiTheme="minorHAnsi" w:cstheme="minorBidi"/>
          <w:sz w:val="22"/>
          <w:szCs w:val="22"/>
          <w:lang w:val="de-DE" w:eastAsia="de-DE"/>
        </w:rPr>
        <w:tab/>
      </w:r>
      <w:r>
        <w:t>Raster-based Split Rendering</w:t>
      </w:r>
      <w:r>
        <w:tab/>
      </w:r>
      <w:r>
        <w:fldChar w:fldCharType="begin"/>
      </w:r>
      <w:r>
        <w:instrText xml:space="preserve"> PAGEREF _Toc33042052 \h </w:instrText>
      </w:r>
      <w:r>
        <w:fldChar w:fldCharType="separate"/>
      </w:r>
      <w:r>
        <w:t>67</w:t>
      </w:r>
      <w:r>
        <w:fldChar w:fldCharType="end"/>
      </w:r>
    </w:p>
    <w:p w14:paraId="13197339" w14:textId="51DB7AAD" w:rsidR="0053516D" w:rsidRDefault="0053516D">
      <w:pPr>
        <w:pStyle w:val="TOC4"/>
        <w:rPr>
          <w:rFonts w:asciiTheme="minorHAnsi" w:eastAsiaTheme="minorEastAsia" w:hAnsiTheme="minorHAnsi" w:cstheme="minorBidi"/>
          <w:sz w:val="22"/>
          <w:szCs w:val="22"/>
          <w:lang w:val="de-DE" w:eastAsia="de-DE"/>
        </w:rPr>
      </w:pPr>
      <w:r>
        <w:t>6.2.5.1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_Toc33042053 \h </w:instrText>
      </w:r>
      <w:r>
        <w:fldChar w:fldCharType="separate"/>
      </w:r>
      <w:r>
        <w:t>67</w:t>
      </w:r>
      <w:r>
        <w:fldChar w:fldCharType="end"/>
      </w:r>
    </w:p>
    <w:p w14:paraId="52661451" w14:textId="2F1BE991" w:rsidR="0053516D" w:rsidRDefault="0053516D">
      <w:pPr>
        <w:pStyle w:val="TOC4"/>
        <w:rPr>
          <w:rFonts w:asciiTheme="minorHAnsi" w:eastAsiaTheme="minorEastAsia" w:hAnsiTheme="minorHAnsi" w:cstheme="minorBidi"/>
          <w:sz w:val="22"/>
          <w:szCs w:val="22"/>
          <w:lang w:val="de-DE" w:eastAsia="de-DE"/>
        </w:rPr>
      </w:pPr>
      <w:r>
        <w:t>6.2.5.2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_Toc33042054 \h </w:instrText>
      </w:r>
      <w:r>
        <w:fldChar w:fldCharType="separate"/>
      </w:r>
      <w:r>
        <w:t>68</w:t>
      </w:r>
      <w:r>
        <w:fldChar w:fldCharType="end"/>
      </w:r>
    </w:p>
    <w:p w14:paraId="312653A0" w14:textId="0C272867" w:rsidR="0053516D" w:rsidRDefault="0053516D">
      <w:pPr>
        <w:pStyle w:val="TOC4"/>
        <w:rPr>
          <w:rFonts w:asciiTheme="minorHAnsi" w:eastAsiaTheme="minorEastAsia" w:hAnsiTheme="minorHAnsi" w:cstheme="minorBidi"/>
          <w:sz w:val="22"/>
          <w:szCs w:val="22"/>
          <w:lang w:val="de-DE" w:eastAsia="de-DE"/>
        </w:rPr>
      </w:pPr>
      <w:r>
        <w:t>6.2.5.3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_Toc33042055 \h </w:instrText>
      </w:r>
      <w:r>
        <w:fldChar w:fldCharType="separate"/>
      </w:r>
      <w:r>
        <w:t>68</w:t>
      </w:r>
      <w:r>
        <w:fldChar w:fldCharType="end"/>
      </w:r>
    </w:p>
    <w:p w14:paraId="2662DFB1" w14:textId="26E63914" w:rsidR="0053516D" w:rsidRDefault="0053516D">
      <w:pPr>
        <w:pStyle w:val="TOC4"/>
        <w:rPr>
          <w:rFonts w:asciiTheme="minorHAnsi" w:eastAsiaTheme="minorEastAsia" w:hAnsiTheme="minorHAnsi" w:cstheme="minorBidi"/>
          <w:sz w:val="22"/>
          <w:szCs w:val="22"/>
          <w:lang w:val="de-DE" w:eastAsia="de-DE"/>
        </w:rPr>
      </w:pPr>
      <w:r>
        <w:t>6.2.5.4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_Toc33042056 \h </w:instrText>
      </w:r>
      <w:r>
        <w:fldChar w:fldCharType="separate"/>
      </w:r>
      <w:r>
        <w:t>69</w:t>
      </w:r>
      <w:r>
        <w:fldChar w:fldCharType="end"/>
      </w:r>
    </w:p>
    <w:p w14:paraId="3A2C567A" w14:textId="60ED46F2" w:rsidR="0053516D" w:rsidRDefault="0053516D">
      <w:pPr>
        <w:pStyle w:val="TOC4"/>
        <w:rPr>
          <w:rFonts w:asciiTheme="minorHAnsi" w:eastAsiaTheme="minorEastAsia" w:hAnsiTheme="minorHAnsi" w:cstheme="minorBidi"/>
          <w:sz w:val="22"/>
          <w:szCs w:val="22"/>
          <w:lang w:val="de-DE" w:eastAsia="de-DE"/>
        </w:rPr>
      </w:pPr>
      <w:r>
        <w:t>6.2.5.5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_Toc33042057 \h </w:instrText>
      </w:r>
      <w:r>
        <w:fldChar w:fldCharType="separate"/>
      </w:r>
      <w:r>
        <w:t>69</w:t>
      </w:r>
      <w:r>
        <w:fldChar w:fldCharType="end"/>
      </w:r>
    </w:p>
    <w:p w14:paraId="51FE639B" w14:textId="14DA86BD" w:rsidR="0053516D" w:rsidRDefault="0053516D">
      <w:pPr>
        <w:pStyle w:val="TOC4"/>
        <w:rPr>
          <w:rFonts w:asciiTheme="minorHAnsi" w:eastAsiaTheme="minorEastAsia" w:hAnsiTheme="minorHAnsi" w:cstheme="minorBidi"/>
          <w:sz w:val="22"/>
          <w:szCs w:val="22"/>
          <w:lang w:val="de-DE" w:eastAsia="de-DE"/>
        </w:rPr>
      </w:pPr>
      <w:r>
        <w:t>6.2.5.6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_Toc33042058 \h </w:instrText>
      </w:r>
      <w:r>
        <w:fldChar w:fldCharType="separate"/>
      </w:r>
      <w:r>
        <w:t>69</w:t>
      </w:r>
      <w:r>
        <w:fldChar w:fldCharType="end"/>
      </w:r>
    </w:p>
    <w:p w14:paraId="2740109F" w14:textId="1AB549F7" w:rsidR="0053516D" w:rsidRDefault="0053516D">
      <w:pPr>
        <w:pStyle w:val="TOC3"/>
        <w:rPr>
          <w:rFonts w:asciiTheme="minorHAnsi" w:eastAsiaTheme="minorEastAsia" w:hAnsiTheme="minorHAnsi" w:cstheme="minorBidi"/>
          <w:sz w:val="22"/>
          <w:szCs w:val="22"/>
          <w:lang w:val="de-DE" w:eastAsia="de-DE"/>
        </w:rPr>
      </w:pPr>
      <w:r>
        <w:t>6.2.6</w:t>
      </w:r>
      <w:r>
        <w:rPr>
          <w:rFonts w:asciiTheme="minorHAnsi" w:eastAsiaTheme="minorEastAsia" w:hAnsiTheme="minorHAnsi" w:cstheme="minorBidi"/>
          <w:sz w:val="22"/>
          <w:szCs w:val="22"/>
          <w:lang w:val="de-DE" w:eastAsia="de-DE"/>
        </w:rPr>
        <w:tab/>
      </w:r>
      <w:r>
        <w:t>Generalized XR Split Rendering</w:t>
      </w:r>
      <w:r>
        <w:tab/>
      </w:r>
      <w:r>
        <w:fldChar w:fldCharType="begin"/>
      </w:r>
      <w:r>
        <w:instrText xml:space="preserve"> PAGEREF _Toc33042059 \h </w:instrText>
      </w:r>
      <w:r>
        <w:fldChar w:fldCharType="separate"/>
      </w:r>
      <w:r>
        <w:t>69</w:t>
      </w:r>
      <w:r>
        <w:fldChar w:fldCharType="end"/>
      </w:r>
    </w:p>
    <w:p w14:paraId="5FCA5909" w14:textId="1E76CF69" w:rsidR="0053516D" w:rsidRDefault="0053516D">
      <w:pPr>
        <w:pStyle w:val="TOC4"/>
        <w:rPr>
          <w:rFonts w:asciiTheme="minorHAnsi" w:eastAsiaTheme="minorEastAsia" w:hAnsiTheme="minorHAnsi" w:cstheme="minorBidi"/>
          <w:sz w:val="22"/>
          <w:szCs w:val="22"/>
          <w:lang w:val="de-DE" w:eastAsia="de-DE"/>
        </w:rPr>
      </w:pPr>
      <w:r>
        <w:t>6.2.6.1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_Toc33042060 \h </w:instrText>
      </w:r>
      <w:r>
        <w:fldChar w:fldCharType="separate"/>
      </w:r>
      <w:r>
        <w:t>69</w:t>
      </w:r>
      <w:r>
        <w:fldChar w:fldCharType="end"/>
      </w:r>
    </w:p>
    <w:p w14:paraId="70C68DBA" w14:textId="3B8E954B" w:rsidR="0053516D" w:rsidRDefault="0053516D">
      <w:pPr>
        <w:pStyle w:val="TOC4"/>
        <w:rPr>
          <w:rFonts w:asciiTheme="minorHAnsi" w:eastAsiaTheme="minorEastAsia" w:hAnsiTheme="minorHAnsi" w:cstheme="minorBidi"/>
          <w:sz w:val="22"/>
          <w:szCs w:val="22"/>
          <w:lang w:val="de-DE" w:eastAsia="de-DE"/>
        </w:rPr>
      </w:pPr>
      <w:r>
        <w:t>6.2.6.2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_Toc33042061 \h </w:instrText>
      </w:r>
      <w:r>
        <w:fldChar w:fldCharType="separate"/>
      </w:r>
      <w:r>
        <w:t>70</w:t>
      </w:r>
      <w:r>
        <w:fldChar w:fldCharType="end"/>
      </w:r>
    </w:p>
    <w:p w14:paraId="0C380226" w14:textId="771267E9" w:rsidR="0053516D" w:rsidRDefault="0053516D">
      <w:pPr>
        <w:pStyle w:val="TOC4"/>
        <w:rPr>
          <w:rFonts w:asciiTheme="minorHAnsi" w:eastAsiaTheme="minorEastAsia" w:hAnsiTheme="minorHAnsi" w:cstheme="minorBidi"/>
          <w:sz w:val="22"/>
          <w:szCs w:val="22"/>
          <w:lang w:val="de-DE" w:eastAsia="de-DE"/>
        </w:rPr>
      </w:pPr>
      <w:r>
        <w:t>6.2.6.3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_Toc33042062 \h </w:instrText>
      </w:r>
      <w:r>
        <w:fldChar w:fldCharType="separate"/>
      </w:r>
      <w:r>
        <w:t>70</w:t>
      </w:r>
      <w:r>
        <w:fldChar w:fldCharType="end"/>
      </w:r>
    </w:p>
    <w:p w14:paraId="5BB71CBB" w14:textId="1C55CEEA" w:rsidR="0053516D" w:rsidRDefault="0053516D">
      <w:pPr>
        <w:pStyle w:val="TOC4"/>
        <w:rPr>
          <w:rFonts w:asciiTheme="minorHAnsi" w:eastAsiaTheme="minorEastAsia" w:hAnsiTheme="minorHAnsi" w:cstheme="minorBidi"/>
          <w:sz w:val="22"/>
          <w:szCs w:val="22"/>
          <w:lang w:val="de-DE" w:eastAsia="de-DE"/>
        </w:rPr>
      </w:pPr>
      <w:r>
        <w:t>6.2.6.4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_Toc33042063 \h </w:instrText>
      </w:r>
      <w:r>
        <w:fldChar w:fldCharType="separate"/>
      </w:r>
      <w:r>
        <w:t>71</w:t>
      </w:r>
      <w:r>
        <w:fldChar w:fldCharType="end"/>
      </w:r>
    </w:p>
    <w:p w14:paraId="1AD6233A" w14:textId="53B89C1B" w:rsidR="0053516D" w:rsidRDefault="0053516D">
      <w:pPr>
        <w:pStyle w:val="TOC4"/>
        <w:rPr>
          <w:rFonts w:asciiTheme="minorHAnsi" w:eastAsiaTheme="minorEastAsia" w:hAnsiTheme="minorHAnsi" w:cstheme="minorBidi"/>
          <w:sz w:val="22"/>
          <w:szCs w:val="22"/>
          <w:lang w:val="de-DE" w:eastAsia="de-DE"/>
        </w:rPr>
      </w:pPr>
      <w:r>
        <w:t>6.2.6.5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_Toc33042064 \h </w:instrText>
      </w:r>
      <w:r>
        <w:fldChar w:fldCharType="separate"/>
      </w:r>
      <w:r>
        <w:t>71</w:t>
      </w:r>
      <w:r>
        <w:fldChar w:fldCharType="end"/>
      </w:r>
    </w:p>
    <w:p w14:paraId="24123420" w14:textId="4A26389D" w:rsidR="0053516D" w:rsidRDefault="0053516D">
      <w:pPr>
        <w:pStyle w:val="TOC4"/>
        <w:rPr>
          <w:rFonts w:asciiTheme="minorHAnsi" w:eastAsiaTheme="minorEastAsia" w:hAnsiTheme="minorHAnsi" w:cstheme="minorBidi"/>
          <w:sz w:val="22"/>
          <w:szCs w:val="22"/>
          <w:lang w:val="de-DE" w:eastAsia="de-DE"/>
        </w:rPr>
      </w:pPr>
      <w:r>
        <w:t>6.2.6.6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_Toc33042065 \h </w:instrText>
      </w:r>
      <w:r>
        <w:fldChar w:fldCharType="separate"/>
      </w:r>
      <w:r>
        <w:t>71</w:t>
      </w:r>
      <w:r>
        <w:fldChar w:fldCharType="end"/>
      </w:r>
    </w:p>
    <w:p w14:paraId="6966711C" w14:textId="735B3B2A" w:rsidR="0053516D" w:rsidRDefault="0053516D">
      <w:pPr>
        <w:pStyle w:val="TOC3"/>
        <w:rPr>
          <w:rFonts w:asciiTheme="minorHAnsi" w:eastAsiaTheme="minorEastAsia" w:hAnsiTheme="minorHAnsi" w:cstheme="minorBidi"/>
          <w:sz w:val="22"/>
          <w:szCs w:val="22"/>
          <w:lang w:val="de-DE" w:eastAsia="de-DE"/>
        </w:rPr>
      </w:pPr>
      <w:r>
        <w:t>6.2.7</w:t>
      </w:r>
      <w:r>
        <w:rPr>
          <w:rFonts w:asciiTheme="minorHAnsi" w:eastAsiaTheme="minorEastAsia" w:hAnsiTheme="minorHAnsi" w:cstheme="minorBidi"/>
          <w:sz w:val="22"/>
          <w:szCs w:val="22"/>
          <w:lang w:val="de-DE" w:eastAsia="de-DE"/>
        </w:rPr>
        <w:tab/>
      </w:r>
      <w:r>
        <w:t>XR Distributed Computing</w:t>
      </w:r>
      <w:r>
        <w:tab/>
      </w:r>
      <w:r>
        <w:fldChar w:fldCharType="begin"/>
      </w:r>
      <w:r>
        <w:instrText xml:space="preserve"> PAGEREF _Toc33042066 \h </w:instrText>
      </w:r>
      <w:r>
        <w:fldChar w:fldCharType="separate"/>
      </w:r>
      <w:r>
        <w:t>71</w:t>
      </w:r>
      <w:r>
        <w:fldChar w:fldCharType="end"/>
      </w:r>
    </w:p>
    <w:p w14:paraId="1A0E35F0" w14:textId="09EA5C75" w:rsidR="0053516D" w:rsidRDefault="0053516D">
      <w:pPr>
        <w:pStyle w:val="TOC3"/>
        <w:rPr>
          <w:rFonts w:asciiTheme="minorHAnsi" w:eastAsiaTheme="minorEastAsia" w:hAnsiTheme="minorHAnsi" w:cstheme="minorBidi"/>
          <w:sz w:val="22"/>
          <w:szCs w:val="22"/>
          <w:lang w:val="de-DE" w:eastAsia="de-DE"/>
        </w:rPr>
      </w:pPr>
      <w:r>
        <w:t>6.2.8</w:t>
      </w:r>
      <w:r>
        <w:rPr>
          <w:rFonts w:asciiTheme="minorHAnsi" w:eastAsiaTheme="minorEastAsia" w:hAnsiTheme="minorHAnsi" w:cstheme="minorBidi"/>
          <w:sz w:val="22"/>
          <w:szCs w:val="22"/>
          <w:lang w:val="de-DE" w:eastAsia="de-DE"/>
        </w:rPr>
        <w:tab/>
      </w:r>
      <w:r>
        <w:t>XR Conversational</w:t>
      </w:r>
      <w:r>
        <w:tab/>
      </w:r>
      <w:r>
        <w:fldChar w:fldCharType="begin"/>
      </w:r>
      <w:r>
        <w:instrText xml:space="preserve"> PAGEREF _Toc33042067 \h </w:instrText>
      </w:r>
      <w:r>
        <w:fldChar w:fldCharType="separate"/>
      </w:r>
      <w:r>
        <w:t>72</w:t>
      </w:r>
      <w:r>
        <w:fldChar w:fldCharType="end"/>
      </w:r>
    </w:p>
    <w:p w14:paraId="2E37E7D8" w14:textId="0021C23D" w:rsidR="0053516D" w:rsidRDefault="0053516D">
      <w:pPr>
        <w:pStyle w:val="TOC2"/>
        <w:rPr>
          <w:rFonts w:asciiTheme="minorHAnsi" w:eastAsiaTheme="minorEastAsia" w:hAnsiTheme="minorHAnsi" w:cstheme="minorBidi"/>
          <w:sz w:val="22"/>
          <w:szCs w:val="22"/>
          <w:lang w:val="de-DE" w:eastAsia="de-DE"/>
        </w:rPr>
      </w:pPr>
      <w:r>
        <w:t>6.3</w:t>
      </w:r>
      <w:r>
        <w:rPr>
          <w:rFonts w:asciiTheme="minorHAnsi" w:eastAsiaTheme="minorEastAsia" w:hAnsiTheme="minorHAnsi" w:cstheme="minorBidi"/>
          <w:sz w:val="22"/>
          <w:szCs w:val="22"/>
          <w:lang w:val="de-DE" w:eastAsia="de-DE"/>
        </w:rPr>
        <w:tab/>
      </w:r>
      <w:r>
        <w:t>Summary of Traffic Characteristics</w:t>
      </w:r>
      <w:r>
        <w:tab/>
      </w:r>
      <w:r>
        <w:fldChar w:fldCharType="begin"/>
      </w:r>
      <w:r>
        <w:instrText xml:space="preserve"> PAGEREF _Toc33042068 \h </w:instrText>
      </w:r>
      <w:r>
        <w:fldChar w:fldCharType="separate"/>
      </w:r>
      <w:r>
        <w:t>74</w:t>
      </w:r>
      <w:r>
        <w:fldChar w:fldCharType="end"/>
      </w:r>
    </w:p>
    <w:p w14:paraId="31C61107" w14:textId="2B59319B" w:rsidR="0053516D" w:rsidRDefault="0053516D">
      <w:pPr>
        <w:pStyle w:val="TOC2"/>
        <w:rPr>
          <w:rFonts w:asciiTheme="minorHAnsi" w:eastAsiaTheme="minorEastAsia" w:hAnsiTheme="minorHAnsi" w:cstheme="minorBidi"/>
          <w:sz w:val="22"/>
          <w:szCs w:val="22"/>
          <w:lang w:val="de-DE" w:eastAsia="de-DE"/>
        </w:rPr>
      </w:pPr>
      <w:r>
        <w:t>6.4</w:t>
      </w:r>
      <w:r>
        <w:rPr>
          <w:rFonts w:asciiTheme="minorHAnsi" w:eastAsiaTheme="minorEastAsia" w:hAnsiTheme="minorHAnsi" w:cstheme="minorBidi"/>
          <w:sz w:val="22"/>
          <w:szCs w:val="22"/>
          <w:lang w:val="de-DE" w:eastAsia="de-DE"/>
        </w:rPr>
        <w:tab/>
      </w:r>
      <w:r>
        <w:t>Analysis of existing 5QIs</w:t>
      </w:r>
      <w:r>
        <w:tab/>
      </w:r>
      <w:r>
        <w:fldChar w:fldCharType="begin"/>
      </w:r>
      <w:r>
        <w:instrText xml:space="preserve"> PAGEREF _Toc33042069 \h </w:instrText>
      </w:r>
      <w:r>
        <w:fldChar w:fldCharType="separate"/>
      </w:r>
      <w:r>
        <w:t>75</w:t>
      </w:r>
      <w:r>
        <w:fldChar w:fldCharType="end"/>
      </w:r>
    </w:p>
    <w:p w14:paraId="1687FEEE" w14:textId="1401C376" w:rsidR="0053516D" w:rsidRDefault="0053516D">
      <w:pPr>
        <w:pStyle w:val="TOC1"/>
        <w:rPr>
          <w:rFonts w:asciiTheme="minorHAnsi" w:eastAsiaTheme="minorEastAsia" w:hAnsiTheme="minorHAnsi" w:cstheme="minorBidi"/>
          <w:szCs w:val="22"/>
          <w:lang w:val="de-DE" w:eastAsia="de-DE"/>
        </w:rPr>
      </w:pPr>
      <w:r>
        <w:t>7</w:t>
      </w:r>
      <w:r>
        <w:rPr>
          <w:rFonts w:asciiTheme="minorHAnsi" w:eastAsiaTheme="minorEastAsia" w:hAnsiTheme="minorHAnsi" w:cstheme="minorBidi"/>
          <w:szCs w:val="22"/>
          <w:lang w:val="de-DE" w:eastAsia="de-DE"/>
        </w:rPr>
        <w:tab/>
      </w:r>
      <w:r>
        <w:t>Potential Standardisation Areas</w:t>
      </w:r>
      <w:r>
        <w:tab/>
      </w:r>
      <w:r>
        <w:fldChar w:fldCharType="begin"/>
      </w:r>
      <w:r>
        <w:instrText xml:space="preserve"> PAGEREF _Toc33042070 \h </w:instrText>
      </w:r>
      <w:r>
        <w:fldChar w:fldCharType="separate"/>
      </w:r>
      <w:r>
        <w:t>76</w:t>
      </w:r>
      <w:r>
        <w:fldChar w:fldCharType="end"/>
      </w:r>
    </w:p>
    <w:p w14:paraId="7A4BAB93" w14:textId="76841EAE" w:rsidR="0053516D" w:rsidRDefault="0053516D">
      <w:pPr>
        <w:pStyle w:val="TOC2"/>
        <w:rPr>
          <w:rFonts w:asciiTheme="minorHAnsi" w:eastAsiaTheme="minorEastAsia" w:hAnsiTheme="minorHAnsi" w:cstheme="minorBidi"/>
          <w:sz w:val="22"/>
          <w:szCs w:val="22"/>
          <w:lang w:val="de-DE" w:eastAsia="de-DE"/>
        </w:rPr>
      </w:pPr>
      <w:r>
        <w:t xml:space="preserve">7.1 </w:t>
      </w:r>
      <w:r>
        <w:rPr>
          <w:rFonts w:asciiTheme="minorHAnsi" w:eastAsiaTheme="minorEastAsia" w:hAnsiTheme="minorHAnsi" w:cstheme="minorBidi"/>
          <w:sz w:val="22"/>
          <w:szCs w:val="22"/>
          <w:lang w:val="de-DE" w:eastAsia="de-DE"/>
        </w:rPr>
        <w:tab/>
      </w:r>
      <w:r>
        <w:t>General</w:t>
      </w:r>
      <w:r>
        <w:tab/>
      </w:r>
      <w:r>
        <w:fldChar w:fldCharType="begin"/>
      </w:r>
      <w:r>
        <w:instrText xml:space="preserve"> PAGEREF _Toc33042071 \h </w:instrText>
      </w:r>
      <w:r>
        <w:fldChar w:fldCharType="separate"/>
      </w:r>
      <w:r>
        <w:t>76</w:t>
      </w:r>
      <w:r>
        <w:fldChar w:fldCharType="end"/>
      </w:r>
    </w:p>
    <w:p w14:paraId="440232AB" w14:textId="5D57C435" w:rsidR="0053516D" w:rsidRDefault="0053516D">
      <w:pPr>
        <w:pStyle w:val="TOC2"/>
        <w:rPr>
          <w:rFonts w:asciiTheme="minorHAnsi" w:eastAsiaTheme="minorEastAsia" w:hAnsiTheme="minorHAnsi" w:cstheme="minorBidi"/>
          <w:sz w:val="22"/>
          <w:szCs w:val="22"/>
          <w:lang w:val="de-DE" w:eastAsia="de-DE"/>
        </w:rPr>
      </w:pPr>
      <w:r>
        <w:t xml:space="preserve">7.2 </w:t>
      </w:r>
      <w:r>
        <w:rPr>
          <w:rFonts w:asciiTheme="minorHAnsi" w:eastAsiaTheme="minorEastAsia" w:hAnsiTheme="minorHAnsi" w:cstheme="minorBidi"/>
          <w:sz w:val="22"/>
          <w:szCs w:val="22"/>
          <w:lang w:val="de-DE" w:eastAsia="de-DE"/>
        </w:rPr>
        <w:tab/>
      </w:r>
      <w:r>
        <w:t>XR-Centric Device Types and Architectures</w:t>
      </w:r>
      <w:r>
        <w:tab/>
      </w:r>
      <w:r>
        <w:fldChar w:fldCharType="begin"/>
      </w:r>
      <w:r>
        <w:instrText xml:space="preserve"> PAGEREF _Toc33042072 \h </w:instrText>
      </w:r>
      <w:r>
        <w:fldChar w:fldCharType="separate"/>
      </w:r>
      <w:r>
        <w:t>76</w:t>
      </w:r>
      <w:r>
        <w:fldChar w:fldCharType="end"/>
      </w:r>
    </w:p>
    <w:p w14:paraId="235EA529" w14:textId="5D4F17F2" w:rsidR="0053516D" w:rsidRDefault="0053516D">
      <w:pPr>
        <w:pStyle w:val="TOC2"/>
        <w:rPr>
          <w:rFonts w:asciiTheme="minorHAnsi" w:eastAsiaTheme="minorEastAsia" w:hAnsiTheme="minorHAnsi" w:cstheme="minorBidi"/>
          <w:sz w:val="22"/>
          <w:szCs w:val="22"/>
          <w:lang w:val="de-DE" w:eastAsia="de-DE"/>
        </w:rPr>
      </w:pPr>
      <w:r>
        <w:t xml:space="preserve">7.3 </w:t>
      </w:r>
      <w:r>
        <w:rPr>
          <w:rFonts w:asciiTheme="minorHAnsi" w:eastAsiaTheme="minorEastAsia" w:hAnsiTheme="minorHAnsi" w:cstheme="minorBidi"/>
          <w:sz w:val="22"/>
          <w:szCs w:val="22"/>
          <w:lang w:val="de-DE" w:eastAsia="de-DE"/>
        </w:rPr>
        <w:tab/>
      </w:r>
      <w:r>
        <w:t>Extensions to 5G Media Streaming for XR/6DoF Media</w:t>
      </w:r>
      <w:r>
        <w:tab/>
      </w:r>
      <w:r>
        <w:fldChar w:fldCharType="begin"/>
      </w:r>
      <w:r>
        <w:instrText xml:space="preserve"> PAGEREF _Toc33042073 \h </w:instrText>
      </w:r>
      <w:r>
        <w:fldChar w:fldCharType="separate"/>
      </w:r>
      <w:r>
        <w:t>76</w:t>
      </w:r>
      <w:r>
        <w:fldChar w:fldCharType="end"/>
      </w:r>
    </w:p>
    <w:p w14:paraId="00F2E3F9" w14:textId="06EADA7A" w:rsidR="0053516D" w:rsidRDefault="0053516D">
      <w:pPr>
        <w:pStyle w:val="TOC2"/>
        <w:rPr>
          <w:rFonts w:asciiTheme="minorHAnsi" w:eastAsiaTheme="minorEastAsia" w:hAnsiTheme="minorHAnsi" w:cstheme="minorBidi"/>
          <w:sz w:val="22"/>
          <w:szCs w:val="22"/>
          <w:lang w:val="de-DE" w:eastAsia="de-DE"/>
        </w:rPr>
      </w:pPr>
      <w:r>
        <w:t xml:space="preserve">7.4 </w:t>
      </w:r>
      <w:r>
        <w:rPr>
          <w:rFonts w:asciiTheme="minorHAnsi" w:eastAsiaTheme="minorEastAsia" w:hAnsiTheme="minorHAnsi" w:cstheme="minorBidi"/>
          <w:sz w:val="22"/>
          <w:szCs w:val="22"/>
          <w:lang w:val="de-DE" w:eastAsia="de-DE"/>
        </w:rPr>
        <w:tab/>
      </w:r>
      <w:r>
        <w:t>Raster-based Split Rendering with Pose Correction</w:t>
      </w:r>
      <w:r>
        <w:tab/>
      </w:r>
      <w:r>
        <w:fldChar w:fldCharType="begin"/>
      </w:r>
      <w:r>
        <w:instrText xml:space="preserve"> PAGEREF _Toc33042074 \h </w:instrText>
      </w:r>
      <w:r>
        <w:fldChar w:fldCharType="separate"/>
      </w:r>
      <w:r>
        <w:t>76</w:t>
      </w:r>
      <w:r>
        <w:fldChar w:fldCharType="end"/>
      </w:r>
    </w:p>
    <w:p w14:paraId="01208547" w14:textId="6472E660" w:rsidR="0053516D" w:rsidRDefault="0053516D">
      <w:pPr>
        <w:pStyle w:val="TOC2"/>
        <w:rPr>
          <w:rFonts w:asciiTheme="minorHAnsi" w:eastAsiaTheme="minorEastAsia" w:hAnsiTheme="minorHAnsi" w:cstheme="minorBidi"/>
          <w:sz w:val="22"/>
          <w:szCs w:val="22"/>
          <w:lang w:val="de-DE" w:eastAsia="de-DE"/>
        </w:rPr>
      </w:pPr>
      <w:r>
        <w:t xml:space="preserve">7.5 </w:t>
      </w:r>
      <w:r>
        <w:rPr>
          <w:rFonts w:asciiTheme="minorHAnsi" w:eastAsiaTheme="minorEastAsia" w:hAnsiTheme="minorHAnsi" w:cstheme="minorBidi"/>
          <w:sz w:val="22"/>
          <w:szCs w:val="22"/>
          <w:lang w:val="de-DE" w:eastAsia="de-DE"/>
        </w:rPr>
        <w:tab/>
      </w:r>
      <w:r>
        <w:t>XR conference applications</w:t>
      </w:r>
      <w:r>
        <w:tab/>
      </w:r>
      <w:r>
        <w:fldChar w:fldCharType="begin"/>
      </w:r>
      <w:r>
        <w:instrText xml:space="preserve"> PAGEREF _Toc33042075 \h </w:instrText>
      </w:r>
      <w:r>
        <w:fldChar w:fldCharType="separate"/>
      </w:r>
      <w:r>
        <w:t>77</w:t>
      </w:r>
      <w:r>
        <w:fldChar w:fldCharType="end"/>
      </w:r>
    </w:p>
    <w:p w14:paraId="57A5A2A6" w14:textId="16261D1F" w:rsidR="0053516D" w:rsidRDefault="0053516D">
      <w:pPr>
        <w:pStyle w:val="TOC2"/>
        <w:rPr>
          <w:rFonts w:asciiTheme="minorHAnsi" w:eastAsiaTheme="minorEastAsia" w:hAnsiTheme="minorHAnsi" w:cstheme="minorBidi"/>
          <w:sz w:val="22"/>
          <w:szCs w:val="22"/>
          <w:lang w:val="de-DE" w:eastAsia="de-DE"/>
        </w:rPr>
      </w:pPr>
      <w:r>
        <w:t xml:space="preserve">7.6 </w:t>
      </w:r>
      <w:r>
        <w:rPr>
          <w:rFonts w:asciiTheme="minorHAnsi" w:eastAsiaTheme="minorEastAsia" w:hAnsiTheme="minorHAnsi" w:cstheme="minorBidi"/>
          <w:sz w:val="22"/>
          <w:szCs w:val="22"/>
          <w:lang w:val="de-DE" w:eastAsia="de-DE"/>
        </w:rPr>
        <w:tab/>
      </w:r>
      <w:r>
        <w:t>Augmented Reality for New Form Factors</w:t>
      </w:r>
      <w:r>
        <w:tab/>
      </w:r>
      <w:r>
        <w:fldChar w:fldCharType="begin"/>
      </w:r>
      <w:r>
        <w:instrText xml:space="preserve"> PAGEREF _Toc33042076 \h </w:instrText>
      </w:r>
      <w:r>
        <w:fldChar w:fldCharType="separate"/>
      </w:r>
      <w:r>
        <w:t>77</w:t>
      </w:r>
      <w:r>
        <w:fldChar w:fldCharType="end"/>
      </w:r>
    </w:p>
    <w:p w14:paraId="085DA5F1" w14:textId="6F7857F3" w:rsidR="0053516D" w:rsidRDefault="0053516D">
      <w:pPr>
        <w:pStyle w:val="TOC2"/>
        <w:rPr>
          <w:rFonts w:asciiTheme="minorHAnsi" w:eastAsiaTheme="minorEastAsia" w:hAnsiTheme="minorHAnsi" w:cstheme="minorBidi"/>
          <w:sz w:val="22"/>
          <w:szCs w:val="22"/>
          <w:lang w:val="de-DE" w:eastAsia="de-DE"/>
        </w:rPr>
      </w:pPr>
      <w:r>
        <w:t xml:space="preserve">7.7 </w:t>
      </w:r>
      <w:r>
        <w:rPr>
          <w:rFonts w:asciiTheme="minorHAnsi" w:eastAsiaTheme="minorEastAsia" w:hAnsiTheme="minorHAnsi" w:cstheme="minorBidi"/>
          <w:sz w:val="22"/>
          <w:szCs w:val="22"/>
          <w:lang w:val="de-DE" w:eastAsia="de-DE"/>
        </w:rPr>
        <w:tab/>
      </w:r>
      <w:r>
        <w:t>Traffic Characteristics and Models for XR Services</w:t>
      </w:r>
      <w:r>
        <w:tab/>
      </w:r>
      <w:r>
        <w:fldChar w:fldCharType="begin"/>
      </w:r>
      <w:r>
        <w:instrText xml:space="preserve"> PAGEREF _Toc33042077 \h </w:instrText>
      </w:r>
      <w:r>
        <w:fldChar w:fldCharType="separate"/>
      </w:r>
      <w:r>
        <w:t>78</w:t>
      </w:r>
      <w:r>
        <w:fldChar w:fldCharType="end"/>
      </w:r>
    </w:p>
    <w:p w14:paraId="0BB3BB70" w14:textId="5AFE6BE7" w:rsidR="0053516D" w:rsidRDefault="0053516D">
      <w:pPr>
        <w:pStyle w:val="TOC2"/>
        <w:rPr>
          <w:rFonts w:asciiTheme="minorHAnsi" w:eastAsiaTheme="minorEastAsia" w:hAnsiTheme="minorHAnsi" w:cstheme="minorBidi"/>
          <w:sz w:val="22"/>
          <w:szCs w:val="22"/>
          <w:lang w:val="de-DE" w:eastAsia="de-DE"/>
        </w:rPr>
      </w:pPr>
      <w:r>
        <w:t xml:space="preserve">7.8 </w:t>
      </w:r>
      <w:r>
        <w:rPr>
          <w:rFonts w:asciiTheme="minorHAnsi" w:eastAsiaTheme="minorEastAsia" w:hAnsiTheme="minorHAnsi" w:cstheme="minorBidi"/>
          <w:sz w:val="22"/>
          <w:szCs w:val="22"/>
          <w:lang w:val="de-DE" w:eastAsia="de-DE"/>
        </w:rPr>
        <w:tab/>
      </w:r>
      <w:r>
        <w:t>Social XR</w:t>
      </w:r>
      <w:r>
        <w:tab/>
      </w:r>
      <w:r>
        <w:fldChar w:fldCharType="begin"/>
      </w:r>
      <w:r>
        <w:instrText xml:space="preserve"> PAGEREF _Toc33042078 \h </w:instrText>
      </w:r>
      <w:r>
        <w:fldChar w:fldCharType="separate"/>
      </w:r>
      <w:r>
        <w:t>78</w:t>
      </w:r>
      <w:r>
        <w:fldChar w:fldCharType="end"/>
      </w:r>
    </w:p>
    <w:p w14:paraId="092A6399" w14:textId="3D906405" w:rsidR="0053516D" w:rsidRDefault="0053516D">
      <w:pPr>
        <w:pStyle w:val="TOC2"/>
        <w:rPr>
          <w:rFonts w:asciiTheme="minorHAnsi" w:eastAsiaTheme="minorEastAsia" w:hAnsiTheme="minorHAnsi" w:cstheme="minorBidi"/>
          <w:sz w:val="22"/>
          <w:szCs w:val="22"/>
          <w:lang w:val="de-DE" w:eastAsia="de-DE"/>
        </w:rPr>
      </w:pPr>
      <w:r>
        <w:t xml:space="preserve">7.9 </w:t>
      </w:r>
      <w:r>
        <w:rPr>
          <w:rFonts w:asciiTheme="minorHAnsi" w:eastAsiaTheme="minorEastAsia" w:hAnsiTheme="minorHAnsi" w:cstheme="minorBidi"/>
          <w:sz w:val="22"/>
          <w:szCs w:val="22"/>
          <w:lang w:val="de-DE" w:eastAsia="de-DE"/>
        </w:rPr>
        <w:tab/>
      </w:r>
      <w:r>
        <w:t>Generalized Split and Cloud Rendering and Processing</w:t>
      </w:r>
      <w:r>
        <w:tab/>
      </w:r>
      <w:r>
        <w:fldChar w:fldCharType="begin"/>
      </w:r>
      <w:r>
        <w:instrText xml:space="preserve"> PAGEREF _Toc33042079 \h </w:instrText>
      </w:r>
      <w:r>
        <w:fldChar w:fldCharType="separate"/>
      </w:r>
      <w:r>
        <w:t>79</w:t>
      </w:r>
      <w:r>
        <w:fldChar w:fldCharType="end"/>
      </w:r>
    </w:p>
    <w:p w14:paraId="3A3BA8FE" w14:textId="4798E239" w:rsidR="0053516D" w:rsidRDefault="0053516D">
      <w:pPr>
        <w:pStyle w:val="TOC1"/>
        <w:rPr>
          <w:rFonts w:asciiTheme="minorHAnsi" w:eastAsiaTheme="minorEastAsia" w:hAnsiTheme="minorHAnsi" w:cstheme="minorBidi"/>
          <w:szCs w:val="22"/>
          <w:lang w:val="de-DE" w:eastAsia="de-DE"/>
        </w:rPr>
      </w:pPr>
      <w:r>
        <w:t>8</w:t>
      </w:r>
      <w:r>
        <w:rPr>
          <w:rFonts w:asciiTheme="minorHAnsi" w:eastAsiaTheme="minorEastAsia" w:hAnsiTheme="minorHAnsi" w:cstheme="minorBidi"/>
          <w:szCs w:val="22"/>
          <w:lang w:val="de-DE" w:eastAsia="de-DE"/>
        </w:rPr>
        <w:tab/>
      </w:r>
      <w:r>
        <w:t>Conclusions and Proposed Next Steps</w:t>
      </w:r>
      <w:r>
        <w:tab/>
      </w:r>
      <w:r>
        <w:fldChar w:fldCharType="begin"/>
      </w:r>
      <w:r>
        <w:instrText xml:space="preserve"> PAGEREF _Toc33042080 \h </w:instrText>
      </w:r>
      <w:r>
        <w:fldChar w:fldCharType="separate"/>
      </w:r>
      <w:r>
        <w:t>79</w:t>
      </w:r>
      <w:r>
        <w:fldChar w:fldCharType="end"/>
      </w:r>
    </w:p>
    <w:p w14:paraId="1DCEEBE5" w14:textId="0D0CD9CB" w:rsidR="0053516D" w:rsidRDefault="0053516D">
      <w:pPr>
        <w:pStyle w:val="TOC9"/>
        <w:rPr>
          <w:rFonts w:asciiTheme="minorHAnsi" w:eastAsiaTheme="minorEastAsia" w:hAnsiTheme="minorHAnsi" w:cstheme="minorBidi"/>
          <w:b w:val="0"/>
          <w:szCs w:val="22"/>
          <w:lang w:val="de-DE" w:eastAsia="de-DE"/>
        </w:rPr>
      </w:pPr>
      <w:r>
        <w:t>Annex A: Collection of XR Use Cases</w:t>
      </w:r>
      <w:r>
        <w:tab/>
      </w:r>
      <w:r>
        <w:fldChar w:fldCharType="begin"/>
      </w:r>
      <w:r>
        <w:instrText xml:space="preserve"> PAGEREF _Toc33042081 \h </w:instrText>
      </w:r>
      <w:r>
        <w:fldChar w:fldCharType="separate"/>
      </w:r>
      <w:r>
        <w:t>81</w:t>
      </w:r>
      <w:r>
        <w:fldChar w:fldCharType="end"/>
      </w:r>
    </w:p>
    <w:p w14:paraId="263C7EF1" w14:textId="5C04BE93" w:rsidR="0053516D" w:rsidRDefault="0053516D">
      <w:pPr>
        <w:pStyle w:val="TOC1"/>
        <w:rPr>
          <w:rFonts w:asciiTheme="minorHAnsi" w:eastAsiaTheme="minorEastAsia" w:hAnsiTheme="minorHAnsi" w:cstheme="minorBidi"/>
          <w:szCs w:val="22"/>
          <w:lang w:val="de-DE" w:eastAsia="de-DE"/>
        </w:rPr>
      </w:pPr>
      <w:r>
        <w:t>A.1</w:t>
      </w:r>
      <w:r>
        <w:rPr>
          <w:rFonts w:asciiTheme="minorHAnsi" w:eastAsiaTheme="minorEastAsia" w:hAnsiTheme="minorHAnsi" w:cstheme="minorBidi"/>
          <w:szCs w:val="22"/>
          <w:lang w:val="de-DE" w:eastAsia="de-DE"/>
        </w:rPr>
        <w:tab/>
      </w:r>
      <w:r>
        <w:t>Introduction and Template</w:t>
      </w:r>
      <w:r>
        <w:tab/>
      </w:r>
      <w:r>
        <w:fldChar w:fldCharType="begin"/>
      </w:r>
      <w:r>
        <w:instrText xml:space="preserve"> PAGEREF _Toc33042082 \h </w:instrText>
      </w:r>
      <w:r>
        <w:fldChar w:fldCharType="separate"/>
      </w:r>
      <w:r>
        <w:t>81</w:t>
      </w:r>
      <w:r>
        <w:fldChar w:fldCharType="end"/>
      </w:r>
    </w:p>
    <w:p w14:paraId="79DEB9B7" w14:textId="19E2ED81" w:rsidR="0053516D" w:rsidRDefault="0053516D">
      <w:pPr>
        <w:pStyle w:val="TOC1"/>
        <w:rPr>
          <w:rFonts w:asciiTheme="minorHAnsi" w:eastAsiaTheme="minorEastAsia" w:hAnsiTheme="minorHAnsi" w:cstheme="minorBidi"/>
          <w:szCs w:val="22"/>
          <w:lang w:val="de-DE" w:eastAsia="de-DE"/>
        </w:rPr>
      </w:pPr>
      <w:r>
        <w:t>A.2</w:t>
      </w:r>
      <w:r>
        <w:rPr>
          <w:rFonts w:asciiTheme="minorHAnsi" w:eastAsiaTheme="minorEastAsia" w:hAnsiTheme="minorHAnsi" w:cstheme="minorBidi"/>
          <w:szCs w:val="22"/>
          <w:lang w:val="de-DE" w:eastAsia="de-DE"/>
        </w:rPr>
        <w:tab/>
      </w:r>
      <w:r>
        <w:t>Use Case 1: 3D Image Messaging</w:t>
      </w:r>
      <w:r>
        <w:tab/>
      </w:r>
      <w:r>
        <w:fldChar w:fldCharType="begin"/>
      </w:r>
      <w:r>
        <w:instrText xml:space="preserve"> PAGEREF _Toc33042083 \h </w:instrText>
      </w:r>
      <w:r>
        <w:fldChar w:fldCharType="separate"/>
      </w:r>
      <w:r>
        <w:t>84</w:t>
      </w:r>
      <w:r>
        <w:fldChar w:fldCharType="end"/>
      </w:r>
    </w:p>
    <w:p w14:paraId="70879D56" w14:textId="088B7C21" w:rsidR="0053516D" w:rsidRDefault="0053516D">
      <w:pPr>
        <w:pStyle w:val="TOC1"/>
        <w:rPr>
          <w:rFonts w:asciiTheme="minorHAnsi" w:eastAsiaTheme="minorEastAsia" w:hAnsiTheme="minorHAnsi" w:cstheme="minorBidi"/>
          <w:szCs w:val="22"/>
          <w:lang w:val="de-DE" w:eastAsia="de-DE"/>
        </w:rPr>
      </w:pPr>
      <w:r>
        <w:t>A.3</w:t>
      </w:r>
      <w:r>
        <w:rPr>
          <w:rFonts w:asciiTheme="minorHAnsi" w:eastAsiaTheme="minorEastAsia" w:hAnsiTheme="minorHAnsi" w:cstheme="minorBidi"/>
          <w:szCs w:val="22"/>
          <w:lang w:val="de-DE" w:eastAsia="de-DE"/>
        </w:rPr>
        <w:tab/>
      </w:r>
      <w:r>
        <w:t>Use Case 2: AR Sharing</w:t>
      </w:r>
      <w:r>
        <w:tab/>
      </w:r>
      <w:r>
        <w:fldChar w:fldCharType="begin"/>
      </w:r>
      <w:r>
        <w:instrText xml:space="preserve"> PAGEREF _Toc33042084 \h </w:instrText>
      </w:r>
      <w:r>
        <w:fldChar w:fldCharType="separate"/>
      </w:r>
      <w:r>
        <w:t>85</w:t>
      </w:r>
      <w:r>
        <w:fldChar w:fldCharType="end"/>
      </w:r>
    </w:p>
    <w:p w14:paraId="1DABCFD3" w14:textId="694F7BF3" w:rsidR="0053516D" w:rsidRDefault="0053516D">
      <w:pPr>
        <w:pStyle w:val="TOC1"/>
        <w:rPr>
          <w:rFonts w:asciiTheme="minorHAnsi" w:eastAsiaTheme="minorEastAsia" w:hAnsiTheme="minorHAnsi" w:cstheme="minorBidi"/>
          <w:szCs w:val="22"/>
          <w:lang w:val="de-DE" w:eastAsia="de-DE"/>
        </w:rPr>
      </w:pPr>
      <w:r>
        <w:t>A.4</w:t>
      </w:r>
      <w:r>
        <w:rPr>
          <w:rFonts w:asciiTheme="minorHAnsi" w:eastAsiaTheme="minorEastAsia" w:hAnsiTheme="minorHAnsi" w:cstheme="minorBidi"/>
          <w:szCs w:val="22"/>
          <w:lang w:val="de-DE" w:eastAsia="de-DE"/>
        </w:rPr>
        <w:tab/>
      </w:r>
      <w:r>
        <w:t>Use Case 3: Streaming of Immersive 6DoF</w:t>
      </w:r>
      <w:r>
        <w:tab/>
      </w:r>
      <w:r>
        <w:fldChar w:fldCharType="begin"/>
      </w:r>
      <w:r>
        <w:instrText xml:space="preserve"> PAGEREF _Toc33042085 \h </w:instrText>
      </w:r>
      <w:r>
        <w:fldChar w:fldCharType="separate"/>
      </w:r>
      <w:r>
        <w:t>86</w:t>
      </w:r>
      <w:r>
        <w:fldChar w:fldCharType="end"/>
      </w:r>
    </w:p>
    <w:p w14:paraId="63509490" w14:textId="1B9A2C9A" w:rsidR="0053516D" w:rsidRDefault="0053516D">
      <w:pPr>
        <w:pStyle w:val="TOC1"/>
        <w:rPr>
          <w:rFonts w:asciiTheme="minorHAnsi" w:eastAsiaTheme="minorEastAsia" w:hAnsiTheme="minorHAnsi" w:cstheme="minorBidi"/>
          <w:szCs w:val="22"/>
          <w:lang w:val="de-DE" w:eastAsia="de-DE"/>
        </w:rPr>
      </w:pPr>
      <w:r>
        <w:t>A.5</w:t>
      </w:r>
      <w:r>
        <w:rPr>
          <w:rFonts w:asciiTheme="minorHAnsi" w:eastAsiaTheme="minorEastAsia" w:hAnsiTheme="minorHAnsi" w:cstheme="minorBidi"/>
          <w:szCs w:val="22"/>
          <w:lang w:val="de-DE" w:eastAsia="de-DE"/>
        </w:rPr>
        <w:tab/>
      </w:r>
      <w:r>
        <w:t>Use Case 4: Emotional Streaming</w:t>
      </w:r>
      <w:r>
        <w:tab/>
      </w:r>
      <w:r>
        <w:fldChar w:fldCharType="begin"/>
      </w:r>
      <w:r>
        <w:instrText xml:space="preserve"> PAGEREF _Toc33042086 \h </w:instrText>
      </w:r>
      <w:r>
        <w:fldChar w:fldCharType="separate"/>
      </w:r>
      <w:r>
        <w:t>88</w:t>
      </w:r>
      <w:r>
        <w:fldChar w:fldCharType="end"/>
      </w:r>
    </w:p>
    <w:p w14:paraId="25603A05" w14:textId="4822A14F" w:rsidR="0053516D" w:rsidRDefault="0053516D">
      <w:pPr>
        <w:pStyle w:val="TOC1"/>
        <w:rPr>
          <w:rFonts w:asciiTheme="minorHAnsi" w:eastAsiaTheme="minorEastAsia" w:hAnsiTheme="minorHAnsi" w:cstheme="minorBidi"/>
          <w:szCs w:val="22"/>
          <w:lang w:val="de-DE" w:eastAsia="de-DE"/>
        </w:rPr>
      </w:pPr>
      <w:r>
        <w:t>A.6</w:t>
      </w:r>
      <w:r>
        <w:rPr>
          <w:rFonts w:asciiTheme="minorHAnsi" w:eastAsiaTheme="minorEastAsia" w:hAnsiTheme="minorHAnsi" w:cstheme="minorBidi"/>
          <w:szCs w:val="22"/>
          <w:lang w:val="de-DE" w:eastAsia="de-DE"/>
        </w:rPr>
        <w:tab/>
      </w:r>
      <w:r>
        <w:t>Use Case 5: Untethered Immersive Online Gaming</w:t>
      </w:r>
      <w:r>
        <w:tab/>
      </w:r>
      <w:r>
        <w:fldChar w:fldCharType="begin"/>
      </w:r>
      <w:r>
        <w:instrText xml:space="preserve"> PAGEREF _Toc33042087 \h </w:instrText>
      </w:r>
      <w:r>
        <w:fldChar w:fldCharType="separate"/>
      </w:r>
      <w:r>
        <w:t>89</w:t>
      </w:r>
      <w:r>
        <w:fldChar w:fldCharType="end"/>
      </w:r>
    </w:p>
    <w:p w14:paraId="779EA642" w14:textId="5CF34662" w:rsidR="0053516D" w:rsidRDefault="0053516D">
      <w:pPr>
        <w:pStyle w:val="TOC1"/>
        <w:rPr>
          <w:rFonts w:asciiTheme="minorHAnsi" w:eastAsiaTheme="minorEastAsia" w:hAnsiTheme="minorHAnsi" w:cstheme="minorBidi"/>
          <w:szCs w:val="22"/>
          <w:lang w:val="de-DE" w:eastAsia="de-DE"/>
        </w:rPr>
      </w:pPr>
      <w:r>
        <w:t>A.7</w:t>
      </w:r>
      <w:r>
        <w:rPr>
          <w:rFonts w:asciiTheme="minorHAnsi" w:eastAsiaTheme="minorEastAsia" w:hAnsiTheme="minorHAnsi" w:cstheme="minorBidi"/>
          <w:szCs w:val="22"/>
          <w:lang w:val="de-DE" w:eastAsia="de-DE"/>
        </w:rPr>
        <w:tab/>
      </w:r>
      <w:r>
        <w:t>Use Case 6: Immersive Game Spectator Mode</w:t>
      </w:r>
      <w:r>
        <w:tab/>
      </w:r>
      <w:r>
        <w:fldChar w:fldCharType="begin"/>
      </w:r>
      <w:r>
        <w:instrText xml:space="preserve"> PAGEREF _Toc33042088 \h </w:instrText>
      </w:r>
      <w:r>
        <w:fldChar w:fldCharType="separate"/>
      </w:r>
      <w:r>
        <w:t>92</w:t>
      </w:r>
      <w:r>
        <w:fldChar w:fldCharType="end"/>
      </w:r>
    </w:p>
    <w:p w14:paraId="1C5D2704" w14:textId="34F7ACCF" w:rsidR="0053516D" w:rsidRDefault="0053516D">
      <w:pPr>
        <w:pStyle w:val="TOC1"/>
        <w:rPr>
          <w:rFonts w:asciiTheme="minorHAnsi" w:eastAsiaTheme="minorEastAsia" w:hAnsiTheme="minorHAnsi" w:cstheme="minorBidi"/>
          <w:szCs w:val="22"/>
          <w:lang w:val="de-DE" w:eastAsia="de-DE"/>
        </w:rPr>
      </w:pPr>
      <w:r>
        <w:t>A.8</w:t>
      </w:r>
      <w:r>
        <w:rPr>
          <w:rFonts w:asciiTheme="minorHAnsi" w:eastAsiaTheme="minorEastAsia" w:hAnsiTheme="minorHAnsi" w:cstheme="minorBidi"/>
          <w:szCs w:val="22"/>
          <w:lang w:val="de-DE" w:eastAsia="de-DE"/>
        </w:rPr>
        <w:tab/>
      </w:r>
      <w:r>
        <w:t>Use Case 7: Real-time 3D Communication</w:t>
      </w:r>
      <w:r>
        <w:tab/>
      </w:r>
      <w:r>
        <w:fldChar w:fldCharType="begin"/>
      </w:r>
      <w:r>
        <w:instrText xml:space="preserve"> PAGEREF _Toc33042089 \h </w:instrText>
      </w:r>
      <w:r>
        <w:fldChar w:fldCharType="separate"/>
      </w:r>
      <w:r>
        <w:t>94</w:t>
      </w:r>
      <w:r>
        <w:fldChar w:fldCharType="end"/>
      </w:r>
    </w:p>
    <w:p w14:paraId="3CAE93CD" w14:textId="00A253A6" w:rsidR="0053516D" w:rsidRDefault="0053516D">
      <w:pPr>
        <w:pStyle w:val="TOC1"/>
        <w:rPr>
          <w:rFonts w:asciiTheme="minorHAnsi" w:eastAsiaTheme="minorEastAsia" w:hAnsiTheme="minorHAnsi" w:cstheme="minorBidi"/>
          <w:szCs w:val="22"/>
          <w:lang w:val="de-DE" w:eastAsia="de-DE"/>
        </w:rPr>
      </w:pPr>
      <w:r>
        <w:t>A.9</w:t>
      </w:r>
      <w:r>
        <w:rPr>
          <w:rFonts w:asciiTheme="minorHAnsi" w:eastAsiaTheme="minorEastAsia" w:hAnsiTheme="minorHAnsi" w:cstheme="minorBidi"/>
          <w:szCs w:val="22"/>
          <w:lang w:val="de-DE" w:eastAsia="de-DE"/>
        </w:rPr>
        <w:tab/>
      </w:r>
      <w:r>
        <w:t>Use Case 8: AR guided assistant at remote location (industrial services)</w:t>
      </w:r>
      <w:r>
        <w:tab/>
      </w:r>
      <w:r>
        <w:fldChar w:fldCharType="begin"/>
      </w:r>
      <w:r>
        <w:instrText xml:space="preserve"> PAGEREF _Toc33042090 \h </w:instrText>
      </w:r>
      <w:r>
        <w:fldChar w:fldCharType="separate"/>
      </w:r>
      <w:r>
        <w:t>95</w:t>
      </w:r>
      <w:r>
        <w:fldChar w:fldCharType="end"/>
      </w:r>
    </w:p>
    <w:p w14:paraId="10690707" w14:textId="4FF62400" w:rsidR="0053516D" w:rsidRDefault="0053516D">
      <w:pPr>
        <w:pStyle w:val="TOC1"/>
        <w:rPr>
          <w:rFonts w:asciiTheme="minorHAnsi" w:eastAsiaTheme="minorEastAsia" w:hAnsiTheme="minorHAnsi" w:cstheme="minorBidi"/>
          <w:szCs w:val="22"/>
          <w:lang w:val="de-DE" w:eastAsia="de-DE"/>
        </w:rPr>
      </w:pPr>
      <w:r>
        <w:t>A.10</w:t>
      </w:r>
      <w:r>
        <w:rPr>
          <w:rFonts w:asciiTheme="minorHAnsi" w:eastAsiaTheme="minorEastAsia" w:hAnsiTheme="minorHAnsi" w:cstheme="minorBidi"/>
          <w:szCs w:val="22"/>
          <w:lang w:val="de-DE" w:eastAsia="de-DE"/>
        </w:rPr>
        <w:tab/>
      </w:r>
      <w:r>
        <w:t>Use Case 9: Police Critical Mission with AR</w:t>
      </w:r>
      <w:r>
        <w:tab/>
      </w:r>
      <w:r>
        <w:fldChar w:fldCharType="begin"/>
      </w:r>
      <w:r>
        <w:instrText xml:space="preserve"> PAGEREF _Toc33042091 \h </w:instrText>
      </w:r>
      <w:r>
        <w:fldChar w:fldCharType="separate"/>
      </w:r>
      <w:r>
        <w:t>97</w:t>
      </w:r>
      <w:r>
        <w:fldChar w:fldCharType="end"/>
      </w:r>
    </w:p>
    <w:p w14:paraId="283F4C12" w14:textId="34B5DCFA" w:rsidR="0053516D" w:rsidRDefault="0053516D">
      <w:pPr>
        <w:pStyle w:val="TOC1"/>
        <w:rPr>
          <w:rFonts w:asciiTheme="minorHAnsi" w:eastAsiaTheme="minorEastAsia" w:hAnsiTheme="minorHAnsi" w:cstheme="minorBidi"/>
          <w:szCs w:val="22"/>
          <w:lang w:val="de-DE" w:eastAsia="de-DE"/>
        </w:rPr>
      </w:pPr>
      <w:r>
        <w:t>A.11</w:t>
      </w:r>
      <w:r>
        <w:rPr>
          <w:rFonts w:asciiTheme="minorHAnsi" w:eastAsiaTheme="minorEastAsia" w:hAnsiTheme="minorHAnsi" w:cstheme="minorBidi"/>
          <w:szCs w:val="22"/>
          <w:lang w:val="de-DE" w:eastAsia="de-DE"/>
        </w:rPr>
        <w:tab/>
      </w:r>
      <w:r>
        <w:t>Use Case 10: Online shopping from a catalogue – downloading</w:t>
      </w:r>
      <w:r>
        <w:tab/>
      </w:r>
      <w:r>
        <w:fldChar w:fldCharType="begin"/>
      </w:r>
      <w:r>
        <w:instrText xml:space="preserve"> PAGEREF _Toc33042092 \h </w:instrText>
      </w:r>
      <w:r>
        <w:fldChar w:fldCharType="separate"/>
      </w:r>
      <w:r>
        <w:t>99</w:t>
      </w:r>
      <w:r>
        <w:fldChar w:fldCharType="end"/>
      </w:r>
    </w:p>
    <w:p w14:paraId="1F560EAE" w14:textId="75B2D1FF" w:rsidR="0053516D" w:rsidRDefault="0053516D">
      <w:pPr>
        <w:pStyle w:val="TOC1"/>
        <w:rPr>
          <w:rFonts w:asciiTheme="minorHAnsi" w:eastAsiaTheme="minorEastAsia" w:hAnsiTheme="minorHAnsi" w:cstheme="minorBidi"/>
          <w:szCs w:val="22"/>
          <w:lang w:val="de-DE" w:eastAsia="de-DE"/>
        </w:rPr>
      </w:pPr>
      <w:r>
        <w:t>A.12</w:t>
      </w:r>
      <w:r>
        <w:rPr>
          <w:rFonts w:asciiTheme="minorHAnsi" w:eastAsiaTheme="minorEastAsia" w:hAnsiTheme="minorHAnsi" w:cstheme="minorBidi"/>
          <w:szCs w:val="22"/>
          <w:lang w:val="de-DE" w:eastAsia="de-DE"/>
        </w:rPr>
        <w:tab/>
      </w:r>
      <w:r>
        <w:t>Use Case 11: Real-time communication with the shop assistant</w:t>
      </w:r>
      <w:r>
        <w:tab/>
      </w:r>
      <w:r>
        <w:fldChar w:fldCharType="begin"/>
      </w:r>
      <w:r>
        <w:instrText xml:space="preserve"> PAGEREF _Toc33042093 \h </w:instrText>
      </w:r>
      <w:r>
        <w:fldChar w:fldCharType="separate"/>
      </w:r>
      <w:r>
        <w:t>100</w:t>
      </w:r>
      <w:r>
        <w:fldChar w:fldCharType="end"/>
      </w:r>
    </w:p>
    <w:p w14:paraId="437DEF45" w14:textId="336373D3" w:rsidR="0053516D" w:rsidRDefault="0053516D">
      <w:pPr>
        <w:pStyle w:val="TOC1"/>
        <w:rPr>
          <w:rFonts w:asciiTheme="minorHAnsi" w:eastAsiaTheme="minorEastAsia" w:hAnsiTheme="minorHAnsi" w:cstheme="minorBidi"/>
          <w:szCs w:val="22"/>
          <w:lang w:val="de-DE" w:eastAsia="de-DE"/>
        </w:rPr>
      </w:pPr>
      <w:r>
        <w:t>A.13</w:t>
      </w:r>
      <w:r>
        <w:rPr>
          <w:rFonts w:asciiTheme="minorHAnsi" w:eastAsiaTheme="minorEastAsia" w:hAnsiTheme="minorHAnsi" w:cstheme="minorBidi"/>
          <w:szCs w:val="22"/>
          <w:lang w:val="de-DE" w:eastAsia="de-DE"/>
        </w:rPr>
        <w:tab/>
      </w:r>
      <w:r>
        <w:t>Use Case 12: 360-degree conference meeting</w:t>
      </w:r>
      <w:r>
        <w:tab/>
      </w:r>
      <w:r>
        <w:fldChar w:fldCharType="begin"/>
      </w:r>
      <w:r>
        <w:instrText xml:space="preserve"> PAGEREF _Toc33042094 \h </w:instrText>
      </w:r>
      <w:r>
        <w:fldChar w:fldCharType="separate"/>
      </w:r>
      <w:r>
        <w:t>101</w:t>
      </w:r>
      <w:r>
        <w:fldChar w:fldCharType="end"/>
      </w:r>
    </w:p>
    <w:p w14:paraId="5150FD89" w14:textId="0DCB4C3E" w:rsidR="0053516D" w:rsidRDefault="0053516D">
      <w:pPr>
        <w:pStyle w:val="TOC1"/>
        <w:rPr>
          <w:rFonts w:asciiTheme="minorHAnsi" w:eastAsiaTheme="minorEastAsia" w:hAnsiTheme="minorHAnsi" w:cstheme="minorBidi"/>
          <w:szCs w:val="22"/>
          <w:lang w:val="de-DE" w:eastAsia="de-DE"/>
        </w:rPr>
      </w:pPr>
      <w:r>
        <w:rPr>
          <w:lang w:eastAsia="zh-CN"/>
        </w:rPr>
        <w:lastRenderedPageBreak/>
        <w:t>A.14</w:t>
      </w:r>
      <w:r>
        <w:rPr>
          <w:rFonts w:asciiTheme="minorHAnsi" w:eastAsiaTheme="minorEastAsia" w:hAnsiTheme="minorHAnsi" w:cstheme="minorBidi"/>
          <w:szCs w:val="22"/>
          <w:lang w:val="de-DE" w:eastAsia="de-DE"/>
        </w:rPr>
        <w:tab/>
      </w:r>
      <w:r>
        <w:rPr>
          <w:lang w:eastAsia="zh-CN"/>
        </w:rPr>
        <w:t>Use Case 13: 3D shared experience</w:t>
      </w:r>
      <w:r>
        <w:tab/>
      </w:r>
      <w:r>
        <w:fldChar w:fldCharType="begin"/>
      </w:r>
      <w:r>
        <w:instrText xml:space="preserve"> PAGEREF _Toc33042095 \h </w:instrText>
      </w:r>
      <w:r>
        <w:fldChar w:fldCharType="separate"/>
      </w:r>
      <w:r>
        <w:t>104</w:t>
      </w:r>
      <w:r>
        <w:fldChar w:fldCharType="end"/>
      </w:r>
    </w:p>
    <w:p w14:paraId="2B1B57F3" w14:textId="67A47F03" w:rsidR="0053516D" w:rsidRDefault="0053516D">
      <w:pPr>
        <w:pStyle w:val="TOC1"/>
        <w:rPr>
          <w:rFonts w:asciiTheme="minorHAnsi" w:eastAsiaTheme="minorEastAsia" w:hAnsiTheme="minorHAnsi" w:cstheme="minorBidi"/>
          <w:szCs w:val="22"/>
          <w:lang w:val="de-DE" w:eastAsia="de-DE"/>
        </w:rPr>
      </w:pPr>
      <w:r>
        <w:t>A.15</w:t>
      </w:r>
      <w:r>
        <w:rPr>
          <w:rFonts w:asciiTheme="minorHAnsi" w:eastAsiaTheme="minorEastAsia" w:hAnsiTheme="minorHAnsi" w:cstheme="minorBidi"/>
          <w:szCs w:val="22"/>
          <w:lang w:val="de-DE" w:eastAsia="de-DE"/>
        </w:rPr>
        <w:tab/>
      </w:r>
      <w:r>
        <w:t>Use Case 14: 6DOF VR conferencing</w:t>
      </w:r>
      <w:r>
        <w:tab/>
      </w:r>
      <w:r>
        <w:fldChar w:fldCharType="begin"/>
      </w:r>
      <w:r>
        <w:instrText xml:space="preserve"> PAGEREF _Toc33042096 \h </w:instrText>
      </w:r>
      <w:r>
        <w:fldChar w:fldCharType="separate"/>
      </w:r>
      <w:r>
        <w:t>107</w:t>
      </w:r>
      <w:r>
        <w:fldChar w:fldCharType="end"/>
      </w:r>
    </w:p>
    <w:p w14:paraId="5309BD53" w14:textId="0CA4F86B" w:rsidR="0053516D" w:rsidRDefault="0053516D">
      <w:pPr>
        <w:pStyle w:val="TOC1"/>
        <w:rPr>
          <w:rFonts w:asciiTheme="minorHAnsi" w:eastAsiaTheme="minorEastAsia" w:hAnsiTheme="minorHAnsi" w:cstheme="minorBidi"/>
          <w:szCs w:val="22"/>
          <w:lang w:val="de-DE" w:eastAsia="de-DE"/>
        </w:rPr>
      </w:pPr>
      <w:r>
        <w:t>A.16</w:t>
      </w:r>
      <w:r>
        <w:rPr>
          <w:rFonts w:asciiTheme="minorHAnsi" w:eastAsiaTheme="minorEastAsia" w:hAnsiTheme="minorHAnsi" w:cstheme="minorBidi"/>
          <w:szCs w:val="22"/>
          <w:lang w:val="de-DE" w:eastAsia="de-DE"/>
        </w:rPr>
        <w:tab/>
      </w:r>
      <w:r>
        <w:t>Use Case 15: XR Meeting</w:t>
      </w:r>
      <w:r>
        <w:tab/>
      </w:r>
      <w:r>
        <w:fldChar w:fldCharType="begin"/>
      </w:r>
      <w:r>
        <w:instrText xml:space="preserve"> PAGEREF _Toc33042097 \h </w:instrText>
      </w:r>
      <w:r>
        <w:fldChar w:fldCharType="separate"/>
      </w:r>
      <w:r>
        <w:t>110</w:t>
      </w:r>
      <w:r>
        <w:fldChar w:fldCharType="end"/>
      </w:r>
    </w:p>
    <w:p w14:paraId="37B0EDE6" w14:textId="28E66C2F" w:rsidR="0053516D" w:rsidRDefault="0053516D">
      <w:pPr>
        <w:pStyle w:val="TOC1"/>
        <w:rPr>
          <w:rFonts w:asciiTheme="minorHAnsi" w:eastAsiaTheme="minorEastAsia" w:hAnsiTheme="minorHAnsi" w:cstheme="minorBidi"/>
          <w:szCs w:val="22"/>
          <w:lang w:val="de-DE" w:eastAsia="de-DE"/>
        </w:rPr>
      </w:pPr>
      <w:r>
        <w:t>A.17</w:t>
      </w:r>
      <w:r>
        <w:rPr>
          <w:rFonts w:asciiTheme="minorHAnsi" w:eastAsiaTheme="minorEastAsia" w:hAnsiTheme="minorHAnsi" w:cstheme="minorBidi"/>
          <w:szCs w:val="22"/>
          <w:lang w:val="de-DE" w:eastAsia="de-DE"/>
        </w:rPr>
        <w:tab/>
      </w:r>
      <w:r>
        <w:t>Use Case 16: Convention / Poster Session</w:t>
      </w:r>
      <w:r>
        <w:tab/>
      </w:r>
      <w:r>
        <w:fldChar w:fldCharType="begin"/>
      </w:r>
      <w:r>
        <w:instrText xml:space="preserve"> PAGEREF _Toc33042098 \h </w:instrText>
      </w:r>
      <w:r>
        <w:fldChar w:fldCharType="separate"/>
      </w:r>
      <w:r>
        <w:t>114</w:t>
      </w:r>
      <w:r>
        <w:fldChar w:fldCharType="end"/>
      </w:r>
    </w:p>
    <w:p w14:paraId="19A354BE" w14:textId="54CE5088" w:rsidR="0053516D" w:rsidRDefault="0053516D">
      <w:pPr>
        <w:pStyle w:val="TOC1"/>
        <w:rPr>
          <w:rFonts w:asciiTheme="minorHAnsi" w:eastAsiaTheme="minorEastAsia" w:hAnsiTheme="minorHAnsi" w:cstheme="minorBidi"/>
          <w:szCs w:val="22"/>
          <w:lang w:val="de-DE" w:eastAsia="de-DE"/>
        </w:rPr>
      </w:pPr>
      <w:r>
        <w:t>A.18</w:t>
      </w:r>
      <w:r>
        <w:rPr>
          <w:rFonts w:asciiTheme="minorHAnsi" w:eastAsiaTheme="minorEastAsia" w:hAnsiTheme="minorHAnsi" w:cstheme="minorBidi"/>
          <w:szCs w:val="22"/>
          <w:lang w:val="de-DE" w:eastAsia="de-DE"/>
        </w:rPr>
        <w:tab/>
      </w:r>
      <w:r>
        <w:t>Use Case 17: AR animated avatar calls</w:t>
      </w:r>
      <w:r>
        <w:tab/>
      </w:r>
      <w:r>
        <w:fldChar w:fldCharType="begin"/>
      </w:r>
      <w:r>
        <w:instrText xml:space="preserve"> PAGEREF _Toc33042099 \h </w:instrText>
      </w:r>
      <w:r>
        <w:fldChar w:fldCharType="separate"/>
      </w:r>
      <w:r>
        <w:t>119</w:t>
      </w:r>
      <w:r>
        <w:fldChar w:fldCharType="end"/>
      </w:r>
    </w:p>
    <w:p w14:paraId="29F6BBBD" w14:textId="7CAC68FA" w:rsidR="0053516D" w:rsidRDefault="0053516D">
      <w:pPr>
        <w:pStyle w:val="TOC1"/>
        <w:rPr>
          <w:rFonts w:asciiTheme="minorHAnsi" w:eastAsiaTheme="minorEastAsia" w:hAnsiTheme="minorHAnsi" w:cstheme="minorBidi"/>
          <w:szCs w:val="22"/>
          <w:lang w:val="de-DE" w:eastAsia="de-DE"/>
        </w:rPr>
      </w:pPr>
      <w:r>
        <w:t>A.19</w:t>
      </w:r>
      <w:r>
        <w:rPr>
          <w:rFonts w:asciiTheme="minorHAnsi" w:eastAsiaTheme="minorEastAsia" w:hAnsiTheme="minorHAnsi" w:cstheme="minorBidi"/>
          <w:szCs w:val="22"/>
          <w:lang w:val="de-DE" w:eastAsia="de-DE"/>
        </w:rPr>
        <w:tab/>
      </w:r>
      <w:r>
        <w:t>Use Case 18: AR avatar multi-party calls</w:t>
      </w:r>
      <w:r>
        <w:tab/>
      </w:r>
      <w:r>
        <w:fldChar w:fldCharType="begin"/>
      </w:r>
      <w:r>
        <w:instrText xml:space="preserve"> PAGEREF _Toc33042100 \h </w:instrText>
      </w:r>
      <w:r>
        <w:fldChar w:fldCharType="separate"/>
      </w:r>
      <w:r>
        <w:t>120</w:t>
      </w:r>
      <w:r>
        <w:fldChar w:fldCharType="end"/>
      </w:r>
    </w:p>
    <w:p w14:paraId="798D1CC5" w14:textId="57BC6478" w:rsidR="0053516D" w:rsidRPr="0053516D" w:rsidRDefault="0053516D">
      <w:pPr>
        <w:pStyle w:val="TOC1"/>
        <w:rPr>
          <w:rFonts w:asciiTheme="minorHAnsi" w:eastAsiaTheme="minorEastAsia" w:hAnsiTheme="minorHAnsi" w:cstheme="minorBidi"/>
          <w:szCs w:val="22"/>
          <w:lang w:val="en-US" w:eastAsia="de-DE"/>
        </w:rPr>
      </w:pPr>
      <w:r>
        <w:t>A.20</w:t>
      </w:r>
      <w:r w:rsidRPr="0053516D">
        <w:rPr>
          <w:rFonts w:asciiTheme="minorHAnsi" w:eastAsiaTheme="minorEastAsia" w:hAnsiTheme="minorHAnsi" w:cstheme="minorBidi"/>
          <w:szCs w:val="22"/>
          <w:lang w:val="en-US" w:eastAsia="de-DE"/>
        </w:rPr>
        <w:tab/>
      </w:r>
      <w:r>
        <w:t>Use Case 19: Front-facing camera video multi-party calls</w:t>
      </w:r>
      <w:r>
        <w:tab/>
      </w:r>
      <w:r>
        <w:fldChar w:fldCharType="begin"/>
      </w:r>
      <w:r>
        <w:instrText xml:space="preserve"> PAGEREF _Toc33042101 \h </w:instrText>
      </w:r>
      <w:r>
        <w:fldChar w:fldCharType="separate"/>
      </w:r>
      <w:r>
        <w:t>121</w:t>
      </w:r>
      <w:r>
        <w:fldChar w:fldCharType="end"/>
      </w:r>
    </w:p>
    <w:p w14:paraId="3595ACF9" w14:textId="5E93E899" w:rsidR="0053516D" w:rsidRPr="0053516D" w:rsidRDefault="0053516D">
      <w:pPr>
        <w:pStyle w:val="TOC1"/>
        <w:rPr>
          <w:rFonts w:asciiTheme="minorHAnsi" w:eastAsiaTheme="minorEastAsia" w:hAnsiTheme="minorHAnsi" w:cstheme="minorBidi"/>
          <w:szCs w:val="22"/>
          <w:lang w:val="en-US" w:eastAsia="de-DE"/>
        </w:rPr>
      </w:pPr>
      <w:r>
        <w:t>A.21</w:t>
      </w:r>
      <w:r w:rsidRPr="0053516D">
        <w:rPr>
          <w:rFonts w:asciiTheme="minorHAnsi" w:eastAsiaTheme="minorEastAsia" w:hAnsiTheme="minorHAnsi" w:cstheme="minorBidi"/>
          <w:szCs w:val="22"/>
          <w:lang w:val="en-US" w:eastAsia="de-DE"/>
        </w:rPr>
        <w:tab/>
      </w:r>
      <w:r>
        <w:t xml:space="preserve">Use Case 20: </w:t>
      </w:r>
      <w:r>
        <w:rPr>
          <w:lang w:eastAsia="zh-CN"/>
        </w:rPr>
        <w:t>AR Streaming with Localization Registry</w:t>
      </w:r>
      <w:r>
        <w:tab/>
      </w:r>
      <w:r>
        <w:fldChar w:fldCharType="begin"/>
      </w:r>
      <w:r>
        <w:instrText xml:space="preserve"> PAGEREF _Toc33042102 \h </w:instrText>
      </w:r>
      <w:r>
        <w:fldChar w:fldCharType="separate"/>
      </w:r>
      <w:r>
        <w:t>123</w:t>
      </w:r>
      <w:r>
        <w:fldChar w:fldCharType="end"/>
      </w:r>
    </w:p>
    <w:p w14:paraId="4A19AC97" w14:textId="790CC9F3" w:rsidR="0053516D" w:rsidRPr="0053516D" w:rsidRDefault="0053516D">
      <w:pPr>
        <w:pStyle w:val="TOC1"/>
        <w:rPr>
          <w:rFonts w:asciiTheme="minorHAnsi" w:eastAsiaTheme="minorEastAsia" w:hAnsiTheme="minorHAnsi" w:cstheme="minorBidi"/>
          <w:szCs w:val="22"/>
          <w:lang w:val="en-US" w:eastAsia="de-DE"/>
        </w:rPr>
      </w:pPr>
      <w:r>
        <w:t>A.22</w:t>
      </w:r>
      <w:r w:rsidRPr="0053516D">
        <w:rPr>
          <w:rFonts w:asciiTheme="minorHAnsi" w:eastAsiaTheme="minorEastAsia" w:hAnsiTheme="minorHAnsi" w:cstheme="minorBidi"/>
          <w:szCs w:val="22"/>
          <w:lang w:val="en-US" w:eastAsia="de-DE"/>
        </w:rPr>
        <w:tab/>
      </w:r>
      <w:r>
        <w:t xml:space="preserve">Use Case 21: </w:t>
      </w:r>
      <w:r>
        <w:rPr>
          <w:lang w:eastAsia="zh-CN"/>
        </w:rPr>
        <w:t>Immersive 6DoF Streaming with Social Interaction</w:t>
      </w:r>
      <w:r>
        <w:tab/>
      </w:r>
      <w:r>
        <w:fldChar w:fldCharType="begin"/>
      </w:r>
      <w:r>
        <w:instrText xml:space="preserve"> PAGEREF _Toc33042103 \h </w:instrText>
      </w:r>
      <w:r>
        <w:fldChar w:fldCharType="separate"/>
      </w:r>
      <w:r>
        <w:t>124</w:t>
      </w:r>
      <w:r>
        <w:fldChar w:fldCharType="end"/>
      </w:r>
    </w:p>
    <w:p w14:paraId="55FEF86B" w14:textId="46573010" w:rsidR="0053516D" w:rsidRPr="0053516D" w:rsidRDefault="0053516D">
      <w:pPr>
        <w:pStyle w:val="TOC1"/>
        <w:rPr>
          <w:rFonts w:asciiTheme="minorHAnsi" w:eastAsiaTheme="minorEastAsia" w:hAnsiTheme="minorHAnsi" w:cstheme="minorBidi"/>
          <w:szCs w:val="22"/>
          <w:lang w:val="en-US" w:eastAsia="de-DE"/>
        </w:rPr>
      </w:pPr>
      <w:r>
        <w:t>A.23</w:t>
      </w:r>
      <w:r w:rsidRPr="0053516D">
        <w:rPr>
          <w:rFonts w:asciiTheme="minorHAnsi" w:eastAsiaTheme="minorEastAsia" w:hAnsiTheme="minorHAnsi" w:cstheme="minorBidi"/>
          <w:szCs w:val="22"/>
          <w:lang w:val="en-US" w:eastAsia="de-DE"/>
        </w:rPr>
        <w:tab/>
      </w:r>
      <w:r>
        <w:t xml:space="preserve">Use Case 22: </w:t>
      </w:r>
      <w:r>
        <w:rPr>
          <w:lang w:eastAsia="zh-CN"/>
        </w:rPr>
        <w:t>5G Online Gaming party</w:t>
      </w:r>
      <w:r>
        <w:tab/>
      </w:r>
      <w:r>
        <w:fldChar w:fldCharType="begin"/>
      </w:r>
      <w:r>
        <w:instrText xml:space="preserve"> PAGEREF _Toc33042104 \h </w:instrText>
      </w:r>
      <w:r>
        <w:fldChar w:fldCharType="separate"/>
      </w:r>
      <w:r>
        <w:t>126</w:t>
      </w:r>
      <w:r>
        <w:fldChar w:fldCharType="end"/>
      </w:r>
    </w:p>
    <w:p w14:paraId="318CF95D" w14:textId="3E6A5CCA" w:rsidR="0053516D" w:rsidRPr="0053516D" w:rsidRDefault="0053516D">
      <w:pPr>
        <w:pStyle w:val="TOC1"/>
        <w:rPr>
          <w:rFonts w:asciiTheme="minorHAnsi" w:eastAsiaTheme="minorEastAsia" w:hAnsiTheme="minorHAnsi" w:cstheme="minorBidi"/>
          <w:szCs w:val="22"/>
          <w:lang w:val="en-US" w:eastAsia="de-DE"/>
        </w:rPr>
      </w:pPr>
      <w:r>
        <w:t>A.24</w:t>
      </w:r>
      <w:r w:rsidRPr="0053516D">
        <w:rPr>
          <w:rFonts w:asciiTheme="minorHAnsi" w:eastAsiaTheme="minorEastAsia" w:hAnsiTheme="minorHAnsi" w:cstheme="minorBidi"/>
          <w:szCs w:val="22"/>
          <w:lang w:val="en-US" w:eastAsia="de-DE"/>
        </w:rPr>
        <w:tab/>
      </w:r>
      <w:r>
        <w:t xml:space="preserve">Use Case 23: </w:t>
      </w:r>
      <w:r>
        <w:rPr>
          <w:lang w:eastAsia="zh-CN"/>
        </w:rPr>
        <w:t>5G Shared Spatial Data</w:t>
      </w:r>
      <w:r>
        <w:tab/>
      </w:r>
      <w:r>
        <w:fldChar w:fldCharType="begin"/>
      </w:r>
      <w:r>
        <w:instrText xml:space="preserve"> PAGEREF _Toc33042105 \h </w:instrText>
      </w:r>
      <w:r>
        <w:fldChar w:fldCharType="separate"/>
      </w:r>
      <w:r>
        <w:t>128</w:t>
      </w:r>
      <w:r>
        <w:fldChar w:fldCharType="end"/>
      </w:r>
    </w:p>
    <w:p w14:paraId="08472C1F" w14:textId="5681A28E" w:rsidR="0053516D" w:rsidRPr="0053516D" w:rsidRDefault="0053516D">
      <w:pPr>
        <w:pStyle w:val="TOC9"/>
        <w:rPr>
          <w:rFonts w:asciiTheme="minorHAnsi" w:eastAsiaTheme="minorEastAsia" w:hAnsiTheme="minorHAnsi" w:cstheme="minorBidi"/>
          <w:b w:val="0"/>
          <w:szCs w:val="22"/>
          <w:lang w:val="en-US" w:eastAsia="de-DE"/>
        </w:rPr>
      </w:pPr>
      <w:r>
        <w:t>Annex B: Change history</w:t>
      </w:r>
      <w:r>
        <w:tab/>
      </w:r>
      <w:r>
        <w:fldChar w:fldCharType="begin"/>
      </w:r>
      <w:r>
        <w:instrText xml:space="preserve"> PAGEREF _Toc33042106 \h </w:instrText>
      </w:r>
      <w:r>
        <w:fldChar w:fldCharType="separate"/>
      </w:r>
      <w:r>
        <w:t>131</w:t>
      </w:r>
      <w:r>
        <w:fldChar w:fldCharType="end"/>
      </w:r>
    </w:p>
    <w:p w14:paraId="581FB8DD" w14:textId="2D7451BE" w:rsidR="00E8629F" w:rsidRPr="00DB3790" w:rsidRDefault="002F05D2">
      <w:r>
        <w:rPr>
          <w:noProof/>
          <w:sz w:val="22"/>
        </w:rPr>
        <w:fldChar w:fldCharType="end"/>
      </w:r>
    </w:p>
    <w:p w14:paraId="5403E9C0" w14:textId="77777777" w:rsidR="00E8629F" w:rsidRPr="00DB3790" w:rsidRDefault="00E8629F">
      <w:pPr>
        <w:pStyle w:val="Heading1"/>
      </w:pPr>
      <w:bookmarkStart w:id="3" w:name="_Toc33041929"/>
      <w:r w:rsidRPr="00DB3790">
        <w:t>Foreword</w:t>
      </w:r>
      <w:bookmarkEnd w:id="3"/>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4" w:name="_Toc23169686"/>
      <w:bookmarkStart w:id="5" w:name="_Toc33041930"/>
      <w:bookmarkEnd w:id="0"/>
      <w:r w:rsidRPr="00DB3790">
        <w:t>Introduction</w:t>
      </w:r>
      <w:bookmarkEnd w:id="4"/>
      <w:bookmarkEnd w:id="5"/>
    </w:p>
    <w:p w14:paraId="167A8E67" w14:textId="492C357F" w:rsidR="00FA0A43" w:rsidRDefault="00A55EE6" w:rsidP="00FA0A43">
      <w:r>
        <w:t xml:space="preserve">This Technical Report </w:t>
      </w:r>
      <w:r w:rsidR="006F70A4" w:rsidRPr="00DB3790">
        <w:t xml:space="preserve">collects information on eXtended Reality (XR) in the context of 5G radio and network services. Extended reality (XR) refers to all real-and-virtual combined environments and </w:t>
      </w:r>
      <w:r w:rsidR="009506EF">
        <w:t xml:space="preserve">associated </w:t>
      </w:r>
      <w:r w:rsidR="006F70A4" w:rsidRPr="00DB3790">
        <w:t>human-machine interactions generated by computer technology and wearables. It includes representative forms such as augmented reality (AR), mixed reality (MR), and virtual reality (VR) and the areas interpolated among them.</w:t>
      </w:r>
      <w:r w:rsidR="00F00BE5">
        <w:t xml:space="preserve"> </w:t>
      </w:r>
      <w:r w:rsidR="00FA0A43">
        <w:t xml:space="preserve">In this Technical Report, </w:t>
      </w:r>
      <w:r w:rsidR="00AD770C">
        <w:t xml:space="preserve">baseline technologies for XR type of services and applications are introduced </w:t>
      </w:r>
      <w:r w:rsidR="00FA0A43">
        <w:t>outlining the QoE/QoS issues of XR-based services, the delivery of XR in the 5G system,</w:t>
      </w:r>
      <w:r>
        <w:t xml:space="preserve"> and</w:t>
      </w:r>
      <w:r w:rsidR="00FA0A43">
        <w:t xml:space="preserve"> an architectural model of 5G media streaming defined in TS 26.501. In addition to the conventional service categor</w:t>
      </w:r>
      <w:r w:rsidR="009506EF">
        <w:t>y</w:t>
      </w:r>
      <w:r w:rsidR="00FA0A43">
        <w:t xml:space="preserve">, interactive, streaming, download, </w:t>
      </w:r>
      <w:r w:rsidR="009506EF">
        <w:t xml:space="preserve">and </w:t>
      </w:r>
      <w:r w:rsidR="00FA0A43">
        <w:t xml:space="preserve">split compute/rendering </w:t>
      </w:r>
      <w:r w:rsidR="009506EF">
        <w:t xml:space="preserve">are </w:t>
      </w:r>
      <w:r w:rsidR="00FA0A43">
        <w:t>identified as new delivery categor</w:t>
      </w:r>
      <w:r w:rsidR="009506EF">
        <w:t>ies</w:t>
      </w:r>
      <w:r w:rsidR="00FA0A43">
        <w:t xml:space="preserve">. A survey of 3D, XR visual and audio formats </w:t>
      </w:r>
      <w:r w:rsidR="009506EF">
        <w:t xml:space="preserve">is also </w:t>
      </w:r>
      <w:r w:rsidR="00FA0A43">
        <w:t>provided.</w:t>
      </w:r>
    </w:p>
    <w:p w14:paraId="52AA9927" w14:textId="562B5E27" w:rsidR="006F70A4" w:rsidRPr="00DB3790" w:rsidRDefault="00FA0A43" w:rsidP="00FA0A43">
      <w:r>
        <w:t xml:space="preserve">Use cases and device types </w:t>
      </w:r>
      <w:r w:rsidR="00A55EE6">
        <w:t>a</w:t>
      </w:r>
      <w:r w:rsidR="00821F18">
        <w:t>re</w:t>
      </w:r>
      <w:r>
        <w:t xml:space="preserve"> classified, and processing and media centric architectures are introduced. This includes viewport independent and dependent streaming, as well as different distributed computing architecture</w:t>
      </w:r>
      <w:r w:rsidR="00A55EE6">
        <w:t>s</w:t>
      </w:r>
      <w:r>
        <w:t xml:space="preserve"> for XR. Core use cases of XR include those unique to AR and MR in addition to those of VR discussed in </w:t>
      </w:r>
      <w:r w:rsidR="009506EF">
        <w:t xml:space="preserve">3GPP </w:t>
      </w:r>
      <w:r>
        <w:t xml:space="preserve">TR 26.918, ranging </w:t>
      </w:r>
      <w:r>
        <w:lastRenderedPageBreak/>
        <w:t>from offline sharing of 3D objects, real-time sharing, multimedia streaming, online gaming, mission critical applications, and multi-party call/conferences.</w:t>
      </w:r>
      <w:r w:rsidR="00E702FE">
        <w:t xml:space="preserve"> </w:t>
      </w:r>
      <w:r>
        <w:t xml:space="preserve">Based on the details in the report, </w:t>
      </w:r>
      <w:r w:rsidR="00E702FE">
        <w:t>proposals for potential standardi</w:t>
      </w:r>
      <w:r w:rsidR="00431B7F">
        <w:t>s</w:t>
      </w:r>
      <w:r w:rsidR="00E702FE">
        <w:t>ation areas are documented.</w:t>
      </w:r>
    </w:p>
    <w:p w14:paraId="75C24F05" w14:textId="77777777" w:rsidR="00E8629F" w:rsidRPr="00DB3790" w:rsidRDefault="00E8629F">
      <w:pPr>
        <w:pStyle w:val="Heading1"/>
      </w:pPr>
      <w:r w:rsidRPr="00DB3790">
        <w:br w:type="page"/>
      </w:r>
      <w:bookmarkStart w:id="6" w:name="_Toc23169687"/>
      <w:bookmarkStart w:id="7" w:name="_Toc33041931"/>
      <w:r w:rsidRPr="00DB3790">
        <w:lastRenderedPageBreak/>
        <w:t>1</w:t>
      </w:r>
      <w:r w:rsidRPr="00DB3790">
        <w:tab/>
        <w:t>Scope</w:t>
      </w:r>
      <w:bookmarkEnd w:id="6"/>
      <w:bookmarkEnd w:id="7"/>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0E64B654" w:rsidR="00FF39D4" w:rsidRPr="00DB3790" w:rsidRDefault="00F864EA" w:rsidP="00F864EA">
      <w:pPr>
        <w:pStyle w:val="B10"/>
      </w:pPr>
      <w:r w:rsidRPr="00DB3790">
        <w:t>-</w:t>
      </w:r>
      <w:r w:rsidRPr="00DB3790">
        <w:tab/>
      </w:r>
      <w:r w:rsidR="00FF39D4" w:rsidRPr="00DB3790">
        <w:t xml:space="preserve">Introducing Extended Reality by providing definitions, core technology enablers, a summary of devices and form factors, as well </w:t>
      </w:r>
      <w:r w:rsidR="009506EF">
        <w:t xml:space="preserve">as </w:t>
      </w:r>
      <w:r w:rsidR="00FF39D4" w:rsidRPr="00DB3790">
        <w:t>ongoing related work in 3GPP and elsewhere</w:t>
      </w:r>
      <w:r w:rsidR="009506EF">
        <w:t>,</w:t>
      </w:r>
    </w:p>
    <w:p w14:paraId="6A009434" w14:textId="208B8BA4" w:rsidR="006F70A4" w:rsidRPr="00DB3790" w:rsidRDefault="00F864EA" w:rsidP="00F864EA">
      <w:pPr>
        <w:pStyle w:val="B10"/>
      </w:pPr>
      <w:r w:rsidRPr="00DB3790">
        <w:t>-</w:t>
      </w:r>
      <w:r w:rsidRPr="00DB3790">
        <w:tab/>
      </w:r>
      <w:r w:rsidR="00FF39D4" w:rsidRPr="00DB3790">
        <w:t>Collecting and documenting core use cases in the context of Extended Reality</w:t>
      </w:r>
      <w:r w:rsidR="009506EF">
        <w:t>,</w:t>
      </w:r>
    </w:p>
    <w:p w14:paraId="334283B4" w14:textId="7E698C40"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r w:rsidR="009506EF">
        <w:t>,</w:t>
      </w:r>
    </w:p>
    <w:p w14:paraId="19C3710D" w14:textId="4E53254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r w:rsidR="009506EF">
        <w:t>,</w:t>
      </w:r>
    </w:p>
    <w:p w14:paraId="79D4BF55" w14:textId="48B373AE"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r w:rsidR="009506EF">
        <w:t>,</w:t>
      </w:r>
    </w:p>
    <w:p w14:paraId="71BD283F" w14:textId="1DE24040" w:rsidR="006210AB" w:rsidRDefault="00F864EA" w:rsidP="00F864EA">
      <w:pPr>
        <w:pStyle w:val="B10"/>
      </w:pPr>
      <w:r w:rsidRPr="00DB3790">
        <w:t>-</w:t>
      </w:r>
      <w:r w:rsidRPr="00DB3790">
        <w:tab/>
      </w:r>
      <w:r w:rsidR="006F70A4" w:rsidRPr="00DB3790">
        <w:t>Drawing conclusions on the potential needs for standardi</w:t>
      </w:r>
      <w:r w:rsidR="00431B7F">
        <w:t>s</w:t>
      </w:r>
      <w:r w:rsidR="006F70A4" w:rsidRPr="00DB3790">
        <w:t>ation in 3GPP.</w:t>
      </w:r>
    </w:p>
    <w:p w14:paraId="169EE712" w14:textId="77777777" w:rsidR="00AF16CB" w:rsidRPr="00AF16CB" w:rsidRDefault="00AF16CB" w:rsidP="00AF16CB">
      <w:pPr>
        <w:pStyle w:val="Heading1"/>
      </w:pPr>
      <w:bookmarkStart w:id="8" w:name="_Toc23169688"/>
      <w:bookmarkStart w:id="9" w:name="_Toc33041932"/>
      <w:r w:rsidRPr="00AF16CB">
        <w:t>2</w:t>
      </w:r>
      <w:r w:rsidRPr="00AF16CB">
        <w:tab/>
        <w:t>References</w:t>
      </w:r>
      <w:bookmarkEnd w:id="8"/>
      <w:bookmarkEnd w:id="9"/>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7FB21D8B" w14:textId="314CA8B0" w:rsidR="00AF16CB" w:rsidRPr="00DB3790" w:rsidRDefault="00AF16CB" w:rsidP="00AF16CB">
      <w:pPr>
        <w:pStyle w:val="EX"/>
      </w:pPr>
      <w:r w:rsidRPr="00DB3790">
        <w:t>[4]</w:t>
      </w:r>
      <w:r w:rsidRPr="00DB3790">
        <w:tab/>
        <w:t xml:space="preserve">ARCore, </w:t>
      </w:r>
      <w:r w:rsidR="009506EF" w:rsidRPr="00A84A4B">
        <w:t>https://developers.google.com/ar/</w:t>
      </w:r>
    </w:p>
    <w:p w14:paraId="6F244798" w14:textId="64F03915" w:rsidR="00AF16CB" w:rsidRPr="00DB3790" w:rsidRDefault="00AF16CB" w:rsidP="00AF16CB">
      <w:pPr>
        <w:pStyle w:val="EX"/>
      </w:pPr>
      <w:r w:rsidRPr="00DB3790">
        <w:t>[5]</w:t>
      </w:r>
      <w:r w:rsidRPr="00DB3790">
        <w:tab/>
        <w:t xml:space="preserve">ARKit, </w:t>
      </w:r>
      <w:r w:rsidR="009506EF" w:rsidRPr="00A84A4B">
        <w:t>https://developer.apple.com/arkit/</w:t>
      </w:r>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6ECACFF7" w:rsidR="00AF16CB" w:rsidRDefault="00AF16CB" w:rsidP="00AF16CB">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w:t>
      </w:r>
      <w:r>
        <w:rPr>
          <w:lang w:val="en-US"/>
        </w:rPr>
        <w:t>.</w:t>
      </w:r>
    </w:p>
    <w:p w14:paraId="21860EE0" w14:textId="77777777" w:rsidR="00AF16CB" w:rsidRDefault="00AF16CB" w:rsidP="00AF16CB">
      <w:pPr>
        <w:pStyle w:val="EX"/>
        <w:rPr>
          <w:lang w:val="en-US"/>
        </w:rPr>
      </w:pPr>
      <w:r w:rsidRPr="00176A65">
        <w:rPr>
          <w:lang w:val="de-DE"/>
        </w:rPr>
        <w:t>[9]</w:t>
      </w:r>
      <w:r w:rsidRPr="00176A65">
        <w:rPr>
          <w:lang w:val="de-DE"/>
        </w:rPr>
        <w:tab/>
        <w:t xml:space="preserve">Schuemie, Martijn J., Peter Van Der Straaten, Merel Krijn, and Charles A.P.G. Van Der Mast. </w:t>
      </w:r>
      <w:r w:rsidRPr="00176A65">
        <w:rPr>
          <w:lang w:val="en-US"/>
        </w:rPr>
        <w:t>“</w:t>
      </w:r>
      <w:hyperlink r:id="rId13" w:tgtFrame="_blank" w:history="1">
        <w:r w:rsidRPr="00176A65">
          <w:rPr>
            <w:lang w:val="en-US"/>
          </w:rPr>
          <w:t>Research on Presence in Virtual Reality: A Survey.</w:t>
        </w:r>
      </w:hyperlink>
      <w:r w:rsidRPr="00176A65">
        <w:rPr>
          <w:lang w:val="en-US"/>
        </w:rPr>
        <w:t>” CyberPsychology &amp; Behavior, Vol. 4, No. 2. April 2001.</w:t>
      </w:r>
    </w:p>
    <w:p w14:paraId="2EF55E86" w14:textId="7FAB56EF" w:rsidR="00AF16CB" w:rsidRDefault="00AF16CB" w:rsidP="00AF16CB">
      <w:pPr>
        <w:pStyle w:val="EX"/>
        <w:rPr>
          <w:lang w:val="en-US"/>
        </w:rPr>
      </w:pPr>
      <w:r>
        <w:rPr>
          <w:lang w:val="en-US"/>
        </w:rPr>
        <w:t>[10]</w:t>
      </w:r>
      <w:r>
        <w:rPr>
          <w:lang w:val="en-US"/>
        </w:rPr>
        <w:tab/>
      </w:r>
      <w:r w:rsidRPr="00176A65">
        <w:rPr>
          <w:lang w:val="en-US"/>
        </w:rPr>
        <w:t xml:space="preserve">Ching, Teo Choong. </w:t>
      </w:r>
      <w:r w:rsidR="009E1899">
        <w:rPr>
          <w:lang w:val="en-US"/>
        </w:rPr>
        <w:t>"</w:t>
      </w:r>
      <w:hyperlink r:id="rId14" w:tgtFrame="_blank" w:history="1">
        <w:r w:rsidRPr="00176A65">
          <w:rPr>
            <w:lang w:val="en-US"/>
          </w:rPr>
          <w:t>The Concept of Presence in Virtual Reality.</w:t>
        </w:r>
      </w:hyperlink>
      <w:r w:rsidR="009E1899">
        <w:rPr>
          <w:lang w:val="en-US"/>
        </w:rPr>
        <w:t>"</w:t>
      </w:r>
      <w:r w:rsidRPr="00176A65">
        <w:rPr>
          <w:lang w:val="en-US"/>
        </w:rPr>
        <w:t xml:space="preserve"> Medium. 27 August 2016.</w:t>
      </w:r>
    </w:p>
    <w:p w14:paraId="16380888" w14:textId="205CE794" w:rsidR="00AF16CB" w:rsidRDefault="00AF16CB" w:rsidP="00AF16CB">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xml:space="preserve">. </w:t>
      </w:r>
      <w:r w:rsidR="009E1899">
        <w:rPr>
          <w:lang w:val="en-US"/>
        </w:rPr>
        <w:t>"</w:t>
      </w:r>
      <w:r w:rsidRPr="008B363B">
        <w:rPr>
          <w:lang w:val="en-US"/>
        </w:rPr>
        <w:t>Don't Break the Spell: Creating Presence in Virtual Reality</w:t>
      </w:r>
      <w:r w:rsidR="009E1899">
        <w:rPr>
          <w:lang w:val="en-US"/>
        </w:rPr>
        <w:t>"</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EAC18AD" w14:textId="77777777" w:rsidR="00AF16CB" w:rsidRDefault="00AF16CB" w:rsidP="00AF16CB">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2B3BABCC" w14:textId="77777777" w:rsidR="00AF16CB" w:rsidRDefault="00AF16CB" w:rsidP="00AF16CB">
      <w:pPr>
        <w:pStyle w:val="EX"/>
      </w:pPr>
      <w:r>
        <w:lastRenderedPageBreak/>
        <w:t>[13]</w:t>
      </w:r>
      <w:r>
        <w:tab/>
        <w:t>3GPP TS 22.173: "IP Multimedia Core Network Subsystem (IMS) Multimedia Telephony Service and supplementary services; Stage 1".</w:t>
      </w:r>
    </w:p>
    <w:p w14:paraId="2B3A69D5" w14:textId="0EB2A50B" w:rsidR="00AF16CB" w:rsidRDefault="00AF16CB" w:rsidP="00AF16CB">
      <w:pPr>
        <w:pStyle w:val="EX"/>
      </w:pPr>
      <w:r>
        <w:t>[14]</w:t>
      </w:r>
      <w:r>
        <w:tab/>
        <w:t>3GPP TS 26.114: "IP Multimedia Subsystem (IMS); Multimedia Telephony; Media handling and interaction".</w:t>
      </w:r>
    </w:p>
    <w:p w14:paraId="7AFAD71C" w14:textId="76725C4D" w:rsidR="00AF16CB" w:rsidRDefault="00AF16CB" w:rsidP="00AF16CB">
      <w:pPr>
        <w:pStyle w:val="EX"/>
      </w:pPr>
      <w:r>
        <w:t>[15]</w:t>
      </w:r>
      <w:r>
        <w:tab/>
        <w:t>3GPP TR 22.891 "</w:t>
      </w:r>
      <w:r w:rsidRPr="008B67E3">
        <w:t>Feasibility Study on New Services and Markets Technology</w:t>
      </w:r>
      <w:r>
        <w:t>"</w:t>
      </w:r>
      <w:r w:rsidR="009506EF">
        <w:t>.</w:t>
      </w:r>
    </w:p>
    <w:p w14:paraId="169838AE" w14:textId="6F6D7A1D" w:rsidR="00D06302" w:rsidRDefault="00D06302" w:rsidP="00AF16CB">
      <w:pPr>
        <w:pStyle w:val="EX"/>
      </w:pPr>
      <w:r>
        <w:t>[16]</w:t>
      </w:r>
      <w:r>
        <w:tab/>
      </w:r>
      <w:r w:rsidR="004D7239">
        <w:t>Khronos</w:t>
      </w:r>
      <w:r w:rsidR="004A4FE0">
        <w:t>, "The OpenXR Specification"</w:t>
      </w:r>
      <w:r w:rsidR="003E1388">
        <w:t xml:space="preserve">, Jan 25, 2020, </w:t>
      </w:r>
      <w:hyperlink r:id="rId15" w:anchor="introduction" w:history="1">
        <w:r w:rsidR="003E1388">
          <w:rPr>
            <w:rStyle w:val="Hyperlink"/>
          </w:rPr>
          <w:t>https://www.khronos.org/registry/OpenXR/specs/1.0/html/xrspec.html#introduction</w:t>
        </w:r>
      </w:hyperlink>
    </w:p>
    <w:p w14:paraId="55F2ABEF" w14:textId="090793F3" w:rsidR="00E93284" w:rsidRDefault="00E93284" w:rsidP="00185097">
      <w:pPr>
        <w:pStyle w:val="EX"/>
      </w:pPr>
      <w:r>
        <w:t>[17]</w:t>
      </w:r>
      <w:r>
        <w:tab/>
        <w:t>W3C, "</w:t>
      </w:r>
      <w:r w:rsidR="00014F3B" w:rsidRPr="00014F3B">
        <w:t>WebXR Device API</w:t>
      </w:r>
      <w:r>
        <w:t xml:space="preserve">", </w:t>
      </w:r>
      <w:hyperlink r:id="rId16" w:history="1">
        <w:r w:rsidR="00185097">
          <w:rPr>
            <w:rStyle w:val="Hyperlink"/>
          </w:rPr>
          <w:t>https://www.w3.org/TR/webxr/</w:t>
        </w:r>
      </w:hyperlink>
    </w:p>
    <w:p w14:paraId="1A7D4C05" w14:textId="22073FF7" w:rsidR="00453354" w:rsidRDefault="00453354" w:rsidP="00453354">
      <w:pPr>
        <w:pStyle w:val="EX"/>
      </w:pPr>
      <w:r>
        <w:t>[18]</w:t>
      </w:r>
      <w:r>
        <w:tab/>
      </w:r>
      <w:r w:rsidRPr="00174DE2">
        <w:t>Rolland, Jannick &amp; Holloway, Richard &amp; Fuchs, Henry. (1994). Comparison of optical and video see-through, head-mounted displays. Proceedings of SPIE - The International Society for Optical Engineering. 10.1117/12.197322.</w:t>
      </w:r>
    </w:p>
    <w:p w14:paraId="041B38FF" w14:textId="1C4BF6DA" w:rsidR="00AF16CB" w:rsidRDefault="00AF16CB" w:rsidP="00453354">
      <w:pPr>
        <w:pStyle w:val="EX"/>
      </w:pPr>
      <w:r w:rsidRPr="00DB0200">
        <w:t>[</w:t>
      </w:r>
      <w:r w:rsidR="00046D29">
        <w:t>19</w:t>
      </w:r>
      <w:r w:rsidRPr="00DB0200">
        <w:t>]</w:t>
      </w:r>
      <w:r>
        <w:tab/>
      </w:r>
      <w:r w:rsidRPr="00CD6A0F">
        <w:rPr>
          <w:lang w:val="en-US"/>
        </w:rPr>
        <w:t>"</w:t>
      </w:r>
      <w:r w:rsidRPr="00DB0200">
        <w:t>Cloud Gaming: Architecture and Performance</w:t>
      </w:r>
      <w:r w:rsidRPr="00CD6A0F">
        <w:rPr>
          <w:lang w:val="en-US"/>
        </w:rPr>
        <w:t>"</w:t>
      </w:r>
      <w:r w:rsidRPr="00DB0200">
        <w:t>, Ryan Shea and Jiangchuan Liu, Simon Fraser University; Edith C.-H. Ngai, Uppsala University; Yong Cui, Tsinghua University; IEEE Network</w:t>
      </w:r>
      <w:r>
        <w:t>-</w:t>
      </w:r>
      <w:r w:rsidRPr="00DB0200">
        <w:t>July/August 2013.</w:t>
      </w:r>
    </w:p>
    <w:p w14:paraId="236650CD" w14:textId="2949CCDB" w:rsidR="00AF16CB" w:rsidRDefault="00AF16CB" w:rsidP="00AF16CB">
      <w:pPr>
        <w:pStyle w:val="EX"/>
      </w:pPr>
      <w:r>
        <w:t>[</w:t>
      </w:r>
      <w:r w:rsidR="00046D29">
        <w:t>20</w:t>
      </w:r>
      <w:r>
        <w:t>]</w:t>
      </w:r>
      <w:r>
        <w:tab/>
        <w:t>M. Claypool and K. Claypool. Latency and player actions in online games. Communications of the ACM, 49(11):40–45, 2006.</w:t>
      </w:r>
    </w:p>
    <w:p w14:paraId="27368ADC" w14:textId="64DE5769" w:rsidR="00AF16CB" w:rsidRDefault="00AF16CB" w:rsidP="00AF16CB">
      <w:pPr>
        <w:pStyle w:val="EX"/>
      </w:pPr>
      <w:r>
        <w:t>[</w:t>
      </w:r>
      <w:r w:rsidR="00FD01CF">
        <w:t>21</w:t>
      </w:r>
      <w:r>
        <w:t>]</w:t>
      </w:r>
      <w:r>
        <w:tab/>
        <w:t>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p>
    <w:p w14:paraId="7279F136" w14:textId="0F44C83A" w:rsidR="00AF16CB" w:rsidRDefault="00903852" w:rsidP="00AF16CB">
      <w:pPr>
        <w:pStyle w:val="EX"/>
      </w:pPr>
      <w:r>
        <w:t>[</w:t>
      </w:r>
      <w:r w:rsidR="00B00BF1">
        <w:rPr>
          <w:lang w:val="en-US"/>
        </w:rPr>
        <w:t>22</w:t>
      </w:r>
      <w:r w:rsidR="00AF16CB" w:rsidRPr="007419A3">
        <w:rPr>
          <w:lang w:val="en-US"/>
        </w:rPr>
        <w:t>]</w:t>
      </w:r>
      <w:r w:rsidR="00AF16CB" w:rsidRPr="007419A3">
        <w:rPr>
          <w:lang w:val="en-US"/>
        </w:rPr>
        <w:tab/>
        <w:t xml:space="preserve">Chen, K.-t., Huang, P., Wang, G.-s., Huang, C.-y., and Lei, C.-l. On </w:t>
      </w:r>
      <w:r w:rsidR="00AF16CB">
        <w:t>the Sensitivity of Online Game Playing Time to Network QoS. Proceedings of</w:t>
      </w:r>
      <w:r w:rsidR="00AF16CB" w:rsidRPr="0088763B">
        <w:rPr>
          <w:lang w:val="en-US"/>
        </w:rPr>
        <w:t xml:space="preserve"> </w:t>
      </w:r>
      <w:r w:rsidR="00AF16CB">
        <w:t>IEEE INFOCOM 2006 00, c (2006).</w:t>
      </w:r>
    </w:p>
    <w:p w14:paraId="5D5C8FFA" w14:textId="54A4B192" w:rsidR="00BD4EA7" w:rsidRDefault="00BD4EA7" w:rsidP="00BD4EA7">
      <w:pPr>
        <w:pStyle w:val="EX"/>
        <w:rPr>
          <w:lang w:val="en-US"/>
        </w:rPr>
      </w:pPr>
      <w:r w:rsidRPr="00FD6350">
        <w:rPr>
          <w:lang w:val="en-US"/>
        </w:rPr>
        <w:t>[</w:t>
      </w:r>
      <w:r>
        <w:rPr>
          <w:lang w:val="en-US"/>
        </w:rPr>
        <w:t>23</w:t>
      </w:r>
      <w:r w:rsidRPr="00FD6350">
        <w:rPr>
          <w:lang w:val="en-US"/>
        </w:rPr>
        <w:t>]</w:t>
      </w:r>
      <w:r w:rsidRPr="00FD6350">
        <w:rPr>
          <w:lang w:val="en-US"/>
        </w:rPr>
        <w:tab/>
      </w:r>
      <w:r w:rsidRPr="00FD6350">
        <w:rPr>
          <w:lang w:val="en-US"/>
        </w:rPr>
        <w:tab/>
        <w:t>3GPP TS 2</w:t>
      </w:r>
      <w:r>
        <w:rPr>
          <w:lang w:val="en-US"/>
        </w:rPr>
        <w:t>3</w:t>
      </w:r>
      <w:r w:rsidRPr="00FD6350">
        <w:rPr>
          <w:lang w:val="en-US"/>
        </w:rPr>
        <w:t>.501: "</w:t>
      </w:r>
      <w:r w:rsidR="00BC4EC9" w:rsidRPr="00BC4EC9">
        <w:rPr>
          <w:lang w:val="en-US"/>
        </w:rPr>
        <w:t>System architecture for the 5G System (5GS)</w:t>
      </w:r>
      <w:r w:rsidRPr="00FD6350">
        <w:rPr>
          <w:lang w:val="en-US"/>
        </w:rPr>
        <w:t>"</w:t>
      </w:r>
      <w:r>
        <w:rPr>
          <w:lang w:val="en-US"/>
        </w:rPr>
        <w:t>.</w:t>
      </w:r>
    </w:p>
    <w:p w14:paraId="4D3D210E" w14:textId="22E6974A" w:rsidR="00616479" w:rsidRDefault="0015252D" w:rsidP="0015252D">
      <w:pPr>
        <w:pStyle w:val="EX"/>
        <w:rPr>
          <w:lang w:val="en-US"/>
        </w:rPr>
      </w:pPr>
      <w:r w:rsidRPr="00FD6350">
        <w:rPr>
          <w:lang w:val="en-US"/>
        </w:rPr>
        <w:t>[</w:t>
      </w:r>
      <w:r>
        <w:rPr>
          <w:lang w:val="en-US"/>
        </w:rPr>
        <w:t>24</w:t>
      </w:r>
      <w:r w:rsidRPr="00FD6350">
        <w:rPr>
          <w:lang w:val="en-US"/>
        </w:rPr>
        <w:t>]</w:t>
      </w:r>
      <w:r w:rsidRPr="00FD6350">
        <w:rPr>
          <w:lang w:val="en-US"/>
        </w:rPr>
        <w:tab/>
      </w:r>
      <w:r w:rsidRPr="00FD6350">
        <w:rPr>
          <w:lang w:val="en-US"/>
        </w:rPr>
        <w:tab/>
        <w:t xml:space="preserve">3GPP TS </w:t>
      </w:r>
      <w:r w:rsidR="002E7210">
        <w:rPr>
          <w:lang w:val="en-US"/>
        </w:rPr>
        <w:t>38</w:t>
      </w:r>
      <w:r w:rsidRPr="00FD6350">
        <w:rPr>
          <w:lang w:val="en-US"/>
        </w:rPr>
        <w:t>.</w:t>
      </w:r>
      <w:r w:rsidR="002E7210">
        <w:rPr>
          <w:lang w:val="en-US"/>
        </w:rPr>
        <w:t>300</w:t>
      </w:r>
      <w:r w:rsidRPr="00FD6350">
        <w:rPr>
          <w:lang w:val="en-US"/>
        </w:rPr>
        <w:t>: "</w:t>
      </w:r>
      <w:r w:rsidR="002E7210" w:rsidRPr="002E7210">
        <w:rPr>
          <w:lang w:val="en-US"/>
        </w:rPr>
        <w:t>NR; Overall description; Stage-2</w:t>
      </w:r>
      <w:r w:rsidRPr="00FD6350">
        <w:rPr>
          <w:lang w:val="en-US"/>
        </w:rPr>
        <w:t>"</w:t>
      </w:r>
      <w:r>
        <w:rPr>
          <w:lang w:val="en-US"/>
        </w:rPr>
        <w:t>.</w:t>
      </w:r>
    </w:p>
    <w:p w14:paraId="2AFD6DA7" w14:textId="329EB140" w:rsidR="00830BD2" w:rsidRPr="00F657EB" w:rsidRDefault="00830BD2" w:rsidP="00830BD2">
      <w:pPr>
        <w:pStyle w:val="EX"/>
        <w:rPr>
          <w:lang w:val="en-US"/>
        </w:rPr>
      </w:pPr>
      <w:r w:rsidRPr="00FD6350">
        <w:rPr>
          <w:lang w:val="en-US"/>
        </w:rPr>
        <w:t>[</w:t>
      </w:r>
      <w:r>
        <w:rPr>
          <w:lang w:val="en-US"/>
        </w:rPr>
        <w:t>25</w:t>
      </w:r>
      <w:r w:rsidRPr="00FD6350">
        <w:rPr>
          <w:lang w:val="en-US"/>
        </w:rPr>
        <w:t>]</w:t>
      </w:r>
      <w:r w:rsidRPr="00FD6350">
        <w:rPr>
          <w:lang w:val="en-US"/>
        </w:rPr>
        <w:tab/>
      </w:r>
      <w:r w:rsidRPr="00FD6350">
        <w:rPr>
          <w:lang w:val="en-US"/>
        </w:rPr>
        <w:tab/>
        <w:t xml:space="preserve">3GPP TS </w:t>
      </w:r>
      <w:r>
        <w:rPr>
          <w:lang w:val="en-US"/>
        </w:rPr>
        <w:t>22</w:t>
      </w:r>
      <w:r w:rsidRPr="00FD6350">
        <w:rPr>
          <w:lang w:val="en-US"/>
        </w:rPr>
        <w:t>.</w:t>
      </w:r>
      <w:r>
        <w:rPr>
          <w:lang w:val="en-US"/>
        </w:rPr>
        <w:t>173</w:t>
      </w:r>
      <w:r w:rsidRPr="00FD6350">
        <w:rPr>
          <w:lang w:val="en-US"/>
        </w:rPr>
        <w:t>: "</w:t>
      </w:r>
      <w:r w:rsidR="00EF6955" w:rsidRPr="00EF6955">
        <w:rPr>
          <w:lang w:val="en-US"/>
        </w:rPr>
        <w:t>IP Multimedia Core Network Subsystem (IMS) Multimedia Telephony Service and supplementary services; Stage 1</w:t>
      </w:r>
      <w:r w:rsidRPr="00FD6350">
        <w:rPr>
          <w:lang w:val="en-US"/>
        </w:rPr>
        <w:t>"</w:t>
      </w:r>
      <w:r>
        <w:rPr>
          <w:lang w:val="en-US"/>
        </w:rPr>
        <w:t>.</w:t>
      </w:r>
    </w:p>
    <w:p w14:paraId="0346AC42" w14:textId="20F8FAF1" w:rsidR="00830BD2" w:rsidRPr="00A1508F" w:rsidRDefault="00830BD2" w:rsidP="00AC2E5E">
      <w:pPr>
        <w:pStyle w:val="EX"/>
        <w:rPr>
          <w:lang w:val="en-US"/>
        </w:rPr>
      </w:pPr>
      <w:r w:rsidRPr="00FD6350">
        <w:rPr>
          <w:lang w:val="en-US"/>
        </w:rPr>
        <w:t>[</w:t>
      </w:r>
      <w:r>
        <w:rPr>
          <w:lang w:val="en-US"/>
        </w:rPr>
        <w:t>26</w:t>
      </w:r>
      <w:r w:rsidRPr="00FD6350">
        <w:rPr>
          <w:lang w:val="en-US"/>
        </w:rPr>
        <w:t>]</w:t>
      </w:r>
      <w:r w:rsidRPr="00FD6350">
        <w:rPr>
          <w:lang w:val="en-US"/>
        </w:rPr>
        <w:tab/>
      </w:r>
      <w:r w:rsidRPr="00FD6350">
        <w:rPr>
          <w:lang w:val="en-US"/>
        </w:rPr>
        <w:tab/>
        <w:t xml:space="preserve">3GPP TS </w:t>
      </w:r>
      <w:r>
        <w:rPr>
          <w:lang w:val="en-US"/>
        </w:rPr>
        <w:t>26</w:t>
      </w:r>
      <w:r w:rsidRPr="00FD6350">
        <w:rPr>
          <w:lang w:val="en-US"/>
        </w:rPr>
        <w:t>.</w:t>
      </w:r>
      <w:r>
        <w:rPr>
          <w:lang w:val="en-US"/>
        </w:rPr>
        <w:t>114</w:t>
      </w:r>
      <w:r w:rsidRPr="00FD6350">
        <w:rPr>
          <w:lang w:val="en-US"/>
        </w:rPr>
        <w:t>: "</w:t>
      </w:r>
      <w:r w:rsidR="00F23EA7" w:rsidRPr="00F23EA7">
        <w:rPr>
          <w:lang w:val="en-US"/>
        </w:rPr>
        <w:t>IP Multimedia Subsystem (IMS); Multimedia telephony; Media handling and interaction</w:t>
      </w:r>
      <w:r w:rsidRPr="00FD6350">
        <w:rPr>
          <w:lang w:val="en-US"/>
        </w:rPr>
        <w:t>"</w:t>
      </w:r>
      <w:r>
        <w:rPr>
          <w:lang w:val="en-US"/>
        </w:rPr>
        <w:t>.</w:t>
      </w:r>
    </w:p>
    <w:p w14:paraId="4B2795E9" w14:textId="5CC2044D" w:rsidR="00AF16CB" w:rsidRDefault="00AF16CB" w:rsidP="00AF16CB">
      <w:pPr>
        <w:pStyle w:val="EX"/>
      </w:pPr>
      <w:r>
        <w:t>[</w:t>
      </w:r>
      <w:r w:rsidR="0038336E">
        <w:t>27</w:t>
      </w:r>
      <w:r>
        <w:t>]</w:t>
      </w:r>
      <w:r>
        <w:tab/>
        <w:t>3GPP TR 23.758: "</w:t>
      </w:r>
      <w:r w:rsidRPr="00232453">
        <w:t>Study on application architecture for enabling Edge Applications</w:t>
      </w:r>
      <w:r>
        <w:t>"</w:t>
      </w:r>
    </w:p>
    <w:p w14:paraId="48AED7B2" w14:textId="23A642D3" w:rsidR="00AF16CB" w:rsidRDefault="00AF16CB" w:rsidP="00AF16CB">
      <w:pPr>
        <w:pStyle w:val="EX"/>
      </w:pPr>
      <w:r>
        <w:t>[</w:t>
      </w:r>
      <w:r w:rsidR="0038336E">
        <w:t>28</w:t>
      </w:r>
      <w:r>
        <w:t>]</w:t>
      </w:r>
      <w:r>
        <w:tab/>
        <w:t>3GPP TR 23.748: "</w:t>
      </w:r>
      <w:r w:rsidRPr="008F7341">
        <w:t>Study on enhancement of support for Edge Computing in 5G Core network (5GC)</w:t>
      </w:r>
      <w:r>
        <w:t>"</w:t>
      </w:r>
      <w:r w:rsidR="009506EF">
        <w:t>.</w:t>
      </w:r>
    </w:p>
    <w:p w14:paraId="58536FF4" w14:textId="0C305669" w:rsidR="0038336E" w:rsidRDefault="0038336E" w:rsidP="0038336E">
      <w:pPr>
        <w:pStyle w:val="EX"/>
      </w:pPr>
      <w:r>
        <w:t>[2</w:t>
      </w:r>
      <w:r w:rsidR="00740768">
        <w:t>9</w:t>
      </w:r>
      <w:r>
        <w:t>]</w:t>
      </w:r>
      <w:r>
        <w:tab/>
        <w:t>3GPP TS 23.558: "</w:t>
      </w:r>
      <w:r w:rsidR="0018683D" w:rsidRPr="0018683D">
        <w:t>Architecture for enabling Edge Applications (EA)</w:t>
      </w:r>
      <w:r>
        <w:t>"</w:t>
      </w:r>
      <w:r w:rsidR="009506EF">
        <w:t>.</w:t>
      </w:r>
    </w:p>
    <w:p w14:paraId="1091CD23" w14:textId="63158C1E" w:rsidR="00740768" w:rsidRDefault="00740768" w:rsidP="00740768">
      <w:pPr>
        <w:pStyle w:val="EX"/>
        <w:rPr>
          <w:lang w:val="en-US"/>
        </w:rPr>
      </w:pPr>
      <w:r>
        <w:rPr>
          <w:lang w:val="en-US"/>
        </w:rPr>
        <w:t>[30]</w:t>
      </w:r>
      <w:r>
        <w:rPr>
          <w:lang w:val="en-US"/>
        </w:rPr>
        <w:tab/>
        <w:t>Recommendation ITU-T H.264 (04/2017): "Advanced video coding for generic audiovisual services" | ISO/IEC 14496-10:2014: "Information technology – Coding of audio-visual objects – Part 10: Advanced Video Coding".</w:t>
      </w:r>
    </w:p>
    <w:p w14:paraId="447778D4" w14:textId="433BA312" w:rsidR="00740768" w:rsidRDefault="00740768" w:rsidP="00740768">
      <w:pPr>
        <w:pStyle w:val="EX"/>
        <w:rPr>
          <w:lang w:val="en-US"/>
        </w:rPr>
      </w:pPr>
      <w:r>
        <w:rPr>
          <w:lang w:val="en-US"/>
        </w:rPr>
        <w:t>[31]</w:t>
      </w:r>
      <w:r>
        <w:rPr>
          <w:lang w:val="en-US"/>
        </w:rPr>
        <w:tab/>
        <w:t>Recommendation ITU-T H.265 (12/2016): "High efficiency video coding" | ISO/IEC 23008-2:2015: "High Efficiency Coding and Media Delivery in Heterogeneous Environments – Part 2: High Efficiency Video Coding".</w:t>
      </w:r>
    </w:p>
    <w:p w14:paraId="6D492580" w14:textId="73350785" w:rsidR="00263D92" w:rsidRDefault="000936FF" w:rsidP="00263D92">
      <w:pPr>
        <w:pStyle w:val="EX"/>
      </w:pPr>
      <w:r>
        <w:t>[32]</w:t>
      </w:r>
      <w:r>
        <w:tab/>
        <w:t>3GPP TS 26.116: "Television (TV) over 3GPP services; Video profiles".</w:t>
      </w:r>
      <w:r w:rsidR="009506EF" w:rsidDel="009506EF">
        <w:rPr>
          <w:lang w:val="en-US"/>
        </w:rPr>
        <w:t xml:space="preserve"> </w:t>
      </w:r>
      <w:r w:rsidR="00263D92">
        <w:t>[33]</w:t>
      </w:r>
      <w:r w:rsidR="00263D92">
        <w:tab/>
        <w:t>Jens-Rainer Ohm, Gary J. Sullivan, Heiko Schwarz, Thiow Keng Tan, and Thomas Wiegand, "Comparison of the Coding Efficiency of Video Coding Standards—Including High Efficiency Video Coding (HEVC)" IEEE TRANSACTIONS ON CIRCUITS AND SYSTEMS FOR VIDEO TECHNOLOGY, VOL. 22, NO. 12, DECEMBER 2012.</w:t>
      </w:r>
    </w:p>
    <w:p w14:paraId="2A309AD5" w14:textId="625AA1F4" w:rsidR="00263D92" w:rsidRDefault="00263D92" w:rsidP="00263D92">
      <w:pPr>
        <w:pStyle w:val="EX"/>
      </w:pPr>
      <w:r>
        <w:t>[34]</w:t>
      </w:r>
      <w:r>
        <w:tab/>
        <w:t>T.K. Tan, M. Mrak, R. Weerakkody, N. Ramzan, V. Baroncini, G.J. Sullivan, J.-R. Ohm, K.D. McCann, "HEVC subjective video quality test results", IBC2014 Conference, 2014.</w:t>
      </w:r>
    </w:p>
    <w:p w14:paraId="4D391A1B" w14:textId="044CEB2C" w:rsidR="00740768" w:rsidRDefault="00263D92" w:rsidP="00263D92">
      <w:pPr>
        <w:pStyle w:val="EX"/>
      </w:pPr>
      <w:r>
        <w:lastRenderedPageBreak/>
        <w:t>[35]</w:t>
      </w:r>
      <w:r>
        <w:tab/>
        <w:t>Thiow Keng Tan ; Rajitha Weerakkody ; Marta Mrak ; Naeem Ramzan ; Vittorio Baroncini, Jens-Rainer Ohm, Gary J. Sullivan, "Video Quality Evaluation Methodology and Verification Testing of HEVC Compression Performance" IEEE Transactions on Circuits and Systems for Video Technology, Volume: 26 , Issue: 1 , Jan. 2016.</w:t>
      </w:r>
    </w:p>
    <w:p w14:paraId="15E6A239" w14:textId="7D2DAC15" w:rsidR="00E20309" w:rsidRDefault="00E20309" w:rsidP="00263D92">
      <w:pPr>
        <w:pStyle w:val="EX"/>
      </w:pPr>
      <w:r>
        <w:t>[37]</w:t>
      </w:r>
      <w:r>
        <w:tab/>
        <w:t>ISO/IEC 23090-2</w:t>
      </w:r>
      <w:r w:rsidR="005E7B1E">
        <w:t>: "</w:t>
      </w:r>
      <w:r w:rsidR="005E7B1E" w:rsidRPr="005E7B1E">
        <w:t>Information technology — Coded representation of immersive media — Part 2: Omnidirectional media format</w:t>
      </w:r>
      <w:r w:rsidR="003D0BFC">
        <w:t>"</w:t>
      </w:r>
    </w:p>
    <w:p w14:paraId="7695AF83" w14:textId="2015FE33" w:rsidR="00AF16CB" w:rsidRDefault="00AF16CB" w:rsidP="00AF16CB">
      <w:pPr>
        <w:pStyle w:val="EX"/>
      </w:pPr>
      <w:r>
        <w:t>[</w:t>
      </w:r>
      <w:r w:rsidR="00D2109E">
        <w:t>38</w:t>
      </w:r>
      <w:r>
        <w:t>]</w:t>
      </w:r>
      <w:r>
        <w:tab/>
      </w:r>
      <w:r w:rsidRPr="00A4729E">
        <w:t>S. Schwarz et al., "Emerging MPEG Standards for Point Cloud Compression," in IEEE Journal on Emerging and Selected Topics in Circuits and Systems, vol. 9, no. 1, pp. 133-148, March 2019.</w:t>
      </w:r>
    </w:p>
    <w:p w14:paraId="3CFA3C10" w14:textId="56450292" w:rsidR="000B2154" w:rsidRDefault="009F0A77" w:rsidP="00AF16CB">
      <w:pPr>
        <w:pStyle w:val="EX"/>
      </w:pPr>
      <w:r>
        <w:t>[39]</w:t>
      </w:r>
      <w:r>
        <w:tab/>
        <w:t xml:space="preserve">Khronos, "The </w:t>
      </w:r>
      <w:r w:rsidR="00405C41" w:rsidRPr="00405C41">
        <w:t>GL Transmission Format (glTF)</w:t>
      </w:r>
      <w:r>
        <w:t xml:space="preserve">", </w:t>
      </w:r>
      <w:r w:rsidR="00CF0073">
        <w:t>Jun</w:t>
      </w:r>
      <w:r>
        <w:t xml:space="preserve"> </w:t>
      </w:r>
      <w:r w:rsidR="00CF0073">
        <w:t>9</w:t>
      </w:r>
      <w:r>
        <w:t>, 20</w:t>
      </w:r>
      <w:r w:rsidR="00CF0073">
        <w:t>17</w:t>
      </w:r>
      <w:r>
        <w:t xml:space="preserve">, </w:t>
      </w:r>
      <w:r w:rsidR="00B26EE0" w:rsidRPr="00B26EE0">
        <w:t>https://github.com/KhronosGroup/glTF/blob/master/specification/2.0/README.md</w:t>
      </w:r>
    </w:p>
    <w:p w14:paraId="572775CA" w14:textId="2DB16FA2" w:rsidR="0077399D" w:rsidRDefault="001E4579" w:rsidP="0077399D">
      <w:pPr>
        <w:pStyle w:val="EX"/>
      </w:pPr>
      <w:r>
        <w:t>[</w:t>
      </w:r>
      <w:r w:rsidR="005F79D8">
        <w:t>40</w:t>
      </w:r>
      <w:r>
        <w:t>]</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r w:rsidR="00903852" w:rsidRPr="00A84A4B">
        <w:t>https://www.ncbi.nlm.nih.gov/pmc/articles/PMC5891507/</w:t>
      </w:r>
      <w:r w:rsidR="002E496F">
        <w:t>.</w:t>
      </w:r>
    </w:p>
    <w:p w14:paraId="1A63077D" w14:textId="5AA77D5F" w:rsidR="00073F36" w:rsidRDefault="00073F36" w:rsidP="00073F36">
      <w:pPr>
        <w:pStyle w:val="EX"/>
      </w:pPr>
      <w:r>
        <w:t>[41]</w:t>
      </w:r>
      <w:r>
        <w:tab/>
        <w:t>3GPP TS 22.261: "</w:t>
      </w:r>
      <w:r w:rsidR="00FB53A3" w:rsidRPr="00FB53A3">
        <w:t>Service requirements for the 5G system</w:t>
      </w:r>
      <w:r>
        <w:t>".</w:t>
      </w:r>
    </w:p>
    <w:p w14:paraId="66817FF3" w14:textId="191E8B6A" w:rsidR="006B0ED8" w:rsidRDefault="006B0ED8" w:rsidP="006B0ED8">
      <w:pPr>
        <w:pStyle w:val="EX"/>
      </w:pPr>
      <w:r>
        <w:t>[42]</w:t>
      </w:r>
      <w:r>
        <w:tab/>
      </w:r>
      <w:r w:rsidR="0036643C">
        <w:t xml:space="preserve">3GPP, </w:t>
      </w:r>
      <w:r w:rsidR="0036643C" w:rsidRPr="00253B4D">
        <w:t>VR-IF and the Advanced Imaging Society</w:t>
      </w:r>
      <w:r w:rsidR="0036643C">
        <w:t>'s</w:t>
      </w:r>
      <w:r w:rsidR="0036643C" w:rsidRPr="0036643C">
        <w:t xml:space="preserve"> 2ND VR ECOSYSTEMS &amp; STANDARDS WORKSHOP</w:t>
      </w:r>
      <w:r w:rsidR="00253B4D" w:rsidRPr="00253B4D">
        <w:t>, Culver City, CA</w:t>
      </w:r>
      <w:r w:rsidR="0036643C">
        <w:t xml:space="preserve">, US, </w:t>
      </w:r>
      <w:r w:rsidR="00253B4D" w:rsidRPr="00253B4D">
        <w:t>https://www.vr-if.org/events/3gpp-vrif-ais-workshop/.</w:t>
      </w:r>
    </w:p>
    <w:p w14:paraId="7B3AF1C9" w14:textId="77777777" w:rsidR="00AF16CB" w:rsidRPr="00AF16CB" w:rsidRDefault="00AF16CB" w:rsidP="00AF16CB">
      <w:pPr>
        <w:pStyle w:val="Heading1"/>
      </w:pPr>
      <w:bookmarkStart w:id="10" w:name="_Toc23169689"/>
      <w:bookmarkStart w:id="11" w:name="_Toc33041933"/>
      <w:r w:rsidRPr="00AF16CB">
        <w:t>3</w:t>
      </w:r>
      <w:r w:rsidRPr="00AF16CB">
        <w:tab/>
        <w:t>Definitions of terms, symbols and abbreviations</w:t>
      </w:r>
      <w:bookmarkEnd w:id="10"/>
      <w:bookmarkEnd w:id="11"/>
    </w:p>
    <w:p w14:paraId="1F5AA0E9" w14:textId="77777777" w:rsidR="00AF16CB" w:rsidRPr="00DB3790" w:rsidRDefault="00AF16CB" w:rsidP="00AF16CB">
      <w:pPr>
        <w:pStyle w:val="Heading2"/>
      </w:pPr>
      <w:bookmarkStart w:id="12" w:name="_Toc23169690"/>
      <w:bookmarkStart w:id="13" w:name="_Toc33041934"/>
      <w:r w:rsidRPr="00DB3790">
        <w:t>3.1</w:t>
      </w:r>
      <w:r w:rsidRPr="00DB3790">
        <w:tab/>
      </w:r>
      <w:r>
        <w:t>Terms</w:t>
      </w:r>
      <w:bookmarkEnd w:id="12"/>
      <w:bookmarkEnd w:id="13"/>
    </w:p>
    <w:p w14:paraId="752A6522" w14:textId="7EE0F74B" w:rsidR="00AF16CB" w:rsidRPr="00DB3790" w:rsidRDefault="00AF16CB" w:rsidP="00CF3E76">
      <w:r w:rsidRPr="00DB3790">
        <w:t xml:space="preserve">For the purposes of the present document, the terms given in </w:t>
      </w:r>
      <w:bookmarkStart w:id="14" w:name="OLE_LINK1"/>
      <w:bookmarkStart w:id="15" w:name="OLE_LINK2"/>
      <w:bookmarkStart w:id="16" w:name="OLE_LINK3"/>
      <w:bookmarkStart w:id="17" w:name="OLE_LINK4"/>
      <w:bookmarkStart w:id="18" w:name="OLE_LINK5"/>
      <w:r w:rsidRPr="00DB3790">
        <w:t xml:space="preserve">3GPP </w:t>
      </w:r>
      <w:bookmarkEnd w:id="14"/>
      <w:bookmarkEnd w:id="15"/>
      <w:bookmarkEnd w:id="16"/>
      <w:bookmarkEnd w:id="17"/>
      <w:bookmarkEnd w:id="18"/>
      <w:r w:rsidRPr="00DB3790">
        <w:t>TR 21.905 [1] and the following apply. A term defined in the present document takes precedence over the definition of the same term, if any, in 3GPP TR 21.905 [1].</w:t>
      </w:r>
    </w:p>
    <w:p w14:paraId="7676D23E" w14:textId="77777777" w:rsidR="00AF16CB" w:rsidRPr="00DB3790" w:rsidRDefault="00AF16CB" w:rsidP="00AF16CB">
      <w:pPr>
        <w:pStyle w:val="Heading2"/>
      </w:pPr>
      <w:bookmarkStart w:id="19" w:name="_Toc23169691"/>
      <w:bookmarkStart w:id="20" w:name="_Toc33041935"/>
      <w:r w:rsidRPr="00DB3790">
        <w:t>3.2</w:t>
      </w:r>
      <w:r w:rsidRPr="00DB3790">
        <w:tab/>
        <w:t>Abbreviations</w:t>
      </w:r>
      <w:bookmarkEnd w:id="19"/>
      <w:bookmarkEnd w:id="20"/>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6F96F177" w14:textId="50476D91" w:rsidR="00AA010F" w:rsidRDefault="00AA010F" w:rsidP="00AF16CB">
      <w:pPr>
        <w:pStyle w:val="EW"/>
      </w:pPr>
      <w:r>
        <w:t>5QI</w:t>
      </w:r>
      <w:r>
        <w:tab/>
      </w:r>
      <w:r w:rsidRPr="009E0DE1">
        <w:t>5G QoS Identifier</w:t>
      </w:r>
    </w:p>
    <w:p w14:paraId="28DDBCA8" w14:textId="556DC7CD" w:rsidR="00AF16CB" w:rsidRPr="00DB3790" w:rsidRDefault="00AF16CB" w:rsidP="00AF16CB">
      <w:pPr>
        <w:pStyle w:val="EW"/>
      </w:pPr>
      <w:r w:rsidRPr="00DB3790">
        <w:t>6DoF</w:t>
      </w:r>
      <w:r w:rsidRPr="00DB3790">
        <w:tab/>
        <w:t>Three Degrees of Freedom</w:t>
      </w:r>
    </w:p>
    <w:p w14:paraId="25A93450" w14:textId="7A445080" w:rsidR="00E75722" w:rsidRDefault="00E75722" w:rsidP="00AF16CB">
      <w:pPr>
        <w:pStyle w:val="EW"/>
      </w:pPr>
      <w:r>
        <w:t>AI</w:t>
      </w:r>
      <w:r>
        <w:tab/>
        <w:t>Artific</w:t>
      </w:r>
      <w:r w:rsidR="004921C5">
        <w:t>i</w:t>
      </w:r>
      <w:r>
        <w:t>al Intelligence</w:t>
      </w:r>
    </w:p>
    <w:p w14:paraId="5D9B4E86" w14:textId="5A37B1B4" w:rsidR="00AF16CB" w:rsidRPr="00DB3790" w:rsidRDefault="00AF16CB" w:rsidP="00AF16CB">
      <w:pPr>
        <w:pStyle w:val="EW"/>
      </w:pPr>
      <w:r w:rsidRPr="00DB3790">
        <w:t>API</w:t>
      </w:r>
      <w:r w:rsidRPr="00DB3790">
        <w:tab/>
        <w:t>Application Programming Interface</w:t>
      </w:r>
    </w:p>
    <w:p w14:paraId="2A204E30" w14:textId="71273B60" w:rsidR="00AF16CB" w:rsidRDefault="00AF16CB" w:rsidP="00AF16CB">
      <w:pPr>
        <w:pStyle w:val="EW"/>
      </w:pPr>
      <w:r w:rsidRPr="00DB3790">
        <w:t>AR</w:t>
      </w:r>
      <w:r w:rsidRPr="00DB3790">
        <w:tab/>
        <w:t>Augmented Reality</w:t>
      </w:r>
    </w:p>
    <w:p w14:paraId="091DB6CF" w14:textId="6371CAC0" w:rsidR="00AA010F" w:rsidRPr="00DB3790" w:rsidRDefault="00AA010F" w:rsidP="00AF16CB">
      <w:pPr>
        <w:pStyle w:val="EW"/>
      </w:pPr>
      <w:r>
        <w:t>ARP</w:t>
      </w:r>
      <w:r>
        <w:tab/>
      </w:r>
      <w:r w:rsidRPr="00AA010F">
        <w:t>Allocation and Retention Priority</w:t>
      </w:r>
    </w:p>
    <w:p w14:paraId="281C21C9" w14:textId="6309C0D3" w:rsidR="00E75722" w:rsidRDefault="00E75722" w:rsidP="00AF16CB">
      <w:pPr>
        <w:pStyle w:val="EW"/>
      </w:pPr>
      <w:r>
        <w:t>ASIC</w:t>
      </w:r>
      <w:r>
        <w:tab/>
      </w:r>
      <w:r w:rsidR="00F173E4">
        <w:t>A</w:t>
      </w:r>
      <w:r w:rsidR="00F173E4" w:rsidRPr="00F173E4">
        <w:t>pplication-</w:t>
      </w:r>
      <w:r w:rsidR="00F173E4">
        <w:t>S</w:t>
      </w:r>
      <w:r w:rsidR="00F173E4" w:rsidRPr="00F173E4">
        <w:t xml:space="preserve">pecific </w:t>
      </w:r>
      <w:r w:rsidR="00F173E4">
        <w:t>I</w:t>
      </w:r>
      <w:r w:rsidR="00F173E4" w:rsidRPr="00F173E4">
        <w:t xml:space="preserve">ntegrated </w:t>
      </w:r>
      <w:r w:rsidR="00F173E4">
        <w:t>C</w:t>
      </w:r>
      <w:r w:rsidR="00F173E4" w:rsidRPr="00F173E4">
        <w:t>ircuit</w:t>
      </w:r>
    </w:p>
    <w:p w14:paraId="3C374890" w14:textId="4AF2D8A1" w:rsidR="00F51D36" w:rsidRDefault="00F51D36" w:rsidP="00AF16CB">
      <w:pPr>
        <w:pStyle w:val="EW"/>
      </w:pPr>
      <w:r>
        <w:t>ASTC</w:t>
      </w:r>
      <w:r>
        <w:tab/>
      </w:r>
      <w:r w:rsidR="000F2D89" w:rsidRPr="000F2D89">
        <w:t>Adaptive Scalable Texture Compression</w:t>
      </w:r>
    </w:p>
    <w:p w14:paraId="3464434E" w14:textId="265C4106" w:rsidR="00AF16CB" w:rsidRPr="00DB3790" w:rsidRDefault="00AF16CB" w:rsidP="00AF16CB">
      <w:pPr>
        <w:pStyle w:val="EW"/>
      </w:pPr>
      <w:r w:rsidRPr="00DB3790">
        <w:t>ATW</w:t>
      </w:r>
      <w:r w:rsidRPr="00DB3790">
        <w:tab/>
        <w:t>Asynchronous TimeWarp</w:t>
      </w:r>
    </w:p>
    <w:p w14:paraId="2EC979F6" w14:textId="24EE6701" w:rsidR="00FD6EDD" w:rsidRDefault="00FD6EDD" w:rsidP="00AF16CB">
      <w:pPr>
        <w:pStyle w:val="EW"/>
      </w:pPr>
      <w:r>
        <w:t>AVC</w:t>
      </w:r>
      <w:r>
        <w:tab/>
        <w:t>Advanced Video Coding</w:t>
      </w:r>
    </w:p>
    <w:p w14:paraId="00A6456B" w14:textId="65F09220" w:rsidR="000C23EE" w:rsidRDefault="000C23EE" w:rsidP="00AF16CB">
      <w:pPr>
        <w:pStyle w:val="EW"/>
      </w:pPr>
      <w:r>
        <w:t>BC1</w:t>
      </w:r>
      <w:r>
        <w:tab/>
        <w:t xml:space="preserve">Block Compression </w:t>
      </w:r>
      <w:r w:rsidR="008E02FB">
        <w:t>for RGB</w:t>
      </w:r>
    </w:p>
    <w:p w14:paraId="11A2EBAE" w14:textId="412D4469" w:rsidR="002E014A" w:rsidRDefault="002E014A" w:rsidP="00AF16CB">
      <w:pPr>
        <w:pStyle w:val="EW"/>
      </w:pPr>
      <w:r>
        <w:t>CAD</w:t>
      </w:r>
      <w:r>
        <w:tab/>
        <w:t>Computer-Aided Design</w:t>
      </w:r>
    </w:p>
    <w:p w14:paraId="479B0E02" w14:textId="43E26BE5" w:rsidR="00DF38FC" w:rsidRDefault="00DF38FC" w:rsidP="00AF16CB">
      <w:pPr>
        <w:pStyle w:val="EW"/>
      </w:pPr>
      <w:r>
        <w:t>CBR</w:t>
      </w:r>
      <w:r>
        <w:tab/>
        <w:t>Constant BitRate</w:t>
      </w:r>
    </w:p>
    <w:p w14:paraId="0576E633" w14:textId="4B0CDD85" w:rsidR="00AF16CB" w:rsidRPr="00DB3790" w:rsidRDefault="00AF16CB" w:rsidP="00AF16CB">
      <w:pPr>
        <w:pStyle w:val="EW"/>
      </w:pPr>
      <w:r w:rsidRPr="00DB3790">
        <w:t>CDN</w:t>
      </w:r>
      <w:r w:rsidRPr="00DB3790">
        <w:tab/>
        <w:t>Content Delivery Network</w:t>
      </w:r>
    </w:p>
    <w:p w14:paraId="1EE97D1B" w14:textId="1E0CD66F" w:rsidR="00E75722" w:rsidRPr="00DB3790" w:rsidRDefault="00E75722" w:rsidP="00E75722">
      <w:pPr>
        <w:pStyle w:val="EW"/>
      </w:pPr>
      <w:r>
        <w:t>C</w:t>
      </w:r>
      <w:r w:rsidRPr="00DB3790">
        <w:t>PU</w:t>
      </w:r>
      <w:r w:rsidRPr="00DB3790">
        <w:tab/>
      </w:r>
      <w:r>
        <w:t>Compute</w:t>
      </w:r>
      <w:r w:rsidRPr="00DB3790">
        <w:t xml:space="preserve"> Processing Unit</w:t>
      </w:r>
    </w:p>
    <w:p w14:paraId="726B5E6F" w14:textId="5AB1A44C" w:rsidR="00951D9F" w:rsidRDefault="00951D9F" w:rsidP="00AF16CB">
      <w:pPr>
        <w:pStyle w:val="EW"/>
      </w:pPr>
      <w:r>
        <w:t>CTC</w:t>
      </w:r>
      <w:r>
        <w:tab/>
        <w:t>Call for TeChnologies</w:t>
      </w:r>
    </w:p>
    <w:p w14:paraId="7A43A38C" w14:textId="70F06582" w:rsidR="009505FB" w:rsidRDefault="009505FB" w:rsidP="00AF16CB">
      <w:pPr>
        <w:pStyle w:val="EW"/>
      </w:pPr>
      <w:r>
        <w:t>DASH</w:t>
      </w:r>
      <w:r>
        <w:tab/>
        <w:t>Dynamic Adaptive Streaming over HTTP</w:t>
      </w:r>
    </w:p>
    <w:p w14:paraId="05C81D38" w14:textId="3E26FB05" w:rsidR="00720C36" w:rsidRDefault="00720C36" w:rsidP="00AF16CB">
      <w:pPr>
        <w:pStyle w:val="EW"/>
      </w:pPr>
      <w:r>
        <w:t>DL</w:t>
      </w:r>
      <w:r>
        <w:tab/>
        <w:t>DownLink</w:t>
      </w:r>
    </w:p>
    <w:p w14:paraId="7878D4A4" w14:textId="25338400" w:rsidR="0064591D" w:rsidRDefault="0064591D" w:rsidP="00AF16CB">
      <w:pPr>
        <w:pStyle w:val="EW"/>
      </w:pPr>
      <w:r>
        <w:t>DNS</w:t>
      </w:r>
      <w:r w:rsidR="00974DFD">
        <w:tab/>
      </w:r>
      <w:r w:rsidR="00974DFD" w:rsidRPr="00974DFD">
        <w:t>Domain Name System</w:t>
      </w:r>
    </w:p>
    <w:p w14:paraId="3D69E45B" w14:textId="095E67FD" w:rsidR="00AF16CB" w:rsidRPr="00DB3790" w:rsidRDefault="00AF16CB" w:rsidP="00AF16CB">
      <w:pPr>
        <w:pStyle w:val="EW"/>
      </w:pPr>
      <w:r w:rsidRPr="00DB3790">
        <w:t>DoF</w:t>
      </w:r>
      <w:r w:rsidRPr="00DB3790">
        <w:tab/>
        <w:t>Degrees of Freedom</w:t>
      </w:r>
    </w:p>
    <w:p w14:paraId="7E4B2A9D" w14:textId="1896D0B4" w:rsidR="00792AE4" w:rsidRDefault="00792AE4" w:rsidP="00AF16CB">
      <w:pPr>
        <w:pStyle w:val="EW"/>
      </w:pPr>
      <w:r>
        <w:t>EAC</w:t>
      </w:r>
      <w:r>
        <w:tab/>
        <w:t>Ericsson Alpha Compression</w:t>
      </w:r>
    </w:p>
    <w:p w14:paraId="123B963F" w14:textId="28487206" w:rsidR="0064591D" w:rsidRDefault="0064591D" w:rsidP="00AF16CB">
      <w:pPr>
        <w:pStyle w:val="EW"/>
      </w:pPr>
      <w:r>
        <w:lastRenderedPageBreak/>
        <w:t>ERP</w:t>
      </w:r>
      <w:r>
        <w:tab/>
        <w:t>Equi-Rectangular Projection</w:t>
      </w:r>
    </w:p>
    <w:p w14:paraId="793C0F1A" w14:textId="3FE1307A" w:rsidR="00F621D2" w:rsidRDefault="00F621D2" w:rsidP="00AF16CB">
      <w:pPr>
        <w:pStyle w:val="EW"/>
      </w:pPr>
      <w:r>
        <w:t>ETC2</w:t>
      </w:r>
      <w:r>
        <w:tab/>
      </w:r>
      <w:r w:rsidR="002C5222" w:rsidRPr="002C5222">
        <w:t>Ericsson Texture Compression</w:t>
      </w:r>
      <w:r w:rsidR="009B16EE">
        <w:t xml:space="preserve"> version 2</w:t>
      </w:r>
    </w:p>
    <w:p w14:paraId="4EEABA77" w14:textId="7BEE88C3" w:rsidR="00FE6A29" w:rsidRDefault="00FE6A29" w:rsidP="00AF16CB">
      <w:pPr>
        <w:pStyle w:val="EW"/>
      </w:pPr>
      <w:r>
        <w:t>EVC</w:t>
      </w:r>
      <w:r>
        <w:tab/>
      </w:r>
      <w:r w:rsidR="002C3168">
        <w:t>Essential</w:t>
      </w:r>
      <w:r>
        <w:t xml:space="preserve"> Video Coding</w:t>
      </w:r>
    </w:p>
    <w:p w14:paraId="346287AA" w14:textId="5D88BCA4" w:rsidR="003E3313" w:rsidRDefault="003E3313" w:rsidP="00AF16CB">
      <w:pPr>
        <w:pStyle w:val="EW"/>
      </w:pPr>
      <w:r>
        <w:t>FFS</w:t>
      </w:r>
      <w:r>
        <w:tab/>
        <w:t>For Further Study</w:t>
      </w:r>
    </w:p>
    <w:p w14:paraId="6F6A2F85" w14:textId="18A07982" w:rsidR="00D75A35" w:rsidRPr="00DB3790" w:rsidRDefault="00AF16CB" w:rsidP="008775F6">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064574F1" w14:textId="4205D4C4" w:rsidR="00F153A5" w:rsidRDefault="00F153A5" w:rsidP="00AF16CB">
      <w:pPr>
        <w:pStyle w:val="EW"/>
      </w:pPr>
      <w:r>
        <w:t>GBR</w:t>
      </w:r>
      <w:r>
        <w:tab/>
        <w:t>Guaranteed BitRate</w:t>
      </w:r>
    </w:p>
    <w:p w14:paraId="33F5E6D5" w14:textId="260AC572" w:rsidR="004D508C" w:rsidRDefault="004D508C" w:rsidP="00AF16CB">
      <w:pPr>
        <w:pStyle w:val="EW"/>
      </w:pPr>
      <w:r w:rsidRPr="009E0DE1">
        <w:t>GFBR</w:t>
      </w:r>
      <w:r>
        <w:tab/>
      </w:r>
      <w:r w:rsidRPr="009E0DE1">
        <w:t>Guaranteed Flow Bit Rate</w:t>
      </w:r>
    </w:p>
    <w:p w14:paraId="2620FA66" w14:textId="4E3A933C" w:rsidR="00AF16CB" w:rsidRDefault="00AF16CB" w:rsidP="00AF16CB">
      <w:pPr>
        <w:pStyle w:val="EW"/>
      </w:pPr>
      <w:r w:rsidRPr="00DB3790">
        <w:t>GNSS</w:t>
      </w:r>
      <w:r w:rsidRPr="00DB3790">
        <w:tab/>
        <w:t>Global Navigation Satellite System</w:t>
      </w:r>
    </w:p>
    <w:p w14:paraId="382F5125" w14:textId="3DA38042" w:rsidR="00F153A5" w:rsidRDefault="00F153A5" w:rsidP="00AF16CB">
      <w:pPr>
        <w:pStyle w:val="EW"/>
      </w:pPr>
      <w:r>
        <w:t>G-PCC</w:t>
      </w:r>
      <w:r>
        <w:tab/>
        <w:t>Geometry-based Point Cloud Compression</w:t>
      </w:r>
    </w:p>
    <w:p w14:paraId="447C3559" w14:textId="547F29CC" w:rsidR="002968E3" w:rsidRPr="00DB3790" w:rsidRDefault="002968E3" w:rsidP="00AF16CB">
      <w:pPr>
        <w:pStyle w:val="EW"/>
      </w:pPr>
      <w:r>
        <w:t>GPS</w:t>
      </w:r>
      <w:r>
        <w:tab/>
        <w:t>Global Positioning System</w:t>
      </w:r>
    </w:p>
    <w:p w14:paraId="5A32DFFD" w14:textId="2D05302B" w:rsidR="00AF16CB" w:rsidRDefault="00AF16CB" w:rsidP="00AF16CB">
      <w:pPr>
        <w:pStyle w:val="EW"/>
      </w:pPr>
      <w:r w:rsidRPr="00DB3790">
        <w:t>GPU</w:t>
      </w:r>
      <w:r w:rsidRPr="00DB3790">
        <w:tab/>
        <w:t>Graphics Processing Unit</w:t>
      </w:r>
    </w:p>
    <w:p w14:paraId="0549EE6A" w14:textId="487A7A3C" w:rsidR="00AD0916" w:rsidRDefault="00AD0916" w:rsidP="00AF16CB">
      <w:pPr>
        <w:pStyle w:val="EW"/>
      </w:pPr>
      <w:r>
        <w:t>HEVC</w:t>
      </w:r>
      <w:r>
        <w:tab/>
        <w:t>High-Efficiency Video Coding</w:t>
      </w:r>
    </w:p>
    <w:p w14:paraId="6CC7CAF1" w14:textId="16819BFD" w:rsidR="00AF16CB" w:rsidRPr="00DB3790" w:rsidRDefault="00AF16CB" w:rsidP="00AF16CB">
      <w:pPr>
        <w:pStyle w:val="EW"/>
      </w:pPr>
      <w:r w:rsidRPr="00DB3790">
        <w:t>HMD</w:t>
      </w:r>
      <w:r w:rsidRPr="00DB3790">
        <w:tab/>
        <w:t>Head-Mounted Display</w:t>
      </w:r>
    </w:p>
    <w:p w14:paraId="2DF622C1" w14:textId="15821C29" w:rsidR="007A3D27" w:rsidRDefault="007A3D27" w:rsidP="00AF16CB">
      <w:pPr>
        <w:pStyle w:val="EW"/>
      </w:pPr>
      <w:r>
        <w:t>HRTF</w:t>
      </w:r>
      <w:r w:rsidR="000E23E2">
        <w:tab/>
      </w:r>
      <w:r w:rsidR="000E23E2" w:rsidRPr="000E23E2">
        <w:t>Head-Related Transfer Function</w:t>
      </w:r>
    </w:p>
    <w:p w14:paraId="759A285D" w14:textId="68B95BC9" w:rsidR="00E17565" w:rsidRDefault="00E17565" w:rsidP="00AF16CB">
      <w:pPr>
        <w:pStyle w:val="EW"/>
      </w:pPr>
      <w:r>
        <w:t>HTTP</w:t>
      </w:r>
      <w:r>
        <w:tab/>
        <w:t>Hyper-Text Transfer Protocol</w:t>
      </w:r>
    </w:p>
    <w:p w14:paraId="2A03266E" w14:textId="0EE031B0" w:rsidR="00E17565" w:rsidRDefault="00E17565" w:rsidP="00AF16CB">
      <w:pPr>
        <w:pStyle w:val="EW"/>
      </w:pPr>
      <w:r>
        <w:t>HUD</w:t>
      </w:r>
      <w:r w:rsidR="00AB6019">
        <w:tab/>
        <w:t>Heads-Up Display</w:t>
      </w:r>
    </w:p>
    <w:p w14:paraId="47C17E2E" w14:textId="3191A607" w:rsidR="00AF16CB" w:rsidRPr="00DB3790" w:rsidRDefault="00AF16CB" w:rsidP="00AF16CB">
      <w:pPr>
        <w:pStyle w:val="EW"/>
      </w:pPr>
      <w:r w:rsidRPr="00DB3790">
        <w:t>IDMS</w:t>
      </w:r>
      <w:r w:rsidRPr="00DB3790">
        <w:tab/>
        <w:t>Inter-destination Multimedia Synchronization</w:t>
      </w:r>
    </w:p>
    <w:p w14:paraId="25C37C94" w14:textId="0EA36865" w:rsidR="00681180" w:rsidRDefault="00681180" w:rsidP="00AF16CB">
      <w:pPr>
        <w:pStyle w:val="EW"/>
      </w:pPr>
      <w:r>
        <w:t>IMU</w:t>
      </w:r>
      <w:r w:rsidR="00AB6019">
        <w:tab/>
        <w:t>I</w:t>
      </w:r>
      <w:r w:rsidR="00AB6019" w:rsidRPr="00AB6019">
        <w:t xml:space="preserve">nertial </w:t>
      </w:r>
      <w:r w:rsidR="00AB6019">
        <w:t>M</w:t>
      </w:r>
      <w:r w:rsidR="00AB6019" w:rsidRPr="00AB6019">
        <w:t xml:space="preserve">easurement </w:t>
      </w:r>
      <w:r w:rsidR="00AB6019">
        <w:t>U</w:t>
      </w:r>
      <w:r w:rsidR="00AB6019" w:rsidRPr="00AB6019">
        <w:t>nit</w:t>
      </w:r>
    </w:p>
    <w:p w14:paraId="149A2CE1" w14:textId="757FA97D" w:rsidR="00681180" w:rsidRDefault="00681180" w:rsidP="00AF16CB">
      <w:pPr>
        <w:pStyle w:val="EW"/>
      </w:pPr>
      <w:r>
        <w:t>IOD</w:t>
      </w:r>
      <w:r w:rsidR="00E65428">
        <w:tab/>
        <w:t>I</w:t>
      </w:r>
      <w:r w:rsidR="00E65428" w:rsidRPr="00E65428">
        <w:t xml:space="preserve">nter-aural </w:t>
      </w:r>
      <w:r w:rsidR="00E65428">
        <w:t>O</w:t>
      </w:r>
      <w:r w:rsidR="00E65428" w:rsidRPr="00E65428">
        <w:t xml:space="preserve">utput </w:t>
      </w:r>
      <w:r w:rsidR="00E65428">
        <w:t>D</w:t>
      </w:r>
      <w:r w:rsidR="00E65428" w:rsidRPr="00E65428">
        <w:t>ifference</w:t>
      </w:r>
    </w:p>
    <w:p w14:paraId="7EAB4A78" w14:textId="6EE761D5" w:rsidR="00681180" w:rsidRDefault="00681180" w:rsidP="00AF16CB">
      <w:pPr>
        <w:pStyle w:val="EW"/>
      </w:pPr>
      <w:r>
        <w:t>IVAS</w:t>
      </w:r>
      <w:r w:rsidR="00A04EB4">
        <w:tab/>
        <w:t>I</w:t>
      </w:r>
      <w:r w:rsidR="00A04EB4" w:rsidRPr="00A04EB4">
        <w:t xml:space="preserve">mmersive </w:t>
      </w:r>
      <w:r w:rsidR="00A04EB4">
        <w:t>V</w:t>
      </w:r>
      <w:r w:rsidR="00A04EB4" w:rsidRPr="00A04EB4">
        <w:t xml:space="preserve">oice and </w:t>
      </w:r>
      <w:r w:rsidR="00A04EB4">
        <w:t>A</w:t>
      </w:r>
      <w:r w:rsidR="00A04EB4" w:rsidRPr="00A04EB4">
        <w:t xml:space="preserve">udio </w:t>
      </w:r>
      <w:r w:rsidR="00A04EB4">
        <w:t>S</w:t>
      </w:r>
      <w:r w:rsidR="00A04EB4" w:rsidRPr="00A04EB4">
        <w:t>ervices</w:t>
      </w:r>
    </w:p>
    <w:p w14:paraId="26FBDDC1" w14:textId="78B6267D" w:rsidR="00681180" w:rsidRDefault="00681180" w:rsidP="00AF16CB">
      <w:pPr>
        <w:pStyle w:val="EW"/>
      </w:pPr>
      <w:r>
        <w:t>JPEG</w:t>
      </w:r>
      <w:r w:rsidR="00B35C78">
        <w:tab/>
      </w:r>
      <w:r w:rsidR="00B35C78" w:rsidRPr="00B35C78">
        <w:t>Joint Photographic Experts Group</w:t>
      </w:r>
    </w:p>
    <w:p w14:paraId="37E5EABF" w14:textId="5A8898BC" w:rsidR="00681180" w:rsidRDefault="00681180" w:rsidP="00AF16CB">
      <w:pPr>
        <w:pStyle w:val="EW"/>
      </w:pPr>
      <w:r>
        <w:t>JVET</w:t>
      </w:r>
      <w:r w:rsidR="00B35C78">
        <w:tab/>
        <w:t>Joint Video Exploration Team</w:t>
      </w:r>
    </w:p>
    <w:p w14:paraId="6C1E356C" w14:textId="2A3EA438" w:rsidR="00681180" w:rsidRDefault="00681180" w:rsidP="008775F6">
      <w:pPr>
        <w:pStyle w:val="EW"/>
      </w:pPr>
      <w:r>
        <w:t>LIDAR</w:t>
      </w:r>
      <w:r w:rsidR="001725E1">
        <w:tab/>
      </w:r>
      <w:r w:rsidR="001725E1" w:rsidRPr="001725E1">
        <w:t>Light Detection and Ranging</w:t>
      </w:r>
    </w:p>
    <w:p w14:paraId="651283A6" w14:textId="34F7E972" w:rsidR="00AF16CB" w:rsidRPr="00DB3790" w:rsidRDefault="00AF16CB" w:rsidP="00AF16CB">
      <w:pPr>
        <w:pStyle w:val="EW"/>
      </w:pPr>
      <w:r w:rsidRPr="00DB3790">
        <w:t>MCPTT</w:t>
      </w:r>
      <w:r w:rsidRPr="00DB3790">
        <w:tab/>
        <w:t>Mission Critical Push To Talk</w:t>
      </w:r>
    </w:p>
    <w:p w14:paraId="71B69739" w14:textId="3D3A5BBF" w:rsidR="00681180" w:rsidRDefault="007D6A54" w:rsidP="00AF16CB">
      <w:pPr>
        <w:pStyle w:val="EW"/>
      </w:pPr>
      <w:r>
        <w:t>MCU</w:t>
      </w:r>
      <w:r w:rsidR="001725E1">
        <w:tab/>
      </w:r>
      <w:r w:rsidR="001725E1" w:rsidRPr="00DB3790">
        <w:t>Multipoint Control Unit</w:t>
      </w:r>
    </w:p>
    <w:p w14:paraId="12516873" w14:textId="4E91FC7D" w:rsidR="00AF16CB" w:rsidRPr="00DB3790" w:rsidRDefault="00AF16CB" w:rsidP="00AF16CB">
      <w:pPr>
        <w:pStyle w:val="EW"/>
      </w:pPr>
      <w:r w:rsidRPr="00DB3790">
        <w:t>MEC</w:t>
      </w:r>
      <w:r w:rsidRPr="00DB3790">
        <w:tab/>
        <w:t>Multi-access Edge Computing</w:t>
      </w:r>
    </w:p>
    <w:p w14:paraId="71CEE03C" w14:textId="55B5372A" w:rsidR="004D508C" w:rsidRDefault="004D508C" w:rsidP="004D508C">
      <w:pPr>
        <w:pStyle w:val="EW"/>
      </w:pPr>
      <w:r>
        <w:t>M</w:t>
      </w:r>
      <w:r w:rsidRPr="009E0DE1">
        <w:t>FBR</w:t>
      </w:r>
      <w:r>
        <w:tab/>
        <w:t>M</w:t>
      </w:r>
      <w:r w:rsidR="00720C36">
        <w:t>a</w:t>
      </w:r>
      <w:r>
        <w:t>ximum</w:t>
      </w:r>
      <w:r w:rsidRPr="009E0DE1">
        <w:t xml:space="preserve"> Flow Bit Rate</w:t>
      </w:r>
    </w:p>
    <w:p w14:paraId="5820C1E4" w14:textId="218A907D"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4AC357F8" w14:textId="30731591" w:rsidR="007D6A54" w:rsidRDefault="007D6A54" w:rsidP="00AF16CB">
      <w:pPr>
        <w:pStyle w:val="EW"/>
      </w:pPr>
      <w:r>
        <w:t>MPEG</w:t>
      </w:r>
      <w:r w:rsidR="00E1393C">
        <w:tab/>
        <w:t>Moving Pictures Expert Group</w:t>
      </w:r>
    </w:p>
    <w:p w14:paraId="585D2862" w14:textId="2EBE049A" w:rsidR="00AF16CB" w:rsidRPr="00DB3790" w:rsidRDefault="00AF16CB" w:rsidP="00AF16CB">
      <w:pPr>
        <w:pStyle w:val="EW"/>
      </w:pPr>
      <w:r w:rsidRPr="00DB3790">
        <w:t>MR</w:t>
      </w:r>
      <w:r w:rsidRPr="00DB3790">
        <w:tab/>
        <w:t>Mixed Reality</w:t>
      </w:r>
    </w:p>
    <w:p w14:paraId="2CE39044" w14:textId="1D637100" w:rsidR="007D6A54" w:rsidRDefault="007D6A54" w:rsidP="00AF16CB">
      <w:pPr>
        <w:pStyle w:val="EW"/>
      </w:pPr>
      <w:r>
        <w:t>NBMP</w:t>
      </w:r>
      <w:r w:rsidR="00E1393C">
        <w:tab/>
        <w:t>Network-Based Media Processing</w:t>
      </w:r>
    </w:p>
    <w:p w14:paraId="0E16F1E0" w14:textId="537874A2" w:rsidR="00B95C6B" w:rsidRDefault="00B95C6B" w:rsidP="00AF16CB">
      <w:pPr>
        <w:pStyle w:val="EW"/>
      </w:pPr>
      <w:r>
        <w:t>NCIS</w:t>
      </w:r>
      <w:r w:rsidR="00E1393C">
        <w:tab/>
      </w:r>
      <w:r w:rsidR="00E1393C" w:rsidRPr="00E1393C">
        <w:t>Network Controlled Interactive Service</w:t>
      </w:r>
    </w:p>
    <w:p w14:paraId="09BC6C3F" w14:textId="7242C2D7" w:rsidR="00B95C6B" w:rsidRDefault="00B95C6B" w:rsidP="00AF16CB">
      <w:pPr>
        <w:pStyle w:val="EW"/>
      </w:pPr>
      <w:r>
        <w:t>NEF</w:t>
      </w:r>
      <w:r w:rsidR="00E1393C">
        <w:tab/>
        <w:t>Network Exposure Function</w:t>
      </w:r>
    </w:p>
    <w:p w14:paraId="08E314BE" w14:textId="2A2F57DB" w:rsidR="00AF16CB" w:rsidRPr="00DB3790" w:rsidRDefault="00AF16CB" w:rsidP="00AF16CB">
      <w:pPr>
        <w:pStyle w:val="EW"/>
      </w:pPr>
      <w:r w:rsidRPr="00DB3790">
        <w:t>PBR</w:t>
      </w:r>
      <w:r w:rsidRPr="00DB3790">
        <w:tab/>
        <w:t>Physically-Based Rendering</w:t>
      </w:r>
    </w:p>
    <w:p w14:paraId="21E27D01" w14:textId="77777777" w:rsidR="002023C8" w:rsidRDefault="002023C8" w:rsidP="002023C8">
      <w:pPr>
        <w:pStyle w:val="EW"/>
      </w:pPr>
      <w:r>
        <w:t>PCC</w:t>
      </w:r>
      <w:r>
        <w:tab/>
        <w:t>Point Cloud Compression</w:t>
      </w:r>
    </w:p>
    <w:p w14:paraId="20829AC9" w14:textId="08DABA9F" w:rsidR="002023C8" w:rsidRDefault="002023C8" w:rsidP="002023C8">
      <w:pPr>
        <w:pStyle w:val="EW"/>
      </w:pPr>
      <w:r>
        <w:t>PCF</w:t>
      </w:r>
      <w:r>
        <w:tab/>
        <w:t>Policy Control Function</w:t>
      </w:r>
    </w:p>
    <w:p w14:paraId="780584D4" w14:textId="4F2281CF" w:rsidR="002023C8" w:rsidRDefault="002023C8" w:rsidP="002023C8">
      <w:pPr>
        <w:pStyle w:val="EW"/>
      </w:pPr>
      <w:r>
        <w:t>PDB</w:t>
      </w:r>
      <w:r>
        <w:tab/>
        <w:t>Packet Delay Budget</w:t>
      </w:r>
    </w:p>
    <w:p w14:paraId="79DAC866" w14:textId="3B2732ED" w:rsidR="00CA411E" w:rsidRDefault="00CA411E" w:rsidP="002023C8">
      <w:pPr>
        <w:pStyle w:val="EW"/>
      </w:pPr>
      <w:r>
        <w:t>PDU</w:t>
      </w:r>
      <w:r w:rsidR="00041687">
        <w:tab/>
        <w:t>Packet Data Unit</w:t>
      </w:r>
    </w:p>
    <w:p w14:paraId="62054F0E" w14:textId="77B09E0C" w:rsidR="00CA411E" w:rsidRDefault="00CA411E" w:rsidP="002023C8">
      <w:pPr>
        <w:pStyle w:val="EW"/>
      </w:pPr>
      <w:r>
        <w:t>PER</w:t>
      </w:r>
      <w:r>
        <w:tab/>
        <w:t>Packet Error Rate</w:t>
      </w:r>
    </w:p>
    <w:p w14:paraId="7735A969" w14:textId="250219A2" w:rsidR="00730427" w:rsidRDefault="00730427" w:rsidP="002023C8">
      <w:pPr>
        <w:pStyle w:val="EW"/>
      </w:pPr>
      <w:r>
        <w:t>PLY</w:t>
      </w:r>
      <w:r w:rsidR="00041687">
        <w:tab/>
        <w:t>PoLYgon</w:t>
      </w:r>
    </w:p>
    <w:p w14:paraId="4499AD04" w14:textId="225100D7" w:rsidR="00730427" w:rsidRDefault="00730427" w:rsidP="002023C8">
      <w:pPr>
        <w:pStyle w:val="EW"/>
      </w:pPr>
      <w:r>
        <w:t>PNG</w:t>
      </w:r>
      <w:r>
        <w:tab/>
        <w:t>Portable Network Graphics</w:t>
      </w:r>
    </w:p>
    <w:p w14:paraId="29729ED5" w14:textId="17A11FB7" w:rsidR="006E4E5C" w:rsidRDefault="006E4E5C" w:rsidP="002023C8">
      <w:pPr>
        <w:pStyle w:val="EW"/>
      </w:pPr>
      <w:r>
        <w:t>PPI</w:t>
      </w:r>
      <w:r>
        <w:tab/>
        <w:t>Pixels Per Inch</w:t>
      </w:r>
    </w:p>
    <w:p w14:paraId="1899FD44" w14:textId="2DB5906E" w:rsidR="00730427" w:rsidRDefault="00730427" w:rsidP="002023C8">
      <w:pPr>
        <w:pStyle w:val="EW"/>
      </w:pPr>
      <w:r>
        <w:t>PQI</w:t>
      </w:r>
      <w:r w:rsidR="00041687">
        <w:tab/>
      </w:r>
      <w:r w:rsidR="00B17C87" w:rsidRPr="00B17C87">
        <w:t>PC5 QoS Identifier</w:t>
      </w:r>
    </w:p>
    <w:p w14:paraId="3E9606AB" w14:textId="000218DD" w:rsidR="00730427" w:rsidRDefault="00730427" w:rsidP="008775F6">
      <w:pPr>
        <w:pStyle w:val="EW"/>
      </w:pPr>
      <w:r>
        <w:t>PSS</w:t>
      </w:r>
      <w:r w:rsidR="00B17C87">
        <w:tab/>
        <w:t>Packet-Switched Streaming</w:t>
      </w:r>
    </w:p>
    <w:p w14:paraId="0A9F6809" w14:textId="5E91AEF8" w:rsidR="00AF16CB" w:rsidRPr="00DB3790" w:rsidRDefault="00AF16CB" w:rsidP="00AF16CB">
      <w:pPr>
        <w:pStyle w:val="EW"/>
      </w:pPr>
      <w:r w:rsidRPr="00DB3790">
        <w:t>PTT</w:t>
      </w:r>
      <w:r w:rsidRPr="00DB3790">
        <w:tab/>
        <w:t>Push To Talk</w:t>
      </w:r>
    </w:p>
    <w:p w14:paraId="1264DB31" w14:textId="405E414D" w:rsidR="00730427" w:rsidRDefault="00730427" w:rsidP="00AF16CB">
      <w:pPr>
        <w:pStyle w:val="EW"/>
      </w:pPr>
      <w:r>
        <w:t>PV</w:t>
      </w:r>
      <w:r w:rsidR="004E6FC3">
        <w:t>RTC</w:t>
      </w:r>
      <w:r w:rsidR="006F5D9C">
        <w:tab/>
      </w:r>
      <w:r w:rsidR="006F5D9C" w:rsidRPr="006F5D9C">
        <w:t>PowerVR Texture Compression</w:t>
      </w:r>
    </w:p>
    <w:p w14:paraId="6B3AE2EB" w14:textId="19C55756" w:rsidR="004E6FC3" w:rsidRDefault="004E6FC3" w:rsidP="00AF16CB">
      <w:pPr>
        <w:pStyle w:val="EW"/>
      </w:pPr>
      <w:r>
        <w:t>QCI</w:t>
      </w:r>
      <w:r w:rsidR="006F5D9C">
        <w:tab/>
      </w:r>
      <w:r w:rsidR="006F5D9C" w:rsidRPr="006F5D9C">
        <w:t>QoS Class Identifier</w:t>
      </w:r>
    </w:p>
    <w:p w14:paraId="3882317D" w14:textId="20DEF650" w:rsidR="004E6FC3" w:rsidRDefault="004E6FC3" w:rsidP="00AF16CB">
      <w:pPr>
        <w:pStyle w:val="EW"/>
      </w:pPr>
      <w:r>
        <w:t>QFI</w:t>
      </w:r>
      <w:r w:rsidR="00C1617F">
        <w:tab/>
      </w:r>
      <w:r w:rsidR="00C1617F" w:rsidRPr="00C1617F">
        <w:t>QoS Flow ID</w:t>
      </w:r>
    </w:p>
    <w:p w14:paraId="249C2C36" w14:textId="1EB31ADC" w:rsidR="00C1617F" w:rsidRDefault="00C1617F" w:rsidP="00AF16CB">
      <w:pPr>
        <w:pStyle w:val="EW"/>
      </w:pPr>
      <w:r>
        <w:t>QoE</w:t>
      </w:r>
      <w:r>
        <w:tab/>
        <w:t>Quality of EXperience</w:t>
      </w:r>
    </w:p>
    <w:p w14:paraId="75BCC284" w14:textId="1EB8491A" w:rsidR="00C1617F" w:rsidRDefault="00C1617F" w:rsidP="00AF16CB">
      <w:pPr>
        <w:pStyle w:val="EW"/>
      </w:pPr>
      <w:r>
        <w:t>QoS</w:t>
      </w:r>
      <w:r>
        <w:tab/>
        <w:t>Quality of Service</w:t>
      </w:r>
    </w:p>
    <w:p w14:paraId="2066DECA" w14:textId="51F66CE7" w:rsidR="00AF16CB" w:rsidRPr="00DB3790" w:rsidRDefault="00AF16CB" w:rsidP="00AF16CB">
      <w:pPr>
        <w:pStyle w:val="EW"/>
      </w:pPr>
      <w:r w:rsidRPr="00DB3790">
        <w:t>RCS</w:t>
      </w:r>
      <w:r w:rsidRPr="00DB3790">
        <w:tab/>
        <w:t>Rich Communication Service</w:t>
      </w:r>
    </w:p>
    <w:p w14:paraId="257DA3BB" w14:textId="34707795" w:rsidR="00AF16CB" w:rsidRPr="00DB3790" w:rsidRDefault="00AF16CB" w:rsidP="00AF16CB">
      <w:pPr>
        <w:pStyle w:val="EW"/>
      </w:pPr>
      <w:r w:rsidRPr="00DB3790">
        <w:t>RGB</w:t>
      </w:r>
      <w:r w:rsidRPr="00DB3790">
        <w:tab/>
        <w:t>Red-Green-Blue colo</w:t>
      </w:r>
      <w:r w:rsidR="0058730D">
        <w:t>u</w:t>
      </w:r>
      <w:r w:rsidRPr="00DB3790">
        <w:t>r space</w:t>
      </w:r>
    </w:p>
    <w:p w14:paraId="3EF3600C" w14:textId="20DC4917" w:rsidR="004E6FC3" w:rsidRDefault="004E6FC3" w:rsidP="004E6FC3">
      <w:pPr>
        <w:pStyle w:val="EW"/>
      </w:pPr>
      <w:r>
        <w:t>RGBD</w:t>
      </w:r>
      <w:r w:rsidR="00526204">
        <w:tab/>
      </w:r>
      <w:r w:rsidR="00526204" w:rsidRPr="00DB3790">
        <w:t>Red-Green-Blue</w:t>
      </w:r>
      <w:r w:rsidR="00526204">
        <w:t>-Depth</w:t>
      </w:r>
    </w:p>
    <w:p w14:paraId="6B05EBE6" w14:textId="37B493F7" w:rsidR="004E6FC3" w:rsidRDefault="004E6FC3" w:rsidP="00AF16CB">
      <w:pPr>
        <w:pStyle w:val="EW"/>
      </w:pPr>
      <w:r>
        <w:t>RPG</w:t>
      </w:r>
      <w:r w:rsidR="00C64BFD">
        <w:tab/>
        <w:t>Role Playing Game</w:t>
      </w:r>
    </w:p>
    <w:p w14:paraId="63ED5103" w14:textId="4B3929D0" w:rsidR="00AA010F" w:rsidRDefault="00AA010F" w:rsidP="00AF16CB">
      <w:pPr>
        <w:pStyle w:val="EW"/>
      </w:pPr>
      <w:r>
        <w:t>RQA</w:t>
      </w:r>
      <w:r>
        <w:tab/>
      </w:r>
      <w:r w:rsidRPr="009E0DE1">
        <w:t>Reflective QoS Attribute</w:t>
      </w:r>
    </w:p>
    <w:p w14:paraId="5FFF0730" w14:textId="1751F438" w:rsidR="00AF16CB" w:rsidRDefault="00AF16CB" w:rsidP="00AF16CB">
      <w:pPr>
        <w:pStyle w:val="EW"/>
      </w:pPr>
      <w:r w:rsidRPr="00DB3790">
        <w:t>RTP</w:t>
      </w:r>
      <w:r w:rsidRPr="00DB3790">
        <w:tab/>
        <w:t>Real-Time Protocol</w:t>
      </w:r>
    </w:p>
    <w:p w14:paraId="3E12D97E" w14:textId="6A434809" w:rsidR="004E6FC3" w:rsidRPr="00DB3790" w:rsidRDefault="004E6FC3" w:rsidP="00AF16CB">
      <w:pPr>
        <w:pStyle w:val="EW"/>
      </w:pPr>
      <w:r>
        <w:t>RTS</w:t>
      </w:r>
      <w:r w:rsidR="00C64BFD">
        <w:tab/>
        <w:t>Real-time Strategy</w:t>
      </w:r>
    </w:p>
    <w:p w14:paraId="55C39680" w14:textId="77777777" w:rsidR="00AF16CB" w:rsidRPr="00DB3790" w:rsidRDefault="00AF16CB" w:rsidP="00AF16CB">
      <w:pPr>
        <w:pStyle w:val="EW"/>
      </w:pPr>
      <w:r w:rsidRPr="00DB3790">
        <w:t>RTT</w:t>
      </w:r>
      <w:r w:rsidRPr="00DB3790">
        <w:tab/>
        <w:t>Round Trip Time</w:t>
      </w:r>
    </w:p>
    <w:p w14:paraId="45DDDE13" w14:textId="488947C0" w:rsidR="004E6FC3" w:rsidRDefault="004E6FC3" w:rsidP="00AF16CB">
      <w:pPr>
        <w:pStyle w:val="EW"/>
      </w:pPr>
      <w:r>
        <w:t>SCS</w:t>
      </w:r>
      <w:r w:rsidR="00C64BFD">
        <w:tab/>
        <w:t>Spatial Compute Server</w:t>
      </w:r>
    </w:p>
    <w:p w14:paraId="4B312186" w14:textId="2AA4F787" w:rsidR="004E6FC3" w:rsidRDefault="004E6FC3" w:rsidP="00AF16CB">
      <w:pPr>
        <w:pStyle w:val="EW"/>
      </w:pPr>
      <w:r>
        <w:lastRenderedPageBreak/>
        <w:t>SDP</w:t>
      </w:r>
      <w:r>
        <w:tab/>
        <w:t>Session Description Protocol</w:t>
      </w:r>
    </w:p>
    <w:p w14:paraId="1E899CCA" w14:textId="460679D4" w:rsidR="004E6FC3" w:rsidRDefault="004E6FC3" w:rsidP="008775F6">
      <w:pPr>
        <w:pStyle w:val="EW"/>
      </w:pPr>
      <w:r>
        <w:t>SIP</w:t>
      </w:r>
      <w:r>
        <w:tab/>
        <w:t>Session Initiation Protocol</w:t>
      </w:r>
    </w:p>
    <w:p w14:paraId="4B719314" w14:textId="0B66B757" w:rsidR="00AF16CB" w:rsidRDefault="00AF16CB" w:rsidP="00AF16CB">
      <w:pPr>
        <w:pStyle w:val="EW"/>
      </w:pPr>
      <w:r w:rsidRPr="00DB3790">
        <w:t>SLAM</w:t>
      </w:r>
      <w:r w:rsidRPr="00DB3790">
        <w:tab/>
        <w:t>Simultaneous Localization and Mapping</w:t>
      </w:r>
    </w:p>
    <w:p w14:paraId="4648232F" w14:textId="3F415C6A" w:rsidR="004E6FC3" w:rsidRDefault="004E6FC3" w:rsidP="00AF16CB">
      <w:pPr>
        <w:pStyle w:val="EW"/>
      </w:pPr>
      <w:r>
        <w:t>SWB</w:t>
      </w:r>
      <w:r>
        <w:tab/>
        <w:t>Super WideBand</w:t>
      </w:r>
    </w:p>
    <w:p w14:paraId="05C84646" w14:textId="042FE578" w:rsidR="00DC1AC4" w:rsidRDefault="004E6FC3" w:rsidP="008775F6">
      <w:pPr>
        <w:pStyle w:val="EW"/>
      </w:pPr>
      <w:r>
        <w:t>TCP</w:t>
      </w:r>
      <w:r>
        <w:tab/>
        <w:t>Transmission Control Protocol</w:t>
      </w:r>
    </w:p>
    <w:p w14:paraId="5F24334A" w14:textId="479BFD10" w:rsidR="00AF16CB" w:rsidRPr="00DB3790" w:rsidRDefault="00AF16CB" w:rsidP="00AF16CB">
      <w:pPr>
        <w:pStyle w:val="EW"/>
      </w:pPr>
      <w:r w:rsidRPr="00DB3790">
        <w:t>ToF</w:t>
      </w:r>
      <w:r w:rsidRPr="00DB3790">
        <w:tab/>
        <w:t>Time of Flight</w:t>
      </w:r>
    </w:p>
    <w:p w14:paraId="0AD09399" w14:textId="2C5560A3" w:rsidR="00AF16CB" w:rsidRDefault="00AF16CB" w:rsidP="00AF16CB">
      <w:pPr>
        <w:pStyle w:val="EW"/>
      </w:pPr>
      <w:r w:rsidRPr="00DB3790">
        <w:t>TPU</w:t>
      </w:r>
      <w:r w:rsidRPr="00DB3790">
        <w:tab/>
        <w:t>Tensor Processing Unit</w:t>
      </w:r>
    </w:p>
    <w:p w14:paraId="436C9240" w14:textId="7B1D1E26" w:rsidR="00720C36" w:rsidRDefault="00720C36" w:rsidP="00AF16CB">
      <w:pPr>
        <w:pStyle w:val="EW"/>
      </w:pPr>
      <w:r>
        <w:t>UL</w:t>
      </w:r>
      <w:r>
        <w:tab/>
        <w:t>UpLink</w:t>
      </w:r>
    </w:p>
    <w:p w14:paraId="7EBB15C4" w14:textId="4FB1FBF8" w:rsidR="00AF16CB" w:rsidRPr="00DB3790" w:rsidRDefault="00AF16CB" w:rsidP="00AF16CB">
      <w:pPr>
        <w:pStyle w:val="EW"/>
      </w:pPr>
      <w:r w:rsidRPr="00DB3790">
        <w:t>USB</w:t>
      </w:r>
      <w:r w:rsidRPr="00DB3790">
        <w:tab/>
        <w:t>Universal Serial Bus</w:t>
      </w:r>
    </w:p>
    <w:p w14:paraId="020156BE" w14:textId="1AEEF90B" w:rsidR="006C6F69" w:rsidRDefault="006C6F69" w:rsidP="00AF16CB">
      <w:pPr>
        <w:pStyle w:val="EW"/>
      </w:pPr>
      <w:r>
        <w:t>VCL</w:t>
      </w:r>
      <w:r>
        <w:tab/>
        <w:t>Video Coding Layer</w:t>
      </w:r>
    </w:p>
    <w:p w14:paraId="5CD4D909" w14:textId="24F04617" w:rsidR="006C6F69" w:rsidRDefault="006C6F69" w:rsidP="00AF16CB">
      <w:pPr>
        <w:pStyle w:val="EW"/>
      </w:pPr>
      <w:r>
        <w:t>V-PCC</w:t>
      </w:r>
      <w:r>
        <w:tab/>
        <w:t>Video-based Point Cloud Compression</w:t>
      </w:r>
    </w:p>
    <w:p w14:paraId="30BDAB49" w14:textId="5D9AEAC2" w:rsidR="009526A3" w:rsidRDefault="009526A3" w:rsidP="00A1508F">
      <w:pPr>
        <w:pStyle w:val="EW"/>
        <w:tabs>
          <w:tab w:val="left" w:pos="2004"/>
        </w:tabs>
      </w:pPr>
      <w:r>
        <w:t>VPS</w:t>
      </w:r>
      <w:r w:rsidR="00DA7625">
        <w:tab/>
        <w:t>Visual Positioning System</w:t>
      </w:r>
    </w:p>
    <w:p w14:paraId="6A3F0174" w14:textId="54EC22D6" w:rsidR="00AF16CB" w:rsidRPr="00DB3790" w:rsidRDefault="00AF16CB" w:rsidP="00AF16CB">
      <w:pPr>
        <w:pStyle w:val="EW"/>
      </w:pPr>
      <w:r w:rsidRPr="00DB3790">
        <w:t>VR</w:t>
      </w:r>
      <w:r>
        <w:tab/>
      </w:r>
      <w:r w:rsidRPr="00DB3790">
        <w:t>Virtual Reality</w:t>
      </w:r>
    </w:p>
    <w:p w14:paraId="4EE08EFA" w14:textId="77777777" w:rsidR="009526A3" w:rsidRDefault="009526A3" w:rsidP="00A1508F">
      <w:pPr>
        <w:pStyle w:val="EW"/>
      </w:pPr>
      <w:r>
        <w:t>VVC</w:t>
      </w:r>
      <w:r>
        <w:tab/>
        <w:t>Versatile Video Coding</w:t>
      </w:r>
    </w:p>
    <w:p w14:paraId="0E27A5B9" w14:textId="183697A5" w:rsidR="00AF16CB" w:rsidRDefault="00AF16CB" w:rsidP="009526A3">
      <w:pPr>
        <w:pStyle w:val="EW"/>
      </w:pPr>
      <w:r w:rsidRPr="00DB3790">
        <w:t>XR</w:t>
      </w:r>
      <w:r>
        <w:tab/>
      </w:r>
      <w:r w:rsidRPr="00DB3790">
        <w:t>Extended reality</w:t>
      </w:r>
    </w:p>
    <w:p w14:paraId="016461AC" w14:textId="70E2D7DC" w:rsidR="009526A3" w:rsidRPr="00DB3790" w:rsidRDefault="009526A3" w:rsidP="00A1508F">
      <w:pPr>
        <w:pStyle w:val="EW"/>
      </w:pPr>
      <w:r>
        <w:t>YUV</w:t>
      </w:r>
      <w:r>
        <w:tab/>
      </w:r>
      <w:r w:rsidR="00EB2A2E" w:rsidRPr="00EB2A2E">
        <w:tab/>
        <w:t>Luminance-Bandwidth-Chrominance</w:t>
      </w:r>
    </w:p>
    <w:p w14:paraId="220D50DF" w14:textId="5D6E5EB9" w:rsidR="00AF16CB" w:rsidRDefault="00AF16CB" w:rsidP="00AF16CB">
      <w:pPr>
        <w:pStyle w:val="Heading1"/>
      </w:pPr>
      <w:bookmarkStart w:id="21" w:name="_Toc23169692"/>
      <w:bookmarkStart w:id="22" w:name="_Toc33041936"/>
      <w:r w:rsidRPr="00AF16CB">
        <w:t>4</w:t>
      </w:r>
      <w:r w:rsidRPr="00AF16CB">
        <w:tab/>
        <w:t>Introduction to Extended Reality</w:t>
      </w:r>
      <w:bookmarkEnd w:id="21"/>
      <w:bookmarkEnd w:id="22"/>
    </w:p>
    <w:p w14:paraId="73E44A5C" w14:textId="77777777" w:rsidR="00AF16CB" w:rsidRPr="00DB3790" w:rsidRDefault="00AF16CB" w:rsidP="00AF16CB">
      <w:pPr>
        <w:pStyle w:val="Heading2"/>
      </w:pPr>
      <w:bookmarkStart w:id="23" w:name="_Toc23169693"/>
      <w:bookmarkStart w:id="24" w:name="_Toc33041937"/>
      <w:r w:rsidRPr="00DB3790">
        <w:t>4.1</w:t>
      </w:r>
      <w:r w:rsidRPr="00DB3790">
        <w:tab/>
        <w:t>XR Terms and Definitions</w:t>
      </w:r>
      <w:bookmarkEnd w:id="23"/>
      <w:bookmarkEnd w:id="24"/>
    </w:p>
    <w:p w14:paraId="180592FA" w14:textId="77777777" w:rsidR="00AF16CB" w:rsidRPr="00DB3790" w:rsidRDefault="00AF16CB" w:rsidP="00AF16CB">
      <w:pPr>
        <w:pStyle w:val="Heading3"/>
      </w:pPr>
      <w:bookmarkStart w:id="25" w:name="_Toc23169694"/>
      <w:bookmarkStart w:id="26" w:name="_Toc33041938"/>
      <w:r w:rsidRPr="00DB3790">
        <w:t>4.1.1</w:t>
      </w:r>
      <w:r>
        <w:tab/>
      </w:r>
      <w:r w:rsidRPr="00DB3790">
        <w:t>Different Types of Realities</w:t>
      </w:r>
      <w:bookmarkEnd w:id="25"/>
      <w:bookmarkEnd w:id="26"/>
    </w:p>
    <w:p w14:paraId="28E4357F" w14:textId="337F6B45" w:rsidR="00AF16CB" w:rsidRPr="00DB3790" w:rsidRDefault="00AF16CB" w:rsidP="00AF16CB">
      <w:r w:rsidRPr="00DB3790">
        <w:t xml:space="preserve">The scope of </w:t>
      </w:r>
      <w:r w:rsidR="00903852">
        <w:t>this clause</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w:t>
      </w:r>
      <w:r w:rsidR="004A7C4C">
        <w:t xml:space="preserve">3GPP </w:t>
      </w:r>
      <w:r w:rsidRPr="00DB3790">
        <w:t>TR26.918 [2].</w:t>
      </w:r>
    </w:p>
    <w:p w14:paraId="55E51736" w14:textId="77777777" w:rsidR="00AF16CB" w:rsidRPr="00DB3790" w:rsidRDefault="00AF16CB" w:rsidP="00AF16CB">
      <w:pPr>
        <w:pStyle w:val="TH"/>
      </w:pPr>
      <w:r w:rsidRPr="00DB3790">
        <w:rPr>
          <w:noProof/>
        </w:rPr>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 xml:space="preserve">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w:t>
      </w:r>
      <w:r w:rsidRPr="00DB3790">
        <w:lastRenderedPageBreak/>
        <w:t>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D145DDE" w14:textId="71DC3124"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w:t>
      </w:r>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6A6023DF"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r>
        <w:t>. For more details, refer to clause 4.2.</w:t>
      </w:r>
    </w:p>
    <w:p w14:paraId="19EA24FE" w14:textId="77777777" w:rsidR="00AF16CB" w:rsidRDefault="00AF16CB" w:rsidP="00AF16CB">
      <w:r>
        <w:t>Other relevant terms in the context of XR experiences are:</w:t>
      </w:r>
    </w:p>
    <w:p w14:paraId="4699D0E5" w14:textId="384C1A7C" w:rsidR="00AF16CB" w:rsidRPr="00DB3790" w:rsidRDefault="00AF16CB" w:rsidP="00AF16CB">
      <w:pPr>
        <w:numPr>
          <w:ilvl w:val="0"/>
          <w:numId w:val="7"/>
        </w:numPr>
      </w:pPr>
      <w:r w:rsidRPr="007A6E04">
        <w:rPr>
          <w:b/>
        </w:rPr>
        <w:t>Parallax</w:t>
      </w:r>
      <w:r w:rsidRPr="00DB3790">
        <w:t xml:space="preserve"> is the relative movement of objects as a result of a change in point of view. When objects move relative to each other, users </w:t>
      </w:r>
      <w:r w:rsidR="00A446DC">
        <w:t xml:space="preserve">tend </w:t>
      </w:r>
      <w:r w:rsidRPr="00DB3790">
        <w:t>to estimate their size and distance.</w:t>
      </w:r>
    </w:p>
    <w:p w14:paraId="26FCD9AB" w14:textId="39E239CD" w:rsidR="00AF16CB" w:rsidRDefault="00AF16CB" w:rsidP="00A84A4B">
      <w:pPr>
        <w:numPr>
          <w:ilvl w:val="0"/>
          <w:numId w:val="7"/>
        </w:numPr>
      </w:pPr>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w:t>
      </w:r>
      <w:r w:rsidR="00F8552C">
        <w:rPr>
          <w:bCs/>
        </w:rPr>
        <w:t xml:space="preserve">being </w:t>
      </w:r>
      <w:r w:rsidRPr="006A25FB">
        <w:rPr>
          <w:bCs/>
        </w:rPr>
        <w:t>view</w:t>
      </w:r>
      <w:r w:rsidR="00F8552C">
        <w:rPr>
          <w:bCs/>
        </w:rPr>
        <w:t>ed</w:t>
      </w:r>
      <w:r w:rsidRPr="006A25FB">
        <w:rPr>
          <w:bCs/>
        </w:rPr>
        <w:t xml:space="preserve">. </w:t>
      </w:r>
    </w:p>
    <w:p w14:paraId="4D3737BB" w14:textId="5B752A2C" w:rsidR="00AF16CB" w:rsidRPr="00AD6ADC" w:rsidRDefault="00AF16CB" w:rsidP="00AF16CB">
      <w:pPr>
        <w:rPr>
          <w:lang w:val="en-US"/>
        </w:rPr>
      </w:pPr>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p>
    <w:p w14:paraId="5A61ED21" w14:textId="2BC8059B" w:rsidR="00AF16CB" w:rsidRDefault="00AF16CB" w:rsidP="00AF16CB">
      <w:pPr>
        <w:numPr>
          <w:ilvl w:val="0"/>
          <w:numId w:val="5"/>
        </w:numPr>
        <w:rPr>
          <w:lang w:val="en-US"/>
        </w:rPr>
      </w:pPr>
      <w:r w:rsidRPr="00AD6ADC">
        <w:rPr>
          <w:lang w:val="en-US"/>
        </w:rPr>
        <w:t>Head-mounted displays</w:t>
      </w:r>
      <w:r>
        <w:rPr>
          <w:lang w:val="en-US"/>
        </w:rPr>
        <w:t xml:space="preserve"> for V</w:t>
      </w:r>
      <w:r w:rsidR="00782A5B">
        <w:rPr>
          <w:lang w:val="en-US"/>
        </w:rPr>
        <w:t xml:space="preserve">irtual </w:t>
      </w:r>
      <w:r>
        <w:rPr>
          <w:lang w:val="en-US"/>
        </w:rPr>
        <w:t>R</w:t>
      </w:r>
      <w:r w:rsidR="00782A5B">
        <w:rPr>
          <w:lang w:val="en-US"/>
        </w:rPr>
        <w:t>eality</w:t>
      </w:r>
      <w:r w:rsidR="00046255">
        <w:rPr>
          <w:lang w:val="en-US"/>
        </w:rPr>
        <w:t>,</w:t>
      </w:r>
    </w:p>
    <w:p w14:paraId="79D2EFEA" w14:textId="78E357D7" w:rsidR="00AF16CB" w:rsidRPr="00AD6ADC" w:rsidRDefault="00782A5B" w:rsidP="00AF16CB">
      <w:pPr>
        <w:numPr>
          <w:ilvl w:val="0"/>
          <w:numId w:val="5"/>
        </w:numPr>
        <w:rPr>
          <w:lang w:val="en-US"/>
        </w:rPr>
      </w:pPr>
      <w:r>
        <w:rPr>
          <w:lang w:val="en-US"/>
        </w:rPr>
        <w:t>O</w:t>
      </w:r>
      <w:r w:rsidR="0016232B">
        <w:rPr>
          <w:lang w:val="en-US"/>
        </w:rPr>
        <w:t xml:space="preserve">ptical </w:t>
      </w:r>
      <w:r>
        <w:rPr>
          <w:lang w:val="en-US"/>
        </w:rPr>
        <w:t xml:space="preserve">see-through </w:t>
      </w:r>
      <w:r w:rsidR="00AF16CB">
        <w:rPr>
          <w:lang w:val="en-US"/>
        </w:rPr>
        <w:t>glasses</w:t>
      </w:r>
      <w:r>
        <w:rPr>
          <w:lang w:val="en-US"/>
        </w:rPr>
        <w:t xml:space="preserve"> and camera see-through HMDs for Augmented and Mixed Reality</w:t>
      </w:r>
      <w:r w:rsidR="00046255">
        <w:rPr>
          <w:lang w:val="en-US"/>
        </w:rPr>
        <w:t>,</w:t>
      </w:r>
    </w:p>
    <w:p w14:paraId="2C4AD78C" w14:textId="4DA03356" w:rsidR="00AF16CB" w:rsidRPr="00AD6ADC" w:rsidRDefault="00AF16CB" w:rsidP="00AF16CB">
      <w:pPr>
        <w:numPr>
          <w:ilvl w:val="0"/>
          <w:numId w:val="5"/>
        </w:numPr>
        <w:rPr>
          <w:lang w:val="en-US"/>
        </w:rPr>
      </w:pPr>
      <w:r w:rsidRPr="00AD6ADC">
        <w:rPr>
          <w:lang w:val="en-US"/>
        </w:rPr>
        <w:t>Mobile devices with positional tracking</w:t>
      </w:r>
      <w:r w:rsidR="00EF2E21">
        <w:rPr>
          <w:lang w:val="en-US"/>
        </w:rPr>
        <w:t xml:space="preserve"> and camera</w:t>
      </w:r>
      <w:r w:rsidR="00046255">
        <w:rPr>
          <w:lang w:val="en-US"/>
        </w:rPr>
        <w:t>.</w:t>
      </w:r>
    </w:p>
    <w:p w14:paraId="4E3BF34B" w14:textId="7B2389C7" w:rsidR="00AF16CB" w:rsidRPr="00DB3790" w:rsidRDefault="00AF16CB" w:rsidP="00AF16CB">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A1508F">
        <w:rPr>
          <w:lang w:val="en-US"/>
        </w:rPr>
        <w:t>4.</w:t>
      </w:r>
      <w:r w:rsidR="0011363C" w:rsidRPr="00A1508F">
        <w:rPr>
          <w:lang w:val="en-US"/>
        </w:rPr>
        <w:t>8</w:t>
      </w:r>
      <w:r>
        <w:rPr>
          <w:lang w:val="en-US"/>
        </w:rPr>
        <w:t>.</w:t>
      </w:r>
    </w:p>
    <w:p w14:paraId="6CF1717D" w14:textId="77777777" w:rsidR="00AF16CB" w:rsidRPr="00DB3790" w:rsidRDefault="00AF16CB" w:rsidP="00AF16CB">
      <w:pPr>
        <w:pStyle w:val="Heading3"/>
      </w:pPr>
      <w:bookmarkStart w:id="27" w:name="_Toc23169695"/>
      <w:bookmarkStart w:id="28" w:name="_Toc33041939"/>
      <w:r w:rsidRPr="00DB3790">
        <w:t>4.1.2</w:t>
      </w:r>
      <w:r w:rsidRPr="00DB3790">
        <w:tab/>
        <w:t xml:space="preserve">Degrees of Freedom and </w:t>
      </w:r>
      <w:r>
        <w:t>XR Spaces</w:t>
      </w:r>
      <w:bookmarkEnd w:id="27"/>
      <w:bookmarkEnd w:id="28"/>
    </w:p>
    <w:p w14:paraId="059BC22C" w14:textId="6C487F93" w:rsidR="00AF16CB" w:rsidRDefault="00EF2E21" w:rsidP="00AF16CB">
      <w:pPr>
        <w:rPr>
          <w:rFonts w:eastAsia="Malgun Gothic"/>
          <w:lang w:eastAsia="ko-KR"/>
        </w:rPr>
      </w:pPr>
      <w:r>
        <w:rPr>
          <w:rFonts w:eastAsia="Malgun Gothic"/>
          <w:lang w:eastAsia="ko-KR"/>
        </w:rPr>
        <w:t>A u</w:t>
      </w:r>
      <w:r w:rsidRPr="00DB3790">
        <w:rPr>
          <w:rFonts w:eastAsia="Malgun Gothic"/>
          <w:lang w:eastAsia="ko-KR"/>
        </w:rPr>
        <w:t xml:space="preserve">ser </w:t>
      </w:r>
      <w:r w:rsidR="00AF16CB" w:rsidRPr="00DB3790">
        <w:rPr>
          <w:rFonts w:eastAsia="Malgun Gothic"/>
          <w:lang w:eastAsia="ko-KR"/>
        </w:rPr>
        <w:t>act</w:t>
      </w:r>
      <w:r>
        <w:rPr>
          <w:rFonts w:eastAsia="Malgun Gothic"/>
          <w:lang w:eastAsia="ko-KR"/>
        </w:rPr>
        <w:t>s</w:t>
      </w:r>
      <w:r w:rsidR="00AF16CB" w:rsidRPr="00DB3790">
        <w:rPr>
          <w:rFonts w:eastAsia="Malgun Gothic"/>
          <w:lang w:eastAsia="ko-KR"/>
        </w:rPr>
        <w:t xml:space="preserve"> in </w:t>
      </w:r>
      <w:r w:rsidR="00BF307C">
        <w:rPr>
          <w:rFonts w:eastAsia="Malgun Gothic"/>
          <w:lang w:eastAsia="ko-KR"/>
        </w:rPr>
        <w:t xml:space="preserve">and </w:t>
      </w:r>
      <w:r w:rsidR="00FA26E0" w:rsidRPr="00DB3790">
        <w:rPr>
          <w:rFonts w:eastAsia="Malgun Gothic"/>
          <w:lang w:eastAsia="ko-KR"/>
        </w:rPr>
        <w:t>interact</w:t>
      </w:r>
      <w:r>
        <w:rPr>
          <w:rFonts w:eastAsia="Malgun Gothic"/>
          <w:lang w:eastAsia="ko-KR"/>
        </w:rPr>
        <w:t>s</w:t>
      </w:r>
      <w:r w:rsidR="00BF307C">
        <w:rPr>
          <w:rFonts w:eastAsia="Malgun Gothic"/>
          <w:lang w:eastAsia="ko-KR"/>
        </w:rPr>
        <w:t xml:space="preserve"> with </w:t>
      </w:r>
      <w:r w:rsidR="00AF16CB" w:rsidRPr="00DB3790">
        <w:rPr>
          <w:rFonts w:eastAsia="Malgun Gothic"/>
          <w:lang w:eastAsia="ko-KR"/>
        </w:rPr>
        <w:t>extended realities as shown in Figure 4.1-2. Actions and interactions involve movements, gestures, body reactions. Thereby,</w:t>
      </w:r>
      <w:r w:rsidR="00BF307C">
        <w:rPr>
          <w:rFonts w:eastAsia="Malgun Gothic"/>
          <w:lang w:eastAsia="ko-KR"/>
        </w:rPr>
        <w:t xml:space="preserve"> the</w:t>
      </w:r>
      <w:r w:rsidR="00AF16CB" w:rsidRPr="00DB3790">
        <w:rPr>
          <w:rFonts w:eastAsia="Malgun Gothic"/>
          <w:lang w:eastAsia="ko-KR"/>
        </w:rPr>
        <w:t xml:space="preserve"> </w:t>
      </w:r>
      <w:r w:rsidR="00AF16CB" w:rsidRPr="00DB3790">
        <w:rPr>
          <w:rFonts w:eastAsia="Malgun Gothic"/>
          <w:i/>
          <w:lang w:eastAsia="ko-KR"/>
        </w:rPr>
        <w:t>Degrees of Freedom (DoF)</w:t>
      </w:r>
      <w:r w:rsidR="00AF16CB" w:rsidRPr="00DB3790">
        <w:rPr>
          <w:rFonts w:eastAsia="Malgun Gothic"/>
          <w:lang w:eastAsia="ko-KR"/>
        </w:rPr>
        <w:t xml:space="preserve"> describe the number of independent parameters used to define movement of a viewport in the 3D space.</w:t>
      </w:r>
    </w:p>
    <w:p w14:paraId="4374CBE7" w14:textId="34530B83" w:rsidR="00AF16CB" w:rsidRPr="006A1DA2" w:rsidRDefault="00AF16CB" w:rsidP="00AF16CB">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Once a</w:t>
      </w:r>
      <w:r w:rsidR="00EF2E21">
        <w:t>n</w:t>
      </w:r>
      <w:r w:rsidRPr="006115D4">
        <w:t xml:space="preserve">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72BF466A" w14:textId="77777777" w:rsidR="00AF16CB" w:rsidRPr="00DB3790" w:rsidRDefault="00AF16CB" w:rsidP="00AF16CB">
      <w:pPr>
        <w:pStyle w:val="TH"/>
      </w:pPr>
      <w:r w:rsidRPr="00DB3790">
        <w:rPr>
          <w:noProof/>
        </w:rPr>
        <w:lastRenderedPageBreak/>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AF16CB" w:rsidRPr="00DB3790" w14:paraId="3883767D" w14:textId="77777777" w:rsidTr="00E738C4">
        <w:trPr>
          <w:jc w:val="center"/>
        </w:trPr>
        <w:tc>
          <w:tcPr>
            <w:tcW w:w="3462" w:type="dxa"/>
            <w:shd w:val="clear" w:color="auto" w:fill="auto"/>
          </w:tcPr>
          <w:p w14:paraId="54DE4055" w14:textId="77777777" w:rsidR="00AF16CB" w:rsidRPr="00DB3790" w:rsidRDefault="00AF16CB" w:rsidP="00363026">
            <w:pPr>
              <w:pStyle w:val="TH"/>
            </w:pPr>
            <w:r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6D56DDAF" w14:textId="77777777" w:rsidR="00AF16CB" w:rsidRPr="00DB3790" w:rsidRDefault="00AF16CB" w:rsidP="00363026">
            <w:pPr>
              <w:pStyle w:val="TH"/>
            </w:pPr>
            <w:r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AF16CB" w:rsidRPr="00DB3790" w14:paraId="1E524A20" w14:textId="77777777" w:rsidTr="00E738C4">
        <w:trPr>
          <w:jc w:val="center"/>
        </w:trPr>
        <w:tc>
          <w:tcPr>
            <w:tcW w:w="3462" w:type="dxa"/>
            <w:shd w:val="clear" w:color="auto" w:fill="auto"/>
          </w:tcPr>
          <w:p w14:paraId="26657340" w14:textId="77777777" w:rsidR="00AF16CB" w:rsidRPr="00DB3790" w:rsidRDefault="00AF16CB" w:rsidP="00363026">
            <w:pPr>
              <w:pStyle w:val="TH"/>
            </w:pPr>
            <w:r w:rsidRPr="00DB3790">
              <w:t>(a) 3DoF</w:t>
            </w:r>
          </w:p>
        </w:tc>
        <w:tc>
          <w:tcPr>
            <w:tcW w:w="3764" w:type="dxa"/>
            <w:shd w:val="clear" w:color="auto" w:fill="auto"/>
          </w:tcPr>
          <w:p w14:paraId="1D032FED" w14:textId="77777777" w:rsidR="00AF16CB" w:rsidRPr="00DB3790" w:rsidRDefault="00AF16CB" w:rsidP="00363026">
            <w:pPr>
              <w:pStyle w:val="TH"/>
            </w:pPr>
            <w:r w:rsidRPr="00DB3790">
              <w:t>(b) 3DoF+</w:t>
            </w:r>
          </w:p>
        </w:tc>
      </w:tr>
      <w:tr w:rsidR="00AF16CB" w:rsidRPr="00DB3790" w14:paraId="7F6AA740" w14:textId="77777777" w:rsidTr="00E738C4">
        <w:trPr>
          <w:jc w:val="center"/>
        </w:trPr>
        <w:tc>
          <w:tcPr>
            <w:tcW w:w="3462" w:type="dxa"/>
            <w:shd w:val="clear" w:color="auto" w:fill="auto"/>
          </w:tcPr>
          <w:p w14:paraId="55F27BD9" w14:textId="77777777" w:rsidR="00AF16CB" w:rsidRPr="00DB3790" w:rsidRDefault="00AF16CB" w:rsidP="00363026">
            <w:pPr>
              <w:pStyle w:val="TH"/>
            </w:pPr>
            <w:r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528625F2" w14:textId="77777777" w:rsidR="00AF16CB" w:rsidRPr="00DB3790" w:rsidRDefault="00AF16CB" w:rsidP="00363026">
            <w:pPr>
              <w:pStyle w:val="TH"/>
            </w:pPr>
            <w:r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AF16CB" w:rsidRPr="00DB3790" w14:paraId="7E591F8B" w14:textId="77777777" w:rsidTr="00E738C4">
        <w:trPr>
          <w:jc w:val="center"/>
        </w:trPr>
        <w:tc>
          <w:tcPr>
            <w:tcW w:w="3462" w:type="dxa"/>
            <w:shd w:val="clear" w:color="auto" w:fill="auto"/>
          </w:tcPr>
          <w:p w14:paraId="399F497F" w14:textId="77777777" w:rsidR="00AF16CB" w:rsidRPr="00DB3790" w:rsidRDefault="00AF16CB" w:rsidP="00363026">
            <w:pPr>
              <w:pStyle w:val="TH"/>
            </w:pPr>
            <w:r w:rsidRPr="00DB3790">
              <w:t>(c) Constrained 6DoF</w:t>
            </w:r>
          </w:p>
        </w:tc>
        <w:tc>
          <w:tcPr>
            <w:tcW w:w="3764" w:type="dxa"/>
            <w:shd w:val="clear" w:color="auto" w:fill="auto"/>
          </w:tcPr>
          <w:p w14:paraId="2ED361BB" w14:textId="77777777" w:rsidR="00AF16CB" w:rsidRPr="00DB3790" w:rsidRDefault="00AF16CB" w:rsidP="0036302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7F1B716E" w14:textId="77777777" w:rsidR="006D1ED5" w:rsidRDefault="00AF16CB" w:rsidP="00AF16CB">
      <w:r w:rsidRPr="00DB3790">
        <w:t xml:space="preserve">Another term for </w:t>
      </w:r>
      <w:r>
        <w:t>Constrained</w:t>
      </w:r>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p>
    <w:p w14:paraId="65A1F2D7" w14:textId="2BC5653B" w:rsidR="00AF16CB" w:rsidRDefault="006D1ED5" w:rsidP="00A1508F">
      <w:pPr>
        <w:ind w:left="284"/>
      </w:pPr>
      <w:r>
        <w:t xml:space="preserve">Note: </w:t>
      </w:r>
      <w:r w:rsidR="00AF16CB">
        <w:t>Constrained 6DoF</w:t>
      </w:r>
      <w:r w:rsidR="00AF16CB" w:rsidRPr="002B76B5">
        <w:t xml:space="preserve"> is not intended to describe multi-room spaces, areas with uneven floor levels, or very large open areas. Content that handle</w:t>
      </w:r>
      <w:r w:rsidR="0007618B">
        <w:t>s</w:t>
      </w:r>
      <w:r w:rsidR="00AF16CB" w:rsidRPr="002B76B5">
        <w:t xml:space="preserve"> those scenarios </w:t>
      </w:r>
      <w:r w:rsidR="0007618B">
        <w:t>is better categorized</w:t>
      </w:r>
      <w:r w:rsidR="0007618B" w:rsidRPr="002B76B5">
        <w:t xml:space="preserve"> </w:t>
      </w:r>
      <w:r w:rsidR="0007618B">
        <w:t>as</w:t>
      </w:r>
      <w:r w:rsidR="0007618B" w:rsidRPr="002B76B5">
        <w:t xml:space="preserve"> </w:t>
      </w:r>
      <w:r w:rsidR="00EF2E21">
        <w:t>(</w:t>
      </w:r>
      <w:r w:rsidR="00AF16CB">
        <w:t>unconstrained</w:t>
      </w:r>
      <w:r w:rsidR="00EF2E21">
        <w:t>)</w:t>
      </w:r>
      <w:r w:rsidR="00AF16CB">
        <w:t xml:space="preserve"> 6DoF</w:t>
      </w:r>
      <w:r w:rsidR="00AF16CB" w:rsidRPr="002B76B5">
        <w:t>.</w:t>
      </w:r>
      <w:r w:rsidR="00AF16CB" w:rsidRPr="00DB3790">
        <w:t xml:space="preserve"> </w:t>
      </w:r>
    </w:p>
    <w:p w14:paraId="15A4FC0E" w14:textId="6ECB08EB" w:rsidR="00AF16CB" w:rsidRDefault="00AF16CB" w:rsidP="00A1508F">
      <w:r>
        <w:t xml:space="preserve">The </w:t>
      </w:r>
      <w:r w:rsidR="00C553A1">
        <w:t>D</w:t>
      </w:r>
      <w:r>
        <w:t xml:space="preserve">egrees of </w:t>
      </w:r>
      <w:r w:rsidR="00C553A1">
        <w:t>F</w:t>
      </w:r>
      <w:r>
        <w:t>reedom may also be used to describe the tracking capabilities</w:t>
      </w:r>
      <w:r w:rsidRPr="00AD6ADC">
        <w:t xml:space="preserve"> of </w:t>
      </w:r>
      <w:r>
        <w:t xml:space="preserve">an </w:t>
      </w:r>
      <w:r w:rsidRPr="00AD6ADC">
        <w:t>XR device.</w:t>
      </w:r>
      <w:r>
        <w:t xml:space="preserve"> For more details on tracking, refer to clause</w:t>
      </w:r>
      <w:r w:rsidR="00802F5E">
        <w:t>s 4.1.3 and</w:t>
      </w:r>
      <w:r>
        <w:t xml:space="preserve"> 4.1.4. Content </w:t>
      </w:r>
      <w:r w:rsidR="003C0D2E">
        <w:t xml:space="preserve">and </w:t>
      </w:r>
      <w:r>
        <w:t>tracking capabilities of a device do not necessarily have to match. However</w:t>
      </w:r>
      <w:r w:rsidR="00042290">
        <w:t>,</w:t>
      </w:r>
      <w:r w:rsidR="00042290" w:rsidRPr="00042290">
        <w:t xml:space="preserve"> </w:t>
      </w:r>
      <w:r w:rsidR="00042290">
        <w:t>t</w:t>
      </w:r>
      <w:r w:rsidR="00042290" w:rsidRPr="00042290">
        <w:t>he user</w:t>
      </w:r>
      <w:r w:rsidR="00042290">
        <w:t xml:space="preserve"> </w:t>
      </w:r>
      <w:r w:rsidR="00042290" w:rsidRPr="00042290">
        <w:t xml:space="preserve">is </w:t>
      </w:r>
      <w:r w:rsidR="00042290">
        <w:t xml:space="preserve">preferably </w:t>
      </w:r>
      <w:r w:rsidR="00042290" w:rsidRPr="00042290">
        <w:t xml:space="preserve">informed by the application </w:t>
      </w:r>
      <w:r w:rsidR="00042290">
        <w:t>on any</w:t>
      </w:r>
      <w:r w:rsidR="00042290" w:rsidRPr="00042290">
        <w:t xml:space="preserve"> differences between </w:t>
      </w:r>
      <w:r w:rsidR="00042290">
        <w:t>c</w:t>
      </w:r>
      <w:r w:rsidR="00042290" w:rsidRPr="00042290">
        <w:t>ontent and tracking capabilities in terms of number/types of degrees of freedom</w:t>
      </w:r>
      <w:r w:rsidR="00042290">
        <w:t xml:space="preserve">. </w:t>
      </w:r>
      <w:r>
        <w:t>.</w:t>
      </w:r>
    </w:p>
    <w:p w14:paraId="71CAE4B5" w14:textId="77777777" w:rsidR="00AF16CB" w:rsidRDefault="00AF16CB" w:rsidP="00AF16CB">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FB4E3C6" w14:textId="14AE0803" w:rsidR="00AF16CB" w:rsidRDefault="00AF16CB" w:rsidP="00AF16CB">
      <w:r>
        <w:t xml:space="preserve">As an example, a coordinate system is defined by OpenXR </w:t>
      </w:r>
      <w:r w:rsidR="00185097">
        <w:t>[16]</w:t>
      </w:r>
      <w:r>
        <w:t xml:space="preserve"> in clause 2.15 as well as for WebXR </w:t>
      </w:r>
      <w:r w:rsidR="00185097">
        <w:t>[17]</w:t>
      </w:r>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is right-handed</w:t>
      </w:r>
      <w:r w:rsidR="00EE62E1">
        <w:t xml:space="preserve"> in sense that</w:t>
      </w:r>
      <w:r>
        <w:t xml:space="preserve">, </w:t>
      </w:r>
      <w:r w:rsidRPr="00DF5E35">
        <w:t>where +X is considered "Right", +Y is considered "Up", and -Z is considered "Forward".</w:t>
      </w:r>
    </w:p>
    <w:p w14:paraId="2992EBB0" w14:textId="12DA6532" w:rsidR="00AF16CB" w:rsidRDefault="009C6328" w:rsidP="00AF16CB">
      <w:r>
        <w:t xml:space="preserve">A coordinate system </w:t>
      </w:r>
      <w:r w:rsidR="00AF16CB">
        <w:t>is expected to be a rectangular Cartesian in which all axes are equally scaled.</w:t>
      </w:r>
    </w:p>
    <w:p w14:paraId="046880BA" w14:textId="77777777" w:rsidR="00AF16CB" w:rsidRDefault="002A3294" w:rsidP="00AF16CB">
      <w:pPr>
        <w:keepNext/>
        <w:jc w:val="center"/>
      </w:pPr>
      <w:r>
        <w:rPr>
          <w:noProof/>
        </w:rPr>
        <w:object w:dxaOrig="8115" w:dyaOrig="8205" w14:anchorId="7002F8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223pt;mso-width-percent:0;mso-height-percent:0;mso-width-percent:0;mso-height-percent:0" o:ole="">
            <v:imagedata r:id="rId23" o:title=""/>
          </v:shape>
          <o:OLEObject Type="Embed" ProgID="Visio.Drawing.15" ShapeID="_x0000_i1025" DrawAspect="Content" ObjectID="_1710858285" r:id="rId24"/>
        </w:object>
      </w:r>
    </w:p>
    <w:p w14:paraId="381F257B" w14:textId="5C3FB95B" w:rsidR="00AF16CB" w:rsidRDefault="00AF16CB" w:rsidP="00AF16CB">
      <w:pPr>
        <w:pStyle w:val="TF"/>
      </w:pPr>
      <w:r>
        <w:t>Figure 4.1-4</w:t>
      </w:r>
      <w:r w:rsidR="007B093B">
        <w:t>:</w:t>
      </w:r>
      <w:r>
        <w:t xml:space="preserve"> Right-Handed Coordinate system</w:t>
      </w:r>
    </w:p>
    <w:p w14:paraId="1DEDA538" w14:textId="77777777" w:rsidR="00AF16CB" w:rsidRDefault="00AF16CB" w:rsidP="00AF16CB">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p>
    <w:p w14:paraId="40E81E66" w14:textId="7E1D1A5D" w:rsidR="00AF16CB" w:rsidRDefault="00AF16CB" w:rsidP="00AF16CB">
      <w:bookmarkStart w:id="29" w:name="_Hlk32417178"/>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p>
    <w:p w14:paraId="23E30CB8" w14:textId="77777777" w:rsidR="00AF16CB" w:rsidRDefault="00AF16CB" w:rsidP="00AF16CB">
      <w:pPr>
        <w:numPr>
          <w:ilvl w:val="0"/>
          <w:numId w:val="5"/>
        </w:numPr>
      </w:pPr>
      <w:r>
        <w:t>For 3DoF, the XR reference space is limited to a single position.</w:t>
      </w:r>
    </w:p>
    <w:p w14:paraId="586BA444" w14:textId="77777777" w:rsidR="00AF16CB" w:rsidRDefault="00AF16CB" w:rsidP="00AF16CB">
      <w:pPr>
        <w:numPr>
          <w:ilvl w:val="0"/>
          <w:numId w:val="5"/>
        </w:numPr>
      </w:pPr>
      <w:r>
        <w:t xml:space="preserve">For 3DoF+, the XR reference space is limited to a </w:t>
      </w:r>
      <w:r w:rsidR="00FC6E8B">
        <w:t>small space centered around</w:t>
      </w:r>
      <w:r>
        <w:t xml:space="preserve"> a single position, a small bounding box</w:t>
      </w:r>
      <w:r w:rsidR="004039A7">
        <w:t>, limited to positions attainable with head movements only,</w:t>
      </w:r>
      <w:r>
        <w:t xml:space="preserve"> around a single position is provided.</w:t>
      </w:r>
    </w:p>
    <w:p w14:paraId="3489B219" w14:textId="77777777" w:rsidR="00AF16CB" w:rsidRDefault="00AF16CB" w:rsidP="00AF16CB">
      <w:pPr>
        <w:numPr>
          <w:ilvl w:val="0"/>
          <w:numId w:val="5"/>
        </w:numPr>
      </w:pPr>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p>
    <w:p w14:paraId="21824A6B" w14:textId="7D9DF79B" w:rsidR="00AF16CB" w:rsidRDefault="00AF16CB" w:rsidP="00AF16CB">
      <w:pPr>
        <w:numPr>
          <w:ilvl w:val="0"/>
          <w:numId w:val="5"/>
        </w:numPr>
      </w:pPr>
      <w:r>
        <w:t>For 6DoF, the XR reference space is unlimited and basically includes the whole universe.</w:t>
      </w:r>
    </w:p>
    <w:p w14:paraId="2FD81508" w14:textId="71985F52" w:rsidR="0085078B" w:rsidRDefault="0085078B" w:rsidP="00610CFE">
      <w:r>
        <w:t>A simplified diagram</w:t>
      </w:r>
      <w:r w:rsidR="0016195B">
        <w:t xml:space="preserve"> (mapped to 2D) on XR Spaces and and their relation to the scene is provided in Figure 4.1-5.</w:t>
      </w:r>
    </w:p>
    <w:p w14:paraId="7D8DBB9B" w14:textId="25C8569B" w:rsidR="00515811" w:rsidRDefault="005F21B0" w:rsidP="00610CFE">
      <w:r>
        <w:object w:dxaOrig="21166" w:dyaOrig="14911" w14:anchorId="0434CB17">
          <v:shape id="_x0000_i1026" type="#_x0000_t75" style="width:482.5pt;height:338.5pt" o:ole="">
            <v:imagedata r:id="rId25" o:title=""/>
          </v:shape>
          <o:OLEObject Type="Embed" ProgID="Visio.Drawing.15" ShapeID="_x0000_i1026" DrawAspect="Content" ObjectID="_1710858286" r:id="rId26"/>
        </w:object>
      </w:r>
    </w:p>
    <w:p w14:paraId="35A52A85" w14:textId="62CA0502" w:rsidR="0016195B" w:rsidRDefault="0016195B" w:rsidP="00236EF4">
      <w:pPr>
        <w:pStyle w:val="TF"/>
      </w:pPr>
      <w:r>
        <w:t>Figure 4.1-</w:t>
      </w:r>
      <w:r w:rsidR="005E358F">
        <w:t>5:</w:t>
      </w:r>
      <w:r>
        <w:t xml:space="preserve"> Simplified </w:t>
      </w:r>
      <w:r w:rsidR="00153299">
        <w:t>Illustration</w:t>
      </w:r>
      <w:r>
        <w:t xml:space="preserve"> of XR Spaces</w:t>
      </w:r>
    </w:p>
    <w:p w14:paraId="1E6D9C7A" w14:textId="15E2B778" w:rsidR="00AF16CB" w:rsidRDefault="00AF16CB" w:rsidP="00AF16CB">
      <w:r>
        <w:t xml:space="preserve">Unless the user does a reconfiguration, XR reference spaces within an XR session are static, i.e. the space the user can move in is restricted by the initial definition. </w:t>
      </w:r>
    </w:p>
    <w:p w14:paraId="44543E7C" w14:textId="22630414" w:rsidR="00AF16CB" w:rsidRDefault="00AF16CB" w:rsidP="00AF16CB">
      <w:r>
        <w:t xml:space="preserve">An </w:t>
      </w:r>
      <w:r w:rsidRPr="006A1DA2">
        <w:rPr>
          <w:i/>
          <w:iCs/>
        </w:rPr>
        <w:t>XR View</w:t>
      </w:r>
      <w:r>
        <w:t xml:space="preserve"> </w:t>
      </w:r>
      <w:r w:rsidRPr="00176A65">
        <w:t>describes a single</w:t>
      </w:r>
      <w:r w:rsidR="005E358F">
        <w:t xml:space="preserve"> </w:t>
      </w:r>
      <w:r w:rsidRPr="00176A65">
        <w:t>view</w:t>
      </w:r>
      <w:r w:rsidR="005E358F">
        <w:t xml:space="preserve"> </w:t>
      </w:r>
      <w:r w:rsidRPr="00176A65">
        <w:t xml:space="preserve">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the view's physical output properties, including the field of view, eye offset, and other optical properties.</w:t>
      </w:r>
      <w:r>
        <w:t xml:space="preserve"> A view, among others, has associated</w:t>
      </w:r>
    </w:p>
    <w:p w14:paraId="6EEE0644" w14:textId="08FCCB37" w:rsidR="00AF16CB" w:rsidRDefault="00AF16CB" w:rsidP="00AF16CB">
      <w:pPr>
        <w:numPr>
          <w:ilvl w:val="0"/>
          <w:numId w:val="5"/>
        </w:numPr>
      </w:pPr>
      <w:r>
        <w:t xml:space="preserve">a </w:t>
      </w:r>
      <w:r w:rsidRPr="00176A65">
        <w:rPr>
          <w:i/>
          <w:iCs/>
        </w:rPr>
        <w:t>view offset</w:t>
      </w:r>
      <w:r>
        <w:t xml:space="preserve">, describing a </w:t>
      </w:r>
      <w:r w:rsidRPr="00176A65">
        <w:rPr>
          <w:i/>
          <w:iCs/>
        </w:rPr>
        <w:t xml:space="preserve">position and orientation </w:t>
      </w:r>
      <w:r>
        <w:t>of the view in the XR reference space</w:t>
      </w:r>
      <w:r w:rsidR="001C2680">
        <w:t>,</w:t>
      </w:r>
    </w:p>
    <w:p w14:paraId="3C735C22" w14:textId="4BA02FF5" w:rsidR="00AF16CB" w:rsidRDefault="00AF16CB" w:rsidP="00AF16CB">
      <w:pPr>
        <w:numPr>
          <w:ilvl w:val="0"/>
          <w:numId w:val="5"/>
        </w:numPr>
      </w:pPr>
      <w:r>
        <w:t xml:space="preserve">an </w:t>
      </w:r>
      <w:r w:rsidRPr="00042290">
        <w:rPr>
          <w:i/>
          <w:iCs/>
        </w:rPr>
        <w:t>eye</w:t>
      </w:r>
      <w:r w:rsidRPr="00847FAC">
        <w:t xml:space="preserve"> describing which eye this view is expected to be shown</w:t>
      </w:r>
      <w:r>
        <w:t>. Displays may support stereoscopic or monoscopic viewing.</w:t>
      </w:r>
    </w:p>
    <w:p w14:paraId="606BCAD1" w14:textId="07588F44" w:rsidR="00AF16CB" w:rsidRDefault="00AF16CB" w:rsidP="00AF16CB">
      <w:pPr>
        <w:rPr>
          <w:lang w:val="en-US"/>
        </w:rPr>
      </w:pPr>
      <w:r w:rsidRPr="007A6E04">
        <w:rPr>
          <w:lang w:val="en-US"/>
        </w:rPr>
        <w:t xml:space="preserve">An </w:t>
      </w:r>
      <w:r w:rsidRPr="00176A65">
        <w:rPr>
          <w:i/>
          <w:iCs/>
          <w:lang w:val="en-US"/>
        </w:rPr>
        <w:t>XR Viewport</w:t>
      </w:r>
      <w:r w:rsidRPr="007A6E04">
        <w:rPr>
          <w:lang w:val="en-US"/>
        </w:rPr>
        <w:t xml:space="preserve"> describes a viewport, or </w:t>
      </w:r>
      <w:r w:rsidR="005E358F">
        <w:rPr>
          <w:lang w:val="en-US"/>
        </w:rPr>
        <w:t xml:space="preserve">a </w:t>
      </w:r>
      <w:r w:rsidRPr="007A6E04">
        <w:rPr>
          <w:lang w:val="en-US"/>
        </w:rPr>
        <w:t>rectangular region, of a graphics surface.</w:t>
      </w:r>
      <w:r w:rsidRPr="003E2899">
        <w:t xml:space="preserve"> </w:t>
      </w:r>
      <w:r w:rsidR="00B64FE4">
        <w:rPr>
          <w:lang w:val="en-US"/>
        </w:rPr>
        <w:t xml:space="preserve">The XR viewport corresponds to the projection of the XR View onto a target display.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r w:rsidR="00967C00">
        <w:rPr>
          <w:lang w:val="en-US"/>
        </w:rPr>
        <w:t xml:space="preserve"> </w:t>
      </w:r>
      <w:r w:rsidR="00967C00" w:rsidRPr="00967C00">
        <w:rPr>
          <w:lang w:val="en-US"/>
        </w:rPr>
        <w:t>In 3D computer graphics, the view frustum is the region of space in the modeled world that may appear on the screen</w:t>
      </w:r>
      <w:r w:rsidR="008E338F">
        <w:rPr>
          <w:lang w:val="en-US"/>
        </w:rPr>
        <w:t>, i.e.</w:t>
      </w:r>
      <w:r w:rsidR="00967C00" w:rsidRPr="00967C00">
        <w:rPr>
          <w:lang w:val="en-US"/>
        </w:rPr>
        <w:t xml:space="preserve"> it is the field of view of a perspective virtual camera system</w:t>
      </w:r>
      <w:r w:rsidR="008E338F">
        <w:rPr>
          <w:lang w:val="en-US"/>
        </w:rPr>
        <w:t xml:space="preserve">. </w:t>
      </w:r>
      <w:r w:rsidR="008E338F" w:rsidRPr="008E338F">
        <w:rPr>
          <w:lang w:val="en-US"/>
        </w:rPr>
        <w:t xml:space="preserve">The planes that cut the frustum perpendicular to the viewing direction are called the </w:t>
      </w:r>
      <w:r w:rsidR="008E338F" w:rsidRPr="00236EF4">
        <w:rPr>
          <w:i/>
          <w:iCs/>
          <w:lang w:val="en-US"/>
        </w:rPr>
        <w:t>near plane</w:t>
      </w:r>
      <w:r w:rsidR="008E338F" w:rsidRPr="008E338F">
        <w:rPr>
          <w:lang w:val="en-US"/>
        </w:rPr>
        <w:t xml:space="preserve"> and the </w:t>
      </w:r>
      <w:r w:rsidR="008E338F" w:rsidRPr="00236EF4">
        <w:rPr>
          <w:i/>
          <w:iCs/>
          <w:lang w:val="en-US"/>
        </w:rPr>
        <w:t>far plane</w:t>
      </w:r>
      <w:r w:rsidR="008E338F" w:rsidRPr="008E338F">
        <w:rPr>
          <w:lang w:val="en-US"/>
        </w:rPr>
        <w:t>. Objects closer to the camera than the near plane or beyond the far plane are not drawn. Sometimes, the far plane is placed infinitely far away from the camera so all objects within the frustum are drawn regardless of their distance from the camera.</w:t>
      </w:r>
    </w:p>
    <w:p w14:paraId="2250926A" w14:textId="77777777" w:rsidR="00AF16CB" w:rsidRPr="00176A65" w:rsidRDefault="00AF16CB" w:rsidP="00AF16CB">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080DA1DC" w14:textId="5B5CA8C9" w:rsidR="00AF16CB" w:rsidRDefault="00AF16CB" w:rsidP="00AF16CB">
      <w:pPr>
        <w:numPr>
          <w:ilvl w:val="0"/>
          <w:numId w:val="5"/>
        </w:numPr>
        <w:rPr>
          <w:lang w:val="en-US"/>
        </w:rPr>
      </w:pPr>
      <w:r>
        <w:rPr>
          <w:lang w:val="en-US"/>
        </w:rPr>
        <w:t>The</w:t>
      </w:r>
      <w:r w:rsidRPr="007A6E04">
        <w:rPr>
          <w:lang w:val="en-US"/>
        </w:rPr>
        <w:t xml:space="preserve"> </w:t>
      </w:r>
      <w:r w:rsidRPr="00176A65">
        <w:rPr>
          <w:i/>
          <w:iCs/>
          <w:lang w:val="en-US"/>
        </w:rPr>
        <w:t>position</w:t>
      </w:r>
      <w:r w:rsidRPr="007A6E04">
        <w:rPr>
          <w:lang w:val="en-US"/>
        </w:rPr>
        <w:t xml:space="preserve"> in the XR space is a 3D-vector representing </w:t>
      </w:r>
      <w:r w:rsidR="00C25474">
        <w:rPr>
          <w:lang w:val="en-US"/>
        </w:rPr>
        <w:t xml:space="preserve">the </w:t>
      </w:r>
      <w:r w:rsidRPr="007A6E04">
        <w:rPr>
          <w:lang w:val="en-US"/>
        </w:rPr>
        <w:t>position within a space and relative to the origin</w:t>
      </w:r>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r w:rsidRPr="003B7BF3">
        <w:rPr>
          <w:lang w:val="en-US"/>
        </w:rPr>
        <w:t>.</w:t>
      </w:r>
      <w:r>
        <w:rPr>
          <w:lang w:val="en-US"/>
        </w:rPr>
        <w:t xml:space="preserve"> </w:t>
      </w:r>
      <w:r w:rsidRPr="003B580F">
        <w:t xml:space="preserve"> </w:t>
      </w:r>
      <w:r w:rsidRPr="003B580F">
        <w:rPr>
          <w:lang w:val="en-US"/>
        </w:rPr>
        <w:t xml:space="preserve">If used to represent physical distances, </w:t>
      </w:r>
      <w:r w:rsidRPr="00A1508F">
        <w:rPr>
          <w:rFonts w:ascii="Courier New" w:hAnsi="Courier New" w:cs="Courier New"/>
          <w:lang w:val="en-US"/>
        </w:rPr>
        <w:t>x</w:t>
      </w:r>
      <w:r w:rsidRPr="003B580F">
        <w:rPr>
          <w:lang w:val="en-US"/>
        </w:rPr>
        <w:t xml:space="preserve">, </w:t>
      </w:r>
      <w:r w:rsidRPr="00A1508F">
        <w:rPr>
          <w:rFonts w:ascii="Courier New" w:hAnsi="Courier New" w:cs="Courier New"/>
          <w:lang w:val="en-US"/>
        </w:rPr>
        <w:t>y</w:t>
      </w:r>
      <w:r w:rsidRPr="003B580F">
        <w:rPr>
          <w:lang w:val="en-US"/>
        </w:rPr>
        <w:t xml:space="preserve">, and </w:t>
      </w:r>
      <w:r w:rsidRPr="00A1508F">
        <w:rPr>
          <w:rFonts w:ascii="Courier New" w:hAnsi="Courier New" w:cs="Courier New"/>
          <w:lang w:val="en-US"/>
        </w:rPr>
        <w:t>z</w:t>
      </w:r>
      <w:r w:rsidRPr="003B580F">
        <w:rPr>
          <w:lang w:val="en-US"/>
        </w:rPr>
        <w:t xml:space="preserve"> are in meters.</w:t>
      </w:r>
    </w:p>
    <w:p w14:paraId="0E0734FD" w14:textId="0CC41E9C" w:rsidR="00AF16CB" w:rsidRPr="007A6E04" w:rsidRDefault="00AF16CB" w:rsidP="00AF16CB">
      <w:pPr>
        <w:numPr>
          <w:ilvl w:val="0"/>
          <w:numId w:val="5"/>
        </w:numPr>
        <w:rPr>
          <w:lang w:val="en-US"/>
        </w:rPr>
      </w:pPr>
      <w:r w:rsidRPr="00176A65">
        <w:rPr>
          <w:lang w:val="en-US"/>
        </w:rPr>
        <w:t>The</w:t>
      </w:r>
      <w:r w:rsidR="005E358F">
        <w:rPr>
          <w:lang w:val="en-US"/>
        </w:rPr>
        <w:t xml:space="preserve"> </w:t>
      </w:r>
      <w:r w:rsidRPr="00236EF4">
        <w:rPr>
          <w:lang w:val="en-US"/>
        </w:rPr>
        <w:t>orientation</w:t>
      </w:r>
      <w:r w:rsidRPr="00176A65">
        <w:rPr>
          <w:lang w:val="en-US"/>
        </w:rPr>
        <w:t xml:space="preserve">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(x,y,z,w)</w:t>
      </w:r>
      <w:r w:rsidRPr="00B15555">
        <w:t xml:space="preserve"> coordinates</w:t>
      </w:r>
      <w:r w:rsidR="00C25474">
        <w:t>,</w:t>
      </w:r>
      <w:r>
        <w:t xml:space="preserve"> with </w:t>
      </w:r>
      <w:r w:rsidRPr="00176A65">
        <w:rPr>
          <w:rFonts w:ascii="Courier New" w:hAnsi="Courier New" w:cs="Courier New"/>
        </w:rPr>
        <w:t>w</w:t>
      </w:r>
      <w:r>
        <w:t xml:space="preserve"> </w:t>
      </w:r>
      <w:r w:rsidR="00C25474">
        <w:t xml:space="preserve">being </w:t>
      </w:r>
      <w:r>
        <w:t xml:space="preserve">the real part of the quarternion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the imaginary parts.</w:t>
      </w:r>
    </w:p>
    <w:p w14:paraId="45888D00" w14:textId="021E65B8" w:rsidR="00AF16CB" w:rsidRPr="00176A65" w:rsidRDefault="00AF16CB" w:rsidP="00AF16CB">
      <w:pPr>
        <w:rPr>
          <w:rFonts w:cs="Arial"/>
          <w:sz w:val="21"/>
          <w:szCs w:val="21"/>
          <w:shd w:val="clear" w:color="auto" w:fill="FFFFFF"/>
        </w:rPr>
      </w:pPr>
      <w:r>
        <w:lastRenderedPageBreak/>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00D723C8">
        <w:rPr>
          <w:rFonts w:cs="Arial"/>
          <w:sz w:val="21"/>
          <w:szCs w:val="21"/>
          <w:shd w:val="clear" w:color="auto" w:fill="FFFFFF"/>
        </w:rPr>
        <w:t>R</w:t>
      </w:r>
      <w:r w:rsidRPr="00F005C3">
        <w:rPr>
          <w:rFonts w:cs="Arial"/>
          <w:sz w:val="21"/>
          <w:szCs w:val="21"/>
          <w:shd w:val="clear" w:color="auto" w:fill="FFFFFF"/>
        </w:rPr>
        <w:t xml:space="preserve">oll, pitch, and yaw </w:t>
      </w:r>
      <w:r w:rsidR="00D13A94">
        <w:rPr>
          <w:rFonts w:cs="Arial"/>
          <w:sz w:val="21"/>
          <w:szCs w:val="21"/>
          <w:shd w:val="clear" w:color="auto" w:fill="FFFFFF"/>
        </w:rPr>
        <w:t xml:space="preserve">as </w:t>
      </w:r>
      <w:r w:rsidR="00D723C8">
        <w:rPr>
          <w:rFonts w:cs="Arial"/>
          <w:sz w:val="21"/>
          <w:szCs w:val="21"/>
          <w:shd w:val="clear" w:color="auto" w:fill="FFFFFF"/>
        </w:rPr>
        <w:t xml:space="preserve">for example </w:t>
      </w:r>
      <w:r w:rsidR="00D13A94">
        <w:rPr>
          <w:rFonts w:cs="Arial"/>
          <w:sz w:val="21"/>
          <w:szCs w:val="21"/>
          <w:shd w:val="clear" w:color="auto" w:fill="FFFFFF"/>
        </w:rPr>
        <w:t>used in TS 26.118 [</w:t>
      </w:r>
      <w:r w:rsidR="006050ED">
        <w:rPr>
          <w:rFonts w:cs="Arial"/>
          <w:sz w:val="21"/>
          <w:szCs w:val="21"/>
          <w:shd w:val="clear" w:color="auto" w:fill="FFFFFF"/>
        </w:rPr>
        <w:t>3</w:t>
      </w:r>
      <w:r w:rsidR="00D13A94">
        <w:rPr>
          <w:rFonts w:cs="Arial"/>
          <w:sz w:val="21"/>
          <w:szCs w:val="21"/>
          <w:shd w:val="clear" w:color="auto" w:fill="FFFFFF"/>
        </w:rPr>
        <w:t xml:space="preserve">] </w:t>
      </w:r>
      <w:r w:rsidR="00A30B8D">
        <w:rPr>
          <w:rFonts w:cs="Arial"/>
          <w:sz w:val="21"/>
          <w:szCs w:val="21"/>
          <w:shd w:val="clear" w:color="auto" w:fill="FFFFFF"/>
        </w:rPr>
        <w:t>have limitations</w:t>
      </w:r>
      <w:r>
        <w:rPr>
          <w:rFonts w:cs="Arial"/>
          <w:sz w:val="21"/>
          <w:szCs w:val="21"/>
          <w:shd w:val="clear" w:color="auto" w:fill="FFFFFF"/>
        </w:rPr>
        <w:t>(for example due to the well-known gimbal lock)</w:t>
      </w:r>
      <w:r w:rsidR="00A30B8D">
        <w:rPr>
          <w:rFonts w:cs="Arial"/>
          <w:sz w:val="21"/>
          <w:szCs w:val="21"/>
          <w:shd w:val="clear" w:color="auto" w:fill="FFFFFF"/>
        </w:rPr>
        <w:t>.</w:t>
      </w:r>
      <w:r w:rsidRPr="00F005C3">
        <w:rPr>
          <w:rFonts w:cs="Arial"/>
          <w:sz w:val="21"/>
          <w:szCs w:val="21"/>
          <w:shd w:val="clear" w:color="auto" w:fill="FFFFFF"/>
        </w:rPr>
        <w:t xml:space="preserve"> </w:t>
      </w:r>
      <w:r w:rsidR="00A30B8D">
        <w:rPr>
          <w:rFonts w:cs="Arial"/>
          <w:sz w:val="21"/>
          <w:szCs w:val="21"/>
          <w:shd w:val="clear" w:color="auto" w:fill="FFFFFF"/>
        </w:rPr>
        <w:t>Hence,</w:t>
      </w:r>
      <w:r w:rsidRPr="00F005C3">
        <w:rPr>
          <w:rFonts w:cs="Arial"/>
          <w:sz w:val="21"/>
          <w:szCs w:val="21"/>
          <w:shd w:val="clear" w:color="auto" w:fill="FFFFFF"/>
        </w:rPr>
        <w:t xml:space="preserve">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22961098" w14:textId="77777777" w:rsidR="00AF16CB" w:rsidRPr="00FD5482" w:rsidRDefault="00AF16CB" w:rsidP="00AF16CB">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720757A8" w14:textId="77777777" w:rsidR="00AF16CB" w:rsidRDefault="00AF16CB" w:rsidP="00AF16CB">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1EBAA9F7" w14:textId="30FE842B" w:rsidR="00AF16CB" w:rsidRDefault="00AF16CB" w:rsidP="00AF16CB">
      <w:pPr>
        <w:pStyle w:val="Heading3"/>
      </w:pPr>
      <w:bookmarkStart w:id="30" w:name="_Toc23169696"/>
      <w:bookmarkStart w:id="31" w:name="_Toc33041940"/>
      <w:bookmarkEnd w:id="29"/>
      <w:r w:rsidRPr="00DB3790">
        <w:t>4.1.</w:t>
      </w:r>
      <w:r>
        <w:t>3</w:t>
      </w:r>
      <w:r w:rsidRPr="00DB3790">
        <w:tab/>
      </w:r>
      <w:r>
        <w:t xml:space="preserve">Tracking and </w:t>
      </w:r>
      <w:r w:rsidR="00784A51">
        <w:t xml:space="preserve">XR Viewer </w:t>
      </w:r>
      <w:r>
        <w:t>Pose Generation</w:t>
      </w:r>
      <w:bookmarkEnd w:id="30"/>
      <w:bookmarkEnd w:id="31"/>
    </w:p>
    <w:p w14:paraId="7A172BCA" w14:textId="39DD9161" w:rsidR="00AF16CB" w:rsidRDefault="00AF16CB" w:rsidP="00AF16CB">
      <w:r>
        <w:t xml:space="preserve">In XR applications, </w:t>
      </w:r>
      <w:r w:rsidR="004A15D8">
        <w:t xml:space="preserve">an </w:t>
      </w:r>
      <w:r>
        <w:t xml:space="preserve">essential element is the use of </w:t>
      </w:r>
      <w:r w:rsidRPr="00D5703D">
        <w:t>spatial tracking</w:t>
      </w:r>
      <w:r w:rsidR="00073AA8">
        <w:t>.</w:t>
      </w:r>
      <w:r>
        <w:t xml:space="preserve"> </w:t>
      </w:r>
      <w:r w:rsidR="00073AA8">
        <w:t>B</w:t>
      </w:r>
      <w:r>
        <w:t xml:space="preserve">ased on the tracking and the derived XR </w:t>
      </w:r>
      <w:r w:rsidR="00132C3C">
        <w:t>Viewer Pose</w:t>
      </w:r>
      <w:r>
        <w:t>, content is rendered to</w:t>
      </w:r>
      <w:r w:rsidRPr="00D5703D">
        <w:t xml:space="preserve"> simulate a view of virtual content</w:t>
      </w:r>
      <w:r>
        <w:t>.</w:t>
      </w:r>
    </w:p>
    <w:p w14:paraId="65F7D406" w14:textId="434DFDBD" w:rsidR="00AF16CB" w:rsidRPr="00DB3790" w:rsidRDefault="00AF16CB" w:rsidP="00AF16CB">
      <w:r>
        <w:t xml:space="preserve">XR </w:t>
      </w:r>
      <w:r w:rsidR="00132C3C">
        <w:t xml:space="preserve">viewer </w:t>
      </w:r>
      <w:r>
        <w:t>pose</w:t>
      </w:r>
      <w:r w:rsidR="00132C3C">
        <w:t>s</w:t>
      </w:r>
      <w:r>
        <w:t xml:space="preserv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Different type</w:t>
      </w:r>
      <w:r w:rsidR="00D43E6B">
        <w:t>s</w:t>
      </w:r>
      <w:r w:rsidRPr="00DB3790">
        <w:t xml:space="preserv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2D337C38" w14:textId="797F6D26" w:rsidR="00AF16CB" w:rsidRPr="00DB3790" w:rsidRDefault="00AF16CB" w:rsidP="00AF16CB">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r w:rsidR="001063B6">
        <w:t>.</w:t>
      </w:r>
      <w:r w:rsidR="00784A51">
        <w:t xml:space="preserve"> For more details refer on SLAM</w:t>
      </w:r>
      <w:r w:rsidR="00915420">
        <w:t>, refer to clause 4.1.4.</w:t>
      </w:r>
    </w:p>
    <w:p w14:paraId="2B313EB8" w14:textId="374C7555" w:rsidR="00AF16CB" w:rsidRDefault="00AF16CB" w:rsidP="00AF16CB">
      <w:r>
        <w:t>If not mentioned otherwise, it is assumed that devices in the context of the document are able to track</w:t>
      </w:r>
      <w:r w:rsidR="00DD3F40">
        <w:t xml:space="preserve"> the XR Viewer Pose in</w:t>
      </w:r>
      <w:r>
        <w:t xml:space="preserve"> 6DoF</w:t>
      </w:r>
      <w:r w:rsidR="00784A51">
        <w:t xml:space="preserve"> with sufficient accuracy as defined </w:t>
      </w:r>
      <w:r w:rsidR="00612362">
        <w:t>in clause 4.2.1</w:t>
      </w:r>
      <w:r>
        <w:t>.</w:t>
      </w:r>
    </w:p>
    <w:p w14:paraId="1B3FF289" w14:textId="5B8113E8" w:rsidR="00AF16CB" w:rsidRDefault="00AF16CB" w:rsidP="00AF16CB">
      <w:r w:rsidRPr="00510589">
        <w:t>To maintain a reliable registration of the virtual world with the real world</w:t>
      </w:r>
      <w:r>
        <w:t xml:space="preserve"> as well as to ensure accurate tracking of the XR</w:t>
      </w:r>
      <w:r w:rsidR="00D54511">
        <w:t xml:space="preserve"> Viewer</w:t>
      </w:r>
      <w:r>
        <w:t xml:space="preserve"> pose</w:t>
      </w:r>
      <w:r w:rsidRPr="00510589">
        <w:t xml:space="preserve">, </w:t>
      </w:r>
      <w:r>
        <w:t>XR</w:t>
      </w:r>
      <w:r w:rsidRPr="00510589">
        <w:t xml:space="preserve"> applications require highly accurate, low-latency tracking of the device</w:t>
      </w:r>
      <w:r>
        <w:t xml:space="preserve"> at about 1kHz sampling frequency. </w:t>
      </w:r>
      <w:r w:rsidR="001421DC">
        <w:t>A</w:t>
      </w:r>
      <w:r w:rsidR="002329F8">
        <w:t>n</w:t>
      </w:r>
      <w:r w:rsidR="001421DC">
        <w:t xml:space="preserve"> XR Viewer Pose consists of </w:t>
      </w:r>
      <w:r w:rsidR="00751A29">
        <w:t>the orientation (</w:t>
      </w:r>
      <w:r w:rsidR="00E80225">
        <w:t xml:space="preserve">for example, </w:t>
      </w:r>
      <w:r w:rsidR="00751A29">
        <w:t>4 floating point values</w:t>
      </w:r>
      <w:r w:rsidR="00E80225">
        <w:t xml:space="preserve"> in OpenXR [16]</w:t>
      </w:r>
      <w:r w:rsidR="00751A29">
        <w:t xml:space="preserve">)) and the </w:t>
      </w:r>
      <w:r w:rsidR="002A6775">
        <w:t>position (</w:t>
      </w:r>
      <w:r w:rsidR="00E80225">
        <w:t xml:space="preserve">for example, </w:t>
      </w:r>
      <w:r w:rsidR="002A6775">
        <w:t>3 floating point values</w:t>
      </w:r>
      <w:r w:rsidR="00E80225">
        <w:t xml:space="preserve"> in OpenXR [16]</w:t>
      </w:r>
      <w:r w:rsidR="002A6775">
        <w:t>).</w:t>
      </w:r>
      <w:r w:rsidR="00985210">
        <w:t xml:space="preserve"> In addition, the XR Viewer Pose needs to have assigned a time stamp.</w:t>
      </w:r>
      <w:r w:rsidR="002A6775">
        <w:t xml:space="preserve"> </w:t>
      </w:r>
      <w:r>
        <w:t>The size of a XR</w:t>
      </w:r>
      <w:r w:rsidR="007A786A">
        <w:t xml:space="preserve"> Viewer </w:t>
      </w:r>
      <w:r>
        <w:t>Pose</w:t>
      </w:r>
      <w:r w:rsidR="00985210">
        <w:t xml:space="preserve"> associated to time</w:t>
      </w:r>
      <w:r>
        <w:t xml:space="preserve"> typically</w:t>
      </w:r>
      <w:r w:rsidR="00985210">
        <w:t xml:space="preserve"> results in packets of size</w:t>
      </w:r>
      <w:r>
        <w:t xml:space="preserve"> in the range of </w:t>
      </w:r>
      <w:r w:rsidR="00E81367">
        <w:t>3</w:t>
      </w:r>
      <w:r>
        <w:t xml:space="preserve">0-100 bytes, such that the generated data is around several hundred kbit/s if delivered over the network. </w:t>
      </w:r>
    </w:p>
    <w:p w14:paraId="10397780" w14:textId="26E335F5" w:rsidR="00AF16CB" w:rsidRPr="00DB3790" w:rsidRDefault="00AF16CB" w:rsidP="00AF16CB">
      <w:pPr>
        <w:pStyle w:val="Heading3"/>
      </w:pPr>
      <w:bookmarkStart w:id="32" w:name="_Toc23169697"/>
      <w:bookmarkStart w:id="33" w:name="_Toc33041941"/>
      <w:r w:rsidRPr="00DB3790">
        <w:t>4.1.</w:t>
      </w:r>
      <w:r w:rsidR="00F95D10">
        <w:t>4</w:t>
      </w:r>
      <w:r w:rsidRPr="00DB3790">
        <w:tab/>
        <w:t>XR Spatial Mapping and Localization</w:t>
      </w:r>
      <w:bookmarkEnd w:id="32"/>
      <w:bookmarkEnd w:id="33"/>
    </w:p>
    <w:p w14:paraId="07AA10B1" w14:textId="0D15646F" w:rsidR="00AF16CB" w:rsidRPr="00DB3790" w:rsidRDefault="00AF16CB" w:rsidP="00AF16CB">
      <w:r w:rsidRPr="00DB3790">
        <w:t xml:space="preserve">Spatial mapping, </w:t>
      </w:r>
      <w:r w:rsidR="002329F8">
        <w:t xml:space="preserve">i.e. </w:t>
      </w:r>
      <w:r w:rsidRPr="00DB3790">
        <w:t xml:space="preserve">creating a map of the surrounding area, and localization, </w:t>
      </w:r>
      <w:r w:rsidR="002329F8">
        <w:t xml:space="preserve">i.e. </w:t>
      </w:r>
      <w:r w:rsidRPr="00DB3790">
        <w:t>establishing the position of users and objects within that space, are some of the key areas of XR</w:t>
      </w:r>
      <w:r w:rsidR="00D053BF">
        <w:t xml:space="preserve"> and in particular AR</w:t>
      </w:r>
      <w:r w:rsidRPr="00DB3790">
        <w:t xml:space="preserve">. Multiple sensor inputs are combined to get </w:t>
      </w:r>
      <w:r w:rsidR="002329F8">
        <w:t xml:space="preserve">a </w:t>
      </w:r>
      <w:r w:rsidRPr="00DB3790">
        <w:t xml:space="preserve">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2DC32259"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 3m radius for the Microsoft</w:t>
      </w:r>
      <w:r w:rsidR="002329F8">
        <w:t>®</w:t>
      </w:r>
      <w:r w:rsidRPr="00DB3790">
        <w:t xml:space="preserve"> Mixed Reality </w:t>
      </w:r>
      <w:r w:rsidR="002329F8">
        <w:t>T</w:t>
      </w:r>
      <w:r w:rsidRPr="00DB3790">
        <w:t xml:space="preserve">oolkit). Multiple anchors may be used for larger spaces. </w:t>
      </w:r>
    </w:p>
    <w:p w14:paraId="604DBB3A" w14:textId="77777777" w:rsidR="00AF16CB" w:rsidRPr="00DB3790" w:rsidRDefault="00AF16CB" w:rsidP="00AF16CB">
      <w:pPr>
        <w:pStyle w:val="B10"/>
      </w:pPr>
      <w:r w:rsidRPr="00DB3790">
        <w:rPr>
          <w:b/>
          <w:bCs/>
        </w:rPr>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lastRenderedPageBreak/>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1C86152A" w:rsidR="00AF16CB" w:rsidRDefault="00AF16CB" w:rsidP="00AF16CB">
      <w:pPr>
        <w:jc w:val="both"/>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5EE6BA42" w14:textId="5EF0D6AD" w:rsidR="00042290" w:rsidRPr="00DB3790" w:rsidRDefault="00042290" w:rsidP="00AF16CB">
      <w:pPr>
        <w:jc w:val="both"/>
      </w:pPr>
      <w:r>
        <w:rPr>
          <w:noProof/>
        </w:rPr>
        <w:t>Tracking adds the concept of contin</w:t>
      </w:r>
      <w:r w:rsidR="00304801">
        <w:rPr>
          <w:noProof/>
        </w:rPr>
        <w:t>u</w:t>
      </w:r>
      <w:r>
        <w:rPr>
          <w:noProof/>
        </w:rPr>
        <w:t>ous locali</w:t>
      </w:r>
      <w:r w:rsidR="00304801">
        <w:rPr>
          <w:noProof/>
        </w:rPr>
        <w:t>s</w:t>
      </w:r>
      <w:r>
        <w:rPr>
          <w:noProof/>
        </w:rPr>
        <w:t>ation over time.</w:t>
      </w:r>
    </w:p>
    <w:p w14:paraId="1D3BB969" w14:textId="77777777" w:rsidR="006B0EBA" w:rsidRDefault="00AF16CB" w:rsidP="00A1508F">
      <w:pPr>
        <w:pStyle w:val="Heading2"/>
      </w:pPr>
      <w:bookmarkStart w:id="34" w:name="_Toc23169698"/>
      <w:bookmarkStart w:id="35" w:name="_Toc33041942"/>
      <w:r w:rsidRPr="00DB3790">
        <w:t>4.</w:t>
      </w:r>
      <w:r>
        <w:t>2</w:t>
      </w:r>
      <w:r w:rsidRPr="00DB3790">
        <w:tab/>
      </w:r>
      <w:r>
        <w:t>Quality-of-Experience for XR</w:t>
      </w:r>
      <w:bookmarkEnd w:id="34"/>
      <w:bookmarkEnd w:id="35"/>
    </w:p>
    <w:p w14:paraId="4B914357" w14:textId="37E31224" w:rsidR="00AF16CB" w:rsidRPr="006B0EBA" w:rsidRDefault="00AF16CB" w:rsidP="006B0EBA">
      <w:pPr>
        <w:pStyle w:val="Heading3"/>
      </w:pPr>
      <w:bookmarkStart w:id="36" w:name="_Toc33041943"/>
      <w:r w:rsidRPr="006B0EBA">
        <w:t>4.2.1</w:t>
      </w:r>
      <w:r w:rsidRPr="006B0EBA">
        <w:tab/>
        <w:t>Immersiveness and Presence</w:t>
      </w:r>
      <w:bookmarkEnd w:id="36"/>
    </w:p>
    <w:p w14:paraId="6CFC12B9" w14:textId="6967A5AF" w:rsidR="0015016E" w:rsidRDefault="00AF16CB" w:rsidP="00AF16CB">
      <w:pPr>
        <w:rPr>
          <w:lang w:val="en-US"/>
        </w:rPr>
      </w:pPr>
      <w:r>
        <w:t xml:space="preserve">For providing XR experiences that make </w:t>
      </w:r>
      <w:r w:rsidR="0015016E">
        <w:t xml:space="preserve">the user </w:t>
      </w:r>
      <w:r>
        <w:t xml:space="preserve">feel </w:t>
      </w:r>
      <w:r w:rsidRPr="00EB65FF">
        <w:rPr>
          <w:i/>
        </w:rPr>
        <w:t>immersed</w:t>
      </w:r>
      <w:r>
        <w:t xml:space="preserve"> and </w:t>
      </w:r>
      <w:r w:rsidRPr="00176A65">
        <w:rPr>
          <w:i/>
          <w:iCs/>
        </w:rPr>
        <w:t>present</w:t>
      </w:r>
      <w:r>
        <w:t>, several relevant quality of experience factors have been collected (</w:t>
      </w:r>
      <w:hyperlink r:id="rId27" w:history="1">
        <w:r>
          <w:rPr>
            <w:rStyle w:val="Hyperlink"/>
          </w:rPr>
          <w:t>https://xinreality.com/wiki/Presence</w:t>
        </w:r>
      </w:hyperlink>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w:t>
      </w:r>
      <w:r w:rsidRPr="00EB65FF">
        <w:rPr>
          <w:lang w:val="en-US"/>
        </w:rPr>
        <w:t>Cognitive Presence</w:t>
      </w:r>
      <w:r w:rsidRPr="00AA5490">
        <w:rPr>
          <w:lang w:val="en-US"/>
        </w:rPr>
        <w:t xml:space="preserve"> and </w:t>
      </w:r>
      <w:r w:rsidRPr="00EB65FF">
        <w:rPr>
          <w:lang w:val="en-US"/>
        </w:rPr>
        <w:t>Perceptive Presence</w:t>
      </w:r>
      <w:r w:rsidRPr="00AA5490">
        <w:rPr>
          <w:lang w:val="en-US"/>
        </w:rPr>
        <w:t xml:space="preserve">. </w:t>
      </w:r>
    </w:p>
    <w:p w14:paraId="1ED15100" w14:textId="1C2EADBB" w:rsidR="00AF16CB" w:rsidRDefault="00AF16CB" w:rsidP="00AF16CB">
      <w:pPr>
        <w:rPr>
          <w:lang w:val="en-US"/>
        </w:rPr>
      </w:pPr>
      <w:r w:rsidRPr="00EB65FF">
        <w:rPr>
          <w:lang w:val="en-US"/>
        </w:rPr>
        <w:t>Cognitive Presence</w:t>
      </w:r>
      <w:r w:rsidRPr="00AA5490">
        <w:rPr>
          <w:lang w:val="en-US"/>
        </w:rPr>
        <w:t xml:space="preserve"> is the presence of </w:t>
      </w:r>
      <w:r>
        <w:rPr>
          <w:lang w:val="en-US"/>
        </w:rPr>
        <w:t>one's</w:t>
      </w:r>
      <w:r w:rsidRPr="00AA5490">
        <w:rPr>
          <w:lang w:val="en-US"/>
        </w:rPr>
        <w:t xml:space="preserve"> mind. It can be achieved by watching a compelling film or reading an engaging book. Cognitive Presence is important </w:t>
      </w:r>
      <w:r w:rsidR="0015016E">
        <w:rPr>
          <w:lang w:val="en-US"/>
        </w:rPr>
        <w:t>for</w:t>
      </w:r>
      <w:r w:rsidR="0015016E" w:rsidRPr="00AA5490">
        <w:rPr>
          <w:lang w:val="en-US"/>
        </w:rPr>
        <w:t xml:space="preserve"> </w:t>
      </w:r>
      <w:r w:rsidRPr="00AA5490">
        <w:rPr>
          <w:lang w:val="en-US"/>
        </w:rPr>
        <w:t xml:space="preserve">an immersive experience of any kind. </w:t>
      </w:r>
    </w:p>
    <w:p w14:paraId="5F1D3228" w14:textId="77777777" w:rsidR="00AF16CB" w:rsidRDefault="00AF16CB" w:rsidP="00AF16CB">
      <w:pPr>
        <w:rPr>
          <w:lang w:val="en-US"/>
        </w:rPr>
      </w:pPr>
      <w:r w:rsidRPr="00EB65FF">
        <w:rPr>
          <w:lang w:val="en-US"/>
        </w:rPr>
        <w:t>Perceptive Presence</w:t>
      </w:r>
      <w:r w:rsidRPr="00AA5490">
        <w:rPr>
          <w:lang w:val="en-US"/>
        </w:rPr>
        <w:t xml:space="preserv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p>
    <w:p w14:paraId="7E1A1B78" w14:textId="77777777" w:rsidR="00AF16CB" w:rsidRDefault="00AF16CB" w:rsidP="00AF16CB">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9CBCDC" w14:textId="5A8E4A6F" w:rsidR="00AF16CB" w:rsidRDefault="00AF16CB" w:rsidP="00AF16CB">
      <w:pPr>
        <w:rPr>
          <w:lang w:val="en-US"/>
        </w:rPr>
      </w:pPr>
      <w:r w:rsidRPr="00826A77">
        <w:rPr>
          <w:lang w:val="en-US"/>
        </w:rPr>
        <w:t xml:space="preserve">In a paper </w:t>
      </w:r>
      <w:r>
        <w:rPr>
          <w:lang w:val="en-US"/>
        </w:rPr>
        <w:t xml:space="preserve">[9] </w:t>
      </w:r>
      <w:r w:rsidRPr="00826A77">
        <w:rPr>
          <w:lang w:val="en-US"/>
        </w:rPr>
        <w:t xml:space="preserve">titled </w:t>
      </w:r>
      <w:r w:rsidR="005F5766">
        <w:rPr>
          <w:lang w:val="en-US"/>
        </w:rPr>
        <w:t>"</w:t>
      </w:r>
      <w:r w:rsidRPr="00826A77">
        <w:rPr>
          <w:lang w:val="en-US"/>
        </w:rPr>
        <w:t>Research on Presence in Virtual Reality: A Survey</w:t>
      </w:r>
      <w:r w:rsidR="005F5766">
        <w:rPr>
          <w:lang w:val="en-US"/>
        </w:rPr>
        <w:t>"</w:t>
      </w:r>
      <w:r w:rsidRPr="00826A77">
        <w:rPr>
          <w:lang w:val="en-US"/>
        </w:rPr>
        <w:t>,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p>
    <w:p w14:paraId="7A061DE8" w14:textId="77777777" w:rsidR="00AF16CB" w:rsidRDefault="00AF16CB" w:rsidP="00AF16CB">
      <w:pPr>
        <w:rPr>
          <w:lang w:val="en-US"/>
        </w:rPr>
      </w:pP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57B65340" w14:textId="77777777" w:rsidR="00AF16CB" w:rsidRDefault="00AF16CB" w:rsidP="00AF16CB">
      <w:pPr>
        <w:numPr>
          <w:ilvl w:val="0"/>
          <w:numId w:val="6"/>
        </w:numPr>
        <w:rPr>
          <w:lang w:val="en-US"/>
        </w:rPr>
      </w:pPr>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p>
    <w:p w14:paraId="08A4B5C4" w14:textId="77777777" w:rsidR="00AF16CB" w:rsidRPr="003B7BF3" w:rsidRDefault="00AF16CB" w:rsidP="00AF16CB">
      <w:pPr>
        <w:numPr>
          <w:ilvl w:val="0"/>
          <w:numId w:val="6"/>
        </w:numPr>
        <w:rPr>
          <w:lang w:val="en-US"/>
        </w:rPr>
      </w:pPr>
      <w:r w:rsidRPr="007A6E04">
        <w:rPr>
          <w:lang w:val="en-US"/>
        </w:rPr>
        <w:t>The Illusion of s</w:t>
      </w:r>
      <w:r w:rsidRPr="003E2899">
        <w:rPr>
          <w:lang w:val="en-US"/>
        </w:rPr>
        <w:t>elf-embodiment.</w:t>
      </w:r>
    </w:p>
    <w:p w14:paraId="31DDC8D1" w14:textId="77777777" w:rsidR="00AF16CB" w:rsidRDefault="00AF16CB" w:rsidP="00AF16CB">
      <w:pPr>
        <w:numPr>
          <w:ilvl w:val="0"/>
          <w:numId w:val="6"/>
        </w:numPr>
        <w:rPr>
          <w:lang w:val="en-US"/>
        </w:rPr>
      </w:pPr>
      <w:r w:rsidRPr="001D443C">
        <w:rPr>
          <w:lang w:val="en-US"/>
        </w:rPr>
        <w:t>The Illusion of Physical Interaction</w:t>
      </w:r>
    </w:p>
    <w:p w14:paraId="246DBEA3" w14:textId="77777777" w:rsidR="00AF16CB" w:rsidRDefault="00AF16CB" w:rsidP="00AF16CB">
      <w:pPr>
        <w:numPr>
          <w:ilvl w:val="0"/>
          <w:numId w:val="6"/>
        </w:numPr>
        <w:rPr>
          <w:lang w:val="en-US"/>
        </w:rPr>
      </w:pPr>
      <w:r w:rsidRPr="001D443C">
        <w:rPr>
          <w:lang w:val="en-US"/>
        </w:rPr>
        <w:t>The Illusion of Social Communication</w:t>
      </w:r>
    </w:p>
    <w:p w14:paraId="21373C59" w14:textId="0F56A0B5" w:rsidR="00AF16CB" w:rsidRPr="007A6E04" w:rsidRDefault="004B4BA5" w:rsidP="00AF16CB">
      <w:pPr>
        <w:rPr>
          <w:lang w:val="en-US"/>
        </w:rPr>
      </w:pPr>
      <w:r>
        <w:rPr>
          <w:lang w:val="en-US"/>
        </w:rPr>
        <w:t>The m</w:t>
      </w:r>
      <w:r w:rsidR="00AF16CB">
        <w:rPr>
          <w:lang w:val="en-US"/>
        </w:rPr>
        <w:t xml:space="preserve">ost relevant </w:t>
      </w:r>
      <w:r>
        <w:rPr>
          <w:lang w:val="en-US"/>
        </w:rPr>
        <w:t xml:space="preserve">component </w:t>
      </w:r>
      <w:r w:rsidR="00AF16CB">
        <w:rPr>
          <w:lang w:val="en-US"/>
        </w:rPr>
        <w:t>from a the technical aspect in the context of this Technical Report is the first one. This part of p</w:t>
      </w:r>
      <w:r w:rsidR="00AF16CB" w:rsidRPr="00826A77">
        <w:rPr>
          <w:lang w:val="en-US"/>
        </w:rPr>
        <w:t>resence can be broken down into three broad categories, listed in order of most important to least important for their impact on creating presence:</w:t>
      </w:r>
      <w:r w:rsidR="00AF16CB">
        <w:rPr>
          <w:lang w:val="en-US"/>
        </w:rPr>
        <w:t xml:space="preserve"> </w:t>
      </w:r>
      <w:r w:rsidR="00AF16CB" w:rsidRPr="00826A77">
        <w:rPr>
          <w:lang w:val="en-US"/>
        </w:rPr>
        <w:t>Visual presence</w:t>
      </w:r>
      <w:r w:rsidR="00AF16CB">
        <w:rPr>
          <w:lang w:val="en-US"/>
        </w:rPr>
        <w:t xml:space="preserve">, </w:t>
      </w:r>
      <w:r w:rsidR="00AF16CB" w:rsidRPr="00826A77">
        <w:rPr>
          <w:lang w:val="en-US"/>
        </w:rPr>
        <w:t>Auditory presence</w:t>
      </w:r>
      <w:r w:rsidR="00AF16CB">
        <w:rPr>
          <w:lang w:val="en-US"/>
        </w:rPr>
        <w:t>, and s</w:t>
      </w:r>
      <w:r w:rsidR="00AF16CB" w:rsidRPr="00826A77">
        <w:rPr>
          <w:lang w:val="en-US"/>
        </w:rPr>
        <w:t>ensory or haptic presence</w:t>
      </w:r>
      <w:r w:rsidR="00AF16CB">
        <w:rPr>
          <w:lang w:val="en-US"/>
        </w:rPr>
        <w:t>.</w:t>
      </w:r>
    </w:p>
    <w:p w14:paraId="5F12E099" w14:textId="0B166778" w:rsidR="00AF16CB" w:rsidRDefault="00AF16CB" w:rsidP="00AF16CB">
      <w:pPr>
        <w:rPr>
          <w:lang w:val="en-US"/>
        </w:rPr>
      </w:pPr>
      <w:r>
        <w:rPr>
          <w:lang w:val="en-US"/>
        </w:rPr>
        <w:lastRenderedPageBreak/>
        <w:t xml:space="preserve">Technical Requirements for visual presence have been formulated by Valve's ™ R&amp;D Team </w:t>
      </w:r>
      <w:r w:rsidRPr="00DE6923">
        <w:rPr>
          <w:lang w:val="en-US"/>
        </w:rPr>
        <w:t>Brendan Iribe</w:t>
      </w:r>
      <w:r>
        <w:rPr>
          <w:lang w:val="en-US"/>
        </w:rPr>
        <w:t xml:space="preserve"> (</w:t>
      </w:r>
      <w:hyperlink r:id="rId28" w:history="1">
        <w:r>
          <w:rPr>
            <w:rStyle w:val="Hyperlink"/>
          </w:rPr>
          <w:t>https://www.roadtovr.com/oculus-shares-5-key-ingredients-for-presence-in-virtual-reality/</w:t>
        </w:r>
      </w:hyperlink>
      <w:r>
        <w:rPr>
          <w:lang w:val="en-US"/>
        </w:rPr>
        <w:t xml:space="preserve">) from Oculus ™ as well as from experience collected from 3GPP members product development teams: </w:t>
      </w:r>
    </w:p>
    <w:p w14:paraId="723F253F" w14:textId="77777777" w:rsidR="00AF16CB" w:rsidRPr="008B363B" w:rsidRDefault="00AF16CB" w:rsidP="00AF16CB">
      <w:pPr>
        <w:numPr>
          <w:ilvl w:val="0"/>
          <w:numId w:val="7"/>
        </w:numPr>
        <w:rPr>
          <w:lang w:val="en-US"/>
        </w:rPr>
      </w:pPr>
      <w:r w:rsidRPr="008B363B">
        <w:rPr>
          <w:lang w:val="en-US"/>
        </w:rPr>
        <w:t>Tracking</w:t>
      </w:r>
    </w:p>
    <w:p w14:paraId="7B84CFA7" w14:textId="77777777" w:rsidR="00AF16CB" w:rsidRPr="008B363B" w:rsidRDefault="00AF16CB" w:rsidP="00AF16CB">
      <w:pPr>
        <w:numPr>
          <w:ilvl w:val="1"/>
          <w:numId w:val="7"/>
        </w:numPr>
        <w:rPr>
          <w:lang w:val="en-US"/>
        </w:rPr>
      </w:pPr>
      <w:r w:rsidRPr="008B363B">
        <w:rPr>
          <w:lang w:val="en-US"/>
        </w:rPr>
        <w:t>6 degrees of freedom tracking - ability to track user's head in rotational and translational movements.</w:t>
      </w:r>
    </w:p>
    <w:p w14:paraId="311F3DEB" w14:textId="77777777" w:rsidR="00AF16CB" w:rsidRPr="008B363B" w:rsidRDefault="00AF16CB" w:rsidP="00AF16CB">
      <w:pPr>
        <w:numPr>
          <w:ilvl w:val="1"/>
          <w:numId w:val="7"/>
        </w:numPr>
        <w:rPr>
          <w:lang w:val="en-US"/>
        </w:rPr>
      </w:pPr>
      <w:r w:rsidRPr="008B363B">
        <w:rPr>
          <w:lang w:val="en-US"/>
        </w:rPr>
        <w:t>360 degrees tracking - track user's head independent of the direction the user is facing.</w:t>
      </w:r>
    </w:p>
    <w:p w14:paraId="16972AC7" w14:textId="1242A8FD" w:rsidR="00AF16CB" w:rsidRDefault="00AF16CB" w:rsidP="00AF16CB">
      <w:pPr>
        <w:numPr>
          <w:ilvl w:val="1"/>
          <w:numId w:val="7"/>
        </w:numPr>
        <w:rPr>
          <w:lang w:val="en-US"/>
        </w:rPr>
      </w:pPr>
      <w:r w:rsidRPr="008B363B">
        <w:rPr>
          <w:lang w:val="en-US"/>
        </w:rPr>
        <w:t>Sub-</w:t>
      </w:r>
      <w:r>
        <w:rPr>
          <w:lang w:val="en-US"/>
        </w:rPr>
        <w:t>centimeter</w:t>
      </w:r>
      <w:r w:rsidRPr="008B363B">
        <w:rPr>
          <w:lang w:val="en-US"/>
        </w:rPr>
        <w:t xml:space="preserve"> accuracy - tracking accuracy of less than a </w:t>
      </w:r>
      <w:r>
        <w:rPr>
          <w:lang w:val="en-US"/>
        </w:rPr>
        <w:t>centi</w:t>
      </w:r>
      <w:r w:rsidRPr="008B363B">
        <w:rPr>
          <w:lang w:val="en-US"/>
        </w:rPr>
        <w:t>meter.</w:t>
      </w:r>
    </w:p>
    <w:p w14:paraId="4050D5EE" w14:textId="77777777" w:rsidR="00AF16CB" w:rsidRPr="008B363B" w:rsidRDefault="00AF16CB" w:rsidP="00AF16CB">
      <w:pPr>
        <w:numPr>
          <w:ilvl w:val="1"/>
          <w:numId w:val="7"/>
        </w:numPr>
        <w:rPr>
          <w:lang w:val="en-US"/>
        </w:rPr>
      </w:pPr>
      <w:r>
        <w:rPr>
          <w:lang w:val="en-US"/>
        </w:rPr>
        <w:t>Quarter-degree-accurate rotation tracking</w:t>
      </w:r>
    </w:p>
    <w:p w14:paraId="782BE9CB" w14:textId="77777777" w:rsidR="00AF16CB" w:rsidRDefault="00AF16CB" w:rsidP="00AF16CB">
      <w:pPr>
        <w:numPr>
          <w:ilvl w:val="1"/>
          <w:numId w:val="7"/>
        </w:numPr>
        <w:rPr>
          <w:lang w:val="en-US"/>
        </w:rPr>
      </w:pPr>
      <w:r w:rsidRPr="008B363B">
        <w:rPr>
          <w:lang w:val="en-US"/>
        </w:rPr>
        <w:t>No jitter - no shaking, image on the display has to stay perfectly still.</w:t>
      </w:r>
    </w:p>
    <w:p w14:paraId="47B504E3" w14:textId="2BDAA13A" w:rsidR="00AF16CB" w:rsidRDefault="00AF16CB" w:rsidP="00AF16CB">
      <w:pPr>
        <w:numPr>
          <w:ilvl w:val="1"/>
          <w:numId w:val="7"/>
        </w:numPr>
        <w:rPr>
          <w:lang w:val="en-US"/>
        </w:rPr>
      </w:pPr>
      <w:r>
        <w:rPr>
          <w:lang w:val="en-US"/>
        </w:rPr>
        <w:t>For room-scale games and experiences, c</w:t>
      </w:r>
      <w:r w:rsidRPr="007A6E04">
        <w:rPr>
          <w:lang w:val="en-US"/>
        </w:rPr>
        <w:t>omfortable tracking volume - large enough space to move around and still be tracked</w:t>
      </w:r>
      <w:r>
        <w:rPr>
          <w:lang w:val="en-US"/>
        </w:rPr>
        <w:t xml:space="preserve"> of roughly 2m cubes. For seated games/experiences a smaller tracking volume is sufficient.</w:t>
      </w:r>
    </w:p>
    <w:p w14:paraId="7D67FAB8" w14:textId="1519F179" w:rsidR="00A26364" w:rsidRPr="006A1DA2" w:rsidRDefault="00A26364" w:rsidP="00AF16CB">
      <w:pPr>
        <w:numPr>
          <w:ilvl w:val="1"/>
          <w:numId w:val="7"/>
        </w:numPr>
        <w:rPr>
          <w:lang w:val="en-US"/>
        </w:rPr>
      </w:pPr>
      <w:r>
        <w:rPr>
          <w:lang w:val="en-US"/>
        </w:rPr>
        <w:t xml:space="preserve">Tracking needs to be done frequently to always be able to operate with the latest XR Viewer Pose. </w:t>
      </w:r>
      <w:r w:rsidR="00B0460C">
        <w:rPr>
          <w:lang w:val="en-US"/>
        </w:rPr>
        <w:t>Minimum update rates as discussed above are 1000Hz and beyond.</w:t>
      </w:r>
      <w:r w:rsidR="002C0CBD">
        <w:rPr>
          <w:lang w:val="en-US"/>
        </w:rPr>
        <w:t xml:space="preserve"> Especially rotational tracking </w:t>
      </w:r>
      <w:r w:rsidR="003940CC">
        <w:rPr>
          <w:lang w:val="en-US"/>
        </w:rPr>
        <w:t>requires high frequency.</w:t>
      </w:r>
    </w:p>
    <w:p w14:paraId="068940ED" w14:textId="77777777" w:rsidR="00AF16CB" w:rsidRDefault="00AF16CB" w:rsidP="00AF16CB">
      <w:pPr>
        <w:numPr>
          <w:ilvl w:val="0"/>
          <w:numId w:val="7"/>
        </w:numPr>
        <w:rPr>
          <w:lang w:val="en-US"/>
        </w:rPr>
      </w:pPr>
      <w:r w:rsidRPr="003E2899">
        <w:rPr>
          <w:lang w:val="en-US"/>
        </w:rPr>
        <w:t>Latency</w:t>
      </w:r>
    </w:p>
    <w:p w14:paraId="5A8C6A03" w14:textId="77777777" w:rsidR="00AF16CB" w:rsidRDefault="00AF16CB" w:rsidP="00AF16CB">
      <w:pPr>
        <w:numPr>
          <w:ilvl w:val="1"/>
          <w:numId w:val="7"/>
        </w:numPr>
        <w:rPr>
          <w:lang w:val="en-US"/>
        </w:rPr>
      </w:pPr>
      <w:r w:rsidRPr="007A6E04">
        <w:rPr>
          <w:lang w:val="en-US"/>
        </w:rPr>
        <w:t>Less than 20 ms motion-to-photon latency - less than 20 milliseconds of overall latency (from the time you move your head to when you see the display change).</w:t>
      </w:r>
    </w:p>
    <w:p w14:paraId="57CBCB7B" w14:textId="0E675D55" w:rsidR="00AF16CB" w:rsidRDefault="00AF16CB" w:rsidP="00AF16CB">
      <w:pPr>
        <w:numPr>
          <w:ilvl w:val="1"/>
          <w:numId w:val="7"/>
        </w:numPr>
        <w:rPr>
          <w:lang w:val="en-US"/>
        </w:rPr>
      </w:pPr>
      <w:r>
        <w:rPr>
          <w:lang w:val="en-US"/>
        </w:rPr>
        <w:t>Minimize the time of pose-to-render-to-photon. Rendering content as quickly as possible. Less than 50ms for render to photon in order to avoid wrongly rendered content.</w:t>
      </w:r>
      <w:r w:rsidR="005971ED">
        <w:rPr>
          <w:lang w:val="en-US"/>
        </w:rPr>
        <w:t xml:space="preserve"> For more details refer to clause 4.2.2.</w:t>
      </w:r>
    </w:p>
    <w:p w14:paraId="404A1815" w14:textId="77777777" w:rsidR="00AF16CB" w:rsidRDefault="00AF16CB" w:rsidP="00AF16CB">
      <w:pPr>
        <w:numPr>
          <w:ilvl w:val="1"/>
          <w:numId w:val="7"/>
        </w:numPr>
        <w:rPr>
          <w:lang w:val="en-US"/>
        </w:rPr>
      </w:pPr>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p>
    <w:p w14:paraId="758AB4C4" w14:textId="77777777" w:rsidR="00AF16CB" w:rsidRDefault="00AF16CB" w:rsidP="00AF16CB">
      <w:pPr>
        <w:numPr>
          <w:ilvl w:val="1"/>
          <w:numId w:val="7"/>
        </w:numPr>
        <w:rPr>
          <w:lang w:val="en-US"/>
        </w:rPr>
      </w:pPr>
      <w:r w:rsidRPr="007A6E04">
        <w:rPr>
          <w:lang w:val="en-US"/>
        </w:rPr>
        <w:t>Minimize loop: tracker → CPU → GPU → display → photons.</w:t>
      </w:r>
    </w:p>
    <w:p w14:paraId="6545CCEB" w14:textId="641148B8" w:rsidR="00AF16CB" w:rsidRPr="006A1DA2" w:rsidRDefault="00AF16CB" w:rsidP="00AF16CB">
      <w:pPr>
        <w:numPr>
          <w:ilvl w:val="1"/>
          <w:numId w:val="7"/>
        </w:numPr>
        <w:rPr>
          <w:lang w:val="en-US"/>
        </w:rPr>
      </w:pPr>
      <w:r>
        <w:rPr>
          <w:lang w:val="en-US"/>
        </w:rPr>
        <w:t xml:space="preserve">Minimize </w:t>
      </w:r>
      <w:r w:rsidR="009B1D37">
        <w:rPr>
          <w:lang w:val="en-US"/>
        </w:rPr>
        <w:t>interaction delays and age of content</w:t>
      </w:r>
      <w:r>
        <w:rPr>
          <w:lang w:val="en-US"/>
        </w:rPr>
        <w:t xml:space="preserve"> depending on the application. For more details see 4.2.2.</w:t>
      </w:r>
    </w:p>
    <w:p w14:paraId="41D34E2E" w14:textId="77777777" w:rsidR="00AF16CB" w:rsidRDefault="00AF16CB" w:rsidP="00AF16CB">
      <w:pPr>
        <w:numPr>
          <w:ilvl w:val="0"/>
          <w:numId w:val="7"/>
        </w:numPr>
        <w:rPr>
          <w:lang w:val="en-US"/>
        </w:rPr>
      </w:pPr>
      <w:r w:rsidRPr="007A6E04">
        <w:rPr>
          <w:lang w:val="en-US"/>
        </w:rPr>
        <w:t>Persistence</w:t>
      </w:r>
    </w:p>
    <w:p w14:paraId="626B0962" w14:textId="77777777" w:rsidR="00AF16CB" w:rsidRPr="0088763B" w:rsidRDefault="00AF16CB" w:rsidP="00AF16CB">
      <w:pPr>
        <w:numPr>
          <w:ilvl w:val="1"/>
          <w:numId w:val="7"/>
        </w:numPr>
        <w:rPr>
          <w:lang w:val="en-US"/>
        </w:rPr>
      </w:pPr>
      <w:r w:rsidRPr="007A6E04">
        <w:rPr>
          <w:lang w:val="en-US"/>
        </w:rPr>
        <w:t>Low persistence - Turn pixels on and off every 2 - 3 ms to avoid smearing / motion blur.</w:t>
      </w:r>
      <w:r>
        <w:rPr>
          <w:lang w:val="en-US"/>
        </w:rPr>
        <w:t xml:space="preserve"> </w:t>
      </w:r>
      <w:bookmarkStart w:id="37" w:name="_Hlk26215049"/>
      <w:r w:rsidRPr="00382518">
        <w:rPr>
          <w:lang w:val="en-US"/>
        </w:rPr>
        <w:t>Pixel persistence is the amount of time per frame that the display is actually lit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 xml:space="preserve">The brain is receiving </w:t>
      </w:r>
      <w:r w:rsidRPr="00382518">
        <w:rPr>
          <w:lang w:val="en-US"/>
        </w:rPr>
        <w:t>the same exact image for the entire frame even as you turn your head</w:t>
      </w:r>
      <w:r>
        <w:rPr>
          <w:lang w:val="en-US"/>
        </w:rPr>
        <w:t xml:space="preserve"> whereas</w:t>
      </w:r>
      <w:r w:rsidRPr="00382518">
        <w:rPr>
          <w:lang w:val="en-US"/>
        </w:rPr>
        <w:t xml:space="preserve"> in real life your view would constantly adjust.</w:t>
      </w:r>
      <w:bookmarkEnd w:id="37"/>
    </w:p>
    <w:p w14:paraId="3F53EA2A" w14:textId="77777777" w:rsidR="00AF16CB" w:rsidRDefault="00AF16CB" w:rsidP="00AF16CB">
      <w:pPr>
        <w:numPr>
          <w:ilvl w:val="1"/>
          <w:numId w:val="7"/>
        </w:numPr>
        <w:rPr>
          <w:lang w:val="en-US"/>
        </w:rPr>
      </w:pPr>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p>
    <w:p w14:paraId="114B26E0" w14:textId="77777777" w:rsidR="00AF16CB" w:rsidRDefault="00AF16CB" w:rsidP="00AF16CB">
      <w:pPr>
        <w:numPr>
          <w:ilvl w:val="0"/>
          <w:numId w:val="7"/>
        </w:numPr>
        <w:rPr>
          <w:lang w:val="en-US"/>
        </w:rPr>
      </w:pPr>
      <w:r w:rsidRPr="007A6E04">
        <w:rPr>
          <w:lang w:val="en-US"/>
        </w:rPr>
        <w:t>Resolution</w:t>
      </w:r>
    </w:p>
    <w:p w14:paraId="0B1F1C25" w14:textId="4233D659" w:rsidR="00AF16CB" w:rsidRDefault="00CE4068" w:rsidP="00AF16CB">
      <w:pPr>
        <w:numPr>
          <w:ilvl w:val="1"/>
          <w:numId w:val="7"/>
        </w:numPr>
        <w:rPr>
          <w:lang w:val="en-US"/>
        </w:rPr>
      </w:pPr>
      <w:r>
        <w:rPr>
          <w:lang w:val="en-US"/>
        </w:rPr>
        <w:t xml:space="preserve">Spatial Resolution: </w:t>
      </w:r>
      <w:r w:rsidR="00AF16CB" w:rsidRPr="009175A9">
        <w:rPr>
          <w:lang w:val="en-US"/>
        </w:rPr>
        <w:t>No visible pixel structure - you cannot see the pixels.</w:t>
      </w:r>
      <w:r w:rsidR="00DE3F51">
        <w:rPr>
          <w:lang w:val="en-US"/>
        </w:rPr>
        <w:t xml:space="preserve"> </w:t>
      </w:r>
      <w:r w:rsidR="00DE3F51" w:rsidRPr="00DE3F51">
        <w:rPr>
          <w:lang w:val="en-US"/>
        </w:rPr>
        <w:t>Low resolution and low pixels per inch</w:t>
      </w:r>
      <w:r w:rsidR="003D3E6A">
        <w:rPr>
          <w:lang w:val="en-US"/>
        </w:rPr>
        <w:t xml:space="preserve"> (PPI)</w:t>
      </w:r>
      <w:r w:rsidR="00DE3F51" w:rsidRPr="00DE3F51">
        <w:rPr>
          <w:lang w:val="en-US"/>
        </w:rPr>
        <w:t>, can cause the user to feel pixelation and feel like he or she is looking through a screen door</w:t>
      </w:r>
      <w:r w:rsidR="009126ED">
        <w:rPr>
          <w:lang w:val="en-US"/>
        </w:rPr>
        <w:t>.</w:t>
      </w:r>
    </w:p>
    <w:p w14:paraId="438776D5" w14:textId="77777777" w:rsidR="00AF16CB" w:rsidRDefault="00AF16CB" w:rsidP="00AF16CB">
      <w:pPr>
        <w:numPr>
          <w:ilvl w:val="2"/>
          <w:numId w:val="7"/>
        </w:numPr>
        <w:rPr>
          <w:lang w:val="en-US"/>
        </w:rPr>
      </w:pPr>
      <w:r>
        <w:rPr>
          <w:lang w:val="en-US"/>
        </w:rPr>
        <w:t>In 2014, It was thought a</w:t>
      </w:r>
      <w:r w:rsidRPr="00C93119">
        <w:rPr>
          <w:lang w:val="en-US"/>
        </w:rPr>
        <w:t>t least 1k by 1k pixels per eye</w:t>
      </w:r>
      <w:r>
        <w:rPr>
          <w:lang w:val="en-US"/>
        </w:rPr>
        <w:t xml:space="preserve"> would be sufficient.</w:t>
      </w:r>
    </w:p>
    <w:p w14:paraId="3EE6967B" w14:textId="68FE5ABF" w:rsidR="00AF16CB" w:rsidRDefault="00AF16CB" w:rsidP="00AF16CB">
      <w:pPr>
        <w:numPr>
          <w:ilvl w:val="2"/>
          <w:numId w:val="7"/>
        </w:numPr>
        <w:rPr>
          <w:lang w:val="en-US"/>
        </w:rPr>
      </w:pPr>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 xml:space="preserve">possibly requiring significantly more than the 1k by 1k, all the way to </w:t>
      </w:r>
      <w:r w:rsidR="001D6A8C">
        <w:rPr>
          <w:lang w:val="en-US"/>
        </w:rPr>
        <w:t>8k</w:t>
      </w:r>
      <w:r>
        <w:rPr>
          <w:lang w:val="en-US"/>
        </w:rPr>
        <w:t>.</w:t>
      </w:r>
    </w:p>
    <w:p w14:paraId="2F27C301" w14:textId="351CC800" w:rsidR="00AF16CB" w:rsidRDefault="00AF16CB" w:rsidP="00AF16CB">
      <w:pPr>
        <w:numPr>
          <w:ilvl w:val="2"/>
          <w:numId w:val="7"/>
        </w:numPr>
        <w:rPr>
          <w:lang w:val="en-US"/>
        </w:rPr>
      </w:pPr>
      <w:r>
        <w:rPr>
          <w:lang w:val="en-US"/>
        </w:rPr>
        <w:t>In 2019, it is commonly accepted that 2k by 2k per eye provide</w:t>
      </w:r>
      <w:r w:rsidR="003A315E">
        <w:rPr>
          <w:lang w:val="en-US"/>
        </w:rPr>
        <w:t>s</w:t>
      </w:r>
      <w:r>
        <w:rPr>
          <w:lang w:val="en-US"/>
        </w:rPr>
        <w:t xml:space="preserve"> </w:t>
      </w:r>
      <w:r w:rsidR="003A315E">
        <w:rPr>
          <w:lang w:val="en-US"/>
        </w:rPr>
        <w:t xml:space="preserve">acceptable </w:t>
      </w:r>
      <w:r>
        <w:rPr>
          <w:lang w:val="en-US"/>
        </w:rPr>
        <w:t>quality.</w:t>
      </w:r>
      <w:r w:rsidR="009E6DF5">
        <w:rPr>
          <w:lang w:val="en-US"/>
        </w:rPr>
        <w:t xml:space="preserve"> </w:t>
      </w:r>
      <w:r w:rsidR="00FA6B30">
        <w:rPr>
          <w:lang w:val="en-US"/>
        </w:rPr>
        <w:t xml:space="preserve">Increasing the horizontal resolution to 4k </w:t>
      </w:r>
      <w:r w:rsidR="007A6CE2">
        <w:rPr>
          <w:lang w:val="en-US"/>
        </w:rPr>
        <w:t>is considered a next step</w:t>
      </w:r>
      <w:r w:rsidR="00F86298">
        <w:rPr>
          <w:lang w:val="en-US"/>
        </w:rPr>
        <w:t>.</w:t>
      </w:r>
    </w:p>
    <w:p w14:paraId="2370BA6F" w14:textId="14DA4492" w:rsidR="00AF16CB" w:rsidRDefault="00B27AB7" w:rsidP="00AF16CB">
      <w:pPr>
        <w:numPr>
          <w:ilvl w:val="2"/>
          <w:numId w:val="7"/>
        </w:numPr>
        <w:rPr>
          <w:lang w:val="en-US"/>
        </w:rPr>
      </w:pPr>
      <w:r w:rsidRPr="00B27AB7">
        <w:rPr>
          <w:lang w:val="en-US"/>
        </w:rPr>
        <w:t>According to Plamer Luckey, found</w:t>
      </w:r>
      <w:r w:rsidR="00ED7045">
        <w:rPr>
          <w:lang w:val="en-US"/>
        </w:rPr>
        <w:t>er</w:t>
      </w:r>
      <w:r w:rsidRPr="00B27AB7">
        <w:rPr>
          <w:lang w:val="en-US"/>
        </w:rPr>
        <w:t xml:space="preserve"> of Oculus</w:t>
      </w:r>
      <w:r w:rsidR="00ED7045">
        <w:rPr>
          <w:lang w:val="en-US"/>
        </w:rPr>
        <w:t>®</w:t>
      </w:r>
      <w:r w:rsidRPr="00B27AB7">
        <w:rPr>
          <w:lang w:val="en-US"/>
        </w:rPr>
        <w:t xml:space="preserve"> Rift</w:t>
      </w:r>
      <w:r w:rsidR="00ED7045">
        <w:rPr>
          <w:lang w:val="en-US"/>
        </w:rPr>
        <w:t>™</w:t>
      </w:r>
      <w:r w:rsidRPr="00B27AB7">
        <w:rPr>
          <w:lang w:val="en-US"/>
        </w:rPr>
        <w:t xml:space="preserve">, pixelation will not go away completely until at least </w:t>
      </w:r>
      <w:r w:rsidR="00F86298">
        <w:rPr>
          <w:lang w:val="en-US"/>
        </w:rPr>
        <w:t>8</w:t>
      </w:r>
      <w:r w:rsidRPr="00B27AB7">
        <w:rPr>
          <w:lang w:val="en-US"/>
        </w:rPr>
        <w:t xml:space="preserve">K resolution </w:t>
      </w:r>
      <w:r w:rsidR="00F86298">
        <w:rPr>
          <w:lang w:val="en-US"/>
        </w:rPr>
        <w:t xml:space="preserve">(8196 x 4096) </w:t>
      </w:r>
      <w:r w:rsidRPr="00B27AB7">
        <w:rPr>
          <w:lang w:val="en-US"/>
        </w:rPr>
        <w:t>per eye is achieved</w:t>
      </w:r>
      <w:r w:rsidR="000A43EB">
        <w:rPr>
          <w:lang w:val="en-US"/>
        </w:rPr>
        <w:t xml:space="preserve"> </w:t>
      </w:r>
      <w:r w:rsidR="000A43EB">
        <w:rPr>
          <w:lang w:val="en-US"/>
        </w:rPr>
        <w:lastRenderedPageBreak/>
        <w:t>(</w:t>
      </w:r>
      <w:hyperlink r:id="rId29" w:history="1">
        <w:r w:rsidR="000A43EB">
          <w:rPr>
            <w:rStyle w:val="Hyperlink"/>
          </w:rPr>
          <w:t>https://arstechnica.com/gaming/2013/09/virtual-perfection-why-8k-resolution-per-eye-isnt-enough-for-perfect-vr/</w:t>
        </w:r>
      </w:hyperlink>
      <w:r w:rsidR="000A43EB">
        <w:rPr>
          <w:lang w:val="en-US"/>
        </w:rPr>
        <w:t>)</w:t>
      </w:r>
      <w:r w:rsidRPr="00B27AB7">
        <w:rPr>
          <w:lang w:val="en-US"/>
        </w:rPr>
        <w:t xml:space="preserve">. </w:t>
      </w:r>
    </w:p>
    <w:p w14:paraId="7572F8A7" w14:textId="082A0AF8" w:rsidR="00CE4068" w:rsidRPr="007A6E04" w:rsidRDefault="00CE4068" w:rsidP="00A1508F">
      <w:pPr>
        <w:numPr>
          <w:ilvl w:val="1"/>
          <w:numId w:val="7"/>
        </w:numPr>
        <w:rPr>
          <w:lang w:val="en-US"/>
        </w:rPr>
      </w:pPr>
      <w:r>
        <w:rPr>
          <w:lang w:val="en-US"/>
        </w:rPr>
        <w:t>Temporal Resolution</w:t>
      </w:r>
      <w:r w:rsidR="00C9326F">
        <w:rPr>
          <w:lang w:val="en-US"/>
        </w:rPr>
        <w:t xml:space="preserve">: According to </w:t>
      </w:r>
      <w:hyperlink r:id="rId30" w:history="1">
        <w:r w:rsidR="00C9326F">
          <w:rPr>
            <w:rStyle w:val="Hyperlink"/>
          </w:rPr>
          <w:t>https://developer.oculus.com/blog/asynchronous-timewarp-examined/</w:t>
        </w:r>
      </w:hyperlink>
      <w:r w:rsidR="00C9326F">
        <w:t xml:space="preserve">, </w:t>
      </w:r>
      <w:r w:rsidR="00DA1197">
        <w:t>t</w:t>
      </w:r>
      <w:r w:rsidR="00DA1197" w:rsidRPr="00DA1197">
        <w:t>o deliver comfortable, compelling VR that truly generates presence, developers will still need to target a sustained frame rate of 90Hz</w:t>
      </w:r>
      <w:r w:rsidR="00DA1197">
        <w:t xml:space="preserve"> and beyond, despite the usage of asynchronous time warping</w:t>
      </w:r>
      <w:r w:rsidR="00DA1197" w:rsidRPr="00DA1197">
        <w:t>.</w:t>
      </w:r>
    </w:p>
    <w:p w14:paraId="36ACE939" w14:textId="77777777" w:rsidR="00AF16CB" w:rsidRDefault="00AF16CB" w:rsidP="00AF16CB">
      <w:pPr>
        <w:numPr>
          <w:ilvl w:val="0"/>
          <w:numId w:val="7"/>
        </w:numPr>
        <w:rPr>
          <w:lang w:val="en-US"/>
        </w:rPr>
      </w:pPr>
      <w:r w:rsidRPr="003E2899">
        <w:rPr>
          <w:lang w:val="en-US"/>
        </w:rPr>
        <w:t>Optics</w:t>
      </w:r>
    </w:p>
    <w:p w14:paraId="227C12B0" w14:textId="3A8B7272" w:rsidR="00AF16CB" w:rsidRDefault="00AF16CB" w:rsidP="00AF16CB">
      <w:pPr>
        <w:numPr>
          <w:ilvl w:val="1"/>
          <w:numId w:val="7"/>
        </w:numPr>
        <w:rPr>
          <w:lang w:val="en-US"/>
        </w:rPr>
      </w:pPr>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 xml:space="preserve">FOV is needed. For details on FoV, see </w:t>
      </w:r>
      <w:r w:rsidR="00D66577">
        <w:rPr>
          <w:lang w:val="en-US"/>
        </w:rPr>
        <w:t xml:space="preserve">3GPP </w:t>
      </w:r>
      <w:r>
        <w:rPr>
          <w:lang w:val="en-US"/>
        </w:rPr>
        <w:t>TR 26.918 [2],</w:t>
      </w:r>
      <w:r w:rsidR="00CA4DEC">
        <w:rPr>
          <w:lang w:val="en-US"/>
        </w:rPr>
        <w:t xml:space="preserve"> clause</w:t>
      </w:r>
      <w:r>
        <w:rPr>
          <w:lang w:val="en-US"/>
        </w:rPr>
        <w:t xml:space="preserve"> 4.2.2.</w:t>
      </w:r>
    </w:p>
    <w:p w14:paraId="0CE5C1C2" w14:textId="77777777" w:rsidR="00AF16CB" w:rsidRDefault="00AF16CB" w:rsidP="00AF16CB">
      <w:pPr>
        <w:numPr>
          <w:ilvl w:val="1"/>
          <w:numId w:val="7"/>
        </w:numPr>
        <w:rPr>
          <w:lang w:val="en-US"/>
        </w:rPr>
      </w:pPr>
      <w:r w:rsidRPr="007A6E04">
        <w:rPr>
          <w:lang w:val="en-US"/>
        </w:rPr>
        <w:t>Comfortable eyebox - the minimum and maximum eye-lens distance wherein a comfortable image can be viewed through the lenses.</w:t>
      </w:r>
    </w:p>
    <w:p w14:paraId="6546DE74" w14:textId="4F6006B4" w:rsidR="00AF16CB" w:rsidRDefault="00AF16CB" w:rsidP="00AF16CB">
      <w:pPr>
        <w:numPr>
          <w:ilvl w:val="1"/>
          <w:numId w:val="7"/>
        </w:numPr>
        <w:rPr>
          <w:lang w:val="en-US"/>
        </w:rPr>
      </w:pPr>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w:t>
      </w:r>
      <w:r w:rsidR="00D66577">
        <w:rPr>
          <w:lang w:val="en-US"/>
        </w:rPr>
        <w:t xml:space="preserve">3GPP </w:t>
      </w:r>
      <w:r>
        <w:rPr>
          <w:lang w:val="en-US"/>
        </w:rPr>
        <w:t>TR 26.918 [2], clause</w:t>
      </w:r>
      <w:r w:rsidR="00E174A7">
        <w:rPr>
          <w:lang w:val="en-US"/>
        </w:rPr>
        <w:t>s</w:t>
      </w:r>
      <w:r>
        <w:rPr>
          <w:lang w:val="en-US"/>
        </w:rPr>
        <w:t xml:space="preserve"> 4.2.3 and 4.2.4.</w:t>
      </w:r>
    </w:p>
    <w:p w14:paraId="6AD10412" w14:textId="40368052" w:rsidR="00AF16CB" w:rsidRDefault="00AF16CB" w:rsidP="00AF16CB">
      <w:pPr>
        <w:rPr>
          <w:lang w:val="en-US"/>
        </w:rPr>
      </w:pPr>
      <w:r>
        <w:rPr>
          <w:lang w:val="en-US"/>
        </w:rPr>
        <w:t xml:space="preserve">For requirements on auditory presence, refer to </w:t>
      </w:r>
      <w:r w:rsidR="00D66577">
        <w:rPr>
          <w:lang w:val="en-US"/>
        </w:rPr>
        <w:t xml:space="preserve">3GPP </w:t>
      </w:r>
      <w:r>
        <w:rPr>
          <w:lang w:val="en-US"/>
        </w:rPr>
        <w:t>TR 26.918 [2] and [11].</w:t>
      </w:r>
    </w:p>
    <w:p w14:paraId="6F961102" w14:textId="77777777" w:rsidR="00AF16CB" w:rsidRDefault="00AF16CB" w:rsidP="00AF16CB">
      <w:pPr>
        <w:rPr>
          <w:lang w:val="en-US"/>
        </w:rPr>
      </w:pPr>
      <w:r>
        <w:rPr>
          <w:lang w:val="en-US"/>
        </w:rPr>
        <w:t>For requirements on sensory and haptics presence, refer for example to [11].</w:t>
      </w:r>
    </w:p>
    <w:p w14:paraId="6B177E46" w14:textId="5A3BC9FE" w:rsidR="00AF16CB" w:rsidRDefault="002D4F03" w:rsidP="00AF16CB">
      <w:pPr>
        <w:rPr>
          <w:lang w:val="en-US"/>
        </w:rPr>
      </w:pPr>
      <w:r>
        <w:rPr>
          <w:lang w:val="en-US"/>
        </w:rPr>
        <w:t>The sense of p</w:t>
      </w:r>
      <w:r w:rsidRPr="00C8783C">
        <w:rPr>
          <w:lang w:val="en-US"/>
        </w:rPr>
        <w:t xml:space="preserve">resence </w:t>
      </w:r>
      <w:r w:rsidR="00AF16CB" w:rsidRPr="00C8783C">
        <w:rPr>
          <w:lang w:val="en-US"/>
        </w:rPr>
        <w:t xml:space="preserve">is </w:t>
      </w:r>
      <w:r>
        <w:rPr>
          <w:lang w:val="en-US"/>
        </w:rPr>
        <w:t xml:space="preserve">not only important to VR experiences, but </w:t>
      </w:r>
      <w:r w:rsidR="00AF16CB" w:rsidRPr="00C8783C">
        <w:rPr>
          <w:lang w:val="en-US"/>
        </w:rPr>
        <w:t xml:space="preserve">equally </w:t>
      </w:r>
      <w:r>
        <w:rPr>
          <w:lang w:val="en-US"/>
        </w:rPr>
        <w:t>so</w:t>
      </w:r>
      <w:r w:rsidRPr="00C8783C">
        <w:rPr>
          <w:lang w:val="en-US"/>
        </w:rPr>
        <w:t xml:space="preserve"> </w:t>
      </w:r>
      <w:r w:rsidR="00AF16CB" w:rsidRPr="00C8783C">
        <w:rPr>
          <w:lang w:val="en-US"/>
        </w:rPr>
        <w:t>to immersive AR experience</w:t>
      </w:r>
      <w:r>
        <w:rPr>
          <w:lang w:val="en-US"/>
        </w:rPr>
        <w:t>s</w:t>
      </w:r>
      <w:r w:rsidR="00AF16CB" w:rsidRPr="00C8783C">
        <w:rPr>
          <w:lang w:val="en-US"/>
        </w:rPr>
        <w:t xml:space="preserve">. To achieve Presence in Augmented Reality, seamless integration of virtual content and physical environment is required. Like in VR, the virtual content has to align with user's expectations. </w:t>
      </w:r>
      <w:r>
        <w:rPr>
          <w:lang w:val="en-US"/>
        </w:rPr>
        <w:t>For</w:t>
      </w:r>
      <w:r w:rsidR="00AF16CB" w:rsidRPr="00C8783C">
        <w:rPr>
          <w:lang w:val="en-US"/>
        </w:rPr>
        <w:t xml:space="preserve"> truly immersive AR</w:t>
      </w:r>
      <w:r>
        <w:rPr>
          <w:lang w:val="en-US"/>
        </w:rPr>
        <w:t xml:space="preserve"> and in particular MR</w:t>
      </w:r>
      <w:r w:rsidR="00AF16CB" w:rsidRPr="00C8783C">
        <w:rPr>
          <w:lang w:val="en-US"/>
        </w:rPr>
        <w:t xml:space="preserve">, </w:t>
      </w:r>
      <w:r>
        <w:rPr>
          <w:lang w:val="en-US"/>
        </w:rPr>
        <w:t xml:space="preserve">it is expected that </w:t>
      </w:r>
      <w:r w:rsidR="00AF16CB" w:rsidRPr="00C8783C">
        <w:rPr>
          <w:lang w:val="en-US"/>
        </w:rPr>
        <w:t>user</w:t>
      </w:r>
      <w:r>
        <w:rPr>
          <w:lang w:val="en-US"/>
        </w:rPr>
        <w:t>s</w:t>
      </w:r>
      <w:r w:rsidR="00AF16CB" w:rsidRPr="00C8783C">
        <w:rPr>
          <w:lang w:val="en-US"/>
        </w:rPr>
        <w:t xml:space="preserve"> cannot discern virtual objects from real objects.</w:t>
      </w:r>
    </w:p>
    <w:p w14:paraId="7F5429B4" w14:textId="77777777" w:rsidR="00AF16CB" w:rsidRDefault="00AF16CB" w:rsidP="00AF16CB">
      <w:pPr>
        <w:rPr>
          <w:lang w:val="en-US"/>
        </w:rPr>
      </w:pPr>
      <w:r>
        <w:rPr>
          <w:lang w:val="en-US"/>
        </w:rPr>
        <w:t>Also relevant for VR and AR, but in particular AR, is not only the awareness for the user as shown in Figure 4.1-5, but also for the environment. This includes:</w:t>
      </w:r>
    </w:p>
    <w:p w14:paraId="5AD0DC58" w14:textId="77777777" w:rsidR="00AF16CB" w:rsidRDefault="00AF16CB" w:rsidP="00AF16CB">
      <w:pPr>
        <w:numPr>
          <w:ilvl w:val="0"/>
          <w:numId w:val="7"/>
        </w:numPr>
        <w:rPr>
          <w:lang w:val="en-US"/>
        </w:rPr>
      </w:pPr>
      <w:r w:rsidRPr="00C6602B">
        <w:rPr>
          <w:lang w:val="en-US"/>
        </w:rPr>
        <w:t>Safe zone discovery</w:t>
      </w:r>
    </w:p>
    <w:p w14:paraId="19A202D9" w14:textId="77777777" w:rsidR="00AF16CB" w:rsidRDefault="00AF16CB" w:rsidP="00AF16CB">
      <w:pPr>
        <w:numPr>
          <w:ilvl w:val="0"/>
          <w:numId w:val="7"/>
        </w:numPr>
        <w:rPr>
          <w:lang w:val="en-US"/>
        </w:rPr>
      </w:pPr>
      <w:r w:rsidRPr="00C6602B">
        <w:rPr>
          <w:lang w:val="en-US"/>
        </w:rPr>
        <w:t>Dynamic obstacle warning</w:t>
      </w:r>
    </w:p>
    <w:p w14:paraId="7754015E" w14:textId="77777777" w:rsidR="00AF16CB" w:rsidRDefault="00AF16CB" w:rsidP="00AF16CB">
      <w:pPr>
        <w:numPr>
          <w:ilvl w:val="0"/>
          <w:numId w:val="7"/>
        </w:numPr>
        <w:rPr>
          <w:lang w:val="en-US"/>
        </w:rPr>
      </w:pPr>
      <w:r w:rsidRPr="00C6602B">
        <w:rPr>
          <w:lang w:val="en-US"/>
        </w:rPr>
        <w:t>Geometric and semantic environment parsing</w:t>
      </w:r>
    </w:p>
    <w:p w14:paraId="6CC55860" w14:textId="77777777" w:rsidR="00AF16CB" w:rsidRDefault="00AF16CB" w:rsidP="00AF16CB">
      <w:pPr>
        <w:numPr>
          <w:ilvl w:val="0"/>
          <w:numId w:val="7"/>
        </w:numPr>
        <w:rPr>
          <w:lang w:val="en-US"/>
        </w:rPr>
      </w:pPr>
      <w:r w:rsidRPr="00C6602B">
        <w:rPr>
          <w:lang w:val="en-US"/>
        </w:rPr>
        <w:t>Environmental lighting</w:t>
      </w:r>
    </w:p>
    <w:p w14:paraId="69DC43FF" w14:textId="77777777" w:rsidR="00AF16CB" w:rsidRPr="00C6602B" w:rsidRDefault="00AF16CB" w:rsidP="00AF16CB">
      <w:pPr>
        <w:numPr>
          <w:ilvl w:val="0"/>
          <w:numId w:val="7"/>
        </w:numPr>
        <w:rPr>
          <w:lang w:val="en-US"/>
        </w:rPr>
      </w:pPr>
      <w:r w:rsidRPr="00C6602B">
        <w:rPr>
          <w:lang w:val="en-US"/>
        </w:rPr>
        <w:t>World mapping</w:t>
      </w:r>
    </w:p>
    <w:p w14:paraId="422987D8" w14:textId="77777777" w:rsidR="00AF16CB" w:rsidRDefault="00AF16CB" w:rsidP="00AF16CB">
      <w:pPr>
        <w:keepNext/>
        <w:jc w:val="center"/>
      </w:pPr>
      <w:r w:rsidRPr="002C0CB8">
        <w:rPr>
          <w:noProof/>
        </w:rPr>
        <w:drawing>
          <wp:inline distT="0" distB="0" distL="0" distR="0" wp14:anchorId="11A143D3" wp14:editId="72B3A96D">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p>
    <w:p w14:paraId="4E4D4D1F" w14:textId="6276B79C" w:rsidR="00AF16CB" w:rsidRDefault="00AF16CB" w:rsidP="00AF16CB">
      <w:pPr>
        <w:pStyle w:val="TF"/>
      </w:pPr>
      <w:r>
        <w:t>Figure 4.1-5</w:t>
      </w:r>
      <w:r w:rsidR="002D4F03">
        <w:t>:</w:t>
      </w:r>
      <w:r>
        <w:t xml:space="preserve"> Environmental Awareness in XR Applications</w:t>
      </w:r>
    </w:p>
    <w:p w14:paraId="729B4007" w14:textId="0594255A" w:rsidR="00D708EE" w:rsidRDefault="00D708EE" w:rsidP="00AF16CB">
      <w:pPr>
        <w:rPr>
          <w:lang w:val="en-US"/>
        </w:rPr>
      </w:pPr>
      <w:r>
        <w:rPr>
          <w:lang w:val="en-US"/>
        </w:rPr>
        <w:t>For AR, t</w:t>
      </w:r>
      <w:r w:rsidRPr="00D708EE">
        <w:rPr>
          <w:lang w:val="en-US"/>
        </w:rPr>
        <w:t xml:space="preserve">o obtain an enhanced view of the real environment, the user </w:t>
      </w:r>
      <w:r w:rsidR="00B7089C">
        <w:rPr>
          <w:lang w:val="en-US"/>
        </w:rPr>
        <w:t xml:space="preserve">may </w:t>
      </w:r>
      <w:r w:rsidRPr="00D708EE">
        <w:rPr>
          <w:lang w:val="en-US"/>
        </w:rPr>
        <w:t xml:space="preserve">wear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w:t>
      </w:r>
      <w:r w:rsidR="00D66577">
        <w:rPr>
          <w:lang w:val="en-US"/>
        </w:rPr>
        <w:t>in</w:t>
      </w:r>
      <w:r w:rsidR="00F46211">
        <w:rPr>
          <w:lang w:val="en-US"/>
        </w:rPr>
        <w:t xml:space="preserve"> [</w:t>
      </w:r>
      <w:r w:rsidR="003E40DE">
        <w:rPr>
          <w:lang w:val="en-US"/>
        </w:rPr>
        <w:t>18</w:t>
      </w:r>
      <w:r w:rsidR="00F46211">
        <w:rPr>
          <w:lang w:val="en-US"/>
        </w:rPr>
        <w:t>]</w:t>
      </w:r>
      <w:r w:rsidRPr="00D708EE">
        <w:rPr>
          <w:lang w:val="en-US"/>
        </w:rPr>
        <w:t>.</w:t>
      </w:r>
    </w:p>
    <w:p w14:paraId="411B1A5D" w14:textId="4FB41F46" w:rsidR="000919C8" w:rsidRDefault="000919C8" w:rsidP="000919C8">
      <w:pPr>
        <w:pStyle w:val="Heading3"/>
      </w:pPr>
      <w:bookmarkStart w:id="38" w:name="_Toc33041944"/>
      <w:r>
        <w:lastRenderedPageBreak/>
        <w:t>4.2.2</w:t>
      </w:r>
      <w:r w:rsidR="000C5138">
        <w:tab/>
      </w:r>
      <w:r>
        <w:t>Interaction Delays and Age of Content</w:t>
      </w:r>
      <w:bookmarkEnd w:id="38"/>
    </w:p>
    <w:p w14:paraId="47CF2752" w14:textId="29419AE2" w:rsidR="000919C8" w:rsidRDefault="000919C8" w:rsidP="000919C8">
      <w:r>
        <w:t xml:space="preserve">Beyond the </w:t>
      </w:r>
      <w:r w:rsidR="002D4F03">
        <w:t xml:space="preserve">sense </w:t>
      </w:r>
      <w:r>
        <w:t xml:space="preserve">of presence and </w:t>
      </w:r>
      <w:r w:rsidR="00C7387D">
        <w:t>immersiveness</w:t>
      </w:r>
      <w:r>
        <w:t xml:space="preserve">, the age of the content and user </w:t>
      </w:r>
      <w:r w:rsidR="00C7387D">
        <w:t>interaction delay</w:t>
      </w:r>
      <w:r>
        <w:t xml:space="preserve"> are of the uttermost importance for</w:t>
      </w:r>
      <w:r w:rsidR="0044171F">
        <w:t xml:space="preserve"> immersive and non-immersive </w:t>
      </w:r>
      <w:r w:rsidR="00C7387D">
        <w:t>interactive</w:t>
      </w:r>
      <w:r w:rsidR="0044171F">
        <w:t xml:space="preserve"> experiences, i.e. experiences for which the user interaction with the scene impacts the content of </w:t>
      </w:r>
      <w:r w:rsidR="00040BDF">
        <w:t>scene</w:t>
      </w:r>
      <w:r w:rsidR="00C7387D">
        <w:t xml:space="preserve"> (such as online gaming)</w:t>
      </w:r>
      <w:r>
        <w:t xml:space="preserve">. </w:t>
      </w:r>
    </w:p>
    <w:p w14:paraId="16656522" w14:textId="5805E3E3" w:rsidR="000919C8" w:rsidRDefault="000919C8" w:rsidP="000919C8">
      <w:r w:rsidRPr="002820E6">
        <w:rPr>
          <w:b/>
        </w:rPr>
        <w:t>User interaction delay</w:t>
      </w:r>
      <w:r>
        <w:t xml:space="preserve"> is defined as the time duration between the moment at which a user action is initiated and the time such </w:t>
      </w:r>
      <w:r w:rsidR="00C7387D">
        <w:t xml:space="preserve">an </w:t>
      </w:r>
      <w:r>
        <w:t xml:space="preserve">action is taken into account by the content creation </w:t>
      </w:r>
      <w:r w:rsidR="000230C2">
        <w:t>engine</w:t>
      </w:r>
      <w:r>
        <w:t>. In the context of gaming, this is the time between the moment the user interacts with the game and the moment at which the game engine processes such a player response.</w:t>
      </w:r>
    </w:p>
    <w:p w14:paraId="2B3C5E74" w14:textId="4CEEE0A9" w:rsidR="006517BD" w:rsidRDefault="006517BD" w:rsidP="000919C8">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4AE57EED" w14:textId="7ADCF81F" w:rsidR="000919C8" w:rsidRDefault="000919C8" w:rsidP="000919C8">
      <w:r w:rsidRPr="00A62A3A">
        <w:t xml:space="preserve">The </w:t>
      </w:r>
      <w:r w:rsidRPr="00A62A3A">
        <w:rPr>
          <w:b/>
        </w:rPr>
        <w:t>roundtrip interaction delay</w:t>
      </w:r>
      <w:r w:rsidRPr="00A62A3A">
        <w:t xml:space="preserve"> is therefore the sum of the </w:t>
      </w:r>
      <w:r w:rsidR="0094408D" w:rsidRPr="002D4F03">
        <w:rPr>
          <w:i/>
          <w:iCs/>
        </w:rPr>
        <w:t>A</w:t>
      </w:r>
      <w:r w:rsidRPr="002D4F03">
        <w:rPr>
          <w:i/>
          <w:iCs/>
        </w:rPr>
        <w:t>ge</w:t>
      </w:r>
      <w:r w:rsidR="0094408D" w:rsidRPr="002D4F03">
        <w:rPr>
          <w:i/>
          <w:iCs/>
        </w:rPr>
        <w:t xml:space="preserve"> of Content</w:t>
      </w:r>
      <w:r w:rsidRPr="00A62A3A">
        <w:t xml:space="preserve"> and the </w:t>
      </w:r>
      <w:r w:rsidR="00C7387D" w:rsidRPr="00ED7045">
        <w:rPr>
          <w:i/>
        </w:rPr>
        <w:t>User Interaction Delay</w:t>
      </w:r>
      <w:r w:rsidRPr="00A62A3A">
        <w:t xml:space="preserve">. </w:t>
      </w:r>
      <w:r w:rsidR="00821202" w:rsidRPr="00A62A3A">
        <w:t xml:space="preserve">If part of the rendering is done on </w:t>
      </w:r>
      <w:r w:rsidR="00A05801" w:rsidRPr="00A62A3A">
        <w:t xml:space="preserve">an XR server and the service produces a frame buffer </w:t>
      </w:r>
      <w:r w:rsidR="00C042C1" w:rsidRPr="00A62A3A">
        <w:t xml:space="preserve">as rendering result of the </w:t>
      </w:r>
      <w:r w:rsidR="00530922" w:rsidRPr="00A62A3A">
        <w:t xml:space="preserve">state of the content, then for </w:t>
      </w:r>
      <w:r w:rsidR="00826E6F" w:rsidRPr="00A62A3A">
        <w:t>raster</w:t>
      </w:r>
      <w:r w:rsidR="009E2A41" w:rsidRPr="00A62A3A">
        <w:t>-based split rendering</w:t>
      </w:r>
      <w:r w:rsidR="006D491C" w:rsidRPr="00A62A3A">
        <w:t xml:space="preserve"> (</w:t>
      </w:r>
      <w:r w:rsidR="006D491C" w:rsidRPr="00ED7045">
        <w:t>as defined in clause 6.</w:t>
      </w:r>
      <w:r w:rsidR="00AC7FEA" w:rsidRPr="00ED7045">
        <w:t>2.5</w:t>
      </w:r>
      <w:r w:rsidR="00AC7FEA" w:rsidRPr="00A62A3A">
        <w:t>)</w:t>
      </w:r>
      <w:r w:rsidR="009F52E1" w:rsidRPr="00A62A3A">
        <w:t xml:space="preserve"> in </w:t>
      </w:r>
      <w:r w:rsidRPr="00A62A3A">
        <w:t xml:space="preserve">cloud gaming applications, the following processes contribute to such </w:t>
      </w:r>
      <w:r w:rsidR="009F52E1" w:rsidRPr="00A62A3A">
        <w:t xml:space="preserve">a </w:t>
      </w:r>
      <w:r w:rsidRPr="00A62A3A">
        <w:t>delay:</w:t>
      </w:r>
    </w:p>
    <w:p w14:paraId="61431F11" w14:textId="10CDAEB9"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 xml:space="preserve">User </w:t>
      </w:r>
      <w:r w:rsidR="00C51F68">
        <w:rPr>
          <w:rFonts w:ascii="Times New Roman" w:hAnsi="Times New Roman"/>
          <w:sz w:val="20"/>
          <w:szCs w:val="18"/>
        </w:rPr>
        <w:t>Interaction Delay</w:t>
      </w:r>
    </w:p>
    <w:p w14:paraId="670BA843" w14:textId="77777777" w:rsidR="000919C8" w:rsidRPr="00D72CDF"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c</w:t>
      </w:r>
      <w:r w:rsidRPr="00D72CDF">
        <w:rPr>
          <w:rFonts w:ascii="Times New Roman" w:hAnsi="Times New Roman"/>
          <w:sz w:val="20"/>
          <w:szCs w:val="18"/>
        </w:rPr>
        <w:t>apture of user interaction</w:t>
      </w:r>
      <w:r>
        <w:rPr>
          <w:rFonts w:ascii="Times New Roman" w:hAnsi="Times New Roman"/>
          <w:sz w:val="20"/>
          <w:szCs w:val="18"/>
        </w:rPr>
        <w:t xml:space="preserve"> in game client,</w:t>
      </w:r>
    </w:p>
    <w:p w14:paraId="4543116B" w14:textId="7EC9A213" w:rsidR="000919C8" w:rsidRDefault="000919C8" w:rsidP="000919C8">
      <w:pPr>
        <w:pStyle w:val="ListParagraph"/>
        <w:numPr>
          <w:ilvl w:val="1"/>
          <w:numId w:val="113"/>
        </w:numPr>
        <w:rPr>
          <w:rFonts w:ascii="Times New Roman" w:hAnsi="Times New Roman"/>
          <w:sz w:val="20"/>
          <w:szCs w:val="18"/>
        </w:rPr>
      </w:pPr>
      <w:r w:rsidRPr="00D72CDF">
        <w:rPr>
          <w:rFonts w:ascii="Times New Roman" w:hAnsi="Times New Roman"/>
          <w:sz w:val="20"/>
          <w:szCs w:val="18"/>
        </w:rPr>
        <w:t>delivery of user interaction to the game engine</w:t>
      </w:r>
      <w:r w:rsidR="007826C1">
        <w:rPr>
          <w:rFonts w:ascii="Times New Roman" w:hAnsi="Times New Roman"/>
          <w:sz w:val="20"/>
          <w:szCs w:val="18"/>
        </w:rPr>
        <w:t xml:space="preserve">, i.e. to the </w:t>
      </w:r>
      <w:r w:rsidRPr="00D72CDF">
        <w:rPr>
          <w:rFonts w:ascii="Times New Roman" w:hAnsi="Times New Roman"/>
          <w:sz w:val="20"/>
          <w:szCs w:val="18"/>
        </w:rPr>
        <w:t>server</w:t>
      </w:r>
      <w:r>
        <w:rPr>
          <w:rFonts w:ascii="Times New Roman" w:hAnsi="Times New Roman"/>
          <w:sz w:val="20"/>
          <w:szCs w:val="18"/>
        </w:rPr>
        <w:t xml:space="preserve"> (aka network delay),</w:t>
      </w:r>
    </w:p>
    <w:p w14:paraId="3900121C"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processing of user interaction by the game engine/server,</w:t>
      </w:r>
    </w:p>
    <w:p w14:paraId="52C386A6" w14:textId="3DB49B6A"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 xml:space="preserve">Age of </w:t>
      </w:r>
      <w:r w:rsidR="00C51F68">
        <w:rPr>
          <w:rFonts w:ascii="Times New Roman" w:hAnsi="Times New Roman"/>
          <w:sz w:val="20"/>
          <w:szCs w:val="18"/>
        </w:rPr>
        <w:t>Content</w:t>
      </w:r>
    </w:p>
    <w:p w14:paraId="32117D46" w14:textId="0C96765D"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 xml:space="preserve">creation of </w:t>
      </w:r>
      <w:r w:rsidR="00C17419">
        <w:rPr>
          <w:rFonts w:ascii="Times New Roman" w:hAnsi="Times New Roman"/>
          <w:sz w:val="20"/>
          <w:szCs w:val="18"/>
        </w:rPr>
        <w:t>one</w:t>
      </w:r>
      <w:r w:rsidR="00E81D33">
        <w:rPr>
          <w:rFonts w:ascii="Times New Roman" w:hAnsi="Times New Roman"/>
          <w:sz w:val="20"/>
          <w:szCs w:val="18"/>
        </w:rPr>
        <w:t xml:space="preserve"> or several</w:t>
      </w:r>
      <w:r w:rsidR="00C17419">
        <w:rPr>
          <w:rFonts w:ascii="Times New Roman" w:hAnsi="Times New Roman"/>
          <w:sz w:val="20"/>
          <w:szCs w:val="18"/>
        </w:rPr>
        <w:t xml:space="preserve"> </w:t>
      </w:r>
      <w:r>
        <w:rPr>
          <w:rFonts w:ascii="Times New Roman" w:hAnsi="Times New Roman"/>
          <w:sz w:val="20"/>
          <w:szCs w:val="18"/>
        </w:rPr>
        <w:t>video buffer</w:t>
      </w:r>
      <w:r w:rsidR="00E81D33">
        <w:rPr>
          <w:rFonts w:ascii="Times New Roman" w:hAnsi="Times New Roman"/>
          <w:sz w:val="20"/>
          <w:szCs w:val="18"/>
        </w:rPr>
        <w:t>s (e.g. one</w:t>
      </w:r>
      <w:r w:rsidR="00C17419">
        <w:rPr>
          <w:rFonts w:ascii="Times New Roman" w:hAnsi="Times New Roman"/>
          <w:sz w:val="20"/>
          <w:szCs w:val="18"/>
        </w:rPr>
        <w:t xml:space="preserve"> for </w:t>
      </w:r>
      <w:r w:rsidR="00E81D33">
        <w:rPr>
          <w:rFonts w:ascii="Times New Roman" w:hAnsi="Times New Roman"/>
          <w:sz w:val="20"/>
          <w:szCs w:val="18"/>
        </w:rPr>
        <w:t xml:space="preserve">each </w:t>
      </w:r>
      <w:r w:rsidR="00C17419">
        <w:rPr>
          <w:rFonts w:ascii="Times New Roman" w:hAnsi="Times New Roman"/>
          <w:sz w:val="20"/>
          <w:szCs w:val="18"/>
        </w:rPr>
        <w:t>eye</w:t>
      </w:r>
      <w:r w:rsidR="00E81D33">
        <w:rPr>
          <w:rFonts w:ascii="Times New Roman" w:hAnsi="Times New Roman"/>
          <w:sz w:val="20"/>
          <w:szCs w:val="18"/>
        </w:rPr>
        <w:t>)</w:t>
      </w:r>
      <w:r>
        <w:rPr>
          <w:rFonts w:ascii="Times New Roman" w:hAnsi="Times New Roman"/>
          <w:sz w:val="20"/>
          <w:szCs w:val="18"/>
        </w:rPr>
        <w:t xml:space="preserve"> by the game engine/server,</w:t>
      </w:r>
    </w:p>
    <w:p w14:paraId="63FFC0A4" w14:textId="7D56C9C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encoding of the video buffer</w:t>
      </w:r>
      <w:r w:rsidR="00B55168">
        <w:rPr>
          <w:rFonts w:ascii="Times New Roman" w:hAnsi="Times New Roman"/>
          <w:sz w:val="20"/>
          <w:szCs w:val="18"/>
        </w:rPr>
        <w:t>s</w:t>
      </w:r>
      <w:r>
        <w:rPr>
          <w:rFonts w:ascii="Times New Roman" w:hAnsi="Times New Roman"/>
          <w:sz w:val="20"/>
          <w:szCs w:val="18"/>
        </w:rPr>
        <w:t xml:space="preserve"> into a video stream frame,</w:t>
      </w:r>
    </w:p>
    <w:p w14:paraId="658E4817" w14:textId="54BB11CA"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delivery of the video frame to the game client (a</w:t>
      </w:r>
      <w:r w:rsidR="00C51F68">
        <w:rPr>
          <w:rFonts w:ascii="Times New Roman" w:hAnsi="Times New Roman"/>
          <w:sz w:val="20"/>
          <w:szCs w:val="18"/>
        </w:rPr>
        <w:t>.</w:t>
      </w:r>
      <w:r>
        <w:rPr>
          <w:rFonts w:ascii="Times New Roman" w:hAnsi="Times New Roman"/>
          <w:sz w:val="20"/>
          <w:szCs w:val="18"/>
        </w:rPr>
        <w:t>k</w:t>
      </w:r>
      <w:r w:rsidR="00C51F68">
        <w:rPr>
          <w:rFonts w:ascii="Times New Roman" w:hAnsi="Times New Roman"/>
          <w:sz w:val="20"/>
          <w:szCs w:val="18"/>
        </w:rPr>
        <w:t>.</w:t>
      </w:r>
      <w:r>
        <w:rPr>
          <w:rFonts w:ascii="Times New Roman" w:hAnsi="Times New Roman"/>
          <w:sz w:val="20"/>
          <w:szCs w:val="18"/>
        </w:rPr>
        <w:t>a</w:t>
      </w:r>
      <w:r w:rsidR="00C51F68">
        <w:rPr>
          <w:rFonts w:ascii="Times New Roman" w:hAnsi="Times New Roman"/>
          <w:sz w:val="20"/>
          <w:szCs w:val="18"/>
        </w:rPr>
        <w:t>.</w:t>
      </w:r>
      <w:r>
        <w:rPr>
          <w:rFonts w:ascii="Times New Roman" w:hAnsi="Times New Roman"/>
          <w:sz w:val="20"/>
          <w:szCs w:val="18"/>
        </w:rPr>
        <w:t xml:space="preserve"> network delay),</w:t>
      </w:r>
    </w:p>
    <w:p w14:paraId="1E708581"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decoding of the video frame by the game client,</w:t>
      </w:r>
    </w:p>
    <w:p w14:paraId="5DBE75F6" w14:textId="27A65BE2" w:rsidR="000919C8" w:rsidRPr="00A47F15" w:rsidRDefault="000919C8" w:rsidP="000919C8">
      <w:pPr>
        <w:pStyle w:val="ListParagraph"/>
        <w:numPr>
          <w:ilvl w:val="1"/>
          <w:numId w:val="113"/>
        </w:numPr>
        <w:rPr>
          <w:szCs w:val="18"/>
        </w:rPr>
      </w:pPr>
      <w:r>
        <w:rPr>
          <w:rFonts w:ascii="Times New Roman" w:hAnsi="Times New Roman"/>
          <w:sz w:val="20"/>
          <w:szCs w:val="18"/>
        </w:rPr>
        <w:t>presentation of the video frame to the user (a</w:t>
      </w:r>
      <w:r w:rsidR="00C51F68">
        <w:rPr>
          <w:rFonts w:ascii="Times New Roman" w:hAnsi="Times New Roman"/>
          <w:sz w:val="20"/>
          <w:szCs w:val="18"/>
        </w:rPr>
        <w:t>.</w:t>
      </w:r>
      <w:r>
        <w:rPr>
          <w:rFonts w:ascii="Times New Roman" w:hAnsi="Times New Roman"/>
          <w:sz w:val="20"/>
          <w:szCs w:val="18"/>
        </w:rPr>
        <w:t>k</w:t>
      </w:r>
      <w:r w:rsidR="00C51F68">
        <w:rPr>
          <w:rFonts w:ascii="Times New Roman" w:hAnsi="Times New Roman"/>
          <w:sz w:val="20"/>
          <w:szCs w:val="18"/>
        </w:rPr>
        <w:t>.</w:t>
      </w:r>
      <w:r>
        <w:rPr>
          <w:rFonts w:ascii="Times New Roman" w:hAnsi="Times New Roman"/>
          <w:sz w:val="20"/>
          <w:szCs w:val="18"/>
        </w:rPr>
        <w:t>a</w:t>
      </w:r>
      <w:r w:rsidR="00C51F68">
        <w:rPr>
          <w:rFonts w:ascii="Times New Roman" w:hAnsi="Times New Roman"/>
          <w:sz w:val="20"/>
          <w:szCs w:val="18"/>
        </w:rPr>
        <w:t>.</w:t>
      </w:r>
      <w:r>
        <w:rPr>
          <w:rFonts w:ascii="Times New Roman" w:hAnsi="Times New Roman"/>
          <w:sz w:val="20"/>
          <w:szCs w:val="18"/>
        </w:rPr>
        <w:t xml:space="preserve"> framerate delay).</w:t>
      </w:r>
    </w:p>
    <w:p w14:paraId="6EC03EDF" w14:textId="79D8A97A" w:rsidR="000919C8" w:rsidRDefault="000919C8" w:rsidP="000919C8">
      <w:pPr>
        <w:rPr>
          <w:rFonts w:cs="Arial"/>
        </w:rPr>
      </w:pPr>
      <w:r>
        <w:t xml:space="preserve">For gaming, </w:t>
      </w:r>
      <w:r>
        <w:rPr>
          <w:rFonts w:cs="Arial"/>
        </w:rPr>
        <w:t>f</w:t>
      </w:r>
      <w:r w:rsidRPr="00C05C6E">
        <w:rPr>
          <w:rFonts w:cs="Arial"/>
        </w:rPr>
        <w:t xml:space="preserve">or example, </w:t>
      </w:r>
      <w:r w:rsidR="0044279F">
        <w:rPr>
          <w:rFonts w:cs="Arial"/>
        </w:rPr>
        <w:t>references</w:t>
      </w:r>
      <w:r w:rsidRPr="00C05C6E">
        <w:rPr>
          <w:rFonts w:cs="Arial"/>
        </w:rPr>
        <w:t xml:space="preserve"> </w:t>
      </w:r>
      <w:r>
        <w:rPr>
          <w:rFonts w:cs="Arial"/>
        </w:rPr>
        <w:t>[</w:t>
      </w:r>
      <w:r w:rsidR="00046D29">
        <w:rPr>
          <w:rFonts w:cs="Arial"/>
        </w:rPr>
        <w:t>19</w:t>
      </w:r>
      <w:r>
        <w:rPr>
          <w:rFonts w:cs="Arial"/>
        </w:rPr>
        <w:t>]</w:t>
      </w:r>
      <w:r w:rsidR="00C51F68">
        <w:rPr>
          <w:rFonts w:cs="Arial"/>
        </w:rPr>
        <w:t xml:space="preserve"> and </w:t>
      </w:r>
      <w:r w:rsidRPr="00C05C6E">
        <w:rPr>
          <w:rFonts w:cs="Arial"/>
        </w:rPr>
        <w:t>[</w:t>
      </w:r>
      <w:r w:rsidR="00046D29">
        <w:rPr>
          <w:rFonts w:cs="Arial"/>
        </w:rPr>
        <w:t>20</w:t>
      </w:r>
      <w:r w:rsidRPr="00C05C6E">
        <w:rPr>
          <w:rFonts w:cs="Arial"/>
        </w:rPr>
        <w:t xml:space="preserve">] provide </w:t>
      </w:r>
      <w:r>
        <w:rPr>
          <w:rFonts w:cs="Arial"/>
        </w:rPr>
        <w:t xml:space="preserve">interaction </w:t>
      </w:r>
      <w:r w:rsidRPr="00C05C6E">
        <w:rPr>
          <w:rFonts w:cs="Arial"/>
        </w:rPr>
        <w:t xml:space="preserve">delay </w:t>
      </w:r>
      <w:r>
        <w:rPr>
          <w:rFonts w:cs="Arial"/>
        </w:rPr>
        <w:t xml:space="preserve">tolerance </w:t>
      </w:r>
      <w:r w:rsidRPr="00C05C6E">
        <w:rPr>
          <w:rFonts w:cs="Arial"/>
        </w:rPr>
        <w:t>thresholds per game type</w:t>
      </w:r>
      <w:r w:rsidR="00C51F68">
        <w:rPr>
          <w:rFonts w:cs="Arial"/>
        </w:rPr>
        <w:t xml:space="preserve"> illustrated</w:t>
      </w:r>
      <w:r w:rsidRPr="00C05C6E">
        <w:rPr>
          <w:rFonts w:cs="Arial"/>
        </w:rPr>
        <w:t xml:space="preserve"> in </w:t>
      </w:r>
      <w:r w:rsidR="002D4F03">
        <w:rPr>
          <w:rFonts w:cs="Arial"/>
        </w:rPr>
        <w:t>T</w:t>
      </w:r>
      <w:r w:rsidR="002D4F03" w:rsidRPr="00C05C6E">
        <w:rPr>
          <w:rFonts w:cs="Arial"/>
        </w:rPr>
        <w:t xml:space="preserve">able </w:t>
      </w:r>
      <w:r w:rsidR="004B7D78">
        <w:rPr>
          <w:rFonts w:cs="Arial"/>
        </w:rPr>
        <w:t>4.2.2</w:t>
      </w:r>
      <w:r>
        <w:rPr>
          <w:rFonts w:cs="Arial"/>
        </w:rPr>
        <w:t>-1.</w:t>
      </w:r>
      <w:r w:rsidR="006A105E">
        <w:rPr>
          <w:rFonts w:cs="Arial"/>
        </w:rPr>
        <w:t xml:space="preserve"> Note that this </w:t>
      </w:r>
      <w:r w:rsidR="00D24DA3">
        <w:rPr>
          <w:rFonts w:cs="Arial"/>
        </w:rPr>
        <w:t xml:space="preserve">Interaction delay refers to </w:t>
      </w:r>
      <w:r w:rsidR="00C51F68">
        <w:rPr>
          <w:rFonts w:cs="Arial"/>
        </w:rPr>
        <w:t xml:space="preserve">the </w:t>
      </w:r>
      <w:r w:rsidR="00D24DA3">
        <w:rPr>
          <w:rFonts w:cs="Arial"/>
        </w:rPr>
        <w:t>roundtrip interaction delay</w:t>
      </w:r>
      <w:r w:rsidR="00C51F68">
        <w:rPr>
          <w:rFonts w:cs="Arial"/>
        </w:rPr>
        <w:t xml:space="preserve"> as defined above</w:t>
      </w:r>
      <w:r w:rsidR="00D24DA3">
        <w:rPr>
          <w:rFonts w:cs="Arial"/>
        </w:rPr>
        <w:t>.</w:t>
      </w:r>
    </w:p>
    <w:p w14:paraId="6038EF6A" w14:textId="71663202" w:rsidR="000919C8" w:rsidRPr="00ED7045" w:rsidRDefault="000919C8" w:rsidP="00ED7045">
      <w:pPr>
        <w:pStyle w:val="TF"/>
      </w:pPr>
      <w:r w:rsidRPr="00ED7045">
        <w:t xml:space="preserve">Table </w:t>
      </w:r>
      <w:r w:rsidR="004B7D78" w:rsidRPr="00ED7045">
        <w:t>4.2.2</w:t>
      </w:r>
      <w:r w:rsidRPr="00ED7045">
        <w:t>-1</w:t>
      </w:r>
      <w:r w:rsidR="00C51F68" w:rsidRPr="00ED7045">
        <w:t>:</w:t>
      </w:r>
      <w:r w:rsidRPr="00ED7045">
        <w:t xml:space="preserve"> </w:t>
      </w:r>
      <w:r>
        <w:t xml:space="preserve">Interaction </w:t>
      </w:r>
      <w:r w:rsidRPr="00C05C6E">
        <w:t xml:space="preserve">delay </w:t>
      </w:r>
      <w:r>
        <w:t xml:space="preserve">tolerance </w:t>
      </w:r>
      <w:r w:rsidRPr="00ED7045">
        <w:t>in traditional gaming (from [</w:t>
      </w:r>
      <w:r w:rsidR="002D4F03" w:rsidRPr="00ED7045">
        <w:t>19</w:t>
      </w:r>
      <w:r w:rsidRPr="00ED704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363026">
        <w:trPr>
          <w:jc w:val="center"/>
        </w:trPr>
        <w:tc>
          <w:tcPr>
            <w:tcW w:w="3163" w:type="dxa"/>
            <w:shd w:val="clear" w:color="auto" w:fill="auto"/>
          </w:tcPr>
          <w:p w14:paraId="03459FD6" w14:textId="77777777" w:rsidR="000919C8" w:rsidRPr="00AB3936" w:rsidRDefault="000919C8" w:rsidP="00CF3E76">
            <w:pPr>
              <w:rPr>
                <w:rFonts w:eastAsia="SimSun"/>
              </w:rPr>
            </w:pPr>
            <w:r w:rsidRPr="00AB3936">
              <w:rPr>
                <w:rFonts w:eastAsia="SimSun"/>
              </w:rPr>
              <w:t>Example game type</w:t>
            </w:r>
          </w:p>
        </w:tc>
        <w:tc>
          <w:tcPr>
            <w:tcW w:w="3163" w:type="dxa"/>
            <w:shd w:val="clear" w:color="auto" w:fill="auto"/>
          </w:tcPr>
          <w:p w14:paraId="21117E8E" w14:textId="77777777" w:rsidR="000919C8" w:rsidRPr="00AB3936" w:rsidRDefault="000919C8" w:rsidP="00CF3E76">
            <w:pPr>
              <w:rPr>
                <w:rFonts w:eastAsia="SimSun"/>
              </w:rPr>
            </w:pPr>
            <w:r w:rsidRPr="00AB3936">
              <w:rPr>
                <w:rFonts w:eastAsia="SimSun"/>
              </w:rPr>
              <w:t>Perspective</w:t>
            </w:r>
          </w:p>
        </w:tc>
        <w:tc>
          <w:tcPr>
            <w:tcW w:w="3163" w:type="dxa"/>
            <w:shd w:val="clear" w:color="auto" w:fill="auto"/>
          </w:tcPr>
          <w:p w14:paraId="3730CEB4" w14:textId="77777777" w:rsidR="000919C8" w:rsidRPr="00AB3936" w:rsidRDefault="000919C8" w:rsidP="00CF3E76">
            <w:pPr>
              <w:rPr>
                <w:rFonts w:eastAsia="SimSun"/>
              </w:rPr>
            </w:pPr>
            <w:r w:rsidRPr="00AB3936">
              <w:rPr>
                <w:rFonts w:eastAsia="SimSun"/>
              </w:rPr>
              <w:t xml:space="preserve">Delay </w:t>
            </w:r>
            <w:r>
              <w:rPr>
                <w:rFonts w:eastAsia="SimSun"/>
              </w:rPr>
              <w:t>tolerance</w:t>
            </w:r>
          </w:p>
        </w:tc>
      </w:tr>
      <w:tr w:rsidR="000919C8" w:rsidRPr="00C05C6E" w14:paraId="77BF2803" w14:textId="77777777" w:rsidTr="00363026">
        <w:trPr>
          <w:jc w:val="center"/>
        </w:trPr>
        <w:tc>
          <w:tcPr>
            <w:tcW w:w="3163" w:type="dxa"/>
            <w:shd w:val="clear" w:color="auto" w:fill="auto"/>
          </w:tcPr>
          <w:p w14:paraId="6E16B2D5" w14:textId="77777777" w:rsidR="000919C8" w:rsidRPr="00AB3936" w:rsidRDefault="000919C8" w:rsidP="00CF3E76">
            <w:pPr>
              <w:rPr>
                <w:rFonts w:eastAsia="SimSun"/>
              </w:rPr>
            </w:pPr>
            <w:r w:rsidRPr="00AB3936">
              <w:rPr>
                <w:rFonts w:eastAsia="SimSun"/>
              </w:rPr>
              <w:t>First person shooter (FPS)</w:t>
            </w:r>
          </w:p>
        </w:tc>
        <w:tc>
          <w:tcPr>
            <w:tcW w:w="3163" w:type="dxa"/>
            <w:shd w:val="clear" w:color="auto" w:fill="auto"/>
          </w:tcPr>
          <w:p w14:paraId="77D7823F" w14:textId="77777777" w:rsidR="000919C8" w:rsidRPr="00AB3936" w:rsidRDefault="000919C8" w:rsidP="00CF3E76">
            <w:pPr>
              <w:rPr>
                <w:rFonts w:eastAsia="SimSun"/>
              </w:rPr>
            </w:pPr>
            <w:r w:rsidRPr="00AB3936">
              <w:rPr>
                <w:rFonts w:eastAsia="SimSun"/>
              </w:rPr>
              <w:t>First person</w:t>
            </w:r>
          </w:p>
        </w:tc>
        <w:tc>
          <w:tcPr>
            <w:tcW w:w="3163" w:type="dxa"/>
            <w:shd w:val="clear" w:color="auto" w:fill="auto"/>
          </w:tcPr>
          <w:p w14:paraId="21ACA83E" w14:textId="77777777" w:rsidR="000919C8" w:rsidRPr="00AB3936" w:rsidRDefault="000919C8" w:rsidP="00CF3E76">
            <w:pPr>
              <w:rPr>
                <w:rFonts w:eastAsia="SimSun"/>
              </w:rPr>
            </w:pPr>
            <w:r w:rsidRPr="00AB3936">
              <w:rPr>
                <w:rFonts w:eastAsia="SimSun"/>
              </w:rPr>
              <w:t>100 ms</w:t>
            </w:r>
          </w:p>
        </w:tc>
      </w:tr>
      <w:tr w:rsidR="000919C8" w:rsidRPr="00C05C6E" w14:paraId="3FF3062B" w14:textId="77777777" w:rsidTr="00363026">
        <w:trPr>
          <w:jc w:val="center"/>
        </w:trPr>
        <w:tc>
          <w:tcPr>
            <w:tcW w:w="3163" w:type="dxa"/>
            <w:shd w:val="clear" w:color="auto" w:fill="auto"/>
          </w:tcPr>
          <w:p w14:paraId="7B6F04F4" w14:textId="77777777" w:rsidR="000919C8" w:rsidRPr="00AB3936" w:rsidRDefault="000919C8" w:rsidP="00CF3E76">
            <w:pPr>
              <w:rPr>
                <w:rFonts w:eastAsia="SimSun"/>
              </w:rPr>
            </w:pPr>
            <w:r w:rsidRPr="00AB3936">
              <w:rPr>
                <w:rFonts w:eastAsia="SimSun"/>
              </w:rPr>
              <w:t>Role playing game (RPG)</w:t>
            </w:r>
          </w:p>
        </w:tc>
        <w:tc>
          <w:tcPr>
            <w:tcW w:w="3163" w:type="dxa"/>
            <w:shd w:val="clear" w:color="auto" w:fill="auto"/>
          </w:tcPr>
          <w:p w14:paraId="6D1E0D3C" w14:textId="77777777" w:rsidR="000919C8" w:rsidRPr="00AB3936" w:rsidRDefault="000919C8" w:rsidP="00CF3E76">
            <w:pPr>
              <w:rPr>
                <w:rFonts w:eastAsia="SimSun"/>
              </w:rPr>
            </w:pPr>
            <w:r w:rsidRPr="00AB3936">
              <w:rPr>
                <w:rFonts w:eastAsia="SimSun"/>
              </w:rPr>
              <w:t>Third person</w:t>
            </w:r>
          </w:p>
        </w:tc>
        <w:tc>
          <w:tcPr>
            <w:tcW w:w="3163" w:type="dxa"/>
            <w:shd w:val="clear" w:color="auto" w:fill="auto"/>
          </w:tcPr>
          <w:p w14:paraId="34EE95BB" w14:textId="77777777" w:rsidR="000919C8" w:rsidRPr="00AB3936" w:rsidRDefault="000919C8" w:rsidP="00CF3E76">
            <w:pPr>
              <w:rPr>
                <w:rFonts w:eastAsia="SimSun"/>
              </w:rPr>
            </w:pPr>
            <w:r w:rsidRPr="00AB3936">
              <w:rPr>
                <w:rFonts w:eastAsia="SimSun"/>
              </w:rPr>
              <w:t>500 ms</w:t>
            </w:r>
          </w:p>
        </w:tc>
      </w:tr>
      <w:tr w:rsidR="000919C8" w:rsidRPr="00C05C6E" w14:paraId="04042CEB" w14:textId="77777777" w:rsidTr="00363026">
        <w:trPr>
          <w:jc w:val="center"/>
        </w:trPr>
        <w:tc>
          <w:tcPr>
            <w:tcW w:w="3163" w:type="dxa"/>
            <w:shd w:val="clear" w:color="auto" w:fill="auto"/>
          </w:tcPr>
          <w:p w14:paraId="6940744A" w14:textId="77777777" w:rsidR="000919C8" w:rsidRPr="00AB3936" w:rsidRDefault="000919C8" w:rsidP="00CF3E76">
            <w:pPr>
              <w:rPr>
                <w:rFonts w:eastAsia="SimSun"/>
              </w:rPr>
            </w:pPr>
            <w:r w:rsidRPr="00AB3936">
              <w:rPr>
                <w:rFonts w:eastAsia="SimSun"/>
              </w:rPr>
              <w:t>Real-time strategy (RTS)</w:t>
            </w:r>
          </w:p>
        </w:tc>
        <w:tc>
          <w:tcPr>
            <w:tcW w:w="3163" w:type="dxa"/>
            <w:shd w:val="clear" w:color="auto" w:fill="auto"/>
          </w:tcPr>
          <w:p w14:paraId="68BA1E76" w14:textId="77777777" w:rsidR="000919C8" w:rsidRPr="00AB3936" w:rsidRDefault="000919C8" w:rsidP="00CF3E76">
            <w:pPr>
              <w:rPr>
                <w:rFonts w:eastAsia="SimSun"/>
              </w:rPr>
            </w:pPr>
            <w:r w:rsidRPr="00AB3936">
              <w:rPr>
                <w:rFonts w:eastAsia="SimSun"/>
              </w:rPr>
              <w:t>Omnipresent</w:t>
            </w:r>
          </w:p>
        </w:tc>
        <w:tc>
          <w:tcPr>
            <w:tcW w:w="3163" w:type="dxa"/>
            <w:shd w:val="clear" w:color="auto" w:fill="auto"/>
          </w:tcPr>
          <w:p w14:paraId="472F7E11" w14:textId="77777777" w:rsidR="000919C8" w:rsidRPr="00AB3936" w:rsidRDefault="000919C8" w:rsidP="00CF3E76">
            <w:pPr>
              <w:rPr>
                <w:rFonts w:eastAsia="SimSun"/>
              </w:rPr>
            </w:pPr>
            <w:r w:rsidRPr="00AB3936">
              <w:rPr>
                <w:rFonts w:eastAsia="SimSun"/>
              </w:rPr>
              <w:t>1000 ms</w:t>
            </w:r>
          </w:p>
        </w:tc>
      </w:tr>
    </w:tbl>
    <w:p w14:paraId="2F3BE593" w14:textId="77777777" w:rsidR="000919C8" w:rsidRDefault="000919C8" w:rsidP="000919C8"/>
    <w:p w14:paraId="27E306B4" w14:textId="7869588F" w:rsidR="000919C8" w:rsidRDefault="000919C8" w:rsidP="000919C8">
      <w:r>
        <w:t>In [</w:t>
      </w:r>
      <w:r w:rsidR="00FD01CF">
        <w:t>21</w:t>
      </w:r>
      <w:r>
        <w:t>], the authors set up a 12 player</w:t>
      </w:r>
      <w:r w:rsidR="00C51F68">
        <w:t>s</w:t>
      </w:r>
      <w:r>
        <w:t xml:space="preserve"> match of Unreal Tournament 2003</w:t>
      </w:r>
      <w:r w:rsidR="00C51F68" w:rsidRPr="00ED7045">
        <w:rPr>
          <w:vertAlign w:val="superscript"/>
        </w:rPr>
        <w:t>TM</w:t>
      </w:r>
      <w:r>
        <w:t xml:space="preserve">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w:t>
      </w:r>
      <w:r w:rsidR="005816FA">
        <w:t xml:space="preserve">more than </w:t>
      </w:r>
      <w:r>
        <w:t xml:space="preserve">60ms of latency noticeably reduces both performance and experience of this game. </w:t>
      </w:r>
    </w:p>
    <w:p w14:paraId="4B84FA1C" w14:textId="583FBD95" w:rsidR="000919C8" w:rsidRDefault="000919C8" w:rsidP="000919C8">
      <w:r>
        <w:t>In general, it seems that 60 ms [18], or even 45 ms [</w:t>
      </w:r>
      <w:r w:rsidR="00701E7C">
        <w:t>22</w:t>
      </w:r>
      <w:r>
        <w:t xml:space="preserve">] are better estimates at how much latency is acceptable in the most fast-paced games than the traditionally quoted 100ms value. </w:t>
      </w:r>
    </w:p>
    <w:p w14:paraId="477BF264" w14:textId="7C774F98" w:rsidR="000919C8" w:rsidRDefault="000919C8" w:rsidP="000919C8">
      <w:r>
        <w:t xml:space="preserve">In other cases the latency of the content is for example determined by conversational delay thresholds. Typically, around 200ms </w:t>
      </w:r>
      <w:r w:rsidR="0051067B">
        <w:t xml:space="preserve">of latency </w:t>
      </w:r>
      <w:r w:rsidR="00054405">
        <w:t xml:space="preserve">is </w:t>
      </w:r>
      <w:r>
        <w:t>acceptable.</w:t>
      </w:r>
    </w:p>
    <w:p w14:paraId="790EC795" w14:textId="77777777" w:rsidR="000919C8" w:rsidRDefault="000919C8" w:rsidP="000919C8">
      <w:r>
        <w:t xml:space="preserve">Overall, different applications and use cases require different delay requirements and this phenomena should be considered. </w:t>
      </w:r>
    </w:p>
    <w:p w14:paraId="470B967D" w14:textId="4D66744D" w:rsidR="000919C8" w:rsidRDefault="000919C8" w:rsidP="000919C8">
      <w:r>
        <w:t>The four following categories are considered</w:t>
      </w:r>
      <w:r w:rsidR="00B00BF1">
        <w:t xml:space="preserve"> with respect to roundtrip interaction delay</w:t>
      </w:r>
      <w:r>
        <w:t>:</w:t>
      </w:r>
    </w:p>
    <w:p w14:paraId="229920E3" w14:textId="77777777" w:rsidR="000919C8" w:rsidRDefault="000919C8" w:rsidP="000919C8">
      <w:pPr>
        <w:numPr>
          <w:ilvl w:val="0"/>
          <w:numId w:val="7"/>
        </w:numPr>
      </w:pPr>
      <w:r>
        <w:t>Ultra-Low-Latency applications: roundtrip interaction delay threshold of at most 50ms latency.</w:t>
      </w:r>
    </w:p>
    <w:p w14:paraId="678F7862" w14:textId="77777777" w:rsidR="000919C8" w:rsidRDefault="000919C8" w:rsidP="000919C8">
      <w:pPr>
        <w:numPr>
          <w:ilvl w:val="0"/>
          <w:numId w:val="7"/>
        </w:numPr>
      </w:pPr>
      <w:r>
        <w:t>Low-Latency applications: roundtrip interaction delay threshold of at most 100ms latency.</w:t>
      </w:r>
    </w:p>
    <w:p w14:paraId="060A323A" w14:textId="77777777" w:rsidR="000919C8" w:rsidRDefault="000919C8" w:rsidP="000919C8">
      <w:pPr>
        <w:numPr>
          <w:ilvl w:val="0"/>
          <w:numId w:val="7"/>
        </w:numPr>
      </w:pPr>
      <w:r>
        <w:lastRenderedPageBreak/>
        <w:t>Moderate latency applications: roundtrip interaction delay threshold of at most 200ms latency.</w:t>
      </w:r>
    </w:p>
    <w:p w14:paraId="1CADFDCF" w14:textId="771B935E" w:rsidR="000919C8" w:rsidRPr="000919C8" w:rsidRDefault="000919C8" w:rsidP="000919C8">
      <w:pPr>
        <w:numPr>
          <w:ilvl w:val="0"/>
          <w:numId w:val="7"/>
        </w:numPr>
      </w:pPr>
      <w:r>
        <w:t>Non</w:t>
      </w:r>
      <w:r w:rsidR="0051067B">
        <w:t>-</w:t>
      </w:r>
      <w:r>
        <w:t xml:space="preserve"> critical</w:t>
      </w:r>
      <w:r w:rsidR="00AE177E">
        <w:t xml:space="preserve"> latency</w:t>
      </w:r>
      <w:r>
        <w:t xml:space="preserve"> applications: roundtrip interaction delay threshold higher than 200ms latency.</w:t>
      </w:r>
    </w:p>
    <w:p w14:paraId="4BEA1DFD" w14:textId="77777777" w:rsidR="00AF16CB" w:rsidRDefault="00AF16CB" w:rsidP="00AF16CB">
      <w:pPr>
        <w:pStyle w:val="Heading2"/>
      </w:pPr>
      <w:bookmarkStart w:id="39" w:name="_Toc23169699"/>
      <w:bookmarkStart w:id="40" w:name="_Toc33041945"/>
      <w:r>
        <w:t>4.3</w:t>
      </w:r>
      <w:r>
        <w:tab/>
        <w:t>XR Delivery in 5G S</w:t>
      </w:r>
      <w:bookmarkEnd w:id="39"/>
      <w:r>
        <w:t>ystem</w:t>
      </w:r>
      <w:bookmarkEnd w:id="40"/>
    </w:p>
    <w:p w14:paraId="6F8D543D" w14:textId="77777777" w:rsidR="00AF16CB" w:rsidRPr="007A6E04" w:rsidRDefault="00AF16CB" w:rsidP="00AF16CB">
      <w:pPr>
        <w:pStyle w:val="Heading3"/>
      </w:pPr>
      <w:bookmarkStart w:id="41" w:name="_Toc23169700"/>
      <w:bookmarkStart w:id="42" w:name="_Toc33041946"/>
      <w:r>
        <w:t>4.3.1</w:t>
      </w:r>
      <w:r>
        <w:tab/>
        <w:t>General Delivery Categories</w:t>
      </w:r>
      <w:bookmarkEnd w:id="41"/>
      <w:bookmarkEnd w:id="42"/>
    </w:p>
    <w:p w14:paraId="1BE5A67E" w14:textId="77777777" w:rsidR="00AF16CB" w:rsidRPr="00DB3790" w:rsidRDefault="00AF16CB" w:rsidP="00AF16CB">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73FACF5E" w14:textId="77777777" w:rsidR="00AF16CB" w:rsidRPr="00DB3790" w:rsidRDefault="00AF16CB" w:rsidP="00AF16CB">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4CD29C99"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w:t>
      </w:r>
      <w:r w:rsidR="00AE58D2">
        <w:t>XR Viewer P</w:t>
      </w:r>
      <w:r w:rsidR="00AE58D2" w:rsidRPr="00DB3790">
        <w:t xml:space="preserve">ose </w:t>
      </w:r>
      <w:r w:rsidRPr="00DB3790">
        <w:t xml:space="preserve">information. Different flavours of interaction exist, for example viewport adaptation, gaming events, etc. Interaction delay requirements may be different, ranging </w:t>
      </w:r>
      <w:r w:rsidR="00054405">
        <w:t xml:space="preserve">from </w:t>
      </w:r>
      <w:r w:rsidRPr="00DB3790">
        <w:t>immersive latency requirements to more static selection interaction</w:t>
      </w:r>
      <w:r w:rsidR="00054405">
        <w:t>s</w:t>
      </w:r>
      <w:r w:rsidRPr="00DB3790">
        <w:t>.</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3E01BCB1" w:rsidR="00AF16CB" w:rsidRPr="00DB3790" w:rsidRDefault="00AF16CB" w:rsidP="00AF16CB">
      <w:pPr>
        <w:pStyle w:val="B10"/>
      </w:pPr>
      <w:r w:rsidRPr="00DB3790">
        <w:rPr>
          <w:i/>
        </w:rPr>
        <w:t>-</w:t>
      </w:r>
      <w:r w:rsidRPr="00DB3790">
        <w:rPr>
          <w:i/>
        </w:rPr>
        <w:tab/>
        <w:t>Split</w:t>
      </w:r>
      <w:r w:rsidRPr="00DB3790">
        <w:t xml:space="preserve"> Compute/Rendering: Network functions </w:t>
      </w:r>
      <w:r>
        <w:t xml:space="preserve">run an XR engine to </w:t>
      </w:r>
      <w:r w:rsidRPr="00DB3790">
        <w:t>support processing</w:t>
      </w:r>
      <w:r w:rsidR="001A6313">
        <w:t xml:space="preserve"> and pre-rendering</w:t>
      </w:r>
      <w:r w:rsidRPr="00DB3790">
        <w:t xml:space="preserve"> of immersive scenes and the delivery is split into more than one connection, e.g. Split rendering, Edge Computing, etc. The latency and interaction requirements again depend on the use case and the architecture implementation</w:t>
      </w:r>
      <w:r w:rsidR="00E14FA5">
        <w:t>.</w:t>
      </w:r>
    </w:p>
    <w:p w14:paraId="0C6C150B" w14:textId="0CE526A1" w:rsidR="00AF16CB" w:rsidRDefault="00AF16CB" w:rsidP="00AF16CB">
      <w:r w:rsidRPr="00DB3790">
        <w:t xml:space="preserve">A more detailed analysis of architectures in the context of 5G is provided in clause </w:t>
      </w:r>
      <w:r w:rsidR="00B00BF1">
        <w:t>6</w:t>
      </w:r>
      <w:r w:rsidRPr="00DB3790">
        <w:t>.</w:t>
      </w:r>
    </w:p>
    <w:p w14:paraId="2970075C" w14:textId="77777777" w:rsidR="00AF16CB" w:rsidRDefault="00AF16CB" w:rsidP="00AF16CB">
      <w:pPr>
        <w:pStyle w:val="Heading3"/>
      </w:pPr>
      <w:bookmarkStart w:id="43" w:name="_Toc23169701"/>
      <w:bookmarkStart w:id="44" w:name="_Toc33041947"/>
      <w:r>
        <w:t>4.3.2</w:t>
      </w:r>
      <w:r>
        <w:tab/>
        <w:t>5G System and Radio Functionalities for XR</w:t>
      </w:r>
      <w:bookmarkEnd w:id="43"/>
      <w:bookmarkEnd w:id="44"/>
    </w:p>
    <w:p w14:paraId="49D72F62" w14:textId="5930C455" w:rsidR="00AF16CB" w:rsidRDefault="00AF16CB" w:rsidP="00AF16CB">
      <w:r>
        <w:t xml:space="preserve">The integration of XR applications within the 5G System is approached following the model of 5G Media Streaming as defined in </w:t>
      </w:r>
      <w:r w:rsidR="00054405">
        <w:t xml:space="preserve">3GPP </w:t>
      </w:r>
      <w:r>
        <w:t>TS</w:t>
      </w:r>
      <w:r w:rsidR="00054405">
        <w:t xml:space="preserve"> </w:t>
      </w:r>
      <w:r>
        <w:t xml:space="preserve">26.501 [8]. Assume a 5G-XR Application Provider being an XR Application provider that makes use of 5G System functionalities for its services. For this purpose, it provides a 5G-XR Aware Application on the UE to make use of a 5G-XR client and network functions using </w:t>
      </w:r>
      <w:r w:rsidR="0080410A">
        <w:t xml:space="preserve">network </w:t>
      </w:r>
      <w:r>
        <w:t>interfaces and APIs, potentially defined in 5G-XR related specifications.</w:t>
      </w:r>
    </w:p>
    <w:p w14:paraId="5F41B012" w14:textId="3E6211B7" w:rsidR="00AF16CB" w:rsidRDefault="00AF16CB" w:rsidP="00AF16CB">
      <w:r w:rsidRPr="00B84507">
        <w:t xml:space="preserve">The architecture in </w:t>
      </w:r>
      <w:r w:rsidRPr="00A1508F">
        <w:t>Figure 4.</w:t>
      </w:r>
      <w:r w:rsidR="00E14FA5" w:rsidRPr="00A1508F">
        <w:t>3</w:t>
      </w:r>
      <w:r w:rsidRPr="00A1508F">
        <w:t>.</w:t>
      </w:r>
      <w:r w:rsidR="00E14FA5" w:rsidRPr="00A1508F">
        <w:t>2</w:t>
      </w:r>
      <w:r w:rsidRPr="00A1508F">
        <w:t>-1</w:t>
      </w:r>
      <w:r w:rsidRPr="00B84507">
        <w:t xml:space="preserve"> represents potential 5G-XR functions within the 5G System (5GS) as defined in </w:t>
      </w:r>
      <w:r w:rsidR="00AD56D5">
        <w:t xml:space="preserve">3GPP </w:t>
      </w:r>
      <w:r w:rsidRPr="00B84507">
        <w:t>TS</w:t>
      </w:r>
      <w:r w:rsidR="00AD56D5">
        <w:t xml:space="preserve"> </w:t>
      </w:r>
      <w:r w:rsidRPr="00B84507">
        <w:t>23.501 [23]. Three main functions are defined:</w:t>
      </w:r>
    </w:p>
    <w:p w14:paraId="760C8AD6" w14:textId="534E78F0" w:rsidR="00AF16CB" w:rsidRDefault="00AF16CB" w:rsidP="00AF16CB">
      <w:pPr>
        <w:numPr>
          <w:ilvl w:val="0"/>
          <w:numId w:val="8"/>
        </w:numPr>
      </w:pPr>
      <w:r>
        <w:t xml:space="preserve">5G-XR AF: An Application Function similar as defined in </w:t>
      </w:r>
      <w:r w:rsidR="00B0643F">
        <w:t xml:space="preserve">3GPP </w:t>
      </w:r>
      <w:r>
        <w:t>TS</w:t>
      </w:r>
      <w:r w:rsidR="00B0643F">
        <w:t xml:space="preserve"> </w:t>
      </w:r>
      <w:r>
        <w:t xml:space="preserve">23.501 [23], clause 6.2.10, dedicated to 5G-XR Services. </w:t>
      </w:r>
    </w:p>
    <w:p w14:paraId="5A372DF3" w14:textId="77777777" w:rsidR="00AF16CB" w:rsidRDefault="00AF16CB" w:rsidP="00AF16CB">
      <w:pPr>
        <w:numPr>
          <w:ilvl w:val="0"/>
          <w:numId w:val="8"/>
        </w:numPr>
      </w:pPr>
      <w:r>
        <w:t>5G-XR AS: An Application Server dedicated to 5G-XR Services.</w:t>
      </w:r>
    </w:p>
    <w:p w14:paraId="11EAA703" w14:textId="77777777" w:rsidR="00AF16CB" w:rsidRDefault="00AF16CB" w:rsidP="00AF16CB">
      <w:pPr>
        <w:numPr>
          <w:ilvl w:val="0"/>
          <w:numId w:val="8"/>
        </w:numPr>
      </w:pPr>
      <w:r>
        <w:t>5G-XR Client: A UE internal function dedicated to 5G-XR Services.</w:t>
      </w:r>
    </w:p>
    <w:p w14:paraId="7215C87F" w14:textId="048278C4" w:rsidR="00AF16CB" w:rsidRDefault="00AF16CB" w:rsidP="00AF16CB">
      <w:r>
        <w:t xml:space="preserve">In the context of this Technical Report, 5G-XR AF and 5G-XR AS are initially considered Data Network (DN) functions and communicate with the UE via N6, N3 and Uu as defined in </w:t>
      </w:r>
      <w:r w:rsidR="00B0643F">
        <w:t xml:space="preserve">3GPP </w:t>
      </w:r>
      <w:r>
        <w:t>TS</w:t>
      </w:r>
      <w:r w:rsidR="00B0643F">
        <w:t xml:space="preserve"> </w:t>
      </w:r>
      <w:r>
        <w:t xml:space="preserve">23.501 [23]. </w:t>
      </w:r>
    </w:p>
    <w:p w14:paraId="48B9A8FF" w14:textId="77777777" w:rsidR="00AF16CB" w:rsidRPr="00AD56D5" w:rsidRDefault="00AF16CB" w:rsidP="00AE177E">
      <w:pPr>
        <w:pStyle w:val="NO"/>
        <w:ind w:left="0" w:firstLine="0"/>
      </w:pPr>
      <w:r w:rsidRPr="00AD56D5">
        <w:t xml:space="preserve">Communication through sidelink PC5 may be an alternative to Uu based communication. </w:t>
      </w:r>
    </w:p>
    <w:p w14:paraId="15951807" w14:textId="7A009D52" w:rsidR="00AF16CB" w:rsidRDefault="00AF16CB" w:rsidP="00AF16CB">
      <w:r>
        <w:t>Functions in trusted DNs are trusted by the operator’s network as illustrated</w:t>
      </w:r>
      <w:r w:rsidR="00F4303B">
        <w:t>.</w:t>
      </w:r>
      <w:r>
        <w:t>. Therefore, AFs in trusted DNs may directly communicate with all 5G Core functions.</w:t>
      </w:r>
    </w:p>
    <w:p w14:paraId="13C792C5" w14:textId="77777777" w:rsidR="00AF16CB" w:rsidRPr="00633392" w:rsidRDefault="00AF16CB" w:rsidP="00AF16CB">
      <w:r>
        <w:t xml:space="preserve">Functions in external DNs may only communicate with 5G Core functions via the NEF using N33. </w:t>
      </w:r>
    </w:p>
    <w:p w14:paraId="6A565B51" w14:textId="77777777" w:rsidR="00AF16CB" w:rsidRDefault="002A3294" w:rsidP="00AF16CB">
      <w:r>
        <w:rPr>
          <w:noProof/>
        </w:rPr>
        <w:object w:dxaOrig="23430" w:dyaOrig="9960" w14:anchorId="4AC86E11">
          <v:shape id="_x0000_i1027" type="#_x0000_t75" alt="" style="width:482.5pt;height:201.5pt;mso-width-percent:0;mso-height-percent:0;mso-width-percent:0;mso-height-percent:0" o:ole="">
            <v:imagedata r:id="rId32" o:title=""/>
          </v:shape>
          <o:OLEObject Type="Embed" ProgID="Visio.Drawing.15" ShapeID="_x0000_i1027" DrawAspect="Content" ObjectID="_1710858287" r:id="rId33"/>
        </w:object>
      </w:r>
    </w:p>
    <w:p w14:paraId="0DFA24C5" w14:textId="153AF06C" w:rsidR="00AF16CB" w:rsidRDefault="00AF16CB" w:rsidP="00AF16CB">
      <w:pPr>
        <w:pStyle w:val="TF"/>
      </w:pPr>
      <w:r w:rsidRPr="00E63420">
        <w:t>Figure 4.</w:t>
      </w:r>
      <w:r w:rsidR="00E14FA5">
        <w:t>3</w:t>
      </w:r>
      <w:r w:rsidRPr="00E63420">
        <w:t>.</w:t>
      </w:r>
      <w:r w:rsidR="00E14FA5">
        <w:t>2</w:t>
      </w:r>
      <w:r w:rsidRPr="00E63420">
        <w:t>-</w:t>
      </w:r>
      <w:r>
        <w:t>1</w:t>
      </w:r>
      <w:r w:rsidRPr="00E63420">
        <w:t xml:space="preserve">: </w:t>
      </w:r>
      <w:r>
        <w:t>5G-XR</w:t>
      </w:r>
      <w:r w:rsidRPr="00E63420">
        <w:t xml:space="preserve"> </w:t>
      </w:r>
      <w:r>
        <w:t>functions integrated in 5G System</w:t>
      </w:r>
    </w:p>
    <w:p w14:paraId="50615416" w14:textId="11260BE5" w:rsidR="00AF16CB" w:rsidRDefault="00AF16CB" w:rsidP="00AF16CB">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p>
    <w:p w14:paraId="40E3A483" w14:textId="1C5FA80F" w:rsidR="00AF16CB" w:rsidRDefault="00AF16CB" w:rsidP="00AF16CB">
      <w:r>
        <w:t>The above architecture is used as a starting point. With XR related functions ex</w:t>
      </w:r>
      <w:r w:rsidR="00B0643F">
        <w:t>c</w:t>
      </w:r>
      <w:r>
        <w:t xml:space="preserve">lusively assigned to either DN or UE. However, architectural extensions may be identified for the 3GPP system that may benefit </w:t>
      </w:r>
      <w:r w:rsidR="00B0643F">
        <w:t xml:space="preserve">from </w:t>
      </w:r>
      <w:r>
        <w:t>XR applications.</w:t>
      </w:r>
      <w:r w:rsidR="00134518">
        <w:t xml:space="preserve"> </w:t>
      </w:r>
      <w:r>
        <w:t>Examples include the use of network slicing, edge computing or usage of 5G quality of service.</w:t>
      </w:r>
    </w:p>
    <w:p w14:paraId="782B0B3B" w14:textId="77777777" w:rsidR="00AF16CB" w:rsidRDefault="00AF16CB" w:rsidP="00AF16CB"/>
    <w:p w14:paraId="265AC7E0" w14:textId="144DCC6B" w:rsidR="00AF16CB" w:rsidRDefault="002A3294" w:rsidP="00AF16CB">
      <w:pPr>
        <w:ind w:left="284"/>
      </w:pPr>
      <w:r>
        <w:rPr>
          <w:noProof/>
        </w:rPr>
        <w:object w:dxaOrig="23580" w:dyaOrig="10020" w14:anchorId="1BA9EB82">
          <v:shape id="_x0000_i1028" type="#_x0000_t75" alt="" style="width:511.5pt;height:3in;mso-width-percent:0;mso-height-percent:0;mso-width-percent:0;mso-height-percent:0" o:ole="">
            <v:imagedata r:id="rId34" o:title=""/>
          </v:shape>
          <o:OLEObject Type="Embed" ProgID="Visio.Drawing.15" ShapeID="_x0000_i1028" DrawAspect="Content" ObjectID="_1710858288" r:id="rId35"/>
        </w:object>
      </w:r>
    </w:p>
    <w:p w14:paraId="03B2B685" w14:textId="394BF7B9" w:rsidR="00AF16CB" w:rsidRDefault="00AF16CB" w:rsidP="00AF16CB">
      <w:pPr>
        <w:pStyle w:val="TF"/>
      </w:pPr>
      <w:r w:rsidRPr="00E63420">
        <w:t>Figure 4.</w:t>
      </w:r>
      <w:r w:rsidR="00134518">
        <w:t>3</w:t>
      </w:r>
      <w:r w:rsidRPr="00E63420">
        <w:t>.</w:t>
      </w:r>
      <w:r w:rsidR="00134518">
        <w:t>2</w:t>
      </w:r>
      <w:r w:rsidRPr="00E63420">
        <w:t>-</w:t>
      </w:r>
      <w:r>
        <w:t>2</w:t>
      </w:r>
      <w:r w:rsidRPr="00E63420">
        <w:t xml:space="preserve">: </w:t>
      </w:r>
      <w:r>
        <w:t>5G-XR</w:t>
      </w:r>
      <w:r w:rsidRPr="00E63420">
        <w:t xml:space="preserve"> </w:t>
      </w:r>
      <w:r>
        <w:t>Interfaces and Architecture</w:t>
      </w:r>
    </w:p>
    <w:p w14:paraId="7A10AD22" w14:textId="588A0072" w:rsidR="00AF16CB" w:rsidRDefault="00AF16CB" w:rsidP="00AF16CB">
      <w:r>
        <w:t xml:space="preserve">A basic XR architecture integrated in 5G is shown in </w:t>
      </w:r>
      <w:r w:rsidRPr="00841AF3">
        <w:t>Figure 4.</w:t>
      </w:r>
      <w:r w:rsidR="00134518">
        <w:t>3</w:t>
      </w:r>
      <w:r w:rsidRPr="00841AF3">
        <w:t>.</w:t>
      </w:r>
      <w:r w:rsidR="00134518">
        <w:t>2</w:t>
      </w:r>
      <w:r w:rsidRPr="00841AF3">
        <w:t>-2</w:t>
      </w:r>
      <w:r>
        <w:t>.</w:t>
      </w:r>
    </w:p>
    <w:p w14:paraId="6CCEE09E" w14:textId="06413962" w:rsidR="00AF16CB" w:rsidRPr="00E63420" w:rsidRDefault="00AF16CB" w:rsidP="00AF16CB">
      <w:r w:rsidRPr="00E63420">
        <w:t xml:space="preserve">The following functions </w:t>
      </w:r>
      <w:r>
        <w:t>may be considered</w:t>
      </w:r>
      <w:r w:rsidRPr="00E63420">
        <w:t xml:space="preserve"> </w:t>
      </w:r>
      <w:r w:rsidR="00B0643F">
        <w:t xml:space="preserve">to be </w:t>
      </w:r>
      <w:r w:rsidRPr="00E63420">
        <w:t>defined:</w:t>
      </w:r>
    </w:p>
    <w:p w14:paraId="578C038F" w14:textId="68258B51" w:rsidR="00AF16CB" w:rsidRDefault="00AF16CB" w:rsidP="00AF16CB">
      <w:pPr>
        <w:pStyle w:val="B10"/>
      </w:pPr>
      <w:r>
        <w:t>-</w:t>
      </w:r>
      <w:r>
        <w:tab/>
      </w:r>
      <w:r w:rsidRPr="00E63420">
        <w:t>5G</w:t>
      </w:r>
      <w:r w:rsidR="00B0643F">
        <w:t>-</w:t>
      </w:r>
      <w:r>
        <w:t>XR Client</w:t>
      </w:r>
      <w:r w:rsidRPr="00E63420">
        <w:t xml:space="preserve"> on UE: Receiver of </w:t>
      </w:r>
      <w:r>
        <w:t xml:space="preserve">5G-XR session data </w:t>
      </w:r>
      <w:r w:rsidRPr="00E63420">
        <w:t>that may be accessed through well-defined interfaces/APIs</w:t>
      </w:r>
      <w:r>
        <w:t xml:space="preserve"> by the 5G</w:t>
      </w:r>
      <w:r w:rsidR="00B0643F">
        <w:t>-</w:t>
      </w:r>
      <w:r>
        <w:t>XR Aware Application</w:t>
      </w:r>
      <w:r w:rsidRPr="00E63420">
        <w:t xml:space="preserve">. </w:t>
      </w:r>
    </w:p>
    <w:p w14:paraId="31717006" w14:textId="035E89E8" w:rsidR="00AF16CB" w:rsidRDefault="00AF16CB" w:rsidP="00AF16CB">
      <w:pPr>
        <w:pStyle w:val="B10"/>
      </w:pPr>
      <w:r>
        <w:t>-</w:t>
      </w:r>
      <w:r>
        <w:tab/>
        <w:t>The 5G</w:t>
      </w:r>
      <w:r w:rsidR="00B0643F">
        <w:t>-</w:t>
      </w:r>
      <w:r>
        <w:t>XR Client contains two sub-functions</w:t>
      </w:r>
    </w:p>
    <w:p w14:paraId="67E35F4F" w14:textId="2C67CDD5" w:rsidR="00AF16CB" w:rsidRDefault="00AF16CB" w:rsidP="00AF16CB">
      <w:pPr>
        <w:pStyle w:val="B2"/>
      </w:pPr>
      <w:r>
        <w:lastRenderedPageBreak/>
        <w:t>-</w:t>
      </w:r>
      <w:r>
        <w:tab/>
        <w:t xml:space="preserve">XR Session Handler: A function </w:t>
      </w:r>
      <w:r w:rsidR="00B0643F">
        <w:t xml:space="preserve">of </w:t>
      </w:r>
      <w:r>
        <w:t>the UE that communicates with the 5G</w:t>
      </w:r>
      <w:r w:rsidR="00B0643F">
        <w:t>-</w:t>
      </w:r>
      <w:r>
        <w:t>XR AF in order to establish, control and support the delivery of an XR session. The XR Session Handler exposes APIs that can be used by the 5G</w:t>
      </w:r>
      <w:r w:rsidR="00B0643F">
        <w:t>-</w:t>
      </w:r>
      <w:r>
        <w:t>XR Aware Application.</w:t>
      </w:r>
    </w:p>
    <w:p w14:paraId="18CC3E55" w14:textId="120280EF" w:rsidR="00AF16CB" w:rsidRPr="00E63420" w:rsidRDefault="00AF16CB" w:rsidP="00AF16CB">
      <w:pPr>
        <w:pStyle w:val="B2"/>
      </w:pPr>
      <w:r>
        <w:t>-</w:t>
      </w:r>
      <w:r>
        <w:tab/>
        <w:t xml:space="preserve">XR Engine: A function </w:t>
      </w:r>
      <w:r w:rsidR="00B0643F">
        <w:t xml:space="preserve">of </w:t>
      </w:r>
      <w:r>
        <w:t>the UE that communicates with the 5G</w:t>
      </w:r>
      <w:r w:rsidR="00B0643F">
        <w:t>-</w:t>
      </w:r>
      <w:r>
        <w:t xml:space="preserve">XR Application Server in order </w:t>
      </w:r>
      <w:r w:rsidR="00B0643F">
        <w:t xml:space="preserve">to </w:t>
      </w:r>
      <w:r>
        <w:t xml:space="preserve">get access to XR related data, </w:t>
      </w:r>
      <w:r w:rsidR="002D09F3">
        <w:t xml:space="preserve">includes XR relevant functionalities such as sensors and tracking, </w:t>
      </w:r>
      <w:r>
        <w:t>processes this data and communicates with the XR Session Handler for XR session control.</w:t>
      </w:r>
    </w:p>
    <w:p w14:paraId="6E7FF42E" w14:textId="313A15D9" w:rsidR="00AF16CB" w:rsidRPr="00E63420" w:rsidRDefault="00AF16CB" w:rsidP="00AF16CB">
      <w:pPr>
        <w:pStyle w:val="B10"/>
      </w:pPr>
      <w:r w:rsidRPr="00E63420">
        <w:t>-</w:t>
      </w:r>
      <w:r w:rsidRPr="00E63420">
        <w:tab/>
      </w:r>
      <w:r>
        <w:t>5G</w:t>
      </w:r>
      <w:r w:rsidR="00B0643F">
        <w:t>-</w:t>
      </w:r>
      <w:r>
        <w:t>XR Aware Application</w:t>
      </w:r>
      <w:r w:rsidRPr="00E63420">
        <w:t>: The 5G</w:t>
      </w:r>
      <w:r w:rsidR="00B0643F">
        <w:t>-</w:t>
      </w:r>
      <w:r>
        <w:t>XR</w:t>
      </w:r>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w:t>
      </w:r>
      <w:r w:rsidR="00B0643F">
        <w:t xml:space="preserve">the </w:t>
      </w:r>
      <w:r w:rsidRPr="00E63420">
        <w:t>external application service provider specific logic</w:t>
      </w:r>
      <w:r w:rsidRPr="00096890">
        <w:t xml:space="preserve"> </w:t>
      </w:r>
      <w:r>
        <w:t>and enables establishing an XR session</w:t>
      </w:r>
      <w:r w:rsidRPr="00E63420">
        <w:t xml:space="preserve">. The </w:t>
      </w:r>
      <w:r>
        <w:t>5G</w:t>
      </w:r>
      <w:r w:rsidR="00B0643F">
        <w:t>-</w:t>
      </w:r>
      <w:r>
        <w:t>XR Aware Application makes use of 5G</w:t>
      </w:r>
      <w:r w:rsidR="00B0643F">
        <w:t>-</w:t>
      </w:r>
      <w:r>
        <w:t>XR Client and network functions using interfaces and APIs</w:t>
      </w:r>
      <w:r w:rsidRPr="00E63420">
        <w:t xml:space="preserve">. </w:t>
      </w:r>
    </w:p>
    <w:p w14:paraId="3DC7767B" w14:textId="1EDAE764" w:rsidR="00AF16CB" w:rsidRPr="00E63420" w:rsidRDefault="00AF16CB" w:rsidP="00AF16CB">
      <w:pPr>
        <w:pStyle w:val="B10"/>
      </w:pPr>
      <w:r w:rsidRPr="00E63420">
        <w:t>-</w:t>
      </w:r>
      <w:r>
        <w:tab/>
        <w:t>5G</w:t>
      </w:r>
      <w:r w:rsidR="00B0643F">
        <w:t>-</w:t>
      </w:r>
      <w:r>
        <w:t xml:space="preserve">XR </w:t>
      </w:r>
      <w:r w:rsidRPr="00E63420">
        <w:t>AS: An Application Server which hosts 5G</w:t>
      </w:r>
      <w:r w:rsidR="00B0643F">
        <w:t>-</w:t>
      </w:r>
      <w:r>
        <w:t>XR</w:t>
      </w:r>
      <w:r w:rsidRPr="00E63420">
        <w:t xml:space="preserve"> media </w:t>
      </w:r>
      <w:r>
        <w:t>and med</w:t>
      </w:r>
      <w:r w:rsidR="00B0643F">
        <w:t>i</w:t>
      </w:r>
      <w:r>
        <w:t xml:space="preserve">a </w:t>
      </w:r>
      <w:r w:rsidRPr="00E63420">
        <w:t>functions.</w:t>
      </w:r>
    </w:p>
    <w:p w14:paraId="28192A92" w14:textId="4520DA2D" w:rsidR="00AF16CB" w:rsidRPr="00E63420" w:rsidRDefault="00AF16CB" w:rsidP="00AF16CB">
      <w:pPr>
        <w:pStyle w:val="B10"/>
      </w:pPr>
      <w:r w:rsidRPr="00E63420">
        <w:t>-</w:t>
      </w:r>
      <w:r w:rsidRPr="00E63420">
        <w:tab/>
      </w:r>
      <w:r>
        <w:t>5G</w:t>
      </w:r>
      <w:r w:rsidR="00B0643F">
        <w:t>-</w:t>
      </w:r>
      <w:r>
        <w:t>XR Application Provider</w:t>
      </w:r>
      <w:r w:rsidRPr="00E63420">
        <w:t xml:space="preserve">: External </w:t>
      </w:r>
      <w:r>
        <w:t>XR application provider that makes use of 5G</w:t>
      </w:r>
      <w:r w:rsidR="00BE30EF">
        <w:t>-</w:t>
      </w:r>
      <w:r>
        <w:t>XR client and network functionalities to provide an XR experience to the 5G</w:t>
      </w:r>
      <w:r w:rsidR="00BE30EF">
        <w:t>-</w:t>
      </w:r>
      <w:r>
        <w:t>XR Aware applications</w:t>
      </w:r>
      <w:r w:rsidRPr="00E63420">
        <w:t xml:space="preserve">. </w:t>
      </w:r>
    </w:p>
    <w:p w14:paraId="6882ED5E" w14:textId="0911D302" w:rsidR="00AF16CB" w:rsidRDefault="00AF16CB" w:rsidP="00AF16CB">
      <w:pPr>
        <w:pStyle w:val="B10"/>
      </w:pPr>
      <w:r w:rsidRPr="00E63420">
        <w:t>-</w:t>
      </w:r>
      <w:r w:rsidRPr="00E63420">
        <w:tab/>
      </w:r>
      <w:r>
        <w:t>5G</w:t>
      </w:r>
      <w:r w:rsidR="00B0643F">
        <w:t>-</w:t>
      </w:r>
      <w:r>
        <w:t xml:space="preserve">XR </w:t>
      </w:r>
      <w:r w:rsidRPr="00E63420">
        <w:t xml:space="preserve">AF: provides various control functions to </w:t>
      </w:r>
      <w:r>
        <w:t>the XR Session Handler</w:t>
      </w:r>
      <w:r w:rsidRPr="00E63420">
        <w:t xml:space="preserve"> on the UE and/or to </w:t>
      </w:r>
      <w:r w:rsidR="00BE30EF">
        <w:t xml:space="preserve">the </w:t>
      </w:r>
      <w:r>
        <w:t>5G</w:t>
      </w:r>
      <w:r w:rsidR="00BE30EF">
        <w:t>-</w:t>
      </w:r>
      <w:r>
        <w:t>XR Application Provider</w:t>
      </w:r>
      <w:r w:rsidRPr="00E63420">
        <w:t>. It may relay or initiate a request for different Policy or Charging Function (PCF) treatment or interact with other network functions.</w:t>
      </w:r>
    </w:p>
    <w:p w14:paraId="01D9102F" w14:textId="11488AEE" w:rsidR="00AF16CB" w:rsidRDefault="00AF16CB" w:rsidP="007419A3">
      <w:pPr>
        <w:pStyle w:val="B10"/>
        <w:ind w:left="0" w:firstLine="0"/>
      </w:pPr>
      <w:r w:rsidRPr="001115E9">
        <w:t xml:space="preserve">In the context of the above, 5G radio may also be differentiated </w:t>
      </w:r>
      <w:r w:rsidRPr="007419A3">
        <w:t>between 5G Uu and 5G Sidelink</w:t>
      </w:r>
      <w:r w:rsidR="00045BF9">
        <w:t>/PC5</w:t>
      </w:r>
      <w:r w:rsidRPr="007419A3">
        <w:t xml:space="preserve">. Uu is the interface between User Equipement (UE) and Radio Access Network (RAN) as defined in </w:t>
      </w:r>
      <w:r w:rsidR="00BE30EF">
        <w:t xml:space="preserve">3GPP </w:t>
      </w:r>
      <w:r w:rsidRPr="007419A3">
        <w:t>TS</w:t>
      </w:r>
      <w:r w:rsidR="00BE30EF">
        <w:t xml:space="preserve"> </w:t>
      </w:r>
      <w:r w:rsidRPr="007419A3">
        <w:t>38.300</w:t>
      </w:r>
      <w:r w:rsidR="00616479">
        <w:t xml:space="preserve"> [24]</w:t>
      </w:r>
      <w:r w:rsidRPr="007419A3">
        <w:t xml:space="preserve">. Sidelink is a mode of communication whereby UEs can communicate with each other directly as defined in </w:t>
      </w:r>
      <w:r w:rsidR="00BE30EF">
        <w:t xml:space="preserve">3GPP </w:t>
      </w:r>
      <w:r w:rsidRPr="007419A3">
        <w:t>TS</w:t>
      </w:r>
      <w:r w:rsidR="00BE30EF">
        <w:t xml:space="preserve"> </w:t>
      </w:r>
      <w:r w:rsidRPr="007419A3">
        <w:t>38.300</w:t>
      </w:r>
      <w:r w:rsidR="00616479">
        <w:t xml:space="preserve"> [24]</w:t>
      </w:r>
      <w:r w:rsidRPr="007419A3">
        <w:t>.</w:t>
      </w:r>
    </w:p>
    <w:p w14:paraId="7F4E972A" w14:textId="77777777" w:rsidR="00AF16CB" w:rsidRPr="00BB0572" w:rsidRDefault="00AF16CB" w:rsidP="00AF16CB">
      <w:pPr>
        <w:pStyle w:val="Heading3"/>
      </w:pPr>
      <w:bookmarkStart w:id="45" w:name="_Toc23169702"/>
      <w:bookmarkStart w:id="46" w:name="_Toc33041948"/>
      <w:r>
        <w:t>4.3.3</w:t>
      </w:r>
      <w:r>
        <w:tab/>
        <w:t xml:space="preserve"> Quality-of-Service in 5G</w:t>
      </w:r>
      <w:bookmarkEnd w:id="45"/>
      <w:bookmarkEnd w:id="46"/>
    </w:p>
    <w:p w14:paraId="46164D54" w14:textId="1F126A15" w:rsidR="00BE30EF" w:rsidRDefault="00AF16CB" w:rsidP="00AF16CB">
      <w:r>
        <w:rPr>
          <w:lang w:val="en-US"/>
        </w:rPr>
        <w:t xml:space="preserve">Clause 5.7 of </w:t>
      </w:r>
      <w:r w:rsidR="00BE30EF">
        <w:rPr>
          <w:lang w:val="en-US"/>
        </w:rPr>
        <w:t xml:space="preserve">3GPP </w:t>
      </w:r>
      <w:r>
        <w:rPr>
          <w:lang w:val="en-US"/>
        </w:rPr>
        <w:t xml:space="preserve">TS 23.501 [8] explains the QoS </w:t>
      </w:r>
      <w:r w:rsidR="00BE30EF">
        <w:rPr>
          <w:lang w:val="en-US"/>
        </w:rPr>
        <w:t>m</w:t>
      </w:r>
      <w:r>
        <w:rPr>
          <w:lang w:val="en-US"/>
        </w:rPr>
        <w:t xml:space="preserve">odel for 5G. </w:t>
      </w:r>
      <w:r w:rsidRPr="009E0DE1">
        <w:t>The 5G QoS model is based on QoS Flows. The 5G QoS model supports both</w:t>
      </w:r>
      <w:r w:rsidR="00BE30EF">
        <w:t>:</w:t>
      </w:r>
    </w:p>
    <w:p w14:paraId="7C13BFAE" w14:textId="77777777" w:rsidR="00BE30EF" w:rsidRDefault="00BE30EF" w:rsidP="0080410A">
      <w:pPr>
        <w:pStyle w:val="B10"/>
      </w:pPr>
      <w:r>
        <w:t>-</w:t>
      </w:r>
      <w:r>
        <w:tab/>
      </w:r>
      <w:r w:rsidR="00AF16CB" w:rsidRPr="009E0DE1">
        <w:t xml:space="preserve">QoS Flows that require guaranteed flow bit rate (GBR QoS Flows) </w:t>
      </w:r>
    </w:p>
    <w:p w14:paraId="450631B3" w14:textId="77777777" w:rsidR="00BE30EF" w:rsidRDefault="00BE30EF" w:rsidP="0080410A">
      <w:pPr>
        <w:pStyle w:val="B10"/>
      </w:pPr>
      <w:r>
        <w:t>-</w:t>
      </w:r>
      <w:r>
        <w:tab/>
      </w:r>
      <w:r w:rsidR="00AF16CB" w:rsidRPr="009E0DE1">
        <w:t xml:space="preserve">and QoS Flows that do not require guaranteed flow bit rate (Non-GBR QoS Flows). </w:t>
      </w:r>
    </w:p>
    <w:p w14:paraId="050A1A07" w14:textId="0C8AD47B" w:rsidR="00AF16CB" w:rsidRDefault="00AF16CB" w:rsidP="00BE30EF">
      <w:r w:rsidRPr="009E0DE1">
        <w:t>The 5G QoS model also supports Reflective QoS (see clause 5.7.5</w:t>
      </w:r>
      <w:r>
        <w:t xml:space="preserve"> of </w:t>
      </w:r>
      <w:r w:rsidR="00BE30EF">
        <w:t xml:space="preserve">3GPP </w:t>
      </w:r>
      <w:r>
        <w:t>TS 23.501 [8]</w:t>
      </w:r>
      <w:r w:rsidRPr="009E0DE1">
        <w:t>)</w:t>
      </w:r>
      <w:r>
        <w:t>.</w:t>
      </w:r>
    </w:p>
    <w:p w14:paraId="6F953B02" w14:textId="3496BFE7" w:rsidR="00AF16CB" w:rsidRDefault="00AF16CB" w:rsidP="00AF16CB">
      <w:r w:rsidRPr="009E0DE1">
        <w:t xml:space="preserve">A QoS Flow ID (QFI) is used to identify a QoS Flow in the 5G System. User Plane traffic </w:t>
      </w:r>
      <w:r>
        <w:t>assigned to the same QoS Flow</w:t>
      </w:r>
      <w:r w:rsidRPr="009E0DE1">
        <w:t xml:space="preserve"> within a </w:t>
      </w:r>
      <w:r w:rsidR="00BE30EF">
        <w:t>Protocol Data Unit (</w:t>
      </w:r>
      <w:r w:rsidRPr="009E0DE1">
        <w:t>PDU</w:t>
      </w:r>
      <w:r w:rsidR="00BE30EF">
        <w:t>)</w:t>
      </w:r>
      <w:r w:rsidRPr="009E0DE1">
        <w:t xml:space="preserve"> Session receives the same traffic forwarding treatment </w:t>
      </w:r>
      <w:r w:rsidRPr="009E0DE1">
        <w:rPr>
          <w:bCs/>
          <w:iCs/>
        </w:rPr>
        <w:t>(e.g.</w:t>
      </w:r>
      <w:r w:rsidRPr="009E0DE1">
        <w:t xml:space="preserve"> scheduling, admission threshold).</w:t>
      </w:r>
      <w:r>
        <w:t xml:space="preserve"> </w:t>
      </w:r>
    </w:p>
    <w:p w14:paraId="4B05ABF8" w14:textId="207C6FF0" w:rsidR="00AF16CB" w:rsidRDefault="00AF16CB" w:rsidP="00AF16CB">
      <w:r w:rsidRPr="009E0DE1">
        <w:t xml:space="preserve">The QFI may be dynamically assigned or may be equal to the </w:t>
      </w:r>
      <w:r w:rsidR="00BE30EF" w:rsidRPr="009E0DE1">
        <w:t xml:space="preserve">5G QoS Identifier </w:t>
      </w:r>
      <w:r w:rsidR="00BE30EF">
        <w:t>(</w:t>
      </w:r>
      <w:r w:rsidRPr="009E0DE1">
        <w:t>5QI</w:t>
      </w:r>
      <w:r w:rsidR="00BE30EF">
        <w:t>)</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33A326D5" w14:textId="3FFA51C3" w:rsidR="00AF16CB" w:rsidRPr="009E0DE1" w:rsidRDefault="001A72F1" w:rsidP="00AF16CB">
      <w:pPr>
        <w:pStyle w:val="B10"/>
        <w:ind w:left="284"/>
      </w:pPr>
      <w:r>
        <w:t>-</w:t>
      </w:r>
      <w:r>
        <w:tab/>
      </w:r>
      <w:r w:rsidR="00AF16CB" w:rsidRPr="009E0DE1">
        <w:t>For each QoS Flow, the QoS profile include</w:t>
      </w:r>
      <w:r w:rsidR="00AF16CB">
        <w:t>s the</w:t>
      </w:r>
      <w:r w:rsidR="00AF16CB" w:rsidRPr="009E0DE1">
        <w:t xml:space="preserve"> QoS parameters:</w:t>
      </w:r>
    </w:p>
    <w:p w14:paraId="151575C6" w14:textId="77777777" w:rsidR="00AF16CB" w:rsidRPr="009E0DE1" w:rsidRDefault="00AF16CB" w:rsidP="00AF16CB">
      <w:pPr>
        <w:pStyle w:val="B2"/>
        <w:ind w:left="567"/>
      </w:pPr>
      <w:r w:rsidRPr="009E0DE1">
        <w:t>-</w:t>
      </w:r>
      <w:r w:rsidRPr="009E0DE1">
        <w:tab/>
        <w:t>5G QoS Identifier (5QI); and</w:t>
      </w:r>
    </w:p>
    <w:p w14:paraId="7353EFD6" w14:textId="77777777" w:rsidR="00AF16CB" w:rsidRPr="009E0DE1" w:rsidRDefault="00AF16CB" w:rsidP="00AF16CB">
      <w:pPr>
        <w:pStyle w:val="B2"/>
        <w:ind w:left="567"/>
      </w:pPr>
      <w:r w:rsidRPr="009E0DE1">
        <w:t>-</w:t>
      </w:r>
      <w:r w:rsidRPr="009E0DE1">
        <w:tab/>
      </w:r>
      <w:bookmarkStart w:id="47" w:name="_Hlk31720483"/>
      <w:r w:rsidRPr="009E0DE1">
        <w:t xml:space="preserve">Allocation and Retention Priority </w:t>
      </w:r>
      <w:bookmarkEnd w:id="47"/>
      <w:r w:rsidRPr="009E0DE1">
        <w:t>(ARP).</w:t>
      </w:r>
    </w:p>
    <w:p w14:paraId="7624ECCF" w14:textId="77777777" w:rsidR="00AF16CB" w:rsidRPr="009E0DE1" w:rsidRDefault="00AF16CB" w:rsidP="00AF16CB">
      <w:pPr>
        <w:pStyle w:val="B10"/>
        <w:ind w:left="284"/>
      </w:pPr>
      <w:r w:rsidRPr="009E0DE1">
        <w:t>-</w:t>
      </w:r>
      <w:r w:rsidRPr="009E0DE1">
        <w:tab/>
        <w:t xml:space="preserve">For each Non-GBR QoS Flow only, the QoS profile </w:t>
      </w:r>
      <w:r>
        <w:t>can</w:t>
      </w:r>
      <w:r w:rsidRPr="009E0DE1">
        <w:t xml:space="preserve"> also include the QoS parameter:</w:t>
      </w:r>
    </w:p>
    <w:p w14:paraId="019DBC03" w14:textId="77777777" w:rsidR="00AF16CB" w:rsidRPr="009E0DE1" w:rsidRDefault="00AF16CB" w:rsidP="00AF16CB">
      <w:pPr>
        <w:pStyle w:val="B2"/>
        <w:ind w:left="567"/>
      </w:pPr>
      <w:r w:rsidRPr="009E0DE1">
        <w:t>-</w:t>
      </w:r>
      <w:r w:rsidRPr="009E0DE1">
        <w:tab/>
        <w:t>Reflective QoS Attribute (RQA).</w:t>
      </w:r>
    </w:p>
    <w:p w14:paraId="1B42677B" w14:textId="77777777" w:rsidR="00AF16CB" w:rsidRPr="009E0DE1" w:rsidRDefault="00AF16CB" w:rsidP="00AF16CB">
      <w:pPr>
        <w:pStyle w:val="B10"/>
        <w:ind w:left="284"/>
      </w:pPr>
      <w:r w:rsidRPr="009E0DE1">
        <w:t>-</w:t>
      </w:r>
      <w:r w:rsidRPr="009E0DE1">
        <w:tab/>
        <w:t>For each GBR QoS Flow only, the QoS profile also include the QoS parameters:</w:t>
      </w:r>
    </w:p>
    <w:p w14:paraId="5D88897D" w14:textId="60DF0887" w:rsidR="00AF16CB" w:rsidRPr="009E0DE1" w:rsidRDefault="00AF16CB" w:rsidP="00AF16CB">
      <w:pPr>
        <w:pStyle w:val="B2"/>
        <w:ind w:left="567"/>
      </w:pPr>
      <w:r w:rsidRPr="009E0DE1">
        <w:t>-</w:t>
      </w:r>
      <w:r w:rsidRPr="009E0DE1">
        <w:tab/>
        <w:t xml:space="preserve">Guaranteed Flow Bit Rate (GFBR) - </w:t>
      </w:r>
      <w:r w:rsidR="00D46D41">
        <w:t>uplink (</w:t>
      </w:r>
      <w:r w:rsidRPr="009E0DE1">
        <w:t>UL</w:t>
      </w:r>
      <w:r w:rsidR="00D46D41">
        <w:t>)</w:t>
      </w:r>
      <w:r w:rsidRPr="009E0DE1">
        <w:t xml:space="preserve"> and </w:t>
      </w:r>
      <w:r w:rsidR="00D46D41">
        <w:t>downlink (</w:t>
      </w:r>
      <w:r w:rsidRPr="009E0DE1">
        <w:t>DL</w:t>
      </w:r>
      <w:r w:rsidR="00D46D41">
        <w:t>)</w:t>
      </w:r>
      <w:r w:rsidRPr="009E0DE1">
        <w:t>; and</w:t>
      </w:r>
    </w:p>
    <w:p w14:paraId="5A0F6167" w14:textId="77777777" w:rsidR="00AF16CB" w:rsidRPr="009E0DE1" w:rsidRDefault="00AF16CB" w:rsidP="00AF16CB">
      <w:pPr>
        <w:pStyle w:val="B2"/>
        <w:ind w:left="567"/>
      </w:pPr>
      <w:r w:rsidRPr="009E0DE1">
        <w:t>-</w:t>
      </w:r>
      <w:r w:rsidRPr="009E0DE1">
        <w:tab/>
        <w:t>Maximum Flow Bit Rate (MFBR) - UL and DL; and</w:t>
      </w:r>
    </w:p>
    <w:p w14:paraId="1B189E9C" w14:textId="77777777" w:rsidR="00AF16CB" w:rsidRPr="009E0DE1" w:rsidRDefault="00AF16CB" w:rsidP="00AF16CB">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1A89999F" w14:textId="77777777" w:rsidR="00AF16CB" w:rsidRPr="009E0DE1" w:rsidRDefault="00AF16CB" w:rsidP="00AF16CB">
      <w:pPr>
        <w:pStyle w:val="B2"/>
        <w:ind w:left="567"/>
      </w:pPr>
      <w:r w:rsidRPr="009E0DE1">
        <w:t>-</w:t>
      </w:r>
      <w:r w:rsidRPr="009E0DE1">
        <w:tab/>
        <w:t>Notification control</w:t>
      </w:r>
      <w:r>
        <w:t>;</w:t>
      </w:r>
    </w:p>
    <w:p w14:paraId="2BD71F29" w14:textId="77777777" w:rsidR="00AF16CB" w:rsidRDefault="00AF16CB" w:rsidP="00AF16CB">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76D33CC9" w14:textId="0FE83380" w:rsidR="00AF16CB" w:rsidRDefault="00AF16CB" w:rsidP="00AF16CB">
      <w:r w:rsidRPr="009E0DE1">
        <w:lastRenderedPageBreak/>
        <w:t xml:space="preserve">The one-to-one mapping of standardized 5QI values to 5G QoS characteristics is </w:t>
      </w:r>
      <w:r>
        <w:t>specified</w:t>
      </w:r>
      <w:r w:rsidRPr="009E0DE1">
        <w:t xml:space="preserve"> in table 5.7.4-1</w:t>
      </w:r>
      <w:r>
        <w:t xml:space="preserve"> </w:t>
      </w:r>
      <w:r w:rsidR="00D46D41">
        <w:t>o</w:t>
      </w:r>
      <w:r>
        <w:t xml:space="preserve">f </w:t>
      </w:r>
      <w:r w:rsidR="00D46D41">
        <w:t xml:space="preserve">3GPP </w:t>
      </w:r>
      <w:r>
        <w:t>TS 23.501 [8] and shown below in Table 4.</w:t>
      </w:r>
      <w:r w:rsidR="00323ACD">
        <w:t>3</w:t>
      </w:r>
      <w:r>
        <w:t>.</w:t>
      </w:r>
      <w:r w:rsidR="00695E53">
        <w:t>3</w:t>
      </w:r>
      <w:r>
        <w:t>-1</w:t>
      </w:r>
      <w:r w:rsidRPr="009E0DE1">
        <w:t>.</w:t>
      </w:r>
      <w:r>
        <w:t xml:space="preserve"> </w:t>
      </w:r>
    </w:p>
    <w:p w14:paraId="20CFE382" w14:textId="77777777" w:rsidR="00AF16CB" w:rsidRPr="009E0DE1" w:rsidRDefault="00AF16CB" w:rsidP="00AF16CB">
      <w:r>
        <w:t xml:space="preserve">5QI values potentially relevant for XR applications in the context of this Technical Report are highlighted in </w:t>
      </w:r>
      <w:r w:rsidRPr="00BB0572">
        <w:rPr>
          <w:i/>
          <w:iCs/>
        </w:rPr>
        <w:t>italics</w:t>
      </w:r>
      <w:r>
        <w:t>.</w:t>
      </w:r>
    </w:p>
    <w:p w14:paraId="6257A8B3" w14:textId="5E5A7D9D" w:rsidR="00AF16CB" w:rsidRPr="009E0DE1" w:rsidRDefault="00AF16CB" w:rsidP="00AF16CB">
      <w:pPr>
        <w:pStyle w:val="TH"/>
      </w:pPr>
      <w:r>
        <w:lastRenderedPageBreak/>
        <w:t>Table 4.</w:t>
      </w:r>
      <w:r w:rsidR="00323ACD">
        <w:t>3</w:t>
      </w:r>
      <w:r>
        <w:t>.</w:t>
      </w:r>
      <w:r w:rsidR="00323ACD">
        <w:t>3</w:t>
      </w:r>
      <w:r>
        <w:t>-1</w:t>
      </w:r>
      <w:r w:rsidRPr="009E0DE1">
        <w:t>: Standardized 5QI to QoS characteristics mapping</w:t>
      </w:r>
      <w:r>
        <w:t xml:space="preserve"> (identical to Table 5.7.4.1-1 in </w:t>
      </w:r>
      <w:r w:rsidR="00F4613A">
        <w:t xml:space="preserve">3GPP </w:t>
      </w:r>
      <w:r>
        <w:t>TS 23.501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
        <w:gridCol w:w="1100"/>
        <w:gridCol w:w="1017"/>
        <w:gridCol w:w="1115"/>
        <w:gridCol w:w="844"/>
        <w:gridCol w:w="1414"/>
        <w:gridCol w:w="1165"/>
        <w:gridCol w:w="2294"/>
      </w:tblGrid>
      <w:tr w:rsidR="00AF16CB" w:rsidRPr="00E13B14" w14:paraId="3F0EC758" w14:textId="77777777" w:rsidTr="00A1508F">
        <w:tc>
          <w:tcPr>
            <w:tcW w:w="0" w:type="auto"/>
            <w:tcBorders>
              <w:top w:val="single" w:sz="12" w:space="0" w:color="auto"/>
              <w:left w:val="single" w:sz="12" w:space="0" w:color="auto"/>
              <w:bottom w:val="single" w:sz="12" w:space="0" w:color="auto"/>
              <w:right w:val="single" w:sz="12" w:space="0" w:color="auto"/>
            </w:tcBorders>
          </w:tcPr>
          <w:p w14:paraId="57EFB6E3" w14:textId="77777777" w:rsidR="00AF16CB" w:rsidRPr="00A1508F" w:rsidRDefault="00AF16CB" w:rsidP="00363026">
            <w:pPr>
              <w:pStyle w:val="TAH"/>
              <w:rPr>
                <w:sz w:val="16"/>
                <w:szCs w:val="18"/>
              </w:rPr>
            </w:pPr>
            <w:r w:rsidRPr="00A1508F">
              <w:rPr>
                <w:sz w:val="16"/>
                <w:szCs w:val="18"/>
              </w:rPr>
              <w:t>5QI</w:t>
            </w:r>
          </w:p>
          <w:p w14:paraId="224816D5" w14:textId="77777777" w:rsidR="00AF16CB" w:rsidRPr="00A1508F" w:rsidRDefault="00AF16CB" w:rsidP="00363026">
            <w:pPr>
              <w:pStyle w:val="TAH"/>
              <w:rPr>
                <w:sz w:val="16"/>
                <w:szCs w:val="18"/>
              </w:rPr>
            </w:pPr>
            <w:r w:rsidRPr="00A1508F">
              <w:rPr>
                <w:sz w:val="16"/>
                <w:szCs w:val="18"/>
              </w:rPr>
              <w:t>Value</w:t>
            </w:r>
          </w:p>
        </w:tc>
        <w:tc>
          <w:tcPr>
            <w:tcW w:w="0" w:type="auto"/>
            <w:tcBorders>
              <w:top w:val="single" w:sz="12" w:space="0" w:color="auto"/>
              <w:left w:val="single" w:sz="12" w:space="0" w:color="auto"/>
              <w:bottom w:val="single" w:sz="12" w:space="0" w:color="auto"/>
              <w:right w:val="single" w:sz="12" w:space="0" w:color="auto"/>
            </w:tcBorders>
          </w:tcPr>
          <w:p w14:paraId="42A0A03A" w14:textId="77777777" w:rsidR="00AF16CB" w:rsidRPr="00A1508F" w:rsidRDefault="00AF16CB" w:rsidP="00363026">
            <w:pPr>
              <w:pStyle w:val="TAH"/>
              <w:rPr>
                <w:sz w:val="16"/>
                <w:szCs w:val="18"/>
              </w:rPr>
            </w:pPr>
            <w:r w:rsidRPr="00A1508F">
              <w:rPr>
                <w:sz w:val="16"/>
                <w:szCs w:val="18"/>
              </w:rPr>
              <w:t>Resource Type</w:t>
            </w:r>
          </w:p>
        </w:tc>
        <w:tc>
          <w:tcPr>
            <w:tcW w:w="0" w:type="auto"/>
            <w:tcBorders>
              <w:top w:val="single" w:sz="12" w:space="0" w:color="auto"/>
              <w:left w:val="single" w:sz="12" w:space="0" w:color="auto"/>
              <w:bottom w:val="single" w:sz="12" w:space="0" w:color="auto"/>
              <w:right w:val="single" w:sz="12" w:space="0" w:color="auto"/>
            </w:tcBorders>
          </w:tcPr>
          <w:p w14:paraId="272FA96A" w14:textId="77777777" w:rsidR="00AF16CB" w:rsidRPr="00A1508F" w:rsidRDefault="00AF16CB" w:rsidP="00363026">
            <w:pPr>
              <w:pStyle w:val="TAH"/>
              <w:rPr>
                <w:sz w:val="16"/>
                <w:szCs w:val="18"/>
              </w:rPr>
            </w:pPr>
            <w:r w:rsidRPr="00A1508F">
              <w:rPr>
                <w:sz w:val="16"/>
                <w:szCs w:val="18"/>
              </w:rPr>
              <w:t>Default Priority Level</w:t>
            </w:r>
          </w:p>
        </w:tc>
        <w:tc>
          <w:tcPr>
            <w:tcW w:w="0" w:type="auto"/>
            <w:tcBorders>
              <w:top w:val="single" w:sz="12" w:space="0" w:color="auto"/>
              <w:left w:val="single" w:sz="12" w:space="0" w:color="auto"/>
              <w:bottom w:val="single" w:sz="12" w:space="0" w:color="auto"/>
              <w:right w:val="single" w:sz="12" w:space="0" w:color="auto"/>
            </w:tcBorders>
          </w:tcPr>
          <w:p w14:paraId="6A8300E7" w14:textId="77777777" w:rsidR="00AF16CB" w:rsidRPr="00A1508F" w:rsidRDefault="00AF16CB" w:rsidP="00363026">
            <w:pPr>
              <w:pStyle w:val="TAH"/>
              <w:rPr>
                <w:sz w:val="16"/>
                <w:szCs w:val="18"/>
              </w:rPr>
            </w:pPr>
            <w:r w:rsidRPr="00A1508F">
              <w:rPr>
                <w:sz w:val="16"/>
                <w:szCs w:val="18"/>
              </w:rPr>
              <w:t>Packet Delay Budget</w:t>
            </w:r>
          </w:p>
        </w:tc>
        <w:tc>
          <w:tcPr>
            <w:tcW w:w="0" w:type="auto"/>
            <w:tcBorders>
              <w:top w:val="single" w:sz="12" w:space="0" w:color="auto"/>
              <w:left w:val="single" w:sz="12" w:space="0" w:color="auto"/>
              <w:bottom w:val="single" w:sz="12" w:space="0" w:color="auto"/>
              <w:right w:val="single" w:sz="12" w:space="0" w:color="auto"/>
            </w:tcBorders>
          </w:tcPr>
          <w:p w14:paraId="3EC67D01" w14:textId="77777777" w:rsidR="00AF16CB" w:rsidRPr="00A1508F" w:rsidRDefault="00AF16CB" w:rsidP="00363026">
            <w:pPr>
              <w:pStyle w:val="TAH"/>
              <w:rPr>
                <w:sz w:val="16"/>
                <w:szCs w:val="18"/>
              </w:rPr>
            </w:pPr>
            <w:r w:rsidRPr="00A1508F">
              <w:rPr>
                <w:sz w:val="16"/>
                <w:szCs w:val="18"/>
              </w:rPr>
              <w:t>Packet Error</w:t>
            </w:r>
          </w:p>
          <w:p w14:paraId="5FB65618" w14:textId="77777777" w:rsidR="00AF16CB" w:rsidRPr="00A1508F" w:rsidRDefault="00AF16CB" w:rsidP="00363026">
            <w:pPr>
              <w:pStyle w:val="TAH"/>
              <w:rPr>
                <w:sz w:val="16"/>
                <w:szCs w:val="18"/>
              </w:rPr>
            </w:pPr>
            <w:r w:rsidRPr="00A1508F">
              <w:rPr>
                <w:sz w:val="16"/>
                <w:szCs w:val="18"/>
              </w:rPr>
              <w:t xml:space="preserve">Rate </w:t>
            </w:r>
          </w:p>
        </w:tc>
        <w:tc>
          <w:tcPr>
            <w:tcW w:w="0" w:type="auto"/>
            <w:tcBorders>
              <w:top w:val="single" w:sz="12" w:space="0" w:color="auto"/>
              <w:left w:val="single" w:sz="12" w:space="0" w:color="auto"/>
              <w:bottom w:val="single" w:sz="12" w:space="0" w:color="auto"/>
              <w:right w:val="single" w:sz="12" w:space="0" w:color="auto"/>
            </w:tcBorders>
          </w:tcPr>
          <w:p w14:paraId="7111C28A" w14:textId="77777777" w:rsidR="00AF16CB" w:rsidRPr="00A1508F" w:rsidRDefault="00AF16CB" w:rsidP="00363026">
            <w:pPr>
              <w:pStyle w:val="TAH"/>
              <w:rPr>
                <w:sz w:val="16"/>
                <w:szCs w:val="18"/>
              </w:rPr>
            </w:pPr>
            <w:r w:rsidRPr="00A1508F">
              <w:rPr>
                <w:sz w:val="16"/>
                <w:szCs w:val="18"/>
              </w:rPr>
              <w:t>Default Maximum Data Burst Volume</w:t>
            </w:r>
          </w:p>
          <w:p w14:paraId="51611095" w14:textId="77777777" w:rsidR="00AF16CB" w:rsidRPr="00A1508F" w:rsidRDefault="00AF16CB" w:rsidP="00363026">
            <w:pPr>
              <w:pStyle w:val="TAH"/>
              <w:rPr>
                <w:sz w:val="16"/>
                <w:szCs w:val="18"/>
              </w:rPr>
            </w:pPr>
            <w:r w:rsidRPr="00A1508F">
              <w:rPr>
                <w:sz w:val="16"/>
                <w:szCs w:val="18"/>
              </w:rPr>
              <w:t>(NOTE 2)</w:t>
            </w:r>
          </w:p>
        </w:tc>
        <w:tc>
          <w:tcPr>
            <w:tcW w:w="0" w:type="auto"/>
            <w:tcBorders>
              <w:top w:val="single" w:sz="12" w:space="0" w:color="auto"/>
              <w:left w:val="single" w:sz="12" w:space="0" w:color="auto"/>
              <w:bottom w:val="single" w:sz="12" w:space="0" w:color="auto"/>
              <w:right w:val="single" w:sz="12" w:space="0" w:color="auto"/>
            </w:tcBorders>
          </w:tcPr>
          <w:p w14:paraId="13C60610" w14:textId="77777777" w:rsidR="00AF16CB" w:rsidRPr="00A1508F" w:rsidRDefault="00AF16CB" w:rsidP="00363026">
            <w:pPr>
              <w:pStyle w:val="TAH"/>
              <w:rPr>
                <w:sz w:val="16"/>
                <w:szCs w:val="18"/>
              </w:rPr>
            </w:pPr>
            <w:r w:rsidRPr="00A1508F">
              <w:rPr>
                <w:sz w:val="16"/>
                <w:szCs w:val="18"/>
              </w:rPr>
              <w:t>Default</w:t>
            </w:r>
          </w:p>
          <w:p w14:paraId="2EE356CD" w14:textId="77777777" w:rsidR="00AF16CB" w:rsidRPr="00A1508F" w:rsidRDefault="00AF16CB" w:rsidP="00363026">
            <w:pPr>
              <w:pStyle w:val="TAH"/>
              <w:rPr>
                <w:sz w:val="16"/>
                <w:szCs w:val="18"/>
              </w:rPr>
            </w:pPr>
            <w:r w:rsidRPr="00A1508F">
              <w:rPr>
                <w:sz w:val="16"/>
                <w:szCs w:val="18"/>
              </w:rPr>
              <w:t>Averaging Window</w:t>
            </w:r>
          </w:p>
        </w:tc>
        <w:tc>
          <w:tcPr>
            <w:tcW w:w="0" w:type="auto"/>
            <w:tcBorders>
              <w:top w:val="single" w:sz="12" w:space="0" w:color="auto"/>
              <w:left w:val="single" w:sz="12" w:space="0" w:color="auto"/>
              <w:bottom w:val="single" w:sz="12" w:space="0" w:color="auto"/>
              <w:right w:val="single" w:sz="12" w:space="0" w:color="auto"/>
            </w:tcBorders>
          </w:tcPr>
          <w:p w14:paraId="6285B8C8" w14:textId="77777777" w:rsidR="00AF16CB" w:rsidRPr="00A1508F" w:rsidRDefault="00AF16CB" w:rsidP="00363026">
            <w:pPr>
              <w:pStyle w:val="TAH"/>
              <w:rPr>
                <w:sz w:val="16"/>
                <w:szCs w:val="18"/>
              </w:rPr>
            </w:pPr>
            <w:r w:rsidRPr="00A1508F">
              <w:rPr>
                <w:sz w:val="16"/>
                <w:szCs w:val="18"/>
              </w:rPr>
              <w:t>Example Services</w:t>
            </w:r>
          </w:p>
        </w:tc>
      </w:tr>
      <w:tr w:rsidR="00AF16CB" w:rsidRPr="00E13B14" w14:paraId="1812CFED" w14:textId="77777777" w:rsidTr="00A1508F">
        <w:tc>
          <w:tcPr>
            <w:tcW w:w="0" w:type="auto"/>
            <w:tcBorders>
              <w:top w:val="single" w:sz="12" w:space="0" w:color="auto"/>
              <w:left w:val="single" w:sz="12" w:space="0" w:color="auto"/>
              <w:bottom w:val="single" w:sz="12" w:space="0" w:color="auto"/>
              <w:right w:val="single" w:sz="12" w:space="0" w:color="auto"/>
            </w:tcBorders>
          </w:tcPr>
          <w:p w14:paraId="35024A05" w14:textId="77777777" w:rsidR="00AF16CB" w:rsidRPr="00A1508F" w:rsidRDefault="00AF16CB" w:rsidP="00363026">
            <w:pPr>
              <w:pStyle w:val="TAC"/>
              <w:rPr>
                <w:i/>
                <w:iCs/>
                <w:sz w:val="16"/>
                <w:szCs w:val="18"/>
              </w:rPr>
            </w:pPr>
            <w:r w:rsidRPr="00A1508F">
              <w:rPr>
                <w:i/>
                <w:iCs/>
                <w:sz w:val="16"/>
                <w:szCs w:val="18"/>
              </w:rPr>
              <w:t>1</w:t>
            </w:r>
            <w:r w:rsidRPr="00A1508F">
              <w:rPr>
                <w:i/>
                <w:iCs/>
                <w:sz w:val="16"/>
                <w:szCs w:val="18"/>
              </w:rPr>
              <w:br/>
            </w:r>
          </w:p>
        </w:tc>
        <w:tc>
          <w:tcPr>
            <w:tcW w:w="0" w:type="auto"/>
            <w:tcBorders>
              <w:top w:val="single" w:sz="12" w:space="0" w:color="auto"/>
              <w:left w:val="single" w:sz="12" w:space="0" w:color="auto"/>
              <w:bottom w:val="nil"/>
              <w:right w:val="single" w:sz="12" w:space="0" w:color="auto"/>
            </w:tcBorders>
          </w:tcPr>
          <w:p w14:paraId="33DE6D7F" w14:textId="77777777" w:rsidR="00AF16CB" w:rsidRPr="00A1508F" w:rsidRDefault="00AF16CB" w:rsidP="00363026">
            <w:pPr>
              <w:pStyle w:val="TAC"/>
              <w:rPr>
                <w:i/>
                <w:iCs/>
                <w:sz w:val="16"/>
                <w:szCs w:val="18"/>
              </w:rPr>
            </w:pPr>
            <w:r w:rsidRPr="00A1508F">
              <w:rPr>
                <w:i/>
                <w:iCs/>
                <w:sz w:val="16"/>
                <w:szCs w:val="18"/>
              </w:rPr>
              <w:br/>
              <w:t>GBR</w:t>
            </w:r>
          </w:p>
        </w:tc>
        <w:tc>
          <w:tcPr>
            <w:tcW w:w="0" w:type="auto"/>
            <w:tcBorders>
              <w:top w:val="single" w:sz="12" w:space="0" w:color="auto"/>
              <w:left w:val="single" w:sz="12" w:space="0" w:color="auto"/>
              <w:bottom w:val="single" w:sz="12" w:space="0" w:color="auto"/>
              <w:right w:val="single" w:sz="12" w:space="0" w:color="auto"/>
            </w:tcBorders>
          </w:tcPr>
          <w:p w14:paraId="771B6625" w14:textId="77777777" w:rsidR="00AF16CB" w:rsidRPr="00A1508F" w:rsidRDefault="00AF16CB" w:rsidP="00363026">
            <w:pPr>
              <w:pStyle w:val="TAC"/>
              <w:rPr>
                <w:i/>
                <w:iCs/>
                <w:sz w:val="16"/>
                <w:szCs w:val="18"/>
              </w:rPr>
            </w:pPr>
            <w:r w:rsidRPr="00A1508F">
              <w:rPr>
                <w:i/>
                <w:iCs/>
                <w:sz w:val="16"/>
                <w:szCs w:val="18"/>
              </w:rPr>
              <w:t>20</w:t>
            </w:r>
          </w:p>
        </w:tc>
        <w:tc>
          <w:tcPr>
            <w:tcW w:w="0" w:type="auto"/>
            <w:tcBorders>
              <w:top w:val="single" w:sz="12" w:space="0" w:color="auto"/>
              <w:left w:val="single" w:sz="12" w:space="0" w:color="auto"/>
              <w:bottom w:val="single" w:sz="12" w:space="0" w:color="auto"/>
              <w:right w:val="single" w:sz="12" w:space="0" w:color="auto"/>
            </w:tcBorders>
          </w:tcPr>
          <w:p w14:paraId="712A7E71" w14:textId="77777777" w:rsidR="00AF16CB" w:rsidRPr="00A1508F" w:rsidRDefault="00AF16CB" w:rsidP="00363026">
            <w:pPr>
              <w:pStyle w:val="TAC"/>
              <w:rPr>
                <w:i/>
                <w:iCs/>
                <w:sz w:val="16"/>
                <w:szCs w:val="18"/>
              </w:rPr>
            </w:pPr>
            <w:r w:rsidRPr="00A1508F">
              <w:rPr>
                <w:i/>
                <w:iCs/>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641AF90"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0F8DA3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D74A18"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F42285A" w14:textId="77777777" w:rsidR="00AF16CB" w:rsidRPr="00A1508F" w:rsidRDefault="00AF16CB" w:rsidP="00363026">
            <w:pPr>
              <w:pStyle w:val="TAL"/>
              <w:rPr>
                <w:i/>
                <w:iCs/>
                <w:sz w:val="16"/>
                <w:szCs w:val="18"/>
              </w:rPr>
            </w:pPr>
            <w:r w:rsidRPr="00A1508F">
              <w:rPr>
                <w:i/>
                <w:iCs/>
                <w:sz w:val="16"/>
                <w:szCs w:val="18"/>
              </w:rPr>
              <w:t>Conversational Voice</w:t>
            </w:r>
          </w:p>
        </w:tc>
      </w:tr>
      <w:tr w:rsidR="00AF16CB" w:rsidRPr="00E13B14" w14:paraId="4AAC94DD" w14:textId="77777777" w:rsidTr="00A1508F">
        <w:tc>
          <w:tcPr>
            <w:tcW w:w="0" w:type="auto"/>
            <w:tcBorders>
              <w:top w:val="single" w:sz="12" w:space="0" w:color="auto"/>
              <w:left w:val="single" w:sz="12" w:space="0" w:color="auto"/>
              <w:bottom w:val="single" w:sz="12" w:space="0" w:color="auto"/>
              <w:right w:val="single" w:sz="12" w:space="0" w:color="auto"/>
            </w:tcBorders>
          </w:tcPr>
          <w:p w14:paraId="24BF78A9" w14:textId="77777777" w:rsidR="00AF16CB" w:rsidRPr="00A1508F" w:rsidRDefault="00AF16CB" w:rsidP="00363026">
            <w:pPr>
              <w:pStyle w:val="TAC"/>
              <w:rPr>
                <w:i/>
                <w:iCs/>
                <w:sz w:val="16"/>
                <w:szCs w:val="18"/>
              </w:rPr>
            </w:pPr>
            <w:r w:rsidRPr="00A1508F">
              <w:rPr>
                <w:i/>
                <w:iCs/>
                <w:sz w:val="16"/>
                <w:szCs w:val="18"/>
              </w:rPr>
              <w:t>2</w:t>
            </w:r>
            <w:r w:rsidRPr="00A1508F">
              <w:rPr>
                <w:i/>
                <w:iCs/>
                <w:sz w:val="16"/>
                <w:szCs w:val="18"/>
              </w:rPr>
              <w:br/>
            </w:r>
          </w:p>
        </w:tc>
        <w:tc>
          <w:tcPr>
            <w:tcW w:w="0" w:type="auto"/>
            <w:tcBorders>
              <w:top w:val="nil"/>
              <w:left w:val="single" w:sz="12" w:space="0" w:color="auto"/>
              <w:bottom w:val="nil"/>
              <w:right w:val="single" w:sz="12" w:space="0" w:color="auto"/>
            </w:tcBorders>
          </w:tcPr>
          <w:p w14:paraId="6084C2C2"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603084BC" w14:textId="77777777" w:rsidR="00AF16CB" w:rsidRPr="00A1508F" w:rsidRDefault="00AF16CB" w:rsidP="00363026">
            <w:pPr>
              <w:pStyle w:val="TAC"/>
              <w:rPr>
                <w:i/>
                <w:iCs/>
                <w:sz w:val="16"/>
                <w:szCs w:val="18"/>
              </w:rPr>
            </w:pPr>
            <w:r w:rsidRPr="00A1508F">
              <w:rPr>
                <w:i/>
                <w:iCs/>
                <w:sz w:val="16"/>
                <w:szCs w:val="18"/>
              </w:rPr>
              <w:t>40</w:t>
            </w:r>
          </w:p>
        </w:tc>
        <w:tc>
          <w:tcPr>
            <w:tcW w:w="0" w:type="auto"/>
            <w:tcBorders>
              <w:top w:val="single" w:sz="12" w:space="0" w:color="auto"/>
              <w:left w:val="single" w:sz="12" w:space="0" w:color="auto"/>
              <w:bottom w:val="single" w:sz="12" w:space="0" w:color="auto"/>
              <w:right w:val="single" w:sz="12" w:space="0" w:color="auto"/>
            </w:tcBorders>
          </w:tcPr>
          <w:p w14:paraId="40610E97" w14:textId="77777777" w:rsidR="00AF16CB" w:rsidRPr="00A1508F" w:rsidRDefault="00AF16CB" w:rsidP="00363026">
            <w:pPr>
              <w:pStyle w:val="TAC"/>
              <w:rPr>
                <w:i/>
                <w:iCs/>
                <w:sz w:val="16"/>
                <w:szCs w:val="18"/>
              </w:rPr>
            </w:pPr>
            <w:r w:rsidRPr="00A1508F">
              <w:rPr>
                <w:i/>
                <w:iCs/>
                <w:sz w:val="16"/>
                <w:szCs w:val="18"/>
              </w:rPr>
              <w:t>150 ms</w:t>
            </w:r>
          </w:p>
        </w:tc>
        <w:tc>
          <w:tcPr>
            <w:tcW w:w="0" w:type="auto"/>
            <w:tcBorders>
              <w:top w:val="single" w:sz="12" w:space="0" w:color="auto"/>
              <w:left w:val="single" w:sz="12" w:space="0" w:color="auto"/>
              <w:bottom w:val="single" w:sz="12" w:space="0" w:color="auto"/>
              <w:right w:val="single" w:sz="12" w:space="0" w:color="auto"/>
            </w:tcBorders>
          </w:tcPr>
          <w:p w14:paraId="66799F14"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62D8B58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EB7FDA4"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38A4602" w14:textId="77777777" w:rsidR="00AF16CB" w:rsidRPr="00A1508F" w:rsidRDefault="00AF16CB" w:rsidP="00363026">
            <w:pPr>
              <w:pStyle w:val="TAL"/>
              <w:rPr>
                <w:i/>
                <w:iCs/>
                <w:sz w:val="16"/>
                <w:szCs w:val="18"/>
              </w:rPr>
            </w:pPr>
            <w:r w:rsidRPr="00A1508F">
              <w:rPr>
                <w:i/>
                <w:iCs/>
                <w:sz w:val="16"/>
                <w:szCs w:val="18"/>
              </w:rPr>
              <w:t>Conversational Video (Live Streaming)</w:t>
            </w:r>
          </w:p>
        </w:tc>
      </w:tr>
      <w:tr w:rsidR="00AF16CB" w:rsidRPr="00E13B14" w14:paraId="10BD843E" w14:textId="77777777" w:rsidTr="00A1508F">
        <w:tc>
          <w:tcPr>
            <w:tcW w:w="0" w:type="auto"/>
            <w:tcBorders>
              <w:top w:val="single" w:sz="12" w:space="0" w:color="auto"/>
              <w:left w:val="single" w:sz="12" w:space="0" w:color="auto"/>
              <w:bottom w:val="single" w:sz="12" w:space="0" w:color="auto"/>
              <w:right w:val="single" w:sz="12" w:space="0" w:color="auto"/>
            </w:tcBorders>
          </w:tcPr>
          <w:p w14:paraId="59D7CFD4" w14:textId="77777777" w:rsidR="00AF16CB" w:rsidRPr="00A1508F" w:rsidRDefault="00AF16CB" w:rsidP="00363026">
            <w:pPr>
              <w:pStyle w:val="TAC"/>
              <w:rPr>
                <w:i/>
                <w:iCs/>
                <w:sz w:val="16"/>
                <w:szCs w:val="18"/>
              </w:rPr>
            </w:pPr>
            <w:r w:rsidRPr="00A1508F">
              <w:rPr>
                <w:i/>
                <w:iCs/>
                <w:sz w:val="16"/>
                <w:szCs w:val="18"/>
              </w:rPr>
              <w:t>3</w:t>
            </w:r>
          </w:p>
        </w:tc>
        <w:tc>
          <w:tcPr>
            <w:tcW w:w="0" w:type="auto"/>
            <w:tcBorders>
              <w:top w:val="nil"/>
              <w:left w:val="single" w:sz="12" w:space="0" w:color="auto"/>
              <w:bottom w:val="nil"/>
              <w:right w:val="single" w:sz="12" w:space="0" w:color="auto"/>
            </w:tcBorders>
          </w:tcPr>
          <w:p w14:paraId="474CE749"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6C51AB3E" w14:textId="77777777" w:rsidR="00AF16CB" w:rsidRPr="00A1508F" w:rsidRDefault="00AF16CB" w:rsidP="00363026">
            <w:pPr>
              <w:pStyle w:val="TAC"/>
              <w:rPr>
                <w:i/>
                <w:iCs/>
                <w:sz w:val="16"/>
                <w:szCs w:val="18"/>
              </w:rPr>
            </w:pPr>
            <w:r w:rsidRPr="00A1508F">
              <w:rPr>
                <w:i/>
                <w:iCs/>
                <w:sz w:val="16"/>
                <w:szCs w:val="18"/>
              </w:rPr>
              <w:t>30</w:t>
            </w:r>
          </w:p>
        </w:tc>
        <w:tc>
          <w:tcPr>
            <w:tcW w:w="0" w:type="auto"/>
            <w:tcBorders>
              <w:top w:val="single" w:sz="12" w:space="0" w:color="auto"/>
              <w:left w:val="single" w:sz="12" w:space="0" w:color="auto"/>
              <w:bottom w:val="single" w:sz="12" w:space="0" w:color="auto"/>
              <w:right w:val="single" w:sz="12" w:space="0" w:color="auto"/>
            </w:tcBorders>
          </w:tcPr>
          <w:p w14:paraId="14234D8E" w14:textId="77777777" w:rsidR="00AF16CB" w:rsidRPr="00A1508F" w:rsidRDefault="00AF16CB" w:rsidP="00363026">
            <w:pPr>
              <w:pStyle w:val="TAC"/>
              <w:rPr>
                <w:i/>
                <w:iCs/>
                <w:sz w:val="16"/>
                <w:szCs w:val="18"/>
              </w:rPr>
            </w:pPr>
            <w:r w:rsidRPr="00A1508F">
              <w:rPr>
                <w:i/>
                <w:iCs/>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296306F2"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70E3AE5"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7F639E2"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1C177303" w14:textId="77777777" w:rsidR="00AF16CB" w:rsidRPr="00A1508F" w:rsidRDefault="00AF16CB" w:rsidP="00363026">
            <w:pPr>
              <w:pStyle w:val="TAL"/>
              <w:rPr>
                <w:i/>
                <w:iCs/>
                <w:sz w:val="16"/>
                <w:szCs w:val="18"/>
              </w:rPr>
            </w:pPr>
            <w:r w:rsidRPr="00A1508F">
              <w:rPr>
                <w:i/>
                <w:iCs/>
                <w:sz w:val="16"/>
                <w:szCs w:val="18"/>
              </w:rPr>
              <w:t>Real Time Gaming, V2X messages</w:t>
            </w:r>
          </w:p>
          <w:p w14:paraId="4AA400BF" w14:textId="77777777" w:rsidR="00AF16CB" w:rsidRPr="00A1508F" w:rsidRDefault="00AF16CB" w:rsidP="00363026">
            <w:pPr>
              <w:pStyle w:val="TAL"/>
              <w:rPr>
                <w:i/>
                <w:iCs/>
                <w:sz w:val="16"/>
                <w:szCs w:val="18"/>
              </w:rPr>
            </w:pPr>
            <w:r w:rsidRPr="00A1508F">
              <w:rPr>
                <w:i/>
                <w:iCs/>
                <w:sz w:val="16"/>
                <w:szCs w:val="18"/>
              </w:rPr>
              <w:t>Electricity distribution – medium voltage, Process automation - monitoring</w:t>
            </w:r>
          </w:p>
        </w:tc>
      </w:tr>
      <w:tr w:rsidR="00AF16CB" w:rsidRPr="00E13B14" w14:paraId="7CD15FE1" w14:textId="77777777" w:rsidTr="00A1508F">
        <w:tc>
          <w:tcPr>
            <w:tcW w:w="0" w:type="auto"/>
            <w:tcBorders>
              <w:top w:val="single" w:sz="12" w:space="0" w:color="auto"/>
              <w:left w:val="single" w:sz="12" w:space="0" w:color="auto"/>
              <w:bottom w:val="single" w:sz="12" w:space="0" w:color="auto"/>
              <w:right w:val="single" w:sz="12" w:space="0" w:color="auto"/>
            </w:tcBorders>
          </w:tcPr>
          <w:p w14:paraId="518704BB" w14:textId="77777777" w:rsidR="00AF16CB" w:rsidRPr="00A1508F" w:rsidRDefault="00AF16CB" w:rsidP="00363026">
            <w:pPr>
              <w:pStyle w:val="TAC"/>
              <w:rPr>
                <w:i/>
                <w:iCs/>
                <w:sz w:val="16"/>
                <w:szCs w:val="18"/>
              </w:rPr>
            </w:pPr>
            <w:r w:rsidRPr="00A1508F">
              <w:rPr>
                <w:i/>
                <w:iCs/>
                <w:sz w:val="16"/>
                <w:szCs w:val="18"/>
              </w:rPr>
              <w:t>4</w:t>
            </w:r>
            <w:r w:rsidRPr="00A1508F">
              <w:rPr>
                <w:i/>
                <w:iCs/>
                <w:sz w:val="16"/>
                <w:szCs w:val="18"/>
              </w:rPr>
              <w:br/>
            </w:r>
          </w:p>
        </w:tc>
        <w:tc>
          <w:tcPr>
            <w:tcW w:w="0" w:type="auto"/>
            <w:tcBorders>
              <w:top w:val="nil"/>
              <w:left w:val="single" w:sz="12" w:space="0" w:color="auto"/>
              <w:bottom w:val="nil"/>
              <w:right w:val="single" w:sz="12" w:space="0" w:color="auto"/>
            </w:tcBorders>
          </w:tcPr>
          <w:p w14:paraId="43CD5B57"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835F78A" w14:textId="77777777" w:rsidR="00AF16CB" w:rsidRPr="00A1508F" w:rsidRDefault="00AF16CB" w:rsidP="00363026">
            <w:pPr>
              <w:pStyle w:val="TAC"/>
              <w:rPr>
                <w:i/>
                <w:iCs/>
                <w:sz w:val="16"/>
                <w:szCs w:val="18"/>
              </w:rPr>
            </w:pPr>
            <w:r w:rsidRPr="00A1508F">
              <w:rPr>
                <w:i/>
                <w:iCs/>
                <w:sz w:val="16"/>
                <w:szCs w:val="18"/>
              </w:rPr>
              <w:t>50</w:t>
            </w:r>
          </w:p>
        </w:tc>
        <w:tc>
          <w:tcPr>
            <w:tcW w:w="0" w:type="auto"/>
            <w:tcBorders>
              <w:top w:val="single" w:sz="12" w:space="0" w:color="auto"/>
              <w:left w:val="single" w:sz="12" w:space="0" w:color="auto"/>
              <w:bottom w:val="single" w:sz="12" w:space="0" w:color="auto"/>
              <w:right w:val="single" w:sz="12" w:space="0" w:color="auto"/>
            </w:tcBorders>
          </w:tcPr>
          <w:p w14:paraId="0966484C" w14:textId="77777777" w:rsidR="00AF16CB" w:rsidRPr="00A1508F" w:rsidRDefault="00AF16CB" w:rsidP="00363026">
            <w:pPr>
              <w:pStyle w:val="TAC"/>
              <w:rPr>
                <w:i/>
                <w:iCs/>
                <w:sz w:val="16"/>
                <w:szCs w:val="18"/>
              </w:rPr>
            </w:pPr>
            <w:r w:rsidRPr="00A1508F">
              <w:rPr>
                <w:i/>
                <w:iCs/>
                <w:sz w:val="16"/>
                <w:szCs w:val="18"/>
              </w:rPr>
              <w:t>300 ms</w:t>
            </w:r>
          </w:p>
        </w:tc>
        <w:tc>
          <w:tcPr>
            <w:tcW w:w="0" w:type="auto"/>
            <w:tcBorders>
              <w:top w:val="single" w:sz="12" w:space="0" w:color="auto"/>
              <w:left w:val="single" w:sz="12" w:space="0" w:color="auto"/>
              <w:bottom w:val="single" w:sz="12" w:space="0" w:color="auto"/>
              <w:right w:val="single" w:sz="12" w:space="0" w:color="auto"/>
            </w:tcBorders>
          </w:tcPr>
          <w:p w14:paraId="33F032F3"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20DF559E"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2E450DC"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BFEE62E" w14:textId="77777777" w:rsidR="00AF16CB" w:rsidRPr="00A1508F" w:rsidRDefault="00AF16CB" w:rsidP="00363026">
            <w:pPr>
              <w:pStyle w:val="TAL"/>
              <w:rPr>
                <w:i/>
                <w:iCs/>
                <w:sz w:val="16"/>
                <w:szCs w:val="18"/>
              </w:rPr>
            </w:pPr>
            <w:r w:rsidRPr="00A1508F">
              <w:rPr>
                <w:i/>
                <w:iCs/>
                <w:sz w:val="16"/>
                <w:szCs w:val="18"/>
              </w:rPr>
              <w:t>Non-Conversational Video (Buffered Streaming)</w:t>
            </w:r>
          </w:p>
        </w:tc>
      </w:tr>
      <w:tr w:rsidR="00AF16CB" w:rsidRPr="00E13B14" w14:paraId="7A631D58" w14:textId="77777777" w:rsidTr="00A1508F">
        <w:tc>
          <w:tcPr>
            <w:tcW w:w="0" w:type="auto"/>
            <w:tcBorders>
              <w:top w:val="single" w:sz="12" w:space="0" w:color="auto"/>
              <w:left w:val="single" w:sz="12" w:space="0" w:color="auto"/>
              <w:bottom w:val="single" w:sz="12" w:space="0" w:color="auto"/>
              <w:right w:val="single" w:sz="12" w:space="0" w:color="auto"/>
            </w:tcBorders>
          </w:tcPr>
          <w:p w14:paraId="07582D9B" w14:textId="77777777" w:rsidR="00AF16CB" w:rsidRPr="00A1508F" w:rsidRDefault="00AF16CB" w:rsidP="00363026">
            <w:pPr>
              <w:pStyle w:val="TAC"/>
              <w:rPr>
                <w:sz w:val="16"/>
                <w:szCs w:val="18"/>
              </w:rPr>
            </w:pPr>
            <w:r w:rsidRPr="00A1508F">
              <w:rPr>
                <w:sz w:val="16"/>
                <w:szCs w:val="18"/>
              </w:rPr>
              <w:t>65</w:t>
            </w:r>
          </w:p>
        </w:tc>
        <w:tc>
          <w:tcPr>
            <w:tcW w:w="0" w:type="auto"/>
            <w:tcBorders>
              <w:top w:val="nil"/>
              <w:left w:val="single" w:sz="12" w:space="0" w:color="auto"/>
              <w:bottom w:val="nil"/>
              <w:right w:val="single" w:sz="12" w:space="0" w:color="auto"/>
            </w:tcBorders>
          </w:tcPr>
          <w:p w14:paraId="5CDA585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7B006E" w14:textId="77777777" w:rsidR="00AF16CB" w:rsidRPr="00A1508F" w:rsidRDefault="00AF16CB" w:rsidP="00363026">
            <w:pPr>
              <w:pStyle w:val="TAC"/>
              <w:rPr>
                <w:sz w:val="16"/>
                <w:szCs w:val="18"/>
              </w:rPr>
            </w:pPr>
            <w:r w:rsidRPr="00A1508F">
              <w:rPr>
                <w:sz w:val="16"/>
                <w:szCs w:val="18"/>
              </w:rPr>
              <w:t>7</w:t>
            </w:r>
          </w:p>
        </w:tc>
        <w:tc>
          <w:tcPr>
            <w:tcW w:w="0" w:type="auto"/>
            <w:tcBorders>
              <w:top w:val="single" w:sz="12" w:space="0" w:color="auto"/>
              <w:left w:val="single" w:sz="12" w:space="0" w:color="auto"/>
              <w:bottom w:val="single" w:sz="12" w:space="0" w:color="auto"/>
              <w:right w:val="single" w:sz="12" w:space="0" w:color="auto"/>
            </w:tcBorders>
          </w:tcPr>
          <w:p w14:paraId="6CCC501A" w14:textId="77777777" w:rsidR="00AF16CB" w:rsidRPr="00A1508F" w:rsidRDefault="00AF16CB" w:rsidP="00363026">
            <w:pPr>
              <w:pStyle w:val="TAC"/>
              <w:rPr>
                <w:sz w:val="16"/>
                <w:szCs w:val="18"/>
              </w:rPr>
            </w:pPr>
            <w:r w:rsidRPr="00A1508F">
              <w:rPr>
                <w:sz w:val="16"/>
                <w:szCs w:val="18"/>
              </w:rPr>
              <w:t>75 ms</w:t>
            </w:r>
          </w:p>
        </w:tc>
        <w:tc>
          <w:tcPr>
            <w:tcW w:w="0" w:type="auto"/>
            <w:tcBorders>
              <w:top w:val="single" w:sz="12" w:space="0" w:color="auto"/>
              <w:left w:val="single" w:sz="12" w:space="0" w:color="auto"/>
              <w:bottom w:val="single" w:sz="12" w:space="0" w:color="auto"/>
              <w:right w:val="single" w:sz="12" w:space="0" w:color="auto"/>
            </w:tcBorders>
          </w:tcPr>
          <w:p w14:paraId="7529F4F8"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65A7D44A"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2880102"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69B99AB" w14:textId="77777777" w:rsidR="00AF16CB" w:rsidRPr="00A1508F" w:rsidRDefault="00AF16CB" w:rsidP="00363026">
            <w:pPr>
              <w:pStyle w:val="TAL"/>
              <w:rPr>
                <w:sz w:val="16"/>
                <w:szCs w:val="18"/>
              </w:rPr>
            </w:pPr>
            <w:r w:rsidRPr="00A1508F">
              <w:rPr>
                <w:sz w:val="16"/>
                <w:szCs w:val="18"/>
              </w:rPr>
              <w:t>Mission Critical user plane Push To Talk voice (e.g., MCPTT)</w:t>
            </w:r>
          </w:p>
        </w:tc>
      </w:tr>
      <w:tr w:rsidR="00AF16CB" w:rsidRPr="00E13B14" w14:paraId="660A3F49" w14:textId="77777777" w:rsidTr="00A1508F">
        <w:tc>
          <w:tcPr>
            <w:tcW w:w="0" w:type="auto"/>
            <w:tcBorders>
              <w:top w:val="single" w:sz="12" w:space="0" w:color="auto"/>
              <w:left w:val="single" w:sz="12" w:space="0" w:color="auto"/>
              <w:bottom w:val="single" w:sz="12" w:space="0" w:color="auto"/>
              <w:right w:val="single" w:sz="12" w:space="0" w:color="auto"/>
            </w:tcBorders>
          </w:tcPr>
          <w:p w14:paraId="4769AC35" w14:textId="77777777" w:rsidR="00AF16CB" w:rsidRPr="00A1508F" w:rsidRDefault="00AF16CB" w:rsidP="00363026">
            <w:pPr>
              <w:pStyle w:val="TAC"/>
              <w:rPr>
                <w:sz w:val="16"/>
                <w:szCs w:val="18"/>
              </w:rPr>
            </w:pPr>
            <w:r w:rsidRPr="00A1508F">
              <w:rPr>
                <w:sz w:val="16"/>
                <w:szCs w:val="18"/>
              </w:rPr>
              <w:t>66</w:t>
            </w:r>
            <w:r w:rsidRPr="00A1508F">
              <w:rPr>
                <w:sz w:val="16"/>
                <w:szCs w:val="18"/>
              </w:rPr>
              <w:br/>
            </w:r>
          </w:p>
        </w:tc>
        <w:tc>
          <w:tcPr>
            <w:tcW w:w="0" w:type="auto"/>
            <w:tcBorders>
              <w:top w:val="nil"/>
              <w:left w:val="single" w:sz="12" w:space="0" w:color="auto"/>
              <w:bottom w:val="nil"/>
              <w:right w:val="single" w:sz="12" w:space="0" w:color="auto"/>
            </w:tcBorders>
          </w:tcPr>
          <w:p w14:paraId="3C00552E"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3D09D13" w14:textId="77777777" w:rsidR="00AF16CB" w:rsidRPr="00A1508F" w:rsidRDefault="00AF16CB" w:rsidP="00363026">
            <w:pPr>
              <w:pStyle w:val="TAC"/>
              <w:rPr>
                <w:sz w:val="16"/>
                <w:szCs w:val="18"/>
              </w:rPr>
            </w:pPr>
            <w:r w:rsidRPr="00A1508F">
              <w:rPr>
                <w:sz w:val="16"/>
                <w:szCs w:val="18"/>
              </w:rPr>
              <w:br/>
              <w:t>20</w:t>
            </w:r>
          </w:p>
        </w:tc>
        <w:tc>
          <w:tcPr>
            <w:tcW w:w="0" w:type="auto"/>
            <w:tcBorders>
              <w:top w:val="single" w:sz="12" w:space="0" w:color="auto"/>
              <w:left w:val="single" w:sz="12" w:space="0" w:color="auto"/>
              <w:bottom w:val="single" w:sz="12" w:space="0" w:color="auto"/>
              <w:right w:val="single" w:sz="12" w:space="0" w:color="auto"/>
            </w:tcBorders>
          </w:tcPr>
          <w:p w14:paraId="2526DA2A"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5E8C4543"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64A0A89"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182F2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79EE6D5" w14:textId="77777777" w:rsidR="00AF16CB" w:rsidRPr="00A1508F" w:rsidRDefault="00AF16CB" w:rsidP="00363026">
            <w:pPr>
              <w:pStyle w:val="TAL"/>
              <w:rPr>
                <w:sz w:val="16"/>
                <w:szCs w:val="18"/>
              </w:rPr>
            </w:pPr>
            <w:r w:rsidRPr="00A1508F">
              <w:rPr>
                <w:sz w:val="16"/>
                <w:szCs w:val="18"/>
              </w:rPr>
              <w:t>Non-Mission-Critical user plane Push To Talk voice</w:t>
            </w:r>
          </w:p>
        </w:tc>
      </w:tr>
      <w:tr w:rsidR="00AF16CB" w:rsidRPr="00E13B14" w14:paraId="43E10A66" w14:textId="77777777" w:rsidTr="00A1508F">
        <w:tc>
          <w:tcPr>
            <w:tcW w:w="0" w:type="auto"/>
            <w:tcBorders>
              <w:top w:val="single" w:sz="12" w:space="0" w:color="auto"/>
              <w:left w:val="single" w:sz="12" w:space="0" w:color="auto"/>
              <w:bottom w:val="single" w:sz="12" w:space="0" w:color="auto"/>
              <w:right w:val="single" w:sz="12" w:space="0" w:color="auto"/>
            </w:tcBorders>
          </w:tcPr>
          <w:p w14:paraId="322ABF6B" w14:textId="77777777" w:rsidR="00AF16CB" w:rsidRPr="00A1508F" w:rsidRDefault="00AF16CB" w:rsidP="00363026">
            <w:pPr>
              <w:pStyle w:val="TAC"/>
              <w:rPr>
                <w:sz w:val="16"/>
                <w:szCs w:val="18"/>
              </w:rPr>
            </w:pPr>
            <w:r w:rsidRPr="00A1508F">
              <w:rPr>
                <w:sz w:val="16"/>
                <w:szCs w:val="18"/>
              </w:rPr>
              <w:t>67</w:t>
            </w:r>
            <w:r w:rsidRPr="00A1508F">
              <w:rPr>
                <w:sz w:val="16"/>
                <w:szCs w:val="18"/>
              </w:rPr>
              <w:br/>
            </w:r>
          </w:p>
        </w:tc>
        <w:tc>
          <w:tcPr>
            <w:tcW w:w="0" w:type="auto"/>
            <w:tcBorders>
              <w:top w:val="nil"/>
              <w:left w:val="single" w:sz="12" w:space="0" w:color="auto"/>
              <w:bottom w:val="nil"/>
              <w:right w:val="single" w:sz="12" w:space="0" w:color="auto"/>
            </w:tcBorders>
          </w:tcPr>
          <w:p w14:paraId="2CFE34ED"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2F4145C2" w14:textId="77777777" w:rsidR="00AF16CB" w:rsidRPr="00A1508F" w:rsidRDefault="00AF16CB" w:rsidP="00363026">
            <w:pPr>
              <w:pStyle w:val="TAC"/>
              <w:rPr>
                <w:sz w:val="16"/>
                <w:szCs w:val="18"/>
              </w:rPr>
            </w:pPr>
            <w:r w:rsidRPr="00A1508F">
              <w:rPr>
                <w:sz w:val="16"/>
                <w:szCs w:val="18"/>
              </w:rPr>
              <w:t>15</w:t>
            </w:r>
          </w:p>
        </w:tc>
        <w:tc>
          <w:tcPr>
            <w:tcW w:w="0" w:type="auto"/>
            <w:tcBorders>
              <w:top w:val="single" w:sz="12" w:space="0" w:color="auto"/>
              <w:left w:val="single" w:sz="12" w:space="0" w:color="auto"/>
              <w:bottom w:val="single" w:sz="12" w:space="0" w:color="auto"/>
              <w:right w:val="single" w:sz="12" w:space="0" w:color="auto"/>
            </w:tcBorders>
          </w:tcPr>
          <w:p w14:paraId="761DFF43"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77D69AB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7EFAFFA0"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2D9B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B4745E" w14:textId="77777777" w:rsidR="00AF16CB" w:rsidRPr="00A1508F" w:rsidRDefault="00AF16CB" w:rsidP="00363026">
            <w:pPr>
              <w:pStyle w:val="TAL"/>
              <w:rPr>
                <w:sz w:val="16"/>
                <w:szCs w:val="18"/>
              </w:rPr>
            </w:pPr>
            <w:r w:rsidRPr="00A1508F">
              <w:rPr>
                <w:sz w:val="16"/>
                <w:szCs w:val="18"/>
              </w:rPr>
              <w:t>Mission Critical Video user plane</w:t>
            </w:r>
          </w:p>
        </w:tc>
      </w:tr>
      <w:tr w:rsidR="00AF16CB" w:rsidRPr="00E13B14" w14:paraId="3E34B2C4" w14:textId="77777777" w:rsidTr="00A1508F">
        <w:tc>
          <w:tcPr>
            <w:tcW w:w="0" w:type="auto"/>
            <w:tcBorders>
              <w:top w:val="single" w:sz="12" w:space="0" w:color="auto"/>
              <w:left w:val="single" w:sz="12" w:space="0" w:color="auto"/>
              <w:bottom w:val="single" w:sz="12" w:space="0" w:color="auto"/>
              <w:right w:val="single" w:sz="12" w:space="0" w:color="auto"/>
            </w:tcBorders>
          </w:tcPr>
          <w:p w14:paraId="2B58B323" w14:textId="77777777" w:rsidR="00AF16CB" w:rsidRPr="00A1508F" w:rsidRDefault="00AF16CB" w:rsidP="00363026">
            <w:pPr>
              <w:pStyle w:val="TAC"/>
              <w:rPr>
                <w:sz w:val="16"/>
                <w:szCs w:val="18"/>
              </w:rPr>
            </w:pPr>
            <w:r w:rsidRPr="00A1508F">
              <w:rPr>
                <w:sz w:val="16"/>
                <w:szCs w:val="18"/>
              </w:rPr>
              <w:t>75</w:t>
            </w:r>
          </w:p>
        </w:tc>
        <w:tc>
          <w:tcPr>
            <w:tcW w:w="0" w:type="auto"/>
            <w:tcBorders>
              <w:top w:val="nil"/>
              <w:left w:val="single" w:sz="12" w:space="0" w:color="auto"/>
              <w:bottom w:val="single" w:sz="12" w:space="0" w:color="auto"/>
              <w:right w:val="single" w:sz="12" w:space="0" w:color="auto"/>
            </w:tcBorders>
          </w:tcPr>
          <w:p w14:paraId="04DD1584"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08F2D97" w14:textId="77777777" w:rsidR="00AF16CB" w:rsidRPr="00A1508F" w:rsidRDefault="00AF16CB" w:rsidP="00363026">
            <w:pPr>
              <w:pStyle w:val="TAC"/>
              <w:rPr>
                <w:sz w:val="16"/>
                <w:szCs w:val="18"/>
              </w:rPr>
            </w:pPr>
            <w:r w:rsidRPr="00A1508F">
              <w:rPr>
                <w:sz w:val="16"/>
                <w:szCs w:val="18"/>
              </w:rPr>
              <w:t>25</w:t>
            </w:r>
          </w:p>
        </w:tc>
        <w:tc>
          <w:tcPr>
            <w:tcW w:w="0" w:type="auto"/>
            <w:tcBorders>
              <w:top w:val="single" w:sz="12" w:space="0" w:color="auto"/>
              <w:left w:val="single" w:sz="12" w:space="0" w:color="auto"/>
              <w:bottom w:val="single" w:sz="12" w:space="0" w:color="auto"/>
              <w:right w:val="single" w:sz="12" w:space="0" w:color="auto"/>
            </w:tcBorders>
          </w:tcPr>
          <w:p w14:paraId="7FD4BC03"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1F3DCE3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11C785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C412DBE"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B84BC32" w14:textId="77777777" w:rsidR="00AF16CB" w:rsidRPr="00A1508F" w:rsidRDefault="00AF16CB" w:rsidP="00363026">
            <w:pPr>
              <w:pStyle w:val="TAL"/>
              <w:rPr>
                <w:sz w:val="16"/>
                <w:szCs w:val="18"/>
              </w:rPr>
            </w:pPr>
            <w:r w:rsidRPr="00A1508F">
              <w:rPr>
                <w:sz w:val="16"/>
                <w:szCs w:val="18"/>
              </w:rPr>
              <w:t>V2X messages</w:t>
            </w:r>
          </w:p>
        </w:tc>
      </w:tr>
      <w:tr w:rsidR="00AF16CB" w:rsidRPr="00E13B14" w14:paraId="2D225AD2" w14:textId="77777777" w:rsidTr="00A1508F">
        <w:tc>
          <w:tcPr>
            <w:tcW w:w="0" w:type="auto"/>
            <w:tcBorders>
              <w:top w:val="single" w:sz="12" w:space="0" w:color="auto"/>
              <w:left w:val="single" w:sz="12" w:space="0" w:color="auto"/>
              <w:bottom w:val="single" w:sz="12" w:space="0" w:color="auto"/>
              <w:right w:val="single" w:sz="12" w:space="0" w:color="auto"/>
            </w:tcBorders>
          </w:tcPr>
          <w:p w14:paraId="06BAD290" w14:textId="77777777" w:rsidR="00AF16CB" w:rsidRPr="00A1508F" w:rsidRDefault="00AF16CB" w:rsidP="00363026">
            <w:pPr>
              <w:pStyle w:val="TAC"/>
              <w:rPr>
                <w:sz w:val="16"/>
                <w:szCs w:val="18"/>
              </w:rPr>
            </w:pPr>
            <w:r w:rsidRPr="00A1508F">
              <w:rPr>
                <w:sz w:val="16"/>
                <w:szCs w:val="18"/>
              </w:rPr>
              <w:t>5</w:t>
            </w:r>
          </w:p>
        </w:tc>
        <w:tc>
          <w:tcPr>
            <w:tcW w:w="0" w:type="auto"/>
            <w:tcBorders>
              <w:top w:val="single" w:sz="12" w:space="0" w:color="auto"/>
              <w:left w:val="single" w:sz="12" w:space="0" w:color="auto"/>
              <w:bottom w:val="nil"/>
              <w:right w:val="single" w:sz="12" w:space="0" w:color="auto"/>
            </w:tcBorders>
          </w:tcPr>
          <w:p w14:paraId="482C8B1F" w14:textId="77777777" w:rsidR="00AF16CB" w:rsidRPr="00A1508F" w:rsidRDefault="00AF16CB" w:rsidP="00363026">
            <w:pPr>
              <w:pStyle w:val="TAC"/>
              <w:rPr>
                <w:sz w:val="16"/>
                <w:szCs w:val="18"/>
              </w:rPr>
            </w:pPr>
            <w:r w:rsidRPr="00A1508F">
              <w:rPr>
                <w:sz w:val="16"/>
                <w:szCs w:val="18"/>
              </w:rPr>
              <w:t>Non-GBR</w:t>
            </w:r>
          </w:p>
        </w:tc>
        <w:tc>
          <w:tcPr>
            <w:tcW w:w="0" w:type="auto"/>
            <w:tcBorders>
              <w:top w:val="single" w:sz="12" w:space="0" w:color="auto"/>
              <w:left w:val="single" w:sz="12" w:space="0" w:color="auto"/>
              <w:bottom w:val="single" w:sz="12" w:space="0" w:color="auto"/>
              <w:right w:val="single" w:sz="12" w:space="0" w:color="auto"/>
            </w:tcBorders>
          </w:tcPr>
          <w:p w14:paraId="6FE1EF90" w14:textId="77777777" w:rsidR="00AF16CB" w:rsidRPr="00A1508F" w:rsidRDefault="00AF16CB" w:rsidP="00363026">
            <w:pPr>
              <w:pStyle w:val="TAC"/>
              <w:rPr>
                <w:sz w:val="16"/>
                <w:szCs w:val="18"/>
              </w:rPr>
            </w:pPr>
            <w:r w:rsidRPr="00A1508F">
              <w:rPr>
                <w:sz w:val="16"/>
                <w:szCs w:val="18"/>
              </w:rPr>
              <w:t>10</w:t>
            </w:r>
          </w:p>
        </w:tc>
        <w:tc>
          <w:tcPr>
            <w:tcW w:w="0" w:type="auto"/>
            <w:tcBorders>
              <w:top w:val="single" w:sz="12" w:space="0" w:color="auto"/>
              <w:left w:val="single" w:sz="12" w:space="0" w:color="auto"/>
              <w:bottom w:val="single" w:sz="12" w:space="0" w:color="auto"/>
              <w:right w:val="single" w:sz="12" w:space="0" w:color="auto"/>
            </w:tcBorders>
          </w:tcPr>
          <w:p w14:paraId="49B05635"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CE80281"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3BB4BAC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1F6E0257"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A5C9739" w14:textId="77777777" w:rsidR="00AF16CB" w:rsidRPr="00A1508F" w:rsidRDefault="00AF16CB" w:rsidP="00363026">
            <w:pPr>
              <w:pStyle w:val="TAL"/>
              <w:rPr>
                <w:sz w:val="16"/>
                <w:szCs w:val="18"/>
              </w:rPr>
            </w:pPr>
            <w:r w:rsidRPr="00A1508F">
              <w:rPr>
                <w:sz w:val="16"/>
                <w:szCs w:val="18"/>
              </w:rPr>
              <w:t>IMS Signalling</w:t>
            </w:r>
          </w:p>
        </w:tc>
      </w:tr>
      <w:tr w:rsidR="00AF16CB" w:rsidRPr="00E13B14" w14:paraId="5AF16E52" w14:textId="77777777" w:rsidTr="00A1508F">
        <w:tc>
          <w:tcPr>
            <w:tcW w:w="0" w:type="auto"/>
            <w:tcBorders>
              <w:top w:val="single" w:sz="12" w:space="0" w:color="auto"/>
              <w:left w:val="single" w:sz="12" w:space="0" w:color="auto"/>
              <w:bottom w:val="single" w:sz="12" w:space="0" w:color="auto"/>
              <w:right w:val="single" w:sz="12" w:space="0" w:color="auto"/>
            </w:tcBorders>
          </w:tcPr>
          <w:p w14:paraId="1A030076" w14:textId="77777777" w:rsidR="00AF16CB" w:rsidRPr="00A1508F" w:rsidRDefault="00AF16CB" w:rsidP="00363026">
            <w:pPr>
              <w:pStyle w:val="TAC"/>
              <w:rPr>
                <w:i/>
                <w:iCs/>
                <w:sz w:val="16"/>
                <w:szCs w:val="18"/>
              </w:rPr>
            </w:pPr>
            <w:r w:rsidRPr="00A1508F">
              <w:rPr>
                <w:i/>
                <w:iCs/>
                <w:sz w:val="16"/>
                <w:szCs w:val="18"/>
              </w:rPr>
              <w:t>6</w:t>
            </w:r>
          </w:p>
        </w:tc>
        <w:tc>
          <w:tcPr>
            <w:tcW w:w="0" w:type="auto"/>
            <w:tcBorders>
              <w:top w:val="nil"/>
              <w:left w:val="single" w:sz="12" w:space="0" w:color="auto"/>
              <w:bottom w:val="nil"/>
              <w:right w:val="single" w:sz="12" w:space="0" w:color="auto"/>
            </w:tcBorders>
          </w:tcPr>
          <w:p w14:paraId="00355E00"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1A63E325" w14:textId="77777777" w:rsidR="00AF16CB" w:rsidRPr="00A1508F" w:rsidRDefault="00AF16CB" w:rsidP="00363026">
            <w:pPr>
              <w:pStyle w:val="TAC"/>
              <w:rPr>
                <w:i/>
                <w:iCs/>
                <w:sz w:val="16"/>
                <w:szCs w:val="18"/>
              </w:rPr>
            </w:pPr>
            <w:r w:rsidRPr="00A1508F">
              <w:rPr>
                <w:i/>
                <w:iCs/>
                <w:sz w:val="16"/>
                <w:szCs w:val="18"/>
              </w:rPr>
              <w:br/>
              <w:t>60</w:t>
            </w:r>
          </w:p>
        </w:tc>
        <w:tc>
          <w:tcPr>
            <w:tcW w:w="0" w:type="auto"/>
            <w:tcBorders>
              <w:top w:val="single" w:sz="12" w:space="0" w:color="auto"/>
              <w:left w:val="single" w:sz="12" w:space="0" w:color="auto"/>
              <w:bottom w:val="single" w:sz="12" w:space="0" w:color="auto"/>
              <w:right w:val="single" w:sz="12" w:space="0" w:color="auto"/>
            </w:tcBorders>
          </w:tcPr>
          <w:p w14:paraId="050DBE51" w14:textId="77777777" w:rsidR="00AF16CB" w:rsidRPr="00A1508F" w:rsidRDefault="00AF16CB" w:rsidP="00363026">
            <w:pPr>
              <w:pStyle w:val="TAC"/>
              <w:rPr>
                <w:i/>
                <w:iCs/>
                <w:sz w:val="16"/>
                <w:szCs w:val="18"/>
              </w:rPr>
            </w:pPr>
            <w:r w:rsidRPr="00A1508F">
              <w:rPr>
                <w:i/>
                <w:iCs/>
                <w:sz w:val="16"/>
                <w:szCs w:val="18"/>
              </w:rPr>
              <w:br/>
              <w:t>300 ms</w:t>
            </w:r>
          </w:p>
        </w:tc>
        <w:tc>
          <w:tcPr>
            <w:tcW w:w="0" w:type="auto"/>
            <w:tcBorders>
              <w:top w:val="single" w:sz="12" w:space="0" w:color="auto"/>
              <w:left w:val="single" w:sz="12" w:space="0" w:color="auto"/>
              <w:bottom w:val="single" w:sz="12" w:space="0" w:color="auto"/>
              <w:right w:val="single" w:sz="12" w:space="0" w:color="auto"/>
            </w:tcBorders>
          </w:tcPr>
          <w:p w14:paraId="7B4AC9EC"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7F316457"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4E34888"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E6244AD"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 video, etc.)</w:t>
            </w:r>
          </w:p>
        </w:tc>
      </w:tr>
      <w:tr w:rsidR="00AF16CB" w:rsidRPr="00E13B14" w14:paraId="22C3D58F" w14:textId="77777777" w:rsidTr="00A1508F">
        <w:tc>
          <w:tcPr>
            <w:tcW w:w="0" w:type="auto"/>
            <w:tcBorders>
              <w:top w:val="single" w:sz="12" w:space="0" w:color="auto"/>
              <w:left w:val="single" w:sz="12" w:space="0" w:color="auto"/>
              <w:bottom w:val="single" w:sz="12" w:space="0" w:color="auto"/>
              <w:right w:val="single" w:sz="12" w:space="0" w:color="auto"/>
            </w:tcBorders>
          </w:tcPr>
          <w:p w14:paraId="7B2238F2" w14:textId="77777777" w:rsidR="00AF16CB" w:rsidRPr="00A1508F" w:rsidRDefault="00AF16CB" w:rsidP="00363026">
            <w:pPr>
              <w:pStyle w:val="TAC"/>
              <w:rPr>
                <w:i/>
                <w:iCs/>
                <w:sz w:val="16"/>
                <w:szCs w:val="18"/>
              </w:rPr>
            </w:pPr>
            <w:r w:rsidRPr="00A1508F">
              <w:rPr>
                <w:i/>
                <w:iCs/>
                <w:sz w:val="16"/>
                <w:szCs w:val="18"/>
              </w:rPr>
              <w:t>7</w:t>
            </w:r>
          </w:p>
        </w:tc>
        <w:tc>
          <w:tcPr>
            <w:tcW w:w="0" w:type="auto"/>
            <w:tcBorders>
              <w:top w:val="nil"/>
              <w:left w:val="single" w:sz="12" w:space="0" w:color="auto"/>
              <w:bottom w:val="nil"/>
              <w:right w:val="single" w:sz="12" w:space="0" w:color="auto"/>
            </w:tcBorders>
          </w:tcPr>
          <w:p w14:paraId="6AEF911A"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39E6F96" w14:textId="77777777" w:rsidR="00AF16CB" w:rsidRPr="00A1508F" w:rsidRDefault="00AF16CB" w:rsidP="00363026">
            <w:pPr>
              <w:pStyle w:val="TAC"/>
              <w:rPr>
                <w:i/>
                <w:iCs/>
                <w:sz w:val="16"/>
                <w:szCs w:val="18"/>
              </w:rPr>
            </w:pPr>
            <w:r w:rsidRPr="00A1508F">
              <w:rPr>
                <w:i/>
                <w:iCs/>
                <w:sz w:val="16"/>
                <w:szCs w:val="18"/>
              </w:rPr>
              <w:br/>
              <w:t>70</w:t>
            </w:r>
          </w:p>
        </w:tc>
        <w:tc>
          <w:tcPr>
            <w:tcW w:w="0" w:type="auto"/>
            <w:tcBorders>
              <w:top w:val="single" w:sz="12" w:space="0" w:color="auto"/>
              <w:left w:val="single" w:sz="12" w:space="0" w:color="auto"/>
              <w:bottom w:val="single" w:sz="12" w:space="0" w:color="auto"/>
              <w:right w:val="single" w:sz="12" w:space="0" w:color="auto"/>
            </w:tcBorders>
          </w:tcPr>
          <w:p w14:paraId="702B7893" w14:textId="77777777" w:rsidR="00AF16CB" w:rsidRPr="00A1508F" w:rsidRDefault="00AF16CB" w:rsidP="00363026">
            <w:pPr>
              <w:pStyle w:val="TAC"/>
              <w:rPr>
                <w:i/>
                <w:iCs/>
                <w:sz w:val="16"/>
                <w:szCs w:val="18"/>
              </w:rPr>
            </w:pPr>
            <w:r w:rsidRPr="00A1508F">
              <w:rPr>
                <w:i/>
                <w:iCs/>
                <w:sz w:val="16"/>
                <w:szCs w:val="18"/>
              </w:rPr>
              <w:br/>
              <w:t>100 ms</w:t>
            </w:r>
          </w:p>
        </w:tc>
        <w:tc>
          <w:tcPr>
            <w:tcW w:w="0" w:type="auto"/>
            <w:tcBorders>
              <w:top w:val="single" w:sz="12" w:space="0" w:color="auto"/>
              <w:left w:val="single" w:sz="12" w:space="0" w:color="auto"/>
              <w:bottom w:val="single" w:sz="12" w:space="0" w:color="auto"/>
              <w:right w:val="single" w:sz="12" w:space="0" w:color="auto"/>
            </w:tcBorders>
          </w:tcPr>
          <w:p w14:paraId="4EBD8A40"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86D93FD"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D32979"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EAFBA0" w14:textId="77777777" w:rsidR="00AF16CB" w:rsidRPr="00A1508F" w:rsidRDefault="00AF16CB" w:rsidP="00363026">
            <w:pPr>
              <w:pStyle w:val="TAL"/>
              <w:rPr>
                <w:i/>
                <w:iCs/>
                <w:sz w:val="16"/>
                <w:szCs w:val="18"/>
              </w:rPr>
            </w:pPr>
            <w:r w:rsidRPr="00A1508F">
              <w:rPr>
                <w:i/>
                <w:iCs/>
                <w:sz w:val="16"/>
                <w:szCs w:val="18"/>
              </w:rPr>
              <w:t>Voice,</w:t>
            </w:r>
            <w:r w:rsidRPr="00A1508F">
              <w:rPr>
                <w:i/>
                <w:iCs/>
                <w:sz w:val="16"/>
                <w:szCs w:val="18"/>
              </w:rPr>
              <w:br/>
              <w:t>Video (Live Streaming)</w:t>
            </w:r>
            <w:r w:rsidRPr="00A1508F">
              <w:rPr>
                <w:i/>
                <w:iCs/>
                <w:sz w:val="16"/>
                <w:szCs w:val="18"/>
              </w:rPr>
              <w:br/>
              <w:t>Interactive Gaming</w:t>
            </w:r>
          </w:p>
        </w:tc>
      </w:tr>
      <w:tr w:rsidR="00AF16CB" w:rsidRPr="00E13B14" w14:paraId="00256730" w14:textId="77777777" w:rsidTr="00A1508F">
        <w:tc>
          <w:tcPr>
            <w:tcW w:w="0" w:type="auto"/>
            <w:tcBorders>
              <w:top w:val="single" w:sz="12" w:space="0" w:color="auto"/>
              <w:left w:val="single" w:sz="12" w:space="0" w:color="auto"/>
              <w:bottom w:val="single" w:sz="12" w:space="0" w:color="auto"/>
              <w:right w:val="single" w:sz="12" w:space="0" w:color="auto"/>
            </w:tcBorders>
          </w:tcPr>
          <w:p w14:paraId="4DE49DC6" w14:textId="77777777" w:rsidR="00AF16CB" w:rsidRPr="00A1508F" w:rsidRDefault="00AF16CB" w:rsidP="00363026">
            <w:pPr>
              <w:pStyle w:val="TAC"/>
              <w:rPr>
                <w:i/>
                <w:iCs/>
                <w:sz w:val="16"/>
                <w:szCs w:val="18"/>
              </w:rPr>
            </w:pPr>
            <w:r w:rsidRPr="00A1508F">
              <w:rPr>
                <w:i/>
                <w:iCs/>
                <w:sz w:val="16"/>
                <w:szCs w:val="18"/>
              </w:rPr>
              <w:t>8</w:t>
            </w:r>
          </w:p>
        </w:tc>
        <w:tc>
          <w:tcPr>
            <w:tcW w:w="0" w:type="auto"/>
            <w:tcBorders>
              <w:top w:val="nil"/>
              <w:left w:val="single" w:sz="12" w:space="0" w:color="auto"/>
              <w:bottom w:val="nil"/>
              <w:right w:val="single" w:sz="12" w:space="0" w:color="auto"/>
            </w:tcBorders>
          </w:tcPr>
          <w:p w14:paraId="5685921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D41678C" w14:textId="77777777" w:rsidR="00AF16CB" w:rsidRPr="00A1508F" w:rsidRDefault="00AF16CB" w:rsidP="00363026">
            <w:pPr>
              <w:pStyle w:val="TAC"/>
              <w:rPr>
                <w:i/>
                <w:iCs/>
                <w:sz w:val="16"/>
                <w:szCs w:val="18"/>
              </w:rPr>
            </w:pPr>
            <w:r w:rsidRPr="00A1508F">
              <w:rPr>
                <w:i/>
                <w:iCs/>
                <w:sz w:val="16"/>
                <w:szCs w:val="18"/>
              </w:rPr>
              <w:br/>
              <w:t>80</w:t>
            </w:r>
          </w:p>
        </w:tc>
        <w:tc>
          <w:tcPr>
            <w:tcW w:w="0" w:type="auto"/>
            <w:tcBorders>
              <w:top w:val="single" w:sz="12" w:space="0" w:color="auto"/>
              <w:left w:val="single" w:sz="12" w:space="0" w:color="auto"/>
              <w:bottom w:val="nil"/>
              <w:right w:val="single" w:sz="12" w:space="0" w:color="auto"/>
            </w:tcBorders>
          </w:tcPr>
          <w:p w14:paraId="312E49BD"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300 ms</w:t>
            </w:r>
          </w:p>
        </w:tc>
        <w:tc>
          <w:tcPr>
            <w:tcW w:w="0" w:type="auto"/>
            <w:tcBorders>
              <w:top w:val="single" w:sz="12" w:space="0" w:color="auto"/>
              <w:left w:val="single" w:sz="12" w:space="0" w:color="auto"/>
              <w:bottom w:val="nil"/>
              <w:right w:val="single" w:sz="12" w:space="0" w:color="auto"/>
            </w:tcBorders>
          </w:tcPr>
          <w:p w14:paraId="57CFB65E"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569424C4"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0C534D45"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72C81047"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w:t>
            </w:r>
          </w:p>
        </w:tc>
      </w:tr>
      <w:tr w:rsidR="00AF16CB" w:rsidRPr="00E13B14" w14:paraId="6A4202D2" w14:textId="77777777" w:rsidTr="00A1508F">
        <w:tc>
          <w:tcPr>
            <w:tcW w:w="0" w:type="auto"/>
            <w:tcBorders>
              <w:top w:val="single" w:sz="12" w:space="0" w:color="auto"/>
              <w:left w:val="single" w:sz="12" w:space="0" w:color="auto"/>
              <w:bottom w:val="single" w:sz="12" w:space="0" w:color="auto"/>
              <w:right w:val="single" w:sz="12" w:space="0" w:color="auto"/>
            </w:tcBorders>
          </w:tcPr>
          <w:p w14:paraId="35F4456D" w14:textId="77777777" w:rsidR="00AF16CB" w:rsidRPr="00A1508F" w:rsidRDefault="00AF16CB" w:rsidP="00363026">
            <w:pPr>
              <w:pStyle w:val="TAC"/>
              <w:rPr>
                <w:sz w:val="16"/>
                <w:szCs w:val="18"/>
              </w:rPr>
            </w:pPr>
            <w:r w:rsidRPr="00A1508F">
              <w:rPr>
                <w:sz w:val="16"/>
                <w:szCs w:val="18"/>
              </w:rPr>
              <w:t>9</w:t>
            </w:r>
          </w:p>
        </w:tc>
        <w:tc>
          <w:tcPr>
            <w:tcW w:w="0" w:type="auto"/>
            <w:tcBorders>
              <w:top w:val="nil"/>
              <w:left w:val="single" w:sz="12" w:space="0" w:color="auto"/>
              <w:bottom w:val="nil"/>
              <w:right w:val="single" w:sz="12" w:space="0" w:color="auto"/>
            </w:tcBorders>
          </w:tcPr>
          <w:p w14:paraId="771827C9"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BB334A" w14:textId="77777777" w:rsidR="00AF16CB" w:rsidRPr="00A1508F" w:rsidRDefault="00AF16CB" w:rsidP="00363026">
            <w:pPr>
              <w:pStyle w:val="TAC"/>
              <w:rPr>
                <w:sz w:val="16"/>
                <w:szCs w:val="18"/>
              </w:rPr>
            </w:pPr>
            <w:r w:rsidRPr="00A1508F">
              <w:rPr>
                <w:sz w:val="16"/>
                <w:szCs w:val="18"/>
              </w:rPr>
              <w:t>90</w:t>
            </w:r>
          </w:p>
        </w:tc>
        <w:tc>
          <w:tcPr>
            <w:tcW w:w="0" w:type="auto"/>
            <w:tcBorders>
              <w:top w:val="nil"/>
              <w:left w:val="single" w:sz="12" w:space="0" w:color="auto"/>
              <w:bottom w:val="single" w:sz="12" w:space="0" w:color="auto"/>
              <w:right w:val="single" w:sz="12" w:space="0" w:color="auto"/>
            </w:tcBorders>
          </w:tcPr>
          <w:p w14:paraId="4CABA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700D3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45DEA26E"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090A216B"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64B0B5F9" w14:textId="77777777" w:rsidR="00AF16CB" w:rsidRPr="00A1508F" w:rsidRDefault="00AF16CB" w:rsidP="00363026">
            <w:pPr>
              <w:pStyle w:val="TAL"/>
              <w:rPr>
                <w:sz w:val="16"/>
                <w:szCs w:val="18"/>
              </w:rPr>
            </w:pPr>
            <w:r w:rsidRPr="00A1508F">
              <w:rPr>
                <w:sz w:val="16"/>
                <w:szCs w:val="18"/>
              </w:rPr>
              <w:t>video, etc.)</w:t>
            </w:r>
          </w:p>
        </w:tc>
      </w:tr>
      <w:tr w:rsidR="00AF16CB" w:rsidRPr="00E13B14" w14:paraId="033FD17E" w14:textId="77777777" w:rsidTr="00A1508F">
        <w:tc>
          <w:tcPr>
            <w:tcW w:w="0" w:type="auto"/>
            <w:tcBorders>
              <w:top w:val="single" w:sz="12" w:space="0" w:color="auto"/>
              <w:left w:val="single" w:sz="12" w:space="0" w:color="auto"/>
              <w:bottom w:val="single" w:sz="12" w:space="0" w:color="auto"/>
              <w:right w:val="single" w:sz="12" w:space="0" w:color="auto"/>
            </w:tcBorders>
          </w:tcPr>
          <w:p w14:paraId="01732BAD" w14:textId="77777777" w:rsidR="00AF16CB" w:rsidRPr="00A1508F" w:rsidDel="00CA5FEE" w:rsidRDefault="00AF16CB" w:rsidP="00363026">
            <w:pPr>
              <w:pStyle w:val="TAC"/>
              <w:rPr>
                <w:sz w:val="16"/>
                <w:szCs w:val="18"/>
              </w:rPr>
            </w:pPr>
            <w:r w:rsidRPr="00A1508F">
              <w:rPr>
                <w:sz w:val="16"/>
                <w:szCs w:val="18"/>
              </w:rPr>
              <w:t>69</w:t>
            </w:r>
          </w:p>
        </w:tc>
        <w:tc>
          <w:tcPr>
            <w:tcW w:w="0" w:type="auto"/>
            <w:tcBorders>
              <w:top w:val="nil"/>
              <w:left w:val="single" w:sz="12" w:space="0" w:color="auto"/>
              <w:bottom w:val="nil"/>
              <w:right w:val="single" w:sz="12" w:space="0" w:color="auto"/>
            </w:tcBorders>
          </w:tcPr>
          <w:p w14:paraId="3A5F49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8893C0" w14:textId="77777777" w:rsidR="00AF16CB" w:rsidRPr="00A1508F" w:rsidDel="00CA5FEE" w:rsidRDefault="00AF16CB" w:rsidP="00363026">
            <w:pPr>
              <w:pStyle w:val="TAC"/>
              <w:rPr>
                <w:sz w:val="16"/>
                <w:szCs w:val="18"/>
              </w:rPr>
            </w:pPr>
            <w:r w:rsidRPr="00A1508F">
              <w:rPr>
                <w:sz w:val="16"/>
                <w:szCs w:val="18"/>
              </w:rPr>
              <w:t>5</w:t>
            </w:r>
          </w:p>
        </w:tc>
        <w:tc>
          <w:tcPr>
            <w:tcW w:w="0" w:type="auto"/>
            <w:tcBorders>
              <w:top w:val="nil"/>
              <w:left w:val="single" w:sz="12" w:space="0" w:color="auto"/>
              <w:bottom w:val="single" w:sz="12" w:space="0" w:color="auto"/>
              <w:right w:val="single" w:sz="12" w:space="0" w:color="auto"/>
            </w:tcBorders>
          </w:tcPr>
          <w:p w14:paraId="36993113" w14:textId="77777777" w:rsidR="00AF16CB" w:rsidRPr="00A1508F" w:rsidDel="00CA5FEE" w:rsidRDefault="00AF16CB" w:rsidP="00363026">
            <w:pPr>
              <w:pStyle w:val="TAC"/>
              <w:rPr>
                <w:sz w:val="16"/>
                <w:szCs w:val="18"/>
              </w:rPr>
            </w:pPr>
            <w:r w:rsidRPr="00A1508F">
              <w:rPr>
                <w:sz w:val="16"/>
                <w:szCs w:val="18"/>
              </w:rPr>
              <w:t>60 ms</w:t>
            </w:r>
          </w:p>
        </w:tc>
        <w:tc>
          <w:tcPr>
            <w:tcW w:w="0" w:type="auto"/>
            <w:tcBorders>
              <w:top w:val="nil"/>
              <w:left w:val="single" w:sz="12" w:space="0" w:color="auto"/>
              <w:bottom w:val="single" w:sz="12" w:space="0" w:color="auto"/>
              <w:right w:val="single" w:sz="12" w:space="0" w:color="auto"/>
            </w:tcBorders>
          </w:tcPr>
          <w:p w14:paraId="2DFC775A" w14:textId="77777777" w:rsidR="00AF16CB" w:rsidRPr="00A1508F" w:rsidDel="00CA5FEE"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nil"/>
              <w:left w:val="single" w:sz="12" w:space="0" w:color="auto"/>
              <w:bottom w:val="single" w:sz="12" w:space="0" w:color="auto"/>
              <w:right w:val="single" w:sz="12" w:space="0" w:color="auto"/>
            </w:tcBorders>
          </w:tcPr>
          <w:p w14:paraId="497B7C2E"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2157CB4D"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401F139A" w14:textId="77777777" w:rsidR="00AF16CB" w:rsidRPr="00A1508F" w:rsidDel="00CA5FEE" w:rsidRDefault="00AF16CB" w:rsidP="00363026">
            <w:pPr>
              <w:pStyle w:val="TAL"/>
              <w:rPr>
                <w:sz w:val="16"/>
                <w:szCs w:val="18"/>
              </w:rPr>
            </w:pPr>
            <w:r w:rsidRPr="00A1508F">
              <w:rPr>
                <w:sz w:val="16"/>
                <w:szCs w:val="18"/>
              </w:rPr>
              <w:t>Mission Critical delay sensitive signalling (e.g., MC-PTT signalling)</w:t>
            </w:r>
          </w:p>
        </w:tc>
      </w:tr>
      <w:tr w:rsidR="00AF16CB" w:rsidRPr="00E13B14" w14:paraId="1A3DBF94" w14:textId="77777777" w:rsidTr="00A1508F">
        <w:tc>
          <w:tcPr>
            <w:tcW w:w="0" w:type="auto"/>
            <w:tcBorders>
              <w:top w:val="single" w:sz="12" w:space="0" w:color="auto"/>
              <w:left w:val="single" w:sz="12" w:space="0" w:color="auto"/>
              <w:bottom w:val="single" w:sz="12" w:space="0" w:color="auto"/>
              <w:right w:val="single" w:sz="12" w:space="0" w:color="auto"/>
            </w:tcBorders>
          </w:tcPr>
          <w:p w14:paraId="42547A62" w14:textId="77777777" w:rsidR="00AF16CB" w:rsidRPr="00A1508F" w:rsidRDefault="00AF16CB" w:rsidP="00363026">
            <w:pPr>
              <w:pStyle w:val="TAC"/>
              <w:rPr>
                <w:sz w:val="16"/>
                <w:szCs w:val="18"/>
              </w:rPr>
            </w:pPr>
            <w:r w:rsidRPr="00A1508F">
              <w:rPr>
                <w:sz w:val="16"/>
                <w:szCs w:val="18"/>
              </w:rPr>
              <w:t>70</w:t>
            </w:r>
          </w:p>
        </w:tc>
        <w:tc>
          <w:tcPr>
            <w:tcW w:w="0" w:type="auto"/>
            <w:tcBorders>
              <w:top w:val="nil"/>
              <w:left w:val="single" w:sz="12" w:space="0" w:color="auto"/>
              <w:bottom w:val="nil"/>
              <w:right w:val="single" w:sz="12" w:space="0" w:color="auto"/>
            </w:tcBorders>
          </w:tcPr>
          <w:p w14:paraId="3DE7D08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136B99D" w14:textId="77777777" w:rsidR="00AF16CB" w:rsidRPr="00A1508F" w:rsidRDefault="00AF16CB" w:rsidP="00363026">
            <w:pPr>
              <w:pStyle w:val="TAC"/>
              <w:rPr>
                <w:sz w:val="16"/>
                <w:szCs w:val="18"/>
              </w:rPr>
            </w:pPr>
            <w:r w:rsidRPr="00A1508F">
              <w:rPr>
                <w:sz w:val="16"/>
                <w:szCs w:val="18"/>
              </w:rPr>
              <w:t>55</w:t>
            </w:r>
          </w:p>
        </w:tc>
        <w:tc>
          <w:tcPr>
            <w:tcW w:w="0" w:type="auto"/>
            <w:tcBorders>
              <w:top w:val="single" w:sz="12" w:space="0" w:color="auto"/>
              <w:left w:val="single" w:sz="12" w:space="0" w:color="auto"/>
              <w:bottom w:val="single" w:sz="12" w:space="0" w:color="auto"/>
              <w:right w:val="single" w:sz="12" w:space="0" w:color="auto"/>
            </w:tcBorders>
          </w:tcPr>
          <w:p w14:paraId="2B7B59DC" w14:textId="77777777" w:rsidR="00AF16CB" w:rsidRPr="00A1508F" w:rsidRDefault="00AF16CB" w:rsidP="00363026">
            <w:pPr>
              <w:pStyle w:val="TAC"/>
              <w:rPr>
                <w:sz w:val="16"/>
                <w:szCs w:val="18"/>
              </w:rPr>
            </w:pPr>
            <w:r w:rsidRPr="00A1508F">
              <w:rPr>
                <w:sz w:val="16"/>
                <w:szCs w:val="18"/>
              </w:rPr>
              <w:t>200 ms</w:t>
            </w:r>
          </w:p>
        </w:tc>
        <w:tc>
          <w:tcPr>
            <w:tcW w:w="0" w:type="auto"/>
            <w:tcBorders>
              <w:top w:val="single" w:sz="12" w:space="0" w:color="auto"/>
              <w:left w:val="single" w:sz="12" w:space="0" w:color="auto"/>
              <w:bottom w:val="single" w:sz="12" w:space="0" w:color="auto"/>
              <w:right w:val="single" w:sz="12" w:space="0" w:color="auto"/>
            </w:tcBorders>
          </w:tcPr>
          <w:p w14:paraId="36330BA4"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5F5252D4"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44072AB"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677BFA49" w14:textId="77777777" w:rsidR="00AF16CB" w:rsidRPr="00A1508F" w:rsidRDefault="00AF16CB" w:rsidP="00363026">
            <w:pPr>
              <w:pStyle w:val="TAL"/>
              <w:rPr>
                <w:sz w:val="16"/>
                <w:szCs w:val="18"/>
              </w:rPr>
            </w:pPr>
            <w:r w:rsidRPr="00A1508F">
              <w:rPr>
                <w:sz w:val="16"/>
                <w:szCs w:val="18"/>
              </w:rPr>
              <w:t>Mission Critical Data (e.g. example services are the same as QCI 6/8/9)</w:t>
            </w:r>
          </w:p>
        </w:tc>
      </w:tr>
      <w:tr w:rsidR="00AF16CB" w:rsidRPr="00E13B14" w14:paraId="4FCE1EEE" w14:textId="77777777" w:rsidTr="00A1508F">
        <w:tc>
          <w:tcPr>
            <w:tcW w:w="0" w:type="auto"/>
            <w:tcBorders>
              <w:top w:val="single" w:sz="12" w:space="0" w:color="auto"/>
              <w:left w:val="single" w:sz="12" w:space="0" w:color="auto"/>
              <w:bottom w:val="single" w:sz="12" w:space="0" w:color="auto"/>
              <w:right w:val="single" w:sz="12" w:space="0" w:color="auto"/>
            </w:tcBorders>
          </w:tcPr>
          <w:p w14:paraId="4DEB4A4F" w14:textId="77777777" w:rsidR="00AF16CB" w:rsidRPr="00A1508F" w:rsidRDefault="00AF16CB" w:rsidP="00363026">
            <w:pPr>
              <w:pStyle w:val="TAC"/>
              <w:rPr>
                <w:sz w:val="16"/>
                <w:szCs w:val="18"/>
              </w:rPr>
            </w:pPr>
            <w:r w:rsidRPr="00A1508F">
              <w:rPr>
                <w:sz w:val="16"/>
                <w:szCs w:val="18"/>
              </w:rPr>
              <w:t>79</w:t>
            </w:r>
          </w:p>
        </w:tc>
        <w:tc>
          <w:tcPr>
            <w:tcW w:w="0" w:type="auto"/>
            <w:tcBorders>
              <w:top w:val="nil"/>
              <w:left w:val="single" w:sz="12" w:space="0" w:color="auto"/>
              <w:bottom w:val="nil"/>
              <w:right w:val="single" w:sz="12" w:space="0" w:color="auto"/>
            </w:tcBorders>
          </w:tcPr>
          <w:p w14:paraId="568EA5B8"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97868B3" w14:textId="77777777" w:rsidR="00AF16CB" w:rsidRPr="00A1508F" w:rsidRDefault="00AF16CB" w:rsidP="00363026">
            <w:pPr>
              <w:pStyle w:val="TAC"/>
              <w:rPr>
                <w:sz w:val="16"/>
                <w:szCs w:val="18"/>
              </w:rPr>
            </w:pPr>
            <w:r w:rsidRPr="00A1508F">
              <w:rPr>
                <w:sz w:val="16"/>
                <w:szCs w:val="18"/>
              </w:rPr>
              <w:t>65</w:t>
            </w:r>
          </w:p>
        </w:tc>
        <w:tc>
          <w:tcPr>
            <w:tcW w:w="0" w:type="auto"/>
            <w:tcBorders>
              <w:top w:val="single" w:sz="12" w:space="0" w:color="auto"/>
              <w:left w:val="single" w:sz="12" w:space="0" w:color="auto"/>
              <w:bottom w:val="single" w:sz="12" w:space="0" w:color="auto"/>
              <w:right w:val="single" w:sz="12" w:space="0" w:color="auto"/>
            </w:tcBorders>
          </w:tcPr>
          <w:p w14:paraId="5B55613C"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75801C33"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EC6D5D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D05DEE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5447F23" w14:textId="77777777" w:rsidR="00AF16CB" w:rsidRPr="00A1508F" w:rsidRDefault="00AF16CB" w:rsidP="00363026">
            <w:pPr>
              <w:pStyle w:val="TAL"/>
              <w:rPr>
                <w:sz w:val="16"/>
                <w:szCs w:val="18"/>
              </w:rPr>
            </w:pPr>
            <w:r w:rsidRPr="00A1508F">
              <w:rPr>
                <w:sz w:val="16"/>
                <w:szCs w:val="18"/>
              </w:rPr>
              <w:t>V2X messages</w:t>
            </w:r>
          </w:p>
        </w:tc>
      </w:tr>
      <w:tr w:rsidR="00AF16CB" w:rsidRPr="00E13B14" w14:paraId="16FF8584" w14:textId="77777777" w:rsidTr="00A1508F">
        <w:tc>
          <w:tcPr>
            <w:tcW w:w="0" w:type="auto"/>
            <w:tcBorders>
              <w:top w:val="single" w:sz="12" w:space="0" w:color="auto"/>
              <w:left w:val="single" w:sz="12" w:space="0" w:color="auto"/>
              <w:bottom w:val="single" w:sz="12" w:space="0" w:color="auto"/>
              <w:right w:val="single" w:sz="12" w:space="0" w:color="auto"/>
            </w:tcBorders>
          </w:tcPr>
          <w:p w14:paraId="318579A9" w14:textId="77777777" w:rsidR="00AF16CB" w:rsidRPr="00A1508F" w:rsidRDefault="00AF16CB" w:rsidP="00363026">
            <w:pPr>
              <w:pStyle w:val="TAC"/>
              <w:rPr>
                <w:i/>
                <w:iCs/>
                <w:sz w:val="16"/>
                <w:szCs w:val="18"/>
              </w:rPr>
            </w:pPr>
            <w:r w:rsidRPr="00A1508F">
              <w:rPr>
                <w:i/>
                <w:iCs/>
                <w:sz w:val="16"/>
                <w:szCs w:val="18"/>
              </w:rPr>
              <w:t>80</w:t>
            </w:r>
          </w:p>
        </w:tc>
        <w:tc>
          <w:tcPr>
            <w:tcW w:w="0" w:type="auto"/>
            <w:tcBorders>
              <w:top w:val="nil"/>
              <w:left w:val="single" w:sz="12" w:space="0" w:color="auto"/>
              <w:bottom w:val="single" w:sz="12" w:space="0" w:color="auto"/>
              <w:right w:val="single" w:sz="12" w:space="0" w:color="auto"/>
            </w:tcBorders>
          </w:tcPr>
          <w:p w14:paraId="6899232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5E5A7EA" w14:textId="77777777" w:rsidR="00AF16CB" w:rsidRPr="00A1508F" w:rsidRDefault="00AF16CB" w:rsidP="00363026">
            <w:pPr>
              <w:pStyle w:val="TAC"/>
              <w:rPr>
                <w:i/>
                <w:iCs/>
                <w:sz w:val="16"/>
                <w:szCs w:val="18"/>
              </w:rPr>
            </w:pPr>
            <w:r w:rsidRPr="00A1508F">
              <w:rPr>
                <w:i/>
                <w:iCs/>
                <w:sz w:val="16"/>
                <w:szCs w:val="18"/>
              </w:rPr>
              <w:t>68</w:t>
            </w:r>
          </w:p>
        </w:tc>
        <w:tc>
          <w:tcPr>
            <w:tcW w:w="0" w:type="auto"/>
            <w:tcBorders>
              <w:top w:val="single" w:sz="12" w:space="0" w:color="auto"/>
              <w:left w:val="single" w:sz="12" w:space="0" w:color="auto"/>
              <w:bottom w:val="nil"/>
              <w:right w:val="single" w:sz="12" w:space="0" w:color="auto"/>
            </w:tcBorders>
          </w:tcPr>
          <w:p w14:paraId="6667B0AB" w14:textId="77777777" w:rsidR="00AF16CB" w:rsidRPr="00A1508F" w:rsidRDefault="00AF16CB" w:rsidP="00363026">
            <w:pPr>
              <w:pStyle w:val="TAC"/>
              <w:rPr>
                <w:i/>
                <w:iCs/>
                <w:sz w:val="16"/>
                <w:szCs w:val="18"/>
              </w:rPr>
            </w:pPr>
            <w:r w:rsidRPr="00A1508F">
              <w:rPr>
                <w:i/>
                <w:iCs/>
                <w:sz w:val="16"/>
                <w:szCs w:val="18"/>
              </w:rPr>
              <w:t>10 ms</w:t>
            </w:r>
          </w:p>
          <w:p w14:paraId="32F18935"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nil"/>
              <w:right w:val="single" w:sz="12" w:space="0" w:color="auto"/>
            </w:tcBorders>
          </w:tcPr>
          <w:p w14:paraId="77297E1B"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0DD7D96F"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2CBD221C"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6ED25B25" w14:textId="77777777" w:rsidR="00AF16CB" w:rsidRPr="00A1508F" w:rsidRDefault="00AF16CB" w:rsidP="00363026">
            <w:pPr>
              <w:pStyle w:val="TAL"/>
              <w:rPr>
                <w:i/>
                <w:iCs/>
                <w:sz w:val="16"/>
                <w:szCs w:val="18"/>
              </w:rPr>
            </w:pPr>
            <w:r w:rsidRPr="00A1508F">
              <w:rPr>
                <w:i/>
                <w:iCs/>
                <w:sz w:val="16"/>
                <w:szCs w:val="18"/>
              </w:rPr>
              <w:t>Low Latency eMBB applications Augmented Reality</w:t>
            </w:r>
          </w:p>
        </w:tc>
      </w:tr>
      <w:tr w:rsidR="00AF16CB" w:rsidRPr="00E13B14" w14:paraId="301525B7" w14:textId="77777777" w:rsidTr="00A1508F">
        <w:tc>
          <w:tcPr>
            <w:tcW w:w="0" w:type="auto"/>
            <w:tcBorders>
              <w:top w:val="single" w:sz="12" w:space="0" w:color="auto"/>
              <w:left w:val="single" w:sz="12" w:space="0" w:color="auto"/>
              <w:bottom w:val="single" w:sz="12" w:space="0" w:color="auto"/>
              <w:right w:val="single" w:sz="12" w:space="0" w:color="auto"/>
            </w:tcBorders>
          </w:tcPr>
          <w:p w14:paraId="63B1E228" w14:textId="77777777" w:rsidR="00AF16CB" w:rsidRPr="00A1508F" w:rsidRDefault="00AF16CB" w:rsidP="00363026">
            <w:pPr>
              <w:pStyle w:val="TAC"/>
              <w:rPr>
                <w:sz w:val="16"/>
                <w:szCs w:val="18"/>
              </w:rPr>
            </w:pPr>
            <w:r w:rsidRPr="00A1508F">
              <w:rPr>
                <w:sz w:val="16"/>
                <w:szCs w:val="18"/>
              </w:rPr>
              <w:t>82</w:t>
            </w:r>
          </w:p>
        </w:tc>
        <w:tc>
          <w:tcPr>
            <w:tcW w:w="0" w:type="auto"/>
            <w:tcBorders>
              <w:top w:val="single" w:sz="12" w:space="0" w:color="auto"/>
              <w:left w:val="single" w:sz="12" w:space="0" w:color="auto"/>
              <w:bottom w:val="nil"/>
              <w:right w:val="single" w:sz="12" w:space="0" w:color="auto"/>
            </w:tcBorders>
          </w:tcPr>
          <w:p w14:paraId="3A3E0421" w14:textId="77777777" w:rsidR="00AF16CB" w:rsidRPr="00A1508F" w:rsidRDefault="00AF16CB" w:rsidP="00363026">
            <w:pPr>
              <w:pStyle w:val="TAC"/>
              <w:rPr>
                <w:sz w:val="16"/>
                <w:szCs w:val="18"/>
              </w:rPr>
            </w:pPr>
            <w:r w:rsidRPr="00A1508F">
              <w:rPr>
                <w:sz w:val="16"/>
                <w:szCs w:val="18"/>
              </w:rPr>
              <w:t>Delay Critical GBR</w:t>
            </w:r>
          </w:p>
        </w:tc>
        <w:tc>
          <w:tcPr>
            <w:tcW w:w="0" w:type="auto"/>
            <w:tcBorders>
              <w:top w:val="single" w:sz="12" w:space="0" w:color="auto"/>
              <w:left w:val="single" w:sz="12" w:space="0" w:color="auto"/>
              <w:bottom w:val="single" w:sz="12" w:space="0" w:color="auto"/>
              <w:right w:val="single" w:sz="12" w:space="0" w:color="auto"/>
            </w:tcBorders>
          </w:tcPr>
          <w:p w14:paraId="78313988" w14:textId="77777777" w:rsidR="00AF16CB" w:rsidRPr="00A1508F" w:rsidRDefault="00AF16CB" w:rsidP="00363026">
            <w:pPr>
              <w:pStyle w:val="TAC"/>
              <w:rPr>
                <w:sz w:val="16"/>
                <w:szCs w:val="18"/>
              </w:rPr>
            </w:pPr>
            <w:r w:rsidRPr="00A1508F">
              <w:rPr>
                <w:sz w:val="16"/>
                <w:szCs w:val="18"/>
              </w:rPr>
              <w:t>19</w:t>
            </w:r>
          </w:p>
        </w:tc>
        <w:tc>
          <w:tcPr>
            <w:tcW w:w="0" w:type="auto"/>
            <w:tcBorders>
              <w:top w:val="single" w:sz="12" w:space="0" w:color="auto"/>
              <w:left w:val="single" w:sz="12" w:space="0" w:color="auto"/>
              <w:bottom w:val="single" w:sz="12" w:space="0" w:color="auto"/>
              <w:right w:val="single" w:sz="12" w:space="0" w:color="auto"/>
            </w:tcBorders>
          </w:tcPr>
          <w:p w14:paraId="1379048E"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24B06FAA"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1FB88974"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057DDF91"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8F66889"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6E025BA6" w14:textId="77777777" w:rsidTr="00A1508F">
        <w:tc>
          <w:tcPr>
            <w:tcW w:w="0" w:type="auto"/>
            <w:tcBorders>
              <w:top w:val="single" w:sz="12" w:space="0" w:color="auto"/>
              <w:left w:val="single" w:sz="12" w:space="0" w:color="auto"/>
              <w:bottom w:val="single" w:sz="12" w:space="0" w:color="auto"/>
              <w:right w:val="single" w:sz="12" w:space="0" w:color="auto"/>
            </w:tcBorders>
          </w:tcPr>
          <w:p w14:paraId="36549E12" w14:textId="77777777" w:rsidR="00AF16CB" w:rsidRPr="00A1508F" w:rsidRDefault="00AF16CB" w:rsidP="00363026">
            <w:pPr>
              <w:pStyle w:val="TAC"/>
              <w:rPr>
                <w:sz w:val="16"/>
                <w:szCs w:val="18"/>
              </w:rPr>
            </w:pPr>
            <w:r w:rsidRPr="00A1508F">
              <w:rPr>
                <w:sz w:val="16"/>
                <w:szCs w:val="18"/>
              </w:rPr>
              <w:t>83</w:t>
            </w:r>
          </w:p>
        </w:tc>
        <w:tc>
          <w:tcPr>
            <w:tcW w:w="0" w:type="auto"/>
            <w:tcBorders>
              <w:top w:val="nil"/>
              <w:left w:val="single" w:sz="12" w:space="0" w:color="auto"/>
              <w:bottom w:val="nil"/>
              <w:right w:val="single" w:sz="12" w:space="0" w:color="auto"/>
            </w:tcBorders>
          </w:tcPr>
          <w:p w14:paraId="6740E20B"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2CA11B" w14:textId="77777777" w:rsidR="00AF16CB" w:rsidRPr="00A1508F" w:rsidRDefault="00AF16CB" w:rsidP="00363026">
            <w:pPr>
              <w:pStyle w:val="TAC"/>
              <w:rPr>
                <w:sz w:val="16"/>
                <w:szCs w:val="18"/>
              </w:rPr>
            </w:pPr>
            <w:r w:rsidRPr="00A1508F">
              <w:rPr>
                <w:sz w:val="16"/>
                <w:szCs w:val="18"/>
              </w:rPr>
              <w:t>22</w:t>
            </w:r>
          </w:p>
        </w:tc>
        <w:tc>
          <w:tcPr>
            <w:tcW w:w="0" w:type="auto"/>
            <w:tcBorders>
              <w:top w:val="single" w:sz="12" w:space="0" w:color="auto"/>
              <w:left w:val="single" w:sz="12" w:space="0" w:color="auto"/>
              <w:bottom w:val="single" w:sz="12" w:space="0" w:color="auto"/>
              <w:right w:val="single" w:sz="12" w:space="0" w:color="auto"/>
            </w:tcBorders>
          </w:tcPr>
          <w:p w14:paraId="2E2D4BDF"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1AC4734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7D87D072" w14:textId="77777777" w:rsidR="00AF16CB" w:rsidRPr="00A1508F" w:rsidRDefault="00AF16CB" w:rsidP="00363026">
            <w:pPr>
              <w:pStyle w:val="TAL"/>
              <w:rPr>
                <w:sz w:val="16"/>
                <w:szCs w:val="18"/>
              </w:rPr>
            </w:pPr>
            <w:r w:rsidRPr="00A1508F">
              <w:rPr>
                <w:sz w:val="16"/>
                <w:szCs w:val="18"/>
              </w:rPr>
              <w:t>1358 bytes</w:t>
            </w:r>
          </w:p>
          <w:p w14:paraId="5E549B33" w14:textId="77777777" w:rsidR="00AF16CB" w:rsidRPr="00A1508F" w:rsidRDefault="00AF16CB" w:rsidP="00363026">
            <w:pPr>
              <w:pStyle w:val="TAL"/>
              <w:rPr>
                <w:sz w:val="16"/>
                <w:szCs w:val="18"/>
              </w:rPr>
            </w:pPr>
            <w:r w:rsidRPr="00A1508F">
              <w:rPr>
                <w:sz w:val="16"/>
                <w:szCs w:val="18"/>
              </w:rPr>
              <w:t>(NOTE 3)</w:t>
            </w:r>
          </w:p>
        </w:tc>
        <w:tc>
          <w:tcPr>
            <w:tcW w:w="0" w:type="auto"/>
            <w:tcBorders>
              <w:top w:val="single" w:sz="12" w:space="0" w:color="auto"/>
              <w:left w:val="single" w:sz="12" w:space="0" w:color="auto"/>
              <w:bottom w:val="single" w:sz="12" w:space="0" w:color="auto"/>
              <w:right w:val="single" w:sz="12" w:space="0" w:color="auto"/>
            </w:tcBorders>
          </w:tcPr>
          <w:p w14:paraId="6ED2E20B"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B36BD21"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496FEF9D" w14:textId="77777777" w:rsidTr="00A1508F">
        <w:tc>
          <w:tcPr>
            <w:tcW w:w="0" w:type="auto"/>
            <w:tcBorders>
              <w:top w:val="single" w:sz="12" w:space="0" w:color="auto"/>
              <w:left w:val="single" w:sz="12" w:space="0" w:color="auto"/>
              <w:bottom w:val="single" w:sz="12" w:space="0" w:color="auto"/>
              <w:right w:val="single" w:sz="12" w:space="0" w:color="auto"/>
            </w:tcBorders>
          </w:tcPr>
          <w:p w14:paraId="6B82E623" w14:textId="77777777" w:rsidR="00AF16CB" w:rsidRPr="00A1508F" w:rsidRDefault="00AF16CB" w:rsidP="00363026">
            <w:pPr>
              <w:pStyle w:val="TAC"/>
              <w:rPr>
                <w:sz w:val="16"/>
                <w:szCs w:val="18"/>
              </w:rPr>
            </w:pPr>
            <w:r w:rsidRPr="00A1508F">
              <w:rPr>
                <w:sz w:val="16"/>
                <w:szCs w:val="18"/>
              </w:rPr>
              <w:t>84</w:t>
            </w:r>
          </w:p>
        </w:tc>
        <w:tc>
          <w:tcPr>
            <w:tcW w:w="0" w:type="auto"/>
            <w:tcBorders>
              <w:top w:val="nil"/>
              <w:left w:val="single" w:sz="12" w:space="0" w:color="auto"/>
              <w:bottom w:val="nil"/>
              <w:right w:val="single" w:sz="12" w:space="0" w:color="auto"/>
            </w:tcBorders>
          </w:tcPr>
          <w:p w14:paraId="17C3D0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4E179F6D" w14:textId="77777777" w:rsidR="00AF16CB" w:rsidRPr="00A1508F" w:rsidRDefault="00AF16CB" w:rsidP="00363026">
            <w:pPr>
              <w:pStyle w:val="TAC"/>
              <w:rPr>
                <w:sz w:val="16"/>
                <w:szCs w:val="18"/>
              </w:rPr>
            </w:pPr>
            <w:r w:rsidRPr="00A1508F">
              <w:rPr>
                <w:sz w:val="16"/>
                <w:szCs w:val="18"/>
              </w:rPr>
              <w:t>24</w:t>
            </w:r>
          </w:p>
        </w:tc>
        <w:tc>
          <w:tcPr>
            <w:tcW w:w="0" w:type="auto"/>
            <w:tcBorders>
              <w:top w:val="single" w:sz="12" w:space="0" w:color="auto"/>
              <w:left w:val="single" w:sz="12" w:space="0" w:color="auto"/>
              <w:bottom w:val="single" w:sz="12" w:space="0" w:color="auto"/>
              <w:right w:val="single" w:sz="12" w:space="0" w:color="auto"/>
            </w:tcBorders>
          </w:tcPr>
          <w:p w14:paraId="7B4C0371" w14:textId="77777777" w:rsidR="00AF16CB" w:rsidRPr="00A1508F" w:rsidRDefault="00AF16CB" w:rsidP="00363026">
            <w:pPr>
              <w:pStyle w:val="TAC"/>
              <w:rPr>
                <w:sz w:val="16"/>
                <w:szCs w:val="18"/>
              </w:rPr>
            </w:pPr>
            <w:r w:rsidRPr="00A1508F">
              <w:rPr>
                <w:sz w:val="16"/>
                <w:szCs w:val="18"/>
              </w:rPr>
              <w:t>30 ms</w:t>
            </w:r>
          </w:p>
          <w:p w14:paraId="2E2D0701" w14:textId="77777777" w:rsidR="00AF16CB" w:rsidRPr="00A1508F" w:rsidRDefault="00AF16CB" w:rsidP="00363026">
            <w:pPr>
              <w:pStyle w:val="TAC"/>
              <w:rPr>
                <w:sz w:val="16"/>
                <w:szCs w:val="18"/>
              </w:rPr>
            </w:pPr>
            <w:r w:rsidRPr="00A1508F">
              <w:rPr>
                <w:sz w:val="16"/>
                <w:szCs w:val="18"/>
              </w:rPr>
              <w:t>(NOTE 6)</w:t>
            </w:r>
          </w:p>
        </w:tc>
        <w:tc>
          <w:tcPr>
            <w:tcW w:w="0" w:type="auto"/>
            <w:tcBorders>
              <w:top w:val="single" w:sz="12" w:space="0" w:color="auto"/>
              <w:left w:val="single" w:sz="12" w:space="0" w:color="auto"/>
              <w:bottom w:val="single" w:sz="12" w:space="0" w:color="auto"/>
              <w:right w:val="single" w:sz="12" w:space="0" w:color="auto"/>
            </w:tcBorders>
          </w:tcPr>
          <w:p w14:paraId="10727C12"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130E75B0" w14:textId="77777777" w:rsidR="00AF16CB" w:rsidRPr="00A1508F" w:rsidRDefault="00AF16CB" w:rsidP="00363026">
            <w:pPr>
              <w:pStyle w:val="TAL"/>
              <w:rPr>
                <w:sz w:val="16"/>
                <w:szCs w:val="18"/>
              </w:rPr>
            </w:pPr>
            <w:r w:rsidRPr="00A1508F">
              <w:rPr>
                <w:sz w:val="16"/>
                <w:szCs w:val="18"/>
              </w:rPr>
              <w:t>1354 bytes</w:t>
            </w:r>
          </w:p>
        </w:tc>
        <w:tc>
          <w:tcPr>
            <w:tcW w:w="0" w:type="auto"/>
            <w:tcBorders>
              <w:top w:val="single" w:sz="12" w:space="0" w:color="auto"/>
              <w:left w:val="single" w:sz="12" w:space="0" w:color="auto"/>
              <w:bottom w:val="single" w:sz="12" w:space="0" w:color="auto"/>
              <w:right w:val="single" w:sz="12" w:space="0" w:color="auto"/>
            </w:tcBorders>
          </w:tcPr>
          <w:p w14:paraId="2CC5AECA"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CF4AA8" w14:textId="77777777" w:rsidR="00AF16CB" w:rsidRPr="00A1508F" w:rsidRDefault="00AF16CB" w:rsidP="00363026">
            <w:pPr>
              <w:pStyle w:val="TAL"/>
              <w:rPr>
                <w:sz w:val="16"/>
                <w:szCs w:val="18"/>
              </w:rPr>
            </w:pPr>
            <w:r w:rsidRPr="00A1508F">
              <w:rPr>
                <w:sz w:val="16"/>
                <w:szCs w:val="18"/>
              </w:rPr>
              <w:t>Intelligent transport systems (see TS 22.261 [2])</w:t>
            </w:r>
          </w:p>
        </w:tc>
      </w:tr>
      <w:tr w:rsidR="00AF16CB" w:rsidRPr="00E13B14" w14:paraId="21372609" w14:textId="77777777" w:rsidTr="00A1508F">
        <w:tc>
          <w:tcPr>
            <w:tcW w:w="0" w:type="auto"/>
            <w:tcBorders>
              <w:top w:val="single" w:sz="12" w:space="0" w:color="auto"/>
              <w:left w:val="single" w:sz="12" w:space="0" w:color="auto"/>
              <w:bottom w:val="single" w:sz="12" w:space="0" w:color="auto"/>
              <w:right w:val="single" w:sz="12" w:space="0" w:color="auto"/>
            </w:tcBorders>
          </w:tcPr>
          <w:p w14:paraId="6648390B" w14:textId="77777777" w:rsidR="00AF16CB" w:rsidRPr="00A1508F" w:rsidRDefault="00AF16CB" w:rsidP="00363026">
            <w:pPr>
              <w:pStyle w:val="TAC"/>
              <w:rPr>
                <w:sz w:val="16"/>
                <w:szCs w:val="18"/>
              </w:rPr>
            </w:pPr>
            <w:r w:rsidRPr="00A1508F">
              <w:rPr>
                <w:sz w:val="16"/>
                <w:szCs w:val="18"/>
              </w:rPr>
              <w:t>85</w:t>
            </w:r>
          </w:p>
        </w:tc>
        <w:tc>
          <w:tcPr>
            <w:tcW w:w="0" w:type="auto"/>
            <w:tcBorders>
              <w:top w:val="nil"/>
              <w:left w:val="single" w:sz="12" w:space="0" w:color="auto"/>
              <w:right w:val="single" w:sz="12" w:space="0" w:color="auto"/>
            </w:tcBorders>
          </w:tcPr>
          <w:p w14:paraId="7BC1411F"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EC3234" w14:textId="77777777" w:rsidR="00AF16CB" w:rsidRPr="00A1508F" w:rsidRDefault="00AF16CB" w:rsidP="00363026">
            <w:pPr>
              <w:pStyle w:val="TAC"/>
              <w:rPr>
                <w:sz w:val="16"/>
                <w:szCs w:val="18"/>
              </w:rPr>
            </w:pPr>
            <w:r w:rsidRPr="00A1508F">
              <w:rPr>
                <w:sz w:val="16"/>
                <w:szCs w:val="18"/>
              </w:rPr>
              <w:t>21</w:t>
            </w:r>
          </w:p>
        </w:tc>
        <w:tc>
          <w:tcPr>
            <w:tcW w:w="0" w:type="auto"/>
            <w:tcBorders>
              <w:top w:val="single" w:sz="12" w:space="0" w:color="auto"/>
              <w:left w:val="single" w:sz="12" w:space="0" w:color="auto"/>
              <w:bottom w:val="single" w:sz="12" w:space="0" w:color="auto"/>
              <w:right w:val="single" w:sz="12" w:space="0" w:color="auto"/>
            </w:tcBorders>
          </w:tcPr>
          <w:p w14:paraId="634EDD1D" w14:textId="77777777" w:rsidR="00AF16CB" w:rsidRPr="00A1508F" w:rsidRDefault="00AF16CB" w:rsidP="00363026">
            <w:pPr>
              <w:pStyle w:val="TAC"/>
              <w:rPr>
                <w:sz w:val="16"/>
                <w:szCs w:val="18"/>
              </w:rPr>
            </w:pPr>
            <w:r w:rsidRPr="00A1508F">
              <w:rPr>
                <w:sz w:val="16"/>
                <w:szCs w:val="18"/>
              </w:rPr>
              <w:t>5 ms</w:t>
            </w:r>
          </w:p>
          <w:p w14:paraId="638594C6" w14:textId="77777777" w:rsidR="00AF16CB" w:rsidRPr="00A1508F" w:rsidRDefault="00AF16CB" w:rsidP="00363026">
            <w:pPr>
              <w:pStyle w:val="TAC"/>
              <w:rPr>
                <w:sz w:val="16"/>
                <w:szCs w:val="18"/>
              </w:rPr>
            </w:pPr>
            <w:r w:rsidRPr="00A1508F">
              <w:rPr>
                <w:sz w:val="16"/>
                <w:szCs w:val="18"/>
              </w:rPr>
              <w:t>(NOTE 5)</w:t>
            </w:r>
          </w:p>
        </w:tc>
        <w:tc>
          <w:tcPr>
            <w:tcW w:w="0" w:type="auto"/>
            <w:tcBorders>
              <w:top w:val="single" w:sz="12" w:space="0" w:color="auto"/>
              <w:left w:val="single" w:sz="12" w:space="0" w:color="auto"/>
              <w:bottom w:val="single" w:sz="12" w:space="0" w:color="auto"/>
              <w:right w:val="single" w:sz="12" w:space="0" w:color="auto"/>
            </w:tcBorders>
          </w:tcPr>
          <w:p w14:paraId="16A957B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7996842E"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1E59D93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7EEDA3C" w14:textId="77777777" w:rsidR="00AF16CB" w:rsidRPr="00A1508F" w:rsidRDefault="00AF16CB" w:rsidP="00363026">
            <w:pPr>
              <w:pStyle w:val="TAL"/>
              <w:rPr>
                <w:sz w:val="16"/>
                <w:szCs w:val="18"/>
              </w:rPr>
            </w:pPr>
            <w:r w:rsidRPr="00A1508F">
              <w:rPr>
                <w:sz w:val="16"/>
                <w:szCs w:val="18"/>
              </w:rPr>
              <w:t>Electricity Distribution- high voltage</w:t>
            </w:r>
            <w:r w:rsidRPr="00A1508F" w:rsidDel="00975135">
              <w:rPr>
                <w:sz w:val="16"/>
                <w:szCs w:val="18"/>
              </w:rPr>
              <w:t xml:space="preserve"> </w:t>
            </w:r>
            <w:r w:rsidRPr="00A1508F">
              <w:rPr>
                <w:sz w:val="16"/>
                <w:szCs w:val="18"/>
              </w:rPr>
              <w:t>(see TS 22.261 [2])</w:t>
            </w:r>
          </w:p>
        </w:tc>
      </w:tr>
      <w:tr w:rsidR="00AF16CB" w:rsidRPr="00E13B14" w14:paraId="124BC6F2" w14:textId="77777777" w:rsidTr="00A1508F">
        <w:tc>
          <w:tcPr>
            <w:tcW w:w="0" w:type="auto"/>
            <w:gridSpan w:val="8"/>
            <w:tcBorders>
              <w:top w:val="single" w:sz="12" w:space="0" w:color="auto"/>
              <w:left w:val="single" w:sz="12" w:space="0" w:color="auto"/>
              <w:bottom w:val="single" w:sz="12" w:space="0" w:color="auto"/>
              <w:right w:val="single" w:sz="12" w:space="0" w:color="auto"/>
            </w:tcBorders>
          </w:tcPr>
          <w:p w14:paraId="5BBAF305" w14:textId="77777777" w:rsidR="00AF16CB" w:rsidRPr="00A1508F" w:rsidRDefault="00AF16CB" w:rsidP="00363026">
            <w:pPr>
              <w:pStyle w:val="TAN"/>
              <w:rPr>
                <w:sz w:val="16"/>
                <w:szCs w:val="18"/>
              </w:rPr>
            </w:pPr>
            <w:r w:rsidRPr="00A1508F">
              <w:rPr>
                <w:sz w:val="16"/>
                <w:szCs w:val="18"/>
              </w:rPr>
              <w:t>NOTE 1:</w:t>
            </w:r>
            <w:r w:rsidRPr="00A1508F">
              <w:rPr>
                <w:sz w:val="16"/>
                <w:szCs w:val="18"/>
              </w:rPr>
              <w:tab/>
              <w:t>A packet which is delayed more than PDB is not counted as lost, thus not included in the PER.</w:t>
            </w:r>
          </w:p>
          <w:p w14:paraId="2E09F929" w14:textId="77777777" w:rsidR="00AF16CB" w:rsidRPr="00A1508F" w:rsidRDefault="00AF16CB" w:rsidP="00363026">
            <w:pPr>
              <w:pStyle w:val="TAN"/>
              <w:rPr>
                <w:sz w:val="16"/>
                <w:szCs w:val="18"/>
              </w:rPr>
            </w:pPr>
            <w:r w:rsidRPr="00A1508F">
              <w:rPr>
                <w:sz w:val="16"/>
                <w:szCs w:val="18"/>
              </w:rPr>
              <w:t>NOTE 2:</w:t>
            </w:r>
            <w:r w:rsidRPr="00A1508F">
              <w:rPr>
                <w:sz w:val="16"/>
                <w:szCs w:val="18"/>
              </w:rPr>
              <w:tab/>
              <w:t>It is required that default MDBV is supported by a PLMN supporting the related 5QIs.</w:t>
            </w:r>
          </w:p>
          <w:p w14:paraId="4FA8546A" w14:textId="77777777" w:rsidR="00AF16CB" w:rsidRPr="00A1508F" w:rsidRDefault="00AF16CB" w:rsidP="00363026">
            <w:pPr>
              <w:pStyle w:val="TAN"/>
              <w:rPr>
                <w:sz w:val="16"/>
                <w:szCs w:val="18"/>
              </w:rPr>
            </w:pPr>
            <w:r w:rsidRPr="00A1508F">
              <w:rPr>
                <w:sz w:val="16"/>
                <w:szCs w:val="18"/>
              </w:rPr>
              <w:t>NOTE 3:</w:t>
            </w:r>
            <w:r w:rsidRPr="00A1508F">
              <w:rPr>
                <w:sz w:val="16"/>
                <w:szCs w:val="18"/>
              </w:rPr>
              <w:tab/>
              <w:t>This MDBV value is set to 1354 bytes to avoid IP fragmentation for the IPv6 based, IPSec protected GTP tunnel to the 5G-AN node (the value is calculated as in Annex C of TS 23.060 [56] and further reduced by 4 bytes to allow for the usage of a GTP-U extension header).</w:t>
            </w:r>
          </w:p>
          <w:p w14:paraId="07BB3B08" w14:textId="77777777" w:rsidR="00AF16CB" w:rsidRPr="00A1508F" w:rsidRDefault="00AF16CB" w:rsidP="00363026">
            <w:pPr>
              <w:pStyle w:val="TAN"/>
              <w:rPr>
                <w:sz w:val="16"/>
                <w:szCs w:val="18"/>
              </w:rPr>
            </w:pPr>
            <w:r w:rsidRPr="00A1508F">
              <w:rPr>
                <w:sz w:val="16"/>
                <w:szCs w:val="18"/>
              </w:rPr>
              <w:t>NOTE 4:</w:t>
            </w:r>
            <w:r w:rsidRPr="00A1508F">
              <w:rPr>
                <w:sz w:val="16"/>
                <w:szCs w:val="18"/>
              </w:rPr>
              <w:tab/>
              <w:t>A delay of 1 ms for the delay between a UPF terminating N6 and a 5G-AN should be subtracted from a given PDB to derive the packet delay budget that applies to the radio interface.</w:t>
            </w:r>
          </w:p>
          <w:p w14:paraId="34D45130" w14:textId="77777777" w:rsidR="00AF16CB" w:rsidRPr="00A1508F" w:rsidRDefault="00AF16CB" w:rsidP="00363026">
            <w:pPr>
              <w:pStyle w:val="TAN"/>
              <w:rPr>
                <w:sz w:val="16"/>
                <w:szCs w:val="18"/>
              </w:rPr>
            </w:pPr>
            <w:r w:rsidRPr="00A1508F">
              <w:rPr>
                <w:sz w:val="16"/>
                <w:szCs w:val="18"/>
              </w:rPr>
              <w:t>NOTE 5:</w:t>
            </w:r>
            <w:r w:rsidRPr="00A1508F">
              <w:rPr>
                <w:sz w:val="16"/>
                <w:szCs w:val="18"/>
              </w:rPr>
              <w:tab/>
              <w:t>A delay of 2 ms for the delay between a UPF terminating N6 and a 5G-AN should be subtracted from a given PDB to derive the packet delay budget that applies to the radio interface.</w:t>
            </w:r>
          </w:p>
          <w:p w14:paraId="503B6984" w14:textId="77777777" w:rsidR="00AF16CB" w:rsidRPr="00A1508F" w:rsidRDefault="00AF16CB" w:rsidP="00363026">
            <w:pPr>
              <w:pStyle w:val="TAN"/>
              <w:rPr>
                <w:sz w:val="16"/>
                <w:szCs w:val="18"/>
              </w:rPr>
            </w:pPr>
            <w:r w:rsidRPr="00A1508F">
              <w:rPr>
                <w:sz w:val="16"/>
                <w:szCs w:val="18"/>
              </w:rPr>
              <w:t>NOTE 6:</w:t>
            </w:r>
            <w:r w:rsidRPr="00A1508F">
              <w:rPr>
                <w:sz w:val="16"/>
                <w:szCs w:val="18"/>
              </w:rPr>
              <w:tab/>
              <w:t>A delay of 5 ms for the delay between a UPF terminating N6 and a 5G-AN should be subtracted from a given PDB to derive the packet delay budget that applies to the radio interface.</w:t>
            </w:r>
          </w:p>
        </w:tc>
      </w:tr>
    </w:tbl>
    <w:p w14:paraId="4A19550B" w14:textId="20B6CD62" w:rsidR="00AF16CB" w:rsidRDefault="00AF16CB" w:rsidP="00AF16CB">
      <w:r>
        <w:t>The applicability of 5QI and potential gaps for XR Services over 5G are analysed further in this Technical Report.</w:t>
      </w:r>
    </w:p>
    <w:p w14:paraId="48E055F9" w14:textId="77777777" w:rsidR="00AF16CB" w:rsidRDefault="00AF16CB" w:rsidP="00AF16CB">
      <w:pPr>
        <w:pStyle w:val="Heading3"/>
      </w:pPr>
      <w:bookmarkStart w:id="48" w:name="_Toc23169703"/>
      <w:bookmarkStart w:id="49" w:name="_Toc33041949"/>
      <w:r>
        <w:lastRenderedPageBreak/>
        <w:t>4.3.4</w:t>
      </w:r>
      <w:r>
        <w:tab/>
        <w:t>5G Media Delivery</w:t>
      </w:r>
      <w:bookmarkEnd w:id="48"/>
      <w:bookmarkEnd w:id="49"/>
    </w:p>
    <w:p w14:paraId="614F048D" w14:textId="0FCC2F8A" w:rsidR="00AF16CB" w:rsidRDefault="00AF16CB" w:rsidP="00AF16CB">
      <w:r w:rsidRPr="003E06F6">
        <w:t xml:space="preserve">In the context of this Technical Report and the delivery options identified in </w:t>
      </w:r>
      <w:r w:rsidRPr="00A1508F">
        <w:t>clause 4.</w:t>
      </w:r>
      <w:r w:rsidR="003E06F6" w:rsidRPr="00A1508F">
        <w:t>3</w:t>
      </w:r>
      <w:r w:rsidRPr="00A1508F">
        <w:t>.</w:t>
      </w:r>
      <w:r w:rsidR="003E06F6" w:rsidRPr="00A1508F">
        <w:t>3</w:t>
      </w:r>
      <w:r w:rsidRPr="00A1508F">
        <w:t>.1</w:t>
      </w:r>
      <w:r w:rsidRPr="003E06F6">
        <w:t>, the first three basic delivery types</w:t>
      </w:r>
      <w:r w:rsidR="00D46D41">
        <w:t xml:space="preserve"> –</w:t>
      </w:r>
      <w:r w:rsidRPr="003E06F6">
        <w:t xml:space="preserve"> download, passive s</w:t>
      </w:r>
      <w:r w:rsidRPr="00740768">
        <w:t>treaming and interactive streaming</w:t>
      </w:r>
      <w:r w:rsidR="00D46D41">
        <w:t xml:space="preserve"> –</w:t>
      </w:r>
      <w:r w:rsidRPr="00740768">
        <w:t xml:space="preserve"> are most suitably mapped to 5G Media Streaming as defined in </w:t>
      </w:r>
      <w:r w:rsidR="00D46D41">
        <w:t xml:space="preserve">3GPP </w:t>
      </w:r>
      <w:r w:rsidRPr="00740768">
        <w:t>TS</w:t>
      </w:r>
      <w:r w:rsidR="00D46D41">
        <w:t xml:space="preserve"> </w:t>
      </w:r>
      <w:r w:rsidRPr="00740768">
        <w:t>26.501 [</w:t>
      </w:r>
      <w:r w:rsidR="003E06F6">
        <w:t>8</w:t>
      </w:r>
      <w:r w:rsidRPr="003E06F6">
        <w:t xml:space="preserve">] and </w:t>
      </w:r>
      <w:r w:rsidR="00D46D41">
        <w:t>associated</w:t>
      </w:r>
      <w:r w:rsidR="00D46D41" w:rsidRPr="003E06F6">
        <w:t xml:space="preserve"> </w:t>
      </w:r>
      <w:r w:rsidRPr="003E06F6">
        <w:t>stage 3 specifications. The applicability of 5G Media Streaming for XR applications and potential necessary extensions are identified</w:t>
      </w:r>
      <w:r w:rsidRPr="00740768">
        <w:t xml:space="preserve"> in </w:t>
      </w:r>
      <w:r w:rsidR="0051067B">
        <w:t xml:space="preserve">clauses 5, 6 and 7 of </w:t>
      </w:r>
      <w:r w:rsidRPr="00740768">
        <w:t>this Technical Report.</w:t>
      </w:r>
    </w:p>
    <w:p w14:paraId="2F6E7FEC" w14:textId="348654E2" w:rsidR="00AF16CB" w:rsidRDefault="00AF16CB" w:rsidP="00AF16CB">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w:t>
      </w:r>
      <w:r w:rsidR="00547485">
        <w:t xml:space="preserve">3GPP </w:t>
      </w:r>
      <w:r>
        <w:t xml:space="preserve">TS 26.114 [25] may be suitably extended in order to support XR applications and services. </w:t>
      </w:r>
    </w:p>
    <w:p w14:paraId="345BA1D6" w14:textId="49A64C19" w:rsidR="00AF16CB" w:rsidRDefault="00AF16CB" w:rsidP="00AF16CB">
      <w:pPr>
        <w:pStyle w:val="Heading3"/>
      </w:pPr>
      <w:bookmarkStart w:id="50" w:name="_Toc33041950"/>
      <w:r>
        <w:t>4.3.5</w:t>
      </w:r>
      <w:r>
        <w:tab/>
        <w:t>Edge Computing</w:t>
      </w:r>
      <w:bookmarkEnd w:id="50"/>
    </w:p>
    <w:p w14:paraId="61799C3F" w14:textId="6E905252" w:rsidR="002845BD" w:rsidRPr="00A62DDF" w:rsidRDefault="002845BD" w:rsidP="002845BD">
      <w:r w:rsidRPr="00A62DDF">
        <w:t>Beyond the use of Application Servers as defined in 5G Media Streaming today, the 5G</w:t>
      </w:r>
      <w:r w:rsidR="00C76F98">
        <w:t>-</w:t>
      </w:r>
      <w:r w:rsidRPr="00A62DDF">
        <w:t xml:space="preserve">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w:t>
      </w:r>
      <w:r w:rsidR="00285B48">
        <w:t>4.3.5-1</w:t>
      </w:r>
      <w:r w:rsidRPr="00A62DDF">
        <w:t xml:space="preserve">, an edge platform may be offered </w:t>
      </w:r>
      <w:r>
        <w:t>by</w:t>
      </w:r>
      <w:r w:rsidRPr="00A62DDF">
        <w:t xml:space="preserve"> the 5G network operator to support XR services served from the content</w:t>
      </w:r>
      <w:r>
        <w:t xml:space="preserve"> provider</w:t>
      </w:r>
      <w:r w:rsidRPr="00A62DDF">
        <w:t xml:space="preserve"> or from the cloud.</w:t>
      </w:r>
    </w:p>
    <w:p w14:paraId="116C1706" w14:textId="77777777" w:rsidR="002845BD" w:rsidRDefault="002845BD" w:rsidP="0080410A">
      <w:pPr>
        <w:keepNext/>
      </w:pPr>
      <w:r w:rsidRPr="00A62DDF">
        <w:rPr>
          <w:noProof/>
        </w:rPr>
        <w:drawing>
          <wp:inline distT="0" distB="0" distL="0" distR="0" wp14:anchorId="18169BE1" wp14:editId="3666C2FB">
            <wp:extent cx="6448568" cy="14934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74736" cy="1499474"/>
                    </a:xfrm>
                    <a:prstGeom prst="rect">
                      <a:avLst/>
                    </a:prstGeom>
                    <a:noFill/>
                  </pic:spPr>
                </pic:pic>
              </a:graphicData>
            </a:graphic>
          </wp:inline>
        </w:drawing>
      </w:r>
    </w:p>
    <w:p w14:paraId="7ABBF780" w14:textId="4C01959B" w:rsidR="002845BD" w:rsidRDefault="002845BD" w:rsidP="0080410A">
      <w:pPr>
        <w:pStyle w:val="Caption"/>
        <w:jc w:val="center"/>
      </w:pPr>
      <w:r>
        <w:t xml:space="preserve">Figure </w:t>
      </w:r>
      <w:r w:rsidR="00F23EA7">
        <w:t>4.3.5</w:t>
      </w:r>
      <w:r w:rsidR="00285B48">
        <w:t>-1</w:t>
      </w:r>
      <w:r>
        <w:t xml:space="preserve"> Cloud and Edge Processing</w:t>
      </w:r>
    </w:p>
    <w:p w14:paraId="1812DDCB" w14:textId="4C9B859C" w:rsidR="002845BD" w:rsidRDefault="002845BD" w:rsidP="002845BD">
      <w:bookmarkStart w:id="51" w:name="_Hlk29932105"/>
      <w:r w:rsidRPr="00A62DDF">
        <w:t xml:space="preserve">In </w:t>
      </w:r>
      <w:r w:rsidR="00C76F98">
        <w:t xml:space="preserve">the </w:t>
      </w:r>
      <w:r w:rsidRPr="00A62DDF">
        <w:t xml:space="preserve">context of Release-17, 3GPP work is ongoing in order to identify the integration of edge processing in 5G systems. </w:t>
      </w:r>
      <w:r w:rsidR="00C76F98">
        <w:t xml:space="preserve">3GPP </w:t>
      </w:r>
      <w:r w:rsidRPr="00A62DDF">
        <w:t>TR 23.748 [</w:t>
      </w:r>
      <w:r w:rsidR="0038336E">
        <w:t>28</w:t>
      </w:r>
      <w:r w:rsidRPr="00A62DDF">
        <w:t xml:space="preserve">] defines </w:t>
      </w:r>
      <w:r w:rsidR="00C76F98">
        <w:t xml:space="preserve">the necessary </w:t>
      </w:r>
      <w:r w:rsidRPr="00A62DDF">
        <w:t xml:space="preserve">modifications to 5G system architecture to enhance Edge Computing. This work is currently in study phase, defining </w:t>
      </w:r>
      <w:r w:rsidR="00C76F98">
        <w:t>k</w:t>
      </w:r>
      <w:r w:rsidRPr="00A62DDF">
        <w:t xml:space="preserve">ey </w:t>
      </w:r>
      <w:r w:rsidR="00C76F98">
        <w:t>i</w:t>
      </w:r>
      <w:r w:rsidRPr="00A62DDF">
        <w:t>ssues and scope for Rel</w:t>
      </w:r>
      <w:r w:rsidR="00C76F98">
        <w:t>ease</w:t>
      </w:r>
      <w:r w:rsidRPr="00A62DDF">
        <w:t>-17.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p>
    <w:p w14:paraId="26D364A1" w14:textId="32FCAD7A" w:rsidR="002845BD" w:rsidRDefault="002845BD" w:rsidP="002845BD">
      <w:r w:rsidRPr="00A62DDF">
        <w:t xml:space="preserve">In addition, in </w:t>
      </w:r>
      <w:r w:rsidR="00C76F98">
        <w:t xml:space="preserve">3GPP </w:t>
      </w:r>
      <w:r w:rsidRPr="00A62DDF">
        <w:t xml:space="preserve">TR 23.758 </w:t>
      </w:r>
      <w:r>
        <w:t>[</w:t>
      </w:r>
      <w:r w:rsidR="0038336E">
        <w:t>27</w:t>
      </w:r>
      <w:r>
        <w:t xml:space="preserve">] and </w:t>
      </w:r>
      <w:r w:rsidR="00C76F98">
        <w:t xml:space="preserve">3GPP </w:t>
      </w:r>
      <w:r>
        <w:t>TS 23.558 [</w:t>
      </w:r>
      <w:r w:rsidR="003E76E5">
        <w:t>29</w:t>
      </w:r>
      <w:r>
        <w:t xml:space="preserve">]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p>
    <w:p w14:paraId="0BC22E42" w14:textId="08D83D59" w:rsidR="002845BD" w:rsidRPr="002845BD" w:rsidRDefault="002845BD" w:rsidP="002845BD">
      <w:pPr>
        <w:rPr>
          <w:highlight w:val="yellow"/>
        </w:rPr>
      </w:pPr>
      <w:r>
        <w:t xml:space="preserve">The activities detailed in the present clause are intended to be application-neutral (i.e. to provide generic solutions for any use of Edge Computing platforms). </w:t>
      </w:r>
      <w:bookmarkEnd w:id="51"/>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w:t>
      </w:r>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p>
    <w:p w14:paraId="0EDAC676" w14:textId="77777777" w:rsidR="00AF16CB" w:rsidRDefault="00AF16CB" w:rsidP="00AF16CB">
      <w:pPr>
        <w:pStyle w:val="Heading2"/>
      </w:pPr>
      <w:bookmarkStart w:id="52" w:name="_Toc23169704"/>
      <w:bookmarkStart w:id="53" w:name="_Toc33041951"/>
      <w:r>
        <w:t>4.4</w:t>
      </w:r>
      <w:r>
        <w:tab/>
        <w:t>XR Engines and Rendering</w:t>
      </w:r>
      <w:bookmarkEnd w:id="52"/>
      <w:bookmarkEnd w:id="53"/>
    </w:p>
    <w:p w14:paraId="79FC42C7" w14:textId="77777777" w:rsidR="00AF16CB" w:rsidRPr="008429C8" w:rsidRDefault="00AF16CB" w:rsidP="00AF16CB">
      <w:pPr>
        <w:pStyle w:val="Heading3"/>
      </w:pPr>
      <w:bookmarkStart w:id="54" w:name="_Toc23169705"/>
      <w:bookmarkStart w:id="55" w:name="_Toc33041952"/>
      <w:r>
        <w:t>4.4.1</w:t>
      </w:r>
      <w:r>
        <w:tab/>
        <w:t>Introduction</w:t>
      </w:r>
      <w:bookmarkEnd w:id="54"/>
      <w:bookmarkEnd w:id="55"/>
    </w:p>
    <w:p w14:paraId="5D9AC90C" w14:textId="41AF0067" w:rsidR="00AF16CB" w:rsidRDefault="00AF16CB" w:rsidP="00AF16CB">
      <w:r w:rsidRPr="001115E9">
        <w:t xml:space="preserve">XR engines provide a middleware that abstracts hardware and software functionalities for developers of XR applications. In the market as understood when initially writing this report, such engines </w:t>
      </w:r>
      <w:r w:rsidR="00C76F98">
        <w:t>are</w:t>
      </w:r>
      <w:r w:rsidR="00C76F98" w:rsidRPr="001115E9">
        <w:t xml:space="preserve"> </w:t>
      </w:r>
      <w:r w:rsidRPr="001115E9">
        <w:t>predominantly based on proprietary and commercial solutions, but with a trend towards providing standardized abstraction layers and APIs, notably provided by Khronos' OpenXR [</w:t>
      </w:r>
      <w:r w:rsidR="001E6A24">
        <w:t>16</w:t>
      </w:r>
      <w:r w:rsidRPr="001115E9">
        <w:t>] as well as W3C's WebXR [</w:t>
      </w:r>
      <w:r w:rsidR="00D9432D">
        <w:t>17</w:t>
      </w:r>
      <w:r w:rsidRPr="001115E9">
        <w:t xml:space="preserve">]. An overview of the landscape as seen by the OpenXR community is shown in </w:t>
      </w:r>
      <w:r w:rsidRPr="007419A3">
        <w:t>Figure 4.</w:t>
      </w:r>
      <w:r w:rsidR="00D9432D">
        <w:t>4</w:t>
      </w:r>
      <w:r w:rsidRPr="007419A3">
        <w:t>.</w:t>
      </w:r>
      <w:r w:rsidR="00D9432D">
        <w:t>1</w:t>
      </w:r>
      <w:r w:rsidRPr="007419A3">
        <w:t>-1.</w:t>
      </w:r>
    </w:p>
    <w:p w14:paraId="161FBBD6" w14:textId="77777777" w:rsidR="00AF16CB" w:rsidRDefault="00AF16CB" w:rsidP="00AF16CB">
      <w:pPr>
        <w:keepNext/>
        <w:jc w:val="center"/>
      </w:pPr>
      <w:r w:rsidRPr="002C0CB8">
        <w:rPr>
          <w:noProof/>
        </w:rPr>
        <w:lastRenderedPageBreak/>
        <w:drawing>
          <wp:inline distT="0" distB="0" distL="0" distR="0" wp14:anchorId="6F3B51DF" wp14:editId="51C0BAC4">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p>
    <w:p w14:paraId="5A75B87D" w14:textId="0AE3158A" w:rsidR="00AF16CB" w:rsidRPr="001115E9" w:rsidRDefault="00AF16CB" w:rsidP="0080410A">
      <w:pPr>
        <w:pStyle w:val="Caption"/>
        <w:jc w:val="center"/>
      </w:pPr>
      <w:r w:rsidRPr="001115E9">
        <w:t>Figure 4.4.1-1</w:t>
      </w:r>
      <w:r w:rsidR="00C76F98">
        <w:t>:</w:t>
      </w:r>
      <w:r w:rsidRPr="001115E9">
        <w:t xml:space="preserve"> XR engine and ecosystem landscape today and in the future as seen by OpenXR </w:t>
      </w:r>
      <w:r w:rsidRPr="007419A3">
        <w:t>© Khronos</w:t>
      </w:r>
    </w:p>
    <w:p w14:paraId="713372A4" w14:textId="69BA5BC1" w:rsidR="00AF16CB" w:rsidRPr="001115E9" w:rsidRDefault="00AF16CB" w:rsidP="00AF16CB">
      <w:r w:rsidRPr="001115E9">
        <w:t>An XR engine is a software-development environment designed for people to build XR experiences such as games and other XR applicati</w:t>
      </w:r>
      <w:r w:rsidR="007069AB">
        <w:t>o</w:t>
      </w:r>
      <w:r w:rsidRPr="001115E9">
        <w:t xml:space="preserve">ns.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5DC1F89C" w14:textId="03A0F778" w:rsidR="00AF16CB" w:rsidRPr="001115E9" w:rsidRDefault="000312CA" w:rsidP="00AF16CB">
      <w:r>
        <w:t>T</w:t>
      </w:r>
      <w:r w:rsidR="00AF16CB" w:rsidRPr="001115E9">
        <w:t>ypical components are summarized below</w:t>
      </w:r>
    </w:p>
    <w:p w14:paraId="756B5C66" w14:textId="4DB39BB7" w:rsidR="00AF16CB" w:rsidRPr="001115E9" w:rsidRDefault="00AF16CB" w:rsidP="00AF16CB">
      <w:pPr>
        <w:numPr>
          <w:ilvl w:val="0"/>
          <w:numId w:val="9"/>
        </w:numPr>
        <w:rPr>
          <w:lang w:val="en-US"/>
        </w:rPr>
      </w:pPr>
      <w:r w:rsidRPr="0080410A">
        <w:rPr>
          <w:lang w:val="en-US"/>
        </w:rPr>
        <w:t>Rendering engine</w:t>
      </w:r>
      <w:r w:rsidRPr="001115E9">
        <w:rPr>
          <w:lang w:val="en-US"/>
        </w:rPr>
        <w:t>: This engine basically provides the functionalities as documented in clause 4.2.2 with a set of well defined APIs. In summary, the </w:t>
      </w:r>
      <w:r w:rsidR="007069AB" w:rsidRPr="001115E9">
        <w:rPr>
          <w:lang w:val="en-US"/>
        </w:rPr>
        <w:t>rendering</w:t>
      </w:r>
      <w:r w:rsidRPr="001115E9">
        <w:rPr>
          <w:lang w:val="en-US"/>
        </w:rPr>
        <w:t> engine generates animated 3D graphics by any of a number of methods (</w:t>
      </w:r>
      <w:r w:rsidR="007069AB" w:rsidRPr="001115E9">
        <w:rPr>
          <w:lang w:val="en-US"/>
        </w:rPr>
        <w:t>rasterization</w:t>
      </w:r>
      <w:r w:rsidRPr="001115E9">
        <w:rPr>
          <w:lang w:val="en-US"/>
        </w:rPr>
        <w:t>, </w:t>
      </w:r>
      <w:r w:rsidR="007069AB" w:rsidRPr="001115E9">
        <w:rPr>
          <w:lang w:val="en-US"/>
        </w:rPr>
        <w:t>ray-tracing</w:t>
      </w:r>
      <w:r w:rsidRPr="001115E9">
        <w:rPr>
          <w:lang w:val="en-US"/>
        </w:rPr>
        <w:t xml:space="preserve"> etc.). </w:t>
      </w:r>
      <w:r w:rsidRPr="001115E9">
        <w:t>Instead of being programmed and compiled to be executed on the CPU or GPU directly, most often rendering engines are built upon one or multiple rendering </w:t>
      </w:r>
      <w:r w:rsidR="007069AB" w:rsidRPr="001115E9">
        <w:t>application programming interfaces</w:t>
      </w:r>
      <w:r w:rsidRPr="001115E9">
        <w:t> (APIs), such as </w:t>
      </w:r>
      <w:r w:rsidR="007069AB" w:rsidRPr="001115E9">
        <w:t>Direct3D</w:t>
      </w:r>
      <w:r w:rsidR="007069AB">
        <w:t>,</w:t>
      </w:r>
      <w:r w:rsidRPr="001115E9">
        <w:t> </w:t>
      </w:r>
      <w:r w:rsidR="007069AB" w:rsidRPr="001115E9">
        <w:t>OpenGL</w:t>
      </w:r>
      <w:r w:rsidRPr="001115E9">
        <w:t>, or </w:t>
      </w:r>
      <w:r w:rsidR="007069AB" w:rsidRPr="001115E9">
        <w:t>Vulkan</w:t>
      </w:r>
      <w:r w:rsidRPr="001115E9">
        <w:t> which provide a </w:t>
      </w:r>
      <w:r w:rsidR="007069AB" w:rsidRPr="001115E9">
        <w:t>software</w:t>
      </w:r>
      <w:r w:rsidRPr="001115E9">
        <w:t> abstraction of the </w:t>
      </w:r>
      <w:r w:rsidR="007069AB" w:rsidRPr="001115E9">
        <w:t>graphics processing unit</w:t>
      </w:r>
      <w:r w:rsidRPr="001115E9">
        <w:t xml:space="preserve"> (GPU). </w:t>
      </w:r>
    </w:p>
    <w:p w14:paraId="32C4AC31" w14:textId="7E69A487" w:rsidR="00AF16CB" w:rsidRPr="001115E9" w:rsidRDefault="00AF16CB" w:rsidP="00AF16CB">
      <w:pPr>
        <w:numPr>
          <w:ilvl w:val="0"/>
          <w:numId w:val="9"/>
        </w:numPr>
      </w:pPr>
      <w:r w:rsidRPr="0080410A">
        <w:t>Audio engin</w:t>
      </w:r>
      <w:r w:rsidRPr="0080410A">
        <w:rPr>
          <w:lang w:val="en-US"/>
        </w:rPr>
        <w:t>e</w:t>
      </w:r>
      <w:r w:rsidRPr="001115E9">
        <w:rPr>
          <w:lang w:val="en-US"/>
        </w:rPr>
        <w:t xml:space="preserve">: The audio engine is the component which consists of algorithms related to the loading, modifying and output of sound through the client's speaker system.  At a minimum it is able to load, decompress and play sound files. More advanced audio engines can calculate and produce such </w:t>
      </w:r>
      <w:r w:rsidR="007069AB">
        <w:rPr>
          <w:lang w:val="en-US"/>
        </w:rPr>
        <w:t>configurations</w:t>
      </w:r>
      <w:r w:rsidR="007069AB" w:rsidRPr="001115E9">
        <w:rPr>
          <w:lang w:val="en-US"/>
        </w:rPr>
        <w:t xml:space="preserve"> </w:t>
      </w:r>
      <w:r w:rsidRPr="001115E9">
        <w:rPr>
          <w:lang w:val="en-US"/>
        </w:rPr>
        <w:t>as </w:t>
      </w:r>
      <w:r w:rsidR="007069AB" w:rsidRPr="001115E9">
        <w:t>Doppler effects</w:t>
      </w:r>
      <w:r w:rsidRPr="001115E9">
        <w:rPr>
          <w:lang w:val="en-US"/>
        </w:rPr>
        <w:t>, echoes, pitch/amplitude adjustments, </w:t>
      </w:r>
      <w:r w:rsidR="007069AB" w:rsidRPr="001115E9">
        <w:t>oscillation</w:t>
      </w:r>
      <w:r w:rsidRPr="001115E9">
        <w:rPr>
          <w:lang w:val="en-US"/>
        </w:rPr>
        <w:t xml:space="preserve">, etc. </w:t>
      </w:r>
      <w:r w:rsidR="007069AB">
        <w:rPr>
          <w:lang w:val="en-US"/>
        </w:rPr>
        <w:t>The audio engine</w:t>
      </w:r>
      <w:r w:rsidR="007069AB" w:rsidRPr="001115E9">
        <w:rPr>
          <w:lang w:val="en-US"/>
        </w:rPr>
        <w:t xml:space="preserve"> </w:t>
      </w:r>
      <w:r w:rsidRPr="001115E9">
        <w:rPr>
          <w:lang w:val="en-US"/>
        </w:rPr>
        <w:t>can perform calculations on the CPU, or on a dedicated ASIC. Abstraction APIs, such as OpenAL, SDL audio, XAudio 2, Web Audio, etc. are available.</w:t>
      </w:r>
    </w:p>
    <w:p w14:paraId="3E0EA672" w14:textId="5714CE41" w:rsidR="00AF16CB" w:rsidRPr="001115E9" w:rsidRDefault="00AF16CB" w:rsidP="00AF16CB">
      <w:pPr>
        <w:numPr>
          <w:ilvl w:val="0"/>
          <w:numId w:val="9"/>
        </w:numPr>
      </w:pPr>
      <w:r w:rsidRPr="0080410A">
        <w:t>Physics engine</w:t>
      </w:r>
      <w:r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r w:rsidR="000312CA" w:rsidRPr="001115E9">
        <w:t>run time</w:t>
      </w:r>
      <w:r w:rsidRPr="001115E9">
        <w:rPr>
          <w:lang w:val="en-US"/>
        </w:rPr>
        <w:t>.</w:t>
      </w:r>
    </w:p>
    <w:p w14:paraId="53144AAA" w14:textId="487E59FF" w:rsidR="00AF16CB" w:rsidRPr="00BB0572" w:rsidRDefault="00AF16CB" w:rsidP="00AF16CB">
      <w:pPr>
        <w:numPr>
          <w:ilvl w:val="0"/>
          <w:numId w:val="9"/>
        </w:numPr>
        <w:rPr>
          <w:lang w:val="en-US"/>
        </w:rPr>
      </w:pPr>
      <w:r w:rsidRPr="0080410A">
        <w:rPr>
          <w:lang w:val="en-US"/>
        </w:rPr>
        <w:t>Artificial intelligenc</w:t>
      </w:r>
      <w:r w:rsidRPr="0080410A">
        <w:rPr>
          <w:i/>
          <w:lang w:val="en-US"/>
        </w:rPr>
        <w:t>e (AI)</w:t>
      </w:r>
      <w:r>
        <w:rPr>
          <w:lang w:val="en-US"/>
        </w:rPr>
        <w:t xml:space="preserve">: </w:t>
      </w:r>
      <w:r w:rsidR="000312CA" w:rsidRPr="00BB0572">
        <w:rPr>
          <w:lang w:val="en-US"/>
        </w:rPr>
        <w:t>AI</w:t>
      </w:r>
      <w:r w:rsidR="000312CA">
        <w:rPr>
          <w:lang w:val="en-US"/>
        </w:rPr>
        <w:t xml:space="preserve"> </w:t>
      </w:r>
      <w:r w:rsidRPr="00BB0572">
        <w:rPr>
          <w:lang w:val="en-US"/>
        </w:rPr>
        <w:t xml:space="preserve">is usually outsourced from the main XR engine into a special module. </w:t>
      </w:r>
      <w:r>
        <w:rPr>
          <w:lang w:val="en-US"/>
        </w:rPr>
        <w:t>XR applications</w:t>
      </w:r>
      <w:r w:rsidRPr="00BB0572">
        <w:rPr>
          <w:lang w:val="en-US"/>
        </w:rPr>
        <w:t xml:space="preserve"> </w:t>
      </w:r>
      <w:r w:rsidR="000312CA">
        <w:rPr>
          <w:lang w:val="en-US"/>
        </w:rPr>
        <w:t xml:space="preserve">may </w:t>
      </w:r>
      <w:r w:rsidRPr="00BB0572">
        <w:rPr>
          <w:lang w:val="en-US"/>
        </w:rPr>
        <w:t xml:space="preserve">implement very different AI systems, and thus, AI is considered to be specific to the particular </w:t>
      </w:r>
      <w:r>
        <w:rPr>
          <w:lang w:val="en-US"/>
        </w:rPr>
        <w:t>XR application</w:t>
      </w:r>
      <w:r w:rsidRPr="00BB0572">
        <w:rPr>
          <w:lang w:val="en-US"/>
        </w:rPr>
        <w:t xml:space="preserve"> for which it is created. </w:t>
      </w:r>
    </w:p>
    <w:p w14:paraId="4C814123" w14:textId="0E55AB09" w:rsidR="00AF16CB" w:rsidRDefault="00AF16CB" w:rsidP="00AF16CB">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15ACAC57" w14:textId="696A2345" w:rsidR="00AF16CB" w:rsidRDefault="00AF16CB" w:rsidP="00AF16CB">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2A6EA465" w14:textId="77777777" w:rsidR="00206056" w:rsidRDefault="00AF16CB" w:rsidP="00AF16CB">
      <w:pPr>
        <w:keepNext/>
        <w:rPr>
          <w:lang w:val="en-US"/>
        </w:rPr>
      </w:pPr>
      <w:r>
        <w:lastRenderedPageBreak/>
        <w:t>Figure 4.4.1-2 provides an overview of typical CPU and GPU operations for XR applications.</w:t>
      </w:r>
      <w:r>
        <w:rPr>
          <w:lang w:val="en-US"/>
        </w:rPr>
        <w:t xml:space="preserve"> </w:t>
      </w:r>
    </w:p>
    <w:p w14:paraId="66C32E6E" w14:textId="5B501626" w:rsidR="00AF16CB" w:rsidRDefault="002A3294" w:rsidP="005073E1">
      <w:pPr>
        <w:keepNext/>
      </w:pPr>
      <w:r>
        <w:rPr>
          <w:noProof/>
        </w:rPr>
        <w:object w:dxaOrig="14206" w:dyaOrig="9961" w14:anchorId="3F344487">
          <v:shape id="_x0000_i1029" type="#_x0000_t75" alt="" style="width:482.5pt;height:338pt;mso-width-percent:0;mso-height-percent:0;mso-width-percent:0;mso-height-percent:0" o:ole="">
            <v:imagedata r:id="rId38" o:title=""/>
          </v:shape>
          <o:OLEObject Type="Embed" ProgID="Visio.Drawing.15" ShapeID="_x0000_i1029" DrawAspect="Content" ObjectID="_1710858289" r:id="rId39"/>
        </w:object>
      </w:r>
    </w:p>
    <w:p w14:paraId="68D92F3D" w14:textId="6D780D09" w:rsidR="00AF16CB" w:rsidRDefault="00AF16CB" w:rsidP="005073E1">
      <w:pPr>
        <w:pStyle w:val="Caption"/>
        <w:jc w:val="center"/>
      </w:pPr>
      <w:r>
        <w:t>Figure 4.4.1-2</w:t>
      </w:r>
      <w:r w:rsidR="00441BC5">
        <w:t>:</w:t>
      </w:r>
      <w:r>
        <w:t xml:space="preserve"> CPU and GPU operations for XR applications</w:t>
      </w:r>
    </w:p>
    <w:p w14:paraId="6EF62BF9" w14:textId="2D9B6DF7" w:rsidR="00AF16CB" w:rsidRDefault="00AF16CB" w:rsidP="00AF16CB">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w:t>
      </w:r>
      <w:r w:rsidR="00441BC5">
        <w:t xml:space="preserve">other </w:t>
      </w:r>
      <w:r>
        <w:t xml:space="preserve">parts of the functionality are carried out in the XR device. </w:t>
      </w:r>
    </w:p>
    <w:p w14:paraId="7501D01D" w14:textId="77777777" w:rsidR="00AF16CB" w:rsidRDefault="00AF16CB" w:rsidP="00AF16CB">
      <w:r>
        <w:t>GPU operations and rendering is dealt with in clause 4.4.2.</w:t>
      </w:r>
    </w:p>
    <w:p w14:paraId="6199CEA9" w14:textId="75D1C758" w:rsidR="00AF16CB" w:rsidRDefault="00AF16CB" w:rsidP="00AF16CB">
      <w:r>
        <w:t xml:space="preserve">In the remainder of this Technical Report, the term </w:t>
      </w:r>
      <w:r w:rsidRPr="00BB0572">
        <w:rPr>
          <w:i/>
          <w:iCs/>
        </w:rPr>
        <w:t>XR engine</w:t>
      </w:r>
      <w:r>
        <w:t xml:space="preserve"> is used to provide any type of typical XR functionalities as mentioned above. A key issue is the functional integration of potentially 3GPP defined technologies, including well defined APIs and interfaces for the usability and benefit of XR application developers. </w:t>
      </w:r>
    </w:p>
    <w:p w14:paraId="649A1969" w14:textId="77777777" w:rsidR="00AF16CB" w:rsidRDefault="00AF16CB" w:rsidP="00AF16CB">
      <w:pPr>
        <w:pStyle w:val="Heading3"/>
      </w:pPr>
      <w:bookmarkStart w:id="56" w:name="_Toc23169706"/>
      <w:bookmarkStart w:id="57" w:name="_Toc33041953"/>
      <w:r>
        <w:t>4.4.2</w:t>
      </w:r>
      <w:r>
        <w:tab/>
        <w:t>Briefly on Rendering Pipelines</w:t>
      </w:r>
      <w:bookmarkEnd w:id="56"/>
      <w:bookmarkEnd w:id="57"/>
    </w:p>
    <w:p w14:paraId="06CDC031" w14:textId="3E6D42E6" w:rsidR="00AF16CB" w:rsidRDefault="00AF16CB" w:rsidP="00AF16CB">
      <w:pPr>
        <w:rPr>
          <w:lang w:val="en-US"/>
        </w:rPr>
      </w:pPr>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w:t>
      </w:r>
      <w:r w:rsidR="0058730D">
        <w:rPr>
          <w:lang w:val="en-US"/>
        </w:rPr>
        <w:t>u</w:t>
      </w:r>
      <w:r w:rsidRPr="000313C5">
        <w:rPr>
          <w:lang w:val="en-US"/>
        </w:rPr>
        <w:t xml:space="preserve">r within an image), but which now perform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1E52D29F" w14:textId="4EF7F67B" w:rsidR="00AF16CB" w:rsidRPr="00D92B2C" w:rsidRDefault="00AF16CB" w:rsidP="00AF16CB">
      <w:pPr>
        <w:rPr>
          <w:lang w:val="en-US"/>
        </w:rPr>
      </w:pPr>
      <w:r>
        <w:rPr>
          <w:lang w:val="en-US"/>
        </w:rPr>
        <w:t xml:space="preserve">The input to the shaders </w:t>
      </w:r>
      <w:r w:rsidR="00970078">
        <w:rPr>
          <w:lang w:val="en-US"/>
        </w:rPr>
        <w:t>is</w:t>
      </w:r>
      <w:r>
        <w:rPr>
          <w:lang w:val="en-US"/>
        </w:rPr>
        <w:t xml:space="preserve"> handled by the application, which decides what kind of data each stage of the rendering pipeline should operate on. Typically this data is </w:t>
      </w:r>
      <w:r w:rsidR="00970078">
        <w:rPr>
          <w:lang w:val="en-US"/>
        </w:rPr>
        <w:t xml:space="preserve">3D </w:t>
      </w:r>
      <w:r>
        <w:rPr>
          <w:lang w:val="en-US"/>
        </w:rPr>
        <w:t xml:space="preserve">assets consisting of geometric primitives and material components. The application controls the rendering by providing the shaders </w:t>
      </w:r>
      <w:r w:rsidR="00970078">
        <w:rPr>
          <w:lang w:val="en-US"/>
        </w:rPr>
        <w:t xml:space="preserve">with </w:t>
      </w:r>
      <w:r>
        <w:rPr>
          <w:lang w:val="en-US"/>
        </w:rPr>
        <w:t xml:space="preserve">instructions </w:t>
      </w:r>
      <w:r w:rsidR="00970078">
        <w:rPr>
          <w:lang w:val="en-US"/>
        </w:rPr>
        <w:t>describing</w:t>
      </w:r>
      <w:r>
        <w:rPr>
          <w:lang w:val="en-US"/>
        </w:rPr>
        <w:t xml:space="preserve"> how models should </w:t>
      </w:r>
      <w:r w:rsidR="00970078">
        <w:rPr>
          <w:lang w:val="en-US"/>
        </w:rPr>
        <w:t xml:space="preserve">be </w:t>
      </w:r>
      <w:r w:rsidRPr="00D92B2C">
        <w:rPr>
          <w:lang w:val="en-US"/>
        </w:rPr>
        <w:t xml:space="preserve">transformed and projected on a </w:t>
      </w:r>
      <w:r w:rsidR="00970078" w:rsidRPr="00D92B2C">
        <w:rPr>
          <w:lang w:val="en-US"/>
        </w:rPr>
        <w:t>2</w:t>
      </w:r>
      <w:r w:rsidR="00970078">
        <w:rPr>
          <w:lang w:val="en-US"/>
        </w:rPr>
        <w:t>D</w:t>
      </w:r>
      <w:r w:rsidR="00970078" w:rsidRPr="00D92B2C">
        <w:rPr>
          <w:lang w:val="en-US"/>
        </w:rPr>
        <w:t xml:space="preserve"> </w:t>
      </w:r>
      <w:r w:rsidRPr="00D92B2C">
        <w:rPr>
          <w:lang w:val="en-US"/>
        </w:rPr>
        <w:t>surface.</w:t>
      </w:r>
    </w:p>
    <w:p w14:paraId="3036A751" w14:textId="727B4FF5" w:rsidR="00970078" w:rsidRDefault="00AF16CB" w:rsidP="00AF16CB">
      <w:r w:rsidRPr="00D92B2C">
        <w:t>Generally there are 2 types of rendering pipelines (i) rasterization rendering and (ii) ray</w:t>
      </w:r>
      <w:r w:rsidR="00970078">
        <w:t>-</w:t>
      </w:r>
      <w:r w:rsidRPr="00D92B2C">
        <w:t xml:space="preserve">traced rendering </w:t>
      </w:r>
      <w:r w:rsidR="00970078">
        <w:t xml:space="preserve">(a.k.a. ray-tracing) </w:t>
      </w:r>
      <w:r w:rsidRPr="00D92B2C">
        <w:t xml:space="preserve">as shown in Figure </w:t>
      </w:r>
      <w:r w:rsidRPr="007419A3">
        <w:t>4.2-1</w:t>
      </w:r>
      <w:r w:rsidRPr="00D92B2C">
        <w:t xml:space="preserve">. </w:t>
      </w:r>
    </w:p>
    <w:p w14:paraId="7A9DA89C" w14:textId="3D3AEC00" w:rsidR="00970078" w:rsidRDefault="00970078" w:rsidP="005073E1">
      <w:pPr>
        <w:pStyle w:val="B10"/>
      </w:pPr>
      <w:r>
        <w:t>-</w:t>
      </w:r>
      <w:r>
        <w:tab/>
      </w:r>
      <w:r w:rsidRPr="005073E1">
        <w:rPr>
          <w:i/>
        </w:rPr>
        <w:t>Rasterization</w:t>
      </w:r>
      <w:r w:rsidRPr="00E81EE7">
        <w:t xml:space="preserve"> is the task of taking an image described in a vector graphics format (shapes) and converting it into a raster image (a series of pixels, which, when displayed together, create the image which was represented via </w:t>
      </w:r>
      <w:r w:rsidRPr="00E81EE7">
        <w:lastRenderedPageBreak/>
        <w:t>shapes). The rasteri</w:t>
      </w:r>
      <w:r>
        <w:t>z</w:t>
      </w:r>
      <w:r w:rsidRPr="00E81EE7">
        <w:t>ed image may then be displayed on a computer display, video display or printer, stored</w:t>
      </w:r>
      <w:r>
        <w:t xml:space="preserve"> in a bitmap </w:t>
      </w:r>
      <w:r w:rsidRPr="00E81EE7">
        <w:t>file format</w:t>
      </w:r>
      <w:r>
        <w:t>, or processed and encoded by regular 2D image and video codecs</w:t>
      </w:r>
      <w:r w:rsidRPr="00E81EE7">
        <w:t xml:space="preserve">. </w:t>
      </w:r>
    </w:p>
    <w:p w14:paraId="25D5089F" w14:textId="3FA9406C" w:rsidR="00970078" w:rsidRDefault="00970078" w:rsidP="005073E1">
      <w:pPr>
        <w:pStyle w:val="B10"/>
      </w:pPr>
      <w:r>
        <w:t>-</w:t>
      </w:r>
      <w:r>
        <w:tab/>
      </w:r>
      <w:r w:rsidRPr="005073E1">
        <w:rPr>
          <w:i/>
        </w:rPr>
        <w:t>Ray tracing</w:t>
      </w:r>
      <w:r w:rsidRPr="00D92B2C">
        <w:t xml:space="preserve"> heavy pipelines are typically considered as more computationally expensive thus less suitable for real-time rendering. However, in recent years real-time ray tracing has leaped forward due to improved hardware support and advances in ray tracing algorithms and post-processing.</w:t>
      </w:r>
    </w:p>
    <w:p w14:paraId="32E03279" w14:textId="5703CAEC" w:rsidR="006B23C1" w:rsidRDefault="00AF16CB" w:rsidP="00AF16CB">
      <w:r w:rsidRPr="00D92B2C">
        <w:t xml:space="preserve">However, there are several flavors to each type </w:t>
      </w:r>
      <w:r w:rsidR="00970078">
        <w:t xml:space="preserve">of rendering </w:t>
      </w:r>
      <w:r w:rsidRPr="00D92B2C">
        <w:t>and they may in some cases be combined to generate hybrid pipelines. Generally both pipelines process similar data</w:t>
      </w:r>
      <w:r w:rsidR="00970078">
        <w:t>;</w:t>
      </w:r>
      <w:r w:rsidRPr="00D92B2C">
        <w:t xml:space="preserve"> the input consists of geometric primitives such as triangles and their material components. The main difference is that rasterization focuses to enable real-time rendering at a desired level of quality, whereas ray tracing </w:t>
      </w:r>
      <w:r w:rsidR="00970078">
        <w:t>is likely to</w:t>
      </w:r>
      <w:r w:rsidR="00970078" w:rsidRPr="00D92B2C">
        <w:t xml:space="preserve"> </w:t>
      </w:r>
      <w:r w:rsidRPr="00D92B2C">
        <w:t xml:space="preserve">be used to mimic light transmission to produce more realistic images. </w:t>
      </w:r>
    </w:p>
    <w:p w14:paraId="4C59B992" w14:textId="6CBC3EAF" w:rsidR="00E81EE7" w:rsidRDefault="00AF16CB" w:rsidP="00AF16CB">
      <w: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AF16CB" w:rsidRPr="004D145B" w14:paraId="6FA846D2" w14:textId="77777777" w:rsidTr="00363026">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5073E1" w:rsidRDefault="00AF16CB" w:rsidP="005073E1">
            <w:pPr>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5073E1" w:rsidRDefault="00AF16CB" w:rsidP="005073E1">
            <w:pPr>
              <w:keepNext/>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25B1E691" w14:textId="68B1AF92" w:rsidR="00AF16CB" w:rsidRDefault="00AF16CB" w:rsidP="005073E1">
      <w:pPr>
        <w:pStyle w:val="Caption"/>
        <w:jc w:val="center"/>
      </w:pPr>
      <w:r>
        <w:t>Figure 4.</w:t>
      </w:r>
      <w:r w:rsidR="002845BD">
        <w:t>4.</w:t>
      </w:r>
      <w:r>
        <w:t>2-1 Rasterized (left) and ray-tracing based (right) rendering</w:t>
      </w:r>
    </w:p>
    <w:p w14:paraId="21F5F5B2" w14:textId="77777777" w:rsidR="00AF16CB" w:rsidRPr="00843696" w:rsidRDefault="00AF16CB" w:rsidP="00AF16CB">
      <w:pPr>
        <w:pStyle w:val="Heading3"/>
      </w:pPr>
      <w:bookmarkStart w:id="58" w:name="_Toc23169707"/>
      <w:bookmarkStart w:id="59" w:name="_Toc33041954"/>
      <w:r w:rsidRPr="00843696">
        <w:t>4.</w:t>
      </w:r>
      <w:r>
        <w:t>4.3</w:t>
      </w:r>
      <w:r w:rsidRPr="00843696">
        <w:tab/>
        <w:t>Real-time 3D Rendering</w:t>
      </w:r>
      <w:bookmarkEnd w:id="58"/>
      <w:bookmarkEnd w:id="59"/>
      <w:r w:rsidRPr="00843696">
        <w:t xml:space="preserve"> </w:t>
      </w:r>
    </w:p>
    <w:p w14:paraId="73DF7C43" w14:textId="50782D0B" w:rsidR="00AF16CB" w:rsidRDefault="00AF16CB" w:rsidP="00AF16CB">
      <w:r w:rsidRPr="001F05F7">
        <w:t xml:space="preserve">3D rendering is the process of converting 3D models into 2D images </w:t>
      </w:r>
      <w:r>
        <w:t>to be presented on a display</w:t>
      </w:r>
      <w:r w:rsidRPr="001F05F7">
        <w:t>. 3D render</w:t>
      </w:r>
      <w:r>
        <w:t>ing</w:t>
      </w:r>
      <w:r w:rsidRPr="001F05F7">
        <w:t xml:space="preserve"> may include photorealistic or non-photorealistic styles.</w:t>
      </w:r>
      <w:r>
        <w:t xml:space="preserve"> </w:t>
      </w:r>
      <w:r w:rsidRPr="008D23A1">
        <w:t>Rendering is the final process of creating the actual 2D image or animation from the prepared scene</w:t>
      </w:r>
      <w:r>
        <w:t xml:space="preserve">, i.e. creating the viewport. </w:t>
      </w:r>
      <w:r w:rsidR="007E417A">
        <w:t>Rendering</w:t>
      </w:r>
      <w:r w:rsidR="007E417A" w:rsidRPr="00230C6A">
        <w:t xml:space="preserve"> </w:t>
      </w:r>
      <w:r w:rsidRPr="00230C6A">
        <w:t>range</w:t>
      </w:r>
      <w:r w:rsidR="007E417A">
        <w:t>s</w:t>
      </w:r>
      <w:r w:rsidRPr="00230C6A">
        <w:t xml:space="preserve"> from the distinctly non-realistic wireframe rendering through polygon-based rendering, to more advanced techniques such as</w:t>
      </w:r>
      <w:r>
        <w:t xml:space="preserve"> </w:t>
      </w:r>
      <w:r w:rsidRPr="00230C6A">
        <w:t>ray tracing</w:t>
      </w:r>
      <w:r>
        <w:t xml:space="preserve">. The 2D rendered viewport image </w:t>
      </w:r>
      <w:r w:rsidRPr="0003018C">
        <w:t>is simply a two dimensional array of pixels with specific colo</w:t>
      </w:r>
      <w:r w:rsidR="0058730D">
        <w:t>u</w:t>
      </w:r>
      <w:r w:rsidRPr="0003018C">
        <w:t>rs</w:t>
      </w:r>
      <w:r>
        <w:t>.</w:t>
      </w:r>
    </w:p>
    <w:p w14:paraId="5FAF04EF" w14:textId="35D9C235" w:rsidR="00AF16CB" w:rsidRDefault="00AF16CB" w:rsidP="00AF16CB">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 desired level of quality at </w:t>
      </w:r>
      <w:r w:rsidR="007E417A">
        <w:t xml:space="preserve">a </w:t>
      </w:r>
      <w:r>
        <w:t xml:space="preserve">desired minimum rendering speed. </w:t>
      </w:r>
      <w:r w:rsidR="00182D0B">
        <w:t xml:space="preserve">The </w:t>
      </w:r>
      <w:r w:rsidR="009B10DF">
        <w:t>impact</w:t>
      </w:r>
      <w:r w:rsidR="00182D0B">
        <w:t xml:space="preserve"> of the frame rate for the rendering pipeline is discussed in details in clause 4.2.2. </w:t>
      </w:r>
      <w:r>
        <w:t>The rapid increase in computer processing power and in the number of new algorithms has allowed a progressively higher degree of realism even for real-time rendering. Real-time rendering is often based on rasterization and aided by the computer's GPU.</w:t>
      </w:r>
    </w:p>
    <w:p w14:paraId="585D228F" w14:textId="09EB2F49" w:rsidR="00AF16CB" w:rsidRDefault="00AF16CB" w:rsidP="00AF16CB">
      <w:r w:rsidRPr="005F5268">
        <w:t>Animations for non-interactive media, such as feature films and video, can take much more time to render.</w:t>
      </w:r>
      <w:r>
        <w:t xml:space="preserve"> </w:t>
      </w:r>
      <w:r w:rsidRPr="005F5268">
        <w:t>Non real-time rendering enables</w:t>
      </w:r>
      <w:r>
        <w:t xml:space="preserve"> use of brute</w:t>
      </w:r>
      <w:r w:rsidR="00D96908">
        <w:t>-</w:t>
      </w:r>
      <w:r>
        <w:t xml:space="preserve">force ray tracing </w:t>
      </w:r>
      <w:r w:rsidRPr="005F5268">
        <w:t xml:space="preserve">to obtain </w:t>
      </w:r>
      <w:r w:rsidR="00D96908">
        <w:t xml:space="preserve">a </w:t>
      </w:r>
      <w:r w:rsidRPr="005F5268">
        <w:t>higher image quality</w:t>
      </w:r>
      <w:r>
        <w:t xml:space="preserve">. </w:t>
      </w:r>
    </w:p>
    <w:p w14:paraId="0803AAB5" w14:textId="77777777" w:rsidR="00AF16CB" w:rsidRDefault="00AF16CB" w:rsidP="00AF16CB">
      <w:r>
        <w:t>However, in the context of XR in this Technical Report, the assumption of rendering is to be real-time to react to updated XR pose information, updates in the scene as produced, and so on.</w:t>
      </w:r>
    </w:p>
    <w:p w14:paraId="0FB8A4AB" w14:textId="77777777" w:rsidR="00AF16CB" w:rsidRPr="00843696" w:rsidRDefault="00AF16CB" w:rsidP="00AF16CB">
      <w:pPr>
        <w:pStyle w:val="Heading3"/>
      </w:pPr>
      <w:bookmarkStart w:id="60" w:name="_Toc33041955"/>
      <w:r w:rsidRPr="00843696">
        <w:t>4.</w:t>
      </w:r>
      <w:r>
        <w:t>4.4</w:t>
      </w:r>
      <w:r w:rsidRPr="00843696">
        <w:tab/>
      </w:r>
      <w:r>
        <w:t>Network Rendering and Buffer Data</w:t>
      </w:r>
      <w:bookmarkEnd w:id="60"/>
      <w:r w:rsidRPr="00843696">
        <w:t xml:space="preserve"> </w:t>
      </w:r>
    </w:p>
    <w:p w14:paraId="3991EF77" w14:textId="67C56ADC" w:rsidR="00AF16CB" w:rsidRDefault="00AF16CB" w:rsidP="00AF16CB">
      <w:pPr>
        <w:rPr>
          <w:lang w:val="en-US"/>
        </w:rPr>
      </w:pPr>
      <w:r>
        <w:rPr>
          <w:lang w:val="en-US"/>
        </w:rPr>
        <w:t>In several applications, rendering or pre-rendering is not exclusively carried out in the device GPU, but assisted or spl</w:t>
      </w:r>
      <w:r w:rsidR="00E1048C">
        <w:rPr>
          <w:lang w:val="en-US"/>
        </w:rPr>
        <w:t>i</w:t>
      </w:r>
      <w:r>
        <w:rPr>
          <w:lang w:val="en-US"/>
        </w:rPr>
        <w:t>t across the network. If this is the case, then the following aspects matter:</w:t>
      </w:r>
    </w:p>
    <w:p w14:paraId="2E9C7CAD" w14:textId="77777777" w:rsidR="00AF16CB" w:rsidRDefault="00AF16CB" w:rsidP="00AF16CB">
      <w:pPr>
        <w:numPr>
          <w:ilvl w:val="0"/>
          <w:numId w:val="9"/>
        </w:numPr>
        <w:rPr>
          <w:lang w:val="en-US"/>
        </w:rPr>
      </w:pPr>
      <w:r>
        <w:rPr>
          <w:lang w:val="en-US"/>
        </w:rPr>
        <w:t>The type of buffers that are pre-rendered/baked in the network. Typical buffer formats are summarized below.</w:t>
      </w:r>
    </w:p>
    <w:p w14:paraId="4467C786" w14:textId="77777777" w:rsidR="00AF16CB" w:rsidRDefault="00AF16CB" w:rsidP="00AF16CB">
      <w:pPr>
        <w:numPr>
          <w:ilvl w:val="0"/>
          <w:numId w:val="9"/>
        </w:numPr>
        <w:rPr>
          <w:lang w:val="en-US"/>
        </w:rPr>
      </w:pPr>
      <w:r>
        <w:rPr>
          <w:lang w:val="en-US"/>
        </w:rPr>
        <w:t>The format of the buffer data. Again, some data is collected below.</w:t>
      </w:r>
    </w:p>
    <w:p w14:paraId="5C5E2EE1" w14:textId="77777777" w:rsidR="00AF16CB" w:rsidRDefault="00AF16CB" w:rsidP="00AF16CB">
      <w:pPr>
        <w:numPr>
          <w:ilvl w:val="0"/>
          <w:numId w:val="9"/>
        </w:numPr>
        <w:rPr>
          <w:lang w:val="en-US"/>
        </w:rPr>
      </w:pPr>
      <w:r>
        <w:rPr>
          <w:lang w:val="en-US"/>
        </w:rPr>
        <w:t>The number of parallel buffers that are handled</w:t>
      </w:r>
    </w:p>
    <w:p w14:paraId="2439475B" w14:textId="77777777" w:rsidR="00AF16CB" w:rsidRDefault="00AF16CB" w:rsidP="00AF16CB">
      <w:pPr>
        <w:numPr>
          <w:ilvl w:val="0"/>
          <w:numId w:val="9"/>
        </w:numPr>
        <w:rPr>
          <w:lang w:val="en-US"/>
        </w:rPr>
      </w:pPr>
      <w:r>
        <w:rPr>
          <w:lang w:val="en-US"/>
        </w:rPr>
        <w:t>Specific delay requirements of each of the buffers</w:t>
      </w:r>
    </w:p>
    <w:p w14:paraId="44732AD3" w14:textId="77777777" w:rsidR="00AF16CB" w:rsidRDefault="00AF16CB" w:rsidP="00AF16CB">
      <w:pPr>
        <w:numPr>
          <w:ilvl w:val="0"/>
          <w:numId w:val="9"/>
        </w:numPr>
        <w:rPr>
          <w:lang w:val="en-US"/>
        </w:rPr>
      </w:pPr>
      <w:r>
        <w:rPr>
          <w:lang w:val="en-US"/>
        </w:rPr>
        <w:t>The dimensions of the buffers in terms of size and time</w:t>
      </w:r>
    </w:p>
    <w:p w14:paraId="113EC668" w14:textId="77777777" w:rsidR="00AF16CB" w:rsidRDefault="00AF16CB" w:rsidP="007419A3">
      <w:pPr>
        <w:numPr>
          <w:ilvl w:val="0"/>
          <w:numId w:val="9"/>
        </w:numPr>
        <w:rPr>
          <w:lang w:val="en-US"/>
        </w:rPr>
      </w:pPr>
      <w:r>
        <w:rPr>
          <w:lang w:val="en-US"/>
        </w:rPr>
        <w:t xml:space="preserve">The ability to compress the buffers using conventional video codecs. </w:t>
      </w:r>
    </w:p>
    <w:p w14:paraId="304E50E2" w14:textId="77777777" w:rsidR="00AF16CB" w:rsidRDefault="00AF16CB" w:rsidP="00AF16CB">
      <w:pPr>
        <w:rPr>
          <w:lang w:val="en-US"/>
        </w:rPr>
      </w:pPr>
      <w:r>
        <w:rPr>
          <w:lang w:val="en-US"/>
        </w:rPr>
        <w:t>Typical buffers are summarized in the following:</w:t>
      </w:r>
    </w:p>
    <w:p w14:paraId="4781C46B" w14:textId="1D58CE5E" w:rsidR="00AF16CB" w:rsidRDefault="00AF16CB" w:rsidP="007419A3">
      <w:pPr>
        <w:numPr>
          <w:ilvl w:val="0"/>
          <w:numId w:val="9"/>
        </w:numPr>
        <w:rPr>
          <w:lang w:val="en-US"/>
        </w:rPr>
      </w:pPr>
      <w:r w:rsidRPr="005073E1">
        <w:rPr>
          <w:i/>
          <w:lang w:val="en-US"/>
        </w:rPr>
        <w:lastRenderedPageBreak/>
        <w:t>Vertex Buffer</w:t>
      </w:r>
      <w:r>
        <w:rPr>
          <w:lang w:val="en-US"/>
        </w:rPr>
        <w:t xml:space="preserve">: </w:t>
      </w:r>
      <w:r w:rsidRPr="00D741BC">
        <w:rPr>
          <w:lang w:val="en-US"/>
        </w:rPr>
        <w:t xml:space="preserve">A rendering resource managed by a rendering API holding vertex data. May be connected by primitive indices to assemble rendering primitives such as triangle strips. </w:t>
      </w:r>
    </w:p>
    <w:p w14:paraId="5859204D" w14:textId="3EB2DEB0" w:rsidR="00AF16CB" w:rsidRDefault="00AF16CB" w:rsidP="007419A3">
      <w:pPr>
        <w:numPr>
          <w:ilvl w:val="0"/>
          <w:numId w:val="9"/>
        </w:numPr>
        <w:rPr>
          <w:lang w:val="en-US"/>
        </w:rPr>
      </w:pPr>
      <w:r w:rsidRPr="005073E1">
        <w:rPr>
          <w:i/>
          <w:lang w:val="en-US"/>
        </w:rPr>
        <w:t>Depth Buffer</w:t>
      </w:r>
      <w:r>
        <w:rPr>
          <w:lang w:val="en-US"/>
        </w:rPr>
        <w:t xml:space="preserve">: </w:t>
      </w:r>
      <w:r w:rsidR="00D96908">
        <w:rPr>
          <w:lang w:val="en-US"/>
        </w:rPr>
        <w:t>A</w:t>
      </w:r>
      <w:r w:rsidR="00D96908" w:rsidRPr="00A114C9">
        <w:rPr>
          <w:lang w:val="en-US"/>
        </w:rPr>
        <w:t xml:space="preserve"> </w:t>
      </w:r>
      <w:r w:rsidRPr="00A114C9">
        <w:rPr>
          <w:lang w:val="en-US"/>
        </w:rPr>
        <w:t>bitmap image holding depth values (either a Z buffer or a W buffer), used for visible surface determination, during rasterization of 3D scenes</w:t>
      </w:r>
      <w:r>
        <w:rPr>
          <w:lang w:val="en-US"/>
        </w:rPr>
        <w:t>.</w:t>
      </w:r>
    </w:p>
    <w:p w14:paraId="6E39053C" w14:textId="09C05970" w:rsidR="00AF16CB" w:rsidRDefault="00AF16CB" w:rsidP="008A6835">
      <w:pPr>
        <w:numPr>
          <w:ilvl w:val="0"/>
          <w:numId w:val="7"/>
        </w:numPr>
      </w:pPr>
      <w:r w:rsidRPr="005073E1">
        <w:rPr>
          <w:i/>
          <w:lang w:val="en-US"/>
        </w:rPr>
        <w:t>Texture Buffer</w:t>
      </w:r>
      <w:r>
        <w:rPr>
          <w:lang w:val="en-US"/>
        </w:rPr>
        <w:t xml:space="preserve">: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w:t>
      </w:r>
      <w:r w:rsidR="00D96908">
        <w:rPr>
          <w:lang w:val="en-US"/>
        </w:rPr>
        <w:t xml:space="preserve">an </w:t>
      </w:r>
      <w:r w:rsidRPr="00A114C9">
        <w:rPr>
          <w:lang w:val="en-US"/>
        </w:rPr>
        <w:t>image/rendering resource used in texture mapping, applied to 3D models and indexed by UV mapping for 3D rendering.</w:t>
      </w:r>
      <w:r>
        <w:rPr>
          <w:lang w:val="en-US"/>
        </w:rPr>
        <w:t xml:space="preserve"> </w:t>
      </w:r>
      <w:r>
        <w:t xml:space="preserve">Texture/Image represents a set of pixels. Texture buffers have assigned parameters to specify creation of an Image. It can be 1D, 2D or 3D, </w:t>
      </w:r>
      <w:r w:rsidR="00FF0D55">
        <w:t xml:space="preserve">can </w:t>
      </w:r>
      <w:r>
        <w:t>have various pixel formats (like R8G8B8A8_UNORM or R32_SFLOAT) and can also consist of many discrete images, because it can have multiple array layers or MIP levels (or both). As an example, detailed formats for Vulkan are provided here:</w:t>
      </w:r>
    </w:p>
    <w:p w14:paraId="1C8AB1C8" w14:textId="10379C25" w:rsidR="00AF16CB" w:rsidRDefault="00417746" w:rsidP="003824B7">
      <w:pPr>
        <w:numPr>
          <w:ilvl w:val="1"/>
          <w:numId w:val="7"/>
        </w:numPr>
      </w:pPr>
      <w:hyperlink r:id="rId42" w:history="1">
        <w:r w:rsidR="00AF16CB" w:rsidRPr="008F4FBE">
          <w:rPr>
            <w:rStyle w:val="Hyperlink"/>
          </w:rPr>
          <w:t>https://www.khronos.org/registry/vulkan/specs/1.0/html/chap33.html</w:t>
        </w:r>
      </w:hyperlink>
    </w:p>
    <w:p w14:paraId="0FD2F730" w14:textId="029423AA" w:rsidR="00AF16CB" w:rsidRPr="007419A3" w:rsidRDefault="00417746" w:rsidP="003824B7">
      <w:pPr>
        <w:numPr>
          <w:ilvl w:val="1"/>
          <w:numId w:val="7"/>
        </w:numPr>
      </w:pPr>
      <w:hyperlink r:id="rId43" w:history="1">
        <w:r w:rsidR="00AF16CB" w:rsidRPr="008F4FBE">
          <w:rPr>
            <w:rStyle w:val="Hyperlink"/>
          </w:rPr>
          <w:t>https://vulkan.lunarg.com/doc/view/1.0.30.0/linux/vkspec.chunked/ch31s03.html</w:t>
        </w:r>
      </w:hyperlink>
    </w:p>
    <w:p w14:paraId="402834EE" w14:textId="60B2C913" w:rsidR="00F53B7F" w:rsidRDefault="00AF16CB" w:rsidP="00EC309D">
      <w:pPr>
        <w:numPr>
          <w:ilvl w:val="0"/>
          <w:numId w:val="9"/>
        </w:numPr>
        <w:rPr>
          <w:lang w:val="en-US"/>
        </w:rPr>
      </w:pPr>
      <w:r w:rsidRPr="00341577">
        <w:rPr>
          <w:i/>
          <w:lang w:val="en-US"/>
        </w:rPr>
        <w:t>Frame Buffer</w:t>
      </w:r>
      <w:r w:rsidRPr="003D2A5E">
        <w:rPr>
          <w:lang w:val="en-US"/>
        </w:rPr>
        <w:t>:</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 xml:space="preserve">mory containing a bitmap that drives a video display. </w:t>
      </w:r>
      <w:r w:rsidR="0078154B">
        <w:rPr>
          <w:lang w:val="en-US"/>
        </w:rPr>
        <w:t xml:space="preserve">These frame buffers are </w:t>
      </w:r>
      <w:r w:rsidR="00403898">
        <w:rPr>
          <w:lang w:val="en-US"/>
        </w:rPr>
        <w:t xml:space="preserve">in raster formats, i.e. they are the result of rasterization. </w:t>
      </w:r>
      <w:r w:rsidRPr="00C15DA8">
        <w:rPr>
          <w:lang w:val="en-US"/>
        </w:rPr>
        <w:t>It is a memory buffer containing a complete frame of data</w:t>
      </w:r>
      <w:r w:rsidRPr="002C3162">
        <w:rPr>
          <w:lang w:val="en-US"/>
        </w:rPr>
        <w:t>. Frame buffers are supported by swap chain</w:t>
      </w:r>
      <w:r w:rsidR="00FF0D55">
        <w:rPr>
          <w:lang w:val="en-US"/>
        </w:rPr>
        <w:t>s</w:t>
      </w:r>
      <w:r w:rsidRPr="002C3162">
        <w:rPr>
          <w:lang w:val="en-US"/>
        </w:rPr>
        <w:t xml:space="preserve">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Pr>
          <w:lang w:val="en-US"/>
        </w:rPr>
        <w:t xml:space="preserve"> </w:t>
      </w:r>
      <w:r w:rsidRPr="00EE4456">
        <w:rPr>
          <w:lang w:val="en-US"/>
        </w:rPr>
        <w:t>buffer may be simply overwritten or returned to the back of the swap chain for further processing. The action taken is decided by the client application and is API dependent</w:t>
      </w:r>
      <w:r>
        <w:rPr>
          <w:lang w:val="en-US"/>
        </w:rPr>
        <w:t>.</w:t>
      </w:r>
    </w:p>
    <w:p w14:paraId="24C731FC" w14:textId="2935815B" w:rsidR="00341976" w:rsidRPr="003A7581" w:rsidRDefault="00341976" w:rsidP="00EC309D">
      <w:pPr>
        <w:numPr>
          <w:ilvl w:val="0"/>
          <w:numId w:val="9"/>
        </w:numPr>
        <w:rPr>
          <w:lang w:val="en-US"/>
        </w:rPr>
      </w:pPr>
      <w:r w:rsidRPr="00341577">
        <w:rPr>
          <w:i/>
          <w:lang w:val="en-US"/>
        </w:rPr>
        <w:t>Uniform Buffer</w:t>
      </w:r>
      <w:r>
        <w:rPr>
          <w:lang w:val="en-US"/>
        </w:rPr>
        <w:t xml:space="preserve">: </w:t>
      </w:r>
      <w:r w:rsidR="002647F9" w:rsidRPr="002647F9">
        <w:rPr>
          <w:lang w:val="en-US"/>
        </w:rPr>
        <w:t xml:space="preserve">A Buffer Object that is used to store uniform data for a shader program. </w:t>
      </w:r>
      <w:r w:rsidR="00AE030A">
        <w:rPr>
          <w:lang w:val="en-US"/>
        </w:rPr>
        <w:t>It</w:t>
      </w:r>
      <w:r w:rsidR="00AE030A" w:rsidRPr="002647F9">
        <w:rPr>
          <w:lang w:val="en-US"/>
        </w:rPr>
        <w:t xml:space="preserve"> </w:t>
      </w:r>
      <w:r w:rsidR="002647F9" w:rsidRPr="002647F9">
        <w:rPr>
          <w:lang w:val="en-US"/>
        </w:rPr>
        <w:t>can be used to share uniforms between different programs, as well as quickly change between sets of uniforms for the same program object.</w:t>
      </w:r>
      <w:r w:rsidR="00EE3165">
        <w:rPr>
          <w:lang w:val="en-US"/>
        </w:rPr>
        <w:t xml:space="preserve"> </w:t>
      </w:r>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p>
    <w:p w14:paraId="5B9F8169" w14:textId="04B05255" w:rsidR="00AF16CB" w:rsidRPr="00D5682A" w:rsidRDefault="00AF16CB" w:rsidP="00AF16CB">
      <w:r>
        <w:rPr>
          <w:lang w:val="en-US"/>
        </w:rPr>
        <w:t>In MPEG, work has started on integration of timed media into XR scenes in order to provide input to rendering buffers through network APIs, for example by retrieving 2D or 3D compressed data.</w:t>
      </w:r>
    </w:p>
    <w:p w14:paraId="113483FF" w14:textId="77777777" w:rsidR="00AF16CB" w:rsidRPr="00341577" w:rsidRDefault="00AF16CB" w:rsidP="00AF16CB">
      <w:pPr>
        <w:pStyle w:val="Heading2"/>
        <w:rPr>
          <w:lang w:val="fr-FR"/>
        </w:rPr>
      </w:pPr>
      <w:bookmarkStart w:id="61" w:name="_Toc23169708"/>
      <w:bookmarkStart w:id="62" w:name="_Toc33041956"/>
      <w:r w:rsidRPr="00341577">
        <w:rPr>
          <w:lang w:val="fr-FR"/>
        </w:rPr>
        <w:t>4.5</w:t>
      </w:r>
      <w:r w:rsidRPr="00341577">
        <w:rPr>
          <w:lang w:val="fr-FR"/>
        </w:rPr>
        <w:tab/>
        <w:t>2D Compression Technologies</w:t>
      </w:r>
      <w:bookmarkEnd w:id="61"/>
      <w:bookmarkEnd w:id="62"/>
    </w:p>
    <w:p w14:paraId="26B881DD" w14:textId="5DF07E23" w:rsidR="00AF16CB" w:rsidRPr="00341577" w:rsidRDefault="00AF16CB" w:rsidP="007419A3">
      <w:pPr>
        <w:pStyle w:val="Heading3"/>
        <w:rPr>
          <w:lang w:val="fr-FR"/>
        </w:rPr>
      </w:pPr>
      <w:bookmarkStart w:id="63" w:name="_Toc33041957"/>
      <w:r w:rsidRPr="00341577">
        <w:rPr>
          <w:lang w:val="fr-FR"/>
        </w:rPr>
        <w:t xml:space="preserve">4.5.1  </w:t>
      </w:r>
      <w:r w:rsidR="008738FC" w:rsidRPr="00341577">
        <w:rPr>
          <w:lang w:val="fr-FR"/>
        </w:rPr>
        <w:tab/>
      </w:r>
      <w:r w:rsidRPr="00341577">
        <w:rPr>
          <w:lang w:val="fr-FR"/>
        </w:rPr>
        <w:t>Core Compression Technologies</w:t>
      </w:r>
      <w:bookmarkEnd w:id="63"/>
    </w:p>
    <w:p w14:paraId="0F5AC5EB" w14:textId="77777777" w:rsidR="00AF16CB" w:rsidRDefault="00AF16CB" w:rsidP="00AF16CB">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p>
    <w:p w14:paraId="2867788D" w14:textId="4ACF7DE7" w:rsidR="00AF16CB" w:rsidRPr="00B21981" w:rsidRDefault="00AF16CB" w:rsidP="00AF16CB">
      <w:r>
        <w:t xml:space="preserve">As of today, two codecs are prominently referenced and available, namely </w:t>
      </w:r>
      <w:r w:rsidRPr="00DB1AA1">
        <w:rPr>
          <w:lang w:val="en-US"/>
        </w:rPr>
        <w:t xml:space="preserve">H.264/AVC </w:t>
      </w:r>
      <w:r w:rsidRPr="00B21981">
        <w:rPr>
          <w:lang w:val="en-US"/>
        </w:rPr>
        <w:t>[</w:t>
      </w:r>
      <w:r w:rsidR="00B30FF1">
        <w:rPr>
          <w:lang w:val="en-US"/>
        </w:rPr>
        <w:t>30</w:t>
      </w:r>
      <w:r w:rsidRPr="00B21981">
        <w:rPr>
          <w:lang w:val="en-US"/>
        </w:rPr>
        <w:t>]</w:t>
      </w:r>
      <w:r>
        <w:t xml:space="preserve"> and </w:t>
      </w:r>
      <w:r>
        <w:rPr>
          <w:lang w:val="en-US"/>
        </w:rPr>
        <w:t>H.265/HEVC [</w:t>
      </w:r>
      <w:r w:rsidR="00B30FF1">
        <w:rPr>
          <w:lang w:val="en-US"/>
        </w:rPr>
        <w:t>31</w:t>
      </w:r>
      <w:r>
        <w:rPr>
          <w:lang w:val="en-US"/>
        </w:rPr>
        <w:t>].</w:t>
      </w:r>
      <w:r>
        <w:t xml:space="preserve"> </w:t>
      </w:r>
      <w:r>
        <w:rPr>
          <w:lang w:val="en-US"/>
        </w:rPr>
        <w:t>Both codecs are defined as part of the TV Video Profiles in</w:t>
      </w:r>
      <w:r w:rsidR="00AE030A">
        <w:rPr>
          <w:lang w:val="en-US"/>
        </w:rPr>
        <w:t xml:space="preserve"> 3GPP</w:t>
      </w:r>
      <w:r>
        <w:rPr>
          <w:lang w:val="en-US"/>
        </w:rPr>
        <w:t xml:space="preserve"> TS</w:t>
      </w:r>
      <w:r w:rsidR="00AE030A">
        <w:rPr>
          <w:lang w:val="en-US"/>
        </w:rPr>
        <w:t xml:space="preserve"> </w:t>
      </w:r>
      <w:r>
        <w:rPr>
          <w:lang w:val="en-US"/>
        </w:rPr>
        <w:t>26.116 [</w:t>
      </w:r>
      <w:r w:rsidR="00D44DAD">
        <w:rPr>
          <w:lang w:val="en-US"/>
        </w:rPr>
        <w:t>32</w:t>
      </w:r>
      <w:r>
        <w:rPr>
          <w:lang w:val="en-US"/>
        </w:rPr>
        <w:t xml:space="preserve">] and are also the foundation of the VR Video Profiles in </w:t>
      </w:r>
      <w:r w:rsidR="00AE030A">
        <w:rPr>
          <w:lang w:val="en-US"/>
        </w:rPr>
        <w:t xml:space="preserve">3GPP </w:t>
      </w:r>
      <w:r>
        <w:rPr>
          <w:lang w:val="en-US"/>
        </w:rPr>
        <w:t>TS</w:t>
      </w:r>
      <w:r w:rsidR="00AE030A">
        <w:rPr>
          <w:lang w:val="en-US"/>
        </w:rPr>
        <w:t xml:space="preserve"> </w:t>
      </w:r>
      <w:r>
        <w:rPr>
          <w:lang w:val="en-US"/>
        </w:rPr>
        <w:t xml:space="preserve">26.118 [3]. The highest </w:t>
      </w:r>
      <w:r w:rsidR="00AE030A">
        <w:rPr>
          <w:lang w:val="en-US"/>
        </w:rPr>
        <w:t xml:space="preserve">defined </w:t>
      </w:r>
      <w:r>
        <w:rPr>
          <w:lang w:val="en-US"/>
        </w:rPr>
        <w:t>profiles are:</w:t>
      </w:r>
    </w:p>
    <w:p w14:paraId="24888B32" w14:textId="1BE226FE" w:rsidR="00AF16CB" w:rsidRPr="00B21981" w:rsidRDefault="00AF16CB" w:rsidP="00AF16CB">
      <w:pPr>
        <w:numPr>
          <w:ilvl w:val="0"/>
          <w:numId w:val="9"/>
        </w:numPr>
        <w:rPr>
          <w:lang w:val="en-US"/>
        </w:rPr>
      </w:pPr>
      <w:r w:rsidRPr="00B21981">
        <w:rPr>
          <w:lang w:val="en-US"/>
        </w:rPr>
        <w:t>H.264/AVC Progressive High Profile Level 5.1 [</w:t>
      </w:r>
      <w:r w:rsidR="00D44DAD">
        <w:rPr>
          <w:lang w:val="en-US"/>
        </w:rPr>
        <w:t>30</w:t>
      </w:r>
      <w:r w:rsidRPr="00B21981">
        <w:rPr>
          <w:lang w:val="en-US"/>
        </w:rPr>
        <w:t>] with the following additional restrictions and requirements:</w:t>
      </w:r>
    </w:p>
    <w:p w14:paraId="2550CC11" w14:textId="77777777" w:rsidR="00AF16CB" w:rsidRDefault="00AF16CB" w:rsidP="00AF16CB">
      <w:pPr>
        <w:numPr>
          <w:ilvl w:val="1"/>
          <w:numId w:val="9"/>
        </w:numPr>
        <w:rPr>
          <w:lang w:val="en-US"/>
        </w:rPr>
      </w:pPr>
      <w:r w:rsidRPr="00B21981">
        <w:rPr>
          <w:lang w:val="en-US"/>
        </w:rPr>
        <w:t>the maximum VCL Bit Rate is constrained to be 120Mbps with cpbBrVclFactor and cpbBrNalFactor being fixed to be 1250 and 1500, respectively.</w:t>
      </w:r>
    </w:p>
    <w:p w14:paraId="27B165EB" w14:textId="77777777" w:rsidR="00AF16CB" w:rsidRPr="00B21981" w:rsidRDefault="00AF16CB" w:rsidP="00AF16CB">
      <w:pPr>
        <w:numPr>
          <w:ilvl w:val="1"/>
          <w:numId w:val="9"/>
        </w:numPr>
        <w:rPr>
          <w:lang w:val="en-US"/>
        </w:rPr>
      </w:pPr>
      <w:r w:rsidRPr="00266D87">
        <w:rPr>
          <w:lang w:eastAsia="en-GB"/>
        </w:rPr>
        <w:t>the bitstream does not contain more than 10 slices per picture</w:t>
      </w:r>
    </w:p>
    <w:p w14:paraId="5B9FB59F" w14:textId="4DFEA023" w:rsidR="00AF16CB" w:rsidRPr="00B21981" w:rsidRDefault="00AF16CB" w:rsidP="00AF16CB">
      <w:pPr>
        <w:numPr>
          <w:ilvl w:val="0"/>
          <w:numId w:val="9"/>
        </w:numPr>
        <w:rPr>
          <w:lang w:val="en-US"/>
        </w:rPr>
      </w:pPr>
      <w:r w:rsidRPr="0040395A">
        <w:rPr>
          <w:lang w:val="en-US"/>
        </w:rPr>
        <w:t>H.265/HEVC Main-10 Profile Main Tier Profile Level 5.1 [</w:t>
      </w:r>
      <w:r w:rsidR="00D44DAD">
        <w:rPr>
          <w:lang w:val="en-US"/>
        </w:rPr>
        <w:t>31</w:t>
      </w:r>
      <w:r w:rsidRPr="0040395A">
        <w:rPr>
          <w:lang w:val="en-US"/>
        </w:rPr>
        <w:t>]</w:t>
      </w:r>
      <w:r>
        <w:rPr>
          <w:lang w:val="en-US"/>
        </w:rPr>
        <w:t xml:space="preserve"> without any restrictions</w:t>
      </w:r>
    </w:p>
    <w:p w14:paraId="19077905" w14:textId="288FF693" w:rsidR="00AF16CB" w:rsidRDefault="00AF16CB" w:rsidP="00AF16CB">
      <w:r>
        <w:t>These profile</w:t>
      </w:r>
      <w:r w:rsidR="00187249">
        <w:t>s</w:t>
      </w:r>
      <w:r>
        <w:t xml:space="preserve"> and levels basically permit </w:t>
      </w:r>
      <w:r w:rsidR="00D20D36">
        <w:t xml:space="preserve">the delivery of video formats </w:t>
      </w:r>
      <w:r>
        <w:t xml:space="preserve">up </w:t>
      </w:r>
      <w:r w:rsidR="00D20D36">
        <w:t xml:space="preserve">to </w:t>
      </w:r>
      <w:r>
        <w:t>4K at 60 frames per second. In modern mobile CPUs, the above profile</w:t>
      </w:r>
      <w:r w:rsidR="00D20D36">
        <w:t>/</w:t>
      </w:r>
      <w:r>
        <w:t>level combinations are supported, and recently even extended to support 8K video.</w:t>
      </w:r>
    </w:p>
    <w:p w14:paraId="4EBA69A4" w14:textId="5557C2D6" w:rsidR="00AF16CB" w:rsidRDefault="00AF16CB" w:rsidP="00AF16CB">
      <w:r>
        <w:lastRenderedPageBreak/>
        <w:t>An overview of typical coding performance is provided in Table 4.</w:t>
      </w:r>
      <w:r w:rsidR="00866274">
        <w:t>5</w:t>
      </w:r>
      <w:r>
        <w:t>-1.</w:t>
      </w:r>
    </w:p>
    <w:p w14:paraId="60739497" w14:textId="175C85BC" w:rsidR="00AF16CB" w:rsidRPr="00A84A4B" w:rsidRDefault="00AF16CB" w:rsidP="00CF3E76">
      <w:pPr>
        <w:spacing w:before="120"/>
        <w:jc w:val="center"/>
      </w:pPr>
      <w:r w:rsidRPr="00341577">
        <w:rPr>
          <w:b/>
        </w:rPr>
        <w:t>Table 4.</w:t>
      </w:r>
      <w:r w:rsidR="00866274" w:rsidRPr="00341577">
        <w:rPr>
          <w:b/>
        </w:rPr>
        <w:t>5</w:t>
      </w:r>
      <w:r w:rsidRPr="00341577">
        <w:rPr>
          <w:b/>
        </w:rPr>
        <w:t>-1: Expected Video coding standards performance 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7"/>
        <w:gridCol w:w="2215"/>
        <w:gridCol w:w="1707"/>
        <w:gridCol w:w="4392"/>
      </w:tblGrid>
      <w:tr w:rsidR="00AF16CB" w:rsidRPr="005C45DF" w14:paraId="4504092D" w14:textId="77777777" w:rsidTr="00A1508F">
        <w:trPr>
          <w:trHeight w:val="628"/>
        </w:trPr>
        <w:tc>
          <w:tcPr>
            <w:tcW w:w="684" w:type="pct"/>
            <w:vMerge w:val="restart"/>
            <w:tcBorders>
              <w:bottom w:val="single" w:sz="4" w:space="0" w:color="auto"/>
            </w:tcBorders>
            <w:vAlign w:val="center"/>
          </w:tcPr>
          <w:p w14:paraId="4D1840CB"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Codec</w:t>
            </w:r>
          </w:p>
        </w:tc>
        <w:tc>
          <w:tcPr>
            <w:tcW w:w="2036" w:type="pct"/>
            <w:gridSpan w:val="2"/>
            <w:tcBorders>
              <w:bottom w:val="single" w:sz="4" w:space="0" w:color="auto"/>
            </w:tcBorders>
            <w:vAlign w:val="center"/>
          </w:tcPr>
          <w:p w14:paraId="367A80B7"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14A8C593"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2280" w:type="pct"/>
            <w:tcBorders>
              <w:bottom w:val="single" w:sz="4" w:space="0" w:color="auto"/>
            </w:tcBorders>
            <w:vAlign w:val="center"/>
          </w:tcPr>
          <w:p w14:paraId="29B04AC1"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6B30AA59"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AF16CB" w:rsidRPr="005C45DF" w14:paraId="4DA762C1" w14:textId="77777777" w:rsidTr="00A1508F">
        <w:trPr>
          <w:trHeight w:val="113"/>
        </w:trPr>
        <w:tc>
          <w:tcPr>
            <w:tcW w:w="684" w:type="pct"/>
            <w:vMerge/>
            <w:vAlign w:val="center"/>
          </w:tcPr>
          <w:p w14:paraId="46E0CC1A" w14:textId="77777777" w:rsidR="00AF16CB" w:rsidRPr="005C45DF" w:rsidRDefault="00AF16CB" w:rsidP="00363026">
            <w:pPr>
              <w:spacing w:after="0"/>
              <w:jc w:val="center"/>
              <w:rPr>
                <w:b/>
              </w:rPr>
            </w:pPr>
          </w:p>
        </w:tc>
        <w:tc>
          <w:tcPr>
            <w:tcW w:w="1150" w:type="pct"/>
            <w:vAlign w:val="center"/>
          </w:tcPr>
          <w:p w14:paraId="3902E999" w14:textId="77777777" w:rsidR="00AF16CB" w:rsidRPr="005C45DF" w:rsidRDefault="00AF16CB" w:rsidP="00363026">
            <w:pPr>
              <w:spacing w:after="0"/>
              <w:jc w:val="center"/>
              <w:rPr>
                <w:b/>
              </w:rPr>
            </w:pPr>
            <w:r w:rsidRPr="005C45DF">
              <w:rPr>
                <w:b/>
              </w:rPr>
              <w:t>Objective</w:t>
            </w:r>
          </w:p>
        </w:tc>
        <w:tc>
          <w:tcPr>
            <w:tcW w:w="886" w:type="pct"/>
            <w:vAlign w:val="center"/>
          </w:tcPr>
          <w:p w14:paraId="3FC8587E" w14:textId="77777777" w:rsidR="00AF16CB" w:rsidRPr="005C45DF" w:rsidRDefault="00AF16CB" w:rsidP="00363026">
            <w:pPr>
              <w:spacing w:after="0"/>
              <w:jc w:val="center"/>
              <w:rPr>
                <w:b/>
              </w:rPr>
            </w:pPr>
            <w:r w:rsidRPr="005C45DF">
              <w:rPr>
                <w:b/>
              </w:rPr>
              <w:t>Subjective</w:t>
            </w:r>
          </w:p>
        </w:tc>
        <w:tc>
          <w:tcPr>
            <w:tcW w:w="2280" w:type="pct"/>
          </w:tcPr>
          <w:p w14:paraId="03F79F50" w14:textId="77777777" w:rsidR="00AF16CB" w:rsidRPr="005C45DF" w:rsidRDefault="00AF16CB" w:rsidP="00363026">
            <w:pPr>
              <w:spacing w:after="0"/>
              <w:jc w:val="both"/>
            </w:pPr>
          </w:p>
        </w:tc>
      </w:tr>
      <w:tr w:rsidR="00AF16CB" w:rsidRPr="005C45DF" w14:paraId="5864B39B" w14:textId="77777777" w:rsidTr="00A1508F">
        <w:tc>
          <w:tcPr>
            <w:tcW w:w="684" w:type="pct"/>
            <w:vAlign w:val="center"/>
          </w:tcPr>
          <w:p w14:paraId="298463C6" w14:textId="77777777" w:rsidR="00AF16CB" w:rsidRPr="005C45DF" w:rsidRDefault="00AF16CB" w:rsidP="00363026">
            <w:pPr>
              <w:spacing w:after="0"/>
              <w:jc w:val="center"/>
              <w:rPr>
                <w:b/>
              </w:rPr>
            </w:pPr>
            <w:r>
              <w:rPr>
                <w:b/>
              </w:rPr>
              <w:t>AVC</w:t>
            </w:r>
          </w:p>
        </w:tc>
        <w:tc>
          <w:tcPr>
            <w:tcW w:w="1150" w:type="pct"/>
            <w:vAlign w:val="center"/>
          </w:tcPr>
          <w:p w14:paraId="56F47EB7" w14:textId="77777777" w:rsidR="00AF16CB" w:rsidRPr="008C7695" w:rsidRDefault="00AF16CB" w:rsidP="00363026">
            <w:pPr>
              <w:spacing w:after="0"/>
            </w:pPr>
          </w:p>
        </w:tc>
        <w:tc>
          <w:tcPr>
            <w:tcW w:w="886" w:type="pct"/>
            <w:vAlign w:val="center"/>
          </w:tcPr>
          <w:p w14:paraId="7CAE1FDF" w14:textId="77777777" w:rsidR="00AF16CB" w:rsidRPr="005C45DF" w:rsidRDefault="00AF16CB" w:rsidP="00363026">
            <w:pPr>
              <w:spacing w:after="0"/>
            </w:pPr>
          </w:p>
        </w:tc>
        <w:tc>
          <w:tcPr>
            <w:tcW w:w="2280" w:type="pct"/>
            <w:vAlign w:val="center"/>
          </w:tcPr>
          <w:p w14:paraId="728CB8CB" w14:textId="77777777" w:rsidR="00AF16CB" w:rsidRPr="00A92272" w:rsidRDefault="00AF16CB" w:rsidP="00363026">
            <w:pPr>
              <w:spacing w:after="0"/>
            </w:pPr>
            <w:r w:rsidRPr="00A92272">
              <w:t>4k:</w:t>
            </w:r>
          </w:p>
          <w:p w14:paraId="1B9A2D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04E358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20D9DB72" w14:textId="77777777" w:rsidR="00AF16CB" w:rsidRPr="00A92272" w:rsidRDefault="00AF16CB" w:rsidP="00363026">
            <w:pPr>
              <w:spacing w:after="0"/>
            </w:pPr>
            <w:r w:rsidRPr="00A92272">
              <w:t xml:space="preserve">8k: </w:t>
            </w:r>
          </w:p>
          <w:p w14:paraId="60C46FB7"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6AFEAE5F"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7746C1F" w14:textId="224411CB" w:rsidR="00AF16CB" w:rsidRPr="009F3094" w:rsidRDefault="00AF16CB" w:rsidP="00363026">
            <w:pPr>
              <w:spacing w:after="0"/>
            </w:pPr>
            <w:r w:rsidRPr="00A92272">
              <w:t>[</w:t>
            </w:r>
            <w:r w:rsidR="006257E7">
              <w:t>33</w:t>
            </w:r>
            <w:r w:rsidRPr="00A92272">
              <w:t>][</w:t>
            </w:r>
            <w:r w:rsidR="006257E7">
              <w:t>34</w:t>
            </w:r>
            <w:r w:rsidRPr="00A92272">
              <w:t>][</w:t>
            </w:r>
            <w:r w:rsidR="006257E7">
              <w:t>35</w:t>
            </w:r>
            <w:r w:rsidRPr="00A92272">
              <w:t>]</w:t>
            </w:r>
          </w:p>
        </w:tc>
      </w:tr>
      <w:tr w:rsidR="00AF16CB" w:rsidRPr="005C45DF" w14:paraId="292B4162" w14:textId="77777777" w:rsidTr="00A1508F">
        <w:tc>
          <w:tcPr>
            <w:tcW w:w="684" w:type="pct"/>
            <w:vAlign w:val="center"/>
          </w:tcPr>
          <w:p w14:paraId="2A4B330D" w14:textId="77777777" w:rsidR="00AF16CB" w:rsidRPr="005C45DF" w:rsidRDefault="00AF16CB" w:rsidP="00363026">
            <w:pPr>
              <w:spacing w:after="0"/>
              <w:jc w:val="center"/>
              <w:rPr>
                <w:b/>
              </w:rPr>
            </w:pPr>
            <w:r w:rsidRPr="005C45DF">
              <w:rPr>
                <w:b/>
              </w:rPr>
              <w:t>HEVC</w:t>
            </w:r>
          </w:p>
        </w:tc>
        <w:tc>
          <w:tcPr>
            <w:tcW w:w="1150" w:type="pct"/>
            <w:vAlign w:val="center"/>
          </w:tcPr>
          <w:p w14:paraId="21F24939" w14:textId="2F9449C5" w:rsidR="00AF16CB" w:rsidRPr="008C7695" w:rsidRDefault="00AF16CB" w:rsidP="00363026">
            <w:pPr>
              <w:spacing w:after="0"/>
            </w:pPr>
            <w:r w:rsidRPr="008C7695">
              <w:t>-40% vs AVC</w:t>
            </w:r>
            <w:r w:rsidRPr="00CD6F7E">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886" w:type="pct"/>
            <w:vAlign w:val="center"/>
          </w:tcPr>
          <w:p w14:paraId="66EFDED4" w14:textId="2E1277AB" w:rsidR="00AF16CB" w:rsidRPr="005C45DF" w:rsidRDefault="00AF16CB" w:rsidP="00363026">
            <w:pPr>
              <w:spacing w:after="0"/>
            </w:pPr>
            <w:r w:rsidRPr="005C45DF">
              <w:t>-60% vs AVC</w:t>
            </w:r>
            <w:r>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2280" w:type="pct"/>
            <w:vAlign w:val="center"/>
          </w:tcPr>
          <w:p w14:paraId="7E155E56" w14:textId="77777777" w:rsidR="00AF16CB" w:rsidRPr="00A92272" w:rsidRDefault="00AF16CB" w:rsidP="00363026">
            <w:pPr>
              <w:spacing w:after="0"/>
            </w:pPr>
            <w:r w:rsidRPr="00A92272">
              <w:t>4k:</w:t>
            </w:r>
          </w:p>
          <w:p w14:paraId="14D1003B"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Statmux: 10-13 Mbps</w:t>
            </w:r>
          </w:p>
          <w:p w14:paraId="31029B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C2740D4" w14:textId="77777777" w:rsidR="00AF16CB" w:rsidRPr="00A92272" w:rsidRDefault="00AF16CB" w:rsidP="00363026">
            <w:pPr>
              <w:spacing w:after="0"/>
            </w:pPr>
            <w:r w:rsidRPr="00A92272">
              <w:t xml:space="preserve">8k: </w:t>
            </w:r>
          </w:p>
          <w:p w14:paraId="18EEF1E4"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21C26862"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A2B460D" w14:textId="557BD4F1" w:rsidR="00AF16CB" w:rsidRPr="00A15884" w:rsidRDefault="00866274" w:rsidP="007419A3">
            <w:pPr>
              <w:spacing w:line="276" w:lineRule="auto"/>
            </w:pPr>
            <w:r w:rsidRPr="00A92272">
              <w:t>[</w:t>
            </w:r>
            <w:r>
              <w:t>33</w:t>
            </w:r>
            <w:r w:rsidRPr="00A92272">
              <w:t>][</w:t>
            </w:r>
            <w:r>
              <w:t>34</w:t>
            </w:r>
            <w:r w:rsidRPr="00A92272">
              <w:t>][</w:t>
            </w:r>
            <w:r>
              <w:t>35</w:t>
            </w:r>
            <w:r w:rsidRPr="00A92272">
              <w:t>]</w:t>
            </w:r>
          </w:p>
        </w:tc>
      </w:tr>
    </w:tbl>
    <w:p w14:paraId="7B780C36" w14:textId="77777777" w:rsidR="00AF16CB" w:rsidRDefault="00AF16CB" w:rsidP="00AF16CB"/>
    <w:p w14:paraId="47797BFD" w14:textId="0AA4FD31" w:rsidR="00AF16CB" w:rsidRDefault="00AF16CB" w:rsidP="00AF16CB">
      <w:r w:rsidRPr="00A1508F">
        <w:t xml:space="preserve">A more detailed analysis </w:t>
      </w:r>
      <w:r w:rsidR="00A46B96">
        <w:t xml:space="preserve">of video </w:t>
      </w:r>
      <w:r w:rsidRPr="00A1508F">
        <w:t xml:space="preserve">codec performance </w:t>
      </w:r>
      <w:r w:rsidR="006257E7" w:rsidRPr="00A1508F">
        <w:t>is FFS</w:t>
      </w:r>
      <w:r w:rsidRPr="00A1508F">
        <w:t>.</w:t>
      </w:r>
      <w:r>
        <w:t xml:space="preserve"> </w:t>
      </w:r>
    </w:p>
    <w:p w14:paraId="539CB4CD" w14:textId="181F8634" w:rsidR="00AF16CB" w:rsidRDefault="00AF16CB" w:rsidP="00AF16CB">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sidR="00D20D36">
        <w:rPr>
          <w:lang w:val="en-US"/>
        </w:rPr>
        <w:t>I</w:t>
      </w:r>
      <w:r>
        <w:rPr>
          <w:lang w:val="en-US"/>
        </w:rPr>
        <w:t xml:space="preserve">n addition, </w:t>
      </w:r>
      <w:r w:rsidRPr="00BB7CC5">
        <w:rPr>
          <w:lang w:val="en-US"/>
        </w:rPr>
        <w:t>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3DD10E5D" w14:textId="5A48835F" w:rsidR="00AF16CB" w:rsidRDefault="00AF16CB" w:rsidP="00AF16CB">
      <w:r w:rsidRPr="00615952">
        <w:t>Based on this information it can be expected that within the time frame until 2025, video compression technolog</w:t>
      </w:r>
      <w:r w:rsidR="00341577">
        <w:t>y</w:t>
      </w:r>
      <w:r w:rsidRPr="00615952">
        <w:t xml:space="preserve"> </w:t>
      </w:r>
      <w:r w:rsidR="00F13268">
        <w:t xml:space="preserve">will </w:t>
      </w:r>
      <w:r w:rsidRPr="00615952">
        <w:t>permit bitrate reductions by a factor of 50% compared to what is today possible with HEVC</w:t>
      </w:r>
      <w: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615952">
        <w:t>.</w:t>
      </w:r>
    </w:p>
    <w:p w14:paraId="1820E339" w14:textId="22B8A581" w:rsidR="00AF16CB" w:rsidRPr="009F1CC1" w:rsidRDefault="00AF16CB" w:rsidP="00AF16CB">
      <w:pPr>
        <w:rPr>
          <w:lang w:val="en-US"/>
        </w:rPr>
      </w:pPr>
      <w:r>
        <w:t xml:space="preserve">On top of regular lossy video compression algorithms, low-latency, low-complexity and near lossless codecs are important for certain applications. As an example, JPEG XS is a recent standard for visually lossless low-latency lightweight image coding. According to </w:t>
      </w:r>
      <w:hyperlink r:id="rId44" w:history="1">
        <w:r w:rsidRPr="001E724D">
          <w:rPr>
            <w:rStyle w:val="Hyperlink"/>
            <w:lang w:val="en-US"/>
          </w:rPr>
          <w:t>https://jpeg.org/static/whitepapers/jpeg-xs-whitepaper.pdf</w:t>
        </w:r>
      </w:hyperlink>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achieve</w:t>
      </w:r>
      <w:r w:rsidR="00F13268">
        <w:rPr>
          <w:lang w:val="en-US"/>
        </w:rPr>
        <w:t>s</w:t>
      </w:r>
      <w:r w:rsidRPr="009F1CC1">
        <w:rPr>
          <w:lang w:val="en-US"/>
        </w:rPr>
        <w:t xml:space="preserve"> visually lossless</w:t>
      </w:r>
      <w:r>
        <w:rPr>
          <w:lang w:val="en-US"/>
        </w:rPr>
        <w:t xml:space="preserve"> </w:t>
      </w:r>
      <w:r w:rsidRPr="009F1CC1">
        <w:rPr>
          <w:lang w:val="en-US"/>
        </w:rPr>
        <w:t>quality at compression ratios up to 10:1.</w:t>
      </w:r>
    </w:p>
    <w:p w14:paraId="32511C40" w14:textId="77777777" w:rsidR="00AF16CB" w:rsidRDefault="00AF16CB" w:rsidP="00AF16CB">
      <w:pPr>
        <w:pStyle w:val="NO"/>
        <w:ind w:left="0" w:firstLine="0"/>
      </w:pPr>
      <w:r>
        <w:t>Furthermore, for XR formats beyond regular 2D, two different approaches are taken in the compression</w:t>
      </w:r>
    </w:p>
    <w:p w14:paraId="6CB5A375" w14:textId="77777777" w:rsidR="00AF16CB" w:rsidRDefault="00AF16CB" w:rsidP="00AF16CB">
      <w:pPr>
        <w:pStyle w:val="NO"/>
        <w:numPr>
          <w:ilvl w:val="0"/>
          <w:numId w:val="15"/>
        </w:numPr>
      </w:pPr>
      <w:r>
        <w:t>usage of existing 2D codecs and providing pre- and post-processing in order to convert the signals to 3D signals</w:t>
      </w:r>
    </w:p>
    <w:p w14:paraId="0F4CA20A" w14:textId="77777777" w:rsidR="00AF16CB" w:rsidRDefault="00AF16CB" w:rsidP="00AF16CB">
      <w:pPr>
        <w:pStyle w:val="NO"/>
        <w:numPr>
          <w:ilvl w:val="0"/>
          <w:numId w:val="15"/>
        </w:numPr>
      </w:pPr>
      <w:r>
        <w:t>usage of dedicated compression technologies for specific formats.</w:t>
      </w:r>
    </w:p>
    <w:p w14:paraId="09F107B8" w14:textId="3B28DF6B" w:rsidR="00AF16CB" w:rsidRDefault="00AF16CB" w:rsidP="00AF16CB">
      <w:pPr>
        <w:pStyle w:val="NO"/>
        <w:ind w:left="0" w:firstLine="0"/>
      </w:pPr>
      <w:r>
        <w:t>More details on these issues are discussed in clause 4.6.</w:t>
      </w:r>
    </w:p>
    <w:p w14:paraId="7EC1C627" w14:textId="66ADAFFB" w:rsidR="00AF16CB" w:rsidRDefault="00AF16CB" w:rsidP="00AF16CB">
      <w:pPr>
        <w:pStyle w:val="Heading3"/>
      </w:pPr>
      <w:bookmarkStart w:id="64" w:name="_Toc33041958"/>
      <w:r>
        <w:t xml:space="preserve">4.5.2 </w:t>
      </w:r>
      <w:r w:rsidR="008738FC">
        <w:tab/>
      </w:r>
      <w:r>
        <w:t>Format and Parallel Decoding Challenges</w:t>
      </w:r>
      <w:bookmarkEnd w:id="64"/>
    </w:p>
    <w:p w14:paraId="6ADBBBBA" w14:textId="441B69F0" w:rsidR="00AF16CB" w:rsidRDefault="00AF16CB" w:rsidP="00AF16CB">
      <w:r>
        <w:t xml:space="preserve">In XR type of applications, when buffers are processed by rendering engines, existing video codecs may be used to efficiently compress </w:t>
      </w:r>
      <w:r w:rsidR="00F13268">
        <w:t>them</w:t>
      </w:r>
      <w:r>
        <w:t xml:space="preserve"> when </w:t>
      </w:r>
      <w:r w:rsidR="00F13268">
        <w:t xml:space="preserve">they </w:t>
      </w:r>
      <w:r>
        <w:t xml:space="preserve">need to be </w:t>
      </w:r>
      <w:r w:rsidR="00F13268">
        <w:t xml:space="preserve">transmitted </w:t>
      </w:r>
      <w:r>
        <w:t xml:space="preserve">over the network. As typically a huge amount of data is exchanged and operation needs to be done in a power-efficient manner in constraint environments (see clause 4.8), XR applications rely on existing video codecs on mobile platforms, for example those </w:t>
      </w:r>
      <w:r w:rsidR="00DA1A3C">
        <w:t xml:space="preserve">codecs </w:t>
      </w:r>
      <w:r>
        <w:t>defined in 3GPP specifications (see clause 4.5.1). While serving an immediate need and providing a kickstart for XR type of services, such video codecs may not be fully suitable for XR applications for different reasons, some of them listed below.</w:t>
      </w:r>
    </w:p>
    <w:p w14:paraId="0ABDCEA0" w14:textId="77777777" w:rsidR="00AF16CB" w:rsidRDefault="00AF16CB" w:rsidP="00AF16CB">
      <w:r>
        <w:lastRenderedPageBreak/>
        <w:t>First of all, the formats of the buffers in XR and graphics applications may be different and more variety exists, see clause 4.4.4. Also in certain case, not only textures need to be supported, but also 3D formats, see clause 4.6.</w:t>
      </w:r>
    </w:p>
    <w:p w14:paraId="2EAC93F0" w14:textId="2EADE51D" w:rsidR="00AF16CB" w:rsidRDefault="00AF16CB" w:rsidP="00AF16CB">
      <w:r>
        <w:t xml:space="preserve">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w:t>
      </w:r>
      <w:r w:rsidR="00DA1A3C">
        <w:t xml:space="preserve">the </w:t>
      </w:r>
      <w:r>
        <w:t>highest quality of the rendered scene. Furthermore, the amount of streams and data to be processed may vary heavily over the period of an XR session and requires flexible video decoding architectures, also taking into account efficient and low-latency processing.</w:t>
      </w:r>
    </w:p>
    <w:p w14:paraId="2DB4206D" w14:textId="77777777" w:rsidR="00AF16CB" w:rsidRPr="00CD22FF" w:rsidRDefault="00AF16CB" w:rsidP="007419A3">
      <w:r>
        <w:t>As an example, MPEG is addressing several of these challenges as part of their MPEG-I project on immersive media coding. In particular, for the variety of applications, a flexible and powerful hardware based decoding and processing architecture is desirable.</w:t>
      </w:r>
    </w:p>
    <w:p w14:paraId="054669D1" w14:textId="77777777" w:rsidR="00AF16CB" w:rsidRDefault="00AF16CB" w:rsidP="00AF16CB">
      <w:pPr>
        <w:pStyle w:val="Heading2"/>
        <w:rPr>
          <w:noProof/>
        </w:rPr>
      </w:pPr>
      <w:bookmarkStart w:id="65" w:name="_Toc23169709"/>
      <w:bookmarkStart w:id="66" w:name="_Toc33041959"/>
      <w:r>
        <w:rPr>
          <w:noProof/>
        </w:rPr>
        <w:t>4.6</w:t>
      </w:r>
      <w:r>
        <w:rPr>
          <w:noProof/>
        </w:rPr>
        <w:tab/>
        <w:t>3D and XR Visual Formats</w:t>
      </w:r>
      <w:bookmarkStart w:id="67" w:name="_Hlk22533552"/>
      <w:bookmarkEnd w:id="65"/>
      <w:bookmarkEnd w:id="66"/>
    </w:p>
    <w:p w14:paraId="79561C03" w14:textId="77777777" w:rsidR="00AF16CB" w:rsidRDefault="00AF16CB" w:rsidP="00AF16CB">
      <w:pPr>
        <w:pStyle w:val="Heading3"/>
      </w:pPr>
      <w:bookmarkStart w:id="68" w:name="_Toc23169710"/>
      <w:bookmarkStart w:id="69" w:name="_Toc33041960"/>
      <w:bookmarkEnd w:id="67"/>
      <w:r>
        <w:t>4.6.1</w:t>
      </w:r>
      <w:r>
        <w:tab/>
        <w:t>Introduction</w:t>
      </w:r>
      <w:bookmarkEnd w:id="68"/>
      <w:bookmarkEnd w:id="69"/>
    </w:p>
    <w:p w14:paraId="777D9BEB" w14:textId="77777777" w:rsidR="00AF16CB" w:rsidRDefault="00AF16CB" w:rsidP="00AF16CB">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28D377E4" w14:textId="77777777" w:rsidR="00AF16CB" w:rsidRDefault="00AF16CB" w:rsidP="00AF16CB">
      <w:pPr>
        <w:pStyle w:val="Heading3"/>
      </w:pPr>
      <w:bookmarkStart w:id="70" w:name="_Toc23169711"/>
      <w:bookmarkStart w:id="71" w:name="_Toc33041961"/>
      <w:r>
        <w:t>4.6.2</w:t>
      </w:r>
      <w:r>
        <w:tab/>
        <w:t>Omnidirectional Visual Formats</w:t>
      </w:r>
      <w:bookmarkEnd w:id="70"/>
      <w:bookmarkEnd w:id="71"/>
    </w:p>
    <w:p w14:paraId="53AB207F" w14:textId="77777777" w:rsidR="00AF16CB" w:rsidRDefault="00AF16CB" w:rsidP="00AF16CB">
      <w:pPr>
        <w:pStyle w:val="Heading4"/>
      </w:pPr>
      <w:bookmarkStart w:id="72" w:name="_Toc23169712"/>
      <w:bookmarkStart w:id="73" w:name="_Toc33041962"/>
      <w:r w:rsidRPr="00B21981">
        <w:t>4.</w:t>
      </w:r>
      <w:r>
        <w:t>6</w:t>
      </w:r>
      <w:r w:rsidRPr="00B21981">
        <w:t>.</w:t>
      </w:r>
      <w:r>
        <w:t>2</w:t>
      </w:r>
      <w:r w:rsidRPr="00B21981">
        <w:t>.1</w:t>
      </w:r>
      <w:r w:rsidRPr="00B21981">
        <w:tab/>
        <w:t>Introduction</w:t>
      </w:r>
      <w:bookmarkEnd w:id="72"/>
      <w:bookmarkEnd w:id="73"/>
    </w:p>
    <w:p w14:paraId="670A8A97" w14:textId="5A702CC6" w:rsidR="00AF16CB" w:rsidRPr="004959B1" w:rsidRDefault="00AF16CB" w:rsidP="00AF16CB">
      <w:r>
        <w:t xml:space="preserve">Omnidirectional formats have been introduced in </w:t>
      </w:r>
      <w:r w:rsidR="00DA1A3C">
        <w:t xml:space="preserve">3GPP </w:t>
      </w:r>
      <w:r>
        <w:t>TS</w:t>
      </w:r>
      <w:r w:rsidR="00DA1A3C">
        <w:t xml:space="preserve"> </w:t>
      </w:r>
      <w:r>
        <w:t xml:space="preserve">26.118 [3], clause 4.1, as well as in </w:t>
      </w:r>
      <w:r w:rsidR="00DA1A3C">
        <w:t xml:space="preserve">3GPP </w:t>
      </w:r>
      <w:r>
        <w:t>TR</w:t>
      </w:r>
      <w:r w:rsidR="00DA1A3C">
        <w:t xml:space="preserve"> </w:t>
      </w:r>
      <w:r>
        <w:t xml:space="preserve">26.928 [2], </w:t>
      </w:r>
      <w:r w:rsidR="00DA1A3C">
        <w:t xml:space="preserve">clause </w:t>
      </w:r>
      <w:r>
        <w:t>4.2.5.</w:t>
      </w:r>
    </w:p>
    <w:p w14:paraId="1A73B69F" w14:textId="77777777" w:rsidR="00AF16CB" w:rsidRDefault="00AF16CB" w:rsidP="00AF16CB">
      <w:pPr>
        <w:pStyle w:val="Heading4"/>
      </w:pPr>
      <w:bookmarkStart w:id="74" w:name="_Toc23169713"/>
      <w:bookmarkStart w:id="75" w:name="_Toc33041963"/>
      <w:r w:rsidRPr="00B21981">
        <w:t>4.</w:t>
      </w:r>
      <w:r>
        <w:t>6</w:t>
      </w:r>
      <w:r w:rsidRPr="00B21981">
        <w:t>.</w:t>
      </w:r>
      <w:r>
        <w:t>2</w:t>
      </w:r>
      <w:r w:rsidRPr="00B21981">
        <w:t>.2</w:t>
      </w:r>
      <w:r w:rsidRPr="00B21981">
        <w:tab/>
        <w:t>Definition</w:t>
      </w:r>
      <w:bookmarkEnd w:id="74"/>
      <w:bookmarkEnd w:id="75"/>
    </w:p>
    <w:p w14:paraId="6431BD96" w14:textId="788BD9B8" w:rsidR="00AF16CB" w:rsidRDefault="00AF16CB" w:rsidP="00AF16CB">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rsidR="00DA1A3C">
        <w:t xml:space="preserve">of the sphere, </w:t>
      </w:r>
      <w:r>
        <w:t>looking</w:t>
      </w:r>
      <w:r w:rsidRPr="00266D87">
        <w:t xml:space="preserve"> outward.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p>
    <w:p w14:paraId="63431CCD" w14:textId="282C6367" w:rsidR="00AF16CB" w:rsidRPr="00B21981" w:rsidRDefault="00AF16CB" w:rsidP="00AF16CB">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and the video consists of three colo</w:t>
      </w:r>
      <w:r w:rsidR="00DA1A3C">
        <w:rPr>
          <w:lang w:eastAsia="ko-KR"/>
        </w:rPr>
        <w:t>u</w:t>
      </w:r>
      <w:r w:rsidRPr="00266D87">
        <w:rPr>
          <w:lang w:eastAsia="ko-KR"/>
        </w:rPr>
        <w:t xml:space="preserve">r components, typically expressed by the luminance (Y) and two chrominance components (U and V). </w:t>
      </w:r>
    </w:p>
    <w:p w14:paraId="20B4C13C" w14:textId="516C54F2" w:rsidR="00AF16CB" w:rsidRPr="00266D87" w:rsidRDefault="00AF16CB" w:rsidP="00AF16CB">
      <w:r>
        <w:t xml:space="preserve">According to </w:t>
      </w:r>
      <w:r w:rsidR="00F93DC4">
        <w:t xml:space="preserve">3GPP </w:t>
      </w:r>
      <w:r>
        <w:t>TS 26.118</w:t>
      </w:r>
      <w:r w:rsidR="00F93DC4">
        <w:t xml:space="preserve"> [3]</w:t>
      </w:r>
      <w:r>
        <w:t>, clause 4.1.3, m</w:t>
      </w:r>
      <w:r w:rsidRPr="00266D87">
        <w:t xml:space="preserve">apping of a spherical picture to a 2D texture signal is illustrated in Figure </w:t>
      </w:r>
      <w:r w:rsidRPr="00DE4277">
        <w:t>4.</w:t>
      </w:r>
      <w:r w:rsidR="00F93DC4">
        <w:t>6.2</w:t>
      </w:r>
      <w:r>
        <w:t>-1</w:t>
      </w:r>
      <w:r w:rsidRPr="00266D87">
        <w:t xml:space="preserve">. The most commonly used mapping from spherical to 2D is the equirectangular projection (ERP) mapping. The mapping is bijective, i.e. it may be expressed in both directions. </w:t>
      </w:r>
    </w:p>
    <w:p w14:paraId="5165EFB1" w14:textId="77777777" w:rsidR="00AF16CB" w:rsidRPr="00266D87" w:rsidRDefault="002A3294" w:rsidP="00AF16CB">
      <w:pPr>
        <w:pStyle w:val="TH"/>
      </w:pPr>
      <w:r w:rsidRPr="00266D87">
        <w:rPr>
          <w:rFonts w:eastAsia="Malgun Gothic"/>
          <w:noProof/>
        </w:rPr>
        <w:object w:dxaOrig="9630" w:dyaOrig="3075" w14:anchorId="1E72F638">
          <v:shape id="_x0000_i1030" type="#_x0000_t75" alt="" style="width:482.5pt;height:151pt;mso-width-percent:0;mso-height-percent:0;mso-width-percent:0;mso-height-percent:0" o:ole="">
            <v:imagedata r:id="rId45" o:title=""/>
          </v:shape>
          <o:OLEObject Type="Embed" ProgID="Visio.Drawing.15" ShapeID="_x0000_i1030" DrawAspect="Content" ObjectID="_1710858290" r:id="rId46"/>
        </w:object>
      </w:r>
    </w:p>
    <w:p w14:paraId="4EA92B6C" w14:textId="1074406A" w:rsidR="00AF16CB" w:rsidRPr="00266D87" w:rsidRDefault="00AF16CB" w:rsidP="00AF16CB">
      <w:pPr>
        <w:pStyle w:val="TF"/>
      </w:pPr>
      <w:r w:rsidRPr="00266D87">
        <w:t>Figure 4.</w:t>
      </w:r>
      <w:r w:rsidR="00F93DC4">
        <w:t>6.2</w:t>
      </w:r>
      <w:r w:rsidRPr="00266D87">
        <w:t>-</w:t>
      </w:r>
      <w:r w:rsidR="00F93DC4">
        <w:t>1</w:t>
      </w:r>
      <w:r w:rsidRPr="00266D87">
        <w:t>:</w:t>
      </w:r>
      <w:r w:rsidRPr="00266D87">
        <w:rPr>
          <w:lang w:eastAsia="ko-KR"/>
        </w:rPr>
        <w:t xml:space="preserve"> </w:t>
      </w:r>
      <w:r w:rsidRPr="00266D87">
        <w:t>Examples of Spherical to 2D mappings</w:t>
      </w:r>
    </w:p>
    <w:p w14:paraId="00F6AD68" w14:textId="77777777" w:rsidR="00AF16CB" w:rsidRPr="00266D87" w:rsidRDefault="00AF16CB" w:rsidP="00AF16CB">
      <w:pPr>
        <w:spacing w:before="120" w:after="120"/>
      </w:pPr>
      <w:r w:rsidRPr="00266D87">
        <w:lastRenderedPageBreak/>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p>
    <w:p w14:paraId="1267166C" w14:textId="77777777" w:rsidR="00AF16CB" w:rsidRPr="00266D87" w:rsidRDefault="00AF16CB" w:rsidP="00AF16CB">
      <w:pPr>
        <w:pStyle w:val="EQ"/>
        <w:jc w:val="center"/>
        <w:rPr>
          <w:rFonts w:ascii="Courier New" w:hAnsi="Courier New"/>
        </w:rPr>
      </w:pPr>
      <w:r w:rsidRPr="00266D87">
        <w:rPr>
          <w:rFonts w:ascii="Courier New" w:hAnsi="Courier New"/>
        </w:rPr>
        <w:sym w:font="Symbol" w:char="F066"/>
      </w:r>
      <w:r w:rsidRPr="00266D87">
        <w:rPr>
          <w:rFonts w:ascii="Courier New" w:hAnsi="Courier New"/>
        </w:rPr>
        <w:t xml:space="preserve"> = ( 0.5 − i ÷ pictureWidth ) * 360</w:t>
      </w:r>
      <w:r w:rsidRPr="00266D87">
        <w:rPr>
          <w:rFonts w:ascii="Courier New" w:hAnsi="Courier New"/>
        </w:rPr>
        <w:br/>
      </w:r>
      <w:r w:rsidRPr="00266D87">
        <w:rPr>
          <w:rFonts w:ascii="Courier New" w:eastAsia="Candara" w:hAnsi="Courier New"/>
        </w:rPr>
        <w:sym w:font="Symbol" w:char="F071"/>
      </w:r>
      <w:r w:rsidRPr="00266D87">
        <w:rPr>
          <w:rFonts w:ascii="Courier New" w:eastAsia="Candara" w:hAnsi="Courier New"/>
          <w:color w:val="000000"/>
        </w:rPr>
        <w:t xml:space="preserve"> = </w:t>
      </w:r>
      <w:r w:rsidRPr="00266D87">
        <w:rPr>
          <w:rFonts w:ascii="Courier New" w:hAnsi="Courier New"/>
        </w:rPr>
        <w:t>( 0.5 − j ÷ pictureHeight ) * 180</w:t>
      </w:r>
    </w:p>
    <w:p w14:paraId="17D3E416" w14:textId="62C95ECF" w:rsidR="00AF16CB" w:rsidRPr="00B21981" w:rsidRDefault="00AF16CB" w:rsidP="00AF16CB">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For more details on projection formats, refer t</w:t>
      </w:r>
      <w:r w:rsidR="00560648">
        <w:rPr>
          <w:lang w:eastAsia="ko-KR"/>
        </w:rPr>
        <w:t>o</w:t>
      </w:r>
      <w:r>
        <w:rPr>
          <w:lang w:eastAsia="ko-KR"/>
        </w:rPr>
        <w:t xml:space="preserve"> </w:t>
      </w:r>
      <w:r w:rsidR="00560648">
        <w:rPr>
          <w:lang w:eastAsia="ko-KR"/>
        </w:rPr>
        <w:t xml:space="preserve">3GPP </w:t>
      </w:r>
      <w:r>
        <w:rPr>
          <w:lang w:eastAsia="ko-KR"/>
        </w:rPr>
        <w:t>TR</w:t>
      </w:r>
      <w:r w:rsidR="00560648">
        <w:rPr>
          <w:lang w:eastAsia="ko-KR"/>
        </w:rPr>
        <w:t xml:space="preserve"> </w:t>
      </w:r>
      <w:r>
        <w:rPr>
          <w:lang w:eastAsia="ko-KR"/>
        </w:rPr>
        <w:t>26.918 [2], clause 4.2.5.4.</w:t>
      </w:r>
    </w:p>
    <w:p w14:paraId="36E1DD79" w14:textId="4F84C6E2" w:rsidR="00AF16CB" w:rsidRDefault="00AF16CB" w:rsidP="00AF16CB">
      <w:pPr>
        <w:pStyle w:val="Heading4"/>
      </w:pPr>
      <w:bookmarkStart w:id="76" w:name="_Toc23169714"/>
      <w:bookmarkStart w:id="77" w:name="_Toc33041964"/>
      <w:r w:rsidRPr="00B21981">
        <w:t>4.</w:t>
      </w:r>
      <w:r>
        <w:t>6</w:t>
      </w:r>
      <w:r w:rsidRPr="00B21981">
        <w:t>.</w:t>
      </w:r>
      <w:r w:rsidR="00E13335">
        <w:t>2</w:t>
      </w:r>
      <w:r w:rsidRPr="00B21981">
        <w:t>.3</w:t>
      </w:r>
      <w:r w:rsidRPr="00B21981">
        <w:tab/>
        <w:t>Production and Capturing Systems</w:t>
      </w:r>
      <w:bookmarkEnd w:id="76"/>
      <w:bookmarkEnd w:id="77"/>
    </w:p>
    <w:p w14:paraId="11FA3301" w14:textId="1A2CF0F4" w:rsidR="00AF16CB" w:rsidRPr="006E4EC6" w:rsidRDefault="00AF16CB" w:rsidP="00AF16CB">
      <w:r>
        <w:t xml:space="preserve">For production, capturing and stitching of spherical content, refer to </w:t>
      </w:r>
      <w:r w:rsidR="00560648">
        <w:t xml:space="preserve">3GPP </w:t>
      </w:r>
      <w:r>
        <w:t>TR</w:t>
      </w:r>
      <w:r w:rsidR="00560648">
        <w:t xml:space="preserve"> </w:t>
      </w:r>
      <w:r>
        <w:t>26.918 [2], clause</w:t>
      </w:r>
      <w:r w:rsidR="00560648">
        <w:t>s</w:t>
      </w:r>
      <w:r>
        <w:t xml:space="preserve"> 4.2.5.2 and 4.2.5.3.</w:t>
      </w:r>
    </w:p>
    <w:p w14:paraId="46836675" w14:textId="33CEA39E" w:rsidR="00AF16CB" w:rsidRDefault="00AF16CB" w:rsidP="00AF16CB">
      <w:pPr>
        <w:pStyle w:val="Heading4"/>
      </w:pPr>
      <w:bookmarkStart w:id="78" w:name="_Toc23169715"/>
      <w:bookmarkStart w:id="79" w:name="_Toc33041965"/>
      <w:r w:rsidRPr="00B21981">
        <w:t>4.</w:t>
      </w:r>
      <w:r>
        <w:t>6</w:t>
      </w:r>
      <w:r w:rsidRPr="00B21981">
        <w:t>.</w:t>
      </w:r>
      <w:r w:rsidR="00E13335">
        <w:t>2</w:t>
      </w:r>
      <w:r w:rsidRPr="00B21981">
        <w:t>.4</w:t>
      </w:r>
      <w:r w:rsidRPr="00B21981">
        <w:tab/>
        <w:t>Rendering</w:t>
      </w:r>
      <w:bookmarkEnd w:id="78"/>
      <w:bookmarkEnd w:id="79"/>
    </w:p>
    <w:p w14:paraId="39FE8014" w14:textId="758DF281" w:rsidR="00AF16CB" w:rsidRDefault="00AF16CB" w:rsidP="00AF16CB">
      <w:r>
        <w:t xml:space="preserve">Rendering of spherical content depends on the field of view (FoV) of a rendering device. The pose together with the field of view of the device enables the system to generate the user viewport, i.e., the presented part of the content at a specific point in time. According to </w:t>
      </w:r>
      <w:r w:rsidR="00560648">
        <w:t xml:space="preserve">3GPP </w:t>
      </w:r>
      <w:r>
        <w:t>TS 26.118 [3], the r</w:t>
      </w:r>
      <w:r w:rsidRPr="00672822">
        <w:t xml:space="preserve">enderer uses the </w:t>
      </w:r>
      <w:r>
        <w:t>projected texture</w:t>
      </w:r>
      <w:r w:rsidRPr="00672822">
        <w:t xml:space="preserve"> signals and rendering metadata </w:t>
      </w:r>
      <w:r>
        <w:t xml:space="preserve">(projection information) </w:t>
      </w:r>
      <w:r w:rsidRPr="00672822">
        <w:t xml:space="preserve">and provides a viewport presentation taking into account the viewport and possible other information. With the pose, a user viewport is determined by </w:t>
      </w:r>
      <w:r w:rsidR="00560648">
        <w:t>identifying the</w:t>
      </w:r>
      <w:r w:rsidR="00560648" w:rsidRPr="00672822">
        <w:t xml:space="preserve"> </w:t>
      </w:r>
      <w:r w:rsidRPr="00672822">
        <w:t>horizontal</w:t>
      </w:r>
      <w:r w:rsidR="00560648">
        <w:t xml:space="preserve"> and </w:t>
      </w:r>
      <w:r w:rsidRPr="00672822">
        <w:t>vertical field</w:t>
      </w:r>
      <w:r w:rsidR="00560648">
        <w:t>s</w:t>
      </w:r>
      <w:r w:rsidRPr="00672822">
        <w:t xml:space="preserve">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p>
    <w:p w14:paraId="7384567B" w14:textId="44C39912" w:rsidR="00AF16CB" w:rsidRDefault="00AF16CB" w:rsidP="00AF16CB">
      <w:r>
        <w:t xml:space="preserve">Related to the generic rendering approaches in clause 4.2.2, </w:t>
      </w:r>
      <w:r w:rsidRPr="00672822">
        <w:t xml:space="preserve"> </w:t>
      </w:r>
      <w:r>
        <w:t xml:space="preserve">the following steps are part of </w:t>
      </w:r>
      <w:r w:rsidR="00560648">
        <w:t xml:space="preserve">the </w:t>
      </w:r>
      <w:r>
        <w:t>rendering spherical media:</w:t>
      </w:r>
    </w:p>
    <w:p w14:paraId="36F69702" w14:textId="203A0A83" w:rsidR="00AF16CB" w:rsidRDefault="00AF16CB" w:rsidP="00AF16CB">
      <w:pPr>
        <w:pStyle w:val="B10"/>
      </w:pPr>
      <w:r>
        <w:t>-</w:t>
      </w:r>
      <w:r>
        <w:tab/>
        <w:t xml:space="preserve">Generating a 3D Mesh (set of vertexes linked into triangles) based on the projection metadata. The sphere is mapped to a mesh and the transformation of the mesh is dynamically updated based on </w:t>
      </w:r>
      <w:r w:rsidR="00560648">
        <w:t xml:space="preserve">the </w:t>
      </w:r>
      <w:r>
        <w:t xml:space="preserve">updated projection metadata. </w:t>
      </w:r>
    </w:p>
    <w:p w14:paraId="2D0BF7FA" w14:textId="77777777" w:rsidR="00AF16CB" w:rsidRDefault="00AF16CB" w:rsidP="00AF16CB">
      <w:pPr>
        <w:ind w:firstLine="284"/>
      </w:pPr>
      <w:r>
        <w:t>-</w:t>
      </w:r>
      <w:r>
        <w:tab/>
        <w:t>Mapping each vertex to a position on a 2D texture. This is again done using the available projection metadata.</w:t>
      </w:r>
    </w:p>
    <w:p w14:paraId="3F34F9E7" w14:textId="77777777" w:rsidR="00AF16CB" w:rsidRDefault="00AF16CB" w:rsidP="00AF16CB">
      <w:pPr>
        <w:ind w:firstLine="284"/>
      </w:pPr>
      <w:r>
        <w:t>-</w:t>
      </w:r>
      <w:r>
        <w:tab/>
        <w:t>Rotating the camera to match the user’s head orientation. This is based on the available pose information.</w:t>
      </w:r>
    </w:p>
    <w:p w14:paraId="6E63E2B7" w14:textId="77777777" w:rsidR="00AF16CB" w:rsidRDefault="00AF16CB" w:rsidP="00AF16CB">
      <w:pPr>
        <w:ind w:firstLine="284"/>
      </w:pPr>
      <w:r>
        <w:t>-</w:t>
      </w:r>
      <w:r>
        <w:tab/>
        <w:t>Computing the viewport by using computer graphic algorithms as discussed in details in clause 4.2.2</w:t>
      </w:r>
    </w:p>
    <w:p w14:paraId="08FD717B" w14:textId="1967C43C" w:rsidR="00AF16CB" w:rsidRDefault="00AF16CB" w:rsidP="00AF16CB">
      <w:pPr>
        <w:pStyle w:val="Heading4"/>
      </w:pPr>
      <w:bookmarkStart w:id="80" w:name="_Toc23169716"/>
      <w:bookmarkStart w:id="81" w:name="_Toc33041966"/>
      <w:r w:rsidRPr="00B21981">
        <w:t>4.</w:t>
      </w:r>
      <w:r>
        <w:t>6</w:t>
      </w:r>
      <w:r w:rsidRPr="00B21981">
        <w:t>.</w:t>
      </w:r>
      <w:r w:rsidR="00E13335">
        <w:t>2</w:t>
      </w:r>
      <w:r w:rsidRPr="00B21981">
        <w:t>.5</w:t>
      </w:r>
      <w:r w:rsidRPr="00B21981">
        <w:tab/>
      </w:r>
      <w:r>
        <w:t xml:space="preserve">Compression, </w:t>
      </w:r>
      <w:r w:rsidRPr="00B21981">
        <w:t>Storage and Data Formats</w:t>
      </w:r>
      <w:bookmarkEnd w:id="80"/>
      <w:bookmarkEnd w:id="81"/>
    </w:p>
    <w:p w14:paraId="7DF73DD8" w14:textId="6E9850D9" w:rsidR="00AF16CB" w:rsidRPr="00266D87" w:rsidRDefault="00AF16CB" w:rsidP="00AF16CB">
      <w:pPr>
        <w:rPr>
          <w:rFonts w:eastAsia="Malgun Gothic"/>
        </w:rPr>
      </w:pPr>
      <w:r>
        <w:t xml:space="preserve">According to </w:t>
      </w:r>
      <w:r w:rsidR="00560648">
        <w:t xml:space="preserve">3GPP </w:t>
      </w:r>
      <w:r>
        <w:t>TS</w:t>
      </w:r>
      <w:r w:rsidR="00560648">
        <w:t xml:space="preserve"> </w:t>
      </w:r>
      <w:r>
        <w:t>26.118 [3], clause 4.1.3, c</w:t>
      </w:r>
      <w:r w:rsidRPr="00266D87">
        <w:t>ommonly used video encoders cannot directly encode spherical videos, but only 2D textures. However, there is a significant benefit to reuse conventional 2D video encoders. Based on this, Figure 4.</w:t>
      </w:r>
      <w:r w:rsidR="00560648">
        <w:t>6.2</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110C7039" w14:textId="77777777" w:rsidR="00AF16CB" w:rsidRPr="00266D87" w:rsidRDefault="002A3294" w:rsidP="00AF16CB">
      <w:pPr>
        <w:pStyle w:val="TH"/>
      </w:pPr>
      <w:r w:rsidRPr="00266D87">
        <w:rPr>
          <w:rFonts w:eastAsia="Malgun Gothic"/>
          <w:noProof/>
        </w:rPr>
        <w:object w:dxaOrig="9630" w:dyaOrig="1140" w14:anchorId="0A85FB2F">
          <v:shape id="_x0000_i1031" type="#_x0000_t75" alt="" style="width:482.5pt;height:57.5pt;mso-width-percent:0;mso-height-percent:0;mso-width-percent:0;mso-height-percent:0" o:ole="">
            <v:imagedata r:id="rId47" o:title=""/>
          </v:shape>
          <o:OLEObject Type="Embed" ProgID="Visio.Drawing.11" ShapeID="_x0000_i1031" DrawAspect="Content" ObjectID="_1710858291" r:id="rId48"/>
        </w:object>
      </w:r>
    </w:p>
    <w:p w14:paraId="2539EBC9" w14:textId="74BCF7B5" w:rsidR="00AF16CB" w:rsidRDefault="00AF16CB" w:rsidP="00AF16CB">
      <w:pPr>
        <w:pStyle w:val="TF"/>
      </w:pPr>
      <w:r w:rsidRPr="00266D87">
        <w:t>Figure 4.</w:t>
      </w:r>
      <w:r w:rsidR="00560648">
        <w:t>6.2</w:t>
      </w:r>
      <w:r w:rsidRPr="00266D87">
        <w:t>-</w:t>
      </w:r>
      <w:r>
        <w:t>2</w:t>
      </w:r>
      <w:r w:rsidRPr="00266D87">
        <w:t>: Video Signal Representation</w:t>
      </w:r>
    </w:p>
    <w:p w14:paraId="3A1756E3" w14:textId="7753178A" w:rsidR="00AF16CB" w:rsidRDefault="00AF16CB" w:rsidP="00AF16CB">
      <w:r w:rsidRPr="00B21981">
        <w:t xml:space="preserve">Compression, storage and data formats are defined for example in </w:t>
      </w:r>
      <w:r w:rsidR="007904FC">
        <w:t xml:space="preserve">3GPP </w:t>
      </w:r>
      <w:r w:rsidRPr="00B21981">
        <w:t>TS</w:t>
      </w:r>
      <w:r w:rsidR="007904FC">
        <w:t xml:space="preserve"> </w:t>
      </w:r>
      <w:r w:rsidRPr="00B21981">
        <w:t>26.118 [3] as well as in ISO/IEC 23090-2 [</w:t>
      </w:r>
      <w:r w:rsidR="00E20309">
        <w:t>37</w:t>
      </w:r>
      <w:r w:rsidRPr="00B21981">
        <w:t>].</w:t>
      </w:r>
      <w:r>
        <w:t xml:space="preserve"> This includes viewport-independent and viewport-dependent compression formats. A principle overview of different approaches is documented in </w:t>
      </w:r>
      <w:r w:rsidR="007904FC">
        <w:t xml:space="preserve">3GPP </w:t>
      </w:r>
      <w:r>
        <w:t>TR</w:t>
      </w:r>
      <w:r w:rsidR="007904FC">
        <w:t xml:space="preserve"> </w:t>
      </w:r>
      <w:r>
        <w:t>26.918 [2], clause 4.2.5.6.</w:t>
      </w:r>
    </w:p>
    <w:p w14:paraId="2C6D0647" w14:textId="3CDFF17D" w:rsidR="00AF16CB" w:rsidRDefault="00AF16CB" w:rsidP="00AF16CB">
      <w:pPr>
        <w:pStyle w:val="Heading4"/>
      </w:pPr>
      <w:bookmarkStart w:id="82" w:name="_Toc23169717"/>
      <w:bookmarkStart w:id="83" w:name="_Toc33041967"/>
      <w:r w:rsidRPr="00395831">
        <w:lastRenderedPageBreak/>
        <w:t>4.</w:t>
      </w:r>
      <w:r>
        <w:t>6</w:t>
      </w:r>
      <w:r w:rsidRPr="00395831">
        <w:t>.</w:t>
      </w:r>
      <w:r w:rsidR="00E13335">
        <w:t>2</w:t>
      </w:r>
      <w:r w:rsidRPr="00395831">
        <w:t>.</w:t>
      </w:r>
      <w:r>
        <w:t>6</w:t>
      </w:r>
      <w:r w:rsidRPr="00395831">
        <w:tab/>
      </w:r>
      <w:r>
        <w:t>Quality and Bitrate considerations</w:t>
      </w:r>
      <w:bookmarkEnd w:id="82"/>
      <w:bookmarkEnd w:id="83"/>
    </w:p>
    <w:p w14:paraId="6D969407" w14:textId="1799C715" w:rsidR="00AF16CB" w:rsidRPr="00B21981" w:rsidRDefault="00AF16CB" w:rsidP="00AF16CB">
      <w:r>
        <w:t>According to clause 4.</w:t>
      </w:r>
      <w:r w:rsidR="00D906A0">
        <w:t>2.1</w:t>
      </w:r>
      <w:r>
        <w:t xml:space="preserve">, 1k by 1k per eye is </w:t>
      </w:r>
      <w:r w:rsidR="00D57CE4">
        <w:t xml:space="preserve">a minimum </w:t>
      </w:r>
      <w:r>
        <w:t>for the signal in the viewport, and for stereoscopic rendering this results in basically a signal for 2k by 1k, typically at a frame rate of 50 or 60fps.With current codecs according to clause 4.</w:t>
      </w:r>
      <w:r w:rsidR="00D906A0">
        <w:t>5.1</w:t>
      </w:r>
      <w:r>
        <w:t xml:space="preserve">,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p>
    <w:p w14:paraId="44B9C043" w14:textId="76400B05" w:rsidR="00AF16CB" w:rsidRDefault="00AF16CB" w:rsidP="00AF16CB">
      <w:pPr>
        <w:pStyle w:val="Heading4"/>
      </w:pPr>
      <w:bookmarkStart w:id="84" w:name="_Toc23169718"/>
      <w:bookmarkStart w:id="85" w:name="_Toc33041968"/>
      <w:r w:rsidRPr="00B21981">
        <w:t>4.</w:t>
      </w:r>
      <w:r>
        <w:t>6</w:t>
      </w:r>
      <w:r w:rsidRPr="00B21981">
        <w:t>.</w:t>
      </w:r>
      <w:r w:rsidR="00E13335">
        <w:t>2</w:t>
      </w:r>
      <w:r w:rsidRPr="00B21981">
        <w:t>.</w:t>
      </w:r>
      <w:r>
        <w:t>7</w:t>
      </w:r>
      <w:r w:rsidRPr="00B21981">
        <w:tab/>
        <w:t>Applications</w:t>
      </w:r>
      <w:bookmarkEnd w:id="84"/>
      <w:bookmarkEnd w:id="85"/>
    </w:p>
    <w:p w14:paraId="25119D96" w14:textId="06BEB155" w:rsidR="00AF16CB" w:rsidRPr="00C86B5E" w:rsidRDefault="00AF16CB" w:rsidP="00AF16CB">
      <w:r>
        <w:t xml:space="preserve">For use cases and applications, see </w:t>
      </w:r>
      <w:r w:rsidR="0057379F">
        <w:t xml:space="preserve">3GPP </w:t>
      </w:r>
      <w:r>
        <w:t>TR</w:t>
      </w:r>
      <w:r w:rsidR="0057379F">
        <w:t xml:space="preserve"> </w:t>
      </w:r>
      <w:r>
        <w:t>26.918 [2], clause 5.</w:t>
      </w:r>
    </w:p>
    <w:p w14:paraId="2FD755C4" w14:textId="77777777" w:rsidR="00AF16CB" w:rsidRDefault="00AF16CB" w:rsidP="00AF16CB">
      <w:pPr>
        <w:pStyle w:val="Heading3"/>
      </w:pPr>
      <w:bookmarkStart w:id="86" w:name="_Toc23169719"/>
      <w:bookmarkStart w:id="87" w:name="_Toc33041969"/>
      <w:r>
        <w:t>4.6.3</w:t>
      </w:r>
      <w:r>
        <w:tab/>
        <w:t>3D Meshes</w:t>
      </w:r>
      <w:bookmarkEnd w:id="86"/>
      <w:bookmarkEnd w:id="87"/>
    </w:p>
    <w:p w14:paraId="7302049C" w14:textId="77777777" w:rsidR="00AF16CB" w:rsidRDefault="00AF16CB" w:rsidP="00AF16CB">
      <w:pPr>
        <w:pStyle w:val="Heading4"/>
      </w:pPr>
      <w:bookmarkStart w:id="88" w:name="_Toc23169720"/>
      <w:bookmarkStart w:id="89" w:name="_Toc33041970"/>
      <w:r>
        <w:t>4.6.3.1</w:t>
      </w:r>
      <w:r>
        <w:tab/>
        <w:t>Introduction</w:t>
      </w:r>
      <w:bookmarkEnd w:id="88"/>
      <w:bookmarkEnd w:id="89"/>
    </w:p>
    <w:p w14:paraId="2F77CEA8" w14:textId="77777777" w:rsidR="00AF16CB" w:rsidRDefault="00AF16CB" w:rsidP="00AF16CB">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p>
    <w:p w14:paraId="055FBBD4" w14:textId="77777777" w:rsidR="00AF16CB" w:rsidRDefault="00AF16CB" w:rsidP="00AF16CB">
      <w:pPr>
        <w:pStyle w:val="Heading4"/>
      </w:pPr>
      <w:bookmarkStart w:id="90" w:name="_Toc23169721"/>
      <w:bookmarkStart w:id="91" w:name="_Toc33041971"/>
      <w:r>
        <w:t>4.6.3.2</w:t>
      </w:r>
      <w:r>
        <w:tab/>
        <w:t>Definition</w:t>
      </w:r>
      <w:bookmarkEnd w:id="90"/>
      <w:bookmarkEnd w:id="91"/>
    </w:p>
    <w:p w14:paraId="44B56325" w14:textId="77777777" w:rsidR="00AF16CB" w:rsidRDefault="00AF16CB" w:rsidP="00AF16CB">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7DA965F1" w14:textId="77777777" w:rsidR="00AF16CB" w:rsidRDefault="00AF16CB" w:rsidP="00AF16CB">
      <w:pPr>
        <w:keepNext/>
        <w:jc w:val="center"/>
      </w:pPr>
      <w:r w:rsidRPr="00571DA7">
        <w:rPr>
          <w:noProof/>
        </w:rPr>
        <w:drawing>
          <wp:inline distT="0" distB="0" distL="0" distR="0" wp14:anchorId="00565C4E" wp14:editId="0C1FC89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p>
    <w:p w14:paraId="66B8D725" w14:textId="5C46C767" w:rsidR="00AF16CB" w:rsidRDefault="00AF16CB" w:rsidP="00341577">
      <w:pPr>
        <w:pStyle w:val="Caption"/>
        <w:jc w:val="center"/>
      </w:pPr>
      <w:r>
        <w:t>Figure 4.6.3-1</w:t>
      </w:r>
      <w:r w:rsidR="00747826">
        <w:t>:</w:t>
      </w:r>
      <w:r>
        <w:t xml:space="preserve"> Elements necessary for mesh representations ©Wikipedia (</w:t>
      </w:r>
      <w:r w:rsidRPr="009C3EFC">
        <w:t>Mesh_overview.jpg: The original uploader was Rchoetzlein at English Wikipedia.derivative work: Lobsterbake [CC BY-SA 3.0 (</w:t>
      </w:r>
      <w:hyperlink r:id="rId50" w:history="1">
        <w:r w:rsidRPr="00B232E3">
          <w:rPr>
            <w:rStyle w:val="Hyperlink"/>
          </w:rPr>
          <w:t>https://creativecommons.org/licenses/by-sa/3.0)</w:t>
        </w:r>
      </w:hyperlink>
      <w:r>
        <w:t>])</w:t>
      </w:r>
    </w:p>
    <w:p w14:paraId="5C228560" w14:textId="77777777" w:rsidR="00AF16CB" w:rsidRPr="009F37B0" w:rsidRDefault="00AF16CB" w:rsidP="00AF16CB">
      <w:r>
        <w:t>Polygon meshes are defined by the following elements:</w:t>
      </w:r>
    </w:p>
    <w:p w14:paraId="33639309" w14:textId="5D100003" w:rsidR="00AF16CB" w:rsidRPr="00B21981" w:rsidRDefault="00AF16CB" w:rsidP="00AF16CB">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w:t>
      </w:r>
      <w:r w:rsidR="0058730D">
        <w:t>u</w:t>
      </w:r>
      <w:r w:rsidRPr="009F37B0">
        <w:t>r</w:t>
      </w:r>
      <w:r>
        <w:t xml:space="preserve"> </w:t>
      </w:r>
      <w:r w:rsidRPr="00B21981">
        <w:t>(r,g,b)</w:t>
      </w:r>
      <w:r w:rsidRPr="009F37B0">
        <w:t>, normal vector and texture coordinates.</w:t>
      </w:r>
    </w:p>
    <w:p w14:paraId="0E0C8DF9" w14:textId="77777777" w:rsidR="00AF16CB" w:rsidRPr="004662D1" w:rsidRDefault="00AF16CB" w:rsidP="00AF16CB">
      <w:pPr>
        <w:pStyle w:val="B10"/>
      </w:pPr>
      <w:r>
        <w:t>-</w:t>
      </w:r>
      <w:r>
        <w:tab/>
      </w:r>
      <w:r w:rsidRPr="00D070C7">
        <w:rPr>
          <w:b/>
          <w:bCs/>
          <w:i/>
          <w:iCs/>
        </w:rPr>
        <w:t>Edge</w:t>
      </w:r>
      <w:r w:rsidRPr="00B21981">
        <w:t xml:space="preserve">: </w:t>
      </w:r>
      <w:r w:rsidRPr="004662D1">
        <w:t>A connection between two vertices.</w:t>
      </w:r>
    </w:p>
    <w:p w14:paraId="12AF4ACC" w14:textId="1856459B" w:rsidR="00AF16CB" w:rsidRPr="004662D1" w:rsidRDefault="00AF16CB" w:rsidP="00AF16CB">
      <w:pPr>
        <w:pStyle w:val="B10"/>
      </w:pPr>
      <w:r>
        <w:t>-</w:t>
      </w:r>
      <w:r>
        <w:tab/>
      </w:r>
      <w:r w:rsidRPr="00D070C7">
        <w:rPr>
          <w:b/>
          <w:bCs/>
          <w:i/>
          <w:iCs/>
        </w:rPr>
        <w:t>Face</w:t>
      </w:r>
      <w:r w:rsidRPr="00B21981">
        <w:t xml:space="preserve">: </w:t>
      </w:r>
      <w:r w:rsidRPr="004662D1">
        <w:t>A closed set of edges, in which a triangle face has three edges, and a quad face has four edges. A polygon is a </w:t>
      </w:r>
      <w:hyperlink r:id="rId51" w:tooltip="Coplanar" w:history="1">
        <w:r w:rsidRPr="004662D1">
          <w:t>coplanar</w:t>
        </w:r>
      </w:hyperlink>
      <w:r w:rsidRPr="004662D1">
        <w:t xml:space="preserve"> set of faces. In systems that support multi-sided faces, polygons and faces are equivalent. Mathematically a polygonal mesh may be considered </w:t>
      </w:r>
      <w:r w:rsidR="00747826">
        <w:t xml:space="preserve">as </w:t>
      </w:r>
      <w:r w:rsidRPr="004662D1">
        <w:t>an </w:t>
      </w:r>
      <w:hyperlink r:id="rId52" w:tooltip="Unstructured grid" w:history="1">
        <w:r w:rsidRPr="004662D1">
          <w:t>unstructured grid</w:t>
        </w:r>
      </w:hyperlink>
      <w:r w:rsidRPr="004662D1">
        <w:t>, or undirected graph, with additional properties of geometry, shape and topology.</w:t>
      </w:r>
    </w:p>
    <w:p w14:paraId="69D53692" w14:textId="77777777" w:rsidR="00AF16CB" w:rsidRPr="004662D1" w:rsidRDefault="00AF16CB" w:rsidP="00AF16CB">
      <w:pPr>
        <w:pStyle w:val="B10"/>
      </w:pPr>
      <w:r>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339B5D4D" w14:textId="77777777" w:rsidR="00AF16CB" w:rsidRPr="00B21981" w:rsidRDefault="00AF16CB" w:rsidP="00AF16CB">
      <w:pPr>
        <w:pStyle w:val="B10"/>
      </w:pPr>
      <w:r>
        <w:lastRenderedPageBreak/>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53" w:tooltip="Skeletal animation" w:history="1">
        <w:r w:rsidRPr="009F37B0">
          <w:t>skeletal animation</w:t>
        </w:r>
      </w:hyperlink>
      <w:r w:rsidRPr="009F37B0">
        <w:t> or separate actors for non-skeletal animation.</w:t>
      </w:r>
    </w:p>
    <w:p w14:paraId="6A5719C7" w14:textId="77777777" w:rsidR="00AF16CB" w:rsidRPr="00B21981" w:rsidRDefault="00AF16CB" w:rsidP="00AF16CB">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54" w:tooltip="Shaders" w:history="1">
        <w:r w:rsidRPr="009F37B0">
          <w:t>shaders</w:t>
        </w:r>
      </w:hyperlink>
      <w:r w:rsidRPr="009F37B0">
        <w:t> when rendered.</w:t>
      </w:r>
    </w:p>
    <w:p w14:paraId="2A84DA16" w14:textId="77777777" w:rsidR="00AF16CB" w:rsidRPr="00B21981" w:rsidRDefault="00AF16CB" w:rsidP="00AF16CB">
      <w:pPr>
        <w:pStyle w:val="B10"/>
      </w:pPr>
      <w:r>
        <w:t>-</w:t>
      </w:r>
      <w:r>
        <w:tab/>
      </w:r>
      <w:hyperlink r:id="rId55" w:tooltip="UV coordinates" w:history="1">
        <w:r w:rsidRPr="00B21981">
          <w:rPr>
            <w:b/>
            <w:bCs/>
            <w:i/>
            <w:iCs/>
          </w:rPr>
          <w:t>UV coordinates</w:t>
        </w:r>
      </w:hyperlink>
      <w:r w:rsidRPr="00B21981">
        <w:t xml:space="preserve">: </w:t>
      </w:r>
      <w:r w:rsidRPr="009F37B0">
        <w:t>Most mesh formats also support some form of </w:t>
      </w:r>
      <w:hyperlink r:id="rId56"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57"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58" w:tooltip="Weighting" w:history="1">
        <w:r w:rsidRPr="009F37B0">
          <w:t>weight maps</w:t>
        </w:r>
      </w:hyperlink>
      <w:r w:rsidRPr="009F37B0">
        <w:t> to control </w:t>
      </w:r>
      <w:hyperlink r:id="rId59" w:tooltip="Skeletal animation" w:history="1">
        <w:r w:rsidRPr="009F37B0">
          <w:t>animation</w:t>
        </w:r>
      </w:hyperlink>
      <w:r w:rsidRPr="009F37B0">
        <w:t>, etc (sometimes also called channels).</w:t>
      </w:r>
    </w:p>
    <w:p w14:paraId="45AF3BF5" w14:textId="77777777" w:rsidR="00AF16CB" w:rsidRDefault="00AF16CB" w:rsidP="00AF16CB">
      <w:pPr>
        <w:pStyle w:val="Heading4"/>
      </w:pPr>
      <w:bookmarkStart w:id="92" w:name="_Toc23169722"/>
      <w:bookmarkStart w:id="93" w:name="_Toc33041972"/>
      <w:r>
        <w:t>4.6.3.3</w:t>
      </w:r>
      <w:r>
        <w:tab/>
        <w:t>Production and Capturing Systems</w:t>
      </w:r>
      <w:bookmarkEnd w:id="92"/>
      <w:bookmarkEnd w:id="93"/>
    </w:p>
    <w:p w14:paraId="487400CB" w14:textId="466DF3C5" w:rsidR="00D7614D" w:rsidRPr="00437DEB" w:rsidRDefault="00AF16CB" w:rsidP="00AF16CB">
      <w:r>
        <w:t>Meshes are commonly produced by many different graphics engines, computer games, and so on.</w:t>
      </w:r>
      <w:r w:rsidR="00DE74EB">
        <w:t xml:space="preserve"> For more details, s</w:t>
      </w:r>
      <w:r w:rsidR="00D7614D">
        <w:t>ee also clause 4.6.7.</w:t>
      </w:r>
    </w:p>
    <w:p w14:paraId="72F1E4C8" w14:textId="77777777" w:rsidR="00AF16CB" w:rsidRDefault="00AF16CB" w:rsidP="00AF16CB">
      <w:pPr>
        <w:pStyle w:val="Heading4"/>
      </w:pPr>
      <w:bookmarkStart w:id="94" w:name="_Toc23169723"/>
      <w:bookmarkStart w:id="95" w:name="_Toc33041973"/>
      <w:r>
        <w:t>4.6.3.4</w:t>
      </w:r>
      <w:r>
        <w:tab/>
        <w:t>Rendering</w:t>
      </w:r>
      <w:bookmarkEnd w:id="94"/>
      <w:bookmarkEnd w:id="95"/>
    </w:p>
    <w:p w14:paraId="44E2CF68" w14:textId="08E3ED8D" w:rsidR="00AF16CB" w:rsidRDefault="00AF16CB" w:rsidP="00AF16CB">
      <w:r>
        <w:t xml:space="preserve">Meshes can be rendered directly on GPUs </w:t>
      </w:r>
      <w:r w:rsidR="00747826">
        <w:t>that</w:t>
      </w:r>
      <w:r>
        <w:t xml:space="preserve"> are highly optimized for mesh-based rendering.</w:t>
      </w:r>
    </w:p>
    <w:p w14:paraId="4C3BA145" w14:textId="77777777" w:rsidR="00AF16CB" w:rsidRDefault="00AF16CB" w:rsidP="00AF16CB">
      <w:pPr>
        <w:pStyle w:val="Heading4"/>
      </w:pPr>
      <w:bookmarkStart w:id="96" w:name="_Toc23169724"/>
      <w:bookmarkStart w:id="97" w:name="_Toc33041974"/>
      <w:r>
        <w:t>4.6.3.5</w:t>
      </w:r>
      <w:r>
        <w:tab/>
        <w:t>Storage and Data Formats</w:t>
      </w:r>
      <w:bookmarkEnd w:id="96"/>
      <w:bookmarkEnd w:id="97"/>
    </w:p>
    <w:p w14:paraId="26A6C1C3" w14:textId="77777777" w:rsidR="00AF16CB" w:rsidRPr="002D2B14" w:rsidRDefault="00AF16CB" w:rsidP="00AF16CB">
      <w:pPr>
        <w:pStyle w:val="Heading5"/>
      </w:pPr>
      <w:bookmarkStart w:id="98" w:name="_Toc23169725"/>
      <w:bookmarkStart w:id="99" w:name="_Toc33041975"/>
      <w:r>
        <w:t>4.6.3.5.1</w:t>
      </w:r>
      <w:r>
        <w:tab/>
        <w:t>Introduction</w:t>
      </w:r>
      <w:bookmarkEnd w:id="98"/>
      <w:bookmarkEnd w:id="99"/>
    </w:p>
    <w:p w14:paraId="66642CAE" w14:textId="7DFC4C22" w:rsidR="00AF16CB" w:rsidRDefault="00AF16CB" w:rsidP="00AF16CB">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 xml:space="preserve">The choice of the data structure is governed by the application, the </w:t>
      </w:r>
      <w:r w:rsidR="00747826">
        <w:t xml:space="preserve">required </w:t>
      </w:r>
      <w:r w:rsidRPr="0090545C">
        <w:t xml:space="preserve">performance, </w:t>
      </w:r>
      <w:r w:rsidR="00747826">
        <w:t xml:space="preserve">the </w:t>
      </w:r>
      <w:r w:rsidRPr="0090545C">
        <w:t>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p>
    <w:p w14:paraId="2C12FD0F" w14:textId="3A0B1683" w:rsidR="00AF16CB" w:rsidRDefault="00AF16CB" w:rsidP="00AF16CB">
      <w:r>
        <w:t xml:space="preserve">Many different formats for storage and data formats exist </w:t>
      </w:r>
      <w:r w:rsidRPr="00626563">
        <w:t>for storing polygon mesh data</w:t>
      </w:r>
      <w:r>
        <w:t xml:space="preserve">, as an example PLY-format is introduced below, because it provides </w:t>
      </w:r>
      <w:r w:rsidR="00747826">
        <w:t xml:space="preserve">3D </w:t>
      </w:r>
      <w:r>
        <w:t xml:space="preserve">data in a human readable format. In practice PLY-format is rarely used in real-time rendering. Typically the data format is configured to the need of the </w:t>
      </w:r>
      <w:r w:rsidR="00747826">
        <w:t xml:space="preserve">3D </w:t>
      </w:r>
      <w:r>
        <w:t xml:space="preserve">engine and as such the landscape is littered with proprietary </w:t>
      </w:r>
      <w:r w:rsidR="00747826">
        <w:t xml:space="preserve">3D </w:t>
      </w:r>
      <w:r>
        <w:t xml:space="preserve">formats. </w:t>
      </w:r>
      <w:r w:rsidR="00747826">
        <w:t xml:space="preserve">3D </w:t>
      </w:r>
      <w:r>
        <w:t xml:space="preserve">formats may be roughly divided in two categories, run time friendly formats such as glTF and formats which enable transferring </w:t>
      </w:r>
      <w:r w:rsidR="00747826">
        <w:t xml:space="preserve">3D </w:t>
      </w:r>
      <w:r>
        <w:t xml:space="preserve">assets between systems like PLY. </w:t>
      </w:r>
    </w:p>
    <w:p w14:paraId="6F82E6DD" w14:textId="77777777" w:rsidR="00AF16CB" w:rsidRDefault="00AF16CB" w:rsidP="00AF16CB">
      <w:pPr>
        <w:pStyle w:val="Heading5"/>
      </w:pPr>
      <w:bookmarkStart w:id="100" w:name="_Toc23169726"/>
      <w:bookmarkStart w:id="101" w:name="_Toc33041976"/>
      <w:r>
        <w:t>4.6.3.5.2</w:t>
      </w:r>
      <w:r>
        <w:tab/>
        <w:t>PoLYgon (PLY)</w:t>
      </w:r>
      <w:r w:rsidRPr="00333BF0">
        <w:t xml:space="preserve"> File Format</w:t>
      </w:r>
      <w:bookmarkEnd w:id="100"/>
      <w:bookmarkEnd w:id="101"/>
    </w:p>
    <w:p w14:paraId="0BDF91E4" w14:textId="6160166F" w:rsidR="00AF16CB" w:rsidRPr="00D6188B" w:rsidRDefault="00AF16CB" w:rsidP="00AF16CB">
      <w:pPr>
        <w:rPr>
          <w:lang w:val="en-US"/>
        </w:rPr>
      </w:pPr>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000527B1">
        <w:rPr>
          <w:lang w:val="en-US"/>
        </w:rPr>
        <w:t xml:space="preserve">see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w:t>
      </w:r>
      <w:r w:rsidR="0008049F">
        <w:rPr>
          <w:lang w:val="en-US"/>
        </w:rPr>
        <w:t>u</w:t>
      </w:r>
      <w:r w:rsidRPr="00D6188B">
        <w:rPr>
          <w:lang w:val="en-US"/>
        </w:rPr>
        <w:t>r, surface normals, texture coordinates, transparency, etc.</w:t>
      </w:r>
      <w:r>
        <w:rPr>
          <w:lang w:val="en-US"/>
        </w:rPr>
        <w:t xml:space="preserve"> </w:t>
      </w:r>
      <w:r w:rsidRPr="00AF555B">
        <w:rPr>
          <w:lang w:val="en-US"/>
        </w:rPr>
        <w:t xml:space="preserve">The format permits one </w:t>
      </w:r>
      <w:r w:rsidR="0008049F">
        <w:rPr>
          <w:lang w:val="en-US"/>
        </w:rPr>
        <w:t xml:space="preserve">object </w:t>
      </w:r>
      <w:r w:rsidRPr="00AF555B">
        <w:rPr>
          <w:lang w:val="en-US"/>
        </w:rPr>
        <w:t>to have different properties for the front and back of a polygon.</w:t>
      </w:r>
    </w:p>
    <w:p w14:paraId="1AEC96FF" w14:textId="1F52799F" w:rsidR="00AF16CB" w:rsidRPr="00D6188B" w:rsidRDefault="00AF16CB" w:rsidP="00AF16CB">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w:t>
      </w:r>
      <w:r w:rsidR="0008049F">
        <w:rPr>
          <w:lang w:val="en-US"/>
        </w:rPr>
        <w:t>u</w:t>
      </w:r>
      <w:r w:rsidRPr="00D6188B">
        <w:rPr>
          <w:lang w:val="en-US"/>
        </w:rPr>
        <w:t xml:space="preserve">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w:t>
      </w:r>
      <w:r w:rsidR="009B10DF">
        <w:rPr>
          <w:lang w:val="en-US"/>
        </w:rPr>
        <w:t xml:space="preserve">are primary </w:t>
      </w:r>
      <w:r w:rsidRPr="00D6188B">
        <w:rPr>
          <w:lang w:val="en-US"/>
        </w:rPr>
        <w:t xml:space="preserve">elements of the 3D object representation. </w:t>
      </w:r>
    </w:p>
    <w:p w14:paraId="01696CD6" w14:textId="3490AFFA" w:rsidR="00AF16CB" w:rsidRPr="00D6188B" w:rsidRDefault="00AF16CB" w:rsidP="00AF16CB">
      <w:pPr>
        <w:rPr>
          <w:lang w:val="en-US"/>
        </w:rPr>
      </w:pPr>
      <w:r w:rsidRPr="00D6188B">
        <w:rPr>
          <w:lang w:val="en-US"/>
        </w:rPr>
        <w:t xml:space="preserve">PLY allows applications to create new attributes that </w:t>
      </w:r>
      <w:r w:rsidR="0008049F">
        <w:rPr>
          <w:lang w:val="en-US"/>
        </w:rPr>
        <w:t xml:space="preserve">are </w:t>
      </w:r>
      <w:r w:rsidRPr="00D6188B">
        <w:rPr>
          <w:lang w:val="en-US"/>
        </w:rPr>
        <w:t>attach</w:t>
      </w:r>
      <w:r w:rsidR="0008049F">
        <w:rPr>
          <w:lang w:val="en-US"/>
        </w:rPr>
        <w:t>ed</w:t>
      </w:r>
      <w:r w:rsidRPr="00D6188B">
        <w:rPr>
          <w:lang w:val="en-US"/>
        </w:rPr>
        <w:t xml:space="preserve"> to the elements of an object. New attributes are appended to the list of attributes of an element, in a way to maintain backwards compatibility. Attributes that are not understood by a parser are simply skipped. </w:t>
      </w:r>
    </w:p>
    <w:p w14:paraId="44810A0F" w14:textId="2009D3D3" w:rsidR="00AF16CB" w:rsidRPr="00D6188B" w:rsidRDefault="00AF16CB" w:rsidP="00AF16CB">
      <w:pPr>
        <w:rPr>
          <w:lang w:val="en-US"/>
        </w:rPr>
      </w:pPr>
      <w:r w:rsidRPr="00D6188B">
        <w:rPr>
          <w:lang w:val="en-US"/>
        </w:rPr>
        <w:t>Furthermore, PLY allows for extensions to create new element types and their associated attributes. Examples of such elements could be materials (ambient, diffuse and specular colo</w:t>
      </w:r>
      <w:r w:rsidR="0008049F">
        <w:rPr>
          <w:lang w:val="en-US"/>
        </w:rPr>
        <w:t>u</w:t>
      </w:r>
      <w:r w:rsidRPr="00D6188B">
        <w:rPr>
          <w:lang w:val="en-US"/>
        </w:rPr>
        <w:t xml:space="preserve">rs and coefficients). New elements can also </w:t>
      </w:r>
      <w:r w:rsidR="0008049F">
        <w:rPr>
          <w:lang w:val="en-US"/>
        </w:rPr>
        <w:t xml:space="preserve">be </w:t>
      </w:r>
      <w:r w:rsidRPr="00D6188B">
        <w:rPr>
          <w:lang w:val="en-US"/>
        </w:rPr>
        <w:t>discarded by programs that do not understand them.</w:t>
      </w:r>
    </w:p>
    <w:p w14:paraId="256BC3C2" w14:textId="77777777" w:rsidR="00AF16CB" w:rsidRPr="00D6188B" w:rsidRDefault="00AF16CB" w:rsidP="00AF16CB">
      <w:pPr>
        <w:rPr>
          <w:lang w:val="en-US"/>
        </w:rPr>
      </w:pPr>
      <w:r w:rsidRPr="00D6188B">
        <w:rPr>
          <w:lang w:val="en-US"/>
        </w:rPr>
        <w:t>A PLY file is structured as follows:</w:t>
      </w:r>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lastRenderedPageBreak/>
        <w:t xml:space="preserve">  </w:t>
      </w:r>
      <w:r w:rsidRPr="00D6188B">
        <w:rPr>
          <w:rFonts w:ascii="Courier New" w:hAnsi="Courier New" w:cs="Courier New"/>
          <w:iCs/>
          <w:color w:val="000000"/>
          <w:szCs w:val="24"/>
          <w:lang w:val="en-US"/>
        </w:rPr>
        <w:t>Header</w:t>
      </w:r>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132F079" w14:textId="74E4EA7C" w:rsidR="00AF16CB" w:rsidRPr="00D6188B" w:rsidRDefault="00AF16CB" w:rsidP="00AF16CB">
      <w:pPr>
        <w:rPr>
          <w:lang w:val="en-US"/>
        </w:rPr>
      </w:pPr>
      <w:r w:rsidRPr="00D6188B">
        <w:rPr>
          <w:lang w:val="en-US"/>
        </w:rPr>
        <w:t xml:space="preserve">The header is a human-readable textual description of the PLY file. It contains a description of each element type, including the element's name (e.g. "vertex"), how many </w:t>
      </w:r>
      <w:r w:rsidR="00B745CE">
        <w:rPr>
          <w:lang w:val="en-US"/>
        </w:rPr>
        <w:t xml:space="preserve">of </w:t>
      </w:r>
      <w:r w:rsidRPr="00D6188B">
        <w:rPr>
          <w:lang w:val="en-US"/>
        </w:rPr>
        <w:t>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3A40207C" w14:textId="77777777" w:rsidR="00AF16CB" w:rsidRPr="00D6188B" w:rsidRDefault="00AF16CB" w:rsidP="00AF16CB">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AF16CB" w14:paraId="7C4CD2A3" w14:textId="77777777" w:rsidTr="00BB7CC5">
        <w:tc>
          <w:tcPr>
            <w:tcW w:w="9681" w:type="dxa"/>
            <w:shd w:val="clear" w:color="auto" w:fill="E7E6E6"/>
          </w:tcPr>
          <w:p w14:paraId="492AF64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ply</w:t>
            </w:r>
          </w:p>
          <w:p w14:paraId="1038168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format binary_little_endian 1.0</w:t>
            </w:r>
          </w:p>
          <w:p w14:paraId="52C627F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comment generated by 3GPP</w:t>
            </w:r>
          </w:p>
          <w:p w14:paraId="16F81B8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vertex 19928</w:t>
            </w:r>
          </w:p>
          <w:p w14:paraId="4744D9F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x</w:t>
            </w:r>
          </w:p>
          <w:p w14:paraId="376BB7D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y</w:t>
            </w:r>
          </w:p>
          <w:p w14:paraId="3A78B9C1"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z</w:t>
            </w:r>
          </w:p>
          <w:p w14:paraId="447AE44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nx</w:t>
            </w:r>
          </w:p>
          <w:p w14:paraId="39933B8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ny</w:t>
            </w:r>
          </w:p>
          <w:p w14:paraId="605E659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nz</w:t>
            </w:r>
          </w:p>
          <w:p w14:paraId="206BD4E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63D4731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red</w:t>
            </w:r>
          </w:p>
          <w:p w14:paraId="6850483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green</w:t>
            </w:r>
          </w:p>
          <w:p w14:paraId="6AF05B45"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blue</w:t>
            </w:r>
          </w:p>
          <w:p w14:paraId="21EA63B9"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alpha</w:t>
            </w:r>
          </w:p>
          <w:p w14:paraId="38007B36"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face 39421</w:t>
            </w:r>
          </w:p>
          <w:p w14:paraId="058399A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list uchar int vertex_indices</w:t>
            </w:r>
          </w:p>
          <w:p w14:paraId="24A9E5F2"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24E745B0" w14:textId="77777777" w:rsidR="00AF16CB" w:rsidRPr="007419A3" w:rsidRDefault="00AF16CB" w:rsidP="00363026">
            <w:pPr>
              <w:spacing w:before="100" w:beforeAutospacing="1" w:after="100" w:afterAutospacing="1" w:line="360" w:lineRule="atLeast"/>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end_header</w:t>
            </w:r>
          </w:p>
          <w:p w14:paraId="5769436F" w14:textId="77777777" w:rsidR="00AF16CB" w:rsidRPr="00D40B46" w:rsidRDefault="00AF16CB" w:rsidP="00363026">
            <w:pPr>
              <w:spacing w:before="100" w:beforeAutospacing="1" w:after="100" w:afterAutospacing="1" w:line="360" w:lineRule="atLeast"/>
              <w:rPr>
                <w:color w:val="000000"/>
                <w:sz w:val="27"/>
                <w:szCs w:val="27"/>
                <w:lang w:val="en-US"/>
              </w:rPr>
            </w:pPr>
            <w:r w:rsidRPr="007419A3">
              <w:rPr>
                <w:rFonts w:ascii="Courier New" w:hAnsi="Courier New" w:cs="Courier New"/>
                <w:color w:val="000000"/>
                <w:sz w:val="22"/>
                <w:szCs w:val="22"/>
                <w:lang w:val="en-US"/>
              </w:rPr>
              <w:t>…</w:t>
            </w:r>
          </w:p>
        </w:tc>
      </w:tr>
    </w:tbl>
    <w:p w14:paraId="751FD4A7" w14:textId="77777777" w:rsidR="002A29F8" w:rsidRDefault="002A29F8" w:rsidP="00AF16CB">
      <w:pPr>
        <w:rPr>
          <w:lang w:val="en-US"/>
        </w:rPr>
      </w:pPr>
    </w:p>
    <w:p w14:paraId="2A39A4D6" w14:textId="478E1B86" w:rsidR="00AF16CB" w:rsidRPr="00D6188B" w:rsidRDefault="00AF16CB" w:rsidP="00AF16CB">
      <w:pPr>
        <w:rPr>
          <w:lang w:val="en-US"/>
        </w:rPr>
      </w:pPr>
      <w:r w:rsidRPr="00D6188B">
        <w:rPr>
          <w:lang w:val="en-US"/>
        </w:rPr>
        <w:t xml:space="preserve">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w:t>
      </w:r>
      <w:r w:rsidR="008069F7">
        <w:rPr>
          <w:lang w:val="en-US"/>
        </w:rPr>
        <w:t>PLY</w:t>
      </w:r>
      <w:r w:rsidR="008069F7" w:rsidRPr="00D6188B">
        <w:rPr>
          <w:lang w:val="en-US"/>
        </w:rPr>
        <w:t xml:space="preserve"> </w:t>
      </w:r>
      <w:r w:rsidRPr="00D6188B">
        <w:rPr>
          <w:lang w:val="en-US"/>
        </w:rPr>
        <w:t>file has been generated. The PLY file must start with the characters "ply".</w:t>
      </w:r>
    </w:p>
    <w:p w14:paraId="007575B2" w14:textId="651199FE" w:rsidR="00AF16CB" w:rsidRPr="00FA1538" w:rsidRDefault="00AF16CB" w:rsidP="00AF16CB">
      <w:pPr>
        <w:rPr>
          <w:lang w:val="en-US"/>
        </w:rPr>
      </w:pPr>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w:t>
      </w:r>
      <w:r w:rsidR="00DC4015">
        <w:rPr>
          <w:lang w:val="en-US"/>
        </w:rPr>
        <w:t>u</w:t>
      </w:r>
      <w:r w:rsidRPr="00D6188B">
        <w:rPr>
          <w:lang w:val="en-US"/>
        </w:rPr>
        <w:t xml:space="preserve">r of each vertex, an 8-bit representation of the transparency alpha channel. Faces are represented as a list of vertex indices with a flags attribute associated with each face. </w:t>
      </w:r>
    </w:p>
    <w:p w14:paraId="3530D9DF" w14:textId="77777777" w:rsidR="00AF16CB" w:rsidRDefault="00AF16CB" w:rsidP="00AF16CB">
      <w:pPr>
        <w:pStyle w:val="Heading5"/>
        <w:ind w:left="0" w:firstLine="0"/>
      </w:pPr>
      <w:bookmarkStart w:id="102" w:name="_Toc23169728"/>
      <w:bookmarkStart w:id="103" w:name="_Toc33041977"/>
      <w:r>
        <w:t>4.6.3.6</w:t>
      </w:r>
      <w:r>
        <w:tab/>
        <w:t>Texture Formats</w:t>
      </w:r>
      <w:bookmarkEnd w:id="102"/>
      <w:bookmarkEnd w:id="103"/>
    </w:p>
    <w:p w14:paraId="2E23204C" w14:textId="71740409" w:rsidR="00AF16CB" w:rsidRDefault="00AF16CB" w:rsidP="00AF16CB">
      <w:r>
        <w:t>Different GPUs may support different texture formats, both raw and compressed. Raw formats include different representations of the RGB colo</w:t>
      </w:r>
      <w:r w:rsidR="00DC4015">
        <w:t>u</w:t>
      </w:r>
      <w:r>
        <w:t>r</w:t>
      </w:r>
      <w:r w:rsidR="009B10DF">
        <w:t xml:space="preserve"> </w:t>
      </w:r>
      <w:r>
        <w:t>space, e.g. 8/16/32 bit representations of each colo</w:t>
      </w:r>
      <w:r w:rsidR="00DC4015">
        <w:t>u</w:t>
      </w:r>
      <w:r>
        <w:t>r component, with or without alpha channel, float or integer, regular or normalized, etc.</w:t>
      </w:r>
    </w:p>
    <w:p w14:paraId="149AD240" w14:textId="77777777" w:rsidR="00AF16CB" w:rsidRDefault="00AF16CB" w:rsidP="00AF16CB">
      <w:r>
        <w:t>Typical GPU texture compression formats include BC1, PVRTC, ETC2/EAC, and ASTC. Other image compression formats such as JPEG and PNG need to be decompressed and passed to the GPU in a format that it supports.</w:t>
      </w:r>
    </w:p>
    <w:p w14:paraId="128099C9" w14:textId="77777777" w:rsidR="00AF16CB" w:rsidRPr="00D405A5" w:rsidRDefault="00AF16CB" w:rsidP="00AF16CB">
      <w:r>
        <w:t>Recently, the Basis Universal GPU texture format has been defined. This format also supports video texture compression. As decoding happens on the GPU, the application will benefit from reduced CPU load and CPU to GPU memory copy delay.</w:t>
      </w:r>
    </w:p>
    <w:p w14:paraId="6A987C83" w14:textId="77777777" w:rsidR="00AF16CB" w:rsidRDefault="00AF16CB" w:rsidP="00AF16CB">
      <w:pPr>
        <w:pStyle w:val="Heading4"/>
      </w:pPr>
      <w:bookmarkStart w:id="104" w:name="_Toc23169729"/>
      <w:bookmarkStart w:id="105" w:name="_Toc33041978"/>
      <w:r>
        <w:t>4.6.3.8</w:t>
      </w:r>
      <w:r>
        <w:tab/>
        <w:t>Bitrate and Quality Considerations</w:t>
      </w:r>
      <w:bookmarkEnd w:id="104"/>
      <w:bookmarkEnd w:id="105"/>
    </w:p>
    <w:p w14:paraId="76ED9088" w14:textId="33529A24" w:rsidR="00AF16CB" w:rsidRPr="00A1508F" w:rsidRDefault="001263AF" w:rsidP="00AF16CB">
      <w:r>
        <w:t xml:space="preserve">Bitrates and </w:t>
      </w:r>
      <w:r w:rsidR="00151E2E">
        <w:t>quality considerations for meshes are FFS.</w:t>
      </w:r>
    </w:p>
    <w:p w14:paraId="1ACECA0B" w14:textId="77777777" w:rsidR="00AF16CB" w:rsidRDefault="00AF16CB" w:rsidP="00AF16CB">
      <w:pPr>
        <w:pStyle w:val="Heading4"/>
      </w:pPr>
      <w:bookmarkStart w:id="106" w:name="_Toc23169730"/>
      <w:bookmarkStart w:id="107" w:name="_Toc33041979"/>
      <w:r>
        <w:lastRenderedPageBreak/>
        <w:t>4.6.3.7</w:t>
      </w:r>
      <w:r>
        <w:tab/>
        <w:t>Applications</w:t>
      </w:r>
      <w:bookmarkEnd w:id="106"/>
      <w:bookmarkEnd w:id="107"/>
    </w:p>
    <w:p w14:paraId="0A29D613" w14:textId="1454598E" w:rsidR="00AF16CB" w:rsidRPr="00C3205F" w:rsidRDefault="00AF16CB" w:rsidP="00AF16CB">
      <w:r>
        <w:t>Meshes are used in many applications.</w:t>
      </w:r>
    </w:p>
    <w:p w14:paraId="020654B9" w14:textId="77777777" w:rsidR="00AF16CB" w:rsidRDefault="00AF16CB" w:rsidP="00AF16CB">
      <w:pPr>
        <w:pStyle w:val="Heading3"/>
      </w:pPr>
      <w:bookmarkStart w:id="108" w:name="_Toc23169731"/>
      <w:bookmarkStart w:id="109" w:name="_Toc33041980"/>
      <w:r>
        <w:t>4.6.4</w:t>
      </w:r>
      <w:r>
        <w:tab/>
        <w:t>Point Clouds</w:t>
      </w:r>
      <w:bookmarkEnd w:id="108"/>
      <w:bookmarkEnd w:id="109"/>
    </w:p>
    <w:p w14:paraId="6702A4F2" w14:textId="77777777" w:rsidR="00AF16CB" w:rsidRDefault="00AF16CB" w:rsidP="00AF16CB">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p>
    <w:p w14:paraId="6B7ECA7A" w14:textId="77777777" w:rsidR="00AF16CB" w:rsidRDefault="00AF16CB" w:rsidP="00AF16CB">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p>
    <w:p w14:paraId="504D1A54" w14:textId="53A07896" w:rsidR="00AF16CB" w:rsidRDefault="00AF16CB" w:rsidP="00AF16CB">
      <w:r>
        <w:t>A</w:t>
      </w:r>
      <w:r w:rsidR="00BD7C0E">
        <w:t>n</w:t>
      </w:r>
      <w:r w:rsidR="00341577">
        <w:t xml:space="preserve"> </w:t>
      </w:r>
      <w:r>
        <w:t>overview on point cloud definitions, formats, production and capturing systems, rendering, bitrate/quality considerations and applications is for example provided in [</w:t>
      </w:r>
      <w:r w:rsidR="00D2109E">
        <w:t>38</w:t>
      </w:r>
      <w:r>
        <w:t>]. According to this document, media-related use cases may usually contain between 100,000 and 10,000,000 point locations and colo</w:t>
      </w:r>
      <w:r w:rsidR="0058730D">
        <w:t>u</w:t>
      </w:r>
      <w:r>
        <w:t>r attributes with 8-10 bits per colo</w:t>
      </w:r>
      <w:r w:rsidR="0058730D">
        <w:t>u</w:t>
      </w:r>
      <w:r>
        <w:t>r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colo</w:t>
      </w:r>
      <w:r w:rsidR="0058730D">
        <w:t>u</w:t>
      </w:r>
      <w:r>
        <w:t>r with 8-12 bits per colo</w:t>
      </w:r>
      <w:r w:rsidR="0058730D">
        <w:t>u</w:t>
      </w:r>
      <w:r>
        <w:t xml:space="preserve">r component, surface normals and reflectance properties attributes. According to the paper, </w:t>
      </w:r>
      <w:r w:rsidRPr="007419A3">
        <w:t xml:space="preserve">depending on the sequence, compression factors between 1:100 to 1:500 are feasible for media-related applications. According to the </w:t>
      </w:r>
      <w:r w:rsidR="00DA42B5">
        <w:t xml:space="preserve">same </w:t>
      </w:r>
      <w:r w:rsidRPr="007419A3">
        <w:t>paper, bitrates for single objects with such compression methods are in the range of 8 to 20 Mbit/s.</w:t>
      </w:r>
    </w:p>
    <w:p w14:paraId="00979BDA" w14:textId="4EA9B12E" w:rsidR="00D7614D" w:rsidRPr="00804831" w:rsidRDefault="00D7614D" w:rsidP="00AF16CB">
      <w:r>
        <w:t>For production of point clouds, see also clause 4.6.7.</w:t>
      </w:r>
    </w:p>
    <w:p w14:paraId="21CD4463" w14:textId="77777777" w:rsidR="00AF16CB" w:rsidRDefault="00AF16CB" w:rsidP="00AF16CB">
      <w:pPr>
        <w:pStyle w:val="Heading3"/>
      </w:pPr>
      <w:bookmarkStart w:id="110" w:name="_Toc23169739"/>
      <w:bookmarkStart w:id="111" w:name="_Toc33041981"/>
      <w:r>
        <w:t>4.6.5</w:t>
      </w:r>
      <w:r>
        <w:tab/>
        <w:t>Light Fields</w:t>
      </w:r>
      <w:bookmarkEnd w:id="110"/>
      <w:bookmarkEnd w:id="111"/>
    </w:p>
    <w:p w14:paraId="5AC54E60" w14:textId="026C35A9" w:rsidR="00AF16CB" w:rsidRPr="006120F6" w:rsidRDefault="00AF16CB" w:rsidP="007419A3">
      <w:r>
        <w:t xml:space="preserve">An overview on light-field technology is for example provided in </w:t>
      </w:r>
      <w:r w:rsidRPr="009976C9">
        <w:t>https://mpeg.chiariglione.org/sites/default/files/events/7.%20MPEG127-WS_MehrdadTeratani.pdf</w:t>
      </w:r>
      <w:r>
        <w:t>.</w:t>
      </w:r>
    </w:p>
    <w:p w14:paraId="5E5C8C7E" w14:textId="77777777" w:rsidR="00AF16CB" w:rsidRDefault="00AF16CB" w:rsidP="00AF16CB">
      <w:pPr>
        <w:pStyle w:val="Heading3"/>
        <w:rPr>
          <w:noProof/>
        </w:rPr>
      </w:pPr>
      <w:bookmarkStart w:id="112" w:name="_Toc23169740"/>
      <w:bookmarkStart w:id="113" w:name="_Toc33041982"/>
      <w:r>
        <w:rPr>
          <w:noProof/>
        </w:rPr>
        <w:t>4.6.6</w:t>
      </w:r>
      <w:r>
        <w:rPr>
          <w:noProof/>
        </w:rPr>
        <w:tab/>
        <w:t>Scene Description</w:t>
      </w:r>
      <w:bookmarkEnd w:id="112"/>
      <w:bookmarkEnd w:id="113"/>
    </w:p>
    <w:p w14:paraId="0D8984A3" w14:textId="510449B6" w:rsidR="00AF16CB" w:rsidRDefault="00AF16CB" w:rsidP="00AF16CB">
      <w:bookmarkStart w:id="114" w:name="_Hlk22533557"/>
      <w:r>
        <w:t>Scene Description</w:t>
      </w:r>
      <w:r w:rsidR="00DA42B5">
        <w:t>s</w:t>
      </w:r>
      <w:r>
        <w:t xml:space="preserve">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114"/>
    <w:p w14:paraId="6FB21058" w14:textId="77777777" w:rsidR="00AF16CB" w:rsidRDefault="00AF16CB" w:rsidP="00AF16CB">
      <w:r>
        <w:t>Spatial transformations are represented as nodes of the graph and represented by a transformation matrix. Other Scene Graph nodes include 3D objects or parts thereof, light sources, particle systems, viewing cameras, …</w:t>
      </w:r>
    </w:p>
    <w:p w14:paraId="1D29E37A" w14:textId="77777777" w:rsidR="00AF16CB" w:rsidRDefault="00AF16CB" w:rsidP="00AF16CB">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6B087B30" w14:textId="4970AE37" w:rsidR="00AF16CB" w:rsidRDefault="00AF16CB" w:rsidP="00AF16CB">
      <w:r>
        <w:t>Scene descriptions permit generation of many different 3D scenes for XR applications. As an example, glTF from Khronos</w:t>
      </w:r>
      <w:r w:rsidR="00B45150">
        <w:t xml:space="preserve"> [</w:t>
      </w:r>
      <w:r w:rsidR="009F0A77">
        <w:t>39</w:t>
      </w:r>
      <w:r w:rsidR="00B45150">
        <w:t>]</w:t>
      </w:r>
      <w:r>
        <w:t xml:space="preserve"> is a widely adopted scene description specification and </w:t>
      </w:r>
      <w:r w:rsidR="00DA42B5">
        <w:t xml:space="preserve">is </w:t>
      </w:r>
      <w:r>
        <w:t>now adopted by MPEG as the baseline for their extensions to integrate real-time media into scenes.</w:t>
      </w:r>
    </w:p>
    <w:p w14:paraId="65E7D40A" w14:textId="70D51569" w:rsidR="003B1866" w:rsidRDefault="003B1866" w:rsidP="003B1866">
      <w:pPr>
        <w:pStyle w:val="Heading3"/>
        <w:rPr>
          <w:noProof/>
        </w:rPr>
      </w:pPr>
      <w:bookmarkStart w:id="115" w:name="_Toc33041983"/>
      <w:r w:rsidRPr="003B1866">
        <w:rPr>
          <w:noProof/>
        </w:rPr>
        <w:lastRenderedPageBreak/>
        <w:t xml:space="preserve">4.6.7 </w:t>
      </w:r>
      <w:r w:rsidR="008738FC">
        <w:rPr>
          <w:noProof/>
        </w:rPr>
        <w:tab/>
      </w:r>
      <w:r w:rsidRPr="003B1866">
        <w:rPr>
          <w:noProof/>
        </w:rPr>
        <w:t>Production and Capturing Systems for 3D Mesh and Point Clouds</w:t>
      </w:r>
      <w:bookmarkEnd w:id="115"/>
    </w:p>
    <w:p w14:paraId="63241041" w14:textId="74C5DE65" w:rsidR="003B1866" w:rsidRPr="003B1866" w:rsidRDefault="003B1866" w:rsidP="003B1866">
      <w:pPr>
        <w:pStyle w:val="Heading4"/>
      </w:pPr>
      <w:bookmarkStart w:id="116" w:name="_Toc33041984"/>
      <w:r>
        <w:t>4.6.7.1</w:t>
      </w:r>
      <w:r>
        <w:tab/>
        <w:t>Overview</w:t>
      </w:r>
      <w:bookmarkEnd w:id="116"/>
    </w:p>
    <w:p w14:paraId="6C1C82B0" w14:textId="59C5691B" w:rsidR="003B1866" w:rsidRPr="00EB2F4D" w:rsidRDefault="003B1866" w:rsidP="003B1866">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w:t>
      </w:r>
      <w:r w:rsidR="00DA42B5">
        <w:t xml:space="preserve"> plant</w:t>
      </w:r>
      <w:r w:rsidRPr="00D7614D">
        <w:t>. In the left of Figure 4.6.</w:t>
      </w:r>
      <w:r w:rsidR="00D7614D">
        <w:t>7</w:t>
      </w:r>
      <w:r w:rsidRPr="00D7614D">
        <w:t xml:space="preserve">-1 a rotunda-like recording space is shown, in which multiple cameras are placed around the peripherals of the space. </w:t>
      </w:r>
    </w:p>
    <w:p w14:paraId="1CCE94E6" w14:textId="77777777" w:rsidR="003B1866" w:rsidRPr="003B1866" w:rsidRDefault="003B1866" w:rsidP="002F3A0D">
      <w:pPr>
        <w:keepNext/>
        <w:jc w:val="center"/>
        <w:rPr>
          <w:color w:val="FFFFFF" w:themeColor="background1"/>
        </w:rPr>
      </w:pPr>
      <w:r>
        <w:rPr>
          <w:rFonts w:ascii="Arial" w:hAnsi="Arial" w:cs="Arial"/>
          <w:noProof/>
          <w:sz w:val="21"/>
          <w:szCs w:val="21"/>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p>
    <w:p w14:paraId="3C32F1E1" w14:textId="72711D6F" w:rsidR="003B1866" w:rsidRPr="00A84A4B" w:rsidRDefault="003B1866" w:rsidP="0043169C">
      <w:pPr>
        <w:pStyle w:val="Caption"/>
        <w:jc w:val="center"/>
        <w:rPr>
          <w:sz w:val="21"/>
        </w:rPr>
      </w:pPr>
      <w:r>
        <w:t>Figure 4.6.</w:t>
      </w:r>
      <w:r w:rsidR="00D7614D">
        <w:t>7</w:t>
      </w:r>
      <w:r>
        <w:t>-</w:t>
      </w:r>
      <w:r w:rsidR="00DA42B5">
        <w:t>1:</w:t>
      </w:r>
      <w:r>
        <w:t xml:space="preserve"> Example of a capture and production facility for Point Cloud/ 3D meshes</w:t>
      </w:r>
    </w:p>
    <w:p w14:paraId="097612AB" w14:textId="1B4863C7" w:rsidR="003B1866" w:rsidRPr="00EB2F4D" w:rsidRDefault="003B1866" w:rsidP="003B1866">
      <w:r>
        <w:rPr>
          <w:rFonts w:ascii="Arial" w:hAnsi="Arial" w:cs="Arial"/>
          <w:sz w:val="21"/>
          <w:szCs w:val="21"/>
        </w:rPr>
        <w:br/>
      </w:r>
      <w:r w:rsidRPr="00EB2F4D">
        <w:t>A multi-camera or multi</w:t>
      </w:r>
      <w:r w:rsidR="00DA42B5">
        <w:t>-</w:t>
      </w:r>
      <w:r w:rsidRPr="00EB2F4D">
        <w:t>stereo</w:t>
      </w:r>
      <w:r w:rsidR="00DA42B5">
        <w:t>-</w:t>
      </w:r>
      <w:r w:rsidRPr="00EB2F4D">
        <w:t>camera pairs setup serves as a stereo camera base unit. Each stereo camera pair records the subject(s) from a different viewpoint. For example, Figure 4.6.</w:t>
      </w:r>
      <w:r w:rsidR="00DA42B5">
        <w:t>7</w:t>
      </w:r>
      <w:r w:rsidRPr="00EB2F4D">
        <w:t xml:space="preserve">-2 shows different image captures from different multi-camera setup taken at one time instance. The volumetric capture studio has an integrated illuminated background for lightning. </w:t>
      </w:r>
    </w:p>
    <w:p w14:paraId="3EC95343" w14:textId="4A154EC3" w:rsidR="003B1866" w:rsidRPr="0043169C" w:rsidRDefault="003B1866" w:rsidP="003B1866">
      <w:pPr>
        <w:pStyle w:val="Caption"/>
        <w:jc w:val="center"/>
        <w:rPr>
          <w:rStyle w:val="TFChar"/>
          <w:b/>
        </w:rPr>
      </w:pPr>
      <w:r>
        <w:rPr>
          <w:noProof/>
        </w:rPr>
        <w:lastRenderedPageBreak/>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r>
      <w:r w:rsidRPr="0043169C">
        <w:rPr>
          <w:rStyle w:val="TFChar"/>
          <w:b/>
        </w:rPr>
        <w:t>Figure 4.6.</w:t>
      </w:r>
      <w:r w:rsidR="000265C9" w:rsidRPr="0043169C">
        <w:rPr>
          <w:rStyle w:val="TFChar"/>
          <w:b/>
        </w:rPr>
        <w:t>7</w:t>
      </w:r>
      <w:r w:rsidRPr="0043169C">
        <w:rPr>
          <w:rStyle w:val="TFChar"/>
          <w:b/>
        </w:rPr>
        <w:t>-</w:t>
      </w:r>
      <w:r w:rsidR="00DA42B5" w:rsidRPr="0043169C">
        <w:rPr>
          <w:rStyle w:val="TFChar"/>
          <w:b/>
        </w:rPr>
        <w:t>2:</w:t>
      </w:r>
      <w:r w:rsidRPr="0043169C">
        <w:rPr>
          <w:rStyle w:val="TFChar"/>
          <w:b/>
        </w:rPr>
        <w:t xml:space="preserve"> Example of the 32 images captured simultaneously at one time instance in a studio</w:t>
      </w:r>
    </w:p>
    <w:p w14:paraId="4C8BF7B2" w14:textId="37101F65" w:rsidR="003B1866" w:rsidRPr="00E616A4" w:rsidRDefault="003B1866" w:rsidP="003B1866">
      <w:pPr>
        <w:rPr>
          <w:rFonts w:ascii="Arial" w:hAnsi="Arial" w:cs="Arial"/>
          <w:sz w:val="21"/>
          <w:szCs w:val="21"/>
        </w:rPr>
      </w:pPr>
      <w:r w:rsidRPr="00A81DA7">
        <w:t>Figure 4.6.</w:t>
      </w:r>
      <w:r w:rsidR="000265C9" w:rsidRPr="00A81DA7">
        <w:t>7</w:t>
      </w:r>
      <w:r w:rsidRPr="00A81DA7">
        <w:t xml:space="preserve">-3 illustrates the 3D mesh production workflow. After the capture, </w:t>
      </w:r>
      <w:r w:rsidR="00F67249">
        <w:t xml:space="preserve">a </w:t>
      </w:r>
      <w:r w:rsidRPr="00A81DA7">
        <w:t xml:space="preserve">foreground and background segmentation process is performed in the ’keying’ stage. A ‘depth estimator’ is applied to the </w:t>
      </w:r>
      <w:r w:rsidR="00F67249">
        <w:t xml:space="preserve">captured </w:t>
      </w:r>
      <w:r w:rsidRPr="00A81DA7">
        <w:t>image</w:t>
      </w:r>
      <w:r w:rsidR="00F67249">
        <w:t>s</w:t>
      </w:r>
      <w:r w:rsidRPr="00A81DA7">
        <w:t xml:space="preserve"> from each stereo pair to generate depth information with high accuracy for each pixel. From each stereo camera pair, the 3D information is stored as a colo</w:t>
      </w:r>
      <w:r w:rsidR="0058730D">
        <w:t>u</w:t>
      </w:r>
      <w:r w:rsidRPr="00A81DA7">
        <w:t>r-coded depth value in a 2D image. For example, a resulting depth map image from a stereo camera pair is shown in Figure 4.6.</w:t>
      </w:r>
      <w:r w:rsidR="00A81DA7">
        <w:t>7</w:t>
      </w:r>
      <w:r w:rsidRPr="00A81DA7">
        <w:t xml:space="preserve">-4.       </w:t>
      </w:r>
      <w:r w:rsidRPr="00A81DA7">
        <w:br/>
      </w:r>
      <w:r w:rsidRPr="00A81DA7">
        <w:br/>
      </w:r>
      <w:r w:rsidR="00A30FB1">
        <w:rPr>
          <w:rFonts w:ascii="Arial" w:hAnsi="Arial" w:cs="Arial"/>
          <w:noProof/>
          <w:sz w:val="21"/>
          <w:szCs w:val="21"/>
        </w:rPr>
        <w:drawing>
          <wp:inline distT="0" distB="0" distL="0" distR="0" wp14:anchorId="45736006" wp14:editId="76378F9B">
            <wp:extent cx="5626100" cy="2882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png"/>
                    <pic:cNvPicPr/>
                  </pic:nvPicPr>
                  <pic:blipFill>
                    <a:blip r:embed="rId62">
                      <a:extLst>
                        <a:ext uri="{28A0092B-C50C-407E-A947-70E740481C1C}">
                          <a14:useLocalDpi xmlns:a14="http://schemas.microsoft.com/office/drawing/2010/main" val="0"/>
                        </a:ext>
                      </a:extLst>
                    </a:blip>
                    <a:stretch>
                      <a:fillRect/>
                    </a:stretch>
                  </pic:blipFill>
                  <pic:spPr>
                    <a:xfrm>
                      <a:off x="0" y="0"/>
                      <a:ext cx="5626100" cy="2882900"/>
                    </a:xfrm>
                    <a:prstGeom prst="rect">
                      <a:avLst/>
                    </a:prstGeom>
                  </pic:spPr>
                </pic:pic>
              </a:graphicData>
            </a:graphic>
          </wp:inline>
        </w:drawing>
      </w:r>
    </w:p>
    <w:p w14:paraId="30AA5702" w14:textId="3A66E7FA" w:rsidR="003B1866" w:rsidRPr="00A84A4B" w:rsidRDefault="003B1866" w:rsidP="003C5808">
      <w:pPr>
        <w:pStyle w:val="Caption"/>
        <w:jc w:val="center"/>
        <w:rPr>
          <w:sz w:val="21"/>
        </w:rPr>
      </w:pPr>
      <w:r>
        <w:t>Figure 4.6.</w:t>
      </w:r>
      <w:r w:rsidR="00EB2F4D">
        <w:t>7</w:t>
      </w:r>
      <w:r>
        <w:t>-</w:t>
      </w:r>
      <w:r w:rsidR="00F67249">
        <w:t>3:</w:t>
      </w:r>
      <w:r>
        <w:t xml:space="preserve"> 3D mesh generation and production workflow</w:t>
      </w:r>
    </w:p>
    <w:p w14:paraId="11D8BE6C" w14:textId="77777777" w:rsidR="003B1866" w:rsidRDefault="003B1866" w:rsidP="003B1866">
      <w:pPr>
        <w:rPr>
          <w:rFonts w:ascii="Arial" w:hAnsi="Arial" w:cs="Arial"/>
          <w:sz w:val="21"/>
          <w:szCs w:val="21"/>
        </w:rPr>
      </w:pPr>
    </w:p>
    <w:p w14:paraId="430DEEC8" w14:textId="77777777" w:rsidR="003B1866" w:rsidRDefault="003B1866" w:rsidP="003B1866">
      <w:pPr>
        <w:keepNext/>
        <w:jc w:val="center"/>
      </w:pPr>
      <w:r>
        <w:rPr>
          <w:noProof/>
          <w:sz w:val="22"/>
          <w:szCs w:val="22"/>
          <w:lang w:val="en-US"/>
        </w:rPr>
        <w:lastRenderedPageBreak/>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63"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p>
    <w:p w14:paraId="088E3551" w14:textId="5133499A" w:rsidR="003B1866" w:rsidRPr="00A84A4B" w:rsidRDefault="003B1866" w:rsidP="005E58E3">
      <w:pPr>
        <w:pStyle w:val="Caption"/>
        <w:jc w:val="center"/>
        <w:rPr>
          <w:sz w:val="21"/>
        </w:rPr>
      </w:pPr>
      <w:r>
        <w:t>Figure 4.6.</w:t>
      </w:r>
      <w:r w:rsidR="00EB2F4D">
        <w:t>7</w:t>
      </w:r>
      <w:r>
        <w:t>-</w:t>
      </w:r>
      <w:r w:rsidR="00F67249">
        <w:t>4:</w:t>
      </w:r>
      <w:r>
        <w:t xml:space="preserve"> Example of a dense depth map calculated per frame for each stereo camera pair</w:t>
      </w:r>
    </w:p>
    <w:p w14:paraId="64685794" w14:textId="3060E15C" w:rsidR="003B1866" w:rsidRDefault="003B1866" w:rsidP="00A81DA7">
      <w:r>
        <w:t xml:space="preserve">In the </w:t>
      </w:r>
      <w:r w:rsidR="00F67249">
        <w:t xml:space="preserve">following </w:t>
      </w:r>
      <w:r>
        <w:t xml:space="preserve">stage, the depth information from every stereo camera pair is merged using the initial camera calibration and a related 3D fusion process. Any 3D point which is occluded by others is filtered out, resulting in an advanced foreground segmentation. </w:t>
      </w:r>
    </w:p>
    <w:p w14:paraId="11F4AA2D" w14:textId="345883CA" w:rsidR="003B1866" w:rsidRPr="00463816" w:rsidRDefault="003B1866" w:rsidP="00A81DA7">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w:t>
      </w:r>
      <w:r w:rsidR="00F67249">
        <w:t xml:space="preserve">the </w:t>
      </w:r>
      <w:r>
        <w:t xml:space="preserve">mesh reduction. The simplified meshes are texturized using a 2D texture map in a common 2D image file format. In the final stage of the post-processing, the resulting meshes are temporally registered to obtain animated meshes. </w:t>
      </w:r>
      <w:r w:rsidRPr="007D27BA">
        <w:br/>
      </w:r>
    </w:p>
    <w:p w14:paraId="723138EA" w14:textId="77777777" w:rsidR="003B1866" w:rsidRDefault="003B1866" w:rsidP="003B1866">
      <w:pPr>
        <w:keepNext/>
        <w:jc w:val="center"/>
      </w:pPr>
      <w:r>
        <w:rPr>
          <w:noProof/>
          <w:sz w:val="22"/>
          <w:szCs w:val="22"/>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64"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p>
    <w:p w14:paraId="418E8D97" w14:textId="019F8325" w:rsidR="0091267B" w:rsidRPr="00A84A4B" w:rsidRDefault="003B1866" w:rsidP="005E58E3">
      <w:pPr>
        <w:pStyle w:val="Caption"/>
        <w:jc w:val="center"/>
        <w:rPr>
          <w:sz w:val="21"/>
          <w:highlight w:val="green"/>
        </w:rPr>
      </w:pPr>
      <w:r>
        <w:t>Figure 4.6.</w:t>
      </w:r>
      <w:r w:rsidR="00D20E5F">
        <w:t>7</w:t>
      </w:r>
      <w:r>
        <w:t>-</w:t>
      </w:r>
      <w:r w:rsidR="00F67249">
        <w:t>5:</w:t>
      </w:r>
      <w:r>
        <w:t xml:space="preserve"> Example of resulting point cloud (left), and 3D models such as meshing, simplification and texturing (from second left to right)</w:t>
      </w:r>
    </w:p>
    <w:p w14:paraId="2832CF20" w14:textId="77777777" w:rsidR="00AF16CB" w:rsidRDefault="00AF16CB" w:rsidP="00AF16CB">
      <w:pPr>
        <w:pStyle w:val="Heading2"/>
        <w:rPr>
          <w:noProof/>
        </w:rPr>
      </w:pPr>
      <w:bookmarkStart w:id="117" w:name="_Toc23169748"/>
      <w:bookmarkStart w:id="118" w:name="_Toc33041985"/>
      <w:r>
        <w:rPr>
          <w:noProof/>
        </w:rPr>
        <w:t>4.7</w:t>
      </w:r>
      <w:r>
        <w:rPr>
          <w:noProof/>
        </w:rPr>
        <w:tab/>
        <w:t>3D and XR Audio Formats</w:t>
      </w:r>
      <w:bookmarkEnd w:id="117"/>
      <w:bookmarkEnd w:id="118"/>
    </w:p>
    <w:p w14:paraId="4040D731" w14:textId="08E43E1C" w:rsidR="00AF16CB" w:rsidRPr="007D19E0" w:rsidRDefault="00AF16CB" w:rsidP="00AF16CB">
      <w:r>
        <w:t xml:space="preserve">For 3D and XR audio formats and systems, refer to </w:t>
      </w:r>
      <w:r w:rsidR="00F67249">
        <w:t xml:space="preserve">3GPP </w:t>
      </w:r>
      <w:r>
        <w:t>TR</w:t>
      </w:r>
      <w:r w:rsidR="00F67249">
        <w:t xml:space="preserve"> </w:t>
      </w:r>
      <w:r>
        <w:t xml:space="preserve">26.918 [2], clause 4.3 as well as to </w:t>
      </w:r>
      <w:r w:rsidR="00F67249">
        <w:t xml:space="preserve">3GPP </w:t>
      </w:r>
      <w:r>
        <w:t>TS</w:t>
      </w:r>
      <w:r w:rsidR="00F67249">
        <w:t xml:space="preserve"> </w:t>
      </w:r>
      <w:r>
        <w:t>26.118 [3]</w:t>
      </w:r>
      <w:r w:rsidR="00F67249">
        <w:t>, clause 6</w:t>
      </w:r>
      <w:r>
        <w:t>.</w:t>
      </w:r>
    </w:p>
    <w:p w14:paraId="128C411B" w14:textId="4AA229EC" w:rsidR="00AF16CB" w:rsidRPr="00DB3790" w:rsidRDefault="00AF16CB" w:rsidP="00AF16CB">
      <w:pPr>
        <w:pStyle w:val="Heading2"/>
      </w:pPr>
      <w:bookmarkStart w:id="119" w:name="_Toc23169749"/>
      <w:bookmarkStart w:id="120" w:name="_Toc33041986"/>
      <w:r>
        <w:lastRenderedPageBreak/>
        <w:t xml:space="preserve">4.8 </w:t>
      </w:r>
      <w:r w:rsidR="008738FC">
        <w:tab/>
      </w:r>
      <w:r>
        <w:t>Devices and Form Factors</w:t>
      </w:r>
      <w:bookmarkEnd w:id="119"/>
      <w:bookmarkEnd w:id="120"/>
    </w:p>
    <w:p w14:paraId="29AA552B" w14:textId="77777777" w:rsidR="00AF16CB" w:rsidRPr="00DB3790" w:rsidRDefault="00AF16CB" w:rsidP="00AF16CB">
      <w:pPr>
        <w:pStyle w:val="Heading3"/>
      </w:pPr>
      <w:bookmarkStart w:id="121" w:name="_Toc23169750"/>
      <w:bookmarkStart w:id="122" w:name="_Toc33041987"/>
      <w:r>
        <w:t>4.8.1</w:t>
      </w:r>
      <w:r>
        <w:tab/>
      </w:r>
      <w:r w:rsidRPr="00DB3790">
        <w:t>Device Types</w:t>
      </w:r>
      <w:bookmarkEnd w:id="121"/>
      <w:bookmarkEnd w:id="122"/>
    </w:p>
    <w:p w14:paraId="06921A7B" w14:textId="32F3838A" w:rsidR="00AF16CB" w:rsidRDefault="00AF16CB" w:rsidP="00AF16CB">
      <w:r w:rsidRPr="00DB3790">
        <w:t xml:space="preserve">Extended reality </w:t>
      </w:r>
      <w:r>
        <w:t>devices are of different form factors</w:t>
      </w:r>
      <w:r w:rsidRPr="00DB3790">
        <w:t xml:space="preserve"> as shown in Figure 4.</w:t>
      </w:r>
      <w:r>
        <w:t>8</w:t>
      </w:r>
      <w:r w:rsidRPr="00DB3790">
        <w:t xml:space="preserve">-1. </w:t>
      </w:r>
      <w:r>
        <w:t xml:space="preserve">These form factors </w:t>
      </w:r>
      <w:r w:rsidR="00F67249">
        <w:t xml:space="preserve">may </w:t>
      </w:r>
      <w:r>
        <w:t>differ in processing capabilities, communication types and power consumption.</w:t>
      </w:r>
    </w:p>
    <w:p w14:paraId="1F39E172" w14:textId="6E07FF13" w:rsidR="00486F0C" w:rsidRDefault="00486F0C" w:rsidP="00486F0C">
      <w:r>
        <w:t>The majority of Virtual Reality (VR) and Augmented Reality (AR) devices are head-mounted displays</w:t>
      </w:r>
      <w:r w:rsidR="009D066D">
        <w:t xml:space="preserve"> (HMDs)</w:t>
      </w:r>
      <w:r>
        <w:t xml:space="preserve">.. In AR, the display is usually transparent and digital information is superimposed onto real life objects. In VR, the display is not transparent and only virtual information and images are displayed in front of wearer's eyes. Head-mounted display </w:t>
      </w:r>
      <w:r w:rsidR="00F67249">
        <w:t>(</w:t>
      </w:r>
      <w:r>
        <w:t xml:space="preserve"> HMD</w:t>
      </w:r>
      <w:r w:rsidR="00F67249">
        <w:t>)</w:t>
      </w:r>
      <w:r>
        <w:t xml:space="preserve"> is a device worn over </w:t>
      </w:r>
      <w:r w:rsidR="00F67249">
        <w:t>the</w:t>
      </w:r>
      <w:r>
        <w:t xml:space="preserve"> head. It features a display in front of one or both </w:t>
      </w:r>
      <w:r w:rsidR="004748CF">
        <w:t>the</w:t>
      </w:r>
      <w:r>
        <w:t>eyes. The display streams data, images and other information in front of the wearer's eye(s). Certain HMDs have displays over both of their users' eyes</w:t>
      </w:r>
      <w:r w:rsidR="0085249A">
        <w:t>, others</w:t>
      </w:r>
      <w:r w:rsidR="00F16D0E">
        <w:t xml:space="preserve"> </w:t>
      </w:r>
      <w:r>
        <w:t>only have a display over one of the users' eyes.</w:t>
      </w:r>
    </w:p>
    <w:p w14:paraId="101EAF91" w14:textId="298274D3" w:rsidR="00930E4C" w:rsidRDefault="00930E4C" w:rsidP="00486F0C">
      <w:r>
        <w:t>Typical components of HMDs are listed as follows:</w:t>
      </w:r>
    </w:p>
    <w:p w14:paraId="1D53F109" w14:textId="77777777" w:rsidR="00930E4C" w:rsidRDefault="00930E4C" w:rsidP="00930E4C">
      <w:pPr>
        <w:numPr>
          <w:ilvl w:val="0"/>
          <w:numId w:val="4"/>
        </w:numPr>
      </w:pPr>
      <w:r>
        <w:t xml:space="preserve">Optical systems: </w:t>
      </w:r>
      <w:r w:rsidRPr="00AB72D4">
        <w:t>Display</w:t>
      </w:r>
      <w:r>
        <w:t xml:space="preserve"> and lenses</w:t>
      </w:r>
    </w:p>
    <w:p w14:paraId="07052A74" w14:textId="77777777" w:rsidR="00930E4C" w:rsidRDefault="00930E4C" w:rsidP="00930E4C">
      <w:pPr>
        <w:numPr>
          <w:ilvl w:val="0"/>
          <w:numId w:val="4"/>
        </w:numPr>
      </w:pPr>
      <w:r>
        <w:t>Tracking sensors and possibly additional sensors</w:t>
      </w:r>
    </w:p>
    <w:p w14:paraId="25953963" w14:textId="77777777" w:rsidR="00930E4C" w:rsidRDefault="00930E4C" w:rsidP="00930E4C">
      <w:pPr>
        <w:numPr>
          <w:ilvl w:val="0"/>
          <w:numId w:val="4"/>
        </w:numPr>
      </w:pPr>
      <w:r>
        <w:t>Cameras</w:t>
      </w:r>
    </w:p>
    <w:p w14:paraId="642FC0B8" w14:textId="266BFA3C" w:rsidR="00930E4C" w:rsidRDefault="00930E4C" w:rsidP="00930E4C">
      <w:pPr>
        <w:numPr>
          <w:ilvl w:val="0"/>
          <w:numId w:val="4"/>
        </w:numPr>
      </w:pPr>
      <w:r>
        <w:t>XR related processing (summarized as XR engine) including GPUs, CPUs</w:t>
      </w:r>
      <w:r w:rsidR="006865FA">
        <w:t>, ASICs (e.g. dedicated media encoding and decoding), etc.</w:t>
      </w:r>
    </w:p>
    <w:p w14:paraId="176B866C" w14:textId="3D62E862" w:rsidR="006865FA" w:rsidRDefault="006865FA" w:rsidP="00E86817">
      <w:pPr>
        <w:numPr>
          <w:ilvl w:val="0"/>
          <w:numId w:val="4"/>
        </w:numPr>
      </w:pPr>
      <w:r>
        <w:t xml:space="preserve">Communication </w:t>
      </w:r>
      <w:r w:rsidR="004D662A">
        <w:t>functionalities, as for example provided by a 5G System</w:t>
      </w:r>
    </w:p>
    <w:p w14:paraId="2E0E9B94" w14:textId="2284148E" w:rsidR="00AF16CB" w:rsidRPr="00DB3790" w:rsidRDefault="00AF16CB" w:rsidP="00AF16CB">
      <w:r w:rsidRPr="00DB3790">
        <w:t xml:space="preserve">A </w:t>
      </w:r>
      <w:r w:rsidRPr="00DB3790">
        <w:rPr>
          <w:i/>
          <w:iCs/>
        </w:rPr>
        <w:t>smartphone</w:t>
      </w:r>
      <w:r w:rsidRPr="00DB3790">
        <w:t xml:space="preserve"> </w:t>
      </w:r>
      <w:r>
        <w:t>(</w:t>
      </w:r>
      <w:r w:rsidR="00531215">
        <w:t xml:space="preserve">defined as </w:t>
      </w:r>
      <w:r w:rsidRPr="00E86817">
        <w:rPr>
          <w:b/>
          <w:i/>
        </w:rPr>
        <w:t>XR5G-P1</w:t>
      </w:r>
      <w:r w:rsidR="00531215">
        <w:t xml:space="preserve"> device type</w:t>
      </w:r>
      <w:r>
        <w:t>)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r w:rsidR="00531215">
        <w:t xml:space="preserve"> due to the onboard battery.</w:t>
      </w:r>
    </w:p>
    <w:p w14:paraId="01734DC4" w14:textId="365DB00B" w:rsidR="00AF16CB" w:rsidRDefault="0075413C" w:rsidP="00AF16CB">
      <w:r>
        <w:t xml:space="preserve">VR HMDs typically provide </w:t>
      </w:r>
      <w:r w:rsidR="00925D97">
        <w:t xml:space="preserve">the a large field of view, </w:t>
      </w:r>
      <w:r w:rsidR="00DC3E16">
        <w:t>s</w:t>
      </w:r>
      <w:r w:rsidR="00DC3E16" w:rsidRPr="00DC3E16">
        <w:t xml:space="preserve">tereoscopic 3D </w:t>
      </w:r>
      <w:r w:rsidR="00DC3E16">
        <w:t>i</w:t>
      </w:r>
      <w:r w:rsidR="00DC3E16" w:rsidRPr="00DC3E16">
        <w:t>magery</w:t>
      </w:r>
      <w:r w:rsidR="00DC3E16">
        <w:t xml:space="preserve"> as well as </w:t>
      </w:r>
      <w:r w:rsidR="00A247B7">
        <w:t>rotational</w:t>
      </w:r>
      <w:r w:rsidR="004518B7">
        <w:t>, translational</w:t>
      </w:r>
      <w:r w:rsidR="00A247B7">
        <w:t xml:space="preserve"> and positional tracking</w:t>
      </w:r>
      <w:r w:rsidR="004518B7">
        <w:t xml:space="preserve"> for full 6DoF experiences</w:t>
      </w:r>
      <w:r w:rsidR="00A247B7">
        <w:t xml:space="preserve">. </w:t>
      </w:r>
      <w:r w:rsidR="00AF16CB">
        <w:t>For VR, the following device types are identified:</w:t>
      </w:r>
    </w:p>
    <w:p w14:paraId="70842C79" w14:textId="176B99FB" w:rsidR="00AF16CB" w:rsidRDefault="00AF16CB" w:rsidP="00AF16CB">
      <w:pPr>
        <w:numPr>
          <w:ilvl w:val="0"/>
          <w:numId w:val="4"/>
        </w:numPr>
      </w:pPr>
      <w:r w:rsidRPr="009C5E4F">
        <w:rPr>
          <w:b/>
          <w:i/>
        </w:rPr>
        <w:t>XR5G-</w:t>
      </w:r>
      <w:r w:rsidR="00C46256" w:rsidRPr="009C5E4F">
        <w:rPr>
          <w:b/>
          <w:i/>
          <w:iCs/>
        </w:rPr>
        <w:t>V1</w:t>
      </w:r>
      <w:r w:rsidR="009C5E4F">
        <w:rPr>
          <w:i/>
          <w:iCs/>
        </w:rPr>
        <w:t xml:space="preserve"> -</w:t>
      </w:r>
      <w:r>
        <w:rPr>
          <w:i/>
          <w:iCs/>
        </w:rPr>
        <w:t xml:space="preserve"> </w:t>
      </w:r>
      <w:r w:rsidRPr="00AA42D5">
        <w:rPr>
          <w:i/>
          <w:iCs/>
        </w:rPr>
        <w:t xml:space="preserve">Simple VR </w:t>
      </w:r>
      <w:r>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 wired tethering.</w:t>
      </w:r>
    </w:p>
    <w:p w14:paraId="19AB182B" w14:textId="44761671" w:rsidR="00AF16CB" w:rsidRDefault="00AF16CB" w:rsidP="00AF16CB">
      <w:pPr>
        <w:numPr>
          <w:ilvl w:val="0"/>
          <w:numId w:val="4"/>
        </w:numPr>
      </w:pPr>
      <w:r w:rsidRPr="00114959">
        <w:rPr>
          <w:b/>
          <w:i/>
        </w:rPr>
        <w:t>XR5G-</w:t>
      </w:r>
      <w:r w:rsidR="00C46256" w:rsidRPr="009C5E4F">
        <w:rPr>
          <w:b/>
          <w:bCs/>
          <w:i/>
          <w:iCs/>
        </w:rPr>
        <w:t>V2</w:t>
      </w:r>
      <w:r w:rsidR="009C5E4F">
        <w:rPr>
          <w:b/>
          <w:bCs/>
          <w:i/>
          <w:iCs/>
        </w:rPr>
        <w:t xml:space="preserve"> </w:t>
      </w:r>
      <w:r w:rsidR="009C5E4F">
        <w:rPr>
          <w:i/>
          <w:iCs/>
        </w:rPr>
        <w:t>-</w:t>
      </w:r>
      <w:r>
        <w:rPr>
          <w:i/>
          <w:iCs/>
        </w:rPr>
        <w:t xml:space="preserve"> </w:t>
      </w:r>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53CAE6FD" w14:textId="4955170B" w:rsidR="00AF16CB" w:rsidRDefault="00AF16CB" w:rsidP="00AF16CB">
      <w:pPr>
        <w:numPr>
          <w:ilvl w:val="0"/>
          <w:numId w:val="4"/>
        </w:numPr>
      </w:pPr>
      <w:r w:rsidRPr="00114959">
        <w:rPr>
          <w:b/>
          <w:i/>
        </w:rPr>
        <w:t>XR5G-</w:t>
      </w:r>
      <w:r w:rsidR="00C46256" w:rsidRPr="009C5E4F">
        <w:rPr>
          <w:b/>
          <w:bCs/>
          <w:i/>
          <w:iCs/>
        </w:rPr>
        <w:t>V3</w:t>
      </w:r>
      <w:r w:rsidR="009C5E4F">
        <w:rPr>
          <w:i/>
          <w:iCs/>
        </w:rPr>
        <w:t xml:space="preserve"> -</w:t>
      </w:r>
      <w:r>
        <w:rPr>
          <w:i/>
          <w:iCs/>
        </w:rPr>
        <w:t xml:space="preserve"> 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090996B9" w14:textId="1E129372" w:rsidR="00C46256" w:rsidRDefault="00C46256" w:rsidP="00AC021E">
      <w:pPr>
        <w:numPr>
          <w:ilvl w:val="0"/>
          <w:numId w:val="4"/>
        </w:numPr>
      </w:pPr>
      <w:r w:rsidRPr="009C5E4F">
        <w:rPr>
          <w:b/>
          <w:bCs/>
          <w:i/>
          <w:iCs/>
        </w:rPr>
        <w:t>XR5G-V4</w:t>
      </w:r>
      <w:r w:rsidR="009C5E4F">
        <w:t xml:space="preserve"> -</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w:t>
      </w:r>
      <w:r w:rsidR="009B10DF">
        <w:t>to</w:t>
      </w:r>
      <w:r w:rsidRPr="00DB3790">
        <w:t xml:space="preserve"> a single device. </w:t>
      </w:r>
    </w:p>
    <w:p w14:paraId="2A0C48AF" w14:textId="450EB247" w:rsidR="00AF16CB" w:rsidRDefault="00AF16CB" w:rsidP="00AF16CB">
      <w:r>
        <w:t>Note that XR5G-V</w:t>
      </w:r>
      <w:r w:rsidR="00492045">
        <w:t>1</w:t>
      </w:r>
      <w:r>
        <w:t xml:space="preserve"> and XR5G-V2 are similar in terms of functions, but the wireless connectivity creates additional challenges and may even be done by a 5G sidelink communication.</w:t>
      </w:r>
    </w:p>
    <w:p w14:paraId="6F3342C1" w14:textId="0E364784" w:rsidR="0020327A" w:rsidRDefault="00531215" w:rsidP="0020327A">
      <w:r>
        <w:t>An o</w:t>
      </w:r>
      <w:r w:rsidR="0020327A">
        <w:t>ptical head-mounted display is a type of head-mounted display that projects images and allows the user to see through its display</w:t>
      </w:r>
      <w:r w:rsidR="003B096F">
        <w:t xml:space="preserve"> and</w:t>
      </w:r>
      <w:r w:rsidR="0020327A">
        <w:t xml:space="preserve"> </w:t>
      </w:r>
      <w:r w:rsidR="001355BA">
        <w:t>is</w:t>
      </w:r>
      <w:r w:rsidR="0020327A">
        <w:t xml:space="preserve"> used in augmented reality (AR). Unlike Virtual Reality HMDs that obscures </w:t>
      </w:r>
      <w:r w:rsidR="001355BA">
        <w:t>the</w:t>
      </w:r>
      <w:r w:rsidR="0020327A">
        <w:t xml:space="preserve"> vision of the real world, </w:t>
      </w:r>
      <w:r w:rsidR="003B096F">
        <w:t>AR devices</w:t>
      </w:r>
      <w:r w:rsidR="0020327A">
        <w:t xml:space="preserve"> allow to see </w:t>
      </w:r>
      <w:r w:rsidR="001355BA">
        <w:t>the</w:t>
      </w:r>
      <w:r w:rsidR="0020327A">
        <w:t xml:space="preserve"> surroundings while streaming data and image overlays in front of </w:t>
      </w:r>
      <w:r w:rsidR="001355BA">
        <w:t>the</w:t>
      </w:r>
      <w:r w:rsidR="0020327A">
        <w:t xml:space="preserve"> eyes.</w:t>
      </w:r>
      <w:r w:rsidR="003B096F">
        <w:t xml:space="preserve"> </w:t>
      </w:r>
      <w:r w:rsidR="0020327A">
        <w:t>Optical head-mounted display</w:t>
      </w:r>
      <w:r w:rsidR="001355BA">
        <w:t>s</w:t>
      </w:r>
      <w:r w:rsidR="0020327A">
        <w:t xml:space="preserve"> </w:t>
      </w:r>
      <w:r w:rsidR="00AE6B5D">
        <w:t>may</w:t>
      </w:r>
      <w:r w:rsidR="0020327A">
        <w:t xml:space="preserve"> cover only 1 eye or both eyes. Wearers can interact with the projected digital content through input methods such as voice commands, gestures and controllers.</w:t>
      </w:r>
    </w:p>
    <w:p w14:paraId="344D3412" w14:textId="243C5969" w:rsidR="00AF16CB" w:rsidRDefault="00AF16CB" w:rsidP="00AF16CB">
      <w:r w:rsidRPr="00DB3790">
        <w:t xml:space="preserve">For AR Glasses, </w:t>
      </w:r>
      <w:r>
        <w:t xml:space="preserve"> design constraints are significantly more important. In particular, design constrai</w:t>
      </w:r>
      <w:r w:rsidR="00AB3387">
        <w:t>n</w:t>
      </w:r>
      <w:r>
        <w:t xml:space="preserve">ts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w:t>
      </w:r>
      <w:r w:rsidR="00D273E1">
        <w:t xml:space="preserve">AR is typically associated to using glasses, also referred </w:t>
      </w:r>
      <w:r w:rsidR="00D273E1">
        <w:lastRenderedPageBreak/>
        <w:t xml:space="preserve">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of different types is for example provided in [</w:t>
      </w:r>
      <w:r w:rsidR="005F79D8">
        <w:t>40</w:t>
      </w:r>
      <w:r w:rsidR="001E4579">
        <w:t xml:space="preserve">]. </w:t>
      </w:r>
      <w:r>
        <w:t>The following device types are identified:</w:t>
      </w:r>
    </w:p>
    <w:p w14:paraId="1A76EBD1" w14:textId="5ECEE7BA" w:rsidR="00AF16CB" w:rsidRDefault="00AF16CB" w:rsidP="00AF16CB">
      <w:pPr>
        <w:numPr>
          <w:ilvl w:val="0"/>
          <w:numId w:val="4"/>
        </w:numPr>
      </w:pPr>
      <w:r w:rsidRPr="00114959">
        <w:rPr>
          <w:b/>
          <w:i/>
        </w:rPr>
        <w:t>XR5G-A</w:t>
      </w:r>
      <w:r w:rsidR="005664B1" w:rsidRPr="00114959">
        <w:rPr>
          <w:b/>
          <w:i/>
        </w:rPr>
        <w:t>1</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sidRPr="001B24D9">
        <w:rPr>
          <w:i/>
          <w:iCs/>
        </w:rPr>
        <w:t>wired</w:t>
      </w:r>
      <w:r>
        <w:t>: Such device types are available in 2019. They include a minimum number of sensors, possibly cameras for AR localization, as well as a display. Power, XR processing and connectivity is supplied from an external source.</w:t>
      </w:r>
    </w:p>
    <w:p w14:paraId="5F4180CC" w14:textId="49AE39AA" w:rsidR="00AF16CB" w:rsidRPr="00DB3790" w:rsidRDefault="00AF16CB" w:rsidP="00AF16CB">
      <w:pPr>
        <w:numPr>
          <w:ilvl w:val="0"/>
          <w:numId w:val="4"/>
        </w:numPr>
      </w:pPr>
      <w:r w:rsidRPr="00114959">
        <w:rPr>
          <w:b/>
          <w:i/>
        </w:rPr>
        <w:t>XR5G-A</w:t>
      </w:r>
      <w:r w:rsidR="005664B1" w:rsidRPr="00114959">
        <w:rPr>
          <w:b/>
          <w:i/>
        </w:rPr>
        <w:t>2</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1564314F" w14:textId="13E0549A" w:rsidR="00AF16CB" w:rsidRDefault="00AF16CB" w:rsidP="00AF16CB">
      <w:pPr>
        <w:numPr>
          <w:ilvl w:val="0"/>
          <w:numId w:val="4"/>
        </w:numPr>
      </w:pPr>
      <w:r w:rsidRPr="00114959">
        <w:rPr>
          <w:b/>
          <w:i/>
        </w:rPr>
        <w:t>XR5G-A</w:t>
      </w:r>
      <w:r w:rsidR="005664B1" w:rsidRPr="00114959">
        <w:rPr>
          <w:b/>
          <w:i/>
        </w:rPr>
        <w:t>3</w:t>
      </w:r>
      <w:r w:rsidR="00F517EE">
        <w:rPr>
          <w:i/>
          <w:iCs/>
        </w:rPr>
        <w:t xml:space="preserve"> -</w:t>
      </w:r>
      <w:r>
        <w:rPr>
          <w:i/>
          <w:iCs/>
        </w:rPr>
        <w:t xml:space="preserve">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p>
    <w:p w14:paraId="3D6F5E46" w14:textId="198E2FD0" w:rsidR="005664B1" w:rsidRPr="00DB3790" w:rsidRDefault="005664B1" w:rsidP="005664B1">
      <w:pPr>
        <w:numPr>
          <w:ilvl w:val="0"/>
          <w:numId w:val="4"/>
        </w:numPr>
      </w:pPr>
      <w:r w:rsidRPr="00114959">
        <w:rPr>
          <w:b/>
          <w:i/>
        </w:rPr>
        <w:t>XR5G-A4</w:t>
      </w:r>
      <w:r w:rsidR="00F517EE">
        <w:rPr>
          <w:i/>
          <w:iCs/>
        </w:rPr>
        <w:t xml:space="preserve"> -</w:t>
      </w:r>
      <w:r>
        <w:rPr>
          <w:i/>
          <w:iCs/>
        </w:rPr>
        <w:t xml:space="preserve"> </w:t>
      </w:r>
      <w:r w:rsidRPr="001B24D9">
        <w:rPr>
          <w:i/>
          <w:iCs/>
        </w:rPr>
        <w:t xml:space="preserve">AR Wearable </w:t>
      </w:r>
      <w:r>
        <w:rPr>
          <w:i/>
          <w:iCs/>
        </w:rPr>
        <w:t>Glass</w:t>
      </w:r>
      <w:r w:rsidRPr="001B24D9">
        <w:rPr>
          <w:i/>
          <w:iCs/>
        </w:rPr>
        <w:t xml:space="preserve"> </w:t>
      </w:r>
      <w:r>
        <w:rPr>
          <w:i/>
          <w:iCs/>
        </w:rPr>
        <w:t>standalone</w:t>
      </w:r>
      <w:r>
        <w:t xml:space="preserve">: Such device types are not available in 2019 but are under consideration. For such devices, </w:t>
      </w:r>
      <w:r w:rsidRPr="00DB3790">
        <w:t>the 5G modem</w:t>
      </w:r>
      <w:r>
        <w:t>, power supp</w:t>
      </w:r>
      <w:r w:rsidR="006B154B">
        <w:t>l</w:t>
      </w:r>
      <w:r>
        <w:t>y,</w:t>
      </w:r>
      <w:r w:rsidRPr="00DB3790">
        <w:t xml:space="preserve"> as well as all media/XR processing </w:t>
      </w:r>
      <w:r>
        <w:t>is</w:t>
      </w:r>
      <w:r w:rsidRPr="00DB3790">
        <w:t xml:space="preserve"> </w:t>
      </w:r>
      <w:r>
        <w:t>expected to be</w:t>
      </w:r>
      <w:r w:rsidRPr="00DB3790">
        <w:t xml:space="preserve"> integrated in a single device</w:t>
      </w:r>
      <w:r>
        <w:t>.</w:t>
      </w:r>
    </w:p>
    <w:p w14:paraId="3FC46676" w14:textId="52F31472" w:rsidR="00AF16CB" w:rsidRPr="00DB3790" w:rsidRDefault="005664B1" w:rsidP="005664B1">
      <w:pPr>
        <w:numPr>
          <w:ilvl w:val="0"/>
          <w:numId w:val="4"/>
        </w:numPr>
      </w:pPr>
      <w:r w:rsidRPr="00114959">
        <w:rPr>
          <w:b/>
          <w:i/>
        </w:rPr>
        <w:t>XR5G-A5</w:t>
      </w:r>
      <w:r w:rsidR="00F517EE">
        <w:rPr>
          <w:i/>
          <w:iCs/>
        </w:rPr>
        <w:t xml:space="preserve"> -</w:t>
      </w:r>
      <w:r>
        <w:rPr>
          <w:i/>
          <w:iCs/>
        </w:rPr>
        <w:t xml:space="preserve"> Smart</w:t>
      </w:r>
      <w:r w:rsidRPr="001B24D9">
        <w:rPr>
          <w:i/>
          <w:iCs/>
        </w:rPr>
        <w:t xml:space="preserve"> AR Wearable </w:t>
      </w:r>
      <w:r>
        <w:rPr>
          <w:i/>
          <w:iCs/>
        </w:rPr>
        <w:t>Glass</w:t>
      </w:r>
      <w:r w:rsidRPr="001B24D9">
        <w:rPr>
          <w:i/>
          <w:iCs/>
        </w:rPr>
        <w:t xml:space="preserve"> </w:t>
      </w:r>
      <w:r>
        <w:rPr>
          <w:i/>
          <w:iCs/>
        </w:rPr>
        <w:t>wireless</w:t>
      </w:r>
      <w:r>
        <w:t>: Such device types are not available in 2019 and are still far out. In addition to an XR5G-A</w:t>
      </w:r>
      <w:r w:rsidR="006B154B">
        <w:t>2</w:t>
      </w:r>
      <w:r>
        <w:t xml:space="preserve"> device, such a device would include at least a certain amount of XR/Media processing capabilities such as encoders/decoders and XRprocessing.</w:t>
      </w:r>
    </w:p>
    <w:p w14:paraId="6C9B90A2" w14:textId="3A7CCF8B" w:rsidR="00AF16CB" w:rsidRPr="00DB3790" w:rsidRDefault="00903DEA" w:rsidP="00AF16CB">
      <w:pPr>
        <w:pStyle w:val="TH"/>
      </w:pPr>
      <w:r>
        <w:rPr>
          <w:noProof/>
        </w:rPr>
        <w:drawing>
          <wp:inline distT="0" distB="0" distL="0" distR="0" wp14:anchorId="4CD17166" wp14:editId="5CFA8184">
            <wp:extent cx="5783083" cy="33051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90283" cy="3309290"/>
                    </a:xfrm>
                    <a:prstGeom prst="rect">
                      <a:avLst/>
                    </a:prstGeom>
                    <a:noFill/>
                  </pic:spPr>
                </pic:pic>
              </a:graphicData>
            </a:graphic>
          </wp:inline>
        </w:drawing>
      </w:r>
    </w:p>
    <w:p w14:paraId="270899E7" w14:textId="42169881" w:rsidR="00AF16CB" w:rsidRDefault="00AF16CB" w:rsidP="00AF16CB">
      <w:pPr>
        <w:pStyle w:val="TF"/>
      </w:pPr>
      <w:r w:rsidRPr="00DB3790">
        <w:t>Figure 4.</w:t>
      </w:r>
      <w:r w:rsidR="005664B1">
        <w:t>8</w:t>
      </w:r>
      <w:r w:rsidRPr="00DB3790">
        <w:t>-1</w:t>
      </w:r>
      <w:r>
        <w:t>:</w:t>
      </w:r>
      <w:r w:rsidRPr="00DB3790">
        <w:t xml:space="preserve"> XR Form Factors</w:t>
      </w:r>
    </w:p>
    <w:p w14:paraId="2817A661" w14:textId="5B0E9F9D" w:rsidR="00AF16CB" w:rsidRDefault="00AF16CB" w:rsidP="00AF16CB">
      <w:r>
        <w:t>One of the most important issues when considering form factors and processing is the ability of the device to dissipate power, especially when no external cooling is available. Figure 4.</w:t>
      </w:r>
      <w:r w:rsidR="005664B1">
        <w:t>8</w:t>
      </w:r>
      <w:r>
        <w:t>-2 shows the temperature rise depending on the surface power density.</w:t>
      </w:r>
      <w:r w:rsidRPr="00DD044D">
        <w:t xml:space="preserve"> </w:t>
      </w:r>
      <w:r>
        <w:t>As example, two points on the figure can be considered:</w:t>
      </w:r>
      <w:r w:rsidRPr="00DD044D">
        <w:t xml:space="preserve"> </w:t>
      </w:r>
    </w:p>
    <w:p w14:paraId="2E568C4A" w14:textId="77777777" w:rsidR="00AF16CB" w:rsidRDefault="00AF16CB" w:rsidP="00AF16CB">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4950BD70" w14:textId="77777777" w:rsidR="00AF16CB" w:rsidRDefault="00AF16CB" w:rsidP="00AF16CB">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39804143" w14:textId="5DDFE778" w:rsidR="00AF16CB" w:rsidRDefault="00F517EE" w:rsidP="00AF16CB">
      <w:pPr>
        <w:keepNext/>
        <w:jc w:val="center"/>
      </w:pPr>
      <w:r>
        <w:rPr>
          <w:noProof/>
        </w:rPr>
        <w:lastRenderedPageBreak/>
        <w:drawing>
          <wp:inline distT="0" distB="0" distL="0" distR="0" wp14:anchorId="5C82C2B1" wp14:editId="74578D98">
            <wp:extent cx="5699125" cy="28790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99125" cy="2879090"/>
                    </a:xfrm>
                    <a:prstGeom prst="rect">
                      <a:avLst/>
                    </a:prstGeom>
                    <a:noFill/>
                    <a:ln>
                      <a:noFill/>
                    </a:ln>
                  </pic:spPr>
                </pic:pic>
              </a:graphicData>
            </a:graphic>
          </wp:inline>
        </w:drawing>
      </w:r>
    </w:p>
    <w:p w14:paraId="08547D70" w14:textId="5B0E2A8B" w:rsidR="00AF16CB" w:rsidRDefault="00AF16CB" w:rsidP="00AF16CB">
      <w:pPr>
        <w:pStyle w:val="TF"/>
      </w:pPr>
      <w:r w:rsidRPr="00DB3790">
        <w:t>Figure 4.</w:t>
      </w:r>
      <w:r w:rsidR="005664B1">
        <w:t>8</w:t>
      </w:r>
      <w:r w:rsidRPr="00DB3790">
        <w:t>-</w:t>
      </w:r>
      <w:r>
        <w:t>2:</w:t>
      </w:r>
      <w:r w:rsidRPr="00DB3790">
        <w:t xml:space="preserve"> </w:t>
      </w:r>
      <w:r>
        <w:t>Temperature rise vs. power density</w:t>
      </w:r>
    </w:p>
    <w:p w14:paraId="1EE630D2" w14:textId="1D8A30EA" w:rsidR="00CF40D5" w:rsidRDefault="00CF40D5" w:rsidP="00CF40D5">
      <w:r w:rsidRPr="00DB3790">
        <w:t>A summary of the different device types is provided in Table 4.</w:t>
      </w:r>
      <w:r>
        <w:t>8</w:t>
      </w:r>
      <w:r w:rsidRPr="00DB3790">
        <w:t xml:space="preserve">-1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 xml:space="preserve">In all device types, the sensors are on the device. The table also addresses the options applicable for tethering between the device carrying the 5G Uu Modem, and the XR device, if applicable. The table also addresses options for the XR engine </w:t>
      </w:r>
      <w:r w:rsidR="008D647C">
        <w:t>that</w:t>
      </w:r>
      <w:r>
        <w:t xml:space="preserve"> </w:t>
      </w:r>
      <w:r w:rsidR="008D647C">
        <w:t xml:space="preserve">includes </w:t>
      </w:r>
      <w:r>
        <w:t xml:space="preserve">scene recognition and viewport rendering. The following definitions </w:t>
      </w:r>
      <w:r w:rsidR="008D647C">
        <w:t xml:space="preserve">for the XR engine </w:t>
      </w:r>
      <w:r>
        <w:t>are used:</w:t>
      </w:r>
    </w:p>
    <w:p w14:paraId="7FEBBE27" w14:textId="77777777" w:rsidR="00CF40D5" w:rsidRDefault="00CF40D5" w:rsidP="00CF40D5">
      <w:pPr>
        <w:numPr>
          <w:ilvl w:val="0"/>
          <w:numId w:val="3"/>
        </w:numPr>
      </w:pPr>
      <w:r w:rsidRPr="004A02B7">
        <w:rPr>
          <w:i/>
        </w:rPr>
        <w:t>External</w:t>
      </w:r>
      <w:r>
        <w:t>: the device only supports display and receives a fully rendered viewport data that can be displayed directly. Any scene recognition, if applicable, is not on the device.</w:t>
      </w:r>
    </w:p>
    <w:p w14:paraId="11EAE484" w14:textId="76D0EB47" w:rsidR="00CF40D5" w:rsidRDefault="00CF40D5" w:rsidP="00CF40D5">
      <w:pPr>
        <w:numPr>
          <w:ilvl w:val="0"/>
          <w:numId w:val="3"/>
        </w:numPr>
      </w:pPr>
      <w:r w:rsidRPr="004A02B7">
        <w:rPr>
          <w:i/>
        </w:rPr>
        <w:t>Split</w:t>
      </w:r>
      <w:r>
        <w:t xml:space="preserve">: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w:t>
      </w:r>
    </w:p>
    <w:p w14:paraId="7B4D69A7" w14:textId="77777777" w:rsidR="00CF40D5" w:rsidRDefault="00CF40D5" w:rsidP="00CF40D5">
      <w:pPr>
        <w:numPr>
          <w:ilvl w:val="0"/>
          <w:numId w:val="3"/>
        </w:numPr>
      </w:pPr>
      <w:r w:rsidRPr="004A02B7">
        <w:rPr>
          <w:i/>
        </w:rPr>
        <w:t>XR device</w:t>
      </w:r>
      <w:r>
        <w:t>: that device does the full rendering of the viewport in the device, sensor information is only processed locally. Any scene recognition, if applicable, is on the device.</w:t>
      </w:r>
    </w:p>
    <w:p w14:paraId="00C2075D" w14:textId="5128B052" w:rsidR="00AF16CB" w:rsidRPr="00DB3790" w:rsidRDefault="00AF16CB" w:rsidP="00AF16CB">
      <w:pPr>
        <w:pStyle w:val="TH"/>
      </w:pPr>
      <w:r w:rsidRPr="00DB3790">
        <w:lastRenderedPageBreak/>
        <w:t>Table 4.</w:t>
      </w:r>
      <w:r w:rsidR="005664B1">
        <w:t>8</w:t>
      </w:r>
      <w:r w:rsidRPr="00DB3790">
        <w:t>-1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121"/>
        <w:gridCol w:w="1974"/>
        <w:gridCol w:w="1470"/>
        <w:gridCol w:w="1207"/>
        <w:gridCol w:w="1451"/>
        <w:gridCol w:w="1267"/>
        <w:gridCol w:w="1121"/>
      </w:tblGrid>
      <w:tr w:rsidR="00042290" w:rsidRPr="00DB3790" w14:paraId="318A0E41" w14:textId="77777777" w:rsidTr="008D647C">
        <w:tc>
          <w:tcPr>
            <w:tcW w:w="583" w:type="pct"/>
            <w:tcBorders>
              <w:bottom w:val="nil"/>
            </w:tcBorders>
            <w:shd w:val="solid" w:color="000000" w:fill="FFFFFF"/>
          </w:tcPr>
          <w:p w14:paraId="2EA136CE" w14:textId="77777777" w:rsidR="00AF16CB" w:rsidRPr="00DB3790" w:rsidRDefault="00AF16CB" w:rsidP="00363026">
            <w:pPr>
              <w:pStyle w:val="TAH"/>
            </w:pPr>
            <w:r>
              <w:t xml:space="preserve">XR Type </w:t>
            </w:r>
            <w:r>
              <w:br/>
              <w:t>Number</w:t>
            </w:r>
          </w:p>
        </w:tc>
        <w:tc>
          <w:tcPr>
            <w:tcW w:w="1027" w:type="pct"/>
            <w:tcBorders>
              <w:bottom w:val="nil"/>
            </w:tcBorders>
            <w:shd w:val="solid" w:color="000000" w:fill="FFFFFF"/>
          </w:tcPr>
          <w:p w14:paraId="79C04EC4" w14:textId="77777777" w:rsidR="00AF16CB" w:rsidRPr="00DB3790" w:rsidRDefault="00AF16CB" w:rsidP="00363026">
            <w:pPr>
              <w:pStyle w:val="TAH"/>
            </w:pPr>
            <w:r w:rsidRPr="00DB3790">
              <w:t>XR Device Type</w:t>
            </w:r>
            <w:r>
              <w:br/>
              <w:t>Name</w:t>
            </w:r>
          </w:p>
        </w:tc>
        <w:tc>
          <w:tcPr>
            <w:tcW w:w="765" w:type="pct"/>
            <w:tcBorders>
              <w:bottom w:val="nil"/>
            </w:tcBorders>
            <w:shd w:val="solid" w:color="000000" w:fill="FFFFFF"/>
          </w:tcPr>
          <w:p w14:paraId="619AA329" w14:textId="77777777" w:rsidR="00AF16CB" w:rsidRPr="00DB3790" w:rsidRDefault="00AF16CB" w:rsidP="00363026">
            <w:pPr>
              <w:pStyle w:val="TAH"/>
            </w:pPr>
            <w:r w:rsidRPr="00DB3790">
              <w:t>Tethering</w:t>
            </w:r>
            <w:r w:rsidRPr="00DB3790">
              <w:br/>
              <w:t>Examples</w:t>
            </w:r>
          </w:p>
        </w:tc>
        <w:tc>
          <w:tcPr>
            <w:tcW w:w="628" w:type="pct"/>
            <w:tcBorders>
              <w:bottom w:val="nil"/>
            </w:tcBorders>
            <w:shd w:val="solid" w:color="000000" w:fill="FFFFFF"/>
          </w:tcPr>
          <w:p w14:paraId="047237FC" w14:textId="77777777" w:rsidR="00AF16CB" w:rsidRPr="00DB3790" w:rsidRDefault="00AF16CB" w:rsidP="00363026">
            <w:pPr>
              <w:pStyle w:val="TAH"/>
            </w:pPr>
            <w:r w:rsidRPr="00DB3790">
              <w:t xml:space="preserve">5G </w:t>
            </w:r>
            <w:r>
              <w:t xml:space="preserve">Uu </w:t>
            </w:r>
            <w:r w:rsidRPr="00DB3790">
              <w:t>Modem</w:t>
            </w:r>
          </w:p>
        </w:tc>
        <w:tc>
          <w:tcPr>
            <w:tcW w:w="755" w:type="pct"/>
            <w:tcBorders>
              <w:bottom w:val="nil"/>
            </w:tcBorders>
            <w:shd w:val="solid" w:color="000000" w:fill="FFFFFF"/>
          </w:tcPr>
          <w:p w14:paraId="2CDA7B17" w14:textId="77777777" w:rsidR="00AF16CB" w:rsidRPr="00DB3790" w:rsidRDefault="00AF16CB" w:rsidP="00363026">
            <w:pPr>
              <w:pStyle w:val="TAH"/>
            </w:pPr>
            <w:r w:rsidRPr="00DB3790">
              <w:t>XR Engine</w:t>
            </w:r>
            <w:r>
              <w:t xml:space="preserve"> Localization</w:t>
            </w:r>
          </w:p>
        </w:tc>
        <w:tc>
          <w:tcPr>
            <w:tcW w:w="659" w:type="pct"/>
            <w:tcBorders>
              <w:bottom w:val="nil"/>
            </w:tcBorders>
            <w:shd w:val="solid" w:color="000000" w:fill="FFFFFF"/>
          </w:tcPr>
          <w:p w14:paraId="54B0F234" w14:textId="77777777" w:rsidR="00AF16CB" w:rsidRPr="00DB3790" w:rsidRDefault="00AF16CB" w:rsidP="00363026">
            <w:pPr>
              <w:pStyle w:val="TAH"/>
            </w:pPr>
            <w:r>
              <w:t>Power Supply</w:t>
            </w:r>
          </w:p>
        </w:tc>
        <w:tc>
          <w:tcPr>
            <w:tcW w:w="583" w:type="pct"/>
            <w:tcBorders>
              <w:bottom w:val="nil"/>
            </w:tcBorders>
            <w:shd w:val="solid" w:color="000000" w:fill="FFFFFF"/>
          </w:tcPr>
          <w:p w14:paraId="23488E5B" w14:textId="77777777" w:rsidR="00AF16CB" w:rsidRDefault="00AF16CB" w:rsidP="00363026">
            <w:pPr>
              <w:pStyle w:val="TAH"/>
            </w:pPr>
            <w:r>
              <w:t>Typical Max Avail Power</w:t>
            </w:r>
          </w:p>
        </w:tc>
      </w:tr>
      <w:tr w:rsidR="00042290" w:rsidRPr="00DB3790" w14:paraId="1B490FC3" w14:textId="77777777" w:rsidTr="008D647C">
        <w:tc>
          <w:tcPr>
            <w:tcW w:w="583" w:type="pct"/>
            <w:tcBorders>
              <w:top w:val="nil"/>
              <w:bottom w:val="single" w:sz="8" w:space="0" w:color="000000"/>
              <w:right w:val="single" w:sz="8" w:space="0" w:color="000000"/>
            </w:tcBorders>
          </w:tcPr>
          <w:p w14:paraId="18519B3F" w14:textId="77777777" w:rsidR="00AF16CB" w:rsidRPr="00DB3790" w:rsidRDefault="00AF16CB" w:rsidP="00363026">
            <w:pPr>
              <w:pStyle w:val="TAC"/>
            </w:pPr>
            <w:r>
              <w:t>XR5G-P1</w:t>
            </w:r>
          </w:p>
        </w:tc>
        <w:tc>
          <w:tcPr>
            <w:tcW w:w="1027" w:type="pct"/>
            <w:tcBorders>
              <w:top w:val="nil"/>
              <w:left w:val="single" w:sz="8" w:space="0" w:color="000000"/>
              <w:bottom w:val="single" w:sz="8" w:space="0" w:color="000000"/>
              <w:right w:val="single" w:sz="8" w:space="0" w:color="000000"/>
            </w:tcBorders>
            <w:shd w:val="clear" w:color="auto" w:fill="auto"/>
          </w:tcPr>
          <w:p w14:paraId="0DBD8C3E" w14:textId="77777777" w:rsidR="00AF16CB" w:rsidRPr="00DB3790" w:rsidRDefault="00AF16CB" w:rsidP="00363026">
            <w:pPr>
              <w:pStyle w:val="TAC"/>
            </w:pPr>
            <w:r w:rsidRPr="00DB3790">
              <w:t>Phone</w:t>
            </w:r>
          </w:p>
        </w:tc>
        <w:tc>
          <w:tcPr>
            <w:tcW w:w="765" w:type="pct"/>
            <w:tcBorders>
              <w:top w:val="nil"/>
              <w:left w:val="single" w:sz="8" w:space="0" w:color="000000"/>
              <w:bottom w:val="single" w:sz="8" w:space="0" w:color="000000"/>
              <w:right w:val="single" w:sz="8" w:space="0" w:color="000000"/>
            </w:tcBorders>
            <w:shd w:val="clear" w:color="auto" w:fill="auto"/>
          </w:tcPr>
          <w:p w14:paraId="3BB9DD85" w14:textId="77777777" w:rsidR="00AF16CB" w:rsidRPr="00DB3790" w:rsidRDefault="00AF16CB" w:rsidP="00363026">
            <w:pPr>
              <w:pStyle w:val="TAC"/>
            </w:pPr>
            <w:r w:rsidRPr="00DB3790">
              <w:t>n/a</w:t>
            </w:r>
          </w:p>
        </w:tc>
        <w:tc>
          <w:tcPr>
            <w:tcW w:w="628" w:type="pct"/>
            <w:tcBorders>
              <w:top w:val="nil"/>
              <w:left w:val="single" w:sz="8" w:space="0" w:color="000000"/>
              <w:bottom w:val="single" w:sz="8" w:space="0" w:color="000000"/>
              <w:right w:val="single" w:sz="8" w:space="0" w:color="000000"/>
            </w:tcBorders>
            <w:shd w:val="clear" w:color="auto" w:fill="auto"/>
          </w:tcPr>
          <w:p w14:paraId="64741D97" w14:textId="77777777" w:rsidR="00AF16CB" w:rsidRPr="00DB3790" w:rsidRDefault="00AF16CB" w:rsidP="00363026">
            <w:pPr>
              <w:pStyle w:val="TAC"/>
            </w:pPr>
            <w:r w:rsidRPr="00DB3790">
              <w:t>XR device</w:t>
            </w:r>
          </w:p>
        </w:tc>
        <w:tc>
          <w:tcPr>
            <w:tcW w:w="755" w:type="pct"/>
            <w:tcBorders>
              <w:top w:val="nil"/>
              <w:left w:val="single" w:sz="8" w:space="0" w:color="000000"/>
              <w:bottom w:val="single" w:sz="8" w:space="0" w:color="000000"/>
              <w:right w:val="single" w:sz="8" w:space="0" w:color="000000"/>
            </w:tcBorders>
            <w:shd w:val="clear" w:color="auto" w:fill="auto"/>
          </w:tcPr>
          <w:p w14:paraId="55A027BC" w14:textId="77777777" w:rsidR="00AF16CB" w:rsidRPr="00DB3790" w:rsidRDefault="00AF16CB" w:rsidP="00363026">
            <w:pPr>
              <w:pStyle w:val="TAC"/>
            </w:pPr>
            <w:r w:rsidRPr="00DB3790">
              <w:t>XR device</w:t>
            </w:r>
            <w:r>
              <w:t xml:space="preserve"> or split</w:t>
            </w:r>
          </w:p>
        </w:tc>
        <w:tc>
          <w:tcPr>
            <w:tcW w:w="659" w:type="pct"/>
            <w:tcBorders>
              <w:top w:val="nil"/>
              <w:left w:val="single" w:sz="8" w:space="0" w:color="000000"/>
              <w:bottom w:val="single" w:sz="8" w:space="0" w:color="000000"/>
              <w:right w:val="single" w:sz="8" w:space="0" w:color="000000"/>
            </w:tcBorders>
          </w:tcPr>
          <w:p w14:paraId="7C213720" w14:textId="77777777" w:rsidR="00AF16CB" w:rsidRPr="00DB3790" w:rsidRDefault="00AF16CB" w:rsidP="00363026">
            <w:pPr>
              <w:pStyle w:val="TAC"/>
            </w:pPr>
            <w:r>
              <w:t>Internal</w:t>
            </w:r>
          </w:p>
        </w:tc>
        <w:tc>
          <w:tcPr>
            <w:tcW w:w="583" w:type="pct"/>
            <w:tcBorders>
              <w:top w:val="nil"/>
              <w:left w:val="single" w:sz="8" w:space="0" w:color="000000"/>
              <w:bottom w:val="single" w:sz="8" w:space="0" w:color="000000"/>
            </w:tcBorders>
          </w:tcPr>
          <w:p w14:paraId="214CD30B" w14:textId="77777777" w:rsidR="00AF16CB" w:rsidRDefault="00AF16CB" w:rsidP="00363026">
            <w:pPr>
              <w:pStyle w:val="TAC"/>
            </w:pPr>
            <w:r w:rsidRPr="00DB3790">
              <w:t>3-5 W</w:t>
            </w:r>
          </w:p>
        </w:tc>
      </w:tr>
      <w:tr w:rsidR="00042290" w:rsidRPr="00DB3790" w14:paraId="6A752726" w14:textId="77777777" w:rsidTr="008D647C">
        <w:tc>
          <w:tcPr>
            <w:tcW w:w="583" w:type="pct"/>
            <w:tcBorders>
              <w:top w:val="single" w:sz="8" w:space="0" w:color="000000"/>
              <w:bottom w:val="single" w:sz="8" w:space="0" w:color="000000"/>
              <w:right w:val="single" w:sz="8" w:space="0" w:color="000000"/>
            </w:tcBorders>
          </w:tcPr>
          <w:p w14:paraId="5CEE593F" w14:textId="77777777" w:rsidR="00AF16CB" w:rsidRDefault="00AF16CB" w:rsidP="00363026">
            <w:pPr>
              <w:pStyle w:val="TAC"/>
            </w:pPr>
            <w:r>
              <w:t>XR5G-V1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EE2A293" w14:textId="77777777" w:rsidR="00AF16CB" w:rsidRPr="00DB3790" w:rsidRDefault="00AF16CB" w:rsidP="00363026">
            <w:pPr>
              <w:pStyle w:val="TAC"/>
            </w:pPr>
            <w:r>
              <w:t xml:space="preserve">Simple </w:t>
            </w:r>
            <w:r w:rsidRPr="00DB3790">
              <w:t xml:space="preserve">VR Viewer </w:t>
            </w:r>
            <w:r>
              <w:t>wired tethering</w:t>
            </w:r>
            <w:r w:rsidRPr="00DB3790">
              <w:t xml:space="preserve"> </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1783AF55"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1E9FFC2"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790591EF"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5BC8392"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0C105AB9" w14:textId="77777777" w:rsidR="00AF16CB" w:rsidRDefault="00AF16CB" w:rsidP="00363026">
            <w:pPr>
              <w:pStyle w:val="TAC"/>
            </w:pPr>
            <w:r>
              <w:t>2-5 W</w:t>
            </w:r>
          </w:p>
        </w:tc>
      </w:tr>
      <w:tr w:rsidR="00042290" w:rsidRPr="00DB3790" w14:paraId="506F27B6" w14:textId="77777777" w:rsidTr="008D647C">
        <w:tc>
          <w:tcPr>
            <w:tcW w:w="583" w:type="pct"/>
            <w:tcBorders>
              <w:top w:val="single" w:sz="8" w:space="0" w:color="000000"/>
              <w:bottom w:val="single" w:sz="8" w:space="0" w:color="000000"/>
              <w:right w:val="single" w:sz="8" w:space="0" w:color="000000"/>
            </w:tcBorders>
          </w:tcPr>
          <w:p w14:paraId="2B6BC2A2" w14:textId="77777777" w:rsidR="00AF16CB" w:rsidRDefault="00AF16CB" w:rsidP="00363026">
            <w:pPr>
              <w:pStyle w:val="TAC"/>
            </w:pPr>
            <w:r>
              <w:t>XR5G-V2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01694EB" w14:textId="77777777" w:rsidR="00AF16CB" w:rsidRPr="00DB3790" w:rsidRDefault="00AF16CB" w:rsidP="00363026">
            <w:pPr>
              <w:pStyle w:val="TAC"/>
            </w:pPr>
            <w:r>
              <w:t xml:space="preserve">Simple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D5BF3EE"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2BA9D54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2D676972"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734508C9"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3A6F0713" w14:textId="77777777" w:rsidR="00AF16CB" w:rsidRDefault="00AF16CB" w:rsidP="00363026">
            <w:pPr>
              <w:pStyle w:val="TAC"/>
            </w:pPr>
            <w:r w:rsidRPr="00DB3790">
              <w:t>2-3 W</w:t>
            </w:r>
          </w:p>
        </w:tc>
      </w:tr>
      <w:tr w:rsidR="00042290" w:rsidRPr="00DB3790" w14:paraId="5E77005A" w14:textId="77777777" w:rsidTr="008D647C">
        <w:tc>
          <w:tcPr>
            <w:tcW w:w="583" w:type="pct"/>
            <w:tcBorders>
              <w:top w:val="single" w:sz="8" w:space="0" w:color="000000"/>
              <w:bottom w:val="single" w:sz="8" w:space="0" w:color="000000"/>
              <w:right w:val="single" w:sz="8" w:space="0" w:color="000000"/>
            </w:tcBorders>
          </w:tcPr>
          <w:p w14:paraId="535359B7" w14:textId="77777777" w:rsidR="00AF16CB" w:rsidRDefault="00AF16CB" w:rsidP="00363026">
            <w:pPr>
              <w:pStyle w:val="TAC"/>
            </w:pPr>
            <w:r>
              <w:t>XR5G-V3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FA5B133" w14:textId="77777777" w:rsidR="00AF16CB" w:rsidRPr="00DB3790" w:rsidRDefault="00AF16CB" w:rsidP="00363026">
            <w:pPr>
              <w:pStyle w:val="TAC"/>
            </w:pPr>
            <w:r>
              <w:t xml:space="preserve">Smart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28BC4B2"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5705D25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562CF6A"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ABBC265"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601D4899" w14:textId="77777777" w:rsidR="00AF16CB" w:rsidRDefault="00AF16CB" w:rsidP="00363026">
            <w:pPr>
              <w:pStyle w:val="TAC"/>
            </w:pPr>
            <w:r w:rsidRPr="00DB3790">
              <w:t>2-3 W</w:t>
            </w:r>
          </w:p>
        </w:tc>
      </w:tr>
      <w:tr w:rsidR="00042290" w:rsidRPr="00DB3790" w14:paraId="036955A9" w14:textId="77777777" w:rsidTr="008D647C">
        <w:tc>
          <w:tcPr>
            <w:tcW w:w="583" w:type="pct"/>
            <w:tcBorders>
              <w:top w:val="single" w:sz="8" w:space="0" w:color="000000"/>
              <w:bottom w:val="single" w:sz="8" w:space="0" w:color="000000"/>
              <w:right w:val="single" w:sz="8" w:space="0" w:color="000000"/>
            </w:tcBorders>
          </w:tcPr>
          <w:p w14:paraId="165576AE" w14:textId="77777777" w:rsidR="00AF16CB" w:rsidRPr="00DB3790" w:rsidRDefault="00AF16CB" w:rsidP="00363026">
            <w:pPr>
              <w:pStyle w:val="TAC"/>
            </w:pPr>
            <w:r>
              <w:t>XR5G-V4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7B6BFF5" w14:textId="77777777" w:rsidR="00AF16CB" w:rsidRPr="00DB3790" w:rsidRDefault="00AF16CB" w:rsidP="00363026">
            <w:pPr>
              <w:pStyle w:val="TAC"/>
            </w:pPr>
            <w:r w:rsidRPr="00DB3790">
              <w:t xml:space="preserve">VR </w:t>
            </w:r>
            <w:r>
              <w:t xml:space="preserve">HMD </w:t>
            </w:r>
            <w:r w:rsidRPr="00DB3790">
              <w:t>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8EF1688" w14:textId="77777777" w:rsidR="00AF16CB" w:rsidRPr="00DB3790" w:rsidRDefault="00AF16CB" w:rsidP="0036302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7405B43" w14:textId="77777777" w:rsidR="00AF16CB" w:rsidRPr="00DB3790" w:rsidRDefault="00AF16CB" w:rsidP="0036302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AF9FCD8"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2365CCB4"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36ACDE4" w14:textId="77777777" w:rsidR="00AF16CB" w:rsidRDefault="00AF16CB" w:rsidP="00363026">
            <w:pPr>
              <w:pStyle w:val="TAC"/>
            </w:pPr>
            <w:r w:rsidRPr="00DB3790">
              <w:t>3-7 W</w:t>
            </w:r>
          </w:p>
        </w:tc>
      </w:tr>
      <w:tr w:rsidR="00042290" w:rsidRPr="00DB3790" w14:paraId="08A5ADAC" w14:textId="77777777" w:rsidTr="008D647C">
        <w:tc>
          <w:tcPr>
            <w:tcW w:w="583" w:type="pct"/>
            <w:tcBorders>
              <w:top w:val="single" w:sz="8" w:space="0" w:color="000000"/>
              <w:bottom w:val="single" w:sz="8" w:space="0" w:color="000000"/>
              <w:right w:val="single" w:sz="8" w:space="0" w:color="000000"/>
            </w:tcBorders>
          </w:tcPr>
          <w:p w14:paraId="2BD5B65D" w14:textId="2496E0D9" w:rsidR="00AF16CB" w:rsidRDefault="00AF16CB" w:rsidP="00363026">
            <w:pPr>
              <w:pStyle w:val="TAC"/>
            </w:pPr>
            <w:r>
              <w:t>XR5G-A</w:t>
            </w:r>
            <w:r w:rsidR="008F0F5D">
              <w:t>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0C1EAEC" w14:textId="6495BE15" w:rsidR="00AF16CB" w:rsidRPr="00DB3790" w:rsidRDefault="00AF16CB" w:rsidP="00363026">
            <w:pPr>
              <w:pStyle w:val="TAC"/>
            </w:pPr>
            <w:r>
              <w:t xml:space="preserve">Simple </w:t>
            </w:r>
            <w:r w:rsidRPr="00DB3790">
              <w:t>AR Wearable</w:t>
            </w:r>
            <w:r w:rsidR="005547D5">
              <w:t xml:space="preserve"> Glass</w:t>
            </w:r>
            <w:r w:rsidRPr="00DB3790">
              <w:t xml:space="preserve"> </w:t>
            </w:r>
            <w:r>
              <w:t>wired</w:t>
            </w:r>
            <w:r w:rsidRPr="00DB3790">
              <w:t xml:space="preserve"> </w:t>
            </w:r>
            <w:r>
              <w:t>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A5E311B"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A8EBCB0"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0E98AA6"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A78CC8E"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374C6404" w14:textId="77777777" w:rsidR="00AF16CB" w:rsidRDefault="00AF16CB" w:rsidP="00363026">
            <w:pPr>
              <w:pStyle w:val="TAC"/>
            </w:pPr>
            <w:r>
              <w:t>1-3 W</w:t>
            </w:r>
          </w:p>
        </w:tc>
      </w:tr>
      <w:tr w:rsidR="00042290" w:rsidRPr="00DB3790" w14:paraId="106C63BD" w14:textId="77777777" w:rsidTr="008D647C">
        <w:tc>
          <w:tcPr>
            <w:tcW w:w="583" w:type="pct"/>
            <w:tcBorders>
              <w:top w:val="single" w:sz="8" w:space="0" w:color="000000"/>
              <w:bottom w:val="single" w:sz="8" w:space="0" w:color="000000"/>
              <w:right w:val="single" w:sz="8" w:space="0" w:color="000000"/>
            </w:tcBorders>
          </w:tcPr>
          <w:p w14:paraId="57044625" w14:textId="4B3CB5C1" w:rsidR="00AF16CB" w:rsidRDefault="00AF16CB" w:rsidP="00363026">
            <w:pPr>
              <w:pStyle w:val="TAC"/>
            </w:pPr>
            <w:r>
              <w:t>XR5G-A</w:t>
            </w:r>
            <w:r w:rsidR="008F0F5D">
              <w:t>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5A03EF27" w14:textId="036895A9" w:rsidR="00AF16CB" w:rsidRPr="00DB3790" w:rsidRDefault="00AF16CB" w:rsidP="00363026">
            <w:pPr>
              <w:pStyle w:val="TAC"/>
            </w:pPr>
            <w:r>
              <w:t xml:space="preserve">Simple </w:t>
            </w:r>
            <w:r w:rsidRPr="00DB3790">
              <w:t xml:space="preserve">AR Wearable </w:t>
            </w:r>
            <w:r w:rsidR="005547D5">
              <w:t xml:space="preserve">Glass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3FA92B8"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1EDB77BC"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648D276F"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162EB9C0" w14:textId="77777777" w:rsidR="00AF16CB" w:rsidRPr="00DB3790" w:rsidDel="00C0189D"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998A7DC" w14:textId="77777777" w:rsidR="00AF16CB" w:rsidRDefault="00AF16CB" w:rsidP="00363026">
            <w:pPr>
              <w:pStyle w:val="TAC"/>
            </w:pPr>
            <w:r>
              <w:t>0.5 – 2 W</w:t>
            </w:r>
          </w:p>
        </w:tc>
      </w:tr>
      <w:tr w:rsidR="00042290" w:rsidRPr="00DB3790" w14:paraId="4F2246E5" w14:textId="77777777" w:rsidTr="008D647C">
        <w:tc>
          <w:tcPr>
            <w:tcW w:w="583" w:type="pct"/>
            <w:tcBorders>
              <w:top w:val="single" w:sz="8" w:space="0" w:color="000000"/>
              <w:bottom w:val="single" w:sz="8" w:space="0" w:color="000000"/>
              <w:right w:val="single" w:sz="8" w:space="0" w:color="000000"/>
            </w:tcBorders>
          </w:tcPr>
          <w:p w14:paraId="697A2569" w14:textId="5F7F3F94" w:rsidR="001D60E2" w:rsidRDefault="001D60E2" w:rsidP="001D60E2">
            <w:pPr>
              <w:pStyle w:val="TAC"/>
            </w:pPr>
            <w:r>
              <w:t>XR5G-A3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0DFA197F" w14:textId="0E26F4B3" w:rsidR="001D60E2" w:rsidRDefault="001D60E2" w:rsidP="001D60E2">
            <w:pPr>
              <w:pStyle w:val="TAC"/>
            </w:pPr>
            <w:r>
              <w:t xml:space="preserve">Smart </w:t>
            </w:r>
            <w:r w:rsidRPr="00DB3790">
              <w:t xml:space="preserve">AR </w:t>
            </w:r>
            <w:r>
              <w:t>HMD see-through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4EB0C346" w14:textId="07863333" w:rsidR="001D60E2" w:rsidRPr="00DB3790" w:rsidRDefault="001D60E2" w:rsidP="001D60E2">
            <w:pPr>
              <w:pStyle w:val="TAC"/>
            </w:pPr>
            <w:r>
              <w:t xml:space="preserve">n/a </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6E403FB9" w14:textId="4266D989" w:rsidR="001D60E2" w:rsidRPr="00DB3790" w:rsidRDefault="001D60E2" w:rsidP="001D60E2">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1D9A09B" w14:textId="7EB42479" w:rsidR="001D60E2"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4F332A7" w14:textId="5FE82FA4" w:rsidR="001D60E2" w:rsidRDefault="001D60E2" w:rsidP="001D60E2">
            <w:pPr>
              <w:pStyle w:val="TAC"/>
            </w:pPr>
            <w:r>
              <w:t>Internal</w:t>
            </w:r>
          </w:p>
        </w:tc>
        <w:tc>
          <w:tcPr>
            <w:tcW w:w="583" w:type="pct"/>
            <w:tcBorders>
              <w:top w:val="single" w:sz="8" w:space="0" w:color="000000"/>
              <w:left w:val="single" w:sz="8" w:space="0" w:color="000000"/>
              <w:bottom w:val="single" w:sz="8" w:space="0" w:color="000000"/>
            </w:tcBorders>
          </w:tcPr>
          <w:p w14:paraId="00EAEA11" w14:textId="69787FD1" w:rsidR="001D60E2" w:rsidRDefault="001D60E2" w:rsidP="001D60E2">
            <w:pPr>
              <w:pStyle w:val="TAC"/>
            </w:pPr>
            <w:r w:rsidRPr="00DB3790">
              <w:t>3-7 W</w:t>
            </w:r>
          </w:p>
        </w:tc>
      </w:tr>
      <w:tr w:rsidR="00042290" w:rsidRPr="00DB3790" w14:paraId="0C8D2686" w14:textId="77777777" w:rsidTr="008D647C">
        <w:tc>
          <w:tcPr>
            <w:tcW w:w="583" w:type="pct"/>
            <w:tcBorders>
              <w:top w:val="single" w:sz="8" w:space="0" w:color="000000"/>
              <w:bottom w:val="single" w:sz="8" w:space="0" w:color="000000"/>
              <w:right w:val="single" w:sz="8" w:space="0" w:color="000000"/>
            </w:tcBorders>
          </w:tcPr>
          <w:p w14:paraId="525961B7" w14:textId="0CFC7BE1" w:rsidR="001E1CC6" w:rsidRDefault="001E1CC6" w:rsidP="001E1CC6">
            <w:pPr>
              <w:pStyle w:val="TAC"/>
            </w:pPr>
            <w:r>
              <w:t>XR5G-A4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A067C20" w14:textId="3AB2FC98" w:rsidR="001E1CC6" w:rsidRDefault="001E1CC6" w:rsidP="001E1CC6">
            <w:pPr>
              <w:pStyle w:val="TAC"/>
            </w:pPr>
            <w:r w:rsidRPr="00DB3790">
              <w:t xml:space="preserve">AR </w:t>
            </w:r>
            <w:r>
              <w:t>Wearable Glass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75D4BEE0" w14:textId="7F913705" w:rsidR="001E1CC6" w:rsidRPr="00DB3790" w:rsidRDefault="001E1CC6" w:rsidP="001E1CC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7DAB7CC0" w14:textId="00F8B8ED" w:rsidR="001E1CC6" w:rsidRPr="00DB3790" w:rsidRDefault="001E1CC6" w:rsidP="001E1CC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6DDC8D0" w14:textId="60DB042F" w:rsidR="001E1CC6" w:rsidRDefault="001E1CC6" w:rsidP="001E1CC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756D9F2A" w14:textId="4D3C5FBB" w:rsidR="001E1CC6" w:rsidRDefault="001E1CC6" w:rsidP="001E1CC6">
            <w:pPr>
              <w:pStyle w:val="TAC"/>
            </w:pPr>
            <w:r>
              <w:t>Internal</w:t>
            </w:r>
          </w:p>
        </w:tc>
        <w:tc>
          <w:tcPr>
            <w:tcW w:w="583" w:type="pct"/>
            <w:tcBorders>
              <w:top w:val="single" w:sz="8" w:space="0" w:color="000000"/>
              <w:left w:val="single" w:sz="8" w:space="0" w:color="000000"/>
              <w:bottom w:val="single" w:sz="8" w:space="0" w:color="000000"/>
            </w:tcBorders>
          </w:tcPr>
          <w:p w14:paraId="097FF2AA" w14:textId="20317A61" w:rsidR="001E1CC6" w:rsidRDefault="001E1CC6" w:rsidP="001E1CC6">
            <w:pPr>
              <w:pStyle w:val="TAC"/>
            </w:pPr>
            <w:r>
              <w:t xml:space="preserve">2 - 4 </w:t>
            </w:r>
            <w:r w:rsidRPr="00DB3790">
              <w:t xml:space="preserve">W </w:t>
            </w:r>
          </w:p>
        </w:tc>
      </w:tr>
      <w:tr w:rsidR="00042290" w:rsidRPr="00DB3790" w14:paraId="00D4DF34" w14:textId="77777777" w:rsidTr="008D647C">
        <w:tc>
          <w:tcPr>
            <w:tcW w:w="583" w:type="pct"/>
            <w:tcBorders>
              <w:top w:val="single" w:sz="8" w:space="0" w:color="000000"/>
              <w:bottom w:val="single" w:sz="12" w:space="0" w:color="000000"/>
              <w:right w:val="single" w:sz="8" w:space="0" w:color="000000"/>
            </w:tcBorders>
          </w:tcPr>
          <w:p w14:paraId="2E07411B" w14:textId="0BD1E51B" w:rsidR="001D60E2" w:rsidRDefault="001D60E2" w:rsidP="001D60E2">
            <w:pPr>
              <w:pStyle w:val="TAC"/>
            </w:pPr>
            <w:r>
              <w:t>XR5G-A5</w:t>
            </w:r>
          </w:p>
        </w:tc>
        <w:tc>
          <w:tcPr>
            <w:tcW w:w="1027" w:type="pct"/>
            <w:tcBorders>
              <w:top w:val="single" w:sz="8" w:space="0" w:color="000000"/>
              <w:left w:val="single" w:sz="8" w:space="0" w:color="000000"/>
              <w:bottom w:val="single" w:sz="12" w:space="0" w:color="000000"/>
              <w:right w:val="single" w:sz="8" w:space="0" w:color="000000"/>
            </w:tcBorders>
            <w:shd w:val="clear" w:color="auto" w:fill="auto"/>
          </w:tcPr>
          <w:p w14:paraId="67596FC3" w14:textId="3DADBE12" w:rsidR="001D60E2" w:rsidRPr="00DB3790" w:rsidRDefault="001D60E2" w:rsidP="001D60E2">
            <w:pPr>
              <w:pStyle w:val="TAC"/>
            </w:pPr>
            <w:r>
              <w:t xml:space="preserve">Smart </w:t>
            </w:r>
            <w:r w:rsidRPr="00DB3790">
              <w:t>AR Wearable</w:t>
            </w:r>
            <w:r>
              <w:t xml:space="preserve"> Glass</w:t>
            </w:r>
            <w:r w:rsidRPr="00DB3790">
              <w:t xml:space="preserve"> </w:t>
            </w:r>
            <w:r>
              <w:t>w</w:t>
            </w:r>
            <w:r w:rsidRPr="00DB3790">
              <w:t>ireless</w:t>
            </w:r>
            <w:r>
              <w:t xml:space="preserve"> tethering</w:t>
            </w:r>
          </w:p>
        </w:tc>
        <w:tc>
          <w:tcPr>
            <w:tcW w:w="765" w:type="pct"/>
            <w:tcBorders>
              <w:top w:val="single" w:sz="8" w:space="0" w:color="000000"/>
              <w:left w:val="single" w:sz="8" w:space="0" w:color="000000"/>
              <w:bottom w:val="single" w:sz="12" w:space="0" w:color="000000"/>
              <w:right w:val="single" w:sz="8" w:space="0" w:color="000000"/>
            </w:tcBorders>
            <w:shd w:val="clear" w:color="auto" w:fill="auto"/>
          </w:tcPr>
          <w:p w14:paraId="6D218C90" w14:textId="4D618D5B" w:rsidR="001D60E2" w:rsidRPr="00DB3790" w:rsidRDefault="001D60E2" w:rsidP="001D60E2">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12" w:space="0" w:color="000000"/>
              <w:right w:val="single" w:sz="8" w:space="0" w:color="000000"/>
            </w:tcBorders>
            <w:shd w:val="clear" w:color="auto" w:fill="auto"/>
          </w:tcPr>
          <w:p w14:paraId="3B1A72C3" w14:textId="3278CD93" w:rsidR="001D60E2" w:rsidRPr="00DB3790" w:rsidRDefault="001D60E2" w:rsidP="001D60E2">
            <w:pPr>
              <w:pStyle w:val="TAC"/>
            </w:pPr>
            <w:r w:rsidRPr="00DB3790">
              <w:t>External</w:t>
            </w:r>
          </w:p>
        </w:tc>
        <w:tc>
          <w:tcPr>
            <w:tcW w:w="755" w:type="pct"/>
            <w:tcBorders>
              <w:top w:val="single" w:sz="8" w:space="0" w:color="000000"/>
              <w:left w:val="single" w:sz="8" w:space="0" w:color="000000"/>
              <w:bottom w:val="single" w:sz="12" w:space="0" w:color="000000"/>
              <w:right w:val="single" w:sz="8" w:space="0" w:color="000000"/>
            </w:tcBorders>
            <w:shd w:val="clear" w:color="auto" w:fill="auto"/>
          </w:tcPr>
          <w:p w14:paraId="00B185D3" w14:textId="6769792A" w:rsidR="001D60E2" w:rsidRPr="00DB3790"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12" w:space="0" w:color="000000"/>
              <w:right w:val="single" w:sz="8" w:space="0" w:color="000000"/>
            </w:tcBorders>
          </w:tcPr>
          <w:p w14:paraId="3567A11B" w14:textId="545A3213" w:rsidR="001D60E2" w:rsidRDefault="001D60E2" w:rsidP="001D60E2">
            <w:pPr>
              <w:pStyle w:val="TAC"/>
            </w:pPr>
            <w:r>
              <w:t>Internal</w:t>
            </w:r>
          </w:p>
        </w:tc>
        <w:tc>
          <w:tcPr>
            <w:tcW w:w="583" w:type="pct"/>
            <w:tcBorders>
              <w:top w:val="single" w:sz="8" w:space="0" w:color="000000"/>
              <w:left w:val="single" w:sz="8" w:space="0" w:color="000000"/>
              <w:bottom w:val="single" w:sz="12" w:space="0" w:color="000000"/>
            </w:tcBorders>
          </w:tcPr>
          <w:p w14:paraId="639C5E27" w14:textId="233FD95F" w:rsidR="001D60E2" w:rsidRDefault="001D60E2" w:rsidP="001D60E2">
            <w:pPr>
              <w:pStyle w:val="TAC"/>
            </w:pPr>
            <w:r>
              <w:t>0.5 – 2 W</w:t>
            </w:r>
          </w:p>
        </w:tc>
      </w:tr>
    </w:tbl>
    <w:p w14:paraId="018389FD" w14:textId="77777777" w:rsidR="00AF16CB" w:rsidRDefault="00AF16CB" w:rsidP="00AF16CB">
      <w:pPr>
        <w:pStyle w:val="FP"/>
      </w:pPr>
    </w:p>
    <w:p w14:paraId="015B229C" w14:textId="77777777" w:rsidR="00AF16CB" w:rsidRDefault="00AF16CB" w:rsidP="00AF16CB">
      <w:pPr>
        <w:pStyle w:val="Heading3"/>
      </w:pPr>
      <w:bookmarkStart w:id="123" w:name="_Toc23169751"/>
      <w:bookmarkStart w:id="124" w:name="_Toc33041988"/>
      <w:r w:rsidRPr="00DB3790">
        <w:t>4.</w:t>
      </w:r>
      <w:r>
        <w:t>8</w:t>
      </w:r>
      <w:r w:rsidRPr="00DB3790">
        <w:t>.2</w:t>
      </w:r>
      <w:r w:rsidRPr="00DB3790">
        <w:tab/>
        <w:t xml:space="preserve">Power </w:t>
      </w:r>
      <w:r>
        <w:t>Consumption</w:t>
      </w:r>
      <w:bookmarkEnd w:id="123"/>
      <w:bookmarkEnd w:id="124"/>
    </w:p>
    <w:p w14:paraId="204B5EE7" w14:textId="77777777" w:rsidR="00AF16CB" w:rsidRPr="00176ECF" w:rsidRDefault="00AF16CB" w:rsidP="00AF16CB">
      <w:r>
        <w:t>This clause addresses the available power in different XR Device types as well as the power consumption of typical XR processing functions as identified in the context of XR services.</w:t>
      </w:r>
    </w:p>
    <w:p w14:paraId="068483CD" w14:textId="77777777" w:rsidR="00AF16CB" w:rsidRPr="00DB3790" w:rsidRDefault="00AF16CB" w:rsidP="00AF16CB">
      <w:r w:rsidRPr="00DB3790">
        <w:t>When designing media processing, XR functionality and 5G connectivity, it is important to understand the power consumption of different components that are possibly integrated in XR devices. The following should be considered:</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r>
        <w:t xml:space="preserve">e.g., </w:t>
      </w:r>
      <w:r w:rsidRPr="00DB3790">
        <w:t>below 1 Watt</w:t>
      </w:r>
    </w:p>
    <w:p w14:paraId="1957D05A" w14:textId="77777777" w:rsidR="00AF16CB" w:rsidRPr="00DB3790" w:rsidRDefault="00AF16CB" w:rsidP="00AF16CB">
      <w:pPr>
        <w:pStyle w:val="B2"/>
      </w:pPr>
      <w:r w:rsidRPr="00DB3790">
        <w:t>-</w:t>
      </w:r>
      <w:r w:rsidRPr="00DB3790">
        <w:tab/>
        <w:t>6DoF tracking involving for example, capturing cameras,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t>-</w:t>
      </w:r>
      <w:r w:rsidRPr="00DB3790">
        <w:tab/>
        <w:t xml:space="preserve">Display power consumption is critical and depends on the device. </w:t>
      </w:r>
    </w:p>
    <w:p w14:paraId="6E7918CF" w14:textId="3EE78046" w:rsidR="00AF16CB" w:rsidRPr="00DB3790" w:rsidRDefault="00AF16CB" w:rsidP="00AF16CB">
      <w:pPr>
        <w:pStyle w:val="B2"/>
      </w:pPr>
      <w:r w:rsidRPr="00DB3790">
        <w:t>-</w:t>
      </w:r>
      <w:r w:rsidRPr="00DB3790">
        <w:tab/>
        <w:t xml:space="preserve">Display power consumption can be in the range of </w:t>
      </w:r>
      <w:r w:rsidR="009B10DF">
        <w:t xml:space="preserve">0.3W </w:t>
      </w:r>
      <w:r w:rsidRPr="00DB3790">
        <w:t>up</w:t>
      </w:r>
      <w:r>
        <w:t xml:space="preserve"> to</w:t>
      </w:r>
      <w:r w:rsidRPr="00DB3790">
        <w:t xml:space="preserve"> 1W</w:t>
      </w:r>
    </w:p>
    <w:p w14:paraId="36B9A62D" w14:textId="77777777" w:rsidR="00AF16CB" w:rsidRPr="00DB3790" w:rsidRDefault="00AF16CB" w:rsidP="00AF16CB">
      <w:pPr>
        <w:pStyle w:val="B10"/>
      </w:pPr>
      <w:r w:rsidRPr="00DB3790">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53A8D2DB" w:rsidR="00AF16CB" w:rsidRPr="00DB3790" w:rsidRDefault="00AF16CB" w:rsidP="00AF16CB">
      <w:pPr>
        <w:pStyle w:val="B2"/>
      </w:pPr>
      <w:r w:rsidRPr="00DB3790">
        <w:t>-</w:t>
      </w:r>
      <w:r w:rsidRPr="00DB3790">
        <w:tab/>
        <w:t xml:space="preserve">The power consumption can be from several mWatt to several Watt depending on </w:t>
      </w:r>
      <w:r w:rsidR="00431B7F">
        <w:t xml:space="preserve">the </w:t>
      </w:r>
      <w:r w:rsidRPr="00DB3790">
        <w:t>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77777777" w:rsidR="00AF16CB" w:rsidRPr="00DB3790" w:rsidRDefault="00AF16CB" w:rsidP="00AF16CB">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2D0A31CD" w14:textId="5B6181FB" w:rsidR="00AF16CB" w:rsidRPr="00DB3790" w:rsidRDefault="00AF16CB" w:rsidP="00AF16CB">
      <w:pPr>
        <w:pStyle w:val="B2"/>
      </w:pPr>
      <w:r w:rsidRPr="00DB3790">
        <w:lastRenderedPageBreak/>
        <w:t>-</w:t>
      </w:r>
      <w:r w:rsidRPr="00DB3790">
        <w:tab/>
        <w:t xml:space="preserve">The power consumption can be from several mWatt to several Watt depending on </w:t>
      </w:r>
      <w:r w:rsidR="00431B7F">
        <w:t xml:space="preserve">the </w:t>
      </w:r>
      <w:r w:rsidRPr="00DB3790">
        <w:t>use case</w:t>
      </w:r>
      <w:r>
        <w:t>.</w:t>
      </w:r>
    </w:p>
    <w:p w14:paraId="7B254289" w14:textId="164CD6D5" w:rsidR="00AF16CB" w:rsidRDefault="00AF16CB" w:rsidP="00AF16CB">
      <w:r w:rsidRPr="00603029">
        <w:t>It is expected that each of the components will undergo improvement</w:t>
      </w:r>
      <w:r w:rsidR="00431B7F">
        <w:t>s</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5F768365" w14:textId="099578A0" w:rsidR="00AF16CB" w:rsidRDefault="00AF16CB" w:rsidP="00AF16CB">
      <w:pPr>
        <w:pStyle w:val="Heading2"/>
      </w:pPr>
      <w:bookmarkStart w:id="125" w:name="_Toc23169752"/>
      <w:bookmarkStart w:id="126" w:name="_Toc33041989"/>
      <w:r w:rsidRPr="00DB3790">
        <w:t>4.</w:t>
      </w:r>
      <w:r>
        <w:t>9</w:t>
      </w:r>
      <w:r w:rsidRPr="00DB3790">
        <w:tab/>
      </w:r>
      <w:r>
        <w:t>Ongoing Standardi</w:t>
      </w:r>
      <w:r w:rsidR="00431B7F">
        <w:t>s</w:t>
      </w:r>
      <w:r>
        <w:t>ation Work</w:t>
      </w:r>
      <w:bookmarkEnd w:id="125"/>
      <w:bookmarkEnd w:id="126"/>
    </w:p>
    <w:p w14:paraId="609B9CD2" w14:textId="77777777" w:rsidR="00AF16CB" w:rsidRDefault="00AF16CB" w:rsidP="00AF16CB">
      <w:pPr>
        <w:pStyle w:val="Heading3"/>
      </w:pPr>
      <w:bookmarkStart w:id="127" w:name="_Toc23169753"/>
      <w:bookmarkStart w:id="128" w:name="_Toc33041990"/>
      <w:r>
        <w:t>4.9.1</w:t>
      </w:r>
      <w:r>
        <w:tab/>
      </w:r>
      <w:r w:rsidRPr="00DB3790">
        <w:t>Related Work in 3GPP</w:t>
      </w:r>
      <w:bookmarkEnd w:id="127"/>
      <w:bookmarkEnd w:id="128"/>
    </w:p>
    <w:p w14:paraId="4CDC0A0B" w14:textId="77777777" w:rsidR="00AF16CB" w:rsidRDefault="00AF16CB" w:rsidP="00AF16CB">
      <w:pPr>
        <w:pStyle w:val="Heading4"/>
      </w:pPr>
      <w:bookmarkStart w:id="129" w:name="_Toc23169754"/>
      <w:bookmarkStart w:id="130" w:name="_Toc33041991"/>
      <w:r>
        <w:t>4.9.2.1</w:t>
      </w:r>
      <w:r>
        <w:tab/>
        <w:t>Introduction</w:t>
      </w:r>
      <w:bookmarkEnd w:id="129"/>
      <w:bookmarkEnd w:id="130"/>
    </w:p>
    <w:p w14:paraId="307A1519" w14:textId="77777777" w:rsidR="00AF16CB" w:rsidRDefault="00AF16CB" w:rsidP="00AF16CB">
      <w:r>
        <w:t>This clause summarizes relevant 3GPP activities efforts in the context of XR.</w:t>
      </w:r>
    </w:p>
    <w:p w14:paraId="56883666" w14:textId="38B2130C" w:rsidR="00AF16CB" w:rsidRDefault="00431B7F" w:rsidP="00AF16CB">
      <w:pPr>
        <w:pStyle w:val="B10"/>
        <w:numPr>
          <w:ilvl w:val="0"/>
          <w:numId w:val="103"/>
        </w:numPr>
        <w:overflowPunct/>
        <w:autoSpaceDE/>
        <w:autoSpaceDN/>
        <w:adjustRightInd/>
        <w:textAlignment w:val="auto"/>
      </w:pPr>
      <w:r>
        <w:t xml:space="preserve">3GPP </w:t>
      </w:r>
      <w:r w:rsidR="00AF16CB">
        <w:t>T</w:t>
      </w:r>
      <w:r w:rsidR="0071235D">
        <w:t>R</w:t>
      </w:r>
      <w:r w:rsidR="00AF16CB">
        <w:t xml:space="preserve"> 26</w:t>
      </w:r>
      <w:r w:rsidR="0071235D">
        <w:t>.</w:t>
      </w:r>
      <w:r w:rsidR="00AF16CB">
        <w:t>918</w:t>
      </w:r>
      <w:r w:rsidR="00ED7135">
        <w:t xml:space="preserve"> [2]</w:t>
      </w:r>
      <w:r w:rsidR="00AF16CB">
        <w:t xml:space="preserve"> provides an introduction to Virtual Reality and </w:t>
      </w:r>
      <w:r>
        <w:t xml:space="preserve">3GPP </w:t>
      </w:r>
      <w:r w:rsidR="00ED7135">
        <w:t xml:space="preserve">TS </w:t>
      </w:r>
      <w:r w:rsidR="00AF16CB">
        <w:t>26.11</w:t>
      </w:r>
      <w:r w:rsidR="00ED7135">
        <w:t>8 [3]</w:t>
      </w:r>
      <w:r w:rsidR="00AF16CB">
        <w:t xml:space="preserve"> defines Virtual Reality Media Profiles for omnidirectional 3DoF media.</w:t>
      </w:r>
    </w:p>
    <w:p w14:paraId="429BCA7C" w14:textId="32915C27" w:rsidR="00AF16CB" w:rsidRPr="00753089" w:rsidRDefault="00431B7F" w:rsidP="00AF16CB">
      <w:pPr>
        <w:pStyle w:val="B10"/>
        <w:numPr>
          <w:ilvl w:val="0"/>
          <w:numId w:val="103"/>
        </w:numPr>
        <w:overflowPunct/>
        <w:autoSpaceDE/>
        <w:autoSpaceDN/>
        <w:adjustRightInd/>
        <w:textAlignment w:val="auto"/>
      </w:pPr>
      <w:r>
        <w:t xml:space="preserve">3GPP </w:t>
      </w:r>
      <w:r w:rsidR="00AF16CB">
        <w:t>T</w:t>
      </w:r>
      <w:r w:rsidR="00AF16CB" w:rsidRPr="00421419">
        <w:t>R</w:t>
      </w:r>
      <w:r w:rsidR="00AF16CB">
        <w:t xml:space="preserve"> 22.842</w:t>
      </w:r>
      <w:r w:rsidR="00C25617">
        <w:t xml:space="preserve"> [6]</w:t>
      </w:r>
      <w:r w:rsidR="00AF16CB" w:rsidRPr="00421419">
        <w:t xml:space="preserve"> on </w:t>
      </w:r>
      <w:bookmarkStart w:id="131" w:name="_Hlk31723502"/>
      <w:r w:rsidR="00AF16CB" w:rsidRPr="00421419">
        <w:t xml:space="preserve">Network Controlled Interactive Service </w:t>
      </w:r>
      <w:bookmarkEnd w:id="131"/>
      <w:r w:rsidR="00AF16CB" w:rsidRPr="00421419">
        <w:t xml:space="preserve">(NCIS) </w:t>
      </w:r>
      <w:r w:rsidR="00AF16CB">
        <w:t xml:space="preserve"> </w:t>
      </w:r>
      <w:r w:rsidR="00AF16CB" w:rsidRPr="00421419">
        <w:t xml:space="preserve">analyses several use cases of NCIS as follows: </w:t>
      </w:r>
      <w:r w:rsidR="00AF16CB" w:rsidRPr="00753089">
        <w:t>NCIS Service Supporting</w:t>
      </w:r>
    </w:p>
    <w:p w14:paraId="6DB3D24F" w14:textId="77777777" w:rsidR="00AF16CB" w:rsidRPr="00753089" w:rsidRDefault="00AF16CB" w:rsidP="007419A3">
      <w:pPr>
        <w:pStyle w:val="B10"/>
        <w:numPr>
          <w:ilvl w:val="1"/>
          <w:numId w:val="103"/>
        </w:numPr>
        <w:overflowPunct/>
        <w:autoSpaceDE/>
        <w:autoSpaceDN/>
        <w:adjustRightInd/>
        <w:textAlignment w:val="auto"/>
      </w:pPr>
      <w:r w:rsidRPr="00753089">
        <w:t>New Requirements for VR Based NCIS Service</w:t>
      </w:r>
    </w:p>
    <w:p w14:paraId="269803AE" w14:textId="77777777" w:rsidR="00AF16CB" w:rsidRPr="00753089" w:rsidRDefault="00AF16CB" w:rsidP="007419A3">
      <w:pPr>
        <w:pStyle w:val="B10"/>
        <w:numPr>
          <w:ilvl w:val="1"/>
          <w:numId w:val="103"/>
        </w:numPr>
        <w:overflowPunct/>
        <w:autoSpaceDE/>
        <w:autoSpaceDN/>
        <w:adjustRightInd/>
        <w:textAlignment w:val="auto"/>
      </w:pPr>
      <w:r w:rsidRPr="00753089">
        <w:t>Cloud Rendering for Games</w:t>
      </w:r>
    </w:p>
    <w:p w14:paraId="30D2021A" w14:textId="77777777" w:rsidR="00AF16CB" w:rsidRPr="00753089" w:rsidRDefault="00AF16CB" w:rsidP="007419A3">
      <w:pPr>
        <w:pStyle w:val="B10"/>
        <w:numPr>
          <w:ilvl w:val="1"/>
          <w:numId w:val="103"/>
        </w:numPr>
        <w:overflowPunct/>
        <w:autoSpaceDE/>
        <w:autoSpaceDN/>
        <w:adjustRightInd/>
        <w:textAlignment w:val="auto"/>
      </w:pPr>
      <w:r w:rsidRPr="00753089">
        <w:t>High Speed Scenario</w:t>
      </w:r>
    </w:p>
    <w:p w14:paraId="03A77BC3" w14:textId="77777777" w:rsidR="00AF16CB" w:rsidRPr="00753089" w:rsidRDefault="00AF16CB" w:rsidP="007419A3">
      <w:pPr>
        <w:pStyle w:val="B10"/>
        <w:numPr>
          <w:ilvl w:val="1"/>
          <w:numId w:val="103"/>
        </w:numPr>
        <w:overflowPunct/>
        <w:autoSpaceDE/>
        <w:autoSpaceDN/>
        <w:adjustRightInd/>
        <w:textAlignment w:val="auto"/>
      </w:pPr>
      <w:r w:rsidRPr="00753089">
        <w:t>IoE Based Social Networking</w:t>
      </w:r>
    </w:p>
    <w:p w14:paraId="4B4392EC" w14:textId="77777777" w:rsidR="00AF16CB" w:rsidRDefault="00AF16CB" w:rsidP="00AF16CB">
      <w:pPr>
        <w:pStyle w:val="B10"/>
        <w:numPr>
          <w:ilvl w:val="1"/>
          <w:numId w:val="103"/>
        </w:numPr>
        <w:overflowPunct/>
        <w:autoSpaceDE/>
        <w:autoSpaceDN/>
        <w:adjustRightInd/>
        <w:textAlignment w:val="auto"/>
      </w:pPr>
      <w:r w:rsidRPr="00753089">
        <w:t>Communication within NCIS group</w:t>
      </w:r>
    </w:p>
    <w:p w14:paraId="7A685294" w14:textId="21DC382B" w:rsidR="00AF16CB" w:rsidRPr="00753089" w:rsidRDefault="00AF16CB" w:rsidP="007419A3">
      <w:pPr>
        <w:pStyle w:val="B10"/>
        <w:overflowPunct/>
        <w:autoSpaceDE/>
        <w:autoSpaceDN/>
        <w:adjustRightInd/>
        <w:ind w:left="644" w:firstLine="0"/>
        <w:textAlignment w:val="auto"/>
      </w:pPr>
      <w:r>
        <w:t xml:space="preserve">Based on the TR, several requirements are identified for new requirements in </w:t>
      </w:r>
      <w:r w:rsidR="00431B7F">
        <w:t xml:space="preserve">3GPP </w:t>
      </w:r>
      <w:r w:rsidRPr="00753089">
        <w:t>TS 22.261</w:t>
      </w:r>
      <w:r w:rsidR="00B45BCB">
        <w:t xml:space="preserve"> [41]</w:t>
      </w:r>
      <w:r w:rsidRPr="00753089">
        <w:t>.</w:t>
      </w:r>
      <w:r>
        <w:t xml:space="preserve"> Also, KPIs for such service</w:t>
      </w:r>
      <w:r w:rsidR="00431B7F">
        <w:t>s</w:t>
      </w:r>
      <w:r>
        <w:t xml:space="preserve"> mentioned above are documented in clause 6.2 of </w:t>
      </w:r>
      <w:r w:rsidR="00431B7F">
        <w:t xml:space="preserve">3GPP </w:t>
      </w:r>
      <w:r>
        <w:t>TR</w:t>
      </w:r>
      <w:r w:rsidR="00431B7F">
        <w:t xml:space="preserve"> </w:t>
      </w:r>
      <w:r>
        <w:t>22.842</w:t>
      </w:r>
      <w:r w:rsidR="00B45BCB">
        <w:t xml:space="preserve"> [6]</w:t>
      </w:r>
      <w:r>
        <w:t>, requiring additional input including some information from this TR</w:t>
      </w:r>
      <w:r w:rsidR="00B45BCB">
        <w:t>.</w:t>
      </w:r>
    </w:p>
    <w:p w14:paraId="0F34F8B8" w14:textId="66CDB5C8" w:rsidR="00AF16CB" w:rsidRDefault="00AF16CB" w:rsidP="007419A3">
      <w:pPr>
        <w:pStyle w:val="B10"/>
        <w:numPr>
          <w:ilvl w:val="0"/>
          <w:numId w:val="103"/>
        </w:numPr>
        <w:overflowPunct/>
        <w:autoSpaceDE/>
        <w:autoSpaceDN/>
        <w:adjustRightInd/>
        <w:textAlignment w:val="auto"/>
      </w:pPr>
      <w:r w:rsidRPr="00B94D7F">
        <w:t xml:space="preserve">In context of Release-17, 3GPP work is ongoing in order to identify the integration of edge processing in 5G systems. </w:t>
      </w:r>
      <w:r w:rsidR="00431B7F">
        <w:t xml:space="preserve">3GPP </w:t>
      </w:r>
      <w:r w:rsidRPr="00B94D7F">
        <w:t>TR 23.748 [</w:t>
      </w:r>
      <w:r w:rsidR="00680E67">
        <w:t>28</w:t>
      </w:r>
      <w:r w:rsidRPr="00B94D7F">
        <w:t>] defines modifications to 5GS system architecture to enhance Edge Computing. This work is currently in study phase, defining Key Issues and scope for Rel</w:t>
      </w:r>
      <w:r w:rsidR="00431B7F">
        <w:t>ease</w:t>
      </w:r>
      <w:r w:rsidRPr="00B94D7F">
        <w:t xml:space="preserve">-17. In addition, in </w:t>
      </w:r>
      <w:r w:rsidR="00431B7F">
        <w:t xml:space="preserve">3GPP </w:t>
      </w:r>
      <w:r w:rsidRPr="00B94D7F">
        <w:t>TR 23.758 [</w:t>
      </w:r>
      <w:r w:rsidR="00680E67">
        <w:t>27</w:t>
      </w:r>
      <w:r w:rsidRPr="00B94D7F">
        <w:t xml:space="preserve">] a new set of application layer interfaces for Edge Computing </w:t>
      </w:r>
      <w:r w:rsidR="00431B7F">
        <w:t>is</w:t>
      </w:r>
      <w:r w:rsidR="00431B7F" w:rsidRPr="00B94D7F">
        <w:t xml:space="preserve"> </w:t>
      </w:r>
      <w:r w:rsidRPr="00B94D7F">
        <w:t>identified that may potentially be useful for integration edge computing.</w:t>
      </w:r>
    </w:p>
    <w:p w14:paraId="0A485960" w14:textId="50BFF4F2" w:rsidR="00AF16CB" w:rsidRPr="00DB3790" w:rsidRDefault="00AF16CB" w:rsidP="00AF16CB">
      <w:pPr>
        <w:pStyle w:val="Heading3"/>
      </w:pPr>
      <w:bookmarkStart w:id="132" w:name="_Toc23169755"/>
      <w:bookmarkStart w:id="133" w:name="_Toc33041992"/>
      <w:r w:rsidRPr="00DB3790">
        <w:t>4.</w:t>
      </w:r>
      <w:r>
        <w:t>9.2</w:t>
      </w:r>
      <w:r w:rsidRPr="00DB3790">
        <w:tab/>
        <w:t>Related Work External of 3GPP</w:t>
      </w:r>
      <w:bookmarkEnd w:id="132"/>
      <w:bookmarkEnd w:id="133"/>
    </w:p>
    <w:p w14:paraId="14995F5D" w14:textId="77777777" w:rsidR="00AF16CB" w:rsidRDefault="00AF16CB" w:rsidP="00AF16CB">
      <w:pPr>
        <w:pStyle w:val="Heading4"/>
      </w:pPr>
      <w:bookmarkStart w:id="134" w:name="_Toc23169756"/>
      <w:bookmarkStart w:id="135" w:name="_Toc33041993"/>
      <w:r>
        <w:t>4.9.2.1</w:t>
      </w:r>
      <w:r>
        <w:tab/>
        <w:t>Introduction</w:t>
      </w:r>
      <w:bookmarkEnd w:id="134"/>
      <w:bookmarkEnd w:id="135"/>
    </w:p>
    <w:p w14:paraId="5AEC420F" w14:textId="315C193E" w:rsidR="00AF16CB" w:rsidRPr="00823861" w:rsidRDefault="00AF16CB" w:rsidP="00AF16CB">
      <w:r>
        <w:t>This clause summarizes relevant external standardi</w:t>
      </w:r>
      <w:r w:rsidR="00431B7F">
        <w:t>s</w:t>
      </w:r>
      <w:r>
        <w:t>ation efforts in the context of XR that may provide certain functionalities being of benefit for 5G-based XR applications.</w:t>
      </w:r>
    </w:p>
    <w:p w14:paraId="34AF1A08" w14:textId="77777777" w:rsidR="00AF16CB" w:rsidRDefault="00AF16CB" w:rsidP="00AF16CB">
      <w:pPr>
        <w:pStyle w:val="Heading4"/>
      </w:pPr>
      <w:bookmarkStart w:id="136" w:name="_Toc23169757"/>
      <w:bookmarkStart w:id="137" w:name="_Toc33041994"/>
      <w:r>
        <w:t>4.9.2.2</w:t>
      </w:r>
      <w:r>
        <w:tab/>
      </w:r>
      <w:r w:rsidRPr="00176A65">
        <w:t>MPEG</w:t>
      </w:r>
      <w:bookmarkEnd w:id="136"/>
      <w:bookmarkEnd w:id="137"/>
    </w:p>
    <w:p w14:paraId="3C8683EA" w14:textId="77777777" w:rsidR="00AF16CB" w:rsidRPr="00B331B9" w:rsidRDefault="00AF16CB" w:rsidP="00AF16CB">
      <w:pPr>
        <w:pStyle w:val="Heading5"/>
      </w:pPr>
      <w:bookmarkStart w:id="138" w:name="_Toc536800126"/>
      <w:bookmarkStart w:id="139" w:name="_Toc5968347"/>
      <w:bookmarkStart w:id="140" w:name="_Toc16861855"/>
      <w:bookmarkStart w:id="141" w:name="_Toc13217763"/>
      <w:bookmarkStart w:id="142" w:name="_Toc23169758"/>
      <w:bookmarkStart w:id="143" w:name="_Toc33041995"/>
      <w:r>
        <w:t>4.9.2.2.1</w:t>
      </w:r>
      <w:r>
        <w:tab/>
      </w:r>
      <w:r w:rsidRPr="00B331B9">
        <w:t>Introduction</w:t>
      </w:r>
      <w:bookmarkEnd w:id="138"/>
      <w:bookmarkEnd w:id="139"/>
      <w:bookmarkEnd w:id="140"/>
      <w:bookmarkEnd w:id="141"/>
      <w:bookmarkEnd w:id="142"/>
      <w:bookmarkEnd w:id="143"/>
    </w:p>
    <w:p w14:paraId="0F7F8E23" w14:textId="67BE4B9F" w:rsidR="00AF16CB" w:rsidRDefault="00AF16CB" w:rsidP="00AF16CB">
      <w:r>
        <w:t>In October 2016, MPEG initiated a new project on “</w:t>
      </w:r>
      <w:r w:rsidRPr="005B39E5">
        <w:t>Coded Representation of Immersive Media</w:t>
      </w:r>
      <w:r>
        <w:t xml:space="preserve">”, referred to as MPEG-I. The proposal was justified by the emergence of new devices and services that allow users to be immersed in media and </w:t>
      </w:r>
      <w:r w:rsidR="005B2EEF">
        <w:t xml:space="preserve">to </w:t>
      </w:r>
      <w:r>
        <w:t xml:space="preserve">navigate </w:t>
      </w:r>
      <w:r w:rsidR="005B2EEF">
        <w:t xml:space="preserve">in </w:t>
      </w:r>
      <w:r>
        <w:t>multimedia scenes. It was observed that a fragmented market exists for such devices and services, notably for content that is delivered “over the top”. The project is motivated by the lack of common standards that do not enable interoperable services and devices providing immersive</w:t>
      </w:r>
      <w:r w:rsidR="005B2EEF">
        <w:t xml:space="preserve"> and</w:t>
      </w:r>
      <w:r>
        <w:t xml:space="preser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2B7C9E4C" w14:textId="77777777" w:rsidR="00AF16CB" w:rsidRDefault="00AF16CB" w:rsidP="00AF16CB">
      <w:r>
        <w:lastRenderedPageBreak/>
        <w:t>After the launch of the project, several phases, activities, and projects have been launched that enable services considered in MPEG-I.</w:t>
      </w:r>
    </w:p>
    <w:p w14:paraId="66D18B52" w14:textId="77777777" w:rsidR="00AF16CB" w:rsidRDefault="00AF16CB" w:rsidP="00AF16CB">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FDAAE18" w14:textId="77777777" w:rsidR="00AF16CB" w:rsidRDefault="00AF16CB" w:rsidP="00AF16CB">
      <w:r>
        <w:t xml:space="preserve">Core technologies as well as additional enablers are implemented in </w:t>
      </w:r>
      <w:r w:rsidRPr="00FA5018">
        <w:rPr>
          <w:i/>
        </w:rPr>
        <w:t>parts</w:t>
      </w:r>
      <w:r>
        <w:t xml:space="preserve"> of the MPEG-I standard. Currently the following 14 parts are under development:</w:t>
      </w:r>
    </w:p>
    <w:p w14:paraId="5355985F" w14:textId="77777777" w:rsidR="00AF16CB" w:rsidRPr="00502255" w:rsidRDefault="00AF16CB" w:rsidP="00AF16CB">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15C3638F"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03CF1FC6"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3C029299" w14:textId="77777777" w:rsidR="00AF16CB" w:rsidRPr="00310E38" w:rsidRDefault="00AF16CB" w:rsidP="00AF16CB">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49BEBCBE" w14:textId="77777777" w:rsidR="00AF16CB" w:rsidRDefault="00AF16CB" w:rsidP="00AF16CB">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55B919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14ED8CD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78413ABE" w14:textId="77777777" w:rsidR="00AF16CB" w:rsidRDefault="00AF16CB" w:rsidP="00AF16CB">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79778A06" w14:textId="77777777" w:rsidR="00AF16CB" w:rsidRDefault="00AF16CB" w:rsidP="00AF16CB">
      <w:pPr>
        <w:numPr>
          <w:ilvl w:val="0"/>
          <w:numId w:val="2"/>
        </w:numPr>
        <w:overflowPunct/>
        <w:autoSpaceDE/>
        <w:autoSpaceDN/>
        <w:adjustRightInd/>
        <w:spacing w:after="0"/>
        <w:jc w:val="both"/>
        <w:textAlignment w:val="auto"/>
      </w:pPr>
      <w:r>
        <w:t>Part 9 – Geometry Point Cloud Coding (G-PCC)</w:t>
      </w:r>
    </w:p>
    <w:p w14:paraId="79F703E2" w14:textId="77777777" w:rsidR="00AF16CB" w:rsidRDefault="00AF16CB" w:rsidP="00AF16CB">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145CF11C" w14:textId="77777777" w:rsidR="00AF16CB" w:rsidRDefault="00AF16CB" w:rsidP="00AF16CB">
      <w:pPr>
        <w:numPr>
          <w:ilvl w:val="0"/>
          <w:numId w:val="2"/>
        </w:numPr>
        <w:overflowPunct/>
        <w:autoSpaceDE/>
        <w:autoSpaceDN/>
        <w:adjustRightInd/>
        <w:spacing w:after="0"/>
        <w:jc w:val="both"/>
        <w:textAlignment w:val="auto"/>
      </w:pPr>
      <w:r>
        <w:t>Part 11 – Implementation Guidelines for Network-based Media Processing</w:t>
      </w:r>
    </w:p>
    <w:p w14:paraId="4C9A8A53" w14:textId="77777777" w:rsidR="00AF16CB" w:rsidRDefault="00AF16CB" w:rsidP="00AF16CB">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FB9731C" w14:textId="77777777" w:rsidR="00AF16CB" w:rsidRDefault="00AF16CB" w:rsidP="00AF16CB">
      <w:pPr>
        <w:numPr>
          <w:ilvl w:val="0"/>
          <w:numId w:val="2"/>
        </w:numPr>
        <w:overflowPunct/>
        <w:autoSpaceDE/>
        <w:autoSpaceDN/>
        <w:adjustRightInd/>
        <w:spacing w:after="0"/>
        <w:jc w:val="both"/>
        <w:textAlignment w:val="auto"/>
      </w:pPr>
      <w:r>
        <w:t>Part 13 – Multi-Decoder Video Decoding Interface for Immersive Media</w:t>
      </w:r>
    </w:p>
    <w:p w14:paraId="6881D4A8" w14:textId="0103C72F" w:rsidR="00AF16CB" w:rsidRDefault="00AF16CB" w:rsidP="00AF16CB">
      <w:pPr>
        <w:numPr>
          <w:ilvl w:val="0"/>
          <w:numId w:val="2"/>
        </w:numPr>
        <w:overflowPunct/>
        <w:autoSpaceDE/>
        <w:autoSpaceDN/>
        <w:adjustRightInd/>
        <w:spacing w:after="0"/>
        <w:jc w:val="both"/>
        <w:textAlignment w:val="auto"/>
      </w:pPr>
      <w:r>
        <w:t xml:space="preserve">Part 14 – Scene Description for </w:t>
      </w:r>
      <w:r w:rsidR="0037567F">
        <w:t>MPEG</w:t>
      </w:r>
      <w:r>
        <w:t xml:space="preserve"> Media</w:t>
      </w:r>
    </w:p>
    <w:p w14:paraId="57C828EA" w14:textId="77777777" w:rsidR="00AF16CB" w:rsidRDefault="00AF16CB" w:rsidP="00AF16CB">
      <w:pPr>
        <w:overflowPunct/>
        <w:autoSpaceDE/>
        <w:autoSpaceDN/>
        <w:adjustRightInd/>
        <w:spacing w:after="0"/>
        <w:jc w:val="both"/>
        <w:textAlignment w:val="auto"/>
      </w:pPr>
    </w:p>
    <w:p w14:paraId="34D68AD3" w14:textId="71BF055F" w:rsidR="00AF16CB" w:rsidRDefault="00AF16CB" w:rsidP="00AF16CB">
      <w:r>
        <w:t xml:space="preserve">In addition, </w:t>
      </w:r>
      <w:r w:rsidR="005B2EEF">
        <w:t xml:space="preserve">other </w:t>
      </w:r>
      <w:r>
        <w:t>technical components may be provided in existing MPEG specifications outside of MPEG-I (e.g., HEVC and AVC) in order to create interoperable immersive experiences.</w:t>
      </w:r>
    </w:p>
    <w:p w14:paraId="69EA4B43" w14:textId="77777777" w:rsidR="00AF16CB" w:rsidRDefault="00AF16CB" w:rsidP="00AF16CB">
      <w:pPr>
        <w:pStyle w:val="Heading4"/>
      </w:pPr>
      <w:bookmarkStart w:id="144" w:name="_Toc23169759"/>
      <w:bookmarkStart w:id="145" w:name="_Toc33041996"/>
      <w:r>
        <w:t>4.9.2.3</w:t>
      </w:r>
      <w:r>
        <w:tab/>
        <w:t>Khronos</w:t>
      </w:r>
      <w:bookmarkEnd w:id="144"/>
      <w:bookmarkEnd w:id="145"/>
    </w:p>
    <w:p w14:paraId="744A96EF" w14:textId="77777777" w:rsidR="00AF16CB" w:rsidRDefault="00AF16CB" w:rsidP="00AF16CB">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6C8D45F5" w14:textId="77777777" w:rsidR="00AF16CB" w:rsidRPr="00176A65" w:rsidRDefault="00AF16CB" w:rsidP="00AF16CB">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02C1C104" w14:textId="77777777" w:rsidR="00AF16CB" w:rsidRDefault="00AF16CB" w:rsidP="00AF16CB">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E16776A" w14:textId="6E6D5CB7" w:rsidR="00AF16CB" w:rsidRDefault="00AF16CB" w:rsidP="00AF16CB">
      <w:pPr>
        <w:numPr>
          <w:ilvl w:val="0"/>
          <w:numId w:val="2"/>
        </w:numPr>
        <w:overflowPunct/>
        <w:autoSpaceDE/>
        <w:autoSpaceDN/>
        <w:adjustRightInd/>
        <w:spacing w:after="0"/>
        <w:jc w:val="both"/>
        <w:textAlignment w:val="auto"/>
      </w:pPr>
      <w:r w:rsidRPr="00176A65">
        <w:rPr>
          <w:i/>
          <w:iCs/>
        </w:rPr>
        <w:t>OpenXR</w:t>
      </w:r>
      <w:r w:rsidRPr="00176A65">
        <w:t xml:space="preserve"> </w:t>
      </w:r>
      <w:r w:rsidR="00970A48">
        <w:t xml:space="preserve">[16] </w:t>
      </w:r>
      <w:r w:rsidRPr="00176A65">
        <w:t>is a</w:t>
      </w:r>
      <w:r>
        <w:t xml:space="preserve">n </w:t>
      </w:r>
      <w:r w:rsidRPr="00176A65">
        <w:t>open standard that provides high-performance access to Augmented Reality (AR) and Virtual Reality (VR)—collectively known as XR—platforms and devices.</w:t>
      </w:r>
    </w:p>
    <w:p w14:paraId="1EF009DC" w14:textId="2A323CA6" w:rsidR="00AF16CB" w:rsidRDefault="00AF16CB" w:rsidP="00AF16CB">
      <w:pPr>
        <w:numPr>
          <w:ilvl w:val="0"/>
          <w:numId w:val="2"/>
        </w:numPr>
        <w:overflowPunct/>
        <w:autoSpaceDE/>
        <w:autoSpaceDN/>
        <w:adjustRightInd/>
        <w:spacing w:after="0"/>
        <w:jc w:val="both"/>
        <w:textAlignment w:val="auto"/>
      </w:pPr>
      <w:r w:rsidRPr="00176A65">
        <w:rPr>
          <w:i/>
          <w:iCs/>
        </w:rPr>
        <w:t>glTF™</w:t>
      </w:r>
      <w:r w:rsidRPr="00AA692F">
        <w:t xml:space="preserve"> (GL Transmission Format) </w:t>
      </w:r>
      <w:r w:rsidR="00970A48">
        <w:t xml:space="preserve">[39] </w:t>
      </w:r>
      <w:r w:rsidRPr="00AA692F">
        <w:t>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79B6FA0F" w14:textId="77777777" w:rsidR="00AF16CB" w:rsidRDefault="00AF16CB" w:rsidP="00AF16CB">
      <w:pPr>
        <w:overflowPunct/>
        <w:autoSpaceDE/>
        <w:autoSpaceDN/>
        <w:adjustRightInd/>
        <w:spacing w:after="0"/>
        <w:jc w:val="both"/>
        <w:textAlignment w:val="auto"/>
      </w:pPr>
    </w:p>
    <w:p w14:paraId="6187F6EE" w14:textId="77777777" w:rsidR="00AF16CB" w:rsidRDefault="00AF16CB" w:rsidP="00AF16CB">
      <w:pPr>
        <w:pStyle w:val="Heading4"/>
      </w:pPr>
      <w:bookmarkStart w:id="146" w:name="_Toc23169761"/>
      <w:bookmarkStart w:id="147" w:name="_Toc33041997"/>
      <w:r>
        <w:t>4.9.2.4</w:t>
      </w:r>
      <w:r>
        <w:tab/>
        <w:t>W3C WebXR</w:t>
      </w:r>
      <w:bookmarkEnd w:id="146"/>
      <w:bookmarkEnd w:id="147"/>
    </w:p>
    <w:p w14:paraId="3818E7B2" w14:textId="639F0843" w:rsidR="00AF16CB" w:rsidRPr="00823861" w:rsidRDefault="00AF16CB" w:rsidP="00AF16CB">
      <w:r>
        <w:t xml:space="preserve">The WebXR Device API Specification (https://immersive-web.github.io/webxr/) </w:t>
      </w:r>
      <w:r w:rsidR="00970A48">
        <w:t xml:space="preserve">[17] </w:t>
      </w:r>
      <w:r>
        <w:t xml:space="preserve">provides interfaces to VR and AR hardware to allow developers to build compelling, comfortable VR/AR experiences on the web. The latest “WebXR Device API, Editor’s Draft, </w:t>
      </w:r>
      <w:r w:rsidR="005B2EEF">
        <w:t>10 February</w:t>
      </w:r>
      <w:r>
        <w:t xml:space="preserve"> </w:t>
      </w:r>
      <w:r w:rsidR="005B2EEF">
        <w:t>2020</w:t>
      </w:r>
      <w:r>
        <w:t xml:space="preserve">” is available here https://immersive-web.github.io/webxr/ and provides an interface to VR/AR hardware. It is no longer marked as “UNSTABLE API”. It also provides a link to </w:t>
      </w:r>
      <w:hyperlink r:id="rId67" w:history="1">
        <w:r>
          <w:rPr>
            <w:rStyle w:val="Hyperlink"/>
          </w:rPr>
          <w:t>WebXR Device API Explained</w:t>
        </w:r>
      </w:hyperlink>
      <w:r>
        <w:t>.</w:t>
      </w:r>
    </w:p>
    <w:p w14:paraId="2E7D6C56" w14:textId="77777777" w:rsidR="00AF16CB" w:rsidRDefault="00AF16CB" w:rsidP="00AF16CB">
      <w:pPr>
        <w:pStyle w:val="Heading2"/>
      </w:pPr>
      <w:bookmarkStart w:id="148" w:name="_Toc23169762"/>
      <w:bookmarkStart w:id="149" w:name="_Toc33041998"/>
      <w:r w:rsidRPr="00DB3790">
        <w:t>4.</w:t>
      </w:r>
      <w:r>
        <w:t>10</w:t>
      </w:r>
      <w:r w:rsidRPr="00DB3790">
        <w:tab/>
      </w:r>
      <w:r>
        <w:t>XR Use Cases</w:t>
      </w:r>
      <w:bookmarkEnd w:id="148"/>
      <w:bookmarkEnd w:id="149"/>
    </w:p>
    <w:p w14:paraId="14807FBA" w14:textId="28E5781B" w:rsidR="00FA4FCE" w:rsidRDefault="00AF16CB" w:rsidP="00AF16CB">
      <w:r>
        <w:t xml:space="preserve">In Annex A of this document, a significant amount of use cases are collected that serve for identifying potential interfaces, formats, protocols and requirements for the 5G system in order to support XR applications. </w:t>
      </w:r>
    </w:p>
    <w:p w14:paraId="3BDAEA28" w14:textId="16FD6BEC" w:rsidR="00FA4FCE" w:rsidRDefault="00FA4FCE" w:rsidP="00FA4FCE">
      <w:pPr>
        <w:ind w:right="-143"/>
        <w:rPr>
          <w:bCs/>
        </w:rPr>
      </w:pPr>
      <w:r w:rsidRPr="00DB3790">
        <w:rPr>
          <w:bCs/>
        </w:rPr>
        <w:lastRenderedPageBreak/>
        <w:t xml:space="preserve">Table </w:t>
      </w:r>
      <w:r w:rsidR="007B648B">
        <w:rPr>
          <w:bCs/>
        </w:rPr>
        <w:t>4</w:t>
      </w:r>
      <w:r w:rsidRPr="00DB3790">
        <w:rPr>
          <w:bCs/>
        </w:rPr>
        <w:t>.</w:t>
      </w:r>
      <w:r w:rsidR="007B648B">
        <w:rPr>
          <w:bCs/>
        </w:rPr>
        <w:t>10</w:t>
      </w:r>
      <w:r w:rsidRPr="00DB3790">
        <w:rPr>
          <w:bCs/>
        </w:rPr>
        <w:t xml:space="preserve"> provides an overview of the use cases and their characterization.</w:t>
      </w:r>
    </w:p>
    <w:p w14:paraId="132202CC" w14:textId="2C9AB6E8" w:rsidR="00311BF1" w:rsidRPr="00DB3790" w:rsidRDefault="00624246" w:rsidP="00FA4FCE">
      <w:pPr>
        <w:ind w:right="-143"/>
        <w:rPr>
          <w:bCs/>
        </w:rPr>
      </w:pPr>
      <w:r>
        <w:rPr>
          <w:bCs/>
        </w:rPr>
        <w:t>In addition</w:t>
      </w:r>
      <w:r w:rsidR="00202CC6">
        <w:rPr>
          <w:bCs/>
        </w:rPr>
        <w:t>, this</w:t>
      </w:r>
      <w:r w:rsidR="007D22C9">
        <w:rPr>
          <w:bCs/>
        </w:rPr>
        <w:t xml:space="preserve"> t</w:t>
      </w:r>
      <w:r w:rsidR="00202CC6">
        <w:rPr>
          <w:bCs/>
        </w:rPr>
        <w:t>able more explicitly adds the device types that have been developed</w:t>
      </w:r>
      <w:r w:rsidR="007D22C9">
        <w:rPr>
          <w:bCs/>
        </w:rPr>
        <w:t xml:space="preserve"> in clause </w:t>
      </w:r>
      <w:r w:rsidR="00752DD5">
        <w:rPr>
          <w:bCs/>
        </w:rPr>
        <w:t>4.8.</w:t>
      </w:r>
    </w:p>
    <w:p w14:paraId="5855DF77" w14:textId="119A3775" w:rsidR="00FA4FCE" w:rsidRPr="00DB3790" w:rsidRDefault="00FA4FCE" w:rsidP="00FA4FCE">
      <w:pPr>
        <w:pStyle w:val="TH"/>
      </w:pPr>
      <w:r w:rsidRPr="00DB3790">
        <w:t xml:space="preserve">Table </w:t>
      </w:r>
      <w:r>
        <w:t>4</w:t>
      </w:r>
      <w:r w:rsidRPr="00DB3790">
        <w:t>.</w:t>
      </w:r>
      <w:r>
        <w:t>10:</w:t>
      </w:r>
      <w:r w:rsidRPr="00DB3790">
        <w:t xml:space="preserve"> Overview of Use cases</w:t>
      </w:r>
      <w:r>
        <w:t xml:space="preserve"> as documented in Annex A</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220"/>
        <w:gridCol w:w="1062"/>
        <w:gridCol w:w="1292"/>
        <w:gridCol w:w="1606"/>
        <w:gridCol w:w="1968"/>
      </w:tblGrid>
      <w:tr w:rsidR="00FA4FCE" w:rsidRPr="00E7448D" w14:paraId="74AC0E35" w14:textId="77777777" w:rsidTr="00363026">
        <w:trPr>
          <w:tblHeader/>
        </w:trPr>
        <w:tc>
          <w:tcPr>
            <w:tcW w:w="246" w:type="pct"/>
            <w:tcBorders>
              <w:top w:val="single" w:sz="4" w:space="0" w:color="4472C4"/>
              <w:left w:val="single" w:sz="4" w:space="0" w:color="4472C4"/>
              <w:bottom w:val="single" w:sz="4" w:space="0" w:color="4472C4"/>
              <w:right w:val="nil"/>
            </w:tcBorders>
            <w:shd w:val="clear" w:color="auto" w:fill="4472C4"/>
          </w:tcPr>
          <w:p w14:paraId="716AB763" w14:textId="77777777" w:rsidR="00FA4FCE" w:rsidRPr="00AC7DF5" w:rsidRDefault="00FA4FCE" w:rsidP="00363026">
            <w:pPr>
              <w:spacing w:after="0"/>
              <w:rPr>
                <w:rFonts w:ascii="Arial" w:eastAsia="MS Mincho" w:hAnsi="Arial" w:cs="Arial"/>
                <w:b/>
                <w:bCs/>
                <w:color w:val="FFFFFF"/>
              </w:rPr>
            </w:pPr>
            <w:r w:rsidRPr="00AC7DF5">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260A4508" w14:textId="77777777" w:rsidR="00FA4FCE" w:rsidRPr="00AC2E5E" w:rsidRDefault="00FA4FCE" w:rsidP="00363026">
            <w:pPr>
              <w:spacing w:after="0"/>
              <w:rPr>
                <w:rFonts w:ascii="Arial" w:eastAsia="MS Mincho" w:hAnsi="Arial" w:cs="Arial"/>
                <w:b/>
                <w:bCs/>
                <w:color w:val="FFFFFF"/>
              </w:rPr>
            </w:pPr>
            <w:r w:rsidRPr="00AC2E5E">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73070551" w14:textId="77777777" w:rsidR="00FA4FCE" w:rsidRPr="006930F8" w:rsidRDefault="00FA4FCE" w:rsidP="00363026">
            <w:pPr>
              <w:spacing w:after="0"/>
              <w:rPr>
                <w:rFonts w:ascii="Arial" w:eastAsia="MS Mincho" w:hAnsi="Arial" w:cs="Arial"/>
                <w:b/>
                <w:bCs/>
                <w:color w:val="FFFFFF"/>
              </w:rPr>
            </w:pPr>
            <w:r w:rsidRPr="006930F8">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6F63E437" w14:textId="77777777" w:rsidR="00FA4FCE" w:rsidRPr="00F363C6" w:rsidRDefault="00FA4FCE" w:rsidP="00363026">
            <w:pPr>
              <w:spacing w:after="0"/>
              <w:rPr>
                <w:rFonts w:ascii="Arial" w:eastAsia="MS Mincho" w:hAnsi="Arial" w:cs="Arial"/>
                <w:b/>
                <w:bCs/>
                <w:color w:val="FFFFFF"/>
              </w:rPr>
            </w:pPr>
            <w:r w:rsidRPr="00F363C6">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6637127B" w14:textId="77777777" w:rsidR="00FA4FCE" w:rsidRPr="008F12BA" w:rsidRDefault="00FA4FCE" w:rsidP="00363026">
            <w:pPr>
              <w:spacing w:after="0"/>
              <w:rPr>
                <w:rFonts w:ascii="Arial" w:eastAsia="MS Mincho" w:hAnsi="Arial" w:cs="Arial"/>
                <w:b/>
                <w:bCs/>
                <w:color w:val="FFFFFF"/>
              </w:rPr>
            </w:pPr>
            <w:r w:rsidRPr="008F12BA">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69CCE64D" w14:textId="186985F9" w:rsidR="00FA4FCE" w:rsidRPr="008775F6" w:rsidRDefault="00FA4FCE" w:rsidP="00363026">
            <w:pPr>
              <w:spacing w:after="0"/>
              <w:rPr>
                <w:rFonts w:ascii="Arial" w:eastAsia="MS Mincho" w:hAnsi="Arial" w:cs="Arial"/>
                <w:b/>
                <w:bCs/>
                <w:color w:val="FFFFFF"/>
              </w:rPr>
            </w:pPr>
            <w:r w:rsidRPr="008775F6">
              <w:rPr>
                <w:rFonts w:ascii="Arial" w:eastAsia="MS Mincho" w:hAnsi="Arial" w:cs="Arial"/>
                <w:b/>
                <w:bCs/>
                <w:color w:val="FFFFFF"/>
              </w:rPr>
              <w:t>Device</w:t>
            </w:r>
            <w:r w:rsidR="007D22C9">
              <w:rPr>
                <w:rFonts w:ascii="Arial" w:eastAsia="MS Mincho" w:hAnsi="Arial" w:cs="Arial"/>
                <w:b/>
                <w:bCs/>
                <w:color w:val="FFFFFF"/>
              </w:rPr>
              <w:t xml:space="preserve"> Types</w:t>
            </w:r>
          </w:p>
        </w:tc>
      </w:tr>
      <w:tr w:rsidR="00FA4FCE" w:rsidRPr="00E7448D" w14:paraId="1C4B37FA" w14:textId="77777777" w:rsidTr="00363026">
        <w:tc>
          <w:tcPr>
            <w:tcW w:w="246" w:type="pct"/>
            <w:shd w:val="clear" w:color="auto" w:fill="D9E2F3"/>
          </w:tcPr>
          <w:p w14:paraId="07A9F939" w14:textId="77777777" w:rsidR="00FA4FCE" w:rsidRPr="00E7448D" w:rsidRDefault="00FA4FCE" w:rsidP="00363026">
            <w:pPr>
              <w:spacing w:after="0"/>
              <w:rPr>
                <w:rFonts w:ascii="Arial" w:eastAsia="MS Mincho" w:hAnsi="Arial" w:cs="Arial"/>
              </w:rPr>
            </w:pPr>
            <w:r w:rsidRPr="00E7448D">
              <w:rPr>
                <w:rFonts w:ascii="Arial" w:eastAsia="MS Mincho" w:hAnsi="Arial" w:cs="Arial"/>
              </w:rPr>
              <w:t>1</w:t>
            </w:r>
          </w:p>
        </w:tc>
        <w:tc>
          <w:tcPr>
            <w:tcW w:w="1684" w:type="pct"/>
            <w:shd w:val="clear" w:color="auto" w:fill="D9E2F3"/>
          </w:tcPr>
          <w:p w14:paraId="1ECABDD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Image Messaging</w:t>
            </w:r>
          </w:p>
        </w:tc>
        <w:tc>
          <w:tcPr>
            <w:tcW w:w="538" w:type="pct"/>
            <w:shd w:val="clear" w:color="auto" w:fill="D9E2F3"/>
          </w:tcPr>
          <w:p w14:paraId="62E11161"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6F64AC3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6DoF</w:t>
            </w:r>
          </w:p>
        </w:tc>
        <w:tc>
          <w:tcPr>
            <w:tcW w:w="815" w:type="pct"/>
            <w:shd w:val="clear" w:color="auto" w:fill="D9E2F3"/>
          </w:tcPr>
          <w:p w14:paraId="0430F051" w14:textId="77777777" w:rsidR="00FA4FCE" w:rsidRPr="00E7448D" w:rsidRDefault="00FA4FCE" w:rsidP="00363026">
            <w:pPr>
              <w:spacing w:after="0"/>
              <w:rPr>
                <w:rFonts w:ascii="Arial" w:eastAsia="MS Mincho" w:hAnsi="Arial" w:cs="Arial"/>
              </w:rPr>
            </w:pPr>
            <w:r w:rsidRPr="00E7448D">
              <w:rPr>
                <w:rFonts w:ascii="Arial" w:eastAsia="MS Mincho" w:hAnsi="Arial" w:cs="Arial"/>
              </w:rPr>
              <w:t>Upload and Download</w:t>
            </w:r>
          </w:p>
        </w:tc>
        <w:tc>
          <w:tcPr>
            <w:tcW w:w="1034" w:type="pct"/>
            <w:shd w:val="clear" w:color="auto" w:fill="D9E2F3"/>
          </w:tcPr>
          <w:p w14:paraId="1884B1F6" w14:textId="77777777" w:rsidR="00FA4FCE" w:rsidRDefault="00426C97" w:rsidP="00363026">
            <w:pPr>
              <w:spacing w:after="0"/>
              <w:rPr>
                <w:rFonts w:ascii="Arial" w:eastAsia="MS Mincho" w:hAnsi="Arial" w:cs="Arial"/>
              </w:rPr>
            </w:pPr>
            <w:r>
              <w:rPr>
                <w:rFonts w:ascii="Arial" w:eastAsia="MS Mincho" w:hAnsi="Arial" w:cs="Arial"/>
              </w:rPr>
              <w:t>XR5G-P1</w:t>
            </w:r>
          </w:p>
          <w:p w14:paraId="647FF79D" w14:textId="23C8D05D" w:rsidR="002C2E4F" w:rsidRPr="00E7448D" w:rsidRDefault="00DD4F1E" w:rsidP="00363026">
            <w:pPr>
              <w:spacing w:after="0"/>
              <w:rPr>
                <w:rFonts w:ascii="Arial" w:eastAsia="MS Mincho" w:hAnsi="Arial" w:cs="Arial"/>
              </w:rPr>
            </w:pPr>
            <w:r>
              <w:rPr>
                <w:rFonts w:ascii="Arial" w:eastAsia="MS Mincho" w:hAnsi="Arial" w:cs="Arial"/>
              </w:rPr>
              <w:t>XR5G-AX</w:t>
            </w:r>
          </w:p>
        </w:tc>
      </w:tr>
      <w:tr w:rsidR="00FA4FCE" w:rsidRPr="00E7448D" w14:paraId="1DA9E4F2" w14:textId="77777777" w:rsidTr="00363026">
        <w:tc>
          <w:tcPr>
            <w:tcW w:w="246" w:type="pct"/>
            <w:shd w:val="clear" w:color="auto" w:fill="auto"/>
          </w:tcPr>
          <w:p w14:paraId="0CAF218E" w14:textId="77777777" w:rsidR="00FA4FCE" w:rsidRPr="00E7448D" w:rsidRDefault="00FA4FCE" w:rsidP="00363026">
            <w:pPr>
              <w:spacing w:after="0"/>
              <w:rPr>
                <w:rFonts w:ascii="Arial" w:eastAsia="MS Mincho" w:hAnsi="Arial" w:cs="Arial"/>
              </w:rPr>
            </w:pPr>
            <w:r w:rsidRPr="00E7448D">
              <w:rPr>
                <w:rFonts w:ascii="Arial" w:eastAsia="MS Mincho" w:hAnsi="Arial" w:cs="Arial"/>
              </w:rPr>
              <w:t>2</w:t>
            </w:r>
          </w:p>
        </w:tc>
        <w:tc>
          <w:tcPr>
            <w:tcW w:w="1684" w:type="pct"/>
            <w:shd w:val="clear" w:color="auto" w:fill="auto"/>
          </w:tcPr>
          <w:p w14:paraId="35A6ECC0"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Sharing</w:t>
            </w:r>
          </w:p>
        </w:tc>
        <w:tc>
          <w:tcPr>
            <w:tcW w:w="538" w:type="pct"/>
            <w:shd w:val="clear" w:color="auto" w:fill="auto"/>
          </w:tcPr>
          <w:p w14:paraId="5FD5430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w:t>
            </w:r>
          </w:p>
        </w:tc>
        <w:tc>
          <w:tcPr>
            <w:tcW w:w="683" w:type="pct"/>
            <w:shd w:val="clear" w:color="auto" w:fill="auto"/>
          </w:tcPr>
          <w:p w14:paraId="1378ABF3"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769454C"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Messaging Download and Upload</w:t>
            </w:r>
          </w:p>
        </w:tc>
        <w:tc>
          <w:tcPr>
            <w:tcW w:w="1034" w:type="pct"/>
            <w:shd w:val="clear" w:color="auto" w:fill="auto"/>
          </w:tcPr>
          <w:p w14:paraId="145A5E7C" w14:textId="77777777" w:rsidR="00FA4FCE" w:rsidRDefault="00426C97" w:rsidP="00363026">
            <w:pPr>
              <w:spacing w:after="0"/>
              <w:rPr>
                <w:rFonts w:ascii="Arial" w:eastAsia="MS Mincho" w:hAnsi="Arial" w:cs="Arial"/>
              </w:rPr>
            </w:pPr>
            <w:r>
              <w:rPr>
                <w:rFonts w:ascii="Arial" w:eastAsia="MS Mincho" w:hAnsi="Arial" w:cs="Arial"/>
              </w:rPr>
              <w:t>XR5G-P1</w:t>
            </w:r>
          </w:p>
          <w:p w14:paraId="3C943B0B" w14:textId="69EE3AFA" w:rsidR="002C2E4F" w:rsidRPr="00E7448D" w:rsidRDefault="00DD4F1E" w:rsidP="00363026">
            <w:pPr>
              <w:spacing w:after="0"/>
              <w:rPr>
                <w:rFonts w:ascii="Arial" w:eastAsia="MS Mincho" w:hAnsi="Arial" w:cs="Arial"/>
              </w:rPr>
            </w:pPr>
            <w:r>
              <w:rPr>
                <w:rFonts w:ascii="Arial" w:eastAsia="MS Mincho" w:hAnsi="Arial" w:cs="Arial"/>
              </w:rPr>
              <w:t>XR5G-AX</w:t>
            </w:r>
          </w:p>
        </w:tc>
      </w:tr>
      <w:tr w:rsidR="00FA4FCE" w:rsidRPr="00E7448D" w14:paraId="367FA530" w14:textId="77777777" w:rsidTr="00363026">
        <w:tc>
          <w:tcPr>
            <w:tcW w:w="246" w:type="pct"/>
            <w:shd w:val="clear" w:color="auto" w:fill="D9E2F3"/>
          </w:tcPr>
          <w:p w14:paraId="19C0EA7D" w14:textId="77777777" w:rsidR="00FA4FCE" w:rsidRPr="00E7448D" w:rsidRDefault="00FA4FCE" w:rsidP="00363026">
            <w:pPr>
              <w:spacing w:after="0"/>
              <w:rPr>
                <w:rFonts w:ascii="Arial" w:eastAsia="MS Mincho" w:hAnsi="Arial" w:cs="Arial"/>
              </w:rPr>
            </w:pPr>
            <w:r w:rsidRPr="00E7448D">
              <w:rPr>
                <w:rFonts w:ascii="Arial" w:eastAsia="MS Mincho" w:hAnsi="Arial" w:cs="Arial"/>
              </w:rPr>
              <w:t>3</w:t>
            </w:r>
          </w:p>
        </w:tc>
        <w:tc>
          <w:tcPr>
            <w:tcW w:w="1684" w:type="pct"/>
            <w:shd w:val="clear" w:color="auto" w:fill="D9E2F3"/>
          </w:tcPr>
          <w:p w14:paraId="18F07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of Immersive 6DoF</w:t>
            </w:r>
          </w:p>
        </w:tc>
        <w:tc>
          <w:tcPr>
            <w:tcW w:w="538" w:type="pct"/>
            <w:shd w:val="clear" w:color="auto" w:fill="D9E2F3"/>
          </w:tcPr>
          <w:p w14:paraId="5C1EBB03"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21F958B4"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75CCB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Split</w:t>
            </w:r>
          </w:p>
        </w:tc>
        <w:tc>
          <w:tcPr>
            <w:tcW w:w="1034" w:type="pct"/>
            <w:shd w:val="clear" w:color="auto" w:fill="D9E2F3"/>
          </w:tcPr>
          <w:p w14:paraId="49F426C1" w14:textId="66582A44" w:rsidR="00FA4FCE" w:rsidRPr="00E7448D" w:rsidRDefault="0005094D" w:rsidP="00363026">
            <w:pPr>
              <w:spacing w:after="0"/>
              <w:rPr>
                <w:rFonts w:ascii="Arial" w:eastAsia="MS Mincho" w:hAnsi="Arial" w:cs="Arial"/>
              </w:rPr>
            </w:pPr>
            <w:r>
              <w:rPr>
                <w:rFonts w:ascii="Arial" w:eastAsia="MS Mincho" w:hAnsi="Arial" w:cs="Arial"/>
              </w:rPr>
              <w:t>XR5G</w:t>
            </w:r>
            <w:r w:rsidR="003E2BB3">
              <w:rPr>
                <w:rFonts w:ascii="Arial" w:eastAsia="MS Mincho" w:hAnsi="Arial" w:cs="Arial"/>
              </w:rPr>
              <w:t>-V</w:t>
            </w:r>
            <w:r w:rsidR="00E61B8C">
              <w:rPr>
                <w:rFonts w:ascii="Arial" w:eastAsia="MS Mincho" w:hAnsi="Arial" w:cs="Arial"/>
              </w:rPr>
              <w:t>3 or XR5G-V4 with controller</w:t>
            </w:r>
          </w:p>
        </w:tc>
      </w:tr>
      <w:tr w:rsidR="00FA4FCE" w:rsidRPr="00E7448D" w14:paraId="1D6B62A1" w14:textId="77777777" w:rsidTr="00363026">
        <w:tc>
          <w:tcPr>
            <w:tcW w:w="246" w:type="pct"/>
            <w:shd w:val="clear" w:color="auto" w:fill="auto"/>
          </w:tcPr>
          <w:p w14:paraId="59F0EB91" w14:textId="77777777" w:rsidR="00FA4FCE" w:rsidRPr="00E7448D" w:rsidRDefault="00FA4FCE" w:rsidP="00363026">
            <w:pPr>
              <w:spacing w:after="0"/>
              <w:rPr>
                <w:rFonts w:ascii="Arial" w:eastAsia="MS Mincho" w:hAnsi="Arial" w:cs="Arial"/>
              </w:rPr>
            </w:pPr>
            <w:r w:rsidRPr="00E7448D">
              <w:rPr>
                <w:rFonts w:ascii="Arial" w:eastAsia="MS Mincho" w:hAnsi="Arial" w:cs="Arial"/>
              </w:rPr>
              <w:t>4</w:t>
            </w:r>
          </w:p>
        </w:tc>
        <w:tc>
          <w:tcPr>
            <w:tcW w:w="1684" w:type="pct"/>
            <w:shd w:val="clear" w:color="auto" w:fill="auto"/>
          </w:tcPr>
          <w:p w14:paraId="0A89FE4F" w14:textId="77777777" w:rsidR="00FA4FCE" w:rsidRPr="00E7448D" w:rsidRDefault="00FA4FCE" w:rsidP="00363026">
            <w:pPr>
              <w:spacing w:after="0"/>
              <w:rPr>
                <w:rFonts w:ascii="Arial" w:eastAsia="MS Mincho" w:hAnsi="Arial" w:cs="Arial"/>
              </w:rPr>
            </w:pPr>
            <w:r w:rsidRPr="00E7448D">
              <w:rPr>
                <w:rFonts w:ascii="Arial" w:eastAsia="MS Mincho" w:hAnsi="Arial" w:cs="Arial"/>
              </w:rPr>
              <w:t>Emotional Streaming</w:t>
            </w:r>
          </w:p>
        </w:tc>
        <w:tc>
          <w:tcPr>
            <w:tcW w:w="538" w:type="pct"/>
            <w:shd w:val="clear" w:color="auto" w:fill="auto"/>
          </w:tcPr>
          <w:p w14:paraId="6AEDCE00"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AR and VR</w:t>
            </w:r>
          </w:p>
        </w:tc>
        <w:tc>
          <w:tcPr>
            <w:tcW w:w="683" w:type="pct"/>
            <w:shd w:val="clear" w:color="auto" w:fill="auto"/>
          </w:tcPr>
          <w:p w14:paraId="4004C3C5" w14:textId="77777777" w:rsidR="00FA4FCE" w:rsidRPr="00E7448D" w:rsidRDefault="00FA4FCE" w:rsidP="00363026">
            <w:pPr>
              <w:spacing w:after="0"/>
              <w:rPr>
                <w:rFonts w:ascii="Arial" w:eastAsia="MS Mincho" w:hAnsi="Arial" w:cs="Arial"/>
              </w:rPr>
            </w:pPr>
            <w:r w:rsidRPr="00E7448D">
              <w:rPr>
                <w:rFonts w:ascii="Arial" w:eastAsia="MS Mincho" w:hAnsi="Arial"/>
              </w:rPr>
              <w:t>2D, 3DoF+, 6DoF</w:t>
            </w:r>
          </w:p>
        </w:tc>
        <w:tc>
          <w:tcPr>
            <w:tcW w:w="815" w:type="pct"/>
            <w:shd w:val="clear" w:color="auto" w:fill="auto"/>
          </w:tcPr>
          <w:p w14:paraId="11D73A7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 Split</w:t>
            </w:r>
          </w:p>
        </w:tc>
        <w:tc>
          <w:tcPr>
            <w:tcW w:w="1034" w:type="pct"/>
            <w:shd w:val="clear" w:color="auto" w:fill="auto"/>
          </w:tcPr>
          <w:p w14:paraId="3F855747" w14:textId="5F5A58D4" w:rsidR="00FA4FCE" w:rsidRDefault="0038531E" w:rsidP="00363026">
            <w:pPr>
              <w:spacing w:after="0"/>
              <w:rPr>
                <w:rFonts w:ascii="Arial" w:eastAsia="MS Mincho" w:hAnsi="Arial" w:cs="Arial"/>
              </w:rPr>
            </w:pPr>
            <w:r>
              <w:rPr>
                <w:rFonts w:ascii="Arial" w:eastAsia="MS Mincho" w:hAnsi="Arial" w:cs="Arial"/>
              </w:rPr>
              <w:t>XR5G-P1</w:t>
            </w:r>
          </w:p>
          <w:p w14:paraId="717D6B87" w14:textId="77777777" w:rsidR="0038531E" w:rsidRDefault="0038531E" w:rsidP="00363026">
            <w:pPr>
              <w:spacing w:after="0"/>
              <w:rPr>
                <w:rFonts w:ascii="Arial" w:eastAsia="MS Mincho" w:hAnsi="Arial" w:cs="Arial"/>
              </w:rPr>
            </w:pPr>
            <w:r>
              <w:rPr>
                <w:rFonts w:ascii="Arial" w:eastAsia="MS Mincho" w:hAnsi="Arial" w:cs="Arial"/>
              </w:rPr>
              <w:t>XR5G-V3</w:t>
            </w:r>
          </w:p>
          <w:p w14:paraId="08EA3E79" w14:textId="1D229D48" w:rsidR="0038531E" w:rsidRPr="00E7448D" w:rsidRDefault="0038531E" w:rsidP="00363026">
            <w:pPr>
              <w:spacing w:after="0"/>
              <w:rPr>
                <w:rFonts w:ascii="Arial" w:eastAsia="MS Mincho" w:hAnsi="Arial" w:cs="Arial"/>
              </w:rPr>
            </w:pPr>
            <w:r>
              <w:rPr>
                <w:rFonts w:ascii="Arial" w:eastAsia="MS Mincho" w:hAnsi="Arial" w:cs="Arial"/>
              </w:rPr>
              <w:t>XR5G-V4</w:t>
            </w:r>
          </w:p>
        </w:tc>
      </w:tr>
      <w:tr w:rsidR="00FA4FCE" w:rsidRPr="00E7448D" w14:paraId="0956C735" w14:textId="77777777" w:rsidTr="00363026">
        <w:tc>
          <w:tcPr>
            <w:tcW w:w="246" w:type="pct"/>
            <w:shd w:val="clear" w:color="auto" w:fill="D9E2F3"/>
          </w:tcPr>
          <w:p w14:paraId="3BB37695" w14:textId="77777777" w:rsidR="00FA4FCE" w:rsidRPr="00E7448D" w:rsidRDefault="00FA4FCE" w:rsidP="00363026">
            <w:pPr>
              <w:spacing w:after="0"/>
              <w:rPr>
                <w:rFonts w:ascii="Arial" w:eastAsia="MS Mincho" w:hAnsi="Arial" w:cs="Arial"/>
              </w:rPr>
            </w:pPr>
            <w:r w:rsidRPr="00E7448D">
              <w:rPr>
                <w:rFonts w:ascii="Arial" w:eastAsia="MS Mincho" w:hAnsi="Arial" w:cs="Arial"/>
              </w:rPr>
              <w:t>5</w:t>
            </w:r>
          </w:p>
        </w:tc>
        <w:tc>
          <w:tcPr>
            <w:tcW w:w="1684" w:type="pct"/>
            <w:shd w:val="clear" w:color="auto" w:fill="D9E2F3"/>
          </w:tcPr>
          <w:p w14:paraId="6ED8FF87" w14:textId="77777777" w:rsidR="00FA4FCE" w:rsidRPr="00E7448D" w:rsidRDefault="00FA4FCE" w:rsidP="00363026">
            <w:pPr>
              <w:spacing w:after="0"/>
              <w:rPr>
                <w:rFonts w:ascii="Arial" w:eastAsia="MS Mincho" w:hAnsi="Arial" w:cs="Arial"/>
              </w:rPr>
            </w:pPr>
            <w:r w:rsidRPr="00E7448D">
              <w:rPr>
                <w:rFonts w:ascii="Arial" w:eastAsia="MS Mincho" w:hAnsi="Arial" w:cs="Arial"/>
              </w:rPr>
              <w:t>Untethered Immersive Online Gaming</w:t>
            </w:r>
          </w:p>
        </w:tc>
        <w:tc>
          <w:tcPr>
            <w:tcW w:w="538" w:type="pct"/>
            <w:shd w:val="clear" w:color="auto" w:fill="D9E2F3"/>
          </w:tcPr>
          <w:p w14:paraId="15CFD03D"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607460B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BB035C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w:t>
            </w:r>
          </w:p>
        </w:tc>
        <w:tc>
          <w:tcPr>
            <w:tcW w:w="1034" w:type="pct"/>
            <w:shd w:val="clear" w:color="auto" w:fill="D9E2F3"/>
          </w:tcPr>
          <w:p w14:paraId="75F6F812" w14:textId="280EACF6" w:rsidR="00FA4FCE" w:rsidRDefault="0038531E" w:rsidP="00363026">
            <w:pPr>
              <w:spacing w:after="0"/>
              <w:rPr>
                <w:rFonts w:ascii="Arial" w:eastAsia="MS Mincho" w:hAnsi="Arial" w:cs="Arial"/>
              </w:rPr>
            </w:pPr>
            <w:r>
              <w:rPr>
                <w:rFonts w:ascii="Arial" w:eastAsia="MS Mincho" w:hAnsi="Arial" w:cs="Arial"/>
              </w:rPr>
              <w:t>XR5G-V3</w:t>
            </w:r>
          </w:p>
          <w:p w14:paraId="620C34E9" w14:textId="75C633B3" w:rsidR="00F46244" w:rsidRPr="00E7448D" w:rsidRDefault="00F46244" w:rsidP="00363026">
            <w:pPr>
              <w:spacing w:after="0"/>
              <w:rPr>
                <w:rFonts w:ascii="Arial" w:eastAsia="MS Mincho" w:hAnsi="Arial" w:cs="Arial"/>
              </w:rPr>
            </w:pPr>
            <w:r>
              <w:rPr>
                <w:rFonts w:ascii="Arial" w:eastAsia="MS Mincho" w:hAnsi="Arial" w:cs="Arial"/>
              </w:rPr>
              <w:t>XR5G-V4 with gaming controller</w:t>
            </w:r>
          </w:p>
        </w:tc>
      </w:tr>
      <w:tr w:rsidR="00FA4FCE" w:rsidRPr="00E7448D" w14:paraId="2D25360D" w14:textId="77777777" w:rsidTr="00363026">
        <w:tc>
          <w:tcPr>
            <w:tcW w:w="246" w:type="pct"/>
            <w:shd w:val="clear" w:color="auto" w:fill="auto"/>
          </w:tcPr>
          <w:p w14:paraId="6124F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6</w:t>
            </w:r>
          </w:p>
        </w:tc>
        <w:tc>
          <w:tcPr>
            <w:tcW w:w="1684" w:type="pct"/>
            <w:shd w:val="clear" w:color="auto" w:fill="auto"/>
          </w:tcPr>
          <w:p w14:paraId="628BF967" w14:textId="560E1B14" w:rsidR="00FA4FCE" w:rsidRPr="00E7448D" w:rsidRDefault="00A6475A" w:rsidP="00363026">
            <w:pPr>
              <w:spacing w:after="0"/>
              <w:rPr>
                <w:rFonts w:ascii="Arial" w:eastAsia="MS Mincho" w:hAnsi="Arial" w:cs="Arial"/>
              </w:rPr>
            </w:pPr>
            <w:r w:rsidRPr="00A6475A">
              <w:rPr>
                <w:rFonts w:ascii="Arial" w:eastAsia="MS Mincho" w:hAnsi="Arial" w:cs="Arial"/>
              </w:rPr>
              <w:t>Immersive Game Spectator Mode</w:t>
            </w:r>
          </w:p>
        </w:tc>
        <w:tc>
          <w:tcPr>
            <w:tcW w:w="538" w:type="pct"/>
            <w:shd w:val="clear" w:color="auto" w:fill="auto"/>
          </w:tcPr>
          <w:p w14:paraId="2EEBD92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8F6AD39"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A602772"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Split</w:t>
            </w:r>
          </w:p>
        </w:tc>
        <w:tc>
          <w:tcPr>
            <w:tcW w:w="1034" w:type="pct"/>
            <w:shd w:val="clear" w:color="auto" w:fill="auto"/>
          </w:tcPr>
          <w:p w14:paraId="53BA1D67" w14:textId="77777777" w:rsidR="00F46244" w:rsidRDefault="00F46244" w:rsidP="00F46244">
            <w:pPr>
              <w:spacing w:after="0"/>
              <w:rPr>
                <w:rFonts w:ascii="Arial" w:eastAsia="MS Mincho" w:hAnsi="Arial" w:cs="Arial"/>
              </w:rPr>
            </w:pPr>
            <w:r>
              <w:rPr>
                <w:rFonts w:ascii="Arial" w:eastAsia="MS Mincho" w:hAnsi="Arial" w:cs="Arial"/>
              </w:rPr>
              <w:t>XR5G-P1</w:t>
            </w:r>
          </w:p>
          <w:p w14:paraId="2606E5BE" w14:textId="77777777" w:rsidR="00F46244" w:rsidRDefault="00F46244" w:rsidP="00F46244">
            <w:pPr>
              <w:spacing w:after="0"/>
              <w:rPr>
                <w:rFonts w:ascii="Arial" w:eastAsia="MS Mincho" w:hAnsi="Arial" w:cs="Arial"/>
              </w:rPr>
            </w:pPr>
            <w:r>
              <w:rPr>
                <w:rFonts w:ascii="Arial" w:eastAsia="MS Mincho" w:hAnsi="Arial" w:cs="Arial"/>
              </w:rPr>
              <w:t>XR5G-V3</w:t>
            </w:r>
          </w:p>
          <w:p w14:paraId="75D5FBAE" w14:textId="6BC2B1B1" w:rsidR="00FA4FCE" w:rsidRPr="00E7448D" w:rsidRDefault="00F46244" w:rsidP="00F46244">
            <w:pPr>
              <w:spacing w:after="0"/>
              <w:rPr>
                <w:rFonts w:ascii="Arial" w:eastAsia="MS Mincho" w:hAnsi="Arial" w:cs="Arial"/>
              </w:rPr>
            </w:pPr>
            <w:r>
              <w:rPr>
                <w:rFonts w:ascii="Arial" w:eastAsia="MS Mincho" w:hAnsi="Arial" w:cs="Arial"/>
              </w:rPr>
              <w:t>XR5G-V4</w:t>
            </w:r>
          </w:p>
        </w:tc>
      </w:tr>
      <w:tr w:rsidR="00FA4FCE" w:rsidRPr="00E7448D" w14:paraId="518C623F" w14:textId="77777777" w:rsidTr="00363026">
        <w:tc>
          <w:tcPr>
            <w:tcW w:w="246" w:type="pct"/>
            <w:shd w:val="clear" w:color="auto" w:fill="D9E2F3"/>
          </w:tcPr>
          <w:p w14:paraId="079763AC" w14:textId="77777777" w:rsidR="00FA4FCE" w:rsidRPr="00E7448D" w:rsidRDefault="00FA4FCE" w:rsidP="00363026">
            <w:pPr>
              <w:spacing w:after="0"/>
              <w:rPr>
                <w:rFonts w:ascii="Arial" w:eastAsia="MS Mincho" w:hAnsi="Arial" w:cs="Arial"/>
              </w:rPr>
            </w:pPr>
            <w:r w:rsidRPr="00E7448D">
              <w:rPr>
                <w:rFonts w:ascii="Arial" w:eastAsia="MS Mincho" w:hAnsi="Arial" w:cs="Arial"/>
              </w:rPr>
              <w:t>7</w:t>
            </w:r>
          </w:p>
        </w:tc>
        <w:tc>
          <w:tcPr>
            <w:tcW w:w="1684" w:type="pct"/>
            <w:shd w:val="clear" w:color="auto" w:fill="D9E2F3"/>
          </w:tcPr>
          <w:p w14:paraId="55D773E2"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3D Communication</w:t>
            </w:r>
          </w:p>
        </w:tc>
        <w:tc>
          <w:tcPr>
            <w:tcW w:w="538" w:type="pct"/>
            <w:shd w:val="clear" w:color="auto" w:fill="D9E2F3"/>
          </w:tcPr>
          <w:p w14:paraId="458579F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AR</w:t>
            </w:r>
          </w:p>
        </w:tc>
        <w:tc>
          <w:tcPr>
            <w:tcW w:w="683" w:type="pct"/>
            <w:shd w:val="clear" w:color="auto" w:fill="D9E2F3"/>
          </w:tcPr>
          <w:p w14:paraId="2CA5FDC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7704D84F"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6B87F43D" w14:textId="77777777" w:rsidR="00FA4FCE" w:rsidRDefault="00D6487B" w:rsidP="00AB72D4">
            <w:pPr>
              <w:spacing w:after="0"/>
              <w:rPr>
                <w:rFonts w:ascii="Arial" w:eastAsia="MS Mincho" w:hAnsi="Arial" w:cs="Arial"/>
              </w:rPr>
            </w:pPr>
            <w:r>
              <w:rPr>
                <w:rFonts w:ascii="Arial" w:eastAsia="MS Mincho" w:hAnsi="Arial" w:cs="Arial"/>
              </w:rPr>
              <w:t>XR5G-P1</w:t>
            </w:r>
          </w:p>
          <w:p w14:paraId="0FEB50EE" w14:textId="67F4914B" w:rsidR="002C2E4F" w:rsidRPr="00E7448D" w:rsidRDefault="002C2E4F" w:rsidP="00AB72D4">
            <w:pPr>
              <w:spacing w:after="0"/>
              <w:rPr>
                <w:rFonts w:ascii="Arial" w:eastAsia="MS Mincho" w:hAnsi="Arial" w:cs="Arial"/>
              </w:rPr>
            </w:pPr>
            <w:r>
              <w:rPr>
                <w:rFonts w:ascii="Arial" w:eastAsia="MS Mincho" w:hAnsi="Arial" w:cs="Arial"/>
              </w:rPr>
              <w:t>XR5G-AX</w:t>
            </w:r>
          </w:p>
        </w:tc>
      </w:tr>
      <w:tr w:rsidR="00FA4FCE" w:rsidRPr="00E7448D" w14:paraId="791B4BFA" w14:textId="77777777" w:rsidTr="00363026">
        <w:tc>
          <w:tcPr>
            <w:tcW w:w="246" w:type="pct"/>
            <w:shd w:val="clear" w:color="auto" w:fill="auto"/>
          </w:tcPr>
          <w:p w14:paraId="11A1F60A" w14:textId="77777777" w:rsidR="00FA4FCE" w:rsidRPr="00E7448D" w:rsidRDefault="00FA4FCE" w:rsidP="00363026">
            <w:pPr>
              <w:spacing w:after="0"/>
              <w:rPr>
                <w:rFonts w:ascii="Arial" w:eastAsia="MS Mincho" w:hAnsi="Arial" w:cs="Arial"/>
              </w:rPr>
            </w:pPr>
            <w:r w:rsidRPr="00E7448D">
              <w:rPr>
                <w:rFonts w:ascii="Arial" w:eastAsia="MS Mincho" w:hAnsi="Arial" w:cs="Arial"/>
              </w:rPr>
              <w:t>8</w:t>
            </w:r>
          </w:p>
        </w:tc>
        <w:tc>
          <w:tcPr>
            <w:tcW w:w="1684" w:type="pct"/>
            <w:shd w:val="clear" w:color="auto" w:fill="auto"/>
          </w:tcPr>
          <w:p w14:paraId="0D68875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guided assistant at remote location (industrial services)</w:t>
            </w:r>
          </w:p>
        </w:tc>
        <w:tc>
          <w:tcPr>
            <w:tcW w:w="538" w:type="pct"/>
            <w:shd w:val="clear" w:color="auto" w:fill="auto"/>
          </w:tcPr>
          <w:p w14:paraId="7E1E01A7"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video with dynamic AR rendering of graphics</w:t>
            </w:r>
          </w:p>
        </w:tc>
        <w:tc>
          <w:tcPr>
            <w:tcW w:w="683" w:type="pct"/>
            <w:shd w:val="clear" w:color="auto" w:fill="auto"/>
          </w:tcPr>
          <w:p w14:paraId="60326212"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(2D + AR)</w:t>
            </w:r>
          </w:p>
        </w:tc>
        <w:tc>
          <w:tcPr>
            <w:tcW w:w="815" w:type="pct"/>
            <w:shd w:val="clear" w:color="auto" w:fill="auto"/>
          </w:tcPr>
          <w:p w14:paraId="07E936DE"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w:t>
            </w:r>
          </w:p>
        </w:tc>
        <w:tc>
          <w:tcPr>
            <w:tcW w:w="1034" w:type="pct"/>
            <w:shd w:val="clear" w:color="auto" w:fill="auto"/>
          </w:tcPr>
          <w:p w14:paraId="00D02CF9" w14:textId="3E363CF3" w:rsidR="00E4548C" w:rsidRDefault="00E4548C" w:rsidP="00E4548C">
            <w:pPr>
              <w:spacing w:after="0"/>
              <w:rPr>
                <w:rFonts w:ascii="Arial" w:eastAsia="MS Mincho" w:hAnsi="Arial" w:cs="Arial"/>
              </w:rPr>
            </w:pPr>
            <w:r>
              <w:rPr>
                <w:rFonts w:ascii="Arial" w:eastAsia="MS Mincho" w:hAnsi="Arial" w:cs="Arial"/>
              </w:rPr>
              <w:t>XR5G-P1</w:t>
            </w:r>
          </w:p>
          <w:p w14:paraId="693E9B3A" w14:textId="11B8FD0A" w:rsidR="00E4548C" w:rsidRDefault="00E4548C" w:rsidP="00E4548C">
            <w:pPr>
              <w:spacing w:after="0"/>
              <w:rPr>
                <w:rFonts w:ascii="Arial" w:eastAsia="MS Mincho" w:hAnsi="Arial" w:cs="Arial"/>
              </w:rPr>
            </w:pPr>
            <w:r>
              <w:rPr>
                <w:rFonts w:ascii="Arial" w:eastAsia="MS Mincho" w:hAnsi="Arial" w:cs="Arial"/>
              </w:rPr>
              <w:t>XR5G-AX</w:t>
            </w:r>
          </w:p>
          <w:p w14:paraId="18EA8C76" w14:textId="3B5A6B19" w:rsidR="00FA4FCE" w:rsidRPr="00E7448D" w:rsidRDefault="00FA4FCE" w:rsidP="00363026">
            <w:pPr>
              <w:spacing w:after="0"/>
              <w:rPr>
                <w:rFonts w:ascii="Arial" w:eastAsia="MS Mincho" w:hAnsi="Arial" w:cs="Arial"/>
              </w:rPr>
            </w:pPr>
          </w:p>
        </w:tc>
      </w:tr>
      <w:tr w:rsidR="00FA4FCE" w:rsidRPr="00E7448D" w14:paraId="528E62A1" w14:textId="77777777" w:rsidTr="00363026">
        <w:tc>
          <w:tcPr>
            <w:tcW w:w="246" w:type="pct"/>
            <w:shd w:val="clear" w:color="auto" w:fill="D9E2F3"/>
          </w:tcPr>
          <w:p w14:paraId="273EB01B" w14:textId="77777777" w:rsidR="00FA4FCE" w:rsidRPr="00E7448D" w:rsidRDefault="00FA4FCE" w:rsidP="00363026">
            <w:pPr>
              <w:spacing w:after="0"/>
              <w:rPr>
                <w:rFonts w:ascii="Arial" w:eastAsia="MS Mincho" w:hAnsi="Arial" w:cs="Arial"/>
              </w:rPr>
            </w:pPr>
            <w:r w:rsidRPr="00E7448D">
              <w:rPr>
                <w:rFonts w:ascii="Arial" w:eastAsia="MS Mincho" w:hAnsi="Arial" w:cs="Arial"/>
              </w:rPr>
              <w:t>9</w:t>
            </w:r>
          </w:p>
        </w:tc>
        <w:tc>
          <w:tcPr>
            <w:tcW w:w="1684" w:type="pct"/>
            <w:shd w:val="clear" w:color="auto" w:fill="D9E2F3"/>
          </w:tcPr>
          <w:p w14:paraId="2AF6C012" w14:textId="77777777" w:rsidR="00FA4FCE" w:rsidRPr="00E7448D" w:rsidRDefault="00FA4FCE" w:rsidP="00363026">
            <w:pPr>
              <w:spacing w:after="0"/>
              <w:rPr>
                <w:rFonts w:ascii="Arial" w:eastAsia="MS Mincho" w:hAnsi="Arial" w:cs="Arial"/>
              </w:rPr>
            </w:pPr>
            <w:r w:rsidRPr="00E7448D">
              <w:rPr>
                <w:rFonts w:ascii="Arial" w:eastAsia="MS Mincho" w:hAnsi="Arial" w:cs="Arial"/>
              </w:rPr>
              <w:t>Police Critical Mission with AR</w:t>
            </w:r>
          </w:p>
        </w:tc>
        <w:tc>
          <w:tcPr>
            <w:tcW w:w="538" w:type="pct"/>
            <w:shd w:val="clear" w:color="auto" w:fill="D9E2F3"/>
          </w:tcPr>
          <w:p w14:paraId="57333839"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w:t>
            </w:r>
          </w:p>
        </w:tc>
        <w:tc>
          <w:tcPr>
            <w:tcW w:w="683" w:type="pct"/>
            <w:shd w:val="clear" w:color="auto" w:fill="D9E2F3"/>
          </w:tcPr>
          <w:p w14:paraId="6300B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to 6DoF</w:t>
            </w:r>
          </w:p>
        </w:tc>
        <w:tc>
          <w:tcPr>
            <w:tcW w:w="815" w:type="pct"/>
            <w:shd w:val="clear" w:color="auto" w:fill="D9E2F3"/>
          </w:tcPr>
          <w:p w14:paraId="2DE0DD72"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 Group Communication</w:t>
            </w:r>
          </w:p>
        </w:tc>
        <w:tc>
          <w:tcPr>
            <w:tcW w:w="1034" w:type="pct"/>
            <w:shd w:val="clear" w:color="auto" w:fill="D9E2F3"/>
          </w:tcPr>
          <w:p w14:paraId="3443CD72" w14:textId="1A97AD3B" w:rsidR="009D098A" w:rsidRDefault="009D098A" w:rsidP="00363026">
            <w:pPr>
              <w:spacing w:after="0"/>
              <w:rPr>
                <w:rFonts w:ascii="Arial" w:eastAsia="MS Mincho" w:hAnsi="Arial" w:cs="Arial"/>
              </w:rPr>
            </w:pPr>
            <w:r>
              <w:rPr>
                <w:rFonts w:ascii="Arial" w:eastAsia="MS Mincho" w:hAnsi="Arial" w:cs="Arial"/>
              </w:rPr>
              <w:t>XR</w:t>
            </w:r>
            <w:r w:rsidR="007062B6">
              <w:rPr>
                <w:rFonts w:ascii="Arial" w:eastAsia="MS Mincho" w:hAnsi="Arial" w:cs="Arial"/>
              </w:rPr>
              <w:t>5G-A3</w:t>
            </w:r>
          </w:p>
          <w:p w14:paraId="702B4780" w14:textId="14D320C8" w:rsidR="00FA4FCE" w:rsidRDefault="009D098A" w:rsidP="00363026">
            <w:pPr>
              <w:spacing w:after="0"/>
              <w:rPr>
                <w:rFonts w:ascii="Arial" w:eastAsia="MS Mincho" w:hAnsi="Arial" w:cs="Arial"/>
              </w:rPr>
            </w:pPr>
            <w:r>
              <w:rPr>
                <w:rFonts w:ascii="Arial" w:eastAsia="MS Mincho" w:hAnsi="Arial" w:cs="Arial"/>
              </w:rPr>
              <w:t>XR5G-A4</w:t>
            </w:r>
          </w:p>
          <w:p w14:paraId="5A34ABE1" w14:textId="77777777" w:rsidR="009D098A" w:rsidRDefault="009D098A" w:rsidP="00363026">
            <w:pPr>
              <w:spacing w:after="0"/>
              <w:rPr>
                <w:rFonts w:ascii="Arial" w:eastAsia="MS Mincho" w:hAnsi="Arial" w:cs="Arial"/>
              </w:rPr>
            </w:pPr>
          </w:p>
          <w:p w14:paraId="269C3AF4" w14:textId="60A2A22E" w:rsidR="009D098A" w:rsidRPr="00E7448D" w:rsidRDefault="009D098A" w:rsidP="00363026">
            <w:pPr>
              <w:spacing w:after="0"/>
              <w:rPr>
                <w:rFonts w:ascii="Arial" w:eastAsia="MS Mincho" w:hAnsi="Arial" w:cs="Arial"/>
              </w:rPr>
            </w:pPr>
          </w:p>
        </w:tc>
      </w:tr>
      <w:tr w:rsidR="00FA4FCE" w:rsidRPr="00E7448D" w14:paraId="606A4E06" w14:textId="77777777" w:rsidTr="00363026">
        <w:tc>
          <w:tcPr>
            <w:tcW w:w="246" w:type="pct"/>
            <w:shd w:val="clear" w:color="auto" w:fill="auto"/>
          </w:tcPr>
          <w:p w14:paraId="3B6A98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10</w:t>
            </w:r>
          </w:p>
        </w:tc>
        <w:tc>
          <w:tcPr>
            <w:tcW w:w="1684" w:type="pct"/>
            <w:shd w:val="clear" w:color="auto" w:fill="auto"/>
          </w:tcPr>
          <w:p w14:paraId="037B642C"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2FBEAC0D"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40DB2DD0"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3795C28"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7042A114" w14:textId="77777777" w:rsidR="007062B6" w:rsidRDefault="007062B6" w:rsidP="007062B6">
            <w:pPr>
              <w:spacing w:after="0"/>
              <w:rPr>
                <w:rFonts w:ascii="Arial" w:eastAsia="MS Mincho" w:hAnsi="Arial" w:cs="Arial"/>
              </w:rPr>
            </w:pPr>
            <w:r>
              <w:rPr>
                <w:rFonts w:ascii="Arial" w:eastAsia="MS Mincho" w:hAnsi="Arial" w:cs="Arial"/>
              </w:rPr>
              <w:t>XR5G-P1</w:t>
            </w:r>
          </w:p>
          <w:p w14:paraId="51D12AF8" w14:textId="029D6217" w:rsidR="00FA4FCE" w:rsidRPr="00E7448D" w:rsidRDefault="007062B6" w:rsidP="00363026">
            <w:pPr>
              <w:spacing w:after="0"/>
              <w:rPr>
                <w:rFonts w:ascii="Arial" w:eastAsia="MS Mincho" w:hAnsi="Arial" w:cs="Arial"/>
              </w:rPr>
            </w:pPr>
            <w:r>
              <w:rPr>
                <w:rFonts w:ascii="Arial" w:eastAsia="MS Mincho" w:hAnsi="Arial" w:cs="Arial"/>
              </w:rPr>
              <w:t>XR5G-AX</w:t>
            </w:r>
          </w:p>
        </w:tc>
      </w:tr>
      <w:tr w:rsidR="00FA4FCE" w:rsidRPr="00E7448D" w14:paraId="65A01FAC" w14:textId="77777777" w:rsidTr="00363026">
        <w:tc>
          <w:tcPr>
            <w:tcW w:w="246" w:type="pct"/>
            <w:shd w:val="clear" w:color="auto" w:fill="D9E2F3"/>
          </w:tcPr>
          <w:p w14:paraId="69402587" w14:textId="77777777" w:rsidR="00FA4FCE" w:rsidRPr="00E7448D" w:rsidRDefault="00FA4FCE" w:rsidP="00363026">
            <w:pPr>
              <w:spacing w:after="0"/>
              <w:rPr>
                <w:rFonts w:ascii="Arial" w:eastAsia="MS Mincho" w:hAnsi="Arial" w:cs="Arial"/>
              </w:rPr>
            </w:pPr>
            <w:r w:rsidRPr="00E7448D">
              <w:rPr>
                <w:rFonts w:ascii="Arial" w:eastAsia="MS Mincho" w:hAnsi="Arial" w:cs="Arial"/>
              </w:rPr>
              <w:t>11</w:t>
            </w:r>
          </w:p>
        </w:tc>
        <w:tc>
          <w:tcPr>
            <w:tcW w:w="1684" w:type="pct"/>
            <w:shd w:val="clear" w:color="auto" w:fill="D9E2F3"/>
          </w:tcPr>
          <w:p w14:paraId="5CEC94B7"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communication with the shop assistant</w:t>
            </w:r>
          </w:p>
        </w:tc>
        <w:tc>
          <w:tcPr>
            <w:tcW w:w="538" w:type="pct"/>
            <w:shd w:val="clear" w:color="auto" w:fill="D9E2F3"/>
          </w:tcPr>
          <w:p w14:paraId="7B12272A"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02756B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DB0713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r w:rsidRPr="00E7448D">
              <w:rPr>
                <w:rFonts w:ascii="Arial" w:eastAsia="MS Mincho" w:hAnsi="Arial" w:cs="Arial"/>
              </w:rPr>
              <w:br/>
            </w:r>
          </w:p>
        </w:tc>
        <w:tc>
          <w:tcPr>
            <w:tcW w:w="1034" w:type="pct"/>
            <w:shd w:val="clear" w:color="auto" w:fill="D9E2F3"/>
          </w:tcPr>
          <w:p w14:paraId="056CB18A" w14:textId="77777777" w:rsidR="007062B6" w:rsidRDefault="007062B6" w:rsidP="007062B6">
            <w:pPr>
              <w:spacing w:after="0"/>
              <w:rPr>
                <w:rFonts w:ascii="Arial" w:eastAsia="MS Mincho" w:hAnsi="Arial" w:cs="Arial"/>
              </w:rPr>
            </w:pPr>
            <w:r>
              <w:rPr>
                <w:rFonts w:ascii="Arial" w:eastAsia="MS Mincho" w:hAnsi="Arial" w:cs="Arial"/>
              </w:rPr>
              <w:t>XR5G-P1</w:t>
            </w:r>
          </w:p>
          <w:p w14:paraId="24F4FD24" w14:textId="6AC8C021" w:rsidR="00FA4FCE" w:rsidRPr="00E7448D" w:rsidRDefault="007062B6">
            <w:pPr>
              <w:spacing w:after="0"/>
              <w:rPr>
                <w:rFonts w:ascii="Arial" w:eastAsia="MS Mincho" w:hAnsi="Arial" w:cs="Arial"/>
              </w:rPr>
            </w:pPr>
            <w:r>
              <w:rPr>
                <w:rFonts w:ascii="Arial" w:eastAsia="MS Mincho" w:hAnsi="Arial" w:cs="Arial"/>
              </w:rPr>
              <w:t>XR5G-AX</w:t>
            </w:r>
          </w:p>
        </w:tc>
      </w:tr>
      <w:tr w:rsidR="00FA4FCE" w:rsidRPr="00E7448D" w14:paraId="626F1508" w14:textId="77777777" w:rsidTr="00363026">
        <w:tc>
          <w:tcPr>
            <w:tcW w:w="246" w:type="pct"/>
            <w:shd w:val="clear" w:color="auto" w:fill="auto"/>
          </w:tcPr>
          <w:p w14:paraId="4AEC0245" w14:textId="77777777" w:rsidR="00FA4FCE" w:rsidRPr="00E7448D" w:rsidRDefault="00FA4FCE" w:rsidP="00363026">
            <w:pPr>
              <w:spacing w:after="0"/>
              <w:rPr>
                <w:rFonts w:ascii="Arial" w:eastAsia="MS Mincho" w:hAnsi="Arial" w:cs="Arial"/>
              </w:rPr>
            </w:pPr>
            <w:r w:rsidRPr="00E7448D">
              <w:rPr>
                <w:rFonts w:ascii="Arial" w:eastAsia="MS Mincho" w:hAnsi="Arial" w:cs="Arial"/>
              </w:rPr>
              <w:t>12</w:t>
            </w:r>
          </w:p>
        </w:tc>
        <w:tc>
          <w:tcPr>
            <w:tcW w:w="1684" w:type="pct"/>
            <w:shd w:val="clear" w:color="auto" w:fill="auto"/>
          </w:tcPr>
          <w:p w14:paraId="5B1FE369" w14:textId="77777777" w:rsidR="00FA4FCE" w:rsidRPr="00E7448D" w:rsidRDefault="00FA4FCE" w:rsidP="00363026">
            <w:pPr>
              <w:spacing w:after="0"/>
              <w:rPr>
                <w:rFonts w:ascii="Arial" w:eastAsia="MS Mincho" w:hAnsi="Arial" w:cs="Arial"/>
              </w:rPr>
            </w:pPr>
            <w:r w:rsidRPr="00E7448D">
              <w:rPr>
                <w:rFonts w:ascii="Arial" w:eastAsia="MS Mincho" w:hAnsi="Arial" w:cs="Arial"/>
              </w:rPr>
              <w:t>360-degree conference meeting</w:t>
            </w:r>
          </w:p>
        </w:tc>
        <w:tc>
          <w:tcPr>
            <w:tcW w:w="538" w:type="pct"/>
            <w:shd w:val="clear" w:color="auto" w:fill="auto"/>
          </w:tcPr>
          <w:p w14:paraId="71642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auto"/>
          </w:tcPr>
          <w:p w14:paraId="29E7E7F7"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auto"/>
          </w:tcPr>
          <w:p w14:paraId="40BABDEE"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auto"/>
          </w:tcPr>
          <w:p w14:paraId="6EEA0937" w14:textId="77777777" w:rsidR="007062B6" w:rsidRDefault="007062B6" w:rsidP="007062B6">
            <w:pPr>
              <w:spacing w:after="0"/>
              <w:rPr>
                <w:rFonts w:ascii="Arial" w:eastAsia="MS Mincho" w:hAnsi="Arial" w:cs="Arial"/>
              </w:rPr>
            </w:pPr>
            <w:r>
              <w:rPr>
                <w:rFonts w:ascii="Arial" w:eastAsia="MS Mincho" w:hAnsi="Arial" w:cs="Arial"/>
              </w:rPr>
              <w:t>XR5G-P1</w:t>
            </w:r>
          </w:p>
          <w:p w14:paraId="11545D3D" w14:textId="77777777" w:rsidR="007062B6" w:rsidRDefault="007062B6" w:rsidP="007062B6">
            <w:pPr>
              <w:spacing w:after="0"/>
              <w:rPr>
                <w:rFonts w:ascii="Arial" w:eastAsia="MS Mincho" w:hAnsi="Arial" w:cs="Arial"/>
              </w:rPr>
            </w:pPr>
            <w:r>
              <w:rPr>
                <w:rFonts w:ascii="Arial" w:eastAsia="MS Mincho" w:hAnsi="Arial" w:cs="Arial"/>
              </w:rPr>
              <w:t>XR5G-V3</w:t>
            </w:r>
          </w:p>
          <w:p w14:paraId="57152D13" w14:textId="327F9F89"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BD6C5D8" w14:textId="77777777" w:rsidTr="00363026">
        <w:tc>
          <w:tcPr>
            <w:tcW w:w="246" w:type="pct"/>
            <w:shd w:val="clear" w:color="auto" w:fill="D9E2F3"/>
          </w:tcPr>
          <w:p w14:paraId="5A86B9A8" w14:textId="77777777" w:rsidR="00FA4FCE" w:rsidRPr="00E7448D" w:rsidRDefault="00FA4FCE" w:rsidP="00363026">
            <w:pPr>
              <w:spacing w:after="0"/>
              <w:rPr>
                <w:rFonts w:ascii="Arial" w:eastAsia="MS Mincho" w:hAnsi="Arial" w:cs="Arial"/>
              </w:rPr>
            </w:pPr>
            <w:r w:rsidRPr="00E7448D">
              <w:rPr>
                <w:rFonts w:ascii="Arial" w:eastAsia="MS Mincho" w:hAnsi="Arial" w:cs="Arial"/>
              </w:rPr>
              <w:t>13</w:t>
            </w:r>
          </w:p>
        </w:tc>
        <w:tc>
          <w:tcPr>
            <w:tcW w:w="1684" w:type="pct"/>
            <w:shd w:val="clear" w:color="auto" w:fill="D9E2F3"/>
          </w:tcPr>
          <w:p w14:paraId="7D8D557E"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shared experience</w:t>
            </w:r>
          </w:p>
        </w:tc>
        <w:tc>
          <w:tcPr>
            <w:tcW w:w="538" w:type="pct"/>
            <w:shd w:val="clear" w:color="auto" w:fill="D9E2F3"/>
          </w:tcPr>
          <w:p w14:paraId="3215BF7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D9E2F3"/>
          </w:tcPr>
          <w:p w14:paraId="075EA89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p w14:paraId="5575C44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21F8A0F5" w14:textId="77777777" w:rsidR="00FA4FCE" w:rsidRPr="00E7448D" w:rsidRDefault="00FA4FCE" w:rsidP="00363026">
            <w:pPr>
              <w:spacing w:after="0"/>
              <w:rPr>
                <w:rFonts w:ascii="Arial" w:eastAsia="MS Mincho" w:hAnsi="Arial" w:cs="Arial"/>
              </w:rPr>
            </w:pPr>
            <w:r w:rsidRPr="00E7448D">
              <w:rPr>
                <w:rFonts w:ascii="Arial" w:eastAsia="MS Mincho" w:hAnsi="Arial" w:cs="Arial"/>
              </w:rPr>
              <w:t xml:space="preserve">Conversational </w:t>
            </w:r>
          </w:p>
        </w:tc>
        <w:tc>
          <w:tcPr>
            <w:tcW w:w="1034" w:type="pct"/>
            <w:shd w:val="clear" w:color="auto" w:fill="D9E2F3"/>
          </w:tcPr>
          <w:p w14:paraId="7AAEC69D" w14:textId="77777777" w:rsidR="007062B6" w:rsidRDefault="007062B6" w:rsidP="007062B6">
            <w:pPr>
              <w:spacing w:after="0"/>
              <w:rPr>
                <w:rFonts w:ascii="Arial" w:eastAsia="MS Mincho" w:hAnsi="Arial" w:cs="Arial"/>
              </w:rPr>
            </w:pPr>
            <w:r>
              <w:rPr>
                <w:rFonts w:ascii="Arial" w:eastAsia="MS Mincho" w:hAnsi="Arial" w:cs="Arial"/>
              </w:rPr>
              <w:t>XR5G-P1</w:t>
            </w:r>
          </w:p>
          <w:p w14:paraId="2F8C6E20" w14:textId="77777777" w:rsidR="007062B6" w:rsidRDefault="007062B6" w:rsidP="007062B6">
            <w:pPr>
              <w:spacing w:after="0"/>
              <w:rPr>
                <w:rFonts w:ascii="Arial" w:eastAsia="MS Mincho" w:hAnsi="Arial" w:cs="Arial"/>
              </w:rPr>
            </w:pPr>
            <w:r>
              <w:rPr>
                <w:rFonts w:ascii="Arial" w:eastAsia="MS Mincho" w:hAnsi="Arial" w:cs="Arial"/>
              </w:rPr>
              <w:t>XR5G-V3</w:t>
            </w:r>
          </w:p>
          <w:p w14:paraId="5A438875" w14:textId="65182AC0"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3EB88D75" w14:textId="77777777" w:rsidTr="00363026">
        <w:tc>
          <w:tcPr>
            <w:tcW w:w="246" w:type="pct"/>
            <w:shd w:val="clear" w:color="auto" w:fill="auto"/>
          </w:tcPr>
          <w:p w14:paraId="2970EB67" w14:textId="77777777" w:rsidR="00FA4FCE" w:rsidRPr="00E7448D" w:rsidRDefault="00FA4FCE" w:rsidP="00363026">
            <w:pPr>
              <w:spacing w:after="0"/>
              <w:rPr>
                <w:rFonts w:ascii="Arial" w:eastAsia="MS Mincho" w:hAnsi="Arial" w:cs="Arial"/>
              </w:rPr>
            </w:pPr>
            <w:r w:rsidRPr="00E7448D">
              <w:rPr>
                <w:rFonts w:ascii="Arial" w:eastAsia="MS Mincho" w:hAnsi="Arial" w:cs="Arial"/>
              </w:rPr>
              <w:t>14</w:t>
            </w:r>
          </w:p>
        </w:tc>
        <w:tc>
          <w:tcPr>
            <w:tcW w:w="1684" w:type="pct"/>
            <w:shd w:val="clear" w:color="auto" w:fill="auto"/>
          </w:tcPr>
          <w:p w14:paraId="6C0392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VR conferencing</w:t>
            </w:r>
          </w:p>
        </w:tc>
        <w:tc>
          <w:tcPr>
            <w:tcW w:w="538" w:type="pct"/>
            <w:shd w:val="clear" w:color="auto" w:fill="auto"/>
          </w:tcPr>
          <w:p w14:paraId="601EE2E5"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1BF34256"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5E449A3B"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p>
        </w:tc>
        <w:tc>
          <w:tcPr>
            <w:tcW w:w="1034" w:type="pct"/>
            <w:shd w:val="clear" w:color="auto" w:fill="auto"/>
          </w:tcPr>
          <w:p w14:paraId="1DDFD27A" w14:textId="77777777" w:rsidR="007062B6" w:rsidRDefault="007062B6" w:rsidP="007062B6">
            <w:pPr>
              <w:spacing w:after="0"/>
              <w:rPr>
                <w:rFonts w:ascii="Arial" w:eastAsia="MS Mincho" w:hAnsi="Arial" w:cs="Arial"/>
              </w:rPr>
            </w:pPr>
            <w:r>
              <w:rPr>
                <w:rFonts w:ascii="Arial" w:eastAsia="MS Mincho" w:hAnsi="Arial" w:cs="Arial"/>
              </w:rPr>
              <w:t>XR5G-V3</w:t>
            </w:r>
          </w:p>
          <w:p w14:paraId="08DDC418" w14:textId="37C26265"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F7B8EC4" w14:textId="77777777" w:rsidTr="00363026">
        <w:tc>
          <w:tcPr>
            <w:tcW w:w="246" w:type="pct"/>
            <w:shd w:val="clear" w:color="auto" w:fill="D9E2F3"/>
          </w:tcPr>
          <w:p w14:paraId="491798F2" w14:textId="77777777" w:rsidR="00FA4FCE" w:rsidRPr="00E7448D" w:rsidRDefault="00FA4FCE" w:rsidP="00363026">
            <w:pPr>
              <w:spacing w:after="0"/>
              <w:rPr>
                <w:rFonts w:ascii="Arial" w:eastAsia="MS Mincho" w:hAnsi="Arial" w:cs="Arial"/>
              </w:rPr>
            </w:pPr>
            <w:r w:rsidRPr="00E7448D">
              <w:rPr>
                <w:rFonts w:ascii="Arial" w:eastAsia="MS Mincho" w:hAnsi="Arial" w:cs="Arial"/>
              </w:rPr>
              <w:t>15</w:t>
            </w:r>
          </w:p>
        </w:tc>
        <w:tc>
          <w:tcPr>
            <w:tcW w:w="1684" w:type="pct"/>
            <w:shd w:val="clear" w:color="auto" w:fill="D9E2F3"/>
          </w:tcPr>
          <w:p w14:paraId="295354C8" w14:textId="77777777" w:rsidR="00FA4FCE" w:rsidRPr="00E7448D" w:rsidRDefault="00FA4FCE" w:rsidP="00363026">
            <w:pPr>
              <w:spacing w:after="0"/>
              <w:rPr>
                <w:rFonts w:ascii="Arial" w:eastAsia="MS Mincho" w:hAnsi="Arial" w:cs="Arial"/>
              </w:rPr>
            </w:pPr>
            <w:r w:rsidRPr="00E7448D">
              <w:rPr>
                <w:rFonts w:ascii="Arial" w:eastAsia="MS Mincho" w:hAnsi="Arial" w:cs="Arial"/>
              </w:rPr>
              <w:t>XR Meeting</w:t>
            </w:r>
          </w:p>
        </w:tc>
        <w:tc>
          <w:tcPr>
            <w:tcW w:w="538" w:type="pct"/>
            <w:shd w:val="clear" w:color="auto" w:fill="D9E2F3"/>
          </w:tcPr>
          <w:p w14:paraId="7CE84077"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XR</w:t>
            </w:r>
          </w:p>
        </w:tc>
        <w:tc>
          <w:tcPr>
            <w:tcW w:w="683" w:type="pct"/>
            <w:shd w:val="clear" w:color="auto" w:fill="D9E2F3"/>
          </w:tcPr>
          <w:p w14:paraId="74FDFDD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4EFF9DB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D9E2F3"/>
          </w:tcPr>
          <w:p w14:paraId="6424228A" w14:textId="1C66D65D" w:rsidR="007062B6" w:rsidRDefault="007062B6" w:rsidP="007062B6">
            <w:pPr>
              <w:spacing w:after="0"/>
              <w:rPr>
                <w:rFonts w:ascii="Arial" w:eastAsia="MS Mincho" w:hAnsi="Arial" w:cs="Arial"/>
              </w:rPr>
            </w:pPr>
            <w:r>
              <w:rPr>
                <w:rFonts w:ascii="Arial" w:eastAsia="MS Mincho" w:hAnsi="Arial" w:cs="Arial"/>
              </w:rPr>
              <w:t>XR5G-P1</w:t>
            </w:r>
          </w:p>
          <w:p w14:paraId="427EB990" w14:textId="09A37032" w:rsidR="00DB1C41" w:rsidRDefault="00DB1C41" w:rsidP="00DB1C41">
            <w:pPr>
              <w:spacing w:after="0"/>
              <w:rPr>
                <w:rFonts w:ascii="Arial" w:eastAsia="MS Mincho" w:hAnsi="Arial" w:cs="Arial"/>
              </w:rPr>
            </w:pPr>
            <w:r>
              <w:rPr>
                <w:rFonts w:ascii="Arial" w:eastAsia="MS Mincho" w:hAnsi="Arial" w:cs="Arial"/>
              </w:rPr>
              <w:t>XR5G-A1</w:t>
            </w:r>
          </w:p>
          <w:p w14:paraId="473EE88D" w14:textId="72955EA2" w:rsidR="00DB1C41" w:rsidRDefault="00DB1C41" w:rsidP="00DB1C41">
            <w:pPr>
              <w:spacing w:after="0"/>
              <w:rPr>
                <w:rFonts w:ascii="Arial" w:eastAsia="MS Mincho" w:hAnsi="Arial" w:cs="Arial"/>
              </w:rPr>
            </w:pPr>
            <w:r>
              <w:rPr>
                <w:rFonts w:ascii="Arial" w:eastAsia="MS Mincho" w:hAnsi="Arial" w:cs="Arial"/>
              </w:rPr>
              <w:t>XR5G-A2</w:t>
            </w:r>
          </w:p>
          <w:p w14:paraId="3F53088B" w14:textId="3745835A" w:rsidR="00FA4FCE" w:rsidRPr="00E7448D" w:rsidRDefault="00DB1C41" w:rsidP="00363026">
            <w:pPr>
              <w:spacing w:after="0"/>
              <w:rPr>
                <w:rFonts w:ascii="Arial" w:eastAsia="MS Mincho" w:hAnsi="Arial" w:cs="Arial"/>
              </w:rPr>
            </w:pPr>
            <w:r>
              <w:rPr>
                <w:rFonts w:ascii="Arial" w:eastAsia="MS Mincho" w:hAnsi="Arial" w:cs="Arial"/>
              </w:rPr>
              <w:t>XR5G-A5</w:t>
            </w:r>
          </w:p>
        </w:tc>
      </w:tr>
      <w:tr w:rsidR="00FA4FCE" w:rsidRPr="00E7448D" w14:paraId="489C3DB5" w14:textId="77777777" w:rsidTr="00363026">
        <w:tc>
          <w:tcPr>
            <w:tcW w:w="246" w:type="pct"/>
            <w:shd w:val="clear" w:color="auto" w:fill="auto"/>
          </w:tcPr>
          <w:p w14:paraId="7220DF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16</w:t>
            </w:r>
          </w:p>
        </w:tc>
        <w:tc>
          <w:tcPr>
            <w:tcW w:w="1684" w:type="pct"/>
            <w:shd w:val="clear" w:color="auto" w:fill="auto"/>
          </w:tcPr>
          <w:p w14:paraId="723D4D83"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Convention / Poster Session</w:t>
            </w:r>
          </w:p>
        </w:tc>
        <w:tc>
          <w:tcPr>
            <w:tcW w:w="538" w:type="pct"/>
            <w:shd w:val="clear" w:color="auto" w:fill="auto"/>
          </w:tcPr>
          <w:p w14:paraId="34D396B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MR</w:t>
            </w:r>
          </w:p>
        </w:tc>
        <w:tc>
          <w:tcPr>
            <w:tcW w:w="683" w:type="pct"/>
            <w:shd w:val="clear" w:color="auto" w:fill="auto"/>
          </w:tcPr>
          <w:p w14:paraId="344AF67A"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ADE7F09"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auto"/>
          </w:tcPr>
          <w:p w14:paraId="2ECFEF78" w14:textId="77777777" w:rsidR="007062B6" w:rsidRDefault="007062B6" w:rsidP="007062B6">
            <w:pPr>
              <w:spacing w:after="0"/>
              <w:rPr>
                <w:rFonts w:ascii="Arial" w:eastAsia="MS Mincho" w:hAnsi="Arial" w:cs="Arial"/>
              </w:rPr>
            </w:pPr>
            <w:r>
              <w:rPr>
                <w:rFonts w:ascii="Arial" w:eastAsia="MS Mincho" w:hAnsi="Arial" w:cs="Arial"/>
              </w:rPr>
              <w:t>XR5G-P1</w:t>
            </w:r>
          </w:p>
          <w:p w14:paraId="3225C581" w14:textId="77777777" w:rsidR="00DB1C41" w:rsidRDefault="00DB1C41" w:rsidP="00DB1C41">
            <w:pPr>
              <w:spacing w:after="0"/>
              <w:rPr>
                <w:rFonts w:ascii="Arial" w:eastAsia="MS Mincho" w:hAnsi="Arial" w:cs="Arial"/>
              </w:rPr>
            </w:pPr>
            <w:r>
              <w:rPr>
                <w:rFonts w:ascii="Arial" w:eastAsia="MS Mincho" w:hAnsi="Arial" w:cs="Arial"/>
              </w:rPr>
              <w:t>XR5G-A1</w:t>
            </w:r>
          </w:p>
          <w:p w14:paraId="6E16C279" w14:textId="77777777" w:rsidR="00DB1C41" w:rsidRDefault="00DB1C41" w:rsidP="00DB1C41">
            <w:pPr>
              <w:spacing w:after="0"/>
              <w:rPr>
                <w:rFonts w:ascii="Arial" w:eastAsia="MS Mincho" w:hAnsi="Arial" w:cs="Arial"/>
              </w:rPr>
            </w:pPr>
            <w:r>
              <w:rPr>
                <w:rFonts w:ascii="Arial" w:eastAsia="MS Mincho" w:hAnsi="Arial" w:cs="Arial"/>
              </w:rPr>
              <w:t>XR5G-A2</w:t>
            </w:r>
          </w:p>
          <w:p w14:paraId="04BC5883" w14:textId="4CA841A5"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307D4591" w14:textId="77777777" w:rsidTr="00363026">
        <w:tc>
          <w:tcPr>
            <w:tcW w:w="246" w:type="pct"/>
            <w:shd w:val="clear" w:color="auto" w:fill="D9E2F3"/>
          </w:tcPr>
          <w:p w14:paraId="2CF8115C" w14:textId="77777777" w:rsidR="00FA4FCE" w:rsidRPr="00E7448D" w:rsidRDefault="00FA4FCE" w:rsidP="00363026">
            <w:pPr>
              <w:spacing w:after="0"/>
              <w:rPr>
                <w:rFonts w:ascii="Arial" w:eastAsia="MS Mincho" w:hAnsi="Arial" w:cs="Arial"/>
              </w:rPr>
            </w:pPr>
            <w:r w:rsidRPr="00E7448D">
              <w:rPr>
                <w:rFonts w:ascii="Arial" w:eastAsia="MS Mincho" w:hAnsi="Arial" w:cs="Arial"/>
              </w:rPr>
              <w:lastRenderedPageBreak/>
              <w:t>17</w:t>
            </w:r>
          </w:p>
        </w:tc>
        <w:tc>
          <w:tcPr>
            <w:tcW w:w="1684" w:type="pct"/>
            <w:shd w:val="clear" w:color="auto" w:fill="D9E2F3"/>
          </w:tcPr>
          <w:p w14:paraId="43BED0A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animated avatar calls</w:t>
            </w:r>
          </w:p>
        </w:tc>
        <w:tc>
          <w:tcPr>
            <w:tcW w:w="538" w:type="pct"/>
            <w:shd w:val="clear" w:color="auto" w:fill="D9E2F3"/>
          </w:tcPr>
          <w:p w14:paraId="0A56CB5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3EC499EF"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3DoF</w:t>
            </w:r>
          </w:p>
        </w:tc>
        <w:tc>
          <w:tcPr>
            <w:tcW w:w="815" w:type="pct"/>
            <w:shd w:val="clear" w:color="auto" w:fill="D9E2F3"/>
          </w:tcPr>
          <w:p w14:paraId="175235ED"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2CBC4018" w14:textId="77777777" w:rsidR="007062B6" w:rsidRDefault="007062B6" w:rsidP="007062B6">
            <w:pPr>
              <w:spacing w:after="0"/>
              <w:rPr>
                <w:rFonts w:ascii="Arial" w:eastAsia="MS Mincho" w:hAnsi="Arial" w:cs="Arial"/>
              </w:rPr>
            </w:pPr>
            <w:r>
              <w:rPr>
                <w:rFonts w:ascii="Arial" w:eastAsia="MS Mincho" w:hAnsi="Arial" w:cs="Arial"/>
              </w:rPr>
              <w:t>XR5G-P1</w:t>
            </w:r>
          </w:p>
          <w:p w14:paraId="6B9653C4" w14:textId="77777777" w:rsidR="00DB1C41" w:rsidRDefault="00DB1C41" w:rsidP="00DB1C41">
            <w:pPr>
              <w:spacing w:after="0"/>
              <w:rPr>
                <w:rFonts w:ascii="Arial" w:eastAsia="MS Mincho" w:hAnsi="Arial" w:cs="Arial"/>
              </w:rPr>
            </w:pPr>
            <w:r>
              <w:rPr>
                <w:rFonts w:ascii="Arial" w:eastAsia="MS Mincho" w:hAnsi="Arial" w:cs="Arial"/>
              </w:rPr>
              <w:t>XR5G-A1</w:t>
            </w:r>
          </w:p>
          <w:p w14:paraId="01186A76" w14:textId="77777777" w:rsidR="00DB1C41" w:rsidRDefault="00DB1C41" w:rsidP="00DB1C41">
            <w:pPr>
              <w:spacing w:after="0"/>
              <w:rPr>
                <w:rFonts w:ascii="Arial" w:eastAsia="MS Mincho" w:hAnsi="Arial" w:cs="Arial"/>
              </w:rPr>
            </w:pPr>
            <w:r>
              <w:rPr>
                <w:rFonts w:ascii="Arial" w:eastAsia="MS Mincho" w:hAnsi="Arial" w:cs="Arial"/>
              </w:rPr>
              <w:t>XR5G-A2</w:t>
            </w:r>
          </w:p>
          <w:p w14:paraId="47EB7F3E" w14:textId="6DEB3859"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074484E2" w14:textId="77777777" w:rsidTr="00363026">
        <w:tc>
          <w:tcPr>
            <w:tcW w:w="246" w:type="pct"/>
            <w:shd w:val="clear" w:color="auto" w:fill="auto"/>
          </w:tcPr>
          <w:p w14:paraId="50E28F8F" w14:textId="77777777" w:rsidR="00FA4FCE" w:rsidRPr="00E7448D" w:rsidRDefault="00FA4FCE" w:rsidP="00363026">
            <w:pPr>
              <w:spacing w:after="0"/>
              <w:rPr>
                <w:rFonts w:ascii="Arial" w:eastAsia="MS Mincho" w:hAnsi="Arial" w:cs="Arial"/>
              </w:rPr>
            </w:pPr>
            <w:r w:rsidRPr="00E7448D">
              <w:rPr>
                <w:rFonts w:ascii="Arial" w:eastAsia="MS Mincho" w:hAnsi="Arial" w:cs="Arial"/>
              </w:rPr>
              <w:t>18</w:t>
            </w:r>
          </w:p>
        </w:tc>
        <w:tc>
          <w:tcPr>
            <w:tcW w:w="1684" w:type="pct"/>
            <w:shd w:val="clear" w:color="auto" w:fill="auto"/>
          </w:tcPr>
          <w:p w14:paraId="1EAA5085"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06DFC38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515DCBC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65F0C5A"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6D61EFDA" w14:textId="77777777" w:rsidR="007062B6" w:rsidRDefault="007062B6" w:rsidP="007062B6">
            <w:pPr>
              <w:spacing w:after="0"/>
              <w:rPr>
                <w:rFonts w:ascii="Arial" w:eastAsia="MS Mincho" w:hAnsi="Arial" w:cs="Arial"/>
              </w:rPr>
            </w:pPr>
            <w:r>
              <w:rPr>
                <w:rFonts w:ascii="Arial" w:eastAsia="MS Mincho" w:hAnsi="Arial" w:cs="Arial"/>
              </w:rPr>
              <w:t>XR5G-P1</w:t>
            </w:r>
          </w:p>
          <w:p w14:paraId="568E503D" w14:textId="77777777" w:rsidR="00DB1C41" w:rsidRDefault="00DB1C41" w:rsidP="00DB1C41">
            <w:pPr>
              <w:spacing w:after="0"/>
              <w:rPr>
                <w:rFonts w:ascii="Arial" w:eastAsia="MS Mincho" w:hAnsi="Arial" w:cs="Arial"/>
              </w:rPr>
            </w:pPr>
            <w:r>
              <w:rPr>
                <w:rFonts w:ascii="Arial" w:eastAsia="MS Mincho" w:hAnsi="Arial" w:cs="Arial"/>
              </w:rPr>
              <w:t>XR5G-A1</w:t>
            </w:r>
          </w:p>
          <w:p w14:paraId="2CA91365" w14:textId="77777777" w:rsidR="00DB1C41" w:rsidRDefault="00DB1C41" w:rsidP="00DB1C41">
            <w:pPr>
              <w:spacing w:after="0"/>
              <w:rPr>
                <w:rFonts w:ascii="Arial" w:eastAsia="MS Mincho" w:hAnsi="Arial" w:cs="Arial"/>
              </w:rPr>
            </w:pPr>
            <w:r>
              <w:rPr>
                <w:rFonts w:ascii="Arial" w:eastAsia="MS Mincho" w:hAnsi="Arial" w:cs="Arial"/>
              </w:rPr>
              <w:t>XR5G-A2</w:t>
            </w:r>
          </w:p>
          <w:p w14:paraId="57698C9F" w14:textId="73DD98BA"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172D4EC2" w14:textId="77777777" w:rsidTr="00363026">
        <w:tc>
          <w:tcPr>
            <w:tcW w:w="246" w:type="pct"/>
            <w:shd w:val="clear" w:color="auto" w:fill="D9E2F3"/>
          </w:tcPr>
          <w:p w14:paraId="6AAA92C3" w14:textId="77777777" w:rsidR="00FA4FCE" w:rsidRPr="00E7448D" w:rsidRDefault="00FA4FCE" w:rsidP="00363026">
            <w:pPr>
              <w:spacing w:after="0"/>
              <w:rPr>
                <w:rFonts w:ascii="Arial" w:eastAsia="MS Mincho" w:hAnsi="Arial" w:cs="Arial"/>
              </w:rPr>
            </w:pPr>
            <w:r w:rsidRPr="00E7448D">
              <w:rPr>
                <w:rFonts w:ascii="Arial" w:eastAsia="MS Mincho" w:hAnsi="Arial" w:cs="Arial"/>
              </w:rPr>
              <w:t>19</w:t>
            </w:r>
          </w:p>
        </w:tc>
        <w:tc>
          <w:tcPr>
            <w:tcW w:w="1684" w:type="pct"/>
            <w:shd w:val="clear" w:color="auto" w:fill="D9E2F3"/>
          </w:tcPr>
          <w:p w14:paraId="2CCD39AD" w14:textId="77777777" w:rsidR="00FA4FCE" w:rsidRPr="00E7448D" w:rsidRDefault="00FA4FCE" w:rsidP="00363026">
            <w:pPr>
              <w:spacing w:after="0"/>
              <w:rPr>
                <w:rFonts w:ascii="Arial" w:eastAsia="MS Mincho" w:hAnsi="Arial" w:cs="Arial"/>
              </w:rPr>
            </w:pPr>
            <w:r w:rsidRPr="00E7448D">
              <w:rPr>
                <w:rFonts w:ascii="Arial" w:eastAsia="MS Mincho" w:hAnsi="Arial" w:cs="Arial"/>
              </w:rPr>
              <w:t>Front-facing camera video multi-party calls</w:t>
            </w:r>
          </w:p>
        </w:tc>
        <w:tc>
          <w:tcPr>
            <w:tcW w:w="538" w:type="pct"/>
            <w:shd w:val="clear" w:color="auto" w:fill="D9E2F3"/>
          </w:tcPr>
          <w:p w14:paraId="582A7ED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1509B2D"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3C5DF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488D0FD8" w14:textId="77777777" w:rsidR="00FA4FCE" w:rsidRDefault="007062B6" w:rsidP="00363026">
            <w:pPr>
              <w:spacing w:after="0"/>
              <w:rPr>
                <w:rFonts w:ascii="Arial" w:eastAsia="MS Mincho" w:hAnsi="Arial" w:cs="Arial"/>
              </w:rPr>
            </w:pPr>
            <w:r>
              <w:rPr>
                <w:rFonts w:ascii="Arial" w:eastAsia="MS Mincho" w:hAnsi="Arial" w:cs="Arial"/>
              </w:rPr>
              <w:t>XR5G-P1</w:t>
            </w:r>
          </w:p>
          <w:p w14:paraId="7C384EA0" w14:textId="66A921CC" w:rsidR="002C2E4F" w:rsidRPr="00E7448D" w:rsidRDefault="002C2E4F" w:rsidP="00363026">
            <w:pPr>
              <w:spacing w:after="0"/>
              <w:rPr>
                <w:rFonts w:ascii="Arial" w:eastAsia="MS Mincho" w:hAnsi="Arial" w:cs="Arial"/>
              </w:rPr>
            </w:pPr>
            <w:r>
              <w:rPr>
                <w:rFonts w:ascii="Arial" w:eastAsia="MS Mincho" w:hAnsi="Arial" w:cs="Arial"/>
              </w:rPr>
              <w:t>XR5G-AX</w:t>
            </w:r>
          </w:p>
        </w:tc>
      </w:tr>
      <w:tr w:rsidR="00FA4FCE" w:rsidRPr="00E7448D" w14:paraId="28520139" w14:textId="77777777" w:rsidTr="00363026">
        <w:tc>
          <w:tcPr>
            <w:tcW w:w="246" w:type="pct"/>
            <w:shd w:val="clear" w:color="auto" w:fill="auto"/>
          </w:tcPr>
          <w:p w14:paraId="40331B0E" w14:textId="77777777" w:rsidR="00FA4FCE" w:rsidRPr="00E7448D" w:rsidRDefault="00FA4FCE" w:rsidP="00363026">
            <w:pPr>
              <w:spacing w:after="0"/>
              <w:rPr>
                <w:rFonts w:ascii="Arial" w:eastAsia="MS Mincho" w:hAnsi="Arial" w:cs="Arial"/>
              </w:rPr>
            </w:pPr>
            <w:r w:rsidRPr="00E7448D">
              <w:rPr>
                <w:rFonts w:ascii="Arial" w:eastAsia="MS Mincho" w:hAnsi="Arial" w:cs="Arial"/>
              </w:rPr>
              <w:t>20</w:t>
            </w:r>
          </w:p>
        </w:tc>
        <w:tc>
          <w:tcPr>
            <w:tcW w:w="1684" w:type="pct"/>
            <w:shd w:val="clear" w:color="auto" w:fill="auto"/>
          </w:tcPr>
          <w:p w14:paraId="03A1B2D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Streaming with Localization Registry</w:t>
            </w:r>
          </w:p>
        </w:tc>
        <w:tc>
          <w:tcPr>
            <w:tcW w:w="538" w:type="pct"/>
            <w:shd w:val="clear" w:color="auto" w:fill="auto"/>
          </w:tcPr>
          <w:p w14:paraId="6D57ACC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Social AR</w:t>
            </w:r>
          </w:p>
        </w:tc>
        <w:tc>
          <w:tcPr>
            <w:tcW w:w="683" w:type="pct"/>
            <w:shd w:val="clear" w:color="auto" w:fill="auto"/>
          </w:tcPr>
          <w:p w14:paraId="578BA4E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234334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Conversational</w:t>
            </w:r>
          </w:p>
        </w:tc>
        <w:tc>
          <w:tcPr>
            <w:tcW w:w="1034" w:type="pct"/>
            <w:shd w:val="clear" w:color="auto" w:fill="auto"/>
          </w:tcPr>
          <w:p w14:paraId="49CC8E3C" w14:textId="77777777" w:rsidR="00DB1C41" w:rsidRDefault="00DB1C41" w:rsidP="00DB1C41">
            <w:pPr>
              <w:spacing w:after="0"/>
              <w:rPr>
                <w:rFonts w:ascii="Arial" w:eastAsia="MS Mincho" w:hAnsi="Arial" w:cs="Arial"/>
              </w:rPr>
            </w:pPr>
            <w:r>
              <w:rPr>
                <w:rFonts w:ascii="Arial" w:eastAsia="MS Mincho" w:hAnsi="Arial" w:cs="Arial"/>
              </w:rPr>
              <w:t>XR5G-A1</w:t>
            </w:r>
          </w:p>
          <w:p w14:paraId="477976A1" w14:textId="77777777" w:rsidR="00DB1C41" w:rsidRDefault="00DB1C41" w:rsidP="00DB1C41">
            <w:pPr>
              <w:spacing w:after="0"/>
              <w:rPr>
                <w:rFonts w:ascii="Arial" w:eastAsia="MS Mincho" w:hAnsi="Arial" w:cs="Arial"/>
              </w:rPr>
            </w:pPr>
            <w:r>
              <w:rPr>
                <w:rFonts w:ascii="Arial" w:eastAsia="MS Mincho" w:hAnsi="Arial" w:cs="Arial"/>
              </w:rPr>
              <w:t>XR5G-A2</w:t>
            </w:r>
          </w:p>
          <w:p w14:paraId="6440E304" w14:textId="03EA5D56" w:rsidR="00FA4FCE" w:rsidRPr="00E7448D" w:rsidRDefault="00DB1C41" w:rsidP="00DB1C41">
            <w:pPr>
              <w:spacing w:after="0"/>
              <w:rPr>
                <w:rFonts w:ascii="Arial" w:eastAsia="MS Mincho" w:hAnsi="Arial" w:cs="Arial"/>
              </w:rPr>
            </w:pPr>
            <w:r>
              <w:rPr>
                <w:rFonts w:ascii="Arial" w:eastAsia="MS Mincho" w:hAnsi="Arial" w:cs="Arial"/>
              </w:rPr>
              <w:t>XR5G-A5</w:t>
            </w:r>
          </w:p>
        </w:tc>
      </w:tr>
      <w:tr w:rsidR="00FA4FCE" w:rsidRPr="00E7448D" w14:paraId="57D31465" w14:textId="77777777" w:rsidTr="00363026">
        <w:tc>
          <w:tcPr>
            <w:tcW w:w="246" w:type="pct"/>
            <w:shd w:val="clear" w:color="auto" w:fill="D9E2F3"/>
          </w:tcPr>
          <w:p w14:paraId="6D05A957" w14:textId="77777777" w:rsidR="00FA4FCE" w:rsidRPr="00E7448D" w:rsidRDefault="00FA4FCE" w:rsidP="00363026">
            <w:pPr>
              <w:spacing w:after="0"/>
              <w:rPr>
                <w:rFonts w:ascii="Arial" w:eastAsia="MS Mincho" w:hAnsi="Arial" w:cs="Arial"/>
              </w:rPr>
            </w:pPr>
            <w:r w:rsidRPr="00E7448D">
              <w:rPr>
                <w:rFonts w:ascii="Arial" w:eastAsia="MS Mincho" w:hAnsi="Arial" w:cs="Arial"/>
              </w:rPr>
              <w:t>21</w:t>
            </w:r>
          </w:p>
        </w:tc>
        <w:tc>
          <w:tcPr>
            <w:tcW w:w="1684" w:type="pct"/>
            <w:shd w:val="clear" w:color="auto" w:fill="D9E2F3"/>
          </w:tcPr>
          <w:p w14:paraId="0D3E734F" w14:textId="77777777" w:rsidR="00FA4FCE" w:rsidRPr="00E7448D" w:rsidRDefault="00FA4FCE" w:rsidP="00363026">
            <w:pPr>
              <w:spacing w:after="0"/>
              <w:rPr>
                <w:rFonts w:ascii="Arial" w:eastAsia="MS Mincho" w:hAnsi="Arial" w:cs="Arial"/>
              </w:rPr>
            </w:pPr>
            <w:r w:rsidRPr="00E7448D">
              <w:rPr>
                <w:rFonts w:ascii="Arial" w:eastAsia="MS Mincho" w:hAnsi="Arial" w:cs="Arial"/>
              </w:rPr>
              <w:t>Immersive 6DoF Streaming with Social Interaction</w:t>
            </w:r>
          </w:p>
        </w:tc>
        <w:tc>
          <w:tcPr>
            <w:tcW w:w="538" w:type="pct"/>
            <w:shd w:val="clear" w:color="auto" w:fill="D9E2F3"/>
          </w:tcPr>
          <w:p w14:paraId="2FDA4530" w14:textId="77777777" w:rsidR="00FA4FCE" w:rsidRPr="00E7448D" w:rsidRDefault="00FA4FCE" w:rsidP="00363026">
            <w:pPr>
              <w:spacing w:after="0"/>
              <w:rPr>
                <w:rFonts w:ascii="Arial" w:eastAsia="MS Mincho" w:hAnsi="Arial" w:cs="Arial"/>
              </w:rPr>
            </w:pPr>
            <w:r w:rsidRPr="00E7448D">
              <w:rPr>
                <w:rFonts w:ascii="Arial" w:eastAsia="MS Mincho" w:hAnsi="Arial" w:cs="Arial"/>
              </w:rPr>
              <w:t>VR and Social VR</w:t>
            </w:r>
          </w:p>
        </w:tc>
        <w:tc>
          <w:tcPr>
            <w:tcW w:w="683" w:type="pct"/>
            <w:shd w:val="clear" w:color="auto" w:fill="D9E2F3"/>
          </w:tcPr>
          <w:p w14:paraId="639D11B6"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1BBD53B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2A31D6FF" w14:textId="77777777" w:rsidR="00DB1C41" w:rsidRDefault="00DB1C41" w:rsidP="00DB1C41">
            <w:pPr>
              <w:spacing w:after="0"/>
              <w:rPr>
                <w:rFonts w:ascii="Arial" w:eastAsia="MS Mincho" w:hAnsi="Arial" w:cs="Arial"/>
              </w:rPr>
            </w:pPr>
            <w:r>
              <w:rPr>
                <w:rFonts w:ascii="Arial" w:eastAsia="MS Mincho" w:hAnsi="Arial" w:cs="Arial"/>
              </w:rPr>
              <w:t>XR5G-V3</w:t>
            </w:r>
          </w:p>
          <w:p w14:paraId="4940D909" w14:textId="510B6124"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4DCB4317" w14:textId="77777777" w:rsidTr="00363026">
        <w:tc>
          <w:tcPr>
            <w:tcW w:w="246" w:type="pct"/>
            <w:shd w:val="clear" w:color="auto" w:fill="auto"/>
          </w:tcPr>
          <w:p w14:paraId="57C256A2" w14:textId="77777777" w:rsidR="00FA4FCE" w:rsidRPr="00E7448D" w:rsidDel="00214006" w:rsidRDefault="00FA4FCE" w:rsidP="00363026">
            <w:pPr>
              <w:spacing w:after="0"/>
              <w:rPr>
                <w:rFonts w:ascii="Arial" w:eastAsia="MS Mincho" w:hAnsi="Arial" w:cs="Arial"/>
              </w:rPr>
            </w:pPr>
            <w:r w:rsidRPr="00E7448D">
              <w:rPr>
                <w:rFonts w:ascii="Arial" w:eastAsia="MS Mincho" w:hAnsi="Arial" w:cs="Arial"/>
              </w:rPr>
              <w:t>22</w:t>
            </w:r>
          </w:p>
        </w:tc>
        <w:tc>
          <w:tcPr>
            <w:tcW w:w="1684" w:type="pct"/>
            <w:shd w:val="clear" w:color="auto" w:fill="auto"/>
          </w:tcPr>
          <w:p w14:paraId="55826CED" w14:textId="77777777" w:rsidR="00FA4FCE" w:rsidRPr="00E7448D" w:rsidRDefault="00FA4FCE" w:rsidP="00363026">
            <w:pPr>
              <w:spacing w:after="0"/>
              <w:rPr>
                <w:rFonts w:ascii="Arial" w:eastAsia="MS Mincho" w:hAnsi="Arial" w:cs="Arial"/>
              </w:rPr>
            </w:pPr>
            <w:r w:rsidRPr="00E7448D">
              <w:rPr>
                <w:rFonts w:ascii="Arial" w:eastAsia="MS Mincho" w:hAnsi="Arial" w:cs="Arial"/>
              </w:rPr>
              <w:t>5G Online Gaming Party</w:t>
            </w:r>
          </w:p>
        </w:tc>
        <w:tc>
          <w:tcPr>
            <w:tcW w:w="538" w:type="pct"/>
            <w:shd w:val="clear" w:color="auto" w:fill="auto"/>
          </w:tcPr>
          <w:p w14:paraId="0799A56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C6B2A13" w14:textId="77777777" w:rsidR="00FA4FCE" w:rsidRPr="00E7448D" w:rsidRDefault="00FA4FCE" w:rsidP="00363026">
            <w:pPr>
              <w:spacing w:after="0"/>
              <w:rPr>
                <w:rFonts w:ascii="Arial" w:eastAsia="MS Mincho" w:hAnsi="Arial"/>
              </w:rPr>
            </w:pPr>
            <w:r w:rsidRPr="00E7448D">
              <w:rPr>
                <w:rFonts w:ascii="Arial" w:eastAsia="MS Mincho" w:hAnsi="Arial" w:cs="Arial"/>
              </w:rPr>
              <w:t>6DoF</w:t>
            </w:r>
          </w:p>
        </w:tc>
        <w:tc>
          <w:tcPr>
            <w:tcW w:w="815" w:type="pct"/>
            <w:shd w:val="clear" w:color="auto" w:fill="auto"/>
          </w:tcPr>
          <w:p w14:paraId="2639E396"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 D2D</w:t>
            </w:r>
          </w:p>
        </w:tc>
        <w:tc>
          <w:tcPr>
            <w:tcW w:w="1034" w:type="pct"/>
            <w:shd w:val="clear" w:color="auto" w:fill="auto"/>
          </w:tcPr>
          <w:p w14:paraId="00E482FF" w14:textId="77777777" w:rsidR="00DB1C41" w:rsidRDefault="00DB1C41" w:rsidP="00DB1C41">
            <w:pPr>
              <w:spacing w:after="0"/>
              <w:rPr>
                <w:rFonts w:ascii="Arial" w:eastAsia="MS Mincho" w:hAnsi="Arial" w:cs="Arial"/>
              </w:rPr>
            </w:pPr>
            <w:r>
              <w:rPr>
                <w:rFonts w:ascii="Arial" w:eastAsia="MS Mincho" w:hAnsi="Arial" w:cs="Arial"/>
              </w:rPr>
              <w:t>XR5G-V3</w:t>
            </w:r>
          </w:p>
          <w:p w14:paraId="15DCAC50" w14:textId="3C9A850F"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12140CC9" w14:textId="77777777" w:rsidTr="00363026">
        <w:tc>
          <w:tcPr>
            <w:tcW w:w="246" w:type="pct"/>
            <w:shd w:val="clear" w:color="auto" w:fill="D9E2F3"/>
          </w:tcPr>
          <w:p w14:paraId="09D9B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23</w:t>
            </w:r>
          </w:p>
        </w:tc>
        <w:tc>
          <w:tcPr>
            <w:tcW w:w="1684" w:type="pct"/>
            <w:shd w:val="clear" w:color="auto" w:fill="D9E2F3"/>
          </w:tcPr>
          <w:p w14:paraId="7FFCE850" w14:textId="77777777" w:rsidR="00FA4FCE" w:rsidRPr="00E7448D" w:rsidRDefault="00FA4FCE" w:rsidP="00363026">
            <w:pPr>
              <w:spacing w:after="0"/>
              <w:rPr>
                <w:rFonts w:ascii="Arial" w:eastAsia="MS Mincho" w:hAnsi="Arial" w:cs="Arial"/>
              </w:rPr>
            </w:pPr>
            <w:r w:rsidRPr="00E7448D">
              <w:rPr>
                <w:rFonts w:ascii="Arial" w:eastAsia="MS Mincho" w:hAnsi="Arial" w:cs="Arial"/>
              </w:rPr>
              <w:t>Spatial Shared Data</w:t>
            </w:r>
          </w:p>
        </w:tc>
        <w:tc>
          <w:tcPr>
            <w:tcW w:w="538" w:type="pct"/>
            <w:shd w:val="clear" w:color="auto" w:fill="D9E2F3"/>
          </w:tcPr>
          <w:p w14:paraId="24693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37C6B80" w14:textId="77777777" w:rsidR="00FA4FCE" w:rsidRPr="00E7448D" w:rsidRDefault="00FA4FCE" w:rsidP="00363026">
            <w:pPr>
              <w:spacing w:after="0"/>
              <w:rPr>
                <w:rFonts w:ascii="Arial" w:eastAsia="MS Mincho" w:hAnsi="Arial" w:cs="Arial"/>
              </w:rPr>
            </w:pPr>
            <w:r w:rsidRPr="00E7448D">
              <w:rPr>
                <w:rFonts w:ascii="Arial" w:eastAsia="MS Mincho" w:hAnsi="Arial"/>
              </w:rPr>
              <w:t>6DoF</w:t>
            </w:r>
          </w:p>
        </w:tc>
        <w:tc>
          <w:tcPr>
            <w:tcW w:w="815" w:type="pct"/>
            <w:shd w:val="clear" w:color="auto" w:fill="D9E2F3"/>
          </w:tcPr>
          <w:p w14:paraId="073513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1A38DA1B" w14:textId="0EEF6845" w:rsidR="00FA4FCE" w:rsidRPr="00E7448D" w:rsidRDefault="00DB1C41" w:rsidP="00363026">
            <w:pPr>
              <w:spacing w:after="0"/>
              <w:rPr>
                <w:rFonts w:ascii="Arial" w:eastAsia="MS Mincho" w:hAnsi="Arial" w:cs="Arial"/>
              </w:rPr>
            </w:pPr>
            <w:r>
              <w:rPr>
                <w:rFonts w:ascii="Arial" w:eastAsia="MS Mincho" w:hAnsi="Arial" w:cs="Arial"/>
              </w:rPr>
              <w:t>XR5G-AX</w:t>
            </w:r>
          </w:p>
        </w:tc>
      </w:tr>
    </w:tbl>
    <w:p w14:paraId="3DB84CD4" w14:textId="77777777" w:rsidR="00E7448D" w:rsidRDefault="00E7448D" w:rsidP="00AF16CB"/>
    <w:p w14:paraId="1CB1DC76" w14:textId="33D4D56E" w:rsidR="00AF16CB" w:rsidRPr="00894B9E" w:rsidRDefault="00AF16CB" w:rsidP="00AF16CB">
      <w:r>
        <w:t>The use cases are summarized in clause 5 into several core</w:t>
      </w:r>
      <w:r w:rsidR="00AC7DF5">
        <w:t xml:space="preserve"> use cases and</w:t>
      </w:r>
      <w:r>
        <w:t xml:space="preserve"> scenarios.</w:t>
      </w:r>
    </w:p>
    <w:p w14:paraId="6E635DB3" w14:textId="5D0A8A94" w:rsidR="00AF16CB" w:rsidRDefault="00AF16CB" w:rsidP="00AF16CB">
      <w:pPr>
        <w:pStyle w:val="Heading2"/>
      </w:pPr>
      <w:bookmarkStart w:id="150" w:name="_Toc23169763"/>
      <w:bookmarkStart w:id="151" w:name="_Toc33041999"/>
      <w:r w:rsidRPr="00DB3790">
        <w:t>4.</w:t>
      </w:r>
      <w:r>
        <w:t>11</w:t>
      </w:r>
      <w:r w:rsidRPr="00DB3790">
        <w:tab/>
      </w:r>
      <w:r>
        <w:t xml:space="preserve">Summary of </w:t>
      </w:r>
      <w:r w:rsidR="00704D9F">
        <w:t>Remaining Issues address</w:t>
      </w:r>
      <w:r w:rsidR="002F0DB9">
        <w:t>ed</w:t>
      </w:r>
      <w:r w:rsidR="00704D9F">
        <w:t xml:space="preserve"> in </w:t>
      </w:r>
      <w:r>
        <w:t>this Document</w:t>
      </w:r>
      <w:bookmarkEnd w:id="150"/>
      <w:bookmarkEnd w:id="151"/>
    </w:p>
    <w:p w14:paraId="750E9D20" w14:textId="19D35EC8" w:rsidR="00AF16CB" w:rsidRDefault="00AF16CB" w:rsidP="00AF16CB">
      <w:r>
        <w:t xml:space="preserve">Based on these introduced technologies and the use cases, the </w:t>
      </w:r>
      <w:r w:rsidR="009B10DF">
        <w:t xml:space="preserve">remainder </w:t>
      </w:r>
      <w:r>
        <w:t xml:space="preserve">of this Technical Report is </w:t>
      </w:r>
      <w:r w:rsidR="00704D9F">
        <w:t xml:space="preserve">addresses the </w:t>
      </w:r>
      <w:r>
        <w:t>follow</w:t>
      </w:r>
      <w:r w:rsidR="00704D9F">
        <w:t>ing</w:t>
      </w:r>
      <w:r>
        <w:t>:</w:t>
      </w:r>
    </w:p>
    <w:p w14:paraId="4CAED3A1" w14:textId="77777777" w:rsidR="00AF16CB" w:rsidRDefault="00AF16CB" w:rsidP="00AF16CB">
      <w:pPr>
        <w:numPr>
          <w:ilvl w:val="0"/>
          <w:numId w:val="2"/>
        </w:numPr>
      </w:pPr>
      <w:r>
        <w:t>identify the mapping of different XR use cases to the 5G System and 5G Media Delivery services according to clause 4.3.</w:t>
      </w:r>
    </w:p>
    <w:p w14:paraId="69F99CD4" w14:textId="194F0D49" w:rsidR="00AF16CB" w:rsidRDefault="00AF16CB" w:rsidP="00AF16CB">
      <w:pPr>
        <w:numPr>
          <w:ilvl w:val="0"/>
          <w:numId w:val="2"/>
        </w:numPr>
      </w:pPr>
      <w:r>
        <w:t>identify functions, interfaces and APIs for different delivery scenarios</w:t>
      </w:r>
      <w:r w:rsidR="00D86270">
        <w:t>.</w:t>
      </w:r>
    </w:p>
    <w:p w14:paraId="28026CF3" w14:textId="74FE3E55" w:rsidR="00AF16CB" w:rsidRPr="002F36D2" w:rsidRDefault="00AF16CB" w:rsidP="00AF16CB">
      <w:pPr>
        <w:numPr>
          <w:ilvl w:val="0"/>
          <w:numId w:val="2"/>
        </w:numPr>
      </w:pPr>
      <w:r>
        <w:t>define high-level call flows and parameter exchange for the different service scenarios</w:t>
      </w:r>
      <w:r w:rsidR="00D86270">
        <w:t>.</w:t>
      </w:r>
    </w:p>
    <w:p w14:paraId="001A6A64" w14:textId="77777777" w:rsidR="00AF16CB" w:rsidRDefault="00AF16CB" w:rsidP="00AF16CB">
      <w:pPr>
        <w:numPr>
          <w:ilvl w:val="0"/>
          <w:numId w:val="2"/>
        </w:numPr>
      </w:pPr>
      <w:r>
        <w:t>for the different scenarios, identify the formats as well as traffic requirements/properties</w:t>
      </w:r>
    </w:p>
    <w:p w14:paraId="10703614" w14:textId="26805B7B" w:rsidR="00AF16CB" w:rsidRDefault="00AF16CB" w:rsidP="00AF16CB">
      <w:pPr>
        <w:numPr>
          <w:ilvl w:val="0"/>
          <w:numId w:val="2"/>
        </w:numPr>
      </w:pPr>
      <w:r>
        <w:t>identify technical requirements on formats, processing functions, interfaces, and protocols in order to achieve adequate Quality of Experience based on the considerations in clause 4.2.</w:t>
      </w:r>
    </w:p>
    <w:p w14:paraId="26119030" w14:textId="45A02693" w:rsidR="00200BDB" w:rsidRPr="00DB3790" w:rsidRDefault="00503561" w:rsidP="00A1508F">
      <w:pPr>
        <w:numPr>
          <w:ilvl w:val="0"/>
          <w:numId w:val="2"/>
        </w:numPr>
      </w:pPr>
      <w:r>
        <w:t>identify potential standardi</w:t>
      </w:r>
      <w:r w:rsidR="00431B7F">
        <w:t>s</w:t>
      </w:r>
      <w:r>
        <w:t>ation areas</w:t>
      </w:r>
      <w:r w:rsidR="004C04F7">
        <w:t xml:space="preserve"> and their potential timeline.</w:t>
      </w:r>
    </w:p>
    <w:p w14:paraId="42AF8F72" w14:textId="5D6CF387" w:rsidR="0052048A" w:rsidRPr="00DB3790" w:rsidRDefault="00AC7DF5" w:rsidP="00CD12DC">
      <w:pPr>
        <w:pStyle w:val="Heading1"/>
      </w:pPr>
      <w:bookmarkStart w:id="152" w:name="_Toc23169775"/>
      <w:bookmarkStart w:id="153" w:name="_Toc33042000"/>
      <w:r>
        <w:t>5</w:t>
      </w:r>
      <w:r>
        <w:tab/>
      </w:r>
      <w:r w:rsidR="00CB3647" w:rsidRPr="00DB3790">
        <w:t>Core Use Cases</w:t>
      </w:r>
      <w:r w:rsidR="00495828" w:rsidRPr="00DB3790">
        <w:t xml:space="preserve"> and Scenarios</w:t>
      </w:r>
      <w:r w:rsidR="00CB3647" w:rsidRPr="00DB3790">
        <w:t xml:space="preserve"> for Extended Reality</w:t>
      </w:r>
      <w:bookmarkEnd w:id="152"/>
      <w:bookmarkEnd w:id="153"/>
    </w:p>
    <w:p w14:paraId="641ECED8" w14:textId="0AB05EEC" w:rsidR="003C65D9" w:rsidRPr="00DB3790" w:rsidRDefault="00B43906" w:rsidP="00CD12DC">
      <w:pPr>
        <w:pStyle w:val="Heading2"/>
      </w:pPr>
      <w:bookmarkStart w:id="154" w:name="_Toc23169776"/>
      <w:bookmarkStart w:id="155" w:name="_Toc33042001"/>
      <w:r>
        <w:t>5.</w:t>
      </w:r>
      <w:r w:rsidR="00CD12DC">
        <w:t>1</w:t>
      </w:r>
      <w:r w:rsidR="00CD12DC">
        <w:tab/>
      </w:r>
      <w:r w:rsidR="00495828" w:rsidRPr="00DB3790">
        <w:t>I</w:t>
      </w:r>
      <w:r w:rsidR="003C65D9" w:rsidRPr="00DB3790">
        <w:t>ntroduction</w:t>
      </w:r>
      <w:bookmarkEnd w:id="154"/>
      <w:bookmarkEnd w:id="155"/>
    </w:p>
    <w:p w14:paraId="0CF22AC9" w14:textId="7E852564"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B43906">
        <w:t>5.</w:t>
      </w:r>
      <w:r w:rsidR="00495828" w:rsidRPr="00DB3790">
        <w:t>1</w:t>
      </w:r>
      <w:r w:rsidR="004A1BB2" w:rsidRPr="00DB3790">
        <w:t>-1</w:t>
      </w:r>
      <w:r w:rsidRPr="00DB3790">
        <w:t xml:space="preserve"> lists the core use cases and the list of the use cases in Annex A covered by each of them. </w:t>
      </w:r>
    </w:p>
    <w:p w14:paraId="1CE84A5B" w14:textId="7B0136F3" w:rsidR="000945A1" w:rsidRPr="00DB3790" w:rsidRDefault="000945A1" w:rsidP="00CD12DC">
      <w:r w:rsidRPr="00DB3790">
        <w:lastRenderedPageBreak/>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w:t>
      </w:r>
      <w:r w:rsidR="00416948">
        <w:t>from</w:t>
      </w:r>
      <w:r w:rsidR="00416948" w:rsidRPr="00DB3790">
        <w:t xml:space="preserve"> </w:t>
      </w:r>
      <w:r w:rsidRPr="00DB3790">
        <w:t xml:space="preserve">any particular use case in Annex </w:t>
      </w:r>
      <w:r w:rsidR="001D29EC" w:rsidRPr="00DB3790">
        <w:t>A</w:t>
      </w:r>
      <w:r w:rsidRPr="00DB3790">
        <w:t xml:space="preserve"> are fully covered within a single core use case diagram.   </w:t>
      </w:r>
    </w:p>
    <w:p w14:paraId="16794832" w14:textId="3DFD4C11" w:rsidR="00495828" w:rsidRPr="00DB3790" w:rsidRDefault="000945A1" w:rsidP="00CD12DC">
      <w:r w:rsidRPr="00DB3790">
        <w:t xml:space="preserve">The term UE is used to define a 5G-enabled user </w:t>
      </w:r>
      <w:r w:rsidR="00D67168">
        <w:t>equipment</w:t>
      </w:r>
      <w:r w:rsidR="00D67168" w:rsidRPr="00DB3790">
        <w:t xml:space="preserve"> </w:t>
      </w:r>
      <w:r w:rsidRPr="00DB3790">
        <w:t xml:space="preserve">that meets the capability requirements of a particular use case. </w:t>
      </w:r>
      <w:r w:rsidR="00D67168">
        <w:t xml:space="preserve">A </w:t>
      </w:r>
      <w:r w:rsidRPr="00DB3790">
        <w:t xml:space="preserve">UE may </w:t>
      </w:r>
      <w:r w:rsidR="00495828" w:rsidRPr="00DB3790">
        <w:t>for example be</w:t>
      </w:r>
      <w:r w:rsidRPr="00DB3790">
        <w:t xml:space="preserve"> </w:t>
      </w:r>
      <w:r w:rsidR="00D67168">
        <w:t xml:space="preserve">a </w:t>
      </w:r>
      <w:r w:rsidRPr="00DB3790">
        <w:t>mobile handset, AR glasses or a</w:t>
      </w:r>
      <w:r w:rsidR="00495828" w:rsidRPr="00DB3790">
        <w:t>n</w:t>
      </w:r>
      <w:r w:rsidRPr="00DB3790">
        <w:t xml:space="preserve"> HMD with or without controllers</w:t>
      </w:r>
      <w:r w:rsidR="00495828" w:rsidRPr="00DB3790">
        <w:t xml:space="preserve"> as document</w:t>
      </w:r>
      <w:r w:rsidR="00D67168">
        <w:t>ed</w:t>
      </w:r>
      <w:r w:rsidR="00495828" w:rsidRPr="00DB3790">
        <w:t xml:space="preserve">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57F97E76" w:rsidR="004E7D13" w:rsidRPr="00DB3790" w:rsidRDefault="004E7D13" w:rsidP="00112809">
      <w:pPr>
        <w:pStyle w:val="TH"/>
      </w:pPr>
      <w:r w:rsidRPr="00DB3790">
        <w:t xml:space="preserve">Table </w:t>
      </w:r>
      <w:r w:rsidR="00B43906">
        <w:t>5.</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197561D1" w:rsidR="00495828" w:rsidRPr="00DB3790" w:rsidRDefault="00B43906" w:rsidP="00CD12DC">
            <w:pPr>
              <w:pStyle w:val="TAL"/>
            </w:pPr>
            <w:r>
              <w:t>5.</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47364673" w:rsidR="00495828" w:rsidRPr="00DB3790" w:rsidRDefault="00B43906" w:rsidP="00CD12DC">
            <w:pPr>
              <w:pStyle w:val="TAL"/>
            </w:pPr>
            <w:r>
              <w:t>5.</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0839741C" w:rsidR="00495828" w:rsidRPr="00DB3790" w:rsidRDefault="00B43906" w:rsidP="00CD12DC">
            <w:pPr>
              <w:pStyle w:val="TAL"/>
            </w:pPr>
            <w:r>
              <w:t>5.</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F2810D8" w:rsidR="00495828" w:rsidRPr="00DB3790" w:rsidRDefault="00B43906" w:rsidP="00CD12DC">
            <w:pPr>
              <w:pStyle w:val="TAL"/>
            </w:pPr>
            <w:r>
              <w:t>5.</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5F1AEA8F" w:rsidR="00495828" w:rsidRPr="00DB3790" w:rsidRDefault="00B43906" w:rsidP="00CD12DC">
            <w:pPr>
              <w:pStyle w:val="TAL"/>
            </w:pPr>
            <w:r>
              <w:t>5.</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6A563B7" w:rsidR="00495828" w:rsidRPr="00DB3790" w:rsidRDefault="00B43906" w:rsidP="00CD12DC">
            <w:pPr>
              <w:pStyle w:val="TAL"/>
            </w:pPr>
            <w:r>
              <w:t>5.</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31EF2F4F" w:rsidR="00495828" w:rsidRPr="00DB3790" w:rsidRDefault="00B43906" w:rsidP="00CD12DC">
            <w:pPr>
              <w:pStyle w:val="TAL"/>
            </w:pPr>
            <w:r>
              <w:t>5.</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14F48BA2" w14:textId="3FF6BCA5" w:rsidR="004E7D13" w:rsidRPr="00DB3790" w:rsidRDefault="00B43906" w:rsidP="00CD12DC">
      <w:pPr>
        <w:pStyle w:val="Heading2"/>
        <w:tabs>
          <w:tab w:val="left" w:pos="1134"/>
        </w:tabs>
        <w:ind w:left="0" w:firstLine="0"/>
      </w:pPr>
      <w:bookmarkStart w:id="156" w:name="_Toc23169777"/>
      <w:bookmarkStart w:id="157" w:name="_Toc33042002"/>
      <w:r>
        <w:t>5.</w:t>
      </w:r>
      <w:r w:rsidR="00CD12DC">
        <w:t>2</w:t>
      </w:r>
      <w:r w:rsidR="00CD12DC">
        <w:tab/>
      </w:r>
      <w:r w:rsidR="00BC7596" w:rsidRPr="00DB3790">
        <w:t>Offline Sharing of 3D Objects</w:t>
      </w:r>
      <w:bookmarkEnd w:id="156"/>
      <w:bookmarkEnd w:id="157"/>
    </w:p>
    <w:p w14:paraId="62632F85" w14:textId="692D1FA0" w:rsidR="0059647B" w:rsidRDefault="0059647B" w:rsidP="0059647B">
      <w:pPr>
        <w:pStyle w:val="Heading3"/>
      </w:pPr>
      <w:bookmarkStart w:id="158" w:name="_Toc33042003"/>
      <w:bookmarkStart w:id="159" w:name="_Toc23169778"/>
      <w:r>
        <w:t>5.2.1</w:t>
      </w:r>
      <w:r>
        <w:tab/>
        <w:t>Summary of Use cases</w:t>
      </w:r>
      <w:bookmarkEnd w:id="158"/>
    </w:p>
    <w:p w14:paraId="03232E6C" w14:textId="26A62441" w:rsidR="0059647B" w:rsidRDefault="0059647B" w:rsidP="0059647B">
      <w:r>
        <w:t xml:space="preserve">This </w:t>
      </w:r>
      <w:r w:rsidR="00665858">
        <w:t>clause</w:t>
      </w:r>
      <w:r>
        <w:t xml:space="preserve"> summarizes and integrates the following use cases from Annex A</w:t>
      </w:r>
      <w:r w:rsidR="00665858">
        <w:t xml:space="preserve"> in a single core use case referred to as "</w:t>
      </w:r>
      <w:r w:rsidR="00665858" w:rsidRPr="00665858">
        <w:t>Offline Sharing of 3D Objects</w:t>
      </w:r>
      <w:r w:rsidR="00665858">
        <w:t>"</w:t>
      </w:r>
      <w:r>
        <w:t>:</w:t>
      </w:r>
    </w:p>
    <w:p w14:paraId="398A41C9" w14:textId="4B9B4AEC" w:rsidR="0059647B" w:rsidRDefault="0059647B" w:rsidP="0059647B">
      <w:pPr>
        <w:numPr>
          <w:ilvl w:val="0"/>
          <w:numId w:val="2"/>
        </w:numPr>
      </w:pPr>
      <w:r w:rsidRPr="00DB3790">
        <w:t>Use Case 1: 3D Image Messagin</w:t>
      </w:r>
      <w:r>
        <w:t>g</w:t>
      </w:r>
      <w:r w:rsidR="00665858">
        <w:t xml:space="preserve"> (see Annex A.2)</w:t>
      </w:r>
    </w:p>
    <w:p w14:paraId="3656F117" w14:textId="75366820" w:rsidR="0059647B" w:rsidRDefault="0059647B" w:rsidP="0059647B">
      <w:pPr>
        <w:numPr>
          <w:ilvl w:val="0"/>
          <w:numId w:val="2"/>
        </w:numPr>
      </w:pPr>
      <w:r w:rsidRPr="00DB3790">
        <w:t>Use Case 2: AR Sharing</w:t>
      </w:r>
      <w:r w:rsidR="00665858">
        <w:t xml:space="preserve"> (see Annex A.3)</w:t>
      </w:r>
    </w:p>
    <w:p w14:paraId="09D44783" w14:textId="4E73DDF3" w:rsidR="0059647B" w:rsidRDefault="0059647B" w:rsidP="00A1508F">
      <w:pPr>
        <w:numPr>
          <w:ilvl w:val="0"/>
          <w:numId w:val="2"/>
        </w:numPr>
      </w:pPr>
      <w:r w:rsidRPr="00DB3790">
        <w:t>Use Case 10: Online shopping from a catalogue – downloading</w:t>
      </w:r>
      <w:r w:rsidR="00665858">
        <w:t xml:space="preserve"> (see Annex A.10)</w:t>
      </w:r>
    </w:p>
    <w:p w14:paraId="049D6FF7" w14:textId="106A6FEB" w:rsidR="00495828" w:rsidRPr="00DB3790" w:rsidRDefault="00B43906" w:rsidP="00CD12DC">
      <w:pPr>
        <w:pStyle w:val="Heading3"/>
      </w:pPr>
      <w:bookmarkStart w:id="160" w:name="_Toc33042004"/>
      <w:r>
        <w:t>5.</w:t>
      </w:r>
      <w:r w:rsidR="00CD12DC">
        <w:t>2.</w:t>
      </w:r>
      <w:r w:rsidR="0059647B">
        <w:t>2</w:t>
      </w:r>
      <w:r w:rsidR="00CD12DC">
        <w:tab/>
      </w:r>
      <w:r w:rsidR="00495828" w:rsidRPr="00DB3790">
        <w:t>Description</w:t>
      </w:r>
      <w:bookmarkEnd w:id="159"/>
      <w:bookmarkEnd w:id="160"/>
    </w:p>
    <w:p w14:paraId="26DD0D5B" w14:textId="06979C34" w:rsidR="000945A1" w:rsidRPr="00DB3790" w:rsidRDefault="000945A1" w:rsidP="000945A1">
      <w:r w:rsidRPr="00DB3790">
        <w:t xml:space="preserve">Offline sharing is used for sharing 3D models/objects and 3D MR scenes amongst UEs. In Figure </w:t>
      </w:r>
      <w:r w:rsidR="00B43906">
        <w:t>5.</w:t>
      </w:r>
      <w:r w:rsidR="00057ACC" w:rsidRPr="00DB3790">
        <w:t>2</w:t>
      </w:r>
      <w:r w:rsidR="004A1BB2" w:rsidRPr="00DB3790">
        <w:t>-</w:t>
      </w:r>
      <w:r w:rsidRPr="00DB3790">
        <w:t>1, UE A shares a 3D static/dynamic object with UE B. The 3D object can be a stored object downloaded by UE</w:t>
      </w:r>
      <w:r w:rsidR="00DA7625">
        <w:t xml:space="preserve"> </w:t>
      </w:r>
      <w:r w:rsidRPr="00DB3790">
        <w:t xml:space="preserv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w:t>
      </w:r>
      <w:r w:rsidRPr="002F0DB9">
        <w:rPr>
          <w:i/>
        </w:rPr>
        <w:t>effects</w:t>
      </w:r>
      <w:r w:rsidRPr="00DB3790">
        <w:t xml:space="preserve"> in the figure. Upon receiving, UE B can render this object (and/or 3D objects it has downloaded from the cloud) in the surrounding reality using a</w:t>
      </w:r>
      <w:r w:rsidR="00D67168">
        <w:t>n</w:t>
      </w:r>
      <w:r w:rsidRPr="00DB3790">
        <w:t xml:space="preserve">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lastRenderedPageBreak/>
        <w:t>The rendering functionality depends on the type of device. For instance, flat images on a mobile phone vs. 3D rendering on AR glasses.</w:t>
      </w:r>
    </w:p>
    <w:p w14:paraId="480310E5" w14:textId="77777777" w:rsidR="00112809" w:rsidRPr="00DB3790" w:rsidRDefault="002A3294" w:rsidP="00112809">
      <w:pPr>
        <w:pStyle w:val="TH"/>
      </w:pPr>
      <w:r w:rsidRPr="00DB3790">
        <w:rPr>
          <w:noProof/>
        </w:rPr>
        <w:object w:dxaOrig="9527" w:dyaOrig="4830" w14:anchorId="1B41494E">
          <v:shape id="_x0000_i1032" type="#_x0000_t75" alt="" style="width:476pt;height:246pt;mso-width-percent:0;mso-height-percent:0;mso-width-percent:0;mso-height-percent:0" o:ole="">
            <v:imagedata r:id="rId68" o:title=""/>
          </v:shape>
          <o:OLEObject Type="Embed" ProgID="Word.Document.12" ShapeID="_x0000_i1032" DrawAspect="Content" ObjectID="_1710858292" r:id="rId69">
            <o:FieldCodes>\s</o:FieldCodes>
          </o:OLEObject>
        </w:object>
      </w:r>
    </w:p>
    <w:p w14:paraId="38ABFF27" w14:textId="2076AFF2" w:rsidR="006126DA" w:rsidRPr="00DB3790" w:rsidRDefault="004A1BB2" w:rsidP="00112809">
      <w:pPr>
        <w:pStyle w:val="TF"/>
      </w:pPr>
      <w:r w:rsidRPr="00DB3790">
        <w:t xml:space="preserve">Figure </w:t>
      </w:r>
      <w:r w:rsidR="00B43906">
        <w:t>5.</w:t>
      </w:r>
      <w:r w:rsidR="0086307D" w:rsidRPr="00DB3790">
        <w:t>2</w:t>
      </w:r>
      <w:r w:rsidRPr="00DB3790">
        <w:t>-1</w:t>
      </w:r>
      <w:r w:rsidR="00CD12DC">
        <w:t>:</w:t>
      </w:r>
      <w:r w:rsidRPr="00DB3790">
        <w:t xml:space="preserve"> </w:t>
      </w:r>
      <w:r w:rsidR="00CF48C3" w:rsidRPr="00DB3790">
        <w:t>Offline Sharing 3D Objects and MR Scenes</w:t>
      </w:r>
    </w:p>
    <w:p w14:paraId="39684C77" w14:textId="4F93584E" w:rsidR="00BC7596" w:rsidRDefault="00B43906" w:rsidP="00CD12DC">
      <w:pPr>
        <w:pStyle w:val="Heading3"/>
      </w:pPr>
      <w:bookmarkStart w:id="161" w:name="_Toc23169783"/>
      <w:bookmarkStart w:id="162" w:name="_Toc33042005"/>
      <w:r>
        <w:t>5.</w:t>
      </w:r>
      <w:r w:rsidR="00CD12DC">
        <w:t>2.</w:t>
      </w:r>
      <w:r w:rsidR="002110C3">
        <w:t>3</w:t>
      </w:r>
      <w:r w:rsidR="00CD12DC">
        <w:tab/>
      </w:r>
      <w:r w:rsidR="00BC7596" w:rsidRPr="00DB3790">
        <w:t>Potential Normative Work</w:t>
      </w:r>
      <w:bookmarkEnd w:id="161"/>
      <w:bookmarkEnd w:id="162"/>
    </w:p>
    <w:p w14:paraId="258D7EB9" w14:textId="40B4EA2E" w:rsidR="00A253FC" w:rsidRDefault="00A253FC" w:rsidP="00A253FC">
      <w:r>
        <w:t>Table 5.2-1 provides an overview of potential normative work that has been collected as part of the use case collection in Annex A and maps the potential work area to one or several use cases in Annex A.</w:t>
      </w:r>
    </w:p>
    <w:p w14:paraId="40433ED2" w14:textId="1BCD67EB" w:rsidR="00A253FC" w:rsidRDefault="00A253FC" w:rsidP="00A253FC">
      <w:pPr>
        <w:pStyle w:val="TF"/>
      </w:pPr>
      <w:r>
        <w:t xml:space="preserve">Table 5.2-1: Overview of potential normative work </w:t>
      </w:r>
      <w:r>
        <w:br/>
        <w:t>linked to different offline sharin</w:t>
      </w:r>
      <w:r w:rsidR="003F6102">
        <w:t>g</w:t>
      </w:r>
      <w:r>
        <w:t xml:space="preserve"> use-cases in Annex A  </w:t>
      </w:r>
    </w:p>
    <w:tbl>
      <w:tblPr>
        <w:tblStyle w:val="TableProfessional"/>
        <w:tblW w:w="9867" w:type="dxa"/>
        <w:tblLook w:val="04A0" w:firstRow="1" w:lastRow="0" w:firstColumn="1" w:lastColumn="0" w:noHBand="0" w:noVBand="1"/>
      </w:tblPr>
      <w:tblGrid>
        <w:gridCol w:w="4248"/>
        <w:gridCol w:w="5619"/>
      </w:tblGrid>
      <w:tr w:rsidR="00A253FC" w14:paraId="279DB1F1" w14:textId="77777777" w:rsidTr="00363026">
        <w:trPr>
          <w:cnfStyle w:val="100000000000" w:firstRow="1" w:lastRow="0" w:firstColumn="0" w:lastColumn="0" w:oddVBand="0" w:evenVBand="0" w:oddHBand="0" w:evenHBand="0" w:firstRowFirstColumn="0" w:firstRowLastColumn="0" w:lastRowFirstColumn="0" w:lastRowLastColumn="0"/>
        </w:trPr>
        <w:tc>
          <w:tcPr>
            <w:tcW w:w="4248" w:type="dxa"/>
          </w:tcPr>
          <w:p w14:paraId="6ECDE04B" w14:textId="77777777" w:rsidR="00A253FC" w:rsidRDefault="00A253FC" w:rsidP="00363026">
            <w:r w:rsidRPr="00DB3790">
              <w:t>Potential Normative Work</w:t>
            </w:r>
          </w:p>
        </w:tc>
        <w:tc>
          <w:tcPr>
            <w:tcW w:w="5619" w:type="dxa"/>
          </w:tcPr>
          <w:p w14:paraId="6B228D90" w14:textId="77777777" w:rsidR="00A253FC" w:rsidRDefault="00A253FC" w:rsidP="00363026">
            <w:r>
              <w:t>Link to Use Case</w:t>
            </w:r>
          </w:p>
        </w:tc>
      </w:tr>
      <w:tr w:rsidR="00A253FC" w14:paraId="29307E74" w14:textId="77777777" w:rsidTr="00363026">
        <w:tc>
          <w:tcPr>
            <w:tcW w:w="4248" w:type="dxa"/>
          </w:tcPr>
          <w:p w14:paraId="67C0424A" w14:textId="657B0721" w:rsidR="00A253FC" w:rsidRPr="0048752A" w:rsidRDefault="00A253FC" w:rsidP="00A253FC">
            <w:pPr>
              <w:numPr>
                <w:ilvl w:val="0"/>
                <w:numId w:val="109"/>
              </w:numPr>
              <w:ind w:left="310" w:hanging="284"/>
              <w:rPr>
                <w:b/>
                <w:bCs/>
              </w:rPr>
            </w:pPr>
            <w:r w:rsidRPr="00A253FC">
              <w:t>Standardized format for 3D objects</w:t>
            </w:r>
          </w:p>
        </w:tc>
        <w:tc>
          <w:tcPr>
            <w:tcW w:w="5619" w:type="dxa"/>
          </w:tcPr>
          <w:p w14:paraId="3128EA52" w14:textId="77777777" w:rsidR="00A253FC" w:rsidRDefault="00A253FC" w:rsidP="00363026">
            <w:r>
              <w:t xml:space="preserve">Use Case </w:t>
            </w:r>
            <w:r w:rsidRPr="00DC4F7A">
              <w:t>1</w:t>
            </w:r>
            <w:r>
              <w:t xml:space="preserve">, </w:t>
            </w:r>
            <w:r w:rsidR="00B05AEC">
              <w:t>3D Image Messaging: "</w:t>
            </w:r>
            <w:r w:rsidR="00C712BC" w:rsidRPr="00C712BC">
              <w:rPr>
                <w:i/>
                <w:iCs/>
              </w:rPr>
              <w:t>The phone captures a set of images and builds a 3D model of the object</w:t>
            </w:r>
            <w:r w:rsidR="0046599A" w:rsidRPr="00A1508F">
              <w:rPr>
                <w:i/>
                <w:iCs/>
              </w:rPr>
              <w:t>.</w:t>
            </w:r>
            <w:r w:rsidR="0046599A">
              <w:t>"</w:t>
            </w:r>
          </w:p>
          <w:p w14:paraId="55BC059F" w14:textId="53F3AAB7" w:rsidR="00012439" w:rsidRPr="00A1508F" w:rsidRDefault="00012439" w:rsidP="00363026">
            <w:pPr>
              <w:rPr>
                <w:iCs/>
              </w:rPr>
            </w:pPr>
            <w:r w:rsidRPr="00A1508F">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15D6435" w14:textId="77777777" w:rsidTr="00363026">
        <w:tc>
          <w:tcPr>
            <w:tcW w:w="4248" w:type="dxa"/>
          </w:tcPr>
          <w:p w14:paraId="446FEBE0" w14:textId="5099E2AC" w:rsidR="00A253FC" w:rsidRPr="0048752A" w:rsidRDefault="00A253FC" w:rsidP="00A253FC">
            <w:pPr>
              <w:pStyle w:val="B10"/>
              <w:numPr>
                <w:ilvl w:val="0"/>
                <w:numId w:val="109"/>
              </w:numPr>
              <w:ind w:left="310" w:hanging="284"/>
              <w:rPr>
                <w:b/>
                <w:bCs/>
              </w:rPr>
            </w:pPr>
            <w:r w:rsidRPr="00A253FC">
              <w:t>Standardized format for mixed reality 3D scenes</w:t>
            </w:r>
          </w:p>
        </w:tc>
        <w:tc>
          <w:tcPr>
            <w:tcW w:w="5619" w:type="dxa"/>
          </w:tcPr>
          <w:p w14:paraId="5B5D58D8" w14:textId="77777777" w:rsidR="00A253FC" w:rsidRDefault="00A253FC" w:rsidP="00363026">
            <w:pPr>
              <w:rPr>
                <w:i/>
              </w:rPr>
            </w:pPr>
            <w:r>
              <w:t xml:space="preserve">Use Case </w:t>
            </w:r>
            <w:r w:rsidRPr="00DC4F7A">
              <w:t>2</w:t>
            </w:r>
            <w:r>
              <w:t xml:space="preserve">, </w:t>
            </w:r>
            <w:r w:rsidR="003725CF">
              <w:t>AR Sharing</w:t>
            </w:r>
            <w:r>
              <w:t xml:space="preserve">: </w:t>
            </w:r>
            <w:r w:rsidRPr="000962F0">
              <w:rPr>
                <w:i/>
              </w:rPr>
              <w:t>“</w:t>
            </w:r>
            <w:r w:rsidR="00C712BC" w:rsidRPr="00C712BC">
              <w:rPr>
                <w:i/>
              </w:rPr>
              <w:t>Bob places the virtual model of the couch on a plane surface in the living room</w:t>
            </w:r>
            <w:r w:rsidRPr="000962F0">
              <w:rPr>
                <w:i/>
              </w:rPr>
              <w:t>”</w:t>
            </w:r>
          </w:p>
          <w:p w14:paraId="14B8D202" w14:textId="203656D6" w:rsidR="00012439" w:rsidRDefault="00012439"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2DCBC32" w14:textId="77777777" w:rsidTr="00363026">
        <w:tc>
          <w:tcPr>
            <w:tcW w:w="4248" w:type="dxa"/>
          </w:tcPr>
          <w:p w14:paraId="46D9F1B0" w14:textId="54FEFE44" w:rsidR="00A253FC" w:rsidRPr="0048752A" w:rsidRDefault="00A253FC" w:rsidP="00A253FC">
            <w:pPr>
              <w:pStyle w:val="B10"/>
              <w:numPr>
                <w:ilvl w:val="0"/>
                <w:numId w:val="109"/>
              </w:numPr>
              <w:ind w:left="310" w:hanging="284"/>
              <w:rPr>
                <w:b/>
                <w:bCs/>
              </w:rPr>
            </w:pPr>
            <w:r w:rsidRPr="00A253FC">
              <w:t>Delivery protocol for 3D objects and scenes (MMS extension and/or other)</w:t>
            </w:r>
          </w:p>
        </w:tc>
        <w:tc>
          <w:tcPr>
            <w:tcW w:w="5619" w:type="dxa"/>
          </w:tcPr>
          <w:p w14:paraId="3311F16A" w14:textId="77777777" w:rsidR="00A253FC" w:rsidRDefault="004A4C2C" w:rsidP="00363026">
            <w:r>
              <w:t xml:space="preserve">Use Case </w:t>
            </w:r>
            <w:r w:rsidRPr="00DC4F7A">
              <w:t>1</w:t>
            </w:r>
            <w:r>
              <w:t>, 3D Image Messaging: "</w:t>
            </w:r>
            <w:r w:rsidRPr="00F657EB">
              <w:rPr>
                <w:i/>
                <w:iCs/>
              </w:rPr>
              <w:t>Alice sends the image to Bob as an MMS message.</w:t>
            </w:r>
            <w:r>
              <w:t>"</w:t>
            </w:r>
          </w:p>
          <w:p w14:paraId="280A1683" w14:textId="77777777" w:rsidR="004F61EF" w:rsidRDefault="002B746C" w:rsidP="00363026">
            <w:pPr>
              <w:rPr>
                <w:i/>
                <w:iCs/>
              </w:rPr>
            </w:pPr>
            <w:r>
              <w:t xml:space="preserve">Use Case </w:t>
            </w:r>
            <w:r w:rsidRPr="00DC4F7A">
              <w:t>2</w:t>
            </w:r>
            <w:r>
              <w:t>, AR Sharing: "</w:t>
            </w:r>
            <w:r w:rsidRPr="00A1508F">
              <w:rPr>
                <w:i/>
                <w:iCs/>
              </w:rPr>
              <w:t>Alice scans a QR code with her phone to download a 3D model of the couch and sends it to Bob via MMS</w:t>
            </w:r>
            <w:r>
              <w:rPr>
                <w:i/>
                <w:iCs/>
              </w:rPr>
              <w:t>."</w:t>
            </w:r>
          </w:p>
          <w:p w14:paraId="204504FA" w14:textId="7F0073EB" w:rsidR="00C767B2" w:rsidRDefault="00C767B2" w:rsidP="00363026">
            <w:r w:rsidRPr="00F657EB">
              <w:rPr>
                <w:iCs/>
              </w:rPr>
              <w:t>Use Case 10: Online shopping from a catalogue – downloading</w:t>
            </w:r>
            <w:r>
              <w:rPr>
                <w:iCs/>
              </w:rPr>
              <w:t>: "</w:t>
            </w:r>
            <w:r w:rsidRPr="00012439">
              <w:rPr>
                <w:i/>
              </w:rPr>
              <w:t xml:space="preserve">This online shop provides for each selling product, 2D images, </w:t>
            </w:r>
            <w:r w:rsidRPr="00012439">
              <w:rPr>
                <w:i/>
              </w:rPr>
              <w:lastRenderedPageBreak/>
              <w:t>3D objects models and detailed information on size, colour, materials</w:t>
            </w:r>
            <w:r>
              <w:rPr>
                <w:i/>
              </w:rPr>
              <w:t>."</w:t>
            </w:r>
          </w:p>
        </w:tc>
      </w:tr>
      <w:tr w:rsidR="00A253FC" w14:paraId="3CBCB3FD" w14:textId="77777777" w:rsidTr="00363026">
        <w:tc>
          <w:tcPr>
            <w:tcW w:w="4248" w:type="dxa"/>
          </w:tcPr>
          <w:p w14:paraId="392C87AE" w14:textId="03F15480" w:rsidR="00A253FC" w:rsidRPr="0048752A" w:rsidRDefault="00A253FC" w:rsidP="00A253FC">
            <w:pPr>
              <w:pStyle w:val="B10"/>
              <w:numPr>
                <w:ilvl w:val="0"/>
                <w:numId w:val="109"/>
              </w:numPr>
              <w:ind w:left="310" w:hanging="284"/>
              <w:rPr>
                <w:b/>
                <w:bCs/>
              </w:rPr>
            </w:pPr>
            <w:r w:rsidRPr="00A253FC">
              <w:lastRenderedPageBreak/>
              <w:t>Decoding, rendering, composition API for 3D objects in an AR scene.</w:t>
            </w:r>
          </w:p>
        </w:tc>
        <w:tc>
          <w:tcPr>
            <w:tcW w:w="5619" w:type="dxa"/>
          </w:tcPr>
          <w:p w14:paraId="7AFF9AE8" w14:textId="77777777" w:rsidR="00A253FC" w:rsidRDefault="004772A5" w:rsidP="00363026">
            <w:pPr>
              <w:rPr>
                <w:i/>
              </w:rPr>
            </w:pPr>
            <w:r>
              <w:t xml:space="preserve">Use Case </w:t>
            </w:r>
            <w:r w:rsidRPr="00DC4F7A">
              <w:t>2</w:t>
            </w:r>
            <w:r>
              <w:t xml:space="preserve">, AR Sharing: </w:t>
            </w:r>
            <w:r w:rsidRPr="000962F0">
              <w:rPr>
                <w:i/>
              </w:rPr>
              <w:t>“</w:t>
            </w:r>
            <w:r w:rsidRPr="004772A5">
              <w:rPr>
                <w:i/>
              </w:rPr>
              <w:t>Bob likes how the couch fits in their living room and captures a 3D picture of the room with the couch and shares it with Alice</w:t>
            </w:r>
            <w:r w:rsidRPr="000962F0">
              <w:rPr>
                <w:i/>
              </w:rPr>
              <w:t>”</w:t>
            </w:r>
          </w:p>
          <w:p w14:paraId="7C5DFCEB" w14:textId="10179415" w:rsidR="00516DCE" w:rsidRPr="00810237" w:rsidRDefault="00516DCE" w:rsidP="00363026">
            <w:pPr>
              <w:rPr>
                <w:i/>
              </w:rPr>
            </w:pPr>
            <w:r w:rsidRPr="00F657EB">
              <w:rPr>
                <w:iCs/>
              </w:rPr>
              <w:t>Use Case 10: Online shopping from a catalogue – downloading</w:t>
            </w:r>
            <w:r>
              <w:rPr>
                <w:iCs/>
              </w:rPr>
              <w:t>: "</w:t>
            </w:r>
            <w:r w:rsidRPr="00A1508F">
              <w:rPr>
                <w:rFonts w:cs="Arial"/>
                <w:i/>
                <w:iCs/>
              </w:rPr>
              <w:t>The sofa is then rendered on his AR glasses and John continue to use his smartphone in order to control the location of the sofa within the living room</w:t>
            </w:r>
            <w:r>
              <w:rPr>
                <w:rFonts w:cs="Arial"/>
              </w:rPr>
              <w:t>."</w:t>
            </w:r>
          </w:p>
        </w:tc>
      </w:tr>
    </w:tbl>
    <w:p w14:paraId="47947770" w14:textId="77777777" w:rsidR="00A253FC" w:rsidRPr="00AC7DF5" w:rsidRDefault="00A253FC" w:rsidP="00A1508F"/>
    <w:p w14:paraId="2E609AB5" w14:textId="5919ED9B" w:rsidR="00BC7596" w:rsidRPr="00DB3790" w:rsidRDefault="00B43906" w:rsidP="00CD12DC">
      <w:pPr>
        <w:pStyle w:val="Heading2"/>
      </w:pPr>
      <w:bookmarkStart w:id="163" w:name="_Toc23169784"/>
      <w:bookmarkStart w:id="164" w:name="_Toc33042006"/>
      <w:r>
        <w:t>5.</w:t>
      </w:r>
      <w:r w:rsidR="00CD12DC">
        <w:t>3</w:t>
      </w:r>
      <w:r w:rsidR="00CD12DC">
        <w:tab/>
      </w:r>
      <w:r w:rsidR="00BC7596" w:rsidRPr="00DB3790">
        <w:t>Real-time XR Sharing</w:t>
      </w:r>
      <w:bookmarkEnd w:id="163"/>
      <w:bookmarkEnd w:id="164"/>
      <w:r w:rsidR="00BC7596" w:rsidRPr="00DB3790">
        <w:t xml:space="preserve"> </w:t>
      </w:r>
    </w:p>
    <w:p w14:paraId="6354B4B0" w14:textId="46618BF3" w:rsidR="00516DCE" w:rsidRDefault="00516DCE" w:rsidP="00516DCE">
      <w:pPr>
        <w:pStyle w:val="Heading3"/>
      </w:pPr>
      <w:bookmarkStart w:id="165" w:name="_Toc33042007"/>
      <w:bookmarkStart w:id="166" w:name="_Toc23169785"/>
      <w:r>
        <w:t>5.3.1</w:t>
      </w:r>
      <w:r>
        <w:tab/>
      </w:r>
      <w:r w:rsidR="002428EA">
        <w:t>Summary of Use Cases</w:t>
      </w:r>
      <w:bookmarkEnd w:id="165"/>
    </w:p>
    <w:p w14:paraId="7D974085" w14:textId="3C965069" w:rsidR="00516DCE" w:rsidRPr="00AC2E5E" w:rsidRDefault="00516DCE" w:rsidP="00A1508F">
      <w:r>
        <w:t>This clause summarizes and integrates the following use cases from Annex A in a single core use case referred to as "</w:t>
      </w:r>
      <w:r w:rsidRPr="00516DCE">
        <w:t>Real-time XR Sharing</w:t>
      </w:r>
      <w:r>
        <w:t>":</w:t>
      </w:r>
    </w:p>
    <w:p w14:paraId="10248043" w14:textId="77777777" w:rsidR="00516DCE" w:rsidRDefault="00516DCE" w:rsidP="00A1508F">
      <w:pPr>
        <w:numPr>
          <w:ilvl w:val="0"/>
          <w:numId w:val="2"/>
        </w:numPr>
      </w:pPr>
      <w:r>
        <w:t>Use Case 7: Real-time 3D Communication</w:t>
      </w:r>
    </w:p>
    <w:p w14:paraId="635945D5" w14:textId="77777777" w:rsidR="00516DCE" w:rsidRDefault="00516DCE" w:rsidP="00A1508F">
      <w:pPr>
        <w:numPr>
          <w:ilvl w:val="0"/>
          <w:numId w:val="2"/>
        </w:numPr>
      </w:pPr>
      <w:r>
        <w:t>Use Case 8: AR guided assistant at remote location (industrial services)</w:t>
      </w:r>
    </w:p>
    <w:p w14:paraId="72D8DEC2" w14:textId="77777777" w:rsidR="00516DCE" w:rsidRDefault="00516DCE" w:rsidP="00A1508F">
      <w:pPr>
        <w:numPr>
          <w:ilvl w:val="0"/>
          <w:numId w:val="2"/>
        </w:numPr>
      </w:pPr>
      <w:r>
        <w:t>Use Case 11: Real-time communication with the shop assistant</w:t>
      </w:r>
    </w:p>
    <w:p w14:paraId="04E6A547" w14:textId="77777777" w:rsidR="00516DCE" w:rsidRDefault="00516DCE" w:rsidP="00A1508F">
      <w:pPr>
        <w:numPr>
          <w:ilvl w:val="0"/>
          <w:numId w:val="2"/>
        </w:numPr>
      </w:pPr>
      <w:r>
        <w:t>Use Case 17: AR animated avatar calls</w:t>
      </w:r>
    </w:p>
    <w:p w14:paraId="0A931015" w14:textId="1F5F3E61" w:rsidR="00516DCE" w:rsidRDefault="00516DCE" w:rsidP="00A1508F">
      <w:pPr>
        <w:numPr>
          <w:ilvl w:val="0"/>
          <w:numId w:val="2"/>
        </w:numPr>
      </w:pPr>
      <w:r>
        <w:t>Use Case 23: 5G Shared Spatial Data</w:t>
      </w:r>
    </w:p>
    <w:p w14:paraId="4B1BD8A3" w14:textId="21B02CD9" w:rsidR="00495828" w:rsidRPr="00DB3790" w:rsidRDefault="00B43906" w:rsidP="00CD12DC">
      <w:pPr>
        <w:pStyle w:val="Heading3"/>
      </w:pPr>
      <w:bookmarkStart w:id="167" w:name="_Toc33042008"/>
      <w:r>
        <w:t>5.</w:t>
      </w:r>
      <w:r w:rsidR="00CD12DC">
        <w:t>3.</w:t>
      </w:r>
      <w:r w:rsidR="00516DCE">
        <w:t>2</w:t>
      </w:r>
      <w:r w:rsidR="00CD12DC">
        <w:tab/>
      </w:r>
      <w:r w:rsidR="00495828" w:rsidRPr="00DB3790">
        <w:t>Description</w:t>
      </w:r>
      <w:bookmarkEnd w:id="166"/>
      <w:bookmarkEnd w:id="167"/>
    </w:p>
    <w:p w14:paraId="0652CF9E" w14:textId="05033D41"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B43906">
        <w:t>5.</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247F13C5" w:rsidR="00303F6C" w:rsidRDefault="00303F6C" w:rsidP="00AE1193">
      <w:r>
        <w:t xml:space="preserve">Shared AR experiences can be realized using a Spatial Computing Server (SCS), as shown in Figure </w:t>
      </w:r>
      <w:r w:rsidR="00B43906">
        <w:t>5.</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147923B0" w14:textId="2B751D3C" w:rsidR="00303F6C" w:rsidRPr="00DB3790" w:rsidRDefault="00B47BEF" w:rsidP="00AE1193">
      <w:r>
        <w:rPr>
          <w:noProof/>
          <w:sz w:val="24"/>
          <w:szCs w:val="24"/>
        </w:rPr>
        <w:lastRenderedPageBreak/>
        <w:drawing>
          <wp:inline distT="0" distB="0" distL="0" distR="0" wp14:anchorId="7E89F1F6" wp14:editId="1512DFD6">
            <wp:extent cx="6122035" cy="33483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2035" cy="3348355"/>
                    </a:xfrm>
                    <a:prstGeom prst="rect">
                      <a:avLst/>
                    </a:prstGeom>
                    <a:noFill/>
                    <a:ln>
                      <a:noFill/>
                    </a:ln>
                  </pic:spPr>
                </pic:pic>
              </a:graphicData>
            </a:graphic>
          </wp:inline>
        </w:drawing>
      </w:r>
    </w:p>
    <w:p w14:paraId="065AD7AE" w14:textId="77777777" w:rsidR="005C7490" w:rsidRPr="00DB3790" w:rsidRDefault="005C7490" w:rsidP="00112809">
      <w:pPr>
        <w:pStyle w:val="TH"/>
      </w:pPr>
      <w:bookmarkStart w:id="168" w:name="_Hlk13135660"/>
    </w:p>
    <w:bookmarkEnd w:id="168"/>
    <w:p w14:paraId="6610DF49" w14:textId="3AF8A07B" w:rsidR="005C7490" w:rsidRPr="00DB3790" w:rsidRDefault="00CF48C3" w:rsidP="00112809">
      <w:pPr>
        <w:pStyle w:val="TF"/>
      </w:pPr>
      <w:r w:rsidRPr="00DB3790">
        <w:t xml:space="preserve">Figure </w:t>
      </w:r>
      <w:r w:rsidR="00B43906">
        <w:t>5.</w:t>
      </w:r>
      <w:r w:rsidR="00495828" w:rsidRPr="00DB3790">
        <w:t>3</w:t>
      </w:r>
      <w:r w:rsidRPr="00DB3790">
        <w:t>-1 Real-time sharing of XR content</w:t>
      </w:r>
    </w:p>
    <w:p w14:paraId="3052F2C0" w14:textId="47C8BD38" w:rsidR="00495828" w:rsidRDefault="00B43906" w:rsidP="007D19E0">
      <w:pPr>
        <w:pStyle w:val="Heading3"/>
      </w:pPr>
      <w:bookmarkStart w:id="169" w:name="_Toc23169789"/>
      <w:bookmarkStart w:id="170" w:name="_Toc33042009"/>
      <w:r>
        <w:t>5.</w:t>
      </w:r>
      <w:r w:rsidR="00CD12DC">
        <w:t>3.</w:t>
      </w:r>
      <w:r w:rsidR="009E04D8">
        <w:t>3</w:t>
      </w:r>
      <w:r w:rsidR="00CD12DC">
        <w:tab/>
      </w:r>
      <w:r w:rsidRPr="00DB3790">
        <w:t>Potential Normative Work</w:t>
      </w:r>
      <w:bookmarkEnd w:id="169"/>
      <w:bookmarkEnd w:id="170"/>
    </w:p>
    <w:p w14:paraId="7FAD2895" w14:textId="0BDD62B6" w:rsidR="003F6102" w:rsidRDefault="00DD2B27" w:rsidP="003F6102">
      <w:r>
        <w:t>P</w:t>
      </w:r>
      <w:r w:rsidR="003F6102">
        <w:t>otential normative work that has been collected as part of the use case collection in Annex A</w:t>
      </w:r>
      <w:r>
        <w:t xml:space="preserve"> is provided in the following:</w:t>
      </w:r>
    </w:p>
    <w:p w14:paraId="2AD10E1A" w14:textId="340C49C9" w:rsidR="00DD2B27" w:rsidRPr="007B093B" w:rsidRDefault="007D4EEA" w:rsidP="00462A37">
      <w:pPr>
        <w:ind w:left="360"/>
      </w:pPr>
      <w:r>
        <w:rPr>
          <w:rFonts w:eastAsia="SimSun"/>
        </w:rPr>
        <w:t>-</w:t>
      </w:r>
      <w:r>
        <w:rPr>
          <w:rFonts w:eastAsia="SimSun"/>
        </w:rPr>
        <w:tab/>
      </w:r>
      <w:r w:rsidR="00DD2B27" w:rsidRPr="00462A37">
        <w:rPr>
          <w:rFonts w:eastAsia="SimSun"/>
        </w:rPr>
        <w:t>Support of static/dynamic 3D objects in MTSI (formats and transport)</w:t>
      </w:r>
      <w:r w:rsidR="00453549" w:rsidRPr="00462A37">
        <w:t>.</w:t>
      </w:r>
      <w:r w:rsidR="00DD2B27" w:rsidRPr="00462A37">
        <w:rPr>
          <w:rFonts w:eastAsia="SimSun"/>
        </w:rPr>
        <w:t>)</w:t>
      </w:r>
    </w:p>
    <w:p w14:paraId="6036D1B7" w14:textId="77777777" w:rsidR="007D4EEA" w:rsidRDefault="007D4EEA" w:rsidP="007D4EEA">
      <w:pPr>
        <w:ind w:left="360"/>
      </w:pPr>
      <w:r>
        <w:rPr>
          <w:rFonts w:eastAsia="SimSun"/>
        </w:rPr>
        <w:t>-</w:t>
      </w:r>
      <w:r>
        <w:rPr>
          <w:rFonts w:eastAsia="SimSun"/>
        </w:rPr>
        <w:tab/>
      </w:r>
      <w:r w:rsidR="00DD2B27" w:rsidRPr="00462A37">
        <w:rPr>
          <w:rFonts w:eastAsia="SimSun"/>
        </w:rPr>
        <w:t>Overlaid video rendering in the network or locally</w:t>
      </w:r>
      <w:r w:rsidR="00453549" w:rsidRPr="00462A37">
        <w:t>.</w:t>
      </w:r>
    </w:p>
    <w:p w14:paraId="526055F1" w14:textId="33450B4B" w:rsidR="00DD2B27" w:rsidRPr="007B093B" w:rsidRDefault="007D4EEA" w:rsidP="007D4EEA">
      <w:pPr>
        <w:ind w:left="360"/>
      </w:pPr>
      <w:r>
        <w:t>-</w:t>
      </w:r>
      <w:r>
        <w:tab/>
      </w:r>
      <w:r w:rsidR="00DD2B27" w:rsidRPr="00462A37">
        <w:rPr>
          <w:rFonts w:eastAsia="SimSun"/>
        </w:rPr>
        <w:t>Overlaid video rendering in the network or locally</w:t>
      </w:r>
      <w:r w:rsidR="00453549" w:rsidRPr="00462A37">
        <w:t>.</w:t>
      </w:r>
    </w:p>
    <w:p w14:paraId="54CDEE0B" w14:textId="3287835B" w:rsidR="00DD2B27" w:rsidRPr="007B093B" w:rsidRDefault="007D4EEA" w:rsidP="00462A37">
      <w:pPr>
        <w:ind w:left="360"/>
      </w:pPr>
      <w:r>
        <w:rPr>
          <w:rFonts w:eastAsia="SimSun"/>
        </w:rPr>
        <w:t>-</w:t>
      </w:r>
      <w:r>
        <w:rPr>
          <w:rFonts w:eastAsia="SimSun"/>
        </w:rPr>
        <w:tab/>
      </w:r>
      <w:r w:rsidR="00DD2B27" w:rsidRPr="00462A37">
        <w:rPr>
          <w:rFonts w:eastAsia="SimSun"/>
        </w:rPr>
        <w:t>Coded representation of 3D depth signals and transport in MTSI.</w:t>
      </w:r>
    </w:p>
    <w:p w14:paraId="7B32009F" w14:textId="2E9A8322" w:rsidR="00DD2B27" w:rsidRPr="007B093B" w:rsidRDefault="007D4EEA" w:rsidP="00462A37">
      <w:pPr>
        <w:ind w:left="360"/>
      </w:pPr>
      <w:r>
        <w:rPr>
          <w:rFonts w:eastAsia="SimSun"/>
        </w:rPr>
        <w:t>-</w:t>
      </w:r>
      <w:r>
        <w:rPr>
          <w:rFonts w:eastAsia="SimSun"/>
        </w:rPr>
        <w:tab/>
      </w:r>
      <w:r w:rsidR="00DD2B27" w:rsidRPr="00462A37">
        <w:rPr>
          <w:rFonts w:eastAsia="SimSun"/>
        </w:rPr>
        <w:t>Coded representation of XR scenes and transport in MTSI</w:t>
      </w:r>
      <w:r w:rsidR="00453549" w:rsidRPr="00462A37">
        <w:t>.</w:t>
      </w:r>
    </w:p>
    <w:p w14:paraId="484ED1CA" w14:textId="22403A7D" w:rsidR="00DD2B27" w:rsidRPr="007B093B" w:rsidRDefault="007D4EEA" w:rsidP="00462A37">
      <w:pPr>
        <w:ind w:left="360"/>
      </w:pPr>
      <w:r>
        <w:rPr>
          <w:rFonts w:eastAsia="SimSun"/>
        </w:rPr>
        <w:t>-</w:t>
      </w:r>
      <w:r>
        <w:rPr>
          <w:rFonts w:eastAsia="SimSun"/>
        </w:rPr>
        <w:tab/>
      </w:r>
      <w:r w:rsidR="00DD2B27" w:rsidRPr="00462A37">
        <w:rPr>
          <w:rFonts w:eastAsia="SimSun"/>
        </w:rPr>
        <w:t>MTSI/FLUS uplink of XR video</w:t>
      </w:r>
      <w:r w:rsidR="00453549" w:rsidRPr="00462A37">
        <w:t>.</w:t>
      </w:r>
    </w:p>
    <w:p w14:paraId="12D3204E" w14:textId="3F6039D9" w:rsidR="00DD2B27" w:rsidRPr="007B093B" w:rsidRDefault="007D4EEA" w:rsidP="00462A37">
      <w:pPr>
        <w:ind w:left="360"/>
      </w:pPr>
      <w:r>
        <w:rPr>
          <w:rFonts w:eastAsia="SimSun"/>
        </w:rPr>
        <w:t>-</w:t>
      </w:r>
      <w:r>
        <w:rPr>
          <w:rFonts w:eastAsia="SimSun"/>
        </w:rPr>
        <w:tab/>
      </w:r>
      <w:r w:rsidR="00DD2B27" w:rsidRPr="00462A37">
        <w:rPr>
          <w:rFonts w:eastAsia="SimSun"/>
        </w:rPr>
        <w:t>Downlink XR video with local/cloud computation and rendering</w:t>
      </w:r>
      <w:r w:rsidR="00453549" w:rsidRPr="00462A37">
        <w:t>.</w:t>
      </w:r>
    </w:p>
    <w:p w14:paraId="488B15B8" w14:textId="0AD52929" w:rsidR="00DD2B27" w:rsidRPr="007B093B" w:rsidRDefault="007D4EEA" w:rsidP="00462A37">
      <w:pPr>
        <w:ind w:left="360"/>
      </w:pPr>
      <w:r>
        <w:rPr>
          <w:rFonts w:eastAsia="SimSun"/>
        </w:rPr>
        <w:t>-</w:t>
      </w:r>
      <w:r>
        <w:rPr>
          <w:rFonts w:eastAsia="SimSun"/>
        </w:rPr>
        <w:tab/>
      </w:r>
      <w:r w:rsidR="00DD2B27" w:rsidRPr="00462A37">
        <w:rPr>
          <w:rFonts w:eastAsia="SimSun"/>
        </w:rPr>
        <w:t>Visual coding and transmission of avatars or cut-out heads, alpha channel coding</w:t>
      </w:r>
      <w:r w:rsidR="00453549" w:rsidRPr="00462A37">
        <w:t>.</w:t>
      </w:r>
    </w:p>
    <w:p w14:paraId="1ACD1554" w14:textId="09EA75D8" w:rsidR="00DD2B27" w:rsidRPr="007B093B" w:rsidRDefault="007D4EEA" w:rsidP="00462A37">
      <w:pPr>
        <w:ind w:left="360"/>
      </w:pPr>
      <w:r>
        <w:rPr>
          <w:rFonts w:eastAsia="SimSun"/>
        </w:rPr>
        <w:t>-</w:t>
      </w:r>
      <w:r>
        <w:rPr>
          <w:rFonts w:eastAsia="SimSun"/>
        </w:rPr>
        <w:tab/>
      </w:r>
      <w:r w:rsidR="00DD2B27" w:rsidRPr="00462A37">
        <w:rPr>
          <w:rFonts w:eastAsia="SimSun"/>
        </w:rPr>
        <w:t>Transports and potentially coding of motion data to show attentiveness.</w:t>
      </w:r>
    </w:p>
    <w:p w14:paraId="48B7F70E" w14:textId="438140E2" w:rsidR="00DD2B27" w:rsidRPr="007B093B" w:rsidRDefault="007D4EEA" w:rsidP="00462A37">
      <w:pPr>
        <w:ind w:left="360"/>
      </w:pPr>
      <w:r>
        <w:rPr>
          <w:rFonts w:eastAsia="SimSun"/>
        </w:rPr>
        <w:t>-</w:t>
      </w:r>
      <w:r>
        <w:rPr>
          <w:rFonts w:eastAsia="SimSun"/>
        </w:rPr>
        <w:tab/>
      </w:r>
      <w:r w:rsidR="00DD2B27" w:rsidRPr="00462A37">
        <w:rPr>
          <w:rFonts w:eastAsia="SimSun"/>
        </w:rPr>
        <w:t>Scalable formats for storing and sharing spatial information</w:t>
      </w:r>
      <w:r w:rsidR="00453549" w:rsidRPr="00462A37">
        <w:t>.</w:t>
      </w:r>
    </w:p>
    <w:p w14:paraId="548DAF1F" w14:textId="53573456" w:rsidR="00DD2B27" w:rsidRPr="007B093B" w:rsidRDefault="007D4EEA" w:rsidP="00462A37">
      <w:pPr>
        <w:ind w:left="360"/>
      </w:pPr>
      <w:r>
        <w:rPr>
          <w:rFonts w:eastAsia="SimSun"/>
        </w:rPr>
        <w:t>-</w:t>
      </w:r>
      <w:r>
        <w:rPr>
          <w:rFonts w:eastAsia="SimSun"/>
        </w:rPr>
        <w:tab/>
      </w:r>
      <w:r w:rsidR="00DD2B27" w:rsidRPr="00462A37">
        <w:rPr>
          <w:rFonts w:eastAsia="SimSun"/>
        </w:rPr>
        <w:t>Data representation for spatial information.</w:t>
      </w:r>
    </w:p>
    <w:p w14:paraId="5A842CB3" w14:textId="22CDAE79" w:rsidR="00DD2B27" w:rsidRPr="007B093B" w:rsidRDefault="007D4EEA" w:rsidP="00462A37">
      <w:pPr>
        <w:ind w:left="360"/>
      </w:pPr>
      <w:r>
        <w:rPr>
          <w:rFonts w:eastAsia="SimSun"/>
        </w:rPr>
        <w:t>-</w:t>
      </w:r>
      <w:r>
        <w:rPr>
          <w:rFonts w:eastAsia="SimSun"/>
        </w:rPr>
        <w:tab/>
      </w:r>
      <w:r w:rsidR="00DD2B27" w:rsidRPr="00462A37">
        <w:rPr>
          <w:rFonts w:eastAsia="SimSun"/>
        </w:rPr>
        <w:t>Collected sensor data to be streamed</w:t>
      </w:r>
      <w:r w:rsidR="00453549" w:rsidRPr="00462A37">
        <w:t>.</w:t>
      </w:r>
    </w:p>
    <w:p w14:paraId="68A3C7FB" w14:textId="0CA789EB" w:rsidR="00DD2B27" w:rsidRPr="007B093B" w:rsidRDefault="007D4EEA" w:rsidP="00462A37">
      <w:pPr>
        <w:ind w:left="360"/>
      </w:pPr>
      <w:r>
        <w:rPr>
          <w:rFonts w:eastAsia="SimSun"/>
        </w:rPr>
        <w:t>-</w:t>
      </w:r>
      <w:r>
        <w:rPr>
          <w:rFonts w:eastAsia="SimSun"/>
        </w:rPr>
        <w:tab/>
      </w:r>
      <w:r w:rsidR="00DD2B27" w:rsidRPr="00462A37">
        <w:rPr>
          <w:rFonts w:eastAsia="SimSun"/>
        </w:rPr>
        <w:t>Content delivery protocols to access AR maps and content items</w:t>
      </w:r>
      <w:r w:rsidR="00453549" w:rsidRPr="00462A37">
        <w:t>.</w:t>
      </w:r>
    </w:p>
    <w:p w14:paraId="6F15D720" w14:textId="13E0E37B" w:rsidR="00495828" w:rsidRPr="00DB3790" w:rsidRDefault="00B43906" w:rsidP="00CD12DC">
      <w:pPr>
        <w:pStyle w:val="Heading2"/>
      </w:pPr>
      <w:bookmarkStart w:id="171" w:name="_Toc23169790"/>
      <w:bookmarkStart w:id="172" w:name="_Toc33042010"/>
      <w:r>
        <w:lastRenderedPageBreak/>
        <w:t>5.</w:t>
      </w:r>
      <w:r w:rsidR="00CD12DC">
        <w:t>4</w:t>
      </w:r>
      <w:r w:rsidR="00CD12DC">
        <w:tab/>
      </w:r>
      <w:r w:rsidR="00BC7596" w:rsidRPr="00DB3790">
        <w:t>XR Multimedia Streaming</w:t>
      </w:r>
      <w:bookmarkEnd w:id="171"/>
      <w:bookmarkEnd w:id="172"/>
    </w:p>
    <w:p w14:paraId="5B5B3893" w14:textId="3BC83D55" w:rsidR="002428EA" w:rsidRDefault="002428EA" w:rsidP="002428EA">
      <w:pPr>
        <w:pStyle w:val="Heading3"/>
      </w:pPr>
      <w:bookmarkStart w:id="173" w:name="_Toc33042011"/>
      <w:bookmarkStart w:id="174" w:name="_Toc23169791"/>
      <w:r>
        <w:t>5.</w:t>
      </w:r>
      <w:r w:rsidR="00137964">
        <w:t>4</w:t>
      </w:r>
      <w:r>
        <w:t>.1</w:t>
      </w:r>
      <w:r>
        <w:tab/>
        <w:t>Summary of Use Cases</w:t>
      </w:r>
      <w:bookmarkEnd w:id="173"/>
    </w:p>
    <w:p w14:paraId="55964B5F" w14:textId="2B817E1A" w:rsidR="002428EA" w:rsidRPr="00F657EB" w:rsidRDefault="002428EA" w:rsidP="002428EA">
      <w:r>
        <w:t>This clause summarizes and integrates the following use cases from Annex A in a single core use case referred to as "</w:t>
      </w:r>
      <w:r w:rsidR="003C3C7A" w:rsidRPr="003C3C7A">
        <w:t>XR Multimedia Streaming</w:t>
      </w:r>
      <w:r>
        <w:t>":</w:t>
      </w:r>
    </w:p>
    <w:p w14:paraId="443C3176" w14:textId="4F3CE979" w:rsidR="00137964" w:rsidRDefault="00137964" w:rsidP="00AC2E5E">
      <w:pPr>
        <w:numPr>
          <w:ilvl w:val="0"/>
          <w:numId w:val="2"/>
        </w:numPr>
      </w:pPr>
      <w:r w:rsidRPr="00DB3790">
        <w:t>Use Case 3: Streaming of Immersive 6DoF</w:t>
      </w:r>
    </w:p>
    <w:p w14:paraId="08C61E28" w14:textId="37E2FB89" w:rsidR="00137964" w:rsidRDefault="00137964" w:rsidP="006930F8">
      <w:pPr>
        <w:numPr>
          <w:ilvl w:val="0"/>
          <w:numId w:val="2"/>
        </w:numPr>
      </w:pPr>
      <w:r w:rsidRPr="00DB3790">
        <w:t>Use Case 4: Emotional Streaming</w:t>
      </w:r>
    </w:p>
    <w:p w14:paraId="7A2DF966" w14:textId="5480F8C0" w:rsidR="00137964" w:rsidRDefault="00137964" w:rsidP="00F363C6">
      <w:pPr>
        <w:numPr>
          <w:ilvl w:val="0"/>
          <w:numId w:val="2"/>
        </w:numPr>
      </w:pPr>
      <w:r w:rsidRPr="00DB3790">
        <w:t>Use Case 20: AR Streaming with Localization Registry</w:t>
      </w:r>
    </w:p>
    <w:p w14:paraId="1C8B3BA6" w14:textId="2D275383" w:rsidR="00137964" w:rsidRDefault="00137964" w:rsidP="00A1508F">
      <w:pPr>
        <w:numPr>
          <w:ilvl w:val="0"/>
          <w:numId w:val="2"/>
        </w:numPr>
      </w:pPr>
      <w:r w:rsidRPr="00DB3790">
        <w:t>Use Case 21: Immersive 6DoF Streaming with Social Interaction</w:t>
      </w:r>
    </w:p>
    <w:p w14:paraId="33EADB84" w14:textId="234C4F08" w:rsidR="00495828" w:rsidRPr="00DB3790" w:rsidRDefault="00B43906" w:rsidP="00CD12DC">
      <w:pPr>
        <w:pStyle w:val="Heading3"/>
      </w:pPr>
      <w:bookmarkStart w:id="175" w:name="_Toc33042012"/>
      <w:r>
        <w:t>5.</w:t>
      </w:r>
      <w:r w:rsidR="00CD12DC">
        <w:t>4.</w:t>
      </w:r>
      <w:r w:rsidR="00137964">
        <w:t>2</w:t>
      </w:r>
      <w:r w:rsidR="00CD12DC">
        <w:tab/>
      </w:r>
      <w:r w:rsidR="00495828" w:rsidRPr="00DB3790">
        <w:t>Description</w:t>
      </w:r>
      <w:bookmarkEnd w:id="174"/>
      <w:bookmarkEnd w:id="175"/>
    </w:p>
    <w:p w14:paraId="53F41837" w14:textId="047CA3B1"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r w:rsidR="00B43906">
        <w:t>5.</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3CA06251"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r w:rsidR="00B43906">
        <w:t>5.</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19B050F" w14:textId="32749308" w:rsidR="00EE3C8A" w:rsidRPr="00DB3790" w:rsidRDefault="000B7C2B" w:rsidP="00801372">
      <w:pPr>
        <w:pStyle w:val="TH"/>
      </w:pPr>
      <w:r>
        <w:rPr>
          <w:noProof/>
        </w:rPr>
        <w:drawing>
          <wp:inline distT="0" distB="0" distL="0" distR="0" wp14:anchorId="26FA1C90" wp14:editId="76659791">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p>
    <w:p w14:paraId="731DE065" w14:textId="6FE88CEC" w:rsidR="00EE3C8A" w:rsidRPr="00DB3790" w:rsidRDefault="00EE3C8A" w:rsidP="00801372">
      <w:pPr>
        <w:pStyle w:val="TF"/>
      </w:pPr>
      <w:r w:rsidRPr="00DB3790">
        <w:t xml:space="preserve">Figure </w:t>
      </w:r>
      <w:r w:rsidR="00B43906">
        <w:t>5.</w:t>
      </w:r>
      <w:r w:rsidR="00495828" w:rsidRPr="00DB3790">
        <w:t>4</w:t>
      </w:r>
      <w:r w:rsidRPr="00DB3790">
        <w:t>-1</w:t>
      </w:r>
      <w:r w:rsidR="00CD12DC">
        <w:t>:</w:t>
      </w:r>
      <w:r w:rsidRPr="00DB3790">
        <w:t xml:space="preserve"> XR Multimedia Streaming</w:t>
      </w:r>
    </w:p>
    <w:p w14:paraId="5C367BA0" w14:textId="5D6E7B02" w:rsidR="006126DA" w:rsidRPr="00DB3790" w:rsidRDefault="00B43906" w:rsidP="00CD12DC">
      <w:pPr>
        <w:pStyle w:val="Heading3"/>
      </w:pPr>
      <w:bookmarkStart w:id="176" w:name="_Toc23169796"/>
      <w:bookmarkStart w:id="177" w:name="_Toc33042013"/>
      <w:r>
        <w:lastRenderedPageBreak/>
        <w:t>5.</w:t>
      </w:r>
      <w:r w:rsidR="00CD12DC">
        <w:t>4.</w:t>
      </w:r>
      <w:r w:rsidR="00137964">
        <w:t>3</w:t>
      </w:r>
      <w:r w:rsidR="00CD12DC">
        <w:tab/>
      </w:r>
      <w:r w:rsidR="006126DA" w:rsidRPr="00DB3790">
        <w:t>Potential Normative Work</w:t>
      </w:r>
      <w:bookmarkEnd w:id="176"/>
      <w:bookmarkEnd w:id="177"/>
    </w:p>
    <w:p w14:paraId="3131898F" w14:textId="6ABB6393" w:rsidR="0086307D" w:rsidRPr="00DB3790" w:rsidRDefault="0086307D" w:rsidP="0086307D">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2A529815" w14:textId="5589F034" w:rsidR="0086307D" w:rsidRPr="00DB3790" w:rsidRDefault="00801372" w:rsidP="00A1508F">
      <w:pPr>
        <w:pStyle w:val="B10"/>
      </w:pPr>
      <w:r w:rsidRPr="00DB3790">
        <w:t>-</w:t>
      </w:r>
      <w:r w:rsidRPr="00DB3790">
        <w:tab/>
      </w:r>
      <w:r w:rsidR="0086307D" w:rsidRPr="00DB3790">
        <w:t xml:space="preserve">Social VR Components – Merging of avatar and conversational streams to original media (e.g., overlays, etc.) </w:t>
      </w:r>
    </w:p>
    <w:p w14:paraId="3DA11D2B" w14:textId="17315496" w:rsidR="00BC7596" w:rsidRDefault="00B43906" w:rsidP="00CD12DC">
      <w:pPr>
        <w:pStyle w:val="Heading2"/>
      </w:pPr>
      <w:bookmarkStart w:id="178" w:name="_Toc23169797"/>
      <w:bookmarkStart w:id="179" w:name="_Toc33042014"/>
      <w:r>
        <w:t>5.</w:t>
      </w:r>
      <w:r w:rsidR="00CD12DC">
        <w:t>5</w:t>
      </w:r>
      <w:r w:rsidR="00CD12DC">
        <w:tab/>
      </w:r>
      <w:bookmarkStart w:id="180" w:name="_Hlk31715435"/>
      <w:r w:rsidR="00BC7596" w:rsidRPr="00DB3790">
        <w:t>Online XR Gaming</w:t>
      </w:r>
      <w:bookmarkEnd w:id="178"/>
      <w:bookmarkEnd w:id="179"/>
      <w:bookmarkEnd w:id="180"/>
    </w:p>
    <w:p w14:paraId="69D0F8AF" w14:textId="0A6FB216" w:rsidR="00137964" w:rsidRDefault="00137964" w:rsidP="00137964">
      <w:pPr>
        <w:pStyle w:val="Heading3"/>
      </w:pPr>
      <w:bookmarkStart w:id="181" w:name="_Toc33042015"/>
      <w:r>
        <w:t>5.5.1</w:t>
      </w:r>
      <w:r>
        <w:tab/>
        <w:t>Summary of Use Cases</w:t>
      </w:r>
      <w:bookmarkEnd w:id="181"/>
    </w:p>
    <w:p w14:paraId="10E150BB" w14:textId="741A1615" w:rsidR="00137964" w:rsidRPr="00F657EB" w:rsidRDefault="00137964" w:rsidP="00137964">
      <w:r>
        <w:t>This clause summarizes and integrates the following use cases from Annex A in a single core use case referred to as "</w:t>
      </w:r>
      <w:r w:rsidRPr="00137964">
        <w:t>Online XR Gaming</w:t>
      </w:r>
      <w:r>
        <w:t>":</w:t>
      </w:r>
    </w:p>
    <w:p w14:paraId="63C88DC1" w14:textId="5F01179C" w:rsidR="00137964" w:rsidRDefault="00137964" w:rsidP="00AC2E5E">
      <w:pPr>
        <w:numPr>
          <w:ilvl w:val="0"/>
          <w:numId w:val="2"/>
        </w:numPr>
      </w:pPr>
      <w:r w:rsidRPr="00DB3790">
        <w:t>Use Case 5: Untethered Immersive Online Gaming</w:t>
      </w:r>
    </w:p>
    <w:p w14:paraId="30C06996" w14:textId="1DB1DFD5" w:rsidR="00137964" w:rsidRDefault="00137964" w:rsidP="006930F8">
      <w:pPr>
        <w:numPr>
          <w:ilvl w:val="0"/>
          <w:numId w:val="2"/>
        </w:numPr>
      </w:pPr>
      <w:r w:rsidRPr="00DB3790">
        <w:t>Use Case 6: Immersive Game Spectator Mode</w:t>
      </w:r>
    </w:p>
    <w:p w14:paraId="7B0BD882" w14:textId="327365B8" w:rsidR="00137964" w:rsidRPr="00AC2E5E" w:rsidRDefault="00137964" w:rsidP="00A1508F">
      <w:pPr>
        <w:numPr>
          <w:ilvl w:val="0"/>
          <w:numId w:val="2"/>
        </w:numPr>
      </w:pPr>
      <w:r w:rsidRPr="00DB3790">
        <w:t>Use Case 22: 5G Online Gaming party</w:t>
      </w:r>
    </w:p>
    <w:p w14:paraId="68E8D5A8" w14:textId="7F5846B3" w:rsidR="00495828" w:rsidRPr="00DB3790" w:rsidRDefault="00B43906" w:rsidP="00CD12DC">
      <w:pPr>
        <w:pStyle w:val="Heading3"/>
      </w:pPr>
      <w:bookmarkStart w:id="182" w:name="_Toc23169798"/>
      <w:bookmarkStart w:id="183" w:name="_Toc33042016"/>
      <w:r>
        <w:t>5.</w:t>
      </w:r>
      <w:r w:rsidR="00CD12DC">
        <w:t>5.</w:t>
      </w:r>
      <w:r w:rsidR="00137964">
        <w:t>2</w:t>
      </w:r>
      <w:r w:rsidR="00CD12DC">
        <w:tab/>
      </w:r>
      <w:r w:rsidR="00495828" w:rsidRPr="00DB3790">
        <w:t>Description</w:t>
      </w:r>
      <w:bookmarkEnd w:id="182"/>
      <w:bookmarkEnd w:id="183"/>
    </w:p>
    <w:p w14:paraId="47598278" w14:textId="39AA8EF7" w:rsidR="0086307D" w:rsidRPr="00DB3790" w:rsidRDefault="0086307D" w:rsidP="000829B7">
      <w:r w:rsidRPr="00DB3790">
        <w:t xml:space="preserve">The system as illustrated in Figure </w:t>
      </w:r>
      <w:r w:rsidR="00B43906">
        <w:t>5.</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184" w:name="_MON_1629193374"/>
    <w:bookmarkEnd w:id="184"/>
    <w:p w14:paraId="37B2B2F0" w14:textId="1907DAF1" w:rsidR="00401C6F" w:rsidRDefault="002A3294" w:rsidP="005A61A3">
      <w:pPr>
        <w:pStyle w:val="TH"/>
        <w:ind w:right="-991"/>
        <w:jc w:val="left"/>
      </w:pPr>
      <w:r>
        <w:rPr>
          <w:noProof/>
        </w:rPr>
        <w:object w:dxaOrig="10156" w:dyaOrig="6477" w14:anchorId="25916A38">
          <v:shape id="_x0000_i1033" type="#_x0000_t75" alt="" style="width:508pt;height:324pt;mso-width-percent:0;mso-height-percent:0;mso-width-percent:0;mso-height-percent:0" o:ole="">
            <v:imagedata r:id="rId72" o:title=""/>
          </v:shape>
          <o:OLEObject Type="Embed" ProgID="Word.Document.8" ShapeID="_x0000_i1033" DrawAspect="Content" ObjectID="_1710858293" r:id="rId73">
            <o:FieldCodes>\s</o:FieldCodes>
          </o:OLEObject>
        </w:object>
      </w:r>
    </w:p>
    <w:p w14:paraId="5D877CC0" w14:textId="3B19C5AC" w:rsidR="006126DA" w:rsidRPr="00DB3790" w:rsidRDefault="00DC2171" w:rsidP="00401C6F">
      <w:pPr>
        <w:pStyle w:val="TF"/>
      </w:pPr>
      <w:r w:rsidRPr="00DB3790">
        <w:t xml:space="preserve">Figure </w:t>
      </w:r>
      <w:r w:rsidR="00B43906">
        <w:t>5.</w:t>
      </w:r>
      <w:r w:rsidRPr="00DB3790">
        <w:t>5-1</w:t>
      </w:r>
      <w:r>
        <w:t>:</w:t>
      </w:r>
      <w:r w:rsidRPr="00DB3790">
        <w:t xml:space="preserve"> Online XR Gaming</w:t>
      </w:r>
      <w:r w:rsidR="00B07E92">
        <w:rPr>
          <w:noProof/>
        </w:rPr>
        <mc:AlternateContent>
          <mc:Choice Requires="wps">
            <w:drawing>
              <wp:anchor distT="0" distB="0" distL="114300" distR="114300" simplePos="0" relativeHeight="251657216" behindDoc="0" locked="0" layoutInCell="1" allowOverlap="1" wp14:anchorId="344B8600" wp14:editId="16FE76A1">
                <wp:simplePos x="0" y="0"/>
                <wp:positionH relativeFrom="column">
                  <wp:posOffset>19397345</wp:posOffset>
                </wp:positionH>
                <wp:positionV relativeFrom="paragraph">
                  <wp:posOffset>11372215</wp:posOffset>
                </wp:positionV>
                <wp:extent cx="1040130" cy="762000"/>
                <wp:effectExtent l="19050" t="12700" r="17145" b="63500"/>
                <wp:wrapNone/>
                <wp:docPr id="34"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478119A"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" adj="21620" strokecolor="#4472c4" strokeweight="1.5pt">
                <v:stroke endarrow="block"/>
                <o:lock v:ext="edit" shapetype="f"/>
              </v:shape>
            </w:pict>
          </mc:Fallback>
        </mc:AlternateContent>
      </w:r>
    </w:p>
    <w:p w14:paraId="31C9AA3E" w14:textId="112DA62A" w:rsidR="006126DA" w:rsidRPr="00DB3790" w:rsidRDefault="00B43906" w:rsidP="00CD12DC">
      <w:pPr>
        <w:pStyle w:val="Heading3"/>
      </w:pPr>
      <w:bookmarkStart w:id="185" w:name="_Toc23169803"/>
      <w:bookmarkStart w:id="186" w:name="_Toc33042017"/>
      <w:r>
        <w:t>5.</w:t>
      </w:r>
      <w:r w:rsidR="00CD12DC">
        <w:t>5.</w:t>
      </w:r>
      <w:r w:rsidR="00137964">
        <w:t>3</w:t>
      </w:r>
      <w:r w:rsidR="00CD12DC">
        <w:tab/>
      </w:r>
      <w:r w:rsidR="006126DA" w:rsidRPr="00DB3790">
        <w:t>Potential Normative Work</w:t>
      </w:r>
      <w:bookmarkEnd w:id="185"/>
      <w:bookmarkEnd w:id="186"/>
    </w:p>
    <w:p w14:paraId="2094D3DB" w14:textId="47E11A72" w:rsidR="0086307D" w:rsidRPr="00DB3790" w:rsidRDefault="0086307D" w:rsidP="0086307D">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5407CEBD" w14:textId="5C00E836" w:rsidR="0086307D" w:rsidRPr="00DB3790" w:rsidRDefault="000820DE" w:rsidP="00A1508F">
      <w:pPr>
        <w:pStyle w:val="B10"/>
      </w:pPr>
      <w:r w:rsidRPr="00DB3790">
        <w:t>-</w:t>
      </w:r>
      <w:r w:rsidRPr="00DB3790">
        <w:tab/>
      </w:r>
      <w:r w:rsidR="0086307D" w:rsidRPr="00DB3790">
        <w:t xml:space="preserve">Network support for group discovery and authentication, shared persistence and spatial mapping. </w:t>
      </w:r>
    </w:p>
    <w:p w14:paraId="4A930EDD" w14:textId="631F8B85" w:rsidR="00BC7596" w:rsidRDefault="00B43906" w:rsidP="00CD12DC">
      <w:pPr>
        <w:pStyle w:val="Heading2"/>
      </w:pPr>
      <w:bookmarkStart w:id="187" w:name="_Toc23169804"/>
      <w:bookmarkStart w:id="188" w:name="_Toc33042018"/>
      <w:r>
        <w:t>5.</w:t>
      </w:r>
      <w:r w:rsidR="00CD12DC">
        <w:t>6</w:t>
      </w:r>
      <w:r w:rsidR="00725F1E">
        <w:tab/>
      </w:r>
      <w:bookmarkStart w:id="189" w:name="_Hlk31715574"/>
      <w:r w:rsidR="00BC7596" w:rsidRPr="00DB3790">
        <w:t xml:space="preserve">XR </w:t>
      </w:r>
      <w:r w:rsidR="00495828" w:rsidRPr="00DB3790">
        <w:t xml:space="preserve">Mission </w:t>
      </w:r>
      <w:r w:rsidR="00BC7596" w:rsidRPr="00DB3790">
        <w:t>Critical</w:t>
      </w:r>
      <w:bookmarkEnd w:id="187"/>
      <w:bookmarkEnd w:id="188"/>
      <w:bookmarkEnd w:id="189"/>
      <w:r w:rsidR="00BC7596" w:rsidRPr="00DB3790">
        <w:t xml:space="preserve"> </w:t>
      </w:r>
    </w:p>
    <w:p w14:paraId="5DDBA416" w14:textId="39EDEE02" w:rsidR="00ED307C" w:rsidRDefault="00ED307C" w:rsidP="00ED307C">
      <w:pPr>
        <w:pStyle w:val="Heading3"/>
      </w:pPr>
      <w:bookmarkStart w:id="190" w:name="_Toc33042019"/>
      <w:r>
        <w:t>5.6.1</w:t>
      </w:r>
      <w:r>
        <w:tab/>
        <w:t>Summary of Use Cases</w:t>
      </w:r>
      <w:bookmarkEnd w:id="190"/>
    </w:p>
    <w:p w14:paraId="4E32CC1D" w14:textId="45D6D7C1" w:rsidR="00ED307C" w:rsidRPr="00F657EB" w:rsidRDefault="00ED307C" w:rsidP="00ED307C">
      <w:r>
        <w:t>This clause summarizes and integrates the following use cases from Annex A in a single core use case referred to as "</w:t>
      </w:r>
      <w:r w:rsidR="00D043FE" w:rsidRPr="00D043FE">
        <w:t>XR Mission Critical</w:t>
      </w:r>
      <w:r>
        <w:t>":</w:t>
      </w:r>
    </w:p>
    <w:p w14:paraId="4C385AC9" w14:textId="44B775C3" w:rsidR="00ED307C" w:rsidRPr="00AC2E5E" w:rsidRDefault="00D043FE" w:rsidP="00A1508F">
      <w:pPr>
        <w:numPr>
          <w:ilvl w:val="0"/>
          <w:numId w:val="2"/>
        </w:numPr>
      </w:pPr>
      <w:r w:rsidRPr="00D043FE">
        <w:t>Use Case 9: Police Mission Critical with AR</w:t>
      </w:r>
    </w:p>
    <w:p w14:paraId="06AE04D6" w14:textId="5D83D84A" w:rsidR="00495828" w:rsidRPr="00DB3790" w:rsidRDefault="00B43906" w:rsidP="00CD12DC">
      <w:pPr>
        <w:pStyle w:val="Heading3"/>
      </w:pPr>
      <w:bookmarkStart w:id="191" w:name="_Toc23169805"/>
      <w:bookmarkStart w:id="192" w:name="_Toc33042020"/>
      <w:r>
        <w:lastRenderedPageBreak/>
        <w:t>5.</w:t>
      </w:r>
      <w:r w:rsidR="00CD12DC">
        <w:t>6.</w:t>
      </w:r>
      <w:r w:rsidR="00ED307C">
        <w:t>2</w:t>
      </w:r>
      <w:r w:rsidR="00CD12DC">
        <w:tab/>
      </w:r>
      <w:r w:rsidR="00495828" w:rsidRPr="00DB3790">
        <w:t>Description</w:t>
      </w:r>
      <w:bookmarkEnd w:id="191"/>
      <w:bookmarkEnd w:id="192"/>
    </w:p>
    <w:p w14:paraId="5CFC4355" w14:textId="03B85C60" w:rsidR="00286518" w:rsidRDefault="00286518" w:rsidP="00AE1193">
      <w:pPr>
        <w:rPr>
          <w:szCs w:val="24"/>
        </w:rPr>
      </w:pPr>
      <w:r w:rsidRPr="00DB3790">
        <w:rPr>
          <w:szCs w:val="24"/>
        </w:rPr>
        <w:t xml:space="preserve">The system shown in Figure </w:t>
      </w:r>
      <w:r w:rsidR="00B43906">
        <w:rPr>
          <w:szCs w:val="24"/>
        </w:rPr>
        <w:t>5.</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2A3294" w:rsidP="000820DE">
      <w:pPr>
        <w:pStyle w:val="TH"/>
      </w:pPr>
      <w:r w:rsidRPr="00DB3790">
        <w:rPr>
          <w:noProof/>
        </w:rPr>
        <w:object w:dxaOrig="9640" w:dyaOrig="5760" w14:anchorId="55C0B1EC">
          <v:shape id="_x0000_i1034" type="#_x0000_t75" alt="" style="width:482.5pt;height:4in;mso-width-percent:0;mso-height-percent:0;mso-width-percent:0;mso-height-percent:0" o:ole="">
            <v:imagedata r:id="rId74" o:title=""/>
          </v:shape>
          <o:OLEObject Type="Embed" ProgID="Word.Document.12" ShapeID="_x0000_i1034" DrawAspect="Content" ObjectID="_1710858294" r:id="rId75">
            <o:FieldCodes>\s</o:FieldCodes>
          </o:OLEObject>
        </w:object>
      </w:r>
    </w:p>
    <w:p w14:paraId="3A346511" w14:textId="52BC7217" w:rsidR="00DC27B6" w:rsidRPr="00DB3790" w:rsidRDefault="00DC27B6" w:rsidP="000820DE">
      <w:pPr>
        <w:pStyle w:val="TF"/>
      </w:pPr>
      <w:r w:rsidRPr="00DB3790">
        <w:t xml:space="preserve">Figure </w:t>
      </w:r>
      <w:r w:rsidR="00B43906">
        <w:t>5.</w:t>
      </w:r>
      <w:r w:rsidR="00495828" w:rsidRPr="00DB3790">
        <w:t>6</w:t>
      </w:r>
      <w:r w:rsidRPr="00DB3790">
        <w:t>-1</w:t>
      </w:r>
      <w:r w:rsidR="00CD12DC">
        <w:t>:</w:t>
      </w:r>
      <w:r w:rsidRPr="00DB3790">
        <w:t xml:space="preserve"> XR Critical Mission</w:t>
      </w:r>
    </w:p>
    <w:p w14:paraId="0716204F" w14:textId="1D9EC512" w:rsidR="006126DA" w:rsidRPr="00DB3790" w:rsidRDefault="00B43906" w:rsidP="00CD12DC">
      <w:pPr>
        <w:pStyle w:val="Heading3"/>
      </w:pPr>
      <w:bookmarkStart w:id="193" w:name="_Toc23169810"/>
      <w:bookmarkStart w:id="194" w:name="_Toc33042021"/>
      <w:r>
        <w:t>5.</w:t>
      </w:r>
      <w:r w:rsidR="00CD12DC">
        <w:t>6.</w:t>
      </w:r>
      <w:r w:rsidR="00ED307C">
        <w:t>3</w:t>
      </w:r>
      <w:r w:rsidR="00CD12DC">
        <w:tab/>
      </w:r>
      <w:r w:rsidR="006126DA" w:rsidRPr="00DB3790">
        <w:t>Potential Normative Work</w:t>
      </w:r>
      <w:bookmarkEnd w:id="193"/>
      <w:bookmarkEnd w:id="194"/>
    </w:p>
    <w:p w14:paraId="76E23616" w14:textId="02B1C597" w:rsidR="000664A4" w:rsidRPr="00DB3790" w:rsidRDefault="000664A4" w:rsidP="00AE1193">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4812E691" w14:textId="7A3D38DC" w:rsidR="006126DA" w:rsidRPr="00DB3790" w:rsidRDefault="000820DE" w:rsidP="00A1508F">
      <w:pPr>
        <w:pStyle w:val="B10"/>
      </w:pPr>
      <w:r w:rsidRPr="00DB3790">
        <w:t>-</w:t>
      </w:r>
      <w:r w:rsidRPr="00DB3790">
        <w:tab/>
      </w:r>
      <w:r w:rsidR="000664A4" w:rsidRPr="00DB3790">
        <w:t>MTSI/MCPTT SWB/FB voice communication</w:t>
      </w:r>
    </w:p>
    <w:p w14:paraId="18242FC8" w14:textId="25FE8820" w:rsidR="00BC7596" w:rsidRDefault="00B43906" w:rsidP="00CD12DC">
      <w:pPr>
        <w:pStyle w:val="Heading2"/>
      </w:pPr>
      <w:bookmarkStart w:id="195" w:name="_Toc23169811"/>
      <w:bookmarkStart w:id="196" w:name="_Toc33042022"/>
      <w:r>
        <w:lastRenderedPageBreak/>
        <w:t>5.</w:t>
      </w:r>
      <w:r w:rsidR="00CD12DC">
        <w:t>7</w:t>
      </w:r>
      <w:r w:rsidR="00CD12DC">
        <w:tab/>
      </w:r>
      <w:r w:rsidR="00BC7596" w:rsidRPr="00DB3790">
        <w:t>XR Conference</w:t>
      </w:r>
      <w:bookmarkEnd w:id="195"/>
      <w:bookmarkEnd w:id="196"/>
    </w:p>
    <w:p w14:paraId="25ADCE67" w14:textId="7D446B03" w:rsidR="003B75E8" w:rsidRDefault="003B75E8" w:rsidP="003B75E8">
      <w:pPr>
        <w:pStyle w:val="Heading3"/>
      </w:pPr>
      <w:bookmarkStart w:id="197" w:name="_Toc33042023"/>
      <w:r>
        <w:t>5.7.1</w:t>
      </w:r>
      <w:r>
        <w:tab/>
        <w:t>Summary of Use Cases</w:t>
      </w:r>
      <w:bookmarkEnd w:id="197"/>
    </w:p>
    <w:p w14:paraId="17D41BAA" w14:textId="6B19F285" w:rsidR="003B75E8" w:rsidRPr="00F657EB" w:rsidRDefault="003B75E8" w:rsidP="003B75E8">
      <w:r>
        <w:t>This clause summarizes and integrates the following use cases from Annex A in a single core use case referred to as "</w:t>
      </w:r>
      <w:r w:rsidRPr="003B75E8">
        <w:t>XR Conference</w:t>
      </w:r>
      <w:r>
        <w:t>":</w:t>
      </w:r>
    </w:p>
    <w:p w14:paraId="65EFE0F5" w14:textId="77777777" w:rsidR="003B75E8" w:rsidRDefault="003B75E8" w:rsidP="003B75E8">
      <w:pPr>
        <w:numPr>
          <w:ilvl w:val="0"/>
          <w:numId w:val="2"/>
        </w:numPr>
      </w:pPr>
      <w:r>
        <w:t>Use Case 12: 360-degree conference meeting</w:t>
      </w:r>
    </w:p>
    <w:p w14:paraId="3E96114A" w14:textId="77777777" w:rsidR="003B75E8" w:rsidRDefault="003B75E8" w:rsidP="003B75E8">
      <w:pPr>
        <w:numPr>
          <w:ilvl w:val="0"/>
          <w:numId w:val="2"/>
        </w:numPr>
      </w:pPr>
      <w:r>
        <w:t>Use Case 13: 3D shared experience</w:t>
      </w:r>
    </w:p>
    <w:p w14:paraId="1E220825" w14:textId="77777777" w:rsidR="003B75E8" w:rsidRDefault="003B75E8" w:rsidP="003B75E8">
      <w:pPr>
        <w:numPr>
          <w:ilvl w:val="0"/>
          <w:numId w:val="2"/>
        </w:numPr>
      </w:pPr>
      <w:r>
        <w:t>Use Case 14: 6DOF VR conferencing</w:t>
      </w:r>
    </w:p>
    <w:p w14:paraId="1A9F3921" w14:textId="77777777" w:rsidR="003B75E8" w:rsidRDefault="003B75E8" w:rsidP="003B75E8">
      <w:pPr>
        <w:numPr>
          <w:ilvl w:val="0"/>
          <w:numId w:val="2"/>
        </w:numPr>
      </w:pPr>
      <w:r>
        <w:t>Use Case 15: XR Meeting</w:t>
      </w:r>
    </w:p>
    <w:p w14:paraId="30B8EB99" w14:textId="2E29538C" w:rsidR="003B75E8" w:rsidRPr="00AC2E5E" w:rsidRDefault="003B75E8" w:rsidP="00A1508F">
      <w:pPr>
        <w:numPr>
          <w:ilvl w:val="0"/>
          <w:numId w:val="2"/>
        </w:numPr>
      </w:pPr>
      <w:r>
        <w:t>Use Case 16: Convention / Poster Session</w:t>
      </w:r>
    </w:p>
    <w:p w14:paraId="3F49BCBC" w14:textId="516A96B1" w:rsidR="00537C1B" w:rsidRPr="00DB3790" w:rsidRDefault="00B43906" w:rsidP="00CD12DC">
      <w:pPr>
        <w:pStyle w:val="Heading3"/>
      </w:pPr>
      <w:bookmarkStart w:id="198" w:name="_Toc23169812"/>
      <w:bookmarkStart w:id="199" w:name="_Toc33042024"/>
      <w:r>
        <w:t>5</w:t>
      </w:r>
      <w:r w:rsidR="00CD12DC">
        <w:t>.7.</w:t>
      </w:r>
      <w:r w:rsidR="003B75E8">
        <w:t>2</w:t>
      </w:r>
      <w:r w:rsidR="00CD12DC">
        <w:tab/>
      </w:r>
      <w:r w:rsidR="00537C1B" w:rsidRPr="00DB3790">
        <w:t>Description</w:t>
      </w:r>
      <w:bookmarkEnd w:id="198"/>
      <w:bookmarkEnd w:id="199"/>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55BFA251" w:rsidR="00DC2FF5" w:rsidRPr="00DB3790" w:rsidRDefault="00DC2FF5" w:rsidP="000829B7">
      <w:r w:rsidRPr="00DB3790">
        <w:t xml:space="preserve">Figure </w:t>
      </w:r>
      <w:r w:rsidR="00B43906">
        <w:t>5.</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r w:rsidR="00B43906">
        <w:t>5.</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1B52827A" w14:textId="00B5CE6F" w:rsidR="001B528E" w:rsidRPr="00DB3790" w:rsidRDefault="003D776D" w:rsidP="001B528E">
      <w:pPr>
        <w:pStyle w:val="TH"/>
      </w:pPr>
      <w:r>
        <w:rPr>
          <w:noProof/>
        </w:rPr>
        <w:lastRenderedPageBreak/>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p>
    <w:p w14:paraId="47644DA0" w14:textId="7E2F68DA" w:rsidR="00287EF7" w:rsidRPr="00DB3790" w:rsidRDefault="000B5BCE" w:rsidP="001B528E">
      <w:pPr>
        <w:pStyle w:val="TF"/>
      </w:pPr>
      <w:r w:rsidRPr="00DB3790">
        <w:t xml:space="preserve">Figure </w:t>
      </w:r>
      <w:r w:rsidR="00B43906">
        <w:t>5.</w:t>
      </w:r>
      <w:r w:rsidR="00057ACC" w:rsidRPr="00DB3790">
        <w:t>7</w:t>
      </w:r>
      <w:r w:rsidRPr="00DB3790">
        <w:t>-1</w:t>
      </w:r>
      <w:r w:rsidR="00CD12DC">
        <w:t>:</w:t>
      </w:r>
      <w:r w:rsidRPr="00DB3790">
        <w:t xml:space="preserve"> XR Conference</w:t>
      </w:r>
    </w:p>
    <w:p w14:paraId="6E02BBA7" w14:textId="6FF54982" w:rsidR="006126DA" w:rsidRDefault="00B43906" w:rsidP="00CD12DC">
      <w:pPr>
        <w:pStyle w:val="Heading3"/>
      </w:pPr>
      <w:bookmarkStart w:id="200" w:name="_Toc23169817"/>
      <w:bookmarkStart w:id="201" w:name="_Toc33042025"/>
      <w:r>
        <w:t>5.</w:t>
      </w:r>
      <w:r w:rsidR="00CD12DC">
        <w:t>7.</w:t>
      </w:r>
      <w:r w:rsidR="003B75E8">
        <w:t>3</w:t>
      </w:r>
      <w:r w:rsidR="00CD12DC">
        <w:tab/>
      </w:r>
      <w:r w:rsidR="006126DA" w:rsidRPr="00DB3790">
        <w:t>Potential Normative Work</w:t>
      </w:r>
      <w:bookmarkEnd w:id="200"/>
      <w:bookmarkEnd w:id="201"/>
    </w:p>
    <w:p w14:paraId="7A982D05" w14:textId="4E480A25" w:rsidR="0048752A" w:rsidRDefault="0048752A" w:rsidP="0048752A">
      <w:r>
        <w:t>Table 5.7</w:t>
      </w:r>
      <w:r w:rsidR="00176788">
        <w:t>-</w:t>
      </w:r>
      <w:r>
        <w:t>1</w:t>
      </w:r>
      <w:r w:rsidR="00B334A0">
        <w:t xml:space="preserve"> </w:t>
      </w:r>
      <w:r w:rsidR="00176788">
        <w:t>provides</w:t>
      </w:r>
      <w:r>
        <w:t xml:space="preserve"> an overview of </w:t>
      </w:r>
      <w:r w:rsidR="00B334A0">
        <w:t xml:space="preserve">potential normative work </w:t>
      </w:r>
      <w:r w:rsidR="009E13E0">
        <w:t xml:space="preserve">that has been collected as part of the use case collection in Annex A and maps the </w:t>
      </w:r>
      <w:r w:rsidR="000F4C57">
        <w:t>potential work area to one or several use cases in Annex A</w:t>
      </w:r>
      <w:r>
        <w:t>.</w:t>
      </w:r>
    </w:p>
    <w:p w14:paraId="3B0413ED" w14:textId="6F5C336F" w:rsidR="0048752A" w:rsidRDefault="0048752A" w:rsidP="0048752A">
      <w:pPr>
        <w:pStyle w:val="TF"/>
      </w:pPr>
      <w:r>
        <w:t>Table 5.7</w:t>
      </w:r>
      <w:r w:rsidR="00176788">
        <w:t>-1</w:t>
      </w:r>
      <w:r>
        <w:t xml:space="preserve">: Overview of </w:t>
      </w:r>
      <w:r w:rsidR="000F4C57">
        <w:t xml:space="preserve">potential normative work </w:t>
      </w:r>
      <w:r w:rsidR="003A2EE8">
        <w:br/>
        <w:t xml:space="preserve">linked to </w:t>
      </w:r>
      <w:r>
        <w:t xml:space="preserve">different conversational/conferencing use-cases </w:t>
      </w:r>
      <w:r w:rsidR="000F4C57">
        <w:t xml:space="preserve">in </w:t>
      </w:r>
      <w:r w:rsidR="003A2EE8">
        <w:t xml:space="preserve">Annex A </w:t>
      </w:r>
      <w:r>
        <w:t xml:space="preserve"> </w:t>
      </w:r>
    </w:p>
    <w:tbl>
      <w:tblPr>
        <w:tblStyle w:val="TableProfessional"/>
        <w:tblW w:w="9867" w:type="dxa"/>
        <w:tblLook w:val="04A0" w:firstRow="1" w:lastRow="0" w:firstColumn="1" w:lastColumn="0" w:noHBand="0" w:noVBand="1"/>
      </w:tblPr>
      <w:tblGrid>
        <w:gridCol w:w="6387"/>
        <w:gridCol w:w="3480"/>
      </w:tblGrid>
      <w:tr w:rsidR="0048752A" w14:paraId="19EDBCCE" w14:textId="77777777" w:rsidTr="00A1508F">
        <w:trPr>
          <w:cnfStyle w:val="100000000000" w:firstRow="1" w:lastRow="0" w:firstColumn="0" w:lastColumn="0" w:oddVBand="0" w:evenVBand="0" w:oddHBand="0" w:evenHBand="0" w:firstRowFirstColumn="0" w:firstRowLastColumn="0" w:lastRowFirstColumn="0" w:lastRowLastColumn="0"/>
        </w:trPr>
        <w:tc>
          <w:tcPr>
            <w:tcW w:w="0" w:type="dxa"/>
          </w:tcPr>
          <w:p w14:paraId="267D2F5C" w14:textId="77777777" w:rsidR="0048752A" w:rsidRDefault="0048752A" w:rsidP="00363026">
            <w:r w:rsidRPr="00DB3790">
              <w:t>Potential Normative Work</w:t>
            </w:r>
          </w:p>
        </w:tc>
        <w:tc>
          <w:tcPr>
            <w:tcW w:w="0" w:type="dxa"/>
          </w:tcPr>
          <w:p w14:paraId="2B8EA21B" w14:textId="77777777" w:rsidR="0048752A" w:rsidRDefault="0048752A" w:rsidP="00363026">
            <w:r>
              <w:t>Link to Use Case</w:t>
            </w:r>
          </w:p>
        </w:tc>
      </w:tr>
      <w:tr w:rsidR="0048752A" w14:paraId="5609C223" w14:textId="77777777" w:rsidTr="00A1508F">
        <w:tc>
          <w:tcPr>
            <w:tcW w:w="0" w:type="dxa"/>
          </w:tcPr>
          <w:p w14:paraId="5070D9E4" w14:textId="5B3C7BBE" w:rsidR="0048752A" w:rsidRPr="0048752A" w:rsidRDefault="0048752A" w:rsidP="00A1508F">
            <w:pPr>
              <w:pStyle w:val="B10"/>
              <w:numPr>
                <w:ilvl w:val="0"/>
                <w:numId w:val="116"/>
              </w:numPr>
              <w:ind w:left="310" w:hanging="284"/>
              <w:rPr>
                <w:b/>
                <w:bCs/>
              </w:rPr>
            </w:pPr>
            <w:r w:rsidRPr="0048752A">
              <w:t>Position and scaling of people</w:t>
            </w:r>
          </w:p>
        </w:tc>
        <w:tc>
          <w:tcPr>
            <w:tcW w:w="0" w:type="dxa"/>
          </w:tcPr>
          <w:p w14:paraId="1463DC5E"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p>
        </w:tc>
      </w:tr>
      <w:tr w:rsidR="0048752A" w14:paraId="73EB1996" w14:textId="77777777" w:rsidTr="00A1508F">
        <w:tc>
          <w:tcPr>
            <w:tcW w:w="0" w:type="dxa"/>
          </w:tcPr>
          <w:p w14:paraId="4F699733" w14:textId="686620D5" w:rsidR="0048752A" w:rsidRPr="0048752A" w:rsidRDefault="0048752A" w:rsidP="00A1508F">
            <w:pPr>
              <w:pStyle w:val="B10"/>
              <w:numPr>
                <w:ilvl w:val="0"/>
                <w:numId w:val="116"/>
              </w:numPr>
              <w:ind w:left="310" w:hanging="284"/>
              <w:rPr>
                <w:b/>
                <w:bCs/>
              </w:rPr>
            </w:pPr>
            <w:r w:rsidRPr="0048752A">
              <w:t>Background (spacial) audio / picture / video</w:t>
            </w:r>
          </w:p>
        </w:tc>
        <w:tc>
          <w:tcPr>
            <w:tcW w:w="0" w:type="dxa"/>
          </w:tcPr>
          <w:p w14:paraId="20DA5B3E" w14:textId="77777777" w:rsidR="0048752A" w:rsidRDefault="0048752A" w:rsidP="00363026">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p>
        </w:tc>
      </w:tr>
      <w:tr w:rsidR="0048752A" w14:paraId="2B8F159F" w14:textId="77777777" w:rsidTr="00A1508F">
        <w:tc>
          <w:tcPr>
            <w:tcW w:w="0" w:type="dxa"/>
          </w:tcPr>
          <w:p w14:paraId="1D4174F3" w14:textId="229BB2DE" w:rsidR="0048752A" w:rsidRPr="0048752A" w:rsidRDefault="0048752A" w:rsidP="00A1508F">
            <w:pPr>
              <w:pStyle w:val="B10"/>
              <w:numPr>
                <w:ilvl w:val="0"/>
                <w:numId w:val="116"/>
              </w:numPr>
              <w:ind w:left="310" w:hanging="284"/>
              <w:rPr>
                <w:b/>
                <w:bCs/>
              </w:rPr>
            </w:pPr>
            <w:r w:rsidRPr="0048752A">
              <w:t>media processing in the network/edge (e.g., cloud rendering, foreground/background segmentation of the user capture, replace HMD of the user with a photo-realistic representation of their face, calibration and synchronization of different camera capture data, etc.)</w:t>
            </w:r>
          </w:p>
        </w:tc>
        <w:tc>
          <w:tcPr>
            <w:tcW w:w="0" w:type="dxa"/>
          </w:tcPr>
          <w:p w14:paraId="73303FA7" w14:textId="77777777" w:rsidR="0048752A" w:rsidRDefault="0048752A" w:rsidP="00363026">
            <w:pPr>
              <w:rPr>
                <w:i/>
              </w:rPr>
            </w:pPr>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p>
          <w:p w14:paraId="1D06DE69" w14:textId="77777777" w:rsidR="0048752A" w:rsidRDefault="0048752A" w:rsidP="00363026"/>
        </w:tc>
      </w:tr>
      <w:tr w:rsidR="0048752A" w14:paraId="3EE9DFB5" w14:textId="77777777" w:rsidTr="00A1508F">
        <w:tc>
          <w:tcPr>
            <w:tcW w:w="0" w:type="dxa"/>
          </w:tcPr>
          <w:p w14:paraId="2B3D466F" w14:textId="4F9A3F68" w:rsidR="0048752A" w:rsidRPr="0048752A" w:rsidRDefault="0048752A" w:rsidP="00A1508F">
            <w:pPr>
              <w:pStyle w:val="B10"/>
              <w:numPr>
                <w:ilvl w:val="0"/>
                <w:numId w:val="116"/>
              </w:numPr>
              <w:ind w:left="310" w:hanging="284"/>
              <w:rPr>
                <w:b/>
                <w:bCs/>
              </w:rPr>
            </w:pPr>
            <w:r w:rsidRPr="0048752A">
              <w:lastRenderedPageBreak/>
              <w:t>Support for RGB+Depth video data (in signalling profiles, transmission and associated metadata)</w:t>
            </w:r>
          </w:p>
        </w:tc>
        <w:tc>
          <w:tcPr>
            <w:tcW w:w="0" w:type="dxa"/>
          </w:tcPr>
          <w:p w14:paraId="68C3E9B6"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p>
        </w:tc>
      </w:tr>
      <w:tr w:rsidR="0048752A" w14:paraId="0B41160E" w14:textId="77777777" w:rsidTr="00A1508F">
        <w:tc>
          <w:tcPr>
            <w:tcW w:w="0" w:type="dxa"/>
          </w:tcPr>
          <w:p w14:paraId="2D37EE82" w14:textId="5C6AFF02" w:rsidR="0048752A" w:rsidRPr="0048752A" w:rsidRDefault="0048752A" w:rsidP="00A1508F">
            <w:pPr>
              <w:pStyle w:val="B10"/>
              <w:numPr>
                <w:ilvl w:val="0"/>
                <w:numId w:val="116"/>
              </w:numPr>
              <w:ind w:left="310" w:hanging="284"/>
              <w:rPr>
                <w:b/>
                <w:bCs/>
              </w:rPr>
            </w:pPr>
            <w:r w:rsidRPr="0048752A">
              <w:t>DOF metadata framework and a 6DOF capable renderer for immersive voice and audio:</w:t>
            </w:r>
          </w:p>
          <w:p w14:paraId="55C5BD34" w14:textId="5D54BA2B" w:rsidR="0048752A" w:rsidRPr="0048752A" w:rsidRDefault="0048752A" w:rsidP="00A1508F">
            <w:pPr>
              <w:pStyle w:val="B10"/>
              <w:numPr>
                <w:ilvl w:val="0"/>
                <w:numId w:val="114"/>
              </w:numPr>
              <w:rPr>
                <w:b/>
                <w:bCs/>
              </w:rPr>
            </w:pPr>
            <w:r w:rsidRPr="0048752A">
              <w:t>inc</w:t>
            </w:r>
            <w:r w:rsidR="008575F1">
              <w:t>l</w:t>
            </w:r>
            <w:r w:rsidRPr="0048752A">
              <w:t>uding the Spacial Audio orientation of a speaker</w:t>
            </w:r>
          </w:p>
          <w:p w14:paraId="1DF854C6" w14:textId="77777777" w:rsidR="0048752A" w:rsidRPr="0048752A" w:rsidRDefault="0048752A" w:rsidP="00A1508F">
            <w:pPr>
              <w:pStyle w:val="B10"/>
              <w:numPr>
                <w:ilvl w:val="0"/>
                <w:numId w:val="114"/>
              </w:numPr>
              <w:rPr>
                <w:rFonts w:eastAsia="SimSun"/>
                <w:b/>
                <w:bCs/>
              </w:rPr>
            </w:pPr>
            <w:r w:rsidRPr="0048752A">
              <w:t>360 image metadata for associated audio</w:t>
            </w:r>
          </w:p>
        </w:tc>
        <w:tc>
          <w:tcPr>
            <w:tcW w:w="0" w:type="dxa"/>
          </w:tcPr>
          <w:p w14:paraId="5AD90473" w14:textId="77777777" w:rsidR="0048752A" w:rsidRDefault="0048752A" w:rsidP="00363026">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p>
          <w:p w14:paraId="528C856B" w14:textId="77777777" w:rsidR="0048752A" w:rsidRDefault="0048752A" w:rsidP="00363026">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p>
          <w:p w14:paraId="73E74B4F" w14:textId="77777777" w:rsidR="0048752A" w:rsidRDefault="0048752A" w:rsidP="00363026"/>
        </w:tc>
      </w:tr>
      <w:tr w:rsidR="0048752A" w14:paraId="3DD32B69" w14:textId="77777777" w:rsidTr="00A1508F">
        <w:tc>
          <w:tcPr>
            <w:tcW w:w="0" w:type="dxa"/>
          </w:tcPr>
          <w:p w14:paraId="5AF7D068" w14:textId="5BEAD888" w:rsidR="0048752A" w:rsidRPr="0048752A" w:rsidRDefault="0048752A" w:rsidP="00A1508F">
            <w:pPr>
              <w:pStyle w:val="B10"/>
              <w:numPr>
                <w:ilvl w:val="0"/>
                <w:numId w:val="116"/>
              </w:numPr>
              <w:ind w:left="310" w:hanging="284"/>
              <w:rPr>
                <w:b/>
                <w:bCs/>
              </w:rPr>
            </w:pPr>
            <w:r w:rsidRPr="0048752A">
              <w:t>appropriate codec to address XR conversational audio aspects (including directionality of users) and related metadata (e.g. IVAS)</w:t>
            </w:r>
          </w:p>
        </w:tc>
        <w:tc>
          <w:tcPr>
            <w:tcW w:w="0" w:type="dxa"/>
          </w:tcPr>
          <w:p w14:paraId="7002FDE5" w14:textId="77777777" w:rsidR="0048752A" w:rsidRDefault="0048752A" w:rsidP="00363026">
            <w:r>
              <w:t>See 5.</w:t>
            </w:r>
          </w:p>
        </w:tc>
      </w:tr>
      <w:tr w:rsidR="0048752A" w14:paraId="6309AC8F" w14:textId="77777777" w:rsidTr="00A1508F">
        <w:tc>
          <w:tcPr>
            <w:tcW w:w="0" w:type="dxa"/>
          </w:tcPr>
          <w:p w14:paraId="6935204D" w14:textId="6D238755" w:rsidR="0048752A" w:rsidRPr="0048752A" w:rsidRDefault="0048752A" w:rsidP="00A1508F">
            <w:pPr>
              <w:numPr>
                <w:ilvl w:val="0"/>
                <w:numId w:val="116"/>
              </w:numPr>
              <w:ind w:left="310" w:hanging="284"/>
              <w:rPr>
                <w:b/>
                <w:bCs/>
              </w:rPr>
            </w:pPr>
            <w:r w:rsidRPr="0048752A">
              <w:t>Sync</w:t>
            </w:r>
            <w:r w:rsidR="00A253FC">
              <w:t>h</w:t>
            </w:r>
            <w:r w:rsidRPr="0048752A">
              <w:t>ronized and share state of the shared XR scene or space</w:t>
            </w:r>
          </w:p>
        </w:tc>
        <w:tc>
          <w:tcPr>
            <w:tcW w:w="0" w:type="dxa"/>
          </w:tcPr>
          <w:p w14:paraId="48D308E9" w14:textId="4B093E7F" w:rsidR="0048752A" w:rsidRDefault="0048752A" w:rsidP="00363026">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p>
        </w:tc>
      </w:tr>
    </w:tbl>
    <w:p w14:paraId="1BE2C858" w14:textId="77777777" w:rsidR="0048752A" w:rsidRPr="0048752A" w:rsidRDefault="0048752A" w:rsidP="0048752A"/>
    <w:p w14:paraId="5A5D7D7D" w14:textId="5BECD62A" w:rsidR="00BC7596" w:rsidRDefault="00B43906" w:rsidP="00CD12DC">
      <w:pPr>
        <w:pStyle w:val="Heading2"/>
      </w:pPr>
      <w:bookmarkStart w:id="202" w:name="_Toc23169818"/>
      <w:bookmarkStart w:id="203" w:name="_Toc33042026"/>
      <w:r>
        <w:t>5.</w:t>
      </w:r>
      <w:r w:rsidR="00CD12DC">
        <w:t>8</w:t>
      </w:r>
      <w:r w:rsidR="00CD12DC">
        <w:tab/>
      </w:r>
      <w:r w:rsidR="00BC7596" w:rsidRPr="00DB3790">
        <w:t>Spatial Audio Multiparty Call</w:t>
      </w:r>
      <w:bookmarkEnd w:id="202"/>
      <w:bookmarkEnd w:id="203"/>
      <w:r w:rsidR="00BC7596" w:rsidRPr="00DB3790">
        <w:t xml:space="preserve"> </w:t>
      </w:r>
    </w:p>
    <w:p w14:paraId="1DF167C0" w14:textId="428AFD90" w:rsidR="003B75E8" w:rsidRDefault="003B75E8" w:rsidP="003B75E8">
      <w:pPr>
        <w:pStyle w:val="Heading3"/>
      </w:pPr>
      <w:bookmarkStart w:id="204" w:name="_Toc33042027"/>
      <w:r>
        <w:t>5.8.1</w:t>
      </w:r>
      <w:r>
        <w:tab/>
        <w:t>Summary of Use Cases</w:t>
      </w:r>
      <w:bookmarkEnd w:id="204"/>
    </w:p>
    <w:p w14:paraId="5125E8F2" w14:textId="1180488F" w:rsidR="003B75E8" w:rsidRPr="00F657EB" w:rsidRDefault="003B75E8" w:rsidP="003B75E8">
      <w:r>
        <w:t>This clause summarizes and integrates the following use cases from Annex A in a single core use case referred to as "</w:t>
      </w:r>
      <w:r w:rsidRPr="003B75E8">
        <w:t>Spatial Audio Multiparty Call</w:t>
      </w:r>
      <w:r>
        <w:t>":</w:t>
      </w:r>
    </w:p>
    <w:p w14:paraId="519162AA" w14:textId="77777777" w:rsidR="003B75E8" w:rsidRDefault="003B75E8" w:rsidP="003B75E8">
      <w:pPr>
        <w:numPr>
          <w:ilvl w:val="0"/>
          <w:numId w:val="2"/>
        </w:numPr>
      </w:pPr>
      <w:r>
        <w:t>Use Case 18: AR avatar multi-party calls</w:t>
      </w:r>
    </w:p>
    <w:p w14:paraId="27E0FBC0" w14:textId="5182EF52" w:rsidR="003B75E8" w:rsidRPr="00AC2E5E" w:rsidRDefault="003B75E8" w:rsidP="00A1508F">
      <w:pPr>
        <w:numPr>
          <w:ilvl w:val="0"/>
          <w:numId w:val="2"/>
        </w:numPr>
      </w:pPr>
      <w:r>
        <w:t>Use Case 19: Front-facing camera video multi-party calls</w:t>
      </w:r>
    </w:p>
    <w:p w14:paraId="4FA3F9FB" w14:textId="7F935A68" w:rsidR="00537C1B" w:rsidRPr="00DB3790" w:rsidRDefault="00B43906" w:rsidP="00CD12DC">
      <w:pPr>
        <w:pStyle w:val="Heading3"/>
      </w:pPr>
      <w:bookmarkStart w:id="205" w:name="_Toc23169819"/>
      <w:bookmarkStart w:id="206" w:name="_Toc33042028"/>
      <w:r>
        <w:t>5.</w:t>
      </w:r>
      <w:r w:rsidR="00CD12DC">
        <w:t>8.</w:t>
      </w:r>
      <w:r w:rsidR="003B75E8">
        <w:t>2</w:t>
      </w:r>
      <w:r w:rsidR="00CD12DC">
        <w:tab/>
      </w:r>
      <w:r w:rsidR="00537C1B" w:rsidRPr="00DB3790">
        <w:t>Description</w:t>
      </w:r>
      <w:bookmarkEnd w:id="205"/>
      <w:bookmarkEnd w:id="206"/>
    </w:p>
    <w:p w14:paraId="60B9E1C1" w14:textId="15258FFE" w:rsidR="004B6D66" w:rsidRPr="00DB3790" w:rsidRDefault="004B6D66" w:rsidP="00CD12DC">
      <w:r w:rsidRPr="00DB3790">
        <w:t xml:space="preserve">The system shown in Figure </w:t>
      </w:r>
      <w:r w:rsidR="00B43906">
        <w:t>5.</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2A3294" w:rsidP="001B528E">
      <w:pPr>
        <w:pStyle w:val="TH"/>
      </w:pPr>
      <w:r w:rsidRPr="00DB3790">
        <w:rPr>
          <w:noProof/>
        </w:rPr>
        <w:object w:dxaOrig="9026" w:dyaOrig="3015" w14:anchorId="131841C0">
          <v:shape id="_x0000_i1035" type="#_x0000_t75" alt="" style="width:453pt;height:152pt;mso-width-percent:0;mso-height-percent:0;mso-width-percent:0;mso-height-percent:0" o:ole="">
            <v:imagedata r:id="rId77" o:title=""/>
          </v:shape>
          <o:OLEObject Type="Embed" ProgID="Word.Document.12" ShapeID="_x0000_i1035" DrawAspect="Content" ObjectID="_1710858295" r:id="rId78">
            <o:FieldCodes>\s</o:FieldCodes>
          </o:OLEObject>
        </w:object>
      </w:r>
    </w:p>
    <w:p w14:paraId="074E9BF1" w14:textId="5D11B134" w:rsidR="000B5BCE" w:rsidRPr="00DB3790" w:rsidRDefault="000C6537" w:rsidP="001B528E">
      <w:pPr>
        <w:pStyle w:val="TF"/>
      </w:pPr>
      <w:r w:rsidRPr="00DB3790">
        <w:t>F</w:t>
      </w:r>
      <w:r w:rsidR="002662A2" w:rsidRPr="00DB3790">
        <w:t xml:space="preserve">igure </w:t>
      </w:r>
      <w:r w:rsidR="00B43906">
        <w:t>5.</w:t>
      </w:r>
      <w:r w:rsidR="00537C1B" w:rsidRPr="00DB3790">
        <w:t>8</w:t>
      </w:r>
      <w:r w:rsidR="002662A2" w:rsidRPr="00DB3790">
        <w:t>-1</w:t>
      </w:r>
      <w:r w:rsidR="00CD12DC">
        <w:t>:</w:t>
      </w:r>
      <w:r w:rsidR="002662A2" w:rsidRPr="00DB3790">
        <w:t xml:space="preserve"> Spatial Audio Multiparty Call</w:t>
      </w:r>
    </w:p>
    <w:p w14:paraId="6DC1280B" w14:textId="04ACE0E5" w:rsidR="006126DA" w:rsidRPr="00DB3790" w:rsidRDefault="00B43906" w:rsidP="00CD12DC">
      <w:pPr>
        <w:pStyle w:val="Heading3"/>
      </w:pPr>
      <w:bookmarkStart w:id="207" w:name="_Toc23169824"/>
      <w:bookmarkStart w:id="208" w:name="_Toc33042029"/>
      <w:r>
        <w:t>5.</w:t>
      </w:r>
      <w:r w:rsidR="00CD12DC">
        <w:t>8.</w:t>
      </w:r>
      <w:r w:rsidR="003B75E8">
        <w:t>3</w:t>
      </w:r>
      <w:r w:rsidR="00CD12DC">
        <w:tab/>
      </w:r>
      <w:r w:rsidR="006126DA" w:rsidRPr="00DB3790">
        <w:t>Potential Normative Work</w:t>
      </w:r>
      <w:bookmarkEnd w:id="207"/>
      <w:bookmarkEnd w:id="208"/>
    </w:p>
    <w:p w14:paraId="262A1061" w14:textId="0B31E74E" w:rsidR="00C60C07" w:rsidRPr="00DB3790" w:rsidRDefault="00C60C07" w:rsidP="00AE1193">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1E7806C1" w14:textId="7EF08C34" w:rsidR="004A1BB2" w:rsidRDefault="001B528E" w:rsidP="00A1508F">
      <w:pPr>
        <w:pStyle w:val="B10"/>
      </w:pPr>
      <w:r w:rsidRPr="00DB3790">
        <w:t>-</w:t>
      </w:r>
      <w:r w:rsidRPr="00DB3790">
        <w:tab/>
      </w:r>
      <w:r w:rsidR="00C60C07" w:rsidRPr="00DB3790">
        <w:t>Audio coding and transmission of mono objects and 3D audio for streams from all participants.</w:t>
      </w:r>
    </w:p>
    <w:p w14:paraId="37B343BA" w14:textId="77777777" w:rsidR="008B4D20" w:rsidRPr="00F43DD5" w:rsidRDefault="008B4D20" w:rsidP="00F43DD5">
      <w:pPr>
        <w:pStyle w:val="Heading1"/>
      </w:pPr>
      <w:bookmarkStart w:id="209" w:name="_Toc33042030"/>
      <w:r w:rsidRPr="00F43DD5">
        <w:t>6</w:t>
      </w:r>
      <w:r w:rsidRPr="00F43DD5">
        <w:tab/>
        <w:t>Mapping Extended Reality to 5G</w:t>
      </w:r>
      <w:bookmarkEnd w:id="209"/>
    </w:p>
    <w:p w14:paraId="7339FD56" w14:textId="77777777" w:rsidR="008B4D20" w:rsidRDefault="008B4D20" w:rsidP="008B4D20">
      <w:pPr>
        <w:pStyle w:val="Heading2"/>
      </w:pPr>
      <w:bookmarkStart w:id="210" w:name="_Toc33042031"/>
      <w:r>
        <w:t>6</w:t>
      </w:r>
      <w:r w:rsidRPr="00DB3790">
        <w:t>.1</w:t>
      </w:r>
      <w:r w:rsidRPr="00DB3790">
        <w:tab/>
        <w:t>Introduction</w:t>
      </w:r>
      <w:bookmarkEnd w:id="210"/>
    </w:p>
    <w:p w14:paraId="12B8CEC5" w14:textId="77777777" w:rsidR="008B4D20" w:rsidRDefault="008B4D20" w:rsidP="008B4D20">
      <w:r>
        <w:t>Based on the technologies introduced in clause 4 as well as the core use cases and scenarios introduced in clause 5, this clause maps a set of core technologies to 5G media centric architectures.</w:t>
      </w:r>
    </w:p>
    <w:p w14:paraId="56E11F3A" w14:textId="77777777" w:rsidR="008B4D20" w:rsidRPr="00DB3790" w:rsidRDefault="008B4D20" w:rsidP="008B4D20">
      <w:pPr>
        <w:pStyle w:val="Heading2"/>
      </w:pPr>
      <w:bookmarkStart w:id="211" w:name="_Toc33042032"/>
      <w:r>
        <w:t>6</w:t>
      </w:r>
      <w:r w:rsidRPr="00DB3790">
        <w:t>.2</w:t>
      </w:r>
      <w:r w:rsidRPr="00DB3790">
        <w:tab/>
        <w:t>XR Processing and Media Centric Architectures</w:t>
      </w:r>
      <w:bookmarkEnd w:id="211"/>
    </w:p>
    <w:p w14:paraId="1577CEBD" w14:textId="77777777" w:rsidR="008B4D20" w:rsidRPr="00DB3790" w:rsidRDefault="008B4D20" w:rsidP="008B4D20">
      <w:pPr>
        <w:pStyle w:val="Heading3"/>
      </w:pPr>
      <w:bookmarkStart w:id="212" w:name="_Toc33042033"/>
      <w:r>
        <w:t>6</w:t>
      </w:r>
      <w:r w:rsidRPr="00DB3790">
        <w:t>.2.1</w:t>
      </w:r>
      <w:r w:rsidRPr="00DB3790">
        <w:tab/>
        <w:t>Introduction</w:t>
      </w:r>
      <w:bookmarkEnd w:id="212"/>
    </w:p>
    <w:p w14:paraId="3042D3E5" w14:textId="77777777" w:rsidR="008B4D20" w:rsidRPr="00DB3790" w:rsidRDefault="008B4D20" w:rsidP="008B4D20">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r>
        <w:t xml:space="preserve">The baseline technologies are introduced in clause 4. </w:t>
      </w:r>
      <w:r w:rsidRPr="00DB3790">
        <w:t>These architectures focus on processes where the following main tasks are carried out:</w:t>
      </w:r>
    </w:p>
    <w:p w14:paraId="0EC7CA9E" w14:textId="77777777" w:rsidR="008B4D20" w:rsidRPr="00DB3790" w:rsidRDefault="008B4D20" w:rsidP="008B4D20">
      <w:pPr>
        <w:pStyle w:val="B10"/>
      </w:pPr>
      <w:r w:rsidRPr="00DB3790">
        <w:t>-</w:t>
      </w:r>
      <w:r w:rsidRPr="00DB3790">
        <w:tab/>
        <w:t>Display</w:t>
      </w:r>
    </w:p>
    <w:p w14:paraId="21B4BB62" w14:textId="77777777" w:rsidR="008B4D20" w:rsidRPr="00DB3790" w:rsidRDefault="008B4D20" w:rsidP="008B4D20">
      <w:pPr>
        <w:pStyle w:val="B10"/>
      </w:pPr>
      <w:r w:rsidRPr="00DB3790">
        <w:t>-</w:t>
      </w:r>
      <w:r w:rsidRPr="00DB3790">
        <w:tab/>
        <w:t>Tracking and Pose Generation</w:t>
      </w:r>
    </w:p>
    <w:p w14:paraId="2D8569FB" w14:textId="77777777" w:rsidR="008B4D20" w:rsidRPr="00DB3790" w:rsidRDefault="008B4D20" w:rsidP="008B4D20">
      <w:pPr>
        <w:pStyle w:val="B10"/>
      </w:pPr>
      <w:r w:rsidRPr="00DB3790">
        <w:t>-</w:t>
      </w:r>
      <w:r w:rsidRPr="00DB3790">
        <w:tab/>
        <w:t>Viewport Rendering</w:t>
      </w:r>
    </w:p>
    <w:p w14:paraId="723F91AE" w14:textId="77777777" w:rsidR="008B4D20" w:rsidRPr="00DB3790" w:rsidRDefault="008B4D20" w:rsidP="008B4D20">
      <w:pPr>
        <w:pStyle w:val="B10"/>
      </w:pPr>
      <w:r w:rsidRPr="00DB3790">
        <w:t>-</w:t>
      </w:r>
      <w:r w:rsidRPr="00DB3790">
        <w:tab/>
        <w:t>Capture of real-world content</w:t>
      </w:r>
    </w:p>
    <w:p w14:paraId="0BC4B5B4" w14:textId="77777777" w:rsidR="008B4D20" w:rsidRPr="00DB3790" w:rsidRDefault="008B4D20" w:rsidP="008B4D20">
      <w:pPr>
        <w:pStyle w:val="B10"/>
      </w:pPr>
      <w:r w:rsidRPr="00DB3790">
        <w:t>-</w:t>
      </w:r>
      <w:r w:rsidRPr="00DB3790">
        <w:tab/>
        <w:t>Media encoding</w:t>
      </w:r>
    </w:p>
    <w:p w14:paraId="147B66AD" w14:textId="77777777" w:rsidR="008B4D20" w:rsidRPr="00DB3790" w:rsidRDefault="008B4D20" w:rsidP="008B4D20">
      <w:pPr>
        <w:pStyle w:val="B10"/>
      </w:pPr>
      <w:r w:rsidRPr="00DB3790">
        <w:t>-</w:t>
      </w:r>
      <w:r w:rsidRPr="00DB3790">
        <w:tab/>
        <w:t>Media decoding</w:t>
      </w:r>
    </w:p>
    <w:p w14:paraId="5D1EBBBC" w14:textId="77777777" w:rsidR="008B4D20" w:rsidRPr="00DB3790" w:rsidRDefault="008B4D20" w:rsidP="008B4D20">
      <w:pPr>
        <w:pStyle w:val="B10"/>
      </w:pPr>
      <w:r w:rsidRPr="00DB3790">
        <w:t>-</w:t>
      </w:r>
      <w:r w:rsidRPr="00DB3790">
        <w:tab/>
        <w:t>Media content delivery</w:t>
      </w:r>
    </w:p>
    <w:p w14:paraId="7F1500AC" w14:textId="77777777" w:rsidR="008B4D20" w:rsidRPr="00DB3790" w:rsidRDefault="008B4D20" w:rsidP="008B4D20">
      <w:pPr>
        <w:pStyle w:val="B10"/>
      </w:pPr>
      <w:r w:rsidRPr="00DB3790">
        <w:t>-</w:t>
      </w:r>
      <w:r w:rsidRPr="00DB3790">
        <w:tab/>
        <w:t>5GS communication</w:t>
      </w:r>
    </w:p>
    <w:p w14:paraId="63C7BD78" w14:textId="77777777" w:rsidR="008B4D20" w:rsidRPr="00DB3790" w:rsidRDefault="008B4D20" w:rsidP="008B4D20">
      <w:pPr>
        <w:pStyle w:val="B10"/>
      </w:pPr>
      <w:r w:rsidRPr="00DB3790">
        <w:t>-</w:t>
      </w:r>
      <w:r w:rsidRPr="00DB3790">
        <w:tab/>
        <w:t>Media Formats, metadata and other data delivered on communication links</w:t>
      </w:r>
    </w:p>
    <w:p w14:paraId="00BC8F85" w14:textId="77777777" w:rsidR="008B4D20" w:rsidRPr="00DB3790" w:rsidRDefault="008B4D20" w:rsidP="008B4D20">
      <w:pPr>
        <w:pStyle w:val="B10"/>
      </w:pPr>
      <w:r w:rsidRPr="00DB3790">
        <w:lastRenderedPageBreak/>
        <w:t>-</w:t>
      </w:r>
      <w:r w:rsidRPr="00DB3790">
        <w:tab/>
        <w:t>Spatial Location Processing</w:t>
      </w:r>
    </w:p>
    <w:p w14:paraId="5CDA9C82" w14:textId="77777777" w:rsidR="008B4D20" w:rsidRPr="00DB3790" w:rsidRDefault="008B4D20" w:rsidP="008B4D20">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49B31419" w14:textId="77777777" w:rsidR="008B4D20" w:rsidRDefault="008B4D20" w:rsidP="008B4D20">
      <w:pPr>
        <w:pStyle w:val="Heading3"/>
      </w:pPr>
      <w:bookmarkStart w:id="213" w:name="_Toc33042034"/>
      <w:r>
        <w:t>6</w:t>
      </w:r>
      <w:r w:rsidRPr="00DB3790">
        <w:t>.2.2</w:t>
      </w:r>
      <w:r w:rsidRPr="00DB3790">
        <w:tab/>
        <w:t>Viewport-Independent delivery</w:t>
      </w:r>
      <w:bookmarkEnd w:id="213"/>
    </w:p>
    <w:p w14:paraId="7616E576" w14:textId="77777777" w:rsidR="008B4D20" w:rsidRPr="00AD722A" w:rsidRDefault="008B4D20" w:rsidP="008B4D20">
      <w:pPr>
        <w:pStyle w:val="Heading4"/>
      </w:pPr>
      <w:bookmarkStart w:id="214" w:name="_Toc33042035"/>
      <w:r>
        <w:t>6.2.2.1</w:t>
      </w:r>
      <w:r>
        <w:tab/>
        <w:t>Architecture</w:t>
      </w:r>
      <w:bookmarkEnd w:id="214"/>
    </w:p>
    <w:p w14:paraId="676DCCA9" w14:textId="4DF37B7C" w:rsidR="008B4D20" w:rsidRPr="00DB3790" w:rsidRDefault="008B4D20" w:rsidP="008B4D20">
      <w:pPr>
        <w:rPr>
          <w:lang w:eastAsia="ko-KR"/>
        </w:rPr>
      </w:pPr>
      <w:r w:rsidRPr="00DB3790">
        <w:rPr>
          <w:lang w:eastAsia="ko-KR"/>
        </w:rPr>
        <w:t xml:space="preserve">In the viewport independent delivery case, following the architecture in </w:t>
      </w:r>
      <w:r w:rsidR="007B4F43">
        <w:rPr>
          <w:lang w:eastAsia="ko-KR"/>
        </w:rPr>
        <w:t xml:space="preserve">3GPP </w:t>
      </w:r>
      <w:r w:rsidRPr="00DB3790">
        <w:rPr>
          <w:lang w:eastAsia="ko-KR"/>
        </w:rPr>
        <w:t>TS</w:t>
      </w:r>
      <w:r>
        <w:rPr>
          <w:lang w:eastAsia="ko-KR"/>
        </w:rPr>
        <w:t xml:space="preserve"> </w:t>
      </w:r>
      <w:r w:rsidRPr="00DB3790">
        <w:rPr>
          <w:lang w:eastAsia="ko-KR"/>
        </w:rPr>
        <w:t>26.118</w:t>
      </w:r>
      <w:r w:rsidR="00E778E4">
        <w:rPr>
          <w:lang w:eastAsia="ko-KR"/>
        </w:rPr>
        <w:t xml:space="preserve"> [3]</w:t>
      </w:r>
      <w:r w:rsidRPr="00DB3790">
        <w:rPr>
          <w:lang w:eastAsia="ko-KR"/>
        </w:rPr>
        <w:t xml:space="preserve">,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 xml:space="preserve">.2.2-1.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p>
    <w:p w14:paraId="7A5165B4" w14:textId="77777777" w:rsidR="008B4D20" w:rsidRPr="00DB3790" w:rsidRDefault="002A3294" w:rsidP="008B4D20">
      <w:pPr>
        <w:pStyle w:val="TH"/>
      </w:pPr>
      <w:r w:rsidRPr="00DB3790">
        <w:rPr>
          <w:noProof/>
        </w:rPr>
        <w:object w:dxaOrig="11911" w:dyaOrig="5145" w14:anchorId="38CC45CA">
          <v:shape id="_x0000_i1036" type="#_x0000_t75" alt="" style="width:482pt;height:208.5pt;mso-width-percent:0;mso-height-percent:0;mso-width-percent:0;mso-height-percent:0" o:ole="">
            <v:imagedata r:id="rId79" o:title=""/>
          </v:shape>
          <o:OLEObject Type="Embed" ProgID="Visio.Drawing.15" ShapeID="_x0000_i1036" DrawAspect="Content" ObjectID="_1710858296" r:id="rId80"/>
        </w:object>
      </w:r>
    </w:p>
    <w:p w14:paraId="1FB7A354" w14:textId="77777777" w:rsidR="008B4D20" w:rsidRPr="00DB3790" w:rsidRDefault="008B4D20" w:rsidP="008B4D20">
      <w:pPr>
        <w:pStyle w:val="TF"/>
      </w:pPr>
      <w:r w:rsidRPr="00DB3790">
        <w:t xml:space="preserve">Figure </w:t>
      </w:r>
      <w:r>
        <w:t>6</w:t>
      </w:r>
      <w:r w:rsidRPr="00DB3790">
        <w:t>.2.2-1</w:t>
      </w:r>
      <w:r>
        <w:t>:</w:t>
      </w:r>
      <w:r w:rsidRPr="00DB3790">
        <w:t xml:space="preserve"> Viewport Independent Delivery</w:t>
      </w:r>
    </w:p>
    <w:p w14:paraId="63018795" w14:textId="77777777" w:rsidR="008B4D20" w:rsidRDefault="008B4D20" w:rsidP="008B4D20">
      <w:pPr>
        <w:pStyle w:val="Heading4"/>
      </w:pPr>
      <w:bookmarkStart w:id="215" w:name="_Toc33042036"/>
      <w:r>
        <w:t>6.2.2.2</w:t>
      </w:r>
      <w:r>
        <w:tab/>
        <w:t>Use Cases in Context</w:t>
      </w:r>
      <w:bookmarkEnd w:id="215"/>
    </w:p>
    <w:p w14:paraId="4CBB5690" w14:textId="77777777" w:rsidR="008B4D20" w:rsidRPr="00AD722A" w:rsidRDefault="008B4D20" w:rsidP="008B4D20">
      <w:r>
        <w:t>Use cases that may be addressed partially or completely by this delivery architecture are summarized in clause 5.4.</w:t>
      </w:r>
    </w:p>
    <w:p w14:paraId="49F4C0AE" w14:textId="77777777" w:rsidR="008B4D20" w:rsidRDefault="008B4D20" w:rsidP="008B4D20">
      <w:pPr>
        <w:pStyle w:val="Heading4"/>
      </w:pPr>
      <w:bookmarkStart w:id="216" w:name="_Toc33042037"/>
      <w:r>
        <w:t>6.2.2.3</w:t>
      </w:r>
      <w:r>
        <w:tab/>
        <w:t>Basic Procedures</w:t>
      </w:r>
      <w:bookmarkEnd w:id="216"/>
    </w:p>
    <w:p w14:paraId="4D90C267" w14:textId="72CBE85D" w:rsidR="008B4D20" w:rsidRDefault="008B4D20" w:rsidP="008B4D20">
      <w:r>
        <w:t xml:space="preserve">The basic procedures follow the procedures of 5G Media Streaming in </w:t>
      </w:r>
      <w:r w:rsidR="0058730D">
        <w:t xml:space="preserve">3GPP </w:t>
      </w:r>
      <w:r>
        <w:t>TS 26.501 [</w:t>
      </w:r>
      <w:r w:rsidR="000654BD">
        <w:t>12</w:t>
      </w:r>
      <w:r>
        <w:t>], clause 5. Both, on-demand and live streaming may be considered.</w:t>
      </w:r>
    </w:p>
    <w:p w14:paraId="457ED889" w14:textId="77777777" w:rsidR="008B4D20" w:rsidRDefault="008B4D20" w:rsidP="008B4D20">
      <w:pPr>
        <w:pStyle w:val="Heading4"/>
      </w:pPr>
      <w:bookmarkStart w:id="217" w:name="_Toc33042038"/>
      <w:r>
        <w:t>6.2.2.4</w:t>
      </w:r>
      <w:r>
        <w:tab/>
        <w:t>Content Formats and Rendering</w:t>
      </w:r>
      <w:bookmarkEnd w:id="217"/>
    </w:p>
    <w:p w14:paraId="2E45E7EC" w14:textId="1383804F" w:rsidR="008B4D20" w:rsidRDefault="008B4D20" w:rsidP="008B4D20">
      <w:r>
        <w:t xml:space="preserve">No content format for 6DoF streaming </w:t>
      </w:r>
      <w:r w:rsidR="0058730D">
        <w:t xml:space="preserve">is </w:t>
      </w:r>
      <w:r>
        <w:t>fully defined</w:t>
      </w:r>
      <w:r w:rsidR="0058730D">
        <w:t xml:space="preserve"> yet</w:t>
      </w:r>
      <w:r>
        <w:t>,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p>
    <w:p w14:paraId="4ADF0EA4" w14:textId="77777777" w:rsidR="008B4D20" w:rsidRDefault="008B4D20" w:rsidP="008B4D20">
      <w:r>
        <w:t>Due to the significant amount of data that needs to be processed in the device, hardware supported decoding and rendering is necessary.</w:t>
      </w:r>
    </w:p>
    <w:p w14:paraId="6A419579" w14:textId="77777777" w:rsidR="008B4D20" w:rsidRDefault="008B4D20" w:rsidP="008B4D20">
      <w:r>
        <w:t xml:space="preserve">Such an approach typically requires the delivery and decoding of several video and audio streams in parallel. </w:t>
      </w:r>
    </w:p>
    <w:p w14:paraId="7110325F" w14:textId="77777777" w:rsidR="008B4D20" w:rsidRDefault="008B4D20" w:rsidP="008B4D20">
      <w:pPr>
        <w:pStyle w:val="Heading4"/>
      </w:pPr>
      <w:bookmarkStart w:id="218" w:name="_Toc33042039"/>
      <w:r>
        <w:t>6.2.2.5</w:t>
      </w:r>
      <w:r>
        <w:tab/>
        <w:t>Relevant QoS and QoE parameters</w:t>
      </w:r>
      <w:bookmarkEnd w:id="218"/>
    </w:p>
    <w:p w14:paraId="15696A8A" w14:textId="77777777" w:rsidR="008B4D20" w:rsidRDefault="008B4D20" w:rsidP="008B4D20">
      <w:pPr>
        <w:rPr>
          <w:lang w:eastAsia="ko-KR"/>
        </w:rPr>
      </w:pPr>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p>
    <w:p w14:paraId="0828E5B6" w14:textId="77777777" w:rsidR="008B4D20" w:rsidRPr="00DB3790" w:rsidRDefault="008B4D20" w:rsidP="008B4D20">
      <w:pPr>
        <w:rPr>
          <w:lang w:eastAsia="ko-KR"/>
        </w:rPr>
      </w:pPr>
      <w:r>
        <w:lastRenderedPageBreak/>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p>
    <w:p w14:paraId="240125BA" w14:textId="77777777" w:rsidR="008B4D20" w:rsidRDefault="008B4D20" w:rsidP="008B4D20">
      <w:pPr>
        <w:rPr>
          <w:lang w:eastAsia="ko-KR"/>
        </w:rPr>
      </w:pPr>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p>
    <w:p w14:paraId="5B11034C" w14:textId="77777777" w:rsidR="008B4D20" w:rsidRDefault="008B4D20" w:rsidP="008B4D20">
      <w:pPr>
        <w:rPr>
          <w:lang w:eastAsia="ko-KR"/>
        </w:rPr>
      </w:pPr>
      <w:r>
        <w:rPr>
          <w:lang w:eastAsia="ko-KR"/>
        </w:rPr>
        <w:t xml:space="preserve">Suitable 5QI values for adaptive streaming over HTTP are 6, 8, or 9 as defined in  clause 4.3.3. </w:t>
      </w:r>
    </w:p>
    <w:p w14:paraId="36B85353" w14:textId="77777777" w:rsidR="008B4D20" w:rsidRPr="00DB3790" w:rsidRDefault="008B4D20" w:rsidP="008B4D20">
      <w:pPr>
        <w:rPr>
          <w:lang w:eastAsia="ko-KR"/>
        </w:rPr>
      </w:pPr>
      <w:r>
        <w:rPr>
          <w:lang w:eastAsia="ko-KR"/>
        </w:rPr>
        <w:t xml:space="preserve">If other protocols are applied for streaming, then suitable 5QIs would be for FFS. </w:t>
      </w:r>
    </w:p>
    <w:p w14:paraId="58617363" w14:textId="77777777" w:rsidR="008B4D20" w:rsidRDefault="008B4D20" w:rsidP="008B4D20">
      <w:pPr>
        <w:rPr>
          <w:lang w:eastAsia="ko-KR"/>
        </w:rPr>
      </w:pPr>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p>
    <w:p w14:paraId="2D948DCF" w14:textId="4659064B" w:rsidR="008B4D20" w:rsidRDefault="008B4D20" w:rsidP="008B4D20">
      <w:pPr>
        <w:pStyle w:val="Heading4"/>
      </w:pPr>
      <w:bookmarkStart w:id="219" w:name="_Toc33042040"/>
      <w:r>
        <w:t>6.2.2.6</w:t>
      </w:r>
      <w:r>
        <w:tab/>
        <w:t>Potential Standardi</w:t>
      </w:r>
      <w:r w:rsidR="00431B7F">
        <w:t>s</w:t>
      </w:r>
      <w:r>
        <w:t>ation Needs</w:t>
      </w:r>
      <w:bookmarkEnd w:id="219"/>
    </w:p>
    <w:p w14:paraId="371106CE" w14:textId="65BF3CBB" w:rsidR="008B4D20" w:rsidRDefault="008B4D20" w:rsidP="008B4D20">
      <w:r>
        <w:t>In the context of this delivery scenario, the following potential standardi</w:t>
      </w:r>
      <w:r w:rsidR="00431B7F">
        <w:t>s</w:t>
      </w:r>
      <w:r>
        <w:t>ation needs are identified:</w:t>
      </w:r>
    </w:p>
    <w:p w14:paraId="233EE70D" w14:textId="77777777" w:rsidR="008B4D20" w:rsidRDefault="008B4D20" w:rsidP="008B4D20">
      <w:pPr>
        <w:pStyle w:val="B10"/>
        <w:numPr>
          <w:ilvl w:val="0"/>
          <w:numId w:val="111"/>
        </w:numPr>
      </w:pPr>
      <w:r>
        <w:t>Very high-bitrate and efficient/scalable streaming protocols</w:t>
      </w:r>
    </w:p>
    <w:p w14:paraId="3F32ABE0" w14:textId="77777777" w:rsidR="008B4D20" w:rsidRDefault="008B4D20" w:rsidP="008B4D20">
      <w:pPr>
        <w:pStyle w:val="B10"/>
        <w:numPr>
          <w:ilvl w:val="0"/>
          <w:numId w:val="111"/>
        </w:numPr>
      </w:pPr>
      <w:r>
        <w:t>6DoF Scene Description and XR media integration</w:t>
      </w:r>
    </w:p>
    <w:p w14:paraId="15F87529" w14:textId="77777777" w:rsidR="008B4D20" w:rsidRDefault="008B4D20" w:rsidP="008B4D20">
      <w:pPr>
        <w:pStyle w:val="B10"/>
        <w:numPr>
          <w:ilvl w:val="0"/>
          <w:numId w:val="111"/>
        </w:numPr>
      </w:pPr>
      <w:r>
        <w:t xml:space="preserve">Video and audio codec extensions to efficiently code and render graphics centric formats (2D, meshes, point clouds) </w:t>
      </w:r>
    </w:p>
    <w:p w14:paraId="77B375FD" w14:textId="77777777" w:rsidR="008B4D20" w:rsidRPr="00DB3790" w:rsidRDefault="008B4D20" w:rsidP="008B4D20">
      <w:pPr>
        <w:pStyle w:val="B10"/>
        <w:numPr>
          <w:ilvl w:val="0"/>
          <w:numId w:val="111"/>
        </w:numPr>
      </w:pPr>
      <w:r>
        <w:t>Support of decoding platforms that support the challenges documented in clause 4.5.2.</w:t>
      </w:r>
    </w:p>
    <w:p w14:paraId="3AC271C8" w14:textId="77777777" w:rsidR="008B4D20" w:rsidRPr="00DB3790" w:rsidRDefault="008B4D20" w:rsidP="008B4D20">
      <w:pPr>
        <w:pStyle w:val="Heading3"/>
      </w:pPr>
      <w:bookmarkStart w:id="220" w:name="_Toc33042041"/>
      <w:r>
        <w:t>6</w:t>
      </w:r>
      <w:r w:rsidRPr="00DB3790">
        <w:t>.2.3</w:t>
      </w:r>
      <w:r w:rsidRPr="00DB3790">
        <w:tab/>
        <w:t>Viewport-dependent Streaming</w:t>
      </w:r>
      <w:bookmarkEnd w:id="220"/>
    </w:p>
    <w:p w14:paraId="5093DDB2" w14:textId="77777777" w:rsidR="008B4D20" w:rsidRDefault="008B4D20" w:rsidP="008B4D20">
      <w:pPr>
        <w:pStyle w:val="Heading4"/>
      </w:pPr>
      <w:bookmarkStart w:id="221" w:name="_Toc33042042"/>
      <w:r>
        <w:t>6.2.3.1</w:t>
      </w:r>
      <w:r>
        <w:tab/>
        <w:t>Architecture</w:t>
      </w:r>
      <w:bookmarkEnd w:id="221"/>
    </w:p>
    <w:p w14:paraId="53ACDFE9" w14:textId="67BB1058" w:rsidR="008B4D20" w:rsidRPr="00DB3790" w:rsidRDefault="008B4D20" w:rsidP="008B4D20">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26.118</w:t>
      </w:r>
      <w:r w:rsidR="000654BD">
        <w:rPr>
          <w:lang w:eastAsia="ko-KR"/>
        </w:rPr>
        <w:t xml:space="preserve"> [3]</w:t>
      </w:r>
      <w:r w:rsidRPr="00DB3790">
        <w:rPr>
          <w:lang w:eastAsia="ko-KR"/>
        </w:rPr>
        <w:t xml:space="preserve">, clause 4.3, the tracking information is predominantly processed in the XR device, but the current pose information is provided to the XR delivery engine in order to include the pose information in the adaptive media requests. </w:t>
      </w:r>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p>
    <w:p w14:paraId="2A16DD37" w14:textId="77777777" w:rsidR="008B4D20" w:rsidRPr="00DB3790" w:rsidRDefault="008B4D20" w:rsidP="008B4D20">
      <w:pPr>
        <w:pStyle w:val="TH"/>
      </w:pPr>
      <w:r w:rsidRPr="00DB3790">
        <w:lastRenderedPageBreak/>
        <w:t xml:space="preserve"> </w:t>
      </w:r>
      <w:r w:rsidR="002A3294" w:rsidRPr="00DB3790">
        <w:rPr>
          <w:noProof/>
        </w:rPr>
        <w:object w:dxaOrig="11911" w:dyaOrig="5145" w14:anchorId="5C230989">
          <v:shape id="_x0000_i1037" type="#_x0000_t75" alt="" style="width:482pt;height:208.5pt;mso-width-percent:0;mso-height-percent:0;mso-width-percent:0;mso-height-percent:0" o:ole="">
            <v:imagedata r:id="rId81" o:title=""/>
          </v:shape>
          <o:OLEObject Type="Embed" ProgID="Visio.Drawing.15" ShapeID="_x0000_i1037" DrawAspect="Content" ObjectID="_1710858297" r:id="rId82"/>
        </w:object>
      </w:r>
    </w:p>
    <w:p w14:paraId="4A314C37" w14:textId="77777777" w:rsidR="008B4D20" w:rsidRPr="00DB3790" w:rsidRDefault="008B4D20" w:rsidP="008B4D20">
      <w:pPr>
        <w:pStyle w:val="TF"/>
      </w:pPr>
      <w:r w:rsidRPr="00DB3790">
        <w:t xml:space="preserve">Figure </w:t>
      </w:r>
      <w:r>
        <w:t>6</w:t>
      </w:r>
      <w:r w:rsidRPr="00DB3790">
        <w:t>.2.</w:t>
      </w:r>
      <w:r>
        <w:t>3</w:t>
      </w:r>
      <w:r w:rsidRPr="00DB3790">
        <w:t>-2 Viewport-dependent Streaming</w:t>
      </w:r>
    </w:p>
    <w:p w14:paraId="6045AD86" w14:textId="77777777" w:rsidR="008B4D20" w:rsidRDefault="008B4D20" w:rsidP="008B4D20">
      <w:pPr>
        <w:pStyle w:val="Heading4"/>
      </w:pPr>
      <w:bookmarkStart w:id="222" w:name="_Toc33042043"/>
      <w:r>
        <w:t>6.2.3.2</w:t>
      </w:r>
      <w:r>
        <w:tab/>
        <w:t>Use Cases in Context</w:t>
      </w:r>
      <w:bookmarkEnd w:id="222"/>
    </w:p>
    <w:p w14:paraId="6C1EDBD2" w14:textId="77777777" w:rsidR="008B4D20" w:rsidRPr="00AD722A" w:rsidRDefault="008B4D20" w:rsidP="008B4D20">
      <w:r>
        <w:t>Use cases that may be addressed partially or completely by this delivery architecture are summarized in clause 5.4.</w:t>
      </w:r>
    </w:p>
    <w:p w14:paraId="76E407F0" w14:textId="77777777" w:rsidR="008B4D20" w:rsidRDefault="008B4D20" w:rsidP="008B4D20">
      <w:pPr>
        <w:pStyle w:val="Heading4"/>
      </w:pPr>
      <w:bookmarkStart w:id="223" w:name="_Toc33042044"/>
      <w:r>
        <w:t>6.2.3.3</w:t>
      </w:r>
      <w:r>
        <w:tab/>
        <w:t>Basic Procedures</w:t>
      </w:r>
      <w:bookmarkEnd w:id="223"/>
    </w:p>
    <w:p w14:paraId="25117DBF" w14:textId="1D636C2C" w:rsidR="008B4D20" w:rsidRDefault="008B4D20" w:rsidP="008B4D20">
      <w:r>
        <w:t>The basic procedures follow the procedures of 5G Media Streaming in TS 26.501 [</w:t>
      </w:r>
      <w:r w:rsidR="000654BD">
        <w:t>12</w:t>
      </w:r>
      <w:r>
        <w:t>], clause 5. Both, on-demand and live streaming may be considered.</w:t>
      </w:r>
    </w:p>
    <w:p w14:paraId="2B11D018" w14:textId="77777777" w:rsidR="008B4D20" w:rsidRDefault="008B4D20" w:rsidP="008B4D20">
      <w:r>
        <w:t>In addition, the request for data is accompanied with information from the XR engine.</w:t>
      </w:r>
    </w:p>
    <w:p w14:paraId="6568FC09" w14:textId="77777777" w:rsidR="008B4D20" w:rsidRDefault="008B4D20" w:rsidP="008B4D20">
      <w:pPr>
        <w:pStyle w:val="Heading4"/>
      </w:pPr>
      <w:bookmarkStart w:id="224" w:name="_Toc33042045"/>
      <w:r>
        <w:t>6.2.3.4</w:t>
      </w:r>
      <w:r>
        <w:tab/>
        <w:t>Content Formats and Rendering</w:t>
      </w:r>
      <w:bookmarkEnd w:id="224"/>
    </w:p>
    <w:p w14:paraId="0799E4E0" w14:textId="77777777" w:rsidR="008B4D20" w:rsidRDefault="008B4D20" w:rsidP="008B4D20">
      <w:pPr>
        <w:rPr>
          <w:lang w:eastAsia="ko-KR"/>
        </w:rPr>
      </w:pPr>
      <w:r>
        <w:rPr>
          <w:lang w:eastAsia="ko-KR"/>
        </w:rPr>
        <w:t>The same formats as discussed in clause 6.2.2.4 apply.</w:t>
      </w:r>
    </w:p>
    <w:p w14:paraId="35EE25AA" w14:textId="77777777" w:rsidR="008B4D20" w:rsidRDefault="008B4D20" w:rsidP="008B4D20">
      <w:pPr>
        <w:pStyle w:val="Heading4"/>
      </w:pPr>
      <w:bookmarkStart w:id="225" w:name="_Toc33042046"/>
      <w:r>
        <w:t>6.2.3.5</w:t>
      </w:r>
      <w:r>
        <w:tab/>
        <w:t>Relevant QoS and QoE parameters</w:t>
      </w:r>
      <w:bookmarkEnd w:id="225"/>
    </w:p>
    <w:p w14:paraId="0C27BEC2" w14:textId="77777777" w:rsidR="008B4D20" w:rsidRPr="00DB3790" w:rsidRDefault="008B4D20" w:rsidP="008B4D20">
      <w:r w:rsidRPr="00DB3790">
        <w:t xml:space="preserve">Compared to the viewport independent delivery in clause </w:t>
      </w:r>
      <w:r>
        <w:t>6</w:t>
      </w:r>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6BCDBD57" w14:textId="369303DF" w:rsidR="008B4D20" w:rsidRPr="00DB3790" w:rsidRDefault="008B4D20" w:rsidP="008B4D20">
      <w:r w:rsidRPr="00DB3790">
        <w:t>From analysis in TR</w:t>
      </w:r>
      <w:r>
        <w:t xml:space="preserve"> </w:t>
      </w:r>
      <w:r w:rsidRPr="00DB3790">
        <w:t>26.918 [</w:t>
      </w:r>
      <w:r>
        <w:t>2</w:t>
      </w:r>
      <w:r w:rsidRPr="00DB3790">
        <w:t>] and other experience as for example documented the workshop "Immersive Media meets 5G" in April 2019"</w:t>
      </w:r>
      <w:r w:rsidR="006B0ED8">
        <w:t xml:space="preserve"> [</w:t>
      </w:r>
      <w:r w:rsidR="004B6A93">
        <w:t>42</w:t>
      </w:r>
      <w:r w:rsidR="006B0ED8">
        <w:t>]</w:t>
      </w:r>
      <w:r w:rsidRPr="00DB3790">
        <w:t>, such approaches can reduce the required bitrate compared to viewport independent streaming by a factor of 2 to 4 at the same rendered quality.</w:t>
      </w:r>
      <w:r>
        <w:t xml:space="preserve"> </w:t>
      </w:r>
    </w:p>
    <w:p w14:paraId="4EE59A88" w14:textId="77777777" w:rsidR="008B4D20" w:rsidRPr="00DB3790" w:rsidRDefault="008B4D20" w:rsidP="008B4D20">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combination/tradeoff of bitrates, latencies, complexity and quality.</w:t>
      </w:r>
    </w:p>
    <w:p w14:paraId="59662AD9" w14:textId="586F7B90" w:rsidR="008B4D20" w:rsidRDefault="008B4D20" w:rsidP="008B4D20">
      <w:pPr>
        <w:pStyle w:val="Heading4"/>
      </w:pPr>
      <w:bookmarkStart w:id="226" w:name="_Toc33042047"/>
      <w:r>
        <w:t>6.2.3.6</w:t>
      </w:r>
      <w:r>
        <w:tab/>
        <w:t>Potential Standardi</w:t>
      </w:r>
      <w:r w:rsidR="00431B7F">
        <w:t>s</w:t>
      </w:r>
      <w:r>
        <w:t>ation Needs</w:t>
      </w:r>
      <w:bookmarkEnd w:id="226"/>
    </w:p>
    <w:p w14:paraId="3F869FB3" w14:textId="5CED2852" w:rsidR="008B4D20" w:rsidRDefault="008B4D20" w:rsidP="008B4D20">
      <w:r>
        <w:t>In the context of the this architecture, the following potential standardi</w:t>
      </w:r>
      <w:r w:rsidR="00431B7F">
        <w:t>s</w:t>
      </w:r>
      <w:r>
        <w:t>ation needs are identified:</w:t>
      </w:r>
    </w:p>
    <w:p w14:paraId="2AA959D7" w14:textId="77777777" w:rsidR="008B4D20" w:rsidRDefault="008B4D20" w:rsidP="008B4D20">
      <w:pPr>
        <w:pStyle w:val="B10"/>
        <w:numPr>
          <w:ilvl w:val="0"/>
          <w:numId w:val="111"/>
        </w:numPr>
      </w:pPr>
      <w:r>
        <w:t>The same aspects as defined in clause 6.2.2.6</w:t>
      </w:r>
    </w:p>
    <w:p w14:paraId="3DE84F58" w14:textId="77777777" w:rsidR="008B4D20" w:rsidRDefault="008B4D20" w:rsidP="008B4D20">
      <w:pPr>
        <w:pStyle w:val="B10"/>
        <w:numPr>
          <w:ilvl w:val="0"/>
          <w:numId w:val="111"/>
        </w:numPr>
      </w:pPr>
      <w:r>
        <w:t xml:space="preserve">In addition, more flexible data structures and access to these data structures as well as concurrentdecoding and streaming of smaller units of data, such as tile-based structures, may be defined. </w:t>
      </w:r>
    </w:p>
    <w:p w14:paraId="1438AC54" w14:textId="77777777" w:rsidR="008B4D20" w:rsidRDefault="008B4D20" w:rsidP="008B4D20">
      <w:pPr>
        <w:pStyle w:val="B10"/>
        <w:numPr>
          <w:ilvl w:val="0"/>
          <w:numId w:val="111"/>
        </w:numPr>
      </w:pPr>
      <w:r w:rsidRPr="00012943">
        <w:lastRenderedPageBreak/>
        <w:t>If other protocols</w:t>
      </w:r>
      <w:r>
        <w:t xml:space="preserve"> than</w:t>
      </w:r>
      <w:r w:rsidRPr="00012943">
        <w:t xml:space="preserve"> </w:t>
      </w:r>
      <w:r>
        <w:t xml:space="preserve">adaptive streaming over HTTP would be </w:t>
      </w:r>
      <w:r w:rsidRPr="00012943">
        <w:t>applied, then suitable 5QIs would be for FFS.</w:t>
      </w:r>
    </w:p>
    <w:p w14:paraId="5D37BF52" w14:textId="77777777" w:rsidR="008B4D20" w:rsidRPr="00DB3790" w:rsidRDefault="008B4D20" w:rsidP="008B4D20">
      <w:pPr>
        <w:pStyle w:val="Heading3"/>
      </w:pPr>
      <w:bookmarkStart w:id="227" w:name="_Toc33042048"/>
      <w:r>
        <w:t>6</w:t>
      </w:r>
      <w:r w:rsidRPr="00DB3790">
        <w:t>.2.</w:t>
      </w:r>
      <w:r>
        <w:t>4</w:t>
      </w:r>
      <w:r w:rsidRPr="00DB3790">
        <w:tab/>
        <w:t>Viewport Rendering in Network</w:t>
      </w:r>
      <w:bookmarkEnd w:id="227"/>
    </w:p>
    <w:p w14:paraId="3EB39E75" w14:textId="77777777" w:rsidR="008B4D20" w:rsidRPr="00DB3790" w:rsidRDefault="008B4D20" w:rsidP="008B4D20">
      <w:pPr>
        <w:pStyle w:val="Heading4"/>
      </w:pPr>
      <w:bookmarkStart w:id="228" w:name="_Toc33042049"/>
      <w:r>
        <w:t>6.2.4.1</w:t>
      </w:r>
      <w:r>
        <w:tab/>
        <w:t>Overview</w:t>
      </w:r>
      <w:bookmarkEnd w:id="228"/>
    </w:p>
    <w:p w14:paraId="2DC4A784" w14:textId="1CE31595" w:rsidR="008B4D20" w:rsidRPr="00DB3790" w:rsidRDefault="008B4D20" w:rsidP="00A1508F">
      <w:r w:rsidRPr="009940AD">
        <w:t>In a architecture as shown in figure 6.2.4-1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p>
    <w:p w14:paraId="6C5B4539" w14:textId="77777777" w:rsidR="008B4D20" w:rsidRPr="00DB3790" w:rsidRDefault="002A3294" w:rsidP="008B4D20">
      <w:pPr>
        <w:pStyle w:val="TH"/>
      </w:pPr>
      <w:r w:rsidRPr="00DB3790">
        <w:rPr>
          <w:noProof/>
        </w:rPr>
        <w:object w:dxaOrig="11911" w:dyaOrig="5145" w14:anchorId="0B0370D5">
          <v:shape id="_x0000_i1038" type="#_x0000_t75" alt="" style="width:482pt;height:208.5pt;mso-width-percent:0;mso-height-percent:0;mso-width-percent:0;mso-height-percent:0" o:ole="">
            <v:imagedata r:id="rId83" o:title=""/>
          </v:shape>
          <o:OLEObject Type="Embed" ProgID="Visio.Drawing.15" ShapeID="_x0000_i1038" DrawAspect="Content" ObjectID="_1710858298" r:id="rId84"/>
        </w:object>
      </w:r>
    </w:p>
    <w:p w14:paraId="047B867C" w14:textId="77777777" w:rsidR="008B4D20" w:rsidRPr="00DB3790" w:rsidRDefault="008B4D20" w:rsidP="008B4D20">
      <w:pPr>
        <w:pStyle w:val="TF"/>
      </w:pPr>
      <w:r w:rsidRPr="00DB3790">
        <w:t xml:space="preserve">Figure </w:t>
      </w:r>
      <w:r>
        <w:t>6</w:t>
      </w:r>
      <w:r w:rsidRPr="00DB3790">
        <w:t>.2.</w:t>
      </w:r>
      <w:r>
        <w:t>4</w:t>
      </w:r>
      <w:r w:rsidRPr="00DB3790">
        <w:t>-1 Viewport rendering in Network</w:t>
      </w:r>
    </w:p>
    <w:p w14:paraId="11E2F062" w14:textId="77777777" w:rsidR="008B4D20" w:rsidRPr="00DB3790" w:rsidRDefault="008B4D20" w:rsidP="008B4D20">
      <w:r w:rsidRPr="00DB3790">
        <w:t>The following call flow highlights the key steps:</w:t>
      </w:r>
    </w:p>
    <w:p w14:paraId="4A2C8EF5" w14:textId="77777777" w:rsidR="008B4D20" w:rsidRPr="00DB3790" w:rsidRDefault="008B4D20" w:rsidP="008B4D20">
      <w:pPr>
        <w:pStyle w:val="B10"/>
      </w:pPr>
      <w:r w:rsidRPr="00DB3790">
        <w:t>1)</w:t>
      </w:r>
      <w:r w:rsidRPr="00DB3790">
        <w:tab/>
        <w:t>An XR device connects to the network and XR Media Generation application</w:t>
      </w:r>
    </w:p>
    <w:p w14:paraId="2A751F0D" w14:textId="77777777" w:rsidR="008B4D20" w:rsidRPr="00DB3790" w:rsidRDefault="008B4D20" w:rsidP="008B4D20">
      <w:pPr>
        <w:pStyle w:val="B2"/>
      </w:pPr>
      <w:r w:rsidRPr="00DB3790">
        <w:t>a)</w:t>
      </w:r>
      <w:r w:rsidRPr="00DB3790">
        <w:tab/>
        <w:t>Sends static XR device information</w:t>
      </w:r>
      <w:r>
        <w:t xml:space="preserve"> and capabilities</w:t>
      </w:r>
      <w:r w:rsidRPr="00DB3790">
        <w:t xml:space="preserve"> (supported decoders, viewport)</w:t>
      </w:r>
    </w:p>
    <w:p w14:paraId="6A350B97" w14:textId="77777777" w:rsidR="008B4D20" w:rsidRPr="00DB3790" w:rsidRDefault="008B4D20" w:rsidP="008B4D20">
      <w:pPr>
        <w:pStyle w:val="B10"/>
      </w:pPr>
      <w:r w:rsidRPr="00DB3790">
        <w:t>2)</w:t>
      </w:r>
      <w:r w:rsidRPr="00DB3790">
        <w:tab/>
        <w:t>Based on this information, XR server sets up encoder and formats</w:t>
      </w:r>
    </w:p>
    <w:p w14:paraId="100A7FD8" w14:textId="77777777" w:rsidR="008B4D20" w:rsidRPr="00DB3790" w:rsidRDefault="008B4D20" w:rsidP="008B4D20">
      <w:pPr>
        <w:pStyle w:val="B2"/>
        <w:ind w:left="568"/>
      </w:pPr>
      <w:r>
        <w:t>3</w:t>
      </w:r>
      <w:r w:rsidRPr="00DB3790">
        <w:t>)</w:t>
      </w:r>
      <w:r w:rsidRPr="00DB3790">
        <w:tab/>
        <w:t>Loop</w:t>
      </w:r>
    </w:p>
    <w:p w14:paraId="7DD728BA" w14:textId="77777777" w:rsidR="008B4D20" w:rsidRPr="00DB3790" w:rsidRDefault="008B4D20" w:rsidP="008B4D20">
      <w:pPr>
        <w:pStyle w:val="B2"/>
      </w:pPr>
      <w:r>
        <w:t>a</w:t>
      </w:r>
      <w:r w:rsidRPr="00DB3790">
        <w:t>)</w:t>
      </w:r>
      <w:r w:rsidRPr="00DB3790">
        <w:tab/>
        <w:t xml:space="preserve">XR device collects pose (or a predicted pose) </w:t>
      </w:r>
    </w:p>
    <w:p w14:paraId="42426EAB" w14:textId="77777777" w:rsidR="008B4D20" w:rsidRPr="00DB3790" w:rsidRDefault="008B4D20" w:rsidP="008B4D20">
      <w:pPr>
        <w:pStyle w:val="B2"/>
      </w:pPr>
      <w:r>
        <w:t>b</w:t>
      </w:r>
      <w:r w:rsidRPr="00DB3790">
        <w:t>)</w:t>
      </w:r>
      <w:r w:rsidRPr="00DB3790">
        <w:tab/>
        <w:t>XR Pose is sent to XR Server</w:t>
      </w:r>
    </w:p>
    <w:p w14:paraId="099C5CC8" w14:textId="77777777" w:rsidR="008B4D20" w:rsidRPr="00DB3790" w:rsidRDefault="008B4D20" w:rsidP="008B4D20">
      <w:pPr>
        <w:pStyle w:val="B2"/>
      </w:pPr>
      <w:r>
        <w:t>c</w:t>
      </w:r>
      <w:r w:rsidRPr="00DB3790">
        <w:t>)</w:t>
      </w:r>
      <w:r w:rsidRPr="00DB3790">
        <w:tab/>
        <w:t>The XR Server uses the pose to generate/compose the viewport</w:t>
      </w:r>
    </w:p>
    <w:p w14:paraId="4EA02325" w14:textId="77777777" w:rsidR="008B4D20" w:rsidRPr="00DB3790" w:rsidRDefault="008B4D20" w:rsidP="008B4D20">
      <w:pPr>
        <w:pStyle w:val="B2"/>
      </w:pPr>
      <w:r>
        <w:t>d</w:t>
      </w:r>
      <w:r w:rsidRPr="00DB3790">
        <w:t>)</w:t>
      </w:r>
      <w:r w:rsidRPr="00DB3790">
        <w:tab/>
        <w:t>XR Viewport is encoded with regular media encoders</w:t>
      </w:r>
    </w:p>
    <w:p w14:paraId="70712F03" w14:textId="77777777" w:rsidR="008B4D20" w:rsidRPr="00DB3790" w:rsidRDefault="008B4D20" w:rsidP="008B4D20">
      <w:pPr>
        <w:pStyle w:val="B2"/>
      </w:pPr>
      <w:r>
        <w:t>e</w:t>
      </w:r>
      <w:r w:rsidRPr="00DB3790">
        <w:t>)</w:t>
      </w:r>
      <w:r w:rsidRPr="00DB3790">
        <w:tab/>
        <w:t>The compressed video is sent to XR Device</w:t>
      </w:r>
    </w:p>
    <w:p w14:paraId="4125677F" w14:textId="77777777" w:rsidR="008B4D20" w:rsidRPr="00DB3790" w:rsidRDefault="008B4D20" w:rsidP="008B4D20">
      <w:pPr>
        <w:pStyle w:val="B2"/>
      </w:pPr>
      <w:r>
        <w:t>f</w:t>
      </w:r>
      <w:r w:rsidRPr="00DB3790">
        <w:t>)</w:t>
      </w:r>
      <w:r w:rsidRPr="00DB3790">
        <w:tab/>
        <w:t>The XR device decompresses video and directly renders viewport</w:t>
      </w:r>
    </w:p>
    <w:p w14:paraId="53005212" w14:textId="77777777" w:rsidR="008B4D20" w:rsidRPr="00DB3790" w:rsidRDefault="008B4D20" w:rsidP="008B4D20">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4E595BB3" w14:textId="77777777" w:rsidR="008B4D20" w:rsidRDefault="008B4D20" w:rsidP="008B4D20">
      <w:pPr>
        <w:pStyle w:val="Heading4"/>
      </w:pPr>
      <w:bookmarkStart w:id="229" w:name="_Toc33042050"/>
      <w:r>
        <w:t>6.2.4.2</w:t>
      </w:r>
      <w:r>
        <w:tab/>
        <w:t>Relevant QoS and QoE parameters</w:t>
      </w:r>
      <w:bookmarkEnd w:id="229"/>
    </w:p>
    <w:p w14:paraId="551FAFBA" w14:textId="77777777" w:rsidR="008B4D20" w:rsidRPr="00DB3790" w:rsidRDefault="008B4D20" w:rsidP="008B4D20">
      <w:pPr>
        <w:jc w:val="both"/>
        <w:rPr>
          <w:lang w:eastAsia="zh-CN"/>
        </w:rPr>
      </w:pPr>
      <w:r w:rsidRPr="00DB3790">
        <w:rPr>
          <w:lang w:eastAsia="zh-CN"/>
        </w:rPr>
        <w:t>The following three cases, with different media</w:t>
      </w:r>
      <w:r>
        <w:rPr>
          <w:lang w:eastAsia="zh-CN"/>
        </w:rPr>
        <w:t xml:space="preserve"> delivery</w:t>
      </w:r>
      <w:r w:rsidRPr="00DB3790">
        <w:rPr>
          <w:lang w:eastAsia="zh-CN"/>
        </w:rPr>
        <w:t xml:space="preserve"> bitrates, are considered:</w:t>
      </w:r>
    </w:p>
    <w:p w14:paraId="3BA55A46" w14:textId="77777777" w:rsidR="008B4D20" w:rsidRPr="00DB3790" w:rsidRDefault="008B4D20" w:rsidP="008B4D20">
      <w:pPr>
        <w:pStyle w:val="B10"/>
      </w:pPr>
      <w:r>
        <w:lastRenderedPageBreak/>
        <w:t>1)</w:t>
      </w:r>
      <w:r>
        <w:tab/>
      </w:r>
      <w:r w:rsidRPr="00DB3790">
        <w:t xml:space="preserve">Around 100 Mbps: In this case, the </w:t>
      </w:r>
      <w:r>
        <w:t>XR device</w:t>
      </w:r>
      <w:r w:rsidRPr="00DB3790">
        <w:t xml:space="preserve"> needs to perform certain amount of processing and decoding.</w:t>
      </w:r>
    </w:p>
    <w:p w14:paraId="5184F1E4" w14:textId="77777777" w:rsidR="008B4D20" w:rsidRPr="00DB3790" w:rsidRDefault="008B4D20" w:rsidP="008B4D20">
      <w:pPr>
        <w:pStyle w:val="B10"/>
      </w:pPr>
      <w:r>
        <w:t>2)</w:t>
      </w:r>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(e.g. decoding)</w:t>
      </w:r>
      <w:r w:rsidRPr="00DB3790">
        <w:t xml:space="preserve"> by the </w:t>
      </w:r>
      <w:r>
        <w:t>XR device</w:t>
      </w:r>
      <w:r w:rsidRPr="00DB3790">
        <w:t xml:space="preserve"> is needed.</w:t>
      </w:r>
    </w:p>
    <w:p w14:paraId="74409616" w14:textId="77777777" w:rsidR="008B4D20" w:rsidRPr="00DB3790" w:rsidRDefault="008B4D20" w:rsidP="008B4D20">
      <w:pPr>
        <w:pStyle w:val="B10"/>
      </w:pPr>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p>
    <w:p w14:paraId="6CCAB729" w14:textId="77777777" w:rsidR="008B4D20" w:rsidRPr="00DB3790" w:rsidRDefault="008B4D20" w:rsidP="008B4D20">
      <w:pPr>
        <w:jc w:val="both"/>
      </w:pPr>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p>
    <w:p w14:paraId="37E192C3" w14:textId="77777777" w:rsidR="008B4D20" w:rsidRDefault="008B4D20" w:rsidP="008B4D20">
      <w:pPr>
        <w:jc w:val="both"/>
      </w:pPr>
      <w:r w:rsidRPr="00DB3790">
        <w:t>In addition, the formats exported from Game engines needs to be supported by the respective media encoders.</w:t>
      </w:r>
    </w:p>
    <w:p w14:paraId="63C807D9" w14:textId="77777777" w:rsidR="008B4D20" w:rsidRDefault="008B4D20" w:rsidP="008B4D20">
      <w:r>
        <w:t>Note that in this case for XR-based services, the motion-to-photon latency determines the maximum latency requirements for the content. This means that 20ms as defined in clause 4.5.1 are the end-to-end latency targets, including the uplink streaming of the pose information.</w:t>
      </w:r>
    </w:p>
    <w:p w14:paraId="0BE1F4D7" w14:textId="1DD6CEEA" w:rsidR="008B4D20" w:rsidRDefault="008B4D20" w:rsidP="008B4D20">
      <w:r>
        <w:t xml:space="preserve">This is different, if the content is rendered on a flat device (for example for cloud/edge gaming applications on smartphones), for which not motion-to-photon latency determines the latency requirements, but the </w:t>
      </w:r>
      <w:r w:rsidR="003940CC">
        <w:t>roundtrip interaction delay</w:t>
      </w:r>
      <w:r>
        <w:t xml:space="preserve">. In this case, the requirements from clause 4.5.2 apply, typically a 50ms latency is a requirement for most advanced games. </w:t>
      </w:r>
    </w:p>
    <w:p w14:paraId="767A89E2" w14:textId="0C751F03" w:rsidR="008B4D20" w:rsidRDefault="008B4D20" w:rsidP="008B4D20">
      <w:pPr>
        <w:pStyle w:val="Heading4"/>
      </w:pPr>
      <w:bookmarkStart w:id="230" w:name="_Toc33042051"/>
      <w:r>
        <w:t>6.2.4.3</w:t>
      </w:r>
      <w:r>
        <w:tab/>
        <w:t>Potential Standardi</w:t>
      </w:r>
      <w:r w:rsidR="00431B7F">
        <w:t>s</w:t>
      </w:r>
      <w:r>
        <w:t>ation Needs</w:t>
      </w:r>
      <w:bookmarkEnd w:id="230"/>
    </w:p>
    <w:p w14:paraId="5608A2A1" w14:textId="77777777" w:rsidR="008B4D20" w:rsidRDefault="008B4D20" w:rsidP="008B4D20">
      <w:r>
        <w:t>On Formats and codecs:</w:t>
      </w:r>
    </w:p>
    <w:p w14:paraId="2453DA53"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From the analysis, for case 1, similar aspects as defined in clause 6.2.2.6 apply for the formats.</w:t>
      </w:r>
    </w:p>
    <w:p w14:paraId="3FEB61D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For cases 2 and 3, formats are of less relevance for 3GPP as such formats are typically defined by other consortia, if at all. </w:t>
      </w:r>
    </w:p>
    <w:p w14:paraId="44155E15" w14:textId="77777777" w:rsidR="008B4D20" w:rsidRDefault="008B4D20" w:rsidP="008B4D20">
      <w:r>
        <w:t>On network support:</w:t>
      </w:r>
    </w:p>
    <w:p w14:paraId="02C71177" w14:textId="1CA837E0"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w:t>
      </w:r>
      <w:r w:rsidR="003940CC">
        <w:rPr>
          <w:rFonts w:ascii="Times New Roman" w:eastAsia="Times New Roman" w:hAnsi="Times New Roman"/>
          <w:sz w:val="20"/>
        </w:rPr>
        <w:t>roundtrip interaction delay</w:t>
      </w:r>
      <w:r w:rsidRPr="009A098A">
        <w:rPr>
          <w:rFonts w:ascii="Times New Roman" w:eastAsia="Times New Roman" w:hAnsi="Times New Roman"/>
          <w:sz w:val="20"/>
        </w:rPr>
        <w:t xml:space="preserv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p>
    <w:p w14:paraId="29F5C0CC"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p>
    <w:p w14:paraId="53F21F49" w14:textId="77777777" w:rsidR="008B4D20" w:rsidRPr="003508C3" w:rsidRDefault="008B4D20" w:rsidP="008B4D20">
      <w:pPr>
        <w:pStyle w:val="ListParagraph"/>
        <w:numPr>
          <w:ilvl w:val="1"/>
          <w:numId w:val="111"/>
        </w:numPr>
        <w:rPr>
          <w:rFonts w:ascii="Times New Roman" w:eastAsia="Times New Roman" w:hAnsi="Times New Roman"/>
          <w:sz w:val="20"/>
        </w:rPr>
      </w:pPr>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p>
    <w:p w14:paraId="0AA727D0" w14:textId="7A6B8709" w:rsidR="008B4D20" w:rsidRDefault="008B4D20" w:rsidP="008B4D20">
      <w:pPr>
        <w:pStyle w:val="ListParagraph"/>
        <w:numPr>
          <w:ilvl w:val="1"/>
          <w:numId w:val="111"/>
        </w:numPr>
        <w:rPr>
          <w:rFonts w:ascii="Times New Roman" w:hAnsi="Times New Roman"/>
          <w:sz w:val="20"/>
        </w:rPr>
      </w:pPr>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p>
    <w:p w14:paraId="49AF0671" w14:textId="77777777" w:rsidR="008B4D20" w:rsidRPr="003508C3" w:rsidRDefault="008B4D20" w:rsidP="008B4D20">
      <w:pPr>
        <w:pStyle w:val="ListParagraph"/>
        <w:numPr>
          <w:ilvl w:val="1"/>
          <w:numId w:val="111"/>
        </w:numPr>
        <w:rPr>
          <w:rFonts w:ascii="Times New Roman" w:hAnsi="Times New Roman"/>
          <w:sz w:val="20"/>
        </w:rPr>
      </w:pPr>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p>
    <w:p w14:paraId="5A96F983" w14:textId="6B9D36E1" w:rsidR="008B4D20" w:rsidRDefault="008B4D20" w:rsidP="008B4D20">
      <w:pPr>
        <w:pStyle w:val="Heading3"/>
      </w:pPr>
      <w:bookmarkStart w:id="231" w:name="_Toc33042052"/>
      <w:r>
        <w:t>6</w:t>
      </w:r>
      <w:r w:rsidRPr="00DB3790">
        <w:t>.2.</w:t>
      </w:r>
      <w:r>
        <w:t>5</w:t>
      </w:r>
      <w:r w:rsidRPr="00DB3790">
        <w:tab/>
      </w:r>
      <w:r w:rsidR="009E5AD2">
        <w:t xml:space="preserve">Raster-based </w:t>
      </w:r>
      <w:r w:rsidRPr="00DB3790">
        <w:t>Split Rendering</w:t>
      </w:r>
      <w:bookmarkEnd w:id="231"/>
    </w:p>
    <w:p w14:paraId="6CEEF5F9" w14:textId="77777777" w:rsidR="008B4D20" w:rsidRDefault="008B4D20" w:rsidP="008B4D20">
      <w:pPr>
        <w:pStyle w:val="Heading4"/>
      </w:pPr>
      <w:bookmarkStart w:id="232" w:name="_Toc33042053"/>
      <w:r>
        <w:t>6.2.5.1</w:t>
      </w:r>
      <w:r>
        <w:tab/>
        <w:t>Architecture</w:t>
      </w:r>
      <w:bookmarkEnd w:id="232"/>
      <w:r>
        <w:t xml:space="preserve"> </w:t>
      </w:r>
    </w:p>
    <w:p w14:paraId="6487A9F1" w14:textId="44FFF18B" w:rsidR="00A91AAD" w:rsidRDefault="00A91AAD" w:rsidP="008B4D20">
      <w:r>
        <w:t>Raster-based split rendering refers to the case where the XR Server runs an XR engine to</w:t>
      </w:r>
      <w:r w:rsidR="00593DC7">
        <w:t xml:space="preserve"> generate the XR Scene based on information coming from an XR device. The XR Ser</w:t>
      </w:r>
      <w:r w:rsidR="003F2E97">
        <w:t xml:space="preserve">ver rasterizes the XR viewport and does </w:t>
      </w:r>
      <w:r w:rsidR="00B4207A">
        <w:t>XR pre-rendering.</w:t>
      </w:r>
      <w:r w:rsidR="008D4B12">
        <w:t xml:space="preserve"> </w:t>
      </w:r>
    </w:p>
    <w:p w14:paraId="265F3411" w14:textId="6D237027" w:rsidR="008B4D20" w:rsidRPr="00DB3790" w:rsidRDefault="00080DC5" w:rsidP="008B4D20">
      <w:r>
        <w:t xml:space="preserve">According to </w:t>
      </w:r>
      <w:r w:rsidR="008B4D20">
        <w:t>Figure</w:t>
      </w:r>
      <w:r w:rsidR="008B4D20" w:rsidRPr="00DB3790">
        <w:t xml:space="preserve"> </w:t>
      </w:r>
      <w:r w:rsidR="008B4D20">
        <w:t>6</w:t>
      </w:r>
      <w:r w:rsidR="008B4D20" w:rsidRPr="00DB3790">
        <w:t>.2.</w:t>
      </w:r>
      <w:r w:rsidR="008B4D20">
        <w:t>5</w:t>
      </w:r>
      <w:r w:rsidR="008B4D20" w:rsidRPr="00DB3790">
        <w:t xml:space="preserve">-1, the viewport is pre-dominantly rendered in the XR server, but the device is able to do </w:t>
      </w:r>
      <w:r>
        <w:t xml:space="preserve">latest pose correction, for example by asynchronuous </w:t>
      </w:r>
      <w:r w:rsidR="008B4D20" w:rsidRPr="00DB3790">
        <w:t>time-warping</w:t>
      </w:r>
      <w:r w:rsidR="008B4D20">
        <w:t xml:space="preserve"> (see clause 4.1) or other XR pose correction</w:t>
      </w:r>
      <w:r w:rsidR="008B4D20" w:rsidRPr="00DB3790">
        <w:t xml:space="preserve"> to address</w:t>
      </w:r>
      <w:r w:rsidR="008B4D20">
        <w:t xml:space="preserve"> changes in the pose</w:t>
      </w:r>
      <w:r w:rsidR="008B4D20" w:rsidRPr="00DB3790">
        <w:t xml:space="preserve">. </w:t>
      </w:r>
    </w:p>
    <w:p w14:paraId="2D5D2527" w14:textId="3036021E" w:rsidR="008B4D20" w:rsidRPr="00DB3790" w:rsidRDefault="008B4D20" w:rsidP="008B4D20">
      <w:pPr>
        <w:pStyle w:val="B10"/>
      </w:pPr>
      <w:r w:rsidRPr="00DB3790">
        <w:lastRenderedPageBreak/>
        <w:t>-</w:t>
      </w:r>
      <w:r w:rsidRPr="00DB3790">
        <w:tab/>
      </w:r>
      <w:r>
        <w:t>X</w:t>
      </w:r>
      <w:r w:rsidRPr="00DB3790">
        <w:t xml:space="preserve">R graphics workload </w:t>
      </w:r>
      <w:r>
        <w:t xml:space="preserve">is </w:t>
      </w:r>
      <w:r w:rsidRPr="00DB3790">
        <w:t xml:space="preserve">split into rendering workload on </w:t>
      </w:r>
      <w:r>
        <w:t xml:space="preserve"> a</w:t>
      </w:r>
      <w:r w:rsidR="00080DC5">
        <w:t xml:space="preserve"> </w:t>
      </w:r>
      <w:r w:rsidRPr="00DB3790">
        <w:t>powerful XR server</w:t>
      </w:r>
      <w:r w:rsidR="00080DC5">
        <w:t xml:space="preserve"> (in the </w:t>
      </w:r>
      <w:r w:rsidR="00C00335">
        <w:t xml:space="preserve">cloud </w:t>
      </w:r>
      <w:r w:rsidR="00080DC5">
        <w:t>or the edge)</w:t>
      </w:r>
      <w:r w:rsidRPr="00DB3790">
        <w:t xml:space="preserve"> and </w:t>
      </w:r>
      <w:r w:rsidR="00080DC5">
        <w:t>pose correction (such as ATW)</w:t>
      </w:r>
      <w:r w:rsidRPr="00DB3790">
        <w:t xml:space="preserve"> on </w:t>
      </w:r>
      <w:r>
        <w:t xml:space="preserve">the XR </w:t>
      </w:r>
      <w:r w:rsidRPr="00DB3790">
        <w:t>device</w:t>
      </w:r>
    </w:p>
    <w:p w14:paraId="69670CC0" w14:textId="77777777" w:rsidR="008B4D20" w:rsidRDefault="008B4D20" w:rsidP="008B4D20">
      <w:pPr>
        <w:pStyle w:val="B10"/>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31611BCF" w14:textId="2EB2AA3C" w:rsidR="008B4D20" w:rsidRPr="00DB3790" w:rsidRDefault="008B4D20" w:rsidP="008B4D20">
      <w:r>
        <w:t xml:space="preserve">As ATW is applied the motion-to-photon latency requirements (of at most 20 ms) are met by XR device internal processing. What determines the network requirements for split rendering is </w:t>
      </w:r>
      <w:r w:rsidRPr="00086105">
        <w:t>time of pose-to-render-to-photon</w:t>
      </w:r>
      <w:r w:rsidR="00080DC5">
        <w:t xml:space="preserve"> and the roundtrip interaction delay</w:t>
      </w:r>
      <w:r w:rsidRPr="00086105">
        <w:t xml:space="preserve">. </w:t>
      </w:r>
      <w:r>
        <w:t>According to clause 4.5,</w:t>
      </w:r>
      <w:r w:rsidRPr="00086105">
        <w:t xml:space="preserve"> </w:t>
      </w:r>
      <w:r w:rsidR="002D0B83">
        <w:t xml:space="preserve">the latency is typically </w:t>
      </w:r>
      <w:r w:rsidRPr="00086105">
        <w:t>50</w:t>
      </w:r>
      <w:r w:rsidR="002D0B83">
        <w:t>-60</w:t>
      </w:r>
      <w:r w:rsidRPr="00086105">
        <w:t>ms</w:t>
      </w:r>
      <w:r>
        <w:t>. This determines the latency requirements for the 5G delivery.</w:t>
      </w:r>
    </w:p>
    <w:p w14:paraId="7574A9EA" w14:textId="5D432480" w:rsidR="008B4D20" w:rsidRPr="00DB3790" w:rsidRDefault="002A3294" w:rsidP="008B4D20">
      <w:pPr>
        <w:pStyle w:val="TH"/>
      </w:pPr>
      <w:r w:rsidRPr="00DB3790">
        <w:rPr>
          <w:noProof/>
        </w:rPr>
        <w:object w:dxaOrig="11910" w:dyaOrig="5145" w14:anchorId="0D524876">
          <v:shape id="_x0000_i1039" type="#_x0000_t75" alt="" style="width:462pt;height:208.5pt;mso-width-percent:0;mso-height-percent:0;mso-width-percent:0;mso-height-percent:0" o:ole="">
            <v:imagedata r:id="rId85" o:title=""/>
          </v:shape>
          <o:OLEObject Type="Embed" ProgID="Visio.Drawing.15" ShapeID="_x0000_i1039" DrawAspect="Content" ObjectID="_1710858299" r:id="rId86"/>
        </w:object>
      </w:r>
    </w:p>
    <w:p w14:paraId="17A76E6C" w14:textId="77777777" w:rsidR="008B4D20" w:rsidRPr="00DB3790" w:rsidRDefault="008B4D20" w:rsidP="008B4D20">
      <w:pPr>
        <w:pStyle w:val="TH"/>
      </w:pPr>
      <w:r w:rsidRPr="00DB3790">
        <w:t xml:space="preserve">Figure </w:t>
      </w:r>
      <w:r>
        <w:t>6</w:t>
      </w:r>
      <w:r w:rsidRPr="00DB3790">
        <w:t>.2.</w:t>
      </w:r>
      <w:r>
        <w:t>5</w:t>
      </w:r>
      <w:r w:rsidRPr="00DB3790">
        <w:t>-1</w:t>
      </w:r>
      <w:r>
        <w:t>:</w:t>
      </w:r>
      <w:r w:rsidRPr="00DB3790">
        <w:t xml:space="preserve"> Split Rendering with Asynchronous Time Warping (ATW) Correction</w:t>
      </w:r>
    </w:p>
    <w:p w14:paraId="0D43D4D1" w14:textId="77777777" w:rsidR="008B4D20" w:rsidRDefault="008B4D20" w:rsidP="008B4D20">
      <w:pPr>
        <w:pStyle w:val="Heading4"/>
      </w:pPr>
      <w:bookmarkStart w:id="233" w:name="_Toc33042054"/>
      <w:r>
        <w:t>6.2.5.2</w:t>
      </w:r>
      <w:r>
        <w:tab/>
        <w:t>Use Cases in Context</w:t>
      </w:r>
      <w:bookmarkEnd w:id="233"/>
    </w:p>
    <w:p w14:paraId="7E481683" w14:textId="77777777" w:rsidR="008B4D20" w:rsidRPr="004B079F" w:rsidRDefault="008B4D20" w:rsidP="008B4D20">
      <w:r>
        <w:t>The use cases in clause 5.5 may be addressed by this architecture.</w:t>
      </w:r>
    </w:p>
    <w:p w14:paraId="2E948F76" w14:textId="77777777" w:rsidR="008B4D20" w:rsidRDefault="008B4D20" w:rsidP="008B4D20">
      <w:pPr>
        <w:pStyle w:val="Heading4"/>
      </w:pPr>
      <w:bookmarkStart w:id="234" w:name="_Toc33042055"/>
      <w:r>
        <w:t>6.2.5.3</w:t>
      </w:r>
      <w:r>
        <w:tab/>
        <w:t>Basic Procedures</w:t>
      </w:r>
      <w:bookmarkEnd w:id="234"/>
    </w:p>
    <w:p w14:paraId="14505CB0" w14:textId="77777777" w:rsidR="008B4D20" w:rsidRPr="00DB3790" w:rsidRDefault="008B4D20" w:rsidP="008B4D20">
      <w:r w:rsidRPr="00DB3790">
        <w:t>The following call flow highlights the key steps:</w:t>
      </w:r>
    </w:p>
    <w:p w14:paraId="6A0095F7" w14:textId="77777777" w:rsidR="008B4D20" w:rsidRPr="00DB3790" w:rsidRDefault="008B4D20" w:rsidP="008B4D20">
      <w:pPr>
        <w:pStyle w:val="B10"/>
      </w:pPr>
      <w:r w:rsidRPr="00DB3790">
        <w:t>1)</w:t>
      </w:r>
      <w:r w:rsidRPr="00DB3790">
        <w:tab/>
        <w:t>An XR Device connects to the network and joins XR application</w:t>
      </w:r>
    </w:p>
    <w:p w14:paraId="33861041" w14:textId="77777777" w:rsidR="008B4D20" w:rsidRPr="00DB3790" w:rsidRDefault="008B4D20" w:rsidP="008B4D20">
      <w:pPr>
        <w:pStyle w:val="B2"/>
      </w:pPr>
      <w:r w:rsidRPr="00DB3790">
        <w:t>a)</w:t>
      </w:r>
      <w:r w:rsidRPr="00DB3790">
        <w:tab/>
        <w:t>Sends static device information</w:t>
      </w:r>
      <w:r>
        <w:t xml:space="preserve"> and capabilities</w:t>
      </w:r>
      <w:r w:rsidRPr="00DB3790">
        <w:t xml:space="preserve"> (supported decoders, viewport)</w:t>
      </w:r>
    </w:p>
    <w:p w14:paraId="392A5A31" w14:textId="77777777" w:rsidR="008B4D20" w:rsidRPr="00DB3790" w:rsidRDefault="008B4D20" w:rsidP="008B4D20">
      <w:pPr>
        <w:pStyle w:val="B10"/>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28D2D5B4" w14:textId="77777777" w:rsidR="008B4D20" w:rsidRPr="00DB3790" w:rsidRDefault="008B4D20" w:rsidP="008B4D20">
      <w:pPr>
        <w:pStyle w:val="B10"/>
      </w:pPr>
      <w:r>
        <w:t>3</w:t>
      </w:r>
      <w:r w:rsidRPr="00DB3790">
        <w:t>)</w:t>
      </w:r>
      <w:r w:rsidRPr="00DB3790">
        <w:tab/>
        <w:t>Loop</w:t>
      </w:r>
    </w:p>
    <w:p w14:paraId="3B5D344E" w14:textId="77777777" w:rsidR="008B4D20" w:rsidRPr="00DB3790" w:rsidRDefault="008B4D20" w:rsidP="008B4D20">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01AC6CFB" w14:textId="77777777" w:rsidR="008B4D20" w:rsidRPr="00DB3790" w:rsidRDefault="008B4D20" w:rsidP="008B4D20">
      <w:pPr>
        <w:pStyle w:val="B2"/>
      </w:pPr>
      <w:r>
        <w:t>b</w:t>
      </w:r>
      <w:r w:rsidRPr="00DB3790">
        <w:t>)</w:t>
      </w:r>
      <w:r w:rsidRPr="00DB3790">
        <w:tab/>
      </w:r>
      <w:r>
        <w:t xml:space="preserve">XR </w:t>
      </w:r>
      <w:r w:rsidRPr="00DB3790">
        <w:t>Pose is sent to XR Server</w:t>
      </w:r>
    </w:p>
    <w:p w14:paraId="4EDD8817" w14:textId="77777777" w:rsidR="008B4D20" w:rsidRPr="00DB3790" w:rsidRDefault="008B4D20" w:rsidP="008B4D20">
      <w:pPr>
        <w:pStyle w:val="B2"/>
      </w:pPr>
      <w:r>
        <w:t>c</w:t>
      </w:r>
      <w:r w:rsidRPr="00DB3790">
        <w:t>)</w:t>
      </w:r>
      <w:r w:rsidRPr="00DB3790">
        <w:tab/>
        <w:t>The XR Server uses the pose to pre-render the XR viewport</w:t>
      </w:r>
    </w:p>
    <w:p w14:paraId="23BAA8F6" w14:textId="77777777" w:rsidR="008B4D20" w:rsidRPr="00DB3790" w:rsidRDefault="008B4D20" w:rsidP="008B4D20">
      <w:pPr>
        <w:pStyle w:val="B2"/>
      </w:pPr>
      <w:r>
        <w:t>d</w:t>
      </w:r>
      <w:r w:rsidRPr="00DB3790">
        <w:t>)</w:t>
      </w:r>
      <w:r w:rsidRPr="00DB3790">
        <w:tab/>
        <w:t>XR Viewport is encoded with 2D media encoders</w:t>
      </w:r>
    </w:p>
    <w:p w14:paraId="4AF09E3D" w14:textId="77777777" w:rsidR="008B4D20" w:rsidRPr="00DB3790" w:rsidRDefault="008B4D20" w:rsidP="008B4D20">
      <w:pPr>
        <w:pStyle w:val="B2"/>
      </w:pPr>
      <w:r>
        <w:t>e</w:t>
      </w:r>
      <w:r w:rsidRPr="00DB3790">
        <w:t>)</w:t>
      </w:r>
      <w:r w:rsidRPr="00DB3790">
        <w:tab/>
        <w:t>The compressed media is sent to XR device</w:t>
      </w:r>
      <w:r>
        <w:t xml:space="preserve"> along with XR pose that it was rendered for</w:t>
      </w:r>
    </w:p>
    <w:p w14:paraId="0BF35ED5" w14:textId="77777777" w:rsidR="008B4D20" w:rsidRPr="00DB3790" w:rsidRDefault="008B4D20" w:rsidP="008B4D20">
      <w:pPr>
        <w:pStyle w:val="B2"/>
      </w:pPr>
      <w:r>
        <w:t>f</w:t>
      </w:r>
      <w:r w:rsidRPr="00DB3790">
        <w:t>)</w:t>
      </w:r>
      <w:r w:rsidRPr="00DB3790">
        <w:tab/>
        <w:t xml:space="preserve">The XR device decompresses video </w:t>
      </w:r>
    </w:p>
    <w:p w14:paraId="1289CE99" w14:textId="67945ABD" w:rsidR="008B4D20" w:rsidRPr="00DB3790" w:rsidRDefault="008B4D20" w:rsidP="008B4D20">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w:t>
      </w:r>
      <w:r w:rsidR="009D27E9">
        <w:t>l</w:t>
      </w:r>
      <w:r>
        <w:t xml:space="preserve"> pose, e.g. using ATW</w:t>
      </w:r>
      <w:r w:rsidRPr="00DB3790">
        <w:t xml:space="preserve">. </w:t>
      </w:r>
    </w:p>
    <w:p w14:paraId="4BC7866B" w14:textId="77777777" w:rsidR="008B4D20" w:rsidRDefault="008B4D20" w:rsidP="008B4D20">
      <w:pPr>
        <w:pStyle w:val="Heading4"/>
      </w:pPr>
      <w:bookmarkStart w:id="235" w:name="_Toc33042056"/>
      <w:r>
        <w:lastRenderedPageBreak/>
        <w:t>6.2.5.4</w:t>
      </w:r>
      <w:r>
        <w:tab/>
        <w:t>Content Formats and Rendering</w:t>
      </w:r>
      <w:bookmarkEnd w:id="235"/>
    </w:p>
    <w:p w14:paraId="407C919C" w14:textId="00F779CF" w:rsidR="008B4D20" w:rsidRDefault="00D012F3" w:rsidP="008B4D20">
      <w:pPr>
        <w:rPr>
          <w:lang w:val="en-US"/>
        </w:rPr>
      </w:pPr>
      <w:r>
        <w:t>Rasteri</w:t>
      </w:r>
      <w:r w:rsidR="001721F8">
        <w:t xml:space="preserve">zed 3D scenes available in frame </w:t>
      </w:r>
      <w:r w:rsidR="008B4D20">
        <w:t xml:space="preserve">buffers (see clause 4.4) </w:t>
      </w:r>
      <w:r w:rsidR="001721F8">
        <w:t xml:space="preserve">are provided by the XR engine and </w:t>
      </w:r>
      <w:r w:rsidR="008B4D20">
        <w:t xml:space="preserve">need to be encoded, distributed and decoded. According to clause 4.2.1, relevant formats for frame buffers are </w:t>
      </w:r>
      <w:r w:rsidR="008B4D20">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008B4D20" w:rsidRPr="00FD623B">
        <w:rPr>
          <w:lang w:val="en-US"/>
        </w:rPr>
        <w:t xml:space="preserve">is </w:t>
      </w:r>
      <w:r w:rsidR="008B4D20">
        <w:rPr>
          <w:lang w:val="en-US"/>
        </w:rPr>
        <w:t xml:space="preserve">graphics centric, formats beyond commonly </w:t>
      </w:r>
      <w:r w:rsidR="008B4D20" w:rsidRPr="00FD623B">
        <w:rPr>
          <w:lang w:val="en-US"/>
        </w:rPr>
        <w:t xml:space="preserve">used </w:t>
      </w:r>
      <w:r w:rsidR="008B4D20">
        <w:rPr>
          <w:lang w:val="en-US"/>
        </w:rPr>
        <w:t>4:2:0 signals and YUV signals may be considered.</w:t>
      </w:r>
    </w:p>
    <w:p w14:paraId="05EAE63E" w14:textId="77777777" w:rsidR="008B4D20" w:rsidRDefault="008B4D20" w:rsidP="008B4D20">
      <w:pPr>
        <w:pStyle w:val="Heading4"/>
      </w:pPr>
      <w:bookmarkStart w:id="236" w:name="_Toc33042057"/>
      <w:r>
        <w:t>6.2.5.5</w:t>
      </w:r>
      <w:r>
        <w:tab/>
        <w:t>Relevant QoS and QoE parameters</w:t>
      </w:r>
      <w:bookmarkEnd w:id="236"/>
    </w:p>
    <w:p w14:paraId="1F8F8076" w14:textId="77777777" w:rsidR="008B4D20" w:rsidRDefault="008B4D20" w:rsidP="008B4D20">
      <w:r>
        <w:t xml:space="preserve">With the use of time warp, the latency requirements follow those documented in clause 4.2.2, i.e. the end-to-end latency between the user motion and the rendering is 50ms. </w:t>
      </w:r>
    </w:p>
    <w:p w14:paraId="5F400196" w14:textId="77777777" w:rsidR="008B4D20" w:rsidRDefault="008B4D20" w:rsidP="008B4D20">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p>
    <w:p w14:paraId="3589C5B6" w14:textId="77777777" w:rsidR="008B4D20" w:rsidRDefault="008B4D20" w:rsidP="008B4D20">
      <w:r>
        <w:t>Regular stereo audio signals are considered, requiring bitrates that are negligible compared to the video signals.</w:t>
      </w:r>
    </w:p>
    <w:p w14:paraId="0172B861" w14:textId="77777777" w:rsidR="008B4D20" w:rsidRDefault="008B4D20" w:rsidP="008B4D20">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p>
    <w:p w14:paraId="29180BE0" w14:textId="77777777" w:rsidR="008B4D20" w:rsidRDefault="008B4D20" w:rsidP="008B4D20">
      <w:r>
        <w:t>The uplink is predominantly the pose information, see clause 4.1 for details. Data rates are several 100 kbit/s and the latency should be small in order to not add to the overall target latency.</w:t>
      </w:r>
    </w:p>
    <w:p w14:paraId="1A8C516B" w14:textId="0B132F68" w:rsidR="008B4D20" w:rsidRDefault="008B4D20" w:rsidP="008B4D20">
      <w:pPr>
        <w:pStyle w:val="Heading4"/>
      </w:pPr>
      <w:bookmarkStart w:id="237" w:name="_Toc33042058"/>
      <w:r>
        <w:t>6.2.5.6</w:t>
      </w:r>
      <w:r>
        <w:tab/>
        <w:t>Potential Standardi</w:t>
      </w:r>
      <w:r w:rsidR="00431B7F">
        <w:t>s</w:t>
      </w:r>
      <w:r>
        <w:t>ation needs</w:t>
      </w:r>
      <w:bookmarkEnd w:id="237"/>
    </w:p>
    <w:p w14:paraId="141C27F7" w14:textId="45140C25" w:rsidR="008B4D20" w:rsidRDefault="008B4D20" w:rsidP="008B4D20">
      <w:r>
        <w:t>In the context of this architecture, the following potential standardi</w:t>
      </w:r>
      <w:r w:rsidR="00431B7F">
        <w:t>s</w:t>
      </w:r>
      <w:r>
        <w:t>ation needs are identified:</w:t>
      </w:r>
    </w:p>
    <w:p w14:paraId="1735DF66" w14:textId="77777777" w:rsidR="008B4D20" w:rsidRDefault="008B4D20" w:rsidP="008B4D20">
      <w:pPr>
        <w:pStyle w:val="B10"/>
        <w:numPr>
          <w:ilvl w:val="0"/>
          <w:numId w:val="111"/>
        </w:numPr>
      </w:pPr>
      <w:r>
        <w:t>Regular 2D video encoders and decoders that are capable encode and decode 2K per eye as well as 90 fps and are capable to encode typical graphics frame buffer signals.</w:t>
      </w:r>
    </w:p>
    <w:p w14:paraId="08C811C7" w14:textId="77777777" w:rsidR="008B4D20" w:rsidRDefault="008B4D20" w:rsidP="008B4D20">
      <w:pPr>
        <w:pStyle w:val="B10"/>
        <w:numPr>
          <w:ilvl w:val="0"/>
          <w:numId w:val="111"/>
        </w:numPr>
        <w:rPr>
          <w:lang w:val="en-US"/>
        </w:rPr>
      </w:pPr>
      <w:r w:rsidRPr="00DD0DD3">
        <w:rPr>
          <w:lang w:val="en-US"/>
        </w:rPr>
        <w:t>Pose information in the u</w:t>
      </w:r>
      <w:r>
        <w:rPr>
          <w:lang w:val="en-US"/>
        </w:rPr>
        <w:t>plink at sufficiently high frequency</w:t>
      </w:r>
    </w:p>
    <w:p w14:paraId="7E5EC695" w14:textId="77777777" w:rsidR="008B4D20" w:rsidRDefault="008B4D20" w:rsidP="008B4D20">
      <w:pPr>
        <w:pStyle w:val="B10"/>
        <w:numPr>
          <w:ilvl w:val="0"/>
          <w:numId w:val="111"/>
        </w:numPr>
        <w:rPr>
          <w:lang w:val="en-US"/>
        </w:rPr>
      </w:pPr>
      <w:r>
        <w:rPr>
          <w:lang w:val="en-US"/>
        </w:rPr>
        <w:t>Content Delivery protocols to support the delivery requirements</w:t>
      </w:r>
    </w:p>
    <w:p w14:paraId="14F54F09" w14:textId="77777777" w:rsidR="008B4D20" w:rsidRDefault="008B4D20" w:rsidP="008B4D20">
      <w:pPr>
        <w:pStyle w:val="B10"/>
        <w:numPr>
          <w:ilvl w:val="0"/>
          <w:numId w:val="111"/>
        </w:numPr>
        <w:rPr>
          <w:lang w:val="en-US"/>
        </w:rPr>
      </w:pPr>
      <w:r>
        <w:rPr>
          <w:lang w:val="en-US"/>
        </w:rPr>
        <w:t>Edge computing discovery and capability discovery</w:t>
      </w:r>
    </w:p>
    <w:p w14:paraId="21E5C2BF" w14:textId="77777777" w:rsidR="008B4D20" w:rsidRDefault="008B4D20" w:rsidP="008B4D20">
      <w:pPr>
        <w:pStyle w:val="B10"/>
        <w:numPr>
          <w:ilvl w:val="0"/>
          <w:numId w:val="111"/>
        </w:numPr>
        <w:rPr>
          <w:lang w:val="en-US"/>
        </w:rPr>
      </w:pPr>
      <w:r>
        <w:rPr>
          <w:lang w:val="en-US"/>
        </w:rPr>
        <w:t>A simple XR split rendering application framework for single buffer streaming</w:t>
      </w:r>
    </w:p>
    <w:p w14:paraId="066CCEE4" w14:textId="77777777" w:rsidR="008B4D20" w:rsidRPr="003508C3" w:rsidRDefault="008B4D20" w:rsidP="008B4D20">
      <w:pPr>
        <w:pStyle w:val="B10"/>
        <w:numPr>
          <w:ilvl w:val="0"/>
          <w:numId w:val="111"/>
        </w:numPr>
        <w:rPr>
          <w:lang w:val="en-US"/>
        </w:rPr>
      </w:pPr>
      <w:r>
        <w:rPr>
          <w:lang w:val="en-US"/>
        </w:rPr>
        <w:t xml:space="preserve">New 5QIs and QoS support in 5G System for split rendering addressing </w:t>
      </w:r>
      <w:r>
        <w:t>latency requirements in the range of 10-20ms and bitrate guarantees to be able to stream 50 to 100 Mbps consistently.</w:t>
      </w:r>
    </w:p>
    <w:p w14:paraId="1749A878" w14:textId="77777777" w:rsidR="008B4D20" w:rsidRDefault="008B4D20" w:rsidP="008B4D20">
      <w:pPr>
        <w:pStyle w:val="Heading3"/>
      </w:pPr>
      <w:bookmarkStart w:id="238" w:name="_Toc33042059"/>
      <w:r>
        <w:t>6</w:t>
      </w:r>
      <w:r w:rsidRPr="00DB3790">
        <w:t>.2.</w:t>
      </w:r>
      <w:r>
        <w:t>6</w:t>
      </w:r>
      <w:r w:rsidRPr="00DB3790">
        <w:tab/>
        <w:t>Generalized XR Split Rendering</w:t>
      </w:r>
      <w:bookmarkEnd w:id="238"/>
      <w:r w:rsidRPr="00DB3790">
        <w:t xml:space="preserve"> </w:t>
      </w:r>
    </w:p>
    <w:p w14:paraId="7FD0BA70" w14:textId="77777777" w:rsidR="008B4D20" w:rsidRPr="00060EEC" w:rsidRDefault="008B4D20" w:rsidP="008B4D20">
      <w:pPr>
        <w:pStyle w:val="Heading4"/>
      </w:pPr>
      <w:bookmarkStart w:id="239" w:name="_Toc33042060"/>
      <w:r>
        <w:t>6.2.6.1</w:t>
      </w:r>
      <w:r>
        <w:tab/>
        <w:t>Architecture</w:t>
      </w:r>
      <w:bookmarkEnd w:id="239"/>
      <w:r>
        <w:t xml:space="preserve"> </w:t>
      </w:r>
    </w:p>
    <w:p w14:paraId="058D5965" w14:textId="3C13981C" w:rsidR="008B4D20" w:rsidRDefault="008B4D20" w:rsidP="008B4D20">
      <w:r w:rsidRPr="00DB3790">
        <w:t xml:space="preserve">In Figure </w:t>
      </w:r>
      <w:r>
        <w:t>6</w:t>
      </w:r>
      <w:r w:rsidRPr="00DB3790">
        <w:t>.2.</w:t>
      </w:r>
      <w:r>
        <w:t>6</w:t>
      </w:r>
      <w:r w:rsidRPr="00DB3790">
        <w:t xml:space="preserve">-1, an architecture is shown for which the </w:t>
      </w:r>
      <w:r w:rsidR="0047448A">
        <w:t>XR</w:t>
      </w:r>
      <w:r w:rsidR="0047448A" w:rsidRPr="00DB3790">
        <w:t xml:space="preserve"> </w:t>
      </w:r>
      <w:r w:rsidRPr="00DB3790">
        <w:t xml:space="preserve">server </w:t>
      </w:r>
      <w:r w:rsidR="0047448A">
        <w:t>pre-renders</w:t>
      </w:r>
      <w:r w:rsidR="0047448A" w:rsidRPr="00DB3790">
        <w:t xml:space="preserve"> </w:t>
      </w:r>
      <w:r w:rsidRPr="00DB3790">
        <w:t xml:space="preserve">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1AAB312A" w14:textId="77777777" w:rsidR="008B4D20" w:rsidRPr="00DB3790" w:rsidRDefault="008B4D20" w:rsidP="008B4D20">
      <w:pPr>
        <w:pStyle w:val="B10"/>
      </w:pPr>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p>
    <w:p w14:paraId="3489D7F3" w14:textId="77777777" w:rsidR="008B4D20" w:rsidRDefault="008B4D20" w:rsidP="008B4D20">
      <w:pPr>
        <w:pStyle w:val="B10"/>
      </w:pPr>
      <w:r>
        <w:t>-</w:t>
      </w:r>
      <w:r>
        <w:tab/>
      </w:r>
      <w:r w:rsidRPr="00DB3790">
        <w:t>This approach enables to relax the latency requirements to maintain a full immersive experience as time-critical adjustment to the correct pose is done in the device.</w:t>
      </w:r>
    </w:p>
    <w:p w14:paraId="272E47E4" w14:textId="77777777" w:rsidR="008B4D20" w:rsidRPr="00DB3790" w:rsidRDefault="008B4D20" w:rsidP="008B4D20">
      <w:pPr>
        <w:pStyle w:val="B10"/>
      </w:pPr>
      <w:r>
        <w:t>-</w:t>
      </w:r>
      <w:r>
        <w:tab/>
        <w:t>this approach may provide more flexibility in terms of bitrates, latency requirements, processing, etc. than the single buffer split rendering in clause 6.2.5.</w:t>
      </w:r>
    </w:p>
    <w:p w14:paraId="3588BBAA" w14:textId="77777777" w:rsidR="008B4D20" w:rsidRPr="00DB3790" w:rsidRDefault="002A3294" w:rsidP="008B4D20">
      <w:pPr>
        <w:pStyle w:val="TH"/>
      </w:pPr>
      <w:r w:rsidRPr="00DB3790">
        <w:rPr>
          <w:noProof/>
        </w:rPr>
        <w:object w:dxaOrig="12451" w:dyaOrig="5145" w14:anchorId="6C03A71F">
          <v:shape id="_x0000_i1040" type="#_x0000_t75" alt="" style="width:482pt;height:202.5pt;mso-width-percent:0;mso-height-percent:0;mso-width-percent:0;mso-height-percent:0" o:ole="">
            <v:imagedata r:id="rId87" o:title=""/>
          </v:shape>
          <o:OLEObject Type="Embed" ProgID="Visio.Drawing.15" ShapeID="_x0000_i1040" DrawAspect="Content" ObjectID="_1710858300" r:id="rId88"/>
        </w:object>
      </w:r>
    </w:p>
    <w:p w14:paraId="59942752" w14:textId="77777777" w:rsidR="008B4D20" w:rsidRPr="00DB3790" w:rsidRDefault="008B4D20" w:rsidP="008B4D20">
      <w:pPr>
        <w:pStyle w:val="TF"/>
      </w:pPr>
      <w:r w:rsidRPr="00DB3790">
        <w:t xml:space="preserve">Figure </w:t>
      </w:r>
      <w:r>
        <w:t>6</w:t>
      </w:r>
      <w:r w:rsidRPr="00DB3790">
        <w:t>.2.</w:t>
      </w:r>
      <w:r>
        <w:t>6</w:t>
      </w:r>
      <w:r w:rsidRPr="00DB3790">
        <w:t>-1</w:t>
      </w:r>
      <w:r>
        <w:t>:</w:t>
      </w:r>
      <w:r w:rsidRPr="00DB3790">
        <w:t xml:space="preserve"> VR Split Rendering with XR Viewport Rendering in Device</w:t>
      </w:r>
    </w:p>
    <w:p w14:paraId="23B56855" w14:textId="77777777" w:rsidR="008B4D20" w:rsidRDefault="008B4D20" w:rsidP="008B4D20">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01703BCE" w14:textId="77777777" w:rsidR="008B4D20" w:rsidRDefault="008B4D20" w:rsidP="008B4D20">
      <w:r>
        <w:t xml:space="preserve">In general, the similar requirements and considerations as in clause 6.2.5 apply, but a more flexible framework may be considered by providing not only 2D frame buffers, but different buffers that are split over the network. </w:t>
      </w:r>
    </w:p>
    <w:p w14:paraId="49B306C8" w14:textId="77777777" w:rsidR="008B4D20" w:rsidRDefault="008B4D20" w:rsidP="008B4D20">
      <w:pPr>
        <w:pStyle w:val="Heading4"/>
      </w:pPr>
      <w:bookmarkStart w:id="240" w:name="_Toc33042061"/>
      <w:r>
        <w:t>6.2.6.2</w:t>
      </w:r>
      <w:r>
        <w:tab/>
        <w:t>Use Cases in Context</w:t>
      </w:r>
      <w:bookmarkEnd w:id="240"/>
    </w:p>
    <w:p w14:paraId="7418024B" w14:textId="77777777" w:rsidR="008B4D20" w:rsidRPr="004B079F" w:rsidRDefault="008B4D20" w:rsidP="008B4D20">
      <w:r>
        <w:t>The use cases in clause 5.5 may be addressed by this architecture.</w:t>
      </w:r>
    </w:p>
    <w:p w14:paraId="581CE22B" w14:textId="77777777" w:rsidR="008B4D20" w:rsidRDefault="008B4D20" w:rsidP="008B4D20">
      <w:pPr>
        <w:pStyle w:val="Heading4"/>
      </w:pPr>
      <w:bookmarkStart w:id="241" w:name="_Toc33042062"/>
      <w:r>
        <w:t>6.2.6.3</w:t>
      </w:r>
      <w:r>
        <w:tab/>
        <w:t>Basic Procedures</w:t>
      </w:r>
      <w:bookmarkEnd w:id="241"/>
    </w:p>
    <w:p w14:paraId="671D6D40" w14:textId="293093D6" w:rsidR="008B4D20" w:rsidRPr="00DB3790" w:rsidRDefault="008B4D20" w:rsidP="008B4D20">
      <w:r w:rsidRPr="00DB3790">
        <w:t>The following call flow highlights the key steps:</w:t>
      </w:r>
    </w:p>
    <w:p w14:paraId="6EF52416" w14:textId="77777777" w:rsidR="008B4D20" w:rsidRPr="00DB3790" w:rsidRDefault="008B4D20" w:rsidP="008B4D20">
      <w:pPr>
        <w:pStyle w:val="B10"/>
      </w:pPr>
      <w:r w:rsidRPr="00DB3790">
        <w:t>1)</w:t>
      </w:r>
      <w:r w:rsidRPr="00DB3790">
        <w:tab/>
        <w:t>An XR Device connects to the network and joins XR application</w:t>
      </w:r>
    </w:p>
    <w:p w14:paraId="4D765927" w14:textId="77777777" w:rsidR="008B4D20" w:rsidRPr="00DB3790" w:rsidRDefault="008B4D20" w:rsidP="008B4D20">
      <w:pPr>
        <w:pStyle w:val="B2"/>
      </w:pPr>
      <w:r w:rsidRPr="00DB3790">
        <w:t>a)</w:t>
      </w:r>
      <w:r w:rsidRPr="00DB3790">
        <w:tab/>
        <w:t>Sends static device information (supported decoders, viewport</w:t>
      </w:r>
      <w:r>
        <w:t>, supported formats</w:t>
      </w:r>
      <w:r w:rsidRPr="00DB3790">
        <w:t>)</w:t>
      </w:r>
    </w:p>
    <w:p w14:paraId="5046FC11" w14:textId="77777777" w:rsidR="008B4D20" w:rsidRPr="00DB3790" w:rsidRDefault="008B4D20" w:rsidP="008B4D20">
      <w:pPr>
        <w:pStyle w:val="B10"/>
      </w:pPr>
      <w:r w:rsidRPr="00DB3790">
        <w:t>2)</w:t>
      </w:r>
      <w:r w:rsidRPr="00DB3790">
        <w:tab/>
        <w:t>Based on this information, network server sets up encoder and formats</w:t>
      </w:r>
    </w:p>
    <w:p w14:paraId="4E40FC48" w14:textId="47A440F9" w:rsidR="008B4D20" w:rsidRPr="00DB3790" w:rsidRDefault="00895948" w:rsidP="00A1508F">
      <w:pPr>
        <w:pStyle w:val="B10"/>
      </w:pPr>
      <w:r>
        <w:t>3</w:t>
      </w:r>
      <w:r w:rsidR="008B4D20" w:rsidRPr="00DB3790">
        <w:t>)</w:t>
      </w:r>
      <w:r w:rsidR="008B4D20" w:rsidRPr="00DB3790">
        <w:tab/>
        <w:t>Loop</w:t>
      </w:r>
    </w:p>
    <w:p w14:paraId="2E1B2369" w14:textId="035D6E32" w:rsidR="008B4D20" w:rsidRPr="00DB3790" w:rsidRDefault="00895948" w:rsidP="008B4D20">
      <w:pPr>
        <w:pStyle w:val="B2"/>
      </w:pPr>
      <w:r>
        <w:t>a</w:t>
      </w:r>
      <w:r w:rsidR="008B4D20" w:rsidRPr="00DB3790">
        <w:t>)</w:t>
      </w:r>
      <w:r w:rsidR="008B4D20" w:rsidRPr="00DB3790">
        <w:tab/>
        <w:t xml:space="preserve">XR Device collects </w:t>
      </w:r>
      <w:r w:rsidR="000603D9">
        <w:t xml:space="preserve">XR </w:t>
      </w:r>
      <w:r w:rsidR="008B4D20" w:rsidRPr="00DB3790">
        <w:t xml:space="preserve">pose (or a predicted </w:t>
      </w:r>
      <w:r w:rsidR="000603D9">
        <w:t xml:space="preserve">XR </w:t>
      </w:r>
      <w:r w:rsidR="008B4D20" w:rsidRPr="00DB3790">
        <w:t xml:space="preserve">pose) </w:t>
      </w:r>
    </w:p>
    <w:p w14:paraId="622A3109" w14:textId="3259308F" w:rsidR="008B4D20" w:rsidRPr="00DB3790" w:rsidRDefault="000603D9" w:rsidP="008B4D20">
      <w:pPr>
        <w:pStyle w:val="B2"/>
      </w:pPr>
      <w:r>
        <w:t>b</w:t>
      </w:r>
      <w:r w:rsidR="008B4D20" w:rsidRPr="00DB3790">
        <w:t>)</w:t>
      </w:r>
      <w:r w:rsidR="008B4D20" w:rsidRPr="00DB3790">
        <w:tab/>
      </w:r>
      <w:r>
        <w:t xml:space="preserve">XR </w:t>
      </w:r>
      <w:r w:rsidR="008B4D20" w:rsidRPr="00DB3790">
        <w:t>Pose is sent to XR Server</w:t>
      </w:r>
    </w:p>
    <w:p w14:paraId="07A80176" w14:textId="22A8A0DD" w:rsidR="008B4D20" w:rsidRPr="00DB3790" w:rsidRDefault="000603D9" w:rsidP="008B4D20">
      <w:pPr>
        <w:pStyle w:val="B2"/>
      </w:pPr>
      <w:r>
        <w:t>c</w:t>
      </w:r>
      <w:r w:rsidR="008B4D20" w:rsidRPr="00DB3790">
        <w:t>)</w:t>
      </w:r>
      <w:r w:rsidR="008B4D20" w:rsidRPr="00DB3790">
        <w:tab/>
        <w:t>The XR Server uses the pose to pre-render the XR viewpor</w:t>
      </w:r>
      <w:r w:rsidR="008B4D20">
        <w:t>t by creating one or multiple rendering buffers, possibly with different update frequencies</w:t>
      </w:r>
    </w:p>
    <w:p w14:paraId="534CC184" w14:textId="3A2FF9A1" w:rsidR="008B4D20" w:rsidRPr="00DB3790" w:rsidRDefault="000603D9" w:rsidP="008B4D20">
      <w:pPr>
        <w:pStyle w:val="B2"/>
      </w:pPr>
      <w:r>
        <w:t>d</w:t>
      </w:r>
      <w:r w:rsidR="008B4D20" w:rsidRPr="00DB3790">
        <w:t>)</w:t>
      </w:r>
      <w:r w:rsidR="008B4D20" w:rsidRPr="00DB3790">
        <w:tab/>
      </w:r>
      <w:r w:rsidR="008B4D20">
        <w:t>The rendering buffers are</w:t>
      </w:r>
      <w:r w:rsidR="008B4D20" w:rsidRPr="00DB3790">
        <w:t xml:space="preserve"> encoded with 2D</w:t>
      </w:r>
      <w:r w:rsidR="008B4D20">
        <w:t xml:space="preserve"> and 3D</w:t>
      </w:r>
      <w:r w:rsidR="008B4D20" w:rsidRPr="00DB3790">
        <w:t xml:space="preserve"> media encoders</w:t>
      </w:r>
    </w:p>
    <w:p w14:paraId="42A8C0E4" w14:textId="5D8869EE" w:rsidR="008B4D20" w:rsidRPr="00DB3790" w:rsidRDefault="000603D9" w:rsidP="008B4D20">
      <w:pPr>
        <w:pStyle w:val="B2"/>
      </w:pPr>
      <w:r>
        <w:t>e</w:t>
      </w:r>
      <w:r w:rsidR="008B4D20" w:rsidRPr="00DB3790">
        <w:t>)</w:t>
      </w:r>
      <w:r w:rsidR="008B4D20" w:rsidRPr="00DB3790">
        <w:tab/>
        <w:t>The compressed media is sent to XR device</w:t>
      </w:r>
      <w:r>
        <w:t xml:space="preserve"> along with add</w:t>
      </w:r>
      <w:r w:rsidR="009D27E9">
        <w:t>itional metadata that describes the media</w:t>
      </w:r>
    </w:p>
    <w:p w14:paraId="5EFCBFCC" w14:textId="5554C47F" w:rsidR="008B4D20" w:rsidRPr="00DB3790" w:rsidRDefault="009D27E9" w:rsidP="008B4D20">
      <w:pPr>
        <w:pStyle w:val="B2"/>
      </w:pPr>
      <w:r>
        <w:t>f</w:t>
      </w:r>
      <w:r w:rsidR="008B4D20" w:rsidRPr="00DB3790">
        <w:t>)</w:t>
      </w:r>
      <w:r w:rsidR="008B4D20" w:rsidRPr="00DB3790">
        <w:tab/>
        <w:t xml:space="preserve">The XR device decompresses </w:t>
      </w:r>
      <w:r w:rsidR="008B4D20">
        <w:t>the multiple buffers and adds this to the XR rendering engine.</w:t>
      </w:r>
      <w:r w:rsidR="008B4D20" w:rsidRPr="00DB3790">
        <w:t xml:space="preserve"> </w:t>
      </w:r>
    </w:p>
    <w:p w14:paraId="2156CE34" w14:textId="300331B3" w:rsidR="008B4D20" w:rsidRPr="00DB3790" w:rsidRDefault="009D27E9" w:rsidP="008B4D20">
      <w:pPr>
        <w:pStyle w:val="B2"/>
      </w:pPr>
      <w:r>
        <w:t>g</w:t>
      </w:r>
      <w:r w:rsidR="008B4D20" w:rsidRPr="00DB3790">
        <w:t>)</w:t>
      </w:r>
      <w:r w:rsidR="008B4D20" w:rsidRPr="00DB3790">
        <w:tab/>
      </w:r>
      <w:r w:rsidR="008B4D20">
        <w:t>The XR rendering engine takes the buffers, the rendering pose assigned to the buffers and the latest XR pose to create the finally rendered viewport.</w:t>
      </w:r>
    </w:p>
    <w:p w14:paraId="1A31533F" w14:textId="77777777" w:rsidR="008B4D20" w:rsidRDefault="008B4D20" w:rsidP="008B4D20">
      <w:pPr>
        <w:pStyle w:val="Heading4"/>
      </w:pPr>
      <w:bookmarkStart w:id="242" w:name="_Toc33042063"/>
      <w:r>
        <w:lastRenderedPageBreak/>
        <w:t>6.2.6.4</w:t>
      </w:r>
      <w:r>
        <w:tab/>
        <w:t>Content Formats and Rendering</w:t>
      </w:r>
      <w:bookmarkEnd w:id="242"/>
    </w:p>
    <w:p w14:paraId="71534DC2" w14:textId="77777777" w:rsidR="008B4D20" w:rsidRDefault="008B4D20" w:rsidP="008B4D20">
      <w:pPr>
        <w:rPr>
          <w:lang w:val="en-US"/>
        </w:rPr>
      </w:pPr>
      <w:r>
        <w:t>In this context, the buffers may not only be 2D texture or frame buffers as in case of clause 6.2.5, but may include geometric data, 3D data, meshes and so on. Also multiple objects may be generated. The content formats discussed in clause 4.6 apply.</w:t>
      </w:r>
    </w:p>
    <w:p w14:paraId="23DAFC52" w14:textId="77777777" w:rsidR="008B4D20" w:rsidRDefault="008B4D20" w:rsidP="008B4D20">
      <w:pPr>
        <w:pStyle w:val="Heading4"/>
      </w:pPr>
      <w:bookmarkStart w:id="243" w:name="_Toc33042064"/>
      <w:r>
        <w:t>6.2.6.5</w:t>
      </w:r>
      <w:r>
        <w:tab/>
        <w:t>Relevant QoS and QoE parameters</w:t>
      </w:r>
      <w:bookmarkEnd w:id="243"/>
    </w:p>
    <w:p w14:paraId="230E9E8C" w14:textId="77777777" w:rsidR="008B4D20" w:rsidRDefault="008B4D20" w:rsidP="008B4D20">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p>
    <w:p w14:paraId="02E522A7" w14:textId="77777777" w:rsidR="008B4D20" w:rsidRDefault="008B4D20" w:rsidP="008B4D20">
      <w:r>
        <w:t xml:space="preserve">More details are FFS. </w:t>
      </w:r>
    </w:p>
    <w:p w14:paraId="2B6F0037" w14:textId="1F00E71B" w:rsidR="008B4D20" w:rsidRDefault="008B4D20" w:rsidP="008B4D20">
      <w:pPr>
        <w:pStyle w:val="Heading4"/>
      </w:pPr>
      <w:bookmarkStart w:id="244" w:name="_Toc33042065"/>
      <w:r>
        <w:t>6.2.6.6</w:t>
      </w:r>
      <w:r>
        <w:tab/>
        <w:t xml:space="preserve">Potential </w:t>
      </w:r>
      <w:r w:rsidR="00431B7F">
        <w:t xml:space="preserve">Standardisation </w:t>
      </w:r>
      <w:r>
        <w:t>needs</w:t>
      </w:r>
      <w:bookmarkEnd w:id="244"/>
    </w:p>
    <w:p w14:paraId="5C680384" w14:textId="308AC529" w:rsidR="008B4D20" w:rsidRDefault="008B4D20" w:rsidP="008B4D20">
      <w:r>
        <w:t>In the context of the this architecture, the following potential standardi</w:t>
      </w:r>
      <w:r w:rsidR="00431B7F">
        <w:t>s</w:t>
      </w:r>
      <w:r>
        <w:t>ation needs are identified:</w:t>
      </w:r>
    </w:p>
    <w:p w14:paraId="1D5BBF03" w14:textId="77777777" w:rsidR="008B4D20" w:rsidRDefault="008B4D20" w:rsidP="008B4D20">
      <w:pPr>
        <w:pStyle w:val="B10"/>
        <w:numPr>
          <w:ilvl w:val="0"/>
          <w:numId w:val="111"/>
        </w:numPr>
      </w:pPr>
      <w:r>
        <w:t>Similar aspects as defined clause 6.2.5.6</w:t>
      </w:r>
    </w:p>
    <w:p w14:paraId="63BBAAAF" w14:textId="77777777" w:rsidR="008B4D20" w:rsidRDefault="008B4D20" w:rsidP="008B4D20">
      <w:pPr>
        <w:pStyle w:val="B10"/>
        <w:numPr>
          <w:ilvl w:val="0"/>
          <w:numId w:val="111"/>
        </w:numPr>
      </w:pPr>
      <w:r>
        <w:t>Flexible 2D and 3D formats that can be shared over the network to serve device rendering buffers</w:t>
      </w:r>
    </w:p>
    <w:p w14:paraId="318FD830" w14:textId="77777777" w:rsidR="008B4D20" w:rsidRDefault="008B4D20" w:rsidP="008B4D20">
      <w:pPr>
        <w:pStyle w:val="B10"/>
        <w:numPr>
          <w:ilvl w:val="0"/>
          <w:numId w:val="111"/>
        </w:numPr>
        <w:rPr>
          <w:lang w:val="en-US"/>
        </w:rPr>
      </w:pPr>
      <w:r>
        <w:rPr>
          <w:lang w:val="en-US"/>
        </w:rPr>
        <w:t>Formats and decoding capabilities as defined in clause 4.5.2</w:t>
      </w:r>
    </w:p>
    <w:p w14:paraId="76657064" w14:textId="77777777" w:rsidR="008B4D20" w:rsidRDefault="008B4D20" w:rsidP="008B4D20">
      <w:pPr>
        <w:pStyle w:val="B10"/>
        <w:numPr>
          <w:ilvl w:val="0"/>
          <w:numId w:val="111"/>
        </w:numPr>
        <w:rPr>
          <w:lang w:val="en-US"/>
        </w:rPr>
      </w:pPr>
      <w:r>
        <w:rPr>
          <w:lang w:val="en-US"/>
        </w:rPr>
        <w:t>Edge computing discovery and capability discovery for Generalized Split rendering</w:t>
      </w:r>
    </w:p>
    <w:p w14:paraId="2C95AD0E" w14:textId="77777777" w:rsidR="008B4D20" w:rsidRDefault="008B4D20" w:rsidP="008B4D20">
      <w:pPr>
        <w:pStyle w:val="B10"/>
        <w:numPr>
          <w:ilvl w:val="0"/>
          <w:numId w:val="111"/>
        </w:numPr>
        <w:rPr>
          <w:lang w:val="en-US"/>
        </w:rPr>
      </w:pPr>
      <w:r>
        <w:rPr>
          <w:lang w:val="en-US"/>
        </w:rPr>
        <w:t>A generalized XR split rendering application framework</w:t>
      </w:r>
    </w:p>
    <w:p w14:paraId="051CCE54" w14:textId="77777777" w:rsidR="008B4D20" w:rsidRPr="003508C3"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up to potentially several 100ms and with bitrate guarantees.</w:t>
      </w:r>
    </w:p>
    <w:p w14:paraId="3D2410A2" w14:textId="77777777" w:rsidR="008B4D20" w:rsidRPr="00DB3790" w:rsidRDefault="008B4D20" w:rsidP="008B4D20">
      <w:pPr>
        <w:pStyle w:val="Heading3"/>
        <w:ind w:left="0" w:firstLine="0"/>
      </w:pPr>
      <w:bookmarkStart w:id="245" w:name="_Toc33042066"/>
      <w:r>
        <w:t>6</w:t>
      </w:r>
      <w:r w:rsidRPr="00DB3790">
        <w:t>.2.</w:t>
      </w:r>
      <w:r>
        <w:t>7</w:t>
      </w:r>
      <w:r w:rsidRPr="00DB3790">
        <w:tab/>
        <w:t>XR Distributed Computing</w:t>
      </w:r>
      <w:bookmarkEnd w:id="245"/>
    </w:p>
    <w:p w14:paraId="6F72DE23" w14:textId="48C1E482" w:rsidR="00AC2E5E" w:rsidRDefault="008B4D20" w:rsidP="008B4D20">
      <w:r w:rsidRPr="00DB3790">
        <w:t xml:space="preserve">This clause provides the architecture for extended reality applications which supports the XR split rendering. The workload for XR processing is split into workloads on XR server and the device. The below Figure </w:t>
      </w:r>
      <w:r w:rsidR="00210B24">
        <w:t>6</w:t>
      </w:r>
      <w:r w:rsidRPr="00DB3790">
        <w:t>.2.</w:t>
      </w:r>
      <w:r w:rsidR="00210B24">
        <w:t>7</w:t>
      </w:r>
      <w:r w:rsidRPr="00DB3790">
        <w:t>-1 shows a high-level structure of the XR distributed computing architecture which describes their components and interfaces.</w:t>
      </w:r>
    </w:p>
    <w:p w14:paraId="08EF65B9" w14:textId="627CDBCA" w:rsidR="008B4D20" w:rsidRPr="00DB3790" w:rsidRDefault="00E7138A" w:rsidP="00A1508F">
      <w:r>
        <w:rPr>
          <w:noProof/>
        </w:rPr>
        <w:object w:dxaOrig="13425" w:dyaOrig="5430" w14:anchorId="6DB70668">
          <v:shape id="_x0000_i1041" type="#_x0000_t75" alt="" style="width:482.5pt;height:193.5pt" o:ole="">
            <v:imagedata r:id="rId89" o:title=""/>
          </v:shape>
          <o:OLEObject Type="Embed" ProgID="Visio.Drawing.15" ShapeID="_x0000_i1041" DrawAspect="Content" ObjectID="_1710858301" r:id="rId90"/>
        </w:object>
      </w:r>
    </w:p>
    <w:p w14:paraId="631E11FE" w14:textId="650F6FE0" w:rsidR="008B4D20" w:rsidRPr="00DB3790" w:rsidRDefault="008B4D20" w:rsidP="008B4D20">
      <w:pPr>
        <w:pStyle w:val="TF"/>
        <w:rPr>
          <w:rFonts w:ascii="Cambria" w:hAnsi="Cambria"/>
          <w:lang w:eastAsia="ko-KR"/>
        </w:rPr>
      </w:pPr>
      <w:r w:rsidRPr="00DB3790">
        <w:t xml:space="preserve">Figure </w:t>
      </w:r>
      <w:r w:rsidR="00210B24">
        <w:t>6</w:t>
      </w:r>
      <w:r w:rsidRPr="00DB3790">
        <w:t>.2.</w:t>
      </w:r>
      <w:r w:rsidR="00210B24">
        <w:t>7</w:t>
      </w:r>
      <w:r w:rsidRPr="00DB3790">
        <w:t>-1</w:t>
      </w:r>
      <w:r>
        <w:t>:</w:t>
      </w:r>
      <w:r w:rsidRPr="00DB3790">
        <w:t xml:space="preserve"> XR Distributed Computing Architecture</w:t>
      </w:r>
    </w:p>
    <w:p w14:paraId="13A5286D" w14:textId="77777777" w:rsidR="008B4D20" w:rsidRPr="00DB3790" w:rsidRDefault="008B4D20" w:rsidP="008B4D20">
      <w:r w:rsidRPr="00DB3790">
        <w:t xml:space="preserve">An XR client may have following capabilities. </w:t>
      </w:r>
    </w:p>
    <w:p w14:paraId="420C8755" w14:textId="77777777" w:rsidR="008B4D20" w:rsidRPr="00DB3790" w:rsidRDefault="008B4D20" w:rsidP="008B4D20">
      <w:pPr>
        <w:pStyle w:val="B10"/>
      </w:pPr>
      <w:r w:rsidRPr="00DB3790">
        <w:t>-</w:t>
      </w:r>
      <w:r w:rsidRPr="00DB3790">
        <w:tab/>
        <w:t>XR capture</w:t>
      </w:r>
    </w:p>
    <w:p w14:paraId="75B0A862" w14:textId="77777777" w:rsidR="008B4D20" w:rsidRPr="00DB3790" w:rsidRDefault="008B4D20" w:rsidP="008B4D20">
      <w:pPr>
        <w:pStyle w:val="B10"/>
      </w:pPr>
      <w:r w:rsidRPr="00DB3790">
        <w:t>-</w:t>
      </w:r>
      <w:r w:rsidRPr="00DB3790">
        <w:tab/>
        <w:t>Sensor data processing (e.g., AR pose tracking)</w:t>
      </w:r>
    </w:p>
    <w:p w14:paraId="1538B602" w14:textId="77777777" w:rsidR="008B4D20" w:rsidRPr="00DB3790" w:rsidRDefault="008B4D20" w:rsidP="008B4D20">
      <w:pPr>
        <w:pStyle w:val="B10"/>
      </w:pPr>
      <w:r w:rsidRPr="00DB3790">
        <w:lastRenderedPageBreak/>
        <w:t>-</w:t>
      </w:r>
      <w:r w:rsidRPr="00DB3790">
        <w:tab/>
        <w:t>XR scene generation</w:t>
      </w:r>
    </w:p>
    <w:p w14:paraId="3BAB2EB0" w14:textId="77777777" w:rsidR="008B4D20" w:rsidRPr="00DB3790" w:rsidRDefault="008B4D20" w:rsidP="008B4D20">
      <w:pPr>
        <w:pStyle w:val="B10"/>
      </w:pPr>
      <w:r w:rsidRPr="00DB3790">
        <w:t>-</w:t>
      </w:r>
      <w:r w:rsidRPr="00DB3790">
        <w:tab/>
        <w:t xml:space="preserve">XR rendering. </w:t>
      </w:r>
    </w:p>
    <w:p w14:paraId="312AE61D" w14:textId="77777777" w:rsidR="008B4D20" w:rsidRPr="00DB3790" w:rsidRDefault="008B4D20" w:rsidP="008B4D20">
      <w:pPr>
        <w:pStyle w:val="B10"/>
      </w:pPr>
      <w:r w:rsidRPr="00DB3790">
        <w:t>-</w:t>
      </w:r>
      <w:r w:rsidRPr="00DB3790">
        <w:tab/>
        <w:t xml:space="preserve">2D or 3D Media decoding </w:t>
      </w:r>
    </w:p>
    <w:p w14:paraId="55CAA7A6" w14:textId="77777777" w:rsidR="008B4D20" w:rsidRPr="00DB3790" w:rsidRDefault="008B4D20" w:rsidP="008B4D20">
      <w:pPr>
        <w:pStyle w:val="B10"/>
      </w:pPr>
      <w:r w:rsidRPr="00DB3790">
        <w:t>-</w:t>
      </w:r>
      <w:r w:rsidRPr="00DB3790">
        <w:tab/>
        <w:t xml:space="preserve">Metadata (including scene description) processing </w:t>
      </w:r>
    </w:p>
    <w:p w14:paraId="5A8E5F39" w14:textId="77777777" w:rsidR="008B4D20" w:rsidRPr="00DB3790" w:rsidRDefault="008B4D20" w:rsidP="008B4D20">
      <w:pPr>
        <w:pStyle w:val="B10"/>
      </w:pPr>
      <w:r w:rsidRPr="00DB3790">
        <w:t>-</w:t>
      </w:r>
      <w:r w:rsidRPr="00DB3790">
        <w:tab/>
        <w:t>5G delivery</w:t>
      </w:r>
    </w:p>
    <w:p w14:paraId="22E7F855" w14:textId="77777777" w:rsidR="008B4D20" w:rsidRPr="00DB3790" w:rsidRDefault="008B4D20" w:rsidP="008B4D20">
      <w:r w:rsidRPr="00DB3790">
        <w:t xml:space="preserve">An XR edge server may have following capabilities. </w:t>
      </w:r>
    </w:p>
    <w:p w14:paraId="382E9A90" w14:textId="77777777" w:rsidR="008B4D20" w:rsidRPr="00DB3790" w:rsidRDefault="008B4D20" w:rsidP="008B4D20">
      <w:pPr>
        <w:pStyle w:val="B10"/>
      </w:pPr>
      <w:r w:rsidRPr="00DB3790">
        <w:t>-</w:t>
      </w:r>
      <w:r w:rsidRPr="00DB3790">
        <w:tab/>
        <w:t>Sensor data processing</w:t>
      </w:r>
    </w:p>
    <w:p w14:paraId="6EEC5D4D" w14:textId="77777777" w:rsidR="008B4D20" w:rsidRPr="00DB3790" w:rsidRDefault="008B4D20" w:rsidP="008B4D20">
      <w:pPr>
        <w:pStyle w:val="B10"/>
      </w:pPr>
      <w:r w:rsidRPr="00DB3790">
        <w:t>-</w:t>
      </w:r>
      <w:r w:rsidRPr="00DB3790">
        <w:tab/>
        <w:t>XR scene generation</w:t>
      </w:r>
    </w:p>
    <w:p w14:paraId="7CC44EC0" w14:textId="77777777" w:rsidR="008B4D20" w:rsidRPr="00DB3790" w:rsidRDefault="008B4D20" w:rsidP="008B4D20">
      <w:pPr>
        <w:pStyle w:val="B10"/>
      </w:pPr>
      <w:r w:rsidRPr="00DB3790">
        <w:t>-</w:t>
      </w:r>
      <w:r w:rsidRPr="00DB3790">
        <w:tab/>
        <w:t>2D or 3D media encoding</w:t>
      </w:r>
    </w:p>
    <w:p w14:paraId="120E1EA7" w14:textId="77777777" w:rsidR="008B4D20" w:rsidRPr="00DB3790" w:rsidRDefault="008B4D20" w:rsidP="008B4D20">
      <w:pPr>
        <w:pStyle w:val="B10"/>
      </w:pPr>
      <w:r w:rsidRPr="00DB3790">
        <w:t>-</w:t>
      </w:r>
      <w:r w:rsidRPr="00DB3790">
        <w:tab/>
        <w:t xml:space="preserve">Metadata (including scene description) generation </w:t>
      </w:r>
    </w:p>
    <w:p w14:paraId="42BAACBB" w14:textId="77777777" w:rsidR="008B4D20" w:rsidRPr="00DB3790" w:rsidRDefault="008B4D20" w:rsidP="008B4D20">
      <w:pPr>
        <w:pStyle w:val="B10"/>
      </w:pPr>
      <w:r w:rsidRPr="00DB3790">
        <w:t>-</w:t>
      </w:r>
      <w:r w:rsidRPr="00DB3790">
        <w:tab/>
        <w:t>5G delivery</w:t>
      </w:r>
    </w:p>
    <w:p w14:paraId="0E816764" w14:textId="77777777" w:rsidR="008B4D20" w:rsidRPr="00DB3790" w:rsidRDefault="008B4D20" w:rsidP="008B4D20">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1568188F" w14:textId="77777777" w:rsidR="008B4D20" w:rsidRPr="00DB3790" w:rsidRDefault="008B4D20" w:rsidP="008B4D20">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p>
    <w:p w14:paraId="5582E663" w14:textId="77777777" w:rsidR="008B4D20" w:rsidRPr="00DB3790" w:rsidRDefault="008B4D20" w:rsidP="008B4D20">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19CD45E6" w14:textId="69240237" w:rsidR="008B4D20" w:rsidRDefault="008B4D20" w:rsidP="008B4D20">
      <w:pPr>
        <w:pStyle w:val="Heading3"/>
        <w:ind w:left="0" w:firstLine="0"/>
      </w:pPr>
      <w:bookmarkStart w:id="246" w:name="_Toc33042067"/>
      <w:r>
        <w:t>6</w:t>
      </w:r>
      <w:r w:rsidRPr="00DB3790">
        <w:t>.2.</w:t>
      </w:r>
      <w:r w:rsidR="00CA738B">
        <w:t>8</w:t>
      </w:r>
      <w:r w:rsidRPr="00DB3790">
        <w:tab/>
        <w:t>XR Conversational</w:t>
      </w:r>
      <w:bookmarkEnd w:id="246"/>
    </w:p>
    <w:p w14:paraId="00D41B1C" w14:textId="033E255F" w:rsidR="002D6D21" w:rsidRDefault="000F7676" w:rsidP="002D6D21">
      <w:r>
        <w:t>In Figure 6.2.</w:t>
      </w:r>
      <w:r w:rsidR="00CA738B">
        <w:t>8</w:t>
      </w:r>
      <w:r>
        <w:t>-1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p>
    <w:p w14:paraId="42D44EFA" w14:textId="77777777" w:rsidR="000F7676" w:rsidRDefault="000F7676" w:rsidP="000F7676">
      <w:pPr>
        <w:keepNext/>
      </w:pPr>
      <w:r>
        <w:rPr>
          <w:noProof/>
        </w:rPr>
        <w:lastRenderedPageBreak/>
        <w:drawing>
          <wp:inline distT="0" distB="0" distL="0" distR="0" wp14:anchorId="69286C02" wp14:editId="7F3D5A87">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p>
    <w:p w14:paraId="54ED3F6B" w14:textId="126C03C0" w:rsidR="002D6D21" w:rsidRPr="000F7676" w:rsidRDefault="000F7676" w:rsidP="000F7676">
      <w:pPr>
        <w:jc w:val="center"/>
        <w:rPr>
          <w:b/>
          <w:bCs/>
        </w:rPr>
      </w:pPr>
      <w:r w:rsidRPr="000F7676">
        <w:rPr>
          <w:b/>
          <w:bCs/>
        </w:rPr>
        <w:t>Figure</w:t>
      </w:r>
      <w:r>
        <w:rPr>
          <w:b/>
          <w:bCs/>
        </w:rPr>
        <w:t xml:space="preserve"> 6.2</w:t>
      </w:r>
      <w:r w:rsidR="00CA738B">
        <w:rPr>
          <w:b/>
          <w:bCs/>
        </w:rPr>
        <w:t>.8</w:t>
      </w:r>
      <w:r>
        <w:rPr>
          <w:b/>
          <w:bCs/>
        </w:rPr>
        <w:t>-1 G</w:t>
      </w:r>
      <w:r w:rsidRPr="000F7676">
        <w:rPr>
          <w:b/>
          <w:bCs/>
        </w:rPr>
        <w:t>eneral architecture for XR conversational and conference services</w:t>
      </w:r>
    </w:p>
    <w:p w14:paraId="15B96042" w14:textId="77777777" w:rsidR="002D6D21" w:rsidRPr="00526EFC" w:rsidRDefault="002D6D21" w:rsidP="002D6D21">
      <w:r w:rsidRPr="00526EFC">
        <w:t>Typical steps for call session setup follow normal IMS procedures</w:t>
      </w:r>
      <w:r>
        <w:t>, in case the clients have a simple peer-2-peer call and also do all processing themselves (simplified procedure as follows)</w:t>
      </w:r>
      <w:r w:rsidRPr="00526EFC">
        <w:t>:</w:t>
      </w:r>
    </w:p>
    <w:p w14:paraId="03AE738F"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first client initiates call setup (SIP INVITE);</w:t>
      </w:r>
    </w:p>
    <w:p w14:paraId="5693F589"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IMS (i.e. central session control) routes the call setup to the second client, ensuring proper bandwidth reservations in the network;</w:t>
      </w:r>
    </w:p>
    <w:p w14:paraId="053F78A4"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second client, after call acceptance, responds to the call setup (200 OK);</w:t>
      </w:r>
    </w:p>
    <w:p w14:paraId="6F03E652"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network controls all bandwidth reservations;</w:t>
      </w:r>
    </w:p>
    <w:p w14:paraId="03A7C138" w14:textId="77777777" w:rsidR="002D6D21" w:rsidRPr="00A1508F" w:rsidRDefault="002D6D21" w:rsidP="007419A3">
      <w:pPr>
        <w:pStyle w:val="ListParagraph"/>
        <w:numPr>
          <w:ilvl w:val="0"/>
          <w:numId w:val="105"/>
        </w:numPr>
        <w:rPr>
          <w:rFonts w:ascii="Times New Roman" w:hAnsi="Times New Roman"/>
          <w:sz w:val="20"/>
        </w:rPr>
      </w:pPr>
      <w:r>
        <w:rPr>
          <w:rFonts w:ascii="Times New Roman" w:hAnsi="Times New Roman"/>
          <w:sz w:val="20"/>
        </w:rPr>
        <w:t>Call setup is completed.</w:t>
      </w:r>
    </w:p>
    <w:p w14:paraId="55AC2456" w14:textId="77777777" w:rsidR="002D6D21" w:rsidRDefault="002D6D21" w:rsidP="002D6D21">
      <w:r>
        <w:t>But, given mobile clients, their limited processing capabilities, battery capacity and potentially problems with heat dissipation, processing might be moved to the network. Typical processing for XR conferencing:</w:t>
      </w:r>
    </w:p>
    <w:p w14:paraId="47FACA6A"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Foreground/background segmentation;</w:t>
      </w:r>
    </w:p>
    <w:p w14:paraId="7B340FCF"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HMD removal, i.e. replacing a users HMD with a 3D model of the actual face, possibly including eye tracking / reinsertion;</w:t>
      </w:r>
    </w:p>
    <w:p w14:paraId="174F6719"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3D avatar reconstruction, i.e. using RGB + depth cameras or multiple cameras to create 3D user video avatars;</w:t>
      </w:r>
    </w:p>
    <w:p w14:paraId="5C32D6F6"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Support for multiple users with a (centralised or distributed) VR conferencing bridge, stitching multiple user captures together;</w:t>
      </w:r>
    </w:p>
    <w:p w14:paraId="256D9401"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Creating a self-view, i.e. local 3D user avatar from the user’s own perspective.</w:t>
      </w:r>
    </w:p>
    <w:p w14:paraId="77D3AEC5" w14:textId="77777777" w:rsidR="002D6D21" w:rsidRDefault="002D6D21" w:rsidP="002D6D21">
      <w:r>
        <w:t>In such network-processing scenario, setup is somewhat extended:</w:t>
      </w:r>
    </w:p>
    <w:p w14:paraId="0EE4B58E"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First a client initiates the call setup;</w:t>
      </w:r>
    </w:p>
    <w:p w14:paraId="7715B0F8"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Based on the call setup, the session control triggers network based media processing, reserves resources in the network, incl. media processing resources;</w:t>
      </w:r>
    </w:p>
    <w:p w14:paraId="163316A1"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forwards call setup to the second client;</w:t>
      </w:r>
    </w:p>
    <w:p w14:paraId="40F7CDC5"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After call acceptance, both first and second client are connected to the network processor.</w:t>
      </w:r>
    </w:p>
    <w:p w14:paraId="7D9DC9A4"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instruct the network processor on the actual processing and the stream forwarding, i.e. which input streams go to which clients.</w:t>
      </w:r>
    </w:p>
    <w:p w14:paraId="294D98EF" w14:textId="77777777" w:rsidR="002D6D21" w:rsidRDefault="002D6D21" w:rsidP="002D6D21">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p>
    <w:p w14:paraId="20F0C226" w14:textId="77777777" w:rsidR="002D6D21" w:rsidRDefault="002D6D21" w:rsidP="002D6D21">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w:t>
      </w:r>
      <w:r>
        <w:lastRenderedPageBreak/>
        <w:t xml:space="preserve">orientation, characteristics), camera information (position/orientation, lens/sensor characteristics, settings), user information (3D model, IOD, HRTF, etc) can all be used to perform or improve the media processing. </w:t>
      </w:r>
    </w:p>
    <w:p w14:paraId="4F54DD8E" w14:textId="77777777" w:rsidR="002D6D21" w:rsidRDefault="002D6D21" w:rsidP="002D6D21">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p>
    <w:p w14:paraId="05C481CE" w14:textId="77777777" w:rsidR="002D6D21" w:rsidRDefault="002D6D21" w:rsidP="002D6D21">
      <w:r>
        <w:t xml:space="preserve">Additional aspects to be taken into account are: </w:t>
      </w:r>
    </w:p>
    <w:p w14:paraId="5EB480EB" w14:textId="77777777" w:rsidR="002D6D21" w:rsidRDefault="002D6D21" w:rsidP="002D6D21">
      <w:pPr>
        <w:pStyle w:val="ListParagraph"/>
        <w:numPr>
          <w:ilvl w:val="0"/>
          <w:numId w:val="106"/>
        </w:numPr>
        <w:rPr>
          <w:rFonts w:ascii="Times New Roman" w:hAnsi="Times New Roman"/>
          <w:sz w:val="20"/>
        </w:rPr>
      </w:pPr>
      <w:r w:rsidRPr="007419A3">
        <w:rPr>
          <w:rFonts w:ascii="Times New Roman" w:hAnsi="Times New Roman"/>
          <w:sz w:val="20"/>
        </w:rPr>
        <w:t>place</w:t>
      </w:r>
      <w:r>
        <w:rPr>
          <w:rFonts w:ascii="Times New Roman" w:hAnsi="Times New Roman"/>
          <w:sz w:val="20"/>
        </w:rPr>
        <w:t>ment of media processor: central vs edge, centralised vs distributed.</w:t>
      </w:r>
    </w:p>
    <w:p w14:paraId="3F0136FE" w14:textId="6BE0AD34" w:rsidR="002D6D21" w:rsidRPr="000F7676" w:rsidRDefault="002D6D21" w:rsidP="002D6D21">
      <w:pPr>
        <w:pStyle w:val="ListParagraph"/>
        <w:numPr>
          <w:ilvl w:val="0"/>
          <w:numId w:val="106"/>
        </w:numPr>
        <w:rPr>
          <w:rFonts w:ascii="Times New Roman" w:hAnsi="Times New Roman"/>
          <w:sz w:val="20"/>
        </w:rPr>
      </w:pPr>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p>
    <w:p w14:paraId="2CA787D0" w14:textId="77777777" w:rsidR="002D6D21" w:rsidRDefault="002D6D21" w:rsidP="002D6D21">
      <w:r>
        <w:t>For XR Conversational services, we can consider 3 bandwidth cases according to the type of capture/user representation transmitted (with almost constant bandwidth on the upload):</w:t>
      </w:r>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Mesh: ~30 Mbit/s</w:t>
      </w:r>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p>
    <w:p w14:paraId="2C7ABBE6" w14:textId="77777777" w:rsidR="002D6D21" w:rsidRDefault="002D6D21" w:rsidP="002D6D21">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p>
    <w:p w14:paraId="4701D5CF" w14:textId="77777777" w:rsidR="008B4D20" w:rsidRDefault="008B4D20" w:rsidP="008B4D20">
      <w:pPr>
        <w:pStyle w:val="Heading2"/>
      </w:pPr>
      <w:bookmarkStart w:id="247" w:name="_Toc33042068"/>
      <w:r>
        <w:t>6</w:t>
      </w:r>
      <w:r w:rsidRPr="00DB3790">
        <w:t>.</w:t>
      </w:r>
      <w:r>
        <w:t>3</w:t>
      </w:r>
      <w:r w:rsidRPr="00DB3790">
        <w:tab/>
      </w:r>
      <w:r>
        <w:t>Summary of Traffic Characteristics</w:t>
      </w:r>
      <w:bookmarkEnd w:id="247"/>
    </w:p>
    <w:p w14:paraId="2C743699" w14:textId="1DAB0974" w:rsidR="008B4D20" w:rsidRDefault="008B4D20" w:rsidP="008B4D20">
      <w:r w:rsidRPr="00BE70BB">
        <w:t xml:space="preserve">This clause summarizes </w:t>
      </w:r>
      <w:r w:rsidR="00514362" w:rsidRPr="00BE70BB">
        <w:t xml:space="preserve">initial </w:t>
      </w:r>
      <w:r w:rsidRPr="00BE70BB">
        <w:t>typical traffics characteristics for different architectures, based on the findings in this clause.</w:t>
      </w:r>
      <w:r w:rsidR="00175556" w:rsidRPr="00BE70BB">
        <w:t xml:space="preserve"> The </w:t>
      </w:r>
      <w:r w:rsidR="00F77580" w:rsidRPr="00BE70BB">
        <w:t xml:space="preserve">parameters relate to the 5G PDU session QoS as introduced in clause </w:t>
      </w:r>
      <w:r w:rsidR="00BE70BB" w:rsidRPr="007F7C12">
        <w:t>4.3</w:t>
      </w:r>
      <w:r w:rsidR="00F77580" w:rsidRPr="007F7C12">
        <w:t>.</w:t>
      </w:r>
      <w:r>
        <w:t xml:space="preserve"> </w:t>
      </w:r>
    </w:p>
    <w:p w14:paraId="4BBC7523" w14:textId="7C7C6E56" w:rsidR="0094316A" w:rsidRDefault="0094316A">
      <w:r>
        <w:t>Table 6.3-1 provides</w:t>
      </w:r>
      <w:r w:rsidRPr="0094316A">
        <w:t xml:space="preserve"> </w:t>
      </w:r>
      <w:r>
        <w:t>tnitial traffic characteristics for different architectures</w:t>
      </w:r>
      <w:r w:rsidR="00C45B59">
        <w:t xml:space="preserve"> based on the findings in clause 6.2. </w:t>
      </w:r>
      <w:r w:rsidR="00734FA9">
        <w:t>Whereas some initial aspects are collected, many issues are FFS.</w:t>
      </w:r>
    </w:p>
    <w:p w14:paraId="015F619B" w14:textId="77777777" w:rsidR="008B4D20" w:rsidRDefault="008B4D20" w:rsidP="008B4D20">
      <w:r>
        <w:t>Legend:</w:t>
      </w:r>
    </w:p>
    <w:p w14:paraId="43301881" w14:textId="77777777" w:rsidR="008B4D20" w:rsidRDefault="008B4D20" w:rsidP="008B4D20">
      <w:pPr>
        <w:ind w:firstLine="284"/>
      </w:pPr>
      <w:r>
        <w:t>-</w:t>
      </w:r>
      <w:r>
        <w:tab/>
        <w:t xml:space="preserve">DL: Downlink, </w:t>
      </w:r>
    </w:p>
    <w:p w14:paraId="2728D240" w14:textId="77777777" w:rsidR="008B4D20" w:rsidRDefault="008B4D20" w:rsidP="008B4D20">
      <w:pPr>
        <w:ind w:firstLine="284"/>
      </w:pPr>
      <w:r>
        <w:t>-</w:t>
      </w:r>
      <w:r>
        <w:tab/>
        <w:t xml:space="preserve">UL: Uplink, </w:t>
      </w:r>
    </w:p>
    <w:p w14:paraId="6416A7D5" w14:textId="07979FCB" w:rsidR="008B4D20" w:rsidRDefault="008B4D20" w:rsidP="008B4D20">
      <w:pPr>
        <w:ind w:firstLine="284"/>
      </w:pPr>
      <w:r>
        <w:t>-</w:t>
      </w:r>
      <w:r>
        <w:tab/>
        <w:t>PDB: Packet delay budget,</w:t>
      </w:r>
    </w:p>
    <w:p w14:paraId="54317443" w14:textId="77777777" w:rsidR="008B4D20" w:rsidRDefault="008B4D20" w:rsidP="008B4D20">
      <w:pPr>
        <w:ind w:firstLine="284"/>
      </w:pPr>
      <w:r>
        <w:t>-</w:t>
      </w:r>
      <w:r>
        <w:tab/>
        <w:t xml:space="preserve">PER: Packet Error Rate, </w:t>
      </w:r>
    </w:p>
    <w:p w14:paraId="08461F09" w14:textId="77777777" w:rsidR="008B4D20" w:rsidRDefault="008B4D20" w:rsidP="008B4D20">
      <w:pPr>
        <w:ind w:firstLine="284"/>
      </w:pPr>
      <w:r>
        <w:t>-</w:t>
      </w:r>
      <w:r>
        <w:tab/>
        <w:t>RTT: Round Trip Time</w:t>
      </w:r>
    </w:p>
    <w:p w14:paraId="052156F1" w14:textId="273E6B1A" w:rsidR="008B4D20" w:rsidRDefault="008B4D20" w:rsidP="008B4D20">
      <w:pPr>
        <w:ind w:left="284"/>
      </w:pPr>
      <w:r>
        <w:t>Note: Either RTT applies, or UL and DL PDB applies separately, but RTT and UL/DL PDB cannot apply simultaneously</w:t>
      </w:r>
    </w:p>
    <w:p w14:paraId="73BF3711" w14:textId="6B24BEB5" w:rsidR="00F77457" w:rsidRDefault="00F77457" w:rsidP="007F7C12">
      <w:pPr>
        <w:pStyle w:val="TF"/>
      </w:pPr>
      <w:r>
        <w:t xml:space="preserve">Table 6.3-1: </w:t>
      </w:r>
      <w:r w:rsidR="002B7939">
        <w:t>Init</w:t>
      </w:r>
      <w:r w:rsidR="006F54E7">
        <w:t xml:space="preserve">ial </w:t>
      </w:r>
      <w:r w:rsidR="002B7939">
        <w:t xml:space="preserve">Traffic Characteristics </w:t>
      </w:r>
      <w:r w:rsidR="006F54E7">
        <w:t>for different architectures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697"/>
        <w:gridCol w:w="905"/>
        <w:gridCol w:w="1209"/>
        <w:gridCol w:w="1209"/>
        <w:gridCol w:w="1209"/>
        <w:gridCol w:w="585"/>
        <w:gridCol w:w="585"/>
        <w:gridCol w:w="911"/>
        <w:gridCol w:w="1047"/>
      </w:tblGrid>
      <w:tr w:rsidR="00042290" w:rsidRPr="007D19E0" w14:paraId="61E23E1E" w14:textId="77777777" w:rsidTr="00C906B4">
        <w:tc>
          <w:tcPr>
            <w:tcW w:w="659" w:type="pct"/>
            <w:shd w:val="solid" w:color="000000" w:fill="FFFFFF"/>
            <w:hideMark/>
          </w:tcPr>
          <w:p w14:paraId="6B1117A4" w14:textId="525278EB"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w:t>
            </w:r>
            <w:r w:rsidR="006F54E7">
              <w:rPr>
                <w:rFonts w:ascii="Calibri" w:hAnsi="Calibri" w:cs="Calibri"/>
                <w:b/>
                <w:bCs/>
                <w:sz w:val="16"/>
                <w:szCs w:val="16"/>
                <w:lang w:val="en-US" w:eastAsia="de-DE"/>
              </w:rPr>
              <w:t>Architecture</w:t>
            </w:r>
          </w:p>
        </w:tc>
        <w:tc>
          <w:tcPr>
            <w:tcW w:w="362" w:type="pct"/>
            <w:shd w:val="solid" w:color="000000" w:fill="FFFFFF"/>
            <w:hideMark/>
          </w:tcPr>
          <w:p w14:paraId="09C4E259"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Rate range</w:t>
            </w:r>
          </w:p>
        </w:tc>
        <w:tc>
          <w:tcPr>
            <w:tcW w:w="470" w:type="pct"/>
            <w:shd w:val="solid" w:color="000000" w:fill="FFFFFF"/>
            <w:hideMark/>
          </w:tcPr>
          <w:p w14:paraId="612C15D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Rate range</w:t>
            </w:r>
          </w:p>
        </w:tc>
        <w:tc>
          <w:tcPr>
            <w:tcW w:w="628" w:type="pct"/>
            <w:shd w:val="solid" w:color="000000" w:fill="FFFFFF"/>
            <w:hideMark/>
          </w:tcPr>
          <w:p w14:paraId="734FE5EC"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PDB</w:t>
            </w:r>
          </w:p>
        </w:tc>
        <w:tc>
          <w:tcPr>
            <w:tcW w:w="628" w:type="pct"/>
            <w:shd w:val="solid" w:color="000000" w:fill="FFFFFF"/>
            <w:hideMark/>
          </w:tcPr>
          <w:p w14:paraId="5B348DBD"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PDB</w:t>
            </w:r>
          </w:p>
        </w:tc>
        <w:tc>
          <w:tcPr>
            <w:tcW w:w="628" w:type="pct"/>
            <w:shd w:val="solid" w:color="000000" w:fill="FFFFFF"/>
            <w:hideMark/>
          </w:tcPr>
          <w:p w14:paraId="0A2E6102"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xml:space="preserve">RTT </w:t>
            </w:r>
          </w:p>
        </w:tc>
        <w:tc>
          <w:tcPr>
            <w:tcW w:w="304" w:type="pct"/>
            <w:shd w:val="solid" w:color="000000" w:fill="FFFFFF"/>
            <w:hideMark/>
          </w:tcPr>
          <w:p w14:paraId="304C38E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PER range</w:t>
            </w:r>
          </w:p>
        </w:tc>
        <w:tc>
          <w:tcPr>
            <w:tcW w:w="304" w:type="pct"/>
            <w:shd w:val="solid" w:color="000000" w:fill="FFFFFF"/>
            <w:hideMark/>
          </w:tcPr>
          <w:p w14:paraId="7730ECE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PER range</w:t>
            </w:r>
          </w:p>
        </w:tc>
        <w:tc>
          <w:tcPr>
            <w:tcW w:w="473" w:type="pct"/>
            <w:shd w:val="solid" w:color="000000" w:fill="FFFFFF"/>
            <w:hideMark/>
          </w:tcPr>
          <w:p w14:paraId="2AFE6AF0"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periodicity range</w:t>
            </w:r>
          </w:p>
        </w:tc>
        <w:tc>
          <w:tcPr>
            <w:tcW w:w="545" w:type="pct"/>
            <w:shd w:val="solid" w:color="000000" w:fill="FFFFFF"/>
            <w:hideMark/>
          </w:tcPr>
          <w:p w14:paraId="7D59320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file size distribution</w:t>
            </w:r>
          </w:p>
        </w:tc>
      </w:tr>
      <w:tr w:rsidR="008B4D20" w:rsidRPr="002C3162" w14:paraId="581AF22A" w14:textId="77777777" w:rsidTr="00C906B4">
        <w:tc>
          <w:tcPr>
            <w:tcW w:w="659" w:type="pct"/>
            <w:shd w:val="clear" w:color="auto" w:fill="auto"/>
            <w:hideMark/>
          </w:tcPr>
          <w:p w14:paraId="3F75E8A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independent streaming</w:t>
            </w:r>
          </w:p>
        </w:tc>
        <w:tc>
          <w:tcPr>
            <w:tcW w:w="362" w:type="pct"/>
            <w:shd w:val="clear" w:color="auto" w:fill="auto"/>
          </w:tcPr>
          <w:p w14:paraId="296A394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MBPs</w:t>
            </w:r>
          </w:p>
        </w:tc>
        <w:tc>
          <w:tcPr>
            <w:tcW w:w="470" w:type="pct"/>
            <w:shd w:val="clear" w:color="auto" w:fill="auto"/>
          </w:tcPr>
          <w:p w14:paraId="6B2391D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HTTP requests every second. TCP handshake</w:t>
            </w:r>
          </w:p>
        </w:tc>
        <w:tc>
          <w:tcPr>
            <w:tcW w:w="628" w:type="pct"/>
            <w:shd w:val="clear" w:color="auto" w:fill="auto"/>
          </w:tcPr>
          <w:p w14:paraId="4E9E980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353C3EB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633E75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6E336D1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45ECEFC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2DB6CE9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5920BDB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082173AE" w14:textId="77777777" w:rsidTr="00C906B4">
        <w:tc>
          <w:tcPr>
            <w:tcW w:w="659" w:type="pct"/>
            <w:shd w:val="clear" w:color="auto" w:fill="auto"/>
            <w:hideMark/>
          </w:tcPr>
          <w:p w14:paraId="1CC9298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xml:space="preserve">Viewport dependent streaming </w:t>
            </w:r>
          </w:p>
        </w:tc>
        <w:tc>
          <w:tcPr>
            <w:tcW w:w="362" w:type="pct"/>
            <w:shd w:val="clear" w:color="auto" w:fill="auto"/>
          </w:tcPr>
          <w:p w14:paraId="6C4BB61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25 MBPs</w:t>
            </w:r>
          </w:p>
        </w:tc>
        <w:tc>
          <w:tcPr>
            <w:tcW w:w="470" w:type="pct"/>
            <w:shd w:val="clear" w:color="auto" w:fill="auto"/>
          </w:tcPr>
          <w:p w14:paraId="2F95DFE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 xml:space="preserve">More frequent HTTP </w:t>
            </w:r>
            <w:r>
              <w:rPr>
                <w:rFonts w:ascii="Calibri" w:hAnsi="Calibri" w:cs="Calibri"/>
                <w:sz w:val="16"/>
                <w:szCs w:val="16"/>
                <w:lang w:val="en-US" w:eastAsia="de-DE"/>
              </w:rPr>
              <w:lastRenderedPageBreak/>
              <w:t>requests every 100ms. TCP handshake</w:t>
            </w:r>
          </w:p>
        </w:tc>
        <w:tc>
          <w:tcPr>
            <w:tcW w:w="628" w:type="pct"/>
            <w:shd w:val="clear" w:color="auto" w:fill="auto"/>
          </w:tcPr>
          <w:p w14:paraId="23BBA6D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lastRenderedPageBreak/>
              <w:t>See adaptive streaming</w:t>
            </w:r>
          </w:p>
        </w:tc>
        <w:tc>
          <w:tcPr>
            <w:tcW w:w="628" w:type="pct"/>
            <w:shd w:val="clear" w:color="auto" w:fill="auto"/>
          </w:tcPr>
          <w:p w14:paraId="70FB6A1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782260E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59EC68B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5D7921F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0B1A095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00E5BA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2F05B56D" w14:textId="77777777" w:rsidTr="00C906B4">
        <w:tc>
          <w:tcPr>
            <w:tcW w:w="659" w:type="pct"/>
            <w:shd w:val="clear" w:color="auto" w:fill="auto"/>
          </w:tcPr>
          <w:p w14:paraId="065F93D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p>
        </w:tc>
        <w:tc>
          <w:tcPr>
            <w:tcW w:w="362" w:type="pct"/>
            <w:shd w:val="clear" w:color="auto" w:fill="auto"/>
          </w:tcPr>
          <w:p w14:paraId="1BB72B82"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100 MBit/s</w:t>
            </w:r>
          </w:p>
        </w:tc>
        <w:tc>
          <w:tcPr>
            <w:tcW w:w="470" w:type="pct"/>
            <w:shd w:val="clear" w:color="auto" w:fill="auto"/>
          </w:tcPr>
          <w:p w14:paraId="5D0CE33E" w14:textId="0BD666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276AEE1" w14:textId="3B366863"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E1FDEBB" w14:textId="314F67D8"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7B0827B" w14:textId="4E4FA70E"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98A544A" w14:textId="60C898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D09024" w14:textId="0A9EC770"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2E36BF8C" w14:textId="0855CE49"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55F2B1D" w14:textId="5ED77B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DC127CF" w14:textId="77777777" w:rsidTr="00C906B4">
        <w:tc>
          <w:tcPr>
            <w:tcW w:w="659" w:type="pct"/>
            <w:shd w:val="clear" w:color="auto" w:fill="auto"/>
            <w:hideMark/>
          </w:tcPr>
          <w:p w14:paraId="090DF1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p>
        </w:tc>
        <w:tc>
          <w:tcPr>
            <w:tcW w:w="362" w:type="pct"/>
            <w:shd w:val="clear" w:color="auto" w:fill="auto"/>
            <w:hideMark/>
          </w:tcPr>
          <w:p w14:paraId="7701880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 GBit/s</w:t>
            </w:r>
          </w:p>
        </w:tc>
        <w:tc>
          <w:tcPr>
            <w:tcW w:w="470" w:type="pct"/>
            <w:shd w:val="clear" w:color="auto" w:fill="auto"/>
            <w:hideMark/>
          </w:tcPr>
          <w:p w14:paraId="10CC76D9" w14:textId="0BAF3A78"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0EF81184" w14:textId="5C62B2A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C4AEA5" w14:textId="516DBA0A"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6CEAE6" w14:textId="798702F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367C562B" w14:textId="4B8AEA05"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5B027694" w14:textId="2B40A58C"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473" w:type="pct"/>
            <w:shd w:val="clear" w:color="auto" w:fill="auto"/>
            <w:hideMark/>
          </w:tcPr>
          <w:p w14:paraId="088BE622" w14:textId="6A1BBCA1"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545" w:type="pct"/>
            <w:shd w:val="clear" w:color="auto" w:fill="auto"/>
            <w:hideMark/>
          </w:tcPr>
          <w:p w14:paraId="7A085C12" w14:textId="45206559"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r>
      <w:tr w:rsidR="008B4D20" w:rsidRPr="002C3162" w14:paraId="58962E33" w14:textId="77777777" w:rsidTr="00C906B4">
        <w:tc>
          <w:tcPr>
            <w:tcW w:w="659" w:type="pct"/>
            <w:shd w:val="clear" w:color="auto" w:fill="auto"/>
          </w:tcPr>
          <w:p w14:paraId="6621010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p>
        </w:tc>
        <w:tc>
          <w:tcPr>
            <w:tcW w:w="362" w:type="pct"/>
            <w:shd w:val="clear" w:color="auto" w:fill="auto"/>
          </w:tcPr>
          <w:p w14:paraId="1B3202D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 Gbit/s</w:t>
            </w:r>
          </w:p>
        </w:tc>
        <w:tc>
          <w:tcPr>
            <w:tcW w:w="470" w:type="pct"/>
            <w:shd w:val="clear" w:color="auto" w:fill="auto"/>
          </w:tcPr>
          <w:p w14:paraId="68A32DD8" w14:textId="214D6E26" w:rsidR="008B4D20" w:rsidRPr="007D19E0" w:rsidRDefault="00343843"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722A576" w14:textId="06DCE0A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7329295" w14:textId="62A3078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A2E3B7E" w14:textId="2365EF30"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AD10AF" w14:textId="1895D00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C660774" w14:textId="465AF4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5138CCF9" w14:textId="2A50E66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B1C5283" w14:textId="7CA3847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47797CA" w14:textId="77777777" w:rsidTr="00C906B4">
        <w:tc>
          <w:tcPr>
            <w:tcW w:w="659" w:type="pct"/>
            <w:shd w:val="clear" w:color="auto" w:fill="auto"/>
          </w:tcPr>
          <w:p w14:paraId="147746BA" w14:textId="175B39AF" w:rsidR="008B4D20" w:rsidRPr="007D19E0" w:rsidRDefault="00A05606"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Ras</w:t>
            </w:r>
            <w:r w:rsidR="007F6A86">
              <w:rPr>
                <w:rFonts w:ascii="Calibri" w:hAnsi="Calibri" w:cs="Calibri"/>
                <w:sz w:val="16"/>
                <w:szCs w:val="16"/>
                <w:lang w:val="en-US" w:eastAsia="de-DE"/>
              </w:rPr>
              <w:t>ter-based Split Rendering with Pose Correction</w:t>
            </w:r>
          </w:p>
        </w:tc>
        <w:tc>
          <w:tcPr>
            <w:tcW w:w="362" w:type="pct"/>
            <w:shd w:val="clear" w:color="auto" w:fill="auto"/>
          </w:tcPr>
          <w:p w14:paraId="3EE10C2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Mbit/s</w:t>
            </w:r>
          </w:p>
        </w:tc>
        <w:tc>
          <w:tcPr>
            <w:tcW w:w="470" w:type="pct"/>
            <w:shd w:val="clear" w:color="auto" w:fill="auto"/>
          </w:tcPr>
          <w:p w14:paraId="5A9B67E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500 kbit/s</w:t>
            </w:r>
          </w:p>
        </w:tc>
        <w:tc>
          <w:tcPr>
            <w:tcW w:w="628" w:type="pct"/>
            <w:shd w:val="clear" w:color="auto" w:fill="auto"/>
          </w:tcPr>
          <w:p w14:paraId="16ED731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20ms</w:t>
            </w:r>
          </w:p>
        </w:tc>
        <w:tc>
          <w:tcPr>
            <w:tcW w:w="628" w:type="pct"/>
            <w:shd w:val="clear" w:color="auto" w:fill="auto"/>
          </w:tcPr>
          <w:p w14:paraId="2E65FED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10ms</w:t>
            </w:r>
          </w:p>
        </w:tc>
        <w:tc>
          <w:tcPr>
            <w:tcW w:w="628" w:type="pct"/>
            <w:shd w:val="clear" w:color="auto" w:fill="auto"/>
          </w:tcPr>
          <w:p w14:paraId="19EE80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50ms</w:t>
            </w:r>
          </w:p>
        </w:tc>
        <w:tc>
          <w:tcPr>
            <w:tcW w:w="304" w:type="pct"/>
            <w:shd w:val="clear" w:color="auto" w:fill="auto"/>
          </w:tcPr>
          <w:p w14:paraId="6DB56B44" w14:textId="57B29A0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0F946" w14:textId="27E6871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C7F01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tcPr>
          <w:p w14:paraId="395246EC" w14:textId="21C0B41C" w:rsidR="008B4D20" w:rsidRPr="007D19E0" w:rsidRDefault="00BB36E1"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w:t>
            </w:r>
            <w:r w:rsidR="00F77457">
              <w:rPr>
                <w:rFonts w:ascii="Calibri" w:hAnsi="Calibri" w:cs="Calibri"/>
                <w:sz w:val="16"/>
                <w:szCs w:val="16"/>
                <w:lang w:val="en-US" w:eastAsia="de-DE"/>
              </w:rPr>
              <w:t>S</w:t>
            </w:r>
          </w:p>
        </w:tc>
      </w:tr>
      <w:tr w:rsidR="008B4D20" w:rsidRPr="002C3162" w14:paraId="25C52B5F" w14:textId="77777777" w:rsidTr="00C906B4">
        <w:tc>
          <w:tcPr>
            <w:tcW w:w="659" w:type="pct"/>
            <w:shd w:val="clear" w:color="auto" w:fill="auto"/>
          </w:tcPr>
          <w:p w14:paraId="1B06E1D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Generalized Split Rendering</w:t>
            </w:r>
          </w:p>
        </w:tc>
        <w:tc>
          <w:tcPr>
            <w:tcW w:w="362" w:type="pct"/>
            <w:shd w:val="clear" w:color="auto" w:fill="auto"/>
          </w:tcPr>
          <w:p w14:paraId="7213F868" w14:textId="281D7F8E"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32DAA2B" w14:textId="0EB33897"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09E5D4D1" w14:textId="0C8EAFB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1221B50" w14:textId="58F764B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47E9E2D" w14:textId="25E039B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2886F1E6" w14:textId="26121A6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BFADE51" w14:textId="1F8B0EB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22FBA7E" w14:textId="34BFAE7D"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C125149" w14:textId="3895B37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601F14E2" w14:textId="77777777" w:rsidTr="00C906B4">
        <w:tc>
          <w:tcPr>
            <w:tcW w:w="659" w:type="pct"/>
            <w:shd w:val="clear" w:color="auto" w:fill="auto"/>
          </w:tcPr>
          <w:p w14:paraId="181DAA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Distributed Computing</w:t>
            </w:r>
          </w:p>
        </w:tc>
        <w:tc>
          <w:tcPr>
            <w:tcW w:w="362" w:type="pct"/>
            <w:shd w:val="clear" w:color="auto" w:fill="auto"/>
          </w:tcPr>
          <w:p w14:paraId="452DC19A" w14:textId="6213F0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7690FF5" w14:textId="320E42C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495E9C4" w14:textId="6824E39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635F425" w14:textId="6A3B4D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3EE41784" w14:textId="002B45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4F670841" w14:textId="1725F08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3EB495A2" w14:textId="258979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30DD3089" w14:textId="25F5182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09BB297" w14:textId="46AB8F7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68E7123" w14:textId="77777777" w:rsidTr="00C906B4">
        <w:tc>
          <w:tcPr>
            <w:tcW w:w="659" w:type="pct"/>
            <w:shd w:val="clear" w:color="auto" w:fill="auto"/>
          </w:tcPr>
          <w:p w14:paraId="23710D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Conversational</w:t>
            </w:r>
          </w:p>
        </w:tc>
        <w:tc>
          <w:tcPr>
            <w:tcW w:w="362" w:type="pct"/>
            <w:shd w:val="clear" w:color="auto" w:fill="auto"/>
          </w:tcPr>
          <w:p w14:paraId="43247FB4" w14:textId="3EAAB9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6A43E84A" w14:textId="36A0AF6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4A335F29" w14:textId="4D74FE2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FD68089" w14:textId="1C47A0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30DDD09" w14:textId="02F732C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5E5973B" w14:textId="60637FE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7A107" w14:textId="642E1CE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196747" w14:textId="5816C66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119BF18D" w14:textId="7CC6D92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A17B86" w:rsidRPr="002C3162" w14:paraId="620ADD4E" w14:textId="77777777" w:rsidTr="00C906B4">
        <w:tc>
          <w:tcPr>
            <w:tcW w:w="659" w:type="pct"/>
            <w:shd w:val="clear" w:color="auto" w:fill="auto"/>
          </w:tcPr>
          <w:p w14:paraId="49BB3CBD" w14:textId="4205F33D" w:rsidR="00A17B86" w:rsidRDefault="00A17B86"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XR Conferencing</w:t>
            </w:r>
          </w:p>
          <w:p w14:paraId="4D6CB934" w14:textId="77777777" w:rsidR="00162FDF" w:rsidRDefault="00162FDF" w:rsidP="00A17B86">
            <w:pPr>
              <w:overflowPunct/>
              <w:autoSpaceDE/>
              <w:autoSpaceDN/>
              <w:adjustRightInd/>
              <w:spacing w:after="0"/>
              <w:textAlignment w:val="auto"/>
              <w:rPr>
                <w:rFonts w:ascii="Calibri" w:hAnsi="Calibri" w:cs="Calibri"/>
                <w:sz w:val="16"/>
                <w:szCs w:val="16"/>
                <w:lang w:val="en-US" w:eastAsia="de-DE"/>
              </w:rPr>
            </w:pPr>
          </w:p>
          <w:p w14:paraId="4623B2B8" w14:textId="7174BEC5" w:rsidR="00162FDF" w:rsidRPr="007D19E0"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Details are FFS</w:t>
            </w:r>
          </w:p>
        </w:tc>
        <w:tc>
          <w:tcPr>
            <w:tcW w:w="362" w:type="pct"/>
            <w:shd w:val="clear" w:color="auto" w:fill="auto"/>
          </w:tcPr>
          <w:p w14:paraId="628C255E" w14:textId="78CF5C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 per user</w:t>
            </w:r>
          </w:p>
        </w:tc>
        <w:tc>
          <w:tcPr>
            <w:tcW w:w="470" w:type="pct"/>
            <w:shd w:val="clear" w:color="auto" w:fill="auto"/>
          </w:tcPr>
          <w:p w14:paraId="35826FE6" w14:textId="6F9FA150"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w:t>
            </w:r>
          </w:p>
        </w:tc>
        <w:tc>
          <w:tcPr>
            <w:tcW w:w="628" w:type="pct"/>
            <w:shd w:val="clear" w:color="auto" w:fill="auto"/>
          </w:tcPr>
          <w:p w14:paraId="680BA1D8" w14:textId="44EB800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214CCCC3" w14:textId="04B1B0AB"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1A5820E5" w14:textId="55CF8206"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304" w:type="pct"/>
            <w:shd w:val="clear" w:color="auto" w:fill="auto"/>
          </w:tcPr>
          <w:p w14:paraId="41F2B2AE" w14:textId="6E0EAAE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16BD8D9D" w14:textId="339EF9D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00EE6FB2" w14:textId="583A1D2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almost constant (with peek during start-up)</w:t>
            </w:r>
          </w:p>
        </w:tc>
        <w:tc>
          <w:tcPr>
            <w:tcW w:w="545" w:type="pct"/>
            <w:shd w:val="clear" w:color="auto" w:fill="auto"/>
          </w:tcPr>
          <w:p w14:paraId="563FA0DB" w14:textId="170E77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 xml:space="preserve">&gt; 50Mb at the beginning, depending on media consumption no or almost constant </w:t>
            </w:r>
          </w:p>
        </w:tc>
      </w:tr>
    </w:tbl>
    <w:p w14:paraId="4197070F" w14:textId="77777777" w:rsidR="008B4D20" w:rsidRDefault="008B4D20" w:rsidP="008B4D20">
      <w:pPr>
        <w:pStyle w:val="Heading2"/>
      </w:pPr>
      <w:bookmarkStart w:id="248" w:name="_Toc33042069"/>
      <w:r>
        <w:t>6</w:t>
      </w:r>
      <w:r w:rsidRPr="00DB3790">
        <w:t>.</w:t>
      </w:r>
      <w:r>
        <w:t>4</w:t>
      </w:r>
      <w:r w:rsidRPr="00DB3790">
        <w:tab/>
      </w:r>
      <w:r>
        <w:t>Analysis of existing 5QIs</w:t>
      </w:r>
      <w:bookmarkEnd w:id="248"/>
    </w:p>
    <w:p w14:paraId="59F69EE4" w14:textId="77777777" w:rsidR="008B4D20" w:rsidRDefault="008B4D20" w:rsidP="008B4D20">
      <w:r>
        <w:t>As a summary of the above, existing 5QIs may be used for adaptive streaming over HTTP applications as defined in clause 6.2.2 and 6.2.3.</w:t>
      </w:r>
    </w:p>
    <w:p w14:paraId="653A85DD" w14:textId="77777777" w:rsidR="008B4D20" w:rsidRDefault="008B4D20" w:rsidP="008B4D20">
      <w:r>
        <w:t>For other types of services, new 5QIs for Uu-based communication are considered beneficial, among others</w:t>
      </w:r>
    </w:p>
    <w:p w14:paraId="112E64DA"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3BDFB272" w14:textId="77777777" w:rsidR="008B4D20" w:rsidRPr="00D16F77" w:rsidRDefault="008B4D20" w:rsidP="008B4D20">
      <w:pPr>
        <w:pStyle w:val="ListParagraph"/>
        <w:numPr>
          <w:ilvl w:val="0"/>
          <w:numId w:val="111"/>
        </w:numPr>
        <w:rPr>
          <w:rFonts w:ascii="Times New Roman" w:eastAsia="Times New Roman" w:hAnsi="Times New Roman"/>
          <w:sz w:val="20"/>
        </w:rPr>
      </w:pPr>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p>
    <w:p w14:paraId="0FCDA28C" w14:textId="77777777" w:rsidR="008B4D20" w:rsidRPr="00D457D4"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to several 100ms and with bitrate guarantees.</w:t>
      </w:r>
    </w:p>
    <w:p w14:paraId="5EE1943F" w14:textId="77777777" w:rsidR="008B4D20" w:rsidRDefault="008B4D20" w:rsidP="008B4D20">
      <w:pPr>
        <w:pStyle w:val="B10"/>
        <w:numPr>
          <w:ilvl w:val="0"/>
          <w:numId w:val="111"/>
        </w:numPr>
      </w:pPr>
      <w:r>
        <w:t>Error rates are FFS.</w:t>
      </w:r>
    </w:p>
    <w:p w14:paraId="0F01285B" w14:textId="60BD73E2" w:rsidR="008B4D20" w:rsidRPr="00D04F84" w:rsidRDefault="008B4D20" w:rsidP="008B4D20">
      <w:pPr>
        <w:pStyle w:val="B10"/>
        <w:numPr>
          <w:ilvl w:val="0"/>
          <w:numId w:val="111"/>
        </w:numPr>
        <w:rPr>
          <w:lang w:eastAsia="zh-CN"/>
        </w:rPr>
      </w:pPr>
      <w:r w:rsidRPr="00D04F84">
        <w:rPr>
          <w:lang w:eastAsia="zh-CN"/>
        </w:rPr>
        <w:t xml:space="preserve">The data rate, latency and PER </w:t>
      </w:r>
      <w:r w:rsidR="00972A93">
        <w:rPr>
          <w:lang w:eastAsia="zh-CN"/>
        </w:rPr>
        <w:t xml:space="preserve">for different </w:t>
      </w:r>
      <w:r w:rsidRPr="00DC39A4">
        <w:rPr>
          <w:lang w:eastAsia="zh-CN"/>
        </w:rPr>
        <w:t>architecture</w:t>
      </w:r>
      <w:r w:rsidR="00972A93">
        <w:rPr>
          <w:lang w:eastAsia="zh-CN"/>
        </w:rPr>
        <w:t>s as introduced</w:t>
      </w:r>
      <w:r w:rsidRPr="00DC39A4">
        <w:rPr>
          <w:lang w:eastAsia="zh-CN"/>
        </w:rPr>
        <w:t xml:space="preserve"> in clause 6.3 are FFS</w:t>
      </w:r>
      <w:r w:rsidRPr="003508C3">
        <w:rPr>
          <w:lang w:val="en-US" w:eastAsia="zh-CN"/>
        </w:rPr>
        <w:t>.</w:t>
      </w:r>
    </w:p>
    <w:p w14:paraId="37F4FA94" w14:textId="27E7F213" w:rsidR="008B4D20" w:rsidRDefault="008B4D20" w:rsidP="008B4D20">
      <w:pPr>
        <w:overflowPunct/>
        <w:autoSpaceDE/>
        <w:autoSpaceDN/>
        <w:adjustRightInd/>
        <w:spacing w:after="0"/>
        <w:textAlignment w:val="auto"/>
        <w:rPr>
          <w:b/>
          <w:bCs/>
          <w:sz w:val="32"/>
          <w:szCs w:val="32"/>
          <w:highlight w:val="yellow"/>
        </w:rPr>
      </w:pPr>
      <w:r>
        <w:t>For sidelink based communication, new PQI/QoS parameters may be defined as well. Details are FFS.</w:t>
      </w:r>
      <w:r>
        <w:rPr>
          <w:b/>
          <w:bCs/>
          <w:sz w:val="32"/>
          <w:szCs w:val="32"/>
          <w:highlight w:val="yellow"/>
        </w:rPr>
        <w:br w:type="page"/>
      </w:r>
    </w:p>
    <w:p w14:paraId="7D309133" w14:textId="6C449542" w:rsidR="008B4D20" w:rsidRPr="00284DAE" w:rsidRDefault="008B4D20" w:rsidP="00284DAE">
      <w:pPr>
        <w:pStyle w:val="Heading1"/>
      </w:pPr>
      <w:bookmarkStart w:id="249" w:name="_Toc33042070"/>
      <w:r w:rsidRPr="00284DAE">
        <w:lastRenderedPageBreak/>
        <w:t>7</w:t>
      </w:r>
      <w:r w:rsidRPr="00284DAE">
        <w:tab/>
        <w:t>Potential Standardi</w:t>
      </w:r>
      <w:r w:rsidR="00431B7F">
        <w:t>s</w:t>
      </w:r>
      <w:r w:rsidRPr="00284DAE">
        <w:t>ation Areas</w:t>
      </w:r>
      <w:bookmarkEnd w:id="249"/>
    </w:p>
    <w:p w14:paraId="4B3F4D3C" w14:textId="77777777" w:rsidR="008B4D20" w:rsidRDefault="008B4D20" w:rsidP="008B4D20">
      <w:pPr>
        <w:pStyle w:val="Heading2"/>
      </w:pPr>
      <w:bookmarkStart w:id="250" w:name="_Toc33042071"/>
      <w:r>
        <w:t xml:space="preserve">7.1 </w:t>
      </w:r>
      <w:r>
        <w:tab/>
        <w:t>General</w:t>
      </w:r>
      <w:bookmarkEnd w:id="250"/>
    </w:p>
    <w:p w14:paraId="5682CC70" w14:textId="7368FA84" w:rsidR="008B4D20" w:rsidRPr="004B1146" w:rsidRDefault="008B4D20" w:rsidP="008B4D20">
      <w:r>
        <w:t>This clause documents and clusters potential standardi</w:t>
      </w:r>
      <w:r w:rsidR="00431B7F">
        <w:t>s</w:t>
      </w:r>
      <w:r>
        <w:t>ation areas in the context of this Technical Report.</w:t>
      </w:r>
    </w:p>
    <w:p w14:paraId="72E9D620" w14:textId="77777777" w:rsidR="008B4D20" w:rsidRDefault="008B4D20" w:rsidP="008B4D20">
      <w:pPr>
        <w:pStyle w:val="Heading2"/>
      </w:pPr>
      <w:bookmarkStart w:id="251" w:name="_Toc33042072"/>
      <w:r>
        <w:t xml:space="preserve">7.2 </w:t>
      </w:r>
      <w:r>
        <w:tab/>
        <w:t>XR-Centric Device Types and Architectures</w:t>
      </w:r>
      <w:bookmarkEnd w:id="251"/>
    </w:p>
    <w:p w14:paraId="0FC889FB" w14:textId="77777777" w:rsidR="008B4D20" w:rsidRDefault="008B4D20" w:rsidP="008B4D20">
      <w:r>
        <w:t>As documented in clause 4.5, XR centric devices are the key enablers for XR services. Key aspects for XR devices are:</w:t>
      </w:r>
    </w:p>
    <w:p w14:paraId="1B621B82" w14:textId="77777777" w:rsidR="008B4D20" w:rsidRPr="00A1508F" w:rsidRDefault="008B4D20" w:rsidP="00A1508F">
      <w:pPr>
        <w:pStyle w:val="B10"/>
        <w:numPr>
          <w:ilvl w:val="0"/>
          <w:numId w:val="111"/>
        </w:numPr>
        <w:rPr>
          <w:lang w:val="en-US"/>
        </w:rPr>
      </w:pPr>
      <w:r w:rsidRPr="00A1508F">
        <w:rPr>
          <w:lang w:val="en-US"/>
        </w:rPr>
        <w:t>Rendering-centric device architectures using sophisticated GPU functionalities, see clause 4.4.</w:t>
      </w:r>
    </w:p>
    <w:p w14:paraId="1DC5FBFB" w14:textId="77777777" w:rsidR="008B4D20" w:rsidRPr="00A1508F" w:rsidRDefault="008B4D20" w:rsidP="00A1508F">
      <w:pPr>
        <w:pStyle w:val="B10"/>
        <w:numPr>
          <w:ilvl w:val="0"/>
          <w:numId w:val="111"/>
        </w:numPr>
        <w:rPr>
          <w:lang w:val="en-US"/>
        </w:rPr>
      </w:pPr>
      <w:r w:rsidRPr="00A1508F">
        <w:rPr>
          <w:lang w:val="en-US"/>
        </w:rPr>
        <w:t>Support for Tracking, in particular inside-out tracking in the device</w:t>
      </w:r>
    </w:p>
    <w:p w14:paraId="4F609709" w14:textId="77777777" w:rsidR="008B4D20" w:rsidRPr="00A1508F" w:rsidRDefault="008B4D20" w:rsidP="00A1508F">
      <w:pPr>
        <w:pStyle w:val="B10"/>
        <w:numPr>
          <w:ilvl w:val="0"/>
          <w:numId w:val="111"/>
        </w:numPr>
        <w:rPr>
          <w:lang w:val="en-US"/>
        </w:rPr>
      </w:pPr>
      <w:r w:rsidRPr="00A1508F">
        <w:rPr>
          <w:lang w:val="en-US"/>
        </w:rPr>
        <w:t xml:space="preserve">Heavily power-constrained at least for certain form factors </w:t>
      </w:r>
    </w:p>
    <w:p w14:paraId="478F1FB7" w14:textId="77777777" w:rsidR="008B4D20" w:rsidRPr="00A1508F" w:rsidRDefault="008B4D20" w:rsidP="00A1508F">
      <w:pPr>
        <w:pStyle w:val="B10"/>
        <w:numPr>
          <w:ilvl w:val="0"/>
          <w:numId w:val="111"/>
        </w:numPr>
        <w:rPr>
          <w:lang w:val="en-US"/>
        </w:rPr>
      </w:pPr>
      <w:r w:rsidRPr="00A1508F">
        <w:rPr>
          <w:lang w:val="en-US"/>
        </w:rPr>
        <w:t>Support for multiple decoding formats and parallel decoding of media streams following the challenges documented in clause 4.5.2</w:t>
      </w:r>
    </w:p>
    <w:p w14:paraId="58C09B73" w14:textId="77777777" w:rsidR="008B4D20" w:rsidRDefault="008B4D20" w:rsidP="008B4D20">
      <w:r>
        <w:t xml:space="preserve">In addition, device characteristics can be quite different. Hence, the device types developed in clause 4.8 serve as a starting point for different device types. A more formal definition of XR devices types is considered useful. </w:t>
      </w:r>
    </w:p>
    <w:p w14:paraId="70188129" w14:textId="3707433D" w:rsidR="008B4D20" w:rsidRPr="002004AF" w:rsidRDefault="008B4D20" w:rsidP="008B4D20">
      <w:r>
        <w:t>In any work considered in 3GPP, end-points compatible to Khronos-based graphics and XR functionalities should be considered. A framework for interfacing device centric XR functionalities with 5G System and radio functionalities is a relevant standardi</w:t>
      </w:r>
      <w:r w:rsidR="00431B7F">
        <w:t>s</w:t>
      </w:r>
      <w:r>
        <w:t xml:space="preserve">ation effort. </w:t>
      </w:r>
    </w:p>
    <w:p w14:paraId="772001CB" w14:textId="77777777" w:rsidR="008B4D20" w:rsidRDefault="008B4D20" w:rsidP="008B4D20">
      <w:pPr>
        <w:pStyle w:val="Heading2"/>
      </w:pPr>
      <w:bookmarkStart w:id="252" w:name="_Toc33042073"/>
      <w:r>
        <w:t xml:space="preserve">7.3 </w:t>
      </w:r>
      <w:r>
        <w:tab/>
        <w:t>Extensions to 5G Media Streaming for XR/6DoF Media</w:t>
      </w:r>
      <w:bookmarkEnd w:id="252"/>
    </w:p>
    <w:p w14:paraId="21F1CB59" w14:textId="586B7E13" w:rsidR="008B4D20" w:rsidRDefault="008B4D20" w:rsidP="008B4D20">
      <w:r>
        <w:t>Streaming XR and 6DoF is considered in several use cases evaluated in this Technical report. With the establishment of 5G Media Streaming in Rel</w:t>
      </w:r>
      <w:r w:rsidR="00431B7F">
        <w:t>ease</w:t>
      </w:r>
      <w:r>
        <w:t>-16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p>
    <w:p w14:paraId="5412DFE3" w14:textId="77777777" w:rsidR="008B4D20" w:rsidRDefault="008B4D20" w:rsidP="008B4D20">
      <w:r>
        <w:t>Extensions to 5G Media streaming may be done in ordered to support the delivery of different XR/DoF media in 5G Systems. Relevant aspects are:</w:t>
      </w:r>
    </w:p>
    <w:p w14:paraId="7323D709" w14:textId="77777777" w:rsidR="008B4D20" w:rsidRPr="00A1508F" w:rsidRDefault="008B4D20" w:rsidP="00A1508F">
      <w:pPr>
        <w:pStyle w:val="B10"/>
        <w:numPr>
          <w:ilvl w:val="0"/>
          <w:numId w:val="111"/>
        </w:numPr>
        <w:rPr>
          <w:lang w:val="en-US"/>
        </w:rPr>
      </w:pPr>
      <w:r w:rsidRPr="00A1508F">
        <w:rPr>
          <w:lang w:val="en-US"/>
        </w:rPr>
        <w:t>Additional media decoding capabilities including higher profile and levels, the use of multiple decoders in parallel to interface with rendering architectures, as well more flexible formats following clause 4.5.2</w:t>
      </w:r>
    </w:p>
    <w:p w14:paraId="40FD70BA" w14:textId="77777777" w:rsidR="008B4D20" w:rsidRPr="00A1508F" w:rsidRDefault="008B4D20" w:rsidP="00A1508F">
      <w:pPr>
        <w:pStyle w:val="B10"/>
        <w:numPr>
          <w:ilvl w:val="0"/>
          <w:numId w:val="111"/>
        </w:numPr>
        <w:rPr>
          <w:lang w:val="en-US"/>
        </w:rPr>
      </w:pPr>
      <w:r w:rsidRPr="00A1508F">
        <w:rPr>
          <w:lang w:val="en-US"/>
        </w:rPr>
        <w:t>Support for more flexible delivery protocols allowing parallel download of different objects and parts of objects</w:t>
      </w:r>
    </w:p>
    <w:p w14:paraId="55DA5E2B" w14:textId="77777777" w:rsidR="008B4D20" w:rsidRPr="00A1508F" w:rsidRDefault="008B4D20" w:rsidP="00A1508F">
      <w:pPr>
        <w:pStyle w:val="B10"/>
        <w:numPr>
          <w:ilvl w:val="0"/>
          <w:numId w:val="111"/>
        </w:numPr>
        <w:rPr>
          <w:lang w:val="en-US"/>
        </w:rPr>
      </w:pPr>
      <w:r w:rsidRPr="00A1508F">
        <w:rPr>
          <w:lang w:val="en-US"/>
        </w:rPr>
        <w:t>Viewport-dependent streaming as documented in clause 6.2.3</w:t>
      </w:r>
    </w:p>
    <w:p w14:paraId="355B8637" w14:textId="554AEEAE" w:rsidR="008B4D20" w:rsidRPr="00A1508F" w:rsidRDefault="008B4D20" w:rsidP="00A1508F">
      <w:pPr>
        <w:pStyle w:val="B10"/>
        <w:numPr>
          <w:ilvl w:val="0"/>
          <w:numId w:val="111"/>
        </w:numPr>
        <w:rPr>
          <w:lang w:val="en-US"/>
        </w:rPr>
      </w:pPr>
      <w:r w:rsidRPr="00A1508F">
        <w:rPr>
          <w:lang w:val="en-US"/>
        </w:rPr>
        <w:t>Potentially new 5QIs and radio capabilities to support higher bitrate streaming</w:t>
      </w:r>
    </w:p>
    <w:p w14:paraId="36B376D5" w14:textId="355C01B6" w:rsidR="00D54420" w:rsidRPr="00A1508F" w:rsidRDefault="00D54420" w:rsidP="00A1508F">
      <w:pPr>
        <w:pStyle w:val="B10"/>
        <w:numPr>
          <w:ilvl w:val="0"/>
          <w:numId w:val="111"/>
        </w:numPr>
        <w:rPr>
          <w:lang w:val="en-US"/>
        </w:rPr>
      </w:pPr>
      <w:r w:rsidRPr="00A1508F">
        <w:rPr>
          <w:lang w:val="en-US"/>
        </w:rPr>
        <w:t>Biometrics and Emotion Metadata definition and transport</w:t>
      </w:r>
    </w:p>
    <w:p w14:paraId="1338C9B8" w14:textId="5B0A6C17" w:rsidR="008B4D20" w:rsidRDefault="008B4D20" w:rsidP="008B4D20">
      <w:pPr>
        <w:pStyle w:val="Heading2"/>
      </w:pPr>
      <w:bookmarkStart w:id="253" w:name="_Toc33042074"/>
      <w:r>
        <w:t xml:space="preserve">7.4 </w:t>
      </w:r>
      <w:r>
        <w:tab/>
      </w:r>
      <w:r w:rsidR="00703A81">
        <w:t>Raster-based</w:t>
      </w:r>
      <w:r>
        <w:t xml:space="preserve"> Split Rendering with Pose Correction</w:t>
      </w:r>
      <w:bookmarkEnd w:id="253"/>
    </w:p>
    <w:p w14:paraId="049F543D" w14:textId="15973DAD" w:rsidR="008B4D20" w:rsidRDefault="008B4D20" w:rsidP="008B4D20">
      <w:pPr>
        <w:rPr>
          <w:lang w:val="en-US"/>
        </w:rPr>
      </w:pPr>
      <w:r>
        <w:t xml:space="preserve">Split Rendering is a promising technology to support online gaming in power- and resource constrained devices. Split rendering requires the use of edge computing as the </w:t>
      </w:r>
      <w:r>
        <w:rPr>
          <w:lang w:val="en-US"/>
        </w:rPr>
        <w:t xml:space="preserve">pose-to-render-to-photon is expected to be below 50ms. Rendering of </w:t>
      </w:r>
      <w:r w:rsidR="00703A81">
        <w:rPr>
          <w:lang w:val="en-US"/>
        </w:rPr>
        <w:t xml:space="preserve">rasterized </w:t>
      </w:r>
      <w:r>
        <w:rPr>
          <w:lang w:val="en-US"/>
        </w:rPr>
        <w:t>frame buffers in the network allows to support XR devices with existing codecs using 5G System and radio capabilities. Relevant aspects for single-buffet split rendering include:</w:t>
      </w:r>
    </w:p>
    <w:p w14:paraId="6F6F6B12" w14:textId="6C1C8491" w:rsidR="008B4D20" w:rsidRPr="00D457D4" w:rsidRDefault="008B4D20" w:rsidP="008B4D20">
      <w:pPr>
        <w:pStyle w:val="B10"/>
        <w:numPr>
          <w:ilvl w:val="0"/>
          <w:numId w:val="111"/>
        </w:numPr>
        <w:rPr>
          <w:lang w:val="en-US"/>
        </w:rPr>
      </w:pPr>
      <w:r>
        <w:rPr>
          <w:lang w:val="en-US"/>
        </w:rPr>
        <w:t xml:space="preserve">A simple XR split rendering application framework where a single </w:t>
      </w:r>
      <w:r w:rsidR="00703A81">
        <w:rPr>
          <w:lang w:val="en-US"/>
        </w:rPr>
        <w:t xml:space="preserve">frame </w:t>
      </w:r>
      <w:r>
        <w:rPr>
          <w:lang w:val="en-US"/>
        </w:rPr>
        <w:t>buffer per media</w:t>
      </w:r>
      <w:r w:rsidR="00703A81">
        <w:rPr>
          <w:lang w:val="en-US"/>
        </w:rPr>
        <w:t xml:space="preserve"> per eye</w:t>
      </w:r>
      <w:r>
        <w:rPr>
          <w:lang w:val="en-US"/>
        </w:rPr>
        <w:t xml:space="preserve"> is shared and final pose correction is done in the XR device</w:t>
      </w:r>
    </w:p>
    <w:p w14:paraId="206B733F" w14:textId="043AE3DA" w:rsidR="008B4D20" w:rsidRDefault="008B4D20" w:rsidP="008B4D20">
      <w:pPr>
        <w:pStyle w:val="B10"/>
        <w:numPr>
          <w:ilvl w:val="0"/>
          <w:numId w:val="111"/>
        </w:numPr>
      </w:pPr>
      <w:r>
        <w:lastRenderedPageBreak/>
        <w:t xml:space="preserve">2D video encoders and decoders that are capable encode and decode 2K per eye as well as 90 fps as well as typical </w:t>
      </w:r>
      <w:r w:rsidR="00075153">
        <w:t xml:space="preserve">2D rasterized </w:t>
      </w:r>
      <w:r>
        <w:t>graphics centric formats</w:t>
      </w:r>
    </w:p>
    <w:p w14:paraId="55310C54" w14:textId="77777777" w:rsidR="008B4D20" w:rsidRPr="003508C3" w:rsidRDefault="008B4D20" w:rsidP="008B4D20">
      <w:pPr>
        <w:pStyle w:val="B10"/>
        <w:numPr>
          <w:ilvl w:val="0"/>
          <w:numId w:val="111"/>
        </w:numPr>
        <w:rPr>
          <w:lang w:val="en-US"/>
        </w:rPr>
      </w:pPr>
      <w:r>
        <w:rPr>
          <w:lang w:val="en-US"/>
        </w:rPr>
        <w:t>Integration of audio into split rendering architectures</w:t>
      </w:r>
    </w:p>
    <w:p w14:paraId="55B2E78D"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4B6A01C9" w14:textId="77777777" w:rsidR="008B4D20" w:rsidRDefault="008B4D20" w:rsidP="008B4D20">
      <w:pPr>
        <w:pStyle w:val="B10"/>
        <w:numPr>
          <w:ilvl w:val="0"/>
          <w:numId w:val="111"/>
        </w:numPr>
        <w:rPr>
          <w:lang w:val="en-US"/>
        </w:rPr>
      </w:pPr>
      <w:r>
        <w:rPr>
          <w:lang w:val="en-US"/>
        </w:rPr>
        <w:t>Content Delivery protocols that support split rendering</w:t>
      </w:r>
    </w:p>
    <w:p w14:paraId="3CD355A2" w14:textId="77777777" w:rsidR="008B4D20" w:rsidRPr="002E2AAA" w:rsidRDefault="008B4D20" w:rsidP="008B4D20">
      <w:pPr>
        <w:pStyle w:val="B10"/>
        <w:numPr>
          <w:ilvl w:val="0"/>
          <w:numId w:val="111"/>
        </w:numPr>
        <w:rPr>
          <w:lang w:val="en-US"/>
        </w:rPr>
      </w:pPr>
      <w:r>
        <w:rPr>
          <w:lang w:val="en-US"/>
        </w:rPr>
        <w:t>5QIs and other 5GS/</w:t>
      </w:r>
      <w:r w:rsidRPr="002E2AAA">
        <w:rPr>
          <w:lang w:val="en-US"/>
        </w:rPr>
        <w:t>Radio capabilities that support split rendering</w:t>
      </w:r>
    </w:p>
    <w:p w14:paraId="12890AFC" w14:textId="77777777" w:rsidR="008B4D20" w:rsidRPr="00D457D4" w:rsidRDefault="008B4D20" w:rsidP="008B4D20">
      <w:pPr>
        <w:pStyle w:val="B10"/>
        <w:numPr>
          <w:ilvl w:val="0"/>
          <w:numId w:val="111"/>
        </w:numPr>
        <w:rPr>
          <w:lang w:val="en-US"/>
        </w:rPr>
      </w:pPr>
      <w:r>
        <w:rPr>
          <w:lang w:val="en-US"/>
        </w:rPr>
        <w:t>Edge computing discovery and capability discovery based on work in SA2 and SA6 (see clause 4.3.6)</w:t>
      </w:r>
    </w:p>
    <w:p w14:paraId="2E7724F0" w14:textId="4EBCA05D" w:rsidR="008B4D20" w:rsidRDefault="008B4D20" w:rsidP="008B4D20">
      <w:pPr>
        <w:pStyle w:val="Heading2"/>
      </w:pPr>
      <w:bookmarkStart w:id="254" w:name="_Toc33042075"/>
      <w:r>
        <w:t xml:space="preserve">7.5 </w:t>
      </w:r>
      <w:r>
        <w:tab/>
        <w:t xml:space="preserve">XR </w:t>
      </w:r>
      <w:r w:rsidR="003D4242">
        <w:t xml:space="preserve">conference </w:t>
      </w:r>
      <w:r>
        <w:t>applications</w:t>
      </w:r>
      <w:bookmarkEnd w:id="254"/>
    </w:p>
    <w:p w14:paraId="1D3693A0" w14:textId="77777777" w:rsidR="00860E08" w:rsidRDefault="00860E08" w:rsidP="00860E08">
      <w:pPr>
        <w:pStyle w:val="B10"/>
        <w:ind w:left="0" w:firstLine="0"/>
      </w:pPr>
      <w:r>
        <w:t>XR conversational applications within real or computer generated virtual environments is considered in several use cases evaluated in this Technical report. Some work is already ongoing in IVAS, ITT4RT, however, potential additional normative work includes;</w:t>
      </w:r>
    </w:p>
    <w:p w14:paraId="51CA25C2" w14:textId="77777777" w:rsidR="00860E08" w:rsidRDefault="00860E08" w:rsidP="00860E08">
      <w:pPr>
        <w:pStyle w:val="B10"/>
      </w:pPr>
      <w:r w:rsidRPr="00DB3790">
        <w:t>-</w:t>
      </w:r>
      <w:r w:rsidRPr="00DB3790">
        <w:tab/>
      </w:r>
      <w:r>
        <w:t>Study the mapping of XR conference applications to the 5G system architecture including Media streaming and MTSI.</w:t>
      </w:r>
    </w:p>
    <w:p w14:paraId="53176C00" w14:textId="77777777" w:rsidR="00860E08" w:rsidRDefault="00860E08" w:rsidP="00860E08">
      <w:pPr>
        <w:pStyle w:val="B10"/>
        <w:numPr>
          <w:ilvl w:val="0"/>
          <w:numId w:val="111"/>
        </w:numPr>
      </w:pPr>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p>
    <w:p w14:paraId="449724C0" w14:textId="77777777" w:rsidR="00860E08" w:rsidRDefault="00860E08" w:rsidP="00860E08">
      <w:pPr>
        <w:pStyle w:val="B10"/>
        <w:numPr>
          <w:ilvl w:val="0"/>
          <w:numId w:val="111"/>
        </w:numPr>
      </w:pPr>
      <w:bookmarkStart w:id="255" w:name="_Hlk30615475"/>
      <w:r w:rsidRPr="00DB3790">
        <w:t xml:space="preserve">6DOF metadata framework and a 6DOF capable renderer for immersive voice and audio. </w:t>
      </w:r>
    </w:p>
    <w:bookmarkEnd w:id="255"/>
    <w:p w14:paraId="7569B10A" w14:textId="77777777" w:rsidR="00860E08" w:rsidRPr="00DB3790" w:rsidRDefault="00860E08" w:rsidP="00860E08">
      <w:pPr>
        <w:pStyle w:val="B10"/>
        <w:numPr>
          <w:ilvl w:val="0"/>
          <w:numId w:val="111"/>
        </w:numPr>
      </w:pPr>
      <w:r w:rsidRPr="00DB3790">
        <w:t>Support of static/dynamic 3D objects</w:t>
      </w:r>
      <w:r>
        <w:t xml:space="preserve">’ </w:t>
      </w:r>
      <w:r w:rsidRPr="00DB3790">
        <w:t>formats and transport</w:t>
      </w:r>
      <w:r>
        <w:t xml:space="preserve"> for real-time sharing </w:t>
      </w:r>
    </w:p>
    <w:p w14:paraId="72B9BDEC" w14:textId="77777777" w:rsidR="00860E08" w:rsidRPr="00485F7D" w:rsidRDefault="00860E08" w:rsidP="00860E08">
      <w:pPr>
        <w:pStyle w:val="B10"/>
        <w:numPr>
          <w:ilvl w:val="0"/>
          <w:numId w:val="111"/>
        </w:numPr>
      </w:pPr>
      <w:r>
        <w:t>Transport of c</w:t>
      </w:r>
      <w:r w:rsidRPr="00485F7D">
        <w:t>ollected data</w:t>
      </w:r>
      <w:r>
        <w:t xml:space="preserve"> from multiple sensors (e.g. for spatial mapping)</w:t>
      </w:r>
    </w:p>
    <w:p w14:paraId="5AB7F926" w14:textId="77777777" w:rsidR="00860E08" w:rsidRDefault="00860E08" w:rsidP="00860E08">
      <w:pPr>
        <w:pStyle w:val="B10"/>
        <w:numPr>
          <w:ilvl w:val="0"/>
          <w:numId w:val="111"/>
        </w:numPr>
      </w:pPr>
      <w:r w:rsidRPr="00DB3790">
        <w:t>Format for storing and sharing spatial information</w:t>
      </w:r>
      <w:r>
        <w:t xml:space="preserve"> (e.g. indoor spatial data)</w:t>
      </w:r>
      <w:r w:rsidRPr="00DB3790">
        <w:t>.</w:t>
      </w:r>
    </w:p>
    <w:p w14:paraId="5EDE0EBB" w14:textId="77777777" w:rsidR="00860E08" w:rsidRDefault="00860E08" w:rsidP="00860E08">
      <w:pPr>
        <w:pStyle w:val="B10"/>
        <w:numPr>
          <w:ilvl w:val="0"/>
          <w:numId w:val="111"/>
        </w:numPr>
        <w:rPr>
          <w:lang w:val="en-US"/>
        </w:rPr>
      </w:pPr>
      <w:r>
        <w:rPr>
          <w:lang w:val="en-US"/>
        </w:rPr>
        <w:t>Content Delivery protocols that support XR conversational cases</w:t>
      </w:r>
    </w:p>
    <w:p w14:paraId="07E7F34E" w14:textId="77777777" w:rsidR="00860E08" w:rsidRPr="002E2AAA" w:rsidRDefault="00860E08" w:rsidP="00860E08">
      <w:pPr>
        <w:pStyle w:val="B10"/>
        <w:numPr>
          <w:ilvl w:val="0"/>
          <w:numId w:val="111"/>
        </w:numPr>
        <w:rPr>
          <w:lang w:val="en-US"/>
        </w:rPr>
      </w:pPr>
      <w:r>
        <w:rPr>
          <w:lang w:val="en-US"/>
        </w:rPr>
        <w:t>5QIs and other 5GS/</w:t>
      </w:r>
      <w:r w:rsidRPr="002E2AAA">
        <w:rPr>
          <w:lang w:val="en-US"/>
        </w:rPr>
        <w:t xml:space="preserve">Radio capabilities that support </w:t>
      </w:r>
      <w:r>
        <w:rPr>
          <w:lang w:val="en-US"/>
        </w:rPr>
        <w:t>XR conversational cases</w:t>
      </w:r>
    </w:p>
    <w:p w14:paraId="686DA2DE" w14:textId="77777777" w:rsidR="00860E08" w:rsidRPr="00D457D4" w:rsidRDefault="00860E08" w:rsidP="00860E08">
      <w:pPr>
        <w:pStyle w:val="B10"/>
        <w:numPr>
          <w:ilvl w:val="0"/>
          <w:numId w:val="111"/>
        </w:numPr>
        <w:rPr>
          <w:lang w:val="en-US"/>
        </w:rPr>
      </w:pPr>
      <w:r>
        <w:rPr>
          <w:lang w:val="en-US"/>
        </w:rPr>
        <w:t>Edge computing discovery and capability discovery based on work in SA2 and SA6 (see clause 4.3.6)</w:t>
      </w:r>
    </w:p>
    <w:p w14:paraId="06066534" w14:textId="3D6AAB58" w:rsidR="008B4D20" w:rsidRDefault="008B4D20" w:rsidP="008B4D20">
      <w:pPr>
        <w:pStyle w:val="Heading2"/>
      </w:pPr>
      <w:bookmarkStart w:id="256" w:name="_Toc33042076"/>
      <w:r>
        <w:t xml:space="preserve">7.6 </w:t>
      </w:r>
      <w:r>
        <w:tab/>
        <w:t>Augmented Reality</w:t>
      </w:r>
      <w:r w:rsidR="00847D34">
        <w:t xml:space="preserve"> for New Form Factors</w:t>
      </w:r>
      <w:bookmarkEnd w:id="256"/>
    </w:p>
    <w:p w14:paraId="4C46EA44" w14:textId="38C28206" w:rsidR="008B4D20" w:rsidRPr="007419A3" w:rsidRDefault="008B4D20" w:rsidP="007419A3">
      <w:r>
        <w:t>Augmented reality was discussed in details in this report</w:t>
      </w:r>
      <w:r w:rsidR="00DF1BCC">
        <w:t>.</w:t>
      </w:r>
      <w:r w:rsidR="003F11DF">
        <w:t xml:space="preserve"> </w:t>
      </w:r>
      <w:r w:rsidR="00DF1BCC">
        <w:t>G</w:t>
      </w:r>
      <w:r w:rsidRPr="007419A3">
        <w:t>lass-type AR/MR UEs with standalone capability, i.e., that can be connected directly to 3GPP networks</w:t>
      </w:r>
      <w:r w:rsidR="00DF1BCC">
        <w:t xml:space="preserve"> are interesting emerging devices</w:t>
      </w:r>
      <w:r w:rsidRPr="007419A3">
        <w:t>. Such a type is classified as XR5G-</w:t>
      </w:r>
      <w:r w:rsidR="00535BD1" w:rsidRPr="007419A3">
        <w:t>A</w:t>
      </w:r>
      <w:r w:rsidR="00535BD1">
        <w:t>5</w:t>
      </w:r>
      <w:r w:rsidR="00535BD1" w:rsidRPr="007419A3">
        <w:t xml:space="preserve"> </w:t>
      </w:r>
      <w:r w:rsidRPr="007419A3">
        <w:t>in Table 4.3-1. However, it would also be necessary to consider situations where XR5G-A</w:t>
      </w:r>
      <w:r w:rsidR="00D2149C">
        <w:t>5</w:t>
      </w:r>
      <w:r w:rsidRPr="007419A3">
        <w:t xml:space="preserve"> UEs have to fall back to XR5G-A</w:t>
      </w:r>
      <w:r w:rsidR="00D2149C">
        <w:t>1</w:t>
      </w:r>
      <w:r w:rsidR="0055055E">
        <w:t xml:space="preserve"> or </w:t>
      </w:r>
      <w:r w:rsidR="0055055E" w:rsidRPr="007419A3">
        <w:t>XR5G-A</w:t>
      </w:r>
      <w:r w:rsidR="006A2530">
        <w:t>2</w:t>
      </w:r>
      <w:r w:rsidRPr="007419A3">
        <w:t xml:space="preserve">, i.e., to the </w:t>
      </w:r>
      <w:r w:rsidR="0055055E">
        <w:t xml:space="preserve">wired or </w:t>
      </w:r>
      <w:r w:rsidRPr="007419A3">
        <w:t>wirelessly tethered modes, e.g., from NR Uu to 5G sidelink or IEEE 802.11ad/y.</w:t>
      </w:r>
      <w:r w:rsidR="00DF1BCC">
        <w:t xml:space="preserve">  </w:t>
      </w:r>
      <w:r w:rsidR="007619C3">
        <w:t xml:space="preserve">Furthermore, an evolution path for devices </w:t>
      </w:r>
      <w:r w:rsidR="006759C9">
        <w:t xml:space="preserve">under the category XR5G-A3 and XR5G-A4 should be considered. </w:t>
      </w:r>
      <w:r w:rsidR="00DF1BCC">
        <w:t>Further studies are encouraged, among others</w:t>
      </w:r>
    </w:p>
    <w:p w14:paraId="579615AF" w14:textId="1902E830" w:rsidR="008B4D20" w:rsidRPr="007419A3" w:rsidRDefault="008B4D20" w:rsidP="007419A3">
      <w:pPr>
        <w:pStyle w:val="B10"/>
        <w:numPr>
          <w:ilvl w:val="0"/>
          <w:numId w:val="111"/>
        </w:numPr>
        <w:rPr>
          <w:lang w:val="en-US"/>
        </w:rPr>
      </w:pPr>
      <w:r w:rsidRPr="007419A3">
        <w:rPr>
          <w:lang w:val="en-US"/>
        </w:rPr>
        <w:t>Basic use cases: a set of use cases relevant for XR5G-A</w:t>
      </w:r>
      <w:r w:rsidR="00FB35C5">
        <w:rPr>
          <w:lang w:val="en-US"/>
        </w:rPr>
        <w:t>5</w:t>
      </w:r>
      <w:r w:rsidRPr="007419A3">
        <w:rPr>
          <w:lang w:val="en-US"/>
        </w:rPr>
        <w:t xml:space="preserve">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p>
    <w:p w14:paraId="33CAB264" w14:textId="53D7987B" w:rsidR="008B4D20" w:rsidRPr="007419A3" w:rsidRDefault="008B4D20" w:rsidP="007419A3">
      <w:pPr>
        <w:pStyle w:val="B10"/>
        <w:numPr>
          <w:ilvl w:val="0"/>
          <w:numId w:val="111"/>
        </w:numPr>
        <w:rPr>
          <w:lang w:val="en-US"/>
        </w:rPr>
      </w:pPr>
      <w:r w:rsidRPr="007419A3">
        <w:rPr>
          <w:lang w:val="en-US"/>
        </w:rPr>
        <w:t>Media formats and profiles: for the selected use cases, available formats and profiles of the media/data can be discussed.</w:t>
      </w:r>
      <w:r w:rsidR="00270612">
        <w:rPr>
          <w:lang w:val="en-US"/>
        </w:rPr>
        <w:t xml:space="preserve"> </w:t>
      </w:r>
      <w:r w:rsidR="00270612" w:rsidRPr="00270612">
        <w:rPr>
          <w:lang w:val="en-US"/>
        </w:rPr>
        <w:t>Sharing of XR and 3D Data is of interest for personal and enterprise use cases as documented in scenario 5.2. Properly generated XR data can be used in AR applications on smartphone devices as well as on AR glasses.</w:t>
      </w:r>
      <w:r w:rsidR="007B0D48">
        <w:rPr>
          <w:lang w:val="en-US"/>
        </w:rPr>
        <w:t xml:space="preserve"> Exchange formats for AR-based applications are relevant</w:t>
      </w:r>
      <w:r w:rsidR="0068738C">
        <w:rPr>
          <w:lang w:val="en-US"/>
        </w:rPr>
        <w:t>, for example for services such as MMS.</w:t>
      </w:r>
    </w:p>
    <w:p w14:paraId="022A7BAD" w14:textId="77777777" w:rsidR="008B4D20" w:rsidRPr="007419A3" w:rsidRDefault="008B4D20" w:rsidP="007419A3">
      <w:pPr>
        <w:pStyle w:val="B10"/>
        <w:numPr>
          <w:ilvl w:val="0"/>
          <w:numId w:val="111"/>
        </w:numPr>
        <w:rPr>
          <w:lang w:val="en-US"/>
        </w:rPr>
      </w:pPr>
      <w:r w:rsidRPr="007419A3">
        <w:rPr>
          <w:lang w:val="en-US"/>
        </w:rPr>
        <w:t xml:space="preserve">Transport technologies and protocols: in case the selected use cases include relocation or delivery of 3D or XR media/data over 3GPP networks, combinations of transport protocols, radio access and core network technologies that support the use cases at relevant QoS can be discussed. If existing technologies and protocols </w:t>
      </w:r>
      <w:r w:rsidRPr="007419A3">
        <w:rPr>
          <w:lang w:val="en-US"/>
        </w:rPr>
        <w:lastRenderedPageBreak/>
        <w:t>cannot serve the use cases properly, such gaps can be taken into account in the consideration of normative works.</w:t>
      </w:r>
    </w:p>
    <w:p w14:paraId="08671C34" w14:textId="12988A6C" w:rsidR="008B4D20" w:rsidRPr="002004AF" w:rsidRDefault="008B4D20" w:rsidP="00DF1BCC">
      <w:pPr>
        <w:numPr>
          <w:ilvl w:val="0"/>
          <w:numId w:val="111"/>
        </w:numPr>
      </w:pPr>
      <w:r w:rsidRPr="007419A3">
        <w:rPr>
          <w:lang w:val="en-US"/>
        </w:rPr>
        <w:t>Form factor-related issues: in Table 4.3-1, typical maximum transmit power of XR5G-A</w:t>
      </w:r>
      <w:r w:rsidR="00C82D15">
        <w:rPr>
          <w:lang w:val="en-US"/>
        </w:rPr>
        <w:t>5</w:t>
      </w:r>
      <w:r w:rsidRPr="007419A3">
        <w:rPr>
          <w:lang w:val="en-US"/>
        </w:rPr>
        <w:t xml:space="preserve"> is </w:t>
      </w:r>
      <w:r w:rsidR="00C82D15">
        <w:rPr>
          <w:lang w:val="en-US"/>
        </w:rPr>
        <w:t>0.5</w:t>
      </w:r>
      <w:r w:rsidRPr="007419A3">
        <w:rPr>
          <w:lang w:val="en-US"/>
        </w:rPr>
        <w:t>-</w:t>
      </w:r>
      <w:r w:rsidR="00C82D15">
        <w:rPr>
          <w:lang w:val="en-US"/>
        </w:rPr>
        <w:t>2</w:t>
      </w:r>
      <w:r w:rsidRPr="007419A3">
        <w:rPr>
          <w:lang w:val="en-US"/>
        </w:rPr>
        <w:t>W while phone types transmit at 3-5 W. However, if XR5G-A</w:t>
      </w:r>
      <w:r w:rsidR="00FB35C5">
        <w:rPr>
          <w:lang w:val="en-US"/>
        </w:rPr>
        <w:t>5</w:t>
      </w:r>
      <w:r w:rsidRPr="007419A3">
        <w:rPr>
          <w:lang w:val="en-US"/>
        </w:rPr>
        <w:t xml:space="preserve"> is implemented in a form factor of typical glasses, i.e., smaller than goggles or HMDs and with a weight less than 100 g, its cellular modems and antennas are located near the face. In this case, XR5G-A</w:t>
      </w:r>
      <w:r w:rsidR="00C82D15">
        <w:rPr>
          <w:lang w:val="en-US"/>
        </w:rPr>
        <w:t>5</w:t>
      </w:r>
      <w:r w:rsidRPr="007419A3">
        <w:rPr>
          <w:lang w:val="en-US"/>
        </w:rPr>
        <w:t xml:space="preserve"> UEs can have more con</w:t>
      </w:r>
      <w:r w:rsidR="002479BE">
        <w:rPr>
          <w:lang w:val="en-US"/>
        </w:rPr>
        <w:t>s</w:t>
      </w:r>
      <w:r w:rsidRPr="007419A3">
        <w:rPr>
          <w:lang w:val="en-US"/>
        </w:rPr>
        <w:t>traints on transmit power and it would be necessary to develop solutions to overcome it, e.g. considering situations where XR5G-A</w:t>
      </w:r>
      <w:r w:rsidR="00C82D15">
        <w:rPr>
          <w:lang w:val="en-US"/>
        </w:rPr>
        <w:t>5</w:t>
      </w:r>
      <w:r w:rsidRPr="007419A3">
        <w:rPr>
          <w:lang w:val="en-US"/>
        </w:rPr>
        <w:t xml:space="preserve"> UEs have to fall back to XR5G-A</w:t>
      </w:r>
      <w:r w:rsidR="00C82D15">
        <w:rPr>
          <w:lang w:val="en-US"/>
        </w:rPr>
        <w:t>2</w:t>
      </w:r>
      <w:r w:rsidRPr="007419A3">
        <w:rPr>
          <w:lang w:val="en-US"/>
        </w:rPr>
        <w:t xml:space="preserve"> from NR Uu to 5G sidelink or IEEE 802.11ad/y</w:t>
      </w:r>
      <w:r w:rsidR="00C82D15">
        <w:t>. Furthermore, an evolution path for devices under the category XR5G-A3 (</w:t>
      </w:r>
      <w:r w:rsidR="004824D3">
        <w:t>3</w:t>
      </w:r>
      <w:r w:rsidR="00C82D15">
        <w:t xml:space="preserve">-7W) and XR5G-A4 (2-4W) should be considered. </w:t>
      </w:r>
    </w:p>
    <w:p w14:paraId="76B19F46" w14:textId="77777777" w:rsidR="008B4D20" w:rsidRDefault="008B4D20" w:rsidP="008B4D20">
      <w:pPr>
        <w:pStyle w:val="Heading2"/>
      </w:pPr>
      <w:bookmarkStart w:id="257" w:name="_Toc33042077"/>
      <w:r>
        <w:t xml:space="preserve">7.7 </w:t>
      </w:r>
      <w:r>
        <w:tab/>
        <w:t>Traffic Characteristics and Models for XR Services</w:t>
      </w:r>
      <w:bookmarkEnd w:id="257"/>
    </w:p>
    <w:p w14:paraId="17383CF7" w14:textId="77777777" w:rsidR="008B4D20" w:rsidRDefault="008B4D20" w:rsidP="008B4D20">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p>
    <w:p w14:paraId="63877F02" w14:textId="77777777" w:rsidR="008B4D20" w:rsidRDefault="008B4D20" w:rsidP="008B4D20">
      <w:pPr>
        <w:ind w:firstLine="284"/>
      </w:pPr>
      <w:r>
        <w:t>-</w:t>
      </w:r>
      <w:r>
        <w:tab/>
        <w:t xml:space="preserve">Downlink data rate ranges </w:t>
      </w:r>
    </w:p>
    <w:p w14:paraId="6020612B" w14:textId="77777777" w:rsidR="008B4D20" w:rsidRDefault="008B4D20" w:rsidP="008B4D20">
      <w:pPr>
        <w:ind w:firstLine="284"/>
      </w:pPr>
      <w:r>
        <w:t>-</w:t>
      </w:r>
      <w:r>
        <w:tab/>
        <w:t xml:space="preserve">Uplink data rate ranges </w:t>
      </w:r>
    </w:p>
    <w:p w14:paraId="553C889C" w14:textId="77777777" w:rsidR="008B4D20" w:rsidRDefault="008B4D20" w:rsidP="008B4D20">
      <w:pPr>
        <w:ind w:firstLine="284"/>
      </w:pPr>
      <w:r>
        <w:t>-</w:t>
      </w:r>
      <w:r>
        <w:tab/>
        <w:t xml:space="preserve">Maximum packet delay budget in uplink and downlink </w:t>
      </w:r>
    </w:p>
    <w:p w14:paraId="0E51A849" w14:textId="77777777" w:rsidR="008B4D20" w:rsidRDefault="008B4D20" w:rsidP="008B4D20">
      <w:pPr>
        <w:ind w:firstLine="284"/>
      </w:pPr>
      <w:r>
        <w:t>-</w:t>
      </w:r>
      <w:r>
        <w:tab/>
        <w:t xml:space="preserve">Maximum Packet Error Rate, </w:t>
      </w:r>
    </w:p>
    <w:p w14:paraId="6DB1A34D" w14:textId="77777777" w:rsidR="008B4D20" w:rsidRDefault="008B4D20" w:rsidP="008B4D20">
      <w:pPr>
        <w:ind w:firstLine="284"/>
      </w:pPr>
      <w:r>
        <w:t>-</w:t>
      </w:r>
      <w:r>
        <w:tab/>
        <w:t>Maximum Round Trip Time</w:t>
      </w:r>
    </w:p>
    <w:p w14:paraId="52D2B64F" w14:textId="77777777" w:rsidR="008B4D20" w:rsidRDefault="008B4D20" w:rsidP="008B4D20">
      <w:pPr>
        <w:ind w:firstLine="284"/>
      </w:pPr>
      <w:r>
        <w:t xml:space="preserve">- </w:t>
      </w:r>
      <w:r>
        <w:tab/>
        <w:t>Traffic Characteristics on IP level in uplink and downlink in terms of packet sizes, and temporal characteristics.</w:t>
      </w:r>
    </w:p>
    <w:p w14:paraId="78A8DFEB" w14:textId="77777777" w:rsidR="008B4D20" w:rsidRDefault="008B4D20" w:rsidP="008B4D20">
      <w:r>
        <w:t>Such characteristics are expected to be available for at least the following applications</w:t>
      </w:r>
    </w:p>
    <w:p w14:paraId="01A337CE" w14:textId="77777777" w:rsidR="008B4D20" w:rsidRDefault="008B4D20" w:rsidP="008B4D20">
      <w:pPr>
        <w:ind w:firstLine="284"/>
      </w:pPr>
      <w:r>
        <w:t>-</w:t>
      </w:r>
      <w:r>
        <w:tab/>
        <w:t>Viewport independent 6DoF Streaming</w:t>
      </w:r>
    </w:p>
    <w:p w14:paraId="6DA09002" w14:textId="77777777" w:rsidR="008B4D20" w:rsidRDefault="008B4D20" w:rsidP="008B4D20">
      <w:pPr>
        <w:ind w:firstLine="284"/>
      </w:pPr>
      <w:r>
        <w:t>-</w:t>
      </w:r>
      <w:r>
        <w:tab/>
        <w:t xml:space="preserve">Viewport dependent 6DoF Streaming </w:t>
      </w:r>
    </w:p>
    <w:p w14:paraId="43C18314" w14:textId="77777777" w:rsidR="008B4D20" w:rsidRDefault="008B4D20" w:rsidP="008B4D20">
      <w:pPr>
        <w:ind w:firstLine="284"/>
      </w:pPr>
      <w:r>
        <w:t xml:space="preserve">- </w:t>
      </w:r>
      <w:r>
        <w:tab/>
        <w:t>Single Buffer split rendering for online cloud gaming</w:t>
      </w:r>
    </w:p>
    <w:p w14:paraId="71CE8049" w14:textId="77777777" w:rsidR="008B4D20" w:rsidRDefault="008B4D20" w:rsidP="008B4D20">
      <w:pPr>
        <w:ind w:firstLine="284"/>
      </w:pPr>
      <w:r>
        <w:t>-</w:t>
      </w:r>
      <w:r>
        <w:tab/>
        <w:t>XR conversational services</w:t>
      </w:r>
    </w:p>
    <w:p w14:paraId="4524849D" w14:textId="78C36A2C" w:rsidR="00C82D15" w:rsidRPr="002004AF" w:rsidRDefault="008B4D20" w:rsidP="008B4D20">
      <w:r>
        <w:t>The Technical Report on Typical Traffic Characteristics in TR 26.925 should be updated to address any findings to support the 3GPP groups.</w:t>
      </w:r>
    </w:p>
    <w:p w14:paraId="503CD99B" w14:textId="17B82566" w:rsidR="008B4D20" w:rsidRDefault="008B4D20" w:rsidP="008B4D20">
      <w:pPr>
        <w:pStyle w:val="Heading2"/>
      </w:pPr>
      <w:bookmarkStart w:id="258" w:name="_Toc33042078"/>
      <w:r>
        <w:t xml:space="preserve">7.8 </w:t>
      </w:r>
      <w:r>
        <w:tab/>
        <w:t xml:space="preserve">Social </w:t>
      </w:r>
      <w:r w:rsidR="007340C8">
        <w:t>XR</w:t>
      </w:r>
      <w:bookmarkEnd w:id="258"/>
    </w:p>
    <w:p w14:paraId="2CF62E53" w14:textId="013CD272" w:rsidR="007D4C97" w:rsidRPr="00C113CF" w:rsidRDefault="007D4C97" w:rsidP="007D4C97">
      <w:r w:rsidRPr="00C113CF">
        <w:t xml:space="preserve">Social </w:t>
      </w:r>
      <w:r w:rsidR="00C113CF" w:rsidRPr="00593196">
        <w:t>X</w:t>
      </w:r>
      <w:r w:rsidR="00C113CF" w:rsidRPr="00C113CF">
        <w:t xml:space="preserve">R </w:t>
      </w:r>
      <w:r w:rsidR="00643A73">
        <w:t xml:space="preserve">is used as an umbrella term for </w:t>
      </w:r>
      <w:r w:rsidRPr="00C113CF">
        <w:t>combin</w:t>
      </w:r>
      <w:r w:rsidR="00643A73">
        <w:t>ing</w:t>
      </w:r>
      <w:r w:rsidR="005C6A89">
        <w:t>,</w:t>
      </w:r>
      <w:r w:rsidRPr="00C113CF">
        <w:t xml:space="preserve"> </w:t>
      </w:r>
      <w:r w:rsidR="005C6A89">
        <w:t>delivering, decoding and rendering</w:t>
      </w:r>
      <w:r w:rsidRPr="00C113CF">
        <w:t xml:space="preserve"> </w:t>
      </w:r>
      <w:r w:rsidR="009E4729">
        <w:t xml:space="preserve">XR objects (avatars, </w:t>
      </w:r>
      <w:r w:rsidR="00F047D9">
        <w:t xml:space="preserve">conversational, </w:t>
      </w:r>
      <w:r w:rsidR="009E4729">
        <w:t>sound sources, streaming live content, etc.)</w:t>
      </w:r>
      <w:r w:rsidR="009E4729" w:rsidRPr="00C113CF">
        <w:t xml:space="preserve"> </w:t>
      </w:r>
      <w:r w:rsidRPr="00C113CF">
        <w:t xml:space="preserve">originating from different sources into a single user experience. </w:t>
      </w:r>
      <w:r w:rsidR="00F6359F">
        <w:t>Social XR may be VR centric, but also may apply to AR and MR.</w:t>
      </w:r>
    </w:p>
    <w:p w14:paraId="7B5BE756" w14:textId="1561FF43" w:rsidR="007D4C97" w:rsidRPr="00C113CF" w:rsidRDefault="007D4C97" w:rsidP="007D4C97">
      <w:r w:rsidRPr="00C113CF">
        <w:t xml:space="preserve">Social </w:t>
      </w:r>
      <w:r w:rsidR="00F047D9">
        <w:t>X</w:t>
      </w:r>
      <w:r w:rsidR="00F047D9" w:rsidRPr="00C113CF">
        <w:t xml:space="preserve">R </w:t>
      </w:r>
      <w:r w:rsidRPr="00C113CF">
        <w:t xml:space="preserve">is expected to integrate multiple XR functionalities such a 6DoF streaming with XR conversational services. Some normative work may include: </w:t>
      </w:r>
    </w:p>
    <w:p w14:paraId="1BF52A00" w14:textId="6B8A6862" w:rsidR="002D1675" w:rsidRDefault="007D4C97" w:rsidP="007D4C97">
      <w:pPr>
        <w:pStyle w:val="B10"/>
      </w:pPr>
      <w:r w:rsidRPr="00C113CF">
        <w:t>-</w:t>
      </w:r>
      <w:r w:rsidRPr="00C113CF">
        <w:tab/>
        <w:t xml:space="preserve">Social </w:t>
      </w:r>
      <w:r w:rsidR="00F047D9">
        <w:t>X</w:t>
      </w:r>
      <w:r w:rsidR="00F047D9" w:rsidRPr="00C113CF">
        <w:t xml:space="preserve">R </w:t>
      </w:r>
      <w:r w:rsidRPr="00C113CF">
        <w:t>Components – Merging of avatar and conversational streams to original media (e.g., overlays, etc.)</w:t>
      </w:r>
    </w:p>
    <w:p w14:paraId="274E4A65" w14:textId="0C12FC4E" w:rsidR="002D1675" w:rsidRDefault="002D1675" w:rsidP="007D4C97">
      <w:pPr>
        <w:pStyle w:val="B10"/>
      </w:pPr>
      <w:r>
        <w:t>-</w:t>
      </w:r>
      <w:r>
        <w:tab/>
        <w:t>Parallel decoding of multiple independently generated sources</w:t>
      </w:r>
      <w:r w:rsidR="00CC0496">
        <w:t>.</w:t>
      </w:r>
    </w:p>
    <w:p w14:paraId="0FC6CF7F" w14:textId="5F782E79" w:rsidR="007D4C97" w:rsidRDefault="002D1675" w:rsidP="007D4C97">
      <w:pPr>
        <w:pStyle w:val="B10"/>
      </w:pPr>
      <w:r>
        <w:t xml:space="preserve">- </w:t>
      </w:r>
      <w:r>
        <w:tab/>
        <w:t>Proper annotation and metadata for each object to place it into scene.</w:t>
      </w:r>
      <w:r w:rsidR="007D4C97" w:rsidRPr="00C113CF">
        <w:t xml:space="preserve"> </w:t>
      </w:r>
    </w:p>
    <w:p w14:paraId="209BB82B" w14:textId="77110D85" w:rsidR="002D1675" w:rsidRPr="00C113CF" w:rsidRDefault="002D1675" w:rsidP="007D4C97">
      <w:pPr>
        <w:pStyle w:val="B10"/>
      </w:pPr>
      <w:r>
        <w:t>-</w:t>
      </w:r>
      <w:r>
        <w:tab/>
        <w:t>Description and rendering of multiple objects into a Social XR experience</w:t>
      </w:r>
      <w:r w:rsidR="00CC0496">
        <w:t>.</w:t>
      </w:r>
    </w:p>
    <w:p w14:paraId="5912FB59" w14:textId="77777777" w:rsidR="007D4C97" w:rsidRDefault="007D4C97" w:rsidP="007D4C97">
      <w:r w:rsidRPr="00C113CF">
        <w:t>Details are FFS.</w:t>
      </w:r>
    </w:p>
    <w:p w14:paraId="2AFE21E7" w14:textId="59D7C37A" w:rsidR="008B4D20" w:rsidRDefault="008B4D20" w:rsidP="008B4D20">
      <w:pPr>
        <w:pStyle w:val="Heading2"/>
      </w:pPr>
      <w:bookmarkStart w:id="259" w:name="_Toc33042079"/>
      <w:r>
        <w:lastRenderedPageBreak/>
        <w:t xml:space="preserve">7.9 </w:t>
      </w:r>
      <w:r>
        <w:tab/>
        <w:t>Generalized Split and Cloud Rendering and Processing</w:t>
      </w:r>
      <w:bookmarkEnd w:id="259"/>
      <w:r>
        <w:t xml:space="preserve"> </w:t>
      </w:r>
    </w:p>
    <w:p w14:paraId="726751EA" w14:textId="77777777" w:rsidR="008B4D20" w:rsidRDefault="008B4D20" w:rsidP="008B4D20">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00BE644A" w14:textId="77777777" w:rsidR="008B4D20" w:rsidRPr="00D457D4" w:rsidRDefault="008B4D20" w:rsidP="008B4D20">
      <w:pPr>
        <w:pStyle w:val="B10"/>
        <w:numPr>
          <w:ilvl w:val="0"/>
          <w:numId w:val="111"/>
        </w:numPr>
        <w:rPr>
          <w:lang w:val="en-US"/>
        </w:rPr>
      </w:pPr>
      <w:r>
        <w:rPr>
          <w:lang w:val="en-US"/>
        </w:rPr>
        <w:t>A generalized XR cloud and split rendering application framework based on a scene description</w:t>
      </w:r>
    </w:p>
    <w:p w14:paraId="231A1C1D" w14:textId="77777777" w:rsidR="008B4D20" w:rsidRDefault="008B4D20" w:rsidP="008B4D20">
      <w:pPr>
        <w:pStyle w:val="B10"/>
        <w:numPr>
          <w:ilvl w:val="0"/>
          <w:numId w:val="111"/>
        </w:numPr>
      </w:pPr>
      <w:r>
        <w:t>Support for 3D formats in split and cloud rendering approaches</w:t>
      </w:r>
    </w:p>
    <w:p w14:paraId="3BB544FA"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3423F1E4" w14:textId="77777777" w:rsidR="008B4D20" w:rsidRDefault="008B4D20" w:rsidP="008B4D20">
      <w:pPr>
        <w:pStyle w:val="B10"/>
        <w:numPr>
          <w:ilvl w:val="0"/>
          <w:numId w:val="111"/>
        </w:numPr>
        <w:rPr>
          <w:lang w:val="en-US"/>
        </w:rPr>
      </w:pPr>
      <w:r>
        <w:rPr>
          <w:lang w:val="en-US"/>
        </w:rPr>
        <w:t>Content Delivery protocols that support generalized split/cloud rendering</w:t>
      </w:r>
    </w:p>
    <w:p w14:paraId="62038980" w14:textId="77777777" w:rsidR="008B4D20" w:rsidRDefault="008B4D20" w:rsidP="008B4D20">
      <w:pPr>
        <w:pStyle w:val="B10"/>
        <w:numPr>
          <w:ilvl w:val="0"/>
          <w:numId w:val="111"/>
        </w:numPr>
        <w:rPr>
          <w:lang w:val="en-US"/>
        </w:rPr>
      </w:pPr>
      <w:r>
        <w:rPr>
          <w:lang w:val="en-US"/>
        </w:rPr>
        <w:t>Distributions of processing resources across different resources in the 5G system network, in the application provider domain (cloud) and the XR device.</w:t>
      </w:r>
    </w:p>
    <w:p w14:paraId="3CBECCE4" w14:textId="77777777" w:rsidR="008B4D20" w:rsidRDefault="008B4D20" w:rsidP="008B4D20">
      <w:pPr>
        <w:pStyle w:val="B10"/>
        <w:numPr>
          <w:ilvl w:val="0"/>
          <w:numId w:val="111"/>
        </w:numPr>
        <w:rPr>
          <w:lang w:val="en-US"/>
        </w:rPr>
      </w:pPr>
      <w:r>
        <w:rPr>
          <w:lang w:val="en-US"/>
        </w:rPr>
        <w:t>Supporting the establishment of Processing Workflows across distributed resources and managing those</w:t>
      </w:r>
    </w:p>
    <w:p w14:paraId="7EC7150D" w14:textId="77777777" w:rsidR="008B4D20" w:rsidRDefault="008B4D20" w:rsidP="008B4D20">
      <w:pPr>
        <w:pStyle w:val="B10"/>
        <w:numPr>
          <w:ilvl w:val="0"/>
          <w:numId w:val="111"/>
        </w:numPr>
        <w:rPr>
          <w:lang w:val="en-US"/>
        </w:rPr>
      </w:pPr>
      <w:r w:rsidRPr="00773B75">
        <w:rPr>
          <w:lang w:val="en-US"/>
        </w:rPr>
        <w:t xml:space="preserve">5QIs and other 5GS/Radio capabilities that support generalized split/cloud rendering by coordination with other groups </w:t>
      </w:r>
    </w:p>
    <w:p w14:paraId="367F85D7" w14:textId="77777777" w:rsidR="008B4D20" w:rsidRDefault="008B4D20" w:rsidP="008B4D20">
      <w:pPr>
        <w:pStyle w:val="B10"/>
        <w:numPr>
          <w:ilvl w:val="0"/>
          <w:numId w:val="111"/>
        </w:numPr>
        <w:rPr>
          <w:lang w:val="en-US"/>
        </w:rPr>
      </w:pPr>
      <w:r>
        <w:rPr>
          <w:lang w:val="en-US"/>
        </w:rPr>
        <w:t>Edge computing discovery and capability discovery based on work in SA2 and SA6 (see clause 4.3.6)</w:t>
      </w:r>
    </w:p>
    <w:p w14:paraId="5355C762" w14:textId="3D81D85C" w:rsidR="008B4D20" w:rsidRPr="00207BDC" w:rsidRDefault="008B4D20" w:rsidP="00A1508F">
      <w:pPr>
        <w:pStyle w:val="B10"/>
        <w:ind w:left="0" w:firstLine="0"/>
        <w:rPr>
          <w:b/>
          <w:bCs/>
          <w:sz w:val="32"/>
          <w:szCs w:val="32"/>
        </w:rPr>
      </w:pPr>
      <w:r>
        <w:rPr>
          <w:lang w:val="en-US"/>
        </w:rPr>
        <w:t>It is recommended that this area is studied in more details to identify key issues.</w:t>
      </w:r>
    </w:p>
    <w:p w14:paraId="1CCECB01" w14:textId="77777777" w:rsidR="008B4D20" w:rsidRPr="00284DAE" w:rsidRDefault="008B4D20" w:rsidP="00284DAE">
      <w:pPr>
        <w:pStyle w:val="Heading1"/>
      </w:pPr>
      <w:bookmarkStart w:id="260" w:name="_Toc33042080"/>
      <w:r w:rsidRPr="00284DAE">
        <w:t>8</w:t>
      </w:r>
      <w:r w:rsidRPr="00284DAE">
        <w:tab/>
        <w:t>Conclusions and Proposed Next Steps</w:t>
      </w:r>
      <w:bookmarkEnd w:id="260"/>
    </w:p>
    <w:p w14:paraId="444E9505" w14:textId="040551D3" w:rsidR="008B4D20" w:rsidRDefault="008B4D20" w:rsidP="008B4D20">
      <w:pPr>
        <w:rPr>
          <w:rFonts w:eastAsia="Malgun Gothic"/>
          <w:shd w:val="clear" w:color="auto" w:fill="FFFFFF"/>
          <w:lang w:eastAsia="ko-KR"/>
        </w:rPr>
      </w:pPr>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p>
    <w:p w14:paraId="15B7A860" w14:textId="48CF29D8" w:rsidR="008B4D20" w:rsidRDefault="00A92BB6" w:rsidP="007419A3">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p>
    <w:p w14:paraId="41C33042" w14:textId="77777777" w:rsidR="008B4D20" w:rsidRDefault="008B4D20" w:rsidP="008B4D20">
      <w:pPr>
        <w:pStyle w:val="EX"/>
        <w:ind w:left="0" w:firstLine="0"/>
      </w:pPr>
      <w:r>
        <w:t>Based on the details in the report, the following is proposed:</w:t>
      </w:r>
    </w:p>
    <w:p w14:paraId="781F3575" w14:textId="77777777" w:rsidR="008B4D20" w:rsidRDefault="008B4D20" w:rsidP="008B4D20">
      <w:pPr>
        <w:pStyle w:val="EX"/>
        <w:ind w:left="0" w:firstLine="0"/>
      </w:pPr>
      <w:r>
        <w:t>In the short-term:</w:t>
      </w:r>
    </w:p>
    <w:p w14:paraId="6052AF68" w14:textId="77777777" w:rsidR="008B4D20" w:rsidRDefault="008B4D20" w:rsidP="008B4D20">
      <w:pPr>
        <w:pStyle w:val="EX"/>
        <w:numPr>
          <w:ilvl w:val="0"/>
          <w:numId w:val="111"/>
        </w:numPr>
      </w:pPr>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p>
    <w:p w14:paraId="5F2003D1" w14:textId="11195233" w:rsidR="008B4D20" w:rsidRDefault="008B4D20" w:rsidP="008B4D20">
      <w:pPr>
        <w:pStyle w:val="EX"/>
        <w:numPr>
          <w:ilvl w:val="0"/>
          <w:numId w:val="111"/>
        </w:numPr>
      </w:pPr>
      <w:r>
        <w:t xml:space="preserve">Develop a framework and basic functionalities for </w:t>
      </w:r>
      <w:r w:rsidR="005331B3">
        <w:t>r</w:t>
      </w:r>
      <w:r w:rsidR="00C00D13">
        <w:t>aster-based</w:t>
      </w:r>
      <w:r>
        <w:t xml:space="preserve"> Split Rendering for Online Gaming according to the considerations in clause 7.4.</w:t>
      </w:r>
    </w:p>
    <w:p w14:paraId="6A3F5D5D" w14:textId="3E63A106" w:rsidR="008B4D20" w:rsidRDefault="008B4D20" w:rsidP="008B4D20">
      <w:pPr>
        <w:pStyle w:val="EX"/>
        <w:numPr>
          <w:ilvl w:val="0"/>
          <w:numId w:val="111"/>
        </w:numPr>
      </w:pPr>
      <w:r>
        <w:t xml:space="preserve">Document typical XR traffic characteristics in </w:t>
      </w:r>
      <w:r w:rsidR="002B5F7C">
        <w:t xml:space="preserve">3GPP </w:t>
      </w:r>
      <w:r>
        <w:t>TR</w:t>
      </w:r>
      <w:r w:rsidR="002B5F7C">
        <w:t xml:space="preserve"> </w:t>
      </w:r>
      <w:r>
        <w:t>26.925 based on the initial considerations in this report, in particular clause 7.7 and support other 3GPP groups in designing systems for XR services and applications.</w:t>
      </w:r>
    </w:p>
    <w:p w14:paraId="1BED9CF8" w14:textId="13731ABD" w:rsidR="008B4D20" w:rsidRDefault="008B4D20" w:rsidP="008B4D20">
      <w:pPr>
        <w:pStyle w:val="EX"/>
        <w:numPr>
          <w:ilvl w:val="0"/>
          <w:numId w:val="111"/>
        </w:numPr>
      </w:pPr>
      <w:r>
        <w:t>Address simple extensions to MTSI to support XR conversational services based on the considerations in clause 7.5</w:t>
      </w:r>
    </w:p>
    <w:p w14:paraId="05AB83F4" w14:textId="3665DD44" w:rsidR="008B4D20" w:rsidRDefault="008B4D20" w:rsidP="008B4D20">
      <w:pPr>
        <w:pStyle w:val="EX"/>
        <w:numPr>
          <w:ilvl w:val="0"/>
          <w:numId w:val="111"/>
        </w:numPr>
      </w:pPr>
      <w:r>
        <w:t xml:space="preserve">Study detailed functionalities and requirements for </w:t>
      </w:r>
      <w:r w:rsidRPr="001E7006">
        <w:rPr>
          <w:lang w:val="en-US"/>
        </w:rPr>
        <w:t>glass-type AR/MR UEs with standalone capability</w:t>
      </w:r>
      <w:r>
        <w:rPr>
          <w:lang w:val="en-US"/>
        </w:rPr>
        <w:t xml:space="preserve"> according to clause 7.6</w:t>
      </w:r>
      <w:r w:rsidR="001B56E5">
        <w:t xml:space="preserve"> and addresses exchange formats for AR centric media, taking into account different processing capabilities of AR devices.</w:t>
      </w:r>
    </w:p>
    <w:p w14:paraId="1FF1E16A" w14:textId="77777777" w:rsidR="008B4D20" w:rsidRDefault="008B4D20" w:rsidP="008B4D20">
      <w:pPr>
        <w:pStyle w:val="EX"/>
        <w:ind w:left="0" w:firstLine="0"/>
      </w:pPr>
      <w:r>
        <w:lastRenderedPageBreak/>
        <w:t>In the mid-term:</w:t>
      </w:r>
    </w:p>
    <w:p w14:paraId="1D6154B6" w14:textId="35E5006A" w:rsidR="008B4D20" w:rsidRDefault="008B4D20" w:rsidP="008B4D20">
      <w:pPr>
        <w:pStyle w:val="EX"/>
        <w:numPr>
          <w:ilvl w:val="0"/>
          <w:numId w:val="111"/>
        </w:numPr>
      </w:pPr>
      <w:r>
        <w:t>Based on the work developed in the short-term</w:t>
      </w:r>
      <w:r w:rsidR="005331B3">
        <w:t xml:space="preserve"> for raster-based split rendering</w:t>
      </w:r>
      <w:r>
        <w:t>, an extended Split and Cloud Rendering and Processing should be defined based on the considerations in clause 7.9, preferably preceded by a dedicated study</w:t>
      </w:r>
    </w:p>
    <w:p w14:paraId="39FB7C3F" w14:textId="77777777" w:rsidR="008B4D20" w:rsidRDefault="008B4D20" w:rsidP="008B4D20">
      <w:pPr>
        <w:pStyle w:val="EX"/>
        <w:numPr>
          <w:ilvl w:val="0"/>
          <w:numId w:val="111"/>
        </w:numPr>
      </w:pPr>
      <w:r>
        <w:t>Address simple extensions to 5G Media Streaming to support 6DoF Streaming based on considerations in clause 7.3. Stage-2 aspects related to TS26.501 should be considered first before starting detailed stage-3 work.</w:t>
      </w:r>
    </w:p>
    <w:p w14:paraId="7FDA4437" w14:textId="75DABF0C" w:rsidR="008B4D20" w:rsidRDefault="008B4D20" w:rsidP="008B4D20">
      <w:pPr>
        <w:pStyle w:val="EX"/>
        <w:numPr>
          <w:ilvl w:val="0"/>
          <w:numId w:val="111"/>
        </w:numPr>
      </w:pPr>
      <w:r>
        <w:t>Based on the work developed in the shorter time frame</w:t>
      </w:r>
      <w:r w:rsidR="006D0BDA">
        <w:t xml:space="preserve"> above</w:t>
      </w:r>
      <w:r>
        <w:t>, address the considerations in</w:t>
      </w:r>
      <w:r w:rsidR="0033499F">
        <w:t xml:space="preserve"> more detailed considerations inclause 7.5 and </w:t>
      </w:r>
      <w:r>
        <w:t xml:space="preserve">clause 7.8 on Social </w:t>
      </w:r>
      <w:r w:rsidR="00DB621A">
        <w:t>X</w:t>
      </w:r>
      <w:r>
        <w:t>R</w:t>
      </w:r>
    </w:p>
    <w:p w14:paraId="5B1FCBFE" w14:textId="77777777" w:rsidR="008B4D20" w:rsidRDefault="008B4D20" w:rsidP="008B4D20">
      <w:pPr>
        <w:pStyle w:val="EX"/>
        <w:ind w:left="0" w:firstLine="0"/>
      </w:pPr>
      <w:r>
        <w:t>The work should be carried out in close coordination with other groups in 3GPP on XR related matter, edge computing and rendering as well in communication with experts in MPEG on the MPEG-I project as well as with Khronos on their work on OpenXR, glTF and Vulkan/OpenGL.</w:t>
      </w:r>
    </w:p>
    <w:p w14:paraId="6DE1BB18" w14:textId="77777777" w:rsidR="008B4D20" w:rsidRPr="0090229B" w:rsidRDefault="008B4D20" w:rsidP="008B4D20">
      <w:pPr>
        <w:spacing w:after="0"/>
        <w:rPr>
          <w:b/>
          <w:bCs/>
          <w:sz w:val="32"/>
          <w:szCs w:val="32"/>
        </w:rPr>
      </w:pPr>
    </w:p>
    <w:p w14:paraId="37AF3468" w14:textId="75401DD7" w:rsidR="0052048A" w:rsidRPr="00DB3790" w:rsidRDefault="0052048A" w:rsidP="007419A3">
      <w:pPr>
        <w:pStyle w:val="EditorsNote"/>
        <w:ind w:left="0" w:firstLine="0"/>
      </w:pPr>
    </w:p>
    <w:p w14:paraId="577A580A" w14:textId="6BF33F23" w:rsidR="00E8629F" w:rsidRPr="00DB3790" w:rsidRDefault="00A85DBC" w:rsidP="001B528E">
      <w:pPr>
        <w:pStyle w:val="Heading9"/>
      </w:pPr>
      <w:r w:rsidRPr="00DB3790">
        <w:br w:type="page"/>
      </w:r>
      <w:bookmarkStart w:id="261" w:name="_Toc23169826"/>
      <w:bookmarkStart w:id="262" w:name="_Toc33042081"/>
      <w:r w:rsidR="00E8629F" w:rsidRPr="00DB3790">
        <w:lastRenderedPageBreak/>
        <w:t>Annex A:</w:t>
      </w:r>
      <w:r w:rsidR="00E8629F" w:rsidRPr="00DB3790">
        <w:br/>
      </w:r>
      <w:r w:rsidR="00FF6217" w:rsidRPr="00DB3790">
        <w:t>Collection of XR Use Cases</w:t>
      </w:r>
      <w:bookmarkEnd w:id="261"/>
      <w:bookmarkEnd w:id="262"/>
    </w:p>
    <w:p w14:paraId="0B9064CF" w14:textId="77777777" w:rsidR="00E8629F" w:rsidRPr="00DB3790" w:rsidRDefault="00E8629F" w:rsidP="001B528E">
      <w:pPr>
        <w:pStyle w:val="Heading1"/>
      </w:pPr>
      <w:bookmarkStart w:id="263" w:name="_Toc23169827"/>
      <w:bookmarkStart w:id="264" w:name="_Toc33042082"/>
      <w:r w:rsidRPr="00DB3790">
        <w:t>A.1</w:t>
      </w:r>
      <w:r w:rsidRPr="00DB3790">
        <w:tab/>
      </w:r>
      <w:r w:rsidR="00770620" w:rsidRPr="00DB3790">
        <w:t>Introduction and Template</w:t>
      </w:r>
      <w:bookmarkEnd w:id="263"/>
      <w:bookmarkEnd w:id="264"/>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052EFA89" w:rsidR="009F73E4" w:rsidRPr="00DB3790" w:rsidRDefault="001B528E" w:rsidP="001B528E">
      <w:pPr>
        <w:pStyle w:val="B2"/>
      </w:pPr>
      <w:r w:rsidRPr="00DB3790">
        <w:t>-</w:t>
      </w:r>
      <w:r w:rsidRPr="00DB3790">
        <w:tab/>
      </w:r>
      <w:r w:rsidR="009F73E4" w:rsidRPr="00DB3790">
        <w:t>Potential Standardi</w:t>
      </w:r>
      <w:r w:rsidR="00431B7F">
        <w:t>s</w:t>
      </w:r>
      <w:r w:rsidR="009F73E4" w:rsidRPr="00DB3790">
        <w:t>ation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lastRenderedPageBreak/>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0FA0B67B" w14:textId="77777777" w:rsidTr="00D20BF3">
        <w:tc>
          <w:tcPr>
            <w:tcW w:w="9831" w:type="dxa"/>
            <w:shd w:val="clear" w:color="auto" w:fill="A6A6A6"/>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29AFDDB9" w:rsidR="009F73E4" w:rsidRPr="00DB3790" w:rsidRDefault="009F73E4" w:rsidP="00DA1D4E">
      <w:pPr>
        <w:ind w:right="-143"/>
        <w:rPr>
          <w:bCs/>
        </w:rPr>
      </w:pPr>
      <w:r w:rsidRPr="00DB3790">
        <w:rPr>
          <w:bCs/>
        </w:rPr>
        <w:t xml:space="preserve">Table </w:t>
      </w:r>
      <w:r w:rsidR="00B733B3">
        <w:rPr>
          <w:bCs/>
        </w:rPr>
        <w:t>A.1-2</w:t>
      </w:r>
      <w:r w:rsidR="00B733B3" w:rsidRPr="00DB3790">
        <w:rPr>
          <w:bCs/>
        </w:rPr>
        <w:t xml:space="preserve"> </w:t>
      </w:r>
      <w:r w:rsidRPr="00DB3790">
        <w:rPr>
          <w:bCs/>
        </w:rPr>
        <w:t>provides an overview of the use cases and their characterization.</w:t>
      </w:r>
    </w:p>
    <w:p w14:paraId="3A96F358" w14:textId="71601B19" w:rsidR="009F73E4" w:rsidRPr="00DB3790" w:rsidRDefault="009F73E4" w:rsidP="001B528E">
      <w:pPr>
        <w:pStyle w:val="TH"/>
      </w:pPr>
      <w:r w:rsidRPr="00DB3790">
        <w:t xml:space="preserve">Table </w:t>
      </w:r>
      <w:r w:rsidR="00B733B3">
        <w:t>A.1-</w:t>
      </w:r>
      <w:r w:rsidRPr="00DB3790">
        <w:t>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c>
          <w:tcPr>
            <w:tcW w:w="246" w:type="pct"/>
            <w:shd w:val="clear" w:color="auto" w:fill="auto"/>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Local, Messaging </w:t>
            </w:r>
            <w:r w:rsidRPr="00DB3790">
              <w:rPr>
                <w:rFonts w:ascii="Arial" w:eastAsia="MS Mincho" w:hAnsi="Arial" w:cs="Arial"/>
              </w:rPr>
              <w:lastRenderedPageBreak/>
              <w:t>Download and Upload</w:t>
            </w:r>
          </w:p>
        </w:tc>
        <w:tc>
          <w:tcPr>
            <w:tcW w:w="1034" w:type="pct"/>
            <w:shd w:val="clear" w:color="auto" w:fill="auto"/>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Phone</w:t>
            </w:r>
          </w:p>
        </w:tc>
      </w:tr>
      <w:tr w:rsidR="007670D1"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c>
          <w:tcPr>
            <w:tcW w:w="246" w:type="pct"/>
            <w:shd w:val="clear" w:color="auto" w:fill="auto"/>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c>
          <w:tcPr>
            <w:tcW w:w="246" w:type="pct"/>
            <w:shd w:val="clear" w:color="auto" w:fill="auto"/>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47BEBF7E" w14:textId="1E6B7BF4" w:rsidR="007670D1" w:rsidRPr="00DB3790" w:rsidRDefault="001136F2" w:rsidP="00A73DDE">
            <w:pPr>
              <w:spacing w:after="0"/>
              <w:rPr>
                <w:rFonts w:ascii="Arial" w:eastAsia="MS Mincho" w:hAnsi="Arial" w:cs="Arial"/>
              </w:rPr>
            </w:pPr>
            <w:r w:rsidRPr="001136F2">
              <w:rPr>
                <w:rFonts w:ascii="Arial" w:eastAsia="MS Mincho" w:hAnsi="Arial" w:cs="Arial"/>
              </w:rPr>
              <w:t>Immersive Game Spectator Mode</w:t>
            </w:r>
          </w:p>
        </w:tc>
        <w:tc>
          <w:tcPr>
            <w:tcW w:w="538" w:type="pct"/>
            <w:shd w:val="clear" w:color="auto" w:fill="auto"/>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c>
          <w:tcPr>
            <w:tcW w:w="246" w:type="pct"/>
            <w:shd w:val="clear" w:color="auto" w:fill="auto"/>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c>
          <w:tcPr>
            <w:tcW w:w="246" w:type="pct"/>
            <w:shd w:val="clear" w:color="auto" w:fill="auto"/>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c>
          <w:tcPr>
            <w:tcW w:w="246" w:type="pct"/>
            <w:shd w:val="clear" w:color="auto" w:fill="auto"/>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c>
          <w:tcPr>
            <w:tcW w:w="246" w:type="pct"/>
            <w:shd w:val="clear" w:color="auto" w:fill="auto"/>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c>
          <w:tcPr>
            <w:tcW w:w="246" w:type="pct"/>
            <w:shd w:val="clear" w:color="auto" w:fill="auto"/>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c>
          <w:tcPr>
            <w:tcW w:w="246" w:type="pct"/>
            <w:shd w:val="clear" w:color="auto" w:fill="auto"/>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AR Glasses, Rendering system, Tablet (or </w:t>
            </w:r>
            <w:r w:rsidRPr="00DB3790">
              <w:rPr>
                <w:rFonts w:ascii="Arial" w:eastAsia="MS Mincho" w:hAnsi="Arial" w:cs="Arial"/>
              </w:rPr>
              <w:lastRenderedPageBreak/>
              <w:t>smartphone), Capture device</w:t>
            </w:r>
          </w:p>
        </w:tc>
      </w:tr>
      <w:tr w:rsidR="007670D1"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c>
          <w:tcPr>
            <w:tcW w:w="246" w:type="pct"/>
            <w:shd w:val="clear" w:color="auto" w:fill="auto"/>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c>
          <w:tcPr>
            <w:tcW w:w="246" w:type="pct"/>
            <w:shd w:val="clear" w:color="auto" w:fill="auto"/>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265" w:name="_Toc23169828"/>
      <w:bookmarkStart w:id="266" w:name="_Toc33042083"/>
      <w:r w:rsidRPr="00DB3790">
        <w:t>A.2</w:t>
      </w:r>
      <w:r w:rsidRPr="00DB3790">
        <w:tab/>
      </w:r>
      <w:r w:rsidR="009F73E4" w:rsidRPr="00DB3790">
        <w:t xml:space="preserve">Use Case 1: </w:t>
      </w:r>
      <w:r w:rsidRPr="00DB3790">
        <w:t>3D Image Messaging</w:t>
      </w:r>
      <w:bookmarkEnd w:id="265"/>
      <w:bookmarkEnd w:id="26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D95EC86" w14:textId="77777777" w:rsidTr="004B4AC5">
        <w:tc>
          <w:tcPr>
            <w:tcW w:w="9831" w:type="dxa"/>
            <w:shd w:val="clear" w:color="auto" w:fill="A6A6A6"/>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4F9C62E9" w:rsidR="001D591D" w:rsidRPr="00DB3790" w:rsidRDefault="001D591D" w:rsidP="004B4AC5">
            <w:pPr>
              <w:rPr>
                <w:rFonts w:cs="Arial"/>
                <w:b/>
              </w:rPr>
            </w:pPr>
            <w:r w:rsidRPr="00DB3790">
              <w:rPr>
                <w:rFonts w:cs="Arial"/>
                <w:b/>
              </w:rPr>
              <w:t>Device: Phone</w:t>
            </w:r>
            <w:r w:rsidR="002C2E4F">
              <w:rPr>
                <w:rFonts w:cs="Arial"/>
                <w:b/>
              </w:rPr>
              <w:t>, AR glasses</w:t>
            </w:r>
          </w:p>
        </w:tc>
      </w:tr>
      <w:tr w:rsidR="001D591D" w:rsidRPr="00DB3790" w14:paraId="5F44391E" w14:textId="77777777" w:rsidTr="004B4AC5">
        <w:tc>
          <w:tcPr>
            <w:tcW w:w="9831" w:type="dxa"/>
            <w:shd w:val="clear" w:color="auto" w:fill="A6A6A6"/>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lastRenderedPageBreak/>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
          <w:p w14:paraId="563F81EA" w14:textId="77777777" w:rsidR="001D591D" w:rsidRPr="00DB3790" w:rsidRDefault="001D591D" w:rsidP="004B4AC5">
            <w:pPr>
              <w:rPr>
                <w:rFonts w:cs="Arial"/>
                <w:b/>
                <w:color w:val="FFFFFF"/>
              </w:rPr>
            </w:pPr>
            <w:r w:rsidRPr="00DB3790">
              <w:rPr>
                <w:rFonts w:cs="Arial"/>
                <w:b/>
                <w:color w:val="FFFFFF"/>
              </w:rPr>
              <w:lastRenderedPageBreak/>
              <w:t>Potential Standardization Status and Needs</w:t>
            </w:r>
          </w:p>
        </w:tc>
      </w:tr>
      <w:tr w:rsidR="001D591D" w:rsidRPr="00DB3790" w14:paraId="5C9CC361" w14:textId="77777777" w:rsidTr="004B4AC5">
        <w:tc>
          <w:tcPr>
            <w:tcW w:w="9831" w:type="dxa"/>
            <w:shd w:val="clear" w:color="auto" w:fill="auto"/>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267" w:name="_Toc23169829"/>
      <w:bookmarkStart w:id="268" w:name="_Toc33042084"/>
      <w:r w:rsidRPr="00DB3790">
        <w:t>A.</w:t>
      </w:r>
      <w:r w:rsidR="00F6358E" w:rsidRPr="00DB3790">
        <w:t>3</w:t>
      </w:r>
      <w:r w:rsidRPr="00DB3790">
        <w:tab/>
      </w:r>
      <w:r w:rsidR="001D591D" w:rsidRPr="00DB3790">
        <w:t xml:space="preserve">Use Case 2: </w:t>
      </w:r>
      <w:r w:rsidRPr="00DB3790">
        <w:t>AR Sharing</w:t>
      </w:r>
      <w:bookmarkEnd w:id="267"/>
      <w:bookmarkEnd w:id="26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725F1E" w:rsidRPr="00DB3790" w14:paraId="52106415" w14:textId="77777777" w:rsidTr="00A1508F">
        <w:tc>
          <w:tcPr>
            <w:tcW w:w="9631" w:type="dxa"/>
            <w:shd w:val="clear" w:color="auto" w:fill="A6A6A6"/>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A1508F">
        <w:tc>
          <w:tcPr>
            <w:tcW w:w="9631" w:type="dxa"/>
            <w:shd w:val="clear" w:color="auto" w:fill="auto"/>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A1508F">
        <w:tc>
          <w:tcPr>
            <w:tcW w:w="9631" w:type="dxa"/>
            <w:shd w:val="clear" w:color="auto" w:fill="A6A6A6"/>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A1508F">
        <w:tc>
          <w:tcPr>
            <w:tcW w:w="9631" w:type="dxa"/>
            <w:shd w:val="clear" w:color="auto" w:fill="auto"/>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05A2FF25" w:rsidR="00725F1E" w:rsidRPr="00DB3790" w:rsidRDefault="00725F1E" w:rsidP="00725F1E">
            <w:pPr>
              <w:rPr>
                <w:rFonts w:cs="Arial"/>
                <w:b/>
              </w:rPr>
            </w:pPr>
            <w:r w:rsidRPr="00DB3790">
              <w:rPr>
                <w:rFonts w:cs="Arial"/>
                <w:b/>
              </w:rPr>
              <w:t>Device: Phone</w:t>
            </w:r>
            <w:r w:rsidR="002C2E4F">
              <w:rPr>
                <w:rFonts w:cs="Arial"/>
                <w:b/>
              </w:rPr>
              <w:t>, AR glasses</w:t>
            </w:r>
          </w:p>
        </w:tc>
      </w:tr>
      <w:tr w:rsidR="00725F1E" w:rsidRPr="00DB3790" w14:paraId="27534055" w14:textId="77777777" w:rsidTr="00A1508F">
        <w:tc>
          <w:tcPr>
            <w:tcW w:w="9631" w:type="dxa"/>
            <w:shd w:val="clear" w:color="auto" w:fill="A6A6A6"/>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A1508F">
        <w:tc>
          <w:tcPr>
            <w:tcW w:w="9631" w:type="dxa"/>
            <w:shd w:val="clear" w:color="auto" w:fill="auto"/>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A1508F">
        <w:tc>
          <w:tcPr>
            <w:tcW w:w="9631" w:type="dxa"/>
            <w:shd w:val="clear" w:color="auto" w:fill="A6A6A6"/>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A1508F">
        <w:tc>
          <w:tcPr>
            <w:tcW w:w="9631" w:type="dxa"/>
            <w:shd w:val="clear" w:color="auto" w:fill="auto"/>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A1508F">
        <w:tc>
          <w:tcPr>
            <w:tcW w:w="9631" w:type="dxa"/>
            <w:shd w:val="clear" w:color="auto" w:fill="A6A6A6"/>
          </w:tcPr>
          <w:p w14:paraId="67488E64" w14:textId="77777777" w:rsidR="00725F1E" w:rsidRPr="00DB3790" w:rsidRDefault="00725F1E" w:rsidP="00A1508F">
            <w:pPr>
              <w:pStyle w:val="B10"/>
              <w:ind w:left="0" w:firstLine="0"/>
              <w:rPr>
                <w:b/>
                <w:color w:val="FFFFFF"/>
              </w:rPr>
            </w:pPr>
            <w:r w:rsidRPr="00DB3790">
              <w:rPr>
                <w:b/>
                <w:color w:val="FFFFFF"/>
              </w:rPr>
              <w:t>Feasibility</w:t>
            </w:r>
          </w:p>
        </w:tc>
      </w:tr>
      <w:tr w:rsidR="00725F1E" w:rsidRPr="00DB3790" w14:paraId="47FF54FD" w14:textId="77777777" w:rsidTr="00A1508F">
        <w:tc>
          <w:tcPr>
            <w:tcW w:w="9631" w:type="dxa"/>
            <w:shd w:val="clear" w:color="auto" w:fill="auto"/>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A1508F">
        <w:tc>
          <w:tcPr>
            <w:tcW w:w="9631" w:type="dxa"/>
            <w:shd w:val="clear" w:color="auto" w:fill="A6A6A6"/>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A1508F">
        <w:tc>
          <w:tcPr>
            <w:tcW w:w="9631" w:type="dxa"/>
            <w:shd w:val="clear" w:color="auto" w:fill="auto"/>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lastRenderedPageBreak/>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269" w:name="_Toc23169830"/>
      <w:bookmarkStart w:id="270" w:name="_Toc33042085"/>
      <w:r w:rsidRPr="00DB3790">
        <w:t>A.4</w:t>
      </w:r>
      <w:r w:rsidRPr="00DB3790">
        <w:tab/>
        <w:t>Use Case 3: Streaming of Immersive 6DoF</w:t>
      </w:r>
      <w:bookmarkEnd w:id="269"/>
      <w:bookmarkEnd w:id="27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713587BE" w:rsidR="001D591D" w:rsidRPr="00DB3790" w:rsidRDefault="009C75EE" w:rsidP="009C75EE">
            <w:pPr>
              <w:pStyle w:val="B2"/>
            </w:pPr>
            <w:r>
              <w:t>-</w:t>
            </w:r>
            <w:r>
              <w:tab/>
            </w:r>
            <w:r w:rsidR="001D591D" w:rsidRPr="00DB3790">
              <w:t xml:space="preserve">Some numbers are provided here: </w:t>
            </w:r>
            <w:hyperlink r:id="rId92" w:history="1">
              <w:r w:rsidR="001D591D" w:rsidRPr="00DB3790">
                <w:rPr>
                  <w:rStyle w:val="Hyperlink"/>
                </w:rPr>
                <w:t>https://www.roadtovr.com/nextvr-latest-tech-is-bringing-new-levels-of-fidelity-to-vr-video/</w:t>
              </w:r>
            </w:hyperlink>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lastRenderedPageBreak/>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93" w:history="1">
              <w:r w:rsidR="001D591D" w:rsidRPr="00DB3790">
                <w:rPr>
                  <w:rStyle w:val="Hyperlink"/>
                </w:rPr>
                <w:t>https://xinreality.com/wiki/Presence</w:t>
              </w:r>
            </w:hyperlink>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lastRenderedPageBreak/>
              <w:t>Feasibility</w:t>
            </w:r>
          </w:p>
        </w:tc>
      </w:tr>
      <w:tr w:rsidR="001D591D" w:rsidRPr="00DB3790" w14:paraId="0002BC6E" w14:textId="77777777" w:rsidTr="004B4AC5">
        <w:tc>
          <w:tcPr>
            <w:tcW w:w="9831" w:type="dxa"/>
            <w:shd w:val="clear" w:color="auto" w:fill="auto"/>
          </w:tcPr>
          <w:p w14:paraId="3372560A" w14:textId="7B8DB138" w:rsidR="001D591D" w:rsidRPr="00DB3790" w:rsidRDefault="001D591D" w:rsidP="004B4AC5">
            <w:r w:rsidRPr="00DB3790">
              <w:t>Content generated in 6DoF</w:t>
            </w:r>
          </w:p>
          <w:p w14:paraId="445B8185" w14:textId="33FBEF6F" w:rsidR="001D591D" w:rsidRPr="00DB3790" w:rsidRDefault="00630A21" w:rsidP="001E0686">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668F0487" w:rsidR="001D591D" w:rsidRPr="00DB3790" w:rsidRDefault="00630A21" w:rsidP="003824B7">
            <w:pPr>
              <w:pStyle w:val="B2"/>
            </w:pPr>
            <w:r>
              <w:t>-</w:t>
            </w:r>
            <w:r>
              <w:tab/>
            </w:r>
            <w:hyperlink r:id="rId94" w:history="1">
              <w:r w:rsidR="001D591D" w:rsidRPr="00DB3790">
                <w:rPr>
                  <w:rStyle w:val="Hyperlink"/>
                </w:rPr>
                <w:t>https://www.roadtovr.com/nextvr-latest-tech-is-bringing-new-levels-of-fidelity-to-vr-video/</w:t>
              </w:r>
            </w:hyperlink>
          </w:p>
          <w:p w14:paraId="4A429DEA" w14:textId="39C5EE12" w:rsidR="001D591D" w:rsidRPr="00DB3790" w:rsidRDefault="00630A21" w:rsidP="003824B7">
            <w:pPr>
              <w:pStyle w:val="B2"/>
            </w:pPr>
            <w:r>
              <w:t>-</w:t>
            </w:r>
            <w:r>
              <w:tab/>
            </w:r>
            <w:hyperlink r:id="rId95" w:history="1">
              <w:r w:rsidR="001D591D" w:rsidRPr="00DB3790">
                <w:rPr>
                  <w:rStyle w:val="Hyperlink"/>
                </w:rPr>
                <w:t>https://www.digitaltrends.com/home-theater/nextvr-nba-league-pass-writing-future-of-vr/</w:t>
              </w:r>
            </w:hyperlink>
          </w:p>
          <w:p w14:paraId="78B0ED8D" w14:textId="708FB61A" w:rsidR="001D591D" w:rsidRPr="00DB3790" w:rsidRDefault="00630A21" w:rsidP="003824B7">
            <w:pPr>
              <w:pStyle w:val="B2"/>
            </w:pPr>
            <w:r>
              <w:t>-</w:t>
            </w:r>
            <w:r>
              <w:tab/>
            </w:r>
            <w:hyperlink r:id="rId96" w:history="1">
              <w:r w:rsidR="001D591D" w:rsidRPr="00DB3790">
                <w:rPr>
                  <w:rStyle w:val="Hyperlink"/>
                </w:rPr>
                <w:t>https://www.vrfocus.com/2019/02/nextvr-and-qualcomm-to-demo-5g-6dof-vr-streaming-at-mwc19/</w:t>
              </w:r>
            </w:hyperlink>
          </w:p>
          <w:p w14:paraId="3696285E" w14:textId="7CA55D86" w:rsidR="001D591D" w:rsidRPr="00DB3790" w:rsidRDefault="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5D7E295E" w:rsidR="001D591D" w:rsidRPr="00DB3790" w:rsidRDefault="00630A21" w:rsidP="003824B7">
            <w:pPr>
              <w:pStyle w:val="B2"/>
            </w:pPr>
            <w:r>
              <w:rPr>
                <w:color w:val="0000FF"/>
                <w:u w:val="single"/>
              </w:rPr>
              <w:t>-</w:t>
            </w:r>
            <w:r>
              <w:rPr>
                <w:color w:val="0000FF"/>
                <w:u w:val="single"/>
              </w:rPr>
              <w:tab/>
            </w:r>
            <w:hyperlink r:id="rId97" w:history="1">
              <w:r w:rsidR="001D591D" w:rsidRPr="00DB3790">
                <w:rPr>
                  <w:rStyle w:val="Hyperlink"/>
                </w:rPr>
                <w:t>https://www.benzinga.com/pressreleases/19/02/r13233697/nextvr-to-demonstrate-6dof-vr-streaming-over-5g-and-new-ar-portal-at-m</w:t>
              </w:r>
            </w:hyperlink>
          </w:p>
          <w:p w14:paraId="02F9F58D" w14:textId="1A36F92B" w:rsidR="001D591D" w:rsidRPr="00DB3790" w:rsidRDefault="00630A21" w:rsidP="003824B7">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56026FB" w:rsidR="001D591D" w:rsidRPr="00DB3790" w:rsidRDefault="00630A21" w:rsidP="003824B7">
            <w:pPr>
              <w:pStyle w:val="B2"/>
            </w:pPr>
            <w:r>
              <w:t>-</w:t>
            </w:r>
            <w:r>
              <w:tab/>
            </w:r>
            <w:r w:rsidR="001D591D" w:rsidRPr="00DB3790">
              <w:t>This includes 6DoF captured audio and video</w:t>
            </w:r>
          </w:p>
          <w:p w14:paraId="27C9BD2B" w14:textId="7E1C2980" w:rsidR="001D591D" w:rsidRPr="00DB3790" w:rsidRDefault="001D591D" w:rsidP="003824B7">
            <w:r w:rsidRPr="00DB3790">
              <w:t>Selected Devices/XR Platforms supporting this:</w:t>
            </w:r>
          </w:p>
          <w:p w14:paraId="016AE135" w14:textId="1AB50E89" w:rsidR="001D591D" w:rsidRPr="00DB3790" w:rsidRDefault="00630A21">
            <w:pPr>
              <w:pStyle w:val="B10"/>
            </w:pPr>
            <w:r>
              <w:t>-</w:t>
            </w:r>
            <w:r>
              <w:tab/>
            </w:r>
            <w:r w:rsidR="001D591D" w:rsidRPr="00DB3790">
              <w:t>Oculus Quest</w:t>
            </w:r>
            <w:r w:rsidR="00DA1D4E" w:rsidRPr="00DB3790">
              <w:t xml:space="preserve"> ™</w:t>
            </w:r>
            <w:r w:rsidR="001D591D" w:rsidRPr="00DB3790">
              <w:t xml:space="preserve"> is announced </w:t>
            </w:r>
            <w:hyperlink r:id="rId98" w:history="1">
              <w:r w:rsidR="001D591D" w:rsidRPr="00DB3790">
                <w:rPr>
                  <w:rStyle w:val="Hyperlink"/>
                </w:rPr>
                <w:t>https://www.oculus.com/quest/</w:t>
              </w:r>
            </w:hyperlink>
          </w:p>
          <w:p w14:paraId="7C4E65C6" w14:textId="3067FCEE" w:rsidR="001D591D" w:rsidRPr="00B86929" w:rsidRDefault="00630A21">
            <w:pPr>
              <w:pStyle w:val="B10"/>
              <w:rPr>
                <w:lang w:val="fr-FR"/>
              </w:rPr>
            </w:pPr>
            <w:r w:rsidRPr="00B86929">
              <w:rPr>
                <w:lang w:val="fr-FR"/>
              </w:rPr>
              <w:t>-</w:t>
            </w:r>
            <w:r w:rsidRPr="00B86929">
              <w:rPr>
                <w:lang w:val="fr-FR"/>
              </w:rPr>
              <w:tab/>
            </w:r>
            <w:r w:rsidR="001D591D" w:rsidRPr="00B86929">
              <w:rPr>
                <w:lang w:val="fr-FR"/>
              </w:rPr>
              <w:t>Vive Cosmos</w:t>
            </w:r>
            <w:r w:rsidR="00DA1D4E" w:rsidRPr="00B86929">
              <w:rPr>
                <w:lang w:val="fr-FR"/>
              </w:rPr>
              <w:t xml:space="preserve"> ™</w:t>
            </w:r>
          </w:p>
          <w:p w14:paraId="66A34D9F" w14:textId="7B10779C" w:rsidR="001D591D" w:rsidRPr="00B86929" w:rsidRDefault="00630A21" w:rsidP="003824B7">
            <w:pPr>
              <w:pStyle w:val="B2"/>
              <w:rPr>
                <w:lang w:val="fr-FR"/>
              </w:rPr>
            </w:pPr>
            <w:r w:rsidRPr="00B86929">
              <w:rPr>
                <w:lang w:val="fr-FR"/>
              </w:rPr>
              <w:t>-</w:t>
            </w:r>
            <w:r w:rsidRPr="00B86929">
              <w:rPr>
                <w:lang w:val="fr-FR"/>
              </w:rPr>
              <w:tab/>
            </w:r>
            <w:hyperlink r:id="rId99" w:history="1">
              <w:r w:rsidR="001D591D" w:rsidRPr="00B86929">
                <w:rPr>
                  <w:rStyle w:val="Hyperlink"/>
                  <w:lang w:val="fr-FR"/>
                </w:rPr>
                <w:t>https://uploadvr.com/vive-cosmos-everything-we-know/</w:t>
              </w:r>
            </w:hyperlink>
          </w:p>
          <w:p w14:paraId="21E5B956" w14:textId="5461AF93" w:rsidR="001D591D" w:rsidRPr="00DB3790" w:rsidRDefault="00630A21">
            <w:pPr>
              <w:pStyle w:val="B10"/>
            </w:pPr>
            <w:r>
              <w:t>-</w:t>
            </w:r>
            <w:r>
              <w:tab/>
            </w:r>
            <w:r w:rsidR="001D591D" w:rsidRPr="00DB3790">
              <w:t xml:space="preserve">Qualcomm </w:t>
            </w:r>
            <w:r w:rsidR="00DA1D4E" w:rsidRPr="00DB3790">
              <w:t xml:space="preserve">™ </w:t>
            </w:r>
            <w:r w:rsidR="001D591D" w:rsidRPr="00DB3790">
              <w:t>reference design:</w:t>
            </w:r>
          </w:p>
          <w:p w14:paraId="0503D34A" w14:textId="7D26BD69" w:rsidR="001D591D" w:rsidRPr="00DB3790" w:rsidRDefault="00630A21" w:rsidP="003824B7">
            <w:pPr>
              <w:pStyle w:val="B2"/>
            </w:pPr>
            <w:r>
              <w:t>-</w:t>
            </w:r>
            <w:r>
              <w:tab/>
            </w:r>
            <w:hyperlink r:id="rId100" w:history="1">
              <w:r w:rsidR="001D591D" w:rsidRPr="00DB3790">
                <w:rPr>
                  <w:rStyle w:val="Hyperlink"/>
                </w:rPr>
                <w:t>https://www.vrandfun.com/the-qualcomm-snapdragon-855-will-be-able-to-deliver-up-to-8k-360-video-playback/</w:t>
              </w:r>
            </w:hyperlink>
          </w:p>
          <w:p w14:paraId="7ECD7673" w14:textId="28EEF4F4" w:rsidR="001D591D" w:rsidRPr="00DB3790" w:rsidRDefault="00630A21" w:rsidP="003824B7">
            <w:pPr>
              <w:pStyle w:val="B2"/>
            </w:pPr>
            <w:r>
              <w:t>-</w:t>
            </w:r>
            <w:r>
              <w:tab/>
            </w:r>
            <w:hyperlink r:id="rId101" w:history="1">
              <w:r w:rsidR="001D591D" w:rsidRPr="00DB3790">
                <w:rPr>
                  <w:rStyle w:val="Hyperlink"/>
                </w:rPr>
                <w:t>https://www.roadtovr.com/qualcomm-reference-headset-2x-pixels-vive-pro-ces-2018/</w:t>
              </w:r>
            </w:hyperlink>
          </w:p>
          <w:p w14:paraId="2B461F4D" w14:textId="32519A01" w:rsidR="001D591D" w:rsidRPr="00DB3790" w:rsidRDefault="00630A21" w:rsidP="003824B7">
            <w:pPr>
              <w:pStyle w:val="B2"/>
            </w:pPr>
            <w:r>
              <w:t>-</w:t>
            </w:r>
            <w:r>
              <w:tab/>
            </w:r>
            <w:hyperlink r:id="rId102" w:history="1">
              <w:r w:rsidR="001D591D" w:rsidRPr="00DB3790">
                <w:rPr>
                  <w:rStyle w:val="Hyperlink"/>
                </w:rPr>
                <w:t>https://venturebeat.com/2019/02/25/qualcomms-5g-xr-viewers-will-stop-the-wave-of-mediocre-ar-headsets/</w:t>
              </w:r>
            </w:hyperlink>
          </w:p>
          <w:p w14:paraId="3C2B9AD3" w14:textId="1709BE1C" w:rsidR="001D591D" w:rsidRPr="00DB3790" w:rsidRDefault="00630A21" w:rsidP="003824B7">
            <w:pPr>
              <w:pStyle w:val="B2"/>
            </w:pPr>
            <w:r>
              <w:t>-</w:t>
            </w:r>
            <w:r>
              <w:tab/>
            </w:r>
            <w:hyperlink r:id="rId103" w:history="1">
              <w:r w:rsidR="001D591D" w:rsidRPr="00DB3790">
                <w:rPr>
                  <w:rStyle w:val="Hyperlink"/>
                </w:rPr>
                <w:t>https://www.i4u.com/2019/02/130947/qualcomm-pushes-5g-connected-ar-and-vr-viewers</w:t>
              </w:r>
            </w:hyperlink>
          </w:p>
          <w:p w14:paraId="6FDF5FED" w14:textId="77777777" w:rsidR="001D591D" w:rsidRPr="00DB3790" w:rsidRDefault="001D591D" w:rsidP="004B4AC5">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lastRenderedPageBreak/>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271" w:name="_Toc23169831"/>
      <w:bookmarkStart w:id="272" w:name="_Toc33042086"/>
      <w:r w:rsidRPr="00DB3790">
        <w:t>A.5</w:t>
      </w:r>
      <w:r w:rsidRPr="00DB3790">
        <w:tab/>
        <w:t>Use Case 4: Emotional Streaming</w:t>
      </w:r>
      <w:bookmarkEnd w:id="271"/>
      <w:bookmarkEnd w:id="27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6625B268" w14:textId="5E37588D" w:rsidR="001D591D" w:rsidRPr="00DB3790" w:rsidRDefault="00417746" w:rsidP="004B4AC5">
            <w:hyperlink r:id="rId104" w:history="1">
              <w:r w:rsidR="001D591D" w:rsidRPr="00DB3790">
                <w:rPr>
                  <w:color w:val="0000FF"/>
                  <w:u w:val="single"/>
                </w:rPr>
                <w:t>https://www.cnet.com/news/with-5g-you-wont-just-be-watching-video-itll-be-watching-you-too/</w:t>
              </w:r>
            </w:hyperlink>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2A892810" w:rsidR="001D591D" w:rsidRPr="00DB3790" w:rsidRDefault="00E829EC" w:rsidP="001E0686">
            <w:pPr>
              <w:pStyle w:val="B2"/>
            </w:pPr>
            <w:r>
              <w:t>-</w:t>
            </w:r>
            <w:r>
              <w:tab/>
            </w:r>
            <w:hyperlink r:id="rId105" w:history="1">
              <w:r w:rsidR="001D591D" w:rsidRPr="00DB3790">
                <w:rPr>
                  <w:rStyle w:val="Hyperlink"/>
                </w:rPr>
                <w:t>http://skipabeatgame.com/</w:t>
              </w:r>
            </w:hyperlink>
          </w:p>
          <w:p w14:paraId="6D82A625" w14:textId="4A98B6A5" w:rsidR="001D591D" w:rsidRPr="00DB3790" w:rsidRDefault="00E829EC" w:rsidP="007F2E2D">
            <w:pPr>
              <w:pStyle w:val="B2"/>
            </w:pPr>
            <w:r>
              <w:t>-</w:t>
            </w:r>
            <w:r>
              <w:tab/>
            </w:r>
            <w:hyperlink r:id="rId106" w:history="1">
              <w:r w:rsidR="001D591D" w:rsidRPr="00DB3790">
                <w:rPr>
                  <w:rStyle w:val="Hyperlink"/>
                </w:rPr>
                <w:t>https://www.digitaltrends.com/cool-tech/bring-to-light-heart-rate-vr/</w:t>
              </w:r>
            </w:hyperlink>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273AB5DC" w:rsidR="001D591D" w:rsidRPr="00DB3790" w:rsidRDefault="00E829EC" w:rsidP="00E829EC">
            <w:pPr>
              <w:pStyle w:val="B10"/>
            </w:pPr>
            <w:r>
              <w:t>-</w:t>
            </w:r>
            <w:r>
              <w:tab/>
            </w:r>
            <w:hyperlink r:id="rId107" w:history="1">
              <w:r w:rsidR="001D591D" w:rsidRPr="00DB3790">
                <w:rPr>
                  <w:rStyle w:val="Hyperlink"/>
                </w:rPr>
                <w:t>https://blog.therachat.io/emotion-tracking/</w:t>
              </w:r>
            </w:hyperlink>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273" w:name="_Toc23169832"/>
      <w:bookmarkStart w:id="274" w:name="_Toc33042087"/>
      <w:r w:rsidRPr="00DB3790">
        <w:t>A.6</w:t>
      </w:r>
      <w:r w:rsidRPr="00DB3790">
        <w:tab/>
        <w:t>Use Case 5: Untethered Immersive Online Gaming</w:t>
      </w:r>
      <w:bookmarkEnd w:id="273"/>
      <w:bookmarkEnd w:id="27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24C10B1B"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39520D46"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2DC3C3CE" w:rsidR="00613182" w:rsidRPr="00DB3790" w:rsidRDefault="00613182" w:rsidP="004B4AC5">
            <w:r w:rsidRPr="00DB3790">
              <w:lastRenderedPageBreak/>
              <w:t>Other popular VR games are here:</w:t>
            </w:r>
          </w:p>
          <w:p w14:paraId="13390679" w14:textId="103CAF18" w:rsidR="00613182" w:rsidRPr="00DB3790" w:rsidRDefault="004975F7" w:rsidP="004975F7">
            <w:pPr>
              <w:pStyle w:val="B10"/>
            </w:pPr>
            <w:r>
              <w:t>-</w:t>
            </w:r>
            <w:r>
              <w:tab/>
            </w:r>
            <w:hyperlink r:id="rId108" w:history="1">
              <w:r w:rsidR="00613182" w:rsidRPr="00DB3790">
                <w:rPr>
                  <w:rStyle w:val="Hyperlink"/>
                </w:rPr>
                <w:t>https://veer.tv/blog/30-best-vr-games-for-playstation-vr-oculus-rift-htc-vive-in-2018/</w:t>
              </w:r>
            </w:hyperlink>
          </w:p>
          <w:p w14:paraId="0DBA0157" w14:textId="3C1DD0B7" w:rsidR="00613182" w:rsidRPr="00DB3790" w:rsidRDefault="004975F7" w:rsidP="004975F7">
            <w:pPr>
              <w:pStyle w:val="B10"/>
            </w:pPr>
            <w:r>
              <w:t>-</w:t>
            </w:r>
            <w:r>
              <w:tab/>
            </w:r>
            <w:hyperlink r:id="rId109" w:history="1">
              <w:r w:rsidR="00613182" w:rsidRPr="00DB3790">
                <w:rPr>
                  <w:rStyle w:val="Hyperlink"/>
                </w:rPr>
                <w:t>https://uploadvr.com/best-psvr-games/</w:t>
              </w:r>
            </w:hyperlink>
          </w:p>
          <w:p w14:paraId="33D20E9E" w14:textId="195D8F9D" w:rsidR="00613182" w:rsidRPr="00DB3790" w:rsidRDefault="004975F7" w:rsidP="004975F7">
            <w:pPr>
              <w:pStyle w:val="B10"/>
            </w:pPr>
            <w:r>
              <w:t>-</w:t>
            </w:r>
            <w:r>
              <w:tab/>
            </w:r>
            <w:hyperlink r:id="rId110" w:history="1">
              <w:r w:rsidR="00613182" w:rsidRPr="00DB3790">
                <w:rPr>
                  <w:rStyle w:val="Hyperlink"/>
                </w:rPr>
                <w:t>https://www.digitaltrends.com/gaming/best-psvr-games/</w:t>
              </w:r>
            </w:hyperlink>
          </w:p>
          <w:p w14:paraId="1C879D17" w14:textId="5FF15DBC"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75DBB3CA" w:rsidR="00613182" w:rsidRPr="00DB3790" w:rsidRDefault="004975F7" w:rsidP="004975F7">
            <w:pPr>
              <w:pStyle w:val="B2"/>
            </w:pPr>
            <w:r>
              <w:t>-</w:t>
            </w:r>
            <w:r>
              <w:tab/>
            </w:r>
            <w:hyperlink r:id="rId111" w:history="1">
              <w:r w:rsidR="00613182" w:rsidRPr="00DB3790">
                <w:rPr>
                  <w:rStyle w:val="Hyperlink"/>
                </w:rPr>
                <w:t>https://www.ign.com/articles/2019/01/11/population-one-isnt-quite-fortnite-vr-but-its-pretty-convincing</w:t>
              </w:r>
            </w:hyperlink>
          </w:p>
          <w:p w14:paraId="005B36FE" w14:textId="7C14F605" w:rsidR="00613182" w:rsidRPr="00DB3790" w:rsidRDefault="004975F7" w:rsidP="004975F7">
            <w:pPr>
              <w:pStyle w:val="B2"/>
            </w:pPr>
            <w:r>
              <w:t>-</w:t>
            </w:r>
            <w:r>
              <w:tab/>
            </w:r>
            <w:hyperlink r:id="rId112" w:history="1">
              <w:r w:rsidR="00613182" w:rsidRPr="00DB3790">
                <w:rPr>
                  <w:rStyle w:val="Hyperlink"/>
                </w:rPr>
                <w:t>http://www.populationonevr.com/</w:t>
              </w:r>
            </w:hyperlink>
          </w:p>
          <w:p w14:paraId="46595563" w14:textId="45B4705C" w:rsidR="00613182" w:rsidRPr="00DB3790" w:rsidRDefault="004975F7" w:rsidP="004975F7">
            <w:pPr>
              <w:pStyle w:val="B2"/>
            </w:pPr>
            <w:r>
              <w:t>-</w:t>
            </w:r>
            <w:r>
              <w:tab/>
            </w:r>
            <w:hyperlink r:id="rId113" w:history="1">
              <w:r w:rsidR="00613182" w:rsidRPr="00DB3790">
                <w:rPr>
                  <w:rStyle w:val="Hyperlink"/>
                </w:rPr>
                <w:t>https://uploadvr.com/ces-population-one-preview/</w:t>
              </w:r>
            </w:hyperlink>
          </w:p>
          <w:p w14:paraId="6C2D89C2" w14:textId="19FDF86C"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lastRenderedPageBreak/>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77777777" w:rsidR="00613182" w:rsidRPr="00DB3790" w:rsidRDefault="00DE4CFE" w:rsidP="00DE4CFE">
            <w:pPr>
              <w:pStyle w:val="B2"/>
            </w:pPr>
            <w:r>
              <w:t>-</w:t>
            </w:r>
            <w:r>
              <w:tab/>
            </w:r>
            <w:hyperlink r:id="rId114" w:history="1">
              <w:r w:rsidR="00613182" w:rsidRPr="00DB3790">
                <w:rPr>
                  <w:rStyle w:val="Hyperlink"/>
                </w:rPr>
                <w:t>https://www.zdnet.com/article/how-fortnite-approaches-analytics-cloud-to-analyze-petabytes-of-game-data/</w:t>
              </w:r>
            </w:hyperlink>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77777777" w:rsidR="00613182" w:rsidRPr="00DB3790" w:rsidRDefault="00DE4CFE" w:rsidP="00DE4CFE">
            <w:pPr>
              <w:pStyle w:val="B2"/>
            </w:pPr>
            <w:r>
              <w:t>-</w:t>
            </w:r>
            <w:r>
              <w:tab/>
            </w:r>
            <w:hyperlink r:id="rId115" w:history="1">
              <w:r w:rsidR="00613182" w:rsidRPr="00DB3790">
                <w:rPr>
                  <w:rStyle w:val="Hyperlink"/>
                </w:rPr>
                <w:t>https://broadbandnow.com/guides/best-internet-service-setup-serious-gamers</w:t>
              </w:r>
            </w:hyperlink>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lastRenderedPageBreak/>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49138798" w:rsidR="00613182" w:rsidRPr="00DB3790" w:rsidRDefault="00DE4CFE" w:rsidP="00DE4CFE">
            <w:pPr>
              <w:pStyle w:val="B3"/>
            </w:pPr>
            <w:r>
              <w:t>-</w:t>
            </w:r>
            <w:r>
              <w:tab/>
            </w:r>
            <w:hyperlink r:id="rId116" w:history="1">
              <w:r w:rsidR="00613182" w:rsidRPr="00DB3790">
                <w:rPr>
                  <w:rStyle w:val="Hyperlink"/>
                </w:rPr>
                <w:t>https://xinreality.com/wiki/Presence</w:t>
              </w:r>
            </w:hyperlink>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117" w:history="1">
              <w:r w:rsidR="00613182" w:rsidRPr="00DB3790">
                <w:rPr>
                  <w:color w:val="0000FF"/>
                  <w:u w:val="single"/>
                  <w:lang w:eastAsia="zh-CN"/>
                </w:rPr>
                <w:t>https://www.diva-portal.org/smash/get/diva2:831420/FULLTEXT01.pdf</w:t>
              </w:r>
            </w:hyperlink>
          </w:p>
          <w:p w14:paraId="633DC277" w14:textId="7A5F6CCC"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lastRenderedPageBreak/>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lastRenderedPageBreak/>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6DA4CEA5" w:rsidR="00613182" w:rsidRPr="00DB3790" w:rsidRDefault="001D741F" w:rsidP="00352BA0">
            <w:pPr>
              <w:pStyle w:val="B3"/>
            </w:pPr>
            <w:r>
              <w:t>-</w:t>
            </w:r>
            <w:r>
              <w:tab/>
            </w:r>
            <w:hyperlink r:id="rId118" w:history="1">
              <w:r w:rsidR="00613182" w:rsidRPr="00DB3790">
                <w:rPr>
                  <w:rStyle w:val="Hyperlink"/>
                </w:rPr>
                <w:t>https://www.ign.com/articles/2019/01/11/population-one-isnt-quite-fortnite-vr-but-its-pretty-convincing</w:t>
              </w:r>
            </w:hyperlink>
          </w:p>
          <w:p w14:paraId="0AAD786D" w14:textId="6833BAA4" w:rsidR="00613182" w:rsidRPr="00DB3790" w:rsidRDefault="001D741F" w:rsidP="00352BA0">
            <w:pPr>
              <w:pStyle w:val="B3"/>
            </w:pPr>
            <w:bookmarkStart w:id="275" w:name="_Hlk2237590"/>
            <w:r>
              <w:t>-</w:t>
            </w:r>
            <w:r>
              <w:tab/>
            </w:r>
            <w:hyperlink r:id="rId119" w:history="1">
              <w:r w:rsidR="00613182" w:rsidRPr="00DB3790">
                <w:rPr>
                  <w:rStyle w:val="Hyperlink"/>
                </w:rPr>
                <w:t>http://www.populationonevr.com/</w:t>
              </w:r>
            </w:hyperlink>
          </w:p>
          <w:bookmarkEnd w:id="275"/>
          <w:p w14:paraId="3BF1A199" w14:textId="392C5F85" w:rsidR="00613182" w:rsidRPr="00DB3790" w:rsidRDefault="001D741F" w:rsidP="007F2E2D">
            <w:pPr>
              <w:pStyle w:val="B3"/>
            </w:pPr>
            <w:r>
              <w:t>-</w:t>
            </w:r>
            <w:r>
              <w:tab/>
            </w:r>
            <w:hyperlink r:id="rId120" w:history="1">
              <w:r w:rsidR="00613182" w:rsidRPr="00DB3790">
                <w:rPr>
                  <w:rStyle w:val="Hyperlink"/>
                </w:rPr>
                <w:t>https://uploadvr.com/ces-population-one-preview/</w:t>
              </w:r>
            </w:hyperlink>
          </w:p>
          <w:p w14:paraId="3FD146AB" w14:textId="1AC07341" w:rsidR="00613182" w:rsidRPr="00DB3790" w:rsidRDefault="001D741F" w:rsidP="003824B7">
            <w:pPr>
              <w:pStyle w:val="B2"/>
            </w:pPr>
            <w:r>
              <w:t>-</w:t>
            </w:r>
            <w:r>
              <w:tab/>
            </w:r>
            <w:r w:rsidR="00613182" w:rsidRPr="00DB3790">
              <w:t>https://vrgames.io/game/</w:t>
            </w:r>
          </w:p>
          <w:p w14:paraId="5A90F106" w14:textId="3F798A72" w:rsidR="00613182" w:rsidRPr="00DB3790" w:rsidRDefault="00613182" w:rsidP="003824B7">
            <w:r w:rsidRPr="00DB3790">
              <w:t>Selected Devices/XR Platforms supporting this:</w:t>
            </w:r>
          </w:p>
          <w:p w14:paraId="057B6A65" w14:textId="7E076C5F" w:rsidR="00613182" w:rsidRPr="00B86929" w:rsidRDefault="001D741F" w:rsidP="003824B7">
            <w:pPr>
              <w:pStyle w:val="B10"/>
              <w:rPr>
                <w:lang w:val="fr-FR"/>
              </w:rPr>
            </w:pPr>
            <w:r w:rsidRPr="00B86929">
              <w:rPr>
                <w:lang w:val="fr-FR"/>
              </w:rPr>
              <w:t>-</w:t>
            </w:r>
            <w:r w:rsidRPr="00B86929">
              <w:rPr>
                <w:lang w:val="fr-FR"/>
              </w:rPr>
              <w:tab/>
            </w:r>
            <w:r w:rsidR="00613182" w:rsidRPr="00B86929">
              <w:rPr>
                <w:lang w:val="fr-FR"/>
              </w:rPr>
              <w:t>Oculus Rift</w:t>
            </w:r>
            <w:r w:rsidR="004F24CE" w:rsidRPr="00B86929">
              <w:rPr>
                <w:lang w:val="fr-FR"/>
              </w:rPr>
              <w:t xml:space="preserve"> ™</w:t>
            </w:r>
            <w:r w:rsidR="00613182" w:rsidRPr="00B86929">
              <w:rPr>
                <w:lang w:val="fr-FR"/>
              </w:rPr>
              <w:t>, Playstation VR</w:t>
            </w:r>
            <w:r w:rsidR="004F24CE" w:rsidRPr="00B86929">
              <w:rPr>
                <w:lang w:val="fr-FR"/>
              </w:rPr>
              <w:t xml:space="preserve"> ™</w:t>
            </w:r>
            <w:r w:rsidR="00613182" w:rsidRPr="00B86929">
              <w:rPr>
                <w:lang w:val="fr-FR"/>
              </w:rPr>
              <w:t>, HTC Vive</w:t>
            </w:r>
            <w:r w:rsidR="004F24CE" w:rsidRPr="00B86929">
              <w:rPr>
                <w:lang w:val="fr-FR"/>
              </w:rPr>
              <w:t xml:space="preserve"> ™</w:t>
            </w:r>
            <w:r w:rsidR="00613182" w:rsidRPr="00B86929">
              <w:rPr>
                <w:lang w:val="fr-FR"/>
              </w:rPr>
              <w:t xml:space="preserve"> </w:t>
            </w:r>
          </w:p>
          <w:p w14:paraId="6AAD57CA" w14:textId="33C0FAF7" w:rsidR="00613182" w:rsidRPr="00DB3790" w:rsidRDefault="001D741F" w:rsidP="003824B7">
            <w:pPr>
              <w:pStyle w:val="B2"/>
            </w:pPr>
            <w:r>
              <w:t>-</w:t>
            </w:r>
            <w:r>
              <w:tab/>
            </w:r>
            <w:r w:rsidR="00613182" w:rsidRPr="00DB3790">
              <w:t>These are tethered and connected devices</w:t>
            </w:r>
          </w:p>
          <w:p w14:paraId="170DDBF1" w14:textId="2FE29C28" w:rsidR="00613182" w:rsidRPr="00DB3790" w:rsidRDefault="001D741F" w:rsidP="003824B7">
            <w:pPr>
              <w:pStyle w:val="B2"/>
            </w:pPr>
            <w:r>
              <w:t>-</w:t>
            </w:r>
            <w:r>
              <w:tab/>
            </w:r>
            <w:r w:rsidR="00613182" w:rsidRPr="00DB3790">
              <w:t>Specifications are here: https://www.digitaltrends.com/virtual-reality/oculus-rift-vs-htc-vive/</w:t>
            </w:r>
          </w:p>
          <w:p w14:paraId="09BB7430" w14:textId="299AE6F1" w:rsidR="00613182" w:rsidRPr="00DB3790" w:rsidRDefault="001D741F">
            <w:pPr>
              <w:pStyle w:val="B3"/>
            </w:pPr>
            <w:r>
              <w:t>-</w:t>
            </w:r>
            <w:r>
              <w:tab/>
            </w:r>
            <w:r w:rsidR="00613182" w:rsidRPr="00DB3790">
              <w:t>Oculus Go</w:t>
            </w:r>
            <w:r w:rsidR="004F24CE" w:rsidRPr="00DB3790">
              <w:t xml:space="preserve"> ™</w:t>
            </w:r>
          </w:p>
          <w:p w14:paraId="7764FB6C" w14:textId="585D58A6" w:rsidR="00613182" w:rsidRPr="00DB3790" w:rsidRDefault="001D741F">
            <w:pPr>
              <w:pStyle w:val="B3"/>
            </w:pPr>
            <w:r>
              <w:t>-</w:t>
            </w:r>
            <w:r>
              <w:tab/>
            </w:r>
            <w:r w:rsidR="00613182" w:rsidRPr="00DB3790">
              <w:t>Oculus Quest</w:t>
            </w:r>
            <w:r w:rsidR="004F24CE" w:rsidRPr="00DB3790">
              <w:t xml:space="preserve"> ™</w:t>
            </w:r>
            <w:r w:rsidR="00613182" w:rsidRPr="00DB3790">
              <w:t xml:space="preserve"> is announced </w:t>
            </w:r>
            <w:hyperlink r:id="rId121" w:history="1">
              <w:r w:rsidR="00613182" w:rsidRPr="00DB3790">
                <w:rPr>
                  <w:rStyle w:val="Hyperlink"/>
                </w:rPr>
                <w:t>https://www.oculus.com/quest/</w:t>
              </w:r>
            </w:hyperlink>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22" w:history="1">
              <w:r w:rsidR="00613182" w:rsidRPr="00DB3790">
                <w:rPr>
                  <w:rStyle w:val="Hyperlink"/>
                </w:rPr>
                <w:t>https://www.nvidia.com/object/gpu-cloud-rendering.html</w:t>
              </w:r>
            </w:hyperlink>
          </w:p>
          <w:p w14:paraId="761F00F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23" w:history="1">
              <w:r w:rsidR="00613182" w:rsidRPr="00DB3790">
                <w:rPr>
                  <w:rStyle w:val="Hyperlink"/>
                </w:rPr>
                <w:t>https://www.zyncrender.com/</w:t>
              </w:r>
            </w:hyperlink>
          </w:p>
          <w:p w14:paraId="1E750CC7" w14:textId="77777777" w:rsidR="00613182" w:rsidRPr="00DB3790" w:rsidRDefault="001D741F" w:rsidP="001D741F">
            <w:pPr>
              <w:pStyle w:val="B10"/>
            </w:pPr>
            <w:r>
              <w:t>-</w:t>
            </w:r>
            <w:r>
              <w:tab/>
            </w:r>
            <w:r w:rsidR="00613182" w:rsidRPr="00DB3790">
              <w:t xml:space="preserve">Split Rendering: </w:t>
            </w:r>
            <w:hyperlink r:id="rId124" w:history="1">
              <w:r w:rsidR="00613182" w:rsidRPr="00DB3790">
                <w:rPr>
                  <w:rStyle w:val="Hyperlink"/>
                </w:rPr>
                <w:t>https://www.qualcomm.com/news/onq/2018/09/18/boundless-xr-new-era-distributed-computing</w:t>
              </w:r>
            </w:hyperlink>
          </w:p>
          <w:p w14:paraId="0B77EA50" w14:textId="77777777" w:rsidR="00613182" w:rsidRPr="00DB3790" w:rsidRDefault="00613182" w:rsidP="004B4AC5">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lastRenderedPageBreak/>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276" w:name="_Toc23169833"/>
      <w:bookmarkStart w:id="277" w:name="_Toc33042088"/>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276"/>
      <w:bookmarkEnd w:id="2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w:t>
            </w:r>
            <w:r w:rsidRPr="00DB3790">
              <w:lastRenderedPageBreak/>
              <w:t xml:space="preserve">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lastRenderedPageBreak/>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lastRenderedPageBreak/>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278" w:name="_Toc23169834"/>
      <w:bookmarkStart w:id="279" w:name="_Toc33042089"/>
      <w:r w:rsidRPr="00DB3790">
        <w:t>A.8</w:t>
      </w:r>
      <w:r w:rsidRPr="00DB3790">
        <w:tab/>
        <w:t>Use Case 7: Real-time 3D Communication</w:t>
      </w:r>
      <w:bookmarkEnd w:id="278"/>
      <w:bookmarkEnd w:id="2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46BBD38E" w14:textId="77777777" w:rsidTr="00501666">
        <w:tc>
          <w:tcPr>
            <w:tcW w:w="9831" w:type="dxa"/>
            <w:gridSpan w:val="2"/>
            <w:shd w:val="clear" w:color="auto" w:fill="A6A6A6"/>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6FD2DC2D" w:rsidR="00F53607" w:rsidRPr="00DB3790" w:rsidRDefault="00F53607" w:rsidP="00501666">
            <w:pPr>
              <w:rPr>
                <w:b/>
              </w:rPr>
            </w:pPr>
            <w:r w:rsidRPr="00DB3790">
              <w:rPr>
                <w:b/>
              </w:rPr>
              <w:t>Device: Phone</w:t>
            </w:r>
            <w:r w:rsidR="00DD4F1E">
              <w:rPr>
                <w:b/>
              </w:rPr>
              <w:t>, AR glasses</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w:t>
            </w:r>
            <w:r w:rsidRPr="00DB3790">
              <w:lastRenderedPageBreak/>
              <w:t xml:space="preserve">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
          <w:p w14:paraId="18D84A8E"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2065775" w14:textId="77777777" w:rsidTr="00501666">
        <w:tc>
          <w:tcPr>
            <w:tcW w:w="9831" w:type="dxa"/>
            <w:gridSpan w:val="2"/>
            <w:shd w:val="clear" w:color="auto" w:fill="auto"/>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280" w:name="_Toc23169835"/>
      <w:bookmarkStart w:id="281" w:name="_Toc33042090"/>
      <w:r w:rsidRPr="00DB3790">
        <w:t>A.9</w:t>
      </w:r>
      <w:r w:rsidR="00B030E1">
        <w:tab/>
      </w:r>
      <w:r w:rsidRPr="00DB3790">
        <w:t>Use Case 8: AR guided assistant at remote location (industrial services)</w:t>
      </w:r>
      <w:bookmarkEnd w:id="280"/>
      <w:bookmarkEnd w:id="281"/>
    </w:p>
    <w:tbl>
      <w:tblPr>
        <w:tblW w:w="0" w:type="auto"/>
        <w:tblCellMar>
          <w:left w:w="0" w:type="dxa"/>
          <w:right w:w="0" w:type="dxa"/>
        </w:tblCellMar>
        <w:tblLook w:val="04A0" w:firstRow="1" w:lastRow="0" w:firstColumn="1" w:lastColumn="0" w:noHBand="0" w:noVBand="1"/>
      </w:tblPr>
      <w:tblGrid>
        <w:gridCol w:w="9621"/>
      </w:tblGrid>
      <w:tr w:rsidR="00F53607" w:rsidRPr="00DB3790" w14:paraId="113CD8D9" w14:textId="77777777" w:rsidTr="00A1508F">
        <w:tc>
          <w:tcPr>
            <w:tcW w:w="9621"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FD95FCC" w14:textId="74F11850" w:rsidR="00F53607" w:rsidRPr="00DB3790" w:rsidRDefault="00F53607" w:rsidP="00501666">
            <w:pPr>
              <w:rPr>
                <w:b/>
                <w:bCs/>
                <w:color w:val="FFFFFF"/>
              </w:rPr>
            </w:pPr>
            <w:r w:rsidRPr="00DB3790">
              <w:rPr>
                <w:b/>
                <w:bCs/>
                <w:color w:val="FFFFFF"/>
              </w:rPr>
              <w:t xml:space="preserve">Use Case </w:t>
            </w:r>
            <w:r w:rsidR="00514C5E">
              <w:rPr>
                <w:b/>
                <w:bCs/>
                <w:color w:val="FFFFFF"/>
              </w:rPr>
              <w:t>Descript</w:t>
            </w:r>
            <w:r w:rsidR="00224777">
              <w:rPr>
                <w:b/>
                <w:bCs/>
                <w:color w:val="FFFFFF"/>
              </w:rPr>
              <w:t>ion</w:t>
            </w:r>
            <w:r w:rsidR="005E18B5" w:rsidRPr="00DB3790">
              <w:rPr>
                <w:b/>
                <w:bCs/>
                <w:color w:val="FFFFFF"/>
              </w:rPr>
              <w:t>: AR guided assistant at remote location (industrial services)</w:t>
            </w:r>
          </w:p>
        </w:tc>
      </w:tr>
      <w:tr w:rsidR="00F53607" w:rsidRPr="00DB3790" w14:paraId="4E3E8AE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657B819" w14:textId="77777777" w:rsidR="00F53607" w:rsidRPr="00DB3790" w:rsidRDefault="00F53607" w:rsidP="00501666"/>
        </w:tc>
      </w:tr>
      <w:tr w:rsidR="00F53607" w:rsidRPr="00DB3790" w14:paraId="23B9E0F8"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75A1BD" w14:textId="77777777" w:rsidR="00F53607" w:rsidRPr="00DB3790" w:rsidRDefault="00F53607" w:rsidP="00501666">
            <w:pPr>
              <w:spacing w:after="0"/>
            </w:pPr>
            <w:r w:rsidRPr="00DB3790">
              <w:lastRenderedPageBreak/>
              <w:t>Pedro has AR Glasses with the following features</w:t>
            </w:r>
          </w:p>
          <w:p w14:paraId="39CA8EE6" w14:textId="77777777" w:rsidR="00F53607" w:rsidRPr="00DB3790" w:rsidRDefault="005C0F24" w:rsidP="005C0F24">
            <w:pPr>
              <w:pStyle w:val="B10"/>
              <w:spacing w:after="120"/>
            </w:pPr>
            <w:r>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5C0F1EE9" w14:textId="016B93DC" w:rsidR="00F53607" w:rsidRPr="00DB3790" w:rsidRDefault="005C0F24" w:rsidP="00A1508F">
            <w:pPr>
              <w:pStyle w:val="B10"/>
              <w:spacing w:after="120"/>
            </w:pPr>
            <w:r>
              <w:t>-</w:t>
            </w:r>
            <w:r>
              <w:tab/>
            </w:r>
            <w:r w:rsidR="00F53607" w:rsidRPr="00DB3790">
              <w:t>Rendering of overlay video</w:t>
            </w: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6F5B5FE"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462D5903"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4E0BD4F" w14:textId="77777777" w:rsidR="00F53607" w:rsidRPr="00DB3790" w:rsidRDefault="00F53607" w:rsidP="00501666">
            <w:pPr>
              <w:spacing w:after="0"/>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0AF0B640" w14:textId="70F61C03" w:rsidR="00F53607" w:rsidRPr="00DB3790" w:rsidRDefault="00AA1411" w:rsidP="00A1508F">
            <w:pPr>
              <w:pStyle w:val="B10"/>
            </w:pPr>
            <w:r>
              <w:t>-</w:t>
            </w:r>
            <w:r>
              <w:tab/>
            </w:r>
            <w:r w:rsidR="00F53607" w:rsidRPr="00DB3790">
              <w:t xml:space="preserve">Accurate user location (indoor/outdoor) (to find machine or user location) </w:t>
            </w: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2A9AE7B9" w:rsidR="00F53607" w:rsidRPr="00DB3790" w:rsidRDefault="00AA1411" w:rsidP="00AA1411">
            <w:pPr>
              <w:pStyle w:val="B2"/>
            </w:pPr>
            <w:r>
              <w:t>-</w:t>
            </w:r>
            <w:r>
              <w:tab/>
            </w:r>
            <w:hyperlink r:id="rId125" w:history="1">
              <w:r w:rsidR="00F53607" w:rsidRPr="00DB3790">
                <w:rPr>
                  <w:rStyle w:val="Hyperlink"/>
                </w:rPr>
                <w:t>https://www.vuzix.com/appstore/app/gemvision</w:t>
              </w:r>
            </w:hyperlink>
            <w:r w:rsidR="00F53607" w:rsidRPr="00DB3790">
              <w:t xml:space="preserve"> (Remote assistance for hands-on workforce)</w:t>
            </w:r>
          </w:p>
          <w:p w14:paraId="3E37D49C" w14:textId="42C59F11" w:rsidR="00F53607" w:rsidRDefault="00AA1411" w:rsidP="00AA1411">
            <w:pPr>
              <w:pStyle w:val="B2"/>
            </w:pPr>
            <w:r>
              <w:t>-</w:t>
            </w:r>
            <w:r>
              <w:tab/>
            </w:r>
            <w:hyperlink r:id="rId126" w:history="1">
              <w:r w:rsidR="00F53607" w:rsidRPr="00DB3790">
                <w:rPr>
                  <w:rStyle w:val="Hyperlink"/>
                </w:rPr>
                <w:t>https://play.google.com/store/apps/details?id=com.utilityar.workflow</w:t>
              </w:r>
            </w:hyperlink>
            <w:r w:rsidR="00F53607" w:rsidRPr="00DB3790">
              <w:t xml:space="preserve"> (Remote Adviser from Utility AR)</w:t>
            </w:r>
          </w:p>
          <w:p w14:paraId="5D432F4F" w14:textId="77777777" w:rsidR="00DD4F1E" w:rsidRPr="00027B26" w:rsidRDefault="00DD4F1E" w:rsidP="00DD4F1E">
            <w:pPr>
              <w:pStyle w:val="B2"/>
            </w:pPr>
            <w:r>
              <w:t>-</w:t>
            </w:r>
            <w:r>
              <w:tab/>
            </w:r>
            <w:hyperlink r:id="rId127" w:history="1">
              <w:r w:rsidRPr="00A265AA">
                <w:rPr>
                  <w:rStyle w:val="Hyperlink"/>
                </w:rPr>
                <w:t>https://www.youtube.com/watch?v=d3YT8j0yYl</w:t>
              </w:r>
              <w:r w:rsidRPr="00B569B5">
                <w:rPr>
                  <w:rStyle w:val="Hyperlink"/>
                </w:rPr>
                <w:t>0</w:t>
              </w:r>
            </w:hyperlink>
            <w:r>
              <w:t xml:space="preserve"> (Dynamics 365 Remote Assist + MS HoloLens 2</w:t>
            </w:r>
            <w:r w:rsidRPr="00DB3790">
              <w:rPr>
                <w:lang w:eastAsia="ko-KR"/>
              </w:rPr>
              <w:t>™</w:t>
            </w:r>
            <w:r>
              <w:t>)</w:t>
            </w:r>
          </w:p>
          <w:p w14:paraId="757AD6DE" w14:textId="77777777" w:rsidR="00DD4F1E" w:rsidRDefault="00DD4F1E" w:rsidP="00DD4F1E">
            <w:pPr>
              <w:pStyle w:val="B2"/>
              <w:rPr>
                <w:rFonts w:eastAsia="Malgun Gothic"/>
                <w:lang w:eastAsia="ko-KR"/>
              </w:rPr>
            </w:pPr>
            <w:r w:rsidRPr="0027004A">
              <w:rPr>
                <w:rFonts w:eastAsia="Malgun Gothic" w:hint="eastAsia"/>
                <w:lang w:eastAsia="ko-KR"/>
              </w:rPr>
              <w:t>-</w:t>
            </w:r>
            <w:r>
              <w:tab/>
            </w:r>
            <w:hyperlink r:id="rId128" w:history="1">
              <w:r w:rsidRPr="00B569B5">
                <w:rPr>
                  <w:rStyle w:val="Hyperlink"/>
                  <w:rFonts w:eastAsia="Malgun Gothic"/>
                  <w:lang w:eastAsia="ko-KR"/>
                </w:rPr>
                <w:t>https://www.youtube.com/watch?v=lzYg32ngWmU&amp;t=9s</w:t>
              </w:r>
            </w:hyperlink>
            <w:r>
              <w:rPr>
                <w:rFonts w:eastAsia="Malgun Gothic"/>
                <w:lang w:eastAsia="ko-KR"/>
              </w:rPr>
              <w:t xml:space="preserve"> (Assistance from virtual AR trainer)</w:t>
            </w:r>
          </w:p>
          <w:p w14:paraId="3274233F" w14:textId="15A3BF9F" w:rsidR="002C2E4F" w:rsidRPr="002C2E4F" w:rsidRDefault="002C2E4F" w:rsidP="00AA1411">
            <w:pPr>
              <w:pStyle w:val="B2"/>
              <w:rPr>
                <w:rFonts w:eastAsia="Malgun Gothic"/>
                <w:lang w:eastAsia="ko-KR"/>
              </w:rPr>
            </w:pPr>
          </w:p>
          <w:p w14:paraId="7EE4488C" w14:textId="77777777" w:rsidR="00F53607" w:rsidRPr="00DB3790" w:rsidRDefault="00F53607" w:rsidP="00501666">
            <w:pPr>
              <w:spacing w:after="0"/>
            </w:pPr>
          </w:p>
        </w:tc>
      </w:tr>
      <w:tr w:rsidR="00F53607" w:rsidRPr="00DB3790" w14:paraId="0563C755"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4C8C614" w14:textId="77777777" w:rsidR="00F53607" w:rsidRPr="00DB3790" w:rsidRDefault="00F53607" w:rsidP="00501666">
            <w:pPr>
              <w:rPr>
                <w:b/>
                <w:bCs/>
                <w:color w:val="FFFFFF"/>
              </w:rPr>
            </w:pPr>
            <w:r w:rsidRPr="00DB3790">
              <w:rPr>
                <w:b/>
                <w:bCs/>
                <w:color w:val="FFFFFF"/>
              </w:rPr>
              <w:lastRenderedPageBreak/>
              <w:t>Potential Standardization Status and Needs</w:t>
            </w:r>
          </w:p>
        </w:tc>
      </w:tr>
      <w:tr w:rsidR="00F53607" w:rsidRPr="00DB3790" w14:paraId="484375C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E2C817" w14:textId="3E209AA6" w:rsidR="00F53607" w:rsidRPr="00DB3790" w:rsidRDefault="00691A1D" w:rsidP="00691A1D">
            <w:pPr>
              <w:pStyle w:val="B10"/>
            </w:pPr>
            <w:r>
              <w:t>-</w:t>
            </w:r>
            <w:r>
              <w:tab/>
            </w:r>
            <w:r w:rsidR="00F53607" w:rsidRPr="00DB3790">
              <w:t>5G connectivity: Rel</w:t>
            </w:r>
            <w:r w:rsidR="00431B7F">
              <w:t>ease</w:t>
            </w:r>
            <w:r w:rsidR="00F53607" w:rsidRPr="00DB3790">
              <w:t>-15 and Rel</w:t>
            </w:r>
            <w:r w:rsidR="00431B7F">
              <w:t>ease</w:t>
            </w:r>
            <w:r w:rsidR="00F53607" w:rsidRPr="00DB3790">
              <w:t>-16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282" w:name="_Toc23169836"/>
      <w:bookmarkStart w:id="283" w:name="_Toc33042091"/>
      <w:r w:rsidRPr="00DB3790">
        <w:t>A.10</w:t>
      </w:r>
      <w:r w:rsidRPr="00DB3790">
        <w:tab/>
        <w:t>Use Case 9: Police Critical Mission with AR</w:t>
      </w:r>
      <w:bookmarkEnd w:id="282"/>
      <w:bookmarkEnd w:id="283"/>
    </w:p>
    <w:tbl>
      <w:tblPr>
        <w:tblW w:w="0" w:type="auto"/>
        <w:tblCellMar>
          <w:left w:w="0" w:type="dxa"/>
          <w:right w:w="0" w:type="dxa"/>
        </w:tblCellMar>
        <w:tblLook w:val="04A0" w:firstRow="1" w:lastRow="0" w:firstColumn="1" w:lastColumn="0" w:noHBand="0" w:noVBand="1"/>
      </w:tblPr>
      <w:tblGrid>
        <w:gridCol w:w="9621"/>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lastRenderedPageBreak/>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15ED5AC4" w14:textId="0C63A2A0" w:rsidR="00F53607" w:rsidRPr="00DB3790" w:rsidRDefault="00EA5920" w:rsidP="00A1508F">
            <w:pPr>
              <w:pStyle w:val="B10"/>
            </w:pPr>
            <w:r>
              <w:t>-</w:t>
            </w:r>
            <w:r>
              <w:tab/>
            </w:r>
            <w:r w:rsidR="00F53607" w:rsidRPr="00DB3790">
              <w:t>Each camera VR capture is analyzed in real time to identify moving objects and shared to others team members (as point above)</w:t>
            </w: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lastRenderedPageBreak/>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5301AF3C"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29"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30"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lastRenderedPageBreak/>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284" w:name="_Toc23169837"/>
      <w:bookmarkStart w:id="285" w:name="_Toc33042092"/>
      <w:r w:rsidRPr="00DB3790">
        <w:t>A.11</w:t>
      </w:r>
      <w:r w:rsidRPr="00DB3790">
        <w:tab/>
        <w:t xml:space="preserve">Use Case 10: Online shopping from a catalogue </w:t>
      </w:r>
      <w:r w:rsidR="00145AC5" w:rsidRPr="00DB3790">
        <w:t>–</w:t>
      </w:r>
      <w:r w:rsidRPr="00DB3790">
        <w:t xml:space="preserve"> downloading</w:t>
      </w:r>
      <w:bookmarkEnd w:id="284"/>
      <w:bookmarkEnd w:id="2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6C0668D5"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A1508F">
        <w:trPr>
          <w:trHeight w:val="554"/>
        </w:trPr>
        <w:tc>
          <w:tcPr>
            <w:tcW w:w="9831" w:type="dxa"/>
            <w:shd w:val="clear" w:color="auto" w:fill="auto"/>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lastRenderedPageBreak/>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lastRenderedPageBreak/>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611D5007" w14:textId="77777777" w:rsidTr="00501666">
        <w:tc>
          <w:tcPr>
            <w:tcW w:w="9831" w:type="dxa"/>
            <w:shd w:val="clear" w:color="auto" w:fill="auto"/>
          </w:tcPr>
          <w:p w14:paraId="02AE2A8A" w14:textId="643D015E" w:rsidR="00F53607" w:rsidRPr="00DB3790" w:rsidRDefault="00F53607" w:rsidP="00352BA0">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717FE908" w:rsidR="00F53607" w:rsidRPr="00DB3790" w:rsidRDefault="00EA5920" w:rsidP="003824B7">
            <w:pPr>
              <w:pStyle w:val="B10"/>
              <w:rPr>
                <w:lang w:eastAsia="ko-KR"/>
              </w:rPr>
            </w:pPr>
            <w:r>
              <w:t>-</w:t>
            </w:r>
            <w:r>
              <w:tab/>
            </w:r>
            <w:r w:rsidR="00F53607" w:rsidRPr="00DB3790">
              <w:t xml:space="preserve">IKEA™: </w:t>
            </w:r>
            <w:hyperlink r:id="rId131" w:history="1">
              <w:r w:rsidR="00F53607" w:rsidRPr="00DB3790">
                <w:rPr>
                  <w:rStyle w:val="Hyperlink"/>
                  <w:rFonts w:cs="Arial"/>
                </w:rPr>
                <w:t>https://www.youtube.com/watch?v=vDNzTasuYEw</w:t>
              </w:r>
            </w:hyperlink>
          </w:p>
          <w:p w14:paraId="70FB22E1" w14:textId="42B9070A" w:rsidR="00F53607" w:rsidRPr="00DB3790" w:rsidRDefault="00EA5920" w:rsidP="003824B7">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32" w:history="1">
              <w:r w:rsidR="00F53607" w:rsidRPr="00DB3790">
                <w:rPr>
                  <w:rStyle w:val="Hyperlink"/>
                  <w:rFonts w:cs="Arial"/>
                </w:rPr>
                <w:t>https://www.amazon.com/adlp/arview</w:t>
              </w:r>
            </w:hyperlink>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286" w:name="_Toc23169838"/>
      <w:bookmarkStart w:id="287" w:name="_Toc33042093"/>
      <w:r w:rsidRPr="00DB3790">
        <w:t>A.12</w:t>
      </w:r>
      <w:r w:rsidR="00B030E1">
        <w:tab/>
      </w:r>
      <w:r w:rsidRPr="00DB3790">
        <w:t>Use Case 11: Real-time communication with the shop assistant</w:t>
      </w:r>
      <w:bookmarkEnd w:id="286"/>
      <w:bookmarkEnd w:id="28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657BDE3F" w14:textId="77777777" w:rsidTr="00501666">
        <w:tc>
          <w:tcPr>
            <w:tcW w:w="9831" w:type="dxa"/>
            <w:shd w:val="clear" w:color="auto" w:fill="A6A6A6"/>
          </w:tcPr>
          <w:p w14:paraId="06D64759" w14:textId="630FCAE8" w:rsidR="00F53607" w:rsidRPr="00DB3790" w:rsidRDefault="00F53607" w:rsidP="00501666">
            <w:pPr>
              <w:rPr>
                <w:rFonts w:cs="Arial"/>
                <w:b/>
                <w:color w:val="FFFFFF"/>
              </w:rPr>
            </w:pPr>
            <w:r w:rsidRPr="00DB3790">
              <w:rPr>
                <w:rFonts w:cs="Arial"/>
                <w:b/>
                <w:color w:val="FFFFFF"/>
              </w:rPr>
              <w:t xml:space="preserve">Use Case Description: </w:t>
            </w:r>
            <w:bookmarkStart w:id="288" w:name="_Hlk536708065"/>
            <w:r w:rsidRPr="00DB3790">
              <w:rPr>
                <w:rFonts w:cs="Arial"/>
                <w:b/>
                <w:color w:val="FFFFFF"/>
              </w:rPr>
              <w:t>Real-time communication with the shop assistant</w:t>
            </w:r>
            <w:bookmarkEnd w:id="288"/>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lastRenderedPageBreak/>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1D91141F" w:rsidR="00F53607" w:rsidRPr="00DB3790" w:rsidRDefault="00EA5920" w:rsidP="00352BA0">
            <w:pPr>
              <w:pStyle w:val="B2"/>
              <w:rPr>
                <w:lang w:eastAsia="ko-KR"/>
              </w:rPr>
            </w:pPr>
            <w:r>
              <w:rPr>
                <w:lang w:eastAsia="ko-KR"/>
              </w:rPr>
              <w:t>-</w:t>
            </w:r>
            <w:r>
              <w:rPr>
                <w:lang w:eastAsia="ko-KR"/>
              </w:rPr>
              <w:tab/>
            </w:r>
            <w:hyperlink r:id="rId133"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0369AB09" w:rsidR="00F53607" w:rsidRPr="00DB3790" w:rsidRDefault="00EA5920" w:rsidP="00352BA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6BF421FE" w:rsidR="00F53607" w:rsidRPr="00DB3790" w:rsidRDefault="00EA5920" w:rsidP="007F2E2D">
            <w:pPr>
              <w:pStyle w:val="B2"/>
              <w:rPr>
                <w:lang w:eastAsia="ko-KR"/>
              </w:rPr>
            </w:pPr>
            <w:r>
              <w:t>-</w:t>
            </w:r>
            <w:r>
              <w:tab/>
            </w:r>
            <w:hyperlink r:id="rId134" w:history="1">
              <w:r w:rsidR="00F53607" w:rsidRPr="00DB3790">
                <w:rPr>
                  <w:rStyle w:val="Hyperlink"/>
                  <w:rFonts w:cs="Arial"/>
                </w:rPr>
                <w:t>https://chalk.vuforia.com/</w:t>
              </w:r>
            </w:hyperlink>
            <w:r w:rsidR="00F53607" w:rsidRPr="00DB3790">
              <w:rPr>
                <w:lang w:eastAsia="ko-KR"/>
              </w:rPr>
              <w:t xml:space="preserve"> (Vuforia™ chalk)</w:t>
            </w:r>
          </w:p>
          <w:p w14:paraId="26342D82" w14:textId="33BEA55F" w:rsidR="00F53607" w:rsidRPr="00DB3790" w:rsidRDefault="00F53607" w:rsidP="003824B7">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289" w:name="_Toc23169839"/>
      <w:bookmarkStart w:id="290" w:name="_Toc33042094"/>
      <w:r w:rsidRPr="00DB3790">
        <w:t>A.13</w:t>
      </w:r>
      <w:r w:rsidRPr="00DB3790">
        <w:tab/>
        <w:t xml:space="preserve">Use Case 12: </w:t>
      </w:r>
      <w:r w:rsidR="00F53607" w:rsidRPr="00DB3790">
        <w:t>360-degree conference meeting</w:t>
      </w:r>
      <w:bookmarkEnd w:id="289"/>
      <w:bookmarkEnd w:id="29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laptop with a depth camera. John is traveling abroad and dialing in with a mobile phone used as VR HMD and a bluetooth connected depth camera for capture. Thus, each user is captured with an RGB+Depth camera. </w:t>
            </w:r>
          </w:p>
          <w:p w14:paraId="63FAEAD9" w14:textId="4CE39416" w:rsidR="00F53607" w:rsidRPr="00DB3790" w:rsidRDefault="000B7C2B" w:rsidP="00501666">
            <w:pPr>
              <w:jc w:val="center"/>
            </w:pPr>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lastRenderedPageBreak/>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lastRenderedPageBreak/>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5B83EA0F" w:rsidR="00F53607" w:rsidRPr="00DB3790" w:rsidRDefault="00F53607" w:rsidP="00501666">
            <w:r w:rsidRPr="00DB3790">
              <w:t>Existing Service:</w:t>
            </w:r>
          </w:p>
          <w:p w14:paraId="1A4788D5" w14:textId="1386E66F" w:rsidR="00F53607" w:rsidRPr="00DB3790" w:rsidRDefault="00F37ACF" w:rsidP="00F37ACF">
            <w:pPr>
              <w:pStyle w:val="B10"/>
            </w:pPr>
            <w:r>
              <w:t>-</w:t>
            </w:r>
            <w:r>
              <w:tab/>
            </w:r>
            <w:hyperlink r:id="rId136" w:history="1">
              <w:r w:rsidRPr="00B06804">
                <w:rPr>
                  <w:rStyle w:val="Hyperlink"/>
                </w:rPr>
                <w:t>http://www.mimesysvr.com/</w:t>
              </w:r>
            </w:hyperlink>
            <w:r>
              <w:t xml:space="preserve"> </w:t>
            </w:r>
          </w:p>
          <w:p w14:paraId="45590462" w14:textId="77777777" w:rsidR="00F53607" w:rsidRPr="00DB3790" w:rsidRDefault="00F53607" w:rsidP="00501666">
            <w:r w:rsidRPr="00DB3790">
              <w:t>Summ</w:t>
            </w:r>
            <w:r w:rsidR="005E18B5" w:rsidRPr="00DB3790">
              <w:t>a</w:t>
            </w:r>
            <w:r w:rsidRPr="00DB3790">
              <w:t>ry of steps:</w:t>
            </w:r>
          </w:p>
          <w:p w14:paraId="0309F581" w14:textId="4D09816F" w:rsidR="00F53607" w:rsidRPr="00DB3790" w:rsidRDefault="000B7C2B" w:rsidP="00501666">
            <w:pPr>
              <w:jc w:val="center"/>
            </w:pPr>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lastRenderedPageBreak/>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291" w:name="_Toc23169840"/>
      <w:bookmarkStart w:id="292" w:name="_Toc33042095"/>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291"/>
      <w:bookmarkEnd w:id="29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w:t>
            </w:r>
            <w:r w:rsidRPr="00DB3790">
              <w:lastRenderedPageBreak/>
              <w:t>purposes. Further, in the virtual police station each one of them has a window to follow a different interrogation (windowed 6DOF / 3DOF+), allowing them to collect information to solve the murder together (see figure 2).</w:t>
            </w:r>
          </w:p>
          <w:p w14:paraId="13D7F588" w14:textId="7CF30B98" w:rsidR="00F53607" w:rsidRPr="00DB3790" w:rsidRDefault="000B7C2B" w:rsidP="00501666">
            <w:pPr>
              <w:jc w:val="center"/>
            </w:pPr>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p>
          <w:p w14:paraId="5EF32671"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lastRenderedPageBreak/>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lastRenderedPageBreak/>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hyperlink r:id="rId139" w:history="1">
              <w:r w:rsidRPr="00B06804">
                <w:rPr>
                  <w:rStyle w:val="Hyperlink"/>
                </w:rPr>
                <w:t>http://www.mimesysvr.com/</w:t>
              </w:r>
            </w:hyperlink>
            <w:r>
              <w:t xml:space="preserve"> </w:t>
            </w:r>
          </w:p>
          <w:p w14:paraId="461EC75E" w14:textId="77777777" w:rsidR="00F53607" w:rsidRPr="00DB3790" w:rsidRDefault="00F53607" w:rsidP="00501666">
            <w:r w:rsidRPr="00DB3790">
              <w:t>Summery of steps:</w:t>
            </w:r>
          </w:p>
          <w:p w14:paraId="25D33C6A" w14:textId="17DAD427" w:rsidR="00F53607" w:rsidRPr="00DB3790" w:rsidRDefault="000B7C2B" w:rsidP="00501666">
            <w:pPr>
              <w:jc w:val="center"/>
            </w:pPr>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1A93B862"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w:t>
            </w:r>
            <w:r w:rsidR="0058730D">
              <w:t>u</w:t>
            </w:r>
            <w:r w:rsidR="00F53607" w:rsidRPr="00DB3790">
              <w:t>r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293" w:name="_Toc23169841"/>
      <w:bookmarkStart w:id="294" w:name="_Toc33042096"/>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293"/>
      <w:bookmarkEnd w:id="29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2A3294" w:rsidP="00EB72E7">
            <w:pPr>
              <w:keepNext/>
              <w:jc w:val="center"/>
            </w:pPr>
            <w:r w:rsidRPr="00DB3790">
              <w:rPr>
                <w:noProof/>
              </w:rPr>
              <w:object w:dxaOrig="8061" w:dyaOrig="4620" w14:anchorId="5E27E499">
                <v:shape id="_x0000_i1042" type="#_x0000_t75" alt="" style="width:403pt;height:230pt;mso-width-percent:0;mso-height-percent:0;mso-width-percent:0;mso-height-percent:0" o:ole="">
                  <v:imagedata r:id="rId140" o:title=""/>
                </v:shape>
                <o:OLEObject Type="Embed" ProgID="Visio.Drawing.15" ShapeID="_x0000_i1042" DrawAspect="Content" ObjectID="_1710858302" r:id="rId141"/>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2A3294" w:rsidP="00EB72E7">
            <w:pPr>
              <w:keepNext/>
              <w:jc w:val="center"/>
            </w:pPr>
            <w:r w:rsidRPr="00DB3790">
              <w:rPr>
                <w:noProof/>
              </w:rPr>
              <w:object w:dxaOrig="8401" w:dyaOrig="4610" w14:anchorId="6CCF49A0">
                <v:shape id="_x0000_i1043" type="#_x0000_t75" alt="" style="width:418.5pt;height:229.5pt;mso-width-percent:0;mso-height-percent:0;mso-width-percent:0;mso-height-percent:0" o:ole="">
                  <v:imagedata r:id="rId142" o:title=""/>
                </v:shape>
                <o:OLEObject Type="Embed" ProgID="Visio.Drawing.15" ShapeID="_x0000_i1043" DrawAspect="Content" ObjectID="_1710858303" r:id="rId143"/>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lastRenderedPageBreak/>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lastRenderedPageBreak/>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295" w:name="_Toc23169842"/>
      <w:bookmarkStart w:id="296" w:name="_Toc33042097"/>
      <w:r w:rsidRPr="00DB3790">
        <w:t>A.1</w:t>
      </w:r>
      <w:r w:rsidR="009E4F9E" w:rsidRPr="00DB3790">
        <w:t>6</w:t>
      </w:r>
      <w:r w:rsidRPr="00DB3790">
        <w:tab/>
        <w:t>Use Case 1</w:t>
      </w:r>
      <w:r w:rsidR="009E4F9E" w:rsidRPr="00DB3790">
        <w:t>5</w:t>
      </w:r>
      <w:r w:rsidRPr="00DB3790">
        <w:t>: XR Meeting</w:t>
      </w:r>
      <w:bookmarkEnd w:id="295"/>
      <w:bookmarkEnd w:id="29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lastRenderedPageBreak/>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t xml:space="preserve"> </w:t>
            </w:r>
            <w:r w:rsidR="002A3294" w:rsidRPr="00DB3790">
              <w:rPr>
                <w:noProof/>
              </w:rPr>
              <w:object w:dxaOrig="11391" w:dyaOrig="5531" w14:anchorId="17F4AB4D">
                <v:shape id="_x0000_i1044" type="#_x0000_t75" alt="" style="width:475pt;height:229.5pt;mso-width-percent:0;mso-height-percent:0;mso-width-percent:0;mso-height-percent:0" o:ole="">
                  <v:imagedata r:id="rId144" o:title=""/>
                </v:shape>
                <o:OLEObject Type="Embed" ProgID="Visio.Drawing.15" ShapeID="_x0000_i1044" DrawAspect="Content" ObjectID="_1710858304" r:id="rId145"/>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297"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lastRenderedPageBreak/>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298"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299" w:name="_Hlk536448455"/>
            <w:r>
              <w:t>-</w:t>
            </w:r>
            <w:r>
              <w:tab/>
            </w:r>
            <w:r w:rsidR="001D0560" w:rsidRPr="00DB3790">
              <w:t>6DOF Position tracking</w:t>
            </w:r>
            <w:bookmarkEnd w:id="297"/>
            <w:r w:rsidR="001D0560" w:rsidRPr="00DB3790">
              <w:t>.</w:t>
            </w:r>
          </w:p>
          <w:bookmarkEnd w:id="298"/>
          <w:bookmarkEnd w:id="299"/>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lastRenderedPageBreak/>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300" w:name="_Hlk536450427"/>
            <w:r w:rsidRPr="00DB3790">
              <w:t xml:space="preserve">as for MTSI, using RTP for Audio and </w:t>
            </w:r>
            <w:bookmarkEnd w:id="300"/>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lastRenderedPageBreak/>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301" w:name="_Toc23169843"/>
      <w:bookmarkStart w:id="302" w:name="_Toc33042098"/>
      <w:r w:rsidRPr="00DB3790">
        <w:t>A.1</w:t>
      </w:r>
      <w:r w:rsidR="009E4F9E" w:rsidRPr="00DB3790">
        <w:t>7</w:t>
      </w:r>
      <w:r w:rsidRPr="00DB3790">
        <w:tab/>
        <w:t>Use Case 1</w:t>
      </w:r>
      <w:r w:rsidR="009E4F9E" w:rsidRPr="00DB3790">
        <w:t>6</w:t>
      </w:r>
      <w:r w:rsidRPr="00DB3790">
        <w:t>: Convention / Poster Session</w:t>
      </w:r>
      <w:bookmarkEnd w:id="301"/>
      <w:bookmarkEnd w:id="30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2A3294" w:rsidP="00EB72E7">
            <w:r w:rsidRPr="00DB3790">
              <w:rPr>
                <w:noProof/>
              </w:rPr>
              <w:object w:dxaOrig="10600" w:dyaOrig="7131" w14:anchorId="716949B9">
                <v:shape id="_x0000_i1045" type="#_x0000_t75" alt="" style="width:474.5pt;height:317pt;mso-width-percent:0;mso-height-percent:0;mso-width-percent:0;mso-height-percent:0" o:ole="">
                  <v:imagedata r:id="rId146" o:title=""/>
                </v:shape>
                <o:OLEObject Type="Embed" ProgID="Visio.Drawing.15" ShapeID="_x0000_i1045" DrawAspect="Content" ObjectID="_1710858305" r:id="rId147"/>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lastRenderedPageBreak/>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303" w:name="_Hlk536458562"/>
            <w:r w:rsidRPr="00DB3790">
              <w:rPr>
                <w:b/>
                <w:color w:val="FFFFFF"/>
              </w:rPr>
              <w:lastRenderedPageBreak/>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lastRenderedPageBreak/>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303"/>
    </w:tbl>
    <w:p w14:paraId="7107401F" w14:textId="77777777" w:rsidR="00145AC5" w:rsidRPr="00DB3790" w:rsidRDefault="00145AC5" w:rsidP="00145AC5"/>
    <w:p w14:paraId="3E33D7E7" w14:textId="77777777" w:rsidR="001D0560" w:rsidRPr="00DB3790" w:rsidRDefault="001D0560" w:rsidP="00145AC5">
      <w:pPr>
        <w:pStyle w:val="Heading1"/>
      </w:pPr>
      <w:bookmarkStart w:id="304" w:name="_Toc23169844"/>
      <w:bookmarkStart w:id="305" w:name="_Toc33042099"/>
      <w:r w:rsidRPr="00DB3790">
        <w:t>A.1</w:t>
      </w:r>
      <w:r w:rsidR="009E4F9E" w:rsidRPr="00DB3790">
        <w:t>8</w:t>
      </w:r>
      <w:r w:rsidRPr="00DB3790">
        <w:tab/>
        <w:t>Use Case 1</w:t>
      </w:r>
      <w:r w:rsidR="009E4F9E" w:rsidRPr="00DB3790">
        <w:t>7</w:t>
      </w:r>
      <w:r w:rsidRPr="00DB3790">
        <w:t>:</w:t>
      </w:r>
      <w:r w:rsidRPr="00DB3790">
        <w:tab/>
        <w:t>AR animated avatar calls</w:t>
      </w:r>
      <w:bookmarkEnd w:id="304"/>
      <w:bookmarkEnd w:id="30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lastRenderedPageBreak/>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306" w:name="_Toc23169845"/>
      <w:bookmarkStart w:id="307" w:name="_Toc33042100"/>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306"/>
      <w:bookmarkEnd w:id="30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w:t>
            </w:r>
            <w:r w:rsidRPr="00DB3790">
              <w:rPr>
                <w:rFonts w:cs="Arial"/>
              </w:rPr>
              <w:lastRenderedPageBreak/>
              <w:t>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308" w:name="_Toc23169846"/>
      <w:bookmarkStart w:id="309" w:name="_Toc33042101"/>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308"/>
      <w:bookmarkEnd w:id="30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 xml:space="preserve">s length. The use case has some overlap with UC 6 (AR face-to-face calls) and UC 10 (Real-time 3D Communication), extended by spatial audio rendering for headphones/headsets. The </w:t>
            </w:r>
            <w:r w:rsidRPr="00DB3790">
              <w:rPr>
                <w:rFonts w:cs="Arial"/>
                <w:lang w:eastAsia="zh-CN"/>
              </w:rPr>
              <w:lastRenderedPageBreak/>
              <w:t>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45FAFF84" w:rsidR="001D0560" w:rsidRPr="00DB3790" w:rsidRDefault="001D0560" w:rsidP="00EB72E7">
            <w:pPr>
              <w:rPr>
                <w:rFonts w:cs="Arial"/>
                <w:b/>
              </w:rPr>
            </w:pPr>
            <w:r w:rsidRPr="00DB3790">
              <w:rPr>
                <w:rFonts w:cs="Arial"/>
                <w:b/>
              </w:rPr>
              <w:t>Device: Smartphone with front-facing camera, headset</w:t>
            </w:r>
            <w:r w:rsidR="002C2E4F">
              <w:rPr>
                <w:rFonts w:cs="Arial"/>
                <w:b/>
              </w:rPr>
              <w:t xml:space="preserve"> </w:t>
            </w:r>
            <w:r w:rsidR="00DD4F1E">
              <w:rPr>
                <w:rFonts w:cs="Arial"/>
                <w:b/>
              </w:rPr>
              <w:t>, AR glasses</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310" w:name="_Toc23169847"/>
      <w:bookmarkStart w:id="311" w:name="_Toc33042102"/>
      <w:r w:rsidRPr="00DB3790">
        <w:lastRenderedPageBreak/>
        <w:t>A.21</w:t>
      </w:r>
      <w:r w:rsidRPr="00DB3790">
        <w:tab/>
        <w:t xml:space="preserve">Use Case 20: </w:t>
      </w:r>
      <w:r w:rsidRPr="00DB3790">
        <w:rPr>
          <w:lang w:eastAsia="zh-CN"/>
        </w:rPr>
        <w:t>AR Streaming with Localization Registry</w:t>
      </w:r>
      <w:bookmarkEnd w:id="310"/>
      <w:bookmarkEnd w:id="311"/>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w:t>
            </w:r>
            <w:r w:rsidRPr="00DB3790">
              <w:lastRenderedPageBreak/>
              <w:t xml:space="preserve">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lastRenderedPageBreak/>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48"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49"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312" w:name="_Toc23169848"/>
      <w:bookmarkStart w:id="313" w:name="_Toc33042103"/>
      <w:r w:rsidRPr="00DB3790">
        <w:t>A.22</w:t>
      </w:r>
      <w:r w:rsidRPr="00DB3790">
        <w:tab/>
        <w:t xml:space="preserve">Use Case 21: </w:t>
      </w:r>
      <w:r w:rsidRPr="00DB3790">
        <w:rPr>
          <w:lang w:eastAsia="zh-CN"/>
        </w:rPr>
        <w:t>Immersive 6DoF Streaming with Social Interaction</w:t>
      </w:r>
      <w:bookmarkEnd w:id="312"/>
      <w:bookmarkEnd w:id="31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lastRenderedPageBreak/>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lastRenderedPageBreak/>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7777777" w:rsidR="00332FC0" w:rsidRPr="00DB3790" w:rsidRDefault="00691A1D" w:rsidP="00691A1D">
            <w:pPr>
              <w:pStyle w:val="B10"/>
            </w:pPr>
            <w:r>
              <w:t>-</w:t>
            </w:r>
            <w:r>
              <w:tab/>
            </w:r>
            <w:hyperlink r:id="rId150"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77777777" w:rsidR="00332FC0" w:rsidRPr="00DB3790" w:rsidRDefault="00691A1D" w:rsidP="00691A1D">
            <w:pPr>
              <w:pStyle w:val="B10"/>
            </w:pPr>
            <w:r>
              <w:t>-</w:t>
            </w:r>
            <w:r>
              <w:tab/>
            </w:r>
            <w:hyperlink r:id="rId151" w:history="1">
              <w:r w:rsidR="00332FC0" w:rsidRPr="00DB3790">
                <w:rPr>
                  <w:rStyle w:val="Hyperlink"/>
                </w:rPr>
                <w:t>https://www.juegostudio.com/infographic/various-social-vr-platforms</w:t>
              </w:r>
            </w:hyperlink>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77777777" w:rsidR="00332FC0" w:rsidRPr="00DB3790" w:rsidRDefault="00691A1D" w:rsidP="00691A1D">
            <w:pPr>
              <w:pStyle w:val="B2"/>
            </w:pPr>
            <w:r>
              <w:t>-</w:t>
            </w:r>
            <w:r>
              <w:tab/>
            </w:r>
            <w:bookmarkStart w:id="314"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314"/>
          </w:p>
          <w:p w14:paraId="060AFDAB" w14:textId="77777777" w:rsidR="00332FC0" w:rsidRPr="00DB3790" w:rsidRDefault="00691A1D" w:rsidP="00691A1D">
            <w:pPr>
              <w:pStyle w:val="B2"/>
            </w:pPr>
            <w:r>
              <w:t>-</w:t>
            </w:r>
            <w:r>
              <w:tab/>
            </w:r>
            <w:r w:rsidR="00332FC0" w:rsidRPr="00DB3790">
              <w:t>https://en.wikipedia.org/wiki/VRChat</w:t>
            </w:r>
          </w:p>
          <w:p w14:paraId="6EB245E3" w14:textId="77777777" w:rsidR="00332FC0" w:rsidRPr="00143B39" w:rsidRDefault="00691A1D" w:rsidP="00691A1D">
            <w:pPr>
              <w:pStyle w:val="B2"/>
              <w:rPr>
                <w:lang w:val="fr-FR"/>
              </w:rPr>
            </w:pPr>
            <w:r w:rsidRPr="00143B39">
              <w:rPr>
                <w:lang w:val="fr-FR"/>
              </w:rPr>
              <w:t>-</w:t>
            </w:r>
            <w:r w:rsidRPr="00143B39">
              <w:rPr>
                <w:lang w:val="fr-FR"/>
              </w:rPr>
              <w:tab/>
            </w:r>
            <w:hyperlink r:id="rId152" w:history="1">
              <w:r w:rsidR="00332FC0" w:rsidRPr="00143B39">
                <w:rPr>
                  <w:rStyle w:val="Hyperlink"/>
                  <w:lang w:val="fr-FR"/>
                </w:rPr>
                <w:t>https://youtu.be/5cpElonP33k</w:t>
              </w:r>
            </w:hyperlink>
          </w:p>
          <w:p w14:paraId="482FFB38" w14:textId="77777777" w:rsidR="00332FC0" w:rsidRPr="00143B39" w:rsidRDefault="00691A1D" w:rsidP="00691A1D">
            <w:pPr>
              <w:pStyle w:val="B10"/>
              <w:rPr>
                <w:lang w:val="fr-FR"/>
              </w:rPr>
            </w:pPr>
            <w:r w:rsidRPr="00143B39">
              <w:rPr>
                <w:lang w:val="fr-FR"/>
              </w:rPr>
              <w:t>-</w:t>
            </w:r>
            <w:r w:rsidRPr="00143B39">
              <w:rPr>
                <w:lang w:val="fr-FR"/>
              </w:rPr>
              <w:tab/>
            </w:r>
            <w:r w:rsidR="00332FC0" w:rsidRPr="00143B39">
              <w:rPr>
                <w:lang w:val="fr-FR"/>
              </w:rPr>
              <w:t>Oculus Venues</w:t>
            </w:r>
            <w:r w:rsidR="009E37CC" w:rsidRPr="00143B39">
              <w:rPr>
                <w:lang w:val="fr-FR"/>
              </w:rPr>
              <w:t xml:space="preserve"> ™ </w:t>
            </w:r>
          </w:p>
          <w:p w14:paraId="73C56098" w14:textId="77777777" w:rsidR="00332FC0" w:rsidRPr="00143B39" w:rsidRDefault="00691A1D" w:rsidP="00691A1D">
            <w:pPr>
              <w:pStyle w:val="B2"/>
              <w:rPr>
                <w:lang w:val="fr-FR"/>
              </w:rPr>
            </w:pPr>
            <w:r w:rsidRPr="00143B39">
              <w:rPr>
                <w:lang w:val="fr-FR"/>
              </w:rPr>
              <w:t>-</w:t>
            </w:r>
            <w:r w:rsidRPr="00143B39">
              <w:rPr>
                <w:lang w:val="fr-FR"/>
              </w:rPr>
              <w:tab/>
            </w:r>
            <w:hyperlink r:id="rId153" w:history="1">
              <w:r w:rsidR="00332FC0" w:rsidRPr="00143B39">
                <w:rPr>
                  <w:rStyle w:val="Hyperlink"/>
                  <w:lang w:val="fr-FR"/>
                </w:rPr>
                <w:t>https://www.engadget.com/2018/05/30/oculus-venues-hands-on</w:t>
              </w:r>
            </w:hyperlink>
          </w:p>
          <w:p w14:paraId="76178B78" w14:textId="77777777" w:rsidR="00332FC0" w:rsidRPr="00143B39" w:rsidRDefault="00691A1D" w:rsidP="00691A1D">
            <w:pPr>
              <w:pStyle w:val="B2"/>
              <w:rPr>
                <w:lang w:val="fr-FR"/>
              </w:rPr>
            </w:pPr>
            <w:r w:rsidRPr="00143B39">
              <w:rPr>
                <w:lang w:val="fr-FR"/>
              </w:rPr>
              <w:t>-</w:t>
            </w:r>
            <w:r w:rsidRPr="00143B39">
              <w:rPr>
                <w:lang w:val="fr-FR"/>
              </w:rPr>
              <w:tab/>
            </w:r>
            <w:hyperlink r:id="rId154" w:history="1">
              <w:r w:rsidR="00332FC0" w:rsidRPr="00143B39">
                <w:rPr>
                  <w:rStyle w:val="Hyperlink"/>
                  <w:lang w:val="fr-FR"/>
                </w:rPr>
                <w:t>https://www.esquireme.com/oculus-headset-will-let-you-watch-live-sport-in-virtual-reality</w:t>
              </w:r>
            </w:hyperlink>
          </w:p>
          <w:p w14:paraId="004E7C4D" w14:textId="77777777" w:rsidR="00332FC0" w:rsidRPr="00DB3790" w:rsidRDefault="00332FC0" w:rsidP="00495828">
            <w:r w:rsidRPr="00DB3790">
              <w:lastRenderedPageBreak/>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77777777" w:rsidR="00332FC0" w:rsidRPr="00DB3790" w:rsidRDefault="00691A1D" w:rsidP="00691A1D">
            <w:pPr>
              <w:pStyle w:val="B10"/>
            </w:pPr>
            <w:r>
              <w:t>-</w:t>
            </w:r>
            <w:r>
              <w:tab/>
            </w:r>
            <w:hyperlink r:id="rId155" w:history="1">
              <w:r w:rsidR="00332FC0" w:rsidRPr="00DB3790">
                <w:rPr>
                  <w:rStyle w:val="Hyperlink"/>
                </w:rPr>
                <w:t>https://www.nextvr.com/nextvr-gets-social-with-oculus-venues-now-fans-can-enjoy-live-vr-experiences-together/</w:t>
              </w:r>
            </w:hyperlink>
          </w:p>
          <w:p w14:paraId="1E05BDEB" w14:textId="77777777" w:rsidR="00332FC0" w:rsidRPr="00DB3790" w:rsidRDefault="00691A1D" w:rsidP="00691A1D">
            <w:pPr>
              <w:pStyle w:val="B10"/>
            </w:pPr>
            <w:r>
              <w:t>-</w:t>
            </w:r>
            <w:r>
              <w:tab/>
            </w:r>
            <w:hyperlink r:id="rId156" w:history="1">
              <w:r w:rsidR="00332FC0" w:rsidRPr="00DB3790">
                <w:rPr>
                  <w:rStyle w:val="Hyperlink"/>
                </w:rPr>
                <w:t>https://www.oculus.com/blog/go-behind-the-scenes-of-the-oc5-oculus-venues-livestream-with-supersphere/?locale=en_US</w:t>
              </w:r>
            </w:hyperlink>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lastRenderedPageBreak/>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315" w:name="_Toc23169849"/>
      <w:bookmarkStart w:id="316" w:name="_Toc33042104"/>
      <w:r w:rsidRPr="00DB3790">
        <w:t>A.23</w:t>
      </w:r>
      <w:r w:rsidRPr="00DB3790">
        <w:tab/>
        <w:t xml:space="preserve">Use Case 22: </w:t>
      </w:r>
      <w:r w:rsidRPr="00DB3790">
        <w:rPr>
          <w:lang w:eastAsia="zh-CN"/>
        </w:rPr>
        <w:t>5G Online Gaming party</w:t>
      </w:r>
      <w:bookmarkEnd w:id="315"/>
      <w:bookmarkEnd w:id="31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lastRenderedPageBreak/>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lastRenderedPageBreak/>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lastRenderedPageBreak/>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317" w:name="_Toc23169850"/>
      <w:bookmarkStart w:id="318" w:name="_Toc33042105"/>
      <w:r w:rsidRPr="00DB3790">
        <w:t>A.2</w:t>
      </w:r>
      <w:r w:rsidR="00145AC5" w:rsidRPr="00DB3790">
        <w:t>4</w:t>
      </w:r>
      <w:r w:rsidRPr="00DB3790">
        <w:tab/>
        <w:t xml:space="preserve">Use Case 23: </w:t>
      </w:r>
      <w:r w:rsidRPr="00DB3790">
        <w:rPr>
          <w:lang w:eastAsia="zh-CN"/>
        </w:rPr>
        <w:t>5G Shared Spatial Data</w:t>
      </w:r>
      <w:bookmarkEnd w:id="317"/>
      <w:bookmarkEnd w:id="31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lastRenderedPageBreak/>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lastRenderedPageBreak/>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2A1C91AA" w:rsidR="00674E1F" w:rsidRPr="00DB3790" w:rsidRDefault="00691A1D" w:rsidP="00691A1D">
            <w:pPr>
              <w:pStyle w:val="B10"/>
            </w:pPr>
            <w:r>
              <w:t>-</w:t>
            </w:r>
            <w:r>
              <w:tab/>
            </w:r>
            <w:r w:rsidR="00674E1F" w:rsidRPr="00DB3790">
              <w:t xml:space="preserve">Microsoft Spatial Anchors: </w:t>
            </w:r>
            <w:hyperlink r:id="rId157" w:history="1">
              <w:r w:rsidR="00674E1F" w:rsidRPr="00DB3790">
                <w:rPr>
                  <w:rStyle w:val="Hyperlink"/>
                </w:rPr>
                <w:t>https://azure.microsoft.com/en-us/services/spatial-anchors/</w:t>
              </w:r>
            </w:hyperlink>
          </w:p>
          <w:p w14:paraId="05F08794" w14:textId="2DF8B671"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78A4D16F" w:rsidR="00674E1F" w:rsidRPr="00DB3790" w:rsidRDefault="00691A1D" w:rsidP="00691A1D">
            <w:pPr>
              <w:pStyle w:val="B10"/>
            </w:pPr>
            <w:r>
              <w:t>-</w:t>
            </w:r>
            <w:r>
              <w:tab/>
            </w:r>
            <w:r w:rsidR="00674E1F" w:rsidRPr="00DB3790">
              <w:t xml:space="preserve">Google: Shared AR Experiences with Cloud Anchors: </w:t>
            </w:r>
            <w:hyperlink r:id="rId158" w:history="1">
              <w:r w:rsidR="00674E1F" w:rsidRPr="00DB3790">
                <w:rPr>
                  <w:rStyle w:val="Hyperlink"/>
                </w:rPr>
                <w:t>https://developers.google.com/ar/develop/java/cloud-anchors/overview-android</w:t>
              </w:r>
            </w:hyperlink>
          </w:p>
          <w:p w14:paraId="1C05C8AE" w14:textId="0B685384"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2A3160CB" w:rsidR="00674E1F" w:rsidRPr="00DB3790" w:rsidRDefault="00691A1D" w:rsidP="00691A1D">
            <w:pPr>
              <w:pStyle w:val="B2"/>
            </w:pPr>
            <w:r>
              <w:t>-</w:t>
            </w:r>
            <w:r>
              <w:tab/>
            </w:r>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p>
          <w:p w14:paraId="3768A0E3" w14:textId="2E9CA2EF" w:rsidR="00674E1F" w:rsidRPr="00DB3790" w:rsidRDefault="00691A1D" w:rsidP="00691A1D">
            <w:pPr>
              <w:pStyle w:val="B10"/>
            </w:pPr>
            <w:r>
              <w:t>-</w:t>
            </w:r>
            <w:r>
              <w:tab/>
            </w:r>
            <w:r w:rsidR="00674E1F" w:rsidRPr="00DB3790">
              <w:t xml:space="preserve">Google Visual Positioning Service: </w:t>
            </w:r>
            <w:hyperlink r:id="rId160" w:history="1">
              <w:r w:rsidR="00674E1F" w:rsidRPr="00DB3790">
                <w:rPr>
                  <w:rStyle w:val="Hyperlink"/>
                </w:rPr>
                <w:t>https://www.roadtovr.com/googles-visual-positioning-service-announced-tango-ar-platform/</w:t>
              </w:r>
            </w:hyperlink>
          </w:p>
          <w:p w14:paraId="43F0E760" w14:textId="45237AE4"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3E24D879"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61" w:history="1">
              <w:r w:rsidR="00674E1F" w:rsidRPr="00DB3790">
                <w:rPr>
                  <w:rStyle w:val="Hyperlink"/>
                </w:rPr>
                <w:t>https://sdi4apps.eu/2016/03/drivenet-maps-open-data-real-time-road-maps-for-autonomous-driving-from-3d-lidar-point-clouds/</w:t>
              </w:r>
            </w:hyperlink>
          </w:p>
          <w:p w14:paraId="0BD33B94" w14:textId="3D6BEB94"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lastRenderedPageBreak/>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319" w:name="historyclause"/>
    </w:p>
    <w:p w14:paraId="51E2920A" w14:textId="77777777" w:rsidR="00ED77CC" w:rsidRPr="00BB288E" w:rsidRDefault="00ED77CC" w:rsidP="00ED77CC">
      <w:pPr>
        <w:pStyle w:val="Heading9"/>
      </w:pPr>
      <w:bookmarkStart w:id="320" w:name="OLE_LINK6"/>
      <w:bookmarkStart w:id="321" w:name="OLE_LINK7"/>
      <w:bookmarkStart w:id="322" w:name="OLE_LINK20"/>
      <w:bookmarkStart w:id="323" w:name="OLE_LINK21"/>
      <w:bookmarkStart w:id="324" w:name="OLE_LINK22"/>
      <w:r w:rsidRPr="00BB288E">
        <w:br w:type="page"/>
      </w:r>
      <w:bookmarkStart w:id="325" w:name="_Toc23169851"/>
      <w:bookmarkStart w:id="326" w:name="_Toc33042106"/>
      <w:r w:rsidRPr="00BB288E">
        <w:lastRenderedPageBreak/>
        <w:t>Annex B:</w:t>
      </w:r>
      <w:r w:rsidRPr="00BB288E">
        <w:br/>
        <w:t>Change history</w:t>
      </w:r>
      <w:bookmarkEnd w:id="325"/>
      <w:bookmarkEnd w:id="326"/>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702"/>
        <w:gridCol w:w="425"/>
        <w:gridCol w:w="426"/>
        <w:gridCol w:w="4684"/>
        <w:gridCol w:w="710"/>
      </w:tblGrid>
      <w:tr w:rsidR="00E8629F" w:rsidRPr="00DB3790" w14:paraId="2E3D6830" w14:textId="77777777" w:rsidTr="00124B62">
        <w:trPr>
          <w:cantSplit/>
        </w:trPr>
        <w:tc>
          <w:tcPr>
            <w:tcW w:w="9741" w:type="dxa"/>
            <w:gridSpan w:val="8"/>
            <w:tcBorders>
              <w:bottom w:val="nil"/>
            </w:tcBorders>
            <w:shd w:val="solid" w:color="FFFFFF" w:fill="auto"/>
          </w:tcPr>
          <w:bookmarkEnd w:id="320"/>
          <w:bookmarkEnd w:id="321"/>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2C2E4F">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702"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6" w:type="dxa"/>
            <w:shd w:val="pct10" w:color="auto" w:fill="FFFFFF"/>
          </w:tcPr>
          <w:p w14:paraId="26570134" w14:textId="77777777" w:rsidR="006B0D02" w:rsidRPr="00DB3790" w:rsidRDefault="006B0D02">
            <w:pPr>
              <w:pStyle w:val="TAL"/>
              <w:rPr>
                <w:b/>
                <w:sz w:val="16"/>
              </w:rPr>
            </w:pPr>
            <w:r w:rsidRPr="00DB3790">
              <w:rPr>
                <w:b/>
                <w:sz w:val="16"/>
              </w:rPr>
              <w:t>Cat</w:t>
            </w:r>
          </w:p>
        </w:tc>
        <w:tc>
          <w:tcPr>
            <w:tcW w:w="4684"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2C2E4F">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702"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6" w:type="dxa"/>
            <w:shd w:val="solid" w:color="FFFFFF" w:fill="auto"/>
          </w:tcPr>
          <w:p w14:paraId="5E9BCDCB" w14:textId="77777777" w:rsidR="00092D93" w:rsidRPr="00DB3790" w:rsidRDefault="00092D93" w:rsidP="006B0D02">
            <w:pPr>
              <w:pStyle w:val="TAC"/>
              <w:rPr>
                <w:sz w:val="16"/>
                <w:szCs w:val="16"/>
              </w:rPr>
            </w:pPr>
          </w:p>
        </w:tc>
        <w:tc>
          <w:tcPr>
            <w:tcW w:w="4684"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tr w:rsidR="00C905ED" w:rsidRPr="00DB3790" w14:paraId="6DC21699" w14:textId="77777777" w:rsidTr="002C2E4F">
        <w:tc>
          <w:tcPr>
            <w:tcW w:w="900" w:type="dxa"/>
            <w:shd w:val="solid" w:color="FFFFFF" w:fill="auto"/>
          </w:tcPr>
          <w:p w14:paraId="56025EAA" w14:textId="2C7EF73F" w:rsidR="00C905ED" w:rsidRPr="00DB3790" w:rsidRDefault="00C905ED" w:rsidP="006B0D02">
            <w:pPr>
              <w:pStyle w:val="TAC"/>
              <w:rPr>
                <w:sz w:val="16"/>
                <w:szCs w:val="16"/>
              </w:rPr>
            </w:pPr>
            <w:r>
              <w:rPr>
                <w:sz w:val="16"/>
                <w:szCs w:val="16"/>
              </w:rPr>
              <w:t>2019-</w:t>
            </w:r>
            <w:r w:rsidR="00457A99">
              <w:rPr>
                <w:sz w:val="16"/>
                <w:szCs w:val="16"/>
              </w:rPr>
              <w:t>11</w:t>
            </w:r>
          </w:p>
        </w:tc>
        <w:tc>
          <w:tcPr>
            <w:tcW w:w="800" w:type="dxa"/>
            <w:shd w:val="solid" w:color="FFFFFF" w:fill="auto"/>
          </w:tcPr>
          <w:p w14:paraId="33F68224" w14:textId="7D2713FB" w:rsidR="00C905ED" w:rsidRPr="00DB3790" w:rsidRDefault="00457A99" w:rsidP="006B0D02">
            <w:pPr>
              <w:pStyle w:val="TAC"/>
              <w:rPr>
                <w:sz w:val="16"/>
                <w:szCs w:val="16"/>
              </w:rPr>
            </w:pPr>
            <w:r>
              <w:rPr>
                <w:sz w:val="16"/>
                <w:szCs w:val="16"/>
              </w:rPr>
              <w:t>SA4#106</w:t>
            </w:r>
          </w:p>
        </w:tc>
        <w:tc>
          <w:tcPr>
            <w:tcW w:w="1094" w:type="dxa"/>
            <w:shd w:val="solid" w:color="FFFFFF" w:fill="auto"/>
          </w:tcPr>
          <w:p w14:paraId="12EB6584" w14:textId="27EA1D36" w:rsidR="00C905ED" w:rsidRDefault="00D87632" w:rsidP="00D87632">
            <w:pPr>
              <w:pStyle w:val="TAC"/>
              <w:rPr>
                <w:sz w:val="16"/>
                <w:szCs w:val="16"/>
              </w:rPr>
            </w:pPr>
            <w:r>
              <w:rPr>
                <w:sz w:val="16"/>
                <w:szCs w:val="16"/>
              </w:rPr>
              <w:t>S</w:t>
            </w:r>
            <w:r w:rsidRPr="00D87632">
              <w:rPr>
                <w:sz w:val="16"/>
                <w:szCs w:val="16"/>
              </w:rPr>
              <w:t>4-191289</w:t>
            </w:r>
          </w:p>
        </w:tc>
        <w:tc>
          <w:tcPr>
            <w:tcW w:w="702" w:type="dxa"/>
            <w:shd w:val="solid" w:color="FFFFFF" w:fill="auto"/>
          </w:tcPr>
          <w:p w14:paraId="6BA22289" w14:textId="77777777" w:rsidR="00C905ED" w:rsidRPr="00DB3790" w:rsidRDefault="00C905ED" w:rsidP="006B0D02">
            <w:pPr>
              <w:pStyle w:val="TAL"/>
              <w:rPr>
                <w:sz w:val="16"/>
                <w:szCs w:val="16"/>
              </w:rPr>
            </w:pPr>
          </w:p>
        </w:tc>
        <w:tc>
          <w:tcPr>
            <w:tcW w:w="425" w:type="dxa"/>
            <w:shd w:val="solid" w:color="FFFFFF" w:fill="auto"/>
          </w:tcPr>
          <w:p w14:paraId="4613DAB4" w14:textId="77777777" w:rsidR="00C905ED" w:rsidRPr="00DB3790" w:rsidRDefault="00C905ED" w:rsidP="006B0D02">
            <w:pPr>
              <w:pStyle w:val="TAR"/>
              <w:rPr>
                <w:sz w:val="16"/>
                <w:szCs w:val="16"/>
              </w:rPr>
            </w:pPr>
          </w:p>
        </w:tc>
        <w:tc>
          <w:tcPr>
            <w:tcW w:w="426" w:type="dxa"/>
            <w:shd w:val="solid" w:color="FFFFFF" w:fill="auto"/>
          </w:tcPr>
          <w:p w14:paraId="02BA0BD4" w14:textId="77777777" w:rsidR="00C905ED" w:rsidRPr="00DB3790" w:rsidRDefault="00C905ED" w:rsidP="006B0D02">
            <w:pPr>
              <w:pStyle w:val="TAC"/>
              <w:rPr>
                <w:sz w:val="16"/>
                <w:szCs w:val="16"/>
              </w:rPr>
            </w:pPr>
          </w:p>
        </w:tc>
        <w:tc>
          <w:tcPr>
            <w:tcW w:w="4684" w:type="dxa"/>
            <w:shd w:val="solid" w:color="FFFFFF" w:fill="auto"/>
          </w:tcPr>
          <w:p w14:paraId="36646EBA" w14:textId="0572DF33" w:rsidR="00C905ED" w:rsidRPr="00DB3790" w:rsidRDefault="00457A99" w:rsidP="006B0D02">
            <w:pPr>
              <w:pStyle w:val="TAL"/>
              <w:rPr>
                <w:sz w:val="16"/>
                <w:szCs w:val="16"/>
              </w:rPr>
            </w:pPr>
            <w:r>
              <w:rPr>
                <w:sz w:val="16"/>
                <w:szCs w:val="16"/>
              </w:rPr>
              <w:t>Agreements during SA4#106</w:t>
            </w:r>
          </w:p>
        </w:tc>
        <w:tc>
          <w:tcPr>
            <w:tcW w:w="710" w:type="dxa"/>
            <w:shd w:val="solid" w:color="FFFFFF" w:fill="auto"/>
          </w:tcPr>
          <w:p w14:paraId="45F89D94" w14:textId="4FC8434A" w:rsidR="00C905ED" w:rsidRPr="00DB3790" w:rsidRDefault="00457A99" w:rsidP="007D6048">
            <w:pPr>
              <w:pStyle w:val="TAC"/>
              <w:rPr>
                <w:sz w:val="16"/>
                <w:szCs w:val="16"/>
              </w:rPr>
            </w:pPr>
            <w:r>
              <w:rPr>
                <w:sz w:val="16"/>
                <w:szCs w:val="16"/>
              </w:rPr>
              <w:t>1.1.0</w:t>
            </w:r>
          </w:p>
        </w:tc>
      </w:tr>
      <w:tr w:rsidR="00457A99" w:rsidRPr="00DB3790" w14:paraId="24B3AC68" w14:textId="77777777" w:rsidTr="002C2E4F">
        <w:tc>
          <w:tcPr>
            <w:tcW w:w="900" w:type="dxa"/>
            <w:shd w:val="solid" w:color="FFFFFF" w:fill="auto"/>
          </w:tcPr>
          <w:p w14:paraId="338E7E37" w14:textId="5400187D" w:rsidR="00457A99" w:rsidRDefault="00457A99" w:rsidP="00457A99">
            <w:pPr>
              <w:pStyle w:val="TAC"/>
              <w:rPr>
                <w:sz w:val="16"/>
                <w:szCs w:val="16"/>
              </w:rPr>
            </w:pPr>
            <w:r>
              <w:rPr>
                <w:sz w:val="16"/>
                <w:szCs w:val="16"/>
              </w:rPr>
              <w:t>2020-01</w:t>
            </w:r>
          </w:p>
        </w:tc>
        <w:tc>
          <w:tcPr>
            <w:tcW w:w="800" w:type="dxa"/>
            <w:shd w:val="solid" w:color="FFFFFF" w:fill="auto"/>
          </w:tcPr>
          <w:p w14:paraId="7C8CE4DC" w14:textId="734A1DDC" w:rsidR="00457A99" w:rsidRDefault="00457A99" w:rsidP="00457A99">
            <w:pPr>
              <w:pStyle w:val="TAC"/>
              <w:rPr>
                <w:sz w:val="16"/>
                <w:szCs w:val="16"/>
              </w:rPr>
            </w:pPr>
            <w:r>
              <w:rPr>
                <w:sz w:val="16"/>
                <w:szCs w:val="16"/>
              </w:rPr>
              <w:t>SA4#107</w:t>
            </w:r>
          </w:p>
        </w:tc>
        <w:tc>
          <w:tcPr>
            <w:tcW w:w="1094" w:type="dxa"/>
            <w:shd w:val="solid" w:color="FFFFFF" w:fill="auto"/>
          </w:tcPr>
          <w:p w14:paraId="4434C6CE" w14:textId="3DBEFA1F" w:rsidR="00457A99" w:rsidRDefault="00457A99" w:rsidP="00457A99">
            <w:pPr>
              <w:pStyle w:val="TAC"/>
              <w:rPr>
                <w:sz w:val="16"/>
                <w:szCs w:val="16"/>
              </w:rPr>
            </w:pPr>
            <w:r>
              <w:rPr>
                <w:sz w:val="16"/>
                <w:szCs w:val="16"/>
              </w:rPr>
              <w:t>S4-20</w:t>
            </w:r>
            <w:r w:rsidR="009934F5">
              <w:rPr>
                <w:sz w:val="16"/>
                <w:szCs w:val="16"/>
              </w:rPr>
              <w:t>0</w:t>
            </w:r>
            <w:r w:rsidR="005A183C">
              <w:rPr>
                <w:sz w:val="16"/>
                <w:szCs w:val="16"/>
              </w:rPr>
              <w:t>213</w:t>
            </w:r>
          </w:p>
        </w:tc>
        <w:tc>
          <w:tcPr>
            <w:tcW w:w="702" w:type="dxa"/>
            <w:shd w:val="solid" w:color="FFFFFF" w:fill="auto"/>
          </w:tcPr>
          <w:p w14:paraId="37BBA27B" w14:textId="77777777" w:rsidR="00457A99" w:rsidRPr="00DB3790" w:rsidRDefault="00457A99" w:rsidP="00457A99">
            <w:pPr>
              <w:pStyle w:val="TAL"/>
              <w:rPr>
                <w:sz w:val="16"/>
                <w:szCs w:val="16"/>
              </w:rPr>
            </w:pPr>
          </w:p>
        </w:tc>
        <w:tc>
          <w:tcPr>
            <w:tcW w:w="425" w:type="dxa"/>
            <w:shd w:val="solid" w:color="FFFFFF" w:fill="auto"/>
          </w:tcPr>
          <w:p w14:paraId="345513C3" w14:textId="77777777" w:rsidR="00457A99" w:rsidRPr="00DB3790" w:rsidRDefault="00457A99" w:rsidP="00457A99">
            <w:pPr>
              <w:pStyle w:val="TAR"/>
              <w:rPr>
                <w:sz w:val="16"/>
                <w:szCs w:val="16"/>
              </w:rPr>
            </w:pPr>
          </w:p>
        </w:tc>
        <w:tc>
          <w:tcPr>
            <w:tcW w:w="426" w:type="dxa"/>
            <w:shd w:val="solid" w:color="FFFFFF" w:fill="auto"/>
          </w:tcPr>
          <w:p w14:paraId="3EE3F9D4" w14:textId="77777777" w:rsidR="00457A99" w:rsidRPr="00DB3790" w:rsidRDefault="00457A99" w:rsidP="00457A99">
            <w:pPr>
              <w:pStyle w:val="TAC"/>
              <w:rPr>
                <w:sz w:val="16"/>
                <w:szCs w:val="16"/>
              </w:rPr>
            </w:pPr>
          </w:p>
        </w:tc>
        <w:tc>
          <w:tcPr>
            <w:tcW w:w="4684" w:type="dxa"/>
            <w:shd w:val="solid" w:color="FFFFFF" w:fill="auto"/>
          </w:tcPr>
          <w:p w14:paraId="4AF419A0" w14:textId="114745BD" w:rsidR="00457A99" w:rsidRPr="00DB3790" w:rsidRDefault="00457A99" w:rsidP="00457A99">
            <w:pPr>
              <w:pStyle w:val="TAL"/>
              <w:rPr>
                <w:sz w:val="16"/>
                <w:szCs w:val="16"/>
              </w:rPr>
            </w:pPr>
            <w:r>
              <w:rPr>
                <w:sz w:val="16"/>
                <w:szCs w:val="16"/>
              </w:rPr>
              <w:t>Agreements during SA4#10</w:t>
            </w:r>
            <w:r w:rsidR="009934F5">
              <w:rPr>
                <w:sz w:val="16"/>
                <w:szCs w:val="16"/>
              </w:rPr>
              <w:t>7</w:t>
            </w:r>
          </w:p>
        </w:tc>
        <w:tc>
          <w:tcPr>
            <w:tcW w:w="710" w:type="dxa"/>
            <w:shd w:val="solid" w:color="FFFFFF" w:fill="auto"/>
          </w:tcPr>
          <w:p w14:paraId="1187E047" w14:textId="00F1B127" w:rsidR="00457A99" w:rsidRDefault="00457A99" w:rsidP="00457A99">
            <w:pPr>
              <w:pStyle w:val="TAC"/>
              <w:rPr>
                <w:sz w:val="16"/>
                <w:szCs w:val="16"/>
              </w:rPr>
            </w:pPr>
            <w:r>
              <w:rPr>
                <w:sz w:val="16"/>
                <w:szCs w:val="16"/>
              </w:rPr>
              <w:t>1.2.0</w:t>
            </w:r>
          </w:p>
        </w:tc>
      </w:tr>
      <w:tr w:rsidR="003824B7" w:rsidRPr="00DB3790" w14:paraId="7133943C" w14:textId="77777777" w:rsidTr="002C2E4F">
        <w:tc>
          <w:tcPr>
            <w:tcW w:w="900" w:type="dxa"/>
            <w:shd w:val="solid" w:color="FFFFFF" w:fill="auto"/>
          </w:tcPr>
          <w:p w14:paraId="3DDD7259" w14:textId="2F6EB984" w:rsidR="003824B7" w:rsidRPr="00DB3790" w:rsidRDefault="003824B7" w:rsidP="003824B7">
            <w:pPr>
              <w:pStyle w:val="TAC"/>
              <w:rPr>
                <w:sz w:val="16"/>
                <w:szCs w:val="16"/>
              </w:rPr>
            </w:pPr>
            <w:r>
              <w:rPr>
                <w:sz w:val="16"/>
                <w:szCs w:val="16"/>
              </w:rPr>
              <w:t>2020-02</w:t>
            </w:r>
          </w:p>
        </w:tc>
        <w:tc>
          <w:tcPr>
            <w:tcW w:w="800" w:type="dxa"/>
            <w:shd w:val="solid" w:color="FFFFFF" w:fill="auto"/>
          </w:tcPr>
          <w:p w14:paraId="73789632" w14:textId="34343824" w:rsidR="003824B7" w:rsidRPr="00DB3790" w:rsidRDefault="003824B7" w:rsidP="003824B7">
            <w:pPr>
              <w:pStyle w:val="TAC"/>
              <w:rPr>
                <w:sz w:val="16"/>
                <w:szCs w:val="16"/>
              </w:rPr>
            </w:pPr>
            <w:r>
              <w:rPr>
                <w:sz w:val="16"/>
                <w:szCs w:val="16"/>
              </w:rPr>
              <w:t>SA4#87</w:t>
            </w:r>
          </w:p>
        </w:tc>
        <w:tc>
          <w:tcPr>
            <w:tcW w:w="1094" w:type="dxa"/>
            <w:shd w:val="solid" w:color="FFFFFF" w:fill="auto"/>
          </w:tcPr>
          <w:p w14:paraId="74270282" w14:textId="6E533C68" w:rsidR="003824B7" w:rsidRDefault="003824B7" w:rsidP="003824B7">
            <w:pPr>
              <w:pStyle w:val="TAC"/>
              <w:rPr>
                <w:sz w:val="16"/>
                <w:szCs w:val="16"/>
              </w:rPr>
            </w:pPr>
            <w:r>
              <w:rPr>
                <w:sz w:val="16"/>
                <w:szCs w:val="16"/>
              </w:rPr>
              <w:t>SP-200342</w:t>
            </w:r>
          </w:p>
        </w:tc>
        <w:tc>
          <w:tcPr>
            <w:tcW w:w="702" w:type="dxa"/>
            <w:shd w:val="solid" w:color="FFFFFF" w:fill="auto"/>
          </w:tcPr>
          <w:p w14:paraId="1798294B" w14:textId="77777777" w:rsidR="003824B7" w:rsidRPr="00DB3790" w:rsidRDefault="003824B7" w:rsidP="003824B7">
            <w:pPr>
              <w:pStyle w:val="TAL"/>
              <w:rPr>
                <w:sz w:val="16"/>
                <w:szCs w:val="16"/>
              </w:rPr>
            </w:pPr>
          </w:p>
        </w:tc>
        <w:tc>
          <w:tcPr>
            <w:tcW w:w="425" w:type="dxa"/>
            <w:shd w:val="solid" w:color="FFFFFF" w:fill="auto"/>
          </w:tcPr>
          <w:p w14:paraId="4374E3A9" w14:textId="77777777" w:rsidR="003824B7" w:rsidRPr="00DB3790" w:rsidRDefault="003824B7" w:rsidP="003824B7">
            <w:pPr>
              <w:pStyle w:val="TAR"/>
              <w:rPr>
                <w:sz w:val="16"/>
                <w:szCs w:val="16"/>
              </w:rPr>
            </w:pPr>
          </w:p>
        </w:tc>
        <w:tc>
          <w:tcPr>
            <w:tcW w:w="426" w:type="dxa"/>
            <w:shd w:val="solid" w:color="FFFFFF" w:fill="auto"/>
          </w:tcPr>
          <w:p w14:paraId="764E93D2" w14:textId="77777777" w:rsidR="003824B7" w:rsidRPr="00DB3790" w:rsidRDefault="003824B7" w:rsidP="003824B7">
            <w:pPr>
              <w:pStyle w:val="TAC"/>
              <w:rPr>
                <w:sz w:val="16"/>
                <w:szCs w:val="16"/>
              </w:rPr>
            </w:pPr>
          </w:p>
        </w:tc>
        <w:tc>
          <w:tcPr>
            <w:tcW w:w="4684" w:type="dxa"/>
            <w:shd w:val="solid" w:color="FFFFFF" w:fill="auto"/>
          </w:tcPr>
          <w:p w14:paraId="3F89DFCB" w14:textId="7EC14CC1" w:rsidR="003824B7" w:rsidRPr="00DB3790" w:rsidRDefault="003824B7" w:rsidP="003824B7">
            <w:pPr>
              <w:pStyle w:val="TAL"/>
              <w:rPr>
                <w:sz w:val="16"/>
                <w:szCs w:val="16"/>
              </w:rPr>
            </w:pPr>
            <w:r>
              <w:rPr>
                <w:sz w:val="16"/>
                <w:szCs w:val="16"/>
              </w:rPr>
              <w:t>Agreements during SA4#107</w:t>
            </w:r>
          </w:p>
        </w:tc>
        <w:tc>
          <w:tcPr>
            <w:tcW w:w="710" w:type="dxa"/>
            <w:shd w:val="solid" w:color="FFFFFF" w:fill="auto"/>
          </w:tcPr>
          <w:p w14:paraId="275B3601" w14:textId="3EAB0F4C" w:rsidR="003824B7" w:rsidRPr="00DB3790" w:rsidRDefault="003824B7" w:rsidP="003824B7">
            <w:pPr>
              <w:pStyle w:val="TAC"/>
              <w:rPr>
                <w:sz w:val="16"/>
                <w:szCs w:val="16"/>
              </w:rPr>
            </w:pPr>
            <w:r>
              <w:rPr>
                <w:sz w:val="16"/>
                <w:szCs w:val="16"/>
              </w:rPr>
              <w:t>1.3.0</w:t>
            </w:r>
          </w:p>
        </w:tc>
      </w:tr>
      <w:tr w:rsidR="003824B7" w:rsidRPr="00DB3790" w14:paraId="50ED4DC2" w14:textId="77777777" w:rsidTr="002C2E4F">
        <w:tc>
          <w:tcPr>
            <w:tcW w:w="900" w:type="dxa"/>
            <w:shd w:val="solid" w:color="FFFFFF" w:fill="auto"/>
          </w:tcPr>
          <w:p w14:paraId="6944D77E" w14:textId="645D3F25" w:rsidR="003824B7" w:rsidRPr="00DB3790" w:rsidRDefault="003824B7" w:rsidP="003824B7">
            <w:pPr>
              <w:pStyle w:val="TAC"/>
              <w:rPr>
                <w:sz w:val="16"/>
                <w:szCs w:val="16"/>
              </w:rPr>
            </w:pPr>
            <w:r>
              <w:rPr>
                <w:sz w:val="16"/>
                <w:szCs w:val="16"/>
              </w:rPr>
              <w:t>2020-03</w:t>
            </w:r>
          </w:p>
        </w:tc>
        <w:tc>
          <w:tcPr>
            <w:tcW w:w="800" w:type="dxa"/>
            <w:shd w:val="solid" w:color="FFFFFF" w:fill="auto"/>
          </w:tcPr>
          <w:p w14:paraId="110BF93C" w14:textId="43AA5367" w:rsidR="003824B7" w:rsidRPr="00DB3790" w:rsidRDefault="003824B7" w:rsidP="003824B7">
            <w:pPr>
              <w:pStyle w:val="TAC"/>
              <w:rPr>
                <w:sz w:val="16"/>
                <w:szCs w:val="16"/>
              </w:rPr>
            </w:pPr>
            <w:r>
              <w:rPr>
                <w:sz w:val="16"/>
                <w:szCs w:val="16"/>
              </w:rPr>
              <w:t>SA#87</w:t>
            </w:r>
          </w:p>
        </w:tc>
        <w:tc>
          <w:tcPr>
            <w:tcW w:w="1094" w:type="dxa"/>
            <w:shd w:val="solid" w:color="FFFFFF" w:fill="auto"/>
          </w:tcPr>
          <w:p w14:paraId="13651AF6" w14:textId="784E67A3" w:rsidR="003824B7" w:rsidRDefault="003824B7" w:rsidP="003824B7">
            <w:pPr>
              <w:pStyle w:val="TAC"/>
              <w:rPr>
                <w:sz w:val="16"/>
                <w:szCs w:val="16"/>
              </w:rPr>
            </w:pPr>
            <w:r>
              <w:rPr>
                <w:sz w:val="16"/>
                <w:szCs w:val="16"/>
              </w:rPr>
              <w:t>SP-200046</w:t>
            </w:r>
          </w:p>
        </w:tc>
        <w:tc>
          <w:tcPr>
            <w:tcW w:w="702" w:type="dxa"/>
            <w:shd w:val="solid" w:color="FFFFFF" w:fill="auto"/>
          </w:tcPr>
          <w:p w14:paraId="28C810A2" w14:textId="77777777" w:rsidR="003824B7" w:rsidRPr="00DB3790" w:rsidRDefault="003824B7" w:rsidP="003824B7">
            <w:pPr>
              <w:pStyle w:val="TAL"/>
              <w:rPr>
                <w:sz w:val="16"/>
                <w:szCs w:val="16"/>
              </w:rPr>
            </w:pPr>
          </w:p>
        </w:tc>
        <w:tc>
          <w:tcPr>
            <w:tcW w:w="425" w:type="dxa"/>
            <w:shd w:val="solid" w:color="FFFFFF" w:fill="auto"/>
          </w:tcPr>
          <w:p w14:paraId="1E32D259" w14:textId="77777777" w:rsidR="003824B7" w:rsidRPr="00DB3790" w:rsidRDefault="003824B7" w:rsidP="003824B7">
            <w:pPr>
              <w:pStyle w:val="TAR"/>
              <w:rPr>
                <w:sz w:val="16"/>
                <w:szCs w:val="16"/>
              </w:rPr>
            </w:pPr>
          </w:p>
        </w:tc>
        <w:tc>
          <w:tcPr>
            <w:tcW w:w="426" w:type="dxa"/>
            <w:shd w:val="solid" w:color="FFFFFF" w:fill="auto"/>
          </w:tcPr>
          <w:p w14:paraId="1EBC5C5A" w14:textId="77777777" w:rsidR="003824B7" w:rsidRPr="00DB3790" w:rsidRDefault="003824B7" w:rsidP="003824B7">
            <w:pPr>
              <w:pStyle w:val="TAC"/>
              <w:rPr>
                <w:sz w:val="16"/>
                <w:szCs w:val="16"/>
              </w:rPr>
            </w:pPr>
          </w:p>
        </w:tc>
        <w:tc>
          <w:tcPr>
            <w:tcW w:w="4684" w:type="dxa"/>
            <w:shd w:val="solid" w:color="FFFFFF" w:fill="auto"/>
          </w:tcPr>
          <w:p w14:paraId="3B2FAF21" w14:textId="224221A3" w:rsidR="003824B7" w:rsidRPr="00DB3790" w:rsidRDefault="003824B7" w:rsidP="003824B7">
            <w:pPr>
              <w:pStyle w:val="TAL"/>
              <w:rPr>
                <w:sz w:val="16"/>
                <w:szCs w:val="16"/>
              </w:rPr>
            </w:pPr>
            <w:r w:rsidRPr="00DB3790">
              <w:rPr>
                <w:sz w:val="16"/>
                <w:szCs w:val="16"/>
              </w:rPr>
              <w:t>Presented to TSG SA#8</w:t>
            </w:r>
            <w:r>
              <w:rPr>
                <w:sz w:val="16"/>
                <w:szCs w:val="16"/>
              </w:rPr>
              <w:t>7</w:t>
            </w:r>
            <w:r w:rsidR="007B1640">
              <w:rPr>
                <w:sz w:val="16"/>
                <w:szCs w:val="16"/>
              </w:rPr>
              <w:t>-e</w:t>
            </w:r>
            <w:r w:rsidRPr="00DB3790">
              <w:rPr>
                <w:sz w:val="16"/>
                <w:szCs w:val="16"/>
              </w:rPr>
              <w:t xml:space="preserve"> for </w:t>
            </w:r>
            <w:r>
              <w:rPr>
                <w:sz w:val="16"/>
                <w:szCs w:val="16"/>
              </w:rPr>
              <w:t>approval</w:t>
            </w:r>
          </w:p>
        </w:tc>
        <w:tc>
          <w:tcPr>
            <w:tcW w:w="710" w:type="dxa"/>
            <w:shd w:val="solid" w:color="FFFFFF" w:fill="auto"/>
          </w:tcPr>
          <w:p w14:paraId="2F5E54F0" w14:textId="134005F6" w:rsidR="003824B7" w:rsidRPr="00DB3790" w:rsidRDefault="003824B7" w:rsidP="003824B7">
            <w:pPr>
              <w:pStyle w:val="TAC"/>
              <w:rPr>
                <w:sz w:val="16"/>
                <w:szCs w:val="16"/>
              </w:rPr>
            </w:pPr>
            <w:r>
              <w:rPr>
                <w:sz w:val="16"/>
                <w:szCs w:val="16"/>
              </w:rPr>
              <w:t>2.0.0</w:t>
            </w:r>
          </w:p>
        </w:tc>
      </w:tr>
      <w:tr w:rsidR="007B1640" w:rsidRPr="00DB3790" w14:paraId="5EB761B9" w14:textId="77777777" w:rsidTr="00417746">
        <w:tc>
          <w:tcPr>
            <w:tcW w:w="900" w:type="dxa"/>
            <w:tcBorders>
              <w:bottom w:val="single" w:sz="12" w:space="0" w:color="auto"/>
            </w:tcBorders>
            <w:shd w:val="solid" w:color="FFFFFF" w:fill="auto"/>
          </w:tcPr>
          <w:p w14:paraId="4B80829A" w14:textId="0BC3871D" w:rsidR="007B1640" w:rsidRDefault="007B1640" w:rsidP="007B1640">
            <w:pPr>
              <w:pStyle w:val="TAC"/>
              <w:rPr>
                <w:sz w:val="16"/>
                <w:szCs w:val="16"/>
              </w:rPr>
            </w:pPr>
            <w:r>
              <w:rPr>
                <w:sz w:val="16"/>
                <w:szCs w:val="16"/>
              </w:rPr>
              <w:t>2020-03</w:t>
            </w:r>
          </w:p>
        </w:tc>
        <w:tc>
          <w:tcPr>
            <w:tcW w:w="800" w:type="dxa"/>
            <w:tcBorders>
              <w:bottom w:val="single" w:sz="12" w:space="0" w:color="auto"/>
            </w:tcBorders>
            <w:shd w:val="solid" w:color="FFFFFF" w:fill="auto"/>
          </w:tcPr>
          <w:p w14:paraId="1C1F2B3C" w14:textId="67232086" w:rsidR="007B1640" w:rsidRDefault="007B1640" w:rsidP="007B1640">
            <w:pPr>
              <w:pStyle w:val="TAC"/>
              <w:rPr>
                <w:sz w:val="16"/>
                <w:szCs w:val="16"/>
              </w:rPr>
            </w:pPr>
            <w:r>
              <w:rPr>
                <w:sz w:val="16"/>
                <w:szCs w:val="16"/>
              </w:rPr>
              <w:t>SA#87</w:t>
            </w:r>
          </w:p>
        </w:tc>
        <w:tc>
          <w:tcPr>
            <w:tcW w:w="1094" w:type="dxa"/>
            <w:tcBorders>
              <w:bottom w:val="single" w:sz="12" w:space="0" w:color="auto"/>
            </w:tcBorders>
            <w:shd w:val="solid" w:color="FFFFFF" w:fill="auto"/>
          </w:tcPr>
          <w:p w14:paraId="72CA55BD" w14:textId="49A3AF56" w:rsidR="007B1640" w:rsidRDefault="007B1640" w:rsidP="007B1640">
            <w:pPr>
              <w:pStyle w:val="TAC"/>
              <w:rPr>
                <w:sz w:val="16"/>
                <w:szCs w:val="16"/>
              </w:rPr>
            </w:pPr>
            <w:r>
              <w:rPr>
                <w:sz w:val="16"/>
                <w:szCs w:val="16"/>
              </w:rPr>
              <w:t>SP-200046</w:t>
            </w:r>
          </w:p>
        </w:tc>
        <w:tc>
          <w:tcPr>
            <w:tcW w:w="702" w:type="dxa"/>
            <w:tcBorders>
              <w:bottom w:val="single" w:sz="12" w:space="0" w:color="auto"/>
            </w:tcBorders>
            <w:shd w:val="solid" w:color="FFFFFF" w:fill="auto"/>
          </w:tcPr>
          <w:p w14:paraId="574835A9" w14:textId="77777777" w:rsidR="007B1640" w:rsidRPr="00DB3790" w:rsidRDefault="007B1640" w:rsidP="007B1640">
            <w:pPr>
              <w:pStyle w:val="TAL"/>
              <w:rPr>
                <w:sz w:val="16"/>
                <w:szCs w:val="16"/>
              </w:rPr>
            </w:pPr>
          </w:p>
        </w:tc>
        <w:tc>
          <w:tcPr>
            <w:tcW w:w="425" w:type="dxa"/>
            <w:tcBorders>
              <w:bottom w:val="single" w:sz="12" w:space="0" w:color="auto"/>
            </w:tcBorders>
            <w:shd w:val="solid" w:color="FFFFFF" w:fill="auto"/>
          </w:tcPr>
          <w:p w14:paraId="083F73EF" w14:textId="77777777" w:rsidR="007B1640" w:rsidRPr="00DB3790" w:rsidRDefault="007B1640" w:rsidP="007B1640">
            <w:pPr>
              <w:pStyle w:val="TAR"/>
              <w:rPr>
                <w:sz w:val="16"/>
                <w:szCs w:val="16"/>
              </w:rPr>
            </w:pPr>
          </w:p>
        </w:tc>
        <w:tc>
          <w:tcPr>
            <w:tcW w:w="426" w:type="dxa"/>
            <w:tcBorders>
              <w:bottom w:val="single" w:sz="12" w:space="0" w:color="auto"/>
            </w:tcBorders>
            <w:shd w:val="solid" w:color="FFFFFF" w:fill="auto"/>
          </w:tcPr>
          <w:p w14:paraId="054F3BA5" w14:textId="77777777" w:rsidR="007B1640" w:rsidRPr="00DB3790" w:rsidRDefault="007B1640" w:rsidP="007B1640">
            <w:pPr>
              <w:pStyle w:val="TAC"/>
              <w:rPr>
                <w:sz w:val="16"/>
                <w:szCs w:val="16"/>
              </w:rPr>
            </w:pPr>
          </w:p>
        </w:tc>
        <w:tc>
          <w:tcPr>
            <w:tcW w:w="4684" w:type="dxa"/>
            <w:tcBorders>
              <w:bottom w:val="single" w:sz="12" w:space="0" w:color="auto"/>
            </w:tcBorders>
            <w:shd w:val="solid" w:color="FFFFFF" w:fill="auto"/>
          </w:tcPr>
          <w:p w14:paraId="4BAFD5AC" w14:textId="53F95912" w:rsidR="007B1640" w:rsidRPr="00DB3790" w:rsidRDefault="007B1640" w:rsidP="007B1640">
            <w:pPr>
              <w:pStyle w:val="TAL"/>
              <w:rPr>
                <w:sz w:val="16"/>
                <w:szCs w:val="16"/>
              </w:rPr>
            </w:pPr>
            <w:r>
              <w:rPr>
                <w:sz w:val="16"/>
                <w:szCs w:val="16"/>
              </w:rPr>
              <w:t>Approved by</w:t>
            </w:r>
            <w:r w:rsidRPr="00DB3790">
              <w:rPr>
                <w:sz w:val="16"/>
                <w:szCs w:val="16"/>
              </w:rPr>
              <w:t xml:space="preserve"> TSG SA#8</w:t>
            </w:r>
            <w:r>
              <w:rPr>
                <w:sz w:val="16"/>
                <w:szCs w:val="16"/>
              </w:rPr>
              <w:t>7-e</w:t>
            </w:r>
          </w:p>
        </w:tc>
        <w:tc>
          <w:tcPr>
            <w:tcW w:w="710" w:type="dxa"/>
            <w:tcBorders>
              <w:bottom w:val="single" w:sz="12" w:space="0" w:color="auto"/>
            </w:tcBorders>
            <w:shd w:val="solid" w:color="FFFFFF" w:fill="auto"/>
          </w:tcPr>
          <w:p w14:paraId="33A5122F" w14:textId="19225691" w:rsidR="007B1640" w:rsidRDefault="007B1640" w:rsidP="007B1640">
            <w:pPr>
              <w:pStyle w:val="TAC"/>
              <w:rPr>
                <w:sz w:val="16"/>
                <w:szCs w:val="16"/>
              </w:rPr>
            </w:pPr>
            <w:r>
              <w:rPr>
                <w:sz w:val="16"/>
                <w:szCs w:val="16"/>
              </w:rPr>
              <w:t>16.0.0</w:t>
            </w:r>
          </w:p>
        </w:tc>
      </w:tr>
      <w:tr w:rsidR="00F85A1E" w:rsidRPr="00DB3790" w14:paraId="2EE00AA5" w14:textId="77777777" w:rsidTr="00417746">
        <w:tc>
          <w:tcPr>
            <w:tcW w:w="900" w:type="dxa"/>
            <w:tcBorders>
              <w:top w:val="single" w:sz="12" w:space="0" w:color="auto"/>
              <w:bottom w:val="single" w:sz="12" w:space="0" w:color="auto"/>
            </w:tcBorders>
            <w:shd w:val="solid" w:color="FFFFFF" w:fill="auto"/>
          </w:tcPr>
          <w:p w14:paraId="4D6FB5EE" w14:textId="5B81C7E4" w:rsidR="00F85A1E" w:rsidRDefault="00F85A1E" w:rsidP="007B1640">
            <w:pPr>
              <w:pStyle w:val="TAC"/>
              <w:rPr>
                <w:sz w:val="16"/>
                <w:szCs w:val="16"/>
              </w:rPr>
            </w:pPr>
            <w:r>
              <w:rPr>
                <w:sz w:val="16"/>
                <w:szCs w:val="16"/>
              </w:rPr>
              <w:t>2020-12</w:t>
            </w:r>
          </w:p>
        </w:tc>
        <w:tc>
          <w:tcPr>
            <w:tcW w:w="800" w:type="dxa"/>
            <w:tcBorders>
              <w:top w:val="single" w:sz="12" w:space="0" w:color="auto"/>
              <w:bottom w:val="single" w:sz="12" w:space="0" w:color="auto"/>
            </w:tcBorders>
            <w:shd w:val="solid" w:color="FFFFFF" w:fill="auto"/>
          </w:tcPr>
          <w:p w14:paraId="51A3470F" w14:textId="4C46D7D6" w:rsidR="00F85A1E" w:rsidRDefault="00F85A1E" w:rsidP="007B1640">
            <w:pPr>
              <w:pStyle w:val="TAC"/>
              <w:rPr>
                <w:sz w:val="16"/>
                <w:szCs w:val="16"/>
              </w:rPr>
            </w:pPr>
            <w:r>
              <w:rPr>
                <w:sz w:val="16"/>
                <w:szCs w:val="16"/>
              </w:rPr>
              <w:t>SA#90-e</w:t>
            </w:r>
          </w:p>
        </w:tc>
        <w:tc>
          <w:tcPr>
            <w:tcW w:w="1094" w:type="dxa"/>
            <w:tcBorders>
              <w:top w:val="single" w:sz="12" w:space="0" w:color="auto"/>
              <w:bottom w:val="single" w:sz="12" w:space="0" w:color="auto"/>
            </w:tcBorders>
            <w:shd w:val="solid" w:color="FFFFFF" w:fill="auto"/>
          </w:tcPr>
          <w:p w14:paraId="7FE9F9A4" w14:textId="5C565A1A" w:rsidR="00F85A1E" w:rsidRDefault="00F85A1E" w:rsidP="007B1640">
            <w:pPr>
              <w:pStyle w:val="TAC"/>
              <w:rPr>
                <w:sz w:val="16"/>
                <w:szCs w:val="16"/>
              </w:rPr>
            </w:pPr>
            <w:r>
              <w:rPr>
                <w:sz w:val="16"/>
                <w:szCs w:val="16"/>
              </w:rPr>
              <w:t>SP-200936</w:t>
            </w:r>
          </w:p>
        </w:tc>
        <w:tc>
          <w:tcPr>
            <w:tcW w:w="702" w:type="dxa"/>
            <w:tcBorders>
              <w:top w:val="single" w:sz="12" w:space="0" w:color="auto"/>
              <w:bottom w:val="single" w:sz="12" w:space="0" w:color="auto"/>
            </w:tcBorders>
            <w:shd w:val="solid" w:color="FFFFFF" w:fill="auto"/>
          </w:tcPr>
          <w:p w14:paraId="4E1AF7B2" w14:textId="0185663A" w:rsidR="00F85A1E" w:rsidRPr="00DB3790" w:rsidRDefault="00F85A1E" w:rsidP="007B1640">
            <w:pPr>
              <w:pStyle w:val="TAL"/>
              <w:rPr>
                <w:sz w:val="16"/>
                <w:szCs w:val="16"/>
              </w:rPr>
            </w:pPr>
            <w:r>
              <w:rPr>
                <w:sz w:val="16"/>
                <w:szCs w:val="16"/>
              </w:rPr>
              <w:t>0001</w:t>
            </w:r>
          </w:p>
        </w:tc>
        <w:tc>
          <w:tcPr>
            <w:tcW w:w="425" w:type="dxa"/>
            <w:tcBorders>
              <w:top w:val="single" w:sz="12" w:space="0" w:color="auto"/>
              <w:bottom w:val="single" w:sz="12" w:space="0" w:color="auto"/>
            </w:tcBorders>
            <w:shd w:val="solid" w:color="FFFFFF" w:fill="auto"/>
          </w:tcPr>
          <w:p w14:paraId="7B9D4FE3" w14:textId="77777777" w:rsidR="00F85A1E" w:rsidRPr="00DB3790" w:rsidRDefault="00F85A1E" w:rsidP="007B1640">
            <w:pPr>
              <w:pStyle w:val="TAR"/>
              <w:rPr>
                <w:sz w:val="16"/>
                <w:szCs w:val="16"/>
              </w:rPr>
            </w:pPr>
          </w:p>
        </w:tc>
        <w:tc>
          <w:tcPr>
            <w:tcW w:w="426" w:type="dxa"/>
            <w:tcBorders>
              <w:top w:val="single" w:sz="12" w:space="0" w:color="auto"/>
              <w:bottom w:val="single" w:sz="12" w:space="0" w:color="auto"/>
            </w:tcBorders>
            <w:shd w:val="solid" w:color="FFFFFF" w:fill="auto"/>
          </w:tcPr>
          <w:p w14:paraId="5D0EAAB4" w14:textId="3CA9F6FD" w:rsidR="00F85A1E" w:rsidRPr="00DB3790" w:rsidRDefault="00F85A1E" w:rsidP="007B1640">
            <w:pPr>
              <w:pStyle w:val="TAC"/>
              <w:rPr>
                <w:sz w:val="16"/>
                <w:szCs w:val="16"/>
              </w:rPr>
            </w:pPr>
            <w:r>
              <w:rPr>
                <w:sz w:val="16"/>
                <w:szCs w:val="16"/>
              </w:rPr>
              <w:t>F</w:t>
            </w:r>
          </w:p>
        </w:tc>
        <w:tc>
          <w:tcPr>
            <w:tcW w:w="4684" w:type="dxa"/>
            <w:tcBorders>
              <w:top w:val="single" w:sz="12" w:space="0" w:color="auto"/>
              <w:bottom w:val="single" w:sz="12" w:space="0" w:color="auto"/>
            </w:tcBorders>
            <w:shd w:val="solid" w:color="FFFFFF" w:fill="auto"/>
          </w:tcPr>
          <w:p w14:paraId="16B7A352" w14:textId="667FCD86" w:rsidR="00F85A1E" w:rsidRDefault="00F85A1E" w:rsidP="007B1640">
            <w:pPr>
              <w:pStyle w:val="TAL"/>
              <w:rPr>
                <w:sz w:val="16"/>
                <w:szCs w:val="16"/>
              </w:rPr>
            </w:pPr>
            <w:r w:rsidRPr="00F85A1E">
              <w:rPr>
                <w:sz w:val="16"/>
                <w:szCs w:val="16"/>
              </w:rPr>
              <w:t>Use Case Update for AR/MR Device Type</w:t>
            </w:r>
          </w:p>
        </w:tc>
        <w:tc>
          <w:tcPr>
            <w:tcW w:w="710" w:type="dxa"/>
            <w:tcBorders>
              <w:top w:val="single" w:sz="12" w:space="0" w:color="auto"/>
              <w:bottom w:val="single" w:sz="12" w:space="0" w:color="auto"/>
            </w:tcBorders>
            <w:shd w:val="solid" w:color="FFFFFF" w:fill="auto"/>
          </w:tcPr>
          <w:p w14:paraId="1E0131CB" w14:textId="3BE1FC6A" w:rsidR="00F85A1E" w:rsidRDefault="00F85A1E" w:rsidP="007B1640">
            <w:pPr>
              <w:pStyle w:val="TAC"/>
              <w:rPr>
                <w:sz w:val="16"/>
                <w:szCs w:val="16"/>
              </w:rPr>
            </w:pPr>
            <w:r>
              <w:rPr>
                <w:sz w:val="16"/>
                <w:szCs w:val="16"/>
              </w:rPr>
              <w:t>16.1.0</w:t>
            </w:r>
          </w:p>
        </w:tc>
      </w:tr>
      <w:tr w:rsidR="00417746" w:rsidRPr="00DB3790" w14:paraId="3E174817" w14:textId="77777777" w:rsidTr="00417746">
        <w:tc>
          <w:tcPr>
            <w:tcW w:w="900" w:type="dxa"/>
            <w:tcBorders>
              <w:top w:val="single" w:sz="12" w:space="0" w:color="auto"/>
            </w:tcBorders>
            <w:shd w:val="solid" w:color="FFFFFF" w:fill="auto"/>
          </w:tcPr>
          <w:p w14:paraId="6598846F" w14:textId="7546AB1A" w:rsidR="00417746" w:rsidRDefault="00417746" w:rsidP="007B1640">
            <w:pPr>
              <w:pStyle w:val="TAC"/>
              <w:rPr>
                <w:sz w:val="16"/>
                <w:szCs w:val="16"/>
              </w:rPr>
            </w:pPr>
            <w:r>
              <w:rPr>
                <w:sz w:val="16"/>
                <w:szCs w:val="16"/>
              </w:rPr>
              <w:t>2022-04</w:t>
            </w:r>
          </w:p>
        </w:tc>
        <w:tc>
          <w:tcPr>
            <w:tcW w:w="800" w:type="dxa"/>
            <w:tcBorders>
              <w:top w:val="single" w:sz="12" w:space="0" w:color="auto"/>
            </w:tcBorders>
            <w:shd w:val="solid" w:color="FFFFFF" w:fill="auto"/>
          </w:tcPr>
          <w:p w14:paraId="271D8658" w14:textId="4E82C4D5" w:rsidR="00417746" w:rsidRDefault="00417746" w:rsidP="007B1640">
            <w:pPr>
              <w:pStyle w:val="TAC"/>
              <w:rPr>
                <w:sz w:val="16"/>
                <w:szCs w:val="16"/>
              </w:rPr>
            </w:pPr>
            <w:r>
              <w:rPr>
                <w:sz w:val="16"/>
                <w:szCs w:val="16"/>
              </w:rPr>
              <w:t>-</w:t>
            </w:r>
          </w:p>
        </w:tc>
        <w:tc>
          <w:tcPr>
            <w:tcW w:w="1094" w:type="dxa"/>
            <w:tcBorders>
              <w:top w:val="single" w:sz="12" w:space="0" w:color="auto"/>
            </w:tcBorders>
            <w:shd w:val="solid" w:color="FFFFFF" w:fill="auto"/>
          </w:tcPr>
          <w:p w14:paraId="32B7A6A6" w14:textId="2D3493AB" w:rsidR="00417746" w:rsidRDefault="00417746" w:rsidP="007B1640">
            <w:pPr>
              <w:pStyle w:val="TAC"/>
              <w:rPr>
                <w:sz w:val="16"/>
                <w:szCs w:val="16"/>
              </w:rPr>
            </w:pPr>
            <w:r>
              <w:rPr>
                <w:sz w:val="16"/>
                <w:szCs w:val="16"/>
              </w:rPr>
              <w:t>-</w:t>
            </w:r>
          </w:p>
        </w:tc>
        <w:tc>
          <w:tcPr>
            <w:tcW w:w="702" w:type="dxa"/>
            <w:tcBorders>
              <w:top w:val="single" w:sz="12" w:space="0" w:color="auto"/>
            </w:tcBorders>
            <w:shd w:val="solid" w:color="FFFFFF" w:fill="auto"/>
          </w:tcPr>
          <w:p w14:paraId="4A810F7D" w14:textId="2B63ECEC" w:rsidR="00417746" w:rsidRDefault="00417746" w:rsidP="007B1640">
            <w:pPr>
              <w:pStyle w:val="TAL"/>
              <w:rPr>
                <w:sz w:val="16"/>
                <w:szCs w:val="16"/>
              </w:rPr>
            </w:pPr>
            <w:r>
              <w:rPr>
                <w:sz w:val="16"/>
                <w:szCs w:val="16"/>
              </w:rPr>
              <w:t>-</w:t>
            </w:r>
          </w:p>
        </w:tc>
        <w:tc>
          <w:tcPr>
            <w:tcW w:w="425" w:type="dxa"/>
            <w:tcBorders>
              <w:top w:val="single" w:sz="12" w:space="0" w:color="auto"/>
            </w:tcBorders>
            <w:shd w:val="solid" w:color="FFFFFF" w:fill="auto"/>
          </w:tcPr>
          <w:p w14:paraId="543BF870" w14:textId="61889DF0" w:rsidR="00417746" w:rsidRPr="00DB3790" w:rsidRDefault="00417746" w:rsidP="007B1640">
            <w:pPr>
              <w:pStyle w:val="TAR"/>
              <w:rPr>
                <w:sz w:val="16"/>
                <w:szCs w:val="16"/>
              </w:rPr>
            </w:pPr>
            <w:r>
              <w:rPr>
                <w:sz w:val="16"/>
                <w:szCs w:val="16"/>
              </w:rPr>
              <w:t>-</w:t>
            </w:r>
          </w:p>
        </w:tc>
        <w:tc>
          <w:tcPr>
            <w:tcW w:w="426" w:type="dxa"/>
            <w:tcBorders>
              <w:top w:val="single" w:sz="12" w:space="0" w:color="auto"/>
            </w:tcBorders>
            <w:shd w:val="solid" w:color="FFFFFF" w:fill="auto"/>
          </w:tcPr>
          <w:p w14:paraId="1BB6CC36" w14:textId="40270252" w:rsidR="00417746" w:rsidRDefault="00417746" w:rsidP="007B1640">
            <w:pPr>
              <w:pStyle w:val="TAC"/>
              <w:rPr>
                <w:sz w:val="16"/>
                <w:szCs w:val="16"/>
              </w:rPr>
            </w:pPr>
            <w:r>
              <w:rPr>
                <w:sz w:val="16"/>
                <w:szCs w:val="16"/>
              </w:rPr>
              <w:t>-</w:t>
            </w:r>
          </w:p>
        </w:tc>
        <w:tc>
          <w:tcPr>
            <w:tcW w:w="4684" w:type="dxa"/>
            <w:tcBorders>
              <w:top w:val="single" w:sz="12" w:space="0" w:color="auto"/>
            </w:tcBorders>
            <w:shd w:val="solid" w:color="FFFFFF" w:fill="auto"/>
          </w:tcPr>
          <w:p w14:paraId="4EC50031" w14:textId="5D117F3F" w:rsidR="00417746" w:rsidRPr="00F85A1E" w:rsidRDefault="00417746" w:rsidP="007B1640">
            <w:pPr>
              <w:pStyle w:val="TAL"/>
              <w:rPr>
                <w:sz w:val="16"/>
                <w:szCs w:val="16"/>
              </w:rPr>
            </w:pPr>
            <w:r>
              <w:rPr>
                <w:sz w:val="16"/>
                <w:szCs w:val="16"/>
              </w:rPr>
              <w:t>Update to Rel-17 version (MCC)</w:t>
            </w:r>
          </w:p>
        </w:tc>
        <w:tc>
          <w:tcPr>
            <w:tcW w:w="710" w:type="dxa"/>
            <w:tcBorders>
              <w:top w:val="single" w:sz="12" w:space="0" w:color="auto"/>
            </w:tcBorders>
            <w:shd w:val="solid" w:color="FFFFFF" w:fill="auto"/>
          </w:tcPr>
          <w:p w14:paraId="76A54A10" w14:textId="18F167DD" w:rsidR="00417746" w:rsidRPr="00417746" w:rsidRDefault="00417746" w:rsidP="007B1640">
            <w:pPr>
              <w:pStyle w:val="TAC"/>
              <w:rPr>
                <w:b/>
                <w:sz w:val="16"/>
                <w:szCs w:val="16"/>
              </w:rPr>
            </w:pPr>
            <w:r w:rsidRPr="00417746">
              <w:rPr>
                <w:b/>
                <w:sz w:val="16"/>
                <w:szCs w:val="16"/>
              </w:rPr>
              <w:t>17.0.0</w:t>
            </w:r>
          </w:p>
        </w:tc>
      </w:tr>
      <w:bookmarkEnd w:id="319"/>
      <w:bookmarkEnd w:id="322"/>
      <w:bookmarkEnd w:id="323"/>
      <w:bookmarkEnd w:id="324"/>
    </w:tbl>
    <w:p w14:paraId="15198421" w14:textId="77777777" w:rsidR="00E8629F" w:rsidRPr="00DB3790" w:rsidRDefault="00E8629F"/>
    <w:sectPr w:rsidR="00E8629F" w:rsidRPr="00DB3790">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4A01E5" w14:textId="77777777" w:rsidR="009C3FD2" w:rsidRDefault="009C3FD2">
      <w:r>
        <w:separator/>
      </w:r>
    </w:p>
  </w:endnote>
  <w:endnote w:type="continuationSeparator" w:id="0">
    <w:p w14:paraId="65D1BC69" w14:textId="77777777" w:rsidR="009C3FD2" w:rsidRDefault="009C3FD2">
      <w:r>
        <w:continuationSeparator/>
      </w:r>
    </w:p>
  </w:endnote>
  <w:endnote w:type="continuationNotice" w:id="1">
    <w:p w14:paraId="43644D1A" w14:textId="77777777" w:rsidR="009C3FD2" w:rsidRDefault="009C3F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24508" w14:textId="77777777" w:rsidR="00F85A1E" w:rsidRDefault="00F85A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F1413E" w14:textId="77777777" w:rsidR="009C3FD2" w:rsidRDefault="009C3FD2">
      <w:r>
        <w:separator/>
      </w:r>
    </w:p>
  </w:footnote>
  <w:footnote w:type="continuationSeparator" w:id="0">
    <w:p w14:paraId="1FED20BB" w14:textId="77777777" w:rsidR="009C3FD2" w:rsidRDefault="009C3FD2">
      <w:r>
        <w:continuationSeparator/>
      </w:r>
    </w:p>
  </w:footnote>
  <w:footnote w:type="continuationNotice" w:id="1">
    <w:p w14:paraId="08C9A4B0" w14:textId="77777777" w:rsidR="009C3FD2" w:rsidRDefault="009C3FD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3172A" w14:textId="001C76DC" w:rsidR="00F85A1E" w:rsidRDefault="00F85A1E">
    <w:pPr>
      <w:pStyle w:val="Header"/>
      <w:framePr w:wrap="auto" w:vAnchor="text" w:hAnchor="margin" w:xAlign="right" w:y="1"/>
      <w:widowControl/>
    </w:pPr>
    <w:r>
      <w:fldChar w:fldCharType="begin"/>
    </w:r>
    <w:r>
      <w:instrText xml:space="preserve"> STYLEREF ZA </w:instrText>
    </w:r>
    <w:r>
      <w:fldChar w:fldCharType="separate"/>
    </w:r>
    <w:r w:rsidR="00417746">
      <w:rPr>
        <w:noProof/>
      </w:rPr>
      <w:t>3GPP TR 26.928 V17.0.0 (2022-04)</w:t>
    </w:r>
    <w:r>
      <w:fldChar w:fldCharType="end"/>
    </w:r>
  </w:p>
  <w:p w14:paraId="4BB0A0BC" w14:textId="660D39E8" w:rsidR="00F85A1E" w:rsidRDefault="00F85A1E">
    <w:pPr>
      <w:pStyle w:val="Header"/>
      <w:framePr w:wrap="auto" w:vAnchor="text" w:hAnchor="margin" w:y="1"/>
      <w:widowControl/>
    </w:pPr>
    <w:r>
      <w:fldChar w:fldCharType="begin"/>
    </w:r>
    <w:r>
      <w:instrText xml:space="preserve"> STYLEREF ZGSM </w:instrText>
    </w:r>
    <w:r>
      <w:fldChar w:fldCharType="separate"/>
    </w:r>
    <w:r w:rsidR="00417746">
      <w:rPr>
        <w:noProof/>
      </w:rPr>
      <w:t>Release 17</w:t>
    </w:r>
    <w:r>
      <w:fldChar w:fldCharType="end"/>
    </w:r>
  </w:p>
  <w:p w14:paraId="0B660497" w14:textId="77777777" w:rsidR="00F85A1E" w:rsidRDefault="00F85A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392E5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424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1DE7C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4212646"/>
    <w:multiLevelType w:val="hybridMultilevel"/>
    <w:tmpl w:val="16D2DD68"/>
    <w:lvl w:ilvl="0" w:tplc="04070001">
      <w:start w:val="1"/>
      <w:numFmt w:val="bullet"/>
      <w:lvlText w:val=""/>
      <w:lvlJc w:val="left"/>
      <w:pPr>
        <w:ind w:left="746" w:hanging="360"/>
      </w:pPr>
      <w:rPr>
        <w:rFonts w:ascii="Symbol" w:hAnsi="Symbol" w:hint="default"/>
      </w:rPr>
    </w:lvl>
    <w:lvl w:ilvl="1" w:tplc="04070003" w:tentative="1">
      <w:start w:val="1"/>
      <w:numFmt w:val="bullet"/>
      <w:lvlText w:val="o"/>
      <w:lvlJc w:val="left"/>
      <w:pPr>
        <w:ind w:left="1466" w:hanging="360"/>
      </w:pPr>
      <w:rPr>
        <w:rFonts w:ascii="Courier New" w:hAnsi="Courier New" w:cs="Courier New" w:hint="default"/>
      </w:rPr>
    </w:lvl>
    <w:lvl w:ilvl="2" w:tplc="04070005" w:tentative="1">
      <w:start w:val="1"/>
      <w:numFmt w:val="bullet"/>
      <w:lvlText w:val=""/>
      <w:lvlJc w:val="left"/>
      <w:pPr>
        <w:ind w:left="2186" w:hanging="360"/>
      </w:pPr>
      <w:rPr>
        <w:rFonts w:ascii="Wingdings" w:hAnsi="Wingdings" w:hint="default"/>
      </w:rPr>
    </w:lvl>
    <w:lvl w:ilvl="3" w:tplc="04070001" w:tentative="1">
      <w:start w:val="1"/>
      <w:numFmt w:val="bullet"/>
      <w:lvlText w:val=""/>
      <w:lvlJc w:val="left"/>
      <w:pPr>
        <w:ind w:left="2906" w:hanging="360"/>
      </w:pPr>
      <w:rPr>
        <w:rFonts w:ascii="Symbol" w:hAnsi="Symbol" w:hint="default"/>
      </w:rPr>
    </w:lvl>
    <w:lvl w:ilvl="4" w:tplc="04070003" w:tentative="1">
      <w:start w:val="1"/>
      <w:numFmt w:val="bullet"/>
      <w:lvlText w:val="o"/>
      <w:lvlJc w:val="left"/>
      <w:pPr>
        <w:ind w:left="3626" w:hanging="360"/>
      </w:pPr>
      <w:rPr>
        <w:rFonts w:ascii="Courier New" w:hAnsi="Courier New" w:cs="Courier New" w:hint="default"/>
      </w:rPr>
    </w:lvl>
    <w:lvl w:ilvl="5" w:tplc="04070005" w:tentative="1">
      <w:start w:val="1"/>
      <w:numFmt w:val="bullet"/>
      <w:lvlText w:val=""/>
      <w:lvlJc w:val="left"/>
      <w:pPr>
        <w:ind w:left="4346" w:hanging="360"/>
      </w:pPr>
      <w:rPr>
        <w:rFonts w:ascii="Wingdings" w:hAnsi="Wingdings" w:hint="default"/>
      </w:rPr>
    </w:lvl>
    <w:lvl w:ilvl="6" w:tplc="04070001" w:tentative="1">
      <w:start w:val="1"/>
      <w:numFmt w:val="bullet"/>
      <w:lvlText w:val=""/>
      <w:lvlJc w:val="left"/>
      <w:pPr>
        <w:ind w:left="5066" w:hanging="360"/>
      </w:pPr>
      <w:rPr>
        <w:rFonts w:ascii="Symbol" w:hAnsi="Symbol" w:hint="default"/>
      </w:rPr>
    </w:lvl>
    <w:lvl w:ilvl="7" w:tplc="04070003" w:tentative="1">
      <w:start w:val="1"/>
      <w:numFmt w:val="bullet"/>
      <w:lvlText w:val="o"/>
      <w:lvlJc w:val="left"/>
      <w:pPr>
        <w:ind w:left="5786" w:hanging="360"/>
      </w:pPr>
      <w:rPr>
        <w:rFonts w:ascii="Courier New" w:hAnsi="Courier New" w:cs="Courier New" w:hint="default"/>
      </w:rPr>
    </w:lvl>
    <w:lvl w:ilvl="8" w:tplc="04070005" w:tentative="1">
      <w:start w:val="1"/>
      <w:numFmt w:val="bullet"/>
      <w:lvlText w:val=""/>
      <w:lvlJc w:val="left"/>
      <w:pPr>
        <w:ind w:left="6506"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6985E6A"/>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8"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9"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4"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5A26168"/>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2"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5"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9"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8"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70EC70A0"/>
    <w:multiLevelType w:val="hybridMultilevel"/>
    <w:tmpl w:val="B32ADE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5"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8F47778"/>
    <w:multiLevelType w:val="hybridMultilevel"/>
    <w:tmpl w:val="303E420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9"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0"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8"/>
  </w:num>
  <w:num w:numId="2">
    <w:abstractNumId w:val="71"/>
  </w:num>
  <w:num w:numId="3">
    <w:abstractNumId w:val="66"/>
  </w:num>
  <w:num w:numId="4">
    <w:abstractNumId w:val="98"/>
  </w:num>
  <w:num w:numId="5">
    <w:abstractNumId w:val="10"/>
  </w:num>
  <w:num w:numId="6">
    <w:abstractNumId w:val="105"/>
  </w:num>
  <w:num w:numId="7">
    <w:abstractNumId w:val="87"/>
  </w:num>
  <w:num w:numId="8">
    <w:abstractNumId w:val="80"/>
  </w:num>
  <w:num w:numId="9">
    <w:abstractNumId w:val="76"/>
  </w:num>
  <w:num w:numId="10">
    <w:abstractNumId w:val="59"/>
  </w:num>
  <w:num w:numId="11">
    <w:abstractNumId w:val="74"/>
  </w:num>
  <w:num w:numId="12">
    <w:abstractNumId w:val="52"/>
  </w:num>
  <w:num w:numId="13">
    <w:abstractNumId w:val="68"/>
  </w:num>
  <w:num w:numId="14">
    <w:abstractNumId w:val="110"/>
  </w:num>
  <w:num w:numId="15">
    <w:abstractNumId w:val="54"/>
  </w:num>
  <w:num w:numId="16">
    <w:abstractNumId w:val="111"/>
  </w:num>
  <w:num w:numId="17">
    <w:abstractNumId w:val="62"/>
  </w:num>
  <w:num w:numId="18">
    <w:abstractNumId w:val="45"/>
  </w:num>
  <w:num w:numId="19">
    <w:abstractNumId w:val="55"/>
  </w:num>
  <w:num w:numId="20">
    <w:abstractNumId w:val="29"/>
  </w:num>
  <w:num w:numId="21">
    <w:abstractNumId w:val="48"/>
  </w:num>
  <w:num w:numId="22">
    <w:abstractNumId w:val="104"/>
  </w:num>
  <w:num w:numId="23">
    <w:abstractNumId w:val="46"/>
  </w:num>
  <w:num w:numId="24">
    <w:abstractNumId w:val="85"/>
  </w:num>
  <w:num w:numId="25">
    <w:abstractNumId w:val="101"/>
  </w:num>
  <w:num w:numId="26">
    <w:abstractNumId w:val="16"/>
  </w:num>
  <w:num w:numId="27">
    <w:abstractNumId w:val="61"/>
  </w:num>
  <w:num w:numId="28">
    <w:abstractNumId w:val="81"/>
  </w:num>
  <w:num w:numId="29">
    <w:abstractNumId w:val="73"/>
  </w:num>
  <w:num w:numId="30">
    <w:abstractNumId w:val="70"/>
  </w:num>
  <w:num w:numId="31">
    <w:abstractNumId w:val="113"/>
  </w:num>
  <w:num w:numId="32">
    <w:abstractNumId w:val="19"/>
  </w:num>
  <w:num w:numId="33">
    <w:abstractNumId w:val="26"/>
  </w:num>
  <w:num w:numId="34">
    <w:abstractNumId w:val="65"/>
  </w:num>
  <w:num w:numId="35">
    <w:abstractNumId w:val="25"/>
  </w:num>
  <w:num w:numId="36">
    <w:abstractNumId w:val="95"/>
  </w:num>
  <w:num w:numId="37">
    <w:abstractNumId w:val="20"/>
  </w:num>
  <w:num w:numId="38">
    <w:abstractNumId w:val="32"/>
  </w:num>
  <w:num w:numId="39">
    <w:abstractNumId w:val="58"/>
  </w:num>
  <w:num w:numId="40">
    <w:abstractNumId w:val="57"/>
  </w:num>
  <w:num w:numId="41">
    <w:abstractNumId w:val="90"/>
  </w:num>
  <w:num w:numId="42">
    <w:abstractNumId w:val="97"/>
  </w:num>
  <w:num w:numId="43">
    <w:abstractNumId w:val="84"/>
  </w:num>
  <w:num w:numId="44">
    <w:abstractNumId w:val="106"/>
  </w:num>
  <w:num w:numId="45">
    <w:abstractNumId w:val="37"/>
  </w:num>
  <w:num w:numId="46">
    <w:abstractNumId w:val="11"/>
  </w:num>
  <w:num w:numId="47">
    <w:abstractNumId w:val="35"/>
  </w:num>
  <w:num w:numId="48">
    <w:abstractNumId w:val="83"/>
  </w:num>
  <w:num w:numId="49">
    <w:abstractNumId w:val="86"/>
  </w:num>
  <w:num w:numId="50">
    <w:abstractNumId w:val="109"/>
  </w:num>
  <w:num w:numId="51">
    <w:abstractNumId w:val="55"/>
  </w:num>
  <w:num w:numId="52">
    <w:abstractNumId w:val="13"/>
  </w:num>
  <w:num w:numId="53">
    <w:abstractNumId w:val="47"/>
  </w:num>
  <w:num w:numId="54">
    <w:abstractNumId w:val="30"/>
  </w:num>
  <w:num w:numId="55">
    <w:abstractNumId w:val="50"/>
  </w:num>
  <w:num w:numId="56">
    <w:abstractNumId w:val="44"/>
  </w:num>
  <w:num w:numId="57">
    <w:abstractNumId w:val="94"/>
  </w:num>
  <w:num w:numId="58">
    <w:abstractNumId w:val="31"/>
  </w:num>
  <w:num w:numId="59">
    <w:abstractNumId w:val="12"/>
  </w:num>
  <w:num w:numId="60">
    <w:abstractNumId w:val="42"/>
  </w:num>
  <w:num w:numId="61">
    <w:abstractNumId w:val="51"/>
  </w:num>
  <w:num w:numId="62">
    <w:abstractNumId w:val="60"/>
  </w:num>
  <w:num w:numId="63">
    <w:abstractNumId w:val="53"/>
  </w:num>
  <w:num w:numId="64">
    <w:abstractNumId w:val="99"/>
  </w:num>
  <w:num w:numId="65">
    <w:abstractNumId w:val="103"/>
  </w:num>
  <w:num w:numId="66">
    <w:abstractNumId w:val="18"/>
  </w:num>
  <w:num w:numId="67">
    <w:abstractNumId w:val="56"/>
  </w:num>
  <w:num w:numId="68">
    <w:abstractNumId w:val="77"/>
  </w:num>
  <w:num w:numId="69">
    <w:abstractNumId w:val="40"/>
  </w:num>
  <w:num w:numId="70">
    <w:abstractNumId w:val="15"/>
  </w:num>
  <w:num w:numId="71">
    <w:abstractNumId w:val="100"/>
  </w:num>
  <w:num w:numId="72">
    <w:abstractNumId w:val="22"/>
  </w:num>
  <w:num w:numId="73">
    <w:abstractNumId w:val="21"/>
  </w:num>
  <w:num w:numId="74">
    <w:abstractNumId w:val="39"/>
  </w:num>
  <w:num w:numId="75">
    <w:abstractNumId w:val="24"/>
  </w:num>
  <w:num w:numId="76">
    <w:abstractNumId w:val="82"/>
  </w:num>
  <w:num w:numId="77">
    <w:abstractNumId w:val="43"/>
  </w:num>
  <w:num w:numId="78">
    <w:abstractNumId w:val="23"/>
  </w:num>
  <w:num w:numId="79">
    <w:abstractNumId w:val="36"/>
  </w:num>
  <w:num w:numId="80">
    <w:abstractNumId w:val="75"/>
  </w:num>
  <w:num w:numId="81">
    <w:abstractNumId w:val="63"/>
  </w:num>
  <w:num w:numId="82">
    <w:abstractNumId w:val="89"/>
  </w:num>
  <w:num w:numId="83">
    <w:abstractNumId w:val="41"/>
  </w:num>
  <w:num w:numId="84">
    <w:abstractNumId w:val="92"/>
  </w:num>
  <w:num w:numId="85">
    <w:abstractNumId w:val="72"/>
  </w:num>
  <w:num w:numId="86">
    <w:abstractNumId w:val="33"/>
  </w:num>
  <w:num w:numId="87">
    <w:abstractNumId w:val="64"/>
  </w:num>
  <w:num w:numId="88">
    <w:abstractNumId w:val="107"/>
  </w:num>
  <w:num w:numId="89">
    <w:abstractNumId w:val="93"/>
  </w:num>
  <w:num w:numId="90">
    <w:abstractNumId w:val="2"/>
  </w:num>
  <w:num w:numId="91">
    <w:abstractNumId w:val="1"/>
  </w:num>
  <w:num w:numId="92">
    <w:abstractNumId w:val="0"/>
  </w:num>
  <w:num w:numId="93">
    <w:abstractNumId w:val="9"/>
  </w:num>
  <w:num w:numId="94">
    <w:abstractNumId w:val="7"/>
  </w:num>
  <w:num w:numId="95">
    <w:abstractNumId w:val="6"/>
  </w:num>
  <w:num w:numId="96">
    <w:abstractNumId w:val="5"/>
  </w:num>
  <w:num w:numId="97">
    <w:abstractNumId w:val="4"/>
  </w:num>
  <w:num w:numId="98">
    <w:abstractNumId w:val="8"/>
  </w:num>
  <w:num w:numId="99">
    <w:abstractNumId w:val="3"/>
  </w:num>
  <w:num w:numId="100">
    <w:abstractNumId w:val="38"/>
  </w:num>
  <w:num w:numId="101">
    <w:abstractNumId w:val="33"/>
  </w:num>
  <w:num w:numId="102">
    <w:abstractNumId w:val="27"/>
  </w:num>
  <w:num w:numId="103">
    <w:abstractNumId w:val="49"/>
  </w:num>
  <w:num w:numId="104">
    <w:abstractNumId w:val="96"/>
  </w:num>
  <w:num w:numId="105">
    <w:abstractNumId w:val="17"/>
  </w:num>
  <w:num w:numId="106">
    <w:abstractNumId w:val="28"/>
  </w:num>
  <w:num w:numId="107">
    <w:abstractNumId w:val="69"/>
  </w:num>
  <w:num w:numId="108">
    <w:abstractNumId w:val="112"/>
  </w:num>
  <w:num w:numId="109">
    <w:abstractNumId w:val="102"/>
  </w:num>
  <w:num w:numId="110">
    <w:abstractNumId w:val="79"/>
  </w:num>
  <w:num w:numId="111">
    <w:abstractNumId w:val="88"/>
  </w:num>
  <w:num w:numId="112">
    <w:abstractNumId w:val="67"/>
  </w:num>
  <w:num w:numId="113">
    <w:abstractNumId w:val="91"/>
  </w:num>
  <w:num w:numId="114">
    <w:abstractNumId w:val="14"/>
  </w:num>
  <w:num w:numId="115">
    <w:abstractNumId w:val="34"/>
  </w:num>
  <w:num w:numId="116">
    <w:abstractNumId w:val="78"/>
  </w:num>
  <w:num w:numId="117">
    <w:abstractNumId w:val="108"/>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AD"/>
    <w:rsid w:val="00005D66"/>
    <w:rsid w:val="00011ABF"/>
    <w:rsid w:val="00012439"/>
    <w:rsid w:val="00014F3B"/>
    <w:rsid w:val="0002191D"/>
    <w:rsid w:val="00022F1B"/>
    <w:rsid w:val="000230C2"/>
    <w:rsid w:val="000265C9"/>
    <w:rsid w:val="000266A0"/>
    <w:rsid w:val="000312CA"/>
    <w:rsid w:val="00031C1D"/>
    <w:rsid w:val="0003330C"/>
    <w:rsid w:val="00040BDF"/>
    <w:rsid w:val="00041687"/>
    <w:rsid w:val="00042290"/>
    <w:rsid w:val="00045BF9"/>
    <w:rsid w:val="00046255"/>
    <w:rsid w:val="00046D29"/>
    <w:rsid w:val="0005094D"/>
    <w:rsid w:val="000527B1"/>
    <w:rsid w:val="00054405"/>
    <w:rsid w:val="00057ACC"/>
    <w:rsid w:val="000603D9"/>
    <w:rsid w:val="00060FA8"/>
    <w:rsid w:val="000654BD"/>
    <w:rsid w:val="000664A4"/>
    <w:rsid w:val="00073360"/>
    <w:rsid w:val="00073AA8"/>
    <w:rsid w:val="00073F36"/>
    <w:rsid w:val="00075153"/>
    <w:rsid w:val="0007618B"/>
    <w:rsid w:val="0007773E"/>
    <w:rsid w:val="0008049F"/>
    <w:rsid w:val="00080DC5"/>
    <w:rsid w:val="000820DE"/>
    <w:rsid w:val="000829B7"/>
    <w:rsid w:val="00085221"/>
    <w:rsid w:val="000919C8"/>
    <w:rsid w:val="00092D93"/>
    <w:rsid w:val="000936FF"/>
    <w:rsid w:val="00093DB2"/>
    <w:rsid w:val="00093E7E"/>
    <w:rsid w:val="000945A1"/>
    <w:rsid w:val="000A2B07"/>
    <w:rsid w:val="000A43EB"/>
    <w:rsid w:val="000B0CB0"/>
    <w:rsid w:val="000B2154"/>
    <w:rsid w:val="000B377E"/>
    <w:rsid w:val="000B5BCE"/>
    <w:rsid w:val="000B6E96"/>
    <w:rsid w:val="000B7C2B"/>
    <w:rsid w:val="000C23EE"/>
    <w:rsid w:val="000C269D"/>
    <w:rsid w:val="000C5138"/>
    <w:rsid w:val="000C6537"/>
    <w:rsid w:val="000D0CF4"/>
    <w:rsid w:val="000D3197"/>
    <w:rsid w:val="000D5F15"/>
    <w:rsid w:val="000D6CFC"/>
    <w:rsid w:val="000E23E2"/>
    <w:rsid w:val="000E2FDA"/>
    <w:rsid w:val="000E311E"/>
    <w:rsid w:val="000E5EF7"/>
    <w:rsid w:val="000F0938"/>
    <w:rsid w:val="000F2D89"/>
    <w:rsid w:val="000F35AB"/>
    <w:rsid w:val="000F4C57"/>
    <w:rsid w:val="000F6ED3"/>
    <w:rsid w:val="000F7676"/>
    <w:rsid w:val="001063B6"/>
    <w:rsid w:val="0011078E"/>
    <w:rsid w:val="00112809"/>
    <w:rsid w:val="0011363C"/>
    <w:rsid w:val="001136F2"/>
    <w:rsid w:val="00114959"/>
    <w:rsid w:val="001160E6"/>
    <w:rsid w:val="001172C7"/>
    <w:rsid w:val="00120D80"/>
    <w:rsid w:val="001229BC"/>
    <w:rsid w:val="00124B62"/>
    <w:rsid w:val="001263AF"/>
    <w:rsid w:val="00132C3C"/>
    <w:rsid w:val="00134518"/>
    <w:rsid w:val="001355BA"/>
    <w:rsid w:val="00137964"/>
    <w:rsid w:val="0014117F"/>
    <w:rsid w:val="00141238"/>
    <w:rsid w:val="001421DC"/>
    <w:rsid w:val="0014306B"/>
    <w:rsid w:val="00143B39"/>
    <w:rsid w:val="00145AC5"/>
    <w:rsid w:val="0015016E"/>
    <w:rsid w:val="00151E2E"/>
    <w:rsid w:val="0015252D"/>
    <w:rsid w:val="00152EE5"/>
    <w:rsid w:val="00153299"/>
    <w:rsid w:val="00153528"/>
    <w:rsid w:val="00155B8F"/>
    <w:rsid w:val="0016195B"/>
    <w:rsid w:val="0016232B"/>
    <w:rsid w:val="00162FDF"/>
    <w:rsid w:val="00171F80"/>
    <w:rsid w:val="001721F8"/>
    <w:rsid w:val="001725E1"/>
    <w:rsid w:val="001743F2"/>
    <w:rsid w:val="00174DE2"/>
    <w:rsid w:val="00175556"/>
    <w:rsid w:val="001763A1"/>
    <w:rsid w:val="00176788"/>
    <w:rsid w:val="0018027F"/>
    <w:rsid w:val="00182B43"/>
    <w:rsid w:val="00182D0B"/>
    <w:rsid w:val="00185097"/>
    <w:rsid w:val="00186053"/>
    <w:rsid w:val="0018683D"/>
    <w:rsid w:val="00187249"/>
    <w:rsid w:val="00194431"/>
    <w:rsid w:val="001A08AA"/>
    <w:rsid w:val="001A27B8"/>
    <w:rsid w:val="001A3120"/>
    <w:rsid w:val="001A32E1"/>
    <w:rsid w:val="001A4A49"/>
    <w:rsid w:val="001A6313"/>
    <w:rsid w:val="001A6F60"/>
    <w:rsid w:val="001A72F1"/>
    <w:rsid w:val="001B33D1"/>
    <w:rsid w:val="001B528E"/>
    <w:rsid w:val="001B56E5"/>
    <w:rsid w:val="001C2607"/>
    <w:rsid w:val="001C2680"/>
    <w:rsid w:val="001C3A35"/>
    <w:rsid w:val="001C6628"/>
    <w:rsid w:val="001C6E60"/>
    <w:rsid w:val="001D0560"/>
    <w:rsid w:val="001D29EC"/>
    <w:rsid w:val="001D591D"/>
    <w:rsid w:val="001D60E2"/>
    <w:rsid w:val="001D6A8C"/>
    <w:rsid w:val="001D741F"/>
    <w:rsid w:val="001E0686"/>
    <w:rsid w:val="001E1CC6"/>
    <w:rsid w:val="001E4579"/>
    <w:rsid w:val="001E55D1"/>
    <w:rsid w:val="001E6A24"/>
    <w:rsid w:val="001E741D"/>
    <w:rsid w:val="001F1CC3"/>
    <w:rsid w:val="001F3526"/>
    <w:rsid w:val="001F4C11"/>
    <w:rsid w:val="001F7792"/>
    <w:rsid w:val="00200BDB"/>
    <w:rsid w:val="002023C8"/>
    <w:rsid w:val="00202CC6"/>
    <w:rsid w:val="0020327A"/>
    <w:rsid w:val="00205C6C"/>
    <w:rsid w:val="00206056"/>
    <w:rsid w:val="00210B24"/>
    <w:rsid w:val="002110C3"/>
    <w:rsid w:val="00212373"/>
    <w:rsid w:val="002138EA"/>
    <w:rsid w:val="00214006"/>
    <w:rsid w:val="00214FBD"/>
    <w:rsid w:val="00222805"/>
    <w:rsid w:val="00222897"/>
    <w:rsid w:val="00224777"/>
    <w:rsid w:val="002248C1"/>
    <w:rsid w:val="00227FDA"/>
    <w:rsid w:val="002329F8"/>
    <w:rsid w:val="00234186"/>
    <w:rsid w:val="00235394"/>
    <w:rsid w:val="00235686"/>
    <w:rsid w:val="00236EF4"/>
    <w:rsid w:val="002370B5"/>
    <w:rsid w:val="0023769E"/>
    <w:rsid w:val="00237CA2"/>
    <w:rsid w:val="002428EA"/>
    <w:rsid w:val="00242D5C"/>
    <w:rsid w:val="002479BE"/>
    <w:rsid w:val="00253B4D"/>
    <w:rsid w:val="0026179F"/>
    <w:rsid w:val="00261F51"/>
    <w:rsid w:val="00263B0A"/>
    <w:rsid w:val="00263D92"/>
    <w:rsid w:val="002647F9"/>
    <w:rsid w:val="002662A2"/>
    <w:rsid w:val="00270612"/>
    <w:rsid w:val="00272A63"/>
    <w:rsid w:val="00274E1A"/>
    <w:rsid w:val="00275C21"/>
    <w:rsid w:val="00282213"/>
    <w:rsid w:val="002845BD"/>
    <w:rsid w:val="00284DAE"/>
    <w:rsid w:val="00285B48"/>
    <w:rsid w:val="00286518"/>
    <w:rsid w:val="00287A80"/>
    <w:rsid w:val="00287EF7"/>
    <w:rsid w:val="00292703"/>
    <w:rsid w:val="002968E3"/>
    <w:rsid w:val="002A0403"/>
    <w:rsid w:val="002A0EB1"/>
    <w:rsid w:val="002A29F8"/>
    <w:rsid w:val="002A3294"/>
    <w:rsid w:val="002A5F08"/>
    <w:rsid w:val="002A6775"/>
    <w:rsid w:val="002A7743"/>
    <w:rsid w:val="002B1E75"/>
    <w:rsid w:val="002B416D"/>
    <w:rsid w:val="002B41C8"/>
    <w:rsid w:val="002B5F7C"/>
    <w:rsid w:val="002B746C"/>
    <w:rsid w:val="002B7939"/>
    <w:rsid w:val="002C0CBD"/>
    <w:rsid w:val="002C2E4F"/>
    <w:rsid w:val="002C3162"/>
    <w:rsid w:val="002C3168"/>
    <w:rsid w:val="002C326A"/>
    <w:rsid w:val="002C5222"/>
    <w:rsid w:val="002C6454"/>
    <w:rsid w:val="002D099E"/>
    <w:rsid w:val="002D09F3"/>
    <w:rsid w:val="002D0B83"/>
    <w:rsid w:val="002D1675"/>
    <w:rsid w:val="002D4F03"/>
    <w:rsid w:val="002D6D21"/>
    <w:rsid w:val="002E014A"/>
    <w:rsid w:val="002E42B2"/>
    <w:rsid w:val="002E496F"/>
    <w:rsid w:val="002E4F14"/>
    <w:rsid w:val="002E6ECE"/>
    <w:rsid w:val="002E7210"/>
    <w:rsid w:val="002F05D2"/>
    <w:rsid w:val="002F0DB9"/>
    <w:rsid w:val="002F36D2"/>
    <w:rsid w:val="002F3A0D"/>
    <w:rsid w:val="002F4093"/>
    <w:rsid w:val="002F4CC9"/>
    <w:rsid w:val="002F51CF"/>
    <w:rsid w:val="00300944"/>
    <w:rsid w:val="00303F6C"/>
    <w:rsid w:val="00304801"/>
    <w:rsid w:val="00306D63"/>
    <w:rsid w:val="0031154D"/>
    <w:rsid w:val="00311BF1"/>
    <w:rsid w:val="003163A4"/>
    <w:rsid w:val="00320761"/>
    <w:rsid w:val="00323ACD"/>
    <w:rsid w:val="0033119C"/>
    <w:rsid w:val="00332FC0"/>
    <w:rsid w:val="0033499F"/>
    <w:rsid w:val="00335400"/>
    <w:rsid w:val="00341577"/>
    <w:rsid w:val="00341976"/>
    <w:rsid w:val="00343843"/>
    <w:rsid w:val="00343CA1"/>
    <w:rsid w:val="0035000E"/>
    <w:rsid w:val="00351156"/>
    <w:rsid w:val="00352BA0"/>
    <w:rsid w:val="003559F5"/>
    <w:rsid w:val="00357F2B"/>
    <w:rsid w:val="00361092"/>
    <w:rsid w:val="0036189C"/>
    <w:rsid w:val="00363026"/>
    <w:rsid w:val="0036643C"/>
    <w:rsid w:val="00367724"/>
    <w:rsid w:val="003725CF"/>
    <w:rsid w:val="0037567F"/>
    <w:rsid w:val="0038118A"/>
    <w:rsid w:val="003824B7"/>
    <w:rsid w:val="0038336E"/>
    <w:rsid w:val="003846DD"/>
    <w:rsid w:val="003851E6"/>
    <w:rsid w:val="0038531E"/>
    <w:rsid w:val="00386EAF"/>
    <w:rsid w:val="0039060A"/>
    <w:rsid w:val="003940CC"/>
    <w:rsid w:val="00394237"/>
    <w:rsid w:val="003A2EE8"/>
    <w:rsid w:val="003A315E"/>
    <w:rsid w:val="003A7581"/>
    <w:rsid w:val="003B07BA"/>
    <w:rsid w:val="003B096F"/>
    <w:rsid w:val="003B1866"/>
    <w:rsid w:val="003B75E8"/>
    <w:rsid w:val="003C0842"/>
    <w:rsid w:val="003C0D2E"/>
    <w:rsid w:val="003C3C7A"/>
    <w:rsid w:val="003C5808"/>
    <w:rsid w:val="003C65D9"/>
    <w:rsid w:val="003C68E6"/>
    <w:rsid w:val="003D0BFC"/>
    <w:rsid w:val="003D2A5E"/>
    <w:rsid w:val="003D3E6A"/>
    <w:rsid w:val="003D4242"/>
    <w:rsid w:val="003D641F"/>
    <w:rsid w:val="003D7224"/>
    <w:rsid w:val="003D7297"/>
    <w:rsid w:val="003D776D"/>
    <w:rsid w:val="003E06F6"/>
    <w:rsid w:val="003E1388"/>
    <w:rsid w:val="003E2BB3"/>
    <w:rsid w:val="003E3313"/>
    <w:rsid w:val="003E40DE"/>
    <w:rsid w:val="003E76E5"/>
    <w:rsid w:val="003E7E74"/>
    <w:rsid w:val="003F11DF"/>
    <w:rsid w:val="003F20DD"/>
    <w:rsid w:val="003F2E97"/>
    <w:rsid w:val="003F39EA"/>
    <w:rsid w:val="003F6102"/>
    <w:rsid w:val="003F7DED"/>
    <w:rsid w:val="00401C6F"/>
    <w:rsid w:val="00403898"/>
    <w:rsid w:val="004039A7"/>
    <w:rsid w:val="004055CC"/>
    <w:rsid w:val="00405C41"/>
    <w:rsid w:val="00416948"/>
    <w:rsid w:val="00416B71"/>
    <w:rsid w:val="00417746"/>
    <w:rsid w:val="00426C97"/>
    <w:rsid w:val="0043169C"/>
    <w:rsid w:val="00431B7F"/>
    <w:rsid w:val="004400F0"/>
    <w:rsid w:val="0044171F"/>
    <w:rsid w:val="00441BC5"/>
    <w:rsid w:val="0044279F"/>
    <w:rsid w:val="00444225"/>
    <w:rsid w:val="00445124"/>
    <w:rsid w:val="00445BC8"/>
    <w:rsid w:val="00445F05"/>
    <w:rsid w:val="00450ADA"/>
    <w:rsid w:val="004518B7"/>
    <w:rsid w:val="00451D11"/>
    <w:rsid w:val="00453354"/>
    <w:rsid w:val="00453549"/>
    <w:rsid w:val="00453DCD"/>
    <w:rsid w:val="00455EDC"/>
    <w:rsid w:val="00457A99"/>
    <w:rsid w:val="00461309"/>
    <w:rsid w:val="00462A37"/>
    <w:rsid w:val="00462DCC"/>
    <w:rsid w:val="0046599A"/>
    <w:rsid w:val="0047448A"/>
    <w:rsid w:val="004748CF"/>
    <w:rsid w:val="004759C0"/>
    <w:rsid w:val="004772A5"/>
    <w:rsid w:val="004824D3"/>
    <w:rsid w:val="00485F7D"/>
    <w:rsid w:val="00486F0C"/>
    <w:rsid w:val="00486F8C"/>
    <w:rsid w:val="0048752A"/>
    <w:rsid w:val="004914B3"/>
    <w:rsid w:val="00492045"/>
    <w:rsid w:val="004921C5"/>
    <w:rsid w:val="00495828"/>
    <w:rsid w:val="004975F7"/>
    <w:rsid w:val="00497796"/>
    <w:rsid w:val="004A02B7"/>
    <w:rsid w:val="004A0B29"/>
    <w:rsid w:val="004A15D8"/>
    <w:rsid w:val="004A17C7"/>
    <w:rsid w:val="004A1BB2"/>
    <w:rsid w:val="004A4C2C"/>
    <w:rsid w:val="004A4FE0"/>
    <w:rsid w:val="004A710A"/>
    <w:rsid w:val="004A7C4C"/>
    <w:rsid w:val="004B12A3"/>
    <w:rsid w:val="004B4AC5"/>
    <w:rsid w:val="004B4BA5"/>
    <w:rsid w:val="004B5889"/>
    <w:rsid w:val="004B5A12"/>
    <w:rsid w:val="004B6A93"/>
    <w:rsid w:val="004B6D66"/>
    <w:rsid w:val="004B74F9"/>
    <w:rsid w:val="004B7D78"/>
    <w:rsid w:val="004C04F7"/>
    <w:rsid w:val="004C0ADC"/>
    <w:rsid w:val="004C66C9"/>
    <w:rsid w:val="004C698A"/>
    <w:rsid w:val="004D508C"/>
    <w:rsid w:val="004D5A31"/>
    <w:rsid w:val="004D662A"/>
    <w:rsid w:val="004D7239"/>
    <w:rsid w:val="004E092D"/>
    <w:rsid w:val="004E1FBC"/>
    <w:rsid w:val="004E265E"/>
    <w:rsid w:val="004E2CB8"/>
    <w:rsid w:val="004E3863"/>
    <w:rsid w:val="004E6FC3"/>
    <w:rsid w:val="004E7D13"/>
    <w:rsid w:val="004F24CE"/>
    <w:rsid w:val="004F4313"/>
    <w:rsid w:val="004F61EF"/>
    <w:rsid w:val="004F7A3D"/>
    <w:rsid w:val="00500135"/>
    <w:rsid w:val="00501666"/>
    <w:rsid w:val="00503561"/>
    <w:rsid w:val="00505BFA"/>
    <w:rsid w:val="0050699B"/>
    <w:rsid w:val="005073E1"/>
    <w:rsid w:val="0051067B"/>
    <w:rsid w:val="00514362"/>
    <w:rsid w:val="00514C5E"/>
    <w:rsid w:val="00515811"/>
    <w:rsid w:val="00516DCE"/>
    <w:rsid w:val="005177E5"/>
    <w:rsid w:val="0052048A"/>
    <w:rsid w:val="00526204"/>
    <w:rsid w:val="00530922"/>
    <w:rsid w:val="00531215"/>
    <w:rsid w:val="00531834"/>
    <w:rsid w:val="005331B3"/>
    <w:rsid w:val="005338C8"/>
    <w:rsid w:val="0053516D"/>
    <w:rsid w:val="00535BD1"/>
    <w:rsid w:val="00537035"/>
    <w:rsid w:val="00537C1B"/>
    <w:rsid w:val="00543A1F"/>
    <w:rsid w:val="00546792"/>
    <w:rsid w:val="00547485"/>
    <w:rsid w:val="005479E1"/>
    <w:rsid w:val="00550024"/>
    <w:rsid w:val="0055055E"/>
    <w:rsid w:val="005547D5"/>
    <w:rsid w:val="00556349"/>
    <w:rsid w:val="00560648"/>
    <w:rsid w:val="00564B0F"/>
    <w:rsid w:val="005664B1"/>
    <w:rsid w:val="0056675C"/>
    <w:rsid w:val="00567977"/>
    <w:rsid w:val="0057379F"/>
    <w:rsid w:val="005767B4"/>
    <w:rsid w:val="005771CB"/>
    <w:rsid w:val="005816FA"/>
    <w:rsid w:val="005845EB"/>
    <w:rsid w:val="00585C33"/>
    <w:rsid w:val="0058730D"/>
    <w:rsid w:val="00593196"/>
    <w:rsid w:val="00593DC7"/>
    <w:rsid w:val="0059647B"/>
    <w:rsid w:val="005971ED"/>
    <w:rsid w:val="005974C8"/>
    <w:rsid w:val="005A183C"/>
    <w:rsid w:val="005A1DC3"/>
    <w:rsid w:val="005A61A3"/>
    <w:rsid w:val="005B2EEF"/>
    <w:rsid w:val="005B3691"/>
    <w:rsid w:val="005B44FB"/>
    <w:rsid w:val="005C0F24"/>
    <w:rsid w:val="005C2805"/>
    <w:rsid w:val="005C2B4D"/>
    <w:rsid w:val="005C6A89"/>
    <w:rsid w:val="005C7490"/>
    <w:rsid w:val="005D03D0"/>
    <w:rsid w:val="005D07D7"/>
    <w:rsid w:val="005D0CD9"/>
    <w:rsid w:val="005D0E5D"/>
    <w:rsid w:val="005E18B5"/>
    <w:rsid w:val="005E193A"/>
    <w:rsid w:val="005E1F83"/>
    <w:rsid w:val="005E2AE2"/>
    <w:rsid w:val="005E358F"/>
    <w:rsid w:val="005E58E3"/>
    <w:rsid w:val="005E5997"/>
    <w:rsid w:val="005E7B1E"/>
    <w:rsid w:val="005F21B0"/>
    <w:rsid w:val="005F43C7"/>
    <w:rsid w:val="005F5766"/>
    <w:rsid w:val="005F7261"/>
    <w:rsid w:val="005F79D8"/>
    <w:rsid w:val="00602945"/>
    <w:rsid w:val="00603029"/>
    <w:rsid w:val="0060383D"/>
    <w:rsid w:val="006050ED"/>
    <w:rsid w:val="006078A3"/>
    <w:rsid w:val="00610CAE"/>
    <w:rsid w:val="00610CFE"/>
    <w:rsid w:val="00612362"/>
    <w:rsid w:val="006126DA"/>
    <w:rsid w:val="00613182"/>
    <w:rsid w:val="00616479"/>
    <w:rsid w:val="006210AB"/>
    <w:rsid w:val="006236E3"/>
    <w:rsid w:val="00623875"/>
    <w:rsid w:val="00624246"/>
    <w:rsid w:val="00624AF4"/>
    <w:rsid w:val="006250FF"/>
    <w:rsid w:val="006257E7"/>
    <w:rsid w:val="0062585D"/>
    <w:rsid w:val="00630A21"/>
    <w:rsid w:val="0063695E"/>
    <w:rsid w:val="00636E98"/>
    <w:rsid w:val="0064063A"/>
    <w:rsid w:val="00643A73"/>
    <w:rsid w:val="00645857"/>
    <w:rsid w:val="0064591D"/>
    <w:rsid w:val="00646C8B"/>
    <w:rsid w:val="00650D4E"/>
    <w:rsid w:val="006517BD"/>
    <w:rsid w:val="00653A3C"/>
    <w:rsid w:val="00655048"/>
    <w:rsid w:val="006568F8"/>
    <w:rsid w:val="00657061"/>
    <w:rsid w:val="006572A5"/>
    <w:rsid w:val="00665858"/>
    <w:rsid w:val="006679AD"/>
    <w:rsid w:val="00670D5E"/>
    <w:rsid w:val="00674E1F"/>
    <w:rsid w:val="006759C9"/>
    <w:rsid w:val="00680E67"/>
    <w:rsid w:val="00681180"/>
    <w:rsid w:val="006856E5"/>
    <w:rsid w:val="006865FA"/>
    <w:rsid w:val="0068738C"/>
    <w:rsid w:val="00691A1D"/>
    <w:rsid w:val="006930F8"/>
    <w:rsid w:val="00693153"/>
    <w:rsid w:val="00695E53"/>
    <w:rsid w:val="0069689C"/>
    <w:rsid w:val="006A105E"/>
    <w:rsid w:val="006A2530"/>
    <w:rsid w:val="006A364E"/>
    <w:rsid w:val="006A3D16"/>
    <w:rsid w:val="006B0958"/>
    <w:rsid w:val="006B0D02"/>
    <w:rsid w:val="006B0EBA"/>
    <w:rsid w:val="006B0ED8"/>
    <w:rsid w:val="006B154B"/>
    <w:rsid w:val="006B23C1"/>
    <w:rsid w:val="006C1B1D"/>
    <w:rsid w:val="006C5F04"/>
    <w:rsid w:val="006C6487"/>
    <w:rsid w:val="006C6F69"/>
    <w:rsid w:val="006D0BDA"/>
    <w:rsid w:val="006D1ED5"/>
    <w:rsid w:val="006D21DD"/>
    <w:rsid w:val="006D491C"/>
    <w:rsid w:val="006E1A78"/>
    <w:rsid w:val="006E3501"/>
    <w:rsid w:val="006E4E5C"/>
    <w:rsid w:val="006F54E7"/>
    <w:rsid w:val="006F5D9C"/>
    <w:rsid w:val="006F70A4"/>
    <w:rsid w:val="00701E7C"/>
    <w:rsid w:val="00703A81"/>
    <w:rsid w:val="00704D9F"/>
    <w:rsid w:val="007052C7"/>
    <w:rsid w:val="007062B6"/>
    <w:rsid w:val="0070646B"/>
    <w:rsid w:val="007066FA"/>
    <w:rsid w:val="007069AB"/>
    <w:rsid w:val="00707941"/>
    <w:rsid w:val="007116AE"/>
    <w:rsid w:val="0071235D"/>
    <w:rsid w:val="00714081"/>
    <w:rsid w:val="007201CE"/>
    <w:rsid w:val="0072068A"/>
    <w:rsid w:val="00720C36"/>
    <w:rsid w:val="00725F1E"/>
    <w:rsid w:val="0072728F"/>
    <w:rsid w:val="00730427"/>
    <w:rsid w:val="00732446"/>
    <w:rsid w:val="00733D89"/>
    <w:rsid w:val="007340C8"/>
    <w:rsid w:val="00734F2C"/>
    <w:rsid w:val="00734FA9"/>
    <w:rsid w:val="007371C1"/>
    <w:rsid w:val="00740768"/>
    <w:rsid w:val="007416F0"/>
    <w:rsid w:val="007419A3"/>
    <w:rsid w:val="0074699C"/>
    <w:rsid w:val="00746E5C"/>
    <w:rsid w:val="00747826"/>
    <w:rsid w:val="00751A29"/>
    <w:rsid w:val="00752DD5"/>
    <w:rsid w:val="0075413C"/>
    <w:rsid w:val="007619C3"/>
    <w:rsid w:val="00763980"/>
    <w:rsid w:val="00764EA4"/>
    <w:rsid w:val="007670D1"/>
    <w:rsid w:val="00770620"/>
    <w:rsid w:val="0077399D"/>
    <w:rsid w:val="007758CC"/>
    <w:rsid w:val="00777661"/>
    <w:rsid w:val="007811EF"/>
    <w:rsid w:val="0078154B"/>
    <w:rsid w:val="007826C1"/>
    <w:rsid w:val="00782A5B"/>
    <w:rsid w:val="00784A51"/>
    <w:rsid w:val="007904FC"/>
    <w:rsid w:val="00792AE4"/>
    <w:rsid w:val="00792D44"/>
    <w:rsid w:val="0079516C"/>
    <w:rsid w:val="00796AC8"/>
    <w:rsid w:val="007A3D27"/>
    <w:rsid w:val="007A6CE2"/>
    <w:rsid w:val="007A72D9"/>
    <w:rsid w:val="007A786A"/>
    <w:rsid w:val="007A7E38"/>
    <w:rsid w:val="007B093B"/>
    <w:rsid w:val="007B0D48"/>
    <w:rsid w:val="007B1640"/>
    <w:rsid w:val="007B4F43"/>
    <w:rsid w:val="007B5142"/>
    <w:rsid w:val="007B648B"/>
    <w:rsid w:val="007C2AD3"/>
    <w:rsid w:val="007D04D8"/>
    <w:rsid w:val="007D19E0"/>
    <w:rsid w:val="007D22C9"/>
    <w:rsid w:val="007D4C97"/>
    <w:rsid w:val="007D4EEA"/>
    <w:rsid w:val="007D6048"/>
    <w:rsid w:val="007D614C"/>
    <w:rsid w:val="007D6A54"/>
    <w:rsid w:val="007E0120"/>
    <w:rsid w:val="007E14B2"/>
    <w:rsid w:val="007E39B0"/>
    <w:rsid w:val="007E417A"/>
    <w:rsid w:val="007F0E1E"/>
    <w:rsid w:val="007F2E2D"/>
    <w:rsid w:val="007F62EA"/>
    <w:rsid w:val="007F6A86"/>
    <w:rsid w:val="007F7C12"/>
    <w:rsid w:val="00801372"/>
    <w:rsid w:val="00802F5E"/>
    <w:rsid w:val="0080410A"/>
    <w:rsid w:val="008069F7"/>
    <w:rsid w:val="00807A19"/>
    <w:rsid w:val="00821202"/>
    <w:rsid w:val="00821F18"/>
    <w:rsid w:val="0082372B"/>
    <w:rsid w:val="00826E6F"/>
    <w:rsid w:val="00830BD2"/>
    <w:rsid w:val="00832198"/>
    <w:rsid w:val="00832F09"/>
    <w:rsid w:val="008332F8"/>
    <w:rsid w:val="008362D7"/>
    <w:rsid w:val="00836C44"/>
    <w:rsid w:val="00843696"/>
    <w:rsid w:val="00843E34"/>
    <w:rsid w:val="00847D34"/>
    <w:rsid w:val="0085078B"/>
    <w:rsid w:val="0085249A"/>
    <w:rsid w:val="008571BA"/>
    <w:rsid w:val="008575F1"/>
    <w:rsid w:val="00860E08"/>
    <w:rsid w:val="0086307D"/>
    <w:rsid w:val="00863191"/>
    <w:rsid w:val="00866274"/>
    <w:rsid w:val="008738FC"/>
    <w:rsid w:val="008775F6"/>
    <w:rsid w:val="00887113"/>
    <w:rsid w:val="0089043E"/>
    <w:rsid w:val="0089327B"/>
    <w:rsid w:val="00893454"/>
    <w:rsid w:val="00895948"/>
    <w:rsid w:val="00896796"/>
    <w:rsid w:val="008A5291"/>
    <w:rsid w:val="008A57F4"/>
    <w:rsid w:val="008A6835"/>
    <w:rsid w:val="008A6E5C"/>
    <w:rsid w:val="008A72CB"/>
    <w:rsid w:val="008B4B3A"/>
    <w:rsid w:val="008B4D20"/>
    <w:rsid w:val="008B7617"/>
    <w:rsid w:val="008C1A2D"/>
    <w:rsid w:val="008C236B"/>
    <w:rsid w:val="008C3122"/>
    <w:rsid w:val="008C60E9"/>
    <w:rsid w:val="008D4B12"/>
    <w:rsid w:val="008D647C"/>
    <w:rsid w:val="008D7070"/>
    <w:rsid w:val="008D7774"/>
    <w:rsid w:val="008E02FB"/>
    <w:rsid w:val="008E338F"/>
    <w:rsid w:val="008F0F5D"/>
    <w:rsid w:val="008F12BA"/>
    <w:rsid w:val="008F220B"/>
    <w:rsid w:val="008F5C30"/>
    <w:rsid w:val="008F6B28"/>
    <w:rsid w:val="008F7D93"/>
    <w:rsid w:val="00901881"/>
    <w:rsid w:val="00903852"/>
    <w:rsid w:val="00903DEA"/>
    <w:rsid w:val="00906251"/>
    <w:rsid w:val="0090757B"/>
    <w:rsid w:val="0091267B"/>
    <w:rsid w:val="009126ED"/>
    <w:rsid w:val="00915420"/>
    <w:rsid w:val="0091771D"/>
    <w:rsid w:val="0092400A"/>
    <w:rsid w:val="009246C1"/>
    <w:rsid w:val="00925D97"/>
    <w:rsid w:val="00930E4C"/>
    <w:rsid w:val="00931702"/>
    <w:rsid w:val="00933EBB"/>
    <w:rsid w:val="00933FB5"/>
    <w:rsid w:val="009356E6"/>
    <w:rsid w:val="0094316A"/>
    <w:rsid w:val="0094408D"/>
    <w:rsid w:val="009505FB"/>
    <w:rsid w:val="009506EF"/>
    <w:rsid w:val="00951D9F"/>
    <w:rsid w:val="009526A3"/>
    <w:rsid w:val="009606D6"/>
    <w:rsid w:val="0096301F"/>
    <w:rsid w:val="00967C00"/>
    <w:rsid w:val="00970078"/>
    <w:rsid w:val="00970A48"/>
    <w:rsid w:val="00972A93"/>
    <w:rsid w:val="00974774"/>
    <w:rsid w:val="00974DFD"/>
    <w:rsid w:val="0097584D"/>
    <w:rsid w:val="00983910"/>
    <w:rsid w:val="00983F88"/>
    <w:rsid w:val="00985210"/>
    <w:rsid w:val="009879B6"/>
    <w:rsid w:val="0099121B"/>
    <w:rsid w:val="00992419"/>
    <w:rsid w:val="009934F5"/>
    <w:rsid w:val="00994189"/>
    <w:rsid w:val="00996C12"/>
    <w:rsid w:val="00997BEF"/>
    <w:rsid w:val="009A038D"/>
    <w:rsid w:val="009B10DF"/>
    <w:rsid w:val="009B16EE"/>
    <w:rsid w:val="009B1D37"/>
    <w:rsid w:val="009B3A3B"/>
    <w:rsid w:val="009B63CE"/>
    <w:rsid w:val="009C0727"/>
    <w:rsid w:val="009C29C2"/>
    <w:rsid w:val="009C301D"/>
    <w:rsid w:val="009C3FD2"/>
    <w:rsid w:val="009C5E4F"/>
    <w:rsid w:val="009C6328"/>
    <w:rsid w:val="009C75EE"/>
    <w:rsid w:val="009D066D"/>
    <w:rsid w:val="009D098A"/>
    <w:rsid w:val="009D199C"/>
    <w:rsid w:val="009D27E9"/>
    <w:rsid w:val="009D3B43"/>
    <w:rsid w:val="009E0401"/>
    <w:rsid w:val="009E04D8"/>
    <w:rsid w:val="009E0609"/>
    <w:rsid w:val="009E13E0"/>
    <w:rsid w:val="009E1899"/>
    <w:rsid w:val="009E2A41"/>
    <w:rsid w:val="009E37CC"/>
    <w:rsid w:val="009E4729"/>
    <w:rsid w:val="009E4F9E"/>
    <w:rsid w:val="009E5AD2"/>
    <w:rsid w:val="009E63BD"/>
    <w:rsid w:val="009E6BA6"/>
    <w:rsid w:val="009E6DF5"/>
    <w:rsid w:val="009F0A77"/>
    <w:rsid w:val="009F11F8"/>
    <w:rsid w:val="009F52E1"/>
    <w:rsid w:val="009F6CC6"/>
    <w:rsid w:val="009F73E4"/>
    <w:rsid w:val="009F7E2C"/>
    <w:rsid w:val="00A04EB4"/>
    <w:rsid w:val="00A05606"/>
    <w:rsid w:val="00A05770"/>
    <w:rsid w:val="00A05801"/>
    <w:rsid w:val="00A06C66"/>
    <w:rsid w:val="00A10244"/>
    <w:rsid w:val="00A114C9"/>
    <w:rsid w:val="00A14427"/>
    <w:rsid w:val="00A1508F"/>
    <w:rsid w:val="00A17573"/>
    <w:rsid w:val="00A17B86"/>
    <w:rsid w:val="00A238B8"/>
    <w:rsid w:val="00A247B7"/>
    <w:rsid w:val="00A253FC"/>
    <w:rsid w:val="00A26364"/>
    <w:rsid w:val="00A30B8D"/>
    <w:rsid w:val="00A30FB1"/>
    <w:rsid w:val="00A41E11"/>
    <w:rsid w:val="00A446DC"/>
    <w:rsid w:val="00A46711"/>
    <w:rsid w:val="00A46B96"/>
    <w:rsid w:val="00A47EE7"/>
    <w:rsid w:val="00A55EE6"/>
    <w:rsid w:val="00A6090A"/>
    <w:rsid w:val="00A61D0B"/>
    <w:rsid w:val="00A62A3A"/>
    <w:rsid w:val="00A6475A"/>
    <w:rsid w:val="00A65439"/>
    <w:rsid w:val="00A72864"/>
    <w:rsid w:val="00A72B81"/>
    <w:rsid w:val="00A73DDE"/>
    <w:rsid w:val="00A74831"/>
    <w:rsid w:val="00A81B15"/>
    <w:rsid w:val="00A81DA7"/>
    <w:rsid w:val="00A82512"/>
    <w:rsid w:val="00A84A4B"/>
    <w:rsid w:val="00A85DBC"/>
    <w:rsid w:val="00A86004"/>
    <w:rsid w:val="00A91AAD"/>
    <w:rsid w:val="00A92BB6"/>
    <w:rsid w:val="00A9613A"/>
    <w:rsid w:val="00AA010F"/>
    <w:rsid w:val="00AA1101"/>
    <w:rsid w:val="00AA1411"/>
    <w:rsid w:val="00AA2F3A"/>
    <w:rsid w:val="00AB16FF"/>
    <w:rsid w:val="00AB3387"/>
    <w:rsid w:val="00AB3F85"/>
    <w:rsid w:val="00AB46F9"/>
    <w:rsid w:val="00AB6019"/>
    <w:rsid w:val="00AB622E"/>
    <w:rsid w:val="00AB72D4"/>
    <w:rsid w:val="00AC021E"/>
    <w:rsid w:val="00AC2E5E"/>
    <w:rsid w:val="00AC482F"/>
    <w:rsid w:val="00AC649B"/>
    <w:rsid w:val="00AC7DF5"/>
    <w:rsid w:val="00AC7FEA"/>
    <w:rsid w:val="00AD0916"/>
    <w:rsid w:val="00AD1B53"/>
    <w:rsid w:val="00AD5374"/>
    <w:rsid w:val="00AD56D5"/>
    <w:rsid w:val="00AD770C"/>
    <w:rsid w:val="00AE030A"/>
    <w:rsid w:val="00AE1193"/>
    <w:rsid w:val="00AE177E"/>
    <w:rsid w:val="00AE58D2"/>
    <w:rsid w:val="00AE673B"/>
    <w:rsid w:val="00AE6B5D"/>
    <w:rsid w:val="00AF16CB"/>
    <w:rsid w:val="00B00BF1"/>
    <w:rsid w:val="00B02DEA"/>
    <w:rsid w:val="00B030E1"/>
    <w:rsid w:val="00B03625"/>
    <w:rsid w:val="00B0460C"/>
    <w:rsid w:val="00B05AEC"/>
    <w:rsid w:val="00B0643F"/>
    <w:rsid w:val="00B07E18"/>
    <w:rsid w:val="00B07E92"/>
    <w:rsid w:val="00B12CFE"/>
    <w:rsid w:val="00B13BD6"/>
    <w:rsid w:val="00B17C87"/>
    <w:rsid w:val="00B26EE0"/>
    <w:rsid w:val="00B27AB7"/>
    <w:rsid w:val="00B30FF1"/>
    <w:rsid w:val="00B334A0"/>
    <w:rsid w:val="00B35C78"/>
    <w:rsid w:val="00B37992"/>
    <w:rsid w:val="00B4207A"/>
    <w:rsid w:val="00B42E79"/>
    <w:rsid w:val="00B43906"/>
    <w:rsid w:val="00B45150"/>
    <w:rsid w:val="00B4577C"/>
    <w:rsid w:val="00B45BCB"/>
    <w:rsid w:val="00B47BEF"/>
    <w:rsid w:val="00B547E4"/>
    <w:rsid w:val="00B55168"/>
    <w:rsid w:val="00B621D0"/>
    <w:rsid w:val="00B64FE4"/>
    <w:rsid w:val="00B704A3"/>
    <w:rsid w:val="00B7089C"/>
    <w:rsid w:val="00B70DF8"/>
    <w:rsid w:val="00B733B3"/>
    <w:rsid w:val="00B745CE"/>
    <w:rsid w:val="00B7599F"/>
    <w:rsid w:val="00B8446C"/>
    <w:rsid w:val="00B84507"/>
    <w:rsid w:val="00B86929"/>
    <w:rsid w:val="00B87E91"/>
    <w:rsid w:val="00B95ADE"/>
    <w:rsid w:val="00B95C6B"/>
    <w:rsid w:val="00B97B2D"/>
    <w:rsid w:val="00B97E6B"/>
    <w:rsid w:val="00BA20CA"/>
    <w:rsid w:val="00BA2823"/>
    <w:rsid w:val="00BA3F83"/>
    <w:rsid w:val="00BB1131"/>
    <w:rsid w:val="00BB2300"/>
    <w:rsid w:val="00BB36E1"/>
    <w:rsid w:val="00BB6859"/>
    <w:rsid w:val="00BB7CC5"/>
    <w:rsid w:val="00BC4EC9"/>
    <w:rsid w:val="00BC72D8"/>
    <w:rsid w:val="00BC7596"/>
    <w:rsid w:val="00BD4EA7"/>
    <w:rsid w:val="00BD4EE0"/>
    <w:rsid w:val="00BD7C0E"/>
    <w:rsid w:val="00BD7D7B"/>
    <w:rsid w:val="00BE30EF"/>
    <w:rsid w:val="00BE5457"/>
    <w:rsid w:val="00BE70BB"/>
    <w:rsid w:val="00BF2F1A"/>
    <w:rsid w:val="00BF307C"/>
    <w:rsid w:val="00C00335"/>
    <w:rsid w:val="00C00BE8"/>
    <w:rsid w:val="00C00D13"/>
    <w:rsid w:val="00C01CF8"/>
    <w:rsid w:val="00C042C1"/>
    <w:rsid w:val="00C04907"/>
    <w:rsid w:val="00C059A4"/>
    <w:rsid w:val="00C113CF"/>
    <w:rsid w:val="00C15DA8"/>
    <w:rsid w:val="00C1617F"/>
    <w:rsid w:val="00C17419"/>
    <w:rsid w:val="00C25474"/>
    <w:rsid w:val="00C25617"/>
    <w:rsid w:val="00C26BC7"/>
    <w:rsid w:val="00C275E1"/>
    <w:rsid w:val="00C33097"/>
    <w:rsid w:val="00C401C1"/>
    <w:rsid w:val="00C45B59"/>
    <w:rsid w:val="00C46256"/>
    <w:rsid w:val="00C51F68"/>
    <w:rsid w:val="00C553A1"/>
    <w:rsid w:val="00C56CE1"/>
    <w:rsid w:val="00C60C07"/>
    <w:rsid w:val="00C64BFD"/>
    <w:rsid w:val="00C67FFC"/>
    <w:rsid w:val="00C712BC"/>
    <w:rsid w:val="00C7210C"/>
    <w:rsid w:val="00C7387D"/>
    <w:rsid w:val="00C76630"/>
    <w:rsid w:val="00C767B2"/>
    <w:rsid w:val="00C76F98"/>
    <w:rsid w:val="00C82D15"/>
    <w:rsid w:val="00C83189"/>
    <w:rsid w:val="00C905ED"/>
    <w:rsid w:val="00C906B4"/>
    <w:rsid w:val="00C90AF2"/>
    <w:rsid w:val="00C9326F"/>
    <w:rsid w:val="00C97A56"/>
    <w:rsid w:val="00CA411E"/>
    <w:rsid w:val="00CA4DEC"/>
    <w:rsid w:val="00CA50C4"/>
    <w:rsid w:val="00CA738B"/>
    <w:rsid w:val="00CB1A40"/>
    <w:rsid w:val="00CB3647"/>
    <w:rsid w:val="00CB48D8"/>
    <w:rsid w:val="00CB5E73"/>
    <w:rsid w:val="00CC0496"/>
    <w:rsid w:val="00CD12DC"/>
    <w:rsid w:val="00CD7C0F"/>
    <w:rsid w:val="00CE28E1"/>
    <w:rsid w:val="00CE4068"/>
    <w:rsid w:val="00CF0073"/>
    <w:rsid w:val="00CF1EFA"/>
    <w:rsid w:val="00CF216C"/>
    <w:rsid w:val="00CF3E76"/>
    <w:rsid w:val="00CF40D5"/>
    <w:rsid w:val="00CF48C3"/>
    <w:rsid w:val="00CF5205"/>
    <w:rsid w:val="00D012F3"/>
    <w:rsid w:val="00D043D0"/>
    <w:rsid w:val="00D043FE"/>
    <w:rsid w:val="00D053BF"/>
    <w:rsid w:val="00D06302"/>
    <w:rsid w:val="00D07764"/>
    <w:rsid w:val="00D13A94"/>
    <w:rsid w:val="00D17DC5"/>
    <w:rsid w:val="00D20BF3"/>
    <w:rsid w:val="00D20CF1"/>
    <w:rsid w:val="00D20D36"/>
    <w:rsid w:val="00D20E5F"/>
    <w:rsid w:val="00D2109E"/>
    <w:rsid w:val="00D2149C"/>
    <w:rsid w:val="00D24DA3"/>
    <w:rsid w:val="00D273E1"/>
    <w:rsid w:val="00D32728"/>
    <w:rsid w:val="00D378E4"/>
    <w:rsid w:val="00D43532"/>
    <w:rsid w:val="00D43E6B"/>
    <w:rsid w:val="00D44DAD"/>
    <w:rsid w:val="00D46D41"/>
    <w:rsid w:val="00D520E4"/>
    <w:rsid w:val="00D54420"/>
    <w:rsid w:val="00D54511"/>
    <w:rsid w:val="00D553FD"/>
    <w:rsid w:val="00D57CE4"/>
    <w:rsid w:val="00D57DFA"/>
    <w:rsid w:val="00D63A4D"/>
    <w:rsid w:val="00D6487B"/>
    <w:rsid w:val="00D64DE9"/>
    <w:rsid w:val="00D66577"/>
    <w:rsid w:val="00D67168"/>
    <w:rsid w:val="00D708EE"/>
    <w:rsid w:val="00D723C8"/>
    <w:rsid w:val="00D741A0"/>
    <w:rsid w:val="00D741BC"/>
    <w:rsid w:val="00D756B6"/>
    <w:rsid w:val="00D75A35"/>
    <w:rsid w:val="00D7614D"/>
    <w:rsid w:val="00D804D6"/>
    <w:rsid w:val="00D86270"/>
    <w:rsid w:val="00D86982"/>
    <w:rsid w:val="00D87632"/>
    <w:rsid w:val="00D906A0"/>
    <w:rsid w:val="00D93CA3"/>
    <w:rsid w:val="00D9432D"/>
    <w:rsid w:val="00D95D76"/>
    <w:rsid w:val="00D96908"/>
    <w:rsid w:val="00DA1197"/>
    <w:rsid w:val="00DA151C"/>
    <w:rsid w:val="00DA1A3C"/>
    <w:rsid w:val="00DA1D4E"/>
    <w:rsid w:val="00DA42B5"/>
    <w:rsid w:val="00DA4F3E"/>
    <w:rsid w:val="00DA7625"/>
    <w:rsid w:val="00DB1C41"/>
    <w:rsid w:val="00DB28BF"/>
    <w:rsid w:val="00DB3790"/>
    <w:rsid w:val="00DB5D92"/>
    <w:rsid w:val="00DB621A"/>
    <w:rsid w:val="00DB6BEF"/>
    <w:rsid w:val="00DC1AC4"/>
    <w:rsid w:val="00DC2171"/>
    <w:rsid w:val="00DC27B6"/>
    <w:rsid w:val="00DC2FF5"/>
    <w:rsid w:val="00DC3E16"/>
    <w:rsid w:val="00DC4015"/>
    <w:rsid w:val="00DC560B"/>
    <w:rsid w:val="00DD0C2C"/>
    <w:rsid w:val="00DD2B27"/>
    <w:rsid w:val="00DD3F40"/>
    <w:rsid w:val="00DD4D0F"/>
    <w:rsid w:val="00DD4F1E"/>
    <w:rsid w:val="00DE0126"/>
    <w:rsid w:val="00DE306D"/>
    <w:rsid w:val="00DE3F51"/>
    <w:rsid w:val="00DE4CFE"/>
    <w:rsid w:val="00DE74EB"/>
    <w:rsid w:val="00DF1BCC"/>
    <w:rsid w:val="00DF38FC"/>
    <w:rsid w:val="00E007A3"/>
    <w:rsid w:val="00E007B6"/>
    <w:rsid w:val="00E00C06"/>
    <w:rsid w:val="00E073FD"/>
    <w:rsid w:val="00E1003E"/>
    <w:rsid w:val="00E1048C"/>
    <w:rsid w:val="00E13335"/>
    <w:rsid w:val="00E1393C"/>
    <w:rsid w:val="00E13B14"/>
    <w:rsid w:val="00E14FA5"/>
    <w:rsid w:val="00E15DAB"/>
    <w:rsid w:val="00E16AAB"/>
    <w:rsid w:val="00E174A7"/>
    <w:rsid w:val="00E17565"/>
    <w:rsid w:val="00E20309"/>
    <w:rsid w:val="00E25CCD"/>
    <w:rsid w:val="00E41097"/>
    <w:rsid w:val="00E4171C"/>
    <w:rsid w:val="00E41ADD"/>
    <w:rsid w:val="00E44AC8"/>
    <w:rsid w:val="00E4548C"/>
    <w:rsid w:val="00E478B6"/>
    <w:rsid w:val="00E55ABC"/>
    <w:rsid w:val="00E57B74"/>
    <w:rsid w:val="00E61B8C"/>
    <w:rsid w:val="00E62495"/>
    <w:rsid w:val="00E65428"/>
    <w:rsid w:val="00E702FE"/>
    <w:rsid w:val="00E7138A"/>
    <w:rsid w:val="00E738C4"/>
    <w:rsid w:val="00E7448D"/>
    <w:rsid w:val="00E75722"/>
    <w:rsid w:val="00E75D45"/>
    <w:rsid w:val="00E778E4"/>
    <w:rsid w:val="00E800D2"/>
    <w:rsid w:val="00E80225"/>
    <w:rsid w:val="00E80EB0"/>
    <w:rsid w:val="00E81367"/>
    <w:rsid w:val="00E81D33"/>
    <w:rsid w:val="00E81EE7"/>
    <w:rsid w:val="00E829EC"/>
    <w:rsid w:val="00E8629F"/>
    <w:rsid w:val="00E86817"/>
    <w:rsid w:val="00E86EC4"/>
    <w:rsid w:val="00E93284"/>
    <w:rsid w:val="00E976B0"/>
    <w:rsid w:val="00E97F15"/>
    <w:rsid w:val="00EA3C24"/>
    <w:rsid w:val="00EA5920"/>
    <w:rsid w:val="00EB2A2E"/>
    <w:rsid w:val="00EB2F4D"/>
    <w:rsid w:val="00EB3BDE"/>
    <w:rsid w:val="00EB5E51"/>
    <w:rsid w:val="00EB5F1F"/>
    <w:rsid w:val="00EB65FF"/>
    <w:rsid w:val="00EB72E7"/>
    <w:rsid w:val="00EC0173"/>
    <w:rsid w:val="00EC14D9"/>
    <w:rsid w:val="00EC309D"/>
    <w:rsid w:val="00EC4492"/>
    <w:rsid w:val="00EC4944"/>
    <w:rsid w:val="00EC70BE"/>
    <w:rsid w:val="00ED307C"/>
    <w:rsid w:val="00ED4659"/>
    <w:rsid w:val="00ED7045"/>
    <w:rsid w:val="00ED7135"/>
    <w:rsid w:val="00ED77CC"/>
    <w:rsid w:val="00EE3165"/>
    <w:rsid w:val="00EE3C8A"/>
    <w:rsid w:val="00EE4456"/>
    <w:rsid w:val="00EE4FE8"/>
    <w:rsid w:val="00EE62E1"/>
    <w:rsid w:val="00EE73DC"/>
    <w:rsid w:val="00EF2590"/>
    <w:rsid w:val="00EF2E21"/>
    <w:rsid w:val="00EF5D05"/>
    <w:rsid w:val="00EF6955"/>
    <w:rsid w:val="00F00BE5"/>
    <w:rsid w:val="00F01795"/>
    <w:rsid w:val="00F047D9"/>
    <w:rsid w:val="00F06431"/>
    <w:rsid w:val="00F072D8"/>
    <w:rsid w:val="00F1187A"/>
    <w:rsid w:val="00F1193D"/>
    <w:rsid w:val="00F13268"/>
    <w:rsid w:val="00F14F3E"/>
    <w:rsid w:val="00F153A5"/>
    <w:rsid w:val="00F16D0E"/>
    <w:rsid w:val="00F173E4"/>
    <w:rsid w:val="00F227A3"/>
    <w:rsid w:val="00F234C3"/>
    <w:rsid w:val="00F23EA7"/>
    <w:rsid w:val="00F26480"/>
    <w:rsid w:val="00F34C5B"/>
    <w:rsid w:val="00F363C6"/>
    <w:rsid w:val="00F3719B"/>
    <w:rsid w:val="00F37ACF"/>
    <w:rsid w:val="00F4303B"/>
    <w:rsid w:val="00F431DA"/>
    <w:rsid w:val="00F43DD5"/>
    <w:rsid w:val="00F4613A"/>
    <w:rsid w:val="00F46211"/>
    <w:rsid w:val="00F46244"/>
    <w:rsid w:val="00F517EE"/>
    <w:rsid w:val="00F51D36"/>
    <w:rsid w:val="00F53607"/>
    <w:rsid w:val="00F53B7F"/>
    <w:rsid w:val="00F546ED"/>
    <w:rsid w:val="00F54872"/>
    <w:rsid w:val="00F56D20"/>
    <w:rsid w:val="00F621D2"/>
    <w:rsid w:val="00F6358E"/>
    <w:rsid w:val="00F6359F"/>
    <w:rsid w:val="00F67249"/>
    <w:rsid w:val="00F72636"/>
    <w:rsid w:val="00F72881"/>
    <w:rsid w:val="00F76302"/>
    <w:rsid w:val="00F77457"/>
    <w:rsid w:val="00F77580"/>
    <w:rsid w:val="00F83D0A"/>
    <w:rsid w:val="00F8552C"/>
    <w:rsid w:val="00F85A1E"/>
    <w:rsid w:val="00F86298"/>
    <w:rsid w:val="00F864EA"/>
    <w:rsid w:val="00F917DA"/>
    <w:rsid w:val="00F93DC4"/>
    <w:rsid w:val="00F93EEC"/>
    <w:rsid w:val="00F95D10"/>
    <w:rsid w:val="00FA0A43"/>
    <w:rsid w:val="00FA0C29"/>
    <w:rsid w:val="00FA26E0"/>
    <w:rsid w:val="00FA4FCE"/>
    <w:rsid w:val="00FA6B30"/>
    <w:rsid w:val="00FA6CF7"/>
    <w:rsid w:val="00FB35C5"/>
    <w:rsid w:val="00FB41BF"/>
    <w:rsid w:val="00FB53A3"/>
    <w:rsid w:val="00FC051F"/>
    <w:rsid w:val="00FC2090"/>
    <w:rsid w:val="00FC6E8B"/>
    <w:rsid w:val="00FD01CF"/>
    <w:rsid w:val="00FD17FB"/>
    <w:rsid w:val="00FD575A"/>
    <w:rsid w:val="00FD6EDD"/>
    <w:rsid w:val="00FE2B01"/>
    <w:rsid w:val="00FE3127"/>
    <w:rsid w:val="00FE6A29"/>
    <w:rsid w:val="00FF0D55"/>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5E7D05D"/>
  <w15:chartTrackingRefBased/>
  <w15:docId w15:val="{9C5F5FC7-A1D9-41A2-9569-A15D4FEC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1C41"/>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val="en-GB" w:eastAsia="en-US"/>
    </w:rPr>
  </w:style>
  <w:style w:type="character" w:customStyle="1" w:styleId="Heading2Char">
    <w:name w:val="Heading 2 Char"/>
    <w:link w:val="Heading2"/>
    <w:rsid w:val="009F73E4"/>
    <w:rPr>
      <w:rFonts w:ascii="Arial" w:hAnsi="Arial"/>
      <w:sz w:val="32"/>
      <w:lang w:val="en-GB" w:eastAsia="en-US"/>
    </w:rPr>
  </w:style>
  <w:style w:type="character" w:customStyle="1" w:styleId="Heading3Char">
    <w:name w:val="Heading 3 Char"/>
    <w:link w:val="Heading3"/>
    <w:rsid w:val="009F73E4"/>
    <w:rPr>
      <w:rFonts w:ascii="Arial" w:hAnsi="Arial"/>
      <w:sz w:val="28"/>
      <w:lang w:val="en-GB" w:eastAsia="en-US"/>
    </w:rPr>
  </w:style>
  <w:style w:type="character" w:customStyle="1" w:styleId="Heading4Char">
    <w:name w:val="Heading 4 Char"/>
    <w:link w:val="Heading4"/>
    <w:rsid w:val="009F73E4"/>
    <w:rPr>
      <w:rFonts w:ascii="Arial" w:hAnsi="Arial"/>
      <w:sz w:val="24"/>
      <w:lang w:val="en-GB" w:eastAsia="en-US"/>
    </w:rPr>
  </w:style>
  <w:style w:type="character" w:customStyle="1" w:styleId="Heading5Char">
    <w:name w:val="Heading 5 Char"/>
    <w:link w:val="Heading5"/>
    <w:rsid w:val="009F73E4"/>
    <w:rPr>
      <w:rFonts w:ascii="Arial" w:hAnsi="Arial"/>
      <w:sz w:val="22"/>
      <w:lang w:val="en-GB"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val="en-GB" w:eastAsia="en-US"/>
    </w:rPr>
  </w:style>
  <w:style w:type="character" w:customStyle="1" w:styleId="Heading7Char">
    <w:name w:val="Heading 7 Char"/>
    <w:link w:val="Heading7"/>
    <w:rsid w:val="009F73E4"/>
    <w:rPr>
      <w:rFonts w:ascii="Arial" w:hAnsi="Arial"/>
      <w:lang w:val="en-GB" w:eastAsia="en-US"/>
    </w:rPr>
  </w:style>
  <w:style w:type="character" w:customStyle="1" w:styleId="Heading8Char">
    <w:name w:val="Heading 8 Char"/>
    <w:link w:val="Heading8"/>
    <w:rsid w:val="009F73E4"/>
    <w:rPr>
      <w:rFonts w:ascii="Arial" w:hAnsi="Arial"/>
      <w:sz w:val="36"/>
      <w:lang w:val="en-GB" w:eastAsia="en-US"/>
    </w:rPr>
  </w:style>
  <w:style w:type="character" w:customStyle="1" w:styleId="Heading9Char">
    <w:name w:val="Heading 9 Char"/>
    <w:link w:val="Heading9"/>
    <w:rsid w:val="009F73E4"/>
    <w:rPr>
      <w:rFonts w:ascii="Arial" w:hAnsi="Arial"/>
      <w:sz w:val="36"/>
      <w:lang w:val="en-GB"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DB3790"/>
    <w:pPr>
      <w:keepLines/>
      <w:tabs>
        <w:tab w:val="center" w:pos="4536"/>
        <w:tab w:val="right" w:pos="9072"/>
      </w:tabs>
    </w:p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uiPriority w:val="99"/>
    <w:rsid w:val="009F73E4"/>
    <w:rPr>
      <w:rFonts w:ascii="Arial" w:hAnsi="Arial"/>
      <w:b/>
      <w:sz w:val="18"/>
      <w:lang w:val="en-GB"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060FA8"/>
    <w:pPr>
      <w:keepLines/>
      <w:ind w:left="1135" w:hanging="851"/>
    </w:p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060FA8"/>
  </w:style>
  <w:style w:type="character" w:customStyle="1" w:styleId="B1Char1">
    <w:name w:val="B1 Char1"/>
    <w:link w:val="B10"/>
    <w:rsid w:val="006E1A78"/>
    <w:rPr>
      <w:lang w:val="en-GB"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val="en-GB"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060FA8"/>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F14F3E"/>
    <w:rPr>
      <w:rFonts w:ascii="Courier New" w:hAnsi="Courier New"/>
      <w:lang w:val="en-GB"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9F73E4"/>
    <w:rPr>
      <w:rFonts w:ascii="Courier New" w:eastAsia="MS Mincho" w:hAnsi="Courier New"/>
      <w:lang w:val="en-GB"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
    <w:name w:val="_"/>
    <w:basedOn w:val="DefaultParagraphFont"/>
    <w:rsid w:val="008D647C"/>
  </w:style>
  <w:style w:type="character" w:customStyle="1" w:styleId="lse">
    <w:name w:val="lse"/>
    <w:basedOn w:val="DefaultParagraphFont"/>
    <w:rsid w:val="008D647C"/>
  </w:style>
  <w:style w:type="paragraph" w:styleId="Bibliography">
    <w:name w:val="Bibliography"/>
    <w:basedOn w:val="Normal"/>
    <w:next w:val="Normal"/>
    <w:uiPriority w:val="37"/>
    <w:semiHidden/>
    <w:unhideWhenUsed/>
    <w:rsid w:val="00417746"/>
  </w:style>
  <w:style w:type="paragraph" w:styleId="BlockText">
    <w:name w:val="Block Text"/>
    <w:basedOn w:val="Normal"/>
    <w:rsid w:val="0041774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17746"/>
    <w:pPr>
      <w:spacing w:after="120" w:line="480" w:lineRule="auto"/>
    </w:pPr>
  </w:style>
  <w:style w:type="character" w:customStyle="1" w:styleId="BodyText2Char">
    <w:name w:val="Body Text 2 Char"/>
    <w:basedOn w:val="DefaultParagraphFont"/>
    <w:link w:val="BodyText2"/>
    <w:rsid w:val="00417746"/>
    <w:rPr>
      <w:lang w:val="en-GB" w:eastAsia="en-US"/>
    </w:rPr>
  </w:style>
  <w:style w:type="paragraph" w:styleId="BodyText3">
    <w:name w:val="Body Text 3"/>
    <w:basedOn w:val="Normal"/>
    <w:link w:val="BodyText3Char"/>
    <w:rsid w:val="00417746"/>
    <w:pPr>
      <w:spacing w:after="120"/>
    </w:pPr>
    <w:rPr>
      <w:sz w:val="16"/>
      <w:szCs w:val="16"/>
    </w:rPr>
  </w:style>
  <w:style w:type="character" w:customStyle="1" w:styleId="BodyText3Char">
    <w:name w:val="Body Text 3 Char"/>
    <w:basedOn w:val="DefaultParagraphFont"/>
    <w:link w:val="BodyText3"/>
    <w:rsid w:val="00417746"/>
    <w:rPr>
      <w:sz w:val="16"/>
      <w:szCs w:val="16"/>
      <w:lang w:val="en-GB" w:eastAsia="en-US"/>
    </w:rPr>
  </w:style>
  <w:style w:type="paragraph" w:styleId="BodyTextFirstIndent">
    <w:name w:val="Body Text First Indent"/>
    <w:basedOn w:val="BodyText"/>
    <w:link w:val="BodyTextFirstIndentChar"/>
    <w:rsid w:val="00417746"/>
    <w:pPr>
      <w:ind w:firstLine="360"/>
    </w:pPr>
  </w:style>
  <w:style w:type="character" w:customStyle="1" w:styleId="BodyTextFirstIndentChar">
    <w:name w:val="Body Text First Indent Char"/>
    <w:basedOn w:val="BodyTextChar"/>
    <w:link w:val="BodyTextFirstIndent"/>
    <w:rsid w:val="00417746"/>
    <w:rPr>
      <w:lang w:val="en-GB" w:eastAsia="en-US"/>
    </w:rPr>
  </w:style>
  <w:style w:type="paragraph" w:styleId="BodyTextIndent">
    <w:name w:val="Body Text Indent"/>
    <w:basedOn w:val="Normal"/>
    <w:link w:val="BodyTextIndentChar"/>
    <w:rsid w:val="00417746"/>
    <w:pPr>
      <w:spacing w:after="120"/>
      <w:ind w:left="283"/>
    </w:pPr>
  </w:style>
  <w:style w:type="character" w:customStyle="1" w:styleId="BodyTextIndentChar">
    <w:name w:val="Body Text Indent Char"/>
    <w:basedOn w:val="DefaultParagraphFont"/>
    <w:link w:val="BodyTextIndent"/>
    <w:rsid w:val="00417746"/>
    <w:rPr>
      <w:lang w:val="en-GB" w:eastAsia="en-US"/>
    </w:rPr>
  </w:style>
  <w:style w:type="paragraph" w:styleId="BodyTextFirstIndent2">
    <w:name w:val="Body Text First Indent 2"/>
    <w:basedOn w:val="BodyTextIndent"/>
    <w:link w:val="BodyTextFirstIndent2Char"/>
    <w:rsid w:val="00417746"/>
    <w:pPr>
      <w:spacing w:after="180"/>
      <w:ind w:left="360" w:firstLine="360"/>
    </w:pPr>
  </w:style>
  <w:style w:type="character" w:customStyle="1" w:styleId="BodyTextFirstIndent2Char">
    <w:name w:val="Body Text First Indent 2 Char"/>
    <w:basedOn w:val="BodyTextIndentChar"/>
    <w:link w:val="BodyTextFirstIndent2"/>
    <w:rsid w:val="00417746"/>
    <w:rPr>
      <w:lang w:val="en-GB" w:eastAsia="en-US"/>
    </w:rPr>
  </w:style>
  <w:style w:type="paragraph" w:styleId="BodyTextIndent2">
    <w:name w:val="Body Text Indent 2"/>
    <w:basedOn w:val="Normal"/>
    <w:link w:val="BodyTextIndent2Char"/>
    <w:rsid w:val="00417746"/>
    <w:pPr>
      <w:spacing w:after="120" w:line="480" w:lineRule="auto"/>
      <w:ind w:left="283"/>
    </w:pPr>
  </w:style>
  <w:style w:type="character" w:customStyle="1" w:styleId="BodyTextIndent2Char">
    <w:name w:val="Body Text Indent 2 Char"/>
    <w:basedOn w:val="DefaultParagraphFont"/>
    <w:link w:val="BodyTextIndent2"/>
    <w:rsid w:val="00417746"/>
    <w:rPr>
      <w:lang w:val="en-GB" w:eastAsia="en-US"/>
    </w:rPr>
  </w:style>
  <w:style w:type="paragraph" w:styleId="BodyTextIndent3">
    <w:name w:val="Body Text Indent 3"/>
    <w:basedOn w:val="Normal"/>
    <w:link w:val="BodyTextIndent3Char"/>
    <w:rsid w:val="00417746"/>
    <w:pPr>
      <w:spacing w:after="120"/>
      <w:ind w:left="283"/>
    </w:pPr>
    <w:rPr>
      <w:sz w:val="16"/>
      <w:szCs w:val="16"/>
    </w:rPr>
  </w:style>
  <w:style w:type="character" w:customStyle="1" w:styleId="BodyTextIndent3Char">
    <w:name w:val="Body Text Indent 3 Char"/>
    <w:basedOn w:val="DefaultParagraphFont"/>
    <w:link w:val="BodyTextIndent3"/>
    <w:rsid w:val="00417746"/>
    <w:rPr>
      <w:sz w:val="16"/>
      <w:szCs w:val="16"/>
      <w:lang w:val="en-GB" w:eastAsia="en-US"/>
    </w:rPr>
  </w:style>
  <w:style w:type="paragraph" w:styleId="Closing">
    <w:name w:val="Closing"/>
    <w:basedOn w:val="Normal"/>
    <w:link w:val="ClosingChar"/>
    <w:rsid w:val="00417746"/>
    <w:pPr>
      <w:spacing w:after="0"/>
      <w:ind w:left="4252"/>
    </w:pPr>
  </w:style>
  <w:style w:type="character" w:customStyle="1" w:styleId="ClosingChar">
    <w:name w:val="Closing Char"/>
    <w:basedOn w:val="DefaultParagraphFont"/>
    <w:link w:val="Closing"/>
    <w:rsid w:val="00417746"/>
    <w:rPr>
      <w:lang w:val="en-GB" w:eastAsia="en-US"/>
    </w:rPr>
  </w:style>
  <w:style w:type="paragraph" w:styleId="Date">
    <w:name w:val="Date"/>
    <w:basedOn w:val="Normal"/>
    <w:next w:val="Normal"/>
    <w:link w:val="DateChar"/>
    <w:rsid w:val="00417746"/>
  </w:style>
  <w:style w:type="character" w:customStyle="1" w:styleId="DateChar">
    <w:name w:val="Date Char"/>
    <w:basedOn w:val="DefaultParagraphFont"/>
    <w:link w:val="Date"/>
    <w:rsid w:val="00417746"/>
    <w:rPr>
      <w:lang w:val="en-GB" w:eastAsia="en-US"/>
    </w:rPr>
  </w:style>
  <w:style w:type="paragraph" w:styleId="E-mailSignature">
    <w:name w:val="E-mail Signature"/>
    <w:basedOn w:val="Normal"/>
    <w:link w:val="E-mailSignatureChar"/>
    <w:rsid w:val="00417746"/>
    <w:pPr>
      <w:spacing w:after="0"/>
    </w:pPr>
  </w:style>
  <w:style w:type="character" w:customStyle="1" w:styleId="E-mailSignatureChar">
    <w:name w:val="E-mail Signature Char"/>
    <w:basedOn w:val="DefaultParagraphFont"/>
    <w:link w:val="E-mailSignature"/>
    <w:rsid w:val="00417746"/>
    <w:rPr>
      <w:lang w:val="en-GB" w:eastAsia="en-US"/>
    </w:rPr>
  </w:style>
  <w:style w:type="paragraph" w:styleId="EnvelopeAddress">
    <w:name w:val="envelope address"/>
    <w:basedOn w:val="Normal"/>
    <w:rsid w:val="0041774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7746"/>
    <w:pPr>
      <w:spacing w:after="0"/>
    </w:pPr>
    <w:rPr>
      <w:rFonts w:asciiTheme="majorHAnsi" w:eastAsiaTheme="majorEastAsia" w:hAnsiTheme="majorHAnsi" w:cstheme="majorBidi"/>
    </w:rPr>
  </w:style>
  <w:style w:type="paragraph" w:styleId="HTMLAddress">
    <w:name w:val="HTML Address"/>
    <w:basedOn w:val="Normal"/>
    <w:link w:val="HTMLAddressChar"/>
    <w:rsid w:val="00417746"/>
    <w:pPr>
      <w:spacing w:after="0"/>
    </w:pPr>
    <w:rPr>
      <w:i/>
      <w:iCs/>
    </w:rPr>
  </w:style>
  <w:style w:type="character" w:customStyle="1" w:styleId="HTMLAddressChar">
    <w:name w:val="HTML Address Char"/>
    <w:basedOn w:val="DefaultParagraphFont"/>
    <w:link w:val="HTMLAddress"/>
    <w:rsid w:val="00417746"/>
    <w:rPr>
      <w:i/>
      <w:iCs/>
      <w:lang w:val="en-GB" w:eastAsia="en-US"/>
    </w:rPr>
  </w:style>
  <w:style w:type="paragraph" w:styleId="Index3">
    <w:name w:val="index 3"/>
    <w:basedOn w:val="Normal"/>
    <w:next w:val="Normal"/>
    <w:rsid w:val="00417746"/>
    <w:pPr>
      <w:spacing w:after="0"/>
      <w:ind w:left="600" w:hanging="200"/>
    </w:pPr>
  </w:style>
  <w:style w:type="paragraph" w:styleId="Index4">
    <w:name w:val="index 4"/>
    <w:basedOn w:val="Normal"/>
    <w:next w:val="Normal"/>
    <w:rsid w:val="00417746"/>
    <w:pPr>
      <w:spacing w:after="0"/>
      <w:ind w:left="800" w:hanging="200"/>
    </w:pPr>
  </w:style>
  <w:style w:type="paragraph" w:styleId="Index5">
    <w:name w:val="index 5"/>
    <w:basedOn w:val="Normal"/>
    <w:next w:val="Normal"/>
    <w:rsid w:val="00417746"/>
    <w:pPr>
      <w:spacing w:after="0"/>
      <w:ind w:left="1000" w:hanging="200"/>
    </w:pPr>
  </w:style>
  <w:style w:type="paragraph" w:styleId="Index6">
    <w:name w:val="index 6"/>
    <w:basedOn w:val="Normal"/>
    <w:next w:val="Normal"/>
    <w:rsid w:val="00417746"/>
    <w:pPr>
      <w:spacing w:after="0"/>
      <w:ind w:left="1200" w:hanging="200"/>
    </w:pPr>
  </w:style>
  <w:style w:type="paragraph" w:styleId="Index7">
    <w:name w:val="index 7"/>
    <w:basedOn w:val="Normal"/>
    <w:next w:val="Normal"/>
    <w:rsid w:val="00417746"/>
    <w:pPr>
      <w:spacing w:after="0"/>
      <w:ind w:left="1400" w:hanging="200"/>
    </w:pPr>
  </w:style>
  <w:style w:type="paragraph" w:styleId="Index8">
    <w:name w:val="index 8"/>
    <w:basedOn w:val="Normal"/>
    <w:next w:val="Normal"/>
    <w:rsid w:val="00417746"/>
    <w:pPr>
      <w:spacing w:after="0"/>
      <w:ind w:left="1600" w:hanging="200"/>
    </w:pPr>
  </w:style>
  <w:style w:type="paragraph" w:styleId="Index9">
    <w:name w:val="index 9"/>
    <w:basedOn w:val="Normal"/>
    <w:next w:val="Normal"/>
    <w:rsid w:val="00417746"/>
    <w:pPr>
      <w:spacing w:after="0"/>
      <w:ind w:left="1800" w:hanging="200"/>
    </w:pPr>
  </w:style>
  <w:style w:type="paragraph" w:styleId="IntenseQuote">
    <w:name w:val="Intense Quote"/>
    <w:basedOn w:val="Normal"/>
    <w:next w:val="Normal"/>
    <w:link w:val="IntenseQuoteChar"/>
    <w:uiPriority w:val="30"/>
    <w:qFormat/>
    <w:rsid w:val="0041774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7746"/>
    <w:rPr>
      <w:i/>
      <w:iCs/>
      <w:color w:val="4472C4" w:themeColor="accent1"/>
      <w:lang w:val="en-GB" w:eastAsia="en-US"/>
    </w:rPr>
  </w:style>
  <w:style w:type="paragraph" w:styleId="ListContinue2">
    <w:name w:val="List Continue 2"/>
    <w:basedOn w:val="Normal"/>
    <w:rsid w:val="00417746"/>
    <w:pPr>
      <w:spacing w:after="120"/>
      <w:ind w:left="566"/>
      <w:contextualSpacing/>
    </w:pPr>
  </w:style>
  <w:style w:type="paragraph" w:styleId="ListContinue3">
    <w:name w:val="List Continue 3"/>
    <w:basedOn w:val="Normal"/>
    <w:rsid w:val="00417746"/>
    <w:pPr>
      <w:spacing w:after="120"/>
      <w:ind w:left="849"/>
      <w:contextualSpacing/>
    </w:pPr>
  </w:style>
  <w:style w:type="paragraph" w:styleId="ListContinue4">
    <w:name w:val="List Continue 4"/>
    <w:basedOn w:val="Normal"/>
    <w:rsid w:val="00417746"/>
    <w:pPr>
      <w:spacing w:after="120"/>
      <w:ind w:left="1132"/>
      <w:contextualSpacing/>
    </w:pPr>
  </w:style>
  <w:style w:type="paragraph" w:styleId="ListContinue5">
    <w:name w:val="List Continue 5"/>
    <w:basedOn w:val="Normal"/>
    <w:rsid w:val="00417746"/>
    <w:pPr>
      <w:spacing w:after="120"/>
      <w:ind w:left="1415"/>
      <w:contextualSpacing/>
    </w:pPr>
  </w:style>
  <w:style w:type="paragraph" w:styleId="ListNumber3">
    <w:name w:val="List Number 3"/>
    <w:basedOn w:val="Normal"/>
    <w:rsid w:val="00417746"/>
    <w:pPr>
      <w:numPr>
        <w:numId w:val="90"/>
      </w:numPr>
      <w:contextualSpacing/>
    </w:pPr>
  </w:style>
  <w:style w:type="paragraph" w:styleId="ListNumber4">
    <w:name w:val="List Number 4"/>
    <w:basedOn w:val="Normal"/>
    <w:rsid w:val="00417746"/>
    <w:pPr>
      <w:numPr>
        <w:numId w:val="91"/>
      </w:numPr>
      <w:contextualSpacing/>
    </w:pPr>
  </w:style>
  <w:style w:type="paragraph" w:styleId="ListNumber5">
    <w:name w:val="List Number 5"/>
    <w:basedOn w:val="Normal"/>
    <w:rsid w:val="00417746"/>
    <w:pPr>
      <w:numPr>
        <w:numId w:val="92"/>
      </w:numPr>
      <w:contextualSpacing/>
    </w:pPr>
  </w:style>
  <w:style w:type="paragraph" w:styleId="MacroText">
    <w:name w:val="macro"/>
    <w:link w:val="MacroTextChar"/>
    <w:rsid w:val="004177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7746"/>
    <w:rPr>
      <w:rFonts w:ascii="Consolas" w:hAnsi="Consolas"/>
      <w:lang w:val="en-GB" w:eastAsia="en-US"/>
    </w:rPr>
  </w:style>
  <w:style w:type="paragraph" w:styleId="MessageHeader">
    <w:name w:val="Message Header"/>
    <w:basedOn w:val="Normal"/>
    <w:link w:val="MessageHeaderChar"/>
    <w:rsid w:val="0041774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7746"/>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17746"/>
    <w:pPr>
      <w:overflowPunct w:val="0"/>
      <w:autoSpaceDE w:val="0"/>
      <w:autoSpaceDN w:val="0"/>
      <w:adjustRightInd w:val="0"/>
      <w:textAlignment w:val="baseline"/>
    </w:pPr>
    <w:rPr>
      <w:lang w:val="en-GB" w:eastAsia="en-US"/>
    </w:rPr>
  </w:style>
  <w:style w:type="paragraph" w:styleId="NormalIndent">
    <w:name w:val="Normal Indent"/>
    <w:basedOn w:val="Normal"/>
    <w:rsid w:val="00417746"/>
    <w:pPr>
      <w:ind w:left="720"/>
    </w:pPr>
  </w:style>
  <w:style w:type="paragraph" w:styleId="NoteHeading">
    <w:name w:val="Note Heading"/>
    <w:basedOn w:val="Normal"/>
    <w:next w:val="Normal"/>
    <w:link w:val="NoteHeadingChar"/>
    <w:rsid w:val="00417746"/>
    <w:pPr>
      <w:spacing w:after="0"/>
    </w:pPr>
  </w:style>
  <w:style w:type="character" w:customStyle="1" w:styleId="NoteHeadingChar">
    <w:name w:val="Note Heading Char"/>
    <w:basedOn w:val="DefaultParagraphFont"/>
    <w:link w:val="NoteHeading"/>
    <w:rsid w:val="00417746"/>
    <w:rPr>
      <w:lang w:val="en-GB" w:eastAsia="en-US"/>
    </w:rPr>
  </w:style>
  <w:style w:type="paragraph" w:styleId="Quote">
    <w:name w:val="Quote"/>
    <w:basedOn w:val="Normal"/>
    <w:next w:val="Normal"/>
    <w:link w:val="QuoteChar"/>
    <w:uiPriority w:val="29"/>
    <w:qFormat/>
    <w:rsid w:val="0041774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7746"/>
    <w:rPr>
      <w:i/>
      <w:iCs/>
      <w:color w:val="404040" w:themeColor="text1" w:themeTint="BF"/>
      <w:lang w:val="en-GB" w:eastAsia="en-US"/>
    </w:rPr>
  </w:style>
  <w:style w:type="paragraph" w:styleId="Salutation">
    <w:name w:val="Salutation"/>
    <w:basedOn w:val="Normal"/>
    <w:next w:val="Normal"/>
    <w:link w:val="SalutationChar"/>
    <w:rsid w:val="00417746"/>
  </w:style>
  <w:style w:type="character" w:customStyle="1" w:styleId="SalutationChar">
    <w:name w:val="Salutation Char"/>
    <w:basedOn w:val="DefaultParagraphFont"/>
    <w:link w:val="Salutation"/>
    <w:rsid w:val="00417746"/>
    <w:rPr>
      <w:lang w:val="en-GB" w:eastAsia="en-US"/>
    </w:rPr>
  </w:style>
  <w:style w:type="paragraph" w:styleId="Signature">
    <w:name w:val="Signature"/>
    <w:basedOn w:val="Normal"/>
    <w:link w:val="SignatureChar"/>
    <w:rsid w:val="00417746"/>
    <w:pPr>
      <w:spacing w:after="0"/>
      <w:ind w:left="4252"/>
    </w:pPr>
  </w:style>
  <w:style w:type="character" w:customStyle="1" w:styleId="SignatureChar">
    <w:name w:val="Signature Char"/>
    <w:basedOn w:val="DefaultParagraphFont"/>
    <w:link w:val="Signature"/>
    <w:rsid w:val="00417746"/>
    <w:rPr>
      <w:lang w:val="en-GB" w:eastAsia="en-US"/>
    </w:rPr>
  </w:style>
  <w:style w:type="paragraph" w:styleId="Subtitle">
    <w:name w:val="Subtitle"/>
    <w:basedOn w:val="Normal"/>
    <w:next w:val="Normal"/>
    <w:link w:val="SubtitleChar"/>
    <w:qFormat/>
    <w:rsid w:val="0041774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7746"/>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7746"/>
    <w:pPr>
      <w:spacing w:after="0"/>
      <w:ind w:left="200" w:hanging="200"/>
    </w:pPr>
  </w:style>
  <w:style w:type="paragraph" w:styleId="TableofFigures">
    <w:name w:val="table of figures"/>
    <w:basedOn w:val="Normal"/>
    <w:next w:val="Normal"/>
    <w:rsid w:val="00417746"/>
    <w:pPr>
      <w:spacing w:after="0"/>
    </w:pPr>
  </w:style>
  <w:style w:type="paragraph" w:styleId="Title">
    <w:name w:val="Title"/>
    <w:basedOn w:val="Normal"/>
    <w:next w:val="Normal"/>
    <w:link w:val="TitleChar"/>
    <w:qFormat/>
    <w:rsid w:val="0041774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17746"/>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417746"/>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18239960">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082875795">
      <w:bodyDiv w:val="1"/>
      <w:marLeft w:val="0"/>
      <w:marRight w:val="0"/>
      <w:marTop w:val="0"/>
      <w:marBottom w:val="0"/>
      <w:divBdr>
        <w:top w:val="none" w:sz="0" w:space="0" w:color="auto"/>
        <w:left w:val="none" w:sz="0" w:space="0" w:color="auto"/>
        <w:bottom w:val="none" w:sz="0" w:space="0" w:color="auto"/>
        <w:right w:val="none" w:sz="0" w:space="0" w:color="auto"/>
      </w:divBdr>
    </w:div>
    <w:div w:id="108314354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462188746">
      <w:bodyDiv w:val="1"/>
      <w:marLeft w:val="0"/>
      <w:marRight w:val="0"/>
      <w:marTop w:val="0"/>
      <w:marBottom w:val="0"/>
      <w:divBdr>
        <w:top w:val="none" w:sz="0" w:space="0" w:color="auto"/>
        <w:left w:val="none" w:sz="0" w:space="0" w:color="auto"/>
        <w:bottom w:val="none" w:sz="0" w:space="0" w:color="auto"/>
        <w:right w:val="none" w:sz="0" w:space="0" w:color="auto"/>
      </w:divBdr>
    </w:div>
    <w:div w:id="1519659389">
      <w:bodyDiv w:val="1"/>
      <w:marLeft w:val="0"/>
      <w:marRight w:val="0"/>
      <w:marTop w:val="0"/>
      <w:marBottom w:val="0"/>
      <w:divBdr>
        <w:top w:val="none" w:sz="0" w:space="0" w:color="auto"/>
        <w:left w:val="none" w:sz="0" w:space="0" w:color="auto"/>
        <w:bottom w:val="none" w:sz="0" w:space="0" w:color="auto"/>
        <w:right w:val="none" w:sz="0" w:space="0" w:color="auto"/>
      </w:divBdr>
    </w:div>
    <w:div w:id="1644188576">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33040041">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117" Type="http://schemas.openxmlformats.org/officeDocument/2006/relationships/hyperlink" Target="https://www.diva-portal.org/smash/get/diva2:831420/FULLTEXT01.pdf" TargetMode="External"/><Relationship Id="rId21" Type="http://schemas.openxmlformats.org/officeDocument/2006/relationships/image" Target="media/image7.png"/><Relationship Id="rId42" Type="http://schemas.openxmlformats.org/officeDocument/2006/relationships/hyperlink" Target="https://www.khronos.org/registry/vulkan/specs/1.0/html/chap33.html" TargetMode="External"/><Relationship Id="rId47" Type="http://schemas.openxmlformats.org/officeDocument/2006/relationships/image" Target="media/image20.emf"/><Relationship Id="rId63" Type="http://schemas.openxmlformats.org/officeDocument/2006/relationships/image" Target="media/image25.png"/><Relationship Id="rId68" Type="http://schemas.openxmlformats.org/officeDocument/2006/relationships/image" Target="media/image29.emf"/><Relationship Id="rId84" Type="http://schemas.openxmlformats.org/officeDocument/2006/relationships/package" Target="embeddings/Microsoft_Visio_Drawing10.vsdx"/><Relationship Id="rId89" Type="http://schemas.openxmlformats.org/officeDocument/2006/relationships/image" Target="media/image41.emf"/><Relationship Id="rId112" Type="http://schemas.openxmlformats.org/officeDocument/2006/relationships/hyperlink" Target="http://www.populationonevr.com/" TargetMode="External"/><Relationship Id="rId133" Type="http://schemas.openxmlformats.org/officeDocument/2006/relationships/hyperlink" Target="https://www.youtube.com/watch?v=GFhpAe10qnk9" TargetMode="External"/><Relationship Id="rId138" Type="http://schemas.openxmlformats.org/officeDocument/2006/relationships/image" Target="media/image45.png"/><Relationship Id="rId154" Type="http://schemas.openxmlformats.org/officeDocument/2006/relationships/hyperlink" Target="https://www.esquireme.com/oculus-headset-will-let-you-watch-live-sport-in-virtual-reality" TargetMode="External"/><Relationship Id="rId159" Type="http://schemas.openxmlformats.org/officeDocument/2006/relationships/image" Target="media/image50.png"/><Relationship Id="rId16" Type="http://schemas.openxmlformats.org/officeDocument/2006/relationships/hyperlink" Target="https://www.w3.org/TR/webxr/" TargetMode="External"/><Relationship Id="rId107" Type="http://schemas.openxmlformats.org/officeDocument/2006/relationships/hyperlink" Target="https://blog.therachat.io/emotion-tracking/" TargetMode="External"/><Relationship Id="rId11" Type="http://schemas.openxmlformats.org/officeDocument/2006/relationships/image" Target="media/image1.jpeg"/><Relationship Id="rId32" Type="http://schemas.openxmlformats.org/officeDocument/2006/relationships/image" Target="media/image12.emf"/><Relationship Id="rId37" Type="http://schemas.openxmlformats.org/officeDocument/2006/relationships/image" Target="media/image15.png"/><Relationship Id="rId53" Type="http://schemas.openxmlformats.org/officeDocument/2006/relationships/hyperlink" Target="https://en.wikipedia.org/wiki/Skeletal_animation" TargetMode="External"/><Relationship Id="rId58" Type="http://schemas.openxmlformats.org/officeDocument/2006/relationships/hyperlink" Target="https://en.wikipedia.org/wiki/Weighting" TargetMode="External"/><Relationship Id="rId74" Type="http://schemas.openxmlformats.org/officeDocument/2006/relationships/image" Target="media/image33.emf"/><Relationship Id="rId79" Type="http://schemas.openxmlformats.org/officeDocument/2006/relationships/image" Target="media/image36.emf"/><Relationship Id="rId102" Type="http://schemas.openxmlformats.org/officeDocument/2006/relationships/hyperlink" Target="https://venturebeat.com/2019/02/25/qualcomms-5g-xr-viewers-will-stop-the-wave-of-mediocre-ar-headsets/" TargetMode="External"/><Relationship Id="rId123" Type="http://schemas.openxmlformats.org/officeDocument/2006/relationships/hyperlink" Target="https://www.zyncrender.com/" TargetMode="External"/><Relationship Id="rId128" Type="http://schemas.openxmlformats.org/officeDocument/2006/relationships/hyperlink" Target="https://www.youtube.com/watch?v=lzYg32ngWmU&amp;t=9s" TargetMode="External"/><Relationship Id="rId144" Type="http://schemas.openxmlformats.org/officeDocument/2006/relationships/image" Target="media/image48.emf"/><Relationship Id="rId149" Type="http://schemas.openxmlformats.org/officeDocument/2006/relationships/hyperlink" Target="https://www.youtube.com/watch?v=T-I3YG_w-Z4" TargetMode="External"/><Relationship Id="rId5" Type="http://schemas.openxmlformats.org/officeDocument/2006/relationships/numbering" Target="numbering.xml"/><Relationship Id="rId90" Type="http://schemas.openxmlformats.org/officeDocument/2006/relationships/package" Target="embeddings/Microsoft_Visio_Drawing13.vsdx"/><Relationship Id="rId95" Type="http://schemas.openxmlformats.org/officeDocument/2006/relationships/hyperlink" Target="https://www.digitaltrends.com/home-theater/nextvr-nba-league-pass-writing-future-of-vr/" TargetMode="External"/><Relationship Id="rId160" Type="http://schemas.openxmlformats.org/officeDocument/2006/relationships/hyperlink" Target="https://www.roadtovr.com/googles-visual-positioning-service-announced-tango-ar-platform/" TargetMode="External"/><Relationship Id="rId165" Type="http://schemas.openxmlformats.org/officeDocument/2006/relationships/theme" Target="theme/theme1.xml"/><Relationship Id="rId22" Type="http://schemas.openxmlformats.org/officeDocument/2006/relationships/image" Target="media/image8.jpeg"/><Relationship Id="rId27" Type="http://schemas.openxmlformats.org/officeDocument/2006/relationships/hyperlink" Target="https://xinreality.com/wiki/Presence" TargetMode="External"/><Relationship Id="rId43" Type="http://schemas.openxmlformats.org/officeDocument/2006/relationships/hyperlink" Target="https://vulkan.lunarg.com/doc/view/1.0.30.0/linux/vkspec.chunked/ch31s03.html" TargetMode="External"/><Relationship Id="rId48" Type="http://schemas.openxmlformats.org/officeDocument/2006/relationships/oleObject" Target="embeddings/Microsoft_Visio_2003-2010_Drawing.vsd"/><Relationship Id="rId64" Type="http://schemas.openxmlformats.org/officeDocument/2006/relationships/image" Target="media/image26.png"/><Relationship Id="rId69" Type="http://schemas.openxmlformats.org/officeDocument/2006/relationships/package" Target="embeddings/Microsoft_Word_Document.docx"/><Relationship Id="rId113" Type="http://schemas.openxmlformats.org/officeDocument/2006/relationships/hyperlink" Target="https://uploadvr.com/ces-population-one-preview/" TargetMode="External"/><Relationship Id="rId118" Type="http://schemas.openxmlformats.org/officeDocument/2006/relationships/hyperlink" Target="https://www.ign.com/articles/2019/01/11/population-one-isnt-quite-fortnite-vr-but-its-pretty-convincing" TargetMode="External"/><Relationship Id="rId134" Type="http://schemas.openxmlformats.org/officeDocument/2006/relationships/hyperlink" Target="https://chalk.vuforia.com/" TargetMode="External"/><Relationship Id="rId139" Type="http://schemas.openxmlformats.org/officeDocument/2006/relationships/hyperlink" Target="http://www.mimesysvr.com/" TargetMode="External"/><Relationship Id="rId80" Type="http://schemas.openxmlformats.org/officeDocument/2006/relationships/package" Target="embeddings/Microsoft_Visio_Drawing8.vsdx"/><Relationship Id="rId85" Type="http://schemas.openxmlformats.org/officeDocument/2006/relationships/image" Target="media/image39.emf"/><Relationship Id="rId150" Type="http://schemas.openxmlformats.org/officeDocument/2006/relationships/hyperlink" Target="https://www.roadtovr.com/nextvr-latest-tech-is-bringing-new-levels-of-fidelity-to-vr-video/" TargetMode="External"/><Relationship Id="rId155" Type="http://schemas.openxmlformats.org/officeDocument/2006/relationships/hyperlink" Target="https://www.nextvr.com/nextvr-gets-social-with-oculus-venues-now-fans-can-enjoy-live-vr-experiences-together/" TargetMode="External"/><Relationship Id="rId12" Type="http://schemas.openxmlformats.org/officeDocument/2006/relationships/image" Target="media/image2.png"/><Relationship Id="rId17" Type="http://schemas.openxmlformats.org/officeDocument/2006/relationships/image" Target="media/image3.png"/><Relationship Id="rId33" Type="http://schemas.openxmlformats.org/officeDocument/2006/relationships/package" Target="embeddings/Microsoft_Visio_Drawing2.vsdx"/><Relationship Id="rId38" Type="http://schemas.openxmlformats.org/officeDocument/2006/relationships/image" Target="media/image16.emf"/><Relationship Id="rId59" Type="http://schemas.openxmlformats.org/officeDocument/2006/relationships/hyperlink" Target="https://en.wikipedia.org/wiki/Skeletal_animation" TargetMode="External"/><Relationship Id="rId103" Type="http://schemas.openxmlformats.org/officeDocument/2006/relationships/hyperlink" Target="https://www.i4u.com/2019/02/130947/qualcomm-pushes-5g-connected-ar-and-vr-viewers" TargetMode="External"/><Relationship Id="rId108" Type="http://schemas.openxmlformats.org/officeDocument/2006/relationships/hyperlink" Target="https://veer.tv/blog/30-best-vr-games-for-playstation-vr-oculus-rift-htc-vive-in-2018/" TargetMode="External"/><Relationship Id="rId124" Type="http://schemas.openxmlformats.org/officeDocument/2006/relationships/hyperlink" Target="https://www.qualcomm.com/news/onq/2018/09/18/boundless-xr-new-era-distributed-computing" TargetMode="External"/><Relationship Id="rId129" Type="http://schemas.openxmlformats.org/officeDocument/2006/relationships/hyperlink" Target="https://www.popularmechanics.com/military/a19635016/us-troops-to-test-augmented-reality-by-2019/" TargetMode="External"/><Relationship Id="rId54" Type="http://schemas.openxmlformats.org/officeDocument/2006/relationships/hyperlink" Target="https://en.wikipedia.org/wiki/Shaders" TargetMode="External"/><Relationship Id="rId70" Type="http://schemas.openxmlformats.org/officeDocument/2006/relationships/image" Target="media/image30.png"/><Relationship Id="rId75" Type="http://schemas.openxmlformats.org/officeDocument/2006/relationships/package" Target="embeddings/Microsoft_Word_Document1.docx"/><Relationship Id="rId91" Type="http://schemas.openxmlformats.org/officeDocument/2006/relationships/image" Target="media/image42.png"/><Relationship Id="rId96" Type="http://schemas.openxmlformats.org/officeDocument/2006/relationships/hyperlink" Target="https://www.vrfocus.com/2019/02/nextvr-and-qualcomm-to-demo-5g-6dof-vr-streaming-at-mwc19/" TargetMode="External"/><Relationship Id="rId140" Type="http://schemas.openxmlformats.org/officeDocument/2006/relationships/image" Target="media/image46.emf"/><Relationship Id="rId145" Type="http://schemas.openxmlformats.org/officeDocument/2006/relationships/package" Target="embeddings/Microsoft_Visio_Drawing16.vsdx"/><Relationship Id="rId161" Type="http://schemas.openxmlformats.org/officeDocument/2006/relationships/hyperlink" Target="https://sdi4apps.eu/2016/03/drivenet-maps-open-data-real-time-road-maps-for-autonomous-driving-from-3d-lidar-point-clouds/"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khronos.org/registry/OpenXR/specs/1.0/html/xrspec.html" TargetMode="External"/><Relationship Id="rId23" Type="http://schemas.openxmlformats.org/officeDocument/2006/relationships/image" Target="media/image9.emf"/><Relationship Id="rId28" Type="http://schemas.openxmlformats.org/officeDocument/2006/relationships/hyperlink" Target="https://www.roadtovr.com/oculus-shares-5-key-ingredients-for-presence-in-virtual-reality/" TargetMode="External"/><Relationship Id="rId36" Type="http://schemas.openxmlformats.org/officeDocument/2006/relationships/image" Target="media/image14.png"/><Relationship Id="rId49" Type="http://schemas.openxmlformats.org/officeDocument/2006/relationships/image" Target="media/image21.png"/><Relationship Id="rId57" Type="http://schemas.openxmlformats.org/officeDocument/2006/relationships/hyperlink" Target="https://en.wikipedia.org/wiki/Texture_map" TargetMode="External"/><Relationship Id="rId106" Type="http://schemas.openxmlformats.org/officeDocument/2006/relationships/hyperlink" Target="https://www.digitaltrends.com/cool-tech/bring-to-light-heart-rate-vr/" TargetMode="External"/><Relationship Id="rId114" Type="http://schemas.openxmlformats.org/officeDocument/2006/relationships/hyperlink" Target="https://www.zdnet.com/article/how-fortnite-approaches-analytics-cloud-to-analyze-petabytes-of-game-data/" TargetMode="External"/><Relationship Id="rId119" Type="http://schemas.openxmlformats.org/officeDocument/2006/relationships/hyperlink" Target="http://www.populationonevr.com/" TargetMode="External"/><Relationship Id="rId127" Type="http://schemas.openxmlformats.org/officeDocument/2006/relationships/hyperlink" Target="https://www.youtube.com/watch?v=d3YT8j0yYl0" TargetMode="External"/><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hyperlink" Target="https://jpeg.org/static/whitepapers/jpeg-xs-whitepaper.pdf" TargetMode="External"/><Relationship Id="rId52" Type="http://schemas.openxmlformats.org/officeDocument/2006/relationships/hyperlink" Target="https://en.wikipedia.org/wiki/Unstructured_grid" TargetMode="External"/><Relationship Id="rId60" Type="http://schemas.openxmlformats.org/officeDocument/2006/relationships/image" Target="media/image22.jpeg"/><Relationship Id="rId65" Type="http://schemas.openxmlformats.org/officeDocument/2006/relationships/image" Target="media/image27.png"/><Relationship Id="rId73" Type="http://schemas.openxmlformats.org/officeDocument/2006/relationships/oleObject" Target="embeddings/Microsoft_Word_97_-_2003_Document.doc"/><Relationship Id="rId78" Type="http://schemas.openxmlformats.org/officeDocument/2006/relationships/package" Target="embeddings/Microsoft_Word_Document2.docx"/><Relationship Id="rId81" Type="http://schemas.openxmlformats.org/officeDocument/2006/relationships/image" Target="media/image37.emf"/><Relationship Id="rId86" Type="http://schemas.openxmlformats.org/officeDocument/2006/relationships/package" Target="embeddings/Microsoft_Visio_Drawing11.vsdx"/><Relationship Id="rId94" Type="http://schemas.openxmlformats.org/officeDocument/2006/relationships/hyperlink" Target="https://www.roadtovr.com/nextvr-latest-tech-is-bringing-new-levels-of-fidelity-to-vr-video/" TargetMode="External"/><Relationship Id="rId99" Type="http://schemas.openxmlformats.org/officeDocument/2006/relationships/hyperlink" Target="https://uploadvr.com/vive-cosmos-everything-we-know/" TargetMode="External"/><Relationship Id="rId101" Type="http://schemas.openxmlformats.org/officeDocument/2006/relationships/hyperlink" Target="https://www.roadtovr.com/qualcomm-reference-headset-2x-pixels-vive-pro-ces-2018/" TargetMode="External"/><Relationship Id="rId122" Type="http://schemas.openxmlformats.org/officeDocument/2006/relationships/hyperlink" Target="https://www.nvidia.com/object/gpu-cloud-rendering.html" TargetMode="External"/><Relationship Id="rId130" Type="http://schemas.openxmlformats.org/officeDocument/2006/relationships/hyperlink" Target="https://pureinfotech.com/microsoft-hololens-2-tech-specs/" TargetMode="External"/><Relationship Id="rId135" Type="http://schemas.openxmlformats.org/officeDocument/2006/relationships/image" Target="media/image43.png"/><Relationship Id="rId143" Type="http://schemas.openxmlformats.org/officeDocument/2006/relationships/package" Target="embeddings/Microsoft_Visio_Drawing15.vsdx"/><Relationship Id="rId148" Type="http://schemas.openxmlformats.org/officeDocument/2006/relationships/hyperlink" Target="https://blog.mapbox.com/multi-user-ar-experience-1a586f40b2ce?gi=60ceb3226701" TargetMode="External"/><Relationship Id="rId151" Type="http://schemas.openxmlformats.org/officeDocument/2006/relationships/hyperlink" Target="https://www.juegostudio.com/infographic/various-social-vr-platforms" TargetMode="External"/><Relationship Id="rId156" Type="http://schemas.openxmlformats.org/officeDocument/2006/relationships/hyperlink" Target="https://www.oculus.com/blog/go-behind-the-scenes-of-the-oc5-oculus-venues-livestream-with-supersphere/?locale=en_US" TargetMode="External"/><Relationship Id="rId16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pdfs.semanticscholar.org/636f/d665abf14588929014eb28f0219fe1be75d4.pdf" TargetMode="External"/><Relationship Id="rId18" Type="http://schemas.openxmlformats.org/officeDocument/2006/relationships/image" Target="media/image4.png"/><Relationship Id="rId39" Type="http://schemas.openxmlformats.org/officeDocument/2006/relationships/package" Target="embeddings/Microsoft_Visio_Drawing4.vsdx"/><Relationship Id="rId109" Type="http://schemas.openxmlformats.org/officeDocument/2006/relationships/hyperlink" Target="https://uploadvr.com/best-psvr-games/" TargetMode="External"/><Relationship Id="rId34" Type="http://schemas.openxmlformats.org/officeDocument/2006/relationships/image" Target="media/image13.emf"/><Relationship Id="rId50" Type="http://schemas.openxmlformats.org/officeDocument/2006/relationships/hyperlink" Target="https://creativecommons.org/licenses/by-sa/3.0)" TargetMode="External"/><Relationship Id="rId55" Type="http://schemas.openxmlformats.org/officeDocument/2006/relationships/hyperlink" Target="https://en.wikipedia.org/wiki/UV_coordinates" TargetMode="External"/><Relationship Id="rId76" Type="http://schemas.openxmlformats.org/officeDocument/2006/relationships/image" Target="media/image34.png"/><Relationship Id="rId97" Type="http://schemas.openxmlformats.org/officeDocument/2006/relationships/hyperlink" Target="https://www.benzinga.com/pressreleases/19/02/r13233697/nextvr-to-demonstrate-6dof-vr-streaming-over-5g-and-new-ar-portal-at-m" TargetMode="External"/><Relationship Id="rId104" Type="http://schemas.openxmlformats.org/officeDocument/2006/relationships/hyperlink" Target="https://www.cnet.com/news/with-5g-you-wont-just-be-watching-video-itll-be-watching-you-too/" TargetMode="External"/><Relationship Id="rId120" Type="http://schemas.openxmlformats.org/officeDocument/2006/relationships/hyperlink" Target="https://uploadvr.com/ces-population-one-preview/" TargetMode="External"/><Relationship Id="rId125" Type="http://schemas.openxmlformats.org/officeDocument/2006/relationships/hyperlink" Target="https://www.vuzix.com/appstore/app/gemvision" TargetMode="External"/><Relationship Id="rId141" Type="http://schemas.openxmlformats.org/officeDocument/2006/relationships/package" Target="embeddings/Microsoft_Visio_Drawing14.vsdx"/><Relationship Id="rId146" Type="http://schemas.openxmlformats.org/officeDocument/2006/relationships/image" Target="media/image49.emf"/><Relationship Id="rId7" Type="http://schemas.openxmlformats.org/officeDocument/2006/relationships/settings" Target="settings.xml"/><Relationship Id="rId71" Type="http://schemas.openxmlformats.org/officeDocument/2006/relationships/image" Target="media/image31.png"/><Relationship Id="rId92" Type="http://schemas.openxmlformats.org/officeDocument/2006/relationships/hyperlink" Target="https://www.roadtovr.com/nextvr-latest-tech-is-bringing-new-levels-of-fidelity-to-vr-video/" TargetMode="External"/><Relationship Id="rId162"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hyperlink" Target="https://arstechnica.com/gaming/2013/09/virtual-perfection-why-8k-resolution-per-eye-isnt-enough-for-perfect-vr/" TargetMode="External"/><Relationship Id="rId24" Type="http://schemas.openxmlformats.org/officeDocument/2006/relationships/package" Target="embeddings/Microsoft_Visio_Drawing.vsdx"/><Relationship Id="rId40" Type="http://schemas.openxmlformats.org/officeDocument/2006/relationships/image" Target="media/image17.jpeg"/><Relationship Id="rId45" Type="http://schemas.openxmlformats.org/officeDocument/2006/relationships/image" Target="media/image19.emf"/><Relationship Id="rId66" Type="http://schemas.openxmlformats.org/officeDocument/2006/relationships/image" Target="media/image28.jpeg"/><Relationship Id="rId87" Type="http://schemas.openxmlformats.org/officeDocument/2006/relationships/image" Target="media/image40.emf"/><Relationship Id="rId110" Type="http://schemas.openxmlformats.org/officeDocument/2006/relationships/hyperlink" Target="https://www.digitaltrends.com/gaming/best-psvr-games/" TargetMode="External"/><Relationship Id="rId115" Type="http://schemas.openxmlformats.org/officeDocument/2006/relationships/hyperlink" Target="https://broadbandnow.com/guides/best-internet-service-setup-serious-gamers" TargetMode="External"/><Relationship Id="rId131" Type="http://schemas.openxmlformats.org/officeDocument/2006/relationships/hyperlink" Target="https://www.youtube.com/watch?v=vDNzTasuYEw" TargetMode="External"/><Relationship Id="rId136" Type="http://schemas.openxmlformats.org/officeDocument/2006/relationships/hyperlink" Target="http://www.mimesysvr.com/" TargetMode="External"/><Relationship Id="rId157" Type="http://schemas.openxmlformats.org/officeDocument/2006/relationships/hyperlink" Target="https://azure.microsoft.com/en-us/services/spatial-anchors/" TargetMode="External"/><Relationship Id="rId61" Type="http://schemas.openxmlformats.org/officeDocument/2006/relationships/image" Target="media/image23.png"/><Relationship Id="rId82" Type="http://schemas.openxmlformats.org/officeDocument/2006/relationships/package" Target="embeddings/Microsoft_Visio_Drawing9.vsdx"/><Relationship Id="rId152" Type="http://schemas.openxmlformats.org/officeDocument/2006/relationships/hyperlink" Target="https://youtu.be/5cpElonP33k" TargetMode="External"/><Relationship Id="rId19" Type="http://schemas.openxmlformats.org/officeDocument/2006/relationships/image" Target="media/image5.jpeg"/><Relationship Id="rId14" Type="http://schemas.openxmlformats.org/officeDocument/2006/relationships/hyperlink" Target="https://medium.com/@choongchingteo/the-concept-of-presence-in-virtual-reality-6d4332dc1a9c" TargetMode="External"/><Relationship Id="rId30" Type="http://schemas.openxmlformats.org/officeDocument/2006/relationships/hyperlink" Target="https://developer.oculus.com/blog/asynchronous-timewarp-examined/" TargetMode="External"/><Relationship Id="rId35" Type="http://schemas.openxmlformats.org/officeDocument/2006/relationships/package" Target="embeddings/Microsoft_Visio_Drawing3.vsdx"/><Relationship Id="rId56" Type="http://schemas.openxmlformats.org/officeDocument/2006/relationships/hyperlink" Target="https://en.wikipedia.org/wiki/UV_coordinates" TargetMode="External"/><Relationship Id="rId77" Type="http://schemas.openxmlformats.org/officeDocument/2006/relationships/image" Target="media/image35.emf"/><Relationship Id="rId100" Type="http://schemas.openxmlformats.org/officeDocument/2006/relationships/hyperlink" Target="https://www.vrandfun.com/the-qualcomm-snapdragon-855-will-be-able-to-deliver-up-to-8k-360-video-playback/" TargetMode="External"/><Relationship Id="rId105" Type="http://schemas.openxmlformats.org/officeDocument/2006/relationships/hyperlink" Target="http://skipabeatgame.com/" TargetMode="External"/><Relationship Id="rId126" Type="http://schemas.openxmlformats.org/officeDocument/2006/relationships/hyperlink" Target="https://play.google.com/store/apps/details?id=com.utilityar.workflow" TargetMode="External"/><Relationship Id="rId147"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hyperlink" Target="https://en.wikipedia.org/wiki/Coplanar" TargetMode="External"/><Relationship Id="rId72" Type="http://schemas.openxmlformats.org/officeDocument/2006/relationships/image" Target="media/image32.emf"/><Relationship Id="rId93" Type="http://schemas.openxmlformats.org/officeDocument/2006/relationships/hyperlink" Target="https://xinreality.com/wiki/Presence" TargetMode="External"/><Relationship Id="rId98" Type="http://schemas.openxmlformats.org/officeDocument/2006/relationships/hyperlink" Target="https://www.oculus.com/quest/" TargetMode="External"/><Relationship Id="rId121" Type="http://schemas.openxmlformats.org/officeDocument/2006/relationships/hyperlink" Target="https://www.oculus.com/quest/" TargetMode="External"/><Relationship Id="rId142" Type="http://schemas.openxmlformats.org/officeDocument/2006/relationships/image" Target="media/image47.emf"/><Relationship Id="rId163"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hyperlink" Target="https://github.com/immersive-web/webxr/blob/master/explainer.md" TargetMode="External"/><Relationship Id="rId116" Type="http://schemas.openxmlformats.org/officeDocument/2006/relationships/hyperlink" Target="https://xinreality.com/wiki/Presence" TargetMode="External"/><Relationship Id="rId137" Type="http://schemas.openxmlformats.org/officeDocument/2006/relationships/image" Target="media/image44.png"/><Relationship Id="rId158" Type="http://schemas.openxmlformats.org/officeDocument/2006/relationships/hyperlink" Target="https://developers.google.com/ar/develop/java/cloud-anchors/overview-android" TargetMode="External"/><Relationship Id="rId20" Type="http://schemas.openxmlformats.org/officeDocument/2006/relationships/image" Target="media/image6.jpeg"/><Relationship Id="rId41" Type="http://schemas.openxmlformats.org/officeDocument/2006/relationships/image" Target="media/image18.jpeg"/><Relationship Id="rId62" Type="http://schemas.openxmlformats.org/officeDocument/2006/relationships/image" Target="media/image24.png"/><Relationship Id="rId83" Type="http://schemas.openxmlformats.org/officeDocument/2006/relationships/image" Target="media/image38.emf"/><Relationship Id="rId88" Type="http://schemas.openxmlformats.org/officeDocument/2006/relationships/package" Target="embeddings/Microsoft_Visio_Drawing12.vsdx"/><Relationship Id="rId111" Type="http://schemas.openxmlformats.org/officeDocument/2006/relationships/hyperlink" Target="https://www.ign.com/articles/2019/01/11/population-one-isnt-quite-fortnite-vr-but-its-pretty-convincing" TargetMode="External"/><Relationship Id="rId132" Type="http://schemas.openxmlformats.org/officeDocument/2006/relationships/hyperlink" Target="https://www.amazon.com/adlp/arview" TargetMode="External"/><Relationship Id="rId153" Type="http://schemas.openxmlformats.org/officeDocument/2006/relationships/hyperlink" Target="https://www.engadget.com/2018/05/30/oculus-venues-hands-o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474E213-2498-44D0-92F9-6A519E1E9F0C}">
  <ds:schemaRefs>
    <ds:schemaRef ds:uri="http://schemas.openxmlformats.org/officeDocument/2006/bibliography"/>
  </ds:schemaRefs>
</ds:datastoreItem>
</file>

<file path=customXml/itemProps3.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62F0153-4BED-4BC2-B0C6-65B265949A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131</Pages>
  <Words>51398</Words>
  <Characters>278579</Characters>
  <Application>Microsoft Office Word</Application>
  <DocSecurity>0</DocSecurity>
  <Lines>5927</Lines>
  <Paragraphs>4124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26.928 v. 1.0.0</vt:lpstr>
      <vt:lpstr>3GPP TR 26.928 v. 1.0.0</vt:lpstr>
    </vt:vector>
  </TitlesOfParts>
  <Manager>Paolo Usai</Manager>
  <Company>ETSI - MCC Support</Company>
  <LinksUpToDate>false</LinksUpToDate>
  <CharactersWithSpaces>325853</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17)</dc:subject>
  <dc:creator>TSG SA WG4 Codec</dc:creator>
  <cp:keywords>Extended Reality, 5G</cp:keywords>
  <dc:description/>
  <cp:lastModifiedBy>S4-220299_CR_0658</cp:lastModifiedBy>
  <cp:revision>2</cp:revision>
  <dcterms:created xsi:type="dcterms:W3CDTF">2022-04-07T15:37:00Z</dcterms:created>
  <dcterms:modified xsi:type="dcterms:W3CDTF">2022-04-07T15:37:00Z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